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D454C" w14:textId="77777777" w:rsidR="00371706" w:rsidRPr="008F2A3E" w:rsidRDefault="00371706" w:rsidP="00616A61">
      <w:pPr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เจนเนอรัล เอนจิเนียริ่ง จำกัด </w:t>
      </w:r>
      <w:r w:rsidRPr="008F2A3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8F2A3E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76F84741" w14:textId="6331F67B" w:rsidR="00234D67" w:rsidRPr="008F2A3E" w:rsidRDefault="00234D67" w:rsidP="00234D67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2DD26FDE" w14:textId="667F7D63" w:rsidR="00234D67" w:rsidRPr="008F2A3E" w:rsidRDefault="00237B9B" w:rsidP="00234D67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สำหรับงวดสามเดือน</w:t>
      </w:r>
      <w:r w:rsidR="00522B42">
        <w:rPr>
          <w:rFonts w:ascii="Browallia New" w:hAnsi="Browallia New" w:cs="Browallia New" w:hint="cs"/>
          <w:b/>
          <w:bCs/>
          <w:sz w:val="28"/>
          <w:szCs w:val="28"/>
          <w:cs/>
        </w:rPr>
        <w:t>และหกเดือน</w:t>
      </w:r>
      <w:r w:rsidRPr="008F2A3E"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D6F20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522B42">
        <w:rPr>
          <w:rFonts w:ascii="Browallia New" w:hAnsi="Browallia New" w:cs="Browallia New"/>
          <w:b/>
          <w:bCs/>
          <w:sz w:val="28"/>
          <w:szCs w:val="28"/>
        </w:rPr>
        <w:t>0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22B42">
        <w:rPr>
          <w:rFonts w:ascii="Browallia New" w:hAnsi="Browallia New" w:cs="Browallia New" w:hint="cs"/>
          <w:b/>
          <w:bCs/>
          <w:sz w:val="28"/>
          <w:szCs w:val="28"/>
          <w:cs/>
        </w:rPr>
        <w:t>มิถุนายน</w:t>
      </w:r>
      <w:r w:rsidR="008C46C7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FB5D9A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7D1A56CF" w14:textId="77777777" w:rsidR="00234D67" w:rsidRPr="008F2A3E" w:rsidRDefault="00234D67" w:rsidP="00234D67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</w:p>
    <w:p w14:paraId="7681481E" w14:textId="77777777" w:rsidR="00234D67" w:rsidRPr="008F2A3E" w:rsidRDefault="00234D67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ลักษณะการดำเนินธุรกิจ</w:t>
      </w:r>
    </w:p>
    <w:p w14:paraId="58B8B017" w14:textId="77777777" w:rsidR="00234D67" w:rsidRPr="008B77BD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404852AC" w14:textId="7E503449" w:rsidR="00234D67" w:rsidRPr="006A68C4" w:rsidRDefault="00D123D7" w:rsidP="00234D67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 เจนเนอรัล เอนจิ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เนียริ่ง จำกัด </w:t>
      </w:r>
      <w:r w:rsidRPr="006A68C4">
        <w:rPr>
          <w:rFonts w:ascii="Browallia New" w:hAnsi="Browallia New" w:cs="Browallia New"/>
          <w:sz w:val="28"/>
          <w:szCs w:val="28"/>
        </w:rPr>
        <w:t>(</w:t>
      </w:r>
      <w:r w:rsidRPr="006A68C4">
        <w:rPr>
          <w:rFonts w:ascii="Browallia New" w:hAnsi="Browallia New" w:cs="Browallia New"/>
          <w:sz w:val="28"/>
          <w:szCs w:val="28"/>
          <w:cs/>
        </w:rPr>
        <w:t>มหาชน</w:t>
      </w:r>
      <w:r w:rsidRPr="006A68C4">
        <w:rPr>
          <w:rFonts w:ascii="Browallia New" w:hAnsi="Browallia New" w:cs="Browallia New"/>
          <w:sz w:val="28"/>
          <w:szCs w:val="28"/>
        </w:rPr>
        <w:t>) (“</w:t>
      </w:r>
      <w:r w:rsidRPr="006A68C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A68C4">
        <w:rPr>
          <w:rFonts w:ascii="Browallia New" w:hAnsi="Browallia New" w:cs="Browallia New"/>
          <w:sz w:val="28"/>
          <w:szCs w:val="28"/>
        </w:rPr>
        <w:t xml:space="preserve">”) </w:t>
      </w:r>
      <w:r w:rsidR="00AD2F9E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="00234D67" w:rsidRPr="006A68C4">
        <w:rPr>
          <w:rFonts w:ascii="Browallia New" w:hAnsi="Browallia New" w:cs="Browallia New"/>
          <w:sz w:val="28"/>
          <w:szCs w:val="28"/>
          <w:cs/>
        </w:rPr>
        <w:t>ดำเนินธุรกิจหลักเกี่ยวกับการผลิต</w:t>
      </w:r>
      <w:r w:rsidR="00234D67" w:rsidRPr="006A68C4">
        <w:rPr>
          <w:rFonts w:ascii="Browallia New" w:hAnsi="Browallia New" w:cs="Browallia New" w:hint="cs"/>
          <w:sz w:val="28"/>
          <w:szCs w:val="28"/>
          <w:cs/>
        </w:rPr>
        <w:t>และจำหน่าย</w:t>
      </w:r>
      <w:r w:rsidR="00234D67" w:rsidRPr="006A68C4">
        <w:rPr>
          <w:rFonts w:ascii="Browallia New" w:hAnsi="Browallia New" w:cs="Browallia New"/>
          <w:sz w:val="28"/>
          <w:szCs w:val="28"/>
          <w:cs/>
        </w:rPr>
        <w:t>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</w:t>
      </w:r>
      <w:r w:rsidR="001E54A3">
        <w:rPr>
          <w:rFonts w:ascii="Browallia New" w:hAnsi="Browallia New" w:cs="Browallia New"/>
          <w:sz w:val="28"/>
          <w:szCs w:val="28"/>
        </w:rPr>
        <w:t xml:space="preserve"> </w:t>
      </w:r>
      <w:r w:rsidR="00957D46">
        <w:rPr>
          <w:rFonts w:ascii="Browallia New" w:hAnsi="Browallia New" w:cs="Browallia New" w:hint="cs"/>
          <w:sz w:val="28"/>
          <w:szCs w:val="28"/>
          <w:cs/>
        </w:rPr>
        <w:t>เสาเข็มคอนกรีตเสริมเหล็กอ</w:t>
      </w:r>
      <w:r w:rsidR="00317222">
        <w:rPr>
          <w:rFonts w:ascii="Browallia New" w:hAnsi="Browallia New" w:cs="Browallia New" w:hint="cs"/>
          <w:sz w:val="28"/>
          <w:szCs w:val="28"/>
          <w:cs/>
        </w:rPr>
        <w:t>ั</w:t>
      </w:r>
      <w:r w:rsidR="00957D46">
        <w:rPr>
          <w:rFonts w:ascii="Browallia New" w:hAnsi="Browallia New" w:cs="Browallia New" w:hint="cs"/>
          <w:sz w:val="28"/>
          <w:szCs w:val="28"/>
          <w:cs/>
        </w:rPr>
        <w:t>ดแรงโดยใช้แรงเหวี่ยง</w:t>
      </w:r>
      <w:r w:rsidR="00234D67" w:rsidRPr="006A68C4">
        <w:rPr>
          <w:rFonts w:ascii="Browallia New" w:hAnsi="Browallia New" w:cs="Browallia New"/>
          <w:sz w:val="28"/>
          <w:szCs w:val="28"/>
          <w:cs/>
        </w:rPr>
        <w:t>และให้บริการงานก่อสร้างและติดตั้งผลิตภัณฑ์ดังกล่า</w:t>
      </w:r>
      <w:r w:rsidR="00234D67" w:rsidRPr="006A68C4">
        <w:rPr>
          <w:rFonts w:ascii="Browallia New" w:hAnsi="Browallia New" w:cs="Browallia New" w:hint="cs"/>
          <w:sz w:val="28"/>
          <w:szCs w:val="28"/>
          <w:cs/>
        </w:rPr>
        <w:t xml:space="preserve">ว </w:t>
      </w:r>
      <w:r w:rsidR="00AD2F9E">
        <w:rPr>
          <w:rFonts w:ascii="Browallia New" w:hAnsi="Browallia New" w:cs="Browallia New" w:hint="cs"/>
          <w:sz w:val="28"/>
          <w:szCs w:val="28"/>
          <w:cs/>
        </w:rPr>
        <w:t>และการผลิตและจำ</w:t>
      </w:r>
      <w:r w:rsidR="001A1A68">
        <w:rPr>
          <w:rFonts w:ascii="Browallia New" w:hAnsi="Browallia New" w:cs="Browallia New" w:hint="cs"/>
          <w:sz w:val="28"/>
          <w:szCs w:val="28"/>
          <w:cs/>
        </w:rPr>
        <w:t>หน่าย</w:t>
      </w:r>
      <w:r w:rsidR="001A1A68" w:rsidRPr="001A1A68">
        <w:rPr>
          <w:rFonts w:ascii="Browallia New" w:hAnsi="Browallia New" w:cs="Browallia New"/>
          <w:sz w:val="28"/>
          <w:szCs w:val="28"/>
          <w:cs/>
        </w:rPr>
        <w:t xml:space="preserve">ลวดแรงดึงสูงคุณภาพพิเศษ </w:t>
      </w:r>
    </w:p>
    <w:p w14:paraId="3198750A" w14:textId="77777777" w:rsidR="00234D67" w:rsidRPr="006A68C4" w:rsidRDefault="00234D67" w:rsidP="00234D67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p w14:paraId="40CED155" w14:textId="77777777" w:rsidR="00234D67" w:rsidRPr="006A68C4" w:rsidRDefault="009368AB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6A68C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ข้อมูลทั่วไปและ</w:t>
      </w:r>
      <w:r w:rsidR="00234D67" w:rsidRPr="006A68C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เกณฑ์ในการจัดทำงบการเงินระหว่างกาล</w:t>
      </w:r>
    </w:p>
    <w:p w14:paraId="59417568" w14:textId="77777777" w:rsidR="00234D67" w:rsidRPr="006A68C4" w:rsidRDefault="00234D67" w:rsidP="00234D67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F41F438" w14:textId="52C9495E" w:rsidR="001F56AB" w:rsidRPr="008F2A3E" w:rsidRDefault="001F56AB" w:rsidP="0067565B">
      <w:pPr>
        <w:tabs>
          <w:tab w:val="clear" w:pos="454"/>
          <w:tab w:val="left" w:pos="639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0" w:name="_Hlk482306634"/>
      <w:r w:rsidRPr="006A68C4">
        <w:rPr>
          <w:rFonts w:ascii="Browallia New" w:hAnsi="Browallia New" w:cs="Browallia New"/>
          <w:sz w:val="28"/>
          <w:szCs w:val="28"/>
          <w:cs/>
        </w:rPr>
        <w:t>บริษัทเป็นนิติบุคคลที่จัดตั้งขึ้นในประเทศไทย หุ้นของบริษัทได้รับการจดทะเบียนซื้อขายในตลาดหลักทรัพย์</w:t>
      </w:r>
      <w:r w:rsidR="000D1D4B" w:rsidRPr="006A68C4">
        <w:rPr>
          <w:rFonts w:ascii="Browallia New" w:hAnsi="Browallia New" w:cs="Browallia New"/>
          <w:sz w:val="28"/>
          <w:szCs w:val="28"/>
        </w:rPr>
        <w:t xml:space="preserve">              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แห่งประเทศไทยตั้งแต่ปี 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2534</w:t>
      </w:r>
      <w:r w:rsidRPr="006A68C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123D7" w:rsidRPr="006A68C4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ตั้งอยู่ที่ เลขที่ 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44</w:t>
      </w:r>
      <w:r w:rsidRPr="006A68C4">
        <w:rPr>
          <w:rFonts w:ascii="Browallia New" w:hAnsi="Browallia New" w:cs="Browallia New"/>
          <w:sz w:val="28"/>
          <w:szCs w:val="28"/>
        </w:rPr>
        <w:t>/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A68C4">
        <w:rPr>
          <w:rFonts w:ascii="Browallia New" w:hAnsi="Browallia New" w:cs="Browallia New"/>
          <w:sz w:val="28"/>
          <w:szCs w:val="28"/>
        </w:rPr>
        <w:t xml:space="preserve"> 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หมู่ 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 ถนนติวานนท์ ตำบลบางกะดี อำเภอเมืองปทุมธานี </w:t>
      </w:r>
      <w:r w:rsidRPr="006A68C4">
        <w:rPr>
          <w:rFonts w:ascii="Browallia New" w:hAnsi="Browallia New" w:cs="Browallia New"/>
          <w:sz w:val="28"/>
          <w:szCs w:val="28"/>
          <w:cs/>
          <w:lang w:val="en-GB"/>
        </w:rPr>
        <w:t>จังหวัด</w:t>
      </w:r>
      <w:r w:rsidRPr="006A68C4">
        <w:rPr>
          <w:rFonts w:ascii="Browallia New" w:hAnsi="Browallia New" w:cs="Browallia New"/>
          <w:sz w:val="28"/>
          <w:szCs w:val="28"/>
          <w:cs/>
        </w:rPr>
        <w:t>ปทุมธานี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</w:p>
    <w:bookmarkEnd w:id="0"/>
    <w:p w14:paraId="6042CF39" w14:textId="77777777" w:rsidR="008C718D" w:rsidRPr="008F2A3E" w:rsidRDefault="008C718D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E14B776" w14:textId="07A3C942" w:rsidR="007A783E" w:rsidRPr="008F2A3E" w:rsidRDefault="007A783E" w:rsidP="0067565B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งบการเงินรวมและงบการเงินเฉพาะของบริษัทระหว่างกาล (งบการเงินระหว่างกาล) จัดทำขึ้นสำหรับงวดสามเดือน</w:t>
      </w:r>
      <w:r w:rsidR="00522B42">
        <w:rPr>
          <w:rFonts w:ascii="Browallia New" w:hAnsi="Browallia New" w:cs="Browallia New" w:hint="cs"/>
          <w:sz w:val="28"/>
          <w:szCs w:val="28"/>
          <w:cs/>
        </w:rPr>
        <w:t>และหกเดือน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FB5D9A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522B42">
        <w:rPr>
          <w:rFonts w:ascii="Browallia New" w:hAnsi="Browallia New" w:cs="Browallia New"/>
          <w:sz w:val="28"/>
          <w:szCs w:val="28"/>
        </w:rPr>
        <w:t>0</w:t>
      </w:r>
      <w:r w:rsidR="00FB5D9A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522B42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FB5D9A" w:rsidRPr="00FB5D9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FB5D9A" w:rsidRPr="00FB5D9A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และได้นำเสนอในสกุลเงินไทยบาทซึ่งเป็นสกุลเงินที่ใช้ในการดำเนินงานของบริษัทใหญ่ กลุ่มบริษัทจัดทำงบการเงินระหว่างกาลตามมาตรฐานการบัญชีฉบับที่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F113D" w:rsidRPr="008F2A3E">
        <w:rPr>
          <w:rFonts w:ascii="Browallia New" w:hAnsi="Browallia New" w:cs="Browallia New" w:hint="cs"/>
          <w:sz w:val="28"/>
          <w:szCs w:val="28"/>
          <w:cs/>
        </w:rPr>
        <w:t>(ปรับปรุง</w:t>
      </w:r>
      <w:r w:rsidR="00AF113D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FA679A">
        <w:rPr>
          <w:rFonts w:ascii="Browallia New" w:hAnsi="Browallia New" w:cs="Browallia New"/>
          <w:sz w:val="28"/>
          <w:szCs w:val="28"/>
          <w:lang w:val="en-GB"/>
        </w:rPr>
        <w:t>256</w:t>
      </w:r>
      <w:r w:rsidR="00FB5D9A">
        <w:rPr>
          <w:rFonts w:ascii="Browallia New" w:hAnsi="Browallia New" w:cs="Browallia New"/>
          <w:sz w:val="28"/>
          <w:szCs w:val="28"/>
        </w:rPr>
        <w:t>1</w:t>
      </w:r>
      <w:r w:rsidR="00AF113D" w:rsidRPr="008F2A3E">
        <w:rPr>
          <w:rFonts w:ascii="Browallia New" w:hAnsi="Browallia New" w:cs="Browallia New" w:hint="cs"/>
          <w:sz w:val="28"/>
          <w:szCs w:val="28"/>
          <w:cs/>
        </w:rPr>
        <w:t>)</w:t>
      </w:r>
      <w:r w:rsidR="00AF113D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เรื่อง</w:t>
      </w:r>
      <w:r w:rsidR="008C46C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22B42">
        <w:rPr>
          <w:rFonts w:ascii="Browallia New" w:hAnsi="Browallia New" w:cs="Browallia New" w:hint="cs"/>
          <w:sz w:val="28"/>
          <w:szCs w:val="28"/>
          <w:cs/>
        </w:rPr>
        <w:t xml:space="preserve">              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>การรายงานทางการเงิน</w:t>
      </w:r>
      <w:r w:rsidRPr="008F2A3E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โดยไม่ได้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รวบ</w:t>
      </w:r>
      <w:r w:rsidRPr="008F2A3E">
        <w:rPr>
          <w:rFonts w:ascii="Browallia New" w:hAnsi="Browallia New" w:cs="Browallia New"/>
          <w:sz w:val="28"/>
          <w:szCs w:val="28"/>
          <w:cs/>
        </w:rPr>
        <w:t>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</w:t>
      </w:r>
      <w:r w:rsidR="00522B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FB5D9A">
        <w:rPr>
          <w:rFonts w:ascii="Browallia New" w:hAnsi="Browallia New" w:cs="Browallia New"/>
          <w:sz w:val="28"/>
          <w:szCs w:val="28"/>
          <w:lang w:val="en-GB"/>
        </w:rPr>
        <w:t>1</w:t>
      </w:r>
    </w:p>
    <w:p w14:paraId="7BCF306F" w14:textId="77777777" w:rsidR="007A783E" w:rsidRPr="008F2A3E" w:rsidRDefault="007A783E" w:rsidP="000D1D4B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6821B38" w14:textId="2E9116F9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</w:t>
      </w:r>
      <w:r w:rsidR="000D1D4B">
        <w:rPr>
          <w:rFonts w:ascii="Browallia New" w:hAnsi="Browallia New" w:cs="Browallia New"/>
          <w:sz w:val="28"/>
          <w:szCs w:val="28"/>
        </w:rPr>
        <w:t xml:space="preserve">            </w:t>
      </w: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งบการเงินฉบับภาษาไทย</w:t>
      </w:r>
    </w:p>
    <w:p w14:paraId="585B07C9" w14:textId="77777777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37469F0F" w14:textId="35858422" w:rsidR="007A783E" w:rsidRPr="0092165C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76AA">
        <w:rPr>
          <w:rFonts w:ascii="Browallia New" w:hAnsi="Browallia New" w:cs="Browallia New"/>
          <w:sz w:val="28"/>
          <w:szCs w:val="28"/>
          <w:cs/>
          <w:lang w:val="en-GB"/>
        </w:rPr>
        <w:t xml:space="preserve">งบการเงินระหว่างกาลนี้ได้รับอนุมัติจากคณะกรรมการของบริษัทแล้ว </w:t>
      </w:r>
      <w:r w:rsidRPr="0092165C">
        <w:rPr>
          <w:rFonts w:ascii="Browallia New" w:hAnsi="Browallia New" w:cs="Browallia New"/>
          <w:sz w:val="28"/>
          <w:szCs w:val="28"/>
          <w:cs/>
          <w:lang w:val="en-GB"/>
        </w:rPr>
        <w:t>เมื่อ</w:t>
      </w:r>
      <w:r w:rsidRPr="009C19D8">
        <w:rPr>
          <w:rFonts w:ascii="Browallia New" w:hAnsi="Browallia New" w:cs="Browallia New"/>
          <w:sz w:val="28"/>
          <w:szCs w:val="28"/>
          <w:cs/>
          <w:lang w:val="en-GB"/>
        </w:rPr>
        <w:t>วันที่</w:t>
      </w:r>
      <w:r w:rsidRPr="009C1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C19D8" w:rsidRPr="009C19D8">
        <w:rPr>
          <w:rFonts w:ascii="Browallia New" w:hAnsi="Browallia New" w:cs="Browallia New"/>
          <w:sz w:val="28"/>
          <w:szCs w:val="28"/>
          <w:lang w:val="en-GB"/>
        </w:rPr>
        <w:t>14</w:t>
      </w:r>
      <w:r w:rsidR="00522B42" w:rsidRPr="009C1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C19D8" w:rsidRPr="009C19D8">
        <w:rPr>
          <w:rFonts w:ascii="Browallia New" w:hAnsi="Browallia New" w:cs="Browallia New" w:hint="cs"/>
          <w:sz w:val="28"/>
          <w:szCs w:val="28"/>
          <w:cs/>
          <w:lang w:val="en-GB"/>
        </w:rPr>
        <w:t>สิงหาคม</w:t>
      </w:r>
      <w:r w:rsidR="009819C7" w:rsidRPr="009C19D8">
        <w:rPr>
          <w:rFonts w:ascii="Browallia New" w:hAnsi="Browallia New" w:cs="Browallia New"/>
          <w:sz w:val="28"/>
          <w:szCs w:val="28"/>
          <w:lang w:val="en-GB"/>
        </w:rPr>
        <w:t xml:space="preserve"> 2562</w:t>
      </w:r>
    </w:p>
    <w:p w14:paraId="2B50D1A6" w14:textId="77777777" w:rsidR="00234D67" w:rsidRPr="008F2A3E" w:rsidRDefault="00234D67" w:rsidP="00234D6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1B6881" w14:textId="67581DF2" w:rsidR="00234D67" w:rsidRDefault="00234D67" w:rsidP="00F236B0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 w:hanging="43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3A81C579" w14:textId="77777777" w:rsidR="001A1A68" w:rsidRPr="00F236B0" w:rsidRDefault="001A1A68" w:rsidP="001A1A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E8E97C" w14:textId="00EFC4D2" w:rsidR="001A1A68" w:rsidRPr="006D1C89" w:rsidRDefault="001A1A68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A1A68">
        <w:rPr>
          <w:rFonts w:ascii="Browallia New" w:hAnsi="Browallia New" w:cs="Browallia New"/>
          <w:sz w:val="28"/>
          <w:szCs w:val="28"/>
          <w:cs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</w:t>
      </w:r>
      <w:r w:rsidR="00EE31CA">
        <w:rPr>
          <w:rFonts w:ascii="Browallia New" w:hAnsi="Browallia New" w:cs="Browallia New"/>
          <w:sz w:val="28"/>
          <w:szCs w:val="28"/>
        </w:rPr>
        <w:t xml:space="preserve">    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และบริษัทย่อยสำหรับปีสิ้นสุดวันที่ </w:t>
      </w:r>
      <w:r>
        <w:rPr>
          <w:rFonts w:ascii="Browallia New" w:hAnsi="Browallia New" w:cs="Browallia New"/>
          <w:sz w:val="28"/>
          <w:szCs w:val="28"/>
        </w:rPr>
        <w:t>31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2561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 ยกเว้น การป</w:t>
      </w:r>
      <w:r w:rsidR="00932EFD">
        <w:rPr>
          <w:rFonts w:ascii="Browallia New" w:hAnsi="Browallia New" w:cs="Browallia New" w:hint="cs"/>
          <w:sz w:val="28"/>
          <w:szCs w:val="28"/>
          <w:cs/>
        </w:rPr>
        <w:t>ฏิ</w:t>
      </w:r>
      <w:r w:rsidRPr="001A1A68">
        <w:rPr>
          <w:rFonts w:ascii="Browallia New" w:hAnsi="Browallia New" w:cs="Browallia New"/>
          <w:sz w:val="28"/>
          <w:szCs w:val="28"/>
          <w:cs/>
        </w:rPr>
        <w:t>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</w:t>
      </w:r>
      <w:r w:rsidR="00EE31CA">
        <w:rPr>
          <w:rFonts w:ascii="Browallia New" w:hAnsi="Browallia New" w:cs="Browallia New"/>
          <w:sz w:val="28"/>
          <w:szCs w:val="28"/>
        </w:rPr>
        <w:t xml:space="preserve">   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 ที่เริ่มในหรือหลังวันที่ </w:t>
      </w:r>
      <w:r>
        <w:rPr>
          <w:rFonts w:ascii="Browallia New" w:hAnsi="Browallia New" w:cs="Browallia New"/>
          <w:sz w:val="28"/>
          <w:szCs w:val="28"/>
        </w:rPr>
        <w:t>1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sz w:val="28"/>
          <w:szCs w:val="28"/>
        </w:rPr>
        <w:t>2562</w:t>
      </w:r>
      <w:r w:rsidR="00AF74C9">
        <w:rPr>
          <w:rFonts w:ascii="Browallia New" w:hAnsi="Browallia New" w:cs="Browallia New"/>
          <w:sz w:val="28"/>
          <w:szCs w:val="28"/>
        </w:rPr>
        <w:t xml:space="preserve"> </w:t>
      </w:r>
      <w:r w:rsidR="00AF74C9">
        <w:rPr>
          <w:rFonts w:ascii="Browallia New" w:hAnsi="Browallia New" w:cs="Browallia New" w:hint="cs"/>
          <w:sz w:val="28"/>
          <w:szCs w:val="28"/>
          <w:cs/>
        </w:rPr>
        <w:t>ประกอบด้วย</w:t>
      </w:r>
    </w:p>
    <w:p w14:paraId="7B520B91" w14:textId="77777777" w:rsidR="001A1A68" w:rsidRPr="001A1A68" w:rsidRDefault="001A1A68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7229AE1D" w14:textId="41722097" w:rsidR="00A669A4" w:rsidRDefault="00A6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592AB7F" w14:textId="18B4FBB9" w:rsidR="001A1A68" w:rsidRDefault="001A1A68" w:rsidP="001A1A68">
      <w:pPr>
        <w:pStyle w:val="CordiaNew"/>
        <w:numPr>
          <w:ilvl w:val="0"/>
          <w:numId w:val="38"/>
        </w:numPr>
        <w:tabs>
          <w:tab w:val="clear" w:pos="4153"/>
          <w:tab w:val="clear" w:pos="8306"/>
          <w:tab w:val="left" w:pos="426"/>
          <w:tab w:val="left" w:pos="720"/>
        </w:tabs>
        <w:ind w:left="360" w:firstLine="9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 xml:space="preserve">มาตรฐานการรายงานทางการเงินฉบับที่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“รายได้จากสัญญาที่ทำกับลูกค้า” </w:t>
      </w:r>
    </w:p>
    <w:p w14:paraId="36C9D751" w14:textId="77777777" w:rsidR="001A1A68" w:rsidRPr="00183725" w:rsidRDefault="001A1A68" w:rsidP="001A1A68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8561065" w14:textId="77777777" w:rsidR="001A1A68" w:rsidRPr="00971A6E" w:rsidRDefault="001A1A68" w:rsidP="001A1A6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มีผลบังคับใช้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สำหรับรอบระยะเวลาบัญชี ที่เริ่มในหรือหลัง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โดยนำเสนอหลักการการรับรู้รายได้ใหม่แทนมาตรฐานการบัญชี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18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“รายได้” 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“สัญญาก่อสร้าง” รวมถึงการตีความมาตรฐานที่เกี่ยวข้องกับรายได้อีกหลายฉบับ มาตรฐานฉบับใหม่ได้กำหนดหลักการในการร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ั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บรู้รายได้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โดยพิจารณาจากการควบคุม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และให้แนวปฏิบัติทางการบัญชีเพิ่มเติมในหลายเรื่อง ซึ่งมีรายละเอียดจำกัดในมาตรฐานการรายงานทางการเงินที่ใช้ในปัจจุบัน</w:t>
      </w:r>
    </w:p>
    <w:p w14:paraId="18BFE7F5" w14:textId="77777777" w:rsidR="001A1A68" w:rsidRPr="00183725" w:rsidRDefault="001A1A68" w:rsidP="001A1A68">
      <w:pPr>
        <w:tabs>
          <w:tab w:val="clear" w:pos="227"/>
          <w:tab w:val="clear" w:pos="454"/>
          <w:tab w:val="left" w:pos="810"/>
          <w:tab w:val="left" w:pos="2160"/>
          <w:tab w:val="right" w:pos="7280"/>
          <w:tab w:val="right" w:pos="8540"/>
        </w:tabs>
        <w:spacing w:line="240" w:lineRule="auto"/>
        <w:ind w:left="360" w:right="-45" w:hanging="36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15325FD3" w14:textId="77777777" w:rsidR="001A1A68" w:rsidRDefault="001A1A68" w:rsidP="001A1A68">
      <w:pPr>
        <w:pStyle w:val="CordiaNew"/>
        <w:numPr>
          <w:ilvl w:val="0"/>
          <w:numId w:val="38"/>
        </w:numPr>
        <w:tabs>
          <w:tab w:val="clear" w:pos="4153"/>
          <w:tab w:val="clear" w:pos="8306"/>
          <w:tab w:val="left" w:pos="426"/>
          <w:tab w:val="left" w:pos="720"/>
        </w:tabs>
        <w:ind w:left="360" w:firstLine="9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ประกาศอื่นๆ</w:t>
      </w:r>
    </w:p>
    <w:p w14:paraId="4892CF82" w14:textId="77777777" w:rsidR="001A1A68" w:rsidRPr="00183725" w:rsidRDefault="001A1A68" w:rsidP="001A1A68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32F8E5C" w14:textId="77777777" w:rsidR="001A1A68" w:rsidRDefault="001A1A68" w:rsidP="001A1A6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ประกาศอื่น ๆ ที่มีผลตั้งแต่วันที่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เพื่อให้สอดคล้องตามมาตรฐานการรายงานทางการเงินระหว่างประเทศ การเปลี่ยนแปลงส่วนใหญ่เกี่ยวข้องกับการปรับปรุงถ้อยคำ การตีความและเป็นแนวทางแก่ผู้ใช้มาตรฐาน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การ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นำ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มาตรฐานการรายงานทางการเงินฉบับปรับปรุง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มาใช้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12753AFD" w14:textId="77777777" w:rsidR="001A1A68" w:rsidRPr="001A1A68" w:rsidRDefault="001A1A68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59BA9D13" w14:textId="63AF960C" w:rsidR="00AC7DA8" w:rsidRDefault="00AC7DA8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AC7DA8">
        <w:rPr>
          <w:rFonts w:ascii="Browallia New" w:hAnsi="Browallia New" w:cs="Browallia New"/>
          <w:sz w:val="28"/>
          <w:szCs w:val="28"/>
          <w:cs/>
        </w:rPr>
        <w:t>อย่างไรก็ตาม การนำมาตรฐานการรายงานทางการเงินและประกาศอื่นๆ ดังกล่าวมาถือปฏิบัติ ไม่มีผลกระทบที่เป็นสาระสำคัญกับงบการเงินระหว่างกาลของบริษัทและบริษัทย่อย</w:t>
      </w:r>
    </w:p>
    <w:p w14:paraId="621C4850" w14:textId="77777777" w:rsidR="00A24D39" w:rsidRPr="00AC7DA8" w:rsidRDefault="00A24D39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6728B752" w14:textId="62D6873A" w:rsidR="00AC7DA8" w:rsidRDefault="00AC7DA8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AC7DA8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มาตรฐานการรายงานทางการเงินฉบับใหม่ที่ประกาศโดยสภาวิชาชีพบัญชี ซึ่งจะมีผลตั้งแต่วันที่ </w:t>
      </w:r>
      <w:r w:rsidRPr="00AC7DA8">
        <w:rPr>
          <w:rFonts w:ascii="Browallia New" w:hAnsi="Browallia New" w:cs="Browallia New"/>
          <w:sz w:val="28"/>
          <w:szCs w:val="28"/>
        </w:rPr>
        <w:t xml:space="preserve">1 </w:t>
      </w:r>
      <w:r w:rsidRPr="00AC7DA8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AC7DA8">
        <w:rPr>
          <w:rFonts w:ascii="Browallia New" w:hAnsi="Browallia New" w:cs="Browallia New"/>
          <w:sz w:val="28"/>
          <w:szCs w:val="28"/>
        </w:rPr>
        <w:t xml:space="preserve">2563 </w:t>
      </w:r>
      <w:r w:rsidRPr="00AC7DA8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5B0E978E" w14:textId="77777777" w:rsidR="00AC7DA8" w:rsidRPr="00AC7DA8" w:rsidRDefault="00AC7DA8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200DA154" w14:textId="26215966" w:rsidR="00AC7DA8" w:rsidRDefault="00AC7DA8" w:rsidP="00AC7DA8">
      <w:pPr>
        <w:pStyle w:val="CordiaNew"/>
        <w:numPr>
          <w:ilvl w:val="0"/>
          <w:numId w:val="38"/>
        </w:numPr>
        <w:tabs>
          <w:tab w:val="clear" w:pos="4153"/>
          <w:tab w:val="clear" w:pos="8306"/>
          <w:tab w:val="left" w:pos="426"/>
          <w:tab w:val="left" w:pos="720"/>
        </w:tabs>
        <w:ind w:left="360" w:firstLine="9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16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เรื่อง “สัญญาเช่า”</w:t>
      </w:r>
    </w:p>
    <w:p w14:paraId="686F5354" w14:textId="77777777" w:rsidR="00AC7DA8" w:rsidRPr="00AC7DA8" w:rsidRDefault="00AC7DA8" w:rsidP="00AC7DA8">
      <w:pPr>
        <w:pStyle w:val="CordiaNew"/>
        <w:tabs>
          <w:tab w:val="clear" w:pos="4153"/>
          <w:tab w:val="clear" w:pos="8306"/>
          <w:tab w:val="left" w:pos="426"/>
          <w:tab w:val="left" w:pos="720"/>
        </w:tabs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5F2D381" w14:textId="5AB31737" w:rsidR="00AC7DA8" w:rsidRDefault="00AC7DA8" w:rsidP="00AC7DA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มาตรฐานการรายงานทางการเงินฉบับนี้ ใช้แทนมาตรฐานการรายงานทางการเงินฉบับเดิม โดยมีการกำหนดหลักการสำหรับการรับรู้รายการ การวัดมูลค่า การนำเสนอและการเปิดเผยข้อมูลของสัญญาเช่า สัญญาเช่าจะถูกรับรู้ในงบแสดงฐานะการเงินเป็นสิทธิในการใช้สินทรัพย์และหนี้สินตามสัญญาเช่า</w:t>
      </w:r>
    </w:p>
    <w:p w14:paraId="238E9241" w14:textId="77777777" w:rsidR="00AC7DA8" w:rsidRPr="00AC7DA8" w:rsidRDefault="00AC7DA8" w:rsidP="00AC7DA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FA8DA5A" w14:textId="42D405D6" w:rsidR="00AC7DA8" w:rsidRDefault="00AC7DA8" w:rsidP="00AC7DA8">
      <w:pPr>
        <w:pStyle w:val="CordiaNew"/>
        <w:numPr>
          <w:ilvl w:val="0"/>
          <w:numId w:val="38"/>
        </w:numPr>
        <w:tabs>
          <w:tab w:val="clear" w:pos="4153"/>
          <w:tab w:val="clear" w:pos="8306"/>
          <w:tab w:val="left" w:pos="720"/>
        </w:tabs>
        <w:ind w:hanging="27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9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“เครื่องมือทางการเงิน” มาตรฐานการบัญชี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32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“การแสดงรายการสำหรับเครื่องมือทางการเงิน” มาตรฐานการรายงานทางการเงิน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7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“การเปิดเผยข้อมูลสำหรับเครื่องมือทางการเงิน” การตีความมาตรฐานการรายงานทางการเงิน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16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เรื่อง “การป้องกัน</w:t>
      </w:r>
      <w:r w:rsidRPr="006229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ความเสี่ยงของเงินลงทุนสุทธิในหน่วยงานต่างประเทศ” และ การตีความมาตรฐานการรายงานทางการเงิน ฉบับที่ </w:t>
      </w:r>
      <w:r w:rsidRPr="0062297A">
        <w:rPr>
          <w:rFonts w:ascii="Browallia New" w:hAnsi="Browallia New" w:cs="Browallia New"/>
          <w:color w:val="auto"/>
          <w:spacing w:val="-4"/>
          <w:sz w:val="28"/>
          <w:szCs w:val="28"/>
        </w:rPr>
        <w:t>19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เรื่อง “การชำระหนี้สินทางการเงินด้วยตราสารทุน”</w:t>
      </w:r>
    </w:p>
    <w:p w14:paraId="5AF0C1C0" w14:textId="77777777" w:rsidR="00AC7DA8" w:rsidRPr="00AC7DA8" w:rsidRDefault="00AC7DA8" w:rsidP="00AC7DA8">
      <w:pPr>
        <w:pStyle w:val="CordiaNew"/>
        <w:tabs>
          <w:tab w:val="clear" w:pos="4153"/>
          <w:tab w:val="clear" w:pos="8306"/>
          <w:tab w:val="left" w:pos="72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BCD640B" w14:textId="7E95F07F" w:rsidR="00AC7DA8" w:rsidRDefault="00AC7DA8" w:rsidP="00AC7DA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มาตรฐานการรายงานทางการเงินฉบับใหม่มีข้อกำหนดใหม่ที่เกี่ยวข้องกับคำนิยาม การรับรู้รายการ การจัดประเภทรายการ การวัดมูลค่า การด้อยค่าของสินทรัพย์และหนี้สินทางการเงิน รวมถึงการให้แนวทางปฏิบัติเกี่ยวกับการบัญชีป้องกันความเสี่ยง</w:t>
      </w:r>
    </w:p>
    <w:p w14:paraId="593843CD" w14:textId="77777777" w:rsidR="00AC7DA8" w:rsidRPr="00AC7DA8" w:rsidRDefault="00AC7DA8" w:rsidP="00AC7DA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183E06C" w14:textId="54638F42" w:rsidR="00AC7DA8" w:rsidRPr="00AC7DA8" w:rsidRDefault="00AC7DA8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AC7DA8">
        <w:rPr>
          <w:rFonts w:ascii="Browallia New" w:hAnsi="Browallia New" w:cs="Browallia New"/>
          <w:sz w:val="28"/>
          <w:szCs w:val="28"/>
          <w:cs/>
        </w:rPr>
        <w:t>บริษัทและบริษัทย่อยจะนำมาตรฐานการรายงานทางการเงินฉบับใหม่นี้มาถือปฏิบัติ เมื่อมีผลบังคับใช้ ปัจจุบัน</w:t>
      </w:r>
      <w:r w:rsidR="00EE31CA">
        <w:rPr>
          <w:rFonts w:ascii="Browallia New" w:hAnsi="Browallia New" w:cs="Browallia New"/>
          <w:sz w:val="28"/>
          <w:szCs w:val="28"/>
        </w:rPr>
        <w:t xml:space="preserve">           </w:t>
      </w:r>
      <w:r w:rsidRPr="00AC7DA8">
        <w:rPr>
          <w:rFonts w:ascii="Browallia New" w:hAnsi="Browallia New" w:cs="Browallia New"/>
          <w:sz w:val="28"/>
          <w:szCs w:val="28"/>
          <w:cs/>
        </w:rPr>
        <w:t>ฝ่ายบริหารอยู่ระหว่างการประเมินผลกระทบต่องบการเงินในงวดที่เริ่มต้นใช้มาตรฐานเหล่านี้</w:t>
      </w:r>
    </w:p>
    <w:p w14:paraId="6947E692" w14:textId="67C3B318" w:rsidR="001A1A68" w:rsidRPr="001A1A68" w:rsidRDefault="001A1A68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032FA713" w14:textId="56294636" w:rsidR="00FB5D9A" w:rsidRPr="001A1A68" w:rsidRDefault="00FB5D9A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3EA4158A" w14:textId="5E8DFF7D" w:rsidR="00234D67" w:rsidRPr="008F2A3E" w:rsidRDefault="00234D67" w:rsidP="0024092F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41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การประมาณการ</w:t>
      </w:r>
    </w:p>
    <w:p w14:paraId="37DB2A65" w14:textId="77777777" w:rsidR="00234D67" w:rsidRPr="008F2A3E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DF647AB" w14:textId="77777777" w:rsidR="00234D67" w:rsidRPr="008F2A3E" w:rsidRDefault="00234D67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่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ายบริหารใช้ดุลยพินิจ การประมาณการ และข้อสมมติฐานเกี่ยวกับการรับรู้ </w:t>
      </w:r>
      <w:r w:rsidR="005A50E4" w:rsidRPr="008F2A3E">
        <w:rPr>
          <w:rFonts w:ascii="Browallia New" w:hAnsi="Browallia New" w:cs="Browallia New"/>
          <w:sz w:val="28"/>
          <w:szCs w:val="28"/>
        </w:rPr>
        <w:t xml:space="preserve">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ผลที่เกิดขึ้นจริงอาจจะแตกต่างจากดุลยพินิจ </w:t>
      </w:r>
      <w:r w:rsidR="005A50E4" w:rsidRPr="008F2A3E">
        <w:rPr>
          <w:rFonts w:ascii="Browallia New" w:hAnsi="Browallia New" w:cs="Browallia New"/>
          <w:sz w:val="28"/>
          <w:szCs w:val="28"/>
        </w:rPr>
        <w:t xml:space="preserve">           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1C28694E" w14:textId="77777777" w:rsidR="00234D67" w:rsidRPr="008F2A3E" w:rsidRDefault="00234D67" w:rsidP="00E67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4F75699" w14:textId="563DD331" w:rsidR="00F236B0" w:rsidRDefault="00234D67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ถือตามเกณฑ์</w:t>
      </w:r>
      <w:r w:rsidRPr="008F2A3E">
        <w:rPr>
          <w:rFonts w:ascii="Browallia New" w:hAnsi="Browallia New" w:cs="Browallia New"/>
          <w:sz w:val="28"/>
          <w:szCs w:val="28"/>
          <w:cs/>
        </w:rPr>
        <w:t>เหมือนกับที่ใช้ในการจัดทำงบการเงินประจำปีสิ้นสุดวันที่</w:t>
      </w:r>
      <w:r w:rsidRPr="008F2A3E">
        <w:rPr>
          <w:rFonts w:ascii="Browallia New" w:hAnsi="Browallia New" w:cs="Browallia New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819C7">
        <w:rPr>
          <w:rFonts w:ascii="Browallia New" w:hAnsi="Browallia New" w:cs="Browallia New"/>
          <w:sz w:val="28"/>
          <w:szCs w:val="28"/>
          <w:lang w:val="en-GB"/>
        </w:rPr>
        <w:t>1</w:t>
      </w:r>
    </w:p>
    <w:p w14:paraId="3C3D1255" w14:textId="61F52793" w:rsidR="00A669A4" w:rsidRDefault="00A6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772CB6BE" w14:textId="6E6BE500" w:rsidR="00E9348B" w:rsidRPr="000839D0" w:rsidRDefault="00E9348B" w:rsidP="00F236B0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39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ลูกหนี้การค้า</w:t>
      </w:r>
      <w:r w:rsidRPr="000839D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และลูกหนี้อื่น</w:t>
      </w:r>
      <w:r w:rsidRPr="000839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</w:p>
    <w:p w14:paraId="096B9B80" w14:textId="77777777" w:rsidR="00D44E65" w:rsidRPr="008F2A3E" w:rsidRDefault="00D44E65" w:rsidP="00D44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00393660" w14:textId="4E42F632" w:rsidR="00E9348B" w:rsidRPr="008F2A3E" w:rsidRDefault="00D44E65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24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</w:rPr>
        <w:t xml:space="preserve">  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62297A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62297A">
        <w:rPr>
          <w:rFonts w:ascii="Browallia New" w:hAnsi="Browallia New" w:cs="Browallia New"/>
          <w:sz w:val="28"/>
          <w:szCs w:val="28"/>
        </w:rPr>
        <w:t>0</w:t>
      </w:r>
      <w:r w:rsidR="0062297A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62297A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9819C7" w:rsidRPr="00FB5D9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819C7" w:rsidRPr="00FB5D9A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122B86" w:rsidRPr="008F2A3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E9348B" w:rsidRPr="008F2A3E">
        <w:rPr>
          <w:rFonts w:ascii="Browallia New" w:hAnsi="Browallia New" w:cs="Browallia New"/>
          <w:sz w:val="28"/>
          <w:szCs w:val="28"/>
        </w:rPr>
        <w:t>31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9348B" w:rsidRPr="008F2A3E">
        <w:rPr>
          <w:rFonts w:ascii="Browallia New" w:hAnsi="Browallia New" w:cs="Browallia New"/>
          <w:sz w:val="28"/>
          <w:szCs w:val="28"/>
        </w:rPr>
        <w:t>25</w:t>
      </w:r>
      <w:r w:rsidR="00EE6CAE" w:rsidRPr="008F2A3E">
        <w:rPr>
          <w:rFonts w:ascii="Browallia New" w:hAnsi="Browallia New" w:cs="Browallia New"/>
          <w:sz w:val="28"/>
          <w:szCs w:val="28"/>
        </w:rPr>
        <w:t>6</w:t>
      </w:r>
      <w:r w:rsidR="009819C7">
        <w:rPr>
          <w:rFonts w:ascii="Browallia New" w:hAnsi="Browallia New" w:cs="Browallia New"/>
          <w:sz w:val="28"/>
          <w:szCs w:val="28"/>
        </w:rPr>
        <w:t>1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มียอดคงเหลือลูกหนี้การค้า</w:t>
      </w:r>
      <w:r w:rsidR="00E9348B" w:rsidRPr="008F2A3E">
        <w:rPr>
          <w:rFonts w:ascii="Browallia New" w:hAnsi="Browallia New" w:cs="Browallia New" w:hint="cs"/>
          <w:sz w:val="28"/>
          <w:szCs w:val="28"/>
          <w:cs/>
        </w:rPr>
        <w:t>และลูกหนี้อื่น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2DE7AF2F" w14:textId="77777777" w:rsidR="00D44E65" w:rsidRPr="008F2A3E" w:rsidRDefault="00D44E65" w:rsidP="00E9348B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7"/>
        <w:gridCol w:w="1107"/>
        <w:gridCol w:w="236"/>
        <w:gridCol w:w="1069"/>
        <w:gridCol w:w="236"/>
        <w:gridCol w:w="1076"/>
        <w:gridCol w:w="236"/>
        <w:gridCol w:w="1143"/>
      </w:tblGrid>
      <w:tr w:rsidR="00D44E65" w:rsidRPr="009819C7" w14:paraId="3D5E5A89" w14:textId="77777777" w:rsidTr="0024092F">
        <w:trPr>
          <w:cantSplit/>
        </w:trPr>
        <w:tc>
          <w:tcPr>
            <w:tcW w:w="3827" w:type="dxa"/>
          </w:tcPr>
          <w:p w14:paraId="2C385B4B" w14:textId="77777777" w:rsidR="00D44E65" w:rsidRPr="009819C7" w:rsidRDefault="00D44E65" w:rsidP="00402E8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03" w:type="dxa"/>
            <w:gridSpan w:val="7"/>
          </w:tcPr>
          <w:p w14:paraId="09131D79" w14:textId="77777777" w:rsidR="00D44E65" w:rsidRPr="009819C7" w:rsidRDefault="00D44E65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D44E65" w:rsidRPr="009819C7" w14:paraId="24BF4EA2" w14:textId="77777777" w:rsidTr="0024092F">
        <w:trPr>
          <w:cantSplit/>
          <w:trHeight w:val="346"/>
        </w:trPr>
        <w:tc>
          <w:tcPr>
            <w:tcW w:w="3827" w:type="dxa"/>
          </w:tcPr>
          <w:p w14:paraId="67C420B8" w14:textId="77777777" w:rsidR="00D44E65" w:rsidRPr="009819C7" w:rsidRDefault="00D44E65" w:rsidP="00402E8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12" w:type="dxa"/>
            <w:gridSpan w:val="3"/>
          </w:tcPr>
          <w:p w14:paraId="6A2822B6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C8813A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</w:tcPr>
          <w:p w14:paraId="47125122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819C7" w:rsidRPr="009819C7" w14:paraId="40C4214B" w14:textId="77777777" w:rsidTr="0024092F">
        <w:trPr>
          <w:cantSplit/>
        </w:trPr>
        <w:tc>
          <w:tcPr>
            <w:tcW w:w="3827" w:type="dxa"/>
          </w:tcPr>
          <w:p w14:paraId="5A38690D" w14:textId="77777777" w:rsidR="009819C7" w:rsidRPr="009819C7" w:rsidRDefault="009819C7" w:rsidP="009819C7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30D83" w14:textId="63BA8A23" w:rsidR="009819C7" w:rsidRPr="009819C7" w:rsidRDefault="0062297A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9819C7" w:rsidRPr="009819C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9819C7" w:rsidRPr="009819C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CA22BE" w14:textId="77777777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3D026" w14:textId="00BB5472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819C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819C7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10754F33" w14:textId="77777777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F6C01B5" w14:textId="1C3E2405" w:rsidR="009819C7" w:rsidRPr="009819C7" w:rsidRDefault="0062297A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9819C7" w:rsidRPr="009819C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9819C7" w:rsidRPr="009819C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8A8712" w14:textId="77777777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CA35D" w14:textId="59107BE6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819C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819C7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D44E65" w:rsidRPr="009819C7" w14:paraId="77C9A7BF" w14:textId="77777777" w:rsidTr="0024092F">
        <w:trPr>
          <w:cantSplit/>
        </w:trPr>
        <w:tc>
          <w:tcPr>
            <w:tcW w:w="3827" w:type="dxa"/>
          </w:tcPr>
          <w:p w14:paraId="3F3E137C" w14:textId="77777777" w:rsidR="00D44E65" w:rsidRPr="009819C7" w:rsidRDefault="00D44E65" w:rsidP="00402E8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7" w:type="dxa"/>
          </w:tcPr>
          <w:p w14:paraId="4B7E62B3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9D4106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0DD44E69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D0D3B5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A569E1E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CDD28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43" w:type="dxa"/>
          </w:tcPr>
          <w:p w14:paraId="6ABD35E6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4E65" w:rsidRPr="009819C7" w14:paraId="24501869" w14:textId="77777777" w:rsidTr="0024092F">
        <w:trPr>
          <w:cantSplit/>
        </w:trPr>
        <w:tc>
          <w:tcPr>
            <w:tcW w:w="3827" w:type="dxa"/>
          </w:tcPr>
          <w:p w14:paraId="0E353982" w14:textId="77777777" w:rsidR="00D44E65" w:rsidRPr="009819C7" w:rsidRDefault="00D44E65" w:rsidP="00402E81">
            <w:pPr>
              <w:pStyle w:val="a4"/>
              <w:widowControl/>
              <w:ind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9819C7">
              <w:rPr>
                <w:rFonts w:ascii="Browallia New" w:hAnsi="Browallia New" w:cs="Browallia New"/>
                <w:b/>
                <w:bCs/>
                <w:cs/>
              </w:rPr>
              <w:t xml:space="preserve">ลูกหนี้การค้า – </w:t>
            </w:r>
            <w:r w:rsidRPr="009819C7">
              <w:rPr>
                <w:rFonts w:ascii="Browallia New" w:hAnsi="Browallia New" w:cs="Browallia New" w:hint="cs"/>
                <w:b/>
                <w:bCs/>
                <w:cs/>
              </w:rPr>
              <w:t>ลูกค้าทั่วไป</w:t>
            </w:r>
          </w:p>
        </w:tc>
        <w:tc>
          <w:tcPr>
            <w:tcW w:w="1107" w:type="dxa"/>
          </w:tcPr>
          <w:p w14:paraId="2AEBF217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B3293C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4C41A435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45750D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CA82780" w14:textId="77777777" w:rsidR="00D44E65" w:rsidRPr="009819C7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020AF" w14:textId="77777777" w:rsidR="00D44E65" w:rsidRPr="009819C7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1F2A27C" w14:textId="77777777" w:rsidR="00D44E65" w:rsidRPr="009819C7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3E6E" w:rsidRPr="009819C7" w14:paraId="4B17EBED" w14:textId="77777777" w:rsidTr="0045302F">
        <w:trPr>
          <w:cantSplit/>
        </w:trPr>
        <w:tc>
          <w:tcPr>
            <w:tcW w:w="3827" w:type="dxa"/>
          </w:tcPr>
          <w:p w14:paraId="2FC531D0" w14:textId="77777777" w:rsidR="003D3E6E" w:rsidRPr="009819C7" w:rsidRDefault="003D3E6E" w:rsidP="003D3E6E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9819C7">
              <w:rPr>
                <w:rFonts w:ascii="Browallia New" w:hAnsi="Browallia New" w:cs="Browallia New" w:hint="cs"/>
                <w:cs/>
              </w:rPr>
              <w:t xml:space="preserve">  </w:t>
            </w:r>
            <w:r w:rsidRPr="009819C7">
              <w:rPr>
                <w:rFonts w:ascii="Browallia New" w:hAnsi="Browallia New" w:cs="Browallia New"/>
              </w:rPr>
              <w:t xml:space="preserve"> </w:t>
            </w:r>
            <w:r w:rsidRPr="009819C7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107" w:type="dxa"/>
          </w:tcPr>
          <w:p w14:paraId="3B14BED9" w14:textId="3A41AD90" w:rsidR="003D3E6E" w:rsidRPr="009819C7" w:rsidRDefault="00037A60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382,431</w:t>
            </w:r>
          </w:p>
        </w:tc>
        <w:tc>
          <w:tcPr>
            <w:tcW w:w="236" w:type="dxa"/>
          </w:tcPr>
          <w:p w14:paraId="25EA4CD9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2892D549" w14:textId="39E401BF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444,308 </w:t>
            </w:r>
          </w:p>
        </w:tc>
        <w:tc>
          <w:tcPr>
            <w:tcW w:w="236" w:type="dxa"/>
          </w:tcPr>
          <w:p w14:paraId="240D0AB1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35FF27B" w14:textId="31B31493" w:rsidR="003D3E6E" w:rsidRPr="00EE3F16" w:rsidRDefault="00EE3F16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16">
              <w:rPr>
                <w:rFonts w:ascii="Browallia New" w:hAnsi="Browallia New" w:cs="Browallia New"/>
                <w:sz w:val="28"/>
                <w:szCs w:val="28"/>
              </w:rPr>
              <w:t>352,54</w:t>
            </w:r>
            <w:r w:rsidR="005072B2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2E62BC8" w14:textId="7777777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32A5BFE" w14:textId="60C0DB60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437,887 </w:t>
            </w:r>
          </w:p>
        </w:tc>
      </w:tr>
      <w:tr w:rsidR="00037A60" w:rsidRPr="009819C7" w14:paraId="6AFFAC85" w14:textId="77777777" w:rsidTr="0045302F">
        <w:trPr>
          <w:cantSplit/>
        </w:trPr>
        <w:tc>
          <w:tcPr>
            <w:tcW w:w="3827" w:type="dxa"/>
          </w:tcPr>
          <w:p w14:paraId="6FC2B5F7" w14:textId="77777777" w:rsidR="00037A60" w:rsidRPr="009819C7" w:rsidRDefault="00037A60" w:rsidP="00037A6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color w:val="auto"/>
                <w:cs/>
              </w:rPr>
              <w:t xml:space="preserve">  </w:t>
            </w:r>
            <w:r w:rsidRPr="009819C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9819C7">
              <w:rPr>
                <w:rFonts w:ascii="Browallia New" w:hAnsi="Browallia New" w:cs="Browallia New"/>
                <w:color w:val="auto"/>
                <w:cs/>
              </w:rPr>
              <w:t>เช็ครับลงวันที่ล่วงหน้า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BCBC0E4" w14:textId="1E1565D0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E3F16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3F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B39D8D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FB0294C" w14:textId="7B23CA29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  <w:tc>
          <w:tcPr>
            <w:tcW w:w="236" w:type="dxa"/>
          </w:tcPr>
          <w:p w14:paraId="542D4B35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8AB212B" w14:textId="08E0D790" w:rsidR="00037A60" w:rsidRPr="00EE3F16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E3F16">
              <w:rPr>
                <w:rFonts w:ascii="Browallia New" w:hAnsi="Browallia New" w:cs="Browallia New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</w:tcPr>
          <w:p w14:paraId="08246490" w14:textId="77777777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732980A" w14:textId="61ACD467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</w:tr>
      <w:tr w:rsidR="00037A60" w:rsidRPr="009819C7" w14:paraId="16B93C5E" w14:textId="77777777" w:rsidTr="0045302F">
        <w:trPr>
          <w:cantSplit/>
        </w:trPr>
        <w:tc>
          <w:tcPr>
            <w:tcW w:w="3827" w:type="dxa"/>
          </w:tcPr>
          <w:p w14:paraId="6D8A51F1" w14:textId="77777777" w:rsidR="00037A60" w:rsidRPr="009819C7" w:rsidRDefault="00037A60" w:rsidP="00037A6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color w:val="auto"/>
                <w:cs/>
              </w:rPr>
              <w:t>รวม</w:t>
            </w:r>
            <w:r w:rsidRPr="009819C7">
              <w:rPr>
                <w:rFonts w:ascii="Browallia New" w:hAnsi="Browallia New" w:cs="Browallia New"/>
                <w:color w:val="auto"/>
                <w:cs/>
              </w:rPr>
              <w:t>ลูกหนี้การค้า – ลูกค้าทั่วไป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E766C7B" w14:textId="4480C9C4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382,431</w:t>
            </w:r>
          </w:p>
        </w:tc>
        <w:tc>
          <w:tcPr>
            <w:tcW w:w="236" w:type="dxa"/>
          </w:tcPr>
          <w:p w14:paraId="502C941B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93ABF87" w14:textId="270F7591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444,447 </w:t>
            </w:r>
          </w:p>
        </w:tc>
        <w:tc>
          <w:tcPr>
            <w:tcW w:w="236" w:type="dxa"/>
          </w:tcPr>
          <w:p w14:paraId="3DD27137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D4E1648" w14:textId="2A38B5A4" w:rsidR="00037A60" w:rsidRPr="00EE3F16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16">
              <w:rPr>
                <w:rFonts w:ascii="Browallia New" w:hAnsi="Browallia New" w:cs="Browallia New"/>
                <w:sz w:val="28"/>
                <w:szCs w:val="28"/>
              </w:rPr>
              <w:t>352,54</w:t>
            </w:r>
            <w:r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7B9B70D" w14:textId="77777777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AB040F8" w14:textId="3E5D6E27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438,026 </w:t>
            </w:r>
          </w:p>
        </w:tc>
      </w:tr>
      <w:tr w:rsidR="00037A60" w:rsidRPr="009819C7" w14:paraId="3A040C90" w14:textId="77777777" w:rsidTr="0045302F">
        <w:trPr>
          <w:cantSplit/>
        </w:trPr>
        <w:tc>
          <w:tcPr>
            <w:tcW w:w="3827" w:type="dxa"/>
          </w:tcPr>
          <w:p w14:paraId="5B4DA68E" w14:textId="77777777" w:rsidR="00037A60" w:rsidRPr="009819C7" w:rsidRDefault="00037A60" w:rsidP="00037A60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9819C7">
              <w:rPr>
                <w:rFonts w:ascii="Browallia New" w:hAnsi="Browallia New" w:cs="Browallia New"/>
                <w:cs/>
              </w:rPr>
              <w:t xml:space="preserve">ลูกหนี้การค้า – </w:t>
            </w:r>
            <w:r w:rsidRPr="009819C7">
              <w:rPr>
                <w:rFonts w:ascii="Browallia New" w:hAnsi="Browallia New" w:cs="Browallia New" w:hint="cs"/>
                <w:cs/>
              </w:rPr>
              <w:t>บริษัทที่เกี่ยวข้อง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CFB8F92" w14:textId="6332D555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5,016</w:t>
            </w:r>
          </w:p>
        </w:tc>
        <w:tc>
          <w:tcPr>
            <w:tcW w:w="236" w:type="dxa"/>
          </w:tcPr>
          <w:p w14:paraId="69BFA2C9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7D4F58C" w14:textId="171DFA18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9,712 </w:t>
            </w:r>
          </w:p>
        </w:tc>
        <w:tc>
          <w:tcPr>
            <w:tcW w:w="236" w:type="dxa"/>
          </w:tcPr>
          <w:p w14:paraId="3FDCF7B7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B180B10" w14:textId="2644A9DA" w:rsidR="00037A60" w:rsidRPr="00EE3F16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16">
              <w:rPr>
                <w:rFonts w:ascii="Browallia New" w:hAnsi="Browallia New" w:cs="Browallia New"/>
                <w:sz w:val="28"/>
                <w:szCs w:val="28"/>
              </w:rPr>
              <w:t>25,879</w:t>
            </w:r>
          </w:p>
        </w:tc>
        <w:tc>
          <w:tcPr>
            <w:tcW w:w="236" w:type="dxa"/>
          </w:tcPr>
          <w:p w14:paraId="046D27A7" w14:textId="77777777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A96E60A" w14:textId="215795E0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9,797 </w:t>
            </w:r>
          </w:p>
        </w:tc>
      </w:tr>
      <w:tr w:rsidR="00037A60" w:rsidRPr="009819C7" w14:paraId="27699216" w14:textId="77777777" w:rsidTr="0045302F">
        <w:trPr>
          <w:cantSplit/>
        </w:trPr>
        <w:tc>
          <w:tcPr>
            <w:tcW w:w="3827" w:type="dxa"/>
          </w:tcPr>
          <w:p w14:paraId="4862BE9D" w14:textId="77777777" w:rsidR="00037A60" w:rsidRPr="009819C7" w:rsidRDefault="00037A60" w:rsidP="00037A60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9819C7">
              <w:rPr>
                <w:rFonts w:ascii="Browallia New" w:hAnsi="Browallia New" w:cs="Browallia New"/>
                <w:cs/>
              </w:rPr>
              <w:t>รวม</w:t>
            </w:r>
            <w:r w:rsidRPr="009819C7">
              <w:rPr>
                <w:rFonts w:ascii="Browallia New" w:hAnsi="Browallia New" w:cs="Browallia New" w:hint="cs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375FC2" w14:textId="48880FE0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387,447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</w:tcPr>
          <w:p w14:paraId="5A615D55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64466722" w14:textId="741029F5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454,159 </w:t>
            </w:r>
          </w:p>
        </w:tc>
        <w:tc>
          <w:tcPr>
            <w:tcW w:w="236" w:type="dxa"/>
          </w:tcPr>
          <w:p w14:paraId="7BEF7AB6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D437F85" w14:textId="11E2D4E3" w:rsidR="00037A60" w:rsidRPr="00EE3F16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16">
              <w:rPr>
                <w:rFonts w:ascii="Browallia New" w:hAnsi="Browallia New" w:cs="Browallia New"/>
                <w:sz w:val="28"/>
                <w:szCs w:val="28"/>
              </w:rPr>
              <w:t>378,42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17FDE45" w14:textId="77777777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17EC572" w14:textId="381D85B2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447,823 </w:t>
            </w:r>
          </w:p>
        </w:tc>
      </w:tr>
      <w:tr w:rsidR="00037A60" w:rsidRPr="009819C7" w14:paraId="2C088B83" w14:textId="77777777" w:rsidTr="006B3784">
        <w:trPr>
          <w:cantSplit/>
        </w:trPr>
        <w:tc>
          <w:tcPr>
            <w:tcW w:w="3827" w:type="dxa"/>
          </w:tcPr>
          <w:p w14:paraId="18163095" w14:textId="77777777" w:rsidR="00037A60" w:rsidRPr="009819C7" w:rsidRDefault="00037A60" w:rsidP="00037A60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9819C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819C7">
              <w:rPr>
                <w:rFonts w:ascii="Browallia New" w:hAnsi="Browallia New" w:cs="Browallia New" w:hint="cs"/>
                <w:cs/>
              </w:rPr>
              <w:t xml:space="preserve"> </w:t>
            </w:r>
            <w:r w:rsidRPr="009819C7">
              <w:rPr>
                <w:rFonts w:ascii="Browallia New" w:hAnsi="Browallia New" w:cs="Browallia New"/>
                <w:cs/>
              </w:rPr>
              <w:t>ค่าเผื่อหนี้สงสัยจะสูญ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528EC2" w14:textId="73BFBB55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(24,264)</w:t>
            </w:r>
          </w:p>
        </w:tc>
        <w:tc>
          <w:tcPr>
            <w:tcW w:w="236" w:type="dxa"/>
          </w:tcPr>
          <w:p w14:paraId="483B7F05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D84B4CA" w14:textId="2B268189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  <w:tc>
          <w:tcPr>
            <w:tcW w:w="236" w:type="dxa"/>
          </w:tcPr>
          <w:p w14:paraId="57187848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0CB4642" w14:textId="1F10F9F4" w:rsidR="00037A60" w:rsidRPr="00EE3F16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16">
              <w:rPr>
                <w:rFonts w:ascii="Browallia New" w:hAnsi="Browallia New" w:cs="Browallia New" w:hint="cs"/>
                <w:sz w:val="28"/>
                <w:szCs w:val="28"/>
                <w:cs/>
              </w:rPr>
              <w:t>(24</w:t>
            </w:r>
            <w:r w:rsidRPr="00EE3F16">
              <w:rPr>
                <w:rFonts w:ascii="Browallia New" w:hAnsi="Browallia New" w:cs="Browallia New"/>
                <w:sz w:val="28"/>
                <w:szCs w:val="28"/>
              </w:rPr>
              <w:t>,264</w:t>
            </w:r>
            <w:r w:rsidRPr="00EE3F16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1534597" w14:textId="77777777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2A1961D" w14:textId="5F9ED6E7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</w:tr>
      <w:tr w:rsidR="00037A60" w:rsidRPr="009819C7" w14:paraId="28C879BA" w14:textId="77777777" w:rsidTr="006B3784">
        <w:trPr>
          <w:cantSplit/>
        </w:trPr>
        <w:tc>
          <w:tcPr>
            <w:tcW w:w="3827" w:type="dxa"/>
          </w:tcPr>
          <w:p w14:paraId="5EDCE42C" w14:textId="77777777" w:rsidR="00037A60" w:rsidRPr="009819C7" w:rsidRDefault="00037A60" w:rsidP="00037A6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color w:val="auto"/>
                <w:cs/>
              </w:rPr>
              <w:t xml:space="preserve">ลูกหนี้การค้า </w:t>
            </w:r>
            <w:r w:rsidRPr="009819C7">
              <w:rPr>
                <w:rFonts w:ascii="Browallia New" w:hAnsi="Browallia New" w:cs="Browallia New"/>
                <w:cs/>
              </w:rPr>
              <w:t>–</w:t>
            </w:r>
            <w:r w:rsidRPr="009819C7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9819C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B2A660B" w14:textId="2411111C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363,183</w:t>
            </w:r>
          </w:p>
        </w:tc>
        <w:tc>
          <w:tcPr>
            <w:tcW w:w="236" w:type="dxa"/>
          </w:tcPr>
          <w:p w14:paraId="049989B8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1450388" w14:textId="7F441D0A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436,861 </w:t>
            </w:r>
          </w:p>
        </w:tc>
        <w:tc>
          <w:tcPr>
            <w:tcW w:w="236" w:type="dxa"/>
          </w:tcPr>
          <w:p w14:paraId="1FA527EA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DF8F5A1" w14:textId="49110984" w:rsidR="00037A60" w:rsidRPr="00EE3F16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16">
              <w:rPr>
                <w:rFonts w:ascii="Browallia New" w:hAnsi="Browallia New" w:cs="Browallia New"/>
                <w:sz w:val="28"/>
                <w:szCs w:val="28"/>
              </w:rPr>
              <w:t>354,16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2F3EF1C" w14:textId="77777777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3290C45" w14:textId="6BA74291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430,525 </w:t>
            </w:r>
          </w:p>
        </w:tc>
      </w:tr>
      <w:tr w:rsidR="00037A60" w:rsidRPr="009819C7" w14:paraId="24B3189D" w14:textId="77777777" w:rsidTr="006B3784">
        <w:trPr>
          <w:cantSplit/>
        </w:trPr>
        <w:tc>
          <w:tcPr>
            <w:tcW w:w="3827" w:type="dxa"/>
          </w:tcPr>
          <w:p w14:paraId="56B62F13" w14:textId="17112E1D" w:rsidR="00037A60" w:rsidRPr="009819C7" w:rsidRDefault="00037A60" w:rsidP="00037A6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ลูกหนี้อื่น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– ลูกค้าทั่วไป</w:t>
            </w:r>
          </w:p>
        </w:tc>
        <w:tc>
          <w:tcPr>
            <w:tcW w:w="1107" w:type="dxa"/>
          </w:tcPr>
          <w:p w14:paraId="2638CBF6" w14:textId="602ABCE6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3,466</w:t>
            </w:r>
          </w:p>
        </w:tc>
        <w:tc>
          <w:tcPr>
            <w:tcW w:w="236" w:type="dxa"/>
          </w:tcPr>
          <w:p w14:paraId="6BF570F5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41FB69FB" w14:textId="01958C13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644</w:t>
            </w: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51D8924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9230471" w14:textId="4347F044" w:rsidR="00037A60" w:rsidRPr="00EE3F16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16">
              <w:rPr>
                <w:rFonts w:ascii="Browallia New" w:hAnsi="Browallia New" w:cs="Browallia New"/>
                <w:sz w:val="28"/>
                <w:szCs w:val="28"/>
              </w:rPr>
              <w:t>2,291</w:t>
            </w:r>
          </w:p>
        </w:tc>
        <w:tc>
          <w:tcPr>
            <w:tcW w:w="236" w:type="dxa"/>
          </w:tcPr>
          <w:p w14:paraId="0F6E3F24" w14:textId="77777777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37904A0" w14:textId="795DF184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37A60" w:rsidRPr="009819C7" w14:paraId="33E06841" w14:textId="77777777" w:rsidTr="0045302F">
        <w:trPr>
          <w:cantSplit/>
        </w:trPr>
        <w:tc>
          <w:tcPr>
            <w:tcW w:w="3827" w:type="dxa"/>
          </w:tcPr>
          <w:p w14:paraId="2DF29310" w14:textId="77777777" w:rsidR="00037A60" w:rsidRPr="009819C7" w:rsidRDefault="00037A60" w:rsidP="00037A6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color w:val="auto"/>
                <w:cs/>
              </w:rPr>
              <w:t>ลูกหนี้อื่น</w:t>
            </w:r>
            <w:r w:rsidRPr="009819C7">
              <w:rPr>
                <w:rFonts w:ascii="Browallia New" w:hAnsi="Browallia New" w:cs="Browallia New"/>
                <w:color w:val="auto"/>
                <w:cs/>
              </w:rPr>
              <w:t xml:space="preserve"> – </w:t>
            </w:r>
            <w:r w:rsidRPr="009819C7">
              <w:rPr>
                <w:rFonts w:ascii="Browallia New" w:hAnsi="Browallia New" w:cs="Browallia New" w:hint="cs"/>
                <w:color w:val="auto"/>
                <w:cs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4E009305" w14:textId="4E121BCE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1,359</w:t>
            </w:r>
          </w:p>
        </w:tc>
        <w:tc>
          <w:tcPr>
            <w:tcW w:w="236" w:type="dxa"/>
          </w:tcPr>
          <w:p w14:paraId="0715083A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4CE951A4" w14:textId="4EDB8243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1,3</w:t>
            </w:r>
            <w:r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DEDDFBD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9AD235D" w14:textId="56458CE9" w:rsidR="00037A60" w:rsidRPr="00EE3F16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16">
              <w:rPr>
                <w:rFonts w:ascii="Browallia New" w:hAnsi="Browallia New" w:cs="Browallia New"/>
                <w:sz w:val="28"/>
                <w:szCs w:val="28"/>
              </w:rPr>
              <w:t>16,904</w:t>
            </w:r>
          </w:p>
        </w:tc>
        <w:tc>
          <w:tcPr>
            <w:tcW w:w="236" w:type="dxa"/>
          </w:tcPr>
          <w:p w14:paraId="22326820" w14:textId="77777777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2D15617" w14:textId="5D94B792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7,913 </w:t>
            </w:r>
          </w:p>
        </w:tc>
      </w:tr>
      <w:tr w:rsidR="00037A60" w:rsidRPr="009819C7" w14:paraId="1C56CADE" w14:textId="77777777" w:rsidTr="0045302F">
        <w:trPr>
          <w:cantSplit/>
        </w:trPr>
        <w:tc>
          <w:tcPr>
            <w:tcW w:w="3827" w:type="dxa"/>
          </w:tcPr>
          <w:p w14:paraId="430C4C6C" w14:textId="77777777" w:rsidR="00037A60" w:rsidRPr="009819C7" w:rsidRDefault="00037A60" w:rsidP="00037A60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รวมลูกหนี้การค้าและลูกหนี้อื่น</w:t>
            </w:r>
            <w:r w:rsidRPr="009819C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– 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49DCAEAA" w14:textId="21200436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368,008</w:t>
            </w:r>
          </w:p>
        </w:tc>
        <w:tc>
          <w:tcPr>
            <w:tcW w:w="236" w:type="dxa"/>
          </w:tcPr>
          <w:p w14:paraId="32258B06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</w:tcPr>
          <w:p w14:paraId="655321CB" w14:textId="4879B9A0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438,831 </w:t>
            </w:r>
          </w:p>
        </w:tc>
        <w:tc>
          <w:tcPr>
            <w:tcW w:w="236" w:type="dxa"/>
          </w:tcPr>
          <w:p w14:paraId="414466ED" w14:textId="77777777" w:rsidR="00037A60" w:rsidRPr="009819C7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12" w:space="0" w:color="auto"/>
            </w:tcBorders>
          </w:tcPr>
          <w:p w14:paraId="782D6770" w14:textId="79E4C967" w:rsidR="00037A60" w:rsidRPr="00EE3F16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16">
              <w:rPr>
                <w:rFonts w:ascii="Browallia New" w:hAnsi="Browallia New" w:cs="Browallia New"/>
                <w:sz w:val="28"/>
                <w:szCs w:val="28"/>
              </w:rPr>
              <w:t>373,35</w:t>
            </w:r>
            <w:r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0E62FA0" w14:textId="77777777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19BDAB06" w14:textId="2D534AEF" w:rsidR="00037A60" w:rsidRPr="009819C7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438,438 </w:t>
            </w:r>
          </w:p>
        </w:tc>
      </w:tr>
    </w:tbl>
    <w:p w14:paraId="5D5C309E" w14:textId="77777777" w:rsidR="009819C7" w:rsidRDefault="009819C7" w:rsidP="0005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67EC8B" w14:textId="77777777" w:rsidR="00AC7DA8" w:rsidRDefault="00AC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559BDB5" w14:textId="14FC2D70" w:rsidR="0020040C" w:rsidRPr="008F2A3E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ยอดคงเหลือลูกหนี้การค้าแยกตามอายุหนี้ได้ดังนี้</w:t>
      </w:r>
    </w:p>
    <w:p w14:paraId="6ECFB912" w14:textId="77777777" w:rsidR="0020040C" w:rsidRPr="00C27E81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1"/>
        <w:gridCol w:w="1080"/>
        <w:gridCol w:w="242"/>
        <w:gridCol w:w="1080"/>
        <w:gridCol w:w="236"/>
        <w:gridCol w:w="1071"/>
        <w:gridCol w:w="241"/>
        <w:gridCol w:w="1075"/>
        <w:gridCol w:w="6"/>
      </w:tblGrid>
      <w:tr w:rsidR="0020040C" w:rsidRPr="00BA549F" w14:paraId="37FDE524" w14:textId="77777777" w:rsidTr="0062297A">
        <w:trPr>
          <w:gridAfter w:val="1"/>
          <w:wAfter w:w="6" w:type="dxa"/>
          <w:cantSplit/>
          <w:tblHeader/>
        </w:trPr>
        <w:tc>
          <w:tcPr>
            <w:tcW w:w="3861" w:type="dxa"/>
          </w:tcPr>
          <w:p w14:paraId="31FBCC18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25" w:type="dxa"/>
            <w:gridSpan w:val="7"/>
          </w:tcPr>
          <w:p w14:paraId="23D18592" w14:textId="77777777" w:rsidR="0020040C" w:rsidRPr="00BA549F" w:rsidRDefault="0020040C" w:rsidP="00BA549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20040C" w:rsidRPr="00BA549F" w14:paraId="41AF11AD" w14:textId="77777777" w:rsidTr="0062297A">
        <w:trPr>
          <w:cantSplit/>
          <w:tblHeader/>
        </w:trPr>
        <w:tc>
          <w:tcPr>
            <w:tcW w:w="3861" w:type="dxa"/>
          </w:tcPr>
          <w:p w14:paraId="224C6B46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2" w:type="dxa"/>
            <w:gridSpan w:val="3"/>
            <w:tcBorders>
              <w:bottom w:val="single" w:sz="4" w:space="0" w:color="auto"/>
            </w:tcBorders>
          </w:tcPr>
          <w:p w14:paraId="68BC240F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4C0462B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3" w:type="dxa"/>
            <w:gridSpan w:val="4"/>
            <w:tcBorders>
              <w:bottom w:val="single" w:sz="4" w:space="0" w:color="auto"/>
            </w:tcBorders>
          </w:tcPr>
          <w:p w14:paraId="2F50969F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819C7" w:rsidRPr="00BA549F" w14:paraId="26F6C2BD" w14:textId="77777777" w:rsidTr="0062297A">
        <w:trPr>
          <w:cantSplit/>
          <w:tblHeader/>
        </w:trPr>
        <w:tc>
          <w:tcPr>
            <w:tcW w:w="3861" w:type="dxa"/>
          </w:tcPr>
          <w:p w14:paraId="7445F15C" w14:textId="77777777" w:rsidR="009819C7" w:rsidRPr="00BA549F" w:rsidRDefault="009819C7" w:rsidP="00BA549F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95C9E" w14:textId="42EFDDA5" w:rsidR="009819C7" w:rsidRPr="00BA549F" w:rsidRDefault="0062297A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9819C7"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819C7"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B72FF87" w14:textId="77777777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1A79F" w14:textId="7F38C693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214866D7" w14:textId="77777777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19E051E" w14:textId="0799EBAC" w:rsidR="009819C7" w:rsidRPr="00BA549F" w:rsidRDefault="0062297A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9819C7"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563746E2" w14:textId="77777777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73707" w14:textId="595D5D33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20040C" w:rsidRPr="00BA549F" w14:paraId="0B08E317" w14:textId="77777777" w:rsidTr="0062297A">
        <w:trPr>
          <w:cantSplit/>
          <w:trHeight w:val="71"/>
        </w:trPr>
        <w:tc>
          <w:tcPr>
            <w:tcW w:w="3861" w:type="dxa"/>
            <w:vAlign w:val="center"/>
          </w:tcPr>
          <w:p w14:paraId="6399932A" w14:textId="77777777" w:rsidR="0020040C" w:rsidRPr="00BA549F" w:rsidRDefault="0020040C" w:rsidP="00BA549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5AFAF8A" w14:textId="77777777" w:rsidR="0020040C" w:rsidRPr="00BA549F" w:rsidRDefault="0020040C" w:rsidP="00BA549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0FEE0F96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AD8A7C9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4A9B000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CD1ABA5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2B2A2E6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A200FC0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0040C" w:rsidRPr="00BA549F" w14:paraId="7E0F6B26" w14:textId="77777777" w:rsidTr="0062297A">
        <w:trPr>
          <w:cantSplit/>
        </w:trPr>
        <w:tc>
          <w:tcPr>
            <w:tcW w:w="3861" w:type="dxa"/>
          </w:tcPr>
          <w:p w14:paraId="6EFC8E84" w14:textId="3844DAC2" w:rsidR="0020040C" w:rsidRPr="00BA549F" w:rsidRDefault="0020040C" w:rsidP="00BA549F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 – ลูกค้าทั่วไป</w:t>
            </w:r>
          </w:p>
        </w:tc>
        <w:tc>
          <w:tcPr>
            <w:tcW w:w="1080" w:type="dxa"/>
            <w:vAlign w:val="bottom"/>
          </w:tcPr>
          <w:p w14:paraId="69F461C0" w14:textId="77777777" w:rsidR="0020040C" w:rsidRPr="00BA549F" w:rsidRDefault="0020040C" w:rsidP="00BA549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5F56F012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544BCE8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90FC601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D2BF745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AB9E2EA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8430479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3F16" w:rsidRPr="00BA549F" w14:paraId="499185CF" w14:textId="77777777" w:rsidTr="0062297A">
        <w:trPr>
          <w:cantSplit/>
          <w:trHeight w:val="243"/>
        </w:trPr>
        <w:tc>
          <w:tcPr>
            <w:tcW w:w="3861" w:type="dxa"/>
          </w:tcPr>
          <w:p w14:paraId="308E7ECD" w14:textId="77777777" w:rsidR="00EE3F16" w:rsidRPr="00BA549F" w:rsidRDefault="00EE3F16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65A34AD3" w14:textId="4EDEC1EF" w:rsidR="00EE3F16" w:rsidRPr="00BA549F" w:rsidRDefault="00037A60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260,639</w:t>
            </w:r>
          </w:p>
        </w:tc>
        <w:tc>
          <w:tcPr>
            <w:tcW w:w="242" w:type="dxa"/>
          </w:tcPr>
          <w:p w14:paraId="447A5E03" w14:textId="77777777" w:rsidR="00EE3F16" w:rsidRPr="00BA549F" w:rsidRDefault="00EE3F16" w:rsidP="00EE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25757F5E" w14:textId="04CE0052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 323,504</w:t>
            </w:r>
          </w:p>
        </w:tc>
        <w:tc>
          <w:tcPr>
            <w:tcW w:w="236" w:type="dxa"/>
          </w:tcPr>
          <w:p w14:paraId="27A410AB" w14:textId="77777777" w:rsidR="00EE3F16" w:rsidRPr="00BA549F" w:rsidRDefault="00EE3F16" w:rsidP="00EE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C202997" w14:textId="26673A03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241,575</w:t>
            </w:r>
          </w:p>
        </w:tc>
        <w:tc>
          <w:tcPr>
            <w:tcW w:w="241" w:type="dxa"/>
          </w:tcPr>
          <w:p w14:paraId="58E86BE8" w14:textId="77777777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7808C41" w14:textId="43AC16BF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317,375</w:t>
            </w:r>
          </w:p>
        </w:tc>
      </w:tr>
      <w:tr w:rsidR="003D3E6E" w:rsidRPr="00BA549F" w14:paraId="67970815" w14:textId="77777777" w:rsidTr="0062297A">
        <w:trPr>
          <w:cantSplit/>
        </w:trPr>
        <w:tc>
          <w:tcPr>
            <w:tcW w:w="3861" w:type="dxa"/>
          </w:tcPr>
          <w:p w14:paraId="6EC73B20" w14:textId="77777777" w:rsidR="003D3E6E" w:rsidRPr="00BA549F" w:rsidRDefault="003D3E6E" w:rsidP="003D3E6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6C342E29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8DBDEB2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15FB19A0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12C320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3D47EB7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A0DEF05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03978A08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3F16" w:rsidRPr="00BA549F" w14:paraId="581E6AA0" w14:textId="77777777" w:rsidTr="0062297A">
        <w:trPr>
          <w:cantSplit/>
          <w:trHeight w:val="135"/>
        </w:trPr>
        <w:tc>
          <w:tcPr>
            <w:tcW w:w="3861" w:type="dxa"/>
          </w:tcPr>
          <w:p w14:paraId="281DE9CB" w14:textId="77777777" w:rsidR="00EE3F16" w:rsidRPr="00BA549F" w:rsidRDefault="00EE3F16" w:rsidP="00EE3F16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80" w:type="dxa"/>
          </w:tcPr>
          <w:p w14:paraId="1E9ED442" w14:textId="3A2204C7" w:rsidR="00EE3F16" w:rsidRPr="00BA549F" w:rsidRDefault="00037A60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64,847</w:t>
            </w:r>
          </w:p>
        </w:tc>
        <w:tc>
          <w:tcPr>
            <w:tcW w:w="242" w:type="dxa"/>
          </w:tcPr>
          <w:p w14:paraId="4E41B4B4" w14:textId="77777777" w:rsidR="00EE3F16" w:rsidRPr="00BA549F" w:rsidRDefault="00EE3F16" w:rsidP="00EE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9BE373B" w14:textId="2039A2A2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52,20</w:t>
            </w:r>
            <w:r w:rsidR="005A27F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159A41C" w14:textId="77777777" w:rsidR="00EE3F16" w:rsidRPr="00BA549F" w:rsidRDefault="00EE3F16" w:rsidP="00EE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6F97934" w14:textId="09D5098A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54,028</w:t>
            </w:r>
          </w:p>
        </w:tc>
        <w:tc>
          <w:tcPr>
            <w:tcW w:w="241" w:type="dxa"/>
          </w:tcPr>
          <w:p w14:paraId="2BAB67C1" w14:textId="77777777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9B822DD" w14:textId="6317DAE2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51,909 </w:t>
            </w:r>
          </w:p>
        </w:tc>
      </w:tr>
      <w:tr w:rsidR="00EE3F16" w:rsidRPr="00BA549F" w14:paraId="42D19DC3" w14:textId="77777777" w:rsidTr="0062297A">
        <w:trPr>
          <w:cantSplit/>
        </w:trPr>
        <w:tc>
          <w:tcPr>
            <w:tcW w:w="3861" w:type="dxa"/>
          </w:tcPr>
          <w:p w14:paraId="21ED5D02" w14:textId="77777777" w:rsidR="00EE3F16" w:rsidRPr="00BA549F" w:rsidRDefault="00EE3F16" w:rsidP="00EE3F16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A15EA3F" w14:textId="2452DDFC" w:rsidR="00EE3F16" w:rsidRPr="00BA549F" w:rsidRDefault="00037A60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7,834</w:t>
            </w:r>
          </w:p>
        </w:tc>
        <w:tc>
          <w:tcPr>
            <w:tcW w:w="242" w:type="dxa"/>
          </w:tcPr>
          <w:p w14:paraId="25C84888" w14:textId="77777777" w:rsidR="00EE3F16" w:rsidRPr="00BA549F" w:rsidRDefault="00EE3F16" w:rsidP="00EE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0F93547D" w14:textId="05CA279D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17,569 </w:t>
            </w:r>
          </w:p>
        </w:tc>
        <w:tc>
          <w:tcPr>
            <w:tcW w:w="236" w:type="dxa"/>
          </w:tcPr>
          <w:p w14:paraId="221CF30A" w14:textId="77777777" w:rsidR="00EE3F16" w:rsidRPr="00BA549F" w:rsidRDefault="00EE3F16" w:rsidP="00EE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4BA47FE1" w14:textId="4CDBB6F1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7,834</w:t>
            </w:r>
          </w:p>
        </w:tc>
        <w:tc>
          <w:tcPr>
            <w:tcW w:w="241" w:type="dxa"/>
          </w:tcPr>
          <w:p w14:paraId="00CAABE4" w14:textId="77777777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7A30F270" w14:textId="2534F6E8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17,569 </w:t>
            </w:r>
          </w:p>
        </w:tc>
      </w:tr>
      <w:tr w:rsidR="00EE3F16" w:rsidRPr="00BA549F" w14:paraId="291BC31D" w14:textId="77777777" w:rsidTr="0062297A">
        <w:trPr>
          <w:cantSplit/>
          <w:trHeight w:val="126"/>
        </w:trPr>
        <w:tc>
          <w:tcPr>
            <w:tcW w:w="3861" w:type="dxa"/>
          </w:tcPr>
          <w:p w14:paraId="7E9E1695" w14:textId="77777777" w:rsidR="00EE3F16" w:rsidRPr="00BA549F" w:rsidRDefault="00EE3F16" w:rsidP="00EE3F16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1D53CAE" w14:textId="55C18E8A" w:rsidR="00EE3F16" w:rsidRPr="00BA549F" w:rsidRDefault="00037A60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8,699</w:t>
            </w:r>
          </w:p>
        </w:tc>
        <w:tc>
          <w:tcPr>
            <w:tcW w:w="242" w:type="dxa"/>
          </w:tcPr>
          <w:p w14:paraId="3C859E14" w14:textId="77777777" w:rsidR="00EE3F16" w:rsidRPr="00BA549F" w:rsidRDefault="00EE3F16" w:rsidP="00EE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D0E27F3" w14:textId="375E788B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15,234 </w:t>
            </w:r>
          </w:p>
        </w:tc>
        <w:tc>
          <w:tcPr>
            <w:tcW w:w="236" w:type="dxa"/>
          </w:tcPr>
          <w:p w14:paraId="531F8871" w14:textId="77777777" w:rsidR="00EE3F16" w:rsidRPr="00BA549F" w:rsidRDefault="00EE3F16" w:rsidP="00EE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BC237EE" w14:textId="24062427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8,699</w:t>
            </w:r>
          </w:p>
        </w:tc>
        <w:tc>
          <w:tcPr>
            <w:tcW w:w="241" w:type="dxa"/>
          </w:tcPr>
          <w:p w14:paraId="64E8A057" w14:textId="77777777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4B5C259D" w14:textId="7BF0DDD9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15,234 </w:t>
            </w:r>
          </w:p>
        </w:tc>
      </w:tr>
      <w:tr w:rsidR="00EE3F16" w:rsidRPr="00BA549F" w14:paraId="7D18C598" w14:textId="77777777" w:rsidTr="0062297A">
        <w:trPr>
          <w:cantSplit/>
          <w:trHeight w:val="126"/>
        </w:trPr>
        <w:tc>
          <w:tcPr>
            <w:tcW w:w="3861" w:type="dxa"/>
          </w:tcPr>
          <w:p w14:paraId="29190987" w14:textId="095E4C40" w:rsidR="00EE3F16" w:rsidRPr="00BA549F" w:rsidRDefault="00EE3F16" w:rsidP="00EE3F16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F394A" w14:textId="3A0B4095" w:rsidR="00EE3F16" w:rsidRPr="00BA549F" w:rsidRDefault="00037A60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40,412</w:t>
            </w:r>
          </w:p>
        </w:tc>
        <w:tc>
          <w:tcPr>
            <w:tcW w:w="242" w:type="dxa"/>
          </w:tcPr>
          <w:p w14:paraId="51959D08" w14:textId="77777777" w:rsidR="00EE3F16" w:rsidRPr="00BA549F" w:rsidRDefault="00EE3F16" w:rsidP="00EE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B60AE1" w14:textId="3E43436A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35,800 </w:t>
            </w:r>
          </w:p>
        </w:tc>
        <w:tc>
          <w:tcPr>
            <w:tcW w:w="236" w:type="dxa"/>
          </w:tcPr>
          <w:p w14:paraId="29CC44D0" w14:textId="77777777" w:rsidR="00EE3F16" w:rsidRPr="00BA549F" w:rsidRDefault="00EE3F16" w:rsidP="00EE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C78A8C5" w14:textId="1AA5B586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40,412</w:t>
            </w:r>
          </w:p>
        </w:tc>
        <w:tc>
          <w:tcPr>
            <w:tcW w:w="241" w:type="dxa"/>
          </w:tcPr>
          <w:p w14:paraId="5BEF52CC" w14:textId="77777777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07485606" w14:textId="627BB72E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35,800 </w:t>
            </w:r>
          </w:p>
        </w:tc>
      </w:tr>
      <w:tr w:rsidR="00EE3F16" w:rsidRPr="00BA549F" w14:paraId="00B2A8C3" w14:textId="77777777" w:rsidTr="0062297A">
        <w:trPr>
          <w:cantSplit/>
          <w:trHeight w:val="107"/>
        </w:trPr>
        <w:tc>
          <w:tcPr>
            <w:tcW w:w="3861" w:type="dxa"/>
            <w:vAlign w:val="bottom"/>
          </w:tcPr>
          <w:p w14:paraId="3A6158DF" w14:textId="77777777" w:rsidR="00EE3F16" w:rsidRPr="00BA549F" w:rsidRDefault="00EE3F16" w:rsidP="00EE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9B3835" w14:textId="6B0ED100" w:rsidR="00EE3F16" w:rsidRPr="00BA549F" w:rsidRDefault="00037A60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382,431</w:t>
            </w:r>
          </w:p>
        </w:tc>
        <w:tc>
          <w:tcPr>
            <w:tcW w:w="242" w:type="dxa"/>
          </w:tcPr>
          <w:p w14:paraId="34C810E3" w14:textId="77777777" w:rsidR="00EE3F16" w:rsidRPr="00BA549F" w:rsidRDefault="00EE3F16" w:rsidP="00EE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3CA0D0" w14:textId="357E07F5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444,308 </w:t>
            </w:r>
          </w:p>
        </w:tc>
        <w:tc>
          <w:tcPr>
            <w:tcW w:w="236" w:type="dxa"/>
          </w:tcPr>
          <w:p w14:paraId="02F24F4A" w14:textId="77777777" w:rsidR="00EE3F16" w:rsidRPr="00BA549F" w:rsidRDefault="00EE3F16" w:rsidP="00EE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4D889F3" w14:textId="6231A8D9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352,548</w:t>
            </w:r>
          </w:p>
        </w:tc>
        <w:tc>
          <w:tcPr>
            <w:tcW w:w="241" w:type="dxa"/>
          </w:tcPr>
          <w:p w14:paraId="2230EE5F" w14:textId="77777777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4A357ABE" w14:textId="3F2F4889" w:rsidR="00EE3F16" w:rsidRPr="00BA549F" w:rsidRDefault="00EE3F16" w:rsidP="00EE3F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437,887 </w:t>
            </w:r>
          </w:p>
        </w:tc>
      </w:tr>
      <w:tr w:rsidR="00037A60" w:rsidRPr="00BA549F" w14:paraId="163419BD" w14:textId="77777777" w:rsidTr="0062297A">
        <w:trPr>
          <w:cantSplit/>
        </w:trPr>
        <w:tc>
          <w:tcPr>
            <w:tcW w:w="3861" w:type="dxa"/>
            <w:vAlign w:val="bottom"/>
          </w:tcPr>
          <w:p w14:paraId="6100FD3B" w14:textId="77777777" w:rsidR="00037A60" w:rsidRPr="00BA549F" w:rsidRDefault="00037A60" w:rsidP="00037A60">
            <w:pPr>
              <w:spacing w:line="240" w:lineRule="auto"/>
              <w:ind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FFA9B5" w14:textId="410462B1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41E71EC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055D9A" w14:textId="3F0422A9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  <w:tc>
          <w:tcPr>
            <w:tcW w:w="236" w:type="dxa"/>
          </w:tcPr>
          <w:p w14:paraId="7BE4A1E0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D2312C7" w14:textId="74BE53FD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5940E46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6BF44CD3" w14:textId="13FE8E08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</w:tr>
      <w:tr w:rsidR="00037A60" w:rsidRPr="00BA549F" w14:paraId="2617F547" w14:textId="77777777" w:rsidTr="0062297A">
        <w:trPr>
          <w:cantSplit/>
        </w:trPr>
        <w:tc>
          <w:tcPr>
            <w:tcW w:w="3861" w:type="dxa"/>
            <w:vAlign w:val="bottom"/>
          </w:tcPr>
          <w:p w14:paraId="67CC2E77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1F7E06" w14:textId="34B647EB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382,431</w:t>
            </w:r>
          </w:p>
        </w:tc>
        <w:tc>
          <w:tcPr>
            <w:tcW w:w="242" w:type="dxa"/>
          </w:tcPr>
          <w:p w14:paraId="16326A26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1EEF99" w14:textId="1CB29360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444,447 </w:t>
            </w:r>
          </w:p>
        </w:tc>
        <w:tc>
          <w:tcPr>
            <w:tcW w:w="236" w:type="dxa"/>
          </w:tcPr>
          <w:p w14:paraId="68DA9879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5183645" w14:textId="475DE212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352,548</w:t>
            </w:r>
          </w:p>
        </w:tc>
        <w:tc>
          <w:tcPr>
            <w:tcW w:w="241" w:type="dxa"/>
          </w:tcPr>
          <w:p w14:paraId="2CE6C684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5A7A70" w14:textId="279B8FB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438,026 </w:t>
            </w:r>
          </w:p>
        </w:tc>
      </w:tr>
      <w:tr w:rsidR="00037A60" w:rsidRPr="00BA549F" w14:paraId="28D53DF3" w14:textId="77777777" w:rsidTr="0062297A">
        <w:trPr>
          <w:cantSplit/>
        </w:trPr>
        <w:tc>
          <w:tcPr>
            <w:tcW w:w="3861" w:type="dxa"/>
            <w:vAlign w:val="bottom"/>
          </w:tcPr>
          <w:p w14:paraId="108519B0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372E68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8FC31D6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0A15A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F0AE5E5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02240C2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D1B1FA7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049A26F5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7A60" w:rsidRPr="00BA549F" w14:paraId="7E951306" w14:textId="77777777" w:rsidTr="0062297A">
        <w:trPr>
          <w:cantSplit/>
        </w:trPr>
        <w:tc>
          <w:tcPr>
            <w:tcW w:w="3861" w:type="dxa"/>
          </w:tcPr>
          <w:p w14:paraId="1ED926B5" w14:textId="77777777" w:rsidR="00037A60" w:rsidRPr="00BA549F" w:rsidRDefault="00037A60" w:rsidP="00037A6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 – บริษัทที่เกี่ยวข้อง</w:t>
            </w:r>
          </w:p>
        </w:tc>
        <w:tc>
          <w:tcPr>
            <w:tcW w:w="1080" w:type="dxa"/>
          </w:tcPr>
          <w:p w14:paraId="0BAEBEAE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49D5D348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2B17423B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6549971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68F4CE1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28542DC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D62B3B5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7A60" w:rsidRPr="00BA549F" w14:paraId="2505C5F0" w14:textId="77777777" w:rsidTr="0062297A">
        <w:trPr>
          <w:cantSplit/>
        </w:trPr>
        <w:tc>
          <w:tcPr>
            <w:tcW w:w="3861" w:type="dxa"/>
          </w:tcPr>
          <w:p w14:paraId="3807B927" w14:textId="77777777" w:rsidR="00037A60" w:rsidRPr="00BA549F" w:rsidRDefault="00037A60" w:rsidP="00037A6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B56DD45" w14:textId="126EDF25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153</w:t>
            </w:r>
          </w:p>
        </w:tc>
        <w:tc>
          <w:tcPr>
            <w:tcW w:w="242" w:type="dxa"/>
          </w:tcPr>
          <w:p w14:paraId="6E735A35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5A58A1A8" w14:textId="190BAAA1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5,187 </w:t>
            </w:r>
          </w:p>
        </w:tc>
        <w:tc>
          <w:tcPr>
            <w:tcW w:w="236" w:type="dxa"/>
          </w:tcPr>
          <w:p w14:paraId="153E945C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CCE373C" w14:textId="42324310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A1210">
              <w:rPr>
                <w:rFonts w:ascii="Browallia New" w:hAnsi="Browallia New" w:cs="Browallia New"/>
                <w:sz w:val="28"/>
                <w:szCs w:val="28"/>
              </w:rPr>
              <w:t>7,153</w:t>
            </w:r>
          </w:p>
        </w:tc>
        <w:tc>
          <w:tcPr>
            <w:tcW w:w="241" w:type="dxa"/>
          </w:tcPr>
          <w:p w14:paraId="2E29B9E9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11CDF391" w14:textId="75A23CF6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5,187 </w:t>
            </w:r>
          </w:p>
        </w:tc>
      </w:tr>
      <w:tr w:rsidR="00037A60" w:rsidRPr="00BA549F" w14:paraId="5AB6DB36" w14:textId="77777777" w:rsidTr="0062297A">
        <w:trPr>
          <w:cantSplit/>
        </w:trPr>
        <w:tc>
          <w:tcPr>
            <w:tcW w:w="3861" w:type="dxa"/>
          </w:tcPr>
          <w:p w14:paraId="69874DDE" w14:textId="77777777" w:rsidR="00037A60" w:rsidRPr="00BA549F" w:rsidRDefault="00037A60" w:rsidP="00037A6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6C33B02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ABB6AC9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52FC5731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9D927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4FFC8BA7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6866162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0C52ACAB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7A60" w:rsidRPr="00BA549F" w14:paraId="6A0C5838" w14:textId="77777777" w:rsidTr="0062297A">
        <w:trPr>
          <w:cantSplit/>
        </w:trPr>
        <w:tc>
          <w:tcPr>
            <w:tcW w:w="3861" w:type="dxa"/>
          </w:tcPr>
          <w:p w14:paraId="34047E36" w14:textId="77777777" w:rsidR="00037A60" w:rsidRPr="00BA549F" w:rsidRDefault="00037A60" w:rsidP="00037A60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80" w:type="dxa"/>
          </w:tcPr>
          <w:p w14:paraId="2B6A9E0F" w14:textId="6F066252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  <w:tc>
          <w:tcPr>
            <w:tcW w:w="242" w:type="dxa"/>
          </w:tcPr>
          <w:p w14:paraId="343E6105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581CBFCD" w14:textId="6F9D9656" w:rsidR="00037A60" w:rsidRPr="00BA549F" w:rsidRDefault="00037A60" w:rsidP="00037A60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79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4,247 </w:t>
            </w:r>
          </w:p>
        </w:tc>
        <w:tc>
          <w:tcPr>
            <w:tcW w:w="236" w:type="dxa"/>
          </w:tcPr>
          <w:p w14:paraId="61F70425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C66F620" w14:textId="5D4C8678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14,103</w:t>
            </w:r>
          </w:p>
        </w:tc>
        <w:tc>
          <w:tcPr>
            <w:tcW w:w="241" w:type="dxa"/>
          </w:tcPr>
          <w:p w14:paraId="74FD1F09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2D9C8E50" w14:textId="6C09B136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4,332 </w:t>
            </w:r>
          </w:p>
        </w:tc>
      </w:tr>
      <w:tr w:rsidR="00037A60" w:rsidRPr="00BA549F" w14:paraId="7321F668" w14:textId="77777777" w:rsidTr="0062297A">
        <w:trPr>
          <w:cantSplit/>
        </w:trPr>
        <w:tc>
          <w:tcPr>
            <w:tcW w:w="3861" w:type="dxa"/>
          </w:tcPr>
          <w:p w14:paraId="76A14F48" w14:textId="77777777" w:rsidR="00037A60" w:rsidRPr="00BA549F" w:rsidRDefault="00037A60" w:rsidP="00037A60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56B6F6D" w14:textId="6FA12165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4,043</w:t>
            </w:r>
          </w:p>
        </w:tc>
        <w:tc>
          <w:tcPr>
            <w:tcW w:w="242" w:type="dxa"/>
          </w:tcPr>
          <w:p w14:paraId="259E5C3A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744D651" w14:textId="0B9D55C2" w:rsidR="00037A60" w:rsidRPr="00BA549F" w:rsidRDefault="00037A60" w:rsidP="00037A60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3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278 </w:t>
            </w:r>
          </w:p>
        </w:tc>
        <w:tc>
          <w:tcPr>
            <w:tcW w:w="236" w:type="dxa"/>
          </w:tcPr>
          <w:p w14:paraId="36DEB293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8758061" w14:textId="11FBD1D8" w:rsidR="00037A60" w:rsidRPr="00BA549F" w:rsidRDefault="00037A60" w:rsidP="00037A60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7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4,043</w:t>
            </w:r>
          </w:p>
        </w:tc>
        <w:tc>
          <w:tcPr>
            <w:tcW w:w="241" w:type="dxa"/>
          </w:tcPr>
          <w:p w14:paraId="6ECACDF2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754BAC68" w14:textId="4AE04A98" w:rsidR="00037A60" w:rsidRPr="00BA549F" w:rsidRDefault="00037A60" w:rsidP="00037A60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7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278 </w:t>
            </w:r>
          </w:p>
        </w:tc>
      </w:tr>
      <w:tr w:rsidR="00037A60" w:rsidRPr="00BA549F" w14:paraId="51CE20A5" w14:textId="77777777" w:rsidTr="0062297A">
        <w:trPr>
          <w:cantSplit/>
        </w:trPr>
        <w:tc>
          <w:tcPr>
            <w:tcW w:w="3861" w:type="dxa"/>
          </w:tcPr>
          <w:p w14:paraId="78F6F1E2" w14:textId="77777777" w:rsidR="00037A60" w:rsidRPr="00BA549F" w:rsidRDefault="00037A60" w:rsidP="00037A60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4AA5FEA" w14:textId="13EC69BD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525</w:t>
            </w:r>
          </w:p>
        </w:tc>
        <w:tc>
          <w:tcPr>
            <w:tcW w:w="242" w:type="dxa"/>
          </w:tcPr>
          <w:p w14:paraId="072E74BE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1C41639C" w14:textId="2D5A309D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970F32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252EBB7F" w14:textId="76236348" w:rsidR="00037A60" w:rsidRPr="005072B2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72B2">
              <w:rPr>
                <w:rFonts w:ascii="Browallia New" w:hAnsi="Browallia New" w:cs="Browallia New"/>
                <w:sz w:val="28"/>
                <w:szCs w:val="28"/>
              </w:rPr>
              <w:t>580</w:t>
            </w:r>
          </w:p>
        </w:tc>
        <w:tc>
          <w:tcPr>
            <w:tcW w:w="241" w:type="dxa"/>
          </w:tcPr>
          <w:p w14:paraId="0CDBB1CF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3410E4A" w14:textId="7DFE38D1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37A60" w:rsidRPr="00BA549F" w14:paraId="7005E560" w14:textId="77777777" w:rsidTr="00EA1210">
        <w:trPr>
          <w:cantSplit/>
        </w:trPr>
        <w:tc>
          <w:tcPr>
            <w:tcW w:w="3861" w:type="dxa"/>
            <w:vAlign w:val="bottom"/>
          </w:tcPr>
          <w:p w14:paraId="7DD3A0C3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44AA" w14:textId="7849350D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5,016</w:t>
            </w:r>
          </w:p>
        </w:tc>
        <w:tc>
          <w:tcPr>
            <w:tcW w:w="242" w:type="dxa"/>
          </w:tcPr>
          <w:p w14:paraId="2315EFEC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A1F320" w14:textId="191CBD1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9,712 </w:t>
            </w:r>
          </w:p>
        </w:tc>
        <w:tc>
          <w:tcPr>
            <w:tcW w:w="236" w:type="dxa"/>
          </w:tcPr>
          <w:p w14:paraId="2EF8C38E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2E984" w14:textId="3A91ED0C" w:rsidR="00037A60" w:rsidRPr="005072B2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72B2">
              <w:rPr>
                <w:rFonts w:ascii="Browallia New" w:hAnsi="Browallia New" w:cs="Browallia New"/>
                <w:sz w:val="28"/>
                <w:szCs w:val="28"/>
              </w:rPr>
              <w:t>25,879</w:t>
            </w:r>
          </w:p>
        </w:tc>
        <w:tc>
          <w:tcPr>
            <w:tcW w:w="241" w:type="dxa"/>
          </w:tcPr>
          <w:p w14:paraId="0B753902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18C337" w14:textId="785A069F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9,797 </w:t>
            </w:r>
          </w:p>
        </w:tc>
      </w:tr>
      <w:tr w:rsidR="00037A60" w:rsidRPr="00BA549F" w14:paraId="516E675A" w14:textId="77777777" w:rsidTr="0062297A">
        <w:trPr>
          <w:cantSplit/>
        </w:trPr>
        <w:tc>
          <w:tcPr>
            <w:tcW w:w="3861" w:type="dxa"/>
            <w:vAlign w:val="bottom"/>
          </w:tcPr>
          <w:p w14:paraId="2D3D9042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D3FB89" w14:textId="28AA4B73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387,447</w:t>
            </w:r>
          </w:p>
        </w:tc>
        <w:tc>
          <w:tcPr>
            <w:tcW w:w="242" w:type="dxa"/>
          </w:tcPr>
          <w:p w14:paraId="38657C27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58C5A7" w14:textId="7E8ECD6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454,159 </w:t>
            </w:r>
          </w:p>
        </w:tc>
        <w:tc>
          <w:tcPr>
            <w:tcW w:w="236" w:type="dxa"/>
          </w:tcPr>
          <w:p w14:paraId="70A35734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555674B" w14:textId="27323DBA" w:rsidR="00037A60" w:rsidRPr="005072B2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72B2">
              <w:rPr>
                <w:rFonts w:ascii="Browallia New" w:hAnsi="Browallia New" w:cs="Browallia New"/>
                <w:sz w:val="28"/>
                <w:szCs w:val="28"/>
              </w:rPr>
              <w:t>378,427</w:t>
            </w:r>
          </w:p>
        </w:tc>
        <w:tc>
          <w:tcPr>
            <w:tcW w:w="241" w:type="dxa"/>
          </w:tcPr>
          <w:p w14:paraId="78687665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5A92EBD6" w14:textId="30BCF933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447,823 </w:t>
            </w:r>
          </w:p>
        </w:tc>
      </w:tr>
      <w:tr w:rsidR="00037A60" w:rsidRPr="00BA549F" w14:paraId="4D2CC1CA" w14:textId="77777777" w:rsidTr="0062297A">
        <w:trPr>
          <w:cantSplit/>
        </w:trPr>
        <w:tc>
          <w:tcPr>
            <w:tcW w:w="3861" w:type="dxa"/>
            <w:vAlign w:val="bottom"/>
          </w:tcPr>
          <w:p w14:paraId="137FD625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46F2E1" w14:textId="07249002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(24,264)</w:t>
            </w:r>
          </w:p>
        </w:tc>
        <w:tc>
          <w:tcPr>
            <w:tcW w:w="242" w:type="dxa"/>
          </w:tcPr>
          <w:p w14:paraId="7EE0665E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C4330A" w14:textId="476AF582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  <w:tc>
          <w:tcPr>
            <w:tcW w:w="236" w:type="dxa"/>
          </w:tcPr>
          <w:p w14:paraId="5EE6C918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6BD7BFB" w14:textId="6365D87F" w:rsidR="00037A60" w:rsidRPr="005072B2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72B2">
              <w:rPr>
                <w:rFonts w:ascii="Browallia New" w:hAnsi="Browallia New" w:cs="Browallia New" w:hint="cs"/>
                <w:sz w:val="28"/>
                <w:szCs w:val="28"/>
                <w:cs/>
              </w:rPr>
              <w:t>(24</w:t>
            </w:r>
            <w:r w:rsidRPr="005072B2">
              <w:rPr>
                <w:rFonts w:ascii="Browallia New" w:hAnsi="Browallia New" w:cs="Browallia New"/>
                <w:sz w:val="28"/>
                <w:szCs w:val="28"/>
              </w:rPr>
              <w:t>,264</w:t>
            </w:r>
            <w:r w:rsidRPr="005072B2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</w:tcPr>
          <w:p w14:paraId="3E4A29FF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3E39DEFF" w14:textId="5CB0E1AF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</w:tr>
      <w:tr w:rsidR="00037A60" w:rsidRPr="00BA549F" w14:paraId="5F91C050" w14:textId="77777777" w:rsidTr="0062297A">
        <w:trPr>
          <w:cantSplit/>
        </w:trPr>
        <w:tc>
          <w:tcPr>
            <w:tcW w:w="3861" w:type="dxa"/>
            <w:vAlign w:val="bottom"/>
          </w:tcPr>
          <w:p w14:paraId="49134477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03365A28" w14:textId="493DD4CA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363,183</w:t>
            </w:r>
          </w:p>
        </w:tc>
        <w:tc>
          <w:tcPr>
            <w:tcW w:w="242" w:type="dxa"/>
          </w:tcPr>
          <w:p w14:paraId="572D6A99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045F6706" w14:textId="6D595743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436,861 </w:t>
            </w:r>
          </w:p>
        </w:tc>
        <w:tc>
          <w:tcPr>
            <w:tcW w:w="236" w:type="dxa"/>
          </w:tcPr>
          <w:p w14:paraId="5B0009D3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2" w:space="0" w:color="auto"/>
            </w:tcBorders>
          </w:tcPr>
          <w:p w14:paraId="2B85C9C8" w14:textId="1978457F" w:rsidR="00037A60" w:rsidRPr="005072B2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72B2">
              <w:rPr>
                <w:rFonts w:ascii="Browallia New" w:hAnsi="Browallia New" w:cs="Browallia New" w:hint="cs"/>
                <w:sz w:val="28"/>
                <w:szCs w:val="28"/>
                <w:cs/>
              </w:rPr>
              <w:t>354</w:t>
            </w:r>
            <w:r w:rsidRPr="005072B2">
              <w:rPr>
                <w:rFonts w:ascii="Browallia New" w:hAnsi="Browallia New" w:cs="Browallia New"/>
                <w:sz w:val="28"/>
                <w:szCs w:val="28"/>
              </w:rPr>
              <w:t>,163</w:t>
            </w:r>
          </w:p>
        </w:tc>
        <w:tc>
          <w:tcPr>
            <w:tcW w:w="241" w:type="dxa"/>
          </w:tcPr>
          <w:p w14:paraId="469AC73C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ADA30DF" w14:textId="08CECD58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430,525 </w:t>
            </w:r>
          </w:p>
        </w:tc>
      </w:tr>
    </w:tbl>
    <w:p w14:paraId="758BAD14" w14:textId="77777777" w:rsidR="0020040C" w:rsidRPr="00500149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420BCE" w14:textId="77777777" w:rsidR="00C270DF" w:rsidRDefault="0020040C" w:rsidP="0031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8F2A3E">
        <w:rPr>
          <w:rFonts w:ascii="Browallia New" w:hAnsi="Browallia New" w:cs="Browallia New"/>
          <w:sz w:val="28"/>
          <w:szCs w:val="28"/>
        </w:rPr>
        <w:t>30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วันถึง </w:t>
      </w:r>
      <w:r w:rsidRPr="008F2A3E">
        <w:rPr>
          <w:rFonts w:ascii="Browallia New" w:hAnsi="Browallia New" w:cs="Browallia New"/>
          <w:sz w:val="28"/>
          <w:szCs w:val="28"/>
        </w:rPr>
        <w:t>60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วัน</w:t>
      </w:r>
      <w:r w:rsidR="00314159">
        <w:rPr>
          <w:rFonts w:ascii="Browallia New" w:hAnsi="Browallia New" w:cs="Browallia New"/>
          <w:sz w:val="28"/>
          <w:szCs w:val="28"/>
        </w:rPr>
        <w:t xml:space="preserve"> </w:t>
      </w:r>
    </w:p>
    <w:p w14:paraId="3CC42F5D" w14:textId="77777777" w:rsidR="00C270DF" w:rsidRDefault="00C270DF" w:rsidP="0031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3E7D731" w14:textId="796DBBAA" w:rsidR="00C81E12" w:rsidRDefault="0020040C" w:rsidP="00C8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ฝ่ายบริหารประเมินสถานะลูกหนี้และเชื่อว่าค่าเผื่อหนี้สงสัยจะสูญ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ที่ได้บันทึกไว้ในบัญชีนั้น</w:t>
      </w:r>
      <w:r w:rsidRPr="008F2A3E">
        <w:rPr>
          <w:rFonts w:ascii="Browallia New" w:hAnsi="Browallia New" w:cs="Browallia New"/>
          <w:sz w:val="28"/>
          <w:szCs w:val="28"/>
          <w:cs/>
        </w:rPr>
        <w:t>เพียงพอต่อผลเสียหาย</w:t>
      </w:r>
      <w:r w:rsidR="00BA549F">
        <w:rPr>
          <w:rFonts w:ascii="Browallia New" w:hAnsi="Browallia New" w:cs="Browallia New"/>
          <w:sz w:val="28"/>
          <w:szCs w:val="28"/>
        </w:rPr>
        <w:t xml:space="preserve">              </w:t>
      </w:r>
      <w:r w:rsidRPr="008F2A3E">
        <w:rPr>
          <w:rFonts w:ascii="Browallia New" w:hAnsi="Browallia New" w:cs="Browallia New"/>
          <w:sz w:val="28"/>
          <w:szCs w:val="28"/>
          <w:cs/>
        </w:rPr>
        <w:t>ที่อาจจะเกิดขึ้นจากการเรียกเก็บเงินจากลูกหนี้ไม่ได้</w:t>
      </w:r>
    </w:p>
    <w:p w14:paraId="07C66BEE" w14:textId="77777777" w:rsidR="00BA549F" w:rsidRDefault="00BA549F" w:rsidP="00C8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AA169CB" w14:textId="77777777" w:rsidR="00AC7DA8" w:rsidRDefault="00AC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7404993" w14:textId="5703DF7C" w:rsidR="0020040C" w:rsidRPr="008F2A3E" w:rsidRDefault="0020040C" w:rsidP="00C8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ในระหว่างงวด รายการเคลื่อนไหวของค่าเผื่อหนี้สงสัยจะสูญมีดังต่อไปนี้</w:t>
      </w:r>
    </w:p>
    <w:p w14:paraId="68535142" w14:textId="77777777" w:rsidR="0020040C" w:rsidRPr="00500149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23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813"/>
        <w:gridCol w:w="335"/>
        <w:gridCol w:w="1791"/>
        <w:gridCol w:w="283"/>
        <w:gridCol w:w="1701"/>
      </w:tblGrid>
      <w:tr w:rsidR="0020040C" w:rsidRPr="00263DDE" w14:paraId="1950F20A" w14:textId="77777777" w:rsidTr="00402E81">
        <w:tc>
          <w:tcPr>
            <w:tcW w:w="4813" w:type="dxa"/>
          </w:tcPr>
          <w:p w14:paraId="5F614E68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10" w:type="dxa"/>
            <w:gridSpan w:val="4"/>
          </w:tcPr>
          <w:p w14:paraId="3309C82B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0040C" w:rsidRPr="00263DDE" w14:paraId="192F9007" w14:textId="77777777" w:rsidTr="000D1D4B">
        <w:trPr>
          <w:trHeight w:val="351"/>
        </w:trPr>
        <w:tc>
          <w:tcPr>
            <w:tcW w:w="4813" w:type="dxa"/>
          </w:tcPr>
          <w:p w14:paraId="516229FF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5" w:type="dxa"/>
          </w:tcPr>
          <w:p w14:paraId="3DF1F69A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14:paraId="068E390E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0040C" w:rsidRPr="00263DDE" w14:paraId="15308D1F" w14:textId="77777777" w:rsidTr="000D1D4B">
        <w:trPr>
          <w:trHeight w:val="351"/>
        </w:trPr>
        <w:tc>
          <w:tcPr>
            <w:tcW w:w="4813" w:type="dxa"/>
          </w:tcPr>
          <w:p w14:paraId="50B50A06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5" w:type="dxa"/>
            <w:vAlign w:val="bottom"/>
          </w:tcPr>
          <w:p w14:paraId="4C4E6BD5" w14:textId="77777777" w:rsidR="0020040C" w:rsidRPr="00263DDE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778BBA8B" w14:textId="482B9345" w:rsidR="0020040C" w:rsidRPr="00263DDE" w:rsidRDefault="0062297A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263DDE"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263DDE"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3" w:type="dxa"/>
            <w:vAlign w:val="bottom"/>
          </w:tcPr>
          <w:p w14:paraId="4680637A" w14:textId="77777777" w:rsidR="0020040C" w:rsidRPr="00263DDE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751843" w14:textId="78FA4836" w:rsidR="0020040C" w:rsidRPr="00263DDE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63DD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263DD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C64BD" w:rsidRPr="00263DD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63DDE" w:rsidRPr="00263DD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20040C" w:rsidRPr="00263DDE" w14:paraId="2383C621" w14:textId="77777777" w:rsidTr="0067565B">
        <w:trPr>
          <w:trHeight w:val="354"/>
        </w:trPr>
        <w:tc>
          <w:tcPr>
            <w:tcW w:w="4813" w:type="dxa"/>
          </w:tcPr>
          <w:p w14:paraId="02A29C62" w14:textId="77777777" w:rsidR="0020040C" w:rsidRPr="00263DDE" w:rsidRDefault="0020040C" w:rsidP="00402E81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35" w:type="dxa"/>
          </w:tcPr>
          <w:p w14:paraId="3355FEF8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05233FC0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4515017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7A43B2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2DDF" w:rsidRPr="00263DDE" w14:paraId="266749A8" w14:textId="77777777" w:rsidTr="00565467">
        <w:trPr>
          <w:trHeight w:val="113"/>
        </w:trPr>
        <w:tc>
          <w:tcPr>
            <w:tcW w:w="4813" w:type="dxa"/>
          </w:tcPr>
          <w:p w14:paraId="115497E3" w14:textId="3E6AB2F7" w:rsidR="00C12DDF" w:rsidRPr="00263DDE" w:rsidRDefault="00C12DDF" w:rsidP="00C12DDF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263DDE">
              <w:rPr>
                <w:rFonts w:ascii="Browallia New" w:hAnsi="Browallia New" w:cs="Browallia New"/>
                <w:cs/>
                <w:lang w:val="en-GB"/>
              </w:rPr>
              <w:t>ยอด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คงเหลือ</w:t>
            </w:r>
            <w:r w:rsidRPr="00263DDE">
              <w:rPr>
                <w:rFonts w:ascii="Browallia New" w:hAnsi="Browallia New" w:cs="Browallia New"/>
                <w:cs/>
                <w:lang w:val="en-GB"/>
              </w:rPr>
              <w:t>ต้น</w:t>
            </w:r>
            <w:r w:rsidRPr="00263DDE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Pr="00263DDE">
              <w:rPr>
                <w:rFonts w:ascii="Browallia New" w:hAnsi="Browallia New" w:cs="Browallia New"/>
                <w:cs/>
                <w:lang w:val="en-GB"/>
              </w:rPr>
              <w:t>/</w:t>
            </w:r>
            <w:r w:rsidRPr="00263DDE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335" w:type="dxa"/>
          </w:tcPr>
          <w:p w14:paraId="7553A645" w14:textId="77777777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</w:tcPr>
          <w:p w14:paraId="251E97DC" w14:textId="77E039B6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17,298</w:t>
            </w:r>
          </w:p>
        </w:tc>
        <w:tc>
          <w:tcPr>
            <w:tcW w:w="283" w:type="dxa"/>
          </w:tcPr>
          <w:p w14:paraId="21B490E4" w14:textId="77777777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727369F" w14:textId="333E6F6D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15,097 </w:t>
            </w:r>
          </w:p>
        </w:tc>
      </w:tr>
      <w:tr w:rsidR="00A35544" w:rsidRPr="00263DDE" w14:paraId="34CCB9EC" w14:textId="77777777" w:rsidTr="008C0540">
        <w:trPr>
          <w:trHeight w:val="113"/>
        </w:trPr>
        <w:tc>
          <w:tcPr>
            <w:tcW w:w="4813" w:type="dxa"/>
            <w:vAlign w:val="bottom"/>
          </w:tcPr>
          <w:p w14:paraId="638167FA" w14:textId="2EB7A36C" w:rsidR="00A35544" w:rsidRPr="00263DDE" w:rsidRDefault="00A35544" w:rsidP="00A35544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u w:val="single"/>
                <w:cs/>
              </w:rPr>
              <w:t>บวก</w:t>
            </w:r>
            <w:r w:rsidRPr="006461EA">
              <w:rPr>
                <w:rFonts w:ascii="Browallia New" w:hAnsi="Browallia New" w:cs="Browallia New"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335" w:type="dxa"/>
          </w:tcPr>
          <w:p w14:paraId="767ED9A1" w14:textId="77777777" w:rsidR="00A35544" w:rsidRPr="00263DDE" w:rsidRDefault="00A35544" w:rsidP="00A3554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</w:tcPr>
          <w:p w14:paraId="7B6FE055" w14:textId="536125B8" w:rsidR="00A35544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7,789</w:t>
            </w:r>
          </w:p>
        </w:tc>
        <w:tc>
          <w:tcPr>
            <w:tcW w:w="283" w:type="dxa"/>
          </w:tcPr>
          <w:p w14:paraId="0DFE1DFC" w14:textId="77777777" w:rsidR="00A35544" w:rsidRPr="00263DDE" w:rsidRDefault="00A35544" w:rsidP="00A3554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8D0FED2" w14:textId="7D456FDA" w:rsidR="00A35544" w:rsidRPr="00263DDE" w:rsidRDefault="00A35544" w:rsidP="00A3554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 xml:space="preserve"> 5,112</w:t>
            </w:r>
          </w:p>
        </w:tc>
      </w:tr>
      <w:tr w:rsidR="00C12DDF" w:rsidRPr="00263DDE" w14:paraId="214D5D72" w14:textId="77777777" w:rsidTr="008C0540">
        <w:trPr>
          <w:trHeight w:val="113"/>
        </w:trPr>
        <w:tc>
          <w:tcPr>
            <w:tcW w:w="4813" w:type="dxa"/>
            <w:vAlign w:val="bottom"/>
          </w:tcPr>
          <w:p w14:paraId="5223CD04" w14:textId="221C7042" w:rsidR="00C12DDF" w:rsidRPr="00263DDE" w:rsidRDefault="00C12DDF" w:rsidP="00C12DDF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กลับรายการ</w:t>
            </w:r>
            <w:r w:rsidRPr="006461EA">
              <w:rPr>
                <w:rFonts w:ascii="Browallia New" w:hAnsi="Browallia New" w:cs="Browallia New" w:hint="cs"/>
                <w:cs/>
              </w:rPr>
              <w:t>ค่าเผื่อหนี้สงสัยจะสูญ</w:t>
            </w:r>
          </w:p>
        </w:tc>
        <w:tc>
          <w:tcPr>
            <w:tcW w:w="335" w:type="dxa"/>
          </w:tcPr>
          <w:p w14:paraId="427CF895" w14:textId="77777777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</w:tcPr>
          <w:p w14:paraId="4F5935B5" w14:textId="2FA3DB0A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823</w:t>
            </w:r>
            <w:r w:rsidRPr="00E123E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C6E48D5" w14:textId="77777777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DECD252" w14:textId="6BE0F46E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>(2,911)</w:t>
            </w:r>
          </w:p>
        </w:tc>
      </w:tr>
      <w:tr w:rsidR="00681D02" w:rsidRPr="00263DDE" w14:paraId="3A21F8DF" w14:textId="77777777" w:rsidTr="00263DDE">
        <w:trPr>
          <w:trHeight w:val="215"/>
        </w:trPr>
        <w:tc>
          <w:tcPr>
            <w:tcW w:w="4813" w:type="dxa"/>
          </w:tcPr>
          <w:p w14:paraId="2D056156" w14:textId="39DDE8B2" w:rsidR="00681D02" w:rsidRPr="00263DDE" w:rsidRDefault="00681D02" w:rsidP="0068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คงเหลือ</w:t>
            </w: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สิ้น</w:t>
            </w: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/</w:t>
            </w: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335" w:type="dxa"/>
          </w:tcPr>
          <w:p w14:paraId="4273E879" w14:textId="77777777" w:rsidR="00681D02" w:rsidRPr="00263DDE" w:rsidRDefault="00681D02" w:rsidP="0068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12" w:space="0" w:color="auto"/>
            </w:tcBorders>
          </w:tcPr>
          <w:p w14:paraId="73AA47B1" w14:textId="448E9FC0" w:rsidR="00681D02" w:rsidRPr="00263DDE" w:rsidRDefault="00C12DDF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24,264</w:t>
            </w:r>
          </w:p>
        </w:tc>
        <w:tc>
          <w:tcPr>
            <w:tcW w:w="283" w:type="dxa"/>
          </w:tcPr>
          <w:p w14:paraId="668D340E" w14:textId="77777777" w:rsidR="00681D02" w:rsidRPr="00263DDE" w:rsidRDefault="00681D02" w:rsidP="0068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5212E682" w14:textId="300E1214" w:rsidR="00681D02" w:rsidRPr="00263DDE" w:rsidRDefault="00681D02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17,298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22B72C72" w14:textId="77777777" w:rsidR="003C1016" w:rsidRDefault="003C1016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4554F37" w14:textId="0406881E" w:rsidR="00371706" w:rsidRPr="008F2A3E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รายการบัญชีกับบุคคลและ</w:t>
      </w:r>
      <w:r w:rsidR="00D16A1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กิจการ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ที่เกี่ยวข้อง</w:t>
      </w:r>
    </w:p>
    <w:p w14:paraId="17CCC068" w14:textId="77777777" w:rsidR="00371706" w:rsidRPr="00D328F2" w:rsidRDefault="00371706" w:rsidP="00530D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FE1DF0" w14:textId="15594D4B" w:rsidR="00E41F91" w:rsidRPr="008F2A3E" w:rsidRDefault="00371706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บริษัทมีรายการบัญชีที่สำคัญซึ่งเกิดขึ้นกับ</w:t>
      </w:r>
      <w:r w:rsidR="00C10E96" w:rsidRPr="008F2A3E">
        <w:rPr>
          <w:rFonts w:ascii="Browallia New" w:hAnsi="Browallia New" w:cs="Browallia New"/>
          <w:sz w:val="28"/>
          <w:szCs w:val="28"/>
          <w:cs/>
        </w:rPr>
        <w:t>บุคคลและ</w:t>
      </w:r>
      <w:r w:rsidR="00BD1944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="00C10E96" w:rsidRPr="008F2A3E">
        <w:rPr>
          <w:rFonts w:ascii="Browallia New" w:hAnsi="Browallia New" w:cs="Browallia New"/>
          <w:sz w:val="28"/>
          <w:szCs w:val="28"/>
          <w:cs/>
        </w:rPr>
        <w:t>ที่เกี่ยวข้อง</w:t>
      </w:r>
      <w:r w:rsidR="00C10E96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BD1944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Pr="008F2A3E">
        <w:rPr>
          <w:rFonts w:ascii="Browallia New" w:hAnsi="Browallia New" w:cs="Browallia New"/>
          <w:sz w:val="28"/>
          <w:szCs w:val="28"/>
          <w:cs/>
        </w:rPr>
        <w:t>เหล่านี้เกี่ยวข้องกันโดยการมีผู้ถือหุ้นและ</w:t>
      </w:r>
      <w:r w:rsidR="0049374F" w:rsidRPr="008F2A3E">
        <w:rPr>
          <w:rFonts w:ascii="Browallia New" w:hAnsi="Browallia New" w:cs="Browallia New"/>
          <w:sz w:val="28"/>
          <w:szCs w:val="28"/>
        </w:rPr>
        <w:t>/</w:t>
      </w:r>
      <w:r w:rsidRPr="008F2A3E">
        <w:rPr>
          <w:rFonts w:ascii="Browallia New" w:hAnsi="Browallia New" w:cs="Browallia New"/>
          <w:sz w:val="28"/>
          <w:szCs w:val="28"/>
          <w:cs/>
        </w:rPr>
        <w:t>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</w:t>
      </w:r>
      <w:r w:rsidR="00BD1944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Pr="008F2A3E">
        <w:rPr>
          <w:rFonts w:ascii="Browallia New" w:hAnsi="Browallia New" w:cs="Browallia New"/>
          <w:sz w:val="28"/>
          <w:szCs w:val="28"/>
          <w:cs/>
        </w:rPr>
        <w:t>ที่เกี่ยวข้อง ซึ่งมูลฐานที่ใช้บางกรณีอาจแตกต่างจากมูลฐานที่ใช้สำหรับรายการที่เกิดขึ้นกับบุค</w:t>
      </w:r>
      <w:r w:rsidR="002C557B" w:rsidRPr="008F2A3E">
        <w:rPr>
          <w:rFonts w:ascii="Browallia New" w:hAnsi="Browallia New" w:cs="Browallia New"/>
          <w:sz w:val="28"/>
          <w:szCs w:val="28"/>
          <w:cs/>
        </w:rPr>
        <w:t>คลหรือ</w:t>
      </w:r>
      <w:r w:rsidR="00BD1944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="002C557B" w:rsidRPr="008F2A3E">
        <w:rPr>
          <w:rFonts w:ascii="Browallia New" w:hAnsi="Browallia New" w:cs="Browallia New"/>
          <w:sz w:val="28"/>
          <w:szCs w:val="28"/>
          <w:cs/>
        </w:rPr>
        <w:t>ที่ไม่เกี่ยวข้อง</w:t>
      </w:r>
    </w:p>
    <w:p w14:paraId="1DA7111C" w14:textId="77777777" w:rsidR="00AC7DA8" w:rsidRDefault="00AC7DA8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0447B585" w14:textId="24B24934" w:rsidR="00F976C2" w:rsidRDefault="00BD1944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บุคคลและ</w:t>
      </w:r>
      <w:r w:rsidR="007373B0" w:rsidRPr="008F2A3E">
        <w:rPr>
          <w:rFonts w:ascii="Browallia New" w:hAnsi="Browallia New" w:cs="Browallia New"/>
          <w:sz w:val="28"/>
          <w:szCs w:val="28"/>
          <w:cs/>
        </w:rPr>
        <w:t>กิจการที่เกี่ยวข้องโดยสรุป</w:t>
      </w:r>
      <w:r w:rsidR="00F976C2"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E0B71DA" w14:textId="77777777" w:rsidR="007219DD" w:rsidRPr="0062297A" w:rsidRDefault="007219DD" w:rsidP="00530D0F">
      <w:pPr>
        <w:spacing w:line="240" w:lineRule="auto"/>
        <w:ind w:left="448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3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57"/>
        <w:gridCol w:w="1620"/>
        <w:gridCol w:w="3060"/>
      </w:tblGrid>
      <w:tr w:rsidR="00EF66B8" w:rsidRPr="007D75D9" w14:paraId="6788BC98" w14:textId="77777777" w:rsidTr="00BC527D">
        <w:trPr>
          <w:tblHeader/>
        </w:trPr>
        <w:tc>
          <w:tcPr>
            <w:tcW w:w="4257" w:type="dxa"/>
            <w:vAlign w:val="bottom"/>
          </w:tcPr>
          <w:p w14:paraId="281B9D6D" w14:textId="77777777" w:rsidR="00EF66B8" w:rsidRPr="007D75D9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ชื่อ</w:t>
            </w:r>
          </w:p>
        </w:tc>
        <w:tc>
          <w:tcPr>
            <w:tcW w:w="1620" w:type="dxa"/>
          </w:tcPr>
          <w:p w14:paraId="46732149" w14:textId="77777777" w:rsidR="00EF66B8" w:rsidRPr="007D75D9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จัดตั้งในประเทศ/สัญชาติ</w:t>
            </w:r>
          </w:p>
        </w:tc>
        <w:tc>
          <w:tcPr>
            <w:tcW w:w="3060" w:type="dxa"/>
            <w:vAlign w:val="bottom"/>
          </w:tcPr>
          <w:p w14:paraId="49D0BA52" w14:textId="77777777" w:rsidR="00EF66B8" w:rsidRPr="007D75D9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EF66B8" w:rsidRPr="007D75D9" w14:paraId="2D129B75" w14:textId="77777777" w:rsidTr="00BC527D">
        <w:trPr>
          <w:tblHeader/>
        </w:trPr>
        <w:tc>
          <w:tcPr>
            <w:tcW w:w="4257" w:type="dxa"/>
          </w:tcPr>
          <w:p w14:paraId="03B80723" w14:textId="77777777" w:rsidR="00EF66B8" w:rsidRPr="007D75D9" w:rsidRDefault="00EF66B8" w:rsidP="00402E8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5F67D1E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1C2AB29B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61FD51E0" w14:textId="77777777" w:rsidTr="00BC527D">
        <w:tc>
          <w:tcPr>
            <w:tcW w:w="4257" w:type="dxa"/>
          </w:tcPr>
          <w:p w14:paraId="3DE2A55B" w14:textId="77777777" w:rsidR="00EF66B8" w:rsidRPr="007D75D9" w:rsidRDefault="00EF66B8" w:rsidP="00402E81">
            <w:pPr>
              <w:spacing w:line="240" w:lineRule="auto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620" w:type="dxa"/>
          </w:tcPr>
          <w:p w14:paraId="3AEE6355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66659476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3C76CDEE" w14:textId="77777777" w:rsidTr="00BC527D">
        <w:tc>
          <w:tcPr>
            <w:tcW w:w="4257" w:type="dxa"/>
          </w:tcPr>
          <w:p w14:paraId="4E3AE480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1620" w:type="dxa"/>
          </w:tcPr>
          <w:p w14:paraId="445CF271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3CCDC120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6E07AA4E" w14:textId="77777777" w:rsidTr="00BC527D">
        <w:tc>
          <w:tcPr>
            <w:tcW w:w="4257" w:type="dxa"/>
          </w:tcPr>
          <w:p w14:paraId="34C6ED1E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lang w:val="en-GB"/>
              </w:rPr>
              <w:t>General Engineering Mauritius Limited</w:t>
            </w:r>
          </w:p>
        </w:tc>
        <w:tc>
          <w:tcPr>
            <w:tcW w:w="1620" w:type="dxa"/>
          </w:tcPr>
          <w:p w14:paraId="4E836094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lang w:val="en-GB"/>
              </w:rPr>
              <w:t>Mauritius</w:t>
            </w:r>
          </w:p>
        </w:tc>
        <w:tc>
          <w:tcPr>
            <w:tcW w:w="3060" w:type="dxa"/>
          </w:tcPr>
          <w:p w14:paraId="211CEEF3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2AFA3A60" w14:textId="77777777" w:rsidTr="00BC527D">
        <w:tc>
          <w:tcPr>
            <w:tcW w:w="4257" w:type="dxa"/>
          </w:tcPr>
          <w:p w14:paraId="371D5DDC" w14:textId="77777777" w:rsidR="00EF66B8" w:rsidRPr="007D75D9" w:rsidRDefault="00EF66B8" w:rsidP="00EF66B8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620" w:type="dxa"/>
          </w:tcPr>
          <w:p w14:paraId="7CA68D92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1C921347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702328D7" w14:textId="77777777" w:rsidTr="00BC527D">
        <w:tc>
          <w:tcPr>
            <w:tcW w:w="4257" w:type="dxa"/>
          </w:tcPr>
          <w:p w14:paraId="5C9E3576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20" w:type="dxa"/>
          </w:tcPr>
          <w:p w14:paraId="3C75DFBC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11151068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04A14C1E" w14:textId="77777777" w:rsidTr="00BC527D">
        <w:tc>
          <w:tcPr>
            <w:tcW w:w="4257" w:type="dxa"/>
          </w:tcPr>
          <w:p w14:paraId="0FE2AFC0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eastAsia="en-GB"/>
              </w:rPr>
            </w:pPr>
            <w:r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eastAsia="en-GB"/>
              </w:rPr>
              <w:t>บริษัทร่วม</w:t>
            </w:r>
          </w:p>
        </w:tc>
        <w:tc>
          <w:tcPr>
            <w:tcW w:w="1620" w:type="dxa"/>
          </w:tcPr>
          <w:p w14:paraId="067D251B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0A0533CF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19038D31" w14:textId="77777777" w:rsidTr="00BC527D">
        <w:tc>
          <w:tcPr>
            <w:tcW w:w="4257" w:type="dxa"/>
          </w:tcPr>
          <w:p w14:paraId="3AF1CC0D" w14:textId="77777777" w:rsidR="00EF66B8" w:rsidRPr="007D75D9" w:rsidRDefault="00EF66B8" w:rsidP="00B4608C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620" w:type="dxa"/>
          </w:tcPr>
          <w:p w14:paraId="692DEE8E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2225A3A4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478FCAAA" w14:textId="77777777" w:rsidTr="00BC527D">
        <w:tc>
          <w:tcPr>
            <w:tcW w:w="4257" w:type="dxa"/>
          </w:tcPr>
          <w:p w14:paraId="384C56A2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20" w:type="dxa"/>
          </w:tcPr>
          <w:p w14:paraId="63A469C7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357AEAD5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59C70E43" w14:textId="77777777" w:rsidTr="00BC527D">
        <w:tc>
          <w:tcPr>
            <w:tcW w:w="4257" w:type="dxa"/>
          </w:tcPr>
          <w:p w14:paraId="725EBB10" w14:textId="7BA29588" w:rsidR="00EF66B8" w:rsidRPr="007D75D9" w:rsidRDefault="005462ED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eastAsia="en-GB"/>
              </w:rPr>
              <w:t>กิจ</w:t>
            </w:r>
            <w:r w:rsidR="00EF66B8"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eastAsia="en-GB"/>
              </w:rPr>
              <w:t>การร่วมค้า</w:t>
            </w:r>
          </w:p>
        </w:tc>
        <w:tc>
          <w:tcPr>
            <w:tcW w:w="1620" w:type="dxa"/>
          </w:tcPr>
          <w:p w14:paraId="373B56D0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7A7E4918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79B67CA7" w14:textId="77777777" w:rsidTr="00BC527D">
        <w:tc>
          <w:tcPr>
            <w:tcW w:w="4257" w:type="dxa"/>
          </w:tcPr>
          <w:p w14:paraId="447AF396" w14:textId="77777777" w:rsidR="00EF66B8" w:rsidRPr="007D75D9" w:rsidRDefault="00EF66B8" w:rsidP="00B4608C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Wisdom Tree Investment </w:t>
            </w: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Pr="007D75D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S</w:t>
            </w: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) </w:t>
            </w:r>
            <w:r w:rsidRPr="007D75D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PTE</w:t>
            </w: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. </w:t>
            </w:r>
            <w:r w:rsidRPr="007D75D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Limited </w:t>
            </w:r>
          </w:p>
        </w:tc>
        <w:tc>
          <w:tcPr>
            <w:tcW w:w="1620" w:type="dxa"/>
          </w:tcPr>
          <w:p w14:paraId="3BDF93C4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3060" w:type="dxa"/>
          </w:tcPr>
          <w:p w14:paraId="0B348A9E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011DDDD7" w14:textId="77777777" w:rsidTr="00BC527D">
        <w:tc>
          <w:tcPr>
            <w:tcW w:w="4257" w:type="dxa"/>
          </w:tcPr>
          <w:p w14:paraId="68D907C7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บริษัท มิลคอน ติฮา จีอีแอล จำกัด</w:t>
            </w:r>
          </w:p>
        </w:tc>
        <w:tc>
          <w:tcPr>
            <w:tcW w:w="1620" w:type="dxa"/>
          </w:tcPr>
          <w:p w14:paraId="690C59E6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พม่า</w:t>
            </w:r>
          </w:p>
        </w:tc>
        <w:tc>
          <w:tcPr>
            <w:tcW w:w="3060" w:type="dxa"/>
          </w:tcPr>
          <w:p w14:paraId="19E1A905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บริษัทย่อยของ</w:t>
            </w: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การร่วมค้า</w:t>
            </w:r>
          </w:p>
        </w:tc>
      </w:tr>
      <w:tr w:rsidR="00EF66B8" w:rsidRPr="007D75D9" w14:paraId="2ED3DE44" w14:textId="77777777" w:rsidTr="00BC527D">
        <w:tc>
          <w:tcPr>
            <w:tcW w:w="4257" w:type="dxa"/>
          </w:tcPr>
          <w:p w14:paraId="71D43D58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76425AAB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6A9D47AE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F66B8" w:rsidRPr="007D75D9" w14:paraId="7EC7DA7F" w14:textId="77777777" w:rsidTr="00BC527D">
        <w:tc>
          <w:tcPr>
            <w:tcW w:w="4257" w:type="dxa"/>
          </w:tcPr>
          <w:p w14:paraId="11029A71" w14:textId="64F4DB3B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4"/>
                <w:szCs w:val="24"/>
                <w:lang w:eastAsia="en-GB"/>
              </w:rPr>
            </w:pPr>
            <w:r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eastAsia="en-GB"/>
              </w:rPr>
              <w:t>บริษัทที่เกี่ยวข้อง</w:t>
            </w:r>
          </w:p>
        </w:tc>
        <w:tc>
          <w:tcPr>
            <w:tcW w:w="1620" w:type="dxa"/>
          </w:tcPr>
          <w:p w14:paraId="2BEB9C52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08D8C345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E626B" w:rsidRPr="00503AF6" w14:paraId="5C0894ED" w14:textId="77777777" w:rsidTr="00BC527D">
        <w:tc>
          <w:tcPr>
            <w:tcW w:w="4257" w:type="dxa"/>
          </w:tcPr>
          <w:p w14:paraId="4CF0330C" w14:textId="01F14FFD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620" w:type="dxa"/>
          </w:tcPr>
          <w:p w14:paraId="35E34062" w14:textId="21964DFE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6A29AE17" w14:textId="1E3ABBC8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กิจการที่บริษัทลงทุน</w:t>
            </w:r>
          </w:p>
        </w:tc>
      </w:tr>
      <w:tr w:rsidR="00EE626B" w:rsidRPr="00503AF6" w14:paraId="341DAC02" w14:textId="77777777" w:rsidTr="00BC527D">
        <w:tc>
          <w:tcPr>
            <w:tcW w:w="4257" w:type="dxa"/>
          </w:tcPr>
          <w:p w14:paraId="497AD898" w14:textId="4E429C1B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ซันเทคเมทัลส์ จำกัด</w:t>
            </w:r>
          </w:p>
        </w:tc>
        <w:tc>
          <w:tcPr>
            <w:tcW w:w="1620" w:type="dxa"/>
          </w:tcPr>
          <w:p w14:paraId="08D42CB1" w14:textId="6C6B9757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4EC3443D" w14:textId="7699D525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503AF6" w14:paraId="09133F38" w14:textId="77777777" w:rsidTr="00BC527D">
        <w:tc>
          <w:tcPr>
            <w:tcW w:w="4257" w:type="dxa"/>
          </w:tcPr>
          <w:p w14:paraId="68529D0D" w14:textId="0692E60E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มิลล์คอนบูรพา จำกัด</w:t>
            </w:r>
          </w:p>
        </w:tc>
        <w:tc>
          <w:tcPr>
            <w:tcW w:w="1620" w:type="dxa"/>
          </w:tcPr>
          <w:p w14:paraId="445FEF69" w14:textId="4C905312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2F707A5E" w14:textId="57CFA4EA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503AF6" w14:paraId="7613E640" w14:textId="77777777" w:rsidTr="00BC527D">
        <w:tc>
          <w:tcPr>
            <w:tcW w:w="4257" w:type="dxa"/>
          </w:tcPr>
          <w:p w14:paraId="51E46986" w14:textId="49037534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มิลล์คอน สตีล ไพพ์ จำกัด</w:t>
            </w:r>
          </w:p>
        </w:tc>
        <w:tc>
          <w:tcPr>
            <w:tcW w:w="1620" w:type="dxa"/>
          </w:tcPr>
          <w:p w14:paraId="42B1117F" w14:textId="24B42D73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1DF90A7C" w14:textId="2F405B49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503AF6" w14:paraId="03544671" w14:textId="77777777" w:rsidTr="00BC527D">
        <w:tc>
          <w:tcPr>
            <w:tcW w:w="4257" w:type="dxa"/>
          </w:tcPr>
          <w:p w14:paraId="4DBBFAC1" w14:textId="52FAD66F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proofErr w:type="spellStart"/>
            <w:r w:rsidRPr="00503A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Millcon</w:t>
            </w:r>
            <w:proofErr w:type="spellEnd"/>
            <w:r w:rsidRPr="00503A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03A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Thiha</w:t>
            </w:r>
            <w:proofErr w:type="spellEnd"/>
            <w:r w:rsidRPr="00503A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Limited</w:t>
            </w:r>
          </w:p>
        </w:tc>
        <w:tc>
          <w:tcPr>
            <w:tcW w:w="1620" w:type="dxa"/>
          </w:tcPr>
          <w:p w14:paraId="3F8F9747" w14:textId="7C015522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พม่า</w:t>
            </w:r>
          </w:p>
        </w:tc>
        <w:tc>
          <w:tcPr>
            <w:tcW w:w="3060" w:type="dxa"/>
          </w:tcPr>
          <w:p w14:paraId="02AB5E7B" w14:textId="5A2C005F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503AF6" w14:paraId="28CB8097" w14:textId="77777777" w:rsidTr="00BC527D">
        <w:tc>
          <w:tcPr>
            <w:tcW w:w="4257" w:type="dxa"/>
          </w:tcPr>
          <w:p w14:paraId="47DDD1B6" w14:textId="651722A3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สหร่วมวัสดุก่อสร้าง จำกัด</w:t>
            </w:r>
          </w:p>
        </w:tc>
        <w:tc>
          <w:tcPr>
            <w:tcW w:w="1620" w:type="dxa"/>
          </w:tcPr>
          <w:p w14:paraId="23C31BCB" w14:textId="4398B728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0F0E0B13" w14:textId="54B7619B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BC527D" w:rsidRPr="00503AF6" w14:paraId="237A6DDD" w14:textId="77777777" w:rsidTr="00BC527D">
        <w:tc>
          <w:tcPr>
            <w:tcW w:w="4257" w:type="dxa"/>
          </w:tcPr>
          <w:p w14:paraId="041AE241" w14:textId="735F4A87" w:rsidR="00BC527D" w:rsidRPr="00503AF6" w:rsidRDefault="00BC527D" w:rsidP="00022D4E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กิจการร่วมค้า ไอบีซีไอ – แมคทริค</w:t>
            </w:r>
          </w:p>
        </w:tc>
        <w:tc>
          <w:tcPr>
            <w:tcW w:w="1620" w:type="dxa"/>
          </w:tcPr>
          <w:p w14:paraId="16667A02" w14:textId="77777777" w:rsidR="00BC527D" w:rsidRPr="00503AF6" w:rsidRDefault="00BC527D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74636083" w14:textId="77777777" w:rsidR="00BC527D" w:rsidRPr="00503AF6" w:rsidRDefault="00BC527D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กิจการร่วมค้าของบริษัทร่วม</w:t>
            </w:r>
          </w:p>
        </w:tc>
      </w:tr>
      <w:tr w:rsidR="00BC527D" w:rsidRPr="00503AF6" w14:paraId="289D7A7B" w14:textId="77777777" w:rsidTr="00BC527D">
        <w:tc>
          <w:tcPr>
            <w:tcW w:w="4257" w:type="dxa"/>
          </w:tcPr>
          <w:p w14:paraId="2AD57CE5" w14:textId="4B31648A" w:rsidR="00BC527D" w:rsidRPr="00503AF6" w:rsidRDefault="00BC527D" w:rsidP="00022D4E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lastRenderedPageBreak/>
              <w:t xml:space="preserve">กิจการร่วมค้า เทพมงคล </w:t>
            </w: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–</w:t>
            </w: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 xml:space="preserve"> ไทยมีเดีย</w:t>
            </w:r>
          </w:p>
        </w:tc>
        <w:tc>
          <w:tcPr>
            <w:tcW w:w="1620" w:type="dxa"/>
          </w:tcPr>
          <w:p w14:paraId="5B252D37" w14:textId="77777777" w:rsidR="00BC527D" w:rsidRPr="00503AF6" w:rsidRDefault="00BC527D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3C447085" w14:textId="77777777" w:rsidR="00BC527D" w:rsidRPr="00503AF6" w:rsidRDefault="00BC527D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กิจการร่วมค้าของบริษัทร่วม</w:t>
            </w:r>
          </w:p>
        </w:tc>
      </w:tr>
      <w:tr w:rsidR="00EF66B8" w:rsidRPr="00503AF6" w14:paraId="55FAE504" w14:textId="77777777" w:rsidTr="00BC527D">
        <w:tc>
          <w:tcPr>
            <w:tcW w:w="4257" w:type="dxa"/>
          </w:tcPr>
          <w:p w14:paraId="0A876BD7" w14:textId="77777777" w:rsidR="00EF66B8" w:rsidRPr="00503AF6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</w:rPr>
              <w:t>Nippon Concrete Industries Co</w:t>
            </w:r>
            <w:r w:rsidRPr="00503AF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03AF6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503AF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620" w:type="dxa"/>
          </w:tcPr>
          <w:p w14:paraId="0840C7BD" w14:textId="77777777" w:rsidR="00EF66B8" w:rsidRPr="00503AF6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3060" w:type="dxa"/>
          </w:tcPr>
          <w:p w14:paraId="383B4CB7" w14:textId="77777777" w:rsidR="00EF66B8" w:rsidRPr="00503AF6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ผู้ถือหุ้นของบริษัทย่อย</w:t>
            </w:r>
          </w:p>
        </w:tc>
      </w:tr>
      <w:tr w:rsidR="00EF66B8" w:rsidRPr="007D75D9" w14:paraId="55145AED" w14:textId="77777777" w:rsidTr="00BC527D">
        <w:tc>
          <w:tcPr>
            <w:tcW w:w="4257" w:type="dxa"/>
          </w:tcPr>
          <w:p w14:paraId="1530B0CF" w14:textId="77777777" w:rsidR="00EF66B8" w:rsidRPr="007D75D9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7FBAD53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5D34FE80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F66B8" w:rsidRPr="007D75D9" w14:paraId="395A9AB8" w14:textId="77777777" w:rsidTr="00BC527D">
        <w:tc>
          <w:tcPr>
            <w:tcW w:w="4257" w:type="dxa"/>
          </w:tcPr>
          <w:p w14:paraId="08F11B8E" w14:textId="77777777" w:rsidR="00EF66B8" w:rsidRPr="007D75D9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</w:rPr>
              <w:t>ผู้บริหารที่สำคัญ</w:t>
            </w:r>
          </w:p>
        </w:tc>
        <w:tc>
          <w:tcPr>
            <w:tcW w:w="1620" w:type="dxa"/>
          </w:tcPr>
          <w:p w14:paraId="24BAC7D1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2C905D5E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F66B8" w:rsidRPr="007D75D9" w14:paraId="541F3F2C" w14:textId="77777777" w:rsidTr="00BC527D">
        <w:tc>
          <w:tcPr>
            <w:tcW w:w="4257" w:type="dxa"/>
          </w:tcPr>
          <w:p w14:paraId="63EE47D4" w14:textId="77777777" w:rsidR="00EF66B8" w:rsidRPr="007D75D9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กรรมการและผู้บริหาร</w:t>
            </w:r>
          </w:p>
        </w:tc>
        <w:tc>
          <w:tcPr>
            <w:tcW w:w="1620" w:type="dxa"/>
          </w:tcPr>
          <w:p w14:paraId="474678B1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7590EE9F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034E4BDA" w14:textId="6DC09D72" w:rsidR="00FE29FE" w:rsidRDefault="00FE2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6B14A6B" w14:textId="087DFBF5" w:rsidR="001845FA" w:rsidRDefault="00371706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รายการบัญชีที่สำคัญกับบุคคล</w:t>
      </w:r>
      <w:r w:rsidRPr="00F5610C">
        <w:rPr>
          <w:rFonts w:ascii="Browallia New" w:hAnsi="Browallia New" w:cs="Browallia New"/>
          <w:sz w:val="28"/>
          <w:szCs w:val="28"/>
          <w:cs/>
        </w:rPr>
        <w:t>และ</w:t>
      </w:r>
      <w:r w:rsidR="00DC449F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Pr="00F5610C">
        <w:rPr>
          <w:rFonts w:ascii="Browallia New" w:hAnsi="Browallia New" w:cs="Browallia New"/>
          <w:sz w:val="28"/>
          <w:szCs w:val="28"/>
          <w:cs/>
        </w:rPr>
        <w:t>ที่เกี่ยวข้อง</w:t>
      </w:r>
      <w:r w:rsidR="00D73270" w:rsidRPr="00F5610C">
        <w:rPr>
          <w:rFonts w:ascii="Browallia New" w:hAnsi="Browallia New" w:cs="Browallia New" w:hint="cs"/>
          <w:sz w:val="28"/>
          <w:szCs w:val="28"/>
          <w:cs/>
        </w:rPr>
        <w:t>กัน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>สำหรับงวดสามเดือน</w:t>
      </w:r>
      <w:r w:rsidR="0062297A">
        <w:rPr>
          <w:rFonts w:ascii="Browallia New" w:hAnsi="Browallia New" w:cs="Browallia New" w:hint="cs"/>
          <w:sz w:val="28"/>
          <w:szCs w:val="28"/>
          <w:cs/>
        </w:rPr>
        <w:t>และหกเดือน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62297A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62297A">
        <w:rPr>
          <w:rFonts w:ascii="Browallia New" w:hAnsi="Browallia New" w:cs="Browallia New"/>
          <w:sz w:val="28"/>
          <w:szCs w:val="28"/>
        </w:rPr>
        <w:t>0</w:t>
      </w:r>
      <w:r w:rsidR="0062297A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62297A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263DDE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63DDE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BD6F20" w:rsidRPr="00F5610C">
        <w:rPr>
          <w:rFonts w:ascii="Browallia New" w:hAnsi="Browallia New" w:cs="Browallia New"/>
          <w:sz w:val="28"/>
          <w:szCs w:val="28"/>
          <w:lang w:val="en-GB"/>
        </w:rPr>
        <w:t>256</w:t>
      </w:r>
      <w:r w:rsidR="00263DDE">
        <w:rPr>
          <w:rFonts w:ascii="Browallia New" w:hAnsi="Browallia New" w:cs="Browallia New"/>
          <w:sz w:val="28"/>
          <w:szCs w:val="28"/>
        </w:rPr>
        <w:t>1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5610C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BD71FCD" w14:textId="77777777" w:rsidR="00EE31CA" w:rsidRPr="00EE31CA" w:rsidRDefault="00EE31CA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0A80F21F" w14:textId="77777777" w:rsidR="001845FA" w:rsidRPr="007D75D9" w:rsidRDefault="001845FA" w:rsidP="00982AC5">
      <w:pPr>
        <w:spacing w:line="240" w:lineRule="auto"/>
        <w:ind w:left="448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024" w:type="dxa"/>
        <w:tblInd w:w="426" w:type="dxa"/>
        <w:tblLook w:val="01E0" w:firstRow="1" w:lastRow="1" w:firstColumn="1" w:lastColumn="1" w:noHBand="0" w:noVBand="0"/>
      </w:tblPr>
      <w:tblGrid>
        <w:gridCol w:w="3010"/>
        <w:gridCol w:w="2054"/>
        <w:gridCol w:w="990"/>
        <w:gridCol w:w="945"/>
        <w:gridCol w:w="1026"/>
        <w:gridCol w:w="999"/>
      </w:tblGrid>
      <w:tr w:rsidR="00D328F2" w:rsidRPr="0000608E" w14:paraId="75BB3ABF" w14:textId="77777777" w:rsidTr="00AD5C3A">
        <w:trPr>
          <w:tblHeader/>
        </w:trPr>
        <w:tc>
          <w:tcPr>
            <w:tcW w:w="3010" w:type="dxa"/>
          </w:tcPr>
          <w:p w14:paraId="31EF4587" w14:textId="77777777" w:rsidR="00D328F2" w:rsidRPr="00DC449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54" w:type="dxa"/>
          </w:tcPr>
          <w:p w14:paraId="434B18C6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60" w:type="dxa"/>
            <w:gridSpan w:val="4"/>
          </w:tcPr>
          <w:p w14:paraId="33022E69" w14:textId="77777777" w:rsidR="00D328F2" w:rsidRPr="00AA60F0" w:rsidRDefault="00D328F2" w:rsidP="008A76A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D328F2" w:rsidRPr="0000608E" w14:paraId="7CF640E4" w14:textId="77777777" w:rsidTr="00AD5C3A">
        <w:trPr>
          <w:tblHeader/>
        </w:trPr>
        <w:tc>
          <w:tcPr>
            <w:tcW w:w="3010" w:type="dxa"/>
          </w:tcPr>
          <w:p w14:paraId="2AC9B1F7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16BD1EE2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35" w:type="dxa"/>
            <w:gridSpan w:val="2"/>
          </w:tcPr>
          <w:p w14:paraId="705688E2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42CE3C90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328F2" w:rsidRPr="0000608E" w14:paraId="0BAB30C0" w14:textId="77777777" w:rsidTr="00AD5C3A">
        <w:trPr>
          <w:tblHeader/>
        </w:trPr>
        <w:tc>
          <w:tcPr>
            <w:tcW w:w="3010" w:type="dxa"/>
          </w:tcPr>
          <w:p w14:paraId="0E247034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26F13AA8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960" w:type="dxa"/>
            <w:gridSpan w:val="4"/>
          </w:tcPr>
          <w:p w14:paraId="0F64089D" w14:textId="51B18C90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D75D9"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2297A"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 w:rsidR="0062297A">
              <w:rPr>
                <w:rFonts w:ascii="Browallia New" w:hAnsi="Browallia New" w:cs="Browallia New" w:hint="cs"/>
                <w:sz w:val="24"/>
                <w:szCs w:val="24"/>
                <w:cs/>
              </w:rPr>
              <w:t>มิถุนายน</w:t>
            </w:r>
          </w:p>
        </w:tc>
      </w:tr>
      <w:tr w:rsidR="00D328F2" w:rsidRPr="0000608E" w14:paraId="175B66F3" w14:textId="77777777" w:rsidTr="00AD5C3A">
        <w:trPr>
          <w:tblHeader/>
        </w:trPr>
        <w:tc>
          <w:tcPr>
            <w:tcW w:w="3010" w:type="dxa"/>
          </w:tcPr>
          <w:p w14:paraId="4179F4B1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7EACF3F4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90" w:type="dxa"/>
          </w:tcPr>
          <w:p w14:paraId="4C17C6AF" w14:textId="36D23105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D75D9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45" w:type="dxa"/>
          </w:tcPr>
          <w:p w14:paraId="472E08E8" w14:textId="3C5848D3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D75D9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26" w:type="dxa"/>
          </w:tcPr>
          <w:p w14:paraId="4C18843F" w14:textId="5936E2F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D75D9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99" w:type="dxa"/>
          </w:tcPr>
          <w:p w14:paraId="6396482A" w14:textId="114D35BB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D75D9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D328F2" w:rsidRPr="00D127CF" w14:paraId="26D841EE" w14:textId="77777777" w:rsidTr="00AD5C3A">
        <w:tc>
          <w:tcPr>
            <w:tcW w:w="3010" w:type="dxa"/>
          </w:tcPr>
          <w:p w14:paraId="28893D23" w14:textId="77777777" w:rsidR="00D328F2" w:rsidRPr="00D127CF" w:rsidRDefault="00D328F2" w:rsidP="008A76A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2054" w:type="dxa"/>
          </w:tcPr>
          <w:p w14:paraId="33FB3EC8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8A45B0B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64458D69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B4EDBDF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7B55D4F9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52122" w:rsidRPr="00D127CF" w14:paraId="5F1527A5" w14:textId="77777777" w:rsidTr="004B1529">
        <w:tc>
          <w:tcPr>
            <w:tcW w:w="3010" w:type="dxa"/>
            <w:shd w:val="clear" w:color="auto" w:fill="auto"/>
          </w:tcPr>
          <w:p w14:paraId="51660979" w14:textId="35137AEB" w:rsidR="00152122" w:rsidRPr="00D127CF" w:rsidRDefault="00152122" w:rsidP="00152122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รายได้จากการขาย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และบริการ</w:t>
            </w:r>
          </w:p>
        </w:tc>
        <w:tc>
          <w:tcPr>
            <w:tcW w:w="2054" w:type="dxa"/>
            <w:shd w:val="clear" w:color="auto" w:fill="auto"/>
          </w:tcPr>
          <w:p w14:paraId="528641C5" w14:textId="77777777" w:rsidR="00152122" w:rsidRPr="00D127CF" w:rsidRDefault="00152122" w:rsidP="00152122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96021B" w14:textId="4A8B45D8" w:rsidR="00152122" w:rsidRPr="00E61568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CDB69A0" w14:textId="1BBF0EDF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86FF238" w14:textId="57D2346B" w:rsidR="00152122" w:rsidRPr="001A77B1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9AC390A" w14:textId="73FAEC7F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52122" w:rsidRPr="00D127CF" w14:paraId="484D8711" w14:textId="77777777" w:rsidTr="00281586">
        <w:tc>
          <w:tcPr>
            <w:tcW w:w="3010" w:type="dxa"/>
            <w:shd w:val="clear" w:color="auto" w:fill="auto"/>
          </w:tcPr>
          <w:p w14:paraId="499EDE40" w14:textId="77777777" w:rsidR="00152122" w:rsidRPr="00D127CF" w:rsidRDefault="00152122" w:rsidP="00152122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2054" w:type="dxa"/>
            <w:shd w:val="clear" w:color="auto" w:fill="auto"/>
          </w:tcPr>
          <w:p w14:paraId="6EC11A02" w14:textId="77777777" w:rsidR="00152122" w:rsidRPr="00D127CF" w:rsidRDefault="00152122" w:rsidP="00152122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0FB9FD" w14:textId="00789745" w:rsidR="00152122" w:rsidRPr="00E61568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35ECABE" w14:textId="1E2A9460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694BED3" w14:textId="7626A208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1,250</w:t>
            </w:r>
          </w:p>
        </w:tc>
        <w:tc>
          <w:tcPr>
            <w:tcW w:w="999" w:type="dxa"/>
            <w:shd w:val="clear" w:color="auto" w:fill="auto"/>
          </w:tcPr>
          <w:p w14:paraId="4369AE39" w14:textId="354769F2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1,250</w:t>
            </w:r>
          </w:p>
        </w:tc>
      </w:tr>
      <w:tr w:rsidR="00152122" w:rsidRPr="00D127CF" w14:paraId="1F59D8C7" w14:textId="77777777" w:rsidTr="00FA0E37">
        <w:tc>
          <w:tcPr>
            <w:tcW w:w="3010" w:type="dxa"/>
            <w:shd w:val="clear" w:color="auto" w:fill="auto"/>
          </w:tcPr>
          <w:p w14:paraId="61436027" w14:textId="77777777" w:rsidR="00152122" w:rsidRPr="00561373" w:rsidRDefault="00152122" w:rsidP="00152122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561373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054" w:type="dxa"/>
            <w:shd w:val="clear" w:color="auto" w:fill="auto"/>
          </w:tcPr>
          <w:p w14:paraId="70CCB538" w14:textId="77777777" w:rsidR="00152122" w:rsidRPr="00561373" w:rsidRDefault="00152122" w:rsidP="00152122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61373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512B9D" w14:textId="316CBD8B" w:rsidR="00152122" w:rsidRPr="00561373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D03130E" w14:textId="04B6770F" w:rsidR="00152122" w:rsidRPr="00561373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137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5613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9FEE503" w14:textId="246408DC" w:rsidR="00152122" w:rsidRPr="00561373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1373">
              <w:rPr>
                <w:rFonts w:ascii="Browallia New" w:hAnsi="Browallia New" w:cs="Browallia New"/>
                <w:sz w:val="24"/>
                <w:szCs w:val="24"/>
                <w:lang w:val="en-GB"/>
              </w:rPr>
              <w:t>2,934</w:t>
            </w:r>
          </w:p>
        </w:tc>
        <w:tc>
          <w:tcPr>
            <w:tcW w:w="999" w:type="dxa"/>
            <w:shd w:val="clear" w:color="auto" w:fill="auto"/>
          </w:tcPr>
          <w:p w14:paraId="22A497A2" w14:textId="29C07C9D" w:rsidR="00152122" w:rsidRPr="00561373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3,015</w:t>
            </w:r>
          </w:p>
        </w:tc>
      </w:tr>
      <w:tr w:rsidR="00152122" w:rsidRPr="00D127CF" w14:paraId="2E3B15A7" w14:textId="77777777" w:rsidTr="00281586">
        <w:tc>
          <w:tcPr>
            <w:tcW w:w="3010" w:type="dxa"/>
            <w:shd w:val="clear" w:color="auto" w:fill="auto"/>
          </w:tcPr>
          <w:p w14:paraId="54DE033D" w14:textId="77777777" w:rsidR="00152122" w:rsidRPr="00D127CF" w:rsidRDefault="00152122" w:rsidP="00152122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2054" w:type="dxa"/>
            <w:shd w:val="clear" w:color="auto" w:fill="auto"/>
          </w:tcPr>
          <w:p w14:paraId="642F16CC" w14:textId="77777777" w:rsidR="00152122" w:rsidRPr="00D127CF" w:rsidRDefault="00152122" w:rsidP="00152122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 xml:space="preserve"> MLR – 0.5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8A6F91" w14:textId="5D25D83A" w:rsidR="00152122" w:rsidRPr="00E61568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2E6F740" w14:textId="5B1E5DF5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31A8298B" w14:textId="427795F3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2,745</w:t>
            </w:r>
          </w:p>
        </w:tc>
        <w:tc>
          <w:tcPr>
            <w:tcW w:w="999" w:type="dxa"/>
            <w:shd w:val="clear" w:color="auto" w:fill="auto"/>
          </w:tcPr>
          <w:p w14:paraId="1B4E846D" w14:textId="2B13B5B8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3,564</w:t>
            </w:r>
          </w:p>
        </w:tc>
      </w:tr>
      <w:tr w:rsidR="00152122" w:rsidRPr="00D127CF" w14:paraId="069BC528" w14:textId="77777777" w:rsidTr="00281586">
        <w:tc>
          <w:tcPr>
            <w:tcW w:w="3010" w:type="dxa"/>
            <w:shd w:val="clear" w:color="auto" w:fill="auto"/>
          </w:tcPr>
          <w:p w14:paraId="6A667C12" w14:textId="26EC71FA" w:rsidR="00152122" w:rsidRPr="00D127CF" w:rsidRDefault="00152122" w:rsidP="00152122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054" w:type="dxa"/>
            <w:shd w:val="clear" w:color="auto" w:fill="auto"/>
          </w:tcPr>
          <w:p w14:paraId="78B2A5CA" w14:textId="57DD556B" w:rsidR="00152122" w:rsidRPr="00D127CF" w:rsidRDefault="00152122" w:rsidP="00152122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 xml:space="preserve"> MLR – 0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8F1BC2" w14:textId="0C6389B9" w:rsidR="00152122" w:rsidRPr="00E61568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528D88A" w14:textId="3FE28C33" w:rsidR="00152122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2B07F1BD" w14:textId="0C9E5B99" w:rsidR="00152122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61B2">
              <w:rPr>
                <w:rFonts w:ascii="Browallia New" w:hAnsi="Browallia New" w:cs="Browallia New"/>
                <w:sz w:val="24"/>
                <w:szCs w:val="24"/>
              </w:rPr>
              <w:t>140</w:t>
            </w:r>
          </w:p>
        </w:tc>
        <w:tc>
          <w:tcPr>
            <w:tcW w:w="999" w:type="dxa"/>
            <w:shd w:val="clear" w:color="auto" w:fill="auto"/>
          </w:tcPr>
          <w:p w14:paraId="6AD19DB3" w14:textId="136E0C74" w:rsidR="00152122" w:rsidRPr="00561373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1373">
              <w:rPr>
                <w:rFonts w:ascii="Browallia New" w:hAnsi="Browallia New" w:cs="Browallia New"/>
                <w:sz w:val="24"/>
                <w:szCs w:val="24"/>
              </w:rPr>
              <w:t>84</w:t>
            </w:r>
          </w:p>
        </w:tc>
      </w:tr>
      <w:tr w:rsidR="00152122" w:rsidRPr="00D127CF" w14:paraId="56D5ECCF" w14:textId="77777777" w:rsidTr="00281586">
        <w:tc>
          <w:tcPr>
            <w:tcW w:w="3010" w:type="dxa"/>
          </w:tcPr>
          <w:p w14:paraId="40F1E7A2" w14:textId="67802795" w:rsidR="00152122" w:rsidRPr="00E11A95" w:rsidRDefault="00152122" w:rsidP="00152122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054" w:type="dxa"/>
          </w:tcPr>
          <w:p w14:paraId="1B500207" w14:textId="3A7B5AEB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11A95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676A87A7" w14:textId="1F688262" w:rsidR="00152122" w:rsidRPr="00E11A95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vAlign w:val="bottom"/>
          </w:tcPr>
          <w:p w14:paraId="7CE30BF3" w14:textId="30310397" w:rsidR="00152122" w:rsidRPr="00E11A95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</w:tcPr>
          <w:p w14:paraId="2D4E53E7" w14:textId="3670DA44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31,338</w:t>
            </w:r>
          </w:p>
        </w:tc>
        <w:tc>
          <w:tcPr>
            <w:tcW w:w="999" w:type="dxa"/>
            <w:vAlign w:val="bottom"/>
          </w:tcPr>
          <w:p w14:paraId="30F58AAD" w14:textId="1AAEAB2F" w:rsidR="00152122" w:rsidRPr="00E11A95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52122" w:rsidRPr="00D127CF" w14:paraId="4494BE99" w14:textId="77777777" w:rsidTr="00561373">
        <w:tc>
          <w:tcPr>
            <w:tcW w:w="3010" w:type="dxa"/>
          </w:tcPr>
          <w:p w14:paraId="6C2EE4D3" w14:textId="0A066DA9" w:rsidR="00152122" w:rsidRPr="00D127CF" w:rsidRDefault="00152122" w:rsidP="00152122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ซื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้อสินค้าสำเร็จรูปและบริการ</w:t>
            </w:r>
          </w:p>
        </w:tc>
        <w:tc>
          <w:tcPr>
            <w:tcW w:w="2054" w:type="dxa"/>
          </w:tcPr>
          <w:p w14:paraId="5E0D5AF3" w14:textId="684C50A6" w:rsidR="00152122" w:rsidRPr="00E11A95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11A95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4167167C" w14:textId="227A445E" w:rsidR="00152122" w:rsidRPr="00E11A95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vAlign w:val="bottom"/>
          </w:tcPr>
          <w:p w14:paraId="2AD676B4" w14:textId="37AFE8E1" w:rsidR="00152122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0094A133" w14:textId="31F3EBF0" w:rsidR="00152122" w:rsidRPr="00561373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9,883</w:t>
            </w:r>
          </w:p>
        </w:tc>
        <w:tc>
          <w:tcPr>
            <w:tcW w:w="999" w:type="dxa"/>
            <w:vAlign w:val="bottom"/>
          </w:tcPr>
          <w:p w14:paraId="60F8D1C8" w14:textId="7CD4A045" w:rsidR="00152122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D1584" w:rsidRPr="00D127CF" w14:paraId="7CB5DD3D" w14:textId="77777777" w:rsidTr="00AD5C3A">
        <w:tc>
          <w:tcPr>
            <w:tcW w:w="3010" w:type="dxa"/>
          </w:tcPr>
          <w:p w14:paraId="28947DA5" w14:textId="77777777" w:rsidR="00CD1584" w:rsidRPr="00D127CF" w:rsidRDefault="00CD1584" w:rsidP="00CD158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54" w:type="dxa"/>
          </w:tcPr>
          <w:p w14:paraId="63A4F7E9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4AC77EBC" w14:textId="77777777" w:rsidR="00CD1584" w:rsidRPr="00E61568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6255CB03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05A0E54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9E476FE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D1584" w:rsidRPr="00D127CF" w14:paraId="0E022974" w14:textId="77777777" w:rsidTr="00AD5C3A">
        <w:tc>
          <w:tcPr>
            <w:tcW w:w="3010" w:type="dxa"/>
          </w:tcPr>
          <w:p w14:paraId="464D6310" w14:textId="77777777" w:rsidR="00CD1584" w:rsidRPr="00D127CF" w:rsidRDefault="00CD1584" w:rsidP="00CD158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รายการธุรกิจกับบริษัทร่วม             </w:t>
            </w:r>
          </w:p>
        </w:tc>
        <w:tc>
          <w:tcPr>
            <w:tcW w:w="2054" w:type="dxa"/>
          </w:tcPr>
          <w:p w14:paraId="21DE2AE4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3202AA4" w14:textId="77777777" w:rsidR="00CD1584" w:rsidRPr="00E61568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6410D029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40E9506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E78091A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52122" w:rsidRPr="00D127CF" w14:paraId="5E60D868" w14:textId="77777777" w:rsidTr="00FA0E37">
        <w:trPr>
          <w:trHeight w:val="135"/>
        </w:trPr>
        <w:tc>
          <w:tcPr>
            <w:tcW w:w="3010" w:type="dxa"/>
          </w:tcPr>
          <w:p w14:paraId="03FCF620" w14:textId="783094B1" w:rsidR="00152122" w:rsidRPr="00D127CF" w:rsidRDefault="00152122" w:rsidP="00152122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054" w:type="dxa"/>
          </w:tcPr>
          <w:p w14:paraId="1A7AD8D5" w14:textId="77777777" w:rsidR="00152122" w:rsidRPr="00D127CF" w:rsidRDefault="00152122" w:rsidP="0015212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75DD277C" w14:textId="4B7732E3" w:rsidR="00152122" w:rsidRPr="00E61568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</w:tcPr>
          <w:p w14:paraId="4040C485" w14:textId="67C8298A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FC0018E" w14:textId="64A05565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</w:tcPr>
          <w:p w14:paraId="540852E4" w14:textId="2F5AF7C3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</w:tr>
      <w:tr w:rsidR="00561373" w:rsidRPr="00D127CF" w14:paraId="62F1D7D7" w14:textId="77777777" w:rsidTr="00FA0E37">
        <w:trPr>
          <w:trHeight w:val="135"/>
        </w:trPr>
        <w:tc>
          <w:tcPr>
            <w:tcW w:w="3010" w:type="dxa"/>
          </w:tcPr>
          <w:p w14:paraId="2AC51B3F" w14:textId="77777777" w:rsidR="00561373" w:rsidRPr="00D127CF" w:rsidRDefault="00561373" w:rsidP="00FA0E37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054" w:type="dxa"/>
          </w:tcPr>
          <w:p w14:paraId="66B31A2C" w14:textId="77777777" w:rsidR="00561373" w:rsidRPr="00D127CF" w:rsidRDefault="00561373" w:rsidP="00FA0E3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</w:tcPr>
          <w:p w14:paraId="00000578" w14:textId="77777777" w:rsidR="00561373" w:rsidRPr="00E61568" w:rsidRDefault="00561373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</w:p>
        </w:tc>
        <w:tc>
          <w:tcPr>
            <w:tcW w:w="945" w:type="dxa"/>
          </w:tcPr>
          <w:p w14:paraId="1BDE8D42" w14:textId="77777777" w:rsidR="00561373" w:rsidRPr="00D127CF" w:rsidRDefault="00561373" w:rsidP="00561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26" w:type="dxa"/>
            <w:shd w:val="clear" w:color="auto" w:fill="auto"/>
          </w:tcPr>
          <w:p w14:paraId="43DDED73" w14:textId="77777777" w:rsidR="00561373" w:rsidRPr="00D127CF" w:rsidRDefault="00561373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</w:p>
        </w:tc>
        <w:tc>
          <w:tcPr>
            <w:tcW w:w="999" w:type="dxa"/>
          </w:tcPr>
          <w:p w14:paraId="33EB3F8D" w14:textId="77777777" w:rsidR="00561373" w:rsidRPr="00D127CF" w:rsidRDefault="00561373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</w:tr>
      <w:tr w:rsidR="00152122" w:rsidRPr="00D127CF" w14:paraId="54B656EB" w14:textId="77777777" w:rsidTr="00FA0E37">
        <w:tc>
          <w:tcPr>
            <w:tcW w:w="3010" w:type="dxa"/>
          </w:tcPr>
          <w:p w14:paraId="445AF6FB" w14:textId="77777777" w:rsidR="00152122" w:rsidRPr="00D127CF" w:rsidRDefault="00152122" w:rsidP="00152122">
            <w:pPr>
              <w:tabs>
                <w:tab w:val="clear" w:pos="454"/>
                <w:tab w:val="left" w:pos="180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ค่าก่อสร้าง</w:t>
            </w:r>
          </w:p>
        </w:tc>
        <w:tc>
          <w:tcPr>
            <w:tcW w:w="2054" w:type="dxa"/>
          </w:tcPr>
          <w:p w14:paraId="70C1D5EB" w14:textId="3995D4A4" w:rsidR="00152122" w:rsidRPr="00D127CF" w:rsidRDefault="00152122" w:rsidP="00152122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การประกวดราคา</w:t>
            </w:r>
          </w:p>
        </w:tc>
        <w:tc>
          <w:tcPr>
            <w:tcW w:w="990" w:type="dxa"/>
            <w:vAlign w:val="bottom"/>
          </w:tcPr>
          <w:p w14:paraId="5738974C" w14:textId="7E2CBC67" w:rsidR="00152122" w:rsidRPr="002952F2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</w:tcPr>
          <w:p w14:paraId="3111336C" w14:textId="1DB695DC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35,626</w:t>
            </w:r>
          </w:p>
        </w:tc>
        <w:tc>
          <w:tcPr>
            <w:tcW w:w="1026" w:type="dxa"/>
            <w:vAlign w:val="bottom"/>
          </w:tcPr>
          <w:p w14:paraId="7BEE96E3" w14:textId="783C72B1" w:rsidR="00152122" w:rsidRPr="00D127CF" w:rsidRDefault="00152122" w:rsidP="00152122">
            <w:pPr>
              <w:tabs>
                <w:tab w:val="clear" w:pos="454"/>
                <w:tab w:val="left" w:pos="624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0B1F8ECF" w14:textId="4D1EAA71" w:rsidR="00152122" w:rsidRPr="00D127CF" w:rsidRDefault="00152122" w:rsidP="0015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D1584" w:rsidRPr="00D127CF" w14:paraId="51E15517" w14:textId="77777777" w:rsidTr="00AD5C3A">
        <w:tc>
          <w:tcPr>
            <w:tcW w:w="3010" w:type="dxa"/>
          </w:tcPr>
          <w:p w14:paraId="3809C854" w14:textId="77777777" w:rsidR="00CD1584" w:rsidRPr="00D127CF" w:rsidRDefault="00CD1584" w:rsidP="00CD1584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54" w:type="dxa"/>
          </w:tcPr>
          <w:p w14:paraId="6A571EF2" w14:textId="77777777" w:rsidR="00CD1584" w:rsidRPr="00D127CF" w:rsidRDefault="00CD1584" w:rsidP="00CD1584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4B215A" w14:textId="77777777" w:rsidR="00CD1584" w:rsidRDefault="00CD1584" w:rsidP="00CD1584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7C4B41B3" w14:textId="77777777" w:rsidR="00CD1584" w:rsidRPr="00D127CF" w:rsidRDefault="00CD1584" w:rsidP="00CD1584">
            <w:pPr>
              <w:spacing w:line="240" w:lineRule="auto"/>
              <w:ind w:left="448"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E245F38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465D677" w14:textId="77777777" w:rsidR="00CD1584" w:rsidRPr="00D127CF" w:rsidRDefault="00CD1584" w:rsidP="00CD1584">
            <w:pPr>
              <w:spacing w:line="240" w:lineRule="auto"/>
              <w:ind w:left="448"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D1584" w:rsidRPr="00D127CF" w14:paraId="41FBD66E" w14:textId="77777777" w:rsidTr="00AD5C3A">
        <w:tc>
          <w:tcPr>
            <w:tcW w:w="3010" w:type="dxa"/>
          </w:tcPr>
          <w:p w14:paraId="148A37E5" w14:textId="4CBB18B8" w:rsidR="00CD1584" w:rsidRPr="00D127CF" w:rsidRDefault="00CD1584" w:rsidP="00CD158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รายการธุรกิจกับกิจการที่เกี่ยวข้อง</w:t>
            </w:r>
          </w:p>
        </w:tc>
        <w:tc>
          <w:tcPr>
            <w:tcW w:w="2054" w:type="dxa"/>
          </w:tcPr>
          <w:p w14:paraId="158F139A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2CEFB265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029B900E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4F227E1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8F09E75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A0E37" w:rsidRPr="00D127CF" w14:paraId="3ED104FE" w14:textId="77777777" w:rsidTr="00EE3F16">
        <w:tc>
          <w:tcPr>
            <w:tcW w:w="3010" w:type="dxa"/>
          </w:tcPr>
          <w:p w14:paraId="755E1166" w14:textId="77777777" w:rsidR="00FA0E37" w:rsidRPr="00D127CF" w:rsidRDefault="00FA0E37" w:rsidP="00FA0E37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2054" w:type="dxa"/>
          </w:tcPr>
          <w:p w14:paraId="34CE7549" w14:textId="77777777" w:rsidR="00FA0E37" w:rsidRPr="00D127CF" w:rsidRDefault="00FA0E37" w:rsidP="00FA0E3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6F76357A" w14:textId="5E4DEF2D" w:rsidR="00FA0E37" w:rsidRPr="00C11B18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945" w:type="dxa"/>
            <w:vAlign w:val="bottom"/>
          </w:tcPr>
          <w:p w14:paraId="24EE7FDC" w14:textId="13FE9AC5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</w:tcPr>
          <w:p w14:paraId="6CABDC2F" w14:textId="2ECA4044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999" w:type="dxa"/>
            <w:vAlign w:val="bottom"/>
          </w:tcPr>
          <w:p w14:paraId="182AD8EF" w14:textId="3C59DA8F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A0E37" w:rsidRPr="00D127CF" w14:paraId="042BD52D" w14:textId="77777777" w:rsidTr="00EE3F16">
        <w:tc>
          <w:tcPr>
            <w:tcW w:w="3010" w:type="dxa"/>
          </w:tcPr>
          <w:p w14:paraId="73B958A4" w14:textId="77777777" w:rsidR="00FA0E37" w:rsidRPr="00D127CF" w:rsidRDefault="00FA0E37" w:rsidP="00FA0E37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ซื้อวัตถุดิบ</w:t>
            </w:r>
          </w:p>
        </w:tc>
        <w:tc>
          <w:tcPr>
            <w:tcW w:w="2054" w:type="dxa"/>
          </w:tcPr>
          <w:p w14:paraId="288A79A6" w14:textId="77777777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6369A8B3" w14:textId="6EDD6737" w:rsidR="00FA0E37" w:rsidRPr="00C03016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11,281</w:t>
            </w:r>
          </w:p>
        </w:tc>
        <w:tc>
          <w:tcPr>
            <w:tcW w:w="945" w:type="dxa"/>
          </w:tcPr>
          <w:p w14:paraId="6779BB3C" w14:textId="352E4994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58,627</w:t>
            </w:r>
          </w:p>
        </w:tc>
        <w:tc>
          <w:tcPr>
            <w:tcW w:w="1026" w:type="dxa"/>
            <w:shd w:val="clear" w:color="auto" w:fill="auto"/>
          </w:tcPr>
          <w:p w14:paraId="4410CF54" w14:textId="31C40377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11,281</w:t>
            </w:r>
          </w:p>
        </w:tc>
        <w:tc>
          <w:tcPr>
            <w:tcW w:w="999" w:type="dxa"/>
          </w:tcPr>
          <w:p w14:paraId="53EE9DE2" w14:textId="0B1A9501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58,627</w:t>
            </w:r>
          </w:p>
        </w:tc>
      </w:tr>
      <w:tr w:rsidR="00FA0E37" w:rsidRPr="00D127CF" w14:paraId="6E19C169" w14:textId="77777777" w:rsidTr="00AD5C3A">
        <w:tc>
          <w:tcPr>
            <w:tcW w:w="3010" w:type="dxa"/>
          </w:tcPr>
          <w:p w14:paraId="209DCC4F" w14:textId="77777777" w:rsidR="00FA0E37" w:rsidRPr="00D127CF" w:rsidRDefault="00FA0E37" w:rsidP="00FA0E3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ค่าขนส่ง</w:t>
            </w:r>
          </w:p>
        </w:tc>
        <w:tc>
          <w:tcPr>
            <w:tcW w:w="2054" w:type="dxa"/>
          </w:tcPr>
          <w:p w14:paraId="60B3A593" w14:textId="77777777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  <w:shd w:val="clear" w:color="auto" w:fill="auto"/>
          </w:tcPr>
          <w:p w14:paraId="66E3DF0D" w14:textId="3ECD88F7" w:rsidR="00FA0E37" w:rsidRPr="00E61568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1,779</w:t>
            </w:r>
          </w:p>
        </w:tc>
        <w:tc>
          <w:tcPr>
            <w:tcW w:w="945" w:type="dxa"/>
            <w:shd w:val="clear" w:color="auto" w:fill="auto"/>
          </w:tcPr>
          <w:p w14:paraId="4EF0F014" w14:textId="4BC97A3F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5,374</w:t>
            </w:r>
          </w:p>
        </w:tc>
        <w:tc>
          <w:tcPr>
            <w:tcW w:w="1026" w:type="dxa"/>
            <w:shd w:val="clear" w:color="auto" w:fill="auto"/>
          </w:tcPr>
          <w:p w14:paraId="0C3720DC" w14:textId="7500397B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1,779</w:t>
            </w:r>
          </w:p>
        </w:tc>
        <w:tc>
          <w:tcPr>
            <w:tcW w:w="999" w:type="dxa"/>
          </w:tcPr>
          <w:p w14:paraId="39F4597C" w14:textId="15D30C3A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5,374</w:t>
            </w:r>
          </w:p>
        </w:tc>
      </w:tr>
      <w:tr w:rsidR="00FA0E37" w:rsidRPr="00D127CF" w14:paraId="44021BD7" w14:textId="77777777" w:rsidTr="00FA0E37">
        <w:tc>
          <w:tcPr>
            <w:tcW w:w="3010" w:type="dxa"/>
          </w:tcPr>
          <w:p w14:paraId="6D1DD167" w14:textId="0E6D0CE8" w:rsidR="00FA0E37" w:rsidRPr="00D127CF" w:rsidRDefault="00FA0E37" w:rsidP="00FA0E3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ค่าก่อสร้าง</w:t>
            </w:r>
          </w:p>
        </w:tc>
        <w:tc>
          <w:tcPr>
            <w:tcW w:w="2054" w:type="dxa"/>
          </w:tcPr>
          <w:p w14:paraId="2BF74ACA" w14:textId="0AD72A8A" w:rsidR="00FA0E37" w:rsidRPr="00D127CF" w:rsidRDefault="00FA0E37" w:rsidP="00FA0E37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การประกวดราคา</w:t>
            </w:r>
          </w:p>
        </w:tc>
        <w:tc>
          <w:tcPr>
            <w:tcW w:w="990" w:type="dxa"/>
            <w:vAlign w:val="bottom"/>
          </w:tcPr>
          <w:p w14:paraId="48FCF04A" w14:textId="0AE609FA" w:rsidR="00FA0E37" w:rsidRPr="005462ED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</w:tcPr>
          <w:p w14:paraId="2A9B169C" w14:textId="0B63A7AB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3,185</w:t>
            </w:r>
          </w:p>
        </w:tc>
        <w:tc>
          <w:tcPr>
            <w:tcW w:w="1026" w:type="dxa"/>
            <w:vAlign w:val="bottom"/>
          </w:tcPr>
          <w:p w14:paraId="1ABF1C57" w14:textId="455B2C03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30AEFBE4" w14:textId="68255785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D1584" w:rsidRPr="00D127CF" w14:paraId="6A11E388" w14:textId="77777777" w:rsidTr="00AD5C3A">
        <w:tc>
          <w:tcPr>
            <w:tcW w:w="3010" w:type="dxa"/>
          </w:tcPr>
          <w:p w14:paraId="2AE8E1FE" w14:textId="77777777" w:rsidR="00CD1584" w:rsidRPr="00D127CF" w:rsidRDefault="00CD1584" w:rsidP="00CD158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54" w:type="dxa"/>
          </w:tcPr>
          <w:p w14:paraId="43328DDD" w14:textId="77777777" w:rsidR="00CD1584" w:rsidRPr="00D127CF" w:rsidRDefault="00CD1584" w:rsidP="00CD1584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7920CB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12EBC67E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7A2A92D5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E4FE506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D1584" w:rsidRPr="00D127CF" w14:paraId="171761E4" w14:textId="77777777" w:rsidTr="00AD5C3A">
        <w:tc>
          <w:tcPr>
            <w:tcW w:w="3010" w:type="dxa"/>
          </w:tcPr>
          <w:p w14:paraId="1FF2E1EC" w14:textId="77777777" w:rsidR="00CD1584" w:rsidRPr="00D127CF" w:rsidRDefault="00CD1584" w:rsidP="00CD158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2054" w:type="dxa"/>
          </w:tcPr>
          <w:p w14:paraId="43D1D3E8" w14:textId="77777777" w:rsidR="00CD1584" w:rsidRPr="00D127CF" w:rsidRDefault="00CD1584" w:rsidP="00CD1584">
            <w:pPr>
              <w:tabs>
                <w:tab w:val="left" w:pos="1080"/>
              </w:tabs>
              <w:spacing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BB3575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1FFEC2F7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0B8A4212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21552D4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A0E37" w:rsidRPr="00D127CF" w14:paraId="34058A87" w14:textId="77777777" w:rsidTr="00EE3F16">
        <w:tc>
          <w:tcPr>
            <w:tcW w:w="3010" w:type="dxa"/>
          </w:tcPr>
          <w:p w14:paraId="77131741" w14:textId="77777777" w:rsidR="00FA0E37" w:rsidRPr="00D127CF" w:rsidRDefault="00FA0E37" w:rsidP="00FA0E37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ผลประโยชน์ปัจจุบัน</w:t>
            </w:r>
          </w:p>
        </w:tc>
        <w:tc>
          <w:tcPr>
            <w:tcW w:w="2054" w:type="dxa"/>
          </w:tcPr>
          <w:p w14:paraId="327017FE" w14:textId="77777777" w:rsidR="00FA0E37" w:rsidRPr="00D127CF" w:rsidRDefault="00FA0E37" w:rsidP="00FA0E37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11553D06" w14:textId="375D7AEF" w:rsidR="00FA0E37" w:rsidRPr="00DF43DB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8,976</w:t>
            </w:r>
          </w:p>
        </w:tc>
        <w:tc>
          <w:tcPr>
            <w:tcW w:w="945" w:type="dxa"/>
          </w:tcPr>
          <w:p w14:paraId="0E12C92D" w14:textId="62505196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5,745</w:t>
            </w:r>
          </w:p>
        </w:tc>
        <w:tc>
          <w:tcPr>
            <w:tcW w:w="1026" w:type="dxa"/>
          </w:tcPr>
          <w:p w14:paraId="01BC8D75" w14:textId="0DE00D34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5,981</w:t>
            </w:r>
          </w:p>
        </w:tc>
        <w:tc>
          <w:tcPr>
            <w:tcW w:w="999" w:type="dxa"/>
          </w:tcPr>
          <w:p w14:paraId="398B6745" w14:textId="0B4728E7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68BD">
              <w:rPr>
                <w:rFonts w:ascii="Browallia New" w:hAnsi="Browallia New" w:cs="Browallia New"/>
                <w:sz w:val="24"/>
                <w:szCs w:val="24"/>
                <w:lang w:val="en-GB"/>
              </w:rPr>
              <w:t>5,745</w:t>
            </w:r>
          </w:p>
        </w:tc>
      </w:tr>
      <w:tr w:rsidR="00FA0E37" w:rsidRPr="00D127CF" w14:paraId="09332892" w14:textId="77777777" w:rsidTr="00EE3F16">
        <w:tc>
          <w:tcPr>
            <w:tcW w:w="3010" w:type="dxa"/>
          </w:tcPr>
          <w:p w14:paraId="53A019F5" w14:textId="77777777" w:rsidR="00FA0E37" w:rsidRPr="00D127CF" w:rsidRDefault="00FA0E37" w:rsidP="00FA0E37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2054" w:type="dxa"/>
          </w:tcPr>
          <w:p w14:paraId="4010BFB2" w14:textId="77777777" w:rsidR="00FA0E37" w:rsidRPr="00D127CF" w:rsidRDefault="00FA0E37" w:rsidP="00FA0E37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5D96D486" w14:textId="1842043C" w:rsidR="00FA0E37" w:rsidRPr="00DF43DB" w:rsidRDefault="00FA0E37" w:rsidP="00FA0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945" w:type="dxa"/>
          </w:tcPr>
          <w:p w14:paraId="7E63EFBE" w14:textId="149370B6" w:rsidR="00FA0E37" w:rsidRPr="00D127CF" w:rsidRDefault="00FA0E37" w:rsidP="00FA0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026" w:type="dxa"/>
          </w:tcPr>
          <w:p w14:paraId="5AF14EC6" w14:textId="20C44F41" w:rsidR="00FA0E37" w:rsidRPr="00D127CF" w:rsidRDefault="00FA0E37" w:rsidP="00FA0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</w:p>
        </w:tc>
        <w:tc>
          <w:tcPr>
            <w:tcW w:w="999" w:type="dxa"/>
          </w:tcPr>
          <w:p w14:paraId="7667DA6B" w14:textId="3FD02B7A" w:rsidR="00FA0E37" w:rsidRPr="00D127CF" w:rsidRDefault="00FA0E37" w:rsidP="00FA0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368BD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FA0E37" w:rsidRPr="0000608E" w14:paraId="0451C50E" w14:textId="77777777" w:rsidTr="00EE3F16">
        <w:tc>
          <w:tcPr>
            <w:tcW w:w="3010" w:type="dxa"/>
          </w:tcPr>
          <w:p w14:paraId="0AA81985" w14:textId="77777777" w:rsidR="00FA0E37" w:rsidRPr="00D127CF" w:rsidRDefault="00FA0E37" w:rsidP="00FA0E37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54" w:type="dxa"/>
          </w:tcPr>
          <w:p w14:paraId="6DE7CACC" w14:textId="77777777" w:rsidR="00FA0E37" w:rsidRPr="00D127CF" w:rsidRDefault="00FA0E37" w:rsidP="00FA0E37">
            <w:pPr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705BD8E3" w14:textId="37A92A5E" w:rsidR="00FA0E37" w:rsidRPr="00510D32" w:rsidRDefault="00FA0E37" w:rsidP="00FA0E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9,292</w:t>
            </w:r>
          </w:p>
        </w:tc>
        <w:tc>
          <w:tcPr>
            <w:tcW w:w="945" w:type="dxa"/>
          </w:tcPr>
          <w:p w14:paraId="0E9C6225" w14:textId="7A02A292" w:rsidR="00FA0E37" w:rsidRPr="00D127CF" w:rsidRDefault="00FA0E37" w:rsidP="00FA0E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6,0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26" w:type="dxa"/>
          </w:tcPr>
          <w:p w14:paraId="206DEBA7" w14:textId="642F8CF6" w:rsidR="00FA0E37" w:rsidRPr="00D127CF" w:rsidRDefault="00FA0E37" w:rsidP="00FA0E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6,279</w:t>
            </w:r>
          </w:p>
        </w:tc>
        <w:tc>
          <w:tcPr>
            <w:tcW w:w="999" w:type="dxa"/>
          </w:tcPr>
          <w:p w14:paraId="33F620B6" w14:textId="6CF1413B" w:rsidR="00FA0E37" w:rsidRPr="00AA60F0" w:rsidRDefault="00FA0E37" w:rsidP="00FA0E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368BD">
              <w:rPr>
                <w:rFonts w:ascii="Browallia New" w:hAnsi="Browallia New" w:cs="Browallia New"/>
                <w:sz w:val="24"/>
                <w:szCs w:val="24"/>
                <w:lang w:val="en-GB"/>
              </w:rPr>
              <w:t>6,0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</w:tbl>
    <w:p w14:paraId="4461D3BE" w14:textId="2569F97A" w:rsidR="003A0793" w:rsidRDefault="003A0793"/>
    <w:p w14:paraId="0B881B31" w14:textId="77777777" w:rsidR="0062297A" w:rsidRDefault="00622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C48EAE3" w14:textId="77777777" w:rsidR="0062297A" w:rsidRDefault="00622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3DF8924" w14:textId="77777777" w:rsidR="0062297A" w:rsidRDefault="00622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24" w:type="dxa"/>
        <w:tblInd w:w="426" w:type="dxa"/>
        <w:tblLook w:val="01E0" w:firstRow="1" w:lastRow="1" w:firstColumn="1" w:lastColumn="1" w:noHBand="0" w:noVBand="0"/>
      </w:tblPr>
      <w:tblGrid>
        <w:gridCol w:w="3010"/>
        <w:gridCol w:w="2054"/>
        <w:gridCol w:w="990"/>
        <w:gridCol w:w="945"/>
        <w:gridCol w:w="1026"/>
        <w:gridCol w:w="999"/>
      </w:tblGrid>
      <w:tr w:rsidR="0062297A" w:rsidRPr="0000608E" w14:paraId="08012ECC" w14:textId="77777777" w:rsidTr="0062297A">
        <w:trPr>
          <w:tblHeader/>
        </w:trPr>
        <w:tc>
          <w:tcPr>
            <w:tcW w:w="3010" w:type="dxa"/>
          </w:tcPr>
          <w:p w14:paraId="6A65F31C" w14:textId="77777777" w:rsidR="0062297A" w:rsidRPr="00DC449F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54" w:type="dxa"/>
          </w:tcPr>
          <w:p w14:paraId="642C7434" w14:textId="77777777" w:rsidR="0062297A" w:rsidRPr="00AA60F0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60" w:type="dxa"/>
            <w:gridSpan w:val="4"/>
          </w:tcPr>
          <w:p w14:paraId="1872D279" w14:textId="77777777" w:rsidR="0062297A" w:rsidRPr="00AA60F0" w:rsidRDefault="0062297A" w:rsidP="0062297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62297A" w:rsidRPr="0000608E" w14:paraId="1FD12697" w14:textId="77777777" w:rsidTr="0062297A">
        <w:trPr>
          <w:tblHeader/>
        </w:trPr>
        <w:tc>
          <w:tcPr>
            <w:tcW w:w="3010" w:type="dxa"/>
          </w:tcPr>
          <w:p w14:paraId="306CFC7C" w14:textId="77777777" w:rsidR="0062297A" w:rsidRPr="00AA60F0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601EF99C" w14:textId="77777777" w:rsidR="0062297A" w:rsidRPr="00AA60F0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35" w:type="dxa"/>
            <w:gridSpan w:val="2"/>
          </w:tcPr>
          <w:p w14:paraId="1F5ACA56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791117F6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62297A" w:rsidRPr="0000608E" w14:paraId="1FA8A39D" w14:textId="77777777" w:rsidTr="0062297A">
        <w:trPr>
          <w:tblHeader/>
        </w:trPr>
        <w:tc>
          <w:tcPr>
            <w:tcW w:w="3010" w:type="dxa"/>
          </w:tcPr>
          <w:p w14:paraId="35C229D3" w14:textId="77777777" w:rsidR="0062297A" w:rsidRPr="00AA60F0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74CB5B9E" w14:textId="77777777" w:rsidR="0062297A" w:rsidRPr="00AA60F0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960" w:type="dxa"/>
            <w:gridSpan w:val="4"/>
          </w:tcPr>
          <w:p w14:paraId="38869FAE" w14:textId="3B9A6331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CD1584">
              <w:rPr>
                <w:rFonts w:ascii="Browallia New" w:hAnsi="Browallia New" w:cs="Browallia New" w:hint="cs"/>
                <w:sz w:val="24"/>
                <w:szCs w:val="24"/>
                <w:cs/>
              </w:rPr>
              <w:t>หก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มิถุนายน</w:t>
            </w:r>
          </w:p>
        </w:tc>
      </w:tr>
      <w:tr w:rsidR="0062297A" w:rsidRPr="0000608E" w14:paraId="7070803C" w14:textId="77777777" w:rsidTr="0062297A">
        <w:trPr>
          <w:tblHeader/>
        </w:trPr>
        <w:tc>
          <w:tcPr>
            <w:tcW w:w="3010" w:type="dxa"/>
          </w:tcPr>
          <w:p w14:paraId="239989DD" w14:textId="77777777" w:rsidR="0062297A" w:rsidRPr="00AA60F0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544AB63B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90" w:type="dxa"/>
          </w:tcPr>
          <w:p w14:paraId="513DD232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45" w:type="dxa"/>
          </w:tcPr>
          <w:p w14:paraId="4BB59D0F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1026" w:type="dxa"/>
          </w:tcPr>
          <w:p w14:paraId="11571A93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99" w:type="dxa"/>
          </w:tcPr>
          <w:p w14:paraId="55A32FE0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</w:tr>
      <w:tr w:rsidR="0062297A" w:rsidRPr="00D127CF" w14:paraId="67AB00D2" w14:textId="77777777" w:rsidTr="0062297A">
        <w:tc>
          <w:tcPr>
            <w:tcW w:w="3010" w:type="dxa"/>
          </w:tcPr>
          <w:p w14:paraId="26F4722A" w14:textId="77777777" w:rsidR="0062297A" w:rsidRPr="00D127CF" w:rsidRDefault="0062297A" w:rsidP="0062297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2054" w:type="dxa"/>
          </w:tcPr>
          <w:p w14:paraId="0ACC6C2F" w14:textId="77777777" w:rsidR="0062297A" w:rsidRPr="00D127CF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F5F0005" w14:textId="77777777" w:rsidR="0062297A" w:rsidRPr="00D127CF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5A909B74" w14:textId="77777777" w:rsidR="0062297A" w:rsidRPr="00D127CF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8A89099" w14:textId="77777777" w:rsidR="0062297A" w:rsidRPr="00D127CF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75C02727" w14:textId="77777777" w:rsidR="0062297A" w:rsidRPr="00D127CF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A0E37" w:rsidRPr="00D127CF" w14:paraId="0A818DF9" w14:textId="77777777" w:rsidTr="00281586">
        <w:tc>
          <w:tcPr>
            <w:tcW w:w="3010" w:type="dxa"/>
            <w:shd w:val="clear" w:color="auto" w:fill="auto"/>
          </w:tcPr>
          <w:p w14:paraId="264B69A8" w14:textId="4A8C0E99" w:rsidR="00FA0E37" w:rsidRPr="00D127CF" w:rsidRDefault="00FA0E37" w:rsidP="00FA0E3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รายได้จากการขาย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และบริการ</w:t>
            </w:r>
          </w:p>
        </w:tc>
        <w:tc>
          <w:tcPr>
            <w:tcW w:w="2054" w:type="dxa"/>
            <w:shd w:val="clear" w:color="auto" w:fill="auto"/>
          </w:tcPr>
          <w:p w14:paraId="3621250D" w14:textId="77777777" w:rsidR="00FA0E37" w:rsidRPr="00D127CF" w:rsidRDefault="00FA0E37" w:rsidP="00FA0E3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974774" w14:textId="46580112" w:rsidR="00FA0E37" w:rsidRPr="00E61568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69CFDEA" w14:textId="30EFD800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3FC5CC81" w14:textId="19327F28" w:rsidR="00FA0E37" w:rsidRPr="001A77B1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999" w:type="dxa"/>
            <w:shd w:val="clear" w:color="auto" w:fill="auto"/>
          </w:tcPr>
          <w:p w14:paraId="22434A2E" w14:textId="215E09EF" w:rsidR="00FA0E37" w:rsidRPr="00D127CF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5,420</w:t>
            </w:r>
          </w:p>
        </w:tc>
      </w:tr>
      <w:tr w:rsidR="003668A8" w:rsidRPr="00D127CF" w14:paraId="5B6E64B2" w14:textId="77777777" w:rsidTr="00281586">
        <w:tc>
          <w:tcPr>
            <w:tcW w:w="3010" w:type="dxa"/>
            <w:shd w:val="clear" w:color="auto" w:fill="auto"/>
          </w:tcPr>
          <w:p w14:paraId="273032F8" w14:textId="77777777" w:rsidR="003668A8" w:rsidRPr="00D127CF" w:rsidRDefault="003668A8" w:rsidP="003668A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2054" w:type="dxa"/>
            <w:shd w:val="clear" w:color="auto" w:fill="auto"/>
          </w:tcPr>
          <w:p w14:paraId="7F201FB1" w14:textId="77777777" w:rsidR="003668A8" w:rsidRPr="00D127CF" w:rsidRDefault="003668A8" w:rsidP="003668A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6CD412" w14:textId="392DE303" w:rsidR="003668A8" w:rsidRPr="00E61568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010794E" w14:textId="7BA3101F" w:rsidR="003668A8" w:rsidRPr="00D127CF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130A52BF" w14:textId="48EB8B78" w:rsidR="003668A8" w:rsidRPr="006961B2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2,500</w:t>
            </w:r>
          </w:p>
        </w:tc>
        <w:tc>
          <w:tcPr>
            <w:tcW w:w="999" w:type="dxa"/>
            <w:shd w:val="clear" w:color="auto" w:fill="auto"/>
          </w:tcPr>
          <w:p w14:paraId="0E151FB7" w14:textId="070DBEB7" w:rsidR="003668A8" w:rsidRPr="00D127CF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2,500</w:t>
            </w:r>
          </w:p>
        </w:tc>
      </w:tr>
      <w:tr w:rsidR="00FA0E37" w:rsidRPr="00D127CF" w14:paraId="011ACA3E" w14:textId="77777777" w:rsidTr="00FA0E37">
        <w:tc>
          <w:tcPr>
            <w:tcW w:w="3010" w:type="dxa"/>
            <w:shd w:val="clear" w:color="auto" w:fill="auto"/>
          </w:tcPr>
          <w:p w14:paraId="3519F7AB" w14:textId="77777777" w:rsidR="00FA0E37" w:rsidRPr="00FA0E37" w:rsidRDefault="00FA0E37" w:rsidP="00FA0E3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FA0E37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054" w:type="dxa"/>
            <w:shd w:val="clear" w:color="auto" w:fill="auto"/>
          </w:tcPr>
          <w:p w14:paraId="403F3E2D" w14:textId="77777777" w:rsidR="00FA0E37" w:rsidRPr="00FA0E37" w:rsidRDefault="00FA0E37" w:rsidP="00FA0E3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0E37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412322" w14:textId="306AAAE7" w:rsidR="00FA0E37" w:rsidRPr="00FA0E37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0E3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FA0E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EEDA093" w14:textId="752224DF" w:rsidR="00FA0E37" w:rsidRPr="00FA0E37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0E3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FA0E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3D35FD58" w14:textId="61EBBB10" w:rsidR="00FA0E37" w:rsidRPr="00FA0E37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0E37">
              <w:rPr>
                <w:rFonts w:ascii="Browallia New" w:hAnsi="Browallia New" w:cs="Browallia New"/>
                <w:sz w:val="24"/>
                <w:szCs w:val="24"/>
                <w:lang w:val="en-GB"/>
              </w:rPr>
              <w:t>5,599</w:t>
            </w:r>
          </w:p>
        </w:tc>
        <w:tc>
          <w:tcPr>
            <w:tcW w:w="999" w:type="dxa"/>
            <w:shd w:val="clear" w:color="auto" w:fill="auto"/>
          </w:tcPr>
          <w:p w14:paraId="5B44FFEB" w14:textId="150B1196" w:rsidR="00FA0E37" w:rsidRPr="00FA0E37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0E37">
              <w:rPr>
                <w:rFonts w:ascii="Browallia New" w:hAnsi="Browallia New" w:cs="Browallia New"/>
                <w:sz w:val="24"/>
                <w:szCs w:val="24"/>
                <w:lang w:val="en-GB"/>
              </w:rPr>
              <w:t>6,220</w:t>
            </w:r>
          </w:p>
        </w:tc>
      </w:tr>
      <w:tr w:rsidR="003668A8" w:rsidRPr="00D127CF" w14:paraId="27209D6D" w14:textId="77777777" w:rsidTr="00281586">
        <w:tc>
          <w:tcPr>
            <w:tcW w:w="3010" w:type="dxa"/>
            <w:shd w:val="clear" w:color="auto" w:fill="auto"/>
          </w:tcPr>
          <w:p w14:paraId="7BCD6744" w14:textId="77777777" w:rsidR="003668A8" w:rsidRPr="00D127CF" w:rsidRDefault="003668A8" w:rsidP="003668A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2054" w:type="dxa"/>
            <w:shd w:val="clear" w:color="auto" w:fill="auto"/>
          </w:tcPr>
          <w:p w14:paraId="11FF8522" w14:textId="77777777" w:rsidR="003668A8" w:rsidRPr="00D127CF" w:rsidRDefault="003668A8" w:rsidP="003668A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 xml:space="preserve"> MLR – 0.5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A317E3" w14:textId="072B3E55" w:rsidR="003668A8" w:rsidRPr="00E61568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5D80B3A" w14:textId="64DD6DD4" w:rsidR="003668A8" w:rsidRPr="00D127CF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1C33668C" w14:textId="651EF0C0" w:rsidR="003668A8" w:rsidRPr="006961B2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5,564</w:t>
            </w:r>
          </w:p>
        </w:tc>
        <w:tc>
          <w:tcPr>
            <w:tcW w:w="999" w:type="dxa"/>
            <w:shd w:val="clear" w:color="auto" w:fill="auto"/>
          </w:tcPr>
          <w:p w14:paraId="7AF1BE5B" w14:textId="5F970C5B" w:rsidR="003668A8" w:rsidRPr="00D127CF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7,244</w:t>
            </w:r>
          </w:p>
        </w:tc>
      </w:tr>
      <w:tr w:rsidR="003668A8" w:rsidRPr="00D127CF" w14:paraId="6CAB2DE6" w14:textId="77777777" w:rsidTr="00281586">
        <w:tc>
          <w:tcPr>
            <w:tcW w:w="3010" w:type="dxa"/>
            <w:shd w:val="clear" w:color="auto" w:fill="auto"/>
          </w:tcPr>
          <w:p w14:paraId="47BD64D1" w14:textId="2A443530" w:rsidR="003668A8" w:rsidRPr="00D127CF" w:rsidRDefault="003668A8" w:rsidP="003668A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054" w:type="dxa"/>
            <w:shd w:val="clear" w:color="auto" w:fill="auto"/>
          </w:tcPr>
          <w:p w14:paraId="47D171C1" w14:textId="15B939EC" w:rsidR="003668A8" w:rsidRPr="00D127CF" w:rsidRDefault="003668A8" w:rsidP="003668A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 xml:space="preserve"> MLR – 0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05CC0F" w14:textId="2102F143" w:rsidR="003668A8" w:rsidRPr="00E61568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E723835" w14:textId="3127B966" w:rsidR="003668A8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EE34482" w14:textId="6F06F4E7" w:rsidR="003668A8" w:rsidRPr="006961B2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61B2">
              <w:rPr>
                <w:rFonts w:ascii="Browallia New" w:hAnsi="Browallia New" w:cs="Browallia New"/>
                <w:sz w:val="24"/>
                <w:szCs w:val="24"/>
              </w:rPr>
              <w:t>140</w:t>
            </w:r>
          </w:p>
        </w:tc>
        <w:tc>
          <w:tcPr>
            <w:tcW w:w="999" w:type="dxa"/>
            <w:shd w:val="clear" w:color="auto" w:fill="auto"/>
          </w:tcPr>
          <w:p w14:paraId="6FC827C9" w14:textId="6C4AA91F" w:rsidR="003668A8" w:rsidRPr="001A77B1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A77B1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</w:tr>
      <w:tr w:rsidR="003668A8" w:rsidRPr="00D127CF" w14:paraId="27C1C335" w14:textId="77777777" w:rsidTr="00281586">
        <w:tc>
          <w:tcPr>
            <w:tcW w:w="3010" w:type="dxa"/>
          </w:tcPr>
          <w:p w14:paraId="29441586" w14:textId="77777777" w:rsidR="003668A8" w:rsidRPr="00E11A95" w:rsidRDefault="003668A8" w:rsidP="003668A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054" w:type="dxa"/>
          </w:tcPr>
          <w:p w14:paraId="33FA6EA0" w14:textId="77777777" w:rsidR="003668A8" w:rsidRPr="00D127CF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11A95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972CBC4" w14:textId="08EE5B87" w:rsidR="003668A8" w:rsidRPr="00E11A95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vAlign w:val="bottom"/>
          </w:tcPr>
          <w:p w14:paraId="33FFD74D" w14:textId="1DCB56A7" w:rsidR="003668A8" w:rsidRPr="00E11A95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</w:tcPr>
          <w:p w14:paraId="78F3682E" w14:textId="78EE251F" w:rsidR="003668A8" w:rsidRPr="006961B2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961B2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66,963</w:t>
            </w:r>
          </w:p>
        </w:tc>
        <w:tc>
          <w:tcPr>
            <w:tcW w:w="999" w:type="dxa"/>
            <w:vAlign w:val="bottom"/>
          </w:tcPr>
          <w:p w14:paraId="2CF0AA4B" w14:textId="1DDAE1B7" w:rsidR="003668A8" w:rsidRPr="00E11A95" w:rsidRDefault="003668A8" w:rsidP="0036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2B091D" w:rsidRPr="00D127CF" w14:paraId="70902351" w14:textId="77777777" w:rsidTr="00FA0E37">
        <w:tc>
          <w:tcPr>
            <w:tcW w:w="3010" w:type="dxa"/>
          </w:tcPr>
          <w:p w14:paraId="279A4947" w14:textId="1D9220F1" w:rsidR="002B091D" w:rsidRPr="00D127CF" w:rsidRDefault="002B091D" w:rsidP="002B091D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ซื</w:t>
            </w:r>
            <w:r w:rsidR="00EB5655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้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อสินค้าสำเร็จรูปและบริการ</w:t>
            </w:r>
          </w:p>
        </w:tc>
        <w:tc>
          <w:tcPr>
            <w:tcW w:w="2054" w:type="dxa"/>
          </w:tcPr>
          <w:p w14:paraId="64F9F3F2" w14:textId="77777777" w:rsidR="002B091D" w:rsidRPr="00E11A95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11A95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64106BDF" w14:textId="64B84034" w:rsidR="002B091D" w:rsidRPr="00E11A95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vAlign w:val="bottom"/>
          </w:tcPr>
          <w:p w14:paraId="6507257F" w14:textId="77777777" w:rsidR="002B091D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E367105" w14:textId="1627F388" w:rsidR="002B091D" w:rsidRPr="00FA0E37" w:rsidRDefault="001D2CC1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B091D" w:rsidRPr="00FA0E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2B091D" w:rsidRPr="00FA0E37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999" w:type="dxa"/>
            <w:vAlign w:val="bottom"/>
          </w:tcPr>
          <w:p w14:paraId="699ABEA1" w14:textId="29FEF244" w:rsidR="002B091D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D1584" w:rsidRPr="00D127CF" w14:paraId="61F388AA" w14:textId="77777777" w:rsidTr="0062297A">
        <w:tc>
          <w:tcPr>
            <w:tcW w:w="3010" w:type="dxa"/>
          </w:tcPr>
          <w:p w14:paraId="4F6A986D" w14:textId="77777777" w:rsidR="00CD1584" w:rsidRPr="00D127CF" w:rsidRDefault="00CD1584" w:rsidP="00CD158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54" w:type="dxa"/>
          </w:tcPr>
          <w:p w14:paraId="47667513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40A62DD3" w14:textId="77777777" w:rsidR="00CD1584" w:rsidRPr="00E61568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4238BBEA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58DC5B2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AE5EE4A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D1584" w:rsidRPr="00D127CF" w14:paraId="4FD7AFBF" w14:textId="77777777" w:rsidTr="0062297A">
        <w:tc>
          <w:tcPr>
            <w:tcW w:w="3010" w:type="dxa"/>
          </w:tcPr>
          <w:p w14:paraId="56CEBE4B" w14:textId="77777777" w:rsidR="00CD1584" w:rsidRPr="00D127CF" w:rsidRDefault="00CD1584" w:rsidP="00CD158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รายการธุรกิจกับบริษัทร่วม             </w:t>
            </w:r>
          </w:p>
        </w:tc>
        <w:tc>
          <w:tcPr>
            <w:tcW w:w="2054" w:type="dxa"/>
          </w:tcPr>
          <w:p w14:paraId="54672999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14B3B112" w14:textId="77777777" w:rsidR="00CD1584" w:rsidRPr="00E61568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4C9CB4E3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2D44EE5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15E36649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2F06" w:rsidRPr="00D127CF" w14:paraId="013934B6" w14:textId="77777777" w:rsidTr="00EE3F16">
        <w:trPr>
          <w:trHeight w:val="135"/>
        </w:trPr>
        <w:tc>
          <w:tcPr>
            <w:tcW w:w="3010" w:type="dxa"/>
          </w:tcPr>
          <w:p w14:paraId="207E1931" w14:textId="0504E910" w:rsidR="00BF2F06" w:rsidRPr="00D127CF" w:rsidRDefault="00BF2F06" w:rsidP="00BF2F06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054" w:type="dxa"/>
          </w:tcPr>
          <w:p w14:paraId="2099285F" w14:textId="77777777" w:rsidR="00BF2F06" w:rsidRPr="00D127CF" w:rsidRDefault="00BF2F06" w:rsidP="00BF2F0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2EAE8780" w14:textId="4113DDA6" w:rsidR="00BF2F06" w:rsidRPr="00E61568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45" w:type="dxa"/>
            <w:vAlign w:val="bottom"/>
          </w:tcPr>
          <w:p w14:paraId="7890FBCF" w14:textId="4C1C9E50" w:rsidR="00BF2F06" w:rsidRPr="00D127CF" w:rsidRDefault="00BF2F06" w:rsidP="00BF2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2,2</w:t>
            </w:r>
            <w:r w:rsidR="00FA0E37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026" w:type="dxa"/>
            <w:shd w:val="clear" w:color="auto" w:fill="auto"/>
          </w:tcPr>
          <w:p w14:paraId="6D192AE2" w14:textId="66680EFD" w:rsidR="00BF2F06" w:rsidRPr="00D127CF" w:rsidRDefault="00FA0E37" w:rsidP="00BF2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9" w:type="dxa"/>
          </w:tcPr>
          <w:p w14:paraId="798F1583" w14:textId="7039ECEA" w:rsidR="00BF2F06" w:rsidRPr="00D127CF" w:rsidRDefault="00BF2F06" w:rsidP="00BF2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2,2</w:t>
            </w:r>
            <w:r w:rsidR="002B091D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</w:tr>
      <w:tr w:rsidR="00FA0E37" w:rsidRPr="00D127CF" w14:paraId="005DE158" w14:textId="77777777" w:rsidTr="00FA0E37">
        <w:trPr>
          <w:trHeight w:val="135"/>
        </w:trPr>
        <w:tc>
          <w:tcPr>
            <w:tcW w:w="3010" w:type="dxa"/>
          </w:tcPr>
          <w:p w14:paraId="32695353" w14:textId="77777777" w:rsidR="00FA0E37" w:rsidRPr="00D127CF" w:rsidRDefault="00FA0E37" w:rsidP="00FA0E37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054" w:type="dxa"/>
          </w:tcPr>
          <w:p w14:paraId="0DAE6408" w14:textId="77777777" w:rsidR="00FA0E37" w:rsidRPr="00D127CF" w:rsidRDefault="00FA0E37" w:rsidP="00FA0E3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</w:tcPr>
          <w:p w14:paraId="76404851" w14:textId="77777777" w:rsidR="00FA0E37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1,014</w:t>
            </w:r>
          </w:p>
        </w:tc>
        <w:tc>
          <w:tcPr>
            <w:tcW w:w="945" w:type="dxa"/>
            <w:vAlign w:val="bottom"/>
          </w:tcPr>
          <w:p w14:paraId="1B233B39" w14:textId="77777777" w:rsidR="00FA0E37" w:rsidRPr="005D3037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026" w:type="dxa"/>
            <w:shd w:val="clear" w:color="auto" w:fill="auto"/>
          </w:tcPr>
          <w:p w14:paraId="31A3AD7C" w14:textId="77777777" w:rsidR="00FA0E37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1,014</w:t>
            </w:r>
          </w:p>
        </w:tc>
        <w:tc>
          <w:tcPr>
            <w:tcW w:w="999" w:type="dxa"/>
          </w:tcPr>
          <w:p w14:paraId="6F43353A" w14:textId="77777777" w:rsidR="00FA0E37" w:rsidRPr="00621950" w:rsidRDefault="00FA0E37" w:rsidP="00FA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</w:tr>
      <w:tr w:rsidR="006961B2" w:rsidRPr="00D127CF" w14:paraId="1E685B10" w14:textId="77777777" w:rsidTr="001A10D0">
        <w:tc>
          <w:tcPr>
            <w:tcW w:w="3010" w:type="dxa"/>
          </w:tcPr>
          <w:p w14:paraId="0AA7CFCF" w14:textId="77777777" w:rsidR="006961B2" w:rsidRPr="00D127CF" w:rsidRDefault="006961B2" w:rsidP="006961B2">
            <w:pPr>
              <w:tabs>
                <w:tab w:val="clear" w:pos="454"/>
                <w:tab w:val="left" w:pos="180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ค่าก่อสร้าง</w:t>
            </w:r>
          </w:p>
        </w:tc>
        <w:tc>
          <w:tcPr>
            <w:tcW w:w="2054" w:type="dxa"/>
          </w:tcPr>
          <w:p w14:paraId="62DBF9B0" w14:textId="77777777" w:rsidR="006961B2" w:rsidRPr="00D127CF" w:rsidRDefault="006961B2" w:rsidP="006961B2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การประกวดราคา</w:t>
            </w:r>
          </w:p>
        </w:tc>
        <w:tc>
          <w:tcPr>
            <w:tcW w:w="990" w:type="dxa"/>
          </w:tcPr>
          <w:p w14:paraId="2C06B0D7" w14:textId="01848738" w:rsidR="006961B2" w:rsidRPr="002952F2" w:rsidRDefault="000B0DC4" w:rsidP="00696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945" w:type="dxa"/>
          </w:tcPr>
          <w:p w14:paraId="17BAE673" w14:textId="0370BC1C" w:rsidR="006961B2" w:rsidRPr="00D127CF" w:rsidRDefault="006961B2" w:rsidP="00696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54,020</w:t>
            </w:r>
          </w:p>
        </w:tc>
        <w:tc>
          <w:tcPr>
            <w:tcW w:w="1026" w:type="dxa"/>
            <w:vAlign w:val="bottom"/>
          </w:tcPr>
          <w:p w14:paraId="7827820C" w14:textId="311124FB" w:rsidR="006961B2" w:rsidRPr="00D127CF" w:rsidRDefault="006961B2" w:rsidP="00696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</w:tcPr>
          <w:p w14:paraId="1EB4F003" w14:textId="0360ADFA" w:rsidR="006961B2" w:rsidRPr="00D127CF" w:rsidRDefault="006961B2" w:rsidP="00696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1,492</w:t>
            </w:r>
          </w:p>
        </w:tc>
      </w:tr>
      <w:tr w:rsidR="000B0DC4" w:rsidRPr="00D127CF" w14:paraId="016C377A" w14:textId="77777777" w:rsidTr="000640A9">
        <w:tc>
          <w:tcPr>
            <w:tcW w:w="3010" w:type="dxa"/>
          </w:tcPr>
          <w:p w14:paraId="14A0BB11" w14:textId="77777777" w:rsidR="000B0DC4" w:rsidRPr="00D127CF" w:rsidRDefault="000B0DC4" w:rsidP="000B0DC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054" w:type="dxa"/>
          </w:tcPr>
          <w:p w14:paraId="753541FB" w14:textId="77777777" w:rsidR="000B0DC4" w:rsidRPr="00D127CF" w:rsidRDefault="000B0DC4" w:rsidP="000B0DC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17312CFA" w14:textId="77777777" w:rsidR="000B0DC4" w:rsidRPr="00C03016" w:rsidRDefault="000B0DC4" w:rsidP="000B0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945" w:type="dxa"/>
            <w:vAlign w:val="bottom"/>
          </w:tcPr>
          <w:p w14:paraId="549730C9" w14:textId="77777777" w:rsidR="000B0DC4" w:rsidRPr="00D127CF" w:rsidRDefault="000B0DC4" w:rsidP="000B0DC4">
            <w:pPr>
              <w:tabs>
                <w:tab w:val="clear" w:pos="454"/>
                <w:tab w:val="left" w:pos="612"/>
              </w:tabs>
              <w:spacing w:line="240" w:lineRule="auto"/>
              <w:ind w:left="-63"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4737712D" w14:textId="0FC604EE" w:rsidR="000B0DC4" w:rsidRPr="00D127CF" w:rsidRDefault="000B0DC4" w:rsidP="000B0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34FDA33D" w14:textId="77777777" w:rsidR="000B0DC4" w:rsidRPr="00D127CF" w:rsidRDefault="000B0DC4" w:rsidP="000B0DC4">
            <w:pPr>
              <w:tabs>
                <w:tab w:val="clear" w:pos="454"/>
                <w:tab w:val="left" w:pos="534"/>
              </w:tabs>
              <w:spacing w:line="240" w:lineRule="auto"/>
              <w:ind w:left="-105"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 </w:t>
            </w: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D1584" w:rsidRPr="00D127CF" w14:paraId="0685E6A3" w14:textId="77777777" w:rsidTr="0062297A">
        <w:tc>
          <w:tcPr>
            <w:tcW w:w="3010" w:type="dxa"/>
          </w:tcPr>
          <w:p w14:paraId="6C7E5882" w14:textId="77777777" w:rsidR="00CD1584" w:rsidRPr="00D127CF" w:rsidRDefault="00CD1584" w:rsidP="00CD1584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54" w:type="dxa"/>
          </w:tcPr>
          <w:p w14:paraId="46165575" w14:textId="77777777" w:rsidR="00CD1584" w:rsidRPr="00D127CF" w:rsidRDefault="00CD1584" w:rsidP="00CD1584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1D94870" w14:textId="77777777" w:rsidR="00CD1584" w:rsidRDefault="00CD1584" w:rsidP="00CD1584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67BCCFD8" w14:textId="77777777" w:rsidR="00CD1584" w:rsidRPr="00D127CF" w:rsidRDefault="00CD1584" w:rsidP="00CD1584">
            <w:pPr>
              <w:spacing w:line="240" w:lineRule="auto"/>
              <w:ind w:left="448"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17E8588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DD59A1B" w14:textId="77777777" w:rsidR="00CD1584" w:rsidRPr="00D127CF" w:rsidRDefault="00CD1584" w:rsidP="00CD1584">
            <w:pPr>
              <w:spacing w:line="240" w:lineRule="auto"/>
              <w:ind w:left="448"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D1584" w:rsidRPr="00D127CF" w14:paraId="38CAF0CD" w14:textId="77777777" w:rsidTr="0062297A">
        <w:tc>
          <w:tcPr>
            <w:tcW w:w="3010" w:type="dxa"/>
          </w:tcPr>
          <w:p w14:paraId="59EDB32F" w14:textId="77777777" w:rsidR="00CD1584" w:rsidRPr="00D127CF" w:rsidRDefault="00CD1584" w:rsidP="00CD158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รายการธุรกิจกับกิจการที่เกี่ยวข้อง</w:t>
            </w:r>
          </w:p>
        </w:tc>
        <w:tc>
          <w:tcPr>
            <w:tcW w:w="2054" w:type="dxa"/>
          </w:tcPr>
          <w:p w14:paraId="0F000637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0EFB344A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5611B939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0FB9E58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FF65941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91D" w:rsidRPr="00D127CF" w14:paraId="5D0E3806" w14:textId="77777777" w:rsidTr="0062297A">
        <w:tc>
          <w:tcPr>
            <w:tcW w:w="3010" w:type="dxa"/>
          </w:tcPr>
          <w:p w14:paraId="5C84B3C6" w14:textId="2C30D9B5" w:rsidR="002B091D" w:rsidRPr="00D127CF" w:rsidRDefault="002B091D" w:rsidP="002B091D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054" w:type="dxa"/>
          </w:tcPr>
          <w:p w14:paraId="69F1A1D2" w14:textId="77777777" w:rsidR="002B091D" w:rsidRPr="00D127CF" w:rsidRDefault="002B091D" w:rsidP="002B091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75D9EEE5" w14:textId="7BF34D40" w:rsidR="002B091D" w:rsidRPr="00C11B1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945" w:type="dxa"/>
          </w:tcPr>
          <w:p w14:paraId="44AEBFD3" w14:textId="37FD57A1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026" w:type="dxa"/>
          </w:tcPr>
          <w:p w14:paraId="7F01EC92" w14:textId="55125012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999" w:type="dxa"/>
          </w:tcPr>
          <w:p w14:paraId="07DDA4F6" w14:textId="3D386743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</w:tr>
      <w:tr w:rsidR="002B091D" w:rsidRPr="00D127CF" w14:paraId="5B6B3154" w14:textId="77777777" w:rsidTr="00EE3F16">
        <w:tc>
          <w:tcPr>
            <w:tcW w:w="3010" w:type="dxa"/>
          </w:tcPr>
          <w:p w14:paraId="05882309" w14:textId="77777777" w:rsidR="002B091D" w:rsidRPr="00D127CF" w:rsidRDefault="002B091D" w:rsidP="002B091D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ซื้อวัตถุดิบ</w:t>
            </w:r>
          </w:p>
        </w:tc>
        <w:tc>
          <w:tcPr>
            <w:tcW w:w="2054" w:type="dxa"/>
          </w:tcPr>
          <w:p w14:paraId="52B4D67A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7E94E7B9" w14:textId="1FECFF1D" w:rsidR="002B091D" w:rsidRPr="00C03016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4375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945" w:type="dxa"/>
            <w:vAlign w:val="bottom"/>
          </w:tcPr>
          <w:p w14:paraId="318AA981" w14:textId="0D178466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93,739</w:t>
            </w:r>
          </w:p>
        </w:tc>
        <w:tc>
          <w:tcPr>
            <w:tcW w:w="1026" w:type="dxa"/>
            <w:shd w:val="clear" w:color="auto" w:fill="auto"/>
          </w:tcPr>
          <w:p w14:paraId="2F959919" w14:textId="0D560FFA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14,576</w:t>
            </w:r>
          </w:p>
        </w:tc>
        <w:tc>
          <w:tcPr>
            <w:tcW w:w="999" w:type="dxa"/>
          </w:tcPr>
          <w:p w14:paraId="191F28C1" w14:textId="37DE5313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93,739</w:t>
            </w:r>
          </w:p>
        </w:tc>
      </w:tr>
      <w:tr w:rsidR="002B091D" w:rsidRPr="00D127CF" w14:paraId="0367D5CD" w14:textId="77777777" w:rsidTr="0062297A">
        <w:tc>
          <w:tcPr>
            <w:tcW w:w="3010" w:type="dxa"/>
          </w:tcPr>
          <w:p w14:paraId="3A504CB7" w14:textId="77777777" w:rsidR="002B091D" w:rsidRPr="00D127CF" w:rsidRDefault="002B091D" w:rsidP="002B091D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ค่าขนส่ง</w:t>
            </w:r>
          </w:p>
        </w:tc>
        <w:tc>
          <w:tcPr>
            <w:tcW w:w="2054" w:type="dxa"/>
          </w:tcPr>
          <w:p w14:paraId="359BE338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  <w:shd w:val="clear" w:color="auto" w:fill="auto"/>
          </w:tcPr>
          <w:p w14:paraId="3868B3E9" w14:textId="2F393F83" w:rsidR="002B091D" w:rsidRPr="00E6156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5,881</w:t>
            </w:r>
          </w:p>
        </w:tc>
        <w:tc>
          <w:tcPr>
            <w:tcW w:w="945" w:type="dxa"/>
            <w:shd w:val="clear" w:color="auto" w:fill="auto"/>
          </w:tcPr>
          <w:p w14:paraId="23CABFF2" w14:textId="5A3EE66A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9,050</w:t>
            </w:r>
          </w:p>
        </w:tc>
        <w:tc>
          <w:tcPr>
            <w:tcW w:w="1026" w:type="dxa"/>
            <w:shd w:val="clear" w:color="auto" w:fill="auto"/>
          </w:tcPr>
          <w:p w14:paraId="343279A3" w14:textId="7191EE28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5,881</w:t>
            </w:r>
          </w:p>
        </w:tc>
        <w:tc>
          <w:tcPr>
            <w:tcW w:w="999" w:type="dxa"/>
          </w:tcPr>
          <w:p w14:paraId="0F712A13" w14:textId="6725E2A8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9,050</w:t>
            </w:r>
          </w:p>
        </w:tc>
      </w:tr>
      <w:tr w:rsidR="002B091D" w:rsidRPr="00D127CF" w14:paraId="4740BD88" w14:textId="77777777" w:rsidTr="000640A9">
        <w:tc>
          <w:tcPr>
            <w:tcW w:w="3010" w:type="dxa"/>
          </w:tcPr>
          <w:p w14:paraId="4181C41B" w14:textId="77777777" w:rsidR="002B091D" w:rsidRPr="00D127CF" w:rsidRDefault="002B091D" w:rsidP="002B091D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ค่าก่อสร้าง</w:t>
            </w:r>
          </w:p>
        </w:tc>
        <w:tc>
          <w:tcPr>
            <w:tcW w:w="2054" w:type="dxa"/>
          </w:tcPr>
          <w:p w14:paraId="2A4D2736" w14:textId="77777777" w:rsidR="002B091D" w:rsidRPr="00D127CF" w:rsidRDefault="002B091D" w:rsidP="002B091D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การประกวดราคา</w:t>
            </w:r>
          </w:p>
        </w:tc>
        <w:tc>
          <w:tcPr>
            <w:tcW w:w="990" w:type="dxa"/>
            <w:vAlign w:val="bottom"/>
          </w:tcPr>
          <w:p w14:paraId="6CE60F91" w14:textId="3CF21925" w:rsidR="002B091D" w:rsidRPr="005462ED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</w:tcPr>
          <w:p w14:paraId="50F01C6B" w14:textId="3A1A548A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3,284</w:t>
            </w:r>
          </w:p>
        </w:tc>
        <w:tc>
          <w:tcPr>
            <w:tcW w:w="1026" w:type="dxa"/>
            <w:vAlign w:val="bottom"/>
          </w:tcPr>
          <w:p w14:paraId="267F20B2" w14:textId="128CB09B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76160EBF" w14:textId="2A0CBAF3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31D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D1584" w:rsidRPr="00D127CF" w14:paraId="345B05CC" w14:textId="77777777" w:rsidTr="0062297A">
        <w:tc>
          <w:tcPr>
            <w:tcW w:w="3010" w:type="dxa"/>
          </w:tcPr>
          <w:p w14:paraId="19B3E5E5" w14:textId="77777777" w:rsidR="00CD1584" w:rsidRPr="00D127CF" w:rsidRDefault="00CD1584" w:rsidP="00CD158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54" w:type="dxa"/>
          </w:tcPr>
          <w:p w14:paraId="258753B7" w14:textId="77777777" w:rsidR="00CD1584" w:rsidRPr="00D127CF" w:rsidRDefault="00CD1584" w:rsidP="00CD1584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A35EEF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3D7DCD4B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1E398140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1F204746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D1584" w:rsidRPr="00D127CF" w14:paraId="0938994A" w14:textId="77777777" w:rsidTr="0062297A">
        <w:tc>
          <w:tcPr>
            <w:tcW w:w="3010" w:type="dxa"/>
          </w:tcPr>
          <w:p w14:paraId="22FA33E2" w14:textId="77777777" w:rsidR="00CD1584" w:rsidRPr="00D127CF" w:rsidRDefault="00CD1584" w:rsidP="00CD158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2054" w:type="dxa"/>
          </w:tcPr>
          <w:p w14:paraId="73A53798" w14:textId="77777777" w:rsidR="00CD1584" w:rsidRPr="00D127CF" w:rsidRDefault="00CD1584" w:rsidP="00CD1584">
            <w:pPr>
              <w:tabs>
                <w:tab w:val="left" w:pos="1080"/>
              </w:tabs>
              <w:spacing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2C1E6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15E55BD0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1B000A70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B9D364A" w14:textId="77777777" w:rsidR="00CD1584" w:rsidRPr="00D127CF" w:rsidRDefault="00CD1584" w:rsidP="00CD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B091D" w:rsidRPr="00D127CF" w14:paraId="64C137BD" w14:textId="77777777" w:rsidTr="00EE3F16">
        <w:tc>
          <w:tcPr>
            <w:tcW w:w="3010" w:type="dxa"/>
          </w:tcPr>
          <w:p w14:paraId="5B5D6EA5" w14:textId="77777777" w:rsidR="002B091D" w:rsidRPr="00D127CF" w:rsidRDefault="002B091D" w:rsidP="002B091D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ผลประโยชน์ปัจจุบัน</w:t>
            </w:r>
          </w:p>
        </w:tc>
        <w:tc>
          <w:tcPr>
            <w:tcW w:w="2054" w:type="dxa"/>
          </w:tcPr>
          <w:p w14:paraId="2A6A83B6" w14:textId="77777777" w:rsidR="002B091D" w:rsidRPr="00D127CF" w:rsidRDefault="002B091D" w:rsidP="002B091D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534BB9CD" w14:textId="70600198" w:rsidR="002B091D" w:rsidRPr="00DF43DB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17,709</w:t>
            </w:r>
          </w:p>
        </w:tc>
        <w:tc>
          <w:tcPr>
            <w:tcW w:w="945" w:type="dxa"/>
          </w:tcPr>
          <w:p w14:paraId="1B23E1C4" w14:textId="2DFD1202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11,379</w:t>
            </w:r>
          </w:p>
        </w:tc>
        <w:tc>
          <w:tcPr>
            <w:tcW w:w="1026" w:type="dxa"/>
          </w:tcPr>
          <w:p w14:paraId="4A98CC15" w14:textId="691CABB2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11,772</w:t>
            </w:r>
          </w:p>
        </w:tc>
        <w:tc>
          <w:tcPr>
            <w:tcW w:w="999" w:type="dxa"/>
          </w:tcPr>
          <w:p w14:paraId="62DA1E17" w14:textId="4D208EAA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11,379</w:t>
            </w:r>
          </w:p>
        </w:tc>
      </w:tr>
      <w:tr w:rsidR="002B091D" w:rsidRPr="00D127CF" w14:paraId="09CEB5D2" w14:textId="77777777" w:rsidTr="00EE3F16">
        <w:tc>
          <w:tcPr>
            <w:tcW w:w="3010" w:type="dxa"/>
          </w:tcPr>
          <w:p w14:paraId="63843044" w14:textId="77777777" w:rsidR="002B091D" w:rsidRPr="00D127CF" w:rsidRDefault="002B091D" w:rsidP="002B091D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2054" w:type="dxa"/>
          </w:tcPr>
          <w:p w14:paraId="613C7C0A" w14:textId="77777777" w:rsidR="002B091D" w:rsidRPr="00D127CF" w:rsidRDefault="002B091D" w:rsidP="002B091D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686F7594" w14:textId="2E2A1CA1" w:rsidR="002B091D" w:rsidRPr="00DF43DB" w:rsidRDefault="002B091D" w:rsidP="002B09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945" w:type="dxa"/>
          </w:tcPr>
          <w:p w14:paraId="16FEA8D4" w14:textId="60A8AD7E" w:rsidR="002B091D" w:rsidRPr="00D127CF" w:rsidRDefault="002B091D" w:rsidP="002B09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026" w:type="dxa"/>
          </w:tcPr>
          <w:p w14:paraId="429F7C5F" w14:textId="0BF3B6AA" w:rsidR="002B091D" w:rsidRPr="00D127CF" w:rsidRDefault="002B091D" w:rsidP="002B09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999" w:type="dxa"/>
          </w:tcPr>
          <w:p w14:paraId="7B731A8E" w14:textId="750DE2ED" w:rsidR="002B091D" w:rsidRPr="00D127CF" w:rsidRDefault="002B091D" w:rsidP="002B09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</w:tr>
      <w:tr w:rsidR="002B091D" w:rsidRPr="0000608E" w14:paraId="1E25745D" w14:textId="77777777" w:rsidTr="00EE3F16">
        <w:tc>
          <w:tcPr>
            <w:tcW w:w="3010" w:type="dxa"/>
          </w:tcPr>
          <w:p w14:paraId="5A21F30F" w14:textId="77777777" w:rsidR="002B091D" w:rsidRPr="00D127CF" w:rsidRDefault="002B091D" w:rsidP="002B091D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54" w:type="dxa"/>
          </w:tcPr>
          <w:p w14:paraId="63766202" w14:textId="77777777" w:rsidR="002B091D" w:rsidRPr="00D127CF" w:rsidRDefault="002B091D" w:rsidP="002B091D">
            <w:pPr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4F9AE594" w14:textId="2099226F" w:rsidR="002B091D" w:rsidRPr="002B091D" w:rsidRDefault="002B091D" w:rsidP="002B091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091D">
              <w:rPr>
                <w:rFonts w:ascii="Browallia New" w:hAnsi="Browallia New" w:cs="Browallia New"/>
                <w:sz w:val="24"/>
                <w:szCs w:val="24"/>
                <w:lang w:val="en-GB"/>
              </w:rPr>
              <w:t>18,340</w:t>
            </w:r>
          </w:p>
        </w:tc>
        <w:tc>
          <w:tcPr>
            <w:tcW w:w="945" w:type="dxa"/>
          </w:tcPr>
          <w:p w14:paraId="04664C77" w14:textId="4214A1A6" w:rsidR="002B091D" w:rsidRPr="00D127CF" w:rsidRDefault="002B091D" w:rsidP="002B091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3037">
              <w:rPr>
                <w:rFonts w:ascii="Browallia New" w:hAnsi="Browallia New" w:cs="Browallia New"/>
                <w:sz w:val="24"/>
                <w:szCs w:val="24"/>
                <w:lang w:val="en-GB"/>
              </w:rPr>
              <w:t>11,908</w:t>
            </w:r>
          </w:p>
        </w:tc>
        <w:tc>
          <w:tcPr>
            <w:tcW w:w="1026" w:type="dxa"/>
          </w:tcPr>
          <w:p w14:paraId="639021B5" w14:textId="1FB359EC" w:rsidR="002B091D" w:rsidRPr="00D127CF" w:rsidRDefault="002B091D" w:rsidP="002B091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12,367</w:t>
            </w:r>
          </w:p>
        </w:tc>
        <w:tc>
          <w:tcPr>
            <w:tcW w:w="999" w:type="dxa"/>
          </w:tcPr>
          <w:p w14:paraId="2B6A0A9A" w14:textId="30C78FC4" w:rsidR="002B091D" w:rsidRPr="00AA60F0" w:rsidRDefault="002B091D" w:rsidP="002B091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11,908</w:t>
            </w:r>
          </w:p>
        </w:tc>
      </w:tr>
    </w:tbl>
    <w:p w14:paraId="422A4355" w14:textId="77777777" w:rsidR="0062297A" w:rsidRDefault="00622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CFB0988" w14:textId="419D148D" w:rsidR="00AC7DA8" w:rsidRDefault="00AC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91F6CC6" w14:textId="75445715" w:rsidR="00371706" w:rsidRPr="008F2A3E" w:rsidRDefault="00371706" w:rsidP="00B2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ยอดคงเหลือกับบุคคลและ</w:t>
      </w:r>
      <w:r w:rsidRPr="000F55CE">
        <w:rPr>
          <w:rFonts w:ascii="Browallia New" w:hAnsi="Browallia New" w:cs="Browallia New"/>
          <w:sz w:val="28"/>
          <w:szCs w:val="28"/>
          <w:cs/>
        </w:rPr>
        <w:t>บริษัทที่เกี่ยวข้อง</w:t>
      </w:r>
      <w:r w:rsidR="00D73270" w:rsidRPr="000F55CE">
        <w:rPr>
          <w:rFonts w:ascii="Browallia New" w:hAnsi="Browallia New" w:cs="Browallia New" w:hint="cs"/>
          <w:sz w:val="28"/>
          <w:szCs w:val="28"/>
          <w:cs/>
        </w:rPr>
        <w:t>กัน</w:t>
      </w:r>
      <w:r w:rsidRPr="000F55CE">
        <w:rPr>
          <w:rFonts w:ascii="Browallia New" w:hAnsi="Browallia New" w:cs="Browallia New"/>
          <w:sz w:val="28"/>
          <w:szCs w:val="28"/>
          <w:cs/>
        </w:rPr>
        <w:t xml:space="preserve">ที่มีสาระสำคัญ </w:t>
      </w:r>
      <w:r w:rsidR="007A4E5F" w:rsidRPr="000F55C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CD1584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CD1584">
        <w:rPr>
          <w:rFonts w:ascii="Browallia New" w:hAnsi="Browallia New" w:cs="Browallia New"/>
          <w:sz w:val="28"/>
          <w:szCs w:val="28"/>
        </w:rPr>
        <w:t>0</w:t>
      </w:r>
      <w:r w:rsidR="00CD1584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CD1584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7D75D9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D75D9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7A4E5F" w:rsidRPr="000F55CE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BD6F20" w:rsidRPr="000F55CE">
        <w:rPr>
          <w:rFonts w:ascii="Browallia New" w:hAnsi="Browallia New" w:cs="Browallia New"/>
          <w:sz w:val="28"/>
          <w:szCs w:val="28"/>
          <w:lang w:val="en-GB"/>
        </w:rPr>
        <w:t>31</w:t>
      </w:r>
      <w:r w:rsidR="007A4E5F" w:rsidRPr="000F55C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D6F20" w:rsidRPr="000F55CE">
        <w:rPr>
          <w:rFonts w:ascii="Browallia New" w:hAnsi="Browallia New" w:cs="Browallia New"/>
          <w:sz w:val="28"/>
          <w:szCs w:val="28"/>
          <w:lang w:val="en-GB"/>
        </w:rPr>
        <w:t>25</w:t>
      </w:r>
      <w:r w:rsidR="00375416" w:rsidRPr="000F55CE">
        <w:rPr>
          <w:rFonts w:ascii="Browallia New" w:hAnsi="Browallia New" w:cs="Browallia New"/>
          <w:sz w:val="28"/>
          <w:szCs w:val="28"/>
          <w:lang w:val="en-GB"/>
        </w:rPr>
        <w:t>6</w:t>
      </w:r>
      <w:r w:rsidR="007D75D9">
        <w:rPr>
          <w:rFonts w:ascii="Browallia New" w:hAnsi="Browallia New" w:cs="Browallia New"/>
          <w:sz w:val="28"/>
          <w:szCs w:val="28"/>
          <w:lang w:val="en-GB"/>
        </w:rPr>
        <w:t>1</w:t>
      </w:r>
      <w:r w:rsidR="00D73270" w:rsidRPr="000F55C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F55C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59CD4DF" w14:textId="77777777" w:rsidR="008F12BD" w:rsidRPr="00E61568" w:rsidRDefault="008F1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897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28"/>
        <w:gridCol w:w="1197"/>
        <w:gridCol w:w="240"/>
        <w:gridCol w:w="1185"/>
        <w:gridCol w:w="242"/>
        <w:gridCol w:w="1162"/>
        <w:gridCol w:w="242"/>
        <w:gridCol w:w="1178"/>
      </w:tblGrid>
      <w:tr w:rsidR="00CB5A99" w:rsidRPr="00F90408" w14:paraId="5404B006" w14:textId="77777777" w:rsidTr="00772DBA">
        <w:trPr>
          <w:cantSplit/>
          <w:tblHeader/>
        </w:trPr>
        <w:tc>
          <w:tcPr>
            <w:tcW w:w="3528" w:type="dxa"/>
            <w:vAlign w:val="center"/>
          </w:tcPr>
          <w:p w14:paraId="1C9F7343" w14:textId="77777777" w:rsidR="00CB5A99" w:rsidRPr="00F90408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6" w:type="dxa"/>
            <w:gridSpan w:val="7"/>
          </w:tcPr>
          <w:p w14:paraId="2C159BBF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B5A99" w:rsidRPr="00F90408" w14:paraId="21397FEC" w14:textId="77777777" w:rsidTr="00772DBA">
        <w:trPr>
          <w:cantSplit/>
          <w:tblHeader/>
        </w:trPr>
        <w:tc>
          <w:tcPr>
            <w:tcW w:w="3528" w:type="dxa"/>
            <w:vAlign w:val="center"/>
          </w:tcPr>
          <w:p w14:paraId="52E1B483" w14:textId="77777777" w:rsidR="00CB5A99" w:rsidRPr="00F90408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3"/>
            <w:tcBorders>
              <w:bottom w:val="single" w:sz="4" w:space="0" w:color="auto"/>
            </w:tcBorders>
          </w:tcPr>
          <w:p w14:paraId="37D6F9BB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4D37433D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82" w:type="dxa"/>
            <w:gridSpan w:val="3"/>
            <w:tcBorders>
              <w:bottom w:val="single" w:sz="4" w:space="0" w:color="auto"/>
            </w:tcBorders>
          </w:tcPr>
          <w:p w14:paraId="5C1B5FDD" w14:textId="77777777" w:rsidR="00CB5A99" w:rsidRPr="00F90408" w:rsidRDefault="00CB5A99" w:rsidP="0090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D75D9" w:rsidRPr="00F90408" w14:paraId="64B44768" w14:textId="77777777" w:rsidTr="004433C8">
        <w:trPr>
          <w:cantSplit/>
          <w:tblHeader/>
        </w:trPr>
        <w:tc>
          <w:tcPr>
            <w:tcW w:w="3528" w:type="dxa"/>
            <w:vAlign w:val="center"/>
          </w:tcPr>
          <w:p w14:paraId="35ED4405" w14:textId="77777777" w:rsidR="007D75D9" w:rsidRPr="00F90408" w:rsidRDefault="007D75D9" w:rsidP="007D75D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2F1B034" w14:textId="196C26C5" w:rsidR="007D75D9" w:rsidRPr="00F90408" w:rsidRDefault="00772DBA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7D75D9"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D75D9"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0" w:type="dxa"/>
            <w:vAlign w:val="bottom"/>
          </w:tcPr>
          <w:p w14:paraId="7D018B6F" w14:textId="77777777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B4A1868" w14:textId="5F99103D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2" w:type="dxa"/>
          </w:tcPr>
          <w:p w14:paraId="449721DA" w14:textId="77777777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8363222" w14:textId="69485AD5" w:rsidR="007D75D9" w:rsidRPr="00F90408" w:rsidRDefault="00772DBA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60" w:right="3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7D75D9"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D75D9"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vAlign w:val="bottom"/>
          </w:tcPr>
          <w:p w14:paraId="622E1A17" w14:textId="77777777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1DABD919" w14:textId="7D7FEDDE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57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F627E1" w:rsidRPr="00D127CF" w14:paraId="30B0A4E8" w14:textId="77777777" w:rsidTr="004433C8">
        <w:trPr>
          <w:cantSplit/>
        </w:trPr>
        <w:tc>
          <w:tcPr>
            <w:tcW w:w="3528" w:type="dxa"/>
            <w:vAlign w:val="center"/>
          </w:tcPr>
          <w:p w14:paraId="73244AE0" w14:textId="77777777" w:rsidR="00F627E1" w:rsidRPr="00D127CF" w:rsidRDefault="00F627E1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97" w:type="dxa"/>
            <w:vAlign w:val="bottom"/>
          </w:tcPr>
          <w:p w14:paraId="52597B5E" w14:textId="77777777" w:rsidR="00F627E1" w:rsidRPr="00D127CF" w:rsidRDefault="00F627E1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4DDEB910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746E7493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4C7B1C78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2A00052E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DD38A87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vAlign w:val="bottom"/>
          </w:tcPr>
          <w:p w14:paraId="17764E90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6B1E" w:rsidRPr="004C67BB" w14:paraId="3D1681C0" w14:textId="77777777" w:rsidTr="004433C8">
        <w:trPr>
          <w:cantSplit/>
          <w:trHeight w:val="382"/>
        </w:trPr>
        <w:tc>
          <w:tcPr>
            <w:tcW w:w="3528" w:type="dxa"/>
          </w:tcPr>
          <w:p w14:paraId="03B333C6" w14:textId="77777777" w:rsidR="00436B1E" w:rsidRPr="00D127CF" w:rsidRDefault="00436B1E" w:rsidP="00436B1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0CD5DE18" w14:textId="0AF9D906" w:rsidR="00436B1E" w:rsidRPr="00E61568" w:rsidRDefault="00436B1E" w:rsidP="00436B1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03B5E3D0" w14:textId="77777777" w:rsidR="00436B1E" w:rsidRPr="004C67BB" w:rsidRDefault="00436B1E" w:rsidP="00436B1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3F152AA" w14:textId="2233F3EB" w:rsidR="00436B1E" w:rsidRPr="00D127CF" w:rsidRDefault="00436B1E" w:rsidP="00436B1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0BFD3521" w14:textId="77777777" w:rsidR="00436B1E" w:rsidRPr="00D127CF" w:rsidRDefault="00436B1E" w:rsidP="00436B1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BEBDFB9" w14:textId="03803EF1" w:rsidR="00436B1E" w:rsidRPr="005A0C37" w:rsidRDefault="00436B1E" w:rsidP="00436B1E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20,863</w:t>
            </w:r>
          </w:p>
        </w:tc>
        <w:tc>
          <w:tcPr>
            <w:tcW w:w="242" w:type="dxa"/>
          </w:tcPr>
          <w:p w14:paraId="72F2808A" w14:textId="77777777" w:rsidR="00436B1E" w:rsidRPr="004C67BB" w:rsidRDefault="00436B1E" w:rsidP="00436B1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C3A2125" w14:textId="3BB98BA3" w:rsidR="00436B1E" w:rsidRPr="00D127CF" w:rsidRDefault="00436B1E" w:rsidP="00436B1E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</w:tc>
      </w:tr>
      <w:tr w:rsidR="002B091D" w:rsidRPr="00D127CF" w14:paraId="181A8982" w14:textId="77777777" w:rsidTr="004433C8">
        <w:trPr>
          <w:cantSplit/>
        </w:trPr>
        <w:tc>
          <w:tcPr>
            <w:tcW w:w="3528" w:type="dxa"/>
          </w:tcPr>
          <w:p w14:paraId="237C7F83" w14:textId="77777777" w:rsidR="002B091D" w:rsidRPr="00D127CF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7" w:type="dxa"/>
          </w:tcPr>
          <w:p w14:paraId="7A34997B" w14:textId="542E0F41" w:rsidR="002B091D" w:rsidRPr="00E6156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4,952</w:t>
            </w:r>
          </w:p>
        </w:tc>
        <w:tc>
          <w:tcPr>
            <w:tcW w:w="240" w:type="dxa"/>
          </w:tcPr>
          <w:p w14:paraId="4EF0FC2B" w14:textId="77777777" w:rsidR="002B091D" w:rsidRPr="00811093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0E06DA76" w14:textId="21455E23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9,642</w:t>
            </w:r>
          </w:p>
        </w:tc>
        <w:tc>
          <w:tcPr>
            <w:tcW w:w="242" w:type="dxa"/>
          </w:tcPr>
          <w:p w14:paraId="37F7965E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0506226" w14:textId="69FB6004" w:rsidR="002B091D" w:rsidRPr="005A0C37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4,952</w:t>
            </w:r>
          </w:p>
        </w:tc>
        <w:tc>
          <w:tcPr>
            <w:tcW w:w="242" w:type="dxa"/>
          </w:tcPr>
          <w:p w14:paraId="16D22905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177C56CC" w14:textId="582ECE72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9,642</w:t>
            </w:r>
          </w:p>
        </w:tc>
      </w:tr>
      <w:tr w:rsidR="002B091D" w:rsidRPr="00D127CF" w14:paraId="485E0162" w14:textId="77777777" w:rsidTr="004433C8">
        <w:trPr>
          <w:cantSplit/>
        </w:trPr>
        <w:tc>
          <w:tcPr>
            <w:tcW w:w="3528" w:type="dxa"/>
          </w:tcPr>
          <w:p w14:paraId="4D19F8F2" w14:textId="77777777" w:rsidR="002B091D" w:rsidRPr="00D127CF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8704902" w14:textId="060C0FA0" w:rsidR="002B091D" w:rsidRPr="00E6156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240" w:type="dxa"/>
          </w:tcPr>
          <w:p w14:paraId="06ADBD8D" w14:textId="77777777" w:rsidR="002B091D" w:rsidRPr="00811093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24D8C62" w14:textId="7D392E11" w:rsidR="002B091D" w:rsidRPr="00811093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1093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242" w:type="dxa"/>
          </w:tcPr>
          <w:p w14:paraId="040F745B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EF77FC" w14:textId="6B9F69B2" w:rsidR="002B091D" w:rsidRPr="005A0C37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242" w:type="dxa"/>
          </w:tcPr>
          <w:p w14:paraId="00DAEFD8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A2FD728" w14:textId="16B2CA4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2B091D" w:rsidRPr="00D127CF" w14:paraId="3AC12FD1" w14:textId="77777777" w:rsidTr="004433C8">
        <w:trPr>
          <w:cantSplit/>
        </w:trPr>
        <w:tc>
          <w:tcPr>
            <w:tcW w:w="3528" w:type="dxa"/>
            <w:vAlign w:val="center"/>
          </w:tcPr>
          <w:p w14:paraId="5967E876" w14:textId="77777777" w:rsidR="002B091D" w:rsidRPr="00D127CF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024DEB3C" w14:textId="17C02CE4" w:rsidR="002B091D" w:rsidRPr="00E6156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5,016</w:t>
            </w:r>
          </w:p>
        </w:tc>
        <w:tc>
          <w:tcPr>
            <w:tcW w:w="240" w:type="dxa"/>
          </w:tcPr>
          <w:p w14:paraId="024613A6" w14:textId="77777777" w:rsidR="002B091D" w:rsidRPr="00811093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</w:tcPr>
          <w:p w14:paraId="556C7949" w14:textId="15A93BB6" w:rsidR="002B091D" w:rsidRPr="00811093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1093">
              <w:rPr>
                <w:rFonts w:ascii="Browallia New" w:hAnsi="Browallia New" w:cs="Browallia New"/>
                <w:sz w:val="28"/>
                <w:szCs w:val="28"/>
              </w:rPr>
              <w:t>9,712</w:t>
            </w:r>
          </w:p>
        </w:tc>
        <w:tc>
          <w:tcPr>
            <w:tcW w:w="242" w:type="dxa"/>
          </w:tcPr>
          <w:p w14:paraId="3D75B5EA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67D0A061" w14:textId="5DA6AF3F" w:rsidR="002B091D" w:rsidRPr="005A0C37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25,879</w:t>
            </w:r>
          </w:p>
        </w:tc>
        <w:tc>
          <w:tcPr>
            <w:tcW w:w="242" w:type="dxa"/>
          </w:tcPr>
          <w:p w14:paraId="49A5A94A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</w:tcPr>
          <w:p w14:paraId="735C65FA" w14:textId="6406B79E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9,797</w:t>
            </w:r>
          </w:p>
        </w:tc>
      </w:tr>
      <w:tr w:rsidR="00510D32" w:rsidRPr="00331BBF" w14:paraId="4A9C66D8" w14:textId="77777777" w:rsidTr="00331BBF">
        <w:trPr>
          <w:cantSplit/>
          <w:trHeight w:hRule="exact" w:val="225"/>
        </w:trPr>
        <w:tc>
          <w:tcPr>
            <w:tcW w:w="3528" w:type="dxa"/>
            <w:vAlign w:val="center"/>
          </w:tcPr>
          <w:p w14:paraId="2054327B" w14:textId="77777777" w:rsidR="00510D32" w:rsidRPr="00331BB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tcBorders>
              <w:top w:val="single" w:sz="12" w:space="0" w:color="auto"/>
            </w:tcBorders>
            <w:vAlign w:val="bottom"/>
          </w:tcPr>
          <w:p w14:paraId="59214C15" w14:textId="77777777" w:rsidR="00510D32" w:rsidRPr="00331BBF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6D70B2B1" w14:textId="77777777" w:rsidR="00510D32" w:rsidRPr="00331BB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85" w:type="dxa"/>
            <w:tcBorders>
              <w:top w:val="single" w:sz="12" w:space="0" w:color="auto"/>
            </w:tcBorders>
            <w:vAlign w:val="bottom"/>
          </w:tcPr>
          <w:p w14:paraId="1784342D" w14:textId="77777777" w:rsidR="00510D32" w:rsidRPr="00331BB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</w:tcPr>
          <w:p w14:paraId="45D27033" w14:textId="77777777" w:rsidR="00510D32" w:rsidRPr="00331BB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  <w:vAlign w:val="bottom"/>
          </w:tcPr>
          <w:p w14:paraId="352723CD" w14:textId="77777777" w:rsidR="00510D32" w:rsidRPr="00331BB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2" w:type="dxa"/>
          </w:tcPr>
          <w:p w14:paraId="3995500E" w14:textId="77777777" w:rsidR="00510D32" w:rsidRPr="00331BB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vAlign w:val="bottom"/>
          </w:tcPr>
          <w:p w14:paraId="302D0819" w14:textId="77777777" w:rsidR="00510D32" w:rsidRPr="00331BB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10D32" w:rsidRPr="00D127CF" w14:paraId="69110667" w14:textId="77777777" w:rsidTr="004433C8">
        <w:trPr>
          <w:cantSplit/>
        </w:trPr>
        <w:tc>
          <w:tcPr>
            <w:tcW w:w="3528" w:type="dxa"/>
            <w:vAlign w:val="center"/>
          </w:tcPr>
          <w:p w14:paraId="6D225C69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97" w:type="dxa"/>
            <w:vAlign w:val="bottom"/>
          </w:tcPr>
          <w:p w14:paraId="5A401038" w14:textId="77777777" w:rsidR="00510D32" w:rsidRPr="00E61568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6BB19B8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32D69ED5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6E9815F0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B8E79BE" w14:textId="77777777" w:rsidR="00510D32" w:rsidRPr="005A0C37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3E15B0C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vAlign w:val="bottom"/>
          </w:tcPr>
          <w:p w14:paraId="776E99D9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6B1E" w:rsidRPr="00D127CF" w14:paraId="2E7A0450" w14:textId="77777777" w:rsidTr="004433C8">
        <w:trPr>
          <w:cantSplit/>
        </w:trPr>
        <w:tc>
          <w:tcPr>
            <w:tcW w:w="3528" w:type="dxa"/>
          </w:tcPr>
          <w:p w14:paraId="4D2F7EE6" w14:textId="77777777" w:rsidR="00436B1E" w:rsidRPr="00D127CF" w:rsidRDefault="00436B1E" w:rsidP="00436B1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32242375" w14:textId="56442E27" w:rsidR="00436B1E" w:rsidRPr="00E61568" w:rsidRDefault="00436B1E" w:rsidP="00436B1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2F711A8B" w14:textId="77777777" w:rsidR="00436B1E" w:rsidRPr="00D127CF" w:rsidRDefault="00436B1E" w:rsidP="004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</w:tcPr>
          <w:p w14:paraId="21141493" w14:textId="3419C75E" w:rsidR="00436B1E" w:rsidRPr="00D127CF" w:rsidRDefault="00436B1E" w:rsidP="00436B1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1A660939" w14:textId="77777777" w:rsidR="00436B1E" w:rsidRPr="00D127CF" w:rsidRDefault="00436B1E" w:rsidP="004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77C7D90" w14:textId="7818E2B7" w:rsidR="00436B1E" w:rsidRPr="005A0C37" w:rsidRDefault="00436B1E" w:rsidP="00436B1E">
            <w:pPr>
              <w:tabs>
                <w:tab w:val="clear" w:pos="227"/>
                <w:tab w:val="clear" w:pos="454"/>
                <w:tab w:val="clear" w:pos="680"/>
                <w:tab w:val="left" w:pos="345"/>
              </w:tabs>
              <w:spacing w:line="240" w:lineRule="auto"/>
              <w:ind w:left="-15" w:hanging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16,871</w:t>
            </w:r>
          </w:p>
        </w:tc>
        <w:tc>
          <w:tcPr>
            <w:tcW w:w="242" w:type="dxa"/>
          </w:tcPr>
          <w:p w14:paraId="5DE9DD72" w14:textId="77777777" w:rsidR="00436B1E" w:rsidRPr="00D127CF" w:rsidRDefault="00436B1E" w:rsidP="004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6FE139F9" w14:textId="3D4CBEFB" w:rsidR="00436B1E" w:rsidRPr="00D127CF" w:rsidRDefault="00436B1E" w:rsidP="00436B1E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7,913</w:t>
            </w:r>
          </w:p>
        </w:tc>
      </w:tr>
      <w:tr w:rsidR="002B091D" w:rsidRPr="00D127CF" w14:paraId="03FAF597" w14:textId="77777777" w:rsidTr="004433C8">
        <w:trPr>
          <w:cantSplit/>
        </w:trPr>
        <w:tc>
          <w:tcPr>
            <w:tcW w:w="3528" w:type="dxa"/>
          </w:tcPr>
          <w:p w14:paraId="1A043879" w14:textId="77777777" w:rsidR="002B091D" w:rsidRPr="00D127CF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7" w:type="dxa"/>
          </w:tcPr>
          <w:p w14:paraId="2EF73168" w14:textId="703D94C9" w:rsidR="002B091D" w:rsidRPr="00E6156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1,359</w:t>
            </w:r>
          </w:p>
        </w:tc>
        <w:tc>
          <w:tcPr>
            <w:tcW w:w="240" w:type="dxa"/>
          </w:tcPr>
          <w:p w14:paraId="5C2F2624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</w:tcPr>
          <w:p w14:paraId="17D7183C" w14:textId="5C02245C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1,326</w:t>
            </w:r>
          </w:p>
        </w:tc>
        <w:tc>
          <w:tcPr>
            <w:tcW w:w="242" w:type="dxa"/>
          </w:tcPr>
          <w:p w14:paraId="31C97184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814A5E1" w14:textId="3C8CF214" w:rsidR="002B091D" w:rsidRPr="005A0C37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242" w:type="dxa"/>
          </w:tcPr>
          <w:p w14:paraId="6B2C62CE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20D77046" w14:textId="78578240" w:rsidR="002B091D" w:rsidRPr="00D127CF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B091D" w:rsidRPr="00F90408" w14:paraId="657EC6DE" w14:textId="77777777" w:rsidTr="004433C8">
        <w:trPr>
          <w:cantSplit/>
        </w:trPr>
        <w:tc>
          <w:tcPr>
            <w:tcW w:w="3528" w:type="dxa"/>
          </w:tcPr>
          <w:p w14:paraId="4721B7B0" w14:textId="77777777" w:rsidR="002B091D" w:rsidRPr="00D127CF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7390B872" w14:textId="0581CC13" w:rsidR="002B091D" w:rsidRPr="00E6156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1,359</w:t>
            </w:r>
          </w:p>
        </w:tc>
        <w:tc>
          <w:tcPr>
            <w:tcW w:w="240" w:type="dxa"/>
          </w:tcPr>
          <w:p w14:paraId="1200E1A2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</w:tcPr>
          <w:p w14:paraId="46DCACD6" w14:textId="06F42ED1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1,3</w:t>
            </w:r>
            <w:r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242" w:type="dxa"/>
          </w:tcPr>
          <w:p w14:paraId="1ADF754C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09A39923" w14:textId="1448B50E" w:rsidR="002B091D" w:rsidRPr="005A0C37" w:rsidRDefault="002B091D" w:rsidP="002B091D">
            <w:pPr>
              <w:tabs>
                <w:tab w:val="clear" w:pos="227"/>
                <w:tab w:val="clear" w:pos="454"/>
                <w:tab w:val="clear" w:pos="680"/>
                <w:tab w:val="left" w:pos="345"/>
              </w:tabs>
              <w:spacing w:line="240" w:lineRule="auto"/>
              <w:ind w:left="-15" w:hanging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16,904</w:t>
            </w:r>
          </w:p>
        </w:tc>
        <w:tc>
          <w:tcPr>
            <w:tcW w:w="242" w:type="dxa"/>
          </w:tcPr>
          <w:p w14:paraId="643693DA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</w:tcPr>
          <w:p w14:paraId="1CD2FE9E" w14:textId="714B0F9E" w:rsidR="002B091D" w:rsidRPr="00811093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7,913</w:t>
            </w:r>
          </w:p>
        </w:tc>
      </w:tr>
      <w:tr w:rsidR="00510D32" w:rsidRPr="00331BBF" w14:paraId="3961B4A7" w14:textId="77777777" w:rsidTr="004433C8">
        <w:trPr>
          <w:cantSplit/>
          <w:trHeight w:val="177"/>
        </w:trPr>
        <w:tc>
          <w:tcPr>
            <w:tcW w:w="3528" w:type="dxa"/>
          </w:tcPr>
          <w:p w14:paraId="300698F5" w14:textId="77777777" w:rsidR="00510D32" w:rsidRPr="00331BB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826AD0C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4EC9681F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FAC4109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2E47AC98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EB51126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535F8EAF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13F1AC0A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10D32" w:rsidRPr="00D127CF" w14:paraId="0F1C9FAF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6C69C2CE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97" w:type="dxa"/>
            <w:shd w:val="clear" w:color="auto" w:fill="auto"/>
          </w:tcPr>
          <w:p w14:paraId="30633E97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A64F41B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DF59410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13E0501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352AD04" w14:textId="77777777" w:rsidR="00510D32" w:rsidRPr="005A0C37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5C42806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1406983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B091D" w:rsidRPr="00D127CF" w14:paraId="52C59BE9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392A5752" w14:textId="451B656E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14:paraId="2864A8E7" w14:textId="0B97EDCC" w:rsidR="002B091D" w:rsidRPr="006B2C49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38B05DAA" w14:textId="77777777" w:rsidR="002B091D" w:rsidRPr="00D127CF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610621FD" w14:textId="6BAF8802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4352E1F1" w14:textId="77777777" w:rsidR="002B091D" w:rsidRPr="00D127CF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DB2BE21" w14:textId="063D6E83" w:rsidR="002B091D" w:rsidRPr="005A0C37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2D34E130" w14:textId="77777777" w:rsidR="002B091D" w:rsidRPr="00D127CF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60AFC92D" w14:textId="062DE650" w:rsidR="002B091D" w:rsidRPr="00D127CF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5</w:t>
            </w:r>
          </w:p>
        </w:tc>
      </w:tr>
      <w:tr w:rsidR="002B091D" w:rsidRPr="00D127CF" w14:paraId="5CFDFDA2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5826AEED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F119655" w14:textId="5E8A63AE" w:rsidR="002B091D" w:rsidRPr="006B2C49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0C12BB9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4DB720D0" w14:textId="4801AEEF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  <w:tc>
          <w:tcPr>
            <w:tcW w:w="242" w:type="dxa"/>
            <w:shd w:val="clear" w:color="auto" w:fill="auto"/>
          </w:tcPr>
          <w:p w14:paraId="0572A5C8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A4E9172" w14:textId="0725D956" w:rsidR="002B091D" w:rsidRPr="005A0C37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32E8733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3B057FA0" w14:textId="29E93C24" w:rsidR="002B091D" w:rsidRPr="00D127CF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</w:tr>
      <w:tr w:rsidR="002B091D" w:rsidRPr="00F90408" w14:paraId="10D3583B" w14:textId="77777777" w:rsidTr="004433C8">
        <w:trPr>
          <w:cantSplit/>
        </w:trPr>
        <w:tc>
          <w:tcPr>
            <w:tcW w:w="3528" w:type="dxa"/>
          </w:tcPr>
          <w:p w14:paraId="25C02B69" w14:textId="77777777" w:rsidR="002B091D" w:rsidRPr="00D127CF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584E2A1E" w14:textId="7E1EE95E" w:rsidR="002B091D" w:rsidRPr="006B2C49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49B2ABF8" w14:textId="77777777" w:rsidR="002B091D" w:rsidRPr="00D127CF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</w:tcPr>
          <w:p w14:paraId="667C3896" w14:textId="03A0EA8F" w:rsidR="002B091D" w:rsidRPr="00D127CF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242" w:type="dxa"/>
          </w:tcPr>
          <w:p w14:paraId="4693B71F" w14:textId="77777777" w:rsidR="002B091D" w:rsidRPr="00D127CF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2BE4F7EE" w14:textId="5ED7E07E" w:rsidR="002B091D" w:rsidRPr="005A0C37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2" w:type="dxa"/>
          </w:tcPr>
          <w:p w14:paraId="0A082CDF" w14:textId="77777777" w:rsidR="002B091D" w:rsidRPr="00D127CF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</w:tcPr>
          <w:p w14:paraId="76AE1E75" w14:textId="73B509F1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1093">
              <w:rPr>
                <w:rFonts w:ascii="Browallia New" w:hAnsi="Browallia New" w:cs="Browallia New" w:hint="cs"/>
                <w:sz w:val="28"/>
                <w:szCs w:val="28"/>
                <w:cs/>
              </w:rPr>
              <w:t>980</w:t>
            </w:r>
          </w:p>
        </w:tc>
      </w:tr>
      <w:tr w:rsidR="00510D32" w:rsidRPr="002A2393" w14:paraId="6AD4CE5B" w14:textId="77777777" w:rsidTr="004433C8">
        <w:trPr>
          <w:cantSplit/>
        </w:trPr>
        <w:tc>
          <w:tcPr>
            <w:tcW w:w="3528" w:type="dxa"/>
          </w:tcPr>
          <w:p w14:paraId="3519DDDE" w14:textId="77777777" w:rsidR="00510D32" w:rsidRPr="002A2393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C6159ED" w14:textId="77777777" w:rsidR="00510D32" w:rsidRPr="002A2393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7DC3AF7D" w14:textId="77777777" w:rsidR="00510D32" w:rsidRPr="002A2393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573038CF" w14:textId="77777777" w:rsidR="00510D32" w:rsidRPr="002A2393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70003457" w14:textId="77777777" w:rsidR="00510D32" w:rsidRPr="002A2393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2E4D0F6" w14:textId="77777777" w:rsidR="00510D32" w:rsidRPr="002A2393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2F3141D0" w14:textId="77777777" w:rsidR="00510D32" w:rsidRPr="002A2393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FB6973E" w14:textId="77777777" w:rsidR="00510D32" w:rsidRPr="002A2393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</w:tr>
      <w:tr w:rsidR="00DC7239" w:rsidRPr="00F90408" w14:paraId="31C44E8F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1ED066AA" w14:textId="77777777" w:rsidR="00DC7239" w:rsidRPr="00F90408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97" w:type="dxa"/>
            <w:shd w:val="clear" w:color="auto" w:fill="auto"/>
          </w:tcPr>
          <w:p w14:paraId="3BFF3BFC" w14:textId="77777777" w:rsidR="00DC7239" w:rsidRPr="006B2C4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9ACFD2D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C797DE5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BDF65CD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4513860" w14:textId="77777777" w:rsidR="00DC7239" w:rsidRPr="000F5CC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AEC789E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4CDC12A6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26873" w:rsidRPr="00F90408" w14:paraId="2F88B46F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22CD6068" w14:textId="08DC1165" w:rsidR="00E26873" w:rsidRPr="007D75D9" w:rsidRDefault="00E26873" w:rsidP="00E26873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5D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D75D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7" w:type="dxa"/>
            <w:shd w:val="clear" w:color="auto" w:fill="auto"/>
          </w:tcPr>
          <w:p w14:paraId="3BF8462E" w14:textId="4FBAEB82" w:rsidR="00E26873" w:rsidRPr="006B2C49" w:rsidRDefault="00E26873" w:rsidP="00E2687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EA928BB" w14:textId="77777777" w:rsidR="00E26873" w:rsidRPr="00F90408" w:rsidRDefault="00E26873" w:rsidP="00E2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7A8C557D" w14:textId="092A9349" w:rsidR="00E26873" w:rsidRPr="00F90408" w:rsidRDefault="00E26873" w:rsidP="00E2687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4B88827" w14:textId="77777777" w:rsidR="00E26873" w:rsidRPr="00F90408" w:rsidRDefault="00E26873" w:rsidP="00E2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64C4829" w14:textId="01182CFC" w:rsidR="00E26873" w:rsidRPr="007D1E04" w:rsidRDefault="00E26873" w:rsidP="00E2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3,609</w:t>
            </w:r>
          </w:p>
        </w:tc>
        <w:tc>
          <w:tcPr>
            <w:tcW w:w="242" w:type="dxa"/>
            <w:shd w:val="clear" w:color="auto" w:fill="auto"/>
          </w:tcPr>
          <w:p w14:paraId="177940D0" w14:textId="77777777" w:rsidR="00E26873" w:rsidRPr="00F90408" w:rsidRDefault="00E26873" w:rsidP="00E2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1B81EF7" w14:textId="41276F25" w:rsidR="00E26873" w:rsidRPr="00F90408" w:rsidRDefault="00E26873" w:rsidP="00E2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13,872</w:t>
            </w:r>
          </w:p>
        </w:tc>
      </w:tr>
      <w:tr w:rsidR="002B091D" w:rsidRPr="00F90408" w14:paraId="421898D3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53069F23" w14:textId="77777777" w:rsidR="002B091D" w:rsidRPr="00F90408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013DDBA" w14:textId="56C76184" w:rsidR="002B091D" w:rsidRPr="006B2C49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16,909</w:t>
            </w:r>
          </w:p>
        </w:tc>
        <w:tc>
          <w:tcPr>
            <w:tcW w:w="240" w:type="dxa"/>
            <w:shd w:val="clear" w:color="auto" w:fill="auto"/>
          </w:tcPr>
          <w:p w14:paraId="552E0482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616FC432" w14:textId="07451B55" w:rsidR="002B091D" w:rsidRPr="00F90408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56,568</w:t>
            </w:r>
          </w:p>
        </w:tc>
        <w:tc>
          <w:tcPr>
            <w:tcW w:w="242" w:type="dxa"/>
            <w:shd w:val="clear" w:color="auto" w:fill="auto"/>
          </w:tcPr>
          <w:p w14:paraId="17C68B42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6D91554" w14:textId="1782823C" w:rsidR="002B091D" w:rsidRPr="007D1E04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12,594</w:t>
            </w:r>
          </w:p>
        </w:tc>
        <w:tc>
          <w:tcPr>
            <w:tcW w:w="242" w:type="dxa"/>
            <w:shd w:val="clear" w:color="auto" w:fill="auto"/>
          </w:tcPr>
          <w:p w14:paraId="411413C1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3A469D98" w14:textId="20DFA33A" w:rsidR="002B091D" w:rsidRPr="00F90408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21,093</w:t>
            </w:r>
          </w:p>
        </w:tc>
      </w:tr>
      <w:tr w:rsidR="002B091D" w:rsidRPr="00F90408" w14:paraId="3B336E23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635B2AEE" w14:textId="3CDD06A5" w:rsidR="002B091D" w:rsidRPr="00F90408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B8ADC7B" w14:textId="39F4DD4B" w:rsidR="002B091D" w:rsidRPr="006B2C49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16,909</w:t>
            </w:r>
          </w:p>
        </w:tc>
        <w:tc>
          <w:tcPr>
            <w:tcW w:w="240" w:type="dxa"/>
            <w:shd w:val="clear" w:color="auto" w:fill="auto"/>
          </w:tcPr>
          <w:p w14:paraId="5939235D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00E87F9" w14:textId="01363625" w:rsidR="002B091D" w:rsidRPr="00F90408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56,568</w:t>
            </w:r>
          </w:p>
        </w:tc>
        <w:tc>
          <w:tcPr>
            <w:tcW w:w="242" w:type="dxa"/>
            <w:shd w:val="clear" w:color="auto" w:fill="auto"/>
          </w:tcPr>
          <w:p w14:paraId="4882FF1F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8233C9" w14:textId="04CB049A" w:rsidR="002B091D" w:rsidRPr="007D1E04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16,203</w:t>
            </w:r>
          </w:p>
        </w:tc>
        <w:tc>
          <w:tcPr>
            <w:tcW w:w="242" w:type="dxa"/>
            <w:shd w:val="clear" w:color="auto" w:fill="auto"/>
          </w:tcPr>
          <w:p w14:paraId="7209803B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1894BF2" w14:textId="3E85B82B" w:rsidR="002B091D" w:rsidRPr="00F90408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34,965</w:t>
            </w:r>
          </w:p>
        </w:tc>
      </w:tr>
      <w:tr w:rsidR="00DC7239" w:rsidRPr="002A2393" w14:paraId="128D90A9" w14:textId="77777777" w:rsidTr="002A2393">
        <w:trPr>
          <w:cantSplit/>
          <w:trHeight w:val="153"/>
        </w:trPr>
        <w:tc>
          <w:tcPr>
            <w:tcW w:w="3528" w:type="dxa"/>
            <w:shd w:val="clear" w:color="auto" w:fill="auto"/>
          </w:tcPr>
          <w:p w14:paraId="44ABB0DE" w14:textId="77777777" w:rsidR="00DC7239" w:rsidRPr="002A2393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97" w:type="dxa"/>
            <w:tcBorders>
              <w:top w:val="single" w:sz="12" w:space="0" w:color="auto"/>
            </w:tcBorders>
            <w:shd w:val="clear" w:color="auto" w:fill="auto"/>
          </w:tcPr>
          <w:p w14:paraId="09AD02CD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auto"/>
          </w:tcPr>
          <w:p w14:paraId="4D513742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12" w:space="0" w:color="auto"/>
            </w:tcBorders>
            <w:shd w:val="clear" w:color="auto" w:fill="auto"/>
          </w:tcPr>
          <w:p w14:paraId="3FC1AF13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  <w:shd w:val="clear" w:color="auto" w:fill="auto"/>
          </w:tcPr>
          <w:p w14:paraId="04664C6A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  <w:shd w:val="clear" w:color="auto" w:fill="auto"/>
          </w:tcPr>
          <w:p w14:paraId="638E302F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  <w:shd w:val="clear" w:color="auto" w:fill="auto"/>
          </w:tcPr>
          <w:p w14:paraId="60DB6552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shd w:val="clear" w:color="auto" w:fill="auto"/>
          </w:tcPr>
          <w:p w14:paraId="5BCAEA5B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DC7239" w:rsidRPr="00F90408" w14:paraId="496C27A7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5BF35093" w14:textId="443A23DF" w:rsidR="00DC7239" w:rsidRPr="00F90408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197" w:type="dxa"/>
            <w:shd w:val="clear" w:color="auto" w:fill="auto"/>
          </w:tcPr>
          <w:p w14:paraId="2067058D" w14:textId="77777777" w:rsidR="00DC7239" w:rsidRPr="006B2C49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B4CA626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68ED4ED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208B48C3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A733151" w14:textId="77777777" w:rsidR="00DC7239" w:rsidRPr="000F5CC9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037A70C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210612A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B091D" w:rsidRPr="00F90408" w14:paraId="0C771E32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553A0FA1" w14:textId="77777777" w:rsidR="002B091D" w:rsidRPr="00F90408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14:paraId="2F767BCA" w14:textId="57ED6CBF" w:rsidR="002B091D" w:rsidRPr="006B2C49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43,027</w:t>
            </w:r>
          </w:p>
        </w:tc>
        <w:tc>
          <w:tcPr>
            <w:tcW w:w="240" w:type="dxa"/>
            <w:shd w:val="clear" w:color="auto" w:fill="auto"/>
          </w:tcPr>
          <w:p w14:paraId="6F77C83A" w14:textId="77777777" w:rsidR="002B091D" w:rsidRPr="00F90408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61493CB9" w14:textId="72997BDF" w:rsidR="002B091D" w:rsidRPr="00F90408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49,599</w:t>
            </w:r>
          </w:p>
        </w:tc>
        <w:tc>
          <w:tcPr>
            <w:tcW w:w="242" w:type="dxa"/>
            <w:shd w:val="clear" w:color="auto" w:fill="auto"/>
          </w:tcPr>
          <w:p w14:paraId="51AB7586" w14:textId="77777777" w:rsidR="002B091D" w:rsidRPr="00F90408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9C87A3C" w14:textId="2D49E852" w:rsidR="002B091D" w:rsidRPr="000F5CC9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B06207E" w14:textId="77777777" w:rsidR="002B091D" w:rsidRPr="00F90408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51973AB" w14:textId="70E3380E" w:rsidR="002B091D" w:rsidRPr="00F90408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DC7239" w:rsidRPr="002A2393" w14:paraId="09648EB1" w14:textId="77777777" w:rsidTr="004433C8">
        <w:trPr>
          <w:cantSplit/>
        </w:trPr>
        <w:tc>
          <w:tcPr>
            <w:tcW w:w="3528" w:type="dxa"/>
          </w:tcPr>
          <w:p w14:paraId="6D2BEA90" w14:textId="77777777" w:rsidR="00DC7239" w:rsidRPr="002A2393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97" w:type="dxa"/>
            <w:tcBorders>
              <w:top w:val="single" w:sz="12" w:space="0" w:color="auto"/>
            </w:tcBorders>
          </w:tcPr>
          <w:p w14:paraId="48D27ED6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4E58C091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185" w:type="dxa"/>
            <w:tcBorders>
              <w:top w:val="single" w:sz="12" w:space="0" w:color="auto"/>
            </w:tcBorders>
          </w:tcPr>
          <w:p w14:paraId="3DE058F0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62C0B5FE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1612C411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68F87E24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</w:tcPr>
          <w:p w14:paraId="200C0D3D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DC7239" w:rsidRPr="00F90408" w14:paraId="4D1CB835" w14:textId="77777777" w:rsidTr="004433C8">
        <w:trPr>
          <w:cantSplit/>
        </w:trPr>
        <w:tc>
          <w:tcPr>
            <w:tcW w:w="3528" w:type="dxa"/>
          </w:tcPr>
          <w:p w14:paraId="71C2D23F" w14:textId="77777777" w:rsidR="00DC7239" w:rsidRPr="00F90408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97" w:type="dxa"/>
          </w:tcPr>
          <w:p w14:paraId="5A08B2B2" w14:textId="77777777" w:rsidR="00DC7239" w:rsidRPr="006B2C4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ABC4197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</w:tcPr>
          <w:p w14:paraId="432CF90D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242" w:type="dxa"/>
          </w:tcPr>
          <w:p w14:paraId="2F5B2E3B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8096459" w14:textId="77777777" w:rsidR="00DC7239" w:rsidRPr="000F5CC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B5B9F24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04F52F1A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26873" w:rsidRPr="00F90408" w14:paraId="289A2B3C" w14:textId="77777777" w:rsidTr="002B091D">
        <w:trPr>
          <w:cantSplit/>
        </w:trPr>
        <w:tc>
          <w:tcPr>
            <w:tcW w:w="3528" w:type="dxa"/>
          </w:tcPr>
          <w:p w14:paraId="3EF32635" w14:textId="6624FF8D" w:rsidR="00E26873" w:rsidRPr="004F344D" w:rsidRDefault="00E26873" w:rsidP="00E26873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5D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D75D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110D9520" w14:textId="57B1A665" w:rsidR="00E26873" w:rsidRPr="006B2C49" w:rsidRDefault="00E26873" w:rsidP="00E2687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511EA63F" w14:textId="77777777" w:rsidR="00E26873" w:rsidRPr="00F90408" w:rsidRDefault="00E26873" w:rsidP="00E2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</w:tcPr>
          <w:p w14:paraId="1FDC8C84" w14:textId="4751B83D" w:rsidR="00E26873" w:rsidRPr="00F90408" w:rsidRDefault="00E26873" w:rsidP="00E2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6B075E52" w14:textId="77777777" w:rsidR="00E26873" w:rsidRPr="00F90408" w:rsidRDefault="00E26873" w:rsidP="00E2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4BA5CBD" w14:textId="149D7265" w:rsidR="00E26873" w:rsidRPr="004F344D" w:rsidRDefault="00E26873" w:rsidP="00E2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242" w:type="dxa"/>
          </w:tcPr>
          <w:p w14:paraId="4C847655" w14:textId="77777777" w:rsidR="00E26873" w:rsidRPr="00F90408" w:rsidRDefault="00E26873" w:rsidP="00E2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10BC7326" w14:textId="33B3CC37" w:rsidR="00E26873" w:rsidRPr="004F344D" w:rsidRDefault="00E26873" w:rsidP="00E2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743759" w:rsidRPr="00F90408" w14:paraId="3EA3F8D8" w14:textId="77777777" w:rsidTr="002B091D">
        <w:trPr>
          <w:cantSplit/>
        </w:trPr>
        <w:tc>
          <w:tcPr>
            <w:tcW w:w="3528" w:type="dxa"/>
            <w:shd w:val="clear" w:color="auto" w:fill="auto"/>
          </w:tcPr>
          <w:p w14:paraId="69F57DE0" w14:textId="77777777" w:rsidR="00743759" w:rsidRPr="002A2393" w:rsidRDefault="00743759" w:rsidP="00743759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2393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97" w:type="dxa"/>
            <w:shd w:val="clear" w:color="auto" w:fill="auto"/>
          </w:tcPr>
          <w:p w14:paraId="09EAE5E7" w14:textId="47A6C365" w:rsidR="00743759" w:rsidRPr="002A2393" w:rsidRDefault="00743759" w:rsidP="007437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393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240" w:type="dxa"/>
            <w:shd w:val="clear" w:color="auto" w:fill="auto"/>
          </w:tcPr>
          <w:p w14:paraId="13827522" w14:textId="77777777" w:rsidR="00743759" w:rsidRPr="002A2393" w:rsidRDefault="00743759" w:rsidP="0074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ED46542" w14:textId="6D7742C9" w:rsidR="00743759" w:rsidRPr="002A2393" w:rsidRDefault="00743759" w:rsidP="0074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53D4888" w14:textId="77777777" w:rsidR="00743759" w:rsidRPr="002A2393" w:rsidRDefault="00743759" w:rsidP="0074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B143BB0" w14:textId="2E1DA464" w:rsidR="00743759" w:rsidRPr="00743759" w:rsidRDefault="00743759" w:rsidP="00743759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2427DD7" w14:textId="77777777" w:rsidR="00743759" w:rsidRPr="002A2393" w:rsidRDefault="00743759" w:rsidP="0074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BE29611" w14:textId="5F5AD65A" w:rsidR="00743759" w:rsidRPr="00F90408" w:rsidRDefault="00743759" w:rsidP="0074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B091D" w:rsidRPr="00F90408" w14:paraId="01657458" w14:textId="77777777" w:rsidTr="002B091D">
        <w:trPr>
          <w:cantSplit/>
        </w:trPr>
        <w:tc>
          <w:tcPr>
            <w:tcW w:w="3528" w:type="dxa"/>
          </w:tcPr>
          <w:p w14:paraId="62FA0FA0" w14:textId="0AFF0379" w:rsidR="002B091D" w:rsidRPr="004F344D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E366250" w14:textId="63A2E151" w:rsidR="002B091D" w:rsidRPr="006B2C49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5,532</w:t>
            </w:r>
          </w:p>
        </w:tc>
        <w:tc>
          <w:tcPr>
            <w:tcW w:w="240" w:type="dxa"/>
          </w:tcPr>
          <w:p w14:paraId="77667432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08499E7" w14:textId="14D1ACD7" w:rsidR="002B091D" w:rsidRPr="00F552B7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  <w:tc>
          <w:tcPr>
            <w:tcW w:w="242" w:type="dxa"/>
          </w:tcPr>
          <w:p w14:paraId="6A10F095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6EA70C7" w14:textId="4B77F980" w:rsidR="002B091D" w:rsidRPr="004F344D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5,532</w:t>
            </w:r>
          </w:p>
        </w:tc>
        <w:tc>
          <w:tcPr>
            <w:tcW w:w="242" w:type="dxa"/>
          </w:tcPr>
          <w:p w14:paraId="0AF5444F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E4A3F25" w14:textId="418CA1A6" w:rsidR="002B091D" w:rsidRPr="004F344D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</w:tr>
      <w:tr w:rsidR="002B091D" w:rsidRPr="00F90408" w14:paraId="29046F2D" w14:textId="77777777" w:rsidTr="004F344D">
        <w:trPr>
          <w:cantSplit/>
        </w:trPr>
        <w:tc>
          <w:tcPr>
            <w:tcW w:w="3528" w:type="dxa"/>
          </w:tcPr>
          <w:p w14:paraId="61D3B932" w14:textId="1DD7B1B1" w:rsidR="002B091D" w:rsidRPr="00F90408" w:rsidRDefault="002B091D" w:rsidP="002B091D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2749B3E" w14:textId="7AAAC247" w:rsidR="002B091D" w:rsidRPr="006B2C49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A9C">
              <w:rPr>
                <w:rFonts w:ascii="Browallia New" w:hAnsi="Browallia New" w:cs="Browallia New"/>
                <w:sz w:val="28"/>
                <w:szCs w:val="28"/>
              </w:rPr>
              <w:t>5,558</w:t>
            </w:r>
          </w:p>
        </w:tc>
        <w:tc>
          <w:tcPr>
            <w:tcW w:w="240" w:type="dxa"/>
          </w:tcPr>
          <w:p w14:paraId="1E745877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07296E2" w14:textId="1001B4AC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  <w:tc>
          <w:tcPr>
            <w:tcW w:w="242" w:type="dxa"/>
          </w:tcPr>
          <w:p w14:paraId="77134B24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A36ABC6" w14:textId="57A073BC" w:rsidR="002B091D" w:rsidRPr="004F344D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6,032</w:t>
            </w:r>
          </w:p>
        </w:tc>
        <w:tc>
          <w:tcPr>
            <w:tcW w:w="242" w:type="dxa"/>
          </w:tcPr>
          <w:p w14:paraId="5E68A2F8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</w:tcPr>
          <w:p w14:paraId="6F40EE57" w14:textId="7527629E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</w:tr>
      <w:tr w:rsidR="004F344D" w:rsidRPr="002A2393" w14:paraId="77A2E54E" w14:textId="77777777" w:rsidTr="004F344D">
        <w:trPr>
          <w:cantSplit/>
        </w:trPr>
        <w:tc>
          <w:tcPr>
            <w:tcW w:w="3528" w:type="dxa"/>
          </w:tcPr>
          <w:p w14:paraId="0874217B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97" w:type="dxa"/>
            <w:tcBorders>
              <w:top w:val="single" w:sz="12" w:space="0" w:color="auto"/>
            </w:tcBorders>
          </w:tcPr>
          <w:p w14:paraId="6A3520A8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1332B6FC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12" w:space="0" w:color="auto"/>
            </w:tcBorders>
          </w:tcPr>
          <w:p w14:paraId="1BA28EE2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46502375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0B6D118E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72472416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</w:tcPr>
          <w:p w14:paraId="2E406657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4F344D" w:rsidRPr="00F90408" w14:paraId="12F6503F" w14:textId="77777777" w:rsidTr="00FC1102">
        <w:trPr>
          <w:cantSplit/>
        </w:trPr>
        <w:tc>
          <w:tcPr>
            <w:tcW w:w="3528" w:type="dxa"/>
          </w:tcPr>
          <w:p w14:paraId="6FB0E754" w14:textId="77777777" w:rsidR="004F344D" w:rsidRPr="00F90408" w:rsidRDefault="004F344D" w:rsidP="004F344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197" w:type="dxa"/>
          </w:tcPr>
          <w:p w14:paraId="70A762D8" w14:textId="77777777" w:rsidR="004F344D" w:rsidRPr="006B2C49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087F6DF" w14:textId="77777777" w:rsidR="004F344D" w:rsidRPr="00F90408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B16B355" w14:textId="77777777" w:rsidR="004F344D" w:rsidRPr="00F90408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0EABA6B" w14:textId="77777777" w:rsidR="004F344D" w:rsidRPr="00F90408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7FE5BFD" w14:textId="77777777" w:rsidR="004F344D" w:rsidRPr="000F5CC9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41BA678" w14:textId="77777777" w:rsidR="004F344D" w:rsidRPr="00F90408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3CE0DDC" w14:textId="77777777" w:rsidR="004F344D" w:rsidRPr="00F90408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B091D" w:rsidRPr="00F90408" w14:paraId="60F60E98" w14:textId="77777777" w:rsidTr="00FC1102">
        <w:trPr>
          <w:cantSplit/>
        </w:trPr>
        <w:tc>
          <w:tcPr>
            <w:tcW w:w="3528" w:type="dxa"/>
          </w:tcPr>
          <w:p w14:paraId="0E713185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7" w:type="dxa"/>
            <w:tcBorders>
              <w:bottom w:val="single" w:sz="12" w:space="0" w:color="auto"/>
            </w:tcBorders>
          </w:tcPr>
          <w:p w14:paraId="27856A60" w14:textId="31399EF5" w:rsidR="002B091D" w:rsidRPr="006B2C49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444E9B0C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tcBorders>
              <w:bottom w:val="single" w:sz="12" w:space="0" w:color="auto"/>
            </w:tcBorders>
          </w:tcPr>
          <w:p w14:paraId="169F01B7" w14:textId="7724F14C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6D118199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53A5CCA8" w14:textId="13905BB7" w:rsidR="002B091D" w:rsidRPr="000F5CC9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176,311</w:t>
            </w:r>
          </w:p>
        </w:tc>
        <w:tc>
          <w:tcPr>
            <w:tcW w:w="242" w:type="dxa"/>
          </w:tcPr>
          <w:p w14:paraId="1AA92F76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</w:tcPr>
          <w:p w14:paraId="678E80F4" w14:textId="5FF5F9B0" w:rsidR="002B091D" w:rsidRPr="00F90408" w:rsidRDefault="002B091D" w:rsidP="002B091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202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870</w:t>
            </w:r>
          </w:p>
        </w:tc>
      </w:tr>
      <w:tr w:rsidR="004F344D" w:rsidRPr="002A2393" w14:paraId="70975DC4" w14:textId="77777777" w:rsidTr="00FC1102">
        <w:trPr>
          <w:cantSplit/>
          <w:trHeight w:val="181"/>
        </w:trPr>
        <w:tc>
          <w:tcPr>
            <w:tcW w:w="3528" w:type="dxa"/>
          </w:tcPr>
          <w:p w14:paraId="5A9AC405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97" w:type="dxa"/>
            <w:tcBorders>
              <w:top w:val="single" w:sz="12" w:space="0" w:color="auto"/>
            </w:tcBorders>
          </w:tcPr>
          <w:p w14:paraId="7E5ED5BF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173AE9BD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185" w:type="dxa"/>
            <w:tcBorders>
              <w:top w:val="single" w:sz="12" w:space="0" w:color="auto"/>
            </w:tcBorders>
          </w:tcPr>
          <w:p w14:paraId="4A25BA1F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24621586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61E07C7C" w14:textId="77777777" w:rsidR="004F344D" w:rsidRPr="002A2393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7C1493D5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</w:tcPr>
          <w:p w14:paraId="3C785D12" w14:textId="77777777" w:rsidR="004F344D" w:rsidRPr="002A2393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4F344D" w:rsidRPr="00F90408" w14:paraId="10FD2C70" w14:textId="77777777" w:rsidTr="004433C8">
        <w:trPr>
          <w:cantSplit/>
        </w:trPr>
        <w:tc>
          <w:tcPr>
            <w:tcW w:w="3528" w:type="dxa"/>
          </w:tcPr>
          <w:p w14:paraId="79F52D6C" w14:textId="77777777" w:rsidR="004F344D" w:rsidRPr="00F90408" w:rsidRDefault="004F344D" w:rsidP="004F344D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197" w:type="dxa"/>
          </w:tcPr>
          <w:p w14:paraId="4DDC86F0" w14:textId="77777777" w:rsidR="004F344D" w:rsidRPr="006B2C49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0318506" w14:textId="77777777" w:rsidR="004F344D" w:rsidRPr="00F90408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85" w:type="dxa"/>
          </w:tcPr>
          <w:p w14:paraId="26C8F6DF" w14:textId="77777777" w:rsidR="004F344D" w:rsidRPr="00F90408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</w:tcPr>
          <w:p w14:paraId="06B38BA0" w14:textId="77777777" w:rsidR="004F344D" w:rsidRPr="00F90408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</w:tcPr>
          <w:p w14:paraId="31003EF6" w14:textId="77777777" w:rsidR="004F344D" w:rsidRPr="000F5CC9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17C21EE" w14:textId="77777777" w:rsidR="004F344D" w:rsidRPr="00F90408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78" w:type="dxa"/>
          </w:tcPr>
          <w:p w14:paraId="422E9B00" w14:textId="77777777" w:rsidR="004F344D" w:rsidRPr="00F90408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2B091D" w:rsidRPr="00F90408" w14:paraId="32F4AE5E" w14:textId="77777777" w:rsidTr="004433C8">
        <w:trPr>
          <w:cantSplit/>
          <w:trHeight w:val="153"/>
        </w:trPr>
        <w:tc>
          <w:tcPr>
            <w:tcW w:w="3528" w:type="dxa"/>
          </w:tcPr>
          <w:p w14:paraId="5B9E8B91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197" w:type="dxa"/>
            <w:tcBorders>
              <w:bottom w:val="single" w:sz="12" w:space="0" w:color="auto"/>
            </w:tcBorders>
          </w:tcPr>
          <w:p w14:paraId="6C5D336F" w14:textId="371DED47" w:rsidR="002B091D" w:rsidRPr="002B091D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091D">
              <w:rPr>
                <w:rFonts w:ascii="Browallia New" w:hAnsi="Browallia New" w:cs="Browallia New"/>
                <w:sz w:val="28"/>
                <w:szCs w:val="28"/>
              </w:rPr>
              <w:t>7,371</w:t>
            </w:r>
          </w:p>
        </w:tc>
        <w:tc>
          <w:tcPr>
            <w:tcW w:w="240" w:type="dxa"/>
          </w:tcPr>
          <w:p w14:paraId="4E8B0988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85" w:type="dxa"/>
            <w:tcBorders>
              <w:bottom w:val="single" w:sz="12" w:space="0" w:color="auto"/>
            </w:tcBorders>
          </w:tcPr>
          <w:p w14:paraId="46F988F0" w14:textId="10F367E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61D">
              <w:rPr>
                <w:rFonts w:ascii="Browallia New" w:hAnsi="Browallia New" w:cs="Browallia New"/>
                <w:sz w:val="28"/>
                <w:szCs w:val="28"/>
              </w:rPr>
              <w:t>6,155</w:t>
            </w:r>
          </w:p>
        </w:tc>
        <w:tc>
          <w:tcPr>
            <w:tcW w:w="242" w:type="dxa"/>
          </w:tcPr>
          <w:p w14:paraId="6E07338E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2551BCA8" w14:textId="0FDBEB40" w:rsidR="002B091D" w:rsidRPr="000F5CC9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5,182</w:t>
            </w:r>
          </w:p>
        </w:tc>
        <w:tc>
          <w:tcPr>
            <w:tcW w:w="242" w:type="dxa"/>
          </w:tcPr>
          <w:p w14:paraId="4BBF4C6D" w14:textId="77777777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</w:tcPr>
          <w:p w14:paraId="04E3D1CF" w14:textId="121A9AD9" w:rsidR="002B091D" w:rsidRPr="00F90408" w:rsidRDefault="002B091D" w:rsidP="002B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4,588</w:t>
            </w:r>
          </w:p>
        </w:tc>
      </w:tr>
    </w:tbl>
    <w:p w14:paraId="6D37CD90" w14:textId="69418CC6" w:rsidR="0049374F" w:rsidRPr="008F2A3E" w:rsidRDefault="0049374F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รายการเคลื่อนไหวของเงินกู้ยืมและดอกเบี้ยค้าง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จ่าย</w:t>
      </w:r>
      <w:r w:rsidR="00497BF5">
        <w:rPr>
          <w:rFonts w:ascii="Browallia New" w:hAnsi="Browallia New" w:cs="Browallia New" w:hint="cs"/>
          <w:sz w:val="28"/>
          <w:szCs w:val="28"/>
          <w:cs/>
        </w:rPr>
        <w:t>จาก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772DBA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772DBA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772DBA">
        <w:rPr>
          <w:rFonts w:ascii="Browallia New" w:hAnsi="Browallia New" w:cs="Browallia New"/>
          <w:sz w:val="28"/>
          <w:szCs w:val="28"/>
        </w:rPr>
        <w:t>0</w:t>
      </w:r>
      <w:r w:rsidR="00772DBA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772DBA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5D13C8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D13C8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10D60906" w14:textId="77777777" w:rsidR="0049374F" w:rsidRPr="002A2393" w:rsidRDefault="0049374F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06" w:type="dxa"/>
        <w:tblInd w:w="426" w:type="dxa"/>
        <w:tblLook w:val="01E0" w:firstRow="1" w:lastRow="1" w:firstColumn="1" w:lastColumn="1" w:noHBand="0" w:noVBand="0"/>
      </w:tblPr>
      <w:tblGrid>
        <w:gridCol w:w="3570"/>
        <w:gridCol w:w="1188"/>
        <w:gridCol w:w="283"/>
        <w:gridCol w:w="1078"/>
        <w:gridCol w:w="282"/>
        <w:gridCol w:w="1140"/>
        <w:gridCol w:w="282"/>
        <w:gridCol w:w="1183"/>
      </w:tblGrid>
      <w:tr w:rsidR="0049374F" w:rsidRPr="0082485B" w14:paraId="611A3D0D" w14:textId="77777777" w:rsidTr="00EE31CA">
        <w:tc>
          <w:tcPr>
            <w:tcW w:w="3570" w:type="dxa"/>
          </w:tcPr>
          <w:p w14:paraId="7E24DA75" w14:textId="77777777" w:rsidR="0049374F" w:rsidRPr="0082485B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</w:tcPr>
          <w:p w14:paraId="66DDABF1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9374F" w:rsidRPr="0082485B" w14:paraId="676B742E" w14:textId="77777777" w:rsidTr="00EE31CA">
        <w:tc>
          <w:tcPr>
            <w:tcW w:w="3570" w:type="dxa"/>
          </w:tcPr>
          <w:p w14:paraId="46A50945" w14:textId="77777777" w:rsidR="0049374F" w:rsidRPr="0082485B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446164F9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49374F" w:rsidRPr="0082485B" w14:paraId="75CC06CE" w14:textId="77777777" w:rsidTr="00EE31CA">
        <w:trPr>
          <w:trHeight w:val="56"/>
        </w:trPr>
        <w:tc>
          <w:tcPr>
            <w:tcW w:w="3570" w:type="dxa"/>
          </w:tcPr>
          <w:p w14:paraId="2054ECBE" w14:textId="77777777" w:rsidR="0049374F" w:rsidRPr="0082485B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50AFB4E" w14:textId="33CA282F" w:rsidR="0049374F" w:rsidRPr="005D13C8" w:rsidRDefault="0049374F" w:rsidP="00D328F2">
            <w:pPr>
              <w:tabs>
                <w:tab w:val="clear" w:pos="4451"/>
                <w:tab w:val="left" w:pos="540"/>
              </w:tabs>
              <w:spacing w:line="240" w:lineRule="auto"/>
              <w:ind w:left="-54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5D13C8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4157C7B6" w14:textId="77777777" w:rsidR="0049374F" w:rsidRPr="0082485B" w:rsidRDefault="0049374F" w:rsidP="004D0B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F956C01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025D48DF" w14:textId="77777777" w:rsidR="0049374F" w:rsidRPr="0082485B" w:rsidRDefault="0049374F" w:rsidP="004D0B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FC132B5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41C31D3A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754511E2" w14:textId="5B50123E" w:rsidR="0049374F" w:rsidRPr="0082485B" w:rsidRDefault="00772DBA" w:rsidP="00D328F2">
            <w:pPr>
              <w:tabs>
                <w:tab w:val="clear" w:pos="4451"/>
                <w:tab w:val="left" w:pos="540"/>
              </w:tabs>
              <w:spacing w:line="240" w:lineRule="auto"/>
              <w:ind w:left="-90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5D13C8"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D13C8"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49374F" w:rsidRPr="0082485B" w14:paraId="2A3E8FB3" w14:textId="77777777" w:rsidTr="00EE31CA">
        <w:trPr>
          <w:trHeight w:val="113"/>
        </w:trPr>
        <w:tc>
          <w:tcPr>
            <w:tcW w:w="3570" w:type="dxa"/>
          </w:tcPr>
          <w:p w14:paraId="2F2E08D8" w14:textId="77777777" w:rsidR="0049374F" w:rsidRPr="0082485B" w:rsidRDefault="0049374F" w:rsidP="004D0BD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188" w:type="dxa"/>
          </w:tcPr>
          <w:p w14:paraId="141611A0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2DAEE1B8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29162B55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52892D66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</w:tcPr>
          <w:p w14:paraId="739F93DE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4BF8A87B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83" w:type="dxa"/>
          </w:tcPr>
          <w:p w14:paraId="1D6441D7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49374F" w:rsidRPr="0082485B" w14:paraId="397A3E77" w14:textId="77777777" w:rsidTr="00EE31CA">
        <w:trPr>
          <w:trHeight w:val="113"/>
        </w:trPr>
        <w:tc>
          <w:tcPr>
            <w:tcW w:w="3570" w:type="dxa"/>
          </w:tcPr>
          <w:p w14:paraId="3D1BA184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ย่อย</w:t>
            </w:r>
          </w:p>
        </w:tc>
        <w:tc>
          <w:tcPr>
            <w:tcW w:w="1188" w:type="dxa"/>
          </w:tcPr>
          <w:p w14:paraId="68101679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4C3B11C6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1125AF66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6DC6A70E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</w:tcPr>
          <w:p w14:paraId="7903BD77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1F888853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83" w:type="dxa"/>
          </w:tcPr>
          <w:p w14:paraId="53E2A900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A55C2D" w:rsidRPr="0082485B" w14:paraId="5450AD47" w14:textId="77777777" w:rsidTr="00EE31CA">
        <w:trPr>
          <w:trHeight w:val="113"/>
        </w:trPr>
        <w:tc>
          <w:tcPr>
            <w:tcW w:w="3570" w:type="dxa"/>
          </w:tcPr>
          <w:p w14:paraId="21BB306D" w14:textId="77777777" w:rsidR="00A55C2D" w:rsidRPr="0082485B" w:rsidRDefault="00A55C2D" w:rsidP="00A55C2D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เงินกู้ยืม</w:t>
            </w:r>
          </w:p>
        </w:tc>
        <w:tc>
          <w:tcPr>
            <w:tcW w:w="1188" w:type="dxa"/>
            <w:vAlign w:val="bottom"/>
          </w:tcPr>
          <w:p w14:paraId="253D8D3B" w14:textId="6DAFC38A" w:rsidR="00A55C2D" w:rsidRPr="004A5064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198,000</w:t>
            </w:r>
          </w:p>
        </w:tc>
        <w:tc>
          <w:tcPr>
            <w:tcW w:w="283" w:type="dxa"/>
            <w:vAlign w:val="bottom"/>
          </w:tcPr>
          <w:p w14:paraId="455FDCC9" w14:textId="77777777" w:rsidR="00A55C2D" w:rsidRPr="004A5064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9A5E862" w14:textId="3C24E83D" w:rsidR="00A55C2D" w:rsidRPr="00F5484A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30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3CD0B784" w14:textId="77777777" w:rsidR="00A55C2D" w:rsidRPr="00F5484A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E1D1A79" w14:textId="25D246BF" w:rsidR="00A55C2D" w:rsidRPr="00F5484A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30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22,386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82" w:type="dxa"/>
            <w:vAlign w:val="bottom"/>
          </w:tcPr>
          <w:p w14:paraId="2D8D4D6E" w14:textId="77777777" w:rsidR="00A55C2D" w:rsidRPr="00F5484A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0E034A7" w14:textId="5EDE096E" w:rsidR="00A55C2D" w:rsidRPr="00F5484A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175,614</w:t>
            </w:r>
          </w:p>
        </w:tc>
      </w:tr>
      <w:tr w:rsidR="00A55C2D" w:rsidRPr="0082485B" w14:paraId="2727DCC7" w14:textId="77777777" w:rsidTr="00EE31CA">
        <w:trPr>
          <w:trHeight w:val="113"/>
        </w:trPr>
        <w:tc>
          <w:tcPr>
            <w:tcW w:w="3570" w:type="dxa"/>
          </w:tcPr>
          <w:p w14:paraId="361468FE" w14:textId="77777777" w:rsidR="00A55C2D" w:rsidRPr="0082485B" w:rsidRDefault="00A55C2D" w:rsidP="00A55C2D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ดอกเบี้ยค้าง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88" w:type="dxa"/>
            <w:vAlign w:val="bottom"/>
          </w:tcPr>
          <w:p w14:paraId="480C96D7" w14:textId="596E4BE9" w:rsidR="00A55C2D" w:rsidRPr="004A5064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4,870</w:t>
            </w:r>
          </w:p>
        </w:tc>
        <w:tc>
          <w:tcPr>
            <w:tcW w:w="283" w:type="dxa"/>
            <w:vAlign w:val="bottom"/>
          </w:tcPr>
          <w:p w14:paraId="26038349" w14:textId="77777777" w:rsidR="00A55C2D" w:rsidRPr="004A5064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FD03E70" w14:textId="144B40E4" w:rsidR="00A55C2D" w:rsidRPr="00F5484A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5,565</w:t>
            </w:r>
          </w:p>
        </w:tc>
        <w:tc>
          <w:tcPr>
            <w:tcW w:w="282" w:type="dxa"/>
            <w:vAlign w:val="bottom"/>
          </w:tcPr>
          <w:p w14:paraId="22F8545D" w14:textId="77777777" w:rsidR="00A55C2D" w:rsidRPr="00F5484A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BC92910" w14:textId="20DDBEBF" w:rsidR="00A55C2D" w:rsidRPr="00F5484A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9,738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82" w:type="dxa"/>
            <w:vAlign w:val="bottom"/>
          </w:tcPr>
          <w:p w14:paraId="5F3903E8" w14:textId="77777777" w:rsidR="00A55C2D" w:rsidRPr="00F5484A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957C4DB" w14:textId="58261789" w:rsidR="00A55C2D" w:rsidRPr="00F5484A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</w:p>
        </w:tc>
      </w:tr>
      <w:tr w:rsidR="00A55C2D" w:rsidRPr="0082485B" w14:paraId="6E1004D7" w14:textId="77777777" w:rsidTr="00EE31CA">
        <w:trPr>
          <w:trHeight w:val="113"/>
        </w:trPr>
        <w:tc>
          <w:tcPr>
            <w:tcW w:w="3570" w:type="dxa"/>
          </w:tcPr>
          <w:p w14:paraId="3F4D8241" w14:textId="77777777" w:rsidR="00A55C2D" w:rsidRPr="0082485B" w:rsidRDefault="00A55C2D" w:rsidP="00A55C2D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B8AC7CA" w14:textId="2CD71A3A" w:rsidR="00A55C2D" w:rsidRPr="004A5064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202,870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361F517F" w14:textId="77777777" w:rsidR="00A55C2D" w:rsidRPr="004A5064" w:rsidRDefault="00A55C2D" w:rsidP="00A55C2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A86490E" w14:textId="2C1AF703" w:rsidR="00A55C2D" w:rsidRPr="00F5484A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5,565</w:t>
            </w:r>
          </w:p>
        </w:tc>
        <w:tc>
          <w:tcPr>
            <w:tcW w:w="282" w:type="dxa"/>
            <w:vAlign w:val="bottom"/>
          </w:tcPr>
          <w:p w14:paraId="3CAD88B6" w14:textId="77777777" w:rsidR="00A55C2D" w:rsidRPr="00F5484A" w:rsidRDefault="00A55C2D" w:rsidP="00A55C2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6273CC" w14:textId="64186149" w:rsidR="00A55C2D" w:rsidRPr="00F5484A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32,124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82" w:type="dxa"/>
            <w:vAlign w:val="bottom"/>
          </w:tcPr>
          <w:p w14:paraId="24015677" w14:textId="77777777" w:rsidR="00A55C2D" w:rsidRPr="00F5484A" w:rsidRDefault="00A55C2D" w:rsidP="00A55C2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25EE8A6" w14:textId="679EE913" w:rsidR="00A55C2D" w:rsidRPr="00F5484A" w:rsidRDefault="00A55C2D" w:rsidP="00A55C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176,311</w:t>
            </w:r>
          </w:p>
        </w:tc>
      </w:tr>
    </w:tbl>
    <w:p w14:paraId="77969274" w14:textId="77777777" w:rsidR="0049374F" w:rsidRPr="009B3EAD" w:rsidRDefault="0049374F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</w:rPr>
      </w:pPr>
    </w:p>
    <w:p w14:paraId="667D7123" w14:textId="77777777" w:rsidR="00EE542D" w:rsidRDefault="00402E81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เงินกู้ยืมจากบริษัทย่อยไม่มีหลักประกัน และมีกำหนดชำระคืนเมื่อทวงถาม มีอัตราดอกเบี้ยร้อยละ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MLR – 0.5 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</w:p>
    <w:p w14:paraId="29F58713" w14:textId="4ECA30D1" w:rsidR="00140FE2" w:rsidRPr="00A35F17" w:rsidRDefault="0014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  <w:cs/>
          <w:lang w:val="en-GB"/>
        </w:rPr>
      </w:pPr>
    </w:p>
    <w:p w14:paraId="0690EED8" w14:textId="6455FF22" w:rsidR="00477C94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สินค้าคงเหลือ </w:t>
      </w:r>
    </w:p>
    <w:p w14:paraId="03A14B37" w14:textId="5DCF38D9" w:rsidR="00F814DE" w:rsidRPr="00EE31CA" w:rsidRDefault="00F814DE" w:rsidP="00F8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89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73"/>
        <w:gridCol w:w="1179"/>
        <w:gridCol w:w="240"/>
        <w:gridCol w:w="1164"/>
        <w:gridCol w:w="242"/>
        <w:gridCol w:w="1162"/>
        <w:gridCol w:w="242"/>
        <w:gridCol w:w="1171"/>
        <w:gridCol w:w="7"/>
      </w:tblGrid>
      <w:tr w:rsidR="00F814DE" w:rsidRPr="00772DBA" w14:paraId="578188BE" w14:textId="77777777" w:rsidTr="00EE31CA">
        <w:trPr>
          <w:gridAfter w:val="1"/>
          <w:wAfter w:w="7" w:type="dxa"/>
          <w:cantSplit/>
          <w:tblHeader/>
        </w:trPr>
        <w:tc>
          <w:tcPr>
            <w:tcW w:w="3573" w:type="dxa"/>
            <w:vAlign w:val="center"/>
          </w:tcPr>
          <w:p w14:paraId="46FEED79" w14:textId="77777777" w:rsidR="00F814DE" w:rsidRPr="00772DBA" w:rsidRDefault="00F814DE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3CE926C8" w14:textId="77777777" w:rsidR="00F814DE" w:rsidRPr="00772DBA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814DE" w:rsidRPr="00772DBA" w14:paraId="40EBF563" w14:textId="77777777" w:rsidTr="00EE31CA">
        <w:trPr>
          <w:cantSplit/>
          <w:tblHeader/>
        </w:trPr>
        <w:tc>
          <w:tcPr>
            <w:tcW w:w="3573" w:type="dxa"/>
            <w:vAlign w:val="center"/>
          </w:tcPr>
          <w:p w14:paraId="1F67C2CF" w14:textId="77777777" w:rsidR="00F814DE" w:rsidRPr="00772DBA" w:rsidRDefault="00F814DE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</w:tcPr>
          <w:p w14:paraId="6AA9343F" w14:textId="77777777" w:rsidR="00F814DE" w:rsidRPr="00772DBA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784645CD" w14:textId="77777777" w:rsidR="00F814DE" w:rsidRPr="00772DBA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82" w:type="dxa"/>
            <w:gridSpan w:val="4"/>
            <w:tcBorders>
              <w:bottom w:val="single" w:sz="4" w:space="0" w:color="auto"/>
            </w:tcBorders>
          </w:tcPr>
          <w:p w14:paraId="3AF0BF69" w14:textId="77777777" w:rsidR="00F814DE" w:rsidRPr="00772DBA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D13C8" w:rsidRPr="00772DBA" w14:paraId="4442A93B" w14:textId="77777777" w:rsidTr="00EE31CA">
        <w:trPr>
          <w:gridAfter w:val="1"/>
          <w:wAfter w:w="7" w:type="dxa"/>
          <w:cantSplit/>
          <w:tblHeader/>
        </w:trPr>
        <w:tc>
          <w:tcPr>
            <w:tcW w:w="3573" w:type="dxa"/>
            <w:vAlign w:val="center"/>
          </w:tcPr>
          <w:p w14:paraId="3731B36D" w14:textId="77777777" w:rsidR="005D13C8" w:rsidRPr="00772DBA" w:rsidRDefault="005D13C8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EB2EECA" w14:textId="6A5CEE0B" w:rsidR="005D13C8" w:rsidRPr="00772DBA" w:rsidRDefault="00772DBA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9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 xml:space="preserve">0 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5D13C8"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D13C8"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0" w:type="dxa"/>
            <w:vAlign w:val="bottom"/>
          </w:tcPr>
          <w:p w14:paraId="117F96B9" w14:textId="77777777" w:rsidR="005D13C8" w:rsidRPr="00772DBA" w:rsidRDefault="005D13C8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54331171" w14:textId="0DFBAB97" w:rsidR="005D13C8" w:rsidRPr="00772DBA" w:rsidRDefault="005D13C8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>2561</w:t>
            </w:r>
          </w:p>
        </w:tc>
        <w:tc>
          <w:tcPr>
            <w:tcW w:w="242" w:type="dxa"/>
          </w:tcPr>
          <w:p w14:paraId="4630F1C5" w14:textId="77777777" w:rsidR="005D13C8" w:rsidRPr="00772DBA" w:rsidRDefault="005D13C8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FCA30E7" w14:textId="5762C68F" w:rsidR="005D13C8" w:rsidRPr="00772DBA" w:rsidRDefault="00772DBA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60" w:right="3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 xml:space="preserve">0 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5D13C8"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D13C8"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vAlign w:val="bottom"/>
          </w:tcPr>
          <w:p w14:paraId="1AC2EDE7" w14:textId="77777777" w:rsidR="005D13C8" w:rsidRPr="00772DBA" w:rsidRDefault="005D13C8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32D848B" w14:textId="51B4B9F2" w:rsidR="005D13C8" w:rsidRPr="00772DBA" w:rsidRDefault="005D13C8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57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>2561</w:t>
            </w:r>
          </w:p>
        </w:tc>
      </w:tr>
      <w:tr w:rsidR="00F814DE" w:rsidRPr="00A35F17" w14:paraId="563A247B" w14:textId="77777777" w:rsidTr="002A2393">
        <w:trPr>
          <w:gridAfter w:val="1"/>
          <w:wAfter w:w="7" w:type="dxa"/>
          <w:cantSplit/>
          <w:trHeight w:val="97"/>
        </w:trPr>
        <w:tc>
          <w:tcPr>
            <w:tcW w:w="3573" w:type="dxa"/>
            <w:vAlign w:val="center"/>
          </w:tcPr>
          <w:p w14:paraId="4C630304" w14:textId="7DEF00DD" w:rsidR="00F814DE" w:rsidRPr="00A35F17" w:rsidRDefault="00F814DE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9" w:type="dxa"/>
            <w:vAlign w:val="bottom"/>
          </w:tcPr>
          <w:p w14:paraId="0D778E57" w14:textId="77777777" w:rsidR="00F814DE" w:rsidRPr="00A35F17" w:rsidRDefault="00F814DE" w:rsidP="00772D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40" w:type="dxa"/>
          </w:tcPr>
          <w:p w14:paraId="3E9C69EF" w14:textId="77777777" w:rsidR="00F814DE" w:rsidRPr="00A35F17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vAlign w:val="bottom"/>
          </w:tcPr>
          <w:p w14:paraId="1198D6DC" w14:textId="77777777" w:rsidR="00F814DE" w:rsidRPr="00A35F17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42" w:type="dxa"/>
          </w:tcPr>
          <w:p w14:paraId="2F777204" w14:textId="77777777" w:rsidR="00F814DE" w:rsidRPr="00A35F17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2" w:type="dxa"/>
            <w:vAlign w:val="bottom"/>
          </w:tcPr>
          <w:p w14:paraId="145DD0DB" w14:textId="77777777" w:rsidR="00F814DE" w:rsidRPr="00A35F17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2" w:type="dxa"/>
          </w:tcPr>
          <w:p w14:paraId="6E222D62" w14:textId="77777777" w:rsidR="00F814DE" w:rsidRPr="00A35F17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303401E9" w14:textId="77777777" w:rsidR="00F814DE" w:rsidRPr="00A35F17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858EB" w:rsidRPr="00772DBA" w14:paraId="04ED4B8A" w14:textId="77777777" w:rsidTr="00772DBA">
        <w:trPr>
          <w:gridAfter w:val="1"/>
          <w:wAfter w:w="7" w:type="dxa"/>
          <w:cantSplit/>
          <w:trHeight w:val="162"/>
        </w:trPr>
        <w:tc>
          <w:tcPr>
            <w:tcW w:w="3573" w:type="dxa"/>
          </w:tcPr>
          <w:p w14:paraId="0F965E8D" w14:textId="0D36E50A" w:rsidR="00C858EB" w:rsidRPr="00772DBA" w:rsidRDefault="00C858EB" w:rsidP="00C858E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สินค้าสำเร็จรูป</w:t>
            </w:r>
          </w:p>
        </w:tc>
        <w:tc>
          <w:tcPr>
            <w:tcW w:w="1179" w:type="dxa"/>
          </w:tcPr>
          <w:p w14:paraId="16B5EEDD" w14:textId="1966441F" w:rsidR="00C858EB" w:rsidRPr="00772DBA" w:rsidRDefault="00E26873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359,255</w:t>
            </w:r>
          </w:p>
        </w:tc>
        <w:tc>
          <w:tcPr>
            <w:tcW w:w="240" w:type="dxa"/>
          </w:tcPr>
          <w:p w14:paraId="5C994B22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</w:tcPr>
          <w:p w14:paraId="7FE42FB0" w14:textId="76727D46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341,675</w:t>
            </w:r>
          </w:p>
        </w:tc>
        <w:tc>
          <w:tcPr>
            <w:tcW w:w="242" w:type="dxa"/>
          </w:tcPr>
          <w:p w14:paraId="7006790E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435F13AF" w14:textId="3CD58216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306,486</w:t>
            </w:r>
          </w:p>
        </w:tc>
        <w:tc>
          <w:tcPr>
            <w:tcW w:w="242" w:type="dxa"/>
          </w:tcPr>
          <w:p w14:paraId="3182F552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080A0EFA" w14:textId="21B331CD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302,452 </w:t>
            </w:r>
          </w:p>
        </w:tc>
      </w:tr>
      <w:tr w:rsidR="00C858EB" w:rsidRPr="00772DBA" w14:paraId="1D59F341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3E663481" w14:textId="50D58298" w:rsidR="00C858EB" w:rsidRPr="00772DBA" w:rsidRDefault="00C858EB" w:rsidP="00C858E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งานระหว่างทำ</w:t>
            </w:r>
          </w:p>
        </w:tc>
        <w:tc>
          <w:tcPr>
            <w:tcW w:w="1179" w:type="dxa"/>
          </w:tcPr>
          <w:p w14:paraId="71F90729" w14:textId="2F98E681" w:rsidR="00C858EB" w:rsidRPr="00772DBA" w:rsidRDefault="00E26873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159,669</w:t>
            </w:r>
          </w:p>
        </w:tc>
        <w:tc>
          <w:tcPr>
            <w:tcW w:w="240" w:type="dxa"/>
          </w:tcPr>
          <w:p w14:paraId="7994A8FA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</w:tcPr>
          <w:p w14:paraId="57236D0A" w14:textId="213CD181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183,712</w:t>
            </w:r>
          </w:p>
        </w:tc>
        <w:tc>
          <w:tcPr>
            <w:tcW w:w="242" w:type="dxa"/>
          </w:tcPr>
          <w:p w14:paraId="051AF9F8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6F450B1" w14:textId="56F60C9D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146,332</w:t>
            </w:r>
          </w:p>
        </w:tc>
        <w:tc>
          <w:tcPr>
            <w:tcW w:w="242" w:type="dxa"/>
          </w:tcPr>
          <w:p w14:paraId="15C89FF2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4CACD451" w14:textId="728A5C76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180,118 </w:t>
            </w:r>
          </w:p>
        </w:tc>
      </w:tr>
      <w:tr w:rsidR="00C858EB" w:rsidRPr="00772DBA" w14:paraId="6FFE2EE8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1E77A1E2" w14:textId="620BD076" w:rsidR="00C858EB" w:rsidRPr="00772DBA" w:rsidRDefault="00C858EB" w:rsidP="00C858E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วัตถุดิบและอะไหล่</w:t>
            </w:r>
          </w:p>
        </w:tc>
        <w:tc>
          <w:tcPr>
            <w:tcW w:w="1179" w:type="dxa"/>
          </w:tcPr>
          <w:p w14:paraId="6E8A3025" w14:textId="5A2589D0" w:rsidR="00C858EB" w:rsidRPr="00772DBA" w:rsidRDefault="00E26873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90,548</w:t>
            </w:r>
          </w:p>
        </w:tc>
        <w:tc>
          <w:tcPr>
            <w:tcW w:w="240" w:type="dxa"/>
          </w:tcPr>
          <w:p w14:paraId="4665DB80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</w:tcPr>
          <w:p w14:paraId="4CA2923E" w14:textId="1FC847E2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103,47</w:t>
            </w:r>
            <w:r w:rsidR="00A477A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242" w:type="dxa"/>
          </w:tcPr>
          <w:p w14:paraId="13D13F13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D6D7A9E" w14:textId="38E5D763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79,266</w:t>
            </w:r>
          </w:p>
        </w:tc>
        <w:tc>
          <w:tcPr>
            <w:tcW w:w="242" w:type="dxa"/>
          </w:tcPr>
          <w:p w14:paraId="4C05DA83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179CA8A3" w14:textId="410A16A6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73,217 </w:t>
            </w:r>
          </w:p>
        </w:tc>
      </w:tr>
      <w:tr w:rsidR="00C858EB" w:rsidRPr="00772DBA" w14:paraId="67FC6B0E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055A753E" w14:textId="63A42E23" w:rsidR="00C858EB" w:rsidRPr="00772DBA" w:rsidRDefault="00C858EB" w:rsidP="00C858E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สินค้าระหว่างทาง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A5081D8" w14:textId="5D82DD61" w:rsidR="00C858EB" w:rsidRPr="00772DBA" w:rsidRDefault="00E26873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1,447</w:t>
            </w:r>
          </w:p>
        </w:tc>
        <w:tc>
          <w:tcPr>
            <w:tcW w:w="240" w:type="dxa"/>
          </w:tcPr>
          <w:p w14:paraId="7D922FC1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C3EFBB7" w14:textId="283B76C6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527</w:t>
            </w:r>
          </w:p>
        </w:tc>
        <w:tc>
          <w:tcPr>
            <w:tcW w:w="242" w:type="dxa"/>
          </w:tcPr>
          <w:p w14:paraId="474B9E61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B07D5AA" w14:textId="6484C2C9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1,447</w:t>
            </w:r>
          </w:p>
        </w:tc>
        <w:tc>
          <w:tcPr>
            <w:tcW w:w="242" w:type="dxa"/>
          </w:tcPr>
          <w:p w14:paraId="369CC036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686AF36" w14:textId="3B13BAD7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527 </w:t>
            </w:r>
          </w:p>
        </w:tc>
      </w:tr>
      <w:tr w:rsidR="00C858EB" w:rsidRPr="00772DBA" w14:paraId="5C000547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2C25AC84" w14:textId="2C8ADAFE" w:rsidR="00C858EB" w:rsidRPr="00772DBA" w:rsidRDefault="00C858EB" w:rsidP="00C858E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C57FF5F" w14:textId="527B9479" w:rsidR="00C858EB" w:rsidRPr="00772DBA" w:rsidRDefault="00E26873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610,919</w:t>
            </w:r>
          </w:p>
        </w:tc>
        <w:tc>
          <w:tcPr>
            <w:tcW w:w="240" w:type="dxa"/>
          </w:tcPr>
          <w:p w14:paraId="16ECBAED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2CBE0A8" w14:textId="0FF42262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629,38</w:t>
            </w:r>
            <w:r w:rsidR="00A477A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42" w:type="dxa"/>
          </w:tcPr>
          <w:p w14:paraId="3276363E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7C0BBE9D" w14:textId="4203B447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533,531</w:t>
            </w:r>
          </w:p>
        </w:tc>
        <w:tc>
          <w:tcPr>
            <w:tcW w:w="242" w:type="dxa"/>
          </w:tcPr>
          <w:p w14:paraId="699C81EC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431225C" w14:textId="7EF3B074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556,314 </w:t>
            </w:r>
          </w:p>
        </w:tc>
      </w:tr>
      <w:tr w:rsidR="00C858EB" w:rsidRPr="00772DBA" w14:paraId="101DC109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1C9A9E7D" w14:textId="660019CA" w:rsidR="00C858EB" w:rsidRPr="00772DBA" w:rsidRDefault="00C858EB" w:rsidP="00C858E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u w:val="single"/>
                <w:cs/>
              </w:rPr>
              <w:t>หัก</w:t>
            </w:r>
            <w:r w:rsidRPr="00772DBA">
              <w:rPr>
                <w:rFonts w:ascii="Browallia New" w:hAnsi="Browallia New" w:cs="Browallia New" w:hint="cs"/>
                <w:color w:val="auto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79" w:type="dxa"/>
          </w:tcPr>
          <w:p w14:paraId="72BEE66B" w14:textId="0F09694E" w:rsidR="00C858EB" w:rsidRPr="00772DBA" w:rsidRDefault="00E26873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(1,783)</w:t>
            </w:r>
          </w:p>
        </w:tc>
        <w:tc>
          <w:tcPr>
            <w:tcW w:w="240" w:type="dxa"/>
          </w:tcPr>
          <w:p w14:paraId="209A7BE0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</w:tcPr>
          <w:p w14:paraId="618F1485" w14:textId="4F36D91A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(1,914)</w:t>
            </w:r>
          </w:p>
        </w:tc>
        <w:tc>
          <w:tcPr>
            <w:tcW w:w="242" w:type="dxa"/>
          </w:tcPr>
          <w:p w14:paraId="49130B7B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AAC4D5D" w14:textId="264C75BC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1,783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42" w:type="dxa"/>
          </w:tcPr>
          <w:p w14:paraId="3F20E744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6C54E68E" w14:textId="65C556FD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(1,914)</w:t>
            </w:r>
          </w:p>
        </w:tc>
      </w:tr>
      <w:tr w:rsidR="00C858EB" w:rsidRPr="00772DBA" w14:paraId="56D96340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059DD033" w14:textId="5BCD6459" w:rsidR="00C858EB" w:rsidRPr="00772DBA" w:rsidRDefault="00C858EB" w:rsidP="00C858E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bookmarkStart w:id="1" w:name="_Hlk521668581"/>
            <w:r w:rsidRPr="00772DBA">
              <w:rPr>
                <w:rFonts w:ascii="Browallia New" w:hAnsi="Browallia New" w:cs="Browallia New" w:hint="cs"/>
                <w:color w:val="auto"/>
              </w:rPr>
              <w:t xml:space="preserve">     </w:t>
            </w: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ค่าเผื่อมูลค่าสินค้าลดลง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248DB91" w14:textId="6BAA74E7" w:rsidR="00C858EB" w:rsidRPr="00772DBA" w:rsidRDefault="00E26873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(38,841)</w:t>
            </w:r>
          </w:p>
        </w:tc>
        <w:tc>
          <w:tcPr>
            <w:tcW w:w="240" w:type="dxa"/>
          </w:tcPr>
          <w:p w14:paraId="101C1582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071C8D0" w14:textId="063394BD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(2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>5,420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242" w:type="dxa"/>
          </w:tcPr>
          <w:p w14:paraId="483189F6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F867743" w14:textId="5E4D6890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31,337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42" w:type="dxa"/>
          </w:tcPr>
          <w:p w14:paraId="549A1776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682E6B4" w14:textId="5EA703B2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(2</w:t>
            </w:r>
            <w:r w:rsidRPr="00C858EB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5,420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</w:tc>
      </w:tr>
      <w:bookmarkEnd w:id="1"/>
      <w:tr w:rsidR="00C858EB" w:rsidRPr="00772DBA" w14:paraId="4BD1AEC9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59A3DA04" w14:textId="0B459987" w:rsidR="00C858EB" w:rsidRPr="00772DBA" w:rsidRDefault="00C858EB" w:rsidP="00C858E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</w:tcPr>
          <w:p w14:paraId="7DEFB4CD" w14:textId="31E2DA97" w:rsidR="00C858EB" w:rsidRPr="00772DBA" w:rsidRDefault="00E26873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570,295</w:t>
            </w:r>
          </w:p>
        </w:tc>
        <w:tc>
          <w:tcPr>
            <w:tcW w:w="240" w:type="dxa"/>
          </w:tcPr>
          <w:p w14:paraId="6FF80525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12" w:space="0" w:color="auto"/>
            </w:tcBorders>
          </w:tcPr>
          <w:p w14:paraId="18EA5335" w14:textId="03DDC56B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602,050 </w:t>
            </w:r>
          </w:p>
        </w:tc>
        <w:tc>
          <w:tcPr>
            <w:tcW w:w="242" w:type="dxa"/>
          </w:tcPr>
          <w:p w14:paraId="7086C7FB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B2DD11" w14:textId="4B8FA586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500,411</w:t>
            </w:r>
          </w:p>
        </w:tc>
        <w:tc>
          <w:tcPr>
            <w:tcW w:w="242" w:type="dxa"/>
          </w:tcPr>
          <w:p w14:paraId="51D7E32A" w14:textId="77777777" w:rsidR="00C858EB" w:rsidRPr="00772DBA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6232A430" w14:textId="4845B10F" w:rsidR="00C858EB" w:rsidRPr="00772DBA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528,980 </w:t>
            </w:r>
          </w:p>
        </w:tc>
      </w:tr>
    </w:tbl>
    <w:p w14:paraId="1C0DBDFC" w14:textId="773DA746" w:rsidR="002B091D" w:rsidRPr="002A2393" w:rsidRDefault="002B0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6"/>
          <w:szCs w:val="16"/>
          <w:cs/>
        </w:rPr>
      </w:pPr>
    </w:p>
    <w:p w14:paraId="3018ED9E" w14:textId="49A00C89" w:rsidR="008B601D" w:rsidRDefault="008B601D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 รายการเคลื่อนไหวของค่าเผื่อสินค้าเสื่อมคุณภาพ</w:t>
      </w:r>
      <w:r w:rsidR="004B11EE">
        <w:rPr>
          <w:rFonts w:ascii="Browallia New" w:hAnsi="Browallia New" w:cs="Browallia New" w:hint="cs"/>
          <w:sz w:val="28"/>
          <w:szCs w:val="28"/>
          <w:cs/>
        </w:rPr>
        <w:t>และมูลค่าของสินค้าลดลง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57127F43" w14:textId="77777777" w:rsidR="00AC66C5" w:rsidRPr="00A35F17" w:rsidRDefault="00AC66C5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537"/>
        <w:gridCol w:w="1170"/>
        <w:gridCol w:w="168"/>
        <w:gridCol w:w="74"/>
        <w:gridCol w:w="1138"/>
        <w:gridCol w:w="240"/>
        <w:gridCol w:w="1147"/>
        <w:gridCol w:w="236"/>
        <w:gridCol w:w="1206"/>
        <w:gridCol w:w="6"/>
      </w:tblGrid>
      <w:tr w:rsidR="002D5327" w:rsidRPr="0082485B" w14:paraId="2DF2F8F1" w14:textId="77777777" w:rsidTr="00EE31CA">
        <w:trPr>
          <w:gridAfter w:val="1"/>
          <w:wAfter w:w="6" w:type="dxa"/>
        </w:trPr>
        <w:tc>
          <w:tcPr>
            <w:tcW w:w="4875" w:type="dxa"/>
            <w:gridSpan w:val="3"/>
          </w:tcPr>
          <w:p w14:paraId="7C746367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41" w:type="dxa"/>
            <w:gridSpan w:val="6"/>
          </w:tcPr>
          <w:p w14:paraId="1816637A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D5327" w:rsidRPr="0082485B" w14:paraId="54FDFA31" w14:textId="77777777" w:rsidTr="00EE31CA">
        <w:trPr>
          <w:trHeight w:val="351"/>
        </w:trPr>
        <w:tc>
          <w:tcPr>
            <w:tcW w:w="3537" w:type="dxa"/>
          </w:tcPr>
          <w:p w14:paraId="5D45032D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0" w:type="dxa"/>
            <w:gridSpan w:val="4"/>
            <w:tcBorders>
              <w:bottom w:val="single" w:sz="4" w:space="0" w:color="auto"/>
            </w:tcBorders>
          </w:tcPr>
          <w:p w14:paraId="3B97B615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6310A36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5" w:type="dxa"/>
            <w:gridSpan w:val="4"/>
            <w:tcBorders>
              <w:bottom w:val="single" w:sz="4" w:space="0" w:color="auto"/>
            </w:tcBorders>
          </w:tcPr>
          <w:p w14:paraId="62619780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D13C8" w:rsidRPr="0082485B" w14:paraId="4AED9B28" w14:textId="77777777" w:rsidTr="00EE31CA">
        <w:trPr>
          <w:trHeight w:val="351"/>
        </w:trPr>
        <w:tc>
          <w:tcPr>
            <w:tcW w:w="3537" w:type="dxa"/>
          </w:tcPr>
          <w:p w14:paraId="2E740AD6" w14:textId="77777777" w:rsidR="005D13C8" w:rsidRPr="0082485B" w:rsidRDefault="005D13C8" w:rsidP="005D13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06FD6" w14:textId="6F084DF7" w:rsidR="005D13C8" w:rsidRPr="0082485B" w:rsidRDefault="00772DBA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5D13C8"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5D13C8"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  <w:vAlign w:val="bottom"/>
          </w:tcPr>
          <w:p w14:paraId="3B5F3225" w14:textId="77777777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38145" w14:textId="31B3F097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0" w:type="dxa"/>
            <w:vAlign w:val="bottom"/>
          </w:tcPr>
          <w:p w14:paraId="5D530703" w14:textId="77777777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5540DADA" w14:textId="25BEA187" w:rsidR="005D13C8" w:rsidRPr="0082485B" w:rsidRDefault="00772DBA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5D13C8"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5D13C8"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vAlign w:val="bottom"/>
          </w:tcPr>
          <w:p w14:paraId="3418B217" w14:textId="77777777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vAlign w:val="bottom"/>
          </w:tcPr>
          <w:p w14:paraId="3274EE7A" w14:textId="5B4625EE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2D5327" w:rsidRPr="002A2393" w14:paraId="3A54EBB6" w14:textId="77777777" w:rsidTr="002A2393">
        <w:trPr>
          <w:trHeight w:hRule="exact" w:val="283"/>
        </w:trPr>
        <w:tc>
          <w:tcPr>
            <w:tcW w:w="3537" w:type="dxa"/>
          </w:tcPr>
          <w:p w14:paraId="18662965" w14:textId="77777777" w:rsidR="002D5327" w:rsidRPr="002A2393" w:rsidRDefault="002D5327" w:rsidP="008641ED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4ED5B2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  <w:gridSpan w:val="2"/>
          </w:tcPr>
          <w:p w14:paraId="4568C483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38" w:type="dxa"/>
          </w:tcPr>
          <w:p w14:paraId="5F47ADEE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5BE86338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D333A6D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315554B2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</w:tcBorders>
          </w:tcPr>
          <w:p w14:paraId="319EF620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C858EB" w:rsidRPr="0082485B" w14:paraId="7AE07B13" w14:textId="77777777" w:rsidTr="00EE31CA">
        <w:trPr>
          <w:trHeight w:val="113"/>
        </w:trPr>
        <w:tc>
          <w:tcPr>
            <w:tcW w:w="3537" w:type="dxa"/>
          </w:tcPr>
          <w:p w14:paraId="66E386E6" w14:textId="77777777" w:rsidR="00C858EB" w:rsidRPr="0082485B" w:rsidRDefault="00C858EB" w:rsidP="00C858EB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82485B">
              <w:rPr>
                <w:rFonts w:ascii="Browallia New" w:hAnsi="Browallia New" w:cs="Browallia New"/>
                <w:cs/>
                <w:lang w:val="en-GB"/>
              </w:rPr>
              <w:t>ยอดต้น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Pr="0082485B">
              <w:rPr>
                <w:rFonts w:ascii="Browallia New" w:hAnsi="Browallia New" w:cs="Browallia New"/>
                <w:cs/>
                <w:lang w:val="en-GB"/>
              </w:rPr>
              <w:t>/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170" w:type="dxa"/>
          </w:tcPr>
          <w:p w14:paraId="41BB00F8" w14:textId="74EB130E" w:rsidR="00C858EB" w:rsidRPr="0082485B" w:rsidRDefault="00B61954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</w:p>
        </w:tc>
        <w:tc>
          <w:tcPr>
            <w:tcW w:w="242" w:type="dxa"/>
            <w:gridSpan w:val="2"/>
          </w:tcPr>
          <w:p w14:paraId="3E20F4A6" w14:textId="77777777" w:rsidR="00C858EB" w:rsidRPr="0082485B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15653E2" w14:textId="4010F10B" w:rsidR="00C858EB" w:rsidRPr="0082485B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3,254 </w:t>
            </w:r>
          </w:p>
        </w:tc>
        <w:tc>
          <w:tcPr>
            <w:tcW w:w="240" w:type="dxa"/>
          </w:tcPr>
          <w:p w14:paraId="37DCB4D5" w14:textId="77777777" w:rsidR="00C858EB" w:rsidRPr="0082485B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29121DE8" w14:textId="61B6F8B6" w:rsidR="00C858EB" w:rsidRPr="004A5064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</w:p>
        </w:tc>
        <w:tc>
          <w:tcPr>
            <w:tcW w:w="236" w:type="dxa"/>
          </w:tcPr>
          <w:p w14:paraId="37120E8B" w14:textId="77777777" w:rsidR="00C858EB" w:rsidRPr="0082485B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</w:tcPr>
          <w:p w14:paraId="4AC4CC5A" w14:textId="4BF68A5D" w:rsidR="00C858EB" w:rsidRPr="0082485B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3,254 </w:t>
            </w:r>
          </w:p>
        </w:tc>
      </w:tr>
      <w:tr w:rsidR="00C858EB" w:rsidRPr="0082485B" w14:paraId="3D3BA7C5" w14:textId="77777777" w:rsidTr="00EE31CA">
        <w:trPr>
          <w:trHeight w:val="113"/>
        </w:trPr>
        <w:tc>
          <w:tcPr>
            <w:tcW w:w="3537" w:type="dxa"/>
          </w:tcPr>
          <w:p w14:paraId="10DE74B4" w14:textId="77777777" w:rsidR="00C858EB" w:rsidRPr="0082485B" w:rsidRDefault="00C858EB" w:rsidP="00C858EB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เพิ่มขึ้น</w:t>
            </w:r>
          </w:p>
        </w:tc>
        <w:tc>
          <w:tcPr>
            <w:tcW w:w="1170" w:type="dxa"/>
          </w:tcPr>
          <w:p w14:paraId="412FC6FA" w14:textId="14C99F3D" w:rsidR="00C858EB" w:rsidRPr="0082485B" w:rsidRDefault="00B61954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13,421</w:t>
            </w:r>
          </w:p>
        </w:tc>
        <w:tc>
          <w:tcPr>
            <w:tcW w:w="242" w:type="dxa"/>
            <w:gridSpan w:val="2"/>
          </w:tcPr>
          <w:p w14:paraId="60F13764" w14:textId="77777777" w:rsidR="00C858EB" w:rsidRPr="0082485B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0E6D79D" w14:textId="64FBFC55" w:rsidR="00C858EB" w:rsidRPr="0082485B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52EA652C" w14:textId="77777777" w:rsidR="00C858EB" w:rsidRPr="0082485B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0538193D" w14:textId="43704598" w:rsidR="00C858EB" w:rsidRPr="004A5064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5,917</w:t>
            </w:r>
          </w:p>
        </w:tc>
        <w:tc>
          <w:tcPr>
            <w:tcW w:w="236" w:type="dxa"/>
          </w:tcPr>
          <w:p w14:paraId="542CDAE1" w14:textId="77777777" w:rsidR="00C858EB" w:rsidRPr="0082485B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</w:tcPr>
          <w:p w14:paraId="57D5B989" w14:textId="4C26F5F7" w:rsidR="00C858EB" w:rsidRPr="0082485B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</w:p>
        </w:tc>
      </w:tr>
      <w:tr w:rsidR="00C858EB" w:rsidRPr="0082485B" w14:paraId="01FC81FF" w14:textId="77777777" w:rsidTr="00EE31CA">
        <w:trPr>
          <w:trHeight w:val="113"/>
        </w:trPr>
        <w:tc>
          <w:tcPr>
            <w:tcW w:w="3537" w:type="dxa"/>
          </w:tcPr>
          <w:p w14:paraId="349FF2BB" w14:textId="77777777" w:rsidR="00C858EB" w:rsidRPr="0082485B" w:rsidRDefault="00C858EB" w:rsidP="00C858EB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  <w:r w:rsidRPr="0082485B">
              <w:rPr>
                <w:rFonts w:ascii="Browallia New" w:hAnsi="Browallia New" w:cs="Browallia New"/>
                <w:cs/>
                <w:lang w:val="en-GB"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2FB251" w14:textId="633CF348" w:rsidR="00C858EB" w:rsidRPr="0021651F" w:rsidRDefault="00B61954" w:rsidP="00B6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(131)</w:t>
            </w:r>
          </w:p>
        </w:tc>
        <w:tc>
          <w:tcPr>
            <w:tcW w:w="242" w:type="dxa"/>
            <w:gridSpan w:val="2"/>
          </w:tcPr>
          <w:p w14:paraId="7BD8CB14" w14:textId="77777777" w:rsidR="00C858EB" w:rsidRPr="0082485B" w:rsidRDefault="00C858EB" w:rsidP="00C858EB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6F3AFA2" w14:textId="320C23EB" w:rsidR="00C858EB" w:rsidRPr="003B5F52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(1,340)</w:t>
            </w:r>
          </w:p>
        </w:tc>
        <w:tc>
          <w:tcPr>
            <w:tcW w:w="240" w:type="dxa"/>
          </w:tcPr>
          <w:p w14:paraId="0DA5ACF3" w14:textId="77777777" w:rsidR="00C858EB" w:rsidRPr="0082485B" w:rsidRDefault="00C858EB" w:rsidP="00C858EB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7E8AA9D" w14:textId="452AAC23" w:rsidR="00C858EB" w:rsidRPr="004A5064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3E615B0" w14:textId="77777777" w:rsidR="00C858EB" w:rsidRPr="0082485B" w:rsidRDefault="00C858EB" w:rsidP="00C858EB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</w:tcPr>
          <w:p w14:paraId="4CDAD3CF" w14:textId="0DB6D8F4" w:rsidR="00C858EB" w:rsidRPr="0082485B" w:rsidRDefault="00C858EB" w:rsidP="00C858EB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 xml:space="preserve"> (1,340)</w:t>
            </w:r>
          </w:p>
        </w:tc>
      </w:tr>
      <w:tr w:rsidR="00C858EB" w:rsidRPr="0082485B" w14:paraId="2375054F" w14:textId="77777777" w:rsidTr="00EE31CA">
        <w:trPr>
          <w:trHeight w:val="58"/>
        </w:trPr>
        <w:tc>
          <w:tcPr>
            <w:tcW w:w="3537" w:type="dxa"/>
          </w:tcPr>
          <w:p w14:paraId="4F13C64A" w14:textId="77777777" w:rsidR="00C858EB" w:rsidRPr="0082485B" w:rsidRDefault="00C858EB" w:rsidP="00C858EB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ยอดสิ้นงวด</w:t>
            </w:r>
            <w:r w:rsidRPr="0082485B">
              <w:rPr>
                <w:rFonts w:ascii="Browallia New" w:hAnsi="Browallia New" w:cs="Browallia New"/>
                <w:lang w:val="en-GB"/>
              </w:rPr>
              <w:t>/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44AAD6A2" w14:textId="0CEFD464" w:rsidR="00C858EB" w:rsidRPr="0021651F" w:rsidRDefault="00B61954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40,624</w:t>
            </w:r>
          </w:p>
        </w:tc>
        <w:tc>
          <w:tcPr>
            <w:tcW w:w="242" w:type="dxa"/>
            <w:gridSpan w:val="2"/>
          </w:tcPr>
          <w:p w14:paraId="68F8D5D9" w14:textId="77777777" w:rsidR="00C858EB" w:rsidRPr="0082485B" w:rsidRDefault="00C858EB" w:rsidP="00C858EB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2D30CD3C" w14:textId="16CABC73" w:rsidR="00C858EB" w:rsidRPr="003B5F52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443E43C0" w14:textId="77777777" w:rsidR="00C858EB" w:rsidRPr="0082485B" w:rsidRDefault="00C858EB" w:rsidP="00C858EB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B9E522" w14:textId="111AA557" w:rsidR="00C858EB" w:rsidRPr="004A5064" w:rsidRDefault="00C858EB" w:rsidP="00C8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33,120</w:t>
            </w:r>
          </w:p>
        </w:tc>
        <w:tc>
          <w:tcPr>
            <w:tcW w:w="236" w:type="dxa"/>
          </w:tcPr>
          <w:p w14:paraId="2D980EA9" w14:textId="77777777" w:rsidR="00C858EB" w:rsidRPr="0082485B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D7743E9" w14:textId="3AADC269" w:rsidR="00C858EB" w:rsidRPr="0082485B" w:rsidRDefault="00C858EB" w:rsidP="00C858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42F7BDA3" w14:textId="3A35C2D6" w:rsidR="00572677" w:rsidRPr="004A5064" w:rsidRDefault="00572677" w:rsidP="00572677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A506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เงินลงทุนในหลักทรัพย์เผื่อขาย</w:t>
      </w:r>
      <w:r w:rsidRPr="004A506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</w:p>
    <w:p w14:paraId="3532DF59" w14:textId="77777777" w:rsidR="00572677" w:rsidRPr="00772DBA" w:rsidRDefault="00572677" w:rsidP="0057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89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85"/>
        <w:gridCol w:w="900"/>
        <w:gridCol w:w="900"/>
        <w:gridCol w:w="900"/>
        <w:gridCol w:w="900"/>
        <w:gridCol w:w="1044"/>
        <w:gridCol w:w="1020"/>
      </w:tblGrid>
      <w:tr w:rsidR="00DA15D9" w:rsidRPr="005D13C8" w14:paraId="19551DAD" w14:textId="77777777" w:rsidTr="00EE31CA">
        <w:trPr>
          <w:cantSplit/>
          <w:trHeight w:val="283"/>
        </w:trPr>
        <w:tc>
          <w:tcPr>
            <w:tcW w:w="3285" w:type="dxa"/>
          </w:tcPr>
          <w:p w14:paraId="4FC6FECE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A1096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CB059D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A31792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C3D70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hideMark/>
          </w:tcPr>
          <w:p w14:paraId="5C5DE633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proofErr w:type="gramStart"/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หน่วย :</w:t>
            </w:r>
            <w:proofErr w:type="gramEnd"/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A15D9" w:rsidRPr="005D13C8" w14:paraId="59D64846" w14:textId="77777777" w:rsidTr="00EE31CA">
        <w:trPr>
          <w:cantSplit/>
          <w:trHeight w:val="283"/>
        </w:trPr>
        <w:tc>
          <w:tcPr>
            <w:tcW w:w="3285" w:type="dxa"/>
          </w:tcPr>
          <w:p w14:paraId="716045F1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64" w:type="dxa"/>
            <w:gridSpan w:val="6"/>
          </w:tcPr>
          <w:p w14:paraId="1568356D" w14:textId="77777777" w:rsidR="00DA15D9" w:rsidRPr="005D13C8" w:rsidRDefault="00DA15D9" w:rsidP="00EE31CA">
            <w:pPr>
              <w:pBdr>
                <w:bottom w:val="single" w:sz="4" w:space="1" w:color="auto"/>
              </w:pBdr>
              <w:tabs>
                <w:tab w:val="clear" w:pos="907"/>
                <w:tab w:val="clear" w:pos="5613"/>
                <w:tab w:val="left" w:pos="67"/>
                <w:tab w:val="left" w:pos="1018"/>
                <w:tab w:val="left" w:pos="5250"/>
              </w:tabs>
              <w:spacing w:line="240" w:lineRule="auto"/>
              <w:ind w:left="-51" w:right="-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DA15D9" w:rsidRPr="005D13C8" w14:paraId="497836D7" w14:textId="77777777" w:rsidTr="00EE31CA">
        <w:trPr>
          <w:cantSplit/>
          <w:trHeight w:val="306"/>
        </w:trPr>
        <w:tc>
          <w:tcPr>
            <w:tcW w:w="3285" w:type="dxa"/>
          </w:tcPr>
          <w:p w14:paraId="0C9F8FAE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6057CF6A" w14:textId="77777777" w:rsidR="00DA15D9" w:rsidRPr="005D13C8" w:rsidRDefault="00DA15D9" w:rsidP="005D13C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จำนวนหุ้นที่ถือ</w:t>
            </w:r>
          </w:p>
        </w:tc>
        <w:tc>
          <w:tcPr>
            <w:tcW w:w="1800" w:type="dxa"/>
            <w:gridSpan w:val="2"/>
            <w:hideMark/>
          </w:tcPr>
          <w:p w14:paraId="23BD011B" w14:textId="77777777" w:rsidR="00DA15D9" w:rsidRPr="005D13C8" w:rsidRDefault="00DA15D9" w:rsidP="005D13C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2064" w:type="dxa"/>
            <w:gridSpan w:val="2"/>
            <w:hideMark/>
          </w:tcPr>
          <w:p w14:paraId="24E03C5B" w14:textId="77777777" w:rsidR="00DA15D9" w:rsidRPr="005D13C8" w:rsidRDefault="00DA15D9" w:rsidP="005D13C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8C0540" w:rsidRPr="005D13C8" w14:paraId="4AC9AC88" w14:textId="77777777" w:rsidTr="00772DBA">
        <w:trPr>
          <w:cantSplit/>
          <w:trHeight w:val="306"/>
        </w:trPr>
        <w:tc>
          <w:tcPr>
            <w:tcW w:w="3285" w:type="dxa"/>
          </w:tcPr>
          <w:p w14:paraId="23DCB065" w14:textId="77777777" w:rsidR="008C0540" w:rsidRPr="005D13C8" w:rsidRDefault="008C0540" w:rsidP="008C054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1E58FD0" w14:textId="6EAEE52B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72DBA"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 w:rsidR="00772DBA"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</w:p>
          <w:p w14:paraId="6467E7CF" w14:textId="699B724F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00" w:type="dxa"/>
            <w:hideMark/>
          </w:tcPr>
          <w:p w14:paraId="0134D73B" w14:textId="4E04EE11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2935F96D" w14:textId="7E4BC8ED" w:rsidR="008C0540" w:rsidRPr="005D13C8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</w:p>
          <w:p w14:paraId="63319C8B" w14:textId="16AE8365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00" w:type="dxa"/>
            <w:hideMark/>
          </w:tcPr>
          <w:p w14:paraId="014F5D7D" w14:textId="00D91414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44" w:type="dxa"/>
            <w:hideMark/>
          </w:tcPr>
          <w:p w14:paraId="5E337CF5" w14:textId="0119D2F0" w:rsidR="008C0540" w:rsidRPr="005D13C8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</w:p>
          <w:p w14:paraId="5CC22CF2" w14:textId="784DA7B4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020" w:type="dxa"/>
            <w:hideMark/>
          </w:tcPr>
          <w:p w14:paraId="20432406" w14:textId="6E8F8EE3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796D14" w:rsidRPr="005D13C8" w14:paraId="6B5D441C" w14:textId="77777777" w:rsidTr="00772DBA">
        <w:trPr>
          <w:cantSplit/>
          <w:trHeight w:val="207"/>
        </w:trPr>
        <w:tc>
          <w:tcPr>
            <w:tcW w:w="3285" w:type="dxa"/>
          </w:tcPr>
          <w:p w14:paraId="35ECB9A5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9AB96B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2BC82CD7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396D0E52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CB2DF1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8AE3B56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F272258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485B" w:rsidRPr="005D13C8" w14:paraId="57B15CFD" w14:textId="77777777" w:rsidTr="00772DBA">
        <w:trPr>
          <w:cantSplit/>
          <w:trHeight w:hRule="exact" w:val="216"/>
        </w:trPr>
        <w:tc>
          <w:tcPr>
            <w:tcW w:w="3285" w:type="dxa"/>
          </w:tcPr>
          <w:p w14:paraId="4EE8354D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519B39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BCA1C9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97922F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CFD9C9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AE2BD26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77F3F6F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F48EC" w:rsidRPr="005D13C8" w14:paraId="05EF8032" w14:textId="77777777" w:rsidTr="00772DBA">
        <w:trPr>
          <w:cantSplit/>
          <w:trHeight w:val="207"/>
        </w:trPr>
        <w:tc>
          <w:tcPr>
            <w:tcW w:w="3285" w:type="dxa"/>
          </w:tcPr>
          <w:p w14:paraId="740AE493" w14:textId="77777777" w:rsidR="001F48EC" w:rsidRPr="005D13C8" w:rsidRDefault="001F48EC" w:rsidP="001F48EC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ตราสารทุน 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- 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บริษัท มิลล์คอน สตีล จำกัด 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มหาชน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1DED04D" w14:textId="77777777" w:rsidR="001F48EC" w:rsidRDefault="001F48EC" w:rsidP="001F48E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EFC5B9" w14:textId="5BE9C834" w:rsidR="001F48EC" w:rsidRPr="005D13C8" w:rsidRDefault="001F48EC" w:rsidP="001F48E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778,560</w:t>
            </w:r>
          </w:p>
        </w:tc>
        <w:tc>
          <w:tcPr>
            <w:tcW w:w="900" w:type="dxa"/>
          </w:tcPr>
          <w:p w14:paraId="768FA131" w14:textId="77777777" w:rsidR="001F48EC" w:rsidRDefault="001F48EC" w:rsidP="001F48E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8140D1" w14:textId="3380FDA6" w:rsidR="001F48EC" w:rsidRPr="005D13C8" w:rsidRDefault="001F48EC" w:rsidP="001F48E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778,560</w:t>
            </w:r>
          </w:p>
        </w:tc>
        <w:tc>
          <w:tcPr>
            <w:tcW w:w="900" w:type="dxa"/>
          </w:tcPr>
          <w:p w14:paraId="39839172" w14:textId="77777777" w:rsidR="001F48EC" w:rsidRDefault="001F48EC" w:rsidP="001F48E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A0805F" w14:textId="076FA22D" w:rsidR="001F48EC" w:rsidRPr="005D13C8" w:rsidRDefault="001F48EC" w:rsidP="001F48E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17.97</w:t>
            </w:r>
          </w:p>
        </w:tc>
        <w:tc>
          <w:tcPr>
            <w:tcW w:w="900" w:type="dxa"/>
          </w:tcPr>
          <w:p w14:paraId="368234C5" w14:textId="77777777" w:rsidR="001F48EC" w:rsidRDefault="001F48EC" w:rsidP="001F48E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698C50" w14:textId="7F27D779" w:rsidR="001F48EC" w:rsidRPr="005D13C8" w:rsidRDefault="001F48EC" w:rsidP="001F48E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17.97</w:t>
            </w:r>
          </w:p>
        </w:tc>
        <w:tc>
          <w:tcPr>
            <w:tcW w:w="1044" w:type="dxa"/>
          </w:tcPr>
          <w:p w14:paraId="2C735CA8" w14:textId="77777777" w:rsidR="001F48EC" w:rsidRDefault="001F48EC" w:rsidP="001F48E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389DB3" w14:textId="60B65BB7" w:rsidR="001F48EC" w:rsidRPr="005D13C8" w:rsidRDefault="001F48EC" w:rsidP="001F48E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  <w:tc>
          <w:tcPr>
            <w:tcW w:w="1020" w:type="dxa"/>
          </w:tcPr>
          <w:p w14:paraId="35D1D31F" w14:textId="77777777" w:rsidR="001F48EC" w:rsidRDefault="001F48EC" w:rsidP="001F48E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069E30" w14:textId="782EC894" w:rsidR="001F48EC" w:rsidRPr="005D13C8" w:rsidRDefault="001F48EC" w:rsidP="001F48E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</w:tr>
      <w:tr w:rsidR="00EC450C" w:rsidRPr="005D13C8" w14:paraId="1FE9CB1C" w14:textId="77777777" w:rsidTr="00772DBA">
        <w:trPr>
          <w:cantSplit/>
          <w:trHeight w:val="81"/>
        </w:trPr>
        <w:tc>
          <w:tcPr>
            <w:tcW w:w="3285" w:type="dxa"/>
            <w:hideMark/>
          </w:tcPr>
          <w:p w14:paraId="50159FBB" w14:textId="14B7040F" w:rsidR="00EC450C" w:rsidRPr="005D13C8" w:rsidRDefault="00EC450C" w:rsidP="00EC450C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ขาดทุน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ที่ยังไม่เกิดขึ้นจริง</w:t>
            </w:r>
          </w:p>
        </w:tc>
        <w:tc>
          <w:tcPr>
            <w:tcW w:w="900" w:type="dxa"/>
            <w:vAlign w:val="bottom"/>
          </w:tcPr>
          <w:p w14:paraId="689DB128" w14:textId="77777777" w:rsidR="00EC450C" w:rsidRPr="005D13C8" w:rsidRDefault="00EC450C" w:rsidP="00EC450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A23EC6" w14:textId="77777777" w:rsidR="00EC450C" w:rsidRPr="005D13C8" w:rsidRDefault="00EC450C" w:rsidP="00EC450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4EF357" w14:textId="77777777" w:rsidR="00EC450C" w:rsidRPr="005D13C8" w:rsidRDefault="00EC450C" w:rsidP="00EC450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DA4065" w14:textId="77777777" w:rsidR="00EC450C" w:rsidRPr="005D13C8" w:rsidRDefault="00EC450C" w:rsidP="00EC450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9E56332" w14:textId="4EE96EA5" w:rsidR="00EC450C" w:rsidRPr="005D13C8" w:rsidRDefault="00EC450C" w:rsidP="00EC450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578,397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20" w:type="dxa"/>
          </w:tcPr>
          <w:p w14:paraId="301B3C6C" w14:textId="1269D458" w:rsidR="00EC450C" w:rsidRPr="005D13C8" w:rsidRDefault="00EC450C" w:rsidP="00EC450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(72,333)</w:t>
            </w:r>
          </w:p>
        </w:tc>
      </w:tr>
      <w:tr w:rsidR="00EC450C" w:rsidRPr="005D13C8" w14:paraId="0AD20AAC" w14:textId="77777777" w:rsidTr="00772DBA">
        <w:trPr>
          <w:cantSplit/>
          <w:trHeight w:val="108"/>
        </w:trPr>
        <w:tc>
          <w:tcPr>
            <w:tcW w:w="3285" w:type="dxa"/>
          </w:tcPr>
          <w:p w14:paraId="6721BCC6" w14:textId="77777777" w:rsidR="00EC450C" w:rsidRPr="005D13C8" w:rsidRDefault="00EC450C" w:rsidP="00EC450C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หลักทรัพย์เผื่อขาย - สุทธิ</w:t>
            </w:r>
          </w:p>
        </w:tc>
        <w:tc>
          <w:tcPr>
            <w:tcW w:w="900" w:type="dxa"/>
            <w:vAlign w:val="bottom"/>
          </w:tcPr>
          <w:p w14:paraId="1453DC56" w14:textId="77777777" w:rsidR="00EC450C" w:rsidRPr="005D13C8" w:rsidRDefault="00EC450C" w:rsidP="00EC450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389200" w14:textId="77777777" w:rsidR="00EC450C" w:rsidRPr="005D13C8" w:rsidRDefault="00EC450C" w:rsidP="00EC450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460422" w14:textId="77777777" w:rsidR="00EC450C" w:rsidRPr="005D13C8" w:rsidRDefault="00EC450C" w:rsidP="00EC450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196930" w14:textId="77777777" w:rsidR="00EC450C" w:rsidRPr="005D13C8" w:rsidRDefault="00EC450C" w:rsidP="00EC450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BE5324D" w14:textId="6C4690BF" w:rsidR="00EC450C" w:rsidRPr="005D13C8" w:rsidRDefault="00EC450C" w:rsidP="00EC450C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700,704</w:t>
            </w:r>
          </w:p>
        </w:tc>
        <w:tc>
          <w:tcPr>
            <w:tcW w:w="1020" w:type="dxa"/>
          </w:tcPr>
          <w:p w14:paraId="12C781FA" w14:textId="0103E893" w:rsidR="00EC450C" w:rsidRPr="005D13C8" w:rsidRDefault="00EC450C" w:rsidP="00EC450C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1,206,768</w:t>
            </w:r>
          </w:p>
        </w:tc>
      </w:tr>
    </w:tbl>
    <w:p w14:paraId="0A027F0F" w14:textId="77777777" w:rsidR="00BC527D" w:rsidRDefault="00BC527D" w:rsidP="00F42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9"/>
        <w:jc w:val="thaiDistribute"/>
        <w:rPr>
          <w:rFonts w:ascii="Browallia New" w:hAnsi="Browallia New" w:cs="Browallia New"/>
          <w:sz w:val="28"/>
          <w:szCs w:val="28"/>
        </w:rPr>
      </w:pPr>
    </w:p>
    <w:p w14:paraId="5081B359" w14:textId="6836FE02" w:rsidR="00EE542D" w:rsidRDefault="00DA15D9" w:rsidP="00111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รายการเคลื่อนไหวสำหรับงวด</w:t>
      </w:r>
      <w:r w:rsidR="00772DBA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772DBA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772DBA">
        <w:rPr>
          <w:rFonts w:ascii="Browallia New" w:hAnsi="Browallia New" w:cs="Browallia New"/>
          <w:sz w:val="28"/>
          <w:szCs w:val="28"/>
        </w:rPr>
        <w:t>0</w:t>
      </w:r>
      <w:r w:rsidR="00772DBA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772DBA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5D13C8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D13C8" w:rsidRPr="001116FA">
        <w:rPr>
          <w:rFonts w:ascii="Browallia New" w:hAnsi="Browallia New" w:cs="Browallia New"/>
          <w:sz w:val="28"/>
          <w:szCs w:val="28"/>
        </w:rPr>
        <w:t>2562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BD6F20" w:rsidRPr="001116FA">
        <w:rPr>
          <w:rFonts w:ascii="Browallia New" w:hAnsi="Browallia New" w:cs="Browallia New"/>
          <w:sz w:val="28"/>
          <w:szCs w:val="28"/>
        </w:rPr>
        <w:t>31</w:t>
      </w:r>
      <w:r w:rsidRPr="001116FA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="00BD6F20" w:rsidRPr="001116FA">
        <w:rPr>
          <w:rFonts w:ascii="Browallia New" w:hAnsi="Browallia New" w:cs="Browallia New"/>
          <w:sz w:val="28"/>
          <w:szCs w:val="28"/>
        </w:rPr>
        <w:t>256</w:t>
      </w:r>
      <w:r w:rsidR="005D13C8">
        <w:rPr>
          <w:rFonts w:ascii="Browallia New" w:hAnsi="Browallia New" w:cs="Browallia New"/>
          <w:sz w:val="28"/>
          <w:szCs w:val="28"/>
        </w:rPr>
        <w:t>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ของเงินลงทุน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ในหลักทรัพย์</w:t>
      </w:r>
      <w:r w:rsidRPr="008F2A3E">
        <w:rPr>
          <w:rFonts w:ascii="Browallia New" w:hAnsi="Browallia New" w:cs="Browallia New"/>
          <w:sz w:val="28"/>
          <w:szCs w:val="28"/>
          <w:cs/>
        </w:rPr>
        <w:t>เผื่อขาย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ACA4928" w14:textId="77777777" w:rsidR="006F0042" w:rsidRPr="008F2A3E" w:rsidRDefault="006F0042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632"/>
        <w:gridCol w:w="1890"/>
        <w:gridCol w:w="270"/>
        <w:gridCol w:w="1886"/>
      </w:tblGrid>
      <w:tr w:rsidR="00DA15D9" w:rsidRPr="0082485B" w14:paraId="7809E01F" w14:textId="77777777" w:rsidTr="001116FA">
        <w:tc>
          <w:tcPr>
            <w:tcW w:w="4230" w:type="dxa"/>
          </w:tcPr>
          <w:p w14:paraId="5D65459E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78" w:type="dxa"/>
            <w:gridSpan w:val="4"/>
          </w:tcPr>
          <w:p w14:paraId="112CA02F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DA15D9" w:rsidRPr="0082485B" w14:paraId="6285CF73" w14:textId="77777777" w:rsidTr="001116FA">
        <w:tc>
          <w:tcPr>
            <w:tcW w:w="4230" w:type="dxa"/>
          </w:tcPr>
          <w:p w14:paraId="2DE7F62E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2" w:type="dxa"/>
          </w:tcPr>
          <w:p w14:paraId="36DC125C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46" w:type="dxa"/>
            <w:gridSpan w:val="3"/>
            <w:tcBorders>
              <w:bottom w:val="single" w:sz="4" w:space="0" w:color="auto"/>
            </w:tcBorders>
          </w:tcPr>
          <w:p w14:paraId="33B9307C" w14:textId="77777777" w:rsidR="00DA15D9" w:rsidRPr="0082485B" w:rsidRDefault="00DA15D9" w:rsidP="009121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งบการเงินรวมและงบการเงิน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เฉพาะของบริษัท</w:t>
            </w:r>
          </w:p>
        </w:tc>
      </w:tr>
      <w:tr w:rsidR="00DA15D9" w:rsidRPr="0082485B" w14:paraId="353A9C99" w14:textId="77777777" w:rsidTr="001116FA">
        <w:trPr>
          <w:trHeight w:val="351"/>
        </w:trPr>
        <w:tc>
          <w:tcPr>
            <w:tcW w:w="4230" w:type="dxa"/>
          </w:tcPr>
          <w:p w14:paraId="427456C7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0431EEA2" w14:textId="77777777" w:rsidR="00DA15D9" w:rsidRPr="0082485B" w:rsidRDefault="00DA15D9" w:rsidP="009121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A9C6444" w14:textId="3B70159B" w:rsidR="00DA15D9" w:rsidRPr="0082485B" w:rsidRDefault="00772DBA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5D13C8"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D13C8"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vAlign w:val="bottom"/>
          </w:tcPr>
          <w:p w14:paraId="2CBF4D03" w14:textId="77777777" w:rsidR="00DA15D9" w:rsidRPr="0082485B" w:rsidRDefault="00DA15D9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41FA2A6E" w14:textId="45B9934D" w:rsidR="00DA15D9" w:rsidRPr="0082485B" w:rsidRDefault="00BD6F20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DA15D9"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5D13C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DA15D9" w:rsidRPr="0082485B" w14:paraId="78937526" w14:textId="77777777" w:rsidTr="001116FA">
        <w:trPr>
          <w:trHeight w:val="113"/>
        </w:trPr>
        <w:tc>
          <w:tcPr>
            <w:tcW w:w="4230" w:type="dxa"/>
          </w:tcPr>
          <w:p w14:paraId="24965CDF" w14:textId="77777777" w:rsidR="00DA15D9" w:rsidRPr="0082485B" w:rsidRDefault="00DA15D9" w:rsidP="0091210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632" w:type="dxa"/>
          </w:tcPr>
          <w:p w14:paraId="37758ED6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3F56795" w14:textId="77777777" w:rsidR="00DA15D9" w:rsidRPr="0082485B" w:rsidRDefault="00DA15D9" w:rsidP="0091210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938FAD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7FFBC3CC" w14:textId="77777777" w:rsidR="00DA15D9" w:rsidRPr="0082485B" w:rsidRDefault="00DA15D9" w:rsidP="0091210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F48EC" w:rsidRPr="0082485B" w14:paraId="742F03BC" w14:textId="77777777" w:rsidTr="001116FA">
        <w:trPr>
          <w:trHeight w:val="113"/>
        </w:trPr>
        <w:tc>
          <w:tcPr>
            <w:tcW w:w="4230" w:type="dxa"/>
          </w:tcPr>
          <w:p w14:paraId="4C021F60" w14:textId="62530149" w:rsidR="001F48EC" w:rsidRPr="0082485B" w:rsidRDefault="001F48EC" w:rsidP="001F48EC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มูลค่า</w:t>
            </w:r>
            <w:r w:rsidRPr="0082485B">
              <w:rPr>
                <w:rFonts w:ascii="Browallia New" w:hAnsi="Browallia New" w:cs="Browallia New"/>
                <w:color w:val="auto"/>
                <w:cs/>
              </w:rPr>
              <w:t>ตามบัญชี ณ วันต้น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งวด</w:t>
            </w:r>
            <w:r w:rsidRPr="0082485B">
              <w:rPr>
                <w:rFonts w:ascii="Browallia New" w:hAnsi="Browallia New" w:cs="Browallia New"/>
                <w:color w:val="auto"/>
              </w:rPr>
              <w:t>/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632" w:type="dxa"/>
          </w:tcPr>
          <w:p w14:paraId="087A875C" w14:textId="77777777" w:rsidR="001F48EC" w:rsidRPr="0082485B" w:rsidRDefault="001F48EC" w:rsidP="001F48E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FA793F6" w14:textId="6EE096E9" w:rsidR="001F48EC" w:rsidRPr="00A17768" w:rsidRDefault="001F48EC" w:rsidP="001F48E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1,206,768</w:t>
            </w:r>
          </w:p>
        </w:tc>
        <w:tc>
          <w:tcPr>
            <w:tcW w:w="270" w:type="dxa"/>
          </w:tcPr>
          <w:p w14:paraId="3AE41F68" w14:textId="77777777" w:rsidR="001F48EC" w:rsidRPr="0082485B" w:rsidRDefault="001F48EC" w:rsidP="001F48E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5C95A6DB" w14:textId="7D3D6E91" w:rsidR="001F48EC" w:rsidRPr="0082485B" w:rsidRDefault="001F48EC" w:rsidP="001F48E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1,284,624</w:t>
            </w:r>
          </w:p>
        </w:tc>
      </w:tr>
      <w:tr w:rsidR="001F48EC" w:rsidRPr="0082485B" w14:paraId="623CB864" w14:textId="77777777" w:rsidTr="001116FA">
        <w:trPr>
          <w:trHeight w:val="113"/>
        </w:trPr>
        <w:tc>
          <w:tcPr>
            <w:tcW w:w="4230" w:type="dxa"/>
          </w:tcPr>
          <w:p w14:paraId="4AAF3DE1" w14:textId="5DC98627" w:rsidR="001F48EC" w:rsidRPr="0082485B" w:rsidRDefault="001F48EC" w:rsidP="001F48EC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ที่ยังไม่เกิดขึ้นจริง</w:t>
            </w:r>
          </w:p>
        </w:tc>
        <w:tc>
          <w:tcPr>
            <w:tcW w:w="632" w:type="dxa"/>
          </w:tcPr>
          <w:p w14:paraId="3FE5C0DF" w14:textId="77777777" w:rsidR="001F48EC" w:rsidRPr="0082485B" w:rsidRDefault="001F48EC" w:rsidP="001F48E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C250692" w14:textId="390A6D58" w:rsidR="001F48EC" w:rsidRPr="00A17768" w:rsidRDefault="001F48EC" w:rsidP="001F48E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506,064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37A0DE4" w14:textId="77777777" w:rsidR="001F48EC" w:rsidRPr="0082485B" w:rsidRDefault="001F48EC" w:rsidP="001F48E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5C73D199" w14:textId="38C7AB69" w:rsidR="001F48EC" w:rsidRPr="0082485B" w:rsidRDefault="001F48EC" w:rsidP="001F48E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(77,856)</w:t>
            </w:r>
          </w:p>
        </w:tc>
      </w:tr>
      <w:tr w:rsidR="001F48EC" w:rsidRPr="0082485B" w14:paraId="5DC02EFB" w14:textId="77777777" w:rsidTr="001116FA">
        <w:trPr>
          <w:trHeight w:val="113"/>
        </w:trPr>
        <w:tc>
          <w:tcPr>
            <w:tcW w:w="4230" w:type="dxa"/>
          </w:tcPr>
          <w:p w14:paraId="4E7ABE0D" w14:textId="00819E61" w:rsidR="001F48EC" w:rsidRPr="0082485B" w:rsidRDefault="001F48EC" w:rsidP="001F48EC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มูลค่า</w:t>
            </w:r>
            <w:r w:rsidRPr="0082485B">
              <w:rPr>
                <w:rFonts w:ascii="Browallia New" w:hAnsi="Browallia New" w:cs="Browallia New"/>
                <w:color w:val="auto"/>
                <w:cs/>
              </w:rPr>
              <w:t>ตามบัญชี ณ</w:t>
            </w:r>
            <w:r w:rsidRPr="0082485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2485B">
              <w:rPr>
                <w:rFonts w:ascii="Browallia New" w:hAnsi="Browallia New" w:cs="Browallia New"/>
                <w:color w:val="auto"/>
                <w:cs/>
              </w:rPr>
              <w:t>วันสิ้น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งวด</w:t>
            </w:r>
            <w:r w:rsidRPr="0082485B">
              <w:rPr>
                <w:rFonts w:ascii="Browallia New" w:hAnsi="Browallia New" w:cs="Browallia New"/>
                <w:color w:val="auto"/>
              </w:rPr>
              <w:t>/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632" w:type="dxa"/>
          </w:tcPr>
          <w:p w14:paraId="55D9DDE0" w14:textId="77777777" w:rsidR="001F48EC" w:rsidRPr="0082485B" w:rsidRDefault="001F48EC" w:rsidP="001F48E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221BC75" w14:textId="418A3834" w:rsidR="001F48EC" w:rsidRPr="00A17768" w:rsidRDefault="001F48EC" w:rsidP="001F48E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700,704</w:t>
            </w:r>
          </w:p>
        </w:tc>
        <w:tc>
          <w:tcPr>
            <w:tcW w:w="270" w:type="dxa"/>
          </w:tcPr>
          <w:p w14:paraId="0347A56E" w14:textId="77777777" w:rsidR="001F48EC" w:rsidRPr="0082485B" w:rsidRDefault="001F48EC" w:rsidP="001F48E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12" w:space="0" w:color="auto"/>
            </w:tcBorders>
          </w:tcPr>
          <w:p w14:paraId="6EA22707" w14:textId="5F07A300" w:rsidR="001F48EC" w:rsidRPr="0082485B" w:rsidRDefault="001F48EC" w:rsidP="001F48E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1,206,768</w:t>
            </w:r>
          </w:p>
        </w:tc>
      </w:tr>
    </w:tbl>
    <w:p w14:paraId="390687B4" w14:textId="4186B106" w:rsidR="002B091D" w:rsidRDefault="002B0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4AB047CC" w14:textId="1EBFA415" w:rsidR="00F115E8" w:rsidRDefault="00F115E8" w:rsidP="00CD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772DBA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772DBA">
        <w:rPr>
          <w:rFonts w:ascii="Browallia New" w:hAnsi="Browallia New" w:cs="Browallia New"/>
          <w:sz w:val="28"/>
          <w:szCs w:val="28"/>
        </w:rPr>
        <w:t>0</w:t>
      </w:r>
      <w:r w:rsidR="00772DBA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772DBA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5D13C8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D13C8" w:rsidRPr="00CD08BA">
        <w:rPr>
          <w:rFonts w:ascii="Browallia New" w:hAnsi="Browallia New" w:cs="Browallia New"/>
          <w:sz w:val="28"/>
          <w:szCs w:val="28"/>
        </w:rPr>
        <w:t>2562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บริษัทมีใบสำคัญแสดงสิทธิ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ที่จะซื้อหุ้นสามัญของบริษัท มิลล์คอน สตีล จำกัด (มหาชน)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67BF48EE" w14:textId="77777777" w:rsidR="00F115E8" w:rsidRPr="008F2A3E" w:rsidRDefault="00F115E8" w:rsidP="00F11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1260"/>
        <w:gridCol w:w="1440"/>
        <w:gridCol w:w="1620"/>
        <w:gridCol w:w="1530"/>
        <w:gridCol w:w="1440"/>
      </w:tblGrid>
      <w:tr w:rsidR="00F115E8" w:rsidRPr="005D0215" w14:paraId="00A4EEFC" w14:textId="77777777" w:rsidTr="00CD08BA">
        <w:tc>
          <w:tcPr>
            <w:tcW w:w="1620" w:type="dxa"/>
            <w:vAlign w:val="bottom"/>
          </w:tcPr>
          <w:p w14:paraId="305DBAEA" w14:textId="77777777" w:rsidR="00F115E8" w:rsidRPr="005D0215" w:rsidRDefault="00F115E8" w:rsidP="00CD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14:paraId="16D85E6E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จำนวน</w:t>
            </w:r>
          </w:p>
          <w:p w14:paraId="05AB5704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(ล้านหน่วย)</w:t>
            </w:r>
          </w:p>
        </w:tc>
        <w:tc>
          <w:tcPr>
            <w:tcW w:w="1440" w:type="dxa"/>
          </w:tcPr>
          <w:p w14:paraId="1935D8A5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ราคาใช้สิทธิ</w:t>
            </w:r>
          </w:p>
          <w:p w14:paraId="41C50184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(บาทต่อหุ้น)</w:t>
            </w:r>
          </w:p>
        </w:tc>
        <w:tc>
          <w:tcPr>
            <w:tcW w:w="1620" w:type="dxa"/>
          </w:tcPr>
          <w:p w14:paraId="3DD7FB0C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อัตราการใช้สิทธิ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ต่อหุ้นสามัญ</w:t>
            </w:r>
          </w:p>
        </w:tc>
        <w:tc>
          <w:tcPr>
            <w:tcW w:w="1530" w:type="dxa"/>
          </w:tcPr>
          <w:p w14:paraId="21C6C9E3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23BCABA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ครบกำหนดอายุ</w:t>
            </w:r>
          </w:p>
        </w:tc>
        <w:tc>
          <w:tcPr>
            <w:tcW w:w="1440" w:type="dxa"/>
          </w:tcPr>
          <w:p w14:paraId="2ADD236E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มูลค่ายุติธรรม (บาทต่อหุ้น)</w:t>
            </w:r>
          </w:p>
        </w:tc>
      </w:tr>
      <w:tr w:rsidR="0082485B" w:rsidRPr="005D0215" w14:paraId="765522BE" w14:textId="77777777" w:rsidTr="00CD08BA">
        <w:tc>
          <w:tcPr>
            <w:tcW w:w="1620" w:type="dxa"/>
          </w:tcPr>
          <w:p w14:paraId="00CE5D7C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7E520F6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7C2E38B5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20" w:type="dxa"/>
          </w:tcPr>
          <w:p w14:paraId="14427E11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55EB093F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34CEA322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A35F17" w:rsidRPr="005D0215" w14:paraId="55B23D27" w14:textId="77777777" w:rsidTr="00CD08BA">
        <w:tc>
          <w:tcPr>
            <w:tcW w:w="1620" w:type="dxa"/>
          </w:tcPr>
          <w:p w14:paraId="5270D99E" w14:textId="77777777" w:rsidR="00A35F17" w:rsidRPr="005D0215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MILL-W3</w:t>
            </w:r>
          </w:p>
        </w:tc>
        <w:tc>
          <w:tcPr>
            <w:tcW w:w="1260" w:type="dxa"/>
          </w:tcPr>
          <w:p w14:paraId="4E595259" w14:textId="7FD2A90E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39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>
              <w:rPr>
                <w:rFonts w:ascii="Browallia New" w:hAnsi="Browallia New" w:cs="Browallia New"/>
                <w:sz w:val="27"/>
                <w:szCs w:val="27"/>
              </w:rPr>
              <w:t>30</w:t>
            </w: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440" w:type="dxa"/>
          </w:tcPr>
          <w:p w14:paraId="53B8FE5E" w14:textId="4FE6FF34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35F17">
              <w:rPr>
                <w:rFonts w:ascii="Browallia New" w:hAnsi="Browallia New" w:cs="Browallia New"/>
                <w:sz w:val="27"/>
                <w:szCs w:val="27"/>
              </w:rPr>
              <w:t>2.732</w:t>
            </w:r>
          </w:p>
        </w:tc>
        <w:tc>
          <w:tcPr>
            <w:tcW w:w="1620" w:type="dxa"/>
          </w:tcPr>
          <w:p w14:paraId="7B033469" w14:textId="4BE027D5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: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530" w:type="dxa"/>
          </w:tcPr>
          <w:p w14:paraId="44FE9F4C" w14:textId="47637165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21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  <w:tc>
          <w:tcPr>
            <w:tcW w:w="1440" w:type="dxa"/>
          </w:tcPr>
          <w:p w14:paraId="773209E3" w14:textId="64C3DA97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01</w:t>
            </w:r>
          </w:p>
        </w:tc>
      </w:tr>
      <w:tr w:rsidR="00A35F17" w:rsidRPr="005D0215" w14:paraId="27922F47" w14:textId="77777777" w:rsidTr="00CD08BA">
        <w:tc>
          <w:tcPr>
            <w:tcW w:w="1620" w:type="dxa"/>
          </w:tcPr>
          <w:p w14:paraId="31E0EC64" w14:textId="77777777" w:rsidR="00A35F17" w:rsidRPr="005D0215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MILL-W4</w:t>
            </w:r>
          </w:p>
        </w:tc>
        <w:tc>
          <w:tcPr>
            <w:tcW w:w="1260" w:type="dxa"/>
          </w:tcPr>
          <w:p w14:paraId="1CD98F66" w14:textId="25E340BD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67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>
              <w:rPr>
                <w:rFonts w:ascii="Browallia New" w:hAnsi="Browallia New" w:cs="Browallia New"/>
                <w:sz w:val="27"/>
                <w:szCs w:val="27"/>
              </w:rPr>
              <w:t>99</w:t>
            </w:r>
          </w:p>
        </w:tc>
        <w:tc>
          <w:tcPr>
            <w:tcW w:w="1440" w:type="dxa"/>
          </w:tcPr>
          <w:p w14:paraId="615EF214" w14:textId="0B5C4EB1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35F17">
              <w:rPr>
                <w:rFonts w:ascii="Browallia New" w:hAnsi="Browallia New" w:cs="Browallia New"/>
                <w:sz w:val="27"/>
                <w:szCs w:val="27"/>
              </w:rPr>
              <w:t>2.003</w:t>
            </w:r>
          </w:p>
        </w:tc>
        <w:tc>
          <w:tcPr>
            <w:tcW w:w="1620" w:type="dxa"/>
          </w:tcPr>
          <w:p w14:paraId="1279C1AF" w14:textId="3207AFC6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: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530" w:type="dxa"/>
          </w:tcPr>
          <w:p w14:paraId="640816F0" w14:textId="4AF878E1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11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>ก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>ค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. 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2565</w:t>
            </w:r>
          </w:p>
        </w:tc>
        <w:tc>
          <w:tcPr>
            <w:tcW w:w="1440" w:type="dxa"/>
          </w:tcPr>
          <w:p w14:paraId="2564D027" w14:textId="1C71132A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>
              <w:rPr>
                <w:rFonts w:ascii="Browallia New" w:hAnsi="Browallia New" w:cs="Browallia New"/>
                <w:sz w:val="27"/>
                <w:szCs w:val="27"/>
              </w:rPr>
              <w:t>07</w:t>
            </w:r>
          </w:p>
        </w:tc>
      </w:tr>
      <w:tr w:rsidR="00A35F17" w:rsidRPr="005D0215" w14:paraId="27175628" w14:textId="77777777" w:rsidTr="00CD08BA">
        <w:tc>
          <w:tcPr>
            <w:tcW w:w="1620" w:type="dxa"/>
          </w:tcPr>
          <w:p w14:paraId="1A47C3F3" w14:textId="0C9B0024" w:rsidR="00A35F17" w:rsidRPr="005D0215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MILL-W5</w:t>
            </w:r>
          </w:p>
        </w:tc>
        <w:tc>
          <w:tcPr>
            <w:tcW w:w="1260" w:type="dxa"/>
          </w:tcPr>
          <w:p w14:paraId="4E34F6C7" w14:textId="2A2C6783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153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71</w:t>
            </w:r>
          </w:p>
        </w:tc>
        <w:tc>
          <w:tcPr>
            <w:tcW w:w="1440" w:type="dxa"/>
          </w:tcPr>
          <w:p w14:paraId="60EBFE4B" w14:textId="107EF97B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35F17">
              <w:rPr>
                <w:rFonts w:ascii="Browallia New" w:hAnsi="Browallia New" w:cs="Browallia New"/>
                <w:sz w:val="27"/>
                <w:szCs w:val="27"/>
              </w:rPr>
              <w:t>1.748</w:t>
            </w:r>
          </w:p>
        </w:tc>
        <w:tc>
          <w:tcPr>
            <w:tcW w:w="1620" w:type="dxa"/>
          </w:tcPr>
          <w:p w14:paraId="58876075" w14:textId="3F5233CA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: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530" w:type="dxa"/>
          </w:tcPr>
          <w:p w14:paraId="5C8C40D8" w14:textId="520F66F6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 xml:space="preserve">10 </w:t>
            </w: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ก.ค. 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1440" w:type="dxa"/>
          </w:tcPr>
          <w:p w14:paraId="0BA07E3B" w14:textId="40C6A933" w:rsidR="00A35F17" w:rsidRPr="00A1147E" w:rsidRDefault="00A35F17" w:rsidP="00A3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>
              <w:rPr>
                <w:rFonts w:ascii="Browallia New" w:hAnsi="Browallia New" w:cs="Browallia New"/>
                <w:sz w:val="27"/>
                <w:szCs w:val="27"/>
              </w:rPr>
              <w:t>03</w:t>
            </w:r>
          </w:p>
        </w:tc>
      </w:tr>
    </w:tbl>
    <w:p w14:paraId="2E2C78BB" w14:textId="77777777" w:rsidR="006A66B4" w:rsidRPr="00560277" w:rsidRDefault="006A66B4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68C7B430" w14:textId="533D6D76" w:rsidR="00894A8F" w:rsidRDefault="00894A8F" w:rsidP="00CD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2342C5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2342C5" w:rsidRPr="002342C5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2342C5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772DBA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772DBA">
        <w:rPr>
          <w:rFonts w:ascii="Browallia New" w:hAnsi="Browallia New" w:cs="Browallia New"/>
          <w:sz w:val="28"/>
          <w:szCs w:val="28"/>
        </w:rPr>
        <w:t>0</w:t>
      </w:r>
      <w:r w:rsidR="00772DBA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772DBA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2342C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342C5">
        <w:rPr>
          <w:rFonts w:ascii="Browallia New" w:hAnsi="Browallia New" w:cs="Browallia New"/>
          <w:sz w:val="28"/>
          <w:szCs w:val="28"/>
        </w:rPr>
        <w:t>2562</w:t>
      </w:r>
      <w:r w:rsidR="00FB5495" w:rsidRPr="00CD08BA">
        <w:rPr>
          <w:rFonts w:ascii="Browallia New" w:hAnsi="Browallia New" w:cs="Browallia New"/>
          <w:sz w:val="28"/>
          <w:szCs w:val="28"/>
        </w:rPr>
        <w:t xml:space="preserve"> </w:t>
      </w:r>
      <w:r w:rsidRPr="002342C5">
        <w:rPr>
          <w:rFonts w:ascii="Browallia New" w:hAnsi="Browallia New" w:cs="Browallia New"/>
          <w:sz w:val="28"/>
          <w:szCs w:val="28"/>
          <w:cs/>
        </w:rPr>
        <w:t>บริษัทขายใบสำคัญแสดงสิทธิที่จะซื้อหุ้นสามัญ (</w:t>
      </w:r>
      <w:r w:rsidRPr="002342C5">
        <w:rPr>
          <w:rFonts w:ascii="Browallia New" w:hAnsi="Browallia New" w:cs="Browallia New"/>
          <w:sz w:val="28"/>
          <w:szCs w:val="28"/>
        </w:rPr>
        <w:t>MILL-</w:t>
      </w:r>
      <w:r w:rsidRPr="007F0272">
        <w:rPr>
          <w:rFonts w:ascii="Browallia New" w:hAnsi="Browallia New" w:cs="Browallia New"/>
          <w:sz w:val="28"/>
          <w:szCs w:val="28"/>
        </w:rPr>
        <w:t>W3,</w:t>
      </w:r>
      <w:r w:rsidR="00CD08BA" w:rsidRPr="007F027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F0272">
        <w:rPr>
          <w:rFonts w:ascii="Browallia New" w:hAnsi="Browallia New" w:cs="Browallia New"/>
          <w:sz w:val="28"/>
          <w:szCs w:val="28"/>
        </w:rPr>
        <w:t xml:space="preserve">MILL-W4 </w:t>
      </w:r>
      <w:r w:rsidRPr="007F0272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7F0272">
        <w:rPr>
          <w:rFonts w:ascii="Browallia New" w:hAnsi="Browallia New" w:cs="Browallia New"/>
          <w:sz w:val="28"/>
          <w:szCs w:val="28"/>
        </w:rPr>
        <w:t xml:space="preserve">MILL-W5) </w:t>
      </w:r>
      <w:r w:rsidRPr="007F0272">
        <w:rPr>
          <w:rFonts w:ascii="Browallia New" w:hAnsi="Browallia New" w:cs="Browallia New"/>
          <w:sz w:val="28"/>
          <w:szCs w:val="28"/>
          <w:cs/>
        </w:rPr>
        <w:t xml:space="preserve">ของบริษัท มิลล์คอน สตีล จำกัด (มหาชน) จำนวน </w:t>
      </w:r>
      <w:r w:rsidR="007F0272" w:rsidRPr="007F0272">
        <w:rPr>
          <w:rFonts w:ascii="Browallia New" w:hAnsi="Browallia New" w:cs="Browallia New"/>
          <w:sz w:val="28"/>
          <w:szCs w:val="28"/>
        </w:rPr>
        <w:t>33.21</w:t>
      </w:r>
      <w:r w:rsidRPr="007F0272">
        <w:rPr>
          <w:rFonts w:ascii="Browallia New" w:hAnsi="Browallia New" w:cs="Browallia New"/>
          <w:sz w:val="28"/>
          <w:szCs w:val="28"/>
        </w:rPr>
        <w:t xml:space="preserve"> </w:t>
      </w:r>
      <w:r w:rsidRPr="007F0272">
        <w:rPr>
          <w:rFonts w:ascii="Browallia New" w:hAnsi="Browallia New" w:cs="Browallia New"/>
          <w:sz w:val="28"/>
          <w:szCs w:val="28"/>
          <w:cs/>
        </w:rPr>
        <w:t xml:space="preserve">ล้านหน่วย เป็นเงินจำนวน </w:t>
      </w:r>
      <w:r w:rsidRPr="007F0272">
        <w:rPr>
          <w:rFonts w:ascii="Browallia New" w:hAnsi="Browallia New" w:cs="Browallia New"/>
          <w:sz w:val="28"/>
          <w:szCs w:val="28"/>
        </w:rPr>
        <w:t>0.</w:t>
      </w:r>
      <w:r w:rsidR="007F0272" w:rsidRPr="007F0272">
        <w:rPr>
          <w:rFonts w:ascii="Browallia New" w:hAnsi="Browallia New" w:cs="Browallia New"/>
          <w:sz w:val="28"/>
          <w:szCs w:val="28"/>
        </w:rPr>
        <w:t>9</w:t>
      </w:r>
      <w:r w:rsidR="00B2367F">
        <w:rPr>
          <w:rFonts w:ascii="Browallia New" w:hAnsi="Browallia New" w:cs="Browallia New"/>
          <w:sz w:val="28"/>
          <w:szCs w:val="28"/>
        </w:rPr>
        <w:t>3</w:t>
      </w:r>
      <w:r w:rsidRPr="002342C5">
        <w:rPr>
          <w:rFonts w:ascii="Browallia New" w:hAnsi="Browallia New" w:cs="Browallia New"/>
          <w:sz w:val="28"/>
          <w:szCs w:val="28"/>
        </w:rPr>
        <w:t xml:space="preserve"> </w:t>
      </w:r>
      <w:r w:rsidRPr="002342C5">
        <w:rPr>
          <w:rFonts w:ascii="Browallia New" w:hAnsi="Browallia New" w:cs="Browallia New"/>
          <w:sz w:val="28"/>
          <w:szCs w:val="28"/>
          <w:cs/>
        </w:rPr>
        <w:t>ล้านบาท โดยขายผ่านตลาดหลักทรัพย์แห่งประเทศไทย</w:t>
      </w:r>
    </w:p>
    <w:p w14:paraId="18041C1C" w14:textId="70B728CC" w:rsidR="00EF3074" w:rsidRPr="00560277" w:rsidRDefault="00EF3074" w:rsidP="00CD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p w14:paraId="0170C681" w14:textId="25EAFDDA" w:rsidR="00EF3074" w:rsidRDefault="00EF3074" w:rsidP="00EF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ในระหว่างงวดหกเดือนสิ้นสุดวันที่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มิถุนายน </w:t>
      </w:r>
      <w:r>
        <w:rPr>
          <w:rFonts w:ascii="Browallia New" w:hAnsi="Browallia New" w:cs="Browallia New"/>
          <w:sz w:val="28"/>
          <w:szCs w:val="28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บริษัทได้รับเงินปันผลจากบริษัท มิลล์คอน สตีล จำกัด </w:t>
      </w:r>
      <w:r>
        <w:rPr>
          <w:rFonts w:ascii="Browallia New" w:hAnsi="Browallia New" w:cs="Browallia New"/>
          <w:sz w:val="28"/>
          <w:szCs w:val="28"/>
        </w:rPr>
        <w:t>(</w:t>
      </w:r>
      <w:r>
        <w:rPr>
          <w:rFonts w:ascii="Browallia New" w:hAnsi="Browallia New" w:cs="Browallia New" w:hint="cs"/>
          <w:sz w:val="28"/>
          <w:szCs w:val="28"/>
          <w:cs/>
        </w:rPr>
        <w:t>มหาชน</w:t>
      </w:r>
      <w:r>
        <w:rPr>
          <w:rFonts w:ascii="Browallia New" w:hAnsi="Browallia New" w:cs="Browallia New"/>
          <w:sz w:val="28"/>
          <w:szCs w:val="28"/>
        </w:rPr>
        <w:t xml:space="preserve">)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ในอัตราหุ้นละ </w:t>
      </w:r>
      <w:r>
        <w:rPr>
          <w:rFonts w:ascii="Browallia New" w:hAnsi="Browallia New" w:cs="Browallia New"/>
          <w:sz w:val="28"/>
          <w:szCs w:val="28"/>
        </w:rPr>
        <w:t xml:space="preserve">0.0033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บาท เป็นจำนวนเงิน </w:t>
      </w:r>
      <w:r>
        <w:rPr>
          <w:rFonts w:ascii="Browallia New" w:hAnsi="Browallia New" w:cs="Browallia New"/>
          <w:sz w:val="28"/>
          <w:szCs w:val="28"/>
        </w:rPr>
        <w:t xml:space="preserve">23.36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</w:p>
    <w:p w14:paraId="43196B1D" w14:textId="77777777" w:rsidR="002A2393" w:rsidRPr="008F2A3E" w:rsidRDefault="002A2393" w:rsidP="00EF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658D621" w14:textId="143CCD5C" w:rsidR="007D0F72" w:rsidRPr="00D268ED" w:rsidRDefault="00371706" w:rsidP="004E6D30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268E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เง</w:t>
      </w:r>
      <w:r w:rsidR="00F8036C" w:rsidRPr="00D268E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ินลงทุนในบริษัทย่อย</w:t>
      </w:r>
      <w:r w:rsidR="00132BB8" w:rsidRPr="00D268ED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3A8B14A8" w14:textId="77777777" w:rsidR="003841D5" w:rsidRPr="00D06478" w:rsidRDefault="003841D5" w:rsidP="00384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10"/>
          <w:szCs w:val="10"/>
          <w:lang w:val="en-GB"/>
        </w:rPr>
      </w:pPr>
    </w:p>
    <w:tbl>
      <w:tblPr>
        <w:tblW w:w="909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6"/>
        <w:gridCol w:w="900"/>
        <w:gridCol w:w="900"/>
        <w:gridCol w:w="900"/>
        <w:gridCol w:w="900"/>
        <w:gridCol w:w="900"/>
        <w:gridCol w:w="900"/>
      </w:tblGrid>
      <w:tr w:rsidR="007D0F72" w:rsidRPr="008C0540" w14:paraId="6D185663" w14:textId="77777777" w:rsidTr="008C0540">
        <w:trPr>
          <w:cantSplit/>
          <w:trHeight w:val="283"/>
        </w:trPr>
        <w:tc>
          <w:tcPr>
            <w:tcW w:w="3696" w:type="dxa"/>
          </w:tcPr>
          <w:p w14:paraId="04A451D8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E472A8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0F70CC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670CD1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636513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hideMark/>
          </w:tcPr>
          <w:p w14:paraId="202957C1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</w:rPr>
              <w:t>(</w:t>
            </w:r>
            <w:proofErr w:type="gramStart"/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>หน่วย :</w:t>
            </w:r>
            <w:proofErr w:type="gramEnd"/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7D0F72" w:rsidRPr="008C0540" w14:paraId="40F25D4A" w14:textId="77777777" w:rsidTr="008C0540">
        <w:trPr>
          <w:cantSplit/>
          <w:trHeight w:val="306"/>
        </w:trPr>
        <w:tc>
          <w:tcPr>
            <w:tcW w:w="3696" w:type="dxa"/>
          </w:tcPr>
          <w:p w14:paraId="59B6F48C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5AD07DF1" w14:textId="77777777" w:rsidR="007D0F72" w:rsidRPr="008C0540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hideMark/>
          </w:tcPr>
          <w:p w14:paraId="0B7C73A6" w14:textId="77777777" w:rsidR="007D0F72" w:rsidRPr="008C0540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800" w:type="dxa"/>
            <w:gridSpan w:val="2"/>
            <w:hideMark/>
          </w:tcPr>
          <w:p w14:paraId="406D6CC3" w14:textId="77777777" w:rsidR="007D0F72" w:rsidRPr="008C0540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</w:tr>
      <w:tr w:rsidR="008C0540" w:rsidRPr="008C0540" w14:paraId="3AAABAD6" w14:textId="77777777" w:rsidTr="008C0540">
        <w:trPr>
          <w:cantSplit/>
          <w:trHeight w:val="306"/>
        </w:trPr>
        <w:tc>
          <w:tcPr>
            <w:tcW w:w="3696" w:type="dxa"/>
          </w:tcPr>
          <w:p w14:paraId="2CF1C1AA" w14:textId="77777777" w:rsidR="008C0540" w:rsidRPr="008C0540" w:rsidRDefault="008C0540" w:rsidP="008C054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30479A3" w14:textId="320A5340" w:rsidR="008C0540" w:rsidRPr="008C0540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</w:p>
          <w:p w14:paraId="519F722B" w14:textId="1DBB3DB4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900" w:type="dxa"/>
            <w:hideMark/>
          </w:tcPr>
          <w:p w14:paraId="6CEBCC89" w14:textId="77AC2375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5395A777" w14:textId="1D4B5CEF" w:rsidR="008C0540" w:rsidRPr="008C0540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</w:p>
          <w:p w14:paraId="2D1299B5" w14:textId="2F46598C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900" w:type="dxa"/>
            <w:hideMark/>
          </w:tcPr>
          <w:p w14:paraId="3D9F8AFF" w14:textId="6E11A9C5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5FA12887" w14:textId="7AA8FAA0" w:rsidR="008C0540" w:rsidRPr="008C0540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</w:p>
          <w:p w14:paraId="2CA4351A" w14:textId="449CAB0B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900" w:type="dxa"/>
            <w:hideMark/>
          </w:tcPr>
          <w:p w14:paraId="3295DF78" w14:textId="3538C1A8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7D0F72" w:rsidRPr="008C0540" w14:paraId="125AF818" w14:textId="77777777" w:rsidTr="008C0540">
        <w:trPr>
          <w:cantSplit/>
          <w:trHeight w:val="207"/>
        </w:trPr>
        <w:tc>
          <w:tcPr>
            <w:tcW w:w="3696" w:type="dxa"/>
          </w:tcPr>
          <w:p w14:paraId="42CE7F14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EE0C38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76DAC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175B91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209BB9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02DE13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0E5EE4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4989" w:rsidRPr="008C0540" w14:paraId="3982CFCD" w14:textId="77777777" w:rsidTr="008C0540">
        <w:trPr>
          <w:cantSplit/>
          <w:trHeight w:val="193"/>
        </w:trPr>
        <w:tc>
          <w:tcPr>
            <w:tcW w:w="3696" w:type="dxa"/>
            <w:hideMark/>
          </w:tcPr>
          <w:p w14:paraId="46EC6B16" w14:textId="77777777" w:rsidR="00954989" w:rsidRPr="008C0540" w:rsidRDefault="00954989" w:rsidP="00954989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General Engineering Mauritius Limited</w:t>
            </w:r>
          </w:p>
        </w:tc>
        <w:tc>
          <w:tcPr>
            <w:tcW w:w="900" w:type="dxa"/>
          </w:tcPr>
          <w:p w14:paraId="76D517EF" w14:textId="1E1AB190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900" w:type="dxa"/>
            <w:hideMark/>
          </w:tcPr>
          <w:p w14:paraId="68043012" w14:textId="48D1A8FE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900" w:type="dxa"/>
          </w:tcPr>
          <w:p w14:paraId="03B5134F" w14:textId="0FB811B3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900" w:type="dxa"/>
            <w:hideMark/>
          </w:tcPr>
          <w:p w14:paraId="54B27F56" w14:textId="3B5BBC02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5ECBE493" w14:textId="6C7244B5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900" w:type="dxa"/>
            <w:vAlign w:val="bottom"/>
            <w:hideMark/>
          </w:tcPr>
          <w:p w14:paraId="4F0CCF8A" w14:textId="77777777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</w:tr>
      <w:tr w:rsidR="00954989" w:rsidRPr="008C0540" w14:paraId="06C34F06" w14:textId="77777777" w:rsidTr="008C0540">
        <w:trPr>
          <w:cantSplit/>
          <w:trHeight w:val="265"/>
        </w:trPr>
        <w:tc>
          <w:tcPr>
            <w:tcW w:w="3696" w:type="dxa"/>
          </w:tcPr>
          <w:p w14:paraId="6A6AD02D" w14:textId="77777777" w:rsidR="00954989" w:rsidRPr="008C0540" w:rsidRDefault="00954989" w:rsidP="00954989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900" w:type="dxa"/>
          </w:tcPr>
          <w:p w14:paraId="1EC12CFC" w14:textId="011AB40A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280,000</w:t>
            </w:r>
          </w:p>
        </w:tc>
        <w:tc>
          <w:tcPr>
            <w:tcW w:w="900" w:type="dxa"/>
          </w:tcPr>
          <w:p w14:paraId="73E782D4" w14:textId="1686895C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280,000</w:t>
            </w:r>
          </w:p>
        </w:tc>
        <w:tc>
          <w:tcPr>
            <w:tcW w:w="900" w:type="dxa"/>
          </w:tcPr>
          <w:p w14:paraId="13930391" w14:textId="238BB8E6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900" w:type="dxa"/>
          </w:tcPr>
          <w:p w14:paraId="09FC9198" w14:textId="014A6AC9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396A255F" w14:textId="76C2D72D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279,999</w:t>
            </w:r>
          </w:p>
        </w:tc>
        <w:tc>
          <w:tcPr>
            <w:tcW w:w="900" w:type="dxa"/>
            <w:vAlign w:val="bottom"/>
          </w:tcPr>
          <w:p w14:paraId="38288D59" w14:textId="77777777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8C05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</w:tr>
      <w:tr w:rsidR="00954989" w:rsidRPr="008C0540" w14:paraId="3D53C1A8" w14:textId="77777777" w:rsidTr="008C0540">
        <w:trPr>
          <w:cantSplit/>
          <w:trHeight w:val="256"/>
        </w:trPr>
        <w:tc>
          <w:tcPr>
            <w:tcW w:w="3696" w:type="dxa"/>
            <w:vAlign w:val="center"/>
          </w:tcPr>
          <w:p w14:paraId="0DBB5BCB" w14:textId="77777777" w:rsidR="00954989" w:rsidRPr="008C0540" w:rsidRDefault="00954989" w:rsidP="00954989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8C0540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900" w:type="dxa"/>
          </w:tcPr>
          <w:p w14:paraId="67BD4094" w14:textId="7879851F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280,000</w:t>
            </w:r>
          </w:p>
        </w:tc>
        <w:tc>
          <w:tcPr>
            <w:tcW w:w="900" w:type="dxa"/>
          </w:tcPr>
          <w:p w14:paraId="626352B1" w14:textId="5E3914E1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280,000</w:t>
            </w:r>
          </w:p>
        </w:tc>
        <w:tc>
          <w:tcPr>
            <w:tcW w:w="900" w:type="dxa"/>
          </w:tcPr>
          <w:p w14:paraId="176843D8" w14:textId="42412439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82.50</w:t>
            </w:r>
          </w:p>
        </w:tc>
        <w:tc>
          <w:tcPr>
            <w:tcW w:w="900" w:type="dxa"/>
          </w:tcPr>
          <w:p w14:paraId="15FF6C65" w14:textId="4DB152DD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82.50</w:t>
            </w:r>
          </w:p>
        </w:tc>
        <w:tc>
          <w:tcPr>
            <w:tcW w:w="900" w:type="dxa"/>
            <w:vAlign w:val="bottom"/>
          </w:tcPr>
          <w:p w14:paraId="02EE17A4" w14:textId="2BC5CA44" w:rsidR="00954989" w:rsidRPr="008C0540" w:rsidRDefault="00954989" w:rsidP="009549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165,000</w:t>
            </w:r>
          </w:p>
        </w:tc>
        <w:tc>
          <w:tcPr>
            <w:tcW w:w="900" w:type="dxa"/>
            <w:vAlign w:val="bottom"/>
          </w:tcPr>
          <w:p w14:paraId="030DA3DB" w14:textId="77777777" w:rsidR="00954989" w:rsidRPr="008C0540" w:rsidRDefault="00954989" w:rsidP="009549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8C05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54989" w:rsidRPr="008C0540" w14:paraId="0FBE515A" w14:textId="77777777" w:rsidTr="008C0540">
        <w:trPr>
          <w:cantSplit/>
          <w:trHeight w:val="235"/>
        </w:trPr>
        <w:tc>
          <w:tcPr>
            <w:tcW w:w="3696" w:type="dxa"/>
          </w:tcPr>
          <w:p w14:paraId="5139243D" w14:textId="77777777" w:rsidR="00954989" w:rsidRPr="008C0540" w:rsidRDefault="00954989" w:rsidP="00954989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C0540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</w:tcPr>
          <w:p w14:paraId="18302509" w14:textId="77777777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A097AD4" w14:textId="77777777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8B9BF1B" w14:textId="77777777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8E5291A" w14:textId="77777777" w:rsidR="00954989" w:rsidRPr="008C0540" w:rsidRDefault="00954989" w:rsidP="0095498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A66B06D" w14:textId="5DED625A" w:rsidR="00954989" w:rsidRPr="008C0540" w:rsidRDefault="00954989" w:rsidP="00954989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445,337</w:t>
            </w:r>
          </w:p>
        </w:tc>
        <w:tc>
          <w:tcPr>
            <w:tcW w:w="900" w:type="dxa"/>
            <w:hideMark/>
          </w:tcPr>
          <w:p w14:paraId="208B0151" w14:textId="77777777" w:rsidR="00954989" w:rsidRPr="008C0540" w:rsidRDefault="00954989" w:rsidP="00954989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8C05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</w:tr>
    </w:tbl>
    <w:p w14:paraId="78DB205C" w14:textId="3056C4BD" w:rsidR="00EF3074" w:rsidRPr="00560277" w:rsidRDefault="00EF3074" w:rsidP="00BE3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24EE6747" w14:textId="7F297A46" w:rsidR="00371706" w:rsidRPr="006B2C49" w:rsidRDefault="001D08BF" w:rsidP="001A0039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6B2C49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เงินลงทุนใน</w:t>
      </w:r>
      <w:r w:rsidR="00371706" w:rsidRPr="006B2C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บริษัทร่วม</w:t>
      </w:r>
      <w:r w:rsidR="000357CE" w:rsidRPr="006B2C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</w:t>
      </w:r>
      <w:r w:rsidR="0047789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กิจ</w:t>
      </w:r>
      <w:r w:rsidR="00F8036C" w:rsidRPr="006B2C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การร่วมค้า</w:t>
      </w:r>
      <w:r w:rsidR="00152EEC" w:rsidRPr="006B2C4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68FCD6CC" w14:textId="77777777" w:rsidR="00371706" w:rsidRPr="008856DF" w:rsidRDefault="00371706" w:rsidP="00530D0F">
      <w:pPr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5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313"/>
        <w:gridCol w:w="900"/>
        <w:gridCol w:w="862"/>
        <w:gridCol w:w="819"/>
        <w:gridCol w:w="860"/>
        <w:gridCol w:w="879"/>
        <w:gridCol w:w="810"/>
        <w:gridCol w:w="810"/>
        <w:gridCol w:w="801"/>
      </w:tblGrid>
      <w:tr w:rsidR="006827F3" w:rsidRPr="008F2A3E" w14:paraId="7CE67CFE" w14:textId="77777777" w:rsidTr="002762D5">
        <w:trPr>
          <w:cantSplit/>
        </w:trPr>
        <w:tc>
          <w:tcPr>
            <w:tcW w:w="2313" w:type="dxa"/>
          </w:tcPr>
          <w:p w14:paraId="46C93F4E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8E5C18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2" w:type="dxa"/>
          </w:tcPr>
          <w:p w14:paraId="3D6FC682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041F2F23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3B601740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00" w:type="dxa"/>
            <w:gridSpan w:val="4"/>
          </w:tcPr>
          <w:p w14:paraId="7068BB4D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6827F3" w:rsidRPr="008F2A3E" w14:paraId="0DBA12B4" w14:textId="77777777" w:rsidTr="002762D5">
        <w:trPr>
          <w:cantSplit/>
        </w:trPr>
        <w:tc>
          <w:tcPr>
            <w:tcW w:w="2313" w:type="dxa"/>
          </w:tcPr>
          <w:p w14:paraId="31561E93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62" w:type="dxa"/>
            <w:gridSpan w:val="2"/>
          </w:tcPr>
          <w:p w14:paraId="4FDFC272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79" w:type="dxa"/>
            <w:gridSpan w:val="2"/>
          </w:tcPr>
          <w:p w14:paraId="56336F79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689" w:type="dxa"/>
            <w:gridSpan w:val="2"/>
          </w:tcPr>
          <w:p w14:paraId="0E48498E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11" w:type="dxa"/>
            <w:gridSpan w:val="2"/>
          </w:tcPr>
          <w:p w14:paraId="063A82D6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8C0540" w:rsidRPr="008F2A3E" w14:paraId="191AE99B" w14:textId="77777777" w:rsidTr="002762D5">
        <w:trPr>
          <w:cantSplit/>
        </w:trPr>
        <w:tc>
          <w:tcPr>
            <w:tcW w:w="2313" w:type="dxa"/>
          </w:tcPr>
          <w:p w14:paraId="366C3764" w14:textId="77777777" w:rsidR="008C0540" w:rsidRPr="008F2A3E" w:rsidRDefault="008C0540" w:rsidP="008C054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27144F" w14:textId="7565A267" w:rsidR="008C0540" w:rsidRPr="00772DBA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2" w:name="_Hlk10541489"/>
            <w:r w:rsidRPr="00772DB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72DBA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Pr="00772DBA"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  <w:bookmarkEnd w:id="2"/>
          </w:p>
          <w:p w14:paraId="3EDC6C6A" w14:textId="3442F4C4" w:rsidR="008C0540" w:rsidRPr="00772DBA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DokChampa"/>
                <w:sz w:val="22"/>
                <w:szCs w:val="22"/>
                <w:lang w:val="en-GB" w:bidi="lo-LA"/>
              </w:rPr>
            </w:pPr>
            <w:r w:rsidRPr="00772DBA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62" w:type="dxa"/>
          </w:tcPr>
          <w:p w14:paraId="2937EF5B" w14:textId="3CB9ACE6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19" w:type="dxa"/>
          </w:tcPr>
          <w:p w14:paraId="51738397" w14:textId="5298C12A" w:rsidR="008C0540" w:rsidRPr="008C0540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2DB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72DBA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Pr="00772DBA"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5B859CDF" w14:textId="578C1165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60" w:type="dxa"/>
          </w:tcPr>
          <w:p w14:paraId="2FE00502" w14:textId="70933411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79" w:type="dxa"/>
          </w:tcPr>
          <w:p w14:paraId="7F7E7E2D" w14:textId="693CFBC0" w:rsidR="008C0540" w:rsidRPr="008C0540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2DB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72DBA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Pr="00772DBA"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161CDEA1" w14:textId="32BB76C4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10" w:type="dxa"/>
          </w:tcPr>
          <w:p w14:paraId="6C958666" w14:textId="7F857C91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10" w:type="dxa"/>
          </w:tcPr>
          <w:p w14:paraId="04C3528B" w14:textId="1514659D" w:rsidR="008C0540" w:rsidRPr="008C0540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2DB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72DBA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Pr="00772DBA"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462E54A8" w14:textId="54424083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01" w:type="dxa"/>
          </w:tcPr>
          <w:p w14:paraId="7A729715" w14:textId="1C1C5DDB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</w:tr>
      <w:tr w:rsidR="006827F3" w:rsidRPr="008F2A3E" w14:paraId="2FDA673C" w14:textId="77777777" w:rsidTr="002762D5">
        <w:trPr>
          <w:cantSplit/>
        </w:trPr>
        <w:tc>
          <w:tcPr>
            <w:tcW w:w="2313" w:type="dxa"/>
          </w:tcPr>
          <w:p w14:paraId="3880A538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A4F1AE1" w14:textId="5FAA0B6D" w:rsidR="006827F3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0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C570D4">
              <w:rPr>
                <w:rFonts w:ascii="Browallia New" w:hAnsi="Browallia New" w:cs="Browallia New"/>
                <w:sz w:val="22"/>
                <w:szCs w:val="22"/>
                <w:cs/>
              </w:rPr>
              <w:t>พันบาท)</w:t>
            </w:r>
          </w:p>
        </w:tc>
        <w:tc>
          <w:tcPr>
            <w:tcW w:w="862" w:type="dxa"/>
          </w:tcPr>
          <w:p w14:paraId="07C6F2CC" w14:textId="0E319938" w:rsidR="006827F3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0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C570D4">
              <w:rPr>
                <w:rFonts w:ascii="Browallia New" w:hAnsi="Browallia New" w:cs="Browallia New"/>
                <w:sz w:val="22"/>
                <w:szCs w:val="22"/>
                <w:cs/>
              </w:rPr>
              <w:t>พันบาท)</w:t>
            </w:r>
          </w:p>
        </w:tc>
        <w:tc>
          <w:tcPr>
            <w:tcW w:w="819" w:type="dxa"/>
          </w:tcPr>
          <w:p w14:paraId="765D3367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0" w:type="dxa"/>
          </w:tcPr>
          <w:p w14:paraId="7089F89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7811C025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0533D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A1B3D0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</w:tcPr>
          <w:p w14:paraId="2C7C191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570D4" w:rsidRPr="008F2A3E" w14:paraId="5C4BF471" w14:textId="77777777" w:rsidTr="002762D5">
        <w:trPr>
          <w:cantSplit/>
        </w:trPr>
        <w:tc>
          <w:tcPr>
            <w:tcW w:w="2313" w:type="dxa"/>
          </w:tcPr>
          <w:p w14:paraId="3CA0B4D7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C46720B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2" w:type="dxa"/>
          </w:tcPr>
          <w:p w14:paraId="35921D50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417B4FB8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0" w:type="dxa"/>
          </w:tcPr>
          <w:p w14:paraId="32AE0E86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5A700BDC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83E751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4DD396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</w:tcPr>
          <w:p w14:paraId="56BAEE11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17DE7" w:rsidRPr="008F2A3E" w14:paraId="5973A1CD" w14:textId="77777777" w:rsidTr="002762D5">
        <w:trPr>
          <w:cantSplit/>
        </w:trPr>
        <w:tc>
          <w:tcPr>
            <w:tcW w:w="2313" w:type="dxa"/>
          </w:tcPr>
          <w:p w14:paraId="68B73C44" w14:textId="77777777" w:rsidR="00D17DE7" w:rsidRPr="008F2A3E" w:rsidRDefault="00D17DE7" w:rsidP="00D17DE7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บริษัท แมคทริค จำกัด 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(มหาชน)</w:t>
            </w:r>
          </w:p>
        </w:tc>
        <w:tc>
          <w:tcPr>
            <w:tcW w:w="900" w:type="dxa"/>
          </w:tcPr>
          <w:p w14:paraId="588FE3E1" w14:textId="6E9700BB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62" w:type="dxa"/>
          </w:tcPr>
          <w:p w14:paraId="23260D26" w14:textId="77777777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19" w:type="dxa"/>
          </w:tcPr>
          <w:p w14:paraId="05D33F8D" w14:textId="4B425C61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32.65</w:t>
            </w:r>
          </w:p>
        </w:tc>
        <w:tc>
          <w:tcPr>
            <w:tcW w:w="860" w:type="dxa"/>
          </w:tcPr>
          <w:p w14:paraId="1439C869" w14:textId="77777777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32.65</w:t>
            </w:r>
          </w:p>
        </w:tc>
        <w:tc>
          <w:tcPr>
            <w:tcW w:w="879" w:type="dxa"/>
          </w:tcPr>
          <w:p w14:paraId="07CA22DD" w14:textId="26526ABC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</w:tcPr>
          <w:p w14:paraId="70A82D08" w14:textId="77777777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  <w:shd w:val="clear" w:color="auto" w:fill="auto"/>
          </w:tcPr>
          <w:p w14:paraId="7ED4874F" w14:textId="2D2CB98E" w:rsidR="00D17DE7" w:rsidRPr="00334349" w:rsidRDefault="00E26873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168,857</w:t>
            </w:r>
          </w:p>
        </w:tc>
        <w:tc>
          <w:tcPr>
            <w:tcW w:w="801" w:type="dxa"/>
          </w:tcPr>
          <w:p w14:paraId="3A57E832" w14:textId="5BB2A475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158,344</w:t>
            </w:r>
          </w:p>
        </w:tc>
      </w:tr>
      <w:tr w:rsidR="00E26873" w:rsidRPr="008F2A3E" w14:paraId="32593665" w14:textId="77777777" w:rsidTr="002762D5">
        <w:trPr>
          <w:cantSplit/>
        </w:trPr>
        <w:tc>
          <w:tcPr>
            <w:tcW w:w="2313" w:type="dxa"/>
          </w:tcPr>
          <w:p w14:paraId="441314EE" w14:textId="77777777" w:rsidR="00E26873" w:rsidRPr="008F2A3E" w:rsidRDefault="00E26873" w:rsidP="00E26873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14:paraId="2B16D809" w14:textId="77777777" w:rsidR="00E26873" w:rsidRPr="008F2A3E" w:rsidRDefault="00E26873" w:rsidP="00E26873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2" w:type="dxa"/>
          </w:tcPr>
          <w:p w14:paraId="266AA87D" w14:textId="77777777" w:rsidR="00E26873" w:rsidRPr="008F2A3E" w:rsidRDefault="00E26873" w:rsidP="00E26873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64CE875E" w14:textId="77777777" w:rsidR="00E26873" w:rsidRPr="008F2A3E" w:rsidRDefault="00E26873" w:rsidP="00E26873">
            <w:pPr>
              <w:ind w:left="450"/>
              <w:jc w:val="center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622C17AF" w14:textId="77777777" w:rsidR="00E26873" w:rsidRPr="008F2A3E" w:rsidRDefault="00E26873" w:rsidP="00E26873">
            <w:pPr>
              <w:ind w:left="450"/>
              <w:jc w:val="center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50957C0D" w14:textId="42D5770D" w:rsidR="00E26873" w:rsidRPr="008F2A3E" w:rsidRDefault="00E26873" w:rsidP="00E26873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(19,044)</w:t>
            </w:r>
          </w:p>
        </w:tc>
        <w:tc>
          <w:tcPr>
            <w:tcW w:w="810" w:type="dxa"/>
          </w:tcPr>
          <w:p w14:paraId="11C4D2A5" w14:textId="77777777" w:rsidR="00E26873" w:rsidRPr="008F2A3E" w:rsidRDefault="00E26873" w:rsidP="00E26873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(19,044)</w:t>
            </w:r>
          </w:p>
        </w:tc>
        <w:tc>
          <w:tcPr>
            <w:tcW w:w="810" w:type="dxa"/>
            <w:shd w:val="clear" w:color="auto" w:fill="auto"/>
          </w:tcPr>
          <w:p w14:paraId="46D1C833" w14:textId="02A0DE44" w:rsidR="00E26873" w:rsidRPr="00334349" w:rsidRDefault="00E26873" w:rsidP="00E26873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801" w:type="dxa"/>
          </w:tcPr>
          <w:p w14:paraId="78FA3892" w14:textId="77777777" w:rsidR="00E26873" w:rsidRPr="008F2A3E" w:rsidRDefault="00E26873" w:rsidP="00E26873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 xml:space="preserve">   -</w:t>
            </w:r>
          </w:p>
        </w:tc>
      </w:tr>
      <w:tr w:rsidR="00E26873" w:rsidRPr="008F2A3E" w14:paraId="559E3595" w14:textId="77777777" w:rsidTr="002762D5">
        <w:trPr>
          <w:cantSplit/>
        </w:trPr>
        <w:tc>
          <w:tcPr>
            <w:tcW w:w="2313" w:type="dxa"/>
          </w:tcPr>
          <w:p w14:paraId="23889630" w14:textId="77777777" w:rsidR="00E26873" w:rsidRPr="008F2A3E" w:rsidRDefault="00E26873" w:rsidP="00E26873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00" w:type="dxa"/>
          </w:tcPr>
          <w:p w14:paraId="49F66C94" w14:textId="77777777" w:rsidR="00E26873" w:rsidRPr="008F2A3E" w:rsidRDefault="00E26873" w:rsidP="00E26873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2" w:type="dxa"/>
          </w:tcPr>
          <w:p w14:paraId="0DB04C00" w14:textId="77777777" w:rsidR="00E26873" w:rsidRPr="008F2A3E" w:rsidRDefault="00E26873" w:rsidP="00E26873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3F60547F" w14:textId="77777777" w:rsidR="00E26873" w:rsidRPr="008F2A3E" w:rsidRDefault="00E26873" w:rsidP="00E26873">
            <w:pPr>
              <w:ind w:left="450"/>
              <w:jc w:val="center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6D966453" w14:textId="77777777" w:rsidR="00E26873" w:rsidRPr="008F2A3E" w:rsidRDefault="00E26873" w:rsidP="00E26873">
            <w:pPr>
              <w:ind w:left="450"/>
              <w:jc w:val="center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3D93BC56" w14:textId="124515E0" w:rsidR="00E26873" w:rsidRPr="008F2A3E" w:rsidRDefault="00E26873" w:rsidP="00E26873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166,589</w:t>
            </w:r>
          </w:p>
        </w:tc>
        <w:tc>
          <w:tcPr>
            <w:tcW w:w="810" w:type="dxa"/>
            <w:vAlign w:val="bottom"/>
          </w:tcPr>
          <w:p w14:paraId="67AD1691" w14:textId="77777777" w:rsidR="00E26873" w:rsidRPr="008F2A3E" w:rsidRDefault="00E26873" w:rsidP="00E26873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166,589</w:t>
            </w:r>
          </w:p>
        </w:tc>
        <w:tc>
          <w:tcPr>
            <w:tcW w:w="810" w:type="dxa"/>
            <w:shd w:val="clear" w:color="auto" w:fill="auto"/>
          </w:tcPr>
          <w:p w14:paraId="7647A505" w14:textId="54CFE122" w:rsidR="00E26873" w:rsidRPr="00334349" w:rsidRDefault="00E26873" w:rsidP="00E26873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168,857</w:t>
            </w:r>
          </w:p>
        </w:tc>
        <w:tc>
          <w:tcPr>
            <w:tcW w:w="801" w:type="dxa"/>
          </w:tcPr>
          <w:p w14:paraId="3592A3AF" w14:textId="09B5881C" w:rsidR="00E26873" w:rsidRPr="008F2A3E" w:rsidRDefault="00E26873" w:rsidP="00E26873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158,344</w:t>
            </w:r>
          </w:p>
        </w:tc>
      </w:tr>
      <w:tr w:rsidR="00C570D4" w:rsidRPr="007A2107" w14:paraId="1E5FC69C" w14:textId="77777777" w:rsidTr="002762D5">
        <w:trPr>
          <w:cantSplit/>
        </w:trPr>
        <w:tc>
          <w:tcPr>
            <w:tcW w:w="2313" w:type="dxa"/>
          </w:tcPr>
          <w:p w14:paraId="317A7A22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900" w:type="dxa"/>
          </w:tcPr>
          <w:p w14:paraId="42AC3E7F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62" w:type="dxa"/>
          </w:tcPr>
          <w:p w14:paraId="64E6674D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7615D4A7" w14:textId="77777777" w:rsidR="00C570D4" w:rsidRPr="007A2107" w:rsidRDefault="00C570D4" w:rsidP="0024332A">
            <w:pPr>
              <w:ind w:left="45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3E8C0926" w14:textId="77777777" w:rsidR="00C570D4" w:rsidRPr="007A2107" w:rsidRDefault="00C570D4" w:rsidP="0024332A">
            <w:pPr>
              <w:ind w:left="45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1D47C1A9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64DD357A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10" w:type="dxa"/>
          </w:tcPr>
          <w:p w14:paraId="1559754B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01" w:type="dxa"/>
          </w:tcPr>
          <w:p w14:paraId="23F58E46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</w:tr>
      <w:tr w:rsidR="00C570D4" w:rsidRPr="007A2107" w14:paraId="5FF30827" w14:textId="77777777" w:rsidTr="002762D5">
        <w:trPr>
          <w:cantSplit/>
        </w:trPr>
        <w:tc>
          <w:tcPr>
            <w:tcW w:w="2313" w:type="dxa"/>
          </w:tcPr>
          <w:p w14:paraId="6ABAB0A4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900" w:type="dxa"/>
          </w:tcPr>
          <w:p w14:paraId="1717637D" w14:textId="2AAE42E3" w:rsidR="00C570D4" w:rsidRPr="00C570D4" w:rsidRDefault="00C570D4" w:rsidP="00C570D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 w:right="-48" w:hanging="6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0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62D5">
              <w:rPr>
                <w:rFonts w:ascii="Browallia New" w:hAnsi="Browallia New" w:cs="Browallia New" w:hint="cs"/>
                <w:sz w:val="22"/>
                <w:szCs w:val="22"/>
                <w:cs/>
              </w:rPr>
              <w:t>พัน</w:t>
            </w:r>
            <w:r w:rsidR="00317222">
              <w:rPr>
                <w:rFonts w:ascii="Browallia New" w:hAnsi="Browallia New" w:cs="Browallia New" w:hint="cs"/>
                <w:sz w:val="22"/>
                <w:szCs w:val="22"/>
                <w:cs/>
              </w:rPr>
              <w:t>ดอลลาร์</w:t>
            </w:r>
            <w:r w:rsidRPr="00C570D4">
              <w:rPr>
                <w:rFonts w:ascii="Browallia New" w:hAnsi="Browallia New" w:cs="Browallia New"/>
                <w:sz w:val="22"/>
                <w:szCs w:val="22"/>
                <w:cs/>
              </w:rPr>
              <w:t>สหรัฐฯ)</w:t>
            </w:r>
          </w:p>
        </w:tc>
        <w:tc>
          <w:tcPr>
            <w:tcW w:w="862" w:type="dxa"/>
          </w:tcPr>
          <w:p w14:paraId="77507911" w14:textId="563FAB63" w:rsidR="00C570D4" w:rsidRPr="00C570D4" w:rsidRDefault="00C570D4" w:rsidP="00C570D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 w:right="-48" w:hanging="6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0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62D5">
              <w:rPr>
                <w:rFonts w:ascii="Browallia New" w:hAnsi="Browallia New" w:cs="Browallia New" w:hint="cs"/>
                <w:sz w:val="22"/>
                <w:szCs w:val="22"/>
                <w:cs/>
              </w:rPr>
              <w:t>พัน</w:t>
            </w:r>
            <w:r w:rsidR="00317222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ดอลลาร์ </w:t>
            </w:r>
            <w:r w:rsidRPr="00C570D4">
              <w:rPr>
                <w:rFonts w:ascii="Browallia New" w:hAnsi="Browallia New" w:cs="Browallia New"/>
                <w:sz w:val="22"/>
                <w:szCs w:val="22"/>
                <w:cs/>
              </w:rPr>
              <w:t>สหรัฐฯ)</w:t>
            </w:r>
          </w:p>
        </w:tc>
        <w:tc>
          <w:tcPr>
            <w:tcW w:w="819" w:type="dxa"/>
          </w:tcPr>
          <w:p w14:paraId="65416607" w14:textId="77777777" w:rsidR="00C570D4" w:rsidRPr="007A2107" w:rsidRDefault="00C570D4" w:rsidP="0024332A">
            <w:pPr>
              <w:ind w:left="45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18F40744" w14:textId="77777777" w:rsidR="00C570D4" w:rsidRPr="007A2107" w:rsidRDefault="00C570D4" w:rsidP="0024332A">
            <w:pPr>
              <w:ind w:left="45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64C784AE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553A0444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10" w:type="dxa"/>
          </w:tcPr>
          <w:p w14:paraId="2DC2849D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01" w:type="dxa"/>
          </w:tcPr>
          <w:p w14:paraId="1A6641B2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</w:tr>
      <w:tr w:rsidR="00D17DE7" w:rsidRPr="008F2A3E" w14:paraId="22C9B779" w14:textId="77777777" w:rsidTr="002762D5">
        <w:trPr>
          <w:cantSplit/>
        </w:trPr>
        <w:tc>
          <w:tcPr>
            <w:tcW w:w="2313" w:type="dxa"/>
          </w:tcPr>
          <w:p w14:paraId="5B530478" w14:textId="77777777" w:rsidR="00D17DE7" w:rsidRPr="008F2A3E" w:rsidRDefault="00D17DE7" w:rsidP="00D17DE7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Wisdom Tree Investment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S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PTE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. 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Limited</w:t>
            </w:r>
          </w:p>
        </w:tc>
        <w:tc>
          <w:tcPr>
            <w:tcW w:w="900" w:type="dxa"/>
            <w:vAlign w:val="center"/>
          </w:tcPr>
          <w:p w14:paraId="42D81822" w14:textId="77777777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5781D53" w14:textId="7722AD8F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62" w:type="dxa"/>
            <w:vAlign w:val="center"/>
          </w:tcPr>
          <w:p w14:paraId="6C09ACA0" w14:textId="77777777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A306E29" w14:textId="77777777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19" w:type="dxa"/>
          </w:tcPr>
          <w:p w14:paraId="0ACFF1FF" w14:textId="77777777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5F4227C" w14:textId="66836D4B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60" w:type="dxa"/>
          </w:tcPr>
          <w:p w14:paraId="11DBD8EC" w14:textId="77777777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A1DA276" w14:textId="77777777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79" w:type="dxa"/>
            <w:vAlign w:val="bottom"/>
          </w:tcPr>
          <w:p w14:paraId="1DEE62B5" w14:textId="1B3EB5EE" w:rsidR="00D17DE7" w:rsidRPr="008F2A3E" w:rsidRDefault="00D17DE7" w:rsidP="00D17DE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5D4D8B6D" w14:textId="77777777" w:rsidR="00D17DE7" w:rsidRPr="008F2A3E" w:rsidRDefault="00D17DE7" w:rsidP="00D17DE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02EAADFE" w14:textId="6EA47F23" w:rsidR="00D17DE7" w:rsidRPr="008F2A3E" w:rsidRDefault="00E26873" w:rsidP="00D17DE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128,465</w:t>
            </w:r>
          </w:p>
        </w:tc>
        <w:tc>
          <w:tcPr>
            <w:tcW w:w="801" w:type="dxa"/>
            <w:vAlign w:val="bottom"/>
          </w:tcPr>
          <w:p w14:paraId="00219124" w14:textId="05AC1C90" w:rsidR="00D17DE7" w:rsidRPr="008F2A3E" w:rsidRDefault="00D17DE7" w:rsidP="00D17DE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150,417</w:t>
            </w:r>
          </w:p>
        </w:tc>
      </w:tr>
      <w:tr w:rsidR="00C570D4" w:rsidRPr="007A2107" w14:paraId="14F7D52B" w14:textId="77777777" w:rsidTr="002762D5">
        <w:trPr>
          <w:cantSplit/>
          <w:trHeight w:val="270"/>
        </w:trPr>
        <w:tc>
          <w:tcPr>
            <w:tcW w:w="2313" w:type="dxa"/>
          </w:tcPr>
          <w:p w14:paraId="2F905992" w14:textId="77777777" w:rsidR="00C570D4" w:rsidRPr="007A2107" w:rsidRDefault="00C570D4" w:rsidP="00C570D4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4FC8FD98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2" w:type="dxa"/>
            <w:vAlign w:val="center"/>
          </w:tcPr>
          <w:p w14:paraId="6CB59BF7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19" w:type="dxa"/>
            <w:vAlign w:val="center"/>
          </w:tcPr>
          <w:p w14:paraId="0E2D3437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0" w:type="dxa"/>
          </w:tcPr>
          <w:p w14:paraId="7738E197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5C336639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  <w:vAlign w:val="bottom"/>
          </w:tcPr>
          <w:p w14:paraId="3AE58906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2C68FBD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1" w:type="dxa"/>
            <w:vAlign w:val="bottom"/>
          </w:tcPr>
          <w:p w14:paraId="6684EFFE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17DE7" w:rsidRPr="008F2A3E" w14:paraId="66DC970C" w14:textId="77777777" w:rsidTr="00EE31CA">
        <w:trPr>
          <w:cantSplit/>
        </w:trPr>
        <w:tc>
          <w:tcPr>
            <w:tcW w:w="4075" w:type="dxa"/>
            <w:gridSpan w:val="3"/>
          </w:tcPr>
          <w:p w14:paraId="02B989B3" w14:textId="05A60A0D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เงินลงทุนในบริษัทร่วมและ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กิจ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การร่วมค้า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–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819" w:type="dxa"/>
            <w:vAlign w:val="center"/>
          </w:tcPr>
          <w:p w14:paraId="22E4388C" w14:textId="77777777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0" w:type="dxa"/>
          </w:tcPr>
          <w:p w14:paraId="285A2642" w14:textId="77777777" w:rsidR="00D17DE7" w:rsidRPr="008F2A3E" w:rsidRDefault="00D17DE7" w:rsidP="00D17DE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257A82D3" w14:textId="0BEAC85A" w:rsidR="00D17DE7" w:rsidRPr="008F2A3E" w:rsidRDefault="00D17DE7" w:rsidP="00D17DE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810" w:type="dxa"/>
            <w:vAlign w:val="bottom"/>
          </w:tcPr>
          <w:p w14:paraId="67F9B21D" w14:textId="77777777" w:rsidR="00D17DE7" w:rsidRPr="008F2A3E" w:rsidRDefault="00D17DE7" w:rsidP="00D17DE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810" w:type="dxa"/>
            <w:vAlign w:val="bottom"/>
          </w:tcPr>
          <w:p w14:paraId="7132FE17" w14:textId="7F029912" w:rsidR="00D17DE7" w:rsidRPr="00D53F78" w:rsidRDefault="00E26873" w:rsidP="00D17DE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297,322</w:t>
            </w:r>
          </w:p>
        </w:tc>
        <w:tc>
          <w:tcPr>
            <w:tcW w:w="801" w:type="dxa"/>
            <w:vAlign w:val="bottom"/>
          </w:tcPr>
          <w:p w14:paraId="4C4AA65A" w14:textId="3402011C" w:rsidR="00D17DE7" w:rsidRPr="008F2A3E" w:rsidRDefault="00D17DE7" w:rsidP="00D17DE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308,761</w:t>
            </w:r>
          </w:p>
        </w:tc>
      </w:tr>
    </w:tbl>
    <w:p w14:paraId="4F7167E6" w14:textId="77777777" w:rsidR="00D06478" w:rsidRPr="00D06478" w:rsidRDefault="00D06478" w:rsidP="00C570D4">
      <w:pPr>
        <w:spacing w:line="240" w:lineRule="auto"/>
        <w:ind w:left="45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7012A31" w14:textId="7C97324B" w:rsidR="00C570D4" w:rsidRPr="006461EA" w:rsidRDefault="00C570D4" w:rsidP="00C570D4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บริษัทได้นำหุ้นสามัญของบริษัทที่ถืออยู่ในบริษัท </w:t>
      </w:r>
      <w:r w:rsidRPr="006461EA">
        <w:rPr>
          <w:rFonts w:ascii="Browallia New" w:hAnsi="Browallia New" w:cs="Browallia New"/>
          <w:sz w:val="28"/>
          <w:szCs w:val="28"/>
        </w:rPr>
        <w:t xml:space="preserve">Wisdom Tree </w:t>
      </w:r>
      <w:r w:rsidRPr="006461EA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</w:rPr>
        <w:t xml:space="preserve">Investment </w:t>
      </w:r>
      <w:r w:rsidRPr="006461EA">
        <w:rPr>
          <w:rFonts w:ascii="Browallia New" w:hAnsi="Browallia New" w:cs="Browallia New"/>
          <w:sz w:val="28"/>
          <w:szCs w:val="28"/>
          <w:cs/>
        </w:rPr>
        <w:t>(</w:t>
      </w:r>
      <w:r w:rsidRPr="006461EA">
        <w:rPr>
          <w:rFonts w:ascii="Browallia New" w:hAnsi="Browallia New" w:cs="Browallia New"/>
          <w:sz w:val="28"/>
          <w:szCs w:val="28"/>
        </w:rPr>
        <w:t>S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6461EA">
        <w:rPr>
          <w:rFonts w:ascii="Browallia New" w:hAnsi="Browallia New" w:cs="Browallia New"/>
          <w:sz w:val="28"/>
          <w:szCs w:val="28"/>
        </w:rPr>
        <w:t>PTE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. </w:t>
      </w:r>
      <w:r w:rsidRPr="006461EA">
        <w:rPr>
          <w:rFonts w:ascii="Browallia New" w:hAnsi="Browallia New" w:cs="Browallia New"/>
          <w:sz w:val="28"/>
          <w:szCs w:val="28"/>
        </w:rPr>
        <w:t xml:space="preserve">Limited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ไปค้ำประกันวงเงินสินเชื่อของ</w:t>
      </w:r>
      <w:r>
        <w:rPr>
          <w:rFonts w:ascii="Browallia New" w:hAnsi="Browallia New" w:cs="Browallia New" w:hint="cs"/>
          <w:sz w:val="28"/>
          <w:szCs w:val="28"/>
          <w:cs/>
        </w:rPr>
        <w:t>กิจการร่วมค้าในต่างประเทศ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5A5AF828" w14:textId="65FE7E59" w:rsidR="00887E75" w:rsidRPr="00446705" w:rsidRDefault="00887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704A15C6" w14:textId="2F7B7578" w:rsidR="00577F4D" w:rsidRPr="008F2A3E" w:rsidRDefault="00371706" w:rsidP="00577F4D">
      <w:pPr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</w:t>
      </w:r>
      <w:r w:rsidR="00FF1E7D" w:rsidRPr="008F2A3E">
        <w:rPr>
          <w:rFonts w:ascii="Browallia New" w:hAnsi="Browallia New" w:cs="Browallia New"/>
          <w:sz w:val="28"/>
          <w:szCs w:val="28"/>
          <w:cs/>
          <w:lang w:val="en-GB"/>
        </w:rPr>
        <w:t>อนไหวของเงินลงทุนใน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</w:t>
      </w:r>
      <w:r w:rsidR="00FE6EE0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47789F">
        <w:rPr>
          <w:rFonts w:ascii="Browallia New" w:hAnsi="Browallia New" w:cs="Browallia New" w:hint="cs"/>
          <w:sz w:val="28"/>
          <w:szCs w:val="28"/>
          <w:cs/>
          <w:lang w:val="en-GB"/>
        </w:rPr>
        <w:t>กิจ</w:t>
      </w:r>
      <w:r w:rsidR="00FF1E7D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การร่วมค้า</w:t>
      </w:r>
      <w:r w:rsidR="00152EEC"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(บันทึกบัญชีตามวิธีส่วนได้เสียในงบการเงินรวม) </w:t>
      </w:r>
      <w:r w:rsidR="00974785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</w:t>
      </w:r>
      <w:r w:rsidR="00577F4D" w:rsidRPr="008F2A3E">
        <w:rPr>
          <w:rFonts w:ascii="Browallia New" w:hAnsi="Browallia New" w:cs="Browallia New"/>
          <w:sz w:val="28"/>
          <w:szCs w:val="28"/>
          <w:cs/>
          <w:lang w:val="en-GB"/>
        </w:rPr>
        <w:t>ในระหว่าง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>งวด</w:t>
      </w:r>
      <w:r w:rsidR="00DC0FCD">
        <w:rPr>
          <w:rFonts w:ascii="Browallia New" w:hAnsi="Browallia New" w:cs="Browallia New" w:hint="cs"/>
          <w:sz w:val="28"/>
          <w:szCs w:val="28"/>
          <w:cs/>
        </w:rPr>
        <w:t>หก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DC0FC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8C0540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C0540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77F4D" w:rsidRPr="008F2A3E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65325320" w14:textId="77777777" w:rsidR="00577F4D" w:rsidRPr="00446705" w:rsidRDefault="00577F4D" w:rsidP="00577F4D">
      <w:pPr>
        <w:tabs>
          <w:tab w:val="left" w:pos="2160"/>
        </w:tabs>
        <w:ind w:left="851" w:right="-1"/>
        <w:jc w:val="righ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9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2369"/>
        <w:gridCol w:w="2351"/>
      </w:tblGrid>
      <w:tr w:rsidR="00577F4D" w:rsidRPr="0057729E" w14:paraId="763D932D" w14:textId="77777777" w:rsidTr="00577F4D">
        <w:trPr>
          <w:cantSplit/>
        </w:trPr>
        <w:tc>
          <w:tcPr>
            <w:tcW w:w="4252" w:type="dxa"/>
          </w:tcPr>
          <w:p w14:paraId="56ABD8C0" w14:textId="77777777" w:rsidR="00577F4D" w:rsidRPr="0057729E" w:rsidRDefault="00577F4D" w:rsidP="00BF1A33">
            <w:pPr>
              <w:ind w:right="-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369" w:type="dxa"/>
          </w:tcPr>
          <w:p w14:paraId="19A72DB2" w14:textId="77777777" w:rsidR="00577F4D" w:rsidRPr="0057729E" w:rsidRDefault="00577F4D" w:rsidP="00BF1A33">
            <w:pPr>
              <w:tabs>
                <w:tab w:val="decimal" w:pos="1008"/>
              </w:tabs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51" w:type="dxa"/>
          </w:tcPr>
          <w:p w14:paraId="3D90C760" w14:textId="77777777" w:rsidR="00577F4D" w:rsidRPr="0057729E" w:rsidRDefault="00577F4D" w:rsidP="00BF1A33">
            <w:pPr>
              <w:tabs>
                <w:tab w:val="clear" w:pos="1644"/>
                <w:tab w:val="decimal" w:pos="1008"/>
                <w:tab w:val="left" w:pos="1663"/>
              </w:tabs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(หน่วย 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77F4D" w:rsidRPr="0057729E" w14:paraId="48F1DD72" w14:textId="77777777" w:rsidTr="00577F4D">
        <w:trPr>
          <w:cantSplit/>
        </w:trPr>
        <w:tc>
          <w:tcPr>
            <w:tcW w:w="4252" w:type="dxa"/>
          </w:tcPr>
          <w:p w14:paraId="3344155E" w14:textId="77777777" w:rsidR="00577F4D" w:rsidRPr="0057729E" w:rsidRDefault="00577F4D" w:rsidP="00BF1A33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9" w:type="dxa"/>
          </w:tcPr>
          <w:p w14:paraId="55F47FE7" w14:textId="77777777" w:rsidR="00577F4D" w:rsidRPr="0057729E" w:rsidRDefault="00577F4D" w:rsidP="00BF1A33">
            <w:pPr>
              <w:pBdr>
                <w:bottom w:val="single" w:sz="4" w:space="1" w:color="auto"/>
              </w:pBdr>
              <w:ind w:left="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1" w:type="dxa"/>
          </w:tcPr>
          <w:p w14:paraId="1FDBA912" w14:textId="77777777" w:rsidR="00577F4D" w:rsidRPr="0057729E" w:rsidRDefault="00577F4D" w:rsidP="00BF1A33">
            <w:pPr>
              <w:pBdr>
                <w:bottom w:val="single" w:sz="4" w:space="1" w:color="auto"/>
              </w:pBdr>
              <w:ind w:left="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77F4D" w:rsidRPr="00BE3F64" w14:paraId="1778B4BE" w14:textId="77777777" w:rsidTr="00BE3F64">
        <w:trPr>
          <w:cantSplit/>
          <w:trHeight w:hRule="exact" w:val="333"/>
        </w:trPr>
        <w:tc>
          <w:tcPr>
            <w:tcW w:w="4252" w:type="dxa"/>
          </w:tcPr>
          <w:p w14:paraId="01C94A51" w14:textId="77777777" w:rsidR="00577F4D" w:rsidRPr="00BE3F64" w:rsidRDefault="00577F4D" w:rsidP="00BF1A33">
            <w:pPr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69" w:type="dxa"/>
          </w:tcPr>
          <w:p w14:paraId="2234A81F" w14:textId="77777777" w:rsidR="00577F4D" w:rsidRPr="00BE3F64" w:rsidRDefault="00577F4D" w:rsidP="00BF1A33">
            <w:pPr>
              <w:ind w:left="50" w:right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51" w:type="dxa"/>
          </w:tcPr>
          <w:p w14:paraId="5922648F" w14:textId="77777777" w:rsidR="00577F4D" w:rsidRPr="00BE3F64" w:rsidRDefault="00577F4D" w:rsidP="00BF1A33">
            <w:pPr>
              <w:ind w:left="18"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B1312" w:rsidRPr="0057729E" w14:paraId="3DF1EA90" w14:textId="77777777" w:rsidTr="00577F4D">
        <w:trPr>
          <w:cantSplit/>
        </w:trPr>
        <w:tc>
          <w:tcPr>
            <w:tcW w:w="4252" w:type="dxa"/>
          </w:tcPr>
          <w:p w14:paraId="0CBA9AFE" w14:textId="6F95381C" w:rsidR="008B1312" w:rsidRPr="008C0540" w:rsidRDefault="008B1312" w:rsidP="008B1312">
            <w:pPr>
              <w:ind w:right="-36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9" w:type="dxa"/>
          </w:tcPr>
          <w:p w14:paraId="6DD8BE10" w14:textId="3346B0D7" w:rsidR="008B1312" w:rsidRPr="00CC1316" w:rsidRDefault="00CC1316" w:rsidP="008B131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308,761</w:t>
            </w:r>
          </w:p>
        </w:tc>
        <w:tc>
          <w:tcPr>
            <w:tcW w:w="2351" w:type="dxa"/>
          </w:tcPr>
          <w:p w14:paraId="2F006A11" w14:textId="5AEDDB92" w:rsidR="008B1312" w:rsidRPr="00F10AFA" w:rsidRDefault="008B1312" w:rsidP="008B1312">
            <w:pPr>
              <w:ind w:left="18" w:right="1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10AFA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473C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</w:t>
            </w:r>
            <w:r w:rsidR="00F10AF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,2</w:t>
            </w:r>
            <w:r w:rsidR="00473C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</w:p>
        </w:tc>
      </w:tr>
      <w:tr w:rsidR="00ED0B03" w:rsidRPr="0057729E" w14:paraId="4B08F082" w14:textId="77777777" w:rsidTr="0020035F">
        <w:trPr>
          <w:cantSplit/>
        </w:trPr>
        <w:tc>
          <w:tcPr>
            <w:tcW w:w="4252" w:type="dxa"/>
          </w:tcPr>
          <w:p w14:paraId="04C06EBB" w14:textId="77777777" w:rsidR="00ED0B03" w:rsidRPr="0057729E" w:rsidRDefault="00ED0B03" w:rsidP="00ED0B03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Pr="0057729E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2369" w:type="dxa"/>
          </w:tcPr>
          <w:p w14:paraId="6564BC4C" w14:textId="5D21D6E4" w:rsidR="00ED0B03" w:rsidRPr="006B2C49" w:rsidRDefault="00FA1FCF" w:rsidP="00ED0B03">
            <w:pP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10,513</w:t>
            </w:r>
          </w:p>
        </w:tc>
        <w:tc>
          <w:tcPr>
            <w:tcW w:w="2351" w:type="dxa"/>
          </w:tcPr>
          <w:p w14:paraId="64988A92" w14:textId="2D990FFA" w:rsidR="00ED0B03" w:rsidRPr="00F10AFA" w:rsidRDefault="00ED0B03" w:rsidP="00ED0B03">
            <w:pPr>
              <w:ind w:left="18" w:right="28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                         -</w:t>
            </w:r>
          </w:p>
        </w:tc>
      </w:tr>
      <w:tr w:rsidR="00ED0B03" w:rsidRPr="0057729E" w14:paraId="1088011F" w14:textId="77777777" w:rsidTr="009B26C7">
        <w:trPr>
          <w:cantSplit/>
        </w:trPr>
        <w:tc>
          <w:tcPr>
            <w:tcW w:w="4252" w:type="dxa"/>
          </w:tcPr>
          <w:p w14:paraId="3F4FD78B" w14:textId="3849A14A" w:rsidR="00ED0B03" w:rsidRPr="0057729E" w:rsidRDefault="00ED0B03" w:rsidP="00ED0B03">
            <w:pPr>
              <w:ind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</w:t>
            </w:r>
            <w:r w:rsidRPr="0057729E">
              <w:rPr>
                <w:rFonts w:ascii="Browallia New" w:hAnsi="Browallia New" w:cs="Browallia New" w:hint="cs"/>
                <w:sz w:val="28"/>
                <w:szCs w:val="28"/>
                <w:cs/>
              </w:rPr>
              <w:t>งขาดทุนของ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</w:t>
            </w:r>
            <w:r w:rsidRPr="0057729E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69" w:type="dxa"/>
          </w:tcPr>
          <w:p w14:paraId="750CD060" w14:textId="1D6AE704" w:rsidR="00ED0B03" w:rsidRPr="006B2C49" w:rsidRDefault="00FA1FCF" w:rsidP="00ED0B03">
            <w:pP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(17,228)</w:t>
            </w:r>
          </w:p>
        </w:tc>
        <w:tc>
          <w:tcPr>
            <w:tcW w:w="2351" w:type="dxa"/>
          </w:tcPr>
          <w:p w14:paraId="07A2EDC3" w14:textId="5AE65E59" w:rsidR="00ED0B03" w:rsidRPr="00F10AFA" w:rsidRDefault="00ED0B03" w:rsidP="00ED0B03">
            <w:pPr>
              <w:ind w:left="18" w:right="28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                         -</w:t>
            </w:r>
          </w:p>
        </w:tc>
      </w:tr>
      <w:tr w:rsidR="00ED0B03" w:rsidRPr="0057729E" w14:paraId="6E9AFC13" w14:textId="77777777" w:rsidTr="009B26C7">
        <w:trPr>
          <w:cantSplit/>
        </w:trPr>
        <w:tc>
          <w:tcPr>
            <w:tcW w:w="4252" w:type="dxa"/>
          </w:tcPr>
          <w:p w14:paraId="1DF76BB3" w14:textId="313E493C" w:rsidR="00ED0B03" w:rsidRPr="0057729E" w:rsidRDefault="00ED0B03" w:rsidP="00ED0B03">
            <w:pPr>
              <w:ind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ผลต่างจากการแปลงค่าเงินลงทุน</w:t>
            </w:r>
          </w:p>
        </w:tc>
        <w:tc>
          <w:tcPr>
            <w:tcW w:w="2369" w:type="dxa"/>
          </w:tcPr>
          <w:p w14:paraId="37EB7E3B" w14:textId="535C4ED7" w:rsidR="00ED0B03" w:rsidRPr="006B2C49" w:rsidRDefault="00FA1FCF" w:rsidP="00ED0B03">
            <w:pPr>
              <w:pBdr>
                <w:bottom w:val="single" w:sz="4" w:space="0" w:color="auto"/>
              </w:pBd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(4,724)</w:t>
            </w:r>
          </w:p>
        </w:tc>
        <w:tc>
          <w:tcPr>
            <w:tcW w:w="2351" w:type="dxa"/>
          </w:tcPr>
          <w:p w14:paraId="60566CDB" w14:textId="4150C7C3" w:rsidR="00ED0B03" w:rsidRPr="00F10AFA" w:rsidRDefault="00ED0B03" w:rsidP="00ED0B03">
            <w:pPr>
              <w:pBdr>
                <w:bottom w:val="single" w:sz="4" w:space="1" w:color="auto"/>
              </w:pBdr>
              <w:ind w:left="18" w:right="1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                     -</w:t>
            </w:r>
          </w:p>
        </w:tc>
      </w:tr>
      <w:tr w:rsidR="00ED0B03" w:rsidRPr="0057729E" w14:paraId="1147B4F6" w14:textId="77777777" w:rsidTr="009B26C7">
        <w:trPr>
          <w:cantSplit/>
        </w:trPr>
        <w:tc>
          <w:tcPr>
            <w:tcW w:w="4252" w:type="dxa"/>
          </w:tcPr>
          <w:p w14:paraId="315C26CB" w14:textId="3E78B1F1" w:rsidR="00ED0B03" w:rsidRPr="0057729E" w:rsidRDefault="00ED0B03" w:rsidP="00ED0B03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9" w:type="dxa"/>
          </w:tcPr>
          <w:p w14:paraId="374912B0" w14:textId="55B63C1E" w:rsidR="00ED0B03" w:rsidRPr="006B2C49" w:rsidRDefault="00FA1FCF" w:rsidP="00ED0B03">
            <w:pPr>
              <w:pBdr>
                <w:bottom w:val="single" w:sz="12" w:space="1" w:color="auto"/>
              </w:pBd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297,322</w:t>
            </w:r>
          </w:p>
        </w:tc>
        <w:tc>
          <w:tcPr>
            <w:tcW w:w="2351" w:type="dxa"/>
          </w:tcPr>
          <w:p w14:paraId="095EB4B8" w14:textId="66D49D17" w:rsidR="00ED0B03" w:rsidRPr="00F10AFA" w:rsidRDefault="00ED0B03" w:rsidP="00ED0B03">
            <w:pPr>
              <w:pBdr>
                <w:bottom w:val="single" w:sz="12" w:space="1" w:color="auto"/>
              </w:pBdr>
              <w:ind w:left="18" w:right="1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10AFA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44,250</w:t>
            </w:r>
          </w:p>
        </w:tc>
      </w:tr>
    </w:tbl>
    <w:p w14:paraId="44057534" w14:textId="77777777" w:rsidR="002A2393" w:rsidRDefault="002A2393" w:rsidP="002A2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8148DBC" w14:textId="412F05FC" w:rsidR="002A6F10" w:rsidRPr="006E0640" w:rsidRDefault="002A6F10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6E064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ที่ดิน อาคาร</w:t>
      </w:r>
      <w:r w:rsidR="00293ED1" w:rsidRPr="006E064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Pr="006E064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และอุปกรณ์</w:t>
      </w:r>
      <w:r w:rsidR="00646255" w:rsidRPr="006E064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34A11D31" w14:textId="77777777" w:rsidR="007A2107" w:rsidRPr="00EE31CA" w:rsidRDefault="007A2107" w:rsidP="0092497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1D4D00A" w14:textId="44E43545" w:rsidR="0092497F" w:rsidRPr="006E0640" w:rsidRDefault="0092497F" w:rsidP="0092497F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640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>งวด</w:t>
      </w:r>
      <w:r w:rsidR="00DC0FCD">
        <w:rPr>
          <w:rFonts w:ascii="Browallia New" w:hAnsi="Browallia New" w:cs="Browallia New" w:hint="cs"/>
          <w:sz w:val="28"/>
          <w:szCs w:val="28"/>
          <w:cs/>
          <w:lang w:val="en-GB"/>
        </w:rPr>
        <w:t>หก</w:t>
      </w:r>
      <w:r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>เดือน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DC0FC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8C0540" w:rsidRPr="006E064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C0540" w:rsidRPr="006E0640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A95214" w:rsidRPr="006E064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E0640">
        <w:rPr>
          <w:rFonts w:ascii="Browallia New" w:hAnsi="Browallia New" w:cs="Browallia New"/>
          <w:sz w:val="28"/>
          <w:szCs w:val="28"/>
          <w:cs/>
        </w:rPr>
        <w:t>มีรายการเปลี่ยนแปลงของที่ดิน อาคาร และอุปกรณ์</w:t>
      </w:r>
      <w:r w:rsidRPr="006E0640">
        <w:rPr>
          <w:rFonts w:ascii="Browallia New" w:hAnsi="Browallia New" w:cs="Browallia New"/>
          <w:sz w:val="28"/>
          <w:szCs w:val="28"/>
        </w:rPr>
        <w:t xml:space="preserve"> </w:t>
      </w:r>
      <w:r w:rsidRPr="006E0640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  <w:r w:rsidRPr="006E0640">
        <w:rPr>
          <w:rFonts w:ascii="Browallia New" w:hAnsi="Browallia New" w:cs="Browallia New"/>
          <w:sz w:val="28"/>
          <w:szCs w:val="28"/>
        </w:rPr>
        <w:t xml:space="preserve"> </w:t>
      </w:r>
    </w:p>
    <w:p w14:paraId="3C3DF7A2" w14:textId="77777777" w:rsidR="0092497F" w:rsidRPr="00EE31CA" w:rsidRDefault="0092497F" w:rsidP="00F65AA7">
      <w:pPr>
        <w:ind w:left="426"/>
        <w:jc w:val="thaiDistribute"/>
        <w:rPr>
          <w:rFonts w:ascii="Browallia New" w:hAnsi="Browallia New" w:cs="Browallia New"/>
          <w:sz w:val="24"/>
          <w:szCs w:val="24"/>
          <w:highlight w:val="cyan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2126"/>
        <w:gridCol w:w="236"/>
        <w:gridCol w:w="2178"/>
      </w:tblGrid>
      <w:tr w:rsidR="0092497F" w:rsidRPr="000C3D50" w14:paraId="602E9A39" w14:textId="77777777" w:rsidTr="006E0640">
        <w:tc>
          <w:tcPr>
            <w:tcW w:w="4394" w:type="dxa"/>
          </w:tcPr>
          <w:p w14:paraId="3051E030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26" w:type="dxa"/>
          </w:tcPr>
          <w:p w14:paraId="50125F36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eastAsia="th-TH"/>
              </w:rPr>
            </w:pPr>
          </w:p>
        </w:tc>
        <w:tc>
          <w:tcPr>
            <w:tcW w:w="2414" w:type="dxa"/>
            <w:gridSpan w:val="2"/>
            <w:shd w:val="clear" w:color="auto" w:fill="auto"/>
          </w:tcPr>
          <w:p w14:paraId="6BDB8949" w14:textId="77777777" w:rsidR="0092497F" w:rsidRPr="006E0640" w:rsidRDefault="0092497F" w:rsidP="00BF1A33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92497F" w:rsidRPr="000C3D50" w14:paraId="44C1D656" w14:textId="77777777" w:rsidTr="006E0640">
        <w:tc>
          <w:tcPr>
            <w:tcW w:w="4394" w:type="dxa"/>
          </w:tcPr>
          <w:p w14:paraId="76DF5B57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1C00240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  <w:r w:rsidRPr="00E479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E479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36" w:type="dxa"/>
          </w:tcPr>
          <w:p w14:paraId="6E2355F2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</w:tcPr>
          <w:p w14:paraId="5CA51920" w14:textId="77777777" w:rsidR="0092497F" w:rsidRPr="006E0640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92497F" w:rsidRPr="000C3D50" w14:paraId="7220325E" w14:textId="77777777" w:rsidTr="006E0640">
        <w:trPr>
          <w:trHeight w:hRule="exact" w:val="379"/>
        </w:trPr>
        <w:tc>
          <w:tcPr>
            <w:tcW w:w="4394" w:type="dxa"/>
          </w:tcPr>
          <w:p w14:paraId="5B4888CB" w14:textId="77777777" w:rsidR="0092497F" w:rsidRPr="006E0640" w:rsidRDefault="0092497F" w:rsidP="00BF1A3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8B4AEA3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36" w:type="dxa"/>
          </w:tcPr>
          <w:p w14:paraId="169C635B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14:paraId="089C601F" w14:textId="77777777" w:rsidR="0092497F" w:rsidRPr="006E0640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1D116B" w:rsidRPr="000C3D50" w14:paraId="35A96122" w14:textId="77777777" w:rsidTr="006E0640">
        <w:tc>
          <w:tcPr>
            <w:tcW w:w="4394" w:type="dxa"/>
          </w:tcPr>
          <w:p w14:paraId="58392753" w14:textId="36941BB6" w:rsidR="001D116B" w:rsidRPr="006E0640" w:rsidRDefault="001D116B" w:rsidP="001D116B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="008E7F06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สุทธิ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8C0540"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2</w:t>
            </w:r>
          </w:p>
        </w:tc>
        <w:tc>
          <w:tcPr>
            <w:tcW w:w="2126" w:type="dxa"/>
          </w:tcPr>
          <w:p w14:paraId="23A679A4" w14:textId="47F903DB" w:rsidR="001D116B" w:rsidRPr="009E49ED" w:rsidRDefault="009E49ED" w:rsidP="009E49ED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2,9</w:t>
            </w:r>
            <w:r w:rsidR="00A41E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29</w:t>
            </w:r>
            <w:r w:rsidRPr="009E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A41E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885</w:t>
            </w:r>
          </w:p>
        </w:tc>
        <w:tc>
          <w:tcPr>
            <w:tcW w:w="236" w:type="dxa"/>
          </w:tcPr>
          <w:p w14:paraId="44953DED" w14:textId="77777777" w:rsidR="001D116B" w:rsidRPr="000C3D50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2C759387" w14:textId="466A55ED" w:rsidR="001D116B" w:rsidRPr="006E0640" w:rsidRDefault="006E0640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1,682,647</w:t>
            </w:r>
          </w:p>
        </w:tc>
      </w:tr>
      <w:tr w:rsidR="001F0A51" w:rsidRPr="000C3D50" w14:paraId="213E4FA2" w14:textId="77777777" w:rsidTr="006E0640">
        <w:tc>
          <w:tcPr>
            <w:tcW w:w="4394" w:type="dxa"/>
          </w:tcPr>
          <w:p w14:paraId="3E002CF1" w14:textId="77777777" w:rsidR="001F0A51" w:rsidRPr="006E0640" w:rsidRDefault="001F0A51" w:rsidP="001F0A51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เพิ่มระหว่างงวด</w:t>
            </w:r>
          </w:p>
        </w:tc>
        <w:tc>
          <w:tcPr>
            <w:tcW w:w="2126" w:type="dxa"/>
          </w:tcPr>
          <w:p w14:paraId="27C9005B" w14:textId="7ECD1D6B" w:rsidR="001F0A51" w:rsidRPr="001F0A51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1F0A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76,</w:t>
            </w:r>
            <w:r w:rsidR="001D2C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782</w:t>
            </w:r>
          </w:p>
        </w:tc>
        <w:tc>
          <w:tcPr>
            <w:tcW w:w="236" w:type="dxa"/>
          </w:tcPr>
          <w:p w14:paraId="651F5EA0" w14:textId="77777777" w:rsidR="001F0A51" w:rsidRPr="000C3D50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7F7E0978" w14:textId="3DC488F8" w:rsidR="001F0A51" w:rsidRPr="006D0B6C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D0B6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16</w:t>
            </w:r>
            <w:r w:rsidRPr="006D0B6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,631</w:t>
            </w:r>
          </w:p>
        </w:tc>
      </w:tr>
      <w:tr w:rsidR="001F0A51" w:rsidRPr="000C3D50" w14:paraId="3DE959F1" w14:textId="77777777" w:rsidTr="006E0640">
        <w:tc>
          <w:tcPr>
            <w:tcW w:w="4394" w:type="dxa"/>
          </w:tcPr>
          <w:p w14:paraId="7EE50A86" w14:textId="41E37366" w:rsidR="001F0A51" w:rsidRPr="006E0640" w:rsidRDefault="001F0A51" w:rsidP="001F0A51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รับโอนจากสินค้าคงเหลือ</w:t>
            </w:r>
          </w:p>
        </w:tc>
        <w:tc>
          <w:tcPr>
            <w:tcW w:w="2126" w:type="dxa"/>
          </w:tcPr>
          <w:p w14:paraId="33D1AF77" w14:textId="68C294DB" w:rsidR="001F0A51" w:rsidRPr="001F0A51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1F0A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9,436</w:t>
            </w:r>
          </w:p>
        </w:tc>
        <w:tc>
          <w:tcPr>
            <w:tcW w:w="236" w:type="dxa"/>
          </w:tcPr>
          <w:p w14:paraId="0E453A94" w14:textId="77777777" w:rsidR="001F0A51" w:rsidRPr="000C3D50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10E50B26" w14:textId="79EB376C" w:rsidR="001F0A51" w:rsidRPr="006D0B6C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D0B6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6,650</w:t>
            </w:r>
          </w:p>
        </w:tc>
      </w:tr>
      <w:tr w:rsidR="001F0A51" w:rsidRPr="000C3D50" w14:paraId="1692E3B1" w14:textId="77777777" w:rsidTr="006E0640">
        <w:tc>
          <w:tcPr>
            <w:tcW w:w="4394" w:type="dxa"/>
          </w:tcPr>
          <w:p w14:paraId="04D8B50C" w14:textId="78AD48B1" w:rsidR="001F0A51" w:rsidRPr="006E0640" w:rsidRDefault="001F0A51" w:rsidP="001F0A51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ต้นทุนการกู้ยืมเงินที่รวมเป็นต้นทุน</w:t>
            </w:r>
          </w:p>
        </w:tc>
        <w:tc>
          <w:tcPr>
            <w:tcW w:w="2126" w:type="dxa"/>
          </w:tcPr>
          <w:p w14:paraId="08A63C58" w14:textId="7BC713D1" w:rsidR="001F0A51" w:rsidRPr="001F0A51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1F0A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4,</w:t>
            </w:r>
            <w:r w:rsidR="001D2C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325</w:t>
            </w:r>
          </w:p>
        </w:tc>
        <w:tc>
          <w:tcPr>
            <w:tcW w:w="236" w:type="dxa"/>
          </w:tcPr>
          <w:p w14:paraId="6C65AB2C" w14:textId="77777777" w:rsidR="001F0A51" w:rsidRPr="000C3D50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1364A176" w14:textId="43201BB4" w:rsidR="001F0A51" w:rsidRPr="006D0B6C" w:rsidRDefault="001F0A51" w:rsidP="001F0A51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D0B6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                    </w:t>
            </w:r>
            <w:r w:rsidR="000640A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Pr="006D0B6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</w:tr>
      <w:tr w:rsidR="001F0A51" w:rsidRPr="000C3D50" w14:paraId="77A246BD" w14:textId="77777777" w:rsidTr="006E0640">
        <w:tc>
          <w:tcPr>
            <w:tcW w:w="4394" w:type="dxa"/>
          </w:tcPr>
          <w:p w14:paraId="225368EB" w14:textId="2ACAAD28" w:rsidR="001F0A51" w:rsidRPr="006E0640" w:rsidRDefault="001F0A51" w:rsidP="001F0A51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74ECC07B" w14:textId="71C0280E" w:rsidR="001F0A51" w:rsidRPr="001F0A51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1F0A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(49,087)</w:t>
            </w:r>
          </w:p>
        </w:tc>
        <w:tc>
          <w:tcPr>
            <w:tcW w:w="236" w:type="dxa"/>
          </w:tcPr>
          <w:p w14:paraId="39A128F8" w14:textId="77777777" w:rsidR="001F0A51" w:rsidRPr="000C3D50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76AD765A" w14:textId="5D2677DC" w:rsidR="001F0A51" w:rsidRPr="006D0B6C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D0B6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(34,514)</w:t>
            </w:r>
          </w:p>
        </w:tc>
      </w:tr>
      <w:tr w:rsidR="001F0A51" w:rsidRPr="000C3D50" w14:paraId="59602633" w14:textId="77777777" w:rsidTr="006E0640">
        <w:tc>
          <w:tcPr>
            <w:tcW w:w="4394" w:type="dxa"/>
          </w:tcPr>
          <w:p w14:paraId="33FBFDA8" w14:textId="329C4BA9" w:rsidR="001F0A51" w:rsidRPr="006E0640" w:rsidRDefault="001F0A51" w:rsidP="001F0A51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ตัดจำหน่ายระหว่างงวด</w:t>
            </w:r>
          </w:p>
        </w:tc>
        <w:tc>
          <w:tcPr>
            <w:tcW w:w="2126" w:type="dxa"/>
          </w:tcPr>
          <w:p w14:paraId="653EF111" w14:textId="321ECC27" w:rsidR="001F0A51" w:rsidRPr="001F0A51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1F0A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(3,708)</w:t>
            </w:r>
          </w:p>
        </w:tc>
        <w:tc>
          <w:tcPr>
            <w:tcW w:w="236" w:type="dxa"/>
          </w:tcPr>
          <w:p w14:paraId="3AB30D9D" w14:textId="77777777" w:rsidR="001F0A51" w:rsidRPr="000C3D50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021E2438" w14:textId="74CA4E26" w:rsidR="001F0A51" w:rsidRPr="006D0B6C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D0B6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(3,672)</w:t>
            </w:r>
          </w:p>
        </w:tc>
      </w:tr>
      <w:tr w:rsidR="001F0A51" w:rsidRPr="000C3D50" w14:paraId="2CBA1A72" w14:textId="77777777" w:rsidTr="006E0640">
        <w:tc>
          <w:tcPr>
            <w:tcW w:w="4394" w:type="dxa"/>
          </w:tcPr>
          <w:p w14:paraId="09B9EA74" w14:textId="3D76F98C" w:rsidR="001F0A51" w:rsidRPr="006E0640" w:rsidRDefault="001F0A51" w:rsidP="001F0A5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6E064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E06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</w:tcPr>
          <w:p w14:paraId="3C6426AD" w14:textId="628AB9A0" w:rsidR="001F0A51" w:rsidRPr="001F0A51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1F0A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2,967,633</w:t>
            </w:r>
          </w:p>
        </w:tc>
        <w:tc>
          <w:tcPr>
            <w:tcW w:w="236" w:type="dxa"/>
          </w:tcPr>
          <w:p w14:paraId="692CA013" w14:textId="77777777" w:rsidR="001F0A51" w:rsidRPr="000C3D50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005E1F3" w14:textId="58E34F9C" w:rsidR="001F0A51" w:rsidRPr="006D0B6C" w:rsidRDefault="001F0A51" w:rsidP="001F0A5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D0B6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1,667,742</w:t>
            </w:r>
          </w:p>
        </w:tc>
      </w:tr>
    </w:tbl>
    <w:p w14:paraId="7A9541EE" w14:textId="77777777" w:rsidR="0081450C" w:rsidRPr="00EE31CA" w:rsidRDefault="0081450C" w:rsidP="00F65AA7">
      <w:pPr>
        <w:ind w:left="426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4B0F4258" w14:textId="56406CC8" w:rsidR="00371706" w:rsidRDefault="00CB5A4B" w:rsidP="00170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E0640">
        <w:rPr>
          <w:rFonts w:ascii="Browallia New" w:hAnsi="Browallia New" w:cs="Browallia New" w:hint="cs"/>
          <w:sz w:val="28"/>
          <w:szCs w:val="28"/>
          <w:cs/>
        </w:rPr>
        <w:t>เครื่องจักรและ</w:t>
      </w:r>
      <w:r w:rsidR="00371706" w:rsidRPr="006E0640">
        <w:rPr>
          <w:rFonts w:ascii="Browallia New" w:hAnsi="Browallia New" w:cs="Browallia New"/>
          <w:sz w:val="28"/>
          <w:szCs w:val="28"/>
          <w:cs/>
          <w:lang w:val="en-GB"/>
        </w:rPr>
        <w:t>ที่ดินบางส่วนและสิ่งปลูกสร้างของบริษัท</w:t>
      </w:r>
      <w:r w:rsidR="00ED4AC9"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>และบริษัทย่อย</w:t>
      </w:r>
      <w:r w:rsidR="00371706" w:rsidRPr="006E0640">
        <w:rPr>
          <w:rFonts w:ascii="Browallia New" w:hAnsi="Browallia New" w:cs="Browallia New"/>
          <w:sz w:val="28"/>
          <w:szCs w:val="28"/>
          <w:cs/>
          <w:lang w:val="en-GB"/>
        </w:rPr>
        <w:t>ได้ถูกจดจำนองเพื่อใช้เป็นหลักประกันสำหรับวงเงินสินเชื่อจา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>กธนาคาร</w:t>
      </w:r>
      <w:r w:rsidR="008E61C1" w:rsidRPr="006E0640">
        <w:rPr>
          <w:rFonts w:ascii="Browallia New" w:hAnsi="Browallia New" w:cs="Browallia New"/>
          <w:sz w:val="28"/>
          <w:szCs w:val="28"/>
          <w:cs/>
          <w:lang w:val="en-GB"/>
        </w:rPr>
        <w:t>แห่งหนึ่ง</w:t>
      </w:r>
      <w:r w:rsidR="00E270C2">
        <w:rPr>
          <w:rFonts w:ascii="Browallia New" w:hAnsi="Browallia New" w:cs="Browallia New" w:hint="cs"/>
          <w:sz w:val="28"/>
          <w:szCs w:val="28"/>
          <w:cs/>
          <w:lang w:val="en-GB"/>
        </w:rPr>
        <w:t>ตาม</w:t>
      </w:r>
      <w:r w:rsidR="006F0042"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27639E" w:rsidRPr="006E0640">
        <w:rPr>
          <w:rFonts w:ascii="Browallia New" w:hAnsi="Browallia New" w:cs="Browallia New"/>
          <w:sz w:val="28"/>
          <w:szCs w:val="28"/>
          <w:lang w:val="en-GB"/>
        </w:rPr>
        <w:t>1</w:t>
      </w:r>
      <w:r w:rsidR="00BE5A56">
        <w:rPr>
          <w:rFonts w:ascii="Browallia New" w:hAnsi="Browallia New" w:cs="Browallia New"/>
          <w:sz w:val="28"/>
          <w:szCs w:val="28"/>
        </w:rPr>
        <w:t>3</w:t>
      </w:r>
      <w:r w:rsidR="0027639E" w:rsidRPr="006E064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7639E"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6F0042" w:rsidRPr="006E0640">
        <w:rPr>
          <w:rFonts w:ascii="Browallia New" w:hAnsi="Browallia New" w:cs="Browallia New"/>
          <w:sz w:val="28"/>
          <w:szCs w:val="28"/>
        </w:rPr>
        <w:t>1</w:t>
      </w:r>
      <w:r w:rsidR="00BE5A56">
        <w:rPr>
          <w:rFonts w:ascii="Browallia New" w:hAnsi="Browallia New" w:cs="Browallia New"/>
          <w:sz w:val="28"/>
          <w:szCs w:val="28"/>
        </w:rPr>
        <w:t>5</w:t>
      </w:r>
    </w:p>
    <w:p w14:paraId="16417877" w14:textId="43F05536" w:rsidR="00E810D5" w:rsidRDefault="00E81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2886F971" w14:textId="2B23C4CB" w:rsidR="002342C5" w:rsidRPr="006E0640" w:rsidRDefault="002342C5" w:rsidP="002342C5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โปรแกรมคอมพิวเตอร์</w:t>
      </w:r>
      <w:r w:rsidRPr="006E064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5D1C3832" w14:textId="77777777" w:rsidR="002342C5" w:rsidRPr="00EF3074" w:rsidRDefault="002342C5" w:rsidP="002342C5">
      <w:pPr>
        <w:ind w:left="426"/>
        <w:jc w:val="thaiDistribute"/>
        <w:rPr>
          <w:rFonts w:ascii="Browallia New" w:hAnsi="Browallia New" w:cs="Browallia New"/>
        </w:rPr>
      </w:pPr>
    </w:p>
    <w:p w14:paraId="1EA4AF55" w14:textId="561E1A08" w:rsidR="002342C5" w:rsidRPr="006E0640" w:rsidRDefault="002342C5" w:rsidP="002342C5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640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>งวด</w:t>
      </w:r>
      <w:r w:rsidR="00DC0FCD">
        <w:rPr>
          <w:rFonts w:ascii="Browallia New" w:hAnsi="Browallia New" w:cs="Browallia New" w:hint="cs"/>
          <w:sz w:val="28"/>
          <w:szCs w:val="28"/>
          <w:cs/>
          <w:lang w:val="en-GB"/>
        </w:rPr>
        <w:t>หก</w:t>
      </w:r>
      <w:r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>เดือน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DC0FC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6E064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E0640">
        <w:rPr>
          <w:rFonts w:ascii="Browallia New" w:hAnsi="Browallia New" w:cs="Browallia New"/>
          <w:sz w:val="28"/>
          <w:szCs w:val="28"/>
          <w:lang w:val="en-GB"/>
        </w:rPr>
        <w:t xml:space="preserve">2562 </w:t>
      </w:r>
      <w:r w:rsidRPr="006E0640">
        <w:rPr>
          <w:rFonts w:ascii="Browallia New" w:hAnsi="Browallia New" w:cs="Browallia New"/>
          <w:sz w:val="28"/>
          <w:szCs w:val="28"/>
          <w:cs/>
        </w:rPr>
        <w:t>มีรายการเปลี่ยนแปลงของ</w:t>
      </w:r>
      <w:r>
        <w:rPr>
          <w:rFonts w:ascii="Browallia New" w:hAnsi="Browallia New" w:cs="Browallia New" w:hint="cs"/>
          <w:sz w:val="28"/>
          <w:szCs w:val="28"/>
          <w:cs/>
        </w:rPr>
        <w:t>โปรแกรมคอมพิวเตอร์</w:t>
      </w:r>
      <w:r w:rsidRPr="006E0640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  <w:r w:rsidRPr="006E0640">
        <w:rPr>
          <w:rFonts w:ascii="Browallia New" w:hAnsi="Browallia New" w:cs="Browallia New"/>
          <w:sz w:val="28"/>
          <w:szCs w:val="28"/>
        </w:rPr>
        <w:t xml:space="preserve"> </w:t>
      </w:r>
    </w:p>
    <w:p w14:paraId="2EE70933" w14:textId="77777777" w:rsidR="002342C5" w:rsidRPr="00EE31CA" w:rsidRDefault="002342C5" w:rsidP="002342C5">
      <w:pPr>
        <w:ind w:left="426"/>
        <w:jc w:val="thaiDistribute"/>
        <w:rPr>
          <w:rFonts w:ascii="Browallia New" w:hAnsi="Browallia New" w:cs="Browallia New"/>
          <w:sz w:val="24"/>
          <w:szCs w:val="24"/>
          <w:highlight w:val="cyan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2126"/>
        <w:gridCol w:w="236"/>
        <w:gridCol w:w="2178"/>
      </w:tblGrid>
      <w:tr w:rsidR="002342C5" w:rsidRPr="000C3D50" w14:paraId="032C27A6" w14:textId="77777777" w:rsidTr="002342C5">
        <w:tc>
          <w:tcPr>
            <w:tcW w:w="4394" w:type="dxa"/>
          </w:tcPr>
          <w:p w14:paraId="7058C1A4" w14:textId="77777777" w:rsidR="002342C5" w:rsidRPr="000C3D50" w:rsidRDefault="002342C5" w:rsidP="002342C5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26" w:type="dxa"/>
          </w:tcPr>
          <w:p w14:paraId="1809A1CC" w14:textId="77777777" w:rsidR="002342C5" w:rsidRPr="000C3D50" w:rsidRDefault="002342C5" w:rsidP="002342C5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eastAsia="th-TH"/>
              </w:rPr>
            </w:pPr>
          </w:p>
        </w:tc>
        <w:tc>
          <w:tcPr>
            <w:tcW w:w="2414" w:type="dxa"/>
            <w:gridSpan w:val="2"/>
            <w:shd w:val="clear" w:color="auto" w:fill="auto"/>
          </w:tcPr>
          <w:p w14:paraId="4490D445" w14:textId="77777777" w:rsidR="002342C5" w:rsidRPr="006E0640" w:rsidRDefault="002342C5" w:rsidP="002342C5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2342C5" w:rsidRPr="000C3D50" w14:paraId="519009C7" w14:textId="77777777" w:rsidTr="002342C5">
        <w:tc>
          <w:tcPr>
            <w:tcW w:w="4394" w:type="dxa"/>
          </w:tcPr>
          <w:p w14:paraId="4FF9B0D8" w14:textId="77777777" w:rsidR="002342C5" w:rsidRPr="000C3D50" w:rsidRDefault="002342C5" w:rsidP="002342C5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9022863" w14:textId="77777777" w:rsidR="002342C5" w:rsidRPr="00E4790D" w:rsidRDefault="002342C5" w:rsidP="002342C5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479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E479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36" w:type="dxa"/>
          </w:tcPr>
          <w:p w14:paraId="22D4273F" w14:textId="77777777" w:rsidR="002342C5" w:rsidRPr="000C3D50" w:rsidRDefault="002342C5" w:rsidP="002342C5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</w:tcPr>
          <w:p w14:paraId="3FF26817" w14:textId="77777777" w:rsidR="002342C5" w:rsidRPr="006E0640" w:rsidRDefault="002342C5" w:rsidP="002342C5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2342C5" w:rsidRPr="00EF3074" w14:paraId="4B090B4C" w14:textId="77777777" w:rsidTr="00EF3074">
        <w:trPr>
          <w:trHeight w:hRule="exact" w:val="186"/>
        </w:trPr>
        <w:tc>
          <w:tcPr>
            <w:tcW w:w="4394" w:type="dxa"/>
          </w:tcPr>
          <w:p w14:paraId="1DD405D1" w14:textId="77777777" w:rsidR="002342C5" w:rsidRPr="00EF3074" w:rsidRDefault="002342C5" w:rsidP="002342C5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9EFD354" w14:textId="77777777" w:rsidR="002342C5" w:rsidRPr="00EF3074" w:rsidRDefault="002342C5" w:rsidP="002342C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308B2465" w14:textId="77777777" w:rsidR="002342C5" w:rsidRPr="00EF3074" w:rsidRDefault="002342C5" w:rsidP="002342C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highlight w:val="cyan"/>
                <w:cs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14:paraId="64FFF93A" w14:textId="77777777" w:rsidR="002342C5" w:rsidRPr="00EF3074" w:rsidRDefault="002342C5" w:rsidP="002342C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2D07C8" w:rsidRPr="000C3D50" w14:paraId="06B5B57F" w14:textId="77777777" w:rsidTr="002342C5">
        <w:tc>
          <w:tcPr>
            <w:tcW w:w="4394" w:type="dxa"/>
          </w:tcPr>
          <w:p w14:paraId="35034BA9" w14:textId="3E61A233" w:rsidR="002D07C8" w:rsidRPr="006E0640" w:rsidRDefault="002D07C8" w:rsidP="002D07C8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="008023F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สุทธิ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2</w:t>
            </w:r>
          </w:p>
        </w:tc>
        <w:tc>
          <w:tcPr>
            <w:tcW w:w="2126" w:type="dxa"/>
          </w:tcPr>
          <w:p w14:paraId="5A7A5F32" w14:textId="0FB4306D" w:rsidR="002D07C8" w:rsidRPr="000C3D50" w:rsidRDefault="002D07C8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9,437</w:t>
            </w:r>
          </w:p>
        </w:tc>
        <w:tc>
          <w:tcPr>
            <w:tcW w:w="236" w:type="dxa"/>
          </w:tcPr>
          <w:p w14:paraId="23A2E1F9" w14:textId="77777777" w:rsidR="002D07C8" w:rsidRPr="000C3D50" w:rsidRDefault="002D07C8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3AC3DB02" w14:textId="00F222C7" w:rsidR="002D07C8" w:rsidRPr="002D07C8" w:rsidRDefault="002D07C8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9,437</w:t>
            </w:r>
          </w:p>
        </w:tc>
      </w:tr>
      <w:tr w:rsidR="00B458A8" w:rsidRPr="000C3D50" w14:paraId="3A04DCC9" w14:textId="77777777" w:rsidTr="002342C5">
        <w:tc>
          <w:tcPr>
            <w:tcW w:w="4394" w:type="dxa"/>
          </w:tcPr>
          <w:p w14:paraId="074CFA10" w14:textId="05B26A5A" w:rsidR="00B458A8" w:rsidRPr="006E0640" w:rsidRDefault="00B458A8" w:rsidP="00B458A8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</w:p>
        </w:tc>
        <w:tc>
          <w:tcPr>
            <w:tcW w:w="2126" w:type="dxa"/>
          </w:tcPr>
          <w:p w14:paraId="2F21F46E" w14:textId="22557CDA" w:rsidR="00B458A8" w:rsidRPr="000C3D50" w:rsidRDefault="00B458A8" w:rsidP="00B458A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642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36" w:type="dxa"/>
          </w:tcPr>
          <w:p w14:paraId="44AAF7C7" w14:textId="77777777" w:rsidR="00B458A8" w:rsidRPr="000C3D50" w:rsidRDefault="00B458A8" w:rsidP="00B458A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6DF062A2" w14:textId="0CDA5F2B" w:rsidR="00B458A8" w:rsidRPr="006E0640" w:rsidRDefault="00B458A8" w:rsidP="00B458A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642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458A8" w:rsidRPr="000C3D50" w14:paraId="007D828D" w14:textId="77777777" w:rsidTr="002342C5">
        <w:tc>
          <w:tcPr>
            <w:tcW w:w="4394" w:type="dxa"/>
          </w:tcPr>
          <w:p w14:paraId="0A9C1FB3" w14:textId="4C5EA2C9" w:rsidR="00B458A8" w:rsidRPr="006E0640" w:rsidRDefault="00B458A8" w:rsidP="00B458A8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6E064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E06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</w:tcPr>
          <w:p w14:paraId="2278D51E" w14:textId="44A37011" w:rsidR="00B458A8" w:rsidRPr="000C3D50" w:rsidRDefault="00B458A8" w:rsidP="00B458A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8,795</w:t>
            </w:r>
          </w:p>
        </w:tc>
        <w:tc>
          <w:tcPr>
            <w:tcW w:w="236" w:type="dxa"/>
          </w:tcPr>
          <w:p w14:paraId="1094B77E" w14:textId="77777777" w:rsidR="00B458A8" w:rsidRPr="000C3D50" w:rsidRDefault="00B458A8" w:rsidP="00B458A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501D36" w14:textId="3081AC85" w:rsidR="00B458A8" w:rsidRPr="006E0640" w:rsidRDefault="00B458A8" w:rsidP="00B458A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8,795</w:t>
            </w:r>
          </w:p>
        </w:tc>
      </w:tr>
    </w:tbl>
    <w:p w14:paraId="07C1BFEF" w14:textId="77777777" w:rsidR="002342C5" w:rsidRPr="00EF3074" w:rsidRDefault="002342C5" w:rsidP="00234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14703F0B" w14:textId="1A81600F" w:rsidR="00034107" w:rsidRDefault="005635D8" w:rsidP="001A003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เงินเบิกเกินบัญชีและ</w:t>
      </w:r>
      <w:r w:rsidR="00034107" w:rsidRPr="0003410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เงินกู้ยืมระยะสั้นจากสถาบันการเงิน</w:t>
      </w:r>
    </w:p>
    <w:p w14:paraId="26EA0A9D" w14:textId="3126799B" w:rsidR="00034107" w:rsidRPr="00EF3074" w:rsidRDefault="00034107" w:rsidP="0079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9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86"/>
        <w:gridCol w:w="1107"/>
        <w:gridCol w:w="242"/>
        <w:gridCol w:w="1126"/>
        <w:gridCol w:w="237"/>
        <w:gridCol w:w="1113"/>
        <w:gridCol w:w="236"/>
        <w:gridCol w:w="1096"/>
      </w:tblGrid>
      <w:tr w:rsidR="007944B6" w:rsidRPr="00ED7901" w14:paraId="1833A49C" w14:textId="77777777" w:rsidTr="004242A0">
        <w:trPr>
          <w:cantSplit/>
        </w:trPr>
        <w:tc>
          <w:tcPr>
            <w:tcW w:w="3786" w:type="dxa"/>
          </w:tcPr>
          <w:p w14:paraId="3ECFC067" w14:textId="77777777" w:rsidR="007944B6" w:rsidRPr="00ED7901" w:rsidRDefault="007944B6" w:rsidP="004242A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57" w:type="dxa"/>
            <w:gridSpan w:val="7"/>
          </w:tcPr>
          <w:p w14:paraId="4315037D" w14:textId="77777777" w:rsidR="007944B6" w:rsidRPr="00ED7901" w:rsidRDefault="007944B6" w:rsidP="004242A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944B6" w:rsidRPr="00ED7901" w14:paraId="3272C3CD" w14:textId="77777777" w:rsidTr="004242A0">
        <w:trPr>
          <w:cantSplit/>
          <w:trHeight w:val="373"/>
        </w:trPr>
        <w:tc>
          <w:tcPr>
            <w:tcW w:w="3786" w:type="dxa"/>
          </w:tcPr>
          <w:p w14:paraId="103EB21E" w14:textId="77777777" w:rsidR="007944B6" w:rsidRPr="00ED7901" w:rsidRDefault="007944B6" w:rsidP="004242A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75" w:type="dxa"/>
            <w:gridSpan w:val="3"/>
          </w:tcPr>
          <w:p w14:paraId="5043DA47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619A42B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bottom w:val="single" w:sz="4" w:space="0" w:color="auto"/>
            </w:tcBorders>
          </w:tcPr>
          <w:p w14:paraId="30BBDF50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C0540" w:rsidRPr="00ED7901" w14:paraId="5EA1C2AE" w14:textId="77777777" w:rsidTr="004242A0">
        <w:trPr>
          <w:cantSplit/>
        </w:trPr>
        <w:tc>
          <w:tcPr>
            <w:tcW w:w="3786" w:type="dxa"/>
          </w:tcPr>
          <w:p w14:paraId="77CE4ABD" w14:textId="77777777" w:rsidR="008C0540" w:rsidRPr="00ED7901" w:rsidRDefault="008C0540" w:rsidP="008C0540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62880" w14:textId="30389D33" w:rsidR="008C0540" w:rsidRPr="00ED7901" w:rsidRDefault="00DC0FCD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8C0540" w:rsidRPr="00ED79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C0540"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D1C8972" w14:textId="77777777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1B72D" w14:textId="1EFBE80F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bidi="lo-LA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D790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7" w:type="dxa"/>
            <w:vAlign w:val="bottom"/>
          </w:tcPr>
          <w:p w14:paraId="1A6D0E3E" w14:textId="77777777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4C832A5" w14:textId="3FAF78F4" w:rsidR="008C0540" w:rsidRPr="00ED7901" w:rsidRDefault="00DC0FCD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8C0540" w:rsidRPr="00ED79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C0540"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4BC0C6" w14:textId="77777777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F6E28" w14:textId="363BF98B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bidi="lo-LA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D790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7944B6" w:rsidRPr="00EF3074" w14:paraId="65498E38" w14:textId="77777777" w:rsidTr="00EF3074">
        <w:trPr>
          <w:cantSplit/>
          <w:trHeight w:val="203"/>
        </w:trPr>
        <w:tc>
          <w:tcPr>
            <w:tcW w:w="3786" w:type="dxa"/>
          </w:tcPr>
          <w:p w14:paraId="7EB6785B" w14:textId="67DEA7D9" w:rsidR="007944B6" w:rsidRPr="00EF3074" w:rsidRDefault="007944B6" w:rsidP="004242A0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07" w:type="dxa"/>
          </w:tcPr>
          <w:p w14:paraId="39343185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2" w:type="dxa"/>
          </w:tcPr>
          <w:p w14:paraId="225C9BE7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26" w:type="dxa"/>
          </w:tcPr>
          <w:p w14:paraId="55D5A590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003D6B72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13" w:type="dxa"/>
          </w:tcPr>
          <w:p w14:paraId="4F4F97A1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B78E391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096" w:type="dxa"/>
          </w:tcPr>
          <w:p w14:paraId="27BEFF01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71DE9" w:rsidRPr="00ED7901" w14:paraId="21CE3FF4" w14:textId="77777777" w:rsidTr="00AD2F9E">
        <w:trPr>
          <w:cantSplit/>
        </w:trPr>
        <w:tc>
          <w:tcPr>
            <w:tcW w:w="3786" w:type="dxa"/>
          </w:tcPr>
          <w:p w14:paraId="51E1F7C6" w14:textId="2A8E4C33" w:rsidR="00971DE9" w:rsidRPr="00ED7901" w:rsidRDefault="00971DE9" w:rsidP="00971DE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หนี้สินภายใต้สัญญาทรัสต์รีซีทส์</w:t>
            </w:r>
          </w:p>
        </w:tc>
        <w:tc>
          <w:tcPr>
            <w:tcW w:w="1107" w:type="dxa"/>
          </w:tcPr>
          <w:p w14:paraId="64EB4350" w14:textId="4DAC70E8" w:rsidR="00971DE9" w:rsidRPr="00ED7901" w:rsidRDefault="00714CB6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68,459</w:t>
            </w:r>
          </w:p>
        </w:tc>
        <w:tc>
          <w:tcPr>
            <w:tcW w:w="242" w:type="dxa"/>
          </w:tcPr>
          <w:p w14:paraId="308252D8" w14:textId="77777777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12B0E8D6" w14:textId="125FA69D" w:rsidR="00971DE9" w:rsidRPr="00D811AC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41,443 </w:t>
            </w:r>
          </w:p>
        </w:tc>
        <w:tc>
          <w:tcPr>
            <w:tcW w:w="237" w:type="dxa"/>
          </w:tcPr>
          <w:p w14:paraId="27E10E58" w14:textId="77777777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FF00D12" w14:textId="4E76F58C" w:rsidR="00971DE9" w:rsidRPr="00971DE9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1DE9">
              <w:rPr>
                <w:rFonts w:ascii="Browallia New" w:hAnsi="Browallia New" w:cs="Browallia New"/>
                <w:sz w:val="28"/>
                <w:szCs w:val="28"/>
                <w:lang w:val="en-GB"/>
              </w:rPr>
              <w:t>2,240</w:t>
            </w:r>
          </w:p>
        </w:tc>
        <w:tc>
          <w:tcPr>
            <w:tcW w:w="236" w:type="dxa"/>
          </w:tcPr>
          <w:p w14:paraId="37327A34" w14:textId="77777777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2686F0BD" w14:textId="09CF2301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3,496</w:t>
            </w:r>
          </w:p>
        </w:tc>
      </w:tr>
      <w:tr w:rsidR="00971DE9" w:rsidRPr="00ED7901" w14:paraId="645C173C" w14:textId="77777777" w:rsidTr="00AD2F9E">
        <w:trPr>
          <w:cantSplit/>
        </w:trPr>
        <w:tc>
          <w:tcPr>
            <w:tcW w:w="3786" w:type="dxa"/>
          </w:tcPr>
          <w:p w14:paraId="00783D73" w14:textId="3558E010" w:rsidR="00971DE9" w:rsidRPr="00ED7901" w:rsidRDefault="00971DE9" w:rsidP="00971DE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1107" w:type="dxa"/>
          </w:tcPr>
          <w:p w14:paraId="1FDA1509" w14:textId="589A09D1" w:rsidR="00971DE9" w:rsidRPr="00ED7901" w:rsidRDefault="00714CB6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343,858</w:t>
            </w:r>
          </w:p>
        </w:tc>
        <w:tc>
          <w:tcPr>
            <w:tcW w:w="242" w:type="dxa"/>
          </w:tcPr>
          <w:p w14:paraId="0C65ACDA" w14:textId="77777777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33A4D71D" w14:textId="7A879FBC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225,500 </w:t>
            </w:r>
          </w:p>
        </w:tc>
        <w:tc>
          <w:tcPr>
            <w:tcW w:w="237" w:type="dxa"/>
          </w:tcPr>
          <w:p w14:paraId="55DD404C" w14:textId="77777777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3F8941E" w14:textId="44B6D6D3" w:rsidR="00971DE9" w:rsidRPr="00971DE9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1DE9">
              <w:rPr>
                <w:rFonts w:ascii="Browallia New" w:hAnsi="Browallia New" w:cs="Browallia New"/>
                <w:sz w:val="28"/>
                <w:szCs w:val="28"/>
                <w:lang w:val="en-GB"/>
              </w:rPr>
              <w:t>280,000</w:t>
            </w:r>
          </w:p>
        </w:tc>
        <w:tc>
          <w:tcPr>
            <w:tcW w:w="236" w:type="dxa"/>
          </w:tcPr>
          <w:p w14:paraId="1256FF4B" w14:textId="77777777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2E8CA329" w14:textId="6A7E8EAA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200,000</w:t>
            </w:r>
          </w:p>
        </w:tc>
      </w:tr>
      <w:tr w:rsidR="00D43A10" w:rsidRPr="00ED7901" w14:paraId="64B0FBD9" w14:textId="77777777" w:rsidTr="00ED7901">
        <w:trPr>
          <w:cantSplit/>
        </w:trPr>
        <w:tc>
          <w:tcPr>
            <w:tcW w:w="3786" w:type="dxa"/>
          </w:tcPr>
          <w:p w14:paraId="3BF4539B" w14:textId="1A539BFD" w:rsidR="00D43A10" w:rsidRPr="00ED7901" w:rsidRDefault="00D43A10" w:rsidP="00D43A10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107" w:type="dxa"/>
          </w:tcPr>
          <w:p w14:paraId="27382FFC" w14:textId="4439810A" w:rsidR="00D43A10" w:rsidRPr="00877827" w:rsidRDefault="00714CB6" w:rsidP="00D43A1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20,687</w:t>
            </w:r>
          </w:p>
        </w:tc>
        <w:tc>
          <w:tcPr>
            <w:tcW w:w="242" w:type="dxa"/>
          </w:tcPr>
          <w:p w14:paraId="3195A5BF" w14:textId="77777777" w:rsidR="00D43A10" w:rsidRPr="00ED7901" w:rsidRDefault="00D43A10" w:rsidP="00D4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55046A00" w14:textId="4007F32C" w:rsidR="00D43A10" w:rsidRPr="00ED7901" w:rsidRDefault="00D43A10" w:rsidP="00D4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25,793 </w:t>
            </w:r>
          </w:p>
        </w:tc>
        <w:tc>
          <w:tcPr>
            <w:tcW w:w="237" w:type="dxa"/>
          </w:tcPr>
          <w:p w14:paraId="25636522" w14:textId="77777777" w:rsidR="00D43A10" w:rsidRPr="00ED7901" w:rsidRDefault="00D43A10" w:rsidP="00D4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12B88BD" w14:textId="49BDFC03" w:rsidR="00D43A10" w:rsidRPr="00971DE9" w:rsidRDefault="00D43A10" w:rsidP="00D4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</w:t>
            </w: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2E29AE20" w14:textId="77777777" w:rsidR="00D43A10" w:rsidRPr="00ED7901" w:rsidRDefault="00D43A10" w:rsidP="00D4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009D805" w14:textId="049DDF9A" w:rsidR="00D43A10" w:rsidRPr="00ED7901" w:rsidRDefault="00D43A10" w:rsidP="00D4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</w:t>
            </w: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71DE9" w:rsidRPr="00ED7901" w14:paraId="722ED453" w14:textId="77777777" w:rsidTr="00AD2F9E">
        <w:trPr>
          <w:cantSplit/>
        </w:trPr>
        <w:tc>
          <w:tcPr>
            <w:tcW w:w="3786" w:type="dxa"/>
          </w:tcPr>
          <w:p w14:paraId="34AB94E6" w14:textId="4EB84C1B" w:rsidR="00971DE9" w:rsidRPr="00ED7901" w:rsidRDefault="00971DE9" w:rsidP="00971DE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357C1E76" w14:textId="74F39B95" w:rsidR="00971DE9" w:rsidRPr="00ED7901" w:rsidRDefault="00714CB6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433,004</w:t>
            </w:r>
          </w:p>
        </w:tc>
        <w:tc>
          <w:tcPr>
            <w:tcW w:w="242" w:type="dxa"/>
          </w:tcPr>
          <w:p w14:paraId="75A965B6" w14:textId="77777777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2" w:space="0" w:color="auto"/>
            </w:tcBorders>
          </w:tcPr>
          <w:p w14:paraId="7EAFF6F1" w14:textId="0C08ACD7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292,736 </w:t>
            </w:r>
          </w:p>
        </w:tc>
        <w:tc>
          <w:tcPr>
            <w:tcW w:w="237" w:type="dxa"/>
          </w:tcPr>
          <w:p w14:paraId="3FA17742" w14:textId="77777777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12" w:space="0" w:color="auto"/>
            </w:tcBorders>
          </w:tcPr>
          <w:p w14:paraId="3068F49F" w14:textId="2AD4B1C7" w:rsidR="00971DE9" w:rsidRPr="00971DE9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1DE9">
              <w:rPr>
                <w:rFonts w:ascii="Browallia New" w:hAnsi="Browallia New" w:cs="Browallia New"/>
                <w:sz w:val="28"/>
                <w:szCs w:val="28"/>
                <w:lang w:val="en-GB"/>
              </w:rPr>
              <w:t>282,240</w:t>
            </w:r>
          </w:p>
        </w:tc>
        <w:tc>
          <w:tcPr>
            <w:tcW w:w="236" w:type="dxa"/>
          </w:tcPr>
          <w:p w14:paraId="457D42D7" w14:textId="77777777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7A0C17" w14:textId="299201DB" w:rsidR="00971DE9" w:rsidRPr="00ED7901" w:rsidRDefault="00971DE9" w:rsidP="0097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203,49</w:t>
            </w: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</w:tbl>
    <w:p w14:paraId="00EF1730" w14:textId="5836C238" w:rsidR="00076EBE" w:rsidRPr="003F7072" w:rsidRDefault="00076EBE" w:rsidP="00EE3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28"/>
          <w:szCs w:val="28"/>
        </w:rPr>
      </w:pP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 xml:space="preserve">ณ 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DC0FC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C73DDA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บริษัทมีเงินกู้ยืมระยะสั้นจากสถาบันการเงินเป็นจำนวน</w:t>
      </w:r>
      <w:r w:rsidR="00076F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D0F0F">
        <w:rPr>
          <w:rFonts w:ascii="Browallia New" w:hAnsi="Browallia New" w:cs="Browallia New"/>
          <w:sz w:val="28"/>
          <w:szCs w:val="28"/>
          <w:lang w:val="en-GB"/>
        </w:rPr>
        <w:t>280</w:t>
      </w:r>
      <w:r w:rsidR="00076F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ล้า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น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โดยมีอัตราดอกเบี้ยร้อยละ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>MLR -1</w:t>
      </w:r>
      <w:r w:rsidR="008C10C8">
        <w:rPr>
          <w:rFonts w:ascii="Browallia New" w:hAnsi="Browallia New" w:cs="Browallia New"/>
          <w:sz w:val="28"/>
          <w:szCs w:val="28"/>
          <w:lang w:val="en-GB"/>
        </w:rPr>
        <w:t>.00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ต่อปี ซึ่ง</w:t>
      </w:r>
      <w:r w:rsidR="003F7072">
        <w:rPr>
          <w:rFonts w:ascii="Browallia New" w:hAnsi="Browallia New" w:cs="Browallia New" w:hint="cs"/>
          <w:sz w:val="28"/>
          <w:szCs w:val="28"/>
          <w:cs/>
          <w:lang w:val="en-GB"/>
        </w:rPr>
        <w:t>เงินกู้ยืมดังกล่าว</w:t>
      </w:r>
      <w:r w:rsidR="00D53B8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F7072">
        <w:rPr>
          <w:rFonts w:ascii="Browallia New" w:hAnsi="Browallia New" w:cs="Browallia New" w:hint="cs"/>
          <w:sz w:val="28"/>
          <w:szCs w:val="28"/>
          <w:cs/>
          <w:lang w:val="en-GB"/>
        </w:rPr>
        <w:t>ค้ำประกันโดยการจดจำนองที่ดินพร้อมสิ่งปลูกสร้างตาม</w:t>
      </w:r>
      <w:r w:rsidR="00D06478">
        <w:rPr>
          <w:rFonts w:ascii="Browallia New" w:hAnsi="Browallia New" w:cs="Browallia New"/>
          <w:sz w:val="28"/>
          <w:szCs w:val="28"/>
          <w:lang w:val="en-GB"/>
        </w:rPr>
        <w:t xml:space="preserve">            </w:t>
      </w:r>
      <w:bookmarkStart w:id="3" w:name="_GoBack"/>
      <w:bookmarkEnd w:id="3"/>
      <w:r w:rsidR="003F707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3F7072">
        <w:rPr>
          <w:rFonts w:ascii="Browallia New" w:hAnsi="Browallia New" w:cs="Browallia New"/>
          <w:sz w:val="28"/>
          <w:szCs w:val="28"/>
        </w:rPr>
        <w:t>11</w:t>
      </w:r>
    </w:p>
    <w:p w14:paraId="7E2B777D" w14:textId="6493EE12" w:rsidR="00076EBE" w:rsidRDefault="00076EBE" w:rsidP="00EE3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A210587" w14:textId="607F2C3E" w:rsidR="00076EBE" w:rsidRPr="004242A0" w:rsidRDefault="00076EBE" w:rsidP="00EE3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28"/>
          <w:szCs w:val="28"/>
        </w:rPr>
      </w:pP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DC0FC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C73DDA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บริษัทย่อยมีเงินเบิกเกินบัญชีและเงินกู้ยืม</w:t>
      </w:r>
      <w:r w:rsidR="002118E5">
        <w:rPr>
          <w:rFonts w:ascii="Browallia New" w:hAnsi="Browallia New" w:cs="Browallia New" w:hint="cs"/>
          <w:sz w:val="28"/>
          <w:szCs w:val="28"/>
          <w:cs/>
          <w:lang w:val="en-GB"/>
        </w:rPr>
        <w:t>ระยะสั้น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จากสถาบันการเงินเป็นจำนวนเงิน </w:t>
      </w:r>
      <w:r w:rsidR="006D0B6C">
        <w:rPr>
          <w:rFonts w:ascii="Browallia New" w:hAnsi="Browallia New" w:cs="Browallia New"/>
          <w:sz w:val="28"/>
          <w:szCs w:val="28"/>
          <w:lang w:val="en-GB"/>
        </w:rPr>
        <w:t>20.69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6D0B6C">
        <w:rPr>
          <w:rFonts w:ascii="Browallia New" w:hAnsi="Browallia New" w:cs="Browallia New"/>
          <w:sz w:val="28"/>
          <w:szCs w:val="28"/>
        </w:rPr>
        <w:t>130.00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EE62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F25CB" w:rsidRPr="00076EBE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="00AF25C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โดยมีอัตรา</w:t>
      </w:r>
      <w:r w:rsidRPr="00176424">
        <w:rPr>
          <w:rFonts w:ascii="Browallia New" w:hAnsi="Browallia New" w:cs="Browallia New"/>
          <w:sz w:val="28"/>
          <w:szCs w:val="28"/>
          <w:cs/>
          <w:lang w:val="en-GB"/>
        </w:rPr>
        <w:t xml:space="preserve">ดอกเบี้ยร้อยละ </w:t>
      </w:r>
      <w:r w:rsidR="000F55CE" w:rsidRPr="00176424">
        <w:rPr>
          <w:rFonts w:ascii="Browallia New" w:hAnsi="Browallia New" w:cs="Browallia New"/>
          <w:sz w:val="28"/>
          <w:szCs w:val="28"/>
          <w:lang w:val="en-GB"/>
        </w:rPr>
        <w:t xml:space="preserve">MOR </w:t>
      </w:r>
      <w:r w:rsidR="00AF25CB" w:rsidRPr="00176424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  <w:r w:rsidRPr="00AF25CB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และร้อย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ละ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>MLR -1</w:t>
      </w:r>
      <w:r w:rsidR="00AF25C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F25CB">
        <w:rPr>
          <w:rFonts w:ascii="Browallia New" w:hAnsi="Browallia New" w:cs="Browallia New" w:hint="cs"/>
          <w:sz w:val="28"/>
          <w:szCs w:val="28"/>
          <w:cs/>
        </w:rPr>
        <w:t>ต่อป</w:t>
      </w:r>
      <w:r w:rsidR="00D53B81">
        <w:rPr>
          <w:rFonts w:ascii="Browallia New" w:hAnsi="Browallia New" w:cs="Browallia New" w:hint="cs"/>
          <w:sz w:val="28"/>
          <w:szCs w:val="28"/>
          <w:cs/>
        </w:rPr>
        <w:t>ี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ตามลำดับ ซึ่งเงินกู้ยื</w:t>
      </w:r>
      <w:r w:rsidR="0027639E">
        <w:rPr>
          <w:rFonts w:ascii="Browallia New" w:hAnsi="Browallia New" w:cs="Browallia New" w:hint="cs"/>
          <w:sz w:val="28"/>
          <w:szCs w:val="28"/>
          <w:cs/>
          <w:lang w:val="en-GB"/>
        </w:rPr>
        <w:t>มดังกล่าว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 ค้ำประกันโดยบริษัทใหญ่</w:t>
      </w:r>
      <w:r w:rsidR="00F8195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เครื่องจักรและที่ดินบางส่วนพร้อมสิ่งปลูกสร้างของ</w:t>
      </w:r>
      <w:r w:rsidR="00601D6C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บริษัทย่อย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ตามหมายเหตุ</w:t>
      </w:r>
      <w:r w:rsidR="00F4092A">
        <w:rPr>
          <w:rFonts w:ascii="Browallia New" w:hAnsi="Browallia New" w:cs="Browallia New"/>
          <w:sz w:val="28"/>
          <w:szCs w:val="28"/>
          <w:lang w:val="en-GB"/>
        </w:rPr>
        <w:t xml:space="preserve"> 11</w:t>
      </w:r>
    </w:p>
    <w:p w14:paraId="4566EE43" w14:textId="59F97CD1" w:rsidR="008025B1" w:rsidRDefault="0080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10AF51D" w14:textId="3A33186B" w:rsidR="008C1521" w:rsidRPr="009D735E" w:rsidRDefault="008C1521" w:rsidP="00C73DDA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9D735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เจ้าหนี้การค้าและเจ้าหนี้อื่น</w:t>
      </w:r>
    </w:p>
    <w:p w14:paraId="5C6A3386" w14:textId="77777777" w:rsidR="008C1521" w:rsidRPr="00EE31CA" w:rsidRDefault="008C1521" w:rsidP="008C1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0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26"/>
        <w:gridCol w:w="1062"/>
        <w:gridCol w:w="242"/>
        <w:gridCol w:w="1075"/>
        <w:gridCol w:w="237"/>
        <w:gridCol w:w="1059"/>
        <w:gridCol w:w="239"/>
        <w:gridCol w:w="1102"/>
      </w:tblGrid>
      <w:tr w:rsidR="008C1521" w:rsidRPr="009D735E" w14:paraId="7B1BDCF4" w14:textId="77777777" w:rsidTr="00DC0FCD">
        <w:trPr>
          <w:cantSplit/>
        </w:trPr>
        <w:tc>
          <w:tcPr>
            <w:tcW w:w="4026" w:type="dxa"/>
          </w:tcPr>
          <w:p w14:paraId="71477B49" w14:textId="77777777" w:rsidR="008C1521" w:rsidRPr="009D735E" w:rsidRDefault="008C1521" w:rsidP="003049B6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16" w:type="dxa"/>
            <w:gridSpan w:val="7"/>
          </w:tcPr>
          <w:p w14:paraId="5E519707" w14:textId="77777777" w:rsidR="008C1521" w:rsidRPr="009D735E" w:rsidRDefault="008C1521" w:rsidP="003049B6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C1521" w:rsidRPr="009D735E" w14:paraId="128D2C9A" w14:textId="77777777" w:rsidTr="00DC0FCD">
        <w:trPr>
          <w:cantSplit/>
          <w:trHeight w:val="373"/>
        </w:trPr>
        <w:tc>
          <w:tcPr>
            <w:tcW w:w="4026" w:type="dxa"/>
          </w:tcPr>
          <w:p w14:paraId="76F86EAE" w14:textId="77777777" w:rsidR="008C1521" w:rsidRPr="009D735E" w:rsidRDefault="008C1521" w:rsidP="003049B6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79" w:type="dxa"/>
            <w:gridSpan w:val="3"/>
          </w:tcPr>
          <w:p w14:paraId="33BAF4BC" w14:textId="77777777" w:rsidR="008C1521" w:rsidRPr="009D735E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64B9CF3" w14:textId="77777777" w:rsidR="008C1521" w:rsidRPr="009D735E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14:paraId="3DD0E926" w14:textId="77777777" w:rsidR="008C1521" w:rsidRPr="009D735E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73DDA" w:rsidRPr="009D735E" w14:paraId="5170AB50" w14:textId="77777777" w:rsidTr="00DC0FCD">
        <w:trPr>
          <w:cantSplit/>
        </w:trPr>
        <w:tc>
          <w:tcPr>
            <w:tcW w:w="4026" w:type="dxa"/>
          </w:tcPr>
          <w:p w14:paraId="4CF4C299" w14:textId="77777777" w:rsidR="00C73DDA" w:rsidRPr="009D735E" w:rsidRDefault="00C73DDA" w:rsidP="00C73DD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A3954" w14:textId="31142F07" w:rsidR="00C73DDA" w:rsidRPr="009D735E" w:rsidRDefault="00DC0FCD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C73DDA" w:rsidRPr="009D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73DDA" w:rsidRPr="009D735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2D62BE0" w14:textId="77777777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DFA7C" w14:textId="4B31126E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7" w:type="dxa"/>
            <w:vAlign w:val="bottom"/>
          </w:tcPr>
          <w:p w14:paraId="695F0CCF" w14:textId="77777777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7E7B5004" w14:textId="1A58CFCA" w:rsidR="00C73DDA" w:rsidRPr="009D735E" w:rsidRDefault="00DC0FCD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C73DDA" w:rsidRPr="009D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73DDA" w:rsidRPr="009D735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BB99C18" w14:textId="77777777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61B42" w14:textId="5160C071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8C1521" w:rsidRPr="009D735E" w14:paraId="2B960FD1" w14:textId="77777777" w:rsidTr="00DC0FCD">
        <w:trPr>
          <w:cantSplit/>
          <w:trHeight w:hRule="exact" w:val="245"/>
        </w:trPr>
        <w:tc>
          <w:tcPr>
            <w:tcW w:w="4026" w:type="dxa"/>
          </w:tcPr>
          <w:p w14:paraId="6A68EB1C" w14:textId="77777777" w:rsidR="008C1521" w:rsidRPr="009D735E" w:rsidRDefault="008C1521" w:rsidP="008C152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2" w:type="dxa"/>
          </w:tcPr>
          <w:p w14:paraId="56108336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28699FD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10CE63EB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8DBDC27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05999D56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135A58F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2" w:type="dxa"/>
          </w:tcPr>
          <w:p w14:paraId="321D5D6E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D7074" w:rsidRPr="009D735E" w14:paraId="268C57B1" w14:textId="77777777" w:rsidTr="00DC0FCD">
        <w:trPr>
          <w:cantSplit/>
        </w:trPr>
        <w:tc>
          <w:tcPr>
            <w:tcW w:w="4026" w:type="dxa"/>
          </w:tcPr>
          <w:p w14:paraId="36E98A03" w14:textId="77777777" w:rsidR="002D7074" w:rsidRPr="009D735E" w:rsidRDefault="002D7074" w:rsidP="002D707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เจ้า</w:t>
            </w: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หนี้การค้า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ผู้ค้าทั่วไป</w:t>
            </w:r>
          </w:p>
        </w:tc>
        <w:tc>
          <w:tcPr>
            <w:tcW w:w="1062" w:type="dxa"/>
          </w:tcPr>
          <w:p w14:paraId="38605AB3" w14:textId="5B0E191A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7074">
              <w:rPr>
                <w:rFonts w:ascii="Browallia New" w:hAnsi="Browallia New" w:cs="Browallia New"/>
                <w:sz w:val="28"/>
                <w:szCs w:val="28"/>
              </w:rPr>
              <w:t>319,748</w:t>
            </w:r>
          </w:p>
        </w:tc>
        <w:tc>
          <w:tcPr>
            <w:tcW w:w="242" w:type="dxa"/>
          </w:tcPr>
          <w:p w14:paraId="6384550D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66BFAD43" w14:textId="2BCD3F1F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379,260 </w:t>
            </w:r>
          </w:p>
        </w:tc>
        <w:tc>
          <w:tcPr>
            <w:tcW w:w="237" w:type="dxa"/>
          </w:tcPr>
          <w:p w14:paraId="6266BF80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1ACD7B60" w14:textId="563B8E75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264,726</w:t>
            </w:r>
          </w:p>
        </w:tc>
        <w:tc>
          <w:tcPr>
            <w:tcW w:w="239" w:type="dxa"/>
          </w:tcPr>
          <w:p w14:paraId="5802DE9A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012293CA" w14:textId="38810DD6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368,775 </w:t>
            </w:r>
          </w:p>
        </w:tc>
      </w:tr>
      <w:tr w:rsidR="002D7074" w:rsidRPr="009D735E" w14:paraId="13E52300" w14:textId="77777777" w:rsidTr="00DC0FCD">
        <w:trPr>
          <w:cantSplit/>
        </w:trPr>
        <w:tc>
          <w:tcPr>
            <w:tcW w:w="4026" w:type="dxa"/>
          </w:tcPr>
          <w:p w14:paraId="710CFAB0" w14:textId="77777777" w:rsidR="002D7074" w:rsidRPr="009D735E" w:rsidRDefault="002D7074" w:rsidP="002D707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เจ้าหนี้การค้า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062" w:type="dxa"/>
          </w:tcPr>
          <w:p w14:paraId="19FA3208" w14:textId="6E3DECEE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7074">
              <w:rPr>
                <w:rFonts w:ascii="Browallia New" w:hAnsi="Browallia New" w:cs="Browallia New"/>
                <w:sz w:val="28"/>
                <w:szCs w:val="28"/>
              </w:rPr>
              <w:t>16,9</w:t>
            </w:r>
            <w:r w:rsidR="001A1825">
              <w:rPr>
                <w:rFonts w:ascii="Browallia New" w:hAnsi="Browallia New" w:cs="Browallia New"/>
                <w:sz w:val="28"/>
                <w:szCs w:val="28"/>
              </w:rPr>
              <w:t>09</w:t>
            </w:r>
          </w:p>
        </w:tc>
        <w:tc>
          <w:tcPr>
            <w:tcW w:w="242" w:type="dxa"/>
          </w:tcPr>
          <w:p w14:paraId="2E5E10FC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69BE503D" w14:textId="7BFB5429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56,568 </w:t>
            </w:r>
          </w:p>
        </w:tc>
        <w:tc>
          <w:tcPr>
            <w:tcW w:w="237" w:type="dxa"/>
          </w:tcPr>
          <w:p w14:paraId="451912F2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DF89F22" w14:textId="45D5139E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16,203</w:t>
            </w:r>
          </w:p>
        </w:tc>
        <w:tc>
          <w:tcPr>
            <w:tcW w:w="239" w:type="dxa"/>
          </w:tcPr>
          <w:p w14:paraId="75FDD7A8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6472F0F" w14:textId="49FC92BF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34,965 </w:t>
            </w:r>
          </w:p>
        </w:tc>
      </w:tr>
      <w:tr w:rsidR="002D7074" w:rsidRPr="009D735E" w14:paraId="38207A44" w14:textId="77777777" w:rsidTr="00DC0FCD">
        <w:trPr>
          <w:cantSplit/>
        </w:trPr>
        <w:tc>
          <w:tcPr>
            <w:tcW w:w="4026" w:type="dxa"/>
          </w:tcPr>
          <w:p w14:paraId="587C7497" w14:textId="77777777" w:rsidR="002D7074" w:rsidRPr="009D735E" w:rsidRDefault="002D7074" w:rsidP="002D707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เจ้าหนี้ค่าก่อสร้าง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ผู้ค้าทั่วไป</w:t>
            </w:r>
          </w:p>
        </w:tc>
        <w:tc>
          <w:tcPr>
            <w:tcW w:w="1062" w:type="dxa"/>
          </w:tcPr>
          <w:p w14:paraId="3991AA89" w14:textId="7D2162C1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7074">
              <w:rPr>
                <w:rFonts w:ascii="Browallia New" w:hAnsi="Browallia New" w:cs="Browallia New"/>
                <w:sz w:val="28"/>
                <w:szCs w:val="28"/>
              </w:rPr>
              <w:t>10,873</w:t>
            </w:r>
          </w:p>
        </w:tc>
        <w:tc>
          <w:tcPr>
            <w:tcW w:w="242" w:type="dxa"/>
          </w:tcPr>
          <w:p w14:paraId="24480FE8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7B96EB5A" w14:textId="30C300CD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67CFE51D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2D956879" w14:textId="66EAE49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57D5A2C0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39D193D1" w14:textId="79969894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D7074" w:rsidRPr="009D735E" w14:paraId="6D3A71D3" w14:textId="77777777" w:rsidTr="00DC0FCD">
        <w:trPr>
          <w:cantSplit/>
        </w:trPr>
        <w:tc>
          <w:tcPr>
            <w:tcW w:w="4026" w:type="dxa"/>
          </w:tcPr>
          <w:p w14:paraId="50FF452A" w14:textId="77777777" w:rsidR="002D7074" w:rsidRPr="009D735E" w:rsidRDefault="002D7074" w:rsidP="002D707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ี้ค่าก่อสร้าง</w:t>
            </w: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– บริษัทที่เกี่ยวข้อง</w:t>
            </w:r>
          </w:p>
        </w:tc>
        <w:tc>
          <w:tcPr>
            <w:tcW w:w="1062" w:type="dxa"/>
          </w:tcPr>
          <w:p w14:paraId="6C0D3A84" w14:textId="16FD3C46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707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A182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D707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A1825">
              <w:rPr>
                <w:rFonts w:ascii="Browallia New" w:hAnsi="Browallia New" w:cs="Browallia New"/>
                <w:sz w:val="28"/>
                <w:szCs w:val="28"/>
              </w:rPr>
              <w:t>027</w:t>
            </w:r>
          </w:p>
        </w:tc>
        <w:tc>
          <w:tcPr>
            <w:tcW w:w="242" w:type="dxa"/>
          </w:tcPr>
          <w:p w14:paraId="528AC71F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3105E321" w14:textId="020570BB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599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49E72DEC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44D994C5" w14:textId="5C506060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6A2D21D4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6077C12B" w14:textId="216854E3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D7074" w:rsidRPr="009D735E" w14:paraId="5419BAC7" w14:textId="77777777" w:rsidTr="00DC0FCD">
        <w:trPr>
          <w:cantSplit/>
        </w:trPr>
        <w:tc>
          <w:tcPr>
            <w:tcW w:w="4026" w:type="dxa"/>
          </w:tcPr>
          <w:p w14:paraId="2EBAD920" w14:textId="7C1B889A" w:rsidR="002D7074" w:rsidRPr="009D735E" w:rsidRDefault="002D7074" w:rsidP="002D707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เจ้าหนี้อื่น – ผู้ค้าทั่วไป</w:t>
            </w:r>
          </w:p>
        </w:tc>
        <w:tc>
          <w:tcPr>
            <w:tcW w:w="1062" w:type="dxa"/>
          </w:tcPr>
          <w:p w14:paraId="51287020" w14:textId="29C48C6D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1A1825">
              <w:rPr>
                <w:rFonts w:ascii="Browallia New" w:hAnsi="Browallia New" w:cs="Browallia New"/>
                <w:sz w:val="28"/>
                <w:szCs w:val="28"/>
              </w:rPr>
              <w:t>3,734</w:t>
            </w:r>
          </w:p>
        </w:tc>
        <w:tc>
          <w:tcPr>
            <w:tcW w:w="242" w:type="dxa"/>
          </w:tcPr>
          <w:p w14:paraId="17624AC1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30DA7A66" w14:textId="57F6636E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3,106</w:t>
            </w:r>
          </w:p>
        </w:tc>
        <w:tc>
          <w:tcPr>
            <w:tcW w:w="237" w:type="dxa"/>
          </w:tcPr>
          <w:p w14:paraId="48965BF1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4B5211EE" w14:textId="128E35D1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2686A816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16EB188E" w14:textId="3A8D4A54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D7074" w:rsidRPr="009D735E" w14:paraId="15B2AAF3" w14:textId="77777777" w:rsidTr="00DC0FCD">
        <w:trPr>
          <w:cantSplit/>
        </w:trPr>
        <w:tc>
          <w:tcPr>
            <w:tcW w:w="4026" w:type="dxa"/>
          </w:tcPr>
          <w:p w14:paraId="762D985F" w14:textId="77777777" w:rsidR="002D7074" w:rsidRPr="009D735E" w:rsidRDefault="002D7074" w:rsidP="002D707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เจ้าหนี้อื่น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062" w:type="dxa"/>
          </w:tcPr>
          <w:p w14:paraId="4E3B63EE" w14:textId="144C6773" w:rsidR="002D7074" w:rsidRPr="009D735E" w:rsidRDefault="001A1825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5,558</w:t>
            </w:r>
          </w:p>
        </w:tc>
        <w:tc>
          <w:tcPr>
            <w:tcW w:w="242" w:type="dxa"/>
          </w:tcPr>
          <w:p w14:paraId="57757F32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519D83EB" w14:textId="76CADC52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7,663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22DAB7A6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3BC416A6" w14:textId="76F23BAB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6,032</w:t>
            </w:r>
          </w:p>
        </w:tc>
        <w:tc>
          <w:tcPr>
            <w:tcW w:w="239" w:type="dxa"/>
          </w:tcPr>
          <w:p w14:paraId="6CA5B2BF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BC73E6D" w14:textId="59694564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7,663 </w:t>
            </w:r>
          </w:p>
        </w:tc>
      </w:tr>
      <w:tr w:rsidR="002D7074" w:rsidRPr="009D735E" w14:paraId="685CB5F4" w14:textId="77777777" w:rsidTr="00DC0FCD">
        <w:trPr>
          <w:cantSplit/>
        </w:trPr>
        <w:tc>
          <w:tcPr>
            <w:tcW w:w="4026" w:type="dxa"/>
          </w:tcPr>
          <w:p w14:paraId="0254ED78" w14:textId="77777777" w:rsidR="002D7074" w:rsidRPr="009D735E" w:rsidRDefault="002D7074" w:rsidP="002D707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ต้นทุนค้างจ่าย</w:t>
            </w:r>
          </w:p>
        </w:tc>
        <w:tc>
          <w:tcPr>
            <w:tcW w:w="1062" w:type="dxa"/>
          </w:tcPr>
          <w:p w14:paraId="0F26C91F" w14:textId="065F1ED9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7074">
              <w:rPr>
                <w:rFonts w:ascii="Browallia New" w:hAnsi="Browallia New" w:cs="Browallia New"/>
                <w:sz w:val="28"/>
                <w:szCs w:val="28"/>
              </w:rPr>
              <w:t>103,590</w:t>
            </w:r>
          </w:p>
        </w:tc>
        <w:tc>
          <w:tcPr>
            <w:tcW w:w="242" w:type="dxa"/>
          </w:tcPr>
          <w:p w14:paraId="5DFE6A67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0444CE7C" w14:textId="5CC6AC5E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74,071 </w:t>
            </w:r>
          </w:p>
        </w:tc>
        <w:tc>
          <w:tcPr>
            <w:tcW w:w="237" w:type="dxa"/>
          </w:tcPr>
          <w:p w14:paraId="5EB20F16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FF9A6FD" w14:textId="45E801FC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103,590</w:t>
            </w:r>
          </w:p>
        </w:tc>
        <w:tc>
          <w:tcPr>
            <w:tcW w:w="239" w:type="dxa"/>
          </w:tcPr>
          <w:p w14:paraId="57883C9B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089FA86" w14:textId="3697F51B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74,071 </w:t>
            </w:r>
          </w:p>
        </w:tc>
      </w:tr>
      <w:tr w:rsidR="002D7074" w:rsidRPr="009D735E" w14:paraId="49633D31" w14:textId="77777777" w:rsidTr="00DC0FCD">
        <w:trPr>
          <w:cantSplit/>
        </w:trPr>
        <w:tc>
          <w:tcPr>
            <w:tcW w:w="4026" w:type="dxa"/>
          </w:tcPr>
          <w:p w14:paraId="47BD3239" w14:textId="77777777" w:rsidR="002D7074" w:rsidRPr="009D735E" w:rsidRDefault="002D7074" w:rsidP="002D707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062" w:type="dxa"/>
          </w:tcPr>
          <w:p w14:paraId="403C93B7" w14:textId="0A2F0DE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7074">
              <w:rPr>
                <w:rFonts w:ascii="Browallia New" w:hAnsi="Browallia New" w:cs="Browallia New"/>
                <w:sz w:val="28"/>
                <w:szCs w:val="28"/>
              </w:rPr>
              <w:t>54,376</w:t>
            </w:r>
          </w:p>
        </w:tc>
        <w:tc>
          <w:tcPr>
            <w:tcW w:w="242" w:type="dxa"/>
          </w:tcPr>
          <w:p w14:paraId="6EFBB99B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4A0C5F40" w14:textId="4CCF7055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39,887 </w:t>
            </w:r>
          </w:p>
        </w:tc>
        <w:tc>
          <w:tcPr>
            <w:tcW w:w="237" w:type="dxa"/>
          </w:tcPr>
          <w:p w14:paraId="57AF0279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FFECF32" w14:textId="70A10BEB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27,453</w:t>
            </w:r>
          </w:p>
        </w:tc>
        <w:tc>
          <w:tcPr>
            <w:tcW w:w="239" w:type="dxa"/>
          </w:tcPr>
          <w:p w14:paraId="1D5F98F1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77B1F0D" w14:textId="7EA2D63C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30,271 </w:t>
            </w:r>
          </w:p>
        </w:tc>
      </w:tr>
      <w:tr w:rsidR="002D7074" w:rsidRPr="00C73DDA" w14:paraId="7FF83BB0" w14:textId="77777777" w:rsidTr="00DC0FCD">
        <w:trPr>
          <w:cantSplit/>
          <w:trHeight w:val="188"/>
        </w:trPr>
        <w:tc>
          <w:tcPr>
            <w:tcW w:w="4026" w:type="dxa"/>
          </w:tcPr>
          <w:p w14:paraId="7F2F6A39" w14:textId="77777777" w:rsidR="002D7074" w:rsidRPr="009D735E" w:rsidRDefault="002D7074" w:rsidP="002D707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รวมเจ้าหนี้การค้าและเจ้าหนี้อื่น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590AFC59" w14:textId="4A350AB1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7074">
              <w:rPr>
                <w:rFonts w:ascii="Browallia New" w:hAnsi="Browallia New" w:cs="Browallia New"/>
                <w:sz w:val="28"/>
                <w:szCs w:val="28"/>
              </w:rPr>
              <w:t>557,815</w:t>
            </w:r>
          </w:p>
        </w:tc>
        <w:tc>
          <w:tcPr>
            <w:tcW w:w="242" w:type="dxa"/>
          </w:tcPr>
          <w:p w14:paraId="157FD50D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</w:tcPr>
          <w:p w14:paraId="641D0AB8" w14:textId="4D155315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9D735E">
              <w:rPr>
                <w:rFonts w:ascii="Browallia New" w:hAnsi="Browallia New" w:cs="Browallia New"/>
                <w:noProof/>
                <w:sz w:val="28"/>
                <w:szCs w:val="28"/>
              </w:rPr>
              <w:t>624,661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49311B1F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12" w:space="0" w:color="auto"/>
            </w:tcBorders>
          </w:tcPr>
          <w:p w14:paraId="7BEA4BC6" w14:textId="6D531B5F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418,004</w:t>
            </w:r>
          </w:p>
        </w:tc>
        <w:tc>
          <w:tcPr>
            <w:tcW w:w="239" w:type="dxa"/>
          </w:tcPr>
          <w:p w14:paraId="6669F120" w14:textId="77777777" w:rsidR="002D7074" w:rsidRPr="009D735E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12" w:space="0" w:color="auto"/>
            </w:tcBorders>
          </w:tcPr>
          <w:p w14:paraId="09543EC2" w14:textId="4801BC4C" w:rsidR="002D7074" w:rsidRPr="00A437C9" w:rsidRDefault="002D7074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515,745</w:t>
            </w:r>
            <w:r w:rsidRPr="00A437C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067132ED" w14:textId="3B4C4E1F" w:rsidR="00076EBE" w:rsidRPr="00EE31CA" w:rsidRDefault="00076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15379142" w14:textId="0E988DC9" w:rsidR="00D911E3" w:rsidRPr="008F2A3E" w:rsidRDefault="00D911E3" w:rsidP="001A0039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เงินกู้ยืมระยะยาวจากสถาบันการเงิน</w:t>
      </w:r>
      <w:r w:rsidR="002D614A"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</w:p>
    <w:p w14:paraId="0FCC3B50" w14:textId="77777777" w:rsidR="00D911E3" w:rsidRPr="00887E75" w:rsidRDefault="00D911E3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29"/>
        <w:gridCol w:w="1062"/>
        <w:gridCol w:w="236"/>
        <w:gridCol w:w="1063"/>
        <w:gridCol w:w="236"/>
        <w:gridCol w:w="1060"/>
        <w:gridCol w:w="236"/>
        <w:gridCol w:w="1111"/>
      </w:tblGrid>
      <w:tr w:rsidR="00845A05" w:rsidRPr="0057729E" w14:paraId="03E2F922" w14:textId="77777777" w:rsidTr="00DC0FCD">
        <w:trPr>
          <w:cantSplit/>
        </w:trPr>
        <w:tc>
          <w:tcPr>
            <w:tcW w:w="4029" w:type="dxa"/>
          </w:tcPr>
          <w:p w14:paraId="290C3798" w14:textId="77777777" w:rsidR="00845A05" w:rsidRPr="0057729E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04" w:type="dxa"/>
            <w:gridSpan w:val="7"/>
          </w:tcPr>
          <w:p w14:paraId="54BD794A" w14:textId="77777777" w:rsidR="00845A05" w:rsidRPr="0057729E" w:rsidRDefault="00845A05" w:rsidP="00936F8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45A05" w:rsidRPr="0057729E" w14:paraId="73550DE9" w14:textId="77777777" w:rsidTr="00DC0FCD">
        <w:trPr>
          <w:cantSplit/>
        </w:trPr>
        <w:tc>
          <w:tcPr>
            <w:tcW w:w="4029" w:type="dxa"/>
          </w:tcPr>
          <w:p w14:paraId="357C3A62" w14:textId="77777777" w:rsidR="00845A05" w:rsidRPr="0057729E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61" w:type="dxa"/>
            <w:gridSpan w:val="3"/>
          </w:tcPr>
          <w:p w14:paraId="79D8A1CE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C464BC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37592E61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73DDA" w:rsidRPr="0057729E" w14:paraId="488D1D87" w14:textId="77777777" w:rsidTr="00DC0FCD">
        <w:trPr>
          <w:cantSplit/>
        </w:trPr>
        <w:tc>
          <w:tcPr>
            <w:tcW w:w="4029" w:type="dxa"/>
          </w:tcPr>
          <w:p w14:paraId="21039936" w14:textId="77777777" w:rsidR="00C73DDA" w:rsidRPr="0057729E" w:rsidRDefault="00C73DDA" w:rsidP="00C73DD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5FF2" w14:textId="2432EC58" w:rsidR="00C73DDA" w:rsidRPr="0057729E" w:rsidRDefault="00DC0FCD" w:rsidP="00C73DDA">
            <w:pPr>
              <w:tabs>
                <w:tab w:val="clear" w:pos="907"/>
                <w:tab w:val="clear" w:pos="2580"/>
                <w:tab w:val="left" w:pos="99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2828AA6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DE3F0" w14:textId="2D95477F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20EE3BAA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E73BB8D" w14:textId="2A81199B" w:rsidR="00C73DDA" w:rsidRPr="0057729E" w:rsidRDefault="00DC0FCD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8EF0569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6A48" w14:textId="02614D24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845A05" w:rsidRPr="00887E75" w14:paraId="7DC90876" w14:textId="77777777" w:rsidTr="00DC0FCD">
        <w:trPr>
          <w:cantSplit/>
          <w:trHeight w:val="224"/>
        </w:trPr>
        <w:tc>
          <w:tcPr>
            <w:tcW w:w="4029" w:type="dxa"/>
          </w:tcPr>
          <w:p w14:paraId="68B2A7EC" w14:textId="77777777" w:rsidR="00845A05" w:rsidRPr="00887E75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062" w:type="dxa"/>
          </w:tcPr>
          <w:p w14:paraId="28E0E772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71BCAAB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063" w:type="dxa"/>
          </w:tcPr>
          <w:p w14:paraId="603ADC2F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D1DDDA7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0" w:type="dxa"/>
          </w:tcPr>
          <w:p w14:paraId="0DCD1CB3" w14:textId="77777777" w:rsidR="00845A05" w:rsidRPr="00887E75" w:rsidRDefault="00845A05" w:rsidP="00610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D2A804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11" w:type="dxa"/>
          </w:tcPr>
          <w:p w14:paraId="7C8462A3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D4875" w:rsidRPr="0057729E" w14:paraId="03F93D61" w14:textId="77777777" w:rsidTr="00DC0FCD">
        <w:trPr>
          <w:cantSplit/>
        </w:trPr>
        <w:tc>
          <w:tcPr>
            <w:tcW w:w="4029" w:type="dxa"/>
            <w:vAlign w:val="bottom"/>
          </w:tcPr>
          <w:p w14:paraId="2456A3CF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62" w:type="dxa"/>
          </w:tcPr>
          <w:p w14:paraId="2AD7094D" w14:textId="537533B6" w:rsidR="000D4875" w:rsidRPr="0057729E" w:rsidRDefault="00B61954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="002874B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874BB">
              <w:rPr>
                <w:rFonts w:ascii="Browallia New" w:hAnsi="Browallia New" w:cs="Browallia New"/>
                <w:sz w:val="28"/>
                <w:szCs w:val="28"/>
              </w:rPr>
              <w:t>480</w:t>
            </w:r>
          </w:p>
        </w:tc>
        <w:tc>
          <w:tcPr>
            <w:tcW w:w="236" w:type="dxa"/>
          </w:tcPr>
          <w:p w14:paraId="168CA54B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3" w:type="dxa"/>
          </w:tcPr>
          <w:p w14:paraId="2CADEB50" w14:textId="2B8E3F71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1,009,319 </w:t>
            </w:r>
          </w:p>
        </w:tc>
        <w:tc>
          <w:tcPr>
            <w:tcW w:w="236" w:type="dxa"/>
          </w:tcPr>
          <w:p w14:paraId="27293754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</w:tcPr>
          <w:p w14:paraId="733C4E21" w14:textId="03EE2CFC" w:rsidR="000D4875" w:rsidRPr="007B195C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7B4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425BDC">
              <w:rPr>
                <w:rFonts w:ascii="Browallia New" w:hAnsi="Browallia New" w:cs="Browallia New"/>
                <w:sz w:val="28"/>
                <w:szCs w:val="28"/>
              </w:rPr>
              <w:t>7,1</w:t>
            </w:r>
            <w:r w:rsidRPr="00F957B4">
              <w:rPr>
                <w:rFonts w:ascii="Browallia New" w:hAnsi="Browallia New" w:cs="Browallia New"/>
                <w:sz w:val="28"/>
                <w:szCs w:val="28"/>
              </w:rPr>
              <w:t>09</w:t>
            </w:r>
          </w:p>
        </w:tc>
        <w:tc>
          <w:tcPr>
            <w:tcW w:w="236" w:type="dxa"/>
          </w:tcPr>
          <w:p w14:paraId="6B8E462A" w14:textId="77777777" w:rsidR="000D4875" w:rsidRPr="0057729E" w:rsidRDefault="000D4875" w:rsidP="002D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C26B4F7" w14:textId="5CF0131A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302,909 </w:t>
            </w:r>
          </w:p>
        </w:tc>
      </w:tr>
      <w:tr w:rsidR="000D4875" w:rsidRPr="0057729E" w14:paraId="46734E58" w14:textId="77777777" w:rsidTr="00DC0FCD">
        <w:trPr>
          <w:cantSplit/>
        </w:trPr>
        <w:tc>
          <w:tcPr>
            <w:tcW w:w="4029" w:type="dxa"/>
            <w:vAlign w:val="bottom"/>
          </w:tcPr>
          <w:p w14:paraId="0BB456F5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3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62" w:type="dxa"/>
          </w:tcPr>
          <w:p w14:paraId="2078A8A2" w14:textId="13C86EEC" w:rsidR="000D4875" w:rsidRPr="0057729E" w:rsidRDefault="00B61954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(219,989)</w:t>
            </w:r>
          </w:p>
        </w:tc>
        <w:tc>
          <w:tcPr>
            <w:tcW w:w="236" w:type="dxa"/>
          </w:tcPr>
          <w:p w14:paraId="4FEA0819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3" w:type="dxa"/>
          </w:tcPr>
          <w:p w14:paraId="6045783A" w14:textId="549D245D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(193,500)</w:t>
            </w:r>
          </w:p>
        </w:tc>
        <w:tc>
          <w:tcPr>
            <w:tcW w:w="236" w:type="dxa"/>
          </w:tcPr>
          <w:p w14:paraId="64223E68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10C106DB" w14:textId="6EF7DFA5" w:rsidR="000D4875" w:rsidRPr="007B195C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7B4">
              <w:rPr>
                <w:rFonts w:ascii="Browallia New" w:hAnsi="Browallia New" w:cs="Browallia New" w:hint="cs"/>
                <w:sz w:val="28"/>
                <w:szCs w:val="28"/>
                <w:cs/>
              </w:rPr>
              <w:t>(111</w:t>
            </w:r>
            <w:r w:rsidRPr="00F957B4">
              <w:rPr>
                <w:rFonts w:ascii="Browallia New" w:hAnsi="Browallia New" w:cs="Browallia New"/>
                <w:sz w:val="28"/>
                <w:szCs w:val="28"/>
              </w:rPr>
              <w:t>,600</w:t>
            </w:r>
            <w:r w:rsidRPr="00F957B4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830C8B0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28FEC90" w14:textId="0119AB75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>(111,600)</w:t>
            </w:r>
          </w:p>
        </w:tc>
      </w:tr>
      <w:tr w:rsidR="000D4875" w:rsidRPr="0057729E" w14:paraId="0B5445D3" w14:textId="77777777" w:rsidTr="00DC0FCD">
        <w:trPr>
          <w:cantSplit/>
        </w:trPr>
        <w:tc>
          <w:tcPr>
            <w:tcW w:w="4029" w:type="dxa"/>
            <w:vAlign w:val="center"/>
          </w:tcPr>
          <w:p w14:paraId="50914D60" w14:textId="77777777" w:rsidR="000D4875" w:rsidRPr="0057729E" w:rsidRDefault="000D4875" w:rsidP="000D487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715239AF" w14:textId="6FADEE34" w:rsidR="000D4875" w:rsidRPr="0057729E" w:rsidRDefault="00B61954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2874B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874BB">
              <w:rPr>
                <w:rFonts w:ascii="Browallia New" w:hAnsi="Browallia New" w:cs="Browallia New"/>
                <w:sz w:val="28"/>
                <w:szCs w:val="28"/>
              </w:rPr>
              <w:t>491</w:t>
            </w:r>
          </w:p>
        </w:tc>
        <w:tc>
          <w:tcPr>
            <w:tcW w:w="236" w:type="dxa"/>
          </w:tcPr>
          <w:p w14:paraId="7A7BD84B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</w:tcPr>
          <w:p w14:paraId="7C25C0D6" w14:textId="161D1B72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815,819</w:t>
            </w:r>
          </w:p>
        </w:tc>
        <w:tc>
          <w:tcPr>
            <w:tcW w:w="236" w:type="dxa"/>
          </w:tcPr>
          <w:p w14:paraId="4F63BADE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12" w:space="0" w:color="auto"/>
            </w:tcBorders>
          </w:tcPr>
          <w:p w14:paraId="4004AA7E" w14:textId="364BB880" w:rsidR="000D4875" w:rsidRPr="007B195C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57B4">
              <w:rPr>
                <w:rFonts w:ascii="Browallia New" w:hAnsi="Browallia New" w:cs="Browallia New" w:hint="cs"/>
                <w:sz w:val="28"/>
                <w:szCs w:val="28"/>
                <w:cs/>
              </w:rPr>
              <w:t>135</w:t>
            </w:r>
            <w:r w:rsidRPr="00F957B4">
              <w:rPr>
                <w:rFonts w:ascii="Browallia New" w:hAnsi="Browallia New" w:cs="Browallia New"/>
                <w:sz w:val="28"/>
                <w:szCs w:val="28"/>
              </w:rPr>
              <w:t>,509</w:t>
            </w:r>
          </w:p>
        </w:tc>
        <w:tc>
          <w:tcPr>
            <w:tcW w:w="236" w:type="dxa"/>
          </w:tcPr>
          <w:p w14:paraId="0E0D876E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12" w:space="0" w:color="auto"/>
            </w:tcBorders>
          </w:tcPr>
          <w:p w14:paraId="381150C4" w14:textId="50D36744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191,309 </w:t>
            </w:r>
          </w:p>
        </w:tc>
      </w:tr>
    </w:tbl>
    <w:p w14:paraId="4FB23CE8" w14:textId="2FCA8DF8" w:rsidR="00EF3074" w:rsidRDefault="00EF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08B52F99" w14:textId="77777777" w:rsidR="00EF3074" w:rsidRDefault="00EF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25503C37" w14:textId="752F3A2F" w:rsidR="00173756" w:rsidRPr="008F2A3E" w:rsidRDefault="00173756" w:rsidP="00173756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lastRenderedPageBreak/>
        <w:t>รายการเคลื่อนไหวของเงินกู้ยืมระยะยาวจากสถาบันการเงิน มี</w:t>
      </w:r>
      <w:r w:rsidRPr="008F2A3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222C819" w14:textId="77777777" w:rsidR="00173756" w:rsidRPr="00887E75" w:rsidRDefault="00173756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35"/>
        <w:gridCol w:w="1071"/>
        <w:gridCol w:w="236"/>
        <w:gridCol w:w="1052"/>
        <w:gridCol w:w="8"/>
        <w:gridCol w:w="236"/>
        <w:gridCol w:w="1069"/>
        <w:gridCol w:w="236"/>
        <w:gridCol w:w="1099"/>
      </w:tblGrid>
      <w:tr w:rsidR="00FC7A44" w:rsidRPr="0057729E" w14:paraId="4CA1D3AD" w14:textId="77777777" w:rsidTr="000D4875">
        <w:trPr>
          <w:cantSplit/>
        </w:trPr>
        <w:tc>
          <w:tcPr>
            <w:tcW w:w="4035" w:type="dxa"/>
          </w:tcPr>
          <w:p w14:paraId="5B6330CF" w14:textId="77777777" w:rsidR="00FC7A44" w:rsidRPr="0057729E" w:rsidRDefault="00FC7A44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07" w:type="dxa"/>
            <w:gridSpan w:val="8"/>
          </w:tcPr>
          <w:p w14:paraId="07546B37" w14:textId="77777777" w:rsidR="00FC7A44" w:rsidRPr="0057729E" w:rsidRDefault="00FC7A44" w:rsidP="00936F8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C7A44" w:rsidRPr="0057729E" w14:paraId="31F31A4D" w14:textId="77777777" w:rsidTr="000D4875">
        <w:trPr>
          <w:cantSplit/>
        </w:trPr>
        <w:tc>
          <w:tcPr>
            <w:tcW w:w="4035" w:type="dxa"/>
          </w:tcPr>
          <w:p w14:paraId="7742849D" w14:textId="77777777" w:rsidR="00FC7A44" w:rsidRPr="0057729E" w:rsidRDefault="00FC7A44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59" w:type="dxa"/>
            <w:gridSpan w:val="3"/>
          </w:tcPr>
          <w:p w14:paraId="4DE66309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  <w:gridSpan w:val="2"/>
          </w:tcPr>
          <w:p w14:paraId="1A722E9B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</w:tcPr>
          <w:p w14:paraId="2972BE16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73DDA" w:rsidRPr="0057729E" w14:paraId="5BDF4C6F" w14:textId="77777777" w:rsidTr="000D4875">
        <w:trPr>
          <w:cantSplit/>
        </w:trPr>
        <w:tc>
          <w:tcPr>
            <w:tcW w:w="4035" w:type="dxa"/>
          </w:tcPr>
          <w:p w14:paraId="5644BA50" w14:textId="77777777" w:rsidR="00C73DDA" w:rsidRPr="0057729E" w:rsidRDefault="00C73DDA" w:rsidP="00C73DD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C6DB3" w14:textId="68BFB9FF" w:rsidR="00C73DDA" w:rsidRPr="0057729E" w:rsidRDefault="00DC0FCD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F92F50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8EE40" w14:textId="6379B295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61F8CD16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20E0BBE8" w14:textId="331C3C17" w:rsidR="00C73DDA" w:rsidRPr="0057729E" w:rsidRDefault="00DC0FCD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89570DF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800B0" w14:textId="4CE88716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FC7A44" w:rsidRPr="00887E75" w14:paraId="15029539" w14:textId="77777777" w:rsidTr="000D4875">
        <w:trPr>
          <w:cantSplit/>
          <w:trHeight w:val="224"/>
        </w:trPr>
        <w:tc>
          <w:tcPr>
            <w:tcW w:w="4035" w:type="dxa"/>
          </w:tcPr>
          <w:p w14:paraId="208418C4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1" w:type="dxa"/>
          </w:tcPr>
          <w:p w14:paraId="06B6D3E6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EEBD6FA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0" w:type="dxa"/>
            <w:gridSpan w:val="2"/>
          </w:tcPr>
          <w:p w14:paraId="28A3060B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12BA9F1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9" w:type="dxa"/>
          </w:tcPr>
          <w:p w14:paraId="53234323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D38596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99" w:type="dxa"/>
          </w:tcPr>
          <w:p w14:paraId="6FB8863C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D4875" w:rsidRPr="0057729E" w14:paraId="7132B626" w14:textId="77777777" w:rsidTr="000D4875">
        <w:trPr>
          <w:cantSplit/>
        </w:trPr>
        <w:tc>
          <w:tcPr>
            <w:tcW w:w="4035" w:type="dxa"/>
          </w:tcPr>
          <w:p w14:paraId="1F237510" w14:textId="77777777" w:rsidR="000D4875" w:rsidRPr="0057729E" w:rsidRDefault="000D4875" w:rsidP="000D4875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วันต้นงวด/ปี</w:t>
            </w:r>
          </w:p>
        </w:tc>
        <w:tc>
          <w:tcPr>
            <w:tcW w:w="1071" w:type="dxa"/>
          </w:tcPr>
          <w:p w14:paraId="2E4EB9FC" w14:textId="76C61499" w:rsidR="000D4875" w:rsidRPr="0057729E" w:rsidRDefault="00B61954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1,009,319</w:t>
            </w:r>
          </w:p>
        </w:tc>
        <w:tc>
          <w:tcPr>
            <w:tcW w:w="236" w:type="dxa"/>
          </w:tcPr>
          <w:p w14:paraId="1D41C3DA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gridSpan w:val="2"/>
          </w:tcPr>
          <w:p w14:paraId="7F034AB9" w14:textId="1C2337B0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710,086 </w:t>
            </w:r>
          </w:p>
        </w:tc>
        <w:tc>
          <w:tcPr>
            <w:tcW w:w="236" w:type="dxa"/>
          </w:tcPr>
          <w:p w14:paraId="3C5694D1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097E845" w14:textId="2FE4E206" w:rsidR="000D4875" w:rsidRPr="00460699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302,909</w:t>
            </w:r>
          </w:p>
        </w:tc>
        <w:tc>
          <w:tcPr>
            <w:tcW w:w="236" w:type="dxa"/>
          </w:tcPr>
          <w:p w14:paraId="3EB690CF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CDE24B2" w14:textId="76737922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386,679</w:t>
            </w:r>
          </w:p>
        </w:tc>
      </w:tr>
      <w:tr w:rsidR="000D4875" w:rsidRPr="0057729E" w14:paraId="26032FE8" w14:textId="77777777" w:rsidTr="000D4875">
        <w:trPr>
          <w:cantSplit/>
        </w:trPr>
        <w:tc>
          <w:tcPr>
            <w:tcW w:w="4035" w:type="dxa"/>
          </w:tcPr>
          <w:p w14:paraId="4182C8D0" w14:textId="17369DC0" w:rsidR="000D4875" w:rsidRPr="0057729E" w:rsidRDefault="000D4875" w:rsidP="000D4875">
            <w:pPr>
              <w:tabs>
                <w:tab w:val="clear" w:pos="454"/>
                <w:tab w:val="left" w:pos="531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กู้</w:t>
            </w:r>
            <w:r w:rsidR="00F4092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เพิ่มเติม</w:t>
            </w:r>
          </w:p>
        </w:tc>
        <w:tc>
          <w:tcPr>
            <w:tcW w:w="1071" w:type="dxa"/>
          </w:tcPr>
          <w:p w14:paraId="515EBAE3" w14:textId="1923EFC5" w:rsidR="000D4875" w:rsidRPr="0057729E" w:rsidRDefault="001E6403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28,830</w:t>
            </w:r>
          </w:p>
        </w:tc>
        <w:tc>
          <w:tcPr>
            <w:tcW w:w="236" w:type="dxa"/>
          </w:tcPr>
          <w:p w14:paraId="3A3482D0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gridSpan w:val="2"/>
          </w:tcPr>
          <w:p w14:paraId="0B8B3211" w14:textId="0E1C26D8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142,016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60C7B1B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7DBBF35" w14:textId="706C2667" w:rsidR="000D4875" w:rsidRPr="00460699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4432C99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012A2FA" w14:textId="46FB0649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19,430</w:t>
            </w:r>
          </w:p>
        </w:tc>
      </w:tr>
      <w:tr w:rsidR="001E6403" w:rsidRPr="0057729E" w14:paraId="56EF5DA7" w14:textId="77777777" w:rsidTr="000D4875">
        <w:trPr>
          <w:cantSplit/>
        </w:trPr>
        <w:tc>
          <w:tcPr>
            <w:tcW w:w="4035" w:type="dxa"/>
          </w:tcPr>
          <w:p w14:paraId="0CEF29C2" w14:textId="4E5C7D14" w:rsidR="001E6403" w:rsidRPr="00C73DDA" w:rsidRDefault="001E6403" w:rsidP="001E640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73DD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       </w:t>
            </w:r>
            <w:r w:rsidRPr="00C73DD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โอนจากเงินกู้ยืมระยะสั้นจากสถาบันการเงิน</w:t>
            </w:r>
          </w:p>
        </w:tc>
        <w:tc>
          <w:tcPr>
            <w:tcW w:w="1071" w:type="dxa"/>
          </w:tcPr>
          <w:p w14:paraId="4E21C1CE" w14:textId="2EC28AE5" w:rsidR="001E6403" w:rsidRPr="0057729E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014DCDF" w14:textId="77777777" w:rsidR="001E6403" w:rsidRPr="0057729E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gridSpan w:val="2"/>
          </w:tcPr>
          <w:p w14:paraId="3B6A131B" w14:textId="690AE004" w:rsidR="001E6403" w:rsidRPr="0057729E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306,717</w:t>
            </w:r>
          </w:p>
        </w:tc>
        <w:tc>
          <w:tcPr>
            <w:tcW w:w="236" w:type="dxa"/>
          </w:tcPr>
          <w:p w14:paraId="6F6BC035" w14:textId="77777777" w:rsidR="001E6403" w:rsidRPr="0057729E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3B9B116" w14:textId="000A28DF" w:rsidR="001E6403" w:rsidRPr="001F5E5A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5CB47F9" w14:textId="77777777" w:rsidR="001E6403" w:rsidRPr="0057729E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294F106" w14:textId="5ECB947E" w:rsidR="001E6403" w:rsidRPr="0057729E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D4875" w:rsidRPr="0057729E" w14:paraId="62212A37" w14:textId="77777777" w:rsidTr="000D4875">
        <w:trPr>
          <w:cantSplit/>
        </w:trPr>
        <w:tc>
          <w:tcPr>
            <w:tcW w:w="4035" w:type="dxa"/>
            <w:vAlign w:val="bottom"/>
          </w:tcPr>
          <w:p w14:paraId="63519E03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071" w:type="dxa"/>
          </w:tcPr>
          <w:p w14:paraId="4D27C4E9" w14:textId="3B9C58BF" w:rsidR="000D4875" w:rsidRPr="0057729E" w:rsidRDefault="001E6403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(90,000)</w:t>
            </w:r>
          </w:p>
        </w:tc>
        <w:tc>
          <w:tcPr>
            <w:tcW w:w="236" w:type="dxa"/>
          </w:tcPr>
          <w:p w14:paraId="09BA0719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gridSpan w:val="2"/>
          </w:tcPr>
          <w:p w14:paraId="40AF0580" w14:textId="6140F874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(149,500)</w:t>
            </w:r>
          </w:p>
        </w:tc>
        <w:tc>
          <w:tcPr>
            <w:tcW w:w="236" w:type="dxa"/>
          </w:tcPr>
          <w:p w14:paraId="1572DAEA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72450D8F" w14:textId="74C103C0" w:rsidR="000D4875" w:rsidRPr="000D4875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4875">
              <w:rPr>
                <w:rFonts w:ascii="Browallia New" w:hAnsi="Browallia New" w:cs="Browallia New"/>
                <w:sz w:val="28"/>
                <w:szCs w:val="28"/>
              </w:rPr>
              <w:t>(55,800)</w:t>
            </w:r>
          </w:p>
        </w:tc>
        <w:tc>
          <w:tcPr>
            <w:tcW w:w="236" w:type="dxa"/>
          </w:tcPr>
          <w:p w14:paraId="5E261CE3" w14:textId="77777777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72F06B4" w14:textId="043DA7B8" w:rsidR="000D4875" w:rsidRPr="0057729E" w:rsidRDefault="000D4875" w:rsidP="000D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(103,200)</w:t>
            </w:r>
          </w:p>
        </w:tc>
      </w:tr>
      <w:tr w:rsidR="001E6403" w:rsidRPr="0057729E" w14:paraId="5EEEDDCF" w14:textId="77777777" w:rsidTr="00281586">
        <w:trPr>
          <w:cantSplit/>
        </w:trPr>
        <w:tc>
          <w:tcPr>
            <w:tcW w:w="4035" w:type="dxa"/>
          </w:tcPr>
          <w:p w14:paraId="70F5DBBB" w14:textId="0BD4EA47" w:rsidR="001E6403" w:rsidRPr="0057729E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C73DD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ค่าธรรมเนียมทางการเงินรอตัดจ่าย</w:t>
            </w:r>
          </w:p>
        </w:tc>
        <w:tc>
          <w:tcPr>
            <w:tcW w:w="1071" w:type="dxa"/>
          </w:tcPr>
          <w:p w14:paraId="22FB8627" w14:textId="7BF28A3D" w:rsidR="001E6403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(1,669)</w:t>
            </w:r>
          </w:p>
        </w:tc>
        <w:tc>
          <w:tcPr>
            <w:tcW w:w="236" w:type="dxa"/>
          </w:tcPr>
          <w:p w14:paraId="26564B54" w14:textId="77777777" w:rsidR="001E6403" w:rsidRPr="0057729E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gridSpan w:val="2"/>
          </w:tcPr>
          <w:p w14:paraId="5794A217" w14:textId="5CAFD741" w:rsidR="001E6403" w:rsidRPr="006461EA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C1B3E9E" w14:textId="77777777" w:rsidR="001E6403" w:rsidRPr="0057729E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3C3E33AD" w14:textId="3F531D2D" w:rsidR="001E6403" w:rsidRPr="000D4875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9514C7D" w14:textId="77777777" w:rsidR="001E6403" w:rsidRPr="0057729E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EF02CAD" w14:textId="045B5527" w:rsidR="001E6403" w:rsidRPr="006461EA" w:rsidRDefault="001E6403" w:rsidP="001E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E38DD" w:rsidRPr="0057729E" w14:paraId="162D0849" w14:textId="77777777" w:rsidTr="000D4875">
        <w:trPr>
          <w:cantSplit/>
        </w:trPr>
        <w:tc>
          <w:tcPr>
            <w:tcW w:w="4035" w:type="dxa"/>
            <w:vAlign w:val="center"/>
          </w:tcPr>
          <w:p w14:paraId="2D5D5F84" w14:textId="77777777" w:rsidR="00AE38DD" w:rsidRPr="0057729E" w:rsidRDefault="00AE38DD" w:rsidP="00AE38D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วันสิ้นงวด/ปี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2" w:space="0" w:color="auto"/>
            </w:tcBorders>
          </w:tcPr>
          <w:p w14:paraId="72261521" w14:textId="280A41E6" w:rsidR="00AE38DD" w:rsidRPr="001E6403" w:rsidRDefault="001E6403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946,480</w:t>
            </w:r>
          </w:p>
        </w:tc>
        <w:tc>
          <w:tcPr>
            <w:tcW w:w="236" w:type="dxa"/>
          </w:tcPr>
          <w:p w14:paraId="3A058C73" w14:textId="77777777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1E9DC31" w14:textId="148875C6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1,009,319 </w:t>
            </w:r>
          </w:p>
        </w:tc>
        <w:tc>
          <w:tcPr>
            <w:tcW w:w="236" w:type="dxa"/>
          </w:tcPr>
          <w:p w14:paraId="03B0F110" w14:textId="77777777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</w:tcPr>
          <w:p w14:paraId="361C9B34" w14:textId="1C7D66A7" w:rsidR="00AE38DD" w:rsidRPr="000D4875" w:rsidRDefault="000D4875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4875">
              <w:rPr>
                <w:rFonts w:ascii="Browallia New" w:hAnsi="Browallia New" w:cs="Browallia New"/>
                <w:sz w:val="28"/>
                <w:szCs w:val="28"/>
              </w:rPr>
              <w:t>247,109</w:t>
            </w:r>
          </w:p>
        </w:tc>
        <w:tc>
          <w:tcPr>
            <w:tcW w:w="236" w:type="dxa"/>
          </w:tcPr>
          <w:p w14:paraId="027AE0B1" w14:textId="77777777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2" w:space="0" w:color="auto"/>
            </w:tcBorders>
          </w:tcPr>
          <w:p w14:paraId="3F0AA371" w14:textId="4C57DF7C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302,909</w:t>
            </w:r>
          </w:p>
        </w:tc>
      </w:tr>
    </w:tbl>
    <w:p w14:paraId="6007AD85" w14:textId="77777777" w:rsidR="00887E75" w:rsidRPr="00887E75" w:rsidRDefault="00887E75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BE58594" w14:textId="332DC315" w:rsidR="00B84849" w:rsidRDefault="00046118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วงเงินสินเชื่อดังกล่าวค้ำประกันโดยการจดจำนองเครื่องจักรและที่ดินพร้อมสิ่งปลูกสร้าง </w:t>
      </w:r>
      <w:r w:rsidR="003C4475">
        <w:rPr>
          <w:rFonts w:ascii="Browallia New" w:hAnsi="Browallia New" w:cs="Browallia New" w:hint="cs"/>
          <w:sz w:val="28"/>
          <w:szCs w:val="28"/>
          <w:cs/>
          <w:lang w:val="en-GB"/>
        </w:rPr>
        <w:t>ตาม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>
        <w:rPr>
          <w:rFonts w:ascii="Browallia New" w:hAnsi="Browallia New" w:cs="Browallia New"/>
          <w:sz w:val="28"/>
          <w:szCs w:val="28"/>
        </w:rPr>
        <w:t>1</w:t>
      </w:r>
      <w:r w:rsidR="006F1C00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DA1BE43" w14:textId="77777777" w:rsidR="00EF3074" w:rsidRDefault="00EF3074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F4EC1A8" w14:textId="2DECEE7C" w:rsidR="006956FE" w:rsidRDefault="006956FE" w:rsidP="001A003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หนี้สินภาระผูกพันผลประโยชน์พนักงาน</w:t>
      </w:r>
    </w:p>
    <w:p w14:paraId="4993FA6C" w14:textId="7549BEBD" w:rsidR="006956FE" w:rsidRDefault="006956FE" w:rsidP="0069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E1C457C" w14:textId="77777777" w:rsidR="009E78A5" w:rsidRPr="009E78A5" w:rsidRDefault="009E78A5" w:rsidP="009E78A5">
      <w:pPr>
        <w:ind w:left="513"/>
        <w:rPr>
          <w:rFonts w:ascii="Browallia New" w:hAnsi="Browallia New" w:cs="Browallia New"/>
          <w:sz w:val="28"/>
          <w:szCs w:val="28"/>
        </w:rPr>
      </w:pPr>
      <w:r w:rsidRPr="009E78A5">
        <w:rPr>
          <w:rFonts w:ascii="Browallia New" w:hAnsi="Browallia New" w:cs="Browallia New" w:hint="cs"/>
          <w:sz w:val="28"/>
          <w:szCs w:val="28"/>
          <w:cs/>
          <w:lang w:val="en-GB"/>
        </w:rPr>
        <w:t>สำหรับงวดหกเดือนสิ้นสุดวันที่</w:t>
      </w:r>
      <w:r>
        <w:rPr>
          <w:rFonts w:ascii="Browallia New" w:hAnsi="Browallia New" w:cs="Browallia New" w:hint="cs"/>
          <w:cs/>
          <w:lang w:val="en-GB"/>
        </w:rPr>
        <w:t xml:space="preserve"> </w:t>
      </w:r>
      <w:r w:rsidR="006956FE">
        <w:rPr>
          <w:rFonts w:ascii="Browallia New" w:hAnsi="Browallia New" w:cs="Browallia New"/>
          <w:sz w:val="28"/>
          <w:szCs w:val="28"/>
        </w:rPr>
        <w:t xml:space="preserve">30 </w:t>
      </w:r>
      <w:r w:rsidR="006956FE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6956F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956FE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6956F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6956FE" w:rsidRPr="0057729E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6956FE" w:rsidRPr="0057729E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Pr="009E78A5">
        <w:rPr>
          <w:rFonts w:ascii="Browallia New" w:hAnsi="Browallia New" w:cs="Browallia New" w:hint="cs"/>
          <w:sz w:val="28"/>
          <w:szCs w:val="28"/>
          <w:cs/>
        </w:rPr>
        <w:t>มีรายการเปลี่ยนแปลงประมาณการหนี้สินตามภาระผูกพันสำหรับผลประโยชน์พนักงาน ดังต่อไปนี้</w:t>
      </w:r>
    </w:p>
    <w:p w14:paraId="7F36401C" w14:textId="5957887F" w:rsidR="006956FE" w:rsidRDefault="006956FE" w:rsidP="0069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892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698"/>
        <w:gridCol w:w="1800"/>
        <w:gridCol w:w="540"/>
        <w:gridCol w:w="1887"/>
      </w:tblGrid>
      <w:tr w:rsidR="006956FE" w:rsidRPr="006956FE" w14:paraId="28459D36" w14:textId="77777777" w:rsidTr="000D16E3">
        <w:trPr>
          <w:cantSplit/>
          <w:tblHeader/>
        </w:trPr>
        <w:tc>
          <w:tcPr>
            <w:tcW w:w="4698" w:type="dxa"/>
          </w:tcPr>
          <w:p w14:paraId="349195DA" w14:textId="77777777" w:rsidR="006956FE" w:rsidRPr="006956FE" w:rsidRDefault="006956FE" w:rsidP="000D16E3">
            <w:pPr>
              <w:tabs>
                <w:tab w:val="clear" w:pos="454"/>
                <w:tab w:val="left" w:pos="459"/>
              </w:tabs>
              <w:ind w:left="186" w:hanging="180"/>
              <w:rPr>
                <w:rFonts w:ascii="Browallia New" w:hAnsi="Browallia New" w:cs="Browallia New"/>
                <w:sz w:val="28"/>
                <w:szCs w:val="28"/>
              </w:rPr>
            </w:pPr>
            <w:bookmarkStart w:id="4" w:name="_Hlk16535375"/>
          </w:p>
        </w:tc>
        <w:tc>
          <w:tcPr>
            <w:tcW w:w="4227" w:type="dxa"/>
            <w:gridSpan w:val="3"/>
            <w:vAlign w:val="bottom"/>
            <w:hideMark/>
          </w:tcPr>
          <w:p w14:paraId="502EA390" w14:textId="18824AAC" w:rsidR="006956FE" w:rsidRPr="006956FE" w:rsidRDefault="006956FE" w:rsidP="000D16E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proofErr w:type="gramStart"/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หน่วย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:</w:t>
            </w:r>
            <w:proofErr w:type="gramEnd"/>
            <w:r w:rsidRPr="006956F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</w:t>
            </w:r>
            <w:r w:rsidR="00BB00D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</w:tc>
      </w:tr>
      <w:tr w:rsidR="006956FE" w:rsidRPr="006956FE" w14:paraId="7848CA06" w14:textId="77777777" w:rsidTr="000D16E3">
        <w:trPr>
          <w:tblHeader/>
        </w:trPr>
        <w:tc>
          <w:tcPr>
            <w:tcW w:w="4698" w:type="dxa"/>
          </w:tcPr>
          <w:p w14:paraId="11ACE88D" w14:textId="77777777" w:rsidR="006956FE" w:rsidRPr="006956FE" w:rsidRDefault="006956FE" w:rsidP="000D16E3">
            <w:pPr>
              <w:tabs>
                <w:tab w:val="clear" w:pos="454"/>
                <w:tab w:val="left" w:pos="459"/>
              </w:tabs>
              <w:ind w:left="186" w:hanging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31622B16" w14:textId="77777777" w:rsidR="006956FE" w:rsidRPr="006956FE" w:rsidRDefault="006956FE" w:rsidP="000D16E3">
            <w:pPr>
              <w:ind w:left="-18" w:right="-1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1E1BB7DF" w14:textId="77777777" w:rsidR="006956FE" w:rsidRPr="006956FE" w:rsidRDefault="006956FE" w:rsidP="000D16E3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14:paraId="2869A76D" w14:textId="77777777" w:rsidR="006956FE" w:rsidRPr="006956FE" w:rsidRDefault="006956FE" w:rsidP="000D16E3">
            <w:pPr>
              <w:ind w:left="-18"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956FE" w:rsidRPr="006956FE" w14:paraId="35298263" w14:textId="77777777" w:rsidTr="000D16E3">
        <w:trPr>
          <w:tblHeader/>
        </w:trPr>
        <w:tc>
          <w:tcPr>
            <w:tcW w:w="4698" w:type="dxa"/>
          </w:tcPr>
          <w:p w14:paraId="1B7B48AF" w14:textId="77777777" w:rsidR="006956FE" w:rsidRPr="006956FE" w:rsidRDefault="006956FE" w:rsidP="000D16E3">
            <w:pPr>
              <w:tabs>
                <w:tab w:val="clear" w:pos="454"/>
                <w:tab w:val="left" w:pos="45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3A028D4" w14:textId="77777777" w:rsidR="006956FE" w:rsidRPr="006956FE" w:rsidRDefault="006956FE" w:rsidP="000D16E3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124B4341" w14:textId="77777777" w:rsidR="006956FE" w:rsidRPr="006956FE" w:rsidRDefault="006956FE" w:rsidP="000D16E3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87" w:type="dxa"/>
          </w:tcPr>
          <w:p w14:paraId="6C5FE037" w14:textId="77777777" w:rsidR="006956FE" w:rsidRPr="006956FE" w:rsidRDefault="006956FE" w:rsidP="000D16E3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560277" w:rsidRPr="006956FE" w14:paraId="2BCFD419" w14:textId="77777777" w:rsidTr="000D16E3">
        <w:trPr>
          <w:tblHeader/>
        </w:trPr>
        <w:tc>
          <w:tcPr>
            <w:tcW w:w="4698" w:type="dxa"/>
            <w:hideMark/>
          </w:tcPr>
          <w:p w14:paraId="147BD2BB" w14:textId="77777777" w:rsidR="00560277" w:rsidRPr="006956FE" w:rsidRDefault="00560277" w:rsidP="00560277">
            <w:pPr>
              <w:ind w:left="293" w:right="-72" w:hanging="2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ยอดคงเหลือ ณ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วันที่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มกราคม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</w:rPr>
              <w:t>2562</w:t>
            </w:r>
          </w:p>
        </w:tc>
        <w:tc>
          <w:tcPr>
            <w:tcW w:w="1800" w:type="dxa"/>
            <w:vAlign w:val="bottom"/>
            <w:hideMark/>
          </w:tcPr>
          <w:p w14:paraId="6D4FFD56" w14:textId="107DDDC9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55BE">
              <w:rPr>
                <w:rFonts w:ascii="Browallia New" w:hAnsi="Browallia New" w:cs="Browallia New"/>
                <w:sz w:val="28"/>
                <w:szCs w:val="28"/>
                <w:lang w:val="en-GB"/>
              </w:rPr>
              <w:t>37,782</w:t>
            </w:r>
          </w:p>
        </w:tc>
        <w:tc>
          <w:tcPr>
            <w:tcW w:w="540" w:type="dxa"/>
            <w:vAlign w:val="bottom"/>
          </w:tcPr>
          <w:p w14:paraId="30B6CF4B" w14:textId="77777777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887" w:type="dxa"/>
            <w:vAlign w:val="bottom"/>
          </w:tcPr>
          <w:p w14:paraId="703B3E3E" w14:textId="7E029AD7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35,800</w:t>
            </w:r>
          </w:p>
        </w:tc>
      </w:tr>
      <w:tr w:rsidR="00560277" w:rsidRPr="006956FE" w14:paraId="5C6E8BFD" w14:textId="77777777" w:rsidTr="000D16E3">
        <w:trPr>
          <w:tblHeader/>
        </w:trPr>
        <w:tc>
          <w:tcPr>
            <w:tcW w:w="4698" w:type="dxa"/>
            <w:hideMark/>
          </w:tcPr>
          <w:p w14:paraId="5F089B6C" w14:textId="77777777" w:rsidR="00560277" w:rsidRPr="006956FE" w:rsidRDefault="00560277" w:rsidP="00560277">
            <w:pP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00" w:type="dxa"/>
            <w:vAlign w:val="bottom"/>
            <w:hideMark/>
          </w:tcPr>
          <w:p w14:paraId="683F5DFE" w14:textId="42D057FB" w:rsidR="00560277" w:rsidRPr="006956FE" w:rsidRDefault="007A3CFD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5,004</w:t>
            </w:r>
          </w:p>
        </w:tc>
        <w:tc>
          <w:tcPr>
            <w:tcW w:w="540" w:type="dxa"/>
            <w:vAlign w:val="bottom"/>
          </w:tcPr>
          <w:p w14:paraId="6205B85B" w14:textId="77777777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87" w:type="dxa"/>
            <w:vAlign w:val="bottom"/>
          </w:tcPr>
          <w:p w14:paraId="107E6828" w14:textId="2C0ED63A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4,256</w:t>
            </w:r>
          </w:p>
        </w:tc>
      </w:tr>
      <w:tr w:rsidR="00560277" w:rsidRPr="006956FE" w14:paraId="60771A66" w14:textId="77777777" w:rsidTr="005C1AB5">
        <w:trPr>
          <w:tblHeader/>
        </w:trPr>
        <w:tc>
          <w:tcPr>
            <w:tcW w:w="4698" w:type="dxa"/>
            <w:hideMark/>
          </w:tcPr>
          <w:p w14:paraId="17FD515D" w14:textId="77777777" w:rsidR="00560277" w:rsidRPr="006956FE" w:rsidRDefault="00560277" w:rsidP="00560277">
            <w:pP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00" w:type="dxa"/>
            <w:vAlign w:val="bottom"/>
            <w:hideMark/>
          </w:tcPr>
          <w:p w14:paraId="6C271833" w14:textId="350A5F3E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55BE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540" w:type="dxa"/>
            <w:vAlign w:val="bottom"/>
          </w:tcPr>
          <w:p w14:paraId="32D85E4E" w14:textId="77777777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87" w:type="dxa"/>
            <w:vAlign w:val="bottom"/>
          </w:tcPr>
          <w:p w14:paraId="31A6A0E4" w14:textId="07FCB455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tr w:rsidR="00560277" w:rsidRPr="006956FE" w14:paraId="4316AD22" w14:textId="77777777" w:rsidTr="005C1AB5">
        <w:trPr>
          <w:tblHeader/>
        </w:trPr>
        <w:tc>
          <w:tcPr>
            <w:tcW w:w="4698" w:type="dxa"/>
            <w:hideMark/>
          </w:tcPr>
          <w:p w14:paraId="543CB782" w14:textId="77777777" w:rsidR="00560277" w:rsidRPr="006956FE" w:rsidRDefault="00560277" w:rsidP="00560277">
            <w:pPr>
              <w:ind w:left="186" w:hanging="18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800" w:type="dxa"/>
            <w:vAlign w:val="bottom"/>
            <w:hideMark/>
          </w:tcPr>
          <w:p w14:paraId="3858EB1E" w14:textId="51E844C3" w:rsidR="00560277" w:rsidRPr="006956FE" w:rsidRDefault="007A3CFD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7,601</w:t>
            </w:r>
          </w:p>
        </w:tc>
        <w:tc>
          <w:tcPr>
            <w:tcW w:w="540" w:type="dxa"/>
            <w:vAlign w:val="bottom"/>
          </w:tcPr>
          <w:p w14:paraId="46409F29" w14:textId="77777777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87" w:type="dxa"/>
            <w:vAlign w:val="bottom"/>
          </w:tcPr>
          <w:p w14:paraId="3826C9C0" w14:textId="5366599A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7,097</w:t>
            </w:r>
          </w:p>
        </w:tc>
      </w:tr>
      <w:tr w:rsidR="00560277" w:rsidRPr="006956FE" w14:paraId="0775972E" w14:textId="77777777" w:rsidTr="005C1AB5">
        <w:trPr>
          <w:tblHeader/>
        </w:trPr>
        <w:tc>
          <w:tcPr>
            <w:tcW w:w="4698" w:type="dxa"/>
          </w:tcPr>
          <w:p w14:paraId="62520B38" w14:textId="4405245A" w:rsidR="00560277" w:rsidRPr="006956FE" w:rsidRDefault="00560277" w:rsidP="00560277">
            <w:pPr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จ่ายผลประโยชน์พนักงาน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85571D" w14:textId="02287E47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(415)</w:t>
            </w:r>
          </w:p>
        </w:tc>
        <w:tc>
          <w:tcPr>
            <w:tcW w:w="540" w:type="dxa"/>
            <w:vAlign w:val="bottom"/>
          </w:tcPr>
          <w:p w14:paraId="166B9901" w14:textId="77777777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14:paraId="38D967F3" w14:textId="2A483AE4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(415)</w:t>
            </w:r>
          </w:p>
        </w:tc>
      </w:tr>
      <w:tr w:rsidR="00560277" w:rsidRPr="006956FE" w14:paraId="0D5D0423" w14:textId="77777777" w:rsidTr="000D16E3">
        <w:trPr>
          <w:tblHeader/>
        </w:trPr>
        <w:tc>
          <w:tcPr>
            <w:tcW w:w="4698" w:type="dxa"/>
            <w:hideMark/>
          </w:tcPr>
          <w:p w14:paraId="57FCB7C8" w14:textId="77777777" w:rsidR="00560277" w:rsidRPr="006956FE" w:rsidRDefault="00560277" w:rsidP="00560277">
            <w:pPr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ยอดคงเหลือ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>ณ วันที่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</w:rPr>
              <w:t xml:space="preserve">30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  <w:hideMark/>
          </w:tcPr>
          <w:p w14:paraId="152369F9" w14:textId="030DADD7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rtl/>
                <w:lang w:val="en-GB"/>
              </w:rPr>
            </w:pPr>
            <w:r w:rsidRPr="004455BE">
              <w:rPr>
                <w:rFonts w:ascii="Browallia New" w:hAnsi="Browallia New" w:cs="Browallia New"/>
                <w:sz w:val="28"/>
                <w:szCs w:val="28"/>
                <w:lang w:val="en-GB"/>
              </w:rPr>
              <w:t>50,503</w:t>
            </w:r>
          </w:p>
        </w:tc>
        <w:tc>
          <w:tcPr>
            <w:tcW w:w="540" w:type="dxa"/>
            <w:vAlign w:val="bottom"/>
          </w:tcPr>
          <w:p w14:paraId="0AA521AB" w14:textId="77777777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rtl/>
                <w:lang w:val="en-GB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vAlign w:val="bottom"/>
          </w:tcPr>
          <w:p w14:paraId="7C09570A" w14:textId="266922D9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rtl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47,240</w:t>
            </w:r>
          </w:p>
        </w:tc>
      </w:tr>
      <w:tr w:rsidR="00560277" w:rsidRPr="006956FE" w14:paraId="7EADC477" w14:textId="77777777" w:rsidTr="000D16E3">
        <w:trPr>
          <w:tblHeader/>
        </w:trPr>
        <w:tc>
          <w:tcPr>
            <w:tcW w:w="4698" w:type="dxa"/>
            <w:hideMark/>
          </w:tcPr>
          <w:p w14:paraId="44745C9A" w14:textId="77777777" w:rsidR="00560277" w:rsidRPr="006956FE" w:rsidRDefault="00560277" w:rsidP="00560277">
            <w:pPr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3F114807" w14:textId="3ED2D3DE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55B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4455BE">
              <w:rPr>
                <w:rFonts w:ascii="Browallia New" w:hAnsi="Browallia New" w:cs="Browallia New"/>
                <w:sz w:val="28"/>
                <w:szCs w:val="28"/>
                <w:lang w:val="en-GB"/>
              </w:rPr>
              <w:t>2,800</w:t>
            </w:r>
            <w:r w:rsidRPr="004455B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540" w:type="dxa"/>
            <w:vAlign w:val="bottom"/>
          </w:tcPr>
          <w:p w14:paraId="15050458" w14:textId="77777777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14:paraId="7C84689A" w14:textId="1BE52E38" w:rsidR="00560277" w:rsidRPr="006956FE" w:rsidRDefault="00B1698F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60277">
              <w:rPr>
                <w:rFonts w:ascii="Browallia New" w:hAnsi="Browallia New" w:cs="Browallia New"/>
                <w:sz w:val="28"/>
                <w:szCs w:val="28"/>
                <w:lang w:val="en-GB"/>
              </w:rPr>
              <w:t>2,800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60277" w:rsidRPr="006956FE" w14:paraId="33C9A736" w14:textId="77777777" w:rsidTr="000D16E3">
        <w:trPr>
          <w:tblHeader/>
        </w:trPr>
        <w:tc>
          <w:tcPr>
            <w:tcW w:w="4698" w:type="dxa"/>
            <w:hideMark/>
          </w:tcPr>
          <w:p w14:paraId="6B57186B" w14:textId="77777777" w:rsidR="00560277" w:rsidRPr="006956FE" w:rsidRDefault="00560277" w:rsidP="00560277">
            <w:pPr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12" w:space="0" w:color="auto"/>
            </w:tcBorders>
            <w:vAlign w:val="bottom"/>
            <w:hideMark/>
          </w:tcPr>
          <w:p w14:paraId="07509F36" w14:textId="3916BF6C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55BE">
              <w:rPr>
                <w:rFonts w:ascii="Browallia New" w:hAnsi="Browallia New" w:cs="Browallia New"/>
                <w:sz w:val="28"/>
                <w:szCs w:val="28"/>
                <w:lang w:val="en-GB"/>
              </w:rPr>
              <w:t>47,703</w:t>
            </w:r>
          </w:p>
        </w:tc>
        <w:tc>
          <w:tcPr>
            <w:tcW w:w="540" w:type="dxa"/>
            <w:vAlign w:val="bottom"/>
          </w:tcPr>
          <w:p w14:paraId="3AF8821B" w14:textId="77777777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AA41515" w14:textId="6328327C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44,440</w:t>
            </w:r>
          </w:p>
        </w:tc>
      </w:tr>
      <w:bookmarkEnd w:id="4"/>
    </w:tbl>
    <w:p w14:paraId="50F4FF94" w14:textId="6A375031" w:rsidR="006956FE" w:rsidRDefault="006956FE" w:rsidP="0069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822A55" w14:textId="77777777" w:rsidR="006956FE" w:rsidRPr="006956FE" w:rsidRDefault="006956FE" w:rsidP="006956FE">
      <w:pPr>
        <w:ind w:left="41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6956F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6956FE">
        <w:rPr>
          <w:rFonts w:ascii="Browallia New" w:hAnsi="Browallia New" w:cs="Browallia New"/>
          <w:sz w:val="28"/>
          <w:szCs w:val="28"/>
        </w:rPr>
        <w:t>5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Pr="006956FE">
        <w:rPr>
          <w:rFonts w:ascii="Browallia New" w:hAnsi="Browallia New" w:cs="Browallia New"/>
          <w:sz w:val="28"/>
          <w:szCs w:val="28"/>
        </w:rPr>
        <w:t>2562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สภานิติบัญญัติแห่งชาติได้ประกาศพระราชบัญญัติคุ้มครองแรงงานฉบับที่ </w:t>
      </w:r>
      <w:r w:rsidRPr="006956FE">
        <w:rPr>
          <w:rFonts w:ascii="Browallia New" w:hAnsi="Browallia New" w:cs="Browallia New"/>
          <w:sz w:val="28"/>
          <w:szCs w:val="28"/>
        </w:rPr>
        <w:t>7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พ.ศ.</w:t>
      </w:r>
      <w:r w:rsidRPr="006956F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956FE">
        <w:rPr>
          <w:rFonts w:ascii="Browallia New" w:hAnsi="Browallia New" w:cs="Browallia New"/>
          <w:sz w:val="28"/>
          <w:szCs w:val="28"/>
        </w:rPr>
        <w:t>2562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ในราชกิจจานุเบกษา ซึ่งให้สิทธิแก่ลูกจ้างที่ทำงานติดต่อกันครบ </w:t>
      </w:r>
      <w:r w:rsidRPr="006956FE">
        <w:rPr>
          <w:rFonts w:ascii="Browallia New" w:hAnsi="Browallia New" w:cs="Browallia New"/>
          <w:sz w:val="28"/>
          <w:szCs w:val="28"/>
        </w:rPr>
        <w:t>20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ปีขึ้นไป ได้รับค่าชดเชยไม่น้อยกว่าค่าจ้างอัตราสุดท้าย </w:t>
      </w:r>
      <w:r w:rsidRPr="006956FE">
        <w:rPr>
          <w:rFonts w:ascii="Browallia New" w:hAnsi="Browallia New" w:cs="Browallia New"/>
          <w:sz w:val="28"/>
          <w:szCs w:val="28"/>
        </w:rPr>
        <w:t>400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วั</w:t>
      </w:r>
      <w:r w:rsidRPr="006956FE">
        <w:rPr>
          <w:rFonts w:ascii="Browallia New" w:hAnsi="Browallia New" w:cs="Browallia New" w:hint="cs"/>
          <w:sz w:val="28"/>
          <w:szCs w:val="28"/>
          <w:cs/>
        </w:rPr>
        <w:t>น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กฎหมายฉบับปรับปรุงจะมีผลบังคับใช้ตั้งแต่วันที่</w:t>
      </w:r>
      <w:r w:rsidRPr="006956FE">
        <w:rPr>
          <w:rFonts w:ascii="Browallia New" w:hAnsi="Browallia New" w:cs="Arial" w:hint="cs"/>
          <w:sz w:val="28"/>
          <w:szCs w:val="28"/>
          <w:rtl/>
        </w:rPr>
        <w:t xml:space="preserve"> </w:t>
      </w:r>
      <w:r w:rsidRPr="006956FE">
        <w:rPr>
          <w:rFonts w:ascii="Browallia New" w:hAnsi="Browallia New" w:cs="Browallia New"/>
          <w:sz w:val="28"/>
          <w:szCs w:val="28"/>
        </w:rPr>
        <w:t>5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Pr="006956FE">
        <w:rPr>
          <w:rFonts w:ascii="Browallia New" w:hAnsi="Browallia New" w:cs="Browallia New"/>
          <w:sz w:val="28"/>
          <w:szCs w:val="28"/>
        </w:rPr>
        <w:t>2562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และจะส่งผลให้ภาระผูกพันผลประโยชน์พนักงานรวมถึงต้นทุนบริการในอดีต</w:t>
      </w:r>
      <w:r w:rsidRPr="006956FE">
        <w:rPr>
          <w:rFonts w:ascii="Browallia New" w:hAnsi="Browallia New" w:cs="Browallia New" w:hint="cs"/>
          <w:sz w:val="28"/>
          <w:szCs w:val="28"/>
          <w:cs/>
        </w:rPr>
        <w:t>ในกำไรขาดทุน</w:t>
      </w:r>
      <w:r w:rsidRPr="006956FE">
        <w:rPr>
          <w:rFonts w:ascii="Browallia New" w:hAnsi="Browallia New" w:cs="Browallia New"/>
          <w:sz w:val="28"/>
          <w:szCs w:val="28"/>
          <w:cs/>
        </w:rPr>
        <w:t>เพิ่มขึ้นจำนวน</w:t>
      </w:r>
      <w:r w:rsidRPr="006956FE">
        <w:rPr>
          <w:rFonts w:ascii="Browallia New" w:hAnsi="Browallia New" w:cs="Browallia New"/>
          <w:sz w:val="28"/>
          <w:szCs w:val="28"/>
        </w:rPr>
        <w:t xml:space="preserve"> 7.60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956FE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บาท ในงบการเงินรวม และ </w:t>
      </w:r>
      <w:r w:rsidRPr="006956FE">
        <w:rPr>
          <w:rFonts w:ascii="Browallia New" w:hAnsi="Browallia New" w:cs="Browallia New"/>
          <w:sz w:val="28"/>
          <w:szCs w:val="28"/>
        </w:rPr>
        <w:t>7.10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956FE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6956FE">
        <w:rPr>
          <w:rFonts w:ascii="Browallia New" w:hAnsi="Browallia New" w:cs="Browallia New"/>
          <w:sz w:val="28"/>
          <w:szCs w:val="28"/>
          <w:cs/>
        </w:rPr>
        <w:t>บาท ในงบการเงินเฉพาะ</w:t>
      </w:r>
      <w:r w:rsidRPr="006956FE">
        <w:rPr>
          <w:rFonts w:ascii="Browallia New" w:hAnsi="Browallia New" w:cs="Browallia New" w:hint="cs"/>
          <w:sz w:val="28"/>
          <w:szCs w:val="28"/>
          <w:cs/>
        </w:rPr>
        <w:t>ของบริษัท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ตามลำดับ</w:t>
      </w:r>
    </w:p>
    <w:p w14:paraId="670C4FE0" w14:textId="6D858798" w:rsidR="00EF3074" w:rsidRDefault="00EF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6187D6E2" w14:textId="77777777" w:rsidR="00371706" w:rsidRPr="006956FE" w:rsidRDefault="00371706" w:rsidP="006956F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6956F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การเปิดเผยข้อมูลเครื่องมือทางการเงิน</w:t>
      </w:r>
    </w:p>
    <w:p w14:paraId="334B932A" w14:textId="77777777" w:rsidR="00CA3DC0" w:rsidRPr="00437549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75597DC8" w14:textId="77777777" w:rsidR="00CA3DC0" w:rsidRPr="0057729E" w:rsidRDefault="00CA3DC0" w:rsidP="00FC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57729E">
        <w:rPr>
          <w:rFonts w:ascii="Browallia New" w:hAnsi="Browallia New" w:cs="Browallia New"/>
          <w:i/>
          <w:iCs/>
          <w:sz w:val="28"/>
          <w:szCs w:val="28"/>
          <w:cs/>
        </w:rPr>
        <w:t>ความเสี่ยงของอัตราแลกเปลี่ยนเงินตราต่างประเทศ</w:t>
      </w:r>
    </w:p>
    <w:p w14:paraId="053B6576" w14:textId="77777777" w:rsidR="00CA3DC0" w:rsidRPr="0057729E" w:rsidRDefault="00CA3DC0" w:rsidP="00FC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52B00076" w14:textId="36663442" w:rsidR="00DE069E" w:rsidRDefault="00CA3DC0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57729E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</w:t>
      </w:r>
      <w:r w:rsidR="004F7754" w:rsidRPr="0057729E">
        <w:rPr>
          <w:rFonts w:ascii="Browallia New" w:hAnsi="Browallia New" w:cs="Browallia New" w:hint="cs"/>
          <w:sz w:val="28"/>
          <w:szCs w:val="28"/>
          <w:cs/>
        </w:rPr>
        <w:t>สินทรัพย์และหนี้สิน</w:t>
      </w:r>
      <w:r w:rsidRPr="0057729E">
        <w:rPr>
          <w:rFonts w:ascii="Browallia New" w:hAnsi="Browallia New" w:cs="Browallia New"/>
          <w:sz w:val="28"/>
          <w:szCs w:val="28"/>
          <w:cs/>
        </w:rPr>
        <w:t>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450E893B" w14:textId="3FF613EF" w:rsidR="004E53AA" w:rsidRPr="0057729E" w:rsidRDefault="004E53AA" w:rsidP="008F1AAC">
      <w:pPr>
        <w:tabs>
          <w:tab w:val="clear" w:pos="454"/>
          <w:tab w:val="clear" w:pos="907"/>
          <w:tab w:val="left" w:pos="450"/>
          <w:tab w:val="left" w:pos="630"/>
          <w:tab w:val="left" w:pos="2160"/>
          <w:tab w:val="left" w:pos="6120"/>
          <w:tab w:val="left" w:pos="648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236939" w14:textId="37259617" w:rsidR="00FC7663" w:rsidRDefault="00371706" w:rsidP="004242A0">
      <w:pPr>
        <w:tabs>
          <w:tab w:val="clear" w:pos="454"/>
          <w:tab w:val="clear" w:pos="907"/>
          <w:tab w:val="left" w:pos="450"/>
          <w:tab w:val="left" w:pos="2160"/>
          <w:tab w:val="left" w:pos="6120"/>
          <w:tab w:val="left" w:pos="6480"/>
        </w:tabs>
        <w:spacing w:line="240" w:lineRule="auto"/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DC0FC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DC0FC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C73DD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2324F3" w:rsidRPr="0057729E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>มีสินทรัพย์และหนี้สินทางการเงินที่เป็นสกุลเงินตราต่างประเทศที่ไม่ได้ทำการป้องกันความเสี่ยง</w:t>
      </w:r>
      <w:r w:rsidR="00A14A44" w:rsidRPr="0057729E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 xml:space="preserve">ดังนี้  </w:t>
      </w:r>
    </w:p>
    <w:p w14:paraId="456BF63E" w14:textId="77777777" w:rsidR="00221201" w:rsidRPr="004242A0" w:rsidRDefault="00221201" w:rsidP="004242A0">
      <w:pPr>
        <w:tabs>
          <w:tab w:val="clear" w:pos="454"/>
          <w:tab w:val="clear" w:pos="907"/>
          <w:tab w:val="left" w:pos="450"/>
          <w:tab w:val="left" w:pos="2160"/>
          <w:tab w:val="left" w:pos="6120"/>
          <w:tab w:val="left" w:pos="6480"/>
        </w:tabs>
        <w:spacing w:line="240" w:lineRule="auto"/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9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48"/>
        <w:gridCol w:w="13"/>
        <w:gridCol w:w="1517"/>
        <w:gridCol w:w="13"/>
        <w:gridCol w:w="1517"/>
        <w:gridCol w:w="13"/>
        <w:gridCol w:w="1517"/>
        <w:gridCol w:w="13"/>
      </w:tblGrid>
      <w:tr w:rsidR="00FC7663" w:rsidRPr="0057729E" w14:paraId="58EBB314" w14:textId="77777777" w:rsidTr="00C73DDA">
        <w:trPr>
          <w:cantSplit/>
        </w:trPr>
        <w:tc>
          <w:tcPr>
            <w:tcW w:w="2790" w:type="dxa"/>
            <w:vAlign w:val="bottom"/>
          </w:tcPr>
          <w:p w14:paraId="4A88808E" w14:textId="77777777" w:rsidR="00FC7663" w:rsidRPr="0057729E" w:rsidRDefault="00FC7663" w:rsidP="005C4E3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091" w:type="dxa"/>
            <w:gridSpan w:val="4"/>
            <w:vAlign w:val="bottom"/>
          </w:tcPr>
          <w:p w14:paraId="71B8A10C" w14:textId="77777777" w:rsidR="00FC7663" w:rsidRPr="00BB142F" w:rsidRDefault="00E44889" w:rsidP="006312E6">
            <w:pPr>
              <w:pBdr>
                <w:bottom w:val="single" w:sz="4" w:space="1" w:color="auto"/>
              </w:pBdr>
              <w:tabs>
                <w:tab w:val="clear" w:pos="907"/>
              </w:tabs>
              <w:ind w:firstLine="1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B142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530744EA" w14:textId="77777777" w:rsidR="00FC7663" w:rsidRPr="0057729E" w:rsidRDefault="00FC7663" w:rsidP="006312E6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</w:t>
            </w:r>
            <w:r w:rsidRPr="0057729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E44889" w:rsidRPr="0057729E" w14:paraId="0E858525" w14:textId="77777777" w:rsidTr="00C73DDA">
        <w:tc>
          <w:tcPr>
            <w:tcW w:w="2790" w:type="dxa"/>
            <w:vAlign w:val="bottom"/>
          </w:tcPr>
          <w:p w14:paraId="6541D995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2A4528BC" w14:textId="77777777" w:rsidR="00E44889" w:rsidRPr="00BB142F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B142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gridSpan w:val="2"/>
            <w:vAlign w:val="bottom"/>
          </w:tcPr>
          <w:p w14:paraId="3A387496" w14:textId="77777777" w:rsidR="00E44889" w:rsidRPr="00BB142F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B142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gridSpan w:val="2"/>
            <w:vAlign w:val="bottom"/>
          </w:tcPr>
          <w:p w14:paraId="22DD727D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gridSpan w:val="2"/>
            <w:vAlign w:val="bottom"/>
          </w:tcPr>
          <w:p w14:paraId="247DF0A4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</w:tr>
      <w:tr w:rsidR="00E44889" w:rsidRPr="0057729E" w14:paraId="6D1A25A6" w14:textId="77777777" w:rsidTr="00C73DDA">
        <w:tc>
          <w:tcPr>
            <w:tcW w:w="2790" w:type="dxa"/>
            <w:vAlign w:val="bottom"/>
          </w:tcPr>
          <w:p w14:paraId="33518D72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61" w:type="dxa"/>
            <w:gridSpan w:val="2"/>
            <w:vAlign w:val="bottom"/>
          </w:tcPr>
          <w:p w14:paraId="5AAC204F" w14:textId="77777777" w:rsidR="00E44889" w:rsidRPr="00BB142F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B142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186064FF" w14:textId="77777777" w:rsidR="00E44889" w:rsidRPr="00BB142F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B142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450F4C80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76F69760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</w:tr>
      <w:tr w:rsidR="00E44889" w:rsidRPr="0057729E" w14:paraId="68D1C045" w14:textId="77777777" w:rsidTr="00C73DDA">
        <w:tc>
          <w:tcPr>
            <w:tcW w:w="2790" w:type="dxa"/>
            <w:vAlign w:val="bottom"/>
          </w:tcPr>
          <w:p w14:paraId="1F23412D" w14:textId="77777777" w:rsidR="00E44889" w:rsidRPr="0057729E" w:rsidRDefault="00E44889" w:rsidP="00E44889">
            <w:pPr>
              <w:pStyle w:val="Heading2"/>
              <w:ind w:right="-108"/>
              <w:rPr>
                <w:rFonts w:ascii="Browallia New" w:hAnsi="Browallia New" w:cs="Browalli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2688162B" w14:textId="77777777" w:rsidR="00E44889" w:rsidRPr="0057729E" w:rsidRDefault="00E44889" w:rsidP="00E44889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DC739A6" w14:textId="77777777" w:rsidR="00E44889" w:rsidRPr="0057729E" w:rsidRDefault="00E44889" w:rsidP="00E44889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EFB80D3" w14:textId="77777777" w:rsidR="00E44889" w:rsidRPr="0057729E" w:rsidRDefault="00E44889" w:rsidP="00E44889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18A1198" w14:textId="77777777" w:rsidR="00E44889" w:rsidRPr="0057729E" w:rsidRDefault="00E44889" w:rsidP="00E44889">
            <w:pPr>
              <w:tabs>
                <w:tab w:val="clear" w:pos="907"/>
                <w:tab w:val="decimal" w:pos="882"/>
              </w:tabs>
              <w:ind w:left="34" w:right="-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31EB3" w:rsidRPr="0057729E" w14:paraId="698A021F" w14:textId="77777777" w:rsidTr="00C73DDA">
        <w:trPr>
          <w:gridAfter w:val="1"/>
          <w:wAfter w:w="13" w:type="dxa"/>
          <w:trHeight w:val="366"/>
        </w:trPr>
        <w:tc>
          <w:tcPr>
            <w:tcW w:w="2790" w:type="dxa"/>
            <w:vAlign w:val="bottom"/>
          </w:tcPr>
          <w:p w14:paraId="34E57F3F" w14:textId="77777777" w:rsidR="00D31EB3" w:rsidRPr="0057729E" w:rsidRDefault="00D31EB3" w:rsidP="00D31EB3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548" w:type="dxa"/>
            <w:vAlign w:val="bottom"/>
          </w:tcPr>
          <w:p w14:paraId="634F5B97" w14:textId="39B9CD28" w:rsidR="00D31EB3" w:rsidRPr="006B2C49" w:rsidRDefault="00FA1FCF" w:rsidP="00D31EB3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2,099</w:t>
            </w:r>
          </w:p>
        </w:tc>
        <w:tc>
          <w:tcPr>
            <w:tcW w:w="1530" w:type="dxa"/>
            <w:gridSpan w:val="2"/>
          </w:tcPr>
          <w:p w14:paraId="7679A989" w14:textId="5B7429A5" w:rsidR="00D31EB3" w:rsidRPr="00D31EB3" w:rsidRDefault="00FA1FCF" w:rsidP="00FA1FCF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69,835</w:t>
            </w:r>
          </w:p>
        </w:tc>
        <w:tc>
          <w:tcPr>
            <w:tcW w:w="1530" w:type="dxa"/>
            <w:gridSpan w:val="2"/>
            <w:vAlign w:val="bottom"/>
          </w:tcPr>
          <w:p w14:paraId="3469EC60" w14:textId="4DD7A38D" w:rsidR="00D31EB3" w:rsidRPr="005A0EEB" w:rsidRDefault="005C6FF9" w:rsidP="00D31EB3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2,099</w:t>
            </w:r>
          </w:p>
        </w:tc>
        <w:tc>
          <w:tcPr>
            <w:tcW w:w="1530" w:type="dxa"/>
            <w:gridSpan w:val="2"/>
          </w:tcPr>
          <w:p w14:paraId="5E9DDF3D" w14:textId="32E1B240" w:rsidR="00D31EB3" w:rsidRPr="002825D9" w:rsidRDefault="001945EF" w:rsidP="001945EF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69,835</w:t>
            </w:r>
          </w:p>
        </w:tc>
      </w:tr>
    </w:tbl>
    <w:p w14:paraId="1B3ED5AE" w14:textId="76696315" w:rsidR="0020035F" w:rsidRDefault="0020035F" w:rsidP="002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56DFB65" w14:textId="6A547637" w:rsidR="00BE3F64" w:rsidRDefault="00BE3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75550375" w14:textId="77777777" w:rsidR="00BE3F64" w:rsidRDefault="00BE3F64" w:rsidP="0057729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BE3F64" w:rsidSect="0062297A">
          <w:footerReference w:type="even" r:id="rId11"/>
          <w:footerReference w:type="default" r:id="rId12"/>
          <w:footerReference w:type="first" r:id="rId13"/>
          <w:pgSz w:w="11909" w:h="16834" w:code="9"/>
          <w:pgMar w:top="1530" w:right="1134" w:bottom="709" w:left="1440" w:header="992" w:footer="383" w:gutter="0"/>
          <w:pgNumType w:start="12"/>
          <w:cols w:space="720"/>
          <w:docGrid w:linePitch="245"/>
        </w:sectPr>
      </w:pPr>
    </w:p>
    <w:p w14:paraId="54982942" w14:textId="4547FA2A" w:rsidR="003251F5" w:rsidRPr="008F2A3E" w:rsidRDefault="003251F5" w:rsidP="0057729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ส่วนงานดำเนินงาน</w:t>
      </w:r>
      <w:r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6C73B9E4" w14:textId="77777777" w:rsidR="00EE66CF" w:rsidRPr="009E0371" w:rsidRDefault="00EE66CF" w:rsidP="00EE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64F5FA5" w14:textId="423660BB" w:rsidR="00BE3F64" w:rsidRDefault="00BE3F64" w:rsidP="009E0371">
      <w:pPr>
        <w:tabs>
          <w:tab w:val="clear" w:pos="454"/>
          <w:tab w:val="clear" w:pos="680"/>
          <w:tab w:val="left" w:pos="666"/>
        </w:tabs>
        <w:spacing w:line="240" w:lineRule="auto"/>
        <w:ind w:left="48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ข้อมูลรายได้และกำไรขั้นต้นของส่วนงานของบริษัทและบริษัทย่อยสำหรับงวดสาม</w:t>
      </w:r>
      <w:r w:rsidR="00DC0FCD">
        <w:rPr>
          <w:rFonts w:ascii="Browallia New" w:hAnsi="Browallia New" w:cs="Browallia New" w:hint="cs"/>
          <w:sz w:val="28"/>
          <w:szCs w:val="28"/>
          <w:cs/>
        </w:rPr>
        <w:t>เดือนและหกเดือน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DC0FCD">
        <w:rPr>
          <w:rFonts w:ascii="Browallia New" w:hAnsi="Browallia New" w:cs="Browallia New"/>
          <w:sz w:val="28"/>
          <w:szCs w:val="28"/>
          <w:cs/>
        </w:rPr>
        <w:t>มิถุนายน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3FD4F1CB" w14:textId="77777777" w:rsidR="00BE3F64" w:rsidRDefault="00BE3F64" w:rsidP="001A0039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1170"/>
        <w:gridCol w:w="1074"/>
        <w:gridCol w:w="6"/>
        <w:gridCol w:w="1164"/>
        <w:gridCol w:w="1080"/>
        <w:gridCol w:w="6"/>
        <w:gridCol w:w="1080"/>
        <w:gridCol w:w="1074"/>
        <w:gridCol w:w="6"/>
        <w:gridCol w:w="1074"/>
        <w:gridCol w:w="6"/>
        <w:gridCol w:w="1102"/>
        <w:gridCol w:w="6"/>
        <w:gridCol w:w="1136"/>
        <w:gridCol w:w="6"/>
        <w:gridCol w:w="1074"/>
        <w:gridCol w:w="6"/>
      </w:tblGrid>
      <w:tr w:rsidR="00887E75" w:rsidRPr="00E62488" w14:paraId="16B7E46B" w14:textId="77777777" w:rsidTr="00E96DDD">
        <w:tc>
          <w:tcPr>
            <w:tcW w:w="2790" w:type="dxa"/>
          </w:tcPr>
          <w:p w14:paraId="0E4FE1D8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5" w:name="_Hlk7782759"/>
          </w:p>
        </w:tc>
        <w:tc>
          <w:tcPr>
            <w:tcW w:w="270" w:type="dxa"/>
          </w:tcPr>
          <w:p w14:paraId="2997D6AA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0" w:type="dxa"/>
            <w:gridSpan w:val="17"/>
          </w:tcPr>
          <w:p w14:paraId="413B3047" w14:textId="28F36B55" w:rsidR="00887E75" w:rsidRPr="00E62488" w:rsidRDefault="00887E75" w:rsidP="00104DF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proofErr w:type="gramStart"/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หน่วย </w:t>
            </w:r>
            <w:r w:rsidRPr="00E62488">
              <w:rPr>
                <w:rFonts w:ascii="Browallia New" w:hAnsi="Browallia New" w:cs="Browallia New"/>
                <w:sz w:val="24"/>
                <w:szCs w:val="24"/>
              </w:rPr>
              <w:t>:</w:t>
            </w:r>
            <w:proofErr w:type="gramEnd"/>
            <w:r w:rsidRPr="00E6248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887E75" w:rsidRPr="00E62488" w14:paraId="6317ECA9" w14:textId="77777777" w:rsidTr="00E96DDD">
        <w:tc>
          <w:tcPr>
            <w:tcW w:w="2790" w:type="dxa"/>
          </w:tcPr>
          <w:p w14:paraId="27C2A16F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0B7DA84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0" w:type="dxa"/>
            <w:gridSpan w:val="17"/>
          </w:tcPr>
          <w:p w14:paraId="503D84AE" w14:textId="7069376A" w:rsidR="00887E75" w:rsidRPr="00E62488" w:rsidRDefault="00887E75" w:rsidP="00104DF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="00DC0FC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DC0FC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มิถุนายน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</w:tr>
      <w:tr w:rsidR="00887E75" w:rsidRPr="00E62488" w14:paraId="39D1301D" w14:textId="77777777" w:rsidTr="00E96DDD">
        <w:tc>
          <w:tcPr>
            <w:tcW w:w="2790" w:type="dxa"/>
          </w:tcPr>
          <w:p w14:paraId="19BFBA4F" w14:textId="77777777" w:rsidR="00887E75" w:rsidRPr="00E96DDD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5B15F4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09E9905C" w14:textId="43FDD345" w:rsidR="00887E75" w:rsidRPr="00E62488" w:rsidRDefault="00887E75" w:rsidP="00AC47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ผลิตและจำหน่ายผลิตภัณฑ์คอนกรีตสำเร็จรูป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0A4D00B4" w14:textId="3000E8D7" w:rsidR="00887E75" w:rsidRPr="00E62488" w:rsidRDefault="00887E75" w:rsidP="00AC47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ผลิตและจำหน่ายลวดแรงดึงสูงพิเศษ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  <w:vAlign w:val="bottom"/>
          </w:tcPr>
          <w:p w14:paraId="02776E1F" w14:textId="55265E4B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2188" w:type="dxa"/>
            <w:gridSpan w:val="4"/>
            <w:tcBorders>
              <w:top w:val="single" w:sz="4" w:space="0" w:color="auto"/>
            </w:tcBorders>
            <w:vAlign w:val="bottom"/>
          </w:tcPr>
          <w:p w14:paraId="394DCFD4" w14:textId="5EF89BA2" w:rsidR="00887E75" w:rsidRPr="00E62488" w:rsidRDefault="00887E75" w:rsidP="00AC47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การตัดรายการ</w:t>
            </w:r>
          </w:p>
          <w:p w14:paraId="4CE4E330" w14:textId="04F80112" w:rsidR="00887E75" w:rsidRPr="00E62488" w:rsidRDefault="00887E75" w:rsidP="00AC47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บัญชีระหว่างกัน</w:t>
            </w:r>
          </w:p>
        </w:tc>
        <w:tc>
          <w:tcPr>
            <w:tcW w:w="2222" w:type="dxa"/>
            <w:gridSpan w:val="4"/>
            <w:tcBorders>
              <w:top w:val="single" w:sz="4" w:space="0" w:color="auto"/>
            </w:tcBorders>
            <w:vAlign w:val="bottom"/>
          </w:tcPr>
          <w:p w14:paraId="25B8B3A9" w14:textId="59C21FAB" w:rsidR="00887E75" w:rsidRPr="00E62488" w:rsidRDefault="00887E75" w:rsidP="00AC47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87E75" w:rsidRPr="00E62488" w14:paraId="7CC55D46" w14:textId="77777777" w:rsidTr="00446705">
        <w:tc>
          <w:tcPr>
            <w:tcW w:w="2790" w:type="dxa"/>
          </w:tcPr>
          <w:p w14:paraId="27DF0D5A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30FF622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6625849" w14:textId="540BA6ED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gridSpan w:val="2"/>
          </w:tcPr>
          <w:p w14:paraId="05E1AB82" w14:textId="5E0FA245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64" w:type="dxa"/>
          </w:tcPr>
          <w:p w14:paraId="3D7D5C8A" w14:textId="4F6F43D6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6" w:type="dxa"/>
            <w:gridSpan w:val="2"/>
          </w:tcPr>
          <w:p w14:paraId="0D53EA76" w14:textId="7A8A5A1B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14:paraId="053F476E" w14:textId="369A7417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gridSpan w:val="2"/>
          </w:tcPr>
          <w:p w14:paraId="10A782C1" w14:textId="5E646567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080" w:type="dxa"/>
            <w:gridSpan w:val="2"/>
          </w:tcPr>
          <w:p w14:paraId="6756598D" w14:textId="476534CD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08" w:type="dxa"/>
            <w:gridSpan w:val="2"/>
          </w:tcPr>
          <w:p w14:paraId="76B66843" w14:textId="6AC63504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42" w:type="dxa"/>
            <w:gridSpan w:val="2"/>
          </w:tcPr>
          <w:p w14:paraId="4ECABDB6" w14:textId="785437B2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gridSpan w:val="2"/>
          </w:tcPr>
          <w:p w14:paraId="52DCD432" w14:textId="7051EE4D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887E75" w:rsidRPr="00E62488" w14:paraId="2219C695" w14:textId="77777777" w:rsidTr="00446705">
        <w:tc>
          <w:tcPr>
            <w:tcW w:w="2790" w:type="dxa"/>
          </w:tcPr>
          <w:p w14:paraId="3A9841D6" w14:textId="768295DF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70" w:type="dxa"/>
          </w:tcPr>
          <w:p w14:paraId="7E228EDF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ED002F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D0D89D4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6B6D5F48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5DED421E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5FFDA1C" w14:textId="77777777" w:rsidR="00887E75" w:rsidRPr="00887E75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7F1BD43" w14:textId="3F5549E0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20E6791" w14:textId="654D0CD2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2DA80A6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22A309E0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3BE99A9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756F7" w:rsidRPr="00E62488" w14:paraId="3528A2D0" w14:textId="77777777" w:rsidTr="00446705">
        <w:tc>
          <w:tcPr>
            <w:tcW w:w="2790" w:type="dxa"/>
          </w:tcPr>
          <w:p w14:paraId="51E401F8" w14:textId="78C35EAD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270" w:type="dxa"/>
          </w:tcPr>
          <w:p w14:paraId="332C57A5" w14:textId="77777777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72B1288" w14:textId="565FDA84" w:rsidR="007756F7" w:rsidRPr="00887E75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438,51</w:t>
            </w:r>
            <w:r w:rsidR="004F563C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080" w:type="dxa"/>
            <w:gridSpan w:val="2"/>
          </w:tcPr>
          <w:p w14:paraId="5A72D115" w14:textId="3858BC79" w:rsidR="007756F7" w:rsidRPr="00E62488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436,55</w:t>
            </w:r>
            <w:r w:rsidR="00F4318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64" w:type="dxa"/>
          </w:tcPr>
          <w:p w14:paraId="01CBFF21" w14:textId="39BED14B" w:rsidR="007756F7" w:rsidRPr="00E62488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63,87</w:t>
            </w:r>
            <w:r w:rsidR="004F56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086" w:type="dxa"/>
            <w:gridSpan w:val="2"/>
          </w:tcPr>
          <w:p w14:paraId="0A074911" w14:textId="6BEAD97E" w:rsidR="007756F7" w:rsidRPr="00E62488" w:rsidRDefault="007756F7" w:rsidP="007756F7">
            <w:pPr>
              <w:tabs>
                <w:tab w:val="clear" w:pos="907"/>
                <w:tab w:val="left" w:pos="336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</w:tcPr>
          <w:p w14:paraId="66F55ED2" w14:textId="60867E67" w:rsidR="007756F7" w:rsidRPr="00E62488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9,883</w:t>
            </w:r>
          </w:p>
        </w:tc>
        <w:tc>
          <w:tcPr>
            <w:tcW w:w="1080" w:type="dxa"/>
            <w:gridSpan w:val="2"/>
          </w:tcPr>
          <w:p w14:paraId="513F8F0C" w14:textId="3D49A68A" w:rsidR="007756F7" w:rsidRPr="00E62488" w:rsidRDefault="007756F7" w:rsidP="007756F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  <w:gridSpan w:val="2"/>
          </w:tcPr>
          <w:p w14:paraId="548ACDDE" w14:textId="7032C5C4" w:rsidR="007756F7" w:rsidRPr="00E62488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(2,545)</w:t>
            </w:r>
          </w:p>
        </w:tc>
        <w:tc>
          <w:tcPr>
            <w:tcW w:w="1108" w:type="dxa"/>
            <w:gridSpan w:val="2"/>
          </w:tcPr>
          <w:p w14:paraId="6C08B36D" w14:textId="0BAC8258" w:rsidR="007756F7" w:rsidRPr="00E62488" w:rsidRDefault="007756F7" w:rsidP="007756F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142" w:type="dxa"/>
            <w:gridSpan w:val="2"/>
          </w:tcPr>
          <w:p w14:paraId="24D83BD5" w14:textId="7C9E0C04" w:rsidR="007756F7" w:rsidRPr="00E62488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509,729</w:t>
            </w:r>
          </w:p>
        </w:tc>
        <w:tc>
          <w:tcPr>
            <w:tcW w:w="1080" w:type="dxa"/>
            <w:gridSpan w:val="2"/>
          </w:tcPr>
          <w:p w14:paraId="167C2F20" w14:textId="3ED5BFFF" w:rsidR="007756F7" w:rsidRPr="00E62488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436,55</w:t>
            </w:r>
            <w:r w:rsidR="00F4318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7756F7" w:rsidRPr="00E62488" w14:paraId="7F23D4DB" w14:textId="77777777" w:rsidTr="00446705">
        <w:tc>
          <w:tcPr>
            <w:tcW w:w="2790" w:type="dxa"/>
          </w:tcPr>
          <w:p w14:paraId="72FAC446" w14:textId="58AC1525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270" w:type="dxa"/>
          </w:tcPr>
          <w:p w14:paraId="1948B2E9" w14:textId="77777777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5044354" w14:textId="08D527C9" w:rsidR="007756F7" w:rsidRPr="00E6248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(424,83</w:t>
            </w:r>
            <w:r w:rsidR="004F56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gridSpan w:val="2"/>
          </w:tcPr>
          <w:p w14:paraId="5F97A735" w14:textId="125CF7D6" w:rsidR="007756F7" w:rsidRPr="00E6248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(441,82</w:t>
            </w:r>
            <w:r w:rsidR="00F4318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4" w:type="dxa"/>
          </w:tcPr>
          <w:p w14:paraId="57F69736" w14:textId="6EC1CCAA" w:rsidR="007756F7" w:rsidRPr="00E6248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(74,176)</w:t>
            </w:r>
          </w:p>
        </w:tc>
        <w:tc>
          <w:tcPr>
            <w:tcW w:w="1086" w:type="dxa"/>
            <w:gridSpan w:val="2"/>
          </w:tcPr>
          <w:p w14:paraId="2A13CF3B" w14:textId="2C7C101D" w:rsidR="007756F7" w:rsidRPr="00E62488" w:rsidRDefault="007756F7" w:rsidP="007756F7">
            <w:pPr>
              <w:pBdr>
                <w:bottom w:val="single" w:sz="4" w:space="1" w:color="auto"/>
              </w:pBdr>
              <w:tabs>
                <w:tab w:val="clear" w:pos="907"/>
                <w:tab w:val="left" w:pos="33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0" w:type="dxa"/>
          </w:tcPr>
          <w:p w14:paraId="09AE983B" w14:textId="0457124D" w:rsidR="007756F7" w:rsidRPr="004616E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(13,135)</w:t>
            </w:r>
          </w:p>
        </w:tc>
        <w:tc>
          <w:tcPr>
            <w:tcW w:w="1080" w:type="dxa"/>
            <w:gridSpan w:val="2"/>
          </w:tcPr>
          <w:p w14:paraId="3221B53F" w14:textId="484D08D2" w:rsidR="007756F7" w:rsidRPr="004616E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  <w:gridSpan w:val="2"/>
          </w:tcPr>
          <w:p w14:paraId="5501D164" w14:textId="479A266A" w:rsidR="007756F7" w:rsidRPr="004616E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4F563C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4318F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1108" w:type="dxa"/>
            <w:gridSpan w:val="2"/>
          </w:tcPr>
          <w:p w14:paraId="41CAC3B1" w14:textId="4F86B161" w:rsidR="007756F7" w:rsidRPr="00E6248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142" w:type="dxa"/>
            <w:gridSpan w:val="2"/>
          </w:tcPr>
          <w:p w14:paraId="1AC23964" w14:textId="38657BA7" w:rsidR="007756F7" w:rsidRPr="00E6248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(508,</w:t>
            </w:r>
            <w:r w:rsidR="004F56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F4318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gridSpan w:val="2"/>
          </w:tcPr>
          <w:p w14:paraId="28206DDF" w14:textId="3E6B97E1" w:rsidR="007756F7" w:rsidRPr="00E6248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(441,81</w:t>
            </w:r>
            <w:r w:rsidR="00F4318F">
              <w:rPr>
                <w:rFonts w:ascii="Browallia New" w:hAnsi="Browallia New" w:cs="Browallia New"/>
                <w:sz w:val="24"/>
                <w:szCs w:val="24"/>
                <w:lang w:val="en-GB"/>
              </w:rPr>
              <w:t>1)</w:t>
            </w:r>
          </w:p>
        </w:tc>
      </w:tr>
      <w:tr w:rsidR="007756F7" w:rsidRPr="00E62488" w14:paraId="28B2ECBD" w14:textId="77777777" w:rsidTr="00446705">
        <w:tc>
          <w:tcPr>
            <w:tcW w:w="2790" w:type="dxa"/>
          </w:tcPr>
          <w:p w14:paraId="1CA9D564" w14:textId="42BEB60A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กำไร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ขั้นต้นตามส่วนงาน</w:t>
            </w:r>
          </w:p>
        </w:tc>
        <w:tc>
          <w:tcPr>
            <w:tcW w:w="270" w:type="dxa"/>
          </w:tcPr>
          <w:p w14:paraId="3A6C0C4F" w14:textId="77777777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E210844" w14:textId="0630FDFD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13,681</w:t>
            </w:r>
          </w:p>
        </w:tc>
        <w:tc>
          <w:tcPr>
            <w:tcW w:w="1080" w:type="dxa"/>
            <w:gridSpan w:val="2"/>
          </w:tcPr>
          <w:p w14:paraId="3447032D" w14:textId="26FA6BBC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(5,266)</w:t>
            </w:r>
          </w:p>
        </w:tc>
        <w:tc>
          <w:tcPr>
            <w:tcW w:w="1164" w:type="dxa"/>
          </w:tcPr>
          <w:p w14:paraId="2351B376" w14:textId="78DB1463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(10,30</w:t>
            </w:r>
            <w:r w:rsidR="00F4318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6" w:type="dxa"/>
            <w:gridSpan w:val="2"/>
          </w:tcPr>
          <w:p w14:paraId="105E6EBE" w14:textId="71444276" w:rsidR="007756F7" w:rsidRPr="00E62488" w:rsidRDefault="007756F7" w:rsidP="007756F7">
            <w:pPr>
              <w:pBdr>
                <w:bottom w:val="single" w:sz="12" w:space="1" w:color="auto"/>
              </w:pBdr>
              <w:tabs>
                <w:tab w:val="clear" w:pos="907"/>
                <w:tab w:val="left" w:pos="33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0" w:type="dxa"/>
          </w:tcPr>
          <w:p w14:paraId="0E170EE9" w14:textId="28B00ED3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(3,252)</w:t>
            </w:r>
          </w:p>
        </w:tc>
        <w:tc>
          <w:tcPr>
            <w:tcW w:w="1080" w:type="dxa"/>
            <w:gridSpan w:val="2"/>
          </w:tcPr>
          <w:p w14:paraId="13A8A435" w14:textId="2817288B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  <w:gridSpan w:val="2"/>
          </w:tcPr>
          <w:p w14:paraId="11CB1D55" w14:textId="17E47161" w:rsidR="007756F7" w:rsidRPr="00E62488" w:rsidRDefault="004F563C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F4318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08" w:type="dxa"/>
            <w:gridSpan w:val="2"/>
          </w:tcPr>
          <w:p w14:paraId="38310319" w14:textId="757EBCCC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142" w:type="dxa"/>
            <w:gridSpan w:val="2"/>
          </w:tcPr>
          <w:p w14:paraId="4B5098EB" w14:textId="0E3ACFF0" w:rsidR="007756F7" w:rsidRPr="00E62488" w:rsidRDefault="004F563C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F4318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gridSpan w:val="2"/>
          </w:tcPr>
          <w:p w14:paraId="6E074A1B" w14:textId="12268053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(5,256)</w:t>
            </w:r>
          </w:p>
        </w:tc>
      </w:tr>
      <w:tr w:rsidR="00887E75" w:rsidRPr="00E62488" w14:paraId="631E2E0B" w14:textId="77777777" w:rsidTr="00446705">
        <w:tc>
          <w:tcPr>
            <w:tcW w:w="2790" w:type="dxa"/>
          </w:tcPr>
          <w:p w14:paraId="724B984E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1ED894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F67838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12CA842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793FAEE2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1B251C2D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C2542C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121C870" w14:textId="23C65E88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9B6986D" w14:textId="2D28CBDE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6D0282A2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145A769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D8359F0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87E75" w:rsidRPr="00E62488" w14:paraId="710581DA" w14:textId="77777777" w:rsidTr="00446705">
        <w:tc>
          <w:tcPr>
            <w:tcW w:w="2790" w:type="dxa"/>
          </w:tcPr>
          <w:p w14:paraId="2A4BF06C" w14:textId="38535269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270" w:type="dxa"/>
          </w:tcPr>
          <w:p w14:paraId="3E532BA9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7BED6BA" w14:textId="56F3AD89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F40595E" w14:textId="45B1F43D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32B11CAD" w14:textId="3D88D721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4FA5F529" w14:textId="358B56AC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AA2A507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CAB0623" w14:textId="237AD74F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2CBAF758" w14:textId="6C232E10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1BAFAF75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3DEACFBB" w14:textId="47415166" w:rsidR="00887E75" w:rsidRPr="00E62488" w:rsidRDefault="006464E1" w:rsidP="006B37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9,</w:t>
            </w:r>
            <w:r w:rsidR="00D14AAE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080" w:type="dxa"/>
            <w:gridSpan w:val="2"/>
          </w:tcPr>
          <w:p w14:paraId="7430038F" w14:textId="49AE85C1" w:rsidR="00887E75" w:rsidRPr="00E62488" w:rsidRDefault="006464E1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5,562</w:t>
            </w:r>
          </w:p>
        </w:tc>
      </w:tr>
      <w:tr w:rsidR="00887E75" w:rsidRPr="00E62488" w14:paraId="1196927F" w14:textId="77777777" w:rsidTr="00446705">
        <w:trPr>
          <w:gridAfter w:val="1"/>
          <w:wAfter w:w="6" w:type="dxa"/>
        </w:trPr>
        <w:tc>
          <w:tcPr>
            <w:tcW w:w="5304" w:type="dxa"/>
            <w:gridSpan w:val="4"/>
          </w:tcPr>
          <w:p w14:paraId="38287323" w14:textId="03A82860" w:rsidR="00887E75" w:rsidRPr="00E62488" w:rsidRDefault="00887E75" w:rsidP="00887E7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ส่วนแบ่ง</w:t>
            </w:r>
            <w:r w:rsidR="00285DC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ขาดทุน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จากเงินลงทุนในบริษัทร่วมและ</w:t>
            </w:r>
            <w:r w:rsidR="00D60C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กิจ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การร่วมค้า</w:t>
            </w:r>
          </w:p>
        </w:tc>
        <w:tc>
          <w:tcPr>
            <w:tcW w:w="1170" w:type="dxa"/>
            <w:gridSpan w:val="2"/>
          </w:tcPr>
          <w:p w14:paraId="02D5D37F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01F5114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567094B2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4" w:type="dxa"/>
          </w:tcPr>
          <w:p w14:paraId="36A2726C" w14:textId="45E3FD13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2C7650F9" w14:textId="05EED65D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520D2FBB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5EECF984" w14:textId="15C78F7F" w:rsidR="00887E75" w:rsidRPr="00E62488" w:rsidRDefault="006464E1" w:rsidP="00CC6CC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(3,245)</w:t>
            </w:r>
          </w:p>
        </w:tc>
        <w:tc>
          <w:tcPr>
            <w:tcW w:w="1080" w:type="dxa"/>
            <w:gridSpan w:val="2"/>
          </w:tcPr>
          <w:p w14:paraId="442D1BF6" w14:textId="65A496E6" w:rsidR="00887E75" w:rsidRPr="00E62488" w:rsidRDefault="006464E1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(432)</w:t>
            </w:r>
          </w:p>
        </w:tc>
      </w:tr>
      <w:tr w:rsidR="004B1529" w:rsidRPr="00E62488" w14:paraId="56C5ACAF" w14:textId="77777777" w:rsidTr="00446705">
        <w:tc>
          <w:tcPr>
            <w:tcW w:w="2790" w:type="dxa"/>
          </w:tcPr>
          <w:p w14:paraId="66213FB3" w14:textId="7BD373C4" w:rsidR="004B1529" w:rsidRPr="00E62488" w:rsidRDefault="004B1529" w:rsidP="004B152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ค่าเสื่อมราคา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และค่าตัดจำหน่าย</w:t>
            </w:r>
          </w:p>
        </w:tc>
        <w:tc>
          <w:tcPr>
            <w:tcW w:w="270" w:type="dxa"/>
          </w:tcPr>
          <w:p w14:paraId="2495AF30" w14:textId="77777777" w:rsidR="004B1529" w:rsidRPr="00E62488" w:rsidRDefault="004B1529" w:rsidP="004B152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D6E9344" w14:textId="21022D87" w:rsidR="004B1529" w:rsidRPr="00E62488" w:rsidRDefault="004B1529" w:rsidP="004B152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36144E7A" w14:textId="547B809F" w:rsidR="004B1529" w:rsidRPr="00E62488" w:rsidRDefault="004B1529" w:rsidP="004B152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44136FB1" w14:textId="4059EA3A" w:rsidR="004B1529" w:rsidRPr="00E62488" w:rsidRDefault="004B1529" w:rsidP="004B152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38B0BD2E" w14:textId="2BE66268" w:rsidR="004B1529" w:rsidRPr="00E62488" w:rsidRDefault="004B1529" w:rsidP="004B152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89DD221" w14:textId="77777777" w:rsidR="004B1529" w:rsidRPr="00E62488" w:rsidRDefault="004B1529" w:rsidP="004B152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FC852E6" w14:textId="0FA14341" w:rsidR="004B1529" w:rsidRPr="00E62488" w:rsidRDefault="004B1529" w:rsidP="004B152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F566C6B" w14:textId="04D23859" w:rsidR="004B1529" w:rsidRPr="00E62488" w:rsidRDefault="004B1529" w:rsidP="004B152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618A357D" w14:textId="77777777" w:rsidR="004B1529" w:rsidRPr="00E62488" w:rsidRDefault="004B1529" w:rsidP="004B152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0E32D68D" w14:textId="5F6A96F3" w:rsidR="004B1529" w:rsidRPr="00E62488" w:rsidRDefault="004B1529" w:rsidP="004B152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1529">
              <w:rPr>
                <w:rFonts w:ascii="Browallia New" w:hAnsi="Browallia New" w:cs="Browallia New"/>
                <w:sz w:val="24"/>
                <w:szCs w:val="24"/>
                <w:lang w:val="en-GB"/>
              </w:rPr>
              <w:t>(27,208)</w:t>
            </w:r>
          </w:p>
        </w:tc>
        <w:tc>
          <w:tcPr>
            <w:tcW w:w="1080" w:type="dxa"/>
            <w:gridSpan w:val="2"/>
          </w:tcPr>
          <w:p w14:paraId="4F5DA667" w14:textId="6AEB2DC8" w:rsidR="004B1529" w:rsidRPr="00E62488" w:rsidRDefault="004B1529" w:rsidP="004B152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(18,300)</w:t>
            </w:r>
          </w:p>
        </w:tc>
      </w:tr>
      <w:tr w:rsidR="00887E75" w:rsidRPr="00E62488" w14:paraId="52919629" w14:textId="77777777" w:rsidTr="00446705">
        <w:trPr>
          <w:trHeight w:val="153"/>
        </w:trPr>
        <w:tc>
          <w:tcPr>
            <w:tcW w:w="2790" w:type="dxa"/>
          </w:tcPr>
          <w:p w14:paraId="303D9691" w14:textId="558E3ABB" w:rsidR="00887E75" w:rsidRPr="00E62488" w:rsidRDefault="00285DCE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270" w:type="dxa"/>
          </w:tcPr>
          <w:p w14:paraId="45C5F884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6DBB080" w14:textId="5D13A821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50F0274" w14:textId="797A1F6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6BDE01D1" w14:textId="75D4A2E5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3EF89B6C" w14:textId="6B995EBF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336A5ED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49F0758" w14:textId="6E7B1738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26F58AC" w14:textId="72CB844A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64A9A18A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5AA709EA" w14:textId="64D1E913" w:rsidR="00887E75" w:rsidRPr="00E62488" w:rsidRDefault="006464E1" w:rsidP="0075754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(18,072)</w:t>
            </w:r>
          </w:p>
        </w:tc>
        <w:tc>
          <w:tcPr>
            <w:tcW w:w="1080" w:type="dxa"/>
            <w:gridSpan w:val="2"/>
          </w:tcPr>
          <w:p w14:paraId="55344D98" w14:textId="7CCD5C03" w:rsidR="00887E75" w:rsidRPr="00E62488" w:rsidRDefault="006464E1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(8,098)</w:t>
            </w:r>
          </w:p>
        </w:tc>
      </w:tr>
      <w:tr w:rsidR="00887E75" w:rsidRPr="00E62488" w14:paraId="5ACE7687" w14:textId="77777777" w:rsidTr="00446705">
        <w:trPr>
          <w:trHeight w:val="126"/>
        </w:trPr>
        <w:tc>
          <w:tcPr>
            <w:tcW w:w="2790" w:type="dxa"/>
          </w:tcPr>
          <w:p w14:paraId="738DD81D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23A8D2EA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1EB01095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378F919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64" w:type="dxa"/>
          </w:tcPr>
          <w:p w14:paraId="32F90D2C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177B29B4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A77144C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944756A" w14:textId="229BB4E2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AFB9443" w14:textId="227262C9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5073BF2E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037A36D5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2964B2C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87E75" w:rsidRPr="00E62488" w14:paraId="18A2AC3E" w14:textId="77777777" w:rsidTr="00446705">
        <w:trPr>
          <w:trHeight w:val="144"/>
        </w:trPr>
        <w:tc>
          <w:tcPr>
            <w:tcW w:w="2790" w:type="dxa"/>
          </w:tcPr>
          <w:p w14:paraId="716C0303" w14:textId="0ACC881F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ขาดทุนก่อนภาษีเงินได้</w:t>
            </w:r>
          </w:p>
        </w:tc>
        <w:tc>
          <w:tcPr>
            <w:tcW w:w="270" w:type="dxa"/>
          </w:tcPr>
          <w:p w14:paraId="57BC7A08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4A26D21" w14:textId="78FDA40C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6417E3B" w14:textId="58B37E35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69945EFE" w14:textId="064D25E5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7C0D3400" w14:textId="5625E19D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25A45D0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4FC184B" w14:textId="5B901AA0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2190DC43" w14:textId="326CDA36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4D5EBE58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46B9252A" w14:textId="732C1701" w:rsidR="00887E75" w:rsidRPr="00E62488" w:rsidRDefault="006464E1" w:rsidP="000F0D6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(67,2</w:t>
            </w:r>
            <w:r w:rsidR="00DC25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gridSpan w:val="2"/>
          </w:tcPr>
          <w:p w14:paraId="47D38503" w14:textId="5288A9C0" w:rsidR="00887E75" w:rsidRPr="00E62488" w:rsidRDefault="006464E1" w:rsidP="00887E7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(22,968)</w:t>
            </w:r>
          </w:p>
        </w:tc>
      </w:tr>
      <w:bookmarkEnd w:id="5"/>
    </w:tbl>
    <w:p w14:paraId="254757C3" w14:textId="5972966A" w:rsidR="0050334A" w:rsidRDefault="005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16267813" w14:textId="77777777" w:rsidR="00BE3F64" w:rsidRDefault="00BE3F64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48B89ED" w14:textId="77777777" w:rsid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20B537D" w14:textId="77777777" w:rsid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6469E0E" w14:textId="77777777" w:rsid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26F64B0" w14:textId="77777777" w:rsid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7532038" w14:textId="77777777" w:rsid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1438F0D" w14:textId="77777777" w:rsid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1170"/>
        <w:gridCol w:w="1080"/>
        <w:gridCol w:w="1170"/>
        <w:gridCol w:w="1080"/>
        <w:gridCol w:w="1080"/>
        <w:gridCol w:w="1080"/>
        <w:gridCol w:w="1080"/>
        <w:gridCol w:w="1108"/>
        <w:gridCol w:w="1142"/>
        <w:gridCol w:w="1080"/>
      </w:tblGrid>
      <w:tr w:rsidR="00DC0FCD" w:rsidRPr="00E62488" w14:paraId="539B2787" w14:textId="77777777" w:rsidTr="00E96DDD">
        <w:tc>
          <w:tcPr>
            <w:tcW w:w="2790" w:type="dxa"/>
          </w:tcPr>
          <w:p w14:paraId="7F02EB22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E0371C9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0" w:type="dxa"/>
            <w:gridSpan w:val="10"/>
          </w:tcPr>
          <w:p w14:paraId="5530FE5D" w14:textId="77777777" w:rsidR="00DC0FCD" w:rsidRPr="00E62488" w:rsidRDefault="00DC0FCD" w:rsidP="00EE3F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proofErr w:type="gramStart"/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หน่วย </w:t>
            </w:r>
            <w:r w:rsidRPr="00E62488">
              <w:rPr>
                <w:rFonts w:ascii="Browallia New" w:hAnsi="Browallia New" w:cs="Browallia New"/>
                <w:sz w:val="24"/>
                <w:szCs w:val="24"/>
              </w:rPr>
              <w:t>:</w:t>
            </w:r>
            <w:proofErr w:type="gramEnd"/>
            <w:r w:rsidRPr="00E6248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DC0FCD" w:rsidRPr="00E62488" w14:paraId="4BA1E609" w14:textId="77777777" w:rsidTr="00E96DDD">
        <w:tc>
          <w:tcPr>
            <w:tcW w:w="2790" w:type="dxa"/>
          </w:tcPr>
          <w:p w14:paraId="0248358C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73AE49F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0" w:type="dxa"/>
            <w:gridSpan w:val="10"/>
          </w:tcPr>
          <w:p w14:paraId="19617A6A" w14:textId="0C0B518E" w:rsidR="00DC0FCD" w:rsidRPr="00E62488" w:rsidRDefault="00DC0FCD" w:rsidP="00EE3F1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หก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มิถุนายน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</w:tr>
      <w:tr w:rsidR="00DC0FCD" w:rsidRPr="00E62488" w14:paraId="34589DEF" w14:textId="77777777" w:rsidTr="00E96DDD">
        <w:tc>
          <w:tcPr>
            <w:tcW w:w="2790" w:type="dxa"/>
          </w:tcPr>
          <w:p w14:paraId="1D02C395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E15FC94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7C877E3F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ผลิตและจำหน่ายผลิตภัณฑ์คอนกรีตสำเร็จรูป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750337D6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ผลิตและจำหน่ายลวดแรงดึงสูงพิเศษ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781FDD0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</w:tcBorders>
            <w:vAlign w:val="bottom"/>
          </w:tcPr>
          <w:p w14:paraId="70F2CBC8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การตัดรายการ</w:t>
            </w:r>
          </w:p>
          <w:p w14:paraId="2D80B2D7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บัญชีระหว่างกัน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</w:tcBorders>
            <w:vAlign w:val="bottom"/>
          </w:tcPr>
          <w:p w14:paraId="3D59AD42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C0FCD" w:rsidRPr="00E62488" w14:paraId="553E5A64" w14:textId="77777777" w:rsidTr="00E96DDD">
        <w:tc>
          <w:tcPr>
            <w:tcW w:w="2790" w:type="dxa"/>
          </w:tcPr>
          <w:p w14:paraId="46AFB550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DCB8F95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55038F1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</w:tcPr>
          <w:p w14:paraId="51A57261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70" w:type="dxa"/>
          </w:tcPr>
          <w:p w14:paraId="5321E49B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</w:tcPr>
          <w:p w14:paraId="564BE154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14:paraId="3810373F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</w:tcPr>
          <w:p w14:paraId="61243CA8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14:paraId="4637F1E4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08" w:type="dxa"/>
          </w:tcPr>
          <w:p w14:paraId="6B479124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42" w:type="dxa"/>
          </w:tcPr>
          <w:p w14:paraId="3397FFB3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</w:tcPr>
          <w:p w14:paraId="693945F9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DC0FCD" w:rsidRPr="00E62488" w14:paraId="261F6580" w14:textId="77777777" w:rsidTr="00E96DDD">
        <w:tc>
          <w:tcPr>
            <w:tcW w:w="2790" w:type="dxa"/>
          </w:tcPr>
          <w:p w14:paraId="541E8E9C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70" w:type="dxa"/>
          </w:tcPr>
          <w:p w14:paraId="3351E02C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711C83B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03B6DE1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2F32089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43412C4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CC0D1BB" w14:textId="77777777" w:rsidR="00DC0FCD" w:rsidRPr="00887E75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C3AB565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34DC1F3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69167472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1D7E2C35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C72AB39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756F7" w:rsidRPr="00E62488" w14:paraId="364CCB09" w14:textId="77777777" w:rsidTr="00E96DDD">
        <w:tc>
          <w:tcPr>
            <w:tcW w:w="2790" w:type="dxa"/>
          </w:tcPr>
          <w:p w14:paraId="1D85B765" w14:textId="77777777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270" w:type="dxa"/>
          </w:tcPr>
          <w:p w14:paraId="2DD953A4" w14:textId="77777777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56A8C07" w14:textId="285C9C76" w:rsidR="007756F7" w:rsidRPr="00887E75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1,011,57</w:t>
            </w:r>
            <w:r w:rsidR="000D74BE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14:paraId="638AAD07" w14:textId="68C02981" w:rsidR="007756F7" w:rsidRPr="00E62488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877,147</w:t>
            </w:r>
          </w:p>
        </w:tc>
        <w:tc>
          <w:tcPr>
            <w:tcW w:w="1170" w:type="dxa"/>
          </w:tcPr>
          <w:p w14:paraId="5A1CC021" w14:textId="320C3B2A" w:rsidR="007756F7" w:rsidRPr="00E62488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131,12</w:t>
            </w:r>
            <w:r w:rsidR="000D74B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80" w:type="dxa"/>
          </w:tcPr>
          <w:p w14:paraId="1C03A2FC" w14:textId="6104B6FB" w:rsidR="007756F7" w:rsidRPr="00E62488" w:rsidRDefault="007756F7" w:rsidP="007756F7">
            <w:pPr>
              <w:tabs>
                <w:tab w:val="clear" w:pos="907"/>
                <w:tab w:val="left" w:pos="336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</w:tcPr>
          <w:p w14:paraId="52904DBA" w14:textId="339367CD" w:rsidR="007756F7" w:rsidRPr="00E62488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32,247</w:t>
            </w:r>
          </w:p>
        </w:tc>
        <w:tc>
          <w:tcPr>
            <w:tcW w:w="1080" w:type="dxa"/>
          </w:tcPr>
          <w:p w14:paraId="0502AA8C" w14:textId="605D4D90" w:rsidR="007756F7" w:rsidRPr="00E62488" w:rsidRDefault="007756F7" w:rsidP="007756F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</w:tcPr>
          <w:p w14:paraId="52556565" w14:textId="2A4D5293" w:rsidR="007756F7" w:rsidRPr="00E62488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(5,299)</w:t>
            </w:r>
          </w:p>
        </w:tc>
        <w:tc>
          <w:tcPr>
            <w:tcW w:w="1108" w:type="dxa"/>
          </w:tcPr>
          <w:p w14:paraId="311FB7CC" w14:textId="551454C2" w:rsidR="007756F7" w:rsidRPr="00E62488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(5,420)</w:t>
            </w:r>
          </w:p>
        </w:tc>
        <w:tc>
          <w:tcPr>
            <w:tcW w:w="1142" w:type="dxa"/>
          </w:tcPr>
          <w:p w14:paraId="28DADA5D" w14:textId="776CD5B6" w:rsidR="007756F7" w:rsidRPr="00E62488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1,169,648</w:t>
            </w:r>
          </w:p>
        </w:tc>
        <w:tc>
          <w:tcPr>
            <w:tcW w:w="1080" w:type="dxa"/>
          </w:tcPr>
          <w:p w14:paraId="6EF7DFAC" w14:textId="63EF6F42" w:rsidR="007756F7" w:rsidRPr="00E62488" w:rsidRDefault="007756F7" w:rsidP="007756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871,727</w:t>
            </w:r>
          </w:p>
        </w:tc>
      </w:tr>
      <w:tr w:rsidR="007756F7" w:rsidRPr="00E62488" w14:paraId="7B86D5DA" w14:textId="77777777" w:rsidTr="00E96DDD">
        <w:tc>
          <w:tcPr>
            <w:tcW w:w="2790" w:type="dxa"/>
          </w:tcPr>
          <w:p w14:paraId="3B15F45B" w14:textId="77777777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270" w:type="dxa"/>
          </w:tcPr>
          <w:p w14:paraId="544C29F7" w14:textId="77777777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8F2B995" w14:textId="601057B0" w:rsidR="007756F7" w:rsidRPr="00E6248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(944,8</w:t>
            </w:r>
            <w:r w:rsidR="000D74BE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62C63C3A" w14:textId="67AE60AC" w:rsidR="007756F7" w:rsidRPr="00E6248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(870,683)</w:t>
            </w:r>
          </w:p>
        </w:tc>
        <w:tc>
          <w:tcPr>
            <w:tcW w:w="1170" w:type="dxa"/>
          </w:tcPr>
          <w:p w14:paraId="6A0178A0" w14:textId="7E002464" w:rsidR="007756F7" w:rsidRPr="00E6248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(149,505)</w:t>
            </w:r>
          </w:p>
        </w:tc>
        <w:tc>
          <w:tcPr>
            <w:tcW w:w="1080" w:type="dxa"/>
          </w:tcPr>
          <w:p w14:paraId="557D801E" w14:textId="33A12D1A" w:rsidR="007756F7" w:rsidRPr="00E62488" w:rsidRDefault="007756F7" w:rsidP="007756F7">
            <w:pPr>
              <w:pBdr>
                <w:bottom w:val="single" w:sz="4" w:space="1" w:color="auto"/>
              </w:pBdr>
              <w:tabs>
                <w:tab w:val="clear" w:pos="907"/>
                <w:tab w:val="left" w:pos="33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10</w:t>
            </w:r>
          </w:p>
        </w:tc>
        <w:tc>
          <w:tcPr>
            <w:tcW w:w="1080" w:type="dxa"/>
          </w:tcPr>
          <w:p w14:paraId="4AA8F19D" w14:textId="002D658A" w:rsidR="007756F7" w:rsidRPr="004616E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(32,719)</w:t>
            </w:r>
          </w:p>
        </w:tc>
        <w:tc>
          <w:tcPr>
            <w:tcW w:w="1080" w:type="dxa"/>
          </w:tcPr>
          <w:p w14:paraId="4E49F165" w14:textId="10D516EA" w:rsidR="007756F7" w:rsidRPr="004616E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</w:tcPr>
          <w:p w14:paraId="05BE95F9" w14:textId="43838A03" w:rsidR="007756F7" w:rsidRPr="004616E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3,292</w:t>
            </w:r>
          </w:p>
        </w:tc>
        <w:tc>
          <w:tcPr>
            <w:tcW w:w="1108" w:type="dxa"/>
          </w:tcPr>
          <w:p w14:paraId="7B8C229B" w14:textId="02D3AF80" w:rsidR="007756F7" w:rsidRPr="00E6248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3,924</w:t>
            </w:r>
          </w:p>
        </w:tc>
        <w:tc>
          <w:tcPr>
            <w:tcW w:w="1142" w:type="dxa"/>
          </w:tcPr>
          <w:p w14:paraId="4A189A81" w14:textId="02FF8BBA" w:rsidR="007756F7" w:rsidRPr="00E6248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(1,123,81</w:t>
            </w:r>
            <w:r w:rsidR="000D74B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2CEC2CFE" w14:textId="3F7A1749" w:rsidR="007756F7" w:rsidRPr="00E62488" w:rsidRDefault="007756F7" w:rsidP="007756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(866,749)</w:t>
            </w:r>
          </w:p>
        </w:tc>
      </w:tr>
      <w:tr w:rsidR="007756F7" w:rsidRPr="00E62488" w14:paraId="696E14BF" w14:textId="77777777" w:rsidTr="00E96DDD">
        <w:tc>
          <w:tcPr>
            <w:tcW w:w="2790" w:type="dxa"/>
          </w:tcPr>
          <w:p w14:paraId="7EC6F444" w14:textId="77777777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กำไร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ขั้นต้นตามส่วนงาน</w:t>
            </w:r>
          </w:p>
        </w:tc>
        <w:tc>
          <w:tcPr>
            <w:tcW w:w="270" w:type="dxa"/>
          </w:tcPr>
          <w:p w14:paraId="3195E072" w14:textId="77777777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DD0461C" w14:textId="20D36E3F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66,695</w:t>
            </w:r>
          </w:p>
        </w:tc>
        <w:tc>
          <w:tcPr>
            <w:tcW w:w="1080" w:type="dxa"/>
          </w:tcPr>
          <w:p w14:paraId="1A1E9211" w14:textId="7BFD6443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6,464</w:t>
            </w:r>
          </w:p>
        </w:tc>
        <w:tc>
          <w:tcPr>
            <w:tcW w:w="1170" w:type="dxa"/>
          </w:tcPr>
          <w:p w14:paraId="21D64D40" w14:textId="797D452C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(18,3</w:t>
            </w:r>
            <w:r w:rsidR="000D74BE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355E5722" w14:textId="498BC01B" w:rsidR="007756F7" w:rsidRPr="00E62488" w:rsidRDefault="007756F7" w:rsidP="007756F7">
            <w:pPr>
              <w:pBdr>
                <w:bottom w:val="single" w:sz="12" w:space="1" w:color="auto"/>
              </w:pBdr>
              <w:tabs>
                <w:tab w:val="clear" w:pos="907"/>
                <w:tab w:val="left" w:pos="33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10</w:t>
            </w:r>
          </w:p>
        </w:tc>
        <w:tc>
          <w:tcPr>
            <w:tcW w:w="1080" w:type="dxa"/>
          </w:tcPr>
          <w:p w14:paraId="7F4186BE" w14:textId="5F8B2996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(472)</w:t>
            </w:r>
          </w:p>
        </w:tc>
        <w:tc>
          <w:tcPr>
            <w:tcW w:w="1080" w:type="dxa"/>
          </w:tcPr>
          <w:p w14:paraId="0FDB2D99" w14:textId="037473DD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</w:tcPr>
          <w:p w14:paraId="667102BF" w14:textId="28527753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(2,007)</w:t>
            </w:r>
          </w:p>
        </w:tc>
        <w:tc>
          <w:tcPr>
            <w:tcW w:w="1108" w:type="dxa"/>
          </w:tcPr>
          <w:p w14:paraId="1883541F" w14:textId="127AC1B1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(1,496)</w:t>
            </w:r>
          </w:p>
        </w:tc>
        <w:tc>
          <w:tcPr>
            <w:tcW w:w="1142" w:type="dxa"/>
          </w:tcPr>
          <w:p w14:paraId="013EF0F9" w14:textId="38A1BF5F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45,83</w:t>
            </w:r>
            <w:r w:rsidR="000D74B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080" w:type="dxa"/>
          </w:tcPr>
          <w:p w14:paraId="66AF2D69" w14:textId="4FDFBD2A" w:rsidR="007756F7" w:rsidRPr="00E62488" w:rsidRDefault="007756F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4,978</w:t>
            </w:r>
          </w:p>
        </w:tc>
      </w:tr>
      <w:tr w:rsidR="00CE226D" w:rsidRPr="00E62488" w14:paraId="552D5D98" w14:textId="77777777" w:rsidTr="00E96DDD">
        <w:tc>
          <w:tcPr>
            <w:tcW w:w="2790" w:type="dxa"/>
          </w:tcPr>
          <w:p w14:paraId="3F1ED581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CF181D8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80EF5FC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0FFBF6D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E5FB49B" w14:textId="7777777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8A06976" w14:textId="7777777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CFAB4D4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8F7DE23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811DC9A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2048CB66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23AFDE86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CF885AF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226D" w:rsidRPr="00E62488" w14:paraId="425699C2" w14:textId="77777777" w:rsidTr="00E96DDD">
        <w:tc>
          <w:tcPr>
            <w:tcW w:w="2790" w:type="dxa"/>
          </w:tcPr>
          <w:p w14:paraId="486C73F3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270" w:type="dxa"/>
          </w:tcPr>
          <w:p w14:paraId="03A9020E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5C07F39" w14:textId="287895DE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4DD60A9" w14:textId="7FBEFC0E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BD1FAA6" w14:textId="6434D330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189A88B" w14:textId="0CCB096A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913A83F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22A6B3A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06070F5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5EDA1528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6F6A9B89" w14:textId="1197E5DB" w:rsidR="00CE226D" w:rsidRPr="00E62488" w:rsidRDefault="00C51DFA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41AE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41AEE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1080" w:type="dxa"/>
          </w:tcPr>
          <w:p w14:paraId="67DDC835" w14:textId="5636279F" w:rsidR="00CE226D" w:rsidRPr="00E62488" w:rsidRDefault="00C51DFA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11,008</w:t>
            </w:r>
          </w:p>
        </w:tc>
      </w:tr>
      <w:tr w:rsidR="00CE226D" w:rsidRPr="00E62488" w14:paraId="2317AEDA" w14:textId="77777777" w:rsidTr="00E96DDD">
        <w:tc>
          <w:tcPr>
            <w:tcW w:w="5310" w:type="dxa"/>
            <w:gridSpan w:val="4"/>
          </w:tcPr>
          <w:p w14:paraId="0F556EA9" w14:textId="4E1A6F86" w:rsidR="00CE226D" w:rsidRPr="00E62488" w:rsidRDefault="00CE226D" w:rsidP="00CE226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ส่วนแบ่ง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ขาดทุน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จากเงินลงทุนในบริษัทร่วมและ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กิจ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การร่วมค้า</w:t>
            </w:r>
          </w:p>
        </w:tc>
        <w:tc>
          <w:tcPr>
            <w:tcW w:w="1170" w:type="dxa"/>
          </w:tcPr>
          <w:p w14:paraId="5B83124C" w14:textId="48C0AA14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E61E3B2" w14:textId="351A306E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C6907B2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458FDF3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513154A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282492B3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1E1C9633" w14:textId="31ED4E09" w:rsidR="00CE226D" w:rsidRPr="00E62488" w:rsidRDefault="00C51DFA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(6,715)</w:t>
            </w:r>
          </w:p>
        </w:tc>
        <w:tc>
          <w:tcPr>
            <w:tcW w:w="1080" w:type="dxa"/>
          </w:tcPr>
          <w:p w14:paraId="49BAECB5" w14:textId="2B494129" w:rsidR="00CE226D" w:rsidRPr="00E62488" w:rsidRDefault="00C51DFA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(388)</w:t>
            </w:r>
          </w:p>
        </w:tc>
      </w:tr>
      <w:tr w:rsidR="00CE226D" w:rsidRPr="00E62488" w14:paraId="6D97CD5B" w14:textId="77777777" w:rsidTr="00E96DDD">
        <w:tc>
          <w:tcPr>
            <w:tcW w:w="2790" w:type="dxa"/>
          </w:tcPr>
          <w:p w14:paraId="5E9BA587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ค่าเสื่อมราคา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และค่าตัดจำหน่าย</w:t>
            </w:r>
          </w:p>
        </w:tc>
        <w:tc>
          <w:tcPr>
            <w:tcW w:w="270" w:type="dxa"/>
          </w:tcPr>
          <w:p w14:paraId="142A1F10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EF65552" w14:textId="24D9A03C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B340095" w14:textId="0F254BCD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5072D25" w14:textId="218890BC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F5BB631" w14:textId="03CE6F18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C692FCB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A5B6F36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0C65D1C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74EEC3A0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06D3C3C5" w14:textId="08E9FA46" w:rsidR="00CE226D" w:rsidRPr="00E62488" w:rsidRDefault="00C51DFA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B1529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,7</w:t>
            </w:r>
            <w:r w:rsidR="004B1529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050A0CC0" w14:textId="05D542EA" w:rsidR="00CE226D" w:rsidRPr="00E62488" w:rsidRDefault="00C51DFA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(35,768)</w:t>
            </w:r>
          </w:p>
        </w:tc>
      </w:tr>
      <w:tr w:rsidR="00CE226D" w:rsidRPr="00E62488" w14:paraId="7490D8F5" w14:textId="77777777" w:rsidTr="00E96DDD">
        <w:trPr>
          <w:trHeight w:val="153"/>
        </w:trPr>
        <w:tc>
          <w:tcPr>
            <w:tcW w:w="2790" w:type="dxa"/>
          </w:tcPr>
          <w:p w14:paraId="73AE1152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270" w:type="dxa"/>
          </w:tcPr>
          <w:p w14:paraId="77DB5AF7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53DB064" w14:textId="35D85652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AA4AD25" w14:textId="0EA39D5B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A931C7D" w14:textId="28E9064E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8B8BC28" w14:textId="4BE4F071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2170EB8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99C678E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03DB410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4A319EDB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6CA8179D" w14:textId="67901195" w:rsidR="00CE226D" w:rsidRPr="00E62488" w:rsidRDefault="00C51DFA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(31,041)</w:t>
            </w:r>
          </w:p>
        </w:tc>
        <w:tc>
          <w:tcPr>
            <w:tcW w:w="1080" w:type="dxa"/>
          </w:tcPr>
          <w:p w14:paraId="079EDCFF" w14:textId="5B8CBBC0" w:rsidR="00CE226D" w:rsidRPr="00E62488" w:rsidRDefault="00C51DFA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(14,560)</w:t>
            </w:r>
          </w:p>
        </w:tc>
      </w:tr>
      <w:tr w:rsidR="00CE226D" w:rsidRPr="00E62488" w14:paraId="6A4E6FEE" w14:textId="77777777" w:rsidTr="00E96DDD">
        <w:trPr>
          <w:trHeight w:val="126"/>
        </w:trPr>
        <w:tc>
          <w:tcPr>
            <w:tcW w:w="2790" w:type="dxa"/>
          </w:tcPr>
          <w:p w14:paraId="73E0234A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78B6CA7C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1782F9F3" w14:textId="7777777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6BB9F58" w14:textId="7777777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36DCB20F" w14:textId="7777777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BA7C10A" w14:textId="7777777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DA5836E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1B01B41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C127609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08" w:type="dxa"/>
          </w:tcPr>
          <w:p w14:paraId="1B4726EA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2" w:type="dxa"/>
          </w:tcPr>
          <w:p w14:paraId="13ACAB5D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236C5C8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E226D" w:rsidRPr="00E62488" w14:paraId="341DC306" w14:textId="77777777" w:rsidTr="00E96DDD">
        <w:tc>
          <w:tcPr>
            <w:tcW w:w="2790" w:type="dxa"/>
          </w:tcPr>
          <w:p w14:paraId="5E28FB57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ขาดทุนก่อนภาษีเงินได้</w:t>
            </w:r>
          </w:p>
        </w:tc>
        <w:tc>
          <w:tcPr>
            <w:tcW w:w="270" w:type="dxa"/>
          </w:tcPr>
          <w:p w14:paraId="653F1870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09966BD" w14:textId="02C2F22A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80749A2" w14:textId="024A985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AA0B80D" w14:textId="53A1D3E3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2C18949" w14:textId="47744C59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5BCA910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1AE81E3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EB9A85A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037C31BB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4E8C8CC7" w14:textId="1BA508EE" w:rsidR="00CE226D" w:rsidRPr="00E62488" w:rsidRDefault="00C51DFA" w:rsidP="00CE226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(92,4</w:t>
            </w:r>
            <w:r w:rsidR="00E41AEE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010190D4" w14:textId="6FD0BDD3" w:rsidR="00CE226D" w:rsidRPr="00E62488" w:rsidRDefault="00C51DFA" w:rsidP="00CE226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(63,287)</w:t>
            </w:r>
          </w:p>
        </w:tc>
      </w:tr>
    </w:tbl>
    <w:p w14:paraId="77AF286A" w14:textId="37D3A749" w:rsidR="00DC0FCD" w:rsidRP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  <w:sectPr w:rsidR="00DC0FCD" w:rsidRPr="00DC0FCD" w:rsidSect="008648E9">
          <w:pgSz w:w="16834" w:h="11909" w:orient="landscape" w:code="9"/>
          <w:pgMar w:top="1440" w:right="1530" w:bottom="1134" w:left="1170" w:header="992" w:footer="293" w:gutter="0"/>
          <w:cols w:space="720"/>
          <w:docGrid w:linePitch="245"/>
        </w:sectPr>
      </w:pPr>
    </w:p>
    <w:p w14:paraId="41BBEFE0" w14:textId="1C01448A" w:rsidR="008A5461" w:rsidRPr="00192B3C" w:rsidRDefault="00371706" w:rsidP="0057729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1800" w:hanging="468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192B3C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ภาระผูกพันและหนี้สินที่อาจเกิดขึ้น</w:t>
      </w:r>
    </w:p>
    <w:p w14:paraId="61EE43C2" w14:textId="77777777" w:rsidR="00DE069E" w:rsidRPr="008F2A3E" w:rsidRDefault="00DE069E" w:rsidP="00274C4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vanish/>
          <w:spacing w:val="-4"/>
          <w:sz w:val="28"/>
          <w:szCs w:val="28"/>
          <w:cs/>
        </w:rPr>
      </w:pPr>
    </w:p>
    <w:p w14:paraId="0CAA4C16" w14:textId="77777777" w:rsidR="00DE069E" w:rsidRPr="008F2A3E" w:rsidRDefault="00DE069E" w:rsidP="00274C4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vanish/>
          <w:spacing w:val="-4"/>
          <w:sz w:val="28"/>
          <w:szCs w:val="28"/>
          <w:cs/>
        </w:rPr>
      </w:pPr>
    </w:p>
    <w:p w14:paraId="7C359CF7" w14:textId="77777777" w:rsidR="00D95F0B" w:rsidRPr="00C73DDA" w:rsidRDefault="00D95F0B" w:rsidP="00154E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D399AE" w14:textId="78B99870" w:rsidR="00D83556" w:rsidRPr="0057729E" w:rsidRDefault="00D95F0B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57729E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57729E">
        <w:rPr>
          <w:rFonts w:ascii="Browallia New" w:hAnsi="Browallia New" w:cs="Browallia New"/>
          <w:sz w:val="28"/>
          <w:szCs w:val="28"/>
          <w:cs/>
        </w:rPr>
        <w:t>มีสัญญาขายสินค้าและให้บริการกับลูกค้าซึ่งยังไม่ได้ส่งมอบสินค้าหรือยังไม่ได้ส่งมอบงานบริการ</w:t>
      </w:r>
      <w:r w:rsidR="001A0039" w:rsidRPr="0057729E">
        <w:rPr>
          <w:rFonts w:ascii="Browallia New" w:hAnsi="Browallia New" w:cs="Browallia New"/>
          <w:sz w:val="28"/>
          <w:szCs w:val="28"/>
        </w:rPr>
        <w:t xml:space="preserve">           </w:t>
      </w:r>
      <w:r w:rsidRPr="0057729E">
        <w:rPr>
          <w:rFonts w:ascii="Browallia New" w:hAnsi="Browallia New" w:cs="Browallia New"/>
          <w:sz w:val="28"/>
          <w:szCs w:val="28"/>
          <w:cs/>
        </w:rPr>
        <w:t xml:space="preserve">เป็นจำนวนเงินรวม </w:t>
      </w:r>
      <w:r w:rsidR="005C6FF9">
        <w:rPr>
          <w:rFonts w:ascii="Browallia New" w:hAnsi="Browallia New" w:cs="Browallia New"/>
          <w:sz w:val="28"/>
          <w:szCs w:val="28"/>
        </w:rPr>
        <w:t>2,202</w:t>
      </w:r>
      <w:r w:rsidR="001226E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7729E">
        <w:rPr>
          <w:rFonts w:ascii="Browallia New" w:hAnsi="Browallia New" w:cs="Browallia New"/>
          <w:sz w:val="28"/>
          <w:szCs w:val="28"/>
          <w:cs/>
        </w:rPr>
        <w:t>ล้านบา</w:t>
      </w:r>
      <w:r w:rsidR="00C95748" w:rsidRPr="0057729E">
        <w:rPr>
          <w:rFonts w:ascii="Browallia New" w:hAnsi="Browallia New" w:cs="Browallia New" w:hint="cs"/>
          <w:sz w:val="28"/>
          <w:szCs w:val="28"/>
          <w:cs/>
        </w:rPr>
        <w:t>ท</w:t>
      </w:r>
    </w:p>
    <w:p w14:paraId="2F2047B3" w14:textId="77777777" w:rsidR="00C175F4" w:rsidRPr="00C73DDA" w:rsidRDefault="00C175F4" w:rsidP="00D835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65C32AD3" w14:textId="180BF328" w:rsidR="00D83556" w:rsidRPr="0057729E" w:rsidRDefault="00371706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57729E">
        <w:rPr>
          <w:rFonts w:ascii="Browallia New" w:hAnsi="Browallia New" w:cs="Browallia New"/>
          <w:sz w:val="28"/>
          <w:szCs w:val="28"/>
          <w:cs/>
        </w:rPr>
        <w:t>บริษัทมีหนี้สินที่อาจเกิดขึ้นจากการที่ธนาคารออกหนังสือค้ำประกัน</w:t>
      </w:r>
      <w:r w:rsidR="00E1048D" w:rsidRPr="0057729E">
        <w:rPr>
          <w:rFonts w:ascii="Browallia New" w:hAnsi="Browallia New" w:cs="Browallia New"/>
          <w:sz w:val="28"/>
          <w:szCs w:val="28"/>
          <w:cs/>
        </w:rPr>
        <w:t>สำหรับการปฏิบัติตามสัญญาและการใช้ไฟฟ้า พร้อมทั้งได้นำเงินฝากประจำของบริษัท และที่ดินบางส่วนพร้อมสิ่งปลูกสร้างของบริษัทไปเป็นหลักประกันหนังสือค้ำประกันดังกล</w:t>
      </w:r>
      <w:r w:rsidR="008E687F" w:rsidRPr="0057729E">
        <w:rPr>
          <w:rFonts w:ascii="Browallia New" w:hAnsi="Browallia New" w:cs="Browallia New" w:hint="cs"/>
          <w:sz w:val="28"/>
          <w:szCs w:val="28"/>
          <w:cs/>
        </w:rPr>
        <w:t>่าว ดังต่อไปนี้</w:t>
      </w:r>
    </w:p>
    <w:p w14:paraId="0B4EDDA3" w14:textId="77777777" w:rsidR="0020035F" w:rsidRPr="00C73DDA" w:rsidRDefault="002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58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57"/>
        <w:gridCol w:w="2160"/>
        <w:gridCol w:w="171"/>
        <w:gridCol w:w="2070"/>
      </w:tblGrid>
      <w:tr w:rsidR="008E687F" w:rsidRPr="00C73DDA" w14:paraId="65BF6A6C" w14:textId="77777777" w:rsidTr="0057729E">
        <w:trPr>
          <w:cantSplit/>
          <w:trHeight w:val="24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B9968CA" w14:textId="77777777" w:rsidR="008E687F" w:rsidRPr="00C73DDA" w:rsidRDefault="008E687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  <w:bookmarkStart w:id="6" w:name="_Hlk513819362"/>
          </w:p>
        </w:tc>
        <w:tc>
          <w:tcPr>
            <w:tcW w:w="2160" w:type="dxa"/>
          </w:tcPr>
          <w:p w14:paraId="7755FE86" w14:textId="77777777" w:rsidR="008E687F" w:rsidRPr="00C73DDA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" w:type="dxa"/>
            <w:tcBorders>
              <w:right w:val="nil"/>
            </w:tcBorders>
          </w:tcPr>
          <w:p w14:paraId="39123F4F" w14:textId="77777777" w:rsidR="008E687F" w:rsidRPr="00C73DDA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</w:tcBorders>
          </w:tcPr>
          <w:p w14:paraId="0C139172" w14:textId="37A0A87B" w:rsidR="008E687F" w:rsidRPr="00C73DDA" w:rsidRDefault="008E687F" w:rsidP="007756F7">
            <w:pPr>
              <w:spacing w:line="240" w:lineRule="auto"/>
              <w:ind w:right="7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: </w:t>
            </w:r>
            <w:r w:rsidR="008C550D" w:rsidRPr="00C73DDA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8E687F" w:rsidRPr="00C73DDA" w14:paraId="6A098C65" w14:textId="77777777" w:rsidTr="0057729E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B62B149" w14:textId="77777777" w:rsidR="008E687F" w:rsidRPr="00C73DDA" w:rsidRDefault="008E687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438279F" w14:textId="77777777" w:rsidR="008E687F" w:rsidRPr="00C73DDA" w:rsidRDefault="008E687F" w:rsidP="003562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" w:type="dxa"/>
          </w:tcPr>
          <w:p w14:paraId="4954BA08" w14:textId="77777777" w:rsidR="008E687F" w:rsidRPr="00C73DDA" w:rsidRDefault="008E687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719262" w14:textId="1C512477" w:rsidR="008E687F" w:rsidRPr="00C73DDA" w:rsidRDefault="008E687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C73DD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8E687F" w:rsidRPr="00C73DDA" w14:paraId="62C1DF7C" w14:textId="77777777" w:rsidTr="0057729E">
        <w:trPr>
          <w:cantSplit/>
          <w:trHeight w:val="34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B5BF3E2" w14:textId="77777777" w:rsidR="008E687F" w:rsidRPr="00C73DDA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1A7DBDF" w14:textId="77777777" w:rsidR="008E687F" w:rsidRPr="00C73DDA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1" w:type="dxa"/>
          </w:tcPr>
          <w:p w14:paraId="7FAAF1BE" w14:textId="77777777" w:rsidR="008E687F" w:rsidRPr="00C73DDA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5C091044" w14:textId="77777777" w:rsidR="008E687F" w:rsidRPr="00C73DDA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D43A10" w:rsidRPr="00C73DDA" w14:paraId="27289B84" w14:textId="77777777" w:rsidTr="0057729E">
        <w:trPr>
          <w:cantSplit/>
          <w:trHeight w:val="35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2A78FA2" w14:textId="77777777" w:rsidR="00D43A10" w:rsidRPr="00C73DDA" w:rsidRDefault="00D43A10" w:rsidP="00D43A1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หนี้สินที่อาจเกิดขึ้นจากการค้ำประกัน</w:t>
            </w:r>
          </w:p>
        </w:tc>
        <w:tc>
          <w:tcPr>
            <w:tcW w:w="2160" w:type="dxa"/>
          </w:tcPr>
          <w:p w14:paraId="313E0FCC" w14:textId="537351F6" w:rsidR="00D43A10" w:rsidRPr="00C73DDA" w:rsidRDefault="00D43A10" w:rsidP="00D43A10">
            <w:pPr>
              <w:ind w:left="-157"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94F15">
              <w:rPr>
                <w:rFonts w:ascii="Browallia New" w:hAnsi="Browallia New" w:cs="Browallia New"/>
                <w:sz w:val="28"/>
                <w:szCs w:val="28"/>
              </w:rPr>
              <w:t>315,216</w:t>
            </w:r>
          </w:p>
        </w:tc>
        <w:tc>
          <w:tcPr>
            <w:tcW w:w="171" w:type="dxa"/>
          </w:tcPr>
          <w:p w14:paraId="34F0C5B3" w14:textId="77777777" w:rsidR="00D43A10" w:rsidRPr="00C73DDA" w:rsidRDefault="00D43A10" w:rsidP="00D43A10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DD2D89" w14:textId="796C072E" w:rsidR="00D43A10" w:rsidRPr="00C73DDA" w:rsidRDefault="00D43A10" w:rsidP="00D43A10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94F15">
              <w:rPr>
                <w:rFonts w:ascii="Browallia New" w:hAnsi="Browallia New" w:cs="Browallia New"/>
                <w:sz w:val="28"/>
                <w:szCs w:val="28"/>
              </w:rPr>
              <w:t>280,677</w:t>
            </w:r>
          </w:p>
        </w:tc>
      </w:tr>
      <w:bookmarkEnd w:id="6"/>
    </w:tbl>
    <w:p w14:paraId="5BD2195E" w14:textId="4B208879" w:rsidR="00221201" w:rsidRDefault="00221201" w:rsidP="005772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8D294BC" w14:textId="252FAC73" w:rsidR="00371706" w:rsidRPr="0057729E" w:rsidRDefault="00371706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15EA2">
        <w:rPr>
          <w:rFonts w:ascii="Browallia New" w:hAnsi="Browallia New" w:cs="Browallia New"/>
          <w:sz w:val="28"/>
          <w:szCs w:val="28"/>
          <w:cs/>
        </w:rPr>
        <w:t>บริษัท</w:t>
      </w:r>
      <w:r w:rsidR="004112D5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D15EA2">
        <w:rPr>
          <w:rFonts w:ascii="Browallia New" w:hAnsi="Browallia New" w:cs="Browallia New"/>
          <w:sz w:val="28"/>
          <w:szCs w:val="28"/>
          <w:cs/>
        </w:rPr>
        <w:t>มีภาระผูกพันเกี่ยวกับสัญญาเช่า</w:t>
      </w:r>
      <w:r w:rsidR="007C1BAE" w:rsidRPr="00D15EA2">
        <w:rPr>
          <w:rFonts w:ascii="Browallia New" w:hAnsi="Browallia New" w:cs="Browallia New" w:hint="cs"/>
          <w:sz w:val="28"/>
          <w:szCs w:val="28"/>
          <w:cs/>
        </w:rPr>
        <w:t>ที่ดิน</w:t>
      </w:r>
      <w:r w:rsidRPr="00D15EA2">
        <w:rPr>
          <w:rFonts w:ascii="Browallia New" w:hAnsi="Browallia New" w:cs="Browallia New"/>
          <w:sz w:val="28"/>
          <w:szCs w:val="28"/>
          <w:cs/>
        </w:rPr>
        <w:t>และรถยนต์ จำนวนเงินที่ต้องจ่ายในอนาคตตามสัญญาเช่า</w:t>
      </w:r>
      <w:r w:rsidRPr="0057729E">
        <w:rPr>
          <w:rFonts w:ascii="Browallia New" w:hAnsi="Browallia New" w:cs="Browallia New"/>
          <w:sz w:val="28"/>
          <w:szCs w:val="28"/>
          <w:cs/>
        </w:rPr>
        <w:t>ดำเนินงานที่ไม่สามารถยกเลิกได้ มีดังนี้</w:t>
      </w:r>
    </w:p>
    <w:p w14:paraId="084BF2FC" w14:textId="77777777" w:rsidR="001A0039" w:rsidRPr="00C73DDA" w:rsidRDefault="001A0039" w:rsidP="001A00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1A0BC80" w14:textId="77777777" w:rsidR="00371706" w:rsidRPr="003562D3" w:rsidRDefault="00371706" w:rsidP="00436A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6"/>
          <w:szCs w:val="6"/>
          <w:cs/>
        </w:rPr>
      </w:pPr>
    </w:p>
    <w:tbl>
      <w:tblPr>
        <w:tblW w:w="8376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57"/>
        <w:gridCol w:w="2160"/>
        <w:gridCol w:w="180"/>
        <w:gridCol w:w="2079"/>
      </w:tblGrid>
      <w:tr w:rsidR="002861FF" w:rsidRPr="00C73DDA" w14:paraId="2005A454" w14:textId="77777777" w:rsidTr="0004055B">
        <w:trPr>
          <w:cantSplit/>
          <w:trHeight w:val="24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6C49EC" w14:textId="77777777" w:rsidR="002861FF" w:rsidRPr="00C73DDA" w:rsidRDefault="002861F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  <w:bookmarkStart w:id="7" w:name="_Hlk513819592"/>
          </w:p>
        </w:tc>
        <w:tc>
          <w:tcPr>
            <w:tcW w:w="2160" w:type="dxa"/>
          </w:tcPr>
          <w:p w14:paraId="1B5CD142" w14:textId="77777777" w:rsidR="002861FF" w:rsidRPr="00C73DDA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  <w:tcBorders>
              <w:right w:val="nil"/>
            </w:tcBorders>
          </w:tcPr>
          <w:p w14:paraId="52D48174" w14:textId="77777777" w:rsidR="002861FF" w:rsidRPr="00C73DDA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left w:val="nil"/>
            </w:tcBorders>
          </w:tcPr>
          <w:p w14:paraId="3D772CFC" w14:textId="77777777" w:rsidR="002861FF" w:rsidRPr="00C73DDA" w:rsidRDefault="002861FF" w:rsidP="007756F7">
            <w:pPr>
              <w:spacing w:line="240" w:lineRule="auto"/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861FF" w:rsidRPr="00C73DDA" w14:paraId="1F440977" w14:textId="77777777" w:rsidTr="0004055B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7DE9C2" w14:textId="77777777" w:rsidR="002861FF" w:rsidRPr="00C73DDA" w:rsidRDefault="002861F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83D5023" w14:textId="7DE77B0F" w:rsidR="002861FF" w:rsidRPr="00C73DDA" w:rsidRDefault="002861FF" w:rsidP="001037A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383165" w14:textId="77777777" w:rsidR="002861FF" w:rsidRPr="00C73DDA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BD1FF" w14:textId="48884E17" w:rsidR="002861FF" w:rsidRPr="00C73DDA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C73DD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2861FF" w:rsidRPr="00C73DDA" w14:paraId="4049165E" w14:textId="77777777" w:rsidTr="0004055B">
        <w:trPr>
          <w:cantSplit/>
          <w:trHeight w:val="21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02BEE4E" w14:textId="77777777" w:rsidR="002861FF" w:rsidRPr="00C73DDA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061D22C" w14:textId="77777777" w:rsidR="002861FF" w:rsidRPr="00C73DDA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C89F6D" w14:textId="77777777" w:rsidR="002861FF" w:rsidRPr="00C73DDA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0298F058" w14:textId="77777777" w:rsidR="002861FF" w:rsidRPr="00C73DDA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BF074B" w:rsidRPr="00C73DDA" w14:paraId="30DF0D25" w14:textId="77777777" w:rsidTr="0004055B">
        <w:trPr>
          <w:cantSplit/>
          <w:trHeight w:val="8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EEBE90B" w14:textId="77777777" w:rsidR="00BF074B" w:rsidRPr="00C73DDA" w:rsidRDefault="00BF074B" w:rsidP="00BF074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4B58341F" w14:textId="12723112" w:rsidR="00BF074B" w:rsidRPr="00C73DDA" w:rsidRDefault="000750C3" w:rsidP="00BF074B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AE5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  <w:tc>
          <w:tcPr>
            <w:tcW w:w="180" w:type="dxa"/>
          </w:tcPr>
          <w:p w14:paraId="11D45D09" w14:textId="77777777" w:rsidR="00BF074B" w:rsidRPr="00C73DDA" w:rsidRDefault="00BF074B" w:rsidP="00BF074B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B01D898" w14:textId="0EBC8F8A" w:rsidR="00BF074B" w:rsidRPr="0099459B" w:rsidRDefault="00BF074B" w:rsidP="00BF074B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15,962</w:t>
            </w:r>
          </w:p>
        </w:tc>
      </w:tr>
      <w:tr w:rsidR="00BF074B" w:rsidRPr="00C73DDA" w14:paraId="2E88718D" w14:textId="77777777" w:rsidTr="0004055B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8081AAE" w14:textId="77777777" w:rsidR="00BF074B" w:rsidRPr="00C73DDA" w:rsidRDefault="00BF074B" w:rsidP="00BF074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9F48809" w14:textId="5C99147F" w:rsidR="00BF074B" w:rsidRPr="00C73DDA" w:rsidRDefault="00AE51FA" w:rsidP="00BF074B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750C3">
              <w:rPr>
                <w:rFonts w:ascii="Browallia New" w:hAnsi="Browallia New" w:cs="Browallia New"/>
                <w:sz w:val="28"/>
                <w:szCs w:val="28"/>
              </w:rPr>
              <w:t>3,638</w:t>
            </w:r>
          </w:p>
        </w:tc>
        <w:tc>
          <w:tcPr>
            <w:tcW w:w="180" w:type="dxa"/>
          </w:tcPr>
          <w:p w14:paraId="6513A0CD" w14:textId="77777777" w:rsidR="00BF074B" w:rsidRPr="00C73DDA" w:rsidRDefault="00BF074B" w:rsidP="00BF074B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3D0CC904" w14:textId="72DB4B51" w:rsidR="00BF074B" w:rsidRPr="0099459B" w:rsidRDefault="00BF074B" w:rsidP="00BF074B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8,783</w:t>
            </w:r>
          </w:p>
        </w:tc>
      </w:tr>
      <w:tr w:rsidR="00BF074B" w:rsidRPr="00C73DDA" w14:paraId="0410E0DD" w14:textId="77777777" w:rsidTr="00A57E2F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378F28F" w14:textId="77777777" w:rsidR="00BF074B" w:rsidRPr="00C73DDA" w:rsidRDefault="00BF074B" w:rsidP="00BF074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12" w:space="0" w:color="auto"/>
            </w:tcBorders>
          </w:tcPr>
          <w:p w14:paraId="11FE249B" w14:textId="37DB6336" w:rsidR="00BF074B" w:rsidRPr="00C73DDA" w:rsidRDefault="00AE51FA" w:rsidP="00BF074B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750C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750C3">
              <w:rPr>
                <w:rFonts w:ascii="Browallia New" w:hAnsi="Browallia New" w:cs="Browallia New"/>
                <w:sz w:val="28"/>
                <w:szCs w:val="28"/>
              </w:rPr>
              <w:t>354</w:t>
            </w:r>
          </w:p>
        </w:tc>
        <w:tc>
          <w:tcPr>
            <w:tcW w:w="180" w:type="dxa"/>
          </w:tcPr>
          <w:p w14:paraId="5DCEFAD1" w14:textId="77777777" w:rsidR="00BF074B" w:rsidRPr="00C73DDA" w:rsidRDefault="00BF074B" w:rsidP="00BF074B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6878F9B7" w14:textId="61E54661" w:rsidR="00BF074B" w:rsidRPr="0099459B" w:rsidRDefault="00BF074B" w:rsidP="00BF074B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24,745</w:t>
            </w:r>
          </w:p>
        </w:tc>
      </w:tr>
      <w:bookmarkEnd w:id="7"/>
    </w:tbl>
    <w:p w14:paraId="168F29AC" w14:textId="665027E1" w:rsidR="00630B01" w:rsidRDefault="00630B01" w:rsidP="00602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D3E657B" w14:textId="7BB42E37" w:rsidR="00371706" w:rsidRPr="008F2A3E" w:rsidRDefault="007A4E5F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426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D65009">
        <w:rPr>
          <w:rFonts w:ascii="Browallia New" w:hAnsi="Browallia New" w:cs="Browallia New"/>
          <w:sz w:val="28"/>
          <w:szCs w:val="28"/>
        </w:rPr>
        <w:t xml:space="preserve">30 </w:t>
      </w:r>
      <w:r w:rsidR="00D65009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C73DDA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วันที่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73DDA">
        <w:rPr>
          <w:rFonts w:ascii="Browallia New" w:hAnsi="Browallia New" w:cs="Browallia New"/>
          <w:spacing w:val="-4"/>
          <w:sz w:val="28"/>
          <w:szCs w:val="28"/>
        </w:rPr>
        <w:t>1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71706" w:rsidRPr="008F2A3E">
        <w:rPr>
          <w:rFonts w:ascii="Browallia New" w:hAnsi="Browallia New" w:cs="Browallia New"/>
          <w:spacing w:val="-4"/>
          <w:sz w:val="28"/>
          <w:szCs w:val="28"/>
          <w:cs/>
        </w:rPr>
        <w:t>บริษัทและบริษัทย่อยมีวงเงินสินเชื่อ ดังต่อไปนี้</w:t>
      </w:r>
    </w:p>
    <w:p w14:paraId="2DC7E9CA" w14:textId="77777777" w:rsidR="00371706" w:rsidRPr="00C73DDA" w:rsidRDefault="00371706" w:rsidP="00602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38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355"/>
        <w:gridCol w:w="720"/>
        <w:gridCol w:w="900"/>
        <w:gridCol w:w="900"/>
        <w:gridCol w:w="900"/>
        <w:gridCol w:w="900"/>
        <w:gridCol w:w="900"/>
        <w:gridCol w:w="810"/>
      </w:tblGrid>
      <w:tr w:rsidR="00371706" w:rsidRPr="008F2A3E" w14:paraId="32DE00A3" w14:textId="77777777" w:rsidTr="008E1EB5">
        <w:trPr>
          <w:cantSplit/>
          <w:trHeight w:val="279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center"/>
          </w:tcPr>
          <w:p w14:paraId="6960B682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6880C" w14:textId="77777777" w:rsidR="00371706" w:rsidRPr="008F2A3E" w:rsidRDefault="00371706" w:rsidP="00530D0F">
            <w:pPr>
              <w:spacing w:line="240" w:lineRule="auto"/>
              <w:ind w:left="993" w:right="-21" w:hanging="56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371706" w:rsidRPr="008F2A3E" w14:paraId="12AFA5E6" w14:textId="77777777" w:rsidTr="008E1EB5">
        <w:trPr>
          <w:cantSplit/>
          <w:trHeight w:val="279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center"/>
          </w:tcPr>
          <w:p w14:paraId="09CB439C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7BB5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71706" w:rsidRPr="008F2A3E" w14:paraId="19028ADB" w14:textId="77777777" w:rsidTr="008E1EB5">
        <w:trPr>
          <w:cantSplit/>
          <w:trHeight w:val="243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center"/>
          </w:tcPr>
          <w:p w14:paraId="777C258B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94027" w14:textId="77777777" w:rsidR="00371706" w:rsidRPr="008F2A3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FF59" w14:textId="4D10F6B3" w:rsidR="00371706" w:rsidRPr="00E535AB" w:rsidRDefault="000D26E8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E535A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2562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B174" w14:textId="4990853A" w:rsidR="00371706" w:rsidRPr="008F2A3E" w:rsidRDefault="00BD6F20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483577"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</w:t>
            </w:r>
            <w:r w:rsidR="00E535A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</w:p>
        </w:tc>
      </w:tr>
      <w:tr w:rsidR="00371706" w:rsidRPr="008F2A3E" w14:paraId="6830371E" w14:textId="77777777" w:rsidTr="008E1EB5">
        <w:trPr>
          <w:cantSplit/>
          <w:trHeight w:val="288"/>
        </w:trPr>
        <w:tc>
          <w:tcPr>
            <w:tcW w:w="2355" w:type="dxa"/>
            <w:tcBorders>
              <w:top w:val="nil"/>
              <w:left w:val="nil"/>
              <w:bottom w:val="nil"/>
            </w:tcBorders>
          </w:tcPr>
          <w:p w14:paraId="1195B3A0" w14:textId="77777777" w:rsidR="00371706" w:rsidRPr="008F2A3E" w:rsidRDefault="00371706" w:rsidP="00530D0F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C037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2D592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828D7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A209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1C9E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C213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233A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371706" w:rsidRPr="008F2A3E" w14:paraId="111E8224" w14:textId="77777777" w:rsidTr="008E1EB5">
        <w:trPr>
          <w:trHeight w:val="171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bottom"/>
          </w:tcPr>
          <w:p w14:paraId="1CBF6BF1" w14:textId="77777777" w:rsidR="00371706" w:rsidRPr="008F2A3E" w:rsidRDefault="00371706" w:rsidP="00530D0F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CC18F" w14:textId="77777777" w:rsidR="00371706" w:rsidRPr="008F2A3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BA6FF3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65B7C8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487341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7A91A1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31A1A2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129D05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24809" w:rsidRPr="008F2A3E" w14:paraId="59E2919E" w14:textId="77777777" w:rsidTr="008E1EB5">
        <w:trPr>
          <w:trHeight w:val="171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bottom"/>
          </w:tcPr>
          <w:p w14:paraId="5A7350D4" w14:textId="77777777" w:rsidR="00824809" w:rsidRPr="008F2A3E" w:rsidRDefault="00824809" w:rsidP="00824809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C63C" w14:textId="77777777" w:rsidR="00824809" w:rsidRPr="008F2A3E" w:rsidRDefault="00824809" w:rsidP="00824809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F1B0E1" w14:textId="3F2F58FE" w:rsidR="00824809" w:rsidRPr="006B2C49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288E">
              <w:rPr>
                <w:rFonts w:ascii="Browallia New" w:hAnsi="Browallia New" w:cs="Browallia New"/>
                <w:sz w:val="24"/>
                <w:szCs w:val="24"/>
              </w:rPr>
              <w:t>605,738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1B93B6" w14:textId="1675E590" w:rsidR="00824809" w:rsidRPr="006B2C49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288E">
              <w:rPr>
                <w:rFonts w:ascii="Browallia New" w:hAnsi="Browallia New" w:cs="Browallia New" w:hint="cs"/>
                <w:sz w:val="24"/>
                <w:szCs w:val="24"/>
                <w:cs/>
              </w:rPr>
              <w:t>(315</w:t>
            </w:r>
            <w:r w:rsidRPr="00BA288E">
              <w:rPr>
                <w:rFonts w:ascii="Browallia New" w:hAnsi="Browallia New" w:cs="Browallia New"/>
                <w:sz w:val="24"/>
                <w:szCs w:val="24"/>
              </w:rPr>
              <w:t>,216</w:t>
            </w:r>
            <w:r w:rsidRPr="00BA288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FE7D38" w14:textId="029B3789" w:rsidR="00824809" w:rsidRPr="006B2C49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288E">
              <w:rPr>
                <w:rFonts w:ascii="Browallia New" w:hAnsi="Browallia New" w:cs="Browallia New" w:hint="cs"/>
                <w:sz w:val="24"/>
                <w:szCs w:val="24"/>
                <w:cs/>
              </w:rPr>
              <w:t>290</w:t>
            </w:r>
            <w:r w:rsidRPr="00BA288E">
              <w:rPr>
                <w:rFonts w:ascii="Browallia New" w:hAnsi="Browallia New" w:cs="Browallia New"/>
                <w:sz w:val="24"/>
                <w:szCs w:val="24"/>
              </w:rPr>
              <w:t>,52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16877C" w14:textId="17881C3C" w:rsidR="00824809" w:rsidRPr="008F2A3E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585,643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589E74" w14:textId="5BAFD5DA" w:rsidR="00824809" w:rsidRPr="008F2A3E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(269,835)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C38C1A" w14:textId="03AC04E9" w:rsidR="00824809" w:rsidRPr="008F2A3E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315,808</w:t>
            </w:r>
          </w:p>
        </w:tc>
      </w:tr>
      <w:tr w:rsidR="00824809" w:rsidRPr="008F2A3E" w14:paraId="387EB8E6" w14:textId="77777777" w:rsidTr="008E1EB5">
        <w:trPr>
          <w:trHeight w:val="287"/>
        </w:trPr>
        <w:tc>
          <w:tcPr>
            <w:tcW w:w="2355" w:type="dxa"/>
            <w:tcBorders>
              <w:top w:val="nil"/>
              <w:left w:val="nil"/>
              <w:bottom w:val="nil"/>
            </w:tcBorders>
          </w:tcPr>
          <w:p w14:paraId="63F941DF" w14:textId="77777777" w:rsidR="00824809" w:rsidRPr="008F2A3E" w:rsidRDefault="00824809" w:rsidP="00824809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61024B" w14:textId="77777777" w:rsidR="00824809" w:rsidRPr="008F2A3E" w:rsidRDefault="00824809" w:rsidP="00824809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A1E1DE" w14:textId="1E1E7AE3" w:rsidR="00824809" w:rsidRPr="006B2C49" w:rsidRDefault="00824809" w:rsidP="00824809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288E">
              <w:rPr>
                <w:rFonts w:ascii="Browallia New" w:hAnsi="Browallia New" w:cs="Browallia New"/>
                <w:sz w:val="24"/>
                <w:szCs w:val="24"/>
              </w:rPr>
              <w:t>1,965,000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62EDC5" w14:textId="125D1BA0" w:rsidR="00824809" w:rsidRPr="006B2C49" w:rsidRDefault="00824809" w:rsidP="00824809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288E">
              <w:rPr>
                <w:rFonts w:ascii="Browallia New" w:hAnsi="Browallia New" w:cs="Browallia New" w:hint="cs"/>
                <w:sz w:val="24"/>
                <w:szCs w:val="24"/>
                <w:cs/>
              </w:rPr>
              <w:t>(1</w:t>
            </w:r>
            <w:r w:rsidRPr="00BA288E">
              <w:rPr>
                <w:rFonts w:ascii="Browallia New" w:hAnsi="Browallia New" w:cs="Browallia New"/>
                <w:sz w:val="24"/>
                <w:szCs w:val="24"/>
              </w:rPr>
              <w:t>,826,887</w:t>
            </w:r>
            <w:r w:rsidRPr="00BA288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487C87" w14:textId="18F995B4" w:rsidR="00824809" w:rsidRPr="006B2C49" w:rsidRDefault="00824809" w:rsidP="00824809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288E">
              <w:rPr>
                <w:rFonts w:ascii="Browallia New" w:hAnsi="Browallia New" w:cs="Browallia New"/>
                <w:sz w:val="24"/>
                <w:szCs w:val="24"/>
              </w:rPr>
              <w:t>138,113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DE1857" w14:textId="794503A8" w:rsidR="00824809" w:rsidRPr="008F2A3E" w:rsidRDefault="00824809" w:rsidP="00824809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1,885,000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589E85" w14:textId="67AA39E4" w:rsidR="00824809" w:rsidRPr="008F2A3E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(1,624,863)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C610C9" w14:textId="087BD565" w:rsidR="00824809" w:rsidRPr="008F2A3E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260,137</w:t>
            </w:r>
          </w:p>
        </w:tc>
      </w:tr>
    </w:tbl>
    <w:p w14:paraId="0481E756" w14:textId="0750927A" w:rsidR="0050334A" w:rsidRDefault="0050334A"/>
    <w:p w14:paraId="39100785" w14:textId="77777777" w:rsidR="0050334A" w:rsidRDefault="005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38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355"/>
        <w:gridCol w:w="720"/>
        <w:gridCol w:w="900"/>
        <w:gridCol w:w="900"/>
        <w:gridCol w:w="900"/>
        <w:gridCol w:w="900"/>
        <w:gridCol w:w="900"/>
        <w:gridCol w:w="810"/>
      </w:tblGrid>
      <w:tr w:rsidR="00E535AB" w:rsidRPr="008F2A3E" w14:paraId="6AAFCD9A" w14:textId="77777777" w:rsidTr="008E1EB5">
        <w:trPr>
          <w:cantSplit/>
          <w:trHeight w:val="279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center"/>
          </w:tcPr>
          <w:p w14:paraId="1C684CB6" w14:textId="77777777" w:rsidR="00E535AB" w:rsidRPr="008F2A3E" w:rsidRDefault="00E535AB" w:rsidP="00E535AB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9CB5" w14:textId="77777777" w:rsidR="00E535AB" w:rsidRPr="008F2A3E" w:rsidRDefault="00E535AB" w:rsidP="00E535AB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E535AB" w:rsidRPr="008F2A3E" w14:paraId="227183EC" w14:textId="77777777" w:rsidTr="008E1EB5">
        <w:trPr>
          <w:cantSplit/>
          <w:trHeight w:val="279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center"/>
          </w:tcPr>
          <w:p w14:paraId="756F84D4" w14:textId="77777777" w:rsidR="00E535AB" w:rsidRPr="008F2A3E" w:rsidRDefault="00E535AB" w:rsidP="00E535AB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AAD5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535AB" w:rsidRPr="008F2A3E" w14:paraId="3C862DDB" w14:textId="77777777" w:rsidTr="008E1EB5">
        <w:trPr>
          <w:cantSplit/>
          <w:trHeight w:val="243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center"/>
          </w:tcPr>
          <w:p w14:paraId="77DEC6B4" w14:textId="77777777" w:rsidR="00E535AB" w:rsidRPr="008F2A3E" w:rsidRDefault="00E535AB" w:rsidP="00E535AB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9DCA7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2D6D9" w14:textId="29B8C0D9" w:rsidR="00E535AB" w:rsidRPr="008F2A3E" w:rsidRDefault="000D26E8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E535A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2562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170E" w14:textId="58AB9D03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</w:p>
        </w:tc>
      </w:tr>
      <w:tr w:rsidR="00E535AB" w:rsidRPr="008F2A3E" w14:paraId="690E7A33" w14:textId="77777777" w:rsidTr="008E1EB5">
        <w:trPr>
          <w:cantSplit/>
          <w:trHeight w:val="288"/>
        </w:trPr>
        <w:tc>
          <w:tcPr>
            <w:tcW w:w="2355" w:type="dxa"/>
            <w:tcBorders>
              <w:top w:val="nil"/>
              <w:left w:val="nil"/>
              <w:bottom w:val="nil"/>
            </w:tcBorders>
          </w:tcPr>
          <w:p w14:paraId="029A0620" w14:textId="77777777" w:rsidR="00E535AB" w:rsidRPr="008F2A3E" w:rsidRDefault="00E535AB" w:rsidP="00E535AB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ABC0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D273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4D42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C1C2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1EEB8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C803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D349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E535AB" w:rsidRPr="008F2A3E" w14:paraId="59A1D15E" w14:textId="77777777" w:rsidTr="008E1EB5">
        <w:trPr>
          <w:trHeight w:val="171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bottom"/>
          </w:tcPr>
          <w:p w14:paraId="6B72D8D5" w14:textId="77777777" w:rsidR="00E535AB" w:rsidRPr="008F2A3E" w:rsidRDefault="00E535AB" w:rsidP="00E535AB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4935" w14:textId="77777777" w:rsidR="00E535AB" w:rsidRPr="008F2A3E" w:rsidRDefault="00E535AB" w:rsidP="00E535AB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064A65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610438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BB82D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057C67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823E2E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983E7B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24809" w:rsidRPr="008F2A3E" w14:paraId="7842EDB0" w14:textId="77777777" w:rsidTr="008E1EB5">
        <w:trPr>
          <w:trHeight w:val="171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bottom"/>
          </w:tcPr>
          <w:p w14:paraId="2FE9F770" w14:textId="77777777" w:rsidR="00824809" w:rsidRPr="008F2A3E" w:rsidRDefault="00824809" w:rsidP="00824809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59EE" w14:textId="77777777" w:rsidR="00824809" w:rsidRPr="008F2A3E" w:rsidRDefault="00824809" w:rsidP="00824809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74DBEB" w14:textId="1A6076FB" w:rsidR="00824809" w:rsidRPr="00824809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4809">
              <w:rPr>
                <w:rFonts w:ascii="Browallia New" w:hAnsi="Browallia New" w:cs="Browallia New"/>
                <w:sz w:val="24"/>
                <w:szCs w:val="24"/>
              </w:rPr>
              <w:t>305,000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25CC1F" w14:textId="01C1285F" w:rsidR="00824809" w:rsidRPr="00824809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288E">
              <w:rPr>
                <w:rFonts w:ascii="Browallia New" w:hAnsi="Browallia New" w:cs="Browallia New" w:hint="cs"/>
                <w:sz w:val="24"/>
                <w:szCs w:val="24"/>
                <w:cs/>
              </w:rPr>
              <w:t>(280</w:t>
            </w:r>
            <w:r w:rsidRPr="00BA288E">
              <w:rPr>
                <w:rFonts w:ascii="Browallia New" w:hAnsi="Browallia New" w:cs="Browallia New"/>
                <w:sz w:val="24"/>
                <w:szCs w:val="24"/>
              </w:rPr>
              <w:t>,677</w:t>
            </w:r>
            <w:r w:rsidRPr="00BA288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147D94" w14:textId="6A3665ED" w:rsidR="00824809" w:rsidRPr="00824809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4809">
              <w:rPr>
                <w:rFonts w:ascii="Browallia New" w:hAnsi="Browallia New" w:cs="Browallia New" w:hint="cs"/>
                <w:sz w:val="24"/>
                <w:szCs w:val="24"/>
                <w:cs/>
              </w:rPr>
              <w:t>24</w:t>
            </w:r>
            <w:r w:rsidRPr="00BA288E">
              <w:rPr>
                <w:rFonts w:ascii="Browallia New" w:hAnsi="Browallia New" w:cs="Browallia New"/>
                <w:sz w:val="24"/>
                <w:szCs w:val="24"/>
              </w:rPr>
              <w:t>,323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227912" w14:textId="431A9298" w:rsidR="00824809" w:rsidRPr="008F2A3E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305,000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8B8D5D" w14:textId="6D76AAC1" w:rsidR="00824809" w:rsidRPr="008F2A3E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(255,392)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BB2337" w14:textId="7C81B0A3" w:rsidR="00824809" w:rsidRPr="008F2A3E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49,608</w:t>
            </w:r>
          </w:p>
        </w:tc>
      </w:tr>
      <w:tr w:rsidR="00824809" w:rsidRPr="008F2A3E" w14:paraId="04A704FE" w14:textId="77777777" w:rsidTr="008E1EB5">
        <w:trPr>
          <w:trHeight w:val="287"/>
        </w:trPr>
        <w:tc>
          <w:tcPr>
            <w:tcW w:w="2355" w:type="dxa"/>
            <w:tcBorders>
              <w:top w:val="nil"/>
              <w:left w:val="nil"/>
              <w:bottom w:val="nil"/>
            </w:tcBorders>
          </w:tcPr>
          <w:p w14:paraId="3AA56AC1" w14:textId="77777777" w:rsidR="00824809" w:rsidRPr="008F2A3E" w:rsidRDefault="00824809" w:rsidP="00824809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FD44A7" w14:textId="77777777" w:rsidR="00824809" w:rsidRPr="008F2A3E" w:rsidRDefault="00824809" w:rsidP="00824809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3FB300" w14:textId="43F135C1" w:rsidR="00824809" w:rsidRPr="00824809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4809">
              <w:rPr>
                <w:rFonts w:ascii="Browallia New" w:hAnsi="Browallia New" w:cs="Browallia New"/>
                <w:sz w:val="24"/>
                <w:szCs w:val="24"/>
              </w:rPr>
              <w:t>975,000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C2FC6A" w14:textId="17A7F2E0" w:rsidR="00824809" w:rsidRPr="00824809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4809">
              <w:rPr>
                <w:rFonts w:ascii="Browallia New" w:hAnsi="Browallia New" w:cs="Browallia New" w:hint="cs"/>
                <w:sz w:val="24"/>
                <w:szCs w:val="24"/>
                <w:cs/>
              </w:rPr>
              <w:t>(893</w:t>
            </w:r>
            <w:r w:rsidRPr="00BA288E">
              <w:rPr>
                <w:rFonts w:ascii="Browallia New" w:hAnsi="Browallia New" w:cs="Browallia New"/>
                <w:sz w:val="24"/>
                <w:szCs w:val="24"/>
              </w:rPr>
              <w:t>,649</w:t>
            </w:r>
            <w:r w:rsidRPr="00BA288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A3A43" w14:textId="211D32F9" w:rsidR="00824809" w:rsidRPr="00824809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4809">
              <w:rPr>
                <w:rFonts w:ascii="Browallia New" w:hAnsi="Browallia New" w:cs="Browallia New"/>
                <w:sz w:val="24"/>
                <w:szCs w:val="24"/>
              </w:rPr>
              <w:t>81,351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9E851" w14:textId="1662473E" w:rsidR="00824809" w:rsidRPr="008F2A3E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895,000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D24C4E" w14:textId="5353C9E6" w:rsidR="00824809" w:rsidRPr="008F2A3E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(783,033)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C64738" w14:textId="5075551F" w:rsidR="00824809" w:rsidRPr="008F2A3E" w:rsidRDefault="00824809" w:rsidP="008248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111,967</w:t>
            </w:r>
          </w:p>
        </w:tc>
      </w:tr>
    </w:tbl>
    <w:p w14:paraId="167728FE" w14:textId="77777777" w:rsidR="00371706" w:rsidRPr="008F2A3E" w:rsidRDefault="00371706" w:rsidP="00530D0F">
      <w:pPr>
        <w:tabs>
          <w:tab w:val="clear" w:pos="227"/>
          <w:tab w:val="clear" w:pos="454"/>
          <w:tab w:val="clear" w:pos="907"/>
          <w:tab w:val="clear" w:pos="5387"/>
          <w:tab w:val="left" w:pos="450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rPr>
          <w:rFonts w:ascii="Browallia New" w:hAnsi="Browallia New" w:cs="Browallia New"/>
          <w:sz w:val="2"/>
          <w:szCs w:val="2"/>
          <w:lang w:val="en-GB"/>
        </w:rPr>
      </w:pPr>
    </w:p>
    <w:p w14:paraId="1F78EBD3" w14:textId="77777777" w:rsidR="00E5563C" w:rsidRPr="00C73DDA" w:rsidRDefault="00E5563C" w:rsidP="00E5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9A89629" w14:textId="6DB1F9CB" w:rsidR="00D77E40" w:rsidRPr="0057729E" w:rsidRDefault="00AA5653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15EA2">
        <w:rPr>
          <w:rFonts w:ascii="Browallia New" w:hAnsi="Browallia New" w:cs="Browallia New" w:hint="cs"/>
          <w:sz w:val="28"/>
          <w:szCs w:val="28"/>
          <w:cs/>
        </w:rPr>
        <w:t xml:space="preserve">บริษัทมีภาระผูกพันจากการออกหนังสือค้ำประกัน </w:t>
      </w:r>
      <w:r w:rsidR="00A45C66" w:rsidRPr="00D15EA2">
        <w:rPr>
          <w:rFonts w:ascii="Browallia New" w:hAnsi="Browallia New" w:cs="Browallia New" w:hint="cs"/>
          <w:sz w:val="28"/>
          <w:szCs w:val="28"/>
          <w:cs/>
        </w:rPr>
        <w:t>(</w:t>
      </w:r>
      <w:r w:rsidR="00A45C66" w:rsidRPr="00D15EA2">
        <w:rPr>
          <w:rFonts w:ascii="Browallia New" w:hAnsi="Browallia New" w:cs="Browallia New"/>
          <w:sz w:val="28"/>
          <w:szCs w:val="28"/>
        </w:rPr>
        <w:t>Letter of credit</w:t>
      </w:r>
      <w:r w:rsidR="00A45C66" w:rsidRPr="00D15EA2">
        <w:rPr>
          <w:rFonts w:ascii="Browallia New" w:hAnsi="Browallia New" w:cs="Browallia New" w:hint="cs"/>
          <w:sz w:val="28"/>
          <w:szCs w:val="28"/>
          <w:cs/>
        </w:rPr>
        <w:t>)</w:t>
      </w:r>
      <w:r w:rsidRPr="00D15EA2">
        <w:rPr>
          <w:rFonts w:ascii="Browallia New" w:hAnsi="Browallia New" w:cs="Browallia New"/>
          <w:sz w:val="28"/>
          <w:szCs w:val="28"/>
        </w:rPr>
        <w:t xml:space="preserve"> </w:t>
      </w:r>
      <w:r w:rsidRPr="00D15EA2">
        <w:rPr>
          <w:rFonts w:ascii="Browallia New" w:hAnsi="Browallia New" w:cs="Browallia New" w:hint="cs"/>
          <w:sz w:val="28"/>
          <w:szCs w:val="28"/>
          <w:cs/>
        </w:rPr>
        <w:t>กับธนาคาร</w:t>
      </w:r>
      <w:r w:rsidR="005E3E96" w:rsidRPr="00D15EA2">
        <w:rPr>
          <w:rFonts w:ascii="Browallia New" w:hAnsi="Browallia New" w:cs="Browallia New" w:hint="cs"/>
          <w:sz w:val="28"/>
          <w:szCs w:val="28"/>
          <w:cs/>
        </w:rPr>
        <w:t>แห่งหนึ่งร่วมกับบริษัท</w:t>
      </w:r>
      <w:r w:rsidR="001A0039" w:rsidRPr="0057729E">
        <w:rPr>
          <w:rFonts w:ascii="Browallia New" w:hAnsi="Browallia New" w:cs="Browallia New"/>
          <w:sz w:val="28"/>
          <w:szCs w:val="28"/>
        </w:rPr>
        <w:t xml:space="preserve">                     </w:t>
      </w:r>
      <w:r w:rsidR="005E3E96" w:rsidRPr="0057729E">
        <w:rPr>
          <w:rFonts w:ascii="Browallia New" w:hAnsi="Browallia New" w:cs="Browallia New" w:hint="cs"/>
          <w:sz w:val="28"/>
          <w:szCs w:val="28"/>
          <w:cs/>
        </w:rPr>
        <w:t>ที่เกี่ยวข้อง</w:t>
      </w:r>
      <w:r w:rsidR="00706884" w:rsidRPr="0057729E">
        <w:rPr>
          <w:rFonts w:ascii="Browallia New" w:hAnsi="Browallia New" w:cs="Browallia New" w:hint="cs"/>
          <w:sz w:val="28"/>
          <w:szCs w:val="28"/>
          <w:cs/>
        </w:rPr>
        <w:t>กัน</w:t>
      </w:r>
      <w:r w:rsidR="00706884" w:rsidRPr="002828FD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9F53C7" w:rsidRPr="00824809">
        <w:rPr>
          <w:rFonts w:ascii="Browallia New" w:hAnsi="Browallia New" w:cs="Browallia New"/>
          <w:sz w:val="28"/>
          <w:szCs w:val="28"/>
        </w:rPr>
        <w:t>6.07</w:t>
      </w:r>
      <w:r w:rsidR="002861FF" w:rsidRPr="002828F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06884" w:rsidRPr="002828FD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="00706884" w:rsidRPr="0057729E">
        <w:rPr>
          <w:rFonts w:ascii="Browallia New" w:hAnsi="Browallia New" w:cs="Browallia New" w:hint="cs"/>
          <w:sz w:val="28"/>
          <w:szCs w:val="28"/>
          <w:cs/>
        </w:rPr>
        <w:t>เหรียญสหรัฐ เพื่อค้ำประกันวงเงินสินเชื่อของการร่วมค้า</w:t>
      </w:r>
      <w:r w:rsidR="00411ABF" w:rsidRPr="0057729E">
        <w:rPr>
          <w:rFonts w:ascii="Browallia New" w:hAnsi="Browallia New" w:cs="Browallia New" w:hint="cs"/>
          <w:sz w:val="28"/>
          <w:szCs w:val="28"/>
          <w:cs/>
        </w:rPr>
        <w:t xml:space="preserve"> วงเงินดังกล่าว</w:t>
      </w:r>
      <w:r w:rsidR="001A0039" w:rsidRPr="0057729E">
        <w:rPr>
          <w:rFonts w:ascii="Browallia New" w:hAnsi="Browallia New" w:cs="Browallia New"/>
          <w:sz w:val="28"/>
          <w:szCs w:val="28"/>
        </w:rPr>
        <w:t xml:space="preserve">                   </w:t>
      </w:r>
      <w:r w:rsidR="00411ABF" w:rsidRPr="0057729E">
        <w:rPr>
          <w:rFonts w:ascii="Browallia New" w:hAnsi="Browallia New" w:cs="Browallia New" w:hint="cs"/>
          <w:sz w:val="28"/>
          <w:szCs w:val="28"/>
          <w:cs/>
        </w:rPr>
        <w:t>ค้ำประกันโดย</w:t>
      </w:r>
      <w:r w:rsidR="00F2418A" w:rsidRPr="0057729E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="00A45C66" w:rsidRPr="0057729E">
        <w:rPr>
          <w:rFonts w:ascii="Browallia New" w:hAnsi="Browallia New" w:cs="Browallia New" w:hint="cs"/>
          <w:sz w:val="28"/>
          <w:szCs w:val="28"/>
          <w:cs/>
        </w:rPr>
        <w:t>สามัญ</w:t>
      </w:r>
      <w:r w:rsidR="00B31392">
        <w:rPr>
          <w:rFonts w:ascii="Browallia New" w:hAnsi="Browallia New" w:cs="Browallia New" w:hint="cs"/>
          <w:sz w:val="28"/>
          <w:szCs w:val="28"/>
          <w:cs/>
        </w:rPr>
        <w:t>ในกิจการร่วมค้า</w:t>
      </w:r>
    </w:p>
    <w:p w14:paraId="36008043" w14:textId="52A2E6E6" w:rsidR="0004055B" w:rsidRPr="00C73DDA" w:rsidRDefault="00040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8D20575" w14:textId="7A23444F" w:rsidR="00D77E40" w:rsidRPr="00D15EA2" w:rsidRDefault="00D77E40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15EA2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D15EA2">
        <w:rPr>
          <w:rFonts w:ascii="Browallia New" w:hAnsi="Browallia New" w:cs="Browallia New"/>
          <w:sz w:val="28"/>
          <w:szCs w:val="28"/>
          <w:cs/>
        </w:rPr>
        <w:t>มีภาระผูกพันในการจ่ายชำระค่า</w:t>
      </w:r>
      <w:r w:rsidRPr="00D15EA2">
        <w:rPr>
          <w:rFonts w:ascii="Browallia New" w:hAnsi="Browallia New" w:cs="Browallia New" w:hint="cs"/>
          <w:sz w:val="28"/>
          <w:szCs w:val="28"/>
          <w:cs/>
        </w:rPr>
        <w:t>สินทรัพย์ดังนี้</w:t>
      </w:r>
    </w:p>
    <w:p w14:paraId="5C283E81" w14:textId="77777777" w:rsidR="008E28F0" w:rsidRPr="00C73DDA" w:rsidRDefault="008E28F0" w:rsidP="008E2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55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2"/>
        <w:gridCol w:w="1172"/>
        <w:gridCol w:w="180"/>
        <w:gridCol w:w="1893"/>
        <w:gridCol w:w="180"/>
        <w:gridCol w:w="2138"/>
      </w:tblGrid>
      <w:tr w:rsidR="00D77E40" w:rsidRPr="00E535AB" w14:paraId="4534312B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EF2D560" w14:textId="77777777" w:rsidR="00D77E40" w:rsidRPr="00E535AB" w:rsidRDefault="00D77E40" w:rsidP="0045302F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076AE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  <w:r w:rsidR="003562D3" w:rsidRPr="00E535A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562D3" w:rsidRPr="00E535AB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80" w:type="dxa"/>
          </w:tcPr>
          <w:p w14:paraId="6805AA87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BFB86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59D0E89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4362DA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77E40" w:rsidRPr="00E535AB" w14:paraId="0DBCCEE8" w14:textId="77777777" w:rsidTr="00D271D3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4F0EA4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9F1A97B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6FFAFED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1A0CBB37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76F595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FB855B4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3DD2" w:rsidRPr="00E535AB" w14:paraId="236A6407" w14:textId="77777777" w:rsidTr="00BF074B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F5A5F25" w14:textId="77777777" w:rsidR="00BC3DD2" w:rsidRPr="00E535AB" w:rsidRDefault="00BC3DD2" w:rsidP="00BC3DD2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การก่อสร้างโรงงาน</w:t>
            </w:r>
          </w:p>
        </w:tc>
        <w:tc>
          <w:tcPr>
            <w:tcW w:w="1172" w:type="dxa"/>
            <w:hideMark/>
          </w:tcPr>
          <w:p w14:paraId="6900BF25" w14:textId="77777777" w:rsidR="00BC3DD2" w:rsidRPr="00E535AB" w:rsidRDefault="00BC3DD2" w:rsidP="00BC3DD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5CB1CAD4" w14:textId="77777777" w:rsidR="00BC3DD2" w:rsidRPr="00E535AB" w:rsidRDefault="00BC3DD2" w:rsidP="00BC3DD2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BBEFF6F" w14:textId="1CE81F91" w:rsidR="00BC3DD2" w:rsidRPr="0099453E" w:rsidRDefault="00C20BC4" w:rsidP="00BC3DD2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19.77</w:t>
            </w:r>
          </w:p>
        </w:tc>
        <w:tc>
          <w:tcPr>
            <w:tcW w:w="180" w:type="dxa"/>
          </w:tcPr>
          <w:p w14:paraId="595A05B0" w14:textId="77777777" w:rsidR="00BC3DD2" w:rsidRPr="00E535AB" w:rsidRDefault="00BC3DD2" w:rsidP="00BC3DD2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14:paraId="6D990BE6" w14:textId="50AC902E" w:rsidR="00BC3DD2" w:rsidRPr="0047382D" w:rsidRDefault="00BC3DD2" w:rsidP="00BC3D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738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          -</w:t>
            </w:r>
          </w:p>
        </w:tc>
      </w:tr>
      <w:tr w:rsidR="0099453E" w:rsidRPr="00E535AB" w14:paraId="4063FAE7" w14:textId="77777777" w:rsidTr="00BF074B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38C228E" w14:textId="77777777" w:rsidR="0099453E" w:rsidRPr="00E535AB" w:rsidRDefault="0099453E" w:rsidP="0099453E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ค่าที่ปรึกษาการก่อสร้างโรงงาน</w:t>
            </w:r>
          </w:p>
        </w:tc>
        <w:tc>
          <w:tcPr>
            <w:tcW w:w="1172" w:type="dxa"/>
            <w:hideMark/>
          </w:tcPr>
          <w:p w14:paraId="72167C65" w14:textId="77777777" w:rsidR="0099453E" w:rsidRPr="00E535AB" w:rsidRDefault="0099453E" w:rsidP="0099453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เยน</w:t>
            </w:r>
          </w:p>
        </w:tc>
        <w:tc>
          <w:tcPr>
            <w:tcW w:w="180" w:type="dxa"/>
          </w:tcPr>
          <w:p w14:paraId="63AF3496" w14:textId="77777777" w:rsidR="0099453E" w:rsidRPr="00E535AB" w:rsidRDefault="0099453E" w:rsidP="0099453E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3814F1C" w14:textId="7179B9DB" w:rsidR="0099453E" w:rsidRPr="0099453E" w:rsidRDefault="00C20BC4" w:rsidP="00C20BC4">
            <w:pPr>
              <w:ind w:left="-15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   -</w:t>
            </w:r>
          </w:p>
        </w:tc>
        <w:tc>
          <w:tcPr>
            <w:tcW w:w="180" w:type="dxa"/>
          </w:tcPr>
          <w:p w14:paraId="22C4BF3D" w14:textId="77777777" w:rsidR="0099453E" w:rsidRPr="00E535AB" w:rsidRDefault="0099453E" w:rsidP="0099453E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38" w:type="dxa"/>
            <w:shd w:val="clear" w:color="auto" w:fill="auto"/>
          </w:tcPr>
          <w:p w14:paraId="70E9475F" w14:textId="24EF51EF" w:rsidR="0099453E" w:rsidRPr="0047382D" w:rsidRDefault="0099453E" w:rsidP="0099453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738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          -</w:t>
            </w:r>
          </w:p>
        </w:tc>
      </w:tr>
      <w:tr w:rsidR="0099453E" w:rsidRPr="0047382D" w14:paraId="0790A671" w14:textId="77777777" w:rsidTr="00BF074B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69D3F44" w14:textId="77777777" w:rsidR="0099453E" w:rsidRPr="00E535AB" w:rsidRDefault="0099453E" w:rsidP="0099453E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ซื้ออุปกรณ์และเครื่องจักร</w:t>
            </w:r>
          </w:p>
        </w:tc>
        <w:tc>
          <w:tcPr>
            <w:tcW w:w="1172" w:type="dxa"/>
            <w:hideMark/>
          </w:tcPr>
          <w:p w14:paraId="6990FB40" w14:textId="77777777" w:rsidR="0099453E" w:rsidRPr="00E535AB" w:rsidRDefault="0099453E" w:rsidP="0099453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7A03C780" w14:textId="77777777" w:rsidR="0099453E" w:rsidRPr="00E535AB" w:rsidRDefault="0099453E" w:rsidP="0099453E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096000" w14:textId="41B22AA5" w:rsidR="0099453E" w:rsidRPr="0099453E" w:rsidRDefault="00C20BC4" w:rsidP="0099453E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4.40</w:t>
            </w:r>
          </w:p>
        </w:tc>
        <w:tc>
          <w:tcPr>
            <w:tcW w:w="180" w:type="dxa"/>
          </w:tcPr>
          <w:p w14:paraId="48B4CC6C" w14:textId="77777777" w:rsidR="0099453E" w:rsidRPr="00E535AB" w:rsidRDefault="0099453E" w:rsidP="0099453E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14:paraId="5B131EC7" w14:textId="18EF2208" w:rsidR="0099453E" w:rsidRPr="0047382D" w:rsidRDefault="0099453E" w:rsidP="0099453E">
            <w:pPr>
              <w:ind w:left="-157" w:right="7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82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47382D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47382D">
              <w:rPr>
                <w:rFonts w:ascii="Browallia New" w:hAnsi="Browallia New" w:cs="Browallia New"/>
                <w:sz w:val="28"/>
                <w:szCs w:val="28"/>
              </w:rPr>
              <w:t>88</w:t>
            </w:r>
          </w:p>
        </w:tc>
      </w:tr>
      <w:tr w:rsidR="0099453E" w:rsidRPr="00E535AB" w14:paraId="000F8775" w14:textId="77777777" w:rsidTr="00BF074B">
        <w:trPr>
          <w:cantSplit/>
          <w:trHeight w:val="344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34DF0FA" w14:textId="77777777" w:rsidR="0099453E" w:rsidRPr="00E535AB" w:rsidRDefault="0099453E" w:rsidP="0099453E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70227BF0" w14:textId="78722465" w:rsidR="0099453E" w:rsidRPr="00E535AB" w:rsidRDefault="0099453E" w:rsidP="0099453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5AB">
              <w:rPr>
                <w:rFonts w:ascii="Browallia New" w:hAnsi="Browallia New" w:cs="Browallia New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80" w:type="dxa"/>
          </w:tcPr>
          <w:p w14:paraId="75F98D36" w14:textId="77777777" w:rsidR="0099453E" w:rsidRPr="00E535AB" w:rsidRDefault="0099453E" w:rsidP="0099453E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1AB4788" w14:textId="3BFDB600" w:rsidR="0099453E" w:rsidRPr="0099453E" w:rsidRDefault="0099453E" w:rsidP="0099453E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453E">
              <w:rPr>
                <w:rFonts w:ascii="Browallia New" w:hAnsi="Browallia New" w:cs="Browallia New"/>
                <w:sz w:val="28"/>
                <w:szCs w:val="28"/>
              </w:rPr>
              <w:t>0.18</w:t>
            </w:r>
          </w:p>
        </w:tc>
        <w:tc>
          <w:tcPr>
            <w:tcW w:w="180" w:type="dxa"/>
          </w:tcPr>
          <w:p w14:paraId="22E3EA13" w14:textId="77777777" w:rsidR="0099453E" w:rsidRPr="00E535AB" w:rsidRDefault="0099453E" w:rsidP="0099453E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14:paraId="1C97A131" w14:textId="7FC562ED" w:rsidR="0099453E" w:rsidRPr="0047382D" w:rsidRDefault="0099453E" w:rsidP="0099453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738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          -</w:t>
            </w:r>
          </w:p>
        </w:tc>
      </w:tr>
      <w:tr w:rsidR="0099453E" w:rsidRPr="00E535AB" w14:paraId="32B581D8" w14:textId="77777777" w:rsidTr="00BF074B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ECC3EE3" w14:textId="77777777" w:rsidR="0099453E" w:rsidRPr="00E535AB" w:rsidRDefault="0099453E" w:rsidP="0099453E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2C956AD3" w14:textId="77777777" w:rsidR="0099453E" w:rsidRPr="00E535AB" w:rsidRDefault="0099453E" w:rsidP="0099453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5AB">
              <w:rPr>
                <w:rFonts w:ascii="Browallia New" w:hAnsi="Browallia New" w:cs="Browalli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80" w:type="dxa"/>
          </w:tcPr>
          <w:p w14:paraId="7B2FF88A" w14:textId="77777777" w:rsidR="0099453E" w:rsidRPr="00E535AB" w:rsidRDefault="0099453E" w:rsidP="0099453E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A5EC8CE" w14:textId="4E80333E" w:rsidR="0099453E" w:rsidRPr="0099453E" w:rsidRDefault="0099453E" w:rsidP="0099453E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453E">
              <w:rPr>
                <w:rFonts w:ascii="Browallia New" w:hAnsi="Browallia New" w:cs="Browallia New"/>
                <w:sz w:val="28"/>
                <w:szCs w:val="28"/>
              </w:rPr>
              <w:t>0.11</w:t>
            </w:r>
          </w:p>
        </w:tc>
        <w:tc>
          <w:tcPr>
            <w:tcW w:w="180" w:type="dxa"/>
          </w:tcPr>
          <w:p w14:paraId="214A7EA6" w14:textId="77777777" w:rsidR="0099453E" w:rsidRPr="00E535AB" w:rsidRDefault="0099453E" w:rsidP="0099453E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14:paraId="41E96ADD" w14:textId="5684FA3C" w:rsidR="0099453E" w:rsidRPr="0047382D" w:rsidRDefault="0099453E" w:rsidP="0099453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738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          -</w:t>
            </w:r>
          </w:p>
        </w:tc>
      </w:tr>
    </w:tbl>
    <w:p w14:paraId="73C6E587" w14:textId="30606E7F" w:rsidR="00C73DDA" w:rsidRDefault="00C73DDA" w:rsidP="00C73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DA9DE14" w14:textId="77777777" w:rsidR="00476619" w:rsidRPr="00E535AB" w:rsidRDefault="00476619" w:rsidP="00205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Times New Roman" w:hAnsi="Times New Roman" w:cs="Times New Roman"/>
          <w:sz w:val="36"/>
          <w:szCs w:val="36"/>
        </w:rPr>
      </w:pPr>
    </w:p>
    <w:p w14:paraId="76D287D8" w14:textId="4C8090AA" w:rsidR="00011983" w:rsidRPr="00460699" w:rsidRDefault="00011983" w:rsidP="000B0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pacing w:val="-4"/>
          <w:sz w:val="36"/>
          <w:szCs w:val="36"/>
        </w:rPr>
      </w:pPr>
    </w:p>
    <w:p w14:paraId="5BACAD11" w14:textId="77777777" w:rsidR="00523CFB" w:rsidRDefault="00523CFB" w:rsidP="000B0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64E6705" w14:textId="7A7617C4" w:rsidR="00993E94" w:rsidRPr="00025864" w:rsidRDefault="00993E94" w:rsidP="00025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sectPr w:rsidR="00993E94" w:rsidRPr="00025864" w:rsidSect="008648E9">
      <w:pgSz w:w="11909" w:h="16834" w:code="9"/>
      <w:pgMar w:top="1530" w:right="1134" w:bottom="709" w:left="1440" w:header="992" w:footer="293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ECE7E" w14:textId="77777777" w:rsidR="002874BB" w:rsidRDefault="002874BB">
      <w:r>
        <w:separator/>
      </w:r>
    </w:p>
  </w:endnote>
  <w:endnote w:type="continuationSeparator" w:id="0">
    <w:p w14:paraId="274A4F64" w14:textId="77777777" w:rsidR="002874BB" w:rsidRDefault="002874BB">
      <w:r>
        <w:continuationSeparator/>
      </w:r>
    </w:p>
  </w:endnote>
  <w:endnote w:type="continuationNotice" w:id="1">
    <w:p w14:paraId="3BE150D4" w14:textId="77777777" w:rsidR="002874BB" w:rsidRDefault="002874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9D0F9" w14:textId="77777777" w:rsidR="002874BB" w:rsidRDefault="002874BB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14:paraId="30029668" w14:textId="77777777" w:rsidR="002874BB" w:rsidRDefault="002874B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6CCEB" w14:textId="696350F1" w:rsidR="002874BB" w:rsidRPr="004D5A33" w:rsidRDefault="002874BB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sz w:val="28"/>
        <w:szCs w:val="28"/>
      </w:rPr>
    </w:pPr>
    <w:r w:rsidRPr="004D5A33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4D5A33"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30</w: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58A02E1C" w14:textId="77777777" w:rsidR="002874BB" w:rsidRDefault="002874BB" w:rsidP="00055141">
    <w:pPr>
      <w:pStyle w:val="Footer"/>
      <w:tabs>
        <w:tab w:val="clear" w:pos="227"/>
        <w:tab w:val="clear" w:pos="454"/>
        <w:tab w:val="clear" w:pos="9072"/>
        <w:tab w:val="right" w:pos="9360"/>
      </w:tabs>
      <w:ind w:left="426" w:right="360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 w:hint="cs"/>
        <w:sz w:val="28"/>
        <w:szCs w:val="28"/>
        <w:u w:val="single"/>
        <w:cs/>
      </w:rPr>
      <w:t xml:space="preserve">                                            </w:t>
    </w:r>
    <w:r>
      <w:rPr>
        <w:rFonts w:ascii="Browallia New" w:hAnsi="Browallia New" w:cs="Browallia New"/>
        <w:sz w:val="28"/>
        <w:szCs w:val="28"/>
        <w:cs/>
      </w:rPr>
      <w:t xml:space="preserve"> กรรมการ</w:t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</w:p>
  <w:p w14:paraId="1415C0BD" w14:textId="77777777" w:rsidR="002874BB" w:rsidRDefault="002874BB" w:rsidP="0005514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3892"/>
      </w:tabs>
      <w:ind w:left="426" w:right="-25"/>
      <w:rPr>
        <w:rFonts w:ascii="Angsana New" w:hAnsi="Angsana New"/>
        <w:sz w:val="28"/>
        <w:szCs w:val="28"/>
      </w:rPr>
    </w:pPr>
    <w:r>
      <w:rPr>
        <w:rFonts w:ascii="Browallia New" w:hAnsi="Browallia New" w:cs="Browallia New"/>
        <w:sz w:val="28"/>
        <w:szCs w:val="28"/>
        <w:cs/>
      </w:rPr>
      <w:t>(                        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61017" w14:textId="77777777" w:rsidR="002874BB" w:rsidRDefault="002874BB">
    <w:pPr>
      <w:pStyle w:val="Footer"/>
      <w:rPr>
        <w:rFonts w:ascii="Angsana New" w:hAnsi="Angsana New"/>
        <w:sz w:val="28"/>
        <w:szCs w:val="28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Pr="00BD6F20">
      <w:rPr>
        <w:rStyle w:val="PageNumber"/>
        <w:rFonts w:ascii="Angsana New" w:hAnsi="Angsana New" w:cs="Angsana New"/>
        <w:noProof/>
        <w:sz w:val="28"/>
        <w:szCs w:val="28"/>
        <w:lang w:val="en-GB"/>
      </w:rPr>
      <w:t>54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14CA9" w14:textId="77777777" w:rsidR="002874BB" w:rsidRDefault="002874BB">
      <w:r>
        <w:separator/>
      </w:r>
    </w:p>
  </w:footnote>
  <w:footnote w:type="continuationSeparator" w:id="0">
    <w:p w14:paraId="017CB976" w14:textId="77777777" w:rsidR="002874BB" w:rsidRDefault="002874BB">
      <w:r>
        <w:continuationSeparator/>
      </w:r>
    </w:p>
  </w:footnote>
  <w:footnote w:type="continuationNotice" w:id="1">
    <w:p w14:paraId="3C886FC8" w14:textId="77777777" w:rsidR="002874BB" w:rsidRDefault="002874B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0E0501A"/>
    <w:multiLevelType w:val="hybridMultilevel"/>
    <w:tmpl w:val="593CBF2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16F228B"/>
    <w:multiLevelType w:val="hybridMultilevel"/>
    <w:tmpl w:val="3D7AC114"/>
    <w:lvl w:ilvl="0" w:tplc="B60A1B50">
      <w:numFmt w:val="bullet"/>
      <w:lvlText w:val="-"/>
      <w:lvlJc w:val="left"/>
      <w:pPr>
        <w:ind w:left="26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</w:abstractNum>
  <w:abstractNum w:abstractNumId="12" w15:restartNumberingAfterBreak="0">
    <w:nsid w:val="046079BC"/>
    <w:multiLevelType w:val="hybridMultilevel"/>
    <w:tmpl w:val="F03A606C"/>
    <w:lvl w:ilvl="0" w:tplc="90687C38">
      <w:start w:val="1"/>
      <w:numFmt w:val="bullet"/>
      <w:lvlText w:val="-"/>
      <w:lvlJc w:val="left"/>
      <w:pPr>
        <w:ind w:left="81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06EB259A"/>
    <w:multiLevelType w:val="multilevel"/>
    <w:tmpl w:val="96CA6D7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C93224D"/>
    <w:multiLevelType w:val="multilevel"/>
    <w:tmpl w:val="A2E6F1E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CC6308C"/>
    <w:multiLevelType w:val="multilevel"/>
    <w:tmpl w:val="5C92D26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0F276C80"/>
    <w:multiLevelType w:val="multilevel"/>
    <w:tmpl w:val="8B3C22D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4EC1C67"/>
    <w:multiLevelType w:val="multilevel"/>
    <w:tmpl w:val="57444A0C"/>
    <w:lvl w:ilvl="0">
      <w:start w:val="21"/>
      <w:numFmt w:val="none"/>
      <w:lvlText w:val="19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A9B282A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2BA10C62"/>
    <w:multiLevelType w:val="hybridMultilevel"/>
    <w:tmpl w:val="EA72D322"/>
    <w:lvl w:ilvl="0" w:tplc="444CA6A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2CE20CE4"/>
    <w:multiLevelType w:val="hybridMultilevel"/>
    <w:tmpl w:val="A5F4F9A6"/>
    <w:lvl w:ilvl="0" w:tplc="C58AFB26">
      <w:numFmt w:val="bullet"/>
      <w:lvlText w:val="-"/>
      <w:lvlJc w:val="left"/>
      <w:pPr>
        <w:ind w:left="62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22" w15:restartNumberingAfterBreak="0">
    <w:nsid w:val="2D223D2C"/>
    <w:multiLevelType w:val="hybridMultilevel"/>
    <w:tmpl w:val="67AEFB96"/>
    <w:lvl w:ilvl="0" w:tplc="CE229A28">
      <w:numFmt w:val="bullet"/>
      <w:lvlText w:val="-"/>
      <w:lvlJc w:val="left"/>
      <w:pPr>
        <w:ind w:left="62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5" w15:restartNumberingAfterBreak="0">
    <w:nsid w:val="3A951A45"/>
    <w:multiLevelType w:val="hybridMultilevel"/>
    <w:tmpl w:val="9BEAE414"/>
    <w:lvl w:ilvl="0" w:tplc="04090001">
      <w:start w:val="1"/>
      <w:numFmt w:val="bullet"/>
      <w:lvlText w:val=""/>
      <w:lvlJc w:val="left"/>
      <w:pPr>
        <w:ind w:left="1425" w:hanging="43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3F31084C"/>
    <w:multiLevelType w:val="hybridMultilevel"/>
    <w:tmpl w:val="CC72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8" w15:restartNumberingAfterBreak="0">
    <w:nsid w:val="4A4B65FD"/>
    <w:multiLevelType w:val="multilevel"/>
    <w:tmpl w:val="6098199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0C56365"/>
    <w:multiLevelType w:val="hybridMultilevel"/>
    <w:tmpl w:val="B1CEB06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523451D5"/>
    <w:multiLevelType w:val="multilevel"/>
    <w:tmpl w:val="4D26038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1" w15:restartNumberingAfterBreak="0">
    <w:nsid w:val="54BC6843"/>
    <w:multiLevelType w:val="multilevel"/>
    <w:tmpl w:val="DB480A6E"/>
    <w:lvl w:ilvl="0">
      <w:start w:val="21"/>
      <w:numFmt w:val="none"/>
      <w:lvlText w:val="19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9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A884E2D"/>
    <w:multiLevelType w:val="hybridMultilevel"/>
    <w:tmpl w:val="A3F2F41E"/>
    <w:lvl w:ilvl="0" w:tplc="E0B2A800">
      <w:numFmt w:val="bullet"/>
      <w:lvlText w:val="•"/>
      <w:lvlJc w:val="left"/>
      <w:pPr>
        <w:ind w:left="1425" w:hanging="72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5B6877D1"/>
    <w:multiLevelType w:val="hybridMultilevel"/>
    <w:tmpl w:val="955EE43E"/>
    <w:lvl w:ilvl="0" w:tplc="B52C101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  <w:bCs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 w15:restartNumberingAfterBreak="0">
    <w:nsid w:val="5E4F493A"/>
    <w:multiLevelType w:val="multilevel"/>
    <w:tmpl w:val="6098199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6994221"/>
    <w:multiLevelType w:val="hybridMultilevel"/>
    <w:tmpl w:val="9724DDA8"/>
    <w:lvl w:ilvl="0" w:tplc="078E1BBC">
      <w:start w:val="1"/>
      <w:numFmt w:val="decimal"/>
      <w:lvlText w:val="3.%1"/>
      <w:lvlJc w:val="left"/>
      <w:pPr>
        <w:ind w:left="1170" w:hanging="360"/>
      </w:pPr>
      <w:rPr>
        <w:rFonts w:cs="Times New Roman" w:hint="default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7" w15:restartNumberingAfterBreak="0">
    <w:nsid w:val="6AA32DB2"/>
    <w:multiLevelType w:val="multilevel"/>
    <w:tmpl w:val="A4E68E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6"/>
  </w:num>
  <w:num w:numId="14">
    <w:abstractNumId w:val="23"/>
  </w:num>
  <w:num w:numId="15">
    <w:abstractNumId w:val="27"/>
  </w:num>
  <w:num w:numId="16">
    <w:abstractNumId w:val="33"/>
  </w:num>
  <w:num w:numId="17">
    <w:abstractNumId w:val="31"/>
  </w:num>
  <w:num w:numId="18">
    <w:abstractNumId w:val="37"/>
  </w:num>
  <w:num w:numId="19">
    <w:abstractNumId w:val="19"/>
  </w:num>
  <w:num w:numId="20">
    <w:abstractNumId w:val="16"/>
  </w:num>
  <w:num w:numId="21">
    <w:abstractNumId w:val="14"/>
  </w:num>
  <w:num w:numId="22">
    <w:abstractNumId w:val="20"/>
  </w:num>
  <w:num w:numId="23">
    <w:abstractNumId w:val="12"/>
  </w:num>
  <w:num w:numId="24">
    <w:abstractNumId w:val="13"/>
  </w:num>
  <w:num w:numId="25">
    <w:abstractNumId w:val="15"/>
  </w:num>
  <w:num w:numId="26">
    <w:abstractNumId w:val="10"/>
  </w:num>
  <w:num w:numId="27">
    <w:abstractNumId w:val="25"/>
  </w:num>
  <w:num w:numId="28">
    <w:abstractNumId w:val="29"/>
  </w:num>
  <w:num w:numId="29">
    <w:abstractNumId w:val="32"/>
  </w:num>
  <w:num w:numId="30">
    <w:abstractNumId w:val="11"/>
  </w:num>
  <w:num w:numId="31">
    <w:abstractNumId w:val="22"/>
  </w:num>
  <w:num w:numId="32">
    <w:abstractNumId w:val="21"/>
  </w:num>
  <w:num w:numId="33">
    <w:abstractNumId w:val="28"/>
  </w:num>
  <w:num w:numId="34">
    <w:abstractNumId w:val="34"/>
  </w:num>
  <w:num w:numId="35">
    <w:abstractNumId w:val="17"/>
  </w:num>
  <w:num w:numId="36">
    <w:abstractNumId w:val="30"/>
  </w:num>
  <w:num w:numId="37">
    <w:abstractNumId w:val="35"/>
  </w:num>
  <w:num w:numId="38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C9"/>
    <w:rsid w:val="0000052F"/>
    <w:rsid w:val="0000072B"/>
    <w:rsid w:val="0000082D"/>
    <w:rsid w:val="00000D3A"/>
    <w:rsid w:val="000017F7"/>
    <w:rsid w:val="000030A8"/>
    <w:rsid w:val="00003449"/>
    <w:rsid w:val="00004FD8"/>
    <w:rsid w:val="0000608E"/>
    <w:rsid w:val="00006E8A"/>
    <w:rsid w:val="00010346"/>
    <w:rsid w:val="00010873"/>
    <w:rsid w:val="00010A95"/>
    <w:rsid w:val="0001139C"/>
    <w:rsid w:val="0001196A"/>
    <w:rsid w:val="00011983"/>
    <w:rsid w:val="00011A1D"/>
    <w:rsid w:val="00011E26"/>
    <w:rsid w:val="0001213A"/>
    <w:rsid w:val="0001223E"/>
    <w:rsid w:val="000128FA"/>
    <w:rsid w:val="00012ECC"/>
    <w:rsid w:val="00013288"/>
    <w:rsid w:val="0001339E"/>
    <w:rsid w:val="000138E1"/>
    <w:rsid w:val="00013AE1"/>
    <w:rsid w:val="00014838"/>
    <w:rsid w:val="00014C5F"/>
    <w:rsid w:val="00015B2E"/>
    <w:rsid w:val="00015D59"/>
    <w:rsid w:val="00016131"/>
    <w:rsid w:val="000164BD"/>
    <w:rsid w:val="00016777"/>
    <w:rsid w:val="0002025E"/>
    <w:rsid w:val="000207D1"/>
    <w:rsid w:val="00020DCE"/>
    <w:rsid w:val="00021167"/>
    <w:rsid w:val="00021371"/>
    <w:rsid w:val="00021705"/>
    <w:rsid w:val="0002174D"/>
    <w:rsid w:val="0002208E"/>
    <w:rsid w:val="0002228C"/>
    <w:rsid w:val="0002245C"/>
    <w:rsid w:val="00022D4E"/>
    <w:rsid w:val="000230D2"/>
    <w:rsid w:val="00023CCC"/>
    <w:rsid w:val="000244F1"/>
    <w:rsid w:val="00024602"/>
    <w:rsid w:val="00024B4F"/>
    <w:rsid w:val="00024BAB"/>
    <w:rsid w:val="00025864"/>
    <w:rsid w:val="00026872"/>
    <w:rsid w:val="00026D0D"/>
    <w:rsid w:val="0002720A"/>
    <w:rsid w:val="00027654"/>
    <w:rsid w:val="000276EA"/>
    <w:rsid w:val="000277DA"/>
    <w:rsid w:val="00027E09"/>
    <w:rsid w:val="00027FB1"/>
    <w:rsid w:val="0003038B"/>
    <w:rsid w:val="00030743"/>
    <w:rsid w:val="00030E46"/>
    <w:rsid w:val="00031350"/>
    <w:rsid w:val="00031ABC"/>
    <w:rsid w:val="00031B13"/>
    <w:rsid w:val="000325C3"/>
    <w:rsid w:val="000326E3"/>
    <w:rsid w:val="000327EE"/>
    <w:rsid w:val="00032BA4"/>
    <w:rsid w:val="00033041"/>
    <w:rsid w:val="0003306D"/>
    <w:rsid w:val="00034107"/>
    <w:rsid w:val="000346AC"/>
    <w:rsid w:val="00034741"/>
    <w:rsid w:val="00034CA0"/>
    <w:rsid w:val="00034F52"/>
    <w:rsid w:val="00034F7A"/>
    <w:rsid w:val="00035042"/>
    <w:rsid w:val="00035678"/>
    <w:rsid w:val="0003577B"/>
    <w:rsid w:val="000357CE"/>
    <w:rsid w:val="000358C4"/>
    <w:rsid w:val="00036C74"/>
    <w:rsid w:val="00036DA0"/>
    <w:rsid w:val="00037249"/>
    <w:rsid w:val="000373FF"/>
    <w:rsid w:val="00037A60"/>
    <w:rsid w:val="0004055B"/>
    <w:rsid w:val="000415AE"/>
    <w:rsid w:val="00041946"/>
    <w:rsid w:val="000423CB"/>
    <w:rsid w:val="00042F8E"/>
    <w:rsid w:val="000435DE"/>
    <w:rsid w:val="0004361D"/>
    <w:rsid w:val="00043DF3"/>
    <w:rsid w:val="000442AC"/>
    <w:rsid w:val="00044D68"/>
    <w:rsid w:val="00044FCA"/>
    <w:rsid w:val="00045146"/>
    <w:rsid w:val="00045633"/>
    <w:rsid w:val="00045A67"/>
    <w:rsid w:val="00046118"/>
    <w:rsid w:val="0004618D"/>
    <w:rsid w:val="00046865"/>
    <w:rsid w:val="00047995"/>
    <w:rsid w:val="00047D04"/>
    <w:rsid w:val="0005094A"/>
    <w:rsid w:val="00050A67"/>
    <w:rsid w:val="00050C70"/>
    <w:rsid w:val="0005273C"/>
    <w:rsid w:val="00052A28"/>
    <w:rsid w:val="0005390F"/>
    <w:rsid w:val="00053C98"/>
    <w:rsid w:val="00053F76"/>
    <w:rsid w:val="00054AE8"/>
    <w:rsid w:val="00055141"/>
    <w:rsid w:val="00055572"/>
    <w:rsid w:val="00055B4C"/>
    <w:rsid w:val="00056382"/>
    <w:rsid w:val="000563D7"/>
    <w:rsid w:val="000565C3"/>
    <w:rsid w:val="00056791"/>
    <w:rsid w:val="00057E91"/>
    <w:rsid w:val="00060AEC"/>
    <w:rsid w:val="00060B6D"/>
    <w:rsid w:val="0006131C"/>
    <w:rsid w:val="00061C20"/>
    <w:rsid w:val="00061C4D"/>
    <w:rsid w:val="00061C62"/>
    <w:rsid w:val="00061CFE"/>
    <w:rsid w:val="000620C7"/>
    <w:rsid w:val="00062622"/>
    <w:rsid w:val="00062636"/>
    <w:rsid w:val="00062CD3"/>
    <w:rsid w:val="00062D2B"/>
    <w:rsid w:val="00063441"/>
    <w:rsid w:val="0006359D"/>
    <w:rsid w:val="00063BFE"/>
    <w:rsid w:val="000640A9"/>
    <w:rsid w:val="00064E6C"/>
    <w:rsid w:val="000661F5"/>
    <w:rsid w:val="0006628D"/>
    <w:rsid w:val="00066925"/>
    <w:rsid w:val="0006699D"/>
    <w:rsid w:val="000670B4"/>
    <w:rsid w:val="000676DF"/>
    <w:rsid w:val="000676F0"/>
    <w:rsid w:val="00067E17"/>
    <w:rsid w:val="000703DC"/>
    <w:rsid w:val="000704D4"/>
    <w:rsid w:val="00070F21"/>
    <w:rsid w:val="0007175C"/>
    <w:rsid w:val="00071B38"/>
    <w:rsid w:val="00071DB4"/>
    <w:rsid w:val="000729E9"/>
    <w:rsid w:val="00072B8D"/>
    <w:rsid w:val="000737B8"/>
    <w:rsid w:val="000739A4"/>
    <w:rsid w:val="00073B12"/>
    <w:rsid w:val="00074AA5"/>
    <w:rsid w:val="00074BC4"/>
    <w:rsid w:val="000750C3"/>
    <w:rsid w:val="00075711"/>
    <w:rsid w:val="0007590C"/>
    <w:rsid w:val="000767F0"/>
    <w:rsid w:val="000768AA"/>
    <w:rsid w:val="00076A22"/>
    <w:rsid w:val="00076A94"/>
    <w:rsid w:val="00076EBE"/>
    <w:rsid w:val="00076FD0"/>
    <w:rsid w:val="000771D7"/>
    <w:rsid w:val="000803F1"/>
    <w:rsid w:val="0008140E"/>
    <w:rsid w:val="00081CC2"/>
    <w:rsid w:val="00081D62"/>
    <w:rsid w:val="00081E2D"/>
    <w:rsid w:val="00082258"/>
    <w:rsid w:val="00082E8A"/>
    <w:rsid w:val="00083752"/>
    <w:rsid w:val="000839D0"/>
    <w:rsid w:val="00083A51"/>
    <w:rsid w:val="00085CEC"/>
    <w:rsid w:val="000863BC"/>
    <w:rsid w:val="00086B5D"/>
    <w:rsid w:val="000877B8"/>
    <w:rsid w:val="000900E7"/>
    <w:rsid w:val="000907BC"/>
    <w:rsid w:val="00090913"/>
    <w:rsid w:val="00090F2D"/>
    <w:rsid w:val="000915D2"/>
    <w:rsid w:val="00091C5C"/>
    <w:rsid w:val="00091D4F"/>
    <w:rsid w:val="00091E58"/>
    <w:rsid w:val="00092AB3"/>
    <w:rsid w:val="00093975"/>
    <w:rsid w:val="00093DC4"/>
    <w:rsid w:val="000944BD"/>
    <w:rsid w:val="000A0782"/>
    <w:rsid w:val="000A0CA4"/>
    <w:rsid w:val="000A135D"/>
    <w:rsid w:val="000A23A5"/>
    <w:rsid w:val="000A2414"/>
    <w:rsid w:val="000A2427"/>
    <w:rsid w:val="000A2B1F"/>
    <w:rsid w:val="000A378D"/>
    <w:rsid w:val="000A3AE8"/>
    <w:rsid w:val="000A5333"/>
    <w:rsid w:val="000A54BE"/>
    <w:rsid w:val="000A5B86"/>
    <w:rsid w:val="000A5C2F"/>
    <w:rsid w:val="000A6BFF"/>
    <w:rsid w:val="000A6C85"/>
    <w:rsid w:val="000A6CB0"/>
    <w:rsid w:val="000A6E21"/>
    <w:rsid w:val="000A73B5"/>
    <w:rsid w:val="000A7505"/>
    <w:rsid w:val="000A7826"/>
    <w:rsid w:val="000A78CD"/>
    <w:rsid w:val="000B0875"/>
    <w:rsid w:val="000B0DC4"/>
    <w:rsid w:val="000B157B"/>
    <w:rsid w:val="000B17D5"/>
    <w:rsid w:val="000B1828"/>
    <w:rsid w:val="000B1F61"/>
    <w:rsid w:val="000B21B2"/>
    <w:rsid w:val="000B221A"/>
    <w:rsid w:val="000B25A4"/>
    <w:rsid w:val="000B2CFA"/>
    <w:rsid w:val="000B33B9"/>
    <w:rsid w:val="000B350E"/>
    <w:rsid w:val="000B36A1"/>
    <w:rsid w:val="000B36BD"/>
    <w:rsid w:val="000B3742"/>
    <w:rsid w:val="000B3A26"/>
    <w:rsid w:val="000B3E74"/>
    <w:rsid w:val="000B40B1"/>
    <w:rsid w:val="000B4B47"/>
    <w:rsid w:val="000B4F3C"/>
    <w:rsid w:val="000B5042"/>
    <w:rsid w:val="000B5278"/>
    <w:rsid w:val="000B5E03"/>
    <w:rsid w:val="000B6C35"/>
    <w:rsid w:val="000B741C"/>
    <w:rsid w:val="000B7A68"/>
    <w:rsid w:val="000B7B9E"/>
    <w:rsid w:val="000C0D06"/>
    <w:rsid w:val="000C0F26"/>
    <w:rsid w:val="000C1122"/>
    <w:rsid w:val="000C11A2"/>
    <w:rsid w:val="000C1804"/>
    <w:rsid w:val="000C24FC"/>
    <w:rsid w:val="000C2707"/>
    <w:rsid w:val="000C2CCE"/>
    <w:rsid w:val="000C3053"/>
    <w:rsid w:val="000C30D5"/>
    <w:rsid w:val="000C36AB"/>
    <w:rsid w:val="000C3AA1"/>
    <w:rsid w:val="000C3C7A"/>
    <w:rsid w:val="000C3D50"/>
    <w:rsid w:val="000C3E61"/>
    <w:rsid w:val="000C3FDE"/>
    <w:rsid w:val="000C3FE3"/>
    <w:rsid w:val="000C4167"/>
    <w:rsid w:val="000C4301"/>
    <w:rsid w:val="000C6751"/>
    <w:rsid w:val="000C6898"/>
    <w:rsid w:val="000C6A8F"/>
    <w:rsid w:val="000C6B88"/>
    <w:rsid w:val="000C7448"/>
    <w:rsid w:val="000D00E2"/>
    <w:rsid w:val="000D0132"/>
    <w:rsid w:val="000D1542"/>
    <w:rsid w:val="000D16E3"/>
    <w:rsid w:val="000D1D4B"/>
    <w:rsid w:val="000D26E8"/>
    <w:rsid w:val="000D2B79"/>
    <w:rsid w:val="000D2B91"/>
    <w:rsid w:val="000D2E75"/>
    <w:rsid w:val="000D326E"/>
    <w:rsid w:val="000D3400"/>
    <w:rsid w:val="000D3BA6"/>
    <w:rsid w:val="000D3D7F"/>
    <w:rsid w:val="000D4875"/>
    <w:rsid w:val="000D5D96"/>
    <w:rsid w:val="000D5DD3"/>
    <w:rsid w:val="000D710F"/>
    <w:rsid w:val="000D74BE"/>
    <w:rsid w:val="000D7E4A"/>
    <w:rsid w:val="000E0A70"/>
    <w:rsid w:val="000E21A2"/>
    <w:rsid w:val="000E23E5"/>
    <w:rsid w:val="000E2571"/>
    <w:rsid w:val="000E38D6"/>
    <w:rsid w:val="000E3920"/>
    <w:rsid w:val="000E3E5C"/>
    <w:rsid w:val="000E4441"/>
    <w:rsid w:val="000E4A00"/>
    <w:rsid w:val="000E5975"/>
    <w:rsid w:val="000E5EA9"/>
    <w:rsid w:val="000E61BD"/>
    <w:rsid w:val="000E682A"/>
    <w:rsid w:val="000E6B33"/>
    <w:rsid w:val="000E6E34"/>
    <w:rsid w:val="000E7D98"/>
    <w:rsid w:val="000F07D5"/>
    <w:rsid w:val="000F0925"/>
    <w:rsid w:val="000F0D4D"/>
    <w:rsid w:val="000F0D60"/>
    <w:rsid w:val="000F1BB6"/>
    <w:rsid w:val="000F2126"/>
    <w:rsid w:val="000F2B1E"/>
    <w:rsid w:val="000F2E76"/>
    <w:rsid w:val="000F3567"/>
    <w:rsid w:val="000F35F6"/>
    <w:rsid w:val="000F3C9A"/>
    <w:rsid w:val="000F3F08"/>
    <w:rsid w:val="000F40B1"/>
    <w:rsid w:val="000F4FF5"/>
    <w:rsid w:val="000F527F"/>
    <w:rsid w:val="000F55CE"/>
    <w:rsid w:val="000F5CC9"/>
    <w:rsid w:val="000F6BCF"/>
    <w:rsid w:val="000F72E9"/>
    <w:rsid w:val="001000E5"/>
    <w:rsid w:val="00100BC2"/>
    <w:rsid w:val="00100C8A"/>
    <w:rsid w:val="001017E2"/>
    <w:rsid w:val="001019BA"/>
    <w:rsid w:val="001020AE"/>
    <w:rsid w:val="00102292"/>
    <w:rsid w:val="001022F0"/>
    <w:rsid w:val="001037AF"/>
    <w:rsid w:val="00103EDA"/>
    <w:rsid w:val="0010401C"/>
    <w:rsid w:val="001043F4"/>
    <w:rsid w:val="00104843"/>
    <w:rsid w:val="00104DF8"/>
    <w:rsid w:val="00104E6C"/>
    <w:rsid w:val="0010595F"/>
    <w:rsid w:val="00105971"/>
    <w:rsid w:val="00105D91"/>
    <w:rsid w:val="0010616D"/>
    <w:rsid w:val="001064A4"/>
    <w:rsid w:val="00107012"/>
    <w:rsid w:val="0010750F"/>
    <w:rsid w:val="001079FC"/>
    <w:rsid w:val="001102F1"/>
    <w:rsid w:val="00110FC1"/>
    <w:rsid w:val="001116FA"/>
    <w:rsid w:val="00111C57"/>
    <w:rsid w:val="001122FD"/>
    <w:rsid w:val="00112A59"/>
    <w:rsid w:val="00112C13"/>
    <w:rsid w:val="001132C2"/>
    <w:rsid w:val="00114A34"/>
    <w:rsid w:val="00114AF8"/>
    <w:rsid w:val="00114B33"/>
    <w:rsid w:val="00114CC8"/>
    <w:rsid w:val="00115199"/>
    <w:rsid w:val="00115351"/>
    <w:rsid w:val="001155D4"/>
    <w:rsid w:val="00115BE7"/>
    <w:rsid w:val="00115E65"/>
    <w:rsid w:val="001162E6"/>
    <w:rsid w:val="001162F7"/>
    <w:rsid w:val="001167AA"/>
    <w:rsid w:val="00116B6C"/>
    <w:rsid w:val="0011727F"/>
    <w:rsid w:val="001172BA"/>
    <w:rsid w:val="0011757D"/>
    <w:rsid w:val="001206FF"/>
    <w:rsid w:val="00120897"/>
    <w:rsid w:val="001214C8"/>
    <w:rsid w:val="001226E0"/>
    <w:rsid w:val="00122876"/>
    <w:rsid w:val="00122B86"/>
    <w:rsid w:val="00123581"/>
    <w:rsid w:val="00123ED6"/>
    <w:rsid w:val="00125243"/>
    <w:rsid w:val="00125637"/>
    <w:rsid w:val="00125834"/>
    <w:rsid w:val="001259F6"/>
    <w:rsid w:val="001261CD"/>
    <w:rsid w:val="0012690B"/>
    <w:rsid w:val="00127C69"/>
    <w:rsid w:val="00127E19"/>
    <w:rsid w:val="001303A2"/>
    <w:rsid w:val="00130E65"/>
    <w:rsid w:val="00130ED8"/>
    <w:rsid w:val="00131113"/>
    <w:rsid w:val="0013121A"/>
    <w:rsid w:val="001312C0"/>
    <w:rsid w:val="001324FA"/>
    <w:rsid w:val="00132BB8"/>
    <w:rsid w:val="00132D35"/>
    <w:rsid w:val="00133EC9"/>
    <w:rsid w:val="001344BB"/>
    <w:rsid w:val="00134679"/>
    <w:rsid w:val="0013476A"/>
    <w:rsid w:val="001367CD"/>
    <w:rsid w:val="00136966"/>
    <w:rsid w:val="00140FE2"/>
    <w:rsid w:val="00141202"/>
    <w:rsid w:val="00141402"/>
    <w:rsid w:val="00141AE3"/>
    <w:rsid w:val="00142225"/>
    <w:rsid w:val="00142529"/>
    <w:rsid w:val="0014258D"/>
    <w:rsid w:val="00142DB5"/>
    <w:rsid w:val="0014388D"/>
    <w:rsid w:val="00143E1A"/>
    <w:rsid w:val="001441FB"/>
    <w:rsid w:val="00144A02"/>
    <w:rsid w:val="00144C14"/>
    <w:rsid w:val="001460BA"/>
    <w:rsid w:val="001466C1"/>
    <w:rsid w:val="0014696A"/>
    <w:rsid w:val="00146980"/>
    <w:rsid w:val="00146B28"/>
    <w:rsid w:val="001473D0"/>
    <w:rsid w:val="00147573"/>
    <w:rsid w:val="0014757A"/>
    <w:rsid w:val="0014782A"/>
    <w:rsid w:val="001478DD"/>
    <w:rsid w:val="00147FCA"/>
    <w:rsid w:val="0015001F"/>
    <w:rsid w:val="001501C6"/>
    <w:rsid w:val="001508CA"/>
    <w:rsid w:val="00150F18"/>
    <w:rsid w:val="00151953"/>
    <w:rsid w:val="00151AFA"/>
    <w:rsid w:val="00151C58"/>
    <w:rsid w:val="001520C7"/>
    <w:rsid w:val="00152122"/>
    <w:rsid w:val="001525EE"/>
    <w:rsid w:val="0015277E"/>
    <w:rsid w:val="00152B1F"/>
    <w:rsid w:val="00152EEC"/>
    <w:rsid w:val="001530A4"/>
    <w:rsid w:val="00153858"/>
    <w:rsid w:val="00153DC0"/>
    <w:rsid w:val="0015478B"/>
    <w:rsid w:val="00154C8A"/>
    <w:rsid w:val="00154E5A"/>
    <w:rsid w:val="00155252"/>
    <w:rsid w:val="00155BF8"/>
    <w:rsid w:val="00155CE4"/>
    <w:rsid w:val="00156D42"/>
    <w:rsid w:val="00156E4C"/>
    <w:rsid w:val="0015753B"/>
    <w:rsid w:val="00157D93"/>
    <w:rsid w:val="00157DF3"/>
    <w:rsid w:val="0016041E"/>
    <w:rsid w:val="00160642"/>
    <w:rsid w:val="00161E54"/>
    <w:rsid w:val="00163984"/>
    <w:rsid w:val="00163A4F"/>
    <w:rsid w:val="00164266"/>
    <w:rsid w:val="00165649"/>
    <w:rsid w:val="00165810"/>
    <w:rsid w:val="00165D71"/>
    <w:rsid w:val="001660FF"/>
    <w:rsid w:val="00166860"/>
    <w:rsid w:val="00166BBB"/>
    <w:rsid w:val="001672C5"/>
    <w:rsid w:val="001674A5"/>
    <w:rsid w:val="00167C7C"/>
    <w:rsid w:val="00170378"/>
    <w:rsid w:val="00171319"/>
    <w:rsid w:val="001719DA"/>
    <w:rsid w:val="00172874"/>
    <w:rsid w:val="00172897"/>
    <w:rsid w:val="001729DF"/>
    <w:rsid w:val="00172AFB"/>
    <w:rsid w:val="00172D62"/>
    <w:rsid w:val="00172F56"/>
    <w:rsid w:val="00173756"/>
    <w:rsid w:val="00173B7C"/>
    <w:rsid w:val="00173E73"/>
    <w:rsid w:val="00174665"/>
    <w:rsid w:val="00174682"/>
    <w:rsid w:val="0017472A"/>
    <w:rsid w:val="001749F4"/>
    <w:rsid w:val="00174A98"/>
    <w:rsid w:val="00174B27"/>
    <w:rsid w:val="001757FE"/>
    <w:rsid w:val="001763FF"/>
    <w:rsid w:val="00176424"/>
    <w:rsid w:val="00176E7D"/>
    <w:rsid w:val="00176EEE"/>
    <w:rsid w:val="00177947"/>
    <w:rsid w:val="00180700"/>
    <w:rsid w:val="00180A4B"/>
    <w:rsid w:val="00180A9E"/>
    <w:rsid w:val="00181AFB"/>
    <w:rsid w:val="00181B99"/>
    <w:rsid w:val="00182500"/>
    <w:rsid w:val="0018286A"/>
    <w:rsid w:val="00182BB7"/>
    <w:rsid w:val="00183A02"/>
    <w:rsid w:val="00183C98"/>
    <w:rsid w:val="001845FA"/>
    <w:rsid w:val="00185F48"/>
    <w:rsid w:val="001863D6"/>
    <w:rsid w:val="0018690A"/>
    <w:rsid w:val="00186C51"/>
    <w:rsid w:val="00186ECA"/>
    <w:rsid w:val="0018706D"/>
    <w:rsid w:val="001879B4"/>
    <w:rsid w:val="001905CA"/>
    <w:rsid w:val="00190DAF"/>
    <w:rsid w:val="001912C3"/>
    <w:rsid w:val="0019167C"/>
    <w:rsid w:val="00192001"/>
    <w:rsid w:val="001923F1"/>
    <w:rsid w:val="0019260E"/>
    <w:rsid w:val="00192AA2"/>
    <w:rsid w:val="00192B1F"/>
    <w:rsid w:val="00192B3C"/>
    <w:rsid w:val="00192CCD"/>
    <w:rsid w:val="00193700"/>
    <w:rsid w:val="001938EC"/>
    <w:rsid w:val="0019414C"/>
    <w:rsid w:val="00194342"/>
    <w:rsid w:val="00194431"/>
    <w:rsid w:val="001945EF"/>
    <w:rsid w:val="00194917"/>
    <w:rsid w:val="00195295"/>
    <w:rsid w:val="00195673"/>
    <w:rsid w:val="001964ED"/>
    <w:rsid w:val="00196678"/>
    <w:rsid w:val="0019677F"/>
    <w:rsid w:val="00196979"/>
    <w:rsid w:val="00197450"/>
    <w:rsid w:val="0019781A"/>
    <w:rsid w:val="001978B5"/>
    <w:rsid w:val="001A0039"/>
    <w:rsid w:val="001A00D2"/>
    <w:rsid w:val="001A10D0"/>
    <w:rsid w:val="001A14DB"/>
    <w:rsid w:val="001A16B9"/>
    <w:rsid w:val="001A1825"/>
    <w:rsid w:val="001A1A68"/>
    <w:rsid w:val="001A23C2"/>
    <w:rsid w:val="001A2EAE"/>
    <w:rsid w:val="001A2F52"/>
    <w:rsid w:val="001A30E4"/>
    <w:rsid w:val="001A357F"/>
    <w:rsid w:val="001A3EB1"/>
    <w:rsid w:val="001A44FB"/>
    <w:rsid w:val="001A4651"/>
    <w:rsid w:val="001A47EF"/>
    <w:rsid w:val="001A4F57"/>
    <w:rsid w:val="001A5344"/>
    <w:rsid w:val="001A535B"/>
    <w:rsid w:val="001A596B"/>
    <w:rsid w:val="001A59BF"/>
    <w:rsid w:val="001A5A62"/>
    <w:rsid w:val="001A68E1"/>
    <w:rsid w:val="001A729A"/>
    <w:rsid w:val="001A77B1"/>
    <w:rsid w:val="001B0112"/>
    <w:rsid w:val="001B04B9"/>
    <w:rsid w:val="001B0DC6"/>
    <w:rsid w:val="001B0F11"/>
    <w:rsid w:val="001B1055"/>
    <w:rsid w:val="001B12AA"/>
    <w:rsid w:val="001B1F08"/>
    <w:rsid w:val="001B1F66"/>
    <w:rsid w:val="001B20E6"/>
    <w:rsid w:val="001B2368"/>
    <w:rsid w:val="001B3801"/>
    <w:rsid w:val="001B3926"/>
    <w:rsid w:val="001B3B99"/>
    <w:rsid w:val="001B5135"/>
    <w:rsid w:val="001B6F83"/>
    <w:rsid w:val="001B760D"/>
    <w:rsid w:val="001B7681"/>
    <w:rsid w:val="001B7D47"/>
    <w:rsid w:val="001C247A"/>
    <w:rsid w:val="001C2734"/>
    <w:rsid w:val="001C30B4"/>
    <w:rsid w:val="001C376E"/>
    <w:rsid w:val="001C3C2B"/>
    <w:rsid w:val="001C5060"/>
    <w:rsid w:val="001C5070"/>
    <w:rsid w:val="001C6799"/>
    <w:rsid w:val="001C68D1"/>
    <w:rsid w:val="001C692C"/>
    <w:rsid w:val="001C6B26"/>
    <w:rsid w:val="001C6D0C"/>
    <w:rsid w:val="001C6E99"/>
    <w:rsid w:val="001C6FD5"/>
    <w:rsid w:val="001D06B8"/>
    <w:rsid w:val="001D08BF"/>
    <w:rsid w:val="001D0A17"/>
    <w:rsid w:val="001D116B"/>
    <w:rsid w:val="001D164E"/>
    <w:rsid w:val="001D1FAF"/>
    <w:rsid w:val="001D2CC1"/>
    <w:rsid w:val="001D3232"/>
    <w:rsid w:val="001D41B6"/>
    <w:rsid w:val="001D4A80"/>
    <w:rsid w:val="001D56D0"/>
    <w:rsid w:val="001D5767"/>
    <w:rsid w:val="001D5E0B"/>
    <w:rsid w:val="001D5E25"/>
    <w:rsid w:val="001D5EA6"/>
    <w:rsid w:val="001D6B43"/>
    <w:rsid w:val="001D6C03"/>
    <w:rsid w:val="001D6D10"/>
    <w:rsid w:val="001D7696"/>
    <w:rsid w:val="001D7881"/>
    <w:rsid w:val="001E05B8"/>
    <w:rsid w:val="001E0DE2"/>
    <w:rsid w:val="001E0E8A"/>
    <w:rsid w:val="001E1334"/>
    <w:rsid w:val="001E1C8E"/>
    <w:rsid w:val="001E1E97"/>
    <w:rsid w:val="001E1E9D"/>
    <w:rsid w:val="001E25B3"/>
    <w:rsid w:val="001E288E"/>
    <w:rsid w:val="001E298E"/>
    <w:rsid w:val="001E2D0D"/>
    <w:rsid w:val="001E316F"/>
    <w:rsid w:val="001E3CE0"/>
    <w:rsid w:val="001E3F8A"/>
    <w:rsid w:val="001E482B"/>
    <w:rsid w:val="001E4B78"/>
    <w:rsid w:val="001E54A3"/>
    <w:rsid w:val="001E55CD"/>
    <w:rsid w:val="001E5B56"/>
    <w:rsid w:val="001E618D"/>
    <w:rsid w:val="001E624C"/>
    <w:rsid w:val="001E6403"/>
    <w:rsid w:val="001E70F6"/>
    <w:rsid w:val="001E7146"/>
    <w:rsid w:val="001E76B3"/>
    <w:rsid w:val="001F0A51"/>
    <w:rsid w:val="001F17AC"/>
    <w:rsid w:val="001F3227"/>
    <w:rsid w:val="001F41C7"/>
    <w:rsid w:val="001F48EC"/>
    <w:rsid w:val="001F49C7"/>
    <w:rsid w:val="001F4DDC"/>
    <w:rsid w:val="001F4F82"/>
    <w:rsid w:val="001F537F"/>
    <w:rsid w:val="001F55D3"/>
    <w:rsid w:val="001F56AB"/>
    <w:rsid w:val="001F5B22"/>
    <w:rsid w:val="001F5C6C"/>
    <w:rsid w:val="001F5E5A"/>
    <w:rsid w:val="001F5FF7"/>
    <w:rsid w:val="001F6306"/>
    <w:rsid w:val="001F6595"/>
    <w:rsid w:val="001F6619"/>
    <w:rsid w:val="001F6877"/>
    <w:rsid w:val="001F6948"/>
    <w:rsid w:val="001F6DE8"/>
    <w:rsid w:val="001F70FF"/>
    <w:rsid w:val="001F74D7"/>
    <w:rsid w:val="001F767B"/>
    <w:rsid w:val="0020035F"/>
    <w:rsid w:val="0020040C"/>
    <w:rsid w:val="002005CD"/>
    <w:rsid w:val="00200709"/>
    <w:rsid w:val="0020093E"/>
    <w:rsid w:val="0020141A"/>
    <w:rsid w:val="002020F0"/>
    <w:rsid w:val="00203569"/>
    <w:rsid w:val="00203B20"/>
    <w:rsid w:val="00203DFB"/>
    <w:rsid w:val="00204B57"/>
    <w:rsid w:val="00204D0D"/>
    <w:rsid w:val="00205083"/>
    <w:rsid w:val="00205CB8"/>
    <w:rsid w:val="00205F5E"/>
    <w:rsid w:val="00205F9F"/>
    <w:rsid w:val="00205FC5"/>
    <w:rsid w:val="00207575"/>
    <w:rsid w:val="00207CAF"/>
    <w:rsid w:val="00210AF8"/>
    <w:rsid w:val="00210E5D"/>
    <w:rsid w:val="00210F4A"/>
    <w:rsid w:val="00211560"/>
    <w:rsid w:val="002118E5"/>
    <w:rsid w:val="002122CF"/>
    <w:rsid w:val="00212AF1"/>
    <w:rsid w:val="00212B0B"/>
    <w:rsid w:val="00213CAF"/>
    <w:rsid w:val="00214286"/>
    <w:rsid w:val="00214446"/>
    <w:rsid w:val="00214B27"/>
    <w:rsid w:val="00215873"/>
    <w:rsid w:val="002158DC"/>
    <w:rsid w:val="002160B1"/>
    <w:rsid w:val="00216185"/>
    <w:rsid w:val="002161F7"/>
    <w:rsid w:val="0021651F"/>
    <w:rsid w:val="00216919"/>
    <w:rsid w:val="00216B1A"/>
    <w:rsid w:val="00216F8A"/>
    <w:rsid w:val="00217681"/>
    <w:rsid w:val="002176D7"/>
    <w:rsid w:val="0022016C"/>
    <w:rsid w:val="0022065C"/>
    <w:rsid w:val="00220765"/>
    <w:rsid w:val="00221201"/>
    <w:rsid w:val="0022173B"/>
    <w:rsid w:val="00221807"/>
    <w:rsid w:val="00221834"/>
    <w:rsid w:val="00221FAC"/>
    <w:rsid w:val="002223F0"/>
    <w:rsid w:val="00222B2C"/>
    <w:rsid w:val="00222F80"/>
    <w:rsid w:val="00223799"/>
    <w:rsid w:val="0022391D"/>
    <w:rsid w:val="00225FD6"/>
    <w:rsid w:val="00226B3B"/>
    <w:rsid w:val="00227F07"/>
    <w:rsid w:val="002301B7"/>
    <w:rsid w:val="00230D62"/>
    <w:rsid w:val="00230E6A"/>
    <w:rsid w:val="00230F6F"/>
    <w:rsid w:val="00231107"/>
    <w:rsid w:val="00231F1C"/>
    <w:rsid w:val="00232276"/>
    <w:rsid w:val="002324F3"/>
    <w:rsid w:val="0023259D"/>
    <w:rsid w:val="00232940"/>
    <w:rsid w:val="00232CDF"/>
    <w:rsid w:val="00233F66"/>
    <w:rsid w:val="0023415F"/>
    <w:rsid w:val="002342C5"/>
    <w:rsid w:val="00234CBB"/>
    <w:rsid w:val="00234D67"/>
    <w:rsid w:val="002352F6"/>
    <w:rsid w:val="00236117"/>
    <w:rsid w:val="0023666D"/>
    <w:rsid w:val="002372EB"/>
    <w:rsid w:val="0023733D"/>
    <w:rsid w:val="002377FC"/>
    <w:rsid w:val="002378C9"/>
    <w:rsid w:val="00237AAF"/>
    <w:rsid w:val="00237B9B"/>
    <w:rsid w:val="0024092F"/>
    <w:rsid w:val="00240CEF"/>
    <w:rsid w:val="00240FCD"/>
    <w:rsid w:val="00241433"/>
    <w:rsid w:val="00241C9A"/>
    <w:rsid w:val="0024216A"/>
    <w:rsid w:val="0024276A"/>
    <w:rsid w:val="00242915"/>
    <w:rsid w:val="00242D43"/>
    <w:rsid w:val="002430D4"/>
    <w:rsid w:val="0024332A"/>
    <w:rsid w:val="002434E1"/>
    <w:rsid w:val="00243FB6"/>
    <w:rsid w:val="002440D8"/>
    <w:rsid w:val="0024419B"/>
    <w:rsid w:val="00244373"/>
    <w:rsid w:val="00244DDF"/>
    <w:rsid w:val="002452E7"/>
    <w:rsid w:val="002453EB"/>
    <w:rsid w:val="002465E6"/>
    <w:rsid w:val="002466C5"/>
    <w:rsid w:val="00246999"/>
    <w:rsid w:val="0024699E"/>
    <w:rsid w:val="002471D8"/>
    <w:rsid w:val="00247E09"/>
    <w:rsid w:val="0025043D"/>
    <w:rsid w:val="002508AE"/>
    <w:rsid w:val="00250ADE"/>
    <w:rsid w:val="00251062"/>
    <w:rsid w:val="002515FD"/>
    <w:rsid w:val="00251B22"/>
    <w:rsid w:val="00251EAF"/>
    <w:rsid w:val="0025212C"/>
    <w:rsid w:val="0025247A"/>
    <w:rsid w:val="00252BA8"/>
    <w:rsid w:val="00252CF1"/>
    <w:rsid w:val="002546C6"/>
    <w:rsid w:val="0025524A"/>
    <w:rsid w:val="0025619B"/>
    <w:rsid w:val="002561E1"/>
    <w:rsid w:val="002562C7"/>
    <w:rsid w:val="002568BB"/>
    <w:rsid w:val="00256FE1"/>
    <w:rsid w:val="00257805"/>
    <w:rsid w:val="00260A5E"/>
    <w:rsid w:val="00260DDF"/>
    <w:rsid w:val="00261650"/>
    <w:rsid w:val="00262034"/>
    <w:rsid w:val="00262496"/>
    <w:rsid w:val="00262AC5"/>
    <w:rsid w:val="00262DD2"/>
    <w:rsid w:val="002632A0"/>
    <w:rsid w:val="00263DDE"/>
    <w:rsid w:val="00264119"/>
    <w:rsid w:val="00264265"/>
    <w:rsid w:val="0026485C"/>
    <w:rsid w:val="0026488C"/>
    <w:rsid w:val="00264DAD"/>
    <w:rsid w:val="00265138"/>
    <w:rsid w:val="00265797"/>
    <w:rsid w:val="00265E75"/>
    <w:rsid w:val="00266163"/>
    <w:rsid w:val="00266CC1"/>
    <w:rsid w:val="002670F2"/>
    <w:rsid w:val="00267235"/>
    <w:rsid w:val="00267373"/>
    <w:rsid w:val="0026765F"/>
    <w:rsid w:val="00267792"/>
    <w:rsid w:val="00267A03"/>
    <w:rsid w:val="00267BF4"/>
    <w:rsid w:val="00271CBC"/>
    <w:rsid w:val="0027268F"/>
    <w:rsid w:val="00272A07"/>
    <w:rsid w:val="00272C30"/>
    <w:rsid w:val="00273A12"/>
    <w:rsid w:val="00273E57"/>
    <w:rsid w:val="002749F4"/>
    <w:rsid w:val="00274C49"/>
    <w:rsid w:val="0027510B"/>
    <w:rsid w:val="002757DE"/>
    <w:rsid w:val="00275B21"/>
    <w:rsid w:val="002762D5"/>
    <w:rsid w:val="00276311"/>
    <w:rsid w:val="0027639E"/>
    <w:rsid w:val="00276B2B"/>
    <w:rsid w:val="0027762B"/>
    <w:rsid w:val="002777F1"/>
    <w:rsid w:val="00280382"/>
    <w:rsid w:val="00280E18"/>
    <w:rsid w:val="00281586"/>
    <w:rsid w:val="002822E3"/>
    <w:rsid w:val="002825D9"/>
    <w:rsid w:val="00282878"/>
    <w:rsid w:val="002828FD"/>
    <w:rsid w:val="00282CEF"/>
    <w:rsid w:val="002836E1"/>
    <w:rsid w:val="00284EEC"/>
    <w:rsid w:val="002857C4"/>
    <w:rsid w:val="002858EA"/>
    <w:rsid w:val="00285CD0"/>
    <w:rsid w:val="00285DCE"/>
    <w:rsid w:val="00286091"/>
    <w:rsid w:val="002861FF"/>
    <w:rsid w:val="00286B7C"/>
    <w:rsid w:val="00286DD5"/>
    <w:rsid w:val="00287070"/>
    <w:rsid w:val="00287225"/>
    <w:rsid w:val="00287457"/>
    <w:rsid w:val="002874BB"/>
    <w:rsid w:val="002874E7"/>
    <w:rsid w:val="00287A0F"/>
    <w:rsid w:val="00287D7F"/>
    <w:rsid w:val="00287DB4"/>
    <w:rsid w:val="002906AE"/>
    <w:rsid w:val="00290739"/>
    <w:rsid w:val="002907DE"/>
    <w:rsid w:val="00290974"/>
    <w:rsid w:val="0029106F"/>
    <w:rsid w:val="00292211"/>
    <w:rsid w:val="00292AE1"/>
    <w:rsid w:val="00292CCC"/>
    <w:rsid w:val="0029326C"/>
    <w:rsid w:val="0029340D"/>
    <w:rsid w:val="002934D3"/>
    <w:rsid w:val="00293ED1"/>
    <w:rsid w:val="0029459D"/>
    <w:rsid w:val="002952F2"/>
    <w:rsid w:val="00295995"/>
    <w:rsid w:val="00295B60"/>
    <w:rsid w:val="00295BEE"/>
    <w:rsid w:val="00296434"/>
    <w:rsid w:val="00296805"/>
    <w:rsid w:val="00296F8F"/>
    <w:rsid w:val="002974FD"/>
    <w:rsid w:val="00297B73"/>
    <w:rsid w:val="00297E27"/>
    <w:rsid w:val="002A0E1B"/>
    <w:rsid w:val="002A0EE1"/>
    <w:rsid w:val="002A1115"/>
    <w:rsid w:val="002A1406"/>
    <w:rsid w:val="002A2393"/>
    <w:rsid w:val="002A29AB"/>
    <w:rsid w:val="002A2A6A"/>
    <w:rsid w:val="002A2E4A"/>
    <w:rsid w:val="002A2F35"/>
    <w:rsid w:val="002A4AA4"/>
    <w:rsid w:val="002A4CF6"/>
    <w:rsid w:val="002A519D"/>
    <w:rsid w:val="002A5D62"/>
    <w:rsid w:val="002A66B0"/>
    <w:rsid w:val="002A6840"/>
    <w:rsid w:val="002A6C4D"/>
    <w:rsid w:val="002A6F10"/>
    <w:rsid w:val="002A7C83"/>
    <w:rsid w:val="002B0071"/>
    <w:rsid w:val="002B0240"/>
    <w:rsid w:val="002B070C"/>
    <w:rsid w:val="002B091D"/>
    <w:rsid w:val="002B0933"/>
    <w:rsid w:val="002B0ABD"/>
    <w:rsid w:val="002B0D8B"/>
    <w:rsid w:val="002B1218"/>
    <w:rsid w:val="002B23A0"/>
    <w:rsid w:val="002B272D"/>
    <w:rsid w:val="002B2B49"/>
    <w:rsid w:val="002B38DC"/>
    <w:rsid w:val="002B4408"/>
    <w:rsid w:val="002B447C"/>
    <w:rsid w:val="002B4775"/>
    <w:rsid w:val="002B48E2"/>
    <w:rsid w:val="002B4A58"/>
    <w:rsid w:val="002B4F4E"/>
    <w:rsid w:val="002B4FEA"/>
    <w:rsid w:val="002B57E8"/>
    <w:rsid w:val="002B5937"/>
    <w:rsid w:val="002B5D33"/>
    <w:rsid w:val="002B6CD0"/>
    <w:rsid w:val="002B73D1"/>
    <w:rsid w:val="002B7A95"/>
    <w:rsid w:val="002C0052"/>
    <w:rsid w:val="002C03A3"/>
    <w:rsid w:val="002C104A"/>
    <w:rsid w:val="002C1903"/>
    <w:rsid w:val="002C2122"/>
    <w:rsid w:val="002C26E6"/>
    <w:rsid w:val="002C31EA"/>
    <w:rsid w:val="002C3232"/>
    <w:rsid w:val="002C3C09"/>
    <w:rsid w:val="002C4A75"/>
    <w:rsid w:val="002C4D4C"/>
    <w:rsid w:val="002C5351"/>
    <w:rsid w:val="002C551D"/>
    <w:rsid w:val="002C557B"/>
    <w:rsid w:val="002C5AE4"/>
    <w:rsid w:val="002C5DED"/>
    <w:rsid w:val="002C5E13"/>
    <w:rsid w:val="002C6A80"/>
    <w:rsid w:val="002C6FED"/>
    <w:rsid w:val="002D02EA"/>
    <w:rsid w:val="002D07C8"/>
    <w:rsid w:val="002D121C"/>
    <w:rsid w:val="002D127D"/>
    <w:rsid w:val="002D27B5"/>
    <w:rsid w:val="002D27E5"/>
    <w:rsid w:val="002D2924"/>
    <w:rsid w:val="002D32F8"/>
    <w:rsid w:val="002D3C42"/>
    <w:rsid w:val="002D4E1E"/>
    <w:rsid w:val="002D5327"/>
    <w:rsid w:val="002D58B6"/>
    <w:rsid w:val="002D58D4"/>
    <w:rsid w:val="002D5F51"/>
    <w:rsid w:val="002D5F73"/>
    <w:rsid w:val="002D614A"/>
    <w:rsid w:val="002D6299"/>
    <w:rsid w:val="002D7074"/>
    <w:rsid w:val="002D7AE0"/>
    <w:rsid w:val="002E003D"/>
    <w:rsid w:val="002E0986"/>
    <w:rsid w:val="002E0D1B"/>
    <w:rsid w:val="002E1438"/>
    <w:rsid w:val="002E17B0"/>
    <w:rsid w:val="002E25A6"/>
    <w:rsid w:val="002E26BF"/>
    <w:rsid w:val="002E26C2"/>
    <w:rsid w:val="002E2A3C"/>
    <w:rsid w:val="002E2D93"/>
    <w:rsid w:val="002E3050"/>
    <w:rsid w:val="002E35CC"/>
    <w:rsid w:val="002E3760"/>
    <w:rsid w:val="002E3ECF"/>
    <w:rsid w:val="002E46E5"/>
    <w:rsid w:val="002E54B2"/>
    <w:rsid w:val="002E5BE5"/>
    <w:rsid w:val="002E5C0C"/>
    <w:rsid w:val="002E5C25"/>
    <w:rsid w:val="002E6832"/>
    <w:rsid w:val="002E6984"/>
    <w:rsid w:val="002E7306"/>
    <w:rsid w:val="002E7AE1"/>
    <w:rsid w:val="002E7D0E"/>
    <w:rsid w:val="002E7D7C"/>
    <w:rsid w:val="002E7DE6"/>
    <w:rsid w:val="002F1EE3"/>
    <w:rsid w:val="002F3311"/>
    <w:rsid w:val="002F33D8"/>
    <w:rsid w:val="002F4050"/>
    <w:rsid w:val="002F40B6"/>
    <w:rsid w:val="002F42E6"/>
    <w:rsid w:val="002F4606"/>
    <w:rsid w:val="002F50BD"/>
    <w:rsid w:val="002F52F8"/>
    <w:rsid w:val="002F607C"/>
    <w:rsid w:val="002F6346"/>
    <w:rsid w:val="002F7665"/>
    <w:rsid w:val="002F775E"/>
    <w:rsid w:val="00300386"/>
    <w:rsid w:val="003003B1"/>
    <w:rsid w:val="00300E2B"/>
    <w:rsid w:val="00301526"/>
    <w:rsid w:val="00301C46"/>
    <w:rsid w:val="00301D63"/>
    <w:rsid w:val="0030289B"/>
    <w:rsid w:val="00303A7A"/>
    <w:rsid w:val="0030413C"/>
    <w:rsid w:val="00304903"/>
    <w:rsid w:val="003049B6"/>
    <w:rsid w:val="00304BD5"/>
    <w:rsid w:val="00304F83"/>
    <w:rsid w:val="00306B2C"/>
    <w:rsid w:val="00306F66"/>
    <w:rsid w:val="0030731E"/>
    <w:rsid w:val="00307371"/>
    <w:rsid w:val="0030749E"/>
    <w:rsid w:val="00307733"/>
    <w:rsid w:val="00307FCA"/>
    <w:rsid w:val="0031050C"/>
    <w:rsid w:val="00310567"/>
    <w:rsid w:val="003105DA"/>
    <w:rsid w:val="00310A4D"/>
    <w:rsid w:val="00310DD0"/>
    <w:rsid w:val="00311567"/>
    <w:rsid w:val="003119C1"/>
    <w:rsid w:val="00311E99"/>
    <w:rsid w:val="003124AD"/>
    <w:rsid w:val="00313556"/>
    <w:rsid w:val="00313F4A"/>
    <w:rsid w:val="00314159"/>
    <w:rsid w:val="00315594"/>
    <w:rsid w:val="00316029"/>
    <w:rsid w:val="003167F6"/>
    <w:rsid w:val="003171B7"/>
    <w:rsid w:val="00317222"/>
    <w:rsid w:val="00317FB8"/>
    <w:rsid w:val="003206D5"/>
    <w:rsid w:val="00320735"/>
    <w:rsid w:val="0032114C"/>
    <w:rsid w:val="00321863"/>
    <w:rsid w:val="00321F47"/>
    <w:rsid w:val="00322B72"/>
    <w:rsid w:val="00323A18"/>
    <w:rsid w:val="00324BC9"/>
    <w:rsid w:val="003250AD"/>
    <w:rsid w:val="003251F5"/>
    <w:rsid w:val="003252C5"/>
    <w:rsid w:val="00325655"/>
    <w:rsid w:val="00326051"/>
    <w:rsid w:val="00326500"/>
    <w:rsid w:val="003269B3"/>
    <w:rsid w:val="00326EA7"/>
    <w:rsid w:val="00327770"/>
    <w:rsid w:val="00330D23"/>
    <w:rsid w:val="00330D27"/>
    <w:rsid w:val="00331BBF"/>
    <w:rsid w:val="003321FA"/>
    <w:rsid w:val="003329DC"/>
    <w:rsid w:val="00332F60"/>
    <w:rsid w:val="00333047"/>
    <w:rsid w:val="00334296"/>
    <w:rsid w:val="00334349"/>
    <w:rsid w:val="00334FFC"/>
    <w:rsid w:val="003358DF"/>
    <w:rsid w:val="00335FF0"/>
    <w:rsid w:val="00336489"/>
    <w:rsid w:val="0033692E"/>
    <w:rsid w:val="00337512"/>
    <w:rsid w:val="003376AC"/>
    <w:rsid w:val="00337D1A"/>
    <w:rsid w:val="003403A1"/>
    <w:rsid w:val="0034140C"/>
    <w:rsid w:val="003427EE"/>
    <w:rsid w:val="00342DDC"/>
    <w:rsid w:val="0034380A"/>
    <w:rsid w:val="0034423E"/>
    <w:rsid w:val="00344405"/>
    <w:rsid w:val="003448A8"/>
    <w:rsid w:val="00345647"/>
    <w:rsid w:val="00345BEE"/>
    <w:rsid w:val="003460B8"/>
    <w:rsid w:val="003463C2"/>
    <w:rsid w:val="003471AC"/>
    <w:rsid w:val="00350216"/>
    <w:rsid w:val="003507ED"/>
    <w:rsid w:val="00350A20"/>
    <w:rsid w:val="00350E5A"/>
    <w:rsid w:val="00351129"/>
    <w:rsid w:val="003525F6"/>
    <w:rsid w:val="00352695"/>
    <w:rsid w:val="00352DA0"/>
    <w:rsid w:val="00352EAB"/>
    <w:rsid w:val="003531F5"/>
    <w:rsid w:val="00353377"/>
    <w:rsid w:val="003542A3"/>
    <w:rsid w:val="00354A66"/>
    <w:rsid w:val="0035542B"/>
    <w:rsid w:val="00355512"/>
    <w:rsid w:val="0035587D"/>
    <w:rsid w:val="003562D3"/>
    <w:rsid w:val="00356792"/>
    <w:rsid w:val="00356AAB"/>
    <w:rsid w:val="00357324"/>
    <w:rsid w:val="003575D4"/>
    <w:rsid w:val="00357EBA"/>
    <w:rsid w:val="003607AB"/>
    <w:rsid w:val="00360EFB"/>
    <w:rsid w:val="00361283"/>
    <w:rsid w:val="003614E8"/>
    <w:rsid w:val="00361A57"/>
    <w:rsid w:val="003629F8"/>
    <w:rsid w:val="003630FF"/>
    <w:rsid w:val="003631B8"/>
    <w:rsid w:val="003635A3"/>
    <w:rsid w:val="00363896"/>
    <w:rsid w:val="00364367"/>
    <w:rsid w:val="00364492"/>
    <w:rsid w:val="00364B80"/>
    <w:rsid w:val="00364B9B"/>
    <w:rsid w:val="00365050"/>
    <w:rsid w:val="00365DEE"/>
    <w:rsid w:val="00365F59"/>
    <w:rsid w:val="00366381"/>
    <w:rsid w:val="003667F0"/>
    <w:rsid w:val="003668A8"/>
    <w:rsid w:val="00366A5F"/>
    <w:rsid w:val="003671C3"/>
    <w:rsid w:val="00367226"/>
    <w:rsid w:val="00367348"/>
    <w:rsid w:val="003708C1"/>
    <w:rsid w:val="00371706"/>
    <w:rsid w:val="003723F3"/>
    <w:rsid w:val="00372573"/>
    <w:rsid w:val="00372894"/>
    <w:rsid w:val="00372CE8"/>
    <w:rsid w:val="00373042"/>
    <w:rsid w:val="003733BD"/>
    <w:rsid w:val="00373B2A"/>
    <w:rsid w:val="00373D1F"/>
    <w:rsid w:val="00374430"/>
    <w:rsid w:val="003751DB"/>
    <w:rsid w:val="00375416"/>
    <w:rsid w:val="003755BD"/>
    <w:rsid w:val="0037560F"/>
    <w:rsid w:val="0037594E"/>
    <w:rsid w:val="00376051"/>
    <w:rsid w:val="0037646D"/>
    <w:rsid w:val="003764AE"/>
    <w:rsid w:val="00376631"/>
    <w:rsid w:val="00376915"/>
    <w:rsid w:val="00376A1E"/>
    <w:rsid w:val="0037709B"/>
    <w:rsid w:val="003771E3"/>
    <w:rsid w:val="00377627"/>
    <w:rsid w:val="00377B12"/>
    <w:rsid w:val="00377D8F"/>
    <w:rsid w:val="00377DAE"/>
    <w:rsid w:val="003801A2"/>
    <w:rsid w:val="003804EB"/>
    <w:rsid w:val="003807C6"/>
    <w:rsid w:val="00380839"/>
    <w:rsid w:val="003821A1"/>
    <w:rsid w:val="00382442"/>
    <w:rsid w:val="00382F12"/>
    <w:rsid w:val="00382F46"/>
    <w:rsid w:val="003830A8"/>
    <w:rsid w:val="003831B3"/>
    <w:rsid w:val="00383E64"/>
    <w:rsid w:val="003841D5"/>
    <w:rsid w:val="00384E78"/>
    <w:rsid w:val="003862FF"/>
    <w:rsid w:val="00386922"/>
    <w:rsid w:val="003906B3"/>
    <w:rsid w:val="003906FB"/>
    <w:rsid w:val="003907FD"/>
    <w:rsid w:val="003912FD"/>
    <w:rsid w:val="00391960"/>
    <w:rsid w:val="00391A78"/>
    <w:rsid w:val="00391FCB"/>
    <w:rsid w:val="003926F9"/>
    <w:rsid w:val="00393EF5"/>
    <w:rsid w:val="00394035"/>
    <w:rsid w:val="003950A0"/>
    <w:rsid w:val="0039552B"/>
    <w:rsid w:val="00395948"/>
    <w:rsid w:val="00396059"/>
    <w:rsid w:val="00396451"/>
    <w:rsid w:val="003965DF"/>
    <w:rsid w:val="0039684A"/>
    <w:rsid w:val="00396AC5"/>
    <w:rsid w:val="003978E3"/>
    <w:rsid w:val="003A068B"/>
    <w:rsid w:val="003A0793"/>
    <w:rsid w:val="003A0C9F"/>
    <w:rsid w:val="003A14D7"/>
    <w:rsid w:val="003A2CBD"/>
    <w:rsid w:val="003A2CFB"/>
    <w:rsid w:val="003A31FF"/>
    <w:rsid w:val="003A3494"/>
    <w:rsid w:val="003A49F9"/>
    <w:rsid w:val="003A4D7F"/>
    <w:rsid w:val="003A4ED5"/>
    <w:rsid w:val="003A5A94"/>
    <w:rsid w:val="003A6A62"/>
    <w:rsid w:val="003A6C7E"/>
    <w:rsid w:val="003A76CA"/>
    <w:rsid w:val="003A7D69"/>
    <w:rsid w:val="003B0464"/>
    <w:rsid w:val="003B08B0"/>
    <w:rsid w:val="003B0FE9"/>
    <w:rsid w:val="003B22B8"/>
    <w:rsid w:val="003B2368"/>
    <w:rsid w:val="003B2987"/>
    <w:rsid w:val="003B2FAE"/>
    <w:rsid w:val="003B3314"/>
    <w:rsid w:val="003B37A2"/>
    <w:rsid w:val="003B37C3"/>
    <w:rsid w:val="003B454D"/>
    <w:rsid w:val="003B612E"/>
    <w:rsid w:val="003B726D"/>
    <w:rsid w:val="003B7AF8"/>
    <w:rsid w:val="003B7EFA"/>
    <w:rsid w:val="003C0401"/>
    <w:rsid w:val="003C0C27"/>
    <w:rsid w:val="003C0DDB"/>
    <w:rsid w:val="003C1016"/>
    <w:rsid w:val="003C187D"/>
    <w:rsid w:val="003C25DE"/>
    <w:rsid w:val="003C433D"/>
    <w:rsid w:val="003C43B0"/>
    <w:rsid w:val="003C4475"/>
    <w:rsid w:val="003C4537"/>
    <w:rsid w:val="003C48EF"/>
    <w:rsid w:val="003C4A3E"/>
    <w:rsid w:val="003C5358"/>
    <w:rsid w:val="003C5A04"/>
    <w:rsid w:val="003C61E4"/>
    <w:rsid w:val="003C645E"/>
    <w:rsid w:val="003C6615"/>
    <w:rsid w:val="003C68E2"/>
    <w:rsid w:val="003C6D5D"/>
    <w:rsid w:val="003C7607"/>
    <w:rsid w:val="003C7BF9"/>
    <w:rsid w:val="003D04DA"/>
    <w:rsid w:val="003D0ED1"/>
    <w:rsid w:val="003D0F0F"/>
    <w:rsid w:val="003D102E"/>
    <w:rsid w:val="003D122B"/>
    <w:rsid w:val="003D1578"/>
    <w:rsid w:val="003D1A9F"/>
    <w:rsid w:val="003D1FD2"/>
    <w:rsid w:val="003D27F8"/>
    <w:rsid w:val="003D3665"/>
    <w:rsid w:val="003D3E6E"/>
    <w:rsid w:val="003D493C"/>
    <w:rsid w:val="003D4BA4"/>
    <w:rsid w:val="003D5310"/>
    <w:rsid w:val="003D55A6"/>
    <w:rsid w:val="003D66F1"/>
    <w:rsid w:val="003D6AC2"/>
    <w:rsid w:val="003D6B53"/>
    <w:rsid w:val="003D6BF5"/>
    <w:rsid w:val="003D6D16"/>
    <w:rsid w:val="003E0BDE"/>
    <w:rsid w:val="003E0C9B"/>
    <w:rsid w:val="003E1A68"/>
    <w:rsid w:val="003E1EBC"/>
    <w:rsid w:val="003E21D1"/>
    <w:rsid w:val="003E28AF"/>
    <w:rsid w:val="003E338E"/>
    <w:rsid w:val="003E345A"/>
    <w:rsid w:val="003E34F2"/>
    <w:rsid w:val="003E350A"/>
    <w:rsid w:val="003E3F07"/>
    <w:rsid w:val="003E4154"/>
    <w:rsid w:val="003E46B2"/>
    <w:rsid w:val="003E51B1"/>
    <w:rsid w:val="003E782B"/>
    <w:rsid w:val="003F0B0F"/>
    <w:rsid w:val="003F0FB4"/>
    <w:rsid w:val="003F1067"/>
    <w:rsid w:val="003F1496"/>
    <w:rsid w:val="003F1D03"/>
    <w:rsid w:val="003F1F7F"/>
    <w:rsid w:val="003F417F"/>
    <w:rsid w:val="003F4D27"/>
    <w:rsid w:val="003F5EEA"/>
    <w:rsid w:val="003F6CA7"/>
    <w:rsid w:val="003F7072"/>
    <w:rsid w:val="003F7670"/>
    <w:rsid w:val="00400ACC"/>
    <w:rsid w:val="00400AFB"/>
    <w:rsid w:val="00401F97"/>
    <w:rsid w:val="00401FBF"/>
    <w:rsid w:val="004029F8"/>
    <w:rsid w:val="00402D70"/>
    <w:rsid w:val="00402E81"/>
    <w:rsid w:val="00402EA0"/>
    <w:rsid w:val="00402FB8"/>
    <w:rsid w:val="0040333F"/>
    <w:rsid w:val="00404550"/>
    <w:rsid w:val="004051D9"/>
    <w:rsid w:val="00405D46"/>
    <w:rsid w:val="0040639E"/>
    <w:rsid w:val="00410B6E"/>
    <w:rsid w:val="004112D5"/>
    <w:rsid w:val="004113BA"/>
    <w:rsid w:val="00411864"/>
    <w:rsid w:val="00411ABF"/>
    <w:rsid w:val="00412382"/>
    <w:rsid w:val="00412F71"/>
    <w:rsid w:val="004132D8"/>
    <w:rsid w:val="00413C07"/>
    <w:rsid w:val="00413DF9"/>
    <w:rsid w:val="004146C3"/>
    <w:rsid w:val="0041481D"/>
    <w:rsid w:val="00415194"/>
    <w:rsid w:val="004152CA"/>
    <w:rsid w:val="00415300"/>
    <w:rsid w:val="004153B6"/>
    <w:rsid w:val="00415690"/>
    <w:rsid w:val="004159E0"/>
    <w:rsid w:val="00416829"/>
    <w:rsid w:val="00416F94"/>
    <w:rsid w:val="00417273"/>
    <w:rsid w:val="00417B00"/>
    <w:rsid w:val="00417B0A"/>
    <w:rsid w:val="0042027D"/>
    <w:rsid w:val="00420310"/>
    <w:rsid w:val="00420530"/>
    <w:rsid w:val="00420ACC"/>
    <w:rsid w:val="00420FFC"/>
    <w:rsid w:val="004223BB"/>
    <w:rsid w:val="00422A69"/>
    <w:rsid w:val="00422F7C"/>
    <w:rsid w:val="004237CB"/>
    <w:rsid w:val="00423977"/>
    <w:rsid w:val="0042414E"/>
    <w:rsid w:val="004242A0"/>
    <w:rsid w:val="00424791"/>
    <w:rsid w:val="00424DEA"/>
    <w:rsid w:val="004252FF"/>
    <w:rsid w:val="0042565D"/>
    <w:rsid w:val="00425760"/>
    <w:rsid w:val="004259CB"/>
    <w:rsid w:val="00425BDC"/>
    <w:rsid w:val="00426972"/>
    <w:rsid w:val="004272B7"/>
    <w:rsid w:val="00427ACB"/>
    <w:rsid w:val="00427C40"/>
    <w:rsid w:val="00427FF3"/>
    <w:rsid w:val="00430335"/>
    <w:rsid w:val="00430CFD"/>
    <w:rsid w:val="00432D49"/>
    <w:rsid w:val="0043330E"/>
    <w:rsid w:val="004334F7"/>
    <w:rsid w:val="0043435D"/>
    <w:rsid w:val="004346F9"/>
    <w:rsid w:val="00435805"/>
    <w:rsid w:val="0043612A"/>
    <w:rsid w:val="00436523"/>
    <w:rsid w:val="00436AB4"/>
    <w:rsid w:val="00436B1E"/>
    <w:rsid w:val="00436E3C"/>
    <w:rsid w:val="00437549"/>
    <w:rsid w:val="00437965"/>
    <w:rsid w:val="00437F9B"/>
    <w:rsid w:val="004403CB"/>
    <w:rsid w:val="00440470"/>
    <w:rsid w:val="00440613"/>
    <w:rsid w:val="004408B3"/>
    <w:rsid w:val="00440D17"/>
    <w:rsid w:val="00441B8F"/>
    <w:rsid w:val="004426D8"/>
    <w:rsid w:val="00442AF2"/>
    <w:rsid w:val="00442D84"/>
    <w:rsid w:val="00443384"/>
    <w:rsid w:val="004433C8"/>
    <w:rsid w:val="004442AB"/>
    <w:rsid w:val="00444775"/>
    <w:rsid w:val="00445465"/>
    <w:rsid w:val="004454D1"/>
    <w:rsid w:val="00445BC6"/>
    <w:rsid w:val="00445C51"/>
    <w:rsid w:val="00446705"/>
    <w:rsid w:val="00446815"/>
    <w:rsid w:val="00446853"/>
    <w:rsid w:val="004469A1"/>
    <w:rsid w:val="0044731C"/>
    <w:rsid w:val="0044743D"/>
    <w:rsid w:val="00447979"/>
    <w:rsid w:val="00447B79"/>
    <w:rsid w:val="004504B6"/>
    <w:rsid w:val="0045082C"/>
    <w:rsid w:val="00451415"/>
    <w:rsid w:val="00451553"/>
    <w:rsid w:val="0045161F"/>
    <w:rsid w:val="0045167E"/>
    <w:rsid w:val="0045288A"/>
    <w:rsid w:val="0045302F"/>
    <w:rsid w:val="00453936"/>
    <w:rsid w:val="00454234"/>
    <w:rsid w:val="004546B0"/>
    <w:rsid w:val="004546BC"/>
    <w:rsid w:val="00454A81"/>
    <w:rsid w:val="00454C1D"/>
    <w:rsid w:val="00454DC5"/>
    <w:rsid w:val="004554A9"/>
    <w:rsid w:val="004556F0"/>
    <w:rsid w:val="00455C11"/>
    <w:rsid w:val="00455C9D"/>
    <w:rsid w:val="004563FC"/>
    <w:rsid w:val="00456653"/>
    <w:rsid w:val="00457798"/>
    <w:rsid w:val="0045799C"/>
    <w:rsid w:val="00457AF4"/>
    <w:rsid w:val="0046027F"/>
    <w:rsid w:val="0046034D"/>
    <w:rsid w:val="0046058B"/>
    <w:rsid w:val="00460605"/>
    <w:rsid w:val="00460699"/>
    <w:rsid w:val="004608C2"/>
    <w:rsid w:val="00460910"/>
    <w:rsid w:val="0046098A"/>
    <w:rsid w:val="00460DD5"/>
    <w:rsid w:val="00461389"/>
    <w:rsid w:val="004616E8"/>
    <w:rsid w:val="00461C8A"/>
    <w:rsid w:val="00461F67"/>
    <w:rsid w:val="00462420"/>
    <w:rsid w:val="00462642"/>
    <w:rsid w:val="0046311F"/>
    <w:rsid w:val="0046406B"/>
    <w:rsid w:val="00464BC6"/>
    <w:rsid w:val="004664BD"/>
    <w:rsid w:val="00466563"/>
    <w:rsid w:val="00466765"/>
    <w:rsid w:val="00466F93"/>
    <w:rsid w:val="0046702D"/>
    <w:rsid w:val="0046718D"/>
    <w:rsid w:val="00467263"/>
    <w:rsid w:val="004673D3"/>
    <w:rsid w:val="0046773B"/>
    <w:rsid w:val="00467A5F"/>
    <w:rsid w:val="0047018B"/>
    <w:rsid w:val="0047086A"/>
    <w:rsid w:val="004709E9"/>
    <w:rsid w:val="004711AE"/>
    <w:rsid w:val="004713E4"/>
    <w:rsid w:val="00471748"/>
    <w:rsid w:val="00471F9F"/>
    <w:rsid w:val="0047280C"/>
    <w:rsid w:val="004732BD"/>
    <w:rsid w:val="0047382D"/>
    <w:rsid w:val="00473C8E"/>
    <w:rsid w:val="00473FAF"/>
    <w:rsid w:val="00474C9B"/>
    <w:rsid w:val="00475B19"/>
    <w:rsid w:val="004760ED"/>
    <w:rsid w:val="00476619"/>
    <w:rsid w:val="00476628"/>
    <w:rsid w:val="00476ED1"/>
    <w:rsid w:val="00477470"/>
    <w:rsid w:val="0047789F"/>
    <w:rsid w:val="00477B1F"/>
    <w:rsid w:val="00477B5A"/>
    <w:rsid w:val="00477C94"/>
    <w:rsid w:val="00477FA3"/>
    <w:rsid w:val="00480988"/>
    <w:rsid w:val="00480A16"/>
    <w:rsid w:val="00481A60"/>
    <w:rsid w:val="0048286D"/>
    <w:rsid w:val="00482A5D"/>
    <w:rsid w:val="00483577"/>
    <w:rsid w:val="00483E27"/>
    <w:rsid w:val="00484140"/>
    <w:rsid w:val="0048438F"/>
    <w:rsid w:val="0048500F"/>
    <w:rsid w:val="00485335"/>
    <w:rsid w:val="004857E1"/>
    <w:rsid w:val="004859BA"/>
    <w:rsid w:val="00485B4A"/>
    <w:rsid w:val="004860EE"/>
    <w:rsid w:val="00486152"/>
    <w:rsid w:val="00486B2F"/>
    <w:rsid w:val="00486C0A"/>
    <w:rsid w:val="00486CE2"/>
    <w:rsid w:val="00487DA8"/>
    <w:rsid w:val="00487F98"/>
    <w:rsid w:val="0049073A"/>
    <w:rsid w:val="004918E5"/>
    <w:rsid w:val="004921EF"/>
    <w:rsid w:val="0049224D"/>
    <w:rsid w:val="00493095"/>
    <w:rsid w:val="0049374F"/>
    <w:rsid w:val="00494678"/>
    <w:rsid w:val="00495483"/>
    <w:rsid w:val="004955EE"/>
    <w:rsid w:val="004956DC"/>
    <w:rsid w:val="00495E2E"/>
    <w:rsid w:val="0049600D"/>
    <w:rsid w:val="004963E4"/>
    <w:rsid w:val="00496AD3"/>
    <w:rsid w:val="00497268"/>
    <w:rsid w:val="004976D4"/>
    <w:rsid w:val="00497BF5"/>
    <w:rsid w:val="004A043C"/>
    <w:rsid w:val="004A0874"/>
    <w:rsid w:val="004A0BB3"/>
    <w:rsid w:val="004A1214"/>
    <w:rsid w:val="004A15CA"/>
    <w:rsid w:val="004A20CA"/>
    <w:rsid w:val="004A366E"/>
    <w:rsid w:val="004A3DC0"/>
    <w:rsid w:val="004A4EA2"/>
    <w:rsid w:val="004A5064"/>
    <w:rsid w:val="004A5142"/>
    <w:rsid w:val="004A51DA"/>
    <w:rsid w:val="004A5EA9"/>
    <w:rsid w:val="004A6723"/>
    <w:rsid w:val="004A6798"/>
    <w:rsid w:val="004A67BA"/>
    <w:rsid w:val="004A6B50"/>
    <w:rsid w:val="004A7625"/>
    <w:rsid w:val="004A7DBE"/>
    <w:rsid w:val="004A7F7C"/>
    <w:rsid w:val="004B0800"/>
    <w:rsid w:val="004B09D7"/>
    <w:rsid w:val="004B0A05"/>
    <w:rsid w:val="004B0C01"/>
    <w:rsid w:val="004B11EE"/>
    <w:rsid w:val="004B1529"/>
    <w:rsid w:val="004B2524"/>
    <w:rsid w:val="004B25E4"/>
    <w:rsid w:val="004B26BC"/>
    <w:rsid w:val="004B2D9C"/>
    <w:rsid w:val="004B2DFC"/>
    <w:rsid w:val="004B371F"/>
    <w:rsid w:val="004B42DB"/>
    <w:rsid w:val="004B432B"/>
    <w:rsid w:val="004B443F"/>
    <w:rsid w:val="004B445E"/>
    <w:rsid w:val="004B470F"/>
    <w:rsid w:val="004B48BB"/>
    <w:rsid w:val="004B4AB9"/>
    <w:rsid w:val="004B629F"/>
    <w:rsid w:val="004B69A6"/>
    <w:rsid w:val="004B6CA0"/>
    <w:rsid w:val="004B6DE2"/>
    <w:rsid w:val="004B74BB"/>
    <w:rsid w:val="004B75D4"/>
    <w:rsid w:val="004B7FEF"/>
    <w:rsid w:val="004C016A"/>
    <w:rsid w:val="004C0A8C"/>
    <w:rsid w:val="004C0C8C"/>
    <w:rsid w:val="004C1115"/>
    <w:rsid w:val="004C185E"/>
    <w:rsid w:val="004C1F70"/>
    <w:rsid w:val="004C2A51"/>
    <w:rsid w:val="004C2AF7"/>
    <w:rsid w:val="004C3057"/>
    <w:rsid w:val="004C498D"/>
    <w:rsid w:val="004C4B41"/>
    <w:rsid w:val="004C4F23"/>
    <w:rsid w:val="004C52BD"/>
    <w:rsid w:val="004C53FB"/>
    <w:rsid w:val="004C560F"/>
    <w:rsid w:val="004C62CA"/>
    <w:rsid w:val="004C67BB"/>
    <w:rsid w:val="004C6FF1"/>
    <w:rsid w:val="004C70BE"/>
    <w:rsid w:val="004D00B3"/>
    <w:rsid w:val="004D0BD5"/>
    <w:rsid w:val="004D0DAC"/>
    <w:rsid w:val="004D1C79"/>
    <w:rsid w:val="004D2096"/>
    <w:rsid w:val="004D243F"/>
    <w:rsid w:val="004D25B8"/>
    <w:rsid w:val="004D3070"/>
    <w:rsid w:val="004D3344"/>
    <w:rsid w:val="004D3424"/>
    <w:rsid w:val="004D4064"/>
    <w:rsid w:val="004D4172"/>
    <w:rsid w:val="004D428C"/>
    <w:rsid w:val="004D4D7C"/>
    <w:rsid w:val="004D53D6"/>
    <w:rsid w:val="004D5A33"/>
    <w:rsid w:val="004D60A5"/>
    <w:rsid w:val="004D6114"/>
    <w:rsid w:val="004D6A06"/>
    <w:rsid w:val="004D6B1A"/>
    <w:rsid w:val="004D6E92"/>
    <w:rsid w:val="004D79A7"/>
    <w:rsid w:val="004D7B40"/>
    <w:rsid w:val="004D7C4F"/>
    <w:rsid w:val="004E04E3"/>
    <w:rsid w:val="004E0C31"/>
    <w:rsid w:val="004E0C49"/>
    <w:rsid w:val="004E150E"/>
    <w:rsid w:val="004E25CD"/>
    <w:rsid w:val="004E2AA4"/>
    <w:rsid w:val="004E2CDE"/>
    <w:rsid w:val="004E2FFB"/>
    <w:rsid w:val="004E3151"/>
    <w:rsid w:val="004E3B38"/>
    <w:rsid w:val="004E48CF"/>
    <w:rsid w:val="004E4A4C"/>
    <w:rsid w:val="004E50C4"/>
    <w:rsid w:val="004E53AA"/>
    <w:rsid w:val="004E55A3"/>
    <w:rsid w:val="004E577A"/>
    <w:rsid w:val="004E5E39"/>
    <w:rsid w:val="004E5F14"/>
    <w:rsid w:val="004E68D8"/>
    <w:rsid w:val="004E6972"/>
    <w:rsid w:val="004E697F"/>
    <w:rsid w:val="004E6D30"/>
    <w:rsid w:val="004E769D"/>
    <w:rsid w:val="004E7836"/>
    <w:rsid w:val="004F0A58"/>
    <w:rsid w:val="004F1CE2"/>
    <w:rsid w:val="004F2416"/>
    <w:rsid w:val="004F2F3B"/>
    <w:rsid w:val="004F344D"/>
    <w:rsid w:val="004F4607"/>
    <w:rsid w:val="004F46F6"/>
    <w:rsid w:val="004F49E8"/>
    <w:rsid w:val="004F4D4E"/>
    <w:rsid w:val="004F563C"/>
    <w:rsid w:val="004F58A8"/>
    <w:rsid w:val="004F6904"/>
    <w:rsid w:val="004F7754"/>
    <w:rsid w:val="004F7A88"/>
    <w:rsid w:val="004F7AB1"/>
    <w:rsid w:val="00500149"/>
    <w:rsid w:val="005004AC"/>
    <w:rsid w:val="00500C65"/>
    <w:rsid w:val="00500D79"/>
    <w:rsid w:val="00501F8D"/>
    <w:rsid w:val="005022C5"/>
    <w:rsid w:val="005024B3"/>
    <w:rsid w:val="00502798"/>
    <w:rsid w:val="0050334A"/>
    <w:rsid w:val="00503AF6"/>
    <w:rsid w:val="00503EB9"/>
    <w:rsid w:val="0050414D"/>
    <w:rsid w:val="005042CD"/>
    <w:rsid w:val="005042F1"/>
    <w:rsid w:val="005043FB"/>
    <w:rsid w:val="00504980"/>
    <w:rsid w:val="00505041"/>
    <w:rsid w:val="005052C0"/>
    <w:rsid w:val="0050547F"/>
    <w:rsid w:val="00505B89"/>
    <w:rsid w:val="00506085"/>
    <w:rsid w:val="00507075"/>
    <w:rsid w:val="00507178"/>
    <w:rsid w:val="0050720D"/>
    <w:rsid w:val="005072B2"/>
    <w:rsid w:val="0051029E"/>
    <w:rsid w:val="0051079A"/>
    <w:rsid w:val="00510D32"/>
    <w:rsid w:val="005127B9"/>
    <w:rsid w:val="0051280E"/>
    <w:rsid w:val="00512DDF"/>
    <w:rsid w:val="005139EC"/>
    <w:rsid w:val="00513AA1"/>
    <w:rsid w:val="00513F2C"/>
    <w:rsid w:val="005145A0"/>
    <w:rsid w:val="00514930"/>
    <w:rsid w:val="00514939"/>
    <w:rsid w:val="00514980"/>
    <w:rsid w:val="00514CDB"/>
    <w:rsid w:val="00515261"/>
    <w:rsid w:val="00515930"/>
    <w:rsid w:val="00515AB0"/>
    <w:rsid w:val="00516072"/>
    <w:rsid w:val="005172DC"/>
    <w:rsid w:val="00517429"/>
    <w:rsid w:val="005174E7"/>
    <w:rsid w:val="005203BF"/>
    <w:rsid w:val="005204D6"/>
    <w:rsid w:val="005208C4"/>
    <w:rsid w:val="00520BC0"/>
    <w:rsid w:val="00520FF6"/>
    <w:rsid w:val="00521181"/>
    <w:rsid w:val="00521942"/>
    <w:rsid w:val="00521CFE"/>
    <w:rsid w:val="00521F09"/>
    <w:rsid w:val="0052203F"/>
    <w:rsid w:val="0052223C"/>
    <w:rsid w:val="00522B42"/>
    <w:rsid w:val="005230CE"/>
    <w:rsid w:val="005233E3"/>
    <w:rsid w:val="0052368B"/>
    <w:rsid w:val="0052394A"/>
    <w:rsid w:val="00523CFB"/>
    <w:rsid w:val="005241AA"/>
    <w:rsid w:val="005245CE"/>
    <w:rsid w:val="00524803"/>
    <w:rsid w:val="0052496C"/>
    <w:rsid w:val="00524B40"/>
    <w:rsid w:val="00525B94"/>
    <w:rsid w:val="00525C88"/>
    <w:rsid w:val="005261CA"/>
    <w:rsid w:val="00527261"/>
    <w:rsid w:val="00527FC2"/>
    <w:rsid w:val="005304F7"/>
    <w:rsid w:val="0053094D"/>
    <w:rsid w:val="00530C48"/>
    <w:rsid w:val="00530D0F"/>
    <w:rsid w:val="005314CD"/>
    <w:rsid w:val="005316AD"/>
    <w:rsid w:val="00531B0E"/>
    <w:rsid w:val="00531E2B"/>
    <w:rsid w:val="00532454"/>
    <w:rsid w:val="00532479"/>
    <w:rsid w:val="00532496"/>
    <w:rsid w:val="005326CA"/>
    <w:rsid w:val="0053345E"/>
    <w:rsid w:val="005336F3"/>
    <w:rsid w:val="00533B3F"/>
    <w:rsid w:val="005342B5"/>
    <w:rsid w:val="00534647"/>
    <w:rsid w:val="00535890"/>
    <w:rsid w:val="00535D8D"/>
    <w:rsid w:val="00535D9D"/>
    <w:rsid w:val="00536746"/>
    <w:rsid w:val="00536D22"/>
    <w:rsid w:val="005379C7"/>
    <w:rsid w:val="00537AE6"/>
    <w:rsid w:val="005428A8"/>
    <w:rsid w:val="005428BB"/>
    <w:rsid w:val="00542EEA"/>
    <w:rsid w:val="00542F62"/>
    <w:rsid w:val="00543B79"/>
    <w:rsid w:val="005441BB"/>
    <w:rsid w:val="00544278"/>
    <w:rsid w:val="00544C47"/>
    <w:rsid w:val="00544CAA"/>
    <w:rsid w:val="00544CAE"/>
    <w:rsid w:val="00545A2B"/>
    <w:rsid w:val="00546214"/>
    <w:rsid w:val="005462ED"/>
    <w:rsid w:val="00546380"/>
    <w:rsid w:val="00547E13"/>
    <w:rsid w:val="005507E5"/>
    <w:rsid w:val="00550D7A"/>
    <w:rsid w:val="00550E4D"/>
    <w:rsid w:val="00551988"/>
    <w:rsid w:val="005524E4"/>
    <w:rsid w:val="00553062"/>
    <w:rsid w:val="00553495"/>
    <w:rsid w:val="005537AE"/>
    <w:rsid w:val="00553AB3"/>
    <w:rsid w:val="00553FC9"/>
    <w:rsid w:val="0055468E"/>
    <w:rsid w:val="00554750"/>
    <w:rsid w:val="00554AAB"/>
    <w:rsid w:val="005554F1"/>
    <w:rsid w:val="005557EF"/>
    <w:rsid w:val="0055582D"/>
    <w:rsid w:val="00555A3D"/>
    <w:rsid w:val="00556CF0"/>
    <w:rsid w:val="005575D8"/>
    <w:rsid w:val="00557616"/>
    <w:rsid w:val="00557B08"/>
    <w:rsid w:val="00557DC6"/>
    <w:rsid w:val="00557EEB"/>
    <w:rsid w:val="00557FCC"/>
    <w:rsid w:val="00560277"/>
    <w:rsid w:val="00560554"/>
    <w:rsid w:val="00560DD8"/>
    <w:rsid w:val="0056103E"/>
    <w:rsid w:val="005610D3"/>
    <w:rsid w:val="00561373"/>
    <w:rsid w:val="00562528"/>
    <w:rsid w:val="005635D8"/>
    <w:rsid w:val="005648D0"/>
    <w:rsid w:val="00564D65"/>
    <w:rsid w:val="00565467"/>
    <w:rsid w:val="00566128"/>
    <w:rsid w:val="00566F4A"/>
    <w:rsid w:val="0056742A"/>
    <w:rsid w:val="00567B8E"/>
    <w:rsid w:val="00570427"/>
    <w:rsid w:val="00572677"/>
    <w:rsid w:val="00572C0C"/>
    <w:rsid w:val="00572E8C"/>
    <w:rsid w:val="005733C6"/>
    <w:rsid w:val="005734A5"/>
    <w:rsid w:val="00573EB6"/>
    <w:rsid w:val="005745E2"/>
    <w:rsid w:val="0057472A"/>
    <w:rsid w:val="00574A8F"/>
    <w:rsid w:val="00574BA7"/>
    <w:rsid w:val="0057549E"/>
    <w:rsid w:val="0057620A"/>
    <w:rsid w:val="00576290"/>
    <w:rsid w:val="0057656B"/>
    <w:rsid w:val="005765A2"/>
    <w:rsid w:val="005771A2"/>
    <w:rsid w:val="00577226"/>
    <w:rsid w:val="0057729E"/>
    <w:rsid w:val="0057740D"/>
    <w:rsid w:val="005776B7"/>
    <w:rsid w:val="00577C94"/>
    <w:rsid w:val="00577F4D"/>
    <w:rsid w:val="00580C87"/>
    <w:rsid w:val="00582ADF"/>
    <w:rsid w:val="005830D8"/>
    <w:rsid w:val="0058380D"/>
    <w:rsid w:val="00583C18"/>
    <w:rsid w:val="00583FA3"/>
    <w:rsid w:val="00584693"/>
    <w:rsid w:val="00584A64"/>
    <w:rsid w:val="00584FA8"/>
    <w:rsid w:val="00584FF5"/>
    <w:rsid w:val="00585322"/>
    <w:rsid w:val="005855EC"/>
    <w:rsid w:val="0058637E"/>
    <w:rsid w:val="005863D2"/>
    <w:rsid w:val="00586E6E"/>
    <w:rsid w:val="005871CA"/>
    <w:rsid w:val="00587B42"/>
    <w:rsid w:val="00587EC5"/>
    <w:rsid w:val="00590FD5"/>
    <w:rsid w:val="005910C0"/>
    <w:rsid w:val="005914CA"/>
    <w:rsid w:val="005917B8"/>
    <w:rsid w:val="00591D2E"/>
    <w:rsid w:val="0059254E"/>
    <w:rsid w:val="00592871"/>
    <w:rsid w:val="00593897"/>
    <w:rsid w:val="00594722"/>
    <w:rsid w:val="0059497F"/>
    <w:rsid w:val="00594AF2"/>
    <w:rsid w:val="00594EFD"/>
    <w:rsid w:val="00594F95"/>
    <w:rsid w:val="00595257"/>
    <w:rsid w:val="0059607E"/>
    <w:rsid w:val="00596831"/>
    <w:rsid w:val="00596CA8"/>
    <w:rsid w:val="00597552"/>
    <w:rsid w:val="00597E60"/>
    <w:rsid w:val="005A08DC"/>
    <w:rsid w:val="005A0C37"/>
    <w:rsid w:val="005A0D99"/>
    <w:rsid w:val="005A0EEB"/>
    <w:rsid w:val="005A1084"/>
    <w:rsid w:val="005A13DF"/>
    <w:rsid w:val="005A13E8"/>
    <w:rsid w:val="005A20FA"/>
    <w:rsid w:val="005A23FB"/>
    <w:rsid w:val="005A2770"/>
    <w:rsid w:val="005A27D8"/>
    <w:rsid w:val="005A27FA"/>
    <w:rsid w:val="005A32F0"/>
    <w:rsid w:val="005A3428"/>
    <w:rsid w:val="005A405B"/>
    <w:rsid w:val="005A417A"/>
    <w:rsid w:val="005A450C"/>
    <w:rsid w:val="005A4BC2"/>
    <w:rsid w:val="005A4EE9"/>
    <w:rsid w:val="005A50E4"/>
    <w:rsid w:val="005A5162"/>
    <w:rsid w:val="005A53E1"/>
    <w:rsid w:val="005A6573"/>
    <w:rsid w:val="005A6BBB"/>
    <w:rsid w:val="005A6F22"/>
    <w:rsid w:val="005A73F7"/>
    <w:rsid w:val="005A787E"/>
    <w:rsid w:val="005B00F4"/>
    <w:rsid w:val="005B0302"/>
    <w:rsid w:val="005B04B0"/>
    <w:rsid w:val="005B06F9"/>
    <w:rsid w:val="005B0AA1"/>
    <w:rsid w:val="005B0E35"/>
    <w:rsid w:val="005B21E6"/>
    <w:rsid w:val="005B2470"/>
    <w:rsid w:val="005B2594"/>
    <w:rsid w:val="005B2953"/>
    <w:rsid w:val="005B2D8C"/>
    <w:rsid w:val="005B305C"/>
    <w:rsid w:val="005B344F"/>
    <w:rsid w:val="005B3846"/>
    <w:rsid w:val="005B4137"/>
    <w:rsid w:val="005B4159"/>
    <w:rsid w:val="005B42F6"/>
    <w:rsid w:val="005B56EB"/>
    <w:rsid w:val="005B58CD"/>
    <w:rsid w:val="005B596C"/>
    <w:rsid w:val="005B62B8"/>
    <w:rsid w:val="005B632F"/>
    <w:rsid w:val="005B6385"/>
    <w:rsid w:val="005B6A80"/>
    <w:rsid w:val="005B7517"/>
    <w:rsid w:val="005B77FB"/>
    <w:rsid w:val="005B7B39"/>
    <w:rsid w:val="005C02F7"/>
    <w:rsid w:val="005C0B9B"/>
    <w:rsid w:val="005C1AB5"/>
    <w:rsid w:val="005C21C0"/>
    <w:rsid w:val="005C2850"/>
    <w:rsid w:val="005C2919"/>
    <w:rsid w:val="005C2AC6"/>
    <w:rsid w:val="005C329D"/>
    <w:rsid w:val="005C3768"/>
    <w:rsid w:val="005C42C5"/>
    <w:rsid w:val="005C44EA"/>
    <w:rsid w:val="005C471E"/>
    <w:rsid w:val="005C4E38"/>
    <w:rsid w:val="005C605A"/>
    <w:rsid w:val="005C60D2"/>
    <w:rsid w:val="005C687C"/>
    <w:rsid w:val="005C6DFE"/>
    <w:rsid w:val="005C6FF9"/>
    <w:rsid w:val="005C7455"/>
    <w:rsid w:val="005C7469"/>
    <w:rsid w:val="005D0215"/>
    <w:rsid w:val="005D13C8"/>
    <w:rsid w:val="005D17D8"/>
    <w:rsid w:val="005D19C4"/>
    <w:rsid w:val="005D1F5B"/>
    <w:rsid w:val="005D2524"/>
    <w:rsid w:val="005D295D"/>
    <w:rsid w:val="005D3037"/>
    <w:rsid w:val="005D381E"/>
    <w:rsid w:val="005D3913"/>
    <w:rsid w:val="005D4D0D"/>
    <w:rsid w:val="005D565D"/>
    <w:rsid w:val="005D576C"/>
    <w:rsid w:val="005D5776"/>
    <w:rsid w:val="005D6040"/>
    <w:rsid w:val="005D6361"/>
    <w:rsid w:val="005D6580"/>
    <w:rsid w:val="005D759F"/>
    <w:rsid w:val="005E14BC"/>
    <w:rsid w:val="005E1C23"/>
    <w:rsid w:val="005E1F22"/>
    <w:rsid w:val="005E24DB"/>
    <w:rsid w:val="005E24F2"/>
    <w:rsid w:val="005E2E27"/>
    <w:rsid w:val="005E38FD"/>
    <w:rsid w:val="005E3E1A"/>
    <w:rsid w:val="005E3E96"/>
    <w:rsid w:val="005E3FE8"/>
    <w:rsid w:val="005E4416"/>
    <w:rsid w:val="005E4D8A"/>
    <w:rsid w:val="005E4EE1"/>
    <w:rsid w:val="005E4F3A"/>
    <w:rsid w:val="005E5BA1"/>
    <w:rsid w:val="005E6D61"/>
    <w:rsid w:val="005E6ED5"/>
    <w:rsid w:val="005E75F8"/>
    <w:rsid w:val="005E76D8"/>
    <w:rsid w:val="005E790E"/>
    <w:rsid w:val="005E7E18"/>
    <w:rsid w:val="005F14FB"/>
    <w:rsid w:val="005F216E"/>
    <w:rsid w:val="005F35DE"/>
    <w:rsid w:val="005F362E"/>
    <w:rsid w:val="005F3B0B"/>
    <w:rsid w:val="005F4450"/>
    <w:rsid w:val="005F475E"/>
    <w:rsid w:val="005F4D38"/>
    <w:rsid w:val="005F5245"/>
    <w:rsid w:val="005F59DA"/>
    <w:rsid w:val="005F6681"/>
    <w:rsid w:val="005F67D0"/>
    <w:rsid w:val="005F6BD1"/>
    <w:rsid w:val="005F709B"/>
    <w:rsid w:val="005F7491"/>
    <w:rsid w:val="005F76F3"/>
    <w:rsid w:val="005F7C82"/>
    <w:rsid w:val="005F7DC2"/>
    <w:rsid w:val="005F7F12"/>
    <w:rsid w:val="006003CA"/>
    <w:rsid w:val="00600828"/>
    <w:rsid w:val="00600EB4"/>
    <w:rsid w:val="00601071"/>
    <w:rsid w:val="00601324"/>
    <w:rsid w:val="00601410"/>
    <w:rsid w:val="00601619"/>
    <w:rsid w:val="00601D6C"/>
    <w:rsid w:val="00601D97"/>
    <w:rsid w:val="006021A0"/>
    <w:rsid w:val="00602C93"/>
    <w:rsid w:val="00602FD7"/>
    <w:rsid w:val="00603235"/>
    <w:rsid w:val="006034C2"/>
    <w:rsid w:val="0060378F"/>
    <w:rsid w:val="00604FD5"/>
    <w:rsid w:val="006050B0"/>
    <w:rsid w:val="006055F3"/>
    <w:rsid w:val="006058A2"/>
    <w:rsid w:val="00605E2A"/>
    <w:rsid w:val="00605E7A"/>
    <w:rsid w:val="00606001"/>
    <w:rsid w:val="00606345"/>
    <w:rsid w:val="00607822"/>
    <w:rsid w:val="00610213"/>
    <w:rsid w:val="0061023F"/>
    <w:rsid w:val="0061034E"/>
    <w:rsid w:val="00610777"/>
    <w:rsid w:val="00610C64"/>
    <w:rsid w:val="00611CDA"/>
    <w:rsid w:val="00612DA7"/>
    <w:rsid w:val="0061341C"/>
    <w:rsid w:val="0061358B"/>
    <w:rsid w:val="00613CB6"/>
    <w:rsid w:val="00613F63"/>
    <w:rsid w:val="00614435"/>
    <w:rsid w:val="00615094"/>
    <w:rsid w:val="006151B5"/>
    <w:rsid w:val="00615808"/>
    <w:rsid w:val="00616113"/>
    <w:rsid w:val="00616A53"/>
    <w:rsid w:val="00616A61"/>
    <w:rsid w:val="00616E4D"/>
    <w:rsid w:val="00617442"/>
    <w:rsid w:val="0062019E"/>
    <w:rsid w:val="00620A95"/>
    <w:rsid w:val="0062159C"/>
    <w:rsid w:val="00621950"/>
    <w:rsid w:val="0062209B"/>
    <w:rsid w:val="0062268A"/>
    <w:rsid w:val="0062297A"/>
    <w:rsid w:val="00622B04"/>
    <w:rsid w:val="00622BE7"/>
    <w:rsid w:val="00622FB4"/>
    <w:rsid w:val="006244FD"/>
    <w:rsid w:val="006252AD"/>
    <w:rsid w:val="006264C8"/>
    <w:rsid w:val="00626BAF"/>
    <w:rsid w:val="00627113"/>
    <w:rsid w:val="0062745B"/>
    <w:rsid w:val="00627860"/>
    <w:rsid w:val="00627D79"/>
    <w:rsid w:val="00630B01"/>
    <w:rsid w:val="00631281"/>
    <w:rsid w:val="00631298"/>
    <w:rsid w:val="006312E6"/>
    <w:rsid w:val="0063184C"/>
    <w:rsid w:val="00631DC0"/>
    <w:rsid w:val="00631E83"/>
    <w:rsid w:val="006328FC"/>
    <w:rsid w:val="006349A6"/>
    <w:rsid w:val="00634D75"/>
    <w:rsid w:val="006362DA"/>
    <w:rsid w:val="0063632E"/>
    <w:rsid w:val="00637246"/>
    <w:rsid w:val="00637942"/>
    <w:rsid w:val="0064005E"/>
    <w:rsid w:val="00640608"/>
    <w:rsid w:val="0064162C"/>
    <w:rsid w:val="0064163A"/>
    <w:rsid w:val="0064163D"/>
    <w:rsid w:val="006416AA"/>
    <w:rsid w:val="00641819"/>
    <w:rsid w:val="0064230E"/>
    <w:rsid w:val="006425F3"/>
    <w:rsid w:val="00643B5B"/>
    <w:rsid w:val="00644343"/>
    <w:rsid w:val="0064460F"/>
    <w:rsid w:val="00644A69"/>
    <w:rsid w:val="00644E16"/>
    <w:rsid w:val="006451FD"/>
    <w:rsid w:val="00645926"/>
    <w:rsid w:val="00646255"/>
    <w:rsid w:val="006464E1"/>
    <w:rsid w:val="00646CE9"/>
    <w:rsid w:val="00646F12"/>
    <w:rsid w:val="00647DC2"/>
    <w:rsid w:val="00647E70"/>
    <w:rsid w:val="0065009E"/>
    <w:rsid w:val="00650DE0"/>
    <w:rsid w:val="00651438"/>
    <w:rsid w:val="00651780"/>
    <w:rsid w:val="006520CB"/>
    <w:rsid w:val="00652A9F"/>
    <w:rsid w:val="006530CD"/>
    <w:rsid w:val="006538D8"/>
    <w:rsid w:val="00653A0C"/>
    <w:rsid w:val="00653B2C"/>
    <w:rsid w:val="00653FB1"/>
    <w:rsid w:val="00653FEF"/>
    <w:rsid w:val="0065429A"/>
    <w:rsid w:val="006560BD"/>
    <w:rsid w:val="00656254"/>
    <w:rsid w:val="0065737E"/>
    <w:rsid w:val="006573CE"/>
    <w:rsid w:val="006577EA"/>
    <w:rsid w:val="00660016"/>
    <w:rsid w:val="0066012B"/>
    <w:rsid w:val="006601B0"/>
    <w:rsid w:val="00660596"/>
    <w:rsid w:val="0066073B"/>
    <w:rsid w:val="006610D3"/>
    <w:rsid w:val="00663EAB"/>
    <w:rsid w:val="006644D6"/>
    <w:rsid w:val="006644E8"/>
    <w:rsid w:val="00664616"/>
    <w:rsid w:val="00664F3D"/>
    <w:rsid w:val="00666662"/>
    <w:rsid w:val="00666AA6"/>
    <w:rsid w:val="00666E50"/>
    <w:rsid w:val="00667A0B"/>
    <w:rsid w:val="006703AB"/>
    <w:rsid w:val="006708F0"/>
    <w:rsid w:val="00670979"/>
    <w:rsid w:val="00670FE5"/>
    <w:rsid w:val="00671319"/>
    <w:rsid w:val="00671329"/>
    <w:rsid w:val="006715A2"/>
    <w:rsid w:val="00671C64"/>
    <w:rsid w:val="00672B99"/>
    <w:rsid w:val="00672F40"/>
    <w:rsid w:val="006735D4"/>
    <w:rsid w:val="00674E06"/>
    <w:rsid w:val="0067565B"/>
    <w:rsid w:val="00675DEE"/>
    <w:rsid w:val="00675DF5"/>
    <w:rsid w:val="00675E47"/>
    <w:rsid w:val="00677438"/>
    <w:rsid w:val="00677983"/>
    <w:rsid w:val="006804B2"/>
    <w:rsid w:val="00680C40"/>
    <w:rsid w:val="00680FFF"/>
    <w:rsid w:val="006811F2"/>
    <w:rsid w:val="00681AA9"/>
    <w:rsid w:val="00681B8F"/>
    <w:rsid w:val="00681D02"/>
    <w:rsid w:val="00681F80"/>
    <w:rsid w:val="00682090"/>
    <w:rsid w:val="006820CA"/>
    <w:rsid w:val="006824D9"/>
    <w:rsid w:val="006827F3"/>
    <w:rsid w:val="00683502"/>
    <w:rsid w:val="00683E1F"/>
    <w:rsid w:val="006846AC"/>
    <w:rsid w:val="00684A9A"/>
    <w:rsid w:val="006853A6"/>
    <w:rsid w:val="00690055"/>
    <w:rsid w:val="0069141A"/>
    <w:rsid w:val="006915DD"/>
    <w:rsid w:val="006916A3"/>
    <w:rsid w:val="006916CB"/>
    <w:rsid w:val="00692A79"/>
    <w:rsid w:val="00693907"/>
    <w:rsid w:val="00693D85"/>
    <w:rsid w:val="006942C1"/>
    <w:rsid w:val="00694510"/>
    <w:rsid w:val="00694E0A"/>
    <w:rsid w:val="006956FE"/>
    <w:rsid w:val="0069596C"/>
    <w:rsid w:val="00695B24"/>
    <w:rsid w:val="00695D48"/>
    <w:rsid w:val="006961B2"/>
    <w:rsid w:val="006967B5"/>
    <w:rsid w:val="00696D40"/>
    <w:rsid w:val="00697220"/>
    <w:rsid w:val="006A0111"/>
    <w:rsid w:val="006A099F"/>
    <w:rsid w:val="006A0AEB"/>
    <w:rsid w:val="006A0FA2"/>
    <w:rsid w:val="006A16F8"/>
    <w:rsid w:val="006A1BD7"/>
    <w:rsid w:val="006A1E9D"/>
    <w:rsid w:val="006A2096"/>
    <w:rsid w:val="006A2A18"/>
    <w:rsid w:val="006A2B03"/>
    <w:rsid w:val="006A3588"/>
    <w:rsid w:val="006A41E8"/>
    <w:rsid w:val="006A5B9D"/>
    <w:rsid w:val="006A66B4"/>
    <w:rsid w:val="006A68C4"/>
    <w:rsid w:val="006A691F"/>
    <w:rsid w:val="006A7230"/>
    <w:rsid w:val="006A761C"/>
    <w:rsid w:val="006A7771"/>
    <w:rsid w:val="006A7C4A"/>
    <w:rsid w:val="006B0FF6"/>
    <w:rsid w:val="006B1AB6"/>
    <w:rsid w:val="006B23DC"/>
    <w:rsid w:val="006B245C"/>
    <w:rsid w:val="006B28A3"/>
    <w:rsid w:val="006B2B6A"/>
    <w:rsid w:val="006B2C49"/>
    <w:rsid w:val="006B2D4C"/>
    <w:rsid w:val="006B2EC0"/>
    <w:rsid w:val="006B371D"/>
    <w:rsid w:val="006B3784"/>
    <w:rsid w:val="006B4275"/>
    <w:rsid w:val="006B4A06"/>
    <w:rsid w:val="006B53AD"/>
    <w:rsid w:val="006B5886"/>
    <w:rsid w:val="006B66F0"/>
    <w:rsid w:val="006B6FE2"/>
    <w:rsid w:val="006C0215"/>
    <w:rsid w:val="006C03B0"/>
    <w:rsid w:val="006C06F0"/>
    <w:rsid w:val="006C17F4"/>
    <w:rsid w:val="006C1C97"/>
    <w:rsid w:val="006C29B2"/>
    <w:rsid w:val="006C3763"/>
    <w:rsid w:val="006C38DA"/>
    <w:rsid w:val="006C3DC4"/>
    <w:rsid w:val="006C3E23"/>
    <w:rsid w:val="006C40A9"/>
    <w:rsid w:val="006C4E0C"/>
    <w:rsid w:val="006C54BA"/>
    <w:rsid w:val="006C576F"/>
    <w:rsid w:val="006C5888"/>
    <w:rsid w:val="006C5E2B"/>
    <w:rsid w:val="006C6167"/>
    <w:rsid w:val="006C6E53"/>
    <w:rsid w:val="006C71C5"/>
    <w:rsid w:val="006C72E3"/>
    <w:rsid w:val="006C750A"/>
    <w:rsid w:val="006C7772"/>
    <w:rsid w:val="006D022D"/>
    <w:rsid w:val="006D0B6C"/>
    <w:rsid w:val="006D22C9"/>
    <w:rsid w:val="006D2848"/>
    <w:rsid w:val="006D2C98"/>
    <w:rsid w:val="006D4E8A"/>
    <w:rsid w:val="006D5260"/>
    <w:rsid w:val="006D54BE"/>
    <w:rsid w:val="006D5AD2"/>
    <w:rsid w:val="006D6036"/>
    <w:rsid w:val="006D6037"/>
    <w:rsid w:val="006D6181"/>
    <w:rsid w:val="006D6638"/>
    <w:rsid w:val="006D6A63"/>
    <w:rsid w:val="006D746A"/>
    <w:rsid w:val="006D77B2"/>
    <w:rsid w:val="006E0640"/>
    <w:rsid w:val="006E1C21"/>
    <w:rsid w:val="006E1D81"/>
    <w:rsid w:val="006E1E6C"/>
    <w:rsid w:val="006E205D"/>
    <w:rsid w:val="006E21C7"/>
    <w:rsid w:val="006E22E5"/>
    <w:rsid w:val="006E3078"/>
    <w:rsid w:val="006E3681"/>
    <w:rsid w:val="006E3770"/>
    <w:rsid w:val="006E3D11"/>
    <w:rsid w:val="006E5B19"/>
    <w:rsid w:val="006E5E84"/>
    <w:rsid w:val="006E679A"/>
    <w:rsid w:val="006E67E6"/>
    <w:rsid w:val="006E7830"/>
    <w:rsid w:val="006F0042"/>
    <w:rsid w:val="006F0438"/>
    <w:rsid w:val="006F0A5C"/>
    <w:rsid w:val="006F0BED"/>
    <w:rsid w:val="006F0D04"/>
    <w:rsid w:val="006F1C00"/>
    <w:rsid w:val="006F2051"/>
    <w:rsid w:val="006F22F5"/>
    <w:rsid w:val="006F2514"/>
    <w:rsid w:val="006F27CE"/>
    <w:rsid w:val="006F34A3"/>
    <w:rsid w:val="006F3749"/>
    <w:rsid w:val="006F4070"/>
    <w:rsid w:val="006F4377"/>
    <w:rsid w:val="006F4772"/>
    <w:rsid w:val="006F4E7F"/>
    <w:rsid w:val="006F5855"/>
    <w:rsid w:val="006F6738"/>
    <w:rsid w:val="006F6CFB"/>
    <w:rsid w:val="006F7208"/>
    <w:rsid w:val="006F7D71"/>
    <w:rsid w:val="0070065D"/>
    <w:rsid w:val="00700B76"/>
    <w:rsid w:val="00700FA7"/>
    <w:rsid w:val="007011B1"/>
    <w:rsid w:val="00701342"/>
    <w:rsid w:val="00701D90"/>
    <w:rsid w:val="00702139"/>
    <w:rsid w:val="0070250F"/>
    <w:rsid w:val="00702CC0"/>
    <w:rsid w:val="007033AF"/>
    <w:rsid w:val="007033C5"/>
    <w:rsid w:val="007043D4"/>
    <w:rsid w:val="00704760"/>
    <w:rsid w:val="0070513B"/>
    <w:rsid w:val="0070614D"/>
    <w:rsid w:val="00706884"/>
    <w:rsid w:val="00706A6D"/>
    <w:rsid w:val="00706B18"/>
    <w:rsid w:val="00707311"/>
    <w:rsid w:val="00707629"/>
    <w:rsid w:val="00710040"/>
    <w:rsid w:val="007102D3"/>
    <w:rsid w:val="007104F7"/>
    <w:rsid w:val="0071057F"/>
    <w:rsid w:val="00710D23"/>
    <w:rsid w:val="00711079"/>
    <w:rsid w:val="007116F1"/>
    <w:rsid w:val="00711EBB"/>
    <w:rsid w:val="007122DA"/>
    <w:rsid w:val="00713FA4"/>
    <w:rsid w:val="00713FD5"/>
    <w:rsid w:val="00713FD6"/>
    <w:rsid w:val="00714CB6"/>
    <w:rsid w:val="0071598F"/>
    <w:rsid w:val="00716774"/>
    <w:rsid w:val="0071714E"/>
    <w:rsid w:val="007213C2"/>
    <w:rsid w:val="007215A3"/>
    <w:rsid w:val="0072183D"/>
    <w:rsid w:val="007219DD"/>
    <w:rsid w:val="00722859"/>
    <w:rsid w:val="007228A1"/>
    <w:rsid w:val="00723443"/>
    <w:rsid w:val="00725062"/>
    <w:rsid w:val="00725334"/>
    <w:rsid w:val="00725652"/>
    <w:rsid w:val="0072576D"/>
    <w:rsid w:val="00726B4C"/>
    <w:rsid w:val="007270FE"/>
    <w:rsid w:val="00727A11"/>
    <w:rsid w:val="00727F1F"/>
    <w:rsid w:val="007304A6"/>
    <w:rsid w:val="00730506"/>
    <w:rsid w:val="0073071D"/>
    <w:rsid w:val="00730759"/>
    <w:rsid w:val="00731384"/>
    <w:rsid w:val="007327B7"/>
    <w:rsid w:val="00732C37"/>
    <w:rsid w:val="00732C66"/>
    <w:rsid w:val="007336AF"/>
    <w:rsid w:val="00734564"/>
    <w:rsid w:val="00734A5F"/>
    <w:rsid w:val="007350B2"/>
    <w:rsid w:val="007356D9"/>
    <w:rsid w:val="00735D73"/>
    <w:rsid w:val="00736042"/>
    <w:rsid w:val="00736ABE"/>
    <w:rsid w:val="00736DBB"/>
    <w:rsid w:val="007373B0"/>
    <w:rsid w:val="00737957"/>
    <w:rsid w:val="00737EF0"/>
    <w:rsid w:val="0074092A"/>
    <w:rsid w:val="00740D2A"/>
    <w:rsid w:val="00741C49"/>
    <w:rsid w:val="00742A62"/>
    <w:rsid w:val="00742DA8"/>
    <w:rsid w:val="007430C9"/>
    <w:rsid w:val="007436E8"/>
    <w:rsid w:val="00743759"/>
    <w:rsid w:val="00744358"/>
    <w:rsid w:val="00745029"/>
    <w:rsid w:val="00745053"/>
    <w:rsid w:val="0074574E"/>
    <w:rsid w:val="00745CE0"/>
    <w:rsid w:val="00745FA2"/>
    <w:rsid w:val="00747163"/>
    <w:rsid w:val="00747E2A"/>
    <w:rsid w:val="007500BB"/>
    <w:rsid w:val="00750705"/>
    <w:rsid w:val="00750BB3"/>
    <w:rsid w:val="0075223A"/>
    <w:rsid w:val="00752F8B"/>
    <w:rsid w:val="00753296"/>
    <w:rsid w:val="00753FF9"/>
    <w:rsid w:val="007543D8"/>
    <w:rsid w:val="00754BA6"/>
    <w:rsid w:val="0075588B"/>
    <w:rsid w:val="00755A18"/>
    <w:rsid w:val="00755FB6"/>
    <w:rsid w:val="0075635E"/>
    <w:rsid w:val="0075672B"/>
    <w:rsid w:val="00756971"/>
    <w:rsid w:val="00756ADE"/>
    <w:rsid w:val="00756AEE"/>
    <w:rsid w:val="00757544"/>
    <w:rsid w:val="007605F1"/>
    <w:rsid w:val="0076088C"/>
    <w:rsid w:val="0076176B"/>
    <w:rsid w:val="007617D5"/>
    <w:rsid w:val="00761DDD"/>
    <w:rsid w:val="00761ED1"/>
    <w:rsid w:val="00762526"/>
    <w:rsid w:val="00764216"/>
    <w:rsid w:val="00764DE5"/>
    <w:rsid w:val="007660E0"/>
    <w:rsid w:val="00766258"/>
    <w:rsid w:val="00766362"/>
    <w:rsid w:val="0076652F"/>
    <w:rsid w:val="00766C64"/>
    <w:rsid w:val="00767DE4"/>
    <w:rsid w:val="00771004"/>
    <w:rsid w:val="007715B9"/>
    <w:rsid w:val="007721D2"/>
    <w:rsid w:val="00772DBA"/>
    <w:rsid w:val="00773807"/>
    <w:rsid w:val="00773E30"/>
    <w:rsid w:val="00774031"/>
    <w:rsid w:val="00774182"/>
    <w:rsid w:val="00774D48"/>
    <w:rsid w:val="007755FF"/>
    <w:rsid w:val="007756F7"/>
    <w:rsid w:val="00775AFF"/>
    <w:rsid w:val="007765EF"/>
    <w:rsid w:val="00776664"/>
    <w:rsid w:val="00776BE4"/>
    <w:rsid w:val="00776D6A"/>
    <w:rsid w:val="00776EF4"/>
    <w:rsid w:val="00777E74"/>
    <w:rsid w:val="00777F90"/>
    <w:rsid w:val="0078072F"/>
    <w:rsid w:val="00780C51"/>
    <w:rsid w:val="00781773"/>
    <w:rsid w:val="00781807"/>
    <w:rsid w:val="007818B7"/>
    <w:rsid w:val="00781BF4"/>
    <w:rsid w:val="0078213C"/>
    <w:rsid w:val="00782BFF"/>
    <w:rsid w:val="0078495D"/>
    <w:rsid w:val="007856BD"/>
    <w:rsid w:val="007859C3"/>
    <w:rsid w:val="00785E62"/>
    <w:rsid w:val="00785FCE"/>
    <w:rsid w:val="00786E6B"/>
    <w:rsid w:val="0078774C"/>
    <w:rsid w:val="00790050"/>
    <w:rsid w:val="00790393"/>
    <w:rsid w:val="00790664"/>
    <w:rsid w:val="00791148"/>
    <w:rsid w:val="00791F2B"/>
    <w:rsid w:val="00791F35"/>
    <w:rsid w:val="00793317"/>
    <w:rsid w:val="00793410"/>
    <w:rsid w:val="00793D36"/>
    <w:rsid w:val="007944B6"/>
    <w:rsid w:val="00794D60"/>
    <w:rsid w:val="00795322"/>
    <w:rsid w:val="007955D0"/>
    <w:rsid w:val="00796628"/>
    <w:rsid w:val="00796723"/>
    <w:rsid w:val="00796973"/>
    <w:rsid w:val="00796A72"/>
    <w:rsid w:val="00796D14"/>
    <w:rsid w:val="00796DC0"/>
    <w:rsid w:val="00797DF4"/>
    <w:rsid w:val="007A0470"/>
    <w:rsid w:val="007A08D1"/>
    <w:rsid w:val="007A0FCB"/>
    <w:rsid w:val="007A1373"/>
    <w:rsid w:val="007A2107"/>
    <w:rsid w:val="007A2251"/>
    <w:rsid w:val="007A28BF"/>
    <w:rsid w:val="007A2BBE"/>
    <w:rsid w:val="007A2CBA"/>
    <w:rsid w:val="007A2F06"/>
    <w:rsid w:val="007A30BE"/>
    <w:rsid w:val="007A3423"/>
    <w:rsid w:val="007A3CFD"/>
    <w:rsid w:val="007A4045"/>
    <w:rsid w:val="007A4E5F"/>
    <w:rsid w:val="007A5627"/>
    <w:rsid w:val="007A5C32"/>
    <w:rsid w:val="007A5CC3"/>
    <w:rsid w:val="007A6C51"/>
    <w:rsid w:val="007A6F82"/>
    <w:rsid w:val="007A783E"/>
    <w:rsid w:val="007A797A"/>
    <w:rsid w:val="007A7E31"/>
    <w:rsid w:val="007B194E"/>
    <w:rsid w:val="007B195C"/>
    <w:rsid w:val="007B21B1"/>
    <w:rsid w:val="007B2875"/>
    <w:rsid w:val="007B28DE"/>
    <w:rsid w:val="007B4CA7"/>
    <w:rsid w:val="007B4EC3"/>
    <w:rsid w:val="007B51B0"/>
    <w:rsid w:val="007B60FD"/>
    <w:rsid w:val="007B7980"/>
    <w:rsid w:val="007C0B8A"/>
    <w:rsid w:val="007C122E"/>
    <w:rsid w:val="007C131A"/>
    <w:rsid w:val="007C173A"/>
    <w:rsid w:val="007C1BAE"/>
    <w:rsid w:val="007C2083"/>
    <w:rsid w:val="007C3188"/>
    <w:rsid w:val="007C31C4"/>
    <w:rsid w:val="007C3BFD"/>
    <w:rsid w:val="007C3E1C"/>
    <w:rsid w:val="007C3EF5"/>
    <w:rsid w:val="007C49A6"/>
    <w:rsid w:val="007C4CEB"/>
    <w:rsid w:val="007C51C9"/>
    <w:rsid w:val="007C5229"/>
    <w:rsid w:val="007C5384"/>
    <w:rsid w:val="007C5D9C"/>
    <w:rsid w:val="007C6033"/>
    <w:rsid w:val="007C63F3"/>
    <w:rsid w:val="007C6A6F"/>
    <w:rsid w:val="007C6E88"/>
    <w:rsid w:val="007C71E2"/>
    <w:rsid w:val="007C7D00"/>
    <w:rsid w:val="007D00C6"/>
    <w:rsid w:val="007D017C"/>
    <w:rsid w:val="007D0478"/>
    <w:rsid w:val="007D070E"/>
    <w:rsid w:val="007D0730"/>
    <w:rsid w:val="007D0773"/>
    <w:rsid w:val="007D0E6C"/>
    <w:rsid w:val="007D0F72"/>
    <w:rsid w:val="007D196E"/>
    <w:rsid w:val="007D1E04"/>
    <w:rsid w:val="007D243D"/>
    <w:rsid w:val="007D2F75"/>
    <w:rsid w:val="007D2FB6"/>
    <w:rsid w:val="007D40A0"/>
    <w:rsid w:val="007D469E"/>
    <w:rsid w:val="007D46B3"/>
    <w:rsid w:val="007D49F6"/>
    <w:rsid w:val="007D602B"/>
    <w:rsid w:val="007D64B2"/>
    <w:rsid w:val="007D69A1"/>
    <w:rsid w:val="007D6BB4"/>
    <w:rsid w:val="007D6C5D"/>
    <w:rsid w:val="007D75D9"/>
    <w:rsid w:val="007D75E7"/>
    <w:rsid w:val="007D7E62"/>
    <w:rsid w:val="007E00E0"/>
    <w:rsid w:val="007E02EE"/>
    <w:rsid w:val="007E0522"/>
    <w:rsid w:val="007E1646"/>
    <w:rsid w:val="007E1858"/>
    <w:rsid w:val="007E1CC1"/>
    <w:rsid w:val="007E23BC"/>
    <w:rsid w:val="007E26C0"/>
    <w:rsid w:val="007E3378"/>
    <w:rsid w:val="007E346A"/>
    <w:rsid w:val="007E43AB"/>
    <w:rsid w:val="007E444E"/>
    <w:rsid w:val="007E49DE"/>
    <w:rsid w:val="007E4D04"/>
    <w:rsid w:val="007E5124"/>
    <w:rsid w:val="007E580A"/>
    <w:rsid w:val="007E5D50"/>
    <w:rsid w:val="007E61EC"/>
    <w:rsid w:val="007E6A71"/>
    <w:rsid w:val="007E7682"/>
    <w:rsid w:val="007E7A9B"/>
    <w:rsid w:val="007E7EEB"/>
    <w:rsid w:val="007F0272"/>
    <w:rsid w:val="007F17D8"/>
    <w:rsid w:val="007F2E47"/>
    <w:rsid w:val="007F3ABF"/>
    <w:rsid w:val="007F3D6F"/>
    <w:rsid w:val="007F3D82"/>
    <w:rsid w:val="007F3E06"/>
    <w:rsid w:val="007F41CD"/>
    <w:rsid w:val="007F4767"/>
    <w:rsid w:val="007F4BE8"/>
    <w:rsid w:val="007F4D35"/>
    <w:rsid w:val="007F579C"/>
    <w:rsid w:val="007F671B"/>
    <w:rsid w:val="007F6E31"/>
    <w:rsid w:val="007F707E"/>
    <w:rsid w:val="007F7529"/>
    <w:rsid w:val="00800349"/>
    <w:rsid w:val="008009B4"/>
    <w:rsid w:val="00800EDB"/>
    <w:rsid w:val="0080111D"/>
    <w:rsid w:val="008018CA"/>
    <w:rsid w:val="00801AFD"/>
    <w:rsid w:val="00801B6E"/>
    <w:rsid w:val="008023FA"/>
    <w:rsid w:val="008025B1"/>
    <w:rsid w:val="00802BDB"/>
    <w:rsid w:val="00802E41"/>
    <w:rsid w:val="008031F0"/>
    <w:rsid w:val="00803527"/>
    <w:rsid w:val="00803A4D"/>
    <w:rsid w:val="00803BD5"/>
    <w:rsid w:val="00804940"/>
    <w:rsid w:val="00804A19"/>
    <w:rsid w:val="008053B8"/>
    <w:rsid w:val="00805BBB"/>
    <w:rsid w:val="00806090"/>
    <w:rsid w:val="008060BB"/>
    <w:rsid w:val="008061C7"/>
    <w:rsid w:val="008064D9"/>
    <w:rsid w:val="00807280"/>
    <w:rsid w:val="008075BF"/>
    <w:rsid w:val="00807A3A"/>
    <w:rsid w:val="00807C94"/>
    <w:rsid w:val="0081009D"/>
    <w:rsid w:val="008102CC"/>
    <w:rsid w:val="00810691"/>
    <w:rsid w:val="0081075D"/>
    <w:rsid w:val="00810894"/>
    <w:rsid w:val="00810D9E"/>
    <w:rsid w:val="00810F3D"/>
    <w:rsid w:val="00811093"/>
    <w:rsid w:val="008116D5"/>
    <w:rsid w:val="00811C0D"/>
    <w:rsid w:val="00811DCD"/>
    <w:rsid w:val="00811F4B"/>
    <w:rsid w:val="00812325"/>
    <w:rsid w:val="00812CA0"/>
    <w:rsid w:val="00812DD8"/>
    <w:rsid w:val="00813B47"/>
    <w:rsid w:val="00813E45"/>
    <w:rsid w:val="0081450C"/>
    <w:rsid w:val="008148F1"/>
    <w:rsid w:val="00814BC0"/>
    <w:rsid w:val="00815105"/>
    <w:rsid w:val="00815B24"/>
    <w:rsid w:val="00815D0B"/>
    <w:rsid w:val="008169A4"/>
    <w:rsid w:val="00816A73"/>
    <w:rsid w:val="00816DA4"/>
    <w:rsid w:val="00820CE1"/>
    <w:rsid w:val="00820FB9"/>
    <w:rsid w:val="00821B08"/>
    <w:rsid w:val="00821BB9"/>
    <w:rsid w:val="008221AF"/>
    <w:rsid w:val="0082312E"/>
    <w:rsid w:val="008235A4"/>
    <w:rsid w:val="00823B96"/>
    <w:rsid w:val="008242AA"/>
    <w:rsid w:val="00824809"/>
    <w:rsid w:val="0082485B"/>
    <w:rsid w:val="008259D8"/>
    <w:rsid w:val="00825B6C"/>
    <w:rsid w:val="008262B8"/>
    <w:rsid w:val="00826E04"/>
    <w:rsid w:val="00826EAC"/>
    <w:rsid w:val="00827172"/>
    <w:rsid w:val="0082721D"/>
    <w:rsid w:val="0082727A"/>
    <w:rsid w:val="0082791B"/>
    <w:rsid w:val="00830517"/>
    <w:rsid w:val="00830716"/>
    <w:rsid w:val="00830936"/>
    <w:rsid w:val="008314E3"/>
    <w:rsid w:val="0083234B"/>
    <w:rsid w:val="008323D0"/>
    <w:rsid w:val="00832E31"/>
    <w:rsid w:val="00833623"/>
    <w:rsid w:val="008342C3"/>
    <w:rsid w:val="00834639"/>
    <w:rsid w:val="0083488A"/>
    <w:rsid w:val="008353FC"/>
    <w:rsid w:val="0083560C"/>
    <w:rsid w:val="00835835"/>
    <w:rsid w:val="00835A5A"/>
    <w:rsid w:val="00836752"/>
    <w:rsid w:val="008368BD"/>
    <w:rsid w:val="00836908"/>
    <w:rsid w:val="00836C91"/>
    <w:rsid w:val="00836FB2"/>
    <w:rsid w:val="008374D2"/>
    <w:rsid w:val="00837B67"/>
    <w:rsid w:val="00840528"/>
    <w:rsid w:val="00840887"/>
    <w:rsid w:val="0084135E"/>
    <w:rsid w:val="00841911"/>
    <w:rsid w:val="00842480"/>
    <w:rsid w:val="00842668"/>
    <w:rsid w:val="008438DE"/>
    <w:rsid w:val="00843B0E"/>
    <w:rsid w:val="00844821"/>
    <w:rsid w:val="0084574A"/>
    <w:rsid w:val="0084597E"/>
    <w:rsid w:val="00845A05"/>
    <w:rsid w:val="00845C23"/>
    <w:rsid w:val="0084644C"/>
    <w:rsid w:val="008468C1"/>
    <w:rsid w:val="00847599"/>
    <w:rsid w:val="00850034"/>
    <w:rsid w:val="0085085A"/>
    <w:rsid w:val="0085086A"/>
    <w:rsid w:val="00850CF3"/>
    <w:rsid w:val="00850D21"/>
    <w:rsid w:val="008530C9"/>
    <w:rsid w:val="00853D4B"/>
    <w:rsid w:val="00854033"/>
    <w:rsid w:val="00855509"/>
    <w:rsid w:val="00855B1F"/>
    <w:rsid w:val="008561D2"/>
    <w:rsid w:val="0086029A"/>
    <w:rsid w:val="0086111C"/>
    <w:rsid w:val="0086120D"/>
    <w:rsid w:val="00861932"/>
    <w:rsid w:val="008623C0"/>
    <w:rsid w:val="008639C4"/>
    <w:rsid w:val="008641ED"/>
    <w:rsid w:val="008648E9"/>
    <w:rsid w:val="00864EF0"/>
    <w:rsid w:val="0086763E"/>
    <w:rsid w:val="0087002A"/>
    <w:rsid w:val="0087031D"/>
    <w:rsid w:val="00870738"/>
    <w:rsid w:val="0087198B"/>
    <w:rsid w:val="00871CDC"/>
    <w:rsid w:val="00871DDF"/>
    <w:rsid w:val="00871E0B"/>
    <w:rsid w:val="0087270D"/>
    <w:rsid w:val="0087350B"/>
    <w:rsid w:val="0087355C"/>
    <w:rsid w:val="008735C0"/>
    <w:rsid w:val="0087508A"/>
    <w:rsid w:val="008752AB"/>
    <w:rsid w:val="008755C4"/>
    <w:rsid w:val="00875A29"/>
    <w:rsid w:val="00876220"/>
    <w:rsid w:val="008764C7"/>
    <w:rsid w:val="008765B4"/>
    <w:rsid w:val="00876D26"/>
    <w:rsid w:val="00877827"/>
    <w:rsid w:val="008778A7"/>
    <w:rsid w:val="00877C02"/>
    <w:rsid w:val="008811F3"/>
    <w:rsid w:val="00881465"/>
    <w:rsid w:val="00881E96"/>
    <w:rsid w:val="008823E6"/>
    <w:rsid w:val="0088264E"/>
    <w:rsid w:val="00882A48"/>
    <w:rsid w:val="00882F06"/>
    <w:rsid w:val="00883910"/>
    <w:rsid w:val="00883F66"/>
    <w:rsid w:val="008840EA"/>
    <w:rsid w:val="008846B7"/>
    <w:rsid w:val="008852EE"/>
    <w:rsid w:val="00885699"/>
    <w:rsid w:val="008856DF"/>
    <w:rsid w:val="00885943"/>
    <w:rsid w:val="0088622E"/>
    <w:rsid w:val="00886FAE"/>
    <w:rsid w:val="008871EE"/>
    <w:rsid w:val="008876D6"/>
    <w:rsid w:val="00887A23"/>
    <w:rsid w:val="00887E75"/>
    <w:rsid w:val="00890860"/>
    <w:rsid w:val="00890E91"/>
    <w:rsid w:val="008910B3"/>
    <w:rsid w:val="00891AD7"/>
    <w:rsid w:val="00891D4C"/>
    <w:rsid w:val="008923F4"/>
    <w:rsid w:val="00892688"/>
    <w:rsid w:val="008926E0"/>
    <w:rsid w:val="00892943"/>
    <w:rsid w:val="0089304D"/>
    <w:rsid w:val="0089314D"/>
    <w:rsid w:val="00893D63"/>
    <w:rsid w:val="00894809"/>
    <w:rsid w:val="00894A8F"/>
    <w:rsid w:val="00895041"/>
    <w:rsid w:val="00895A92"/>
    <w:rsid w:val="00895E9C"/>
    <w:rsid w:val="008972DC"/>
    <w:rsid w:val="00897436"/>
    <w:rsid w:val="0089752F"/>
    <w:rsid w:val="008979D2"/>
    <w:rsid w:val="008A0461"/>
    <w:rsid w:val="008A05BF"/>
    <w:rsid w:val="008A135E"/>
    <w:rsid w:val="008A1989"/>
    <w:rsid w:val="008A1FCA"/>
    <w:rsid w:val="008A2A54"/>
    <w:rsid w:val="008A2E37"/>
    <w:rsid w:val="008A3634"/>
    <w:rsid w:val="008A3927"/>
    <w:rsid w:val="008A3BAD"/>
    <w:rsid w:val="008A5461"/>
    <w:rsid w:val="008A6997"/>
    <w:rsid w:val="008A76AA"/>
    <w:rsid w:val="008B00F8"/>
    <w:rsid w:val="008B0206"/>
    <w:rsid w:val="008B0F8A"/>
    <w:rsid w:val="008B0FC7"/>
    <w:rsid w:val="008B0FEA"/>
    <w:rsid w:val="008B12E5"/>
    <w:rsid w:val="008B1312"/>
    <w:rsid w:val="008B223E"/>
    <w:rsid w:val="008B2605"/>
    <w:rsid w:val="008B50C5"/>
    <w:rsid w:val="008B5107"/>
    <w:rsid w:val="008B601D"/>
    <w:rsid w:val="008B610A"/>
    <w:rsid w:val="008B6EC9"/>
    <w:rsid w:val="008B70B8"/>
    <w:rsid w:val="008B716D"/>
    <w:rsid w:val="008B730C"/>
    <w:rsid w:val="008B77BD"/>
    <w:rsid w:val="008B7DDF"/>
    <w:rsid w:val="008C0229"/>
    <w:rsid w:val="008C0540"/>
    <w:rsid w:val="008C09AA"/>
    <w:rsid w:val="008C0EB6"/>
    <w:rsid w:val="008C10C8"/>
    <w:rsid w:val="008C1157"/>
    <w:rsid w:val="008C141B"/>
    <w:rsid w:val="008C1521"/>
    <w:rsid w:val="008C1815"/>
    <w:rsid w:val="008C1B66"/>
    <w:rsid w:val="008C247A"/>
    <w:rsid w:val="008C2EDA"/>
    <w:rsid w:val="008C3091"/>
    <w:rsid w:val="008C3D15"/>
    <w:rsid w:val="008C46C7"/>
    <w:rsid w:val="008C4F4E"/>
    <w:rsid w:val="008C550D"/>
    <w:rsid w:val="008C617E"/>
    <w:rsid w:val="008C668B"/>
    <w:rsid w:val="008C718D"/>
    <w:rsid w:val="008C7ED1"/>
    <w:rsid w:val="008D044F"/>
    <w:rsid w:val="008D0F86"/>
    <w:rsid w:val="008D1267"/>
    <w:rsid w:val="008D20C1"/>
    <w:rsid w:val="008D2256"/>
    <w:rsid w:val="008D2784"/>
    <w:rsid w:val="008D3879"/>
    <w:rsid w:val="008D3A60"/>
    <w:rsid w:val="008D453F"/>
    <w:rsid w:val="008D4B6A"/>
    <w:rsid w:val="008D58C8"/>
    <w:rsid w:val="008D5B86"/>
    <w:rsid w:val="008D5EE1"/>
    <w:rsid w:val="008D61FE"/>
    <w:rsid w:val="008D649E"/>
    <w:rsid w:val="008D676D"/>
    <w:rsid w:val="008D749B"/>
    <w:rsid w:val="008D7660"/>
    <w:rsid w:val="008E035D"/>
    <w:rsid w:val="008E0785"/>
    <w:rsid w:val="008E084A"/>
    <w:rsid w:val="008E1AE6"/>
    <w:rsid w:val="008E1EB5"/>
    <w:rsid w:val="008E236D"/>
    <w:rsid w:val="008E23D8"/>
    <w:rsid w:val="008E28F0"/>
    <w:rsid w:val="008E3644"/>
    <w:rsid w:val="008E3926"/>
    <w:rsid w:val="008E3E44"/>
    <w:rsid w:val="008E3EC3"/>
    <w:rsid w:val="008E4B0F"/>
    <w:rsid w:val="008E5463"/>
    <w:rsid w:val="008E582E"/>
    <w:rsid w:val="008E5BA2"/>
    <w:rsid w:val="008E61C1"/>
    <w:rsid w:val="008E6368"/>
    <w:rsid w:val="008E687F"/>
    <w:rsid w:val="008E7582"/>
    <w:rsid w:val="008E7634"/>
    <w:rsid w:val="008E78D1"/>
    <w:rsid w:val="008E7F06"/>
    <w:rsid w:val="008E7F38"/>
    <w:rsid w:val="008F0B7D"/>
    <w:rsid w:val="008F0CBD"/>
    <w:rsid w:val="008F12BD"/>
    <w:rsid w:val="008F16EA"/>
    <w:rsid w:val="008F1AAC"/>
    <w:rsid w:val="008F2238"/>
    <w:rsid w:val="008F260A"/>
    <w:rsid w:val="008F2A3E"/>
    <w:rsid w:val="008F2B79"/>
    <w:rsid w:val="008F2C0E"/>
    <w:rsid w:val="008F32DD"/>
    <w:rsid w:val="008F3F25"/>
    <w:rsid w:val="008F3FCD"/>
    <w:rsid w:val="008F4887"/>
    <w:rsid w:val="008F54D0"/>
    <w:rsid w:val="008F5A84"/>
    <w:rsid w:val="008F672C"/>
    <w:rsid w:val="008F67D3"/>
    <w:rsid w:val="008F74C4"/>
    <w:rsid w:val="008F7659"/>
    <w:rsid w:val="008F77E2"/>
    <w:rsid w:val="008F78CC"/>
    <w:rsid w:val="009000F0"/>
    <w:rsid w:val="00900347"/>
    <w:rsid w:val="00900620"/>
    <w:rsid w:val="0090130E"/>
    <w:rsid w:val="00901A50"/>
    <w:rsid w:val="009022BA"/>
    <w:rsid w:val="00902612"/>
    <w:rsid w:val="00902818"/>
    <w:rsid w:val="00902B81"/>
    <w:rsid w:val="00903487"/>
    <w:rsid w:val="00903539"/>
    <w:rsid w:val="00904542"/>
    <w:rsid w:val="00904827"/>
    <w:rsid w:val="00904964"/>
    <w:rsid w:val="00904E04"/>
    <w:rsid w:val="00905788"/>
    <w:rsid w:val="0090637B"/>
    <w:rsid w:val="009063A2"/>
    <w:rsid w:val="00906938"/>
    <w:rsid w:val="00907F1B"/>
    <w:rsid w:val="0091017D"/>
    <w:rsid w:val="009106D3"/>
    <w:rsid w:val="00910D4C"/>
    <w:rsid w:val="00910DE9"/>
    <w:rsid w:val="00911068"/>
    <w:rsid w:val="00911C29"/>
    <w:rsid w:val="009120B6"/>
    <w:rsid w:val="009120D0"/>
    <w:rsid w:val="0091210F"/>
    <w:rsid w:val="00912392"/>
    <w:rsid w:val="0091269B"/>
    <w:rsid w:val="009126E1"/>
    <w:rsid w:val="00912898"/>
    <w:rsid w:val="009135C1"/>
    <w:rsid w:val="0091392C"/>
    <w:rsid w:val="00913B5E"/>
    <w:rsid w:val="00914015"/>
    <w:rsid w:val="0091420D"/>
    <w:rsid w:val="009142E9"/>
    <w:rsid w:val="00915444"/>
    <w:rsid w:val="0091589C"/>
    <w:rsid w:val="00915D3C"/>
    <w:rsid w:val="0091604E"/>
    <w:rsid w:val="00916230"/>
    <w:rsid w:val="00916A84"/>
    <w:rsid w:val="00916B13"/>
    <w:rsid w:val="009177EB"/>
    <w:rsid w:val="00917856"/>
    <w:rsid w:val="0091793F"/>
    <w:rsid w:val="009179E8"/>
    <w:rsid w:val="00917C75"/>
    <w:rsid w:val="009200A8"/>
    <w:rsid w:val="009203AF"/>
    <w:rsid w:val="00920A29"/>
    <w:rsid w:val="00920C12"/>
    <w:rsid w:val="00920CED"/>
    <w:rsid w:val="0092154E"/>
    <w:rsid w:val="0092165C"/>
    <w:rsid w:val="009219BF"/>
    <w:rsid w:val="00921E27"/>
    <w:rsid w:val="00922F3B"/>
    <w:rsid w:val="0092304B"/>
    <w:rsid w:val="00923194"/>
    <w:rsid w:val="0092323E"/>
    <w:rsid w:val="00923317"/>
    <w:rsid w:val="009239D7"/>
    <w:rsid w:val="009243DA"/>
    <w:rsid w:val="009246E1"/>
    <w:rsid w:val="0092497F"/>
    <w:rsid w:val="00924BD8"/>
    <w:rsid w:val="00924E5B"/>
    <w:rsid w:val="00925B38"/>
    <w:rsid w:val="0092660F"/>
    <w:rsid w:val="009271AB"/>
    <w:rsid w:val="009276CF"/>
    <w:rsid w:val="00930733"/>
    <w:rsid w:val="00930951"/>
    <w:rsid w:val="0093121A"/>
    <w:rsid w:val="0093227B"/>
    <w:rsid w:val="009328AB"/>
    <w:rsid w:val="009329C3"/>
    <w:rsid w:val="00932BD5"/>
    <w:rsid w:val="00932EFD"/>
    <w:rsid w:val="009344C2"/>
    <w:rsid w:val="00934727"/>
    <w:rsid w:val="0093517E"/>
    <w:rsid w:val="0093538A"/>
    <w:rsid w:val="009358F8"/>
    <w:rsid w:val="00935C43"/>
    <w:rsid w:val="00935D4C"/>
    <w:rsid w:val="00936235"/>
    <w:rsid w:val="009368AB"/>
    <w:rsid w:val="00936F8E"/>
    <w:rsid w:val="0093784D"/>
    <w:rsid w:val="00937A92"/>
    <w:rsid w:val="00941F32"/>
    <w:rsid w:val="00942663"/>
    <w:rsid w:val="0094290F"/>
    <w:rsid w:val="00942BE4"/>
    <w:rsid w:val="00942DD2"/>
    <w:rsid w:val="00944455"/>
    <w:rsid w:val="0094472C"/>
    <w:rsid w:val="00944965"/>
    <w:rsid w:val="0094566A"/>
    <w:rsid w:val="0094577C"/>
    <w:rsid w:val="009458E7"/>
    <w:rsid w:val="009466D3"/>
    <w:rsid w:val="0094693A"/>
    <w:rsid w:val="00946EE5"/>
    <w:rsid w:val="0094786B"/>
    <w:rsid w:val="00947BAF"/>
    <w:rsid w:val="00947EF6"/>
    <w:rsid w:val="0095022A"/>
    <w:rsid w:val="00951532"/>
    <w:rsid w:val="00951FA6"/>
    <w:rsid w:val="00952891"/>
    <w:rsid w:val="00952FAC"/>
    <w:rsid w:val="009530CB"/>
    <w:rsid w:val="0095335F"/>
    <w:rsid w:val="009541F2"/>
    <w:rsid w:val="00954968"/>
    <w:rsid w:val="00954989"/>
    <w:rsid w:val="00955AD4"/>
    <w:rsid w:val="009564E3"/>
    <w:rsid w:val="0095667C"/>
    <w:rsid w:val="00957239"/>
    <w:rsid w:val="00957606"/>
    <w:rsid w:val="00957AC9"/>
    <w:rsid w:val="00957CFD"/>
    <w:rsid w:val="00957D46"/>
    <w:rsid w:val="00957E7D"/>
    <w:rsid w:val="009600E7"/>
    <w:rsid w:val="0096091A"/>
    <w:rsid w:val="009609EF"/>
    <w:rsid w:val="0096195D"/>
    <w:rsid w:val="00961C14"/>
    <w:rsid w:val="009624C2"/>
    <w:rsid w:val="0096277B"/>
    <w:rsid w:val="00962982"/>
    <w:rsid w:val="0096392D"/>
    <w:rsid w:val="00963969"/>
    <w:rsid w:val="00963BF9"/>
    <w:rsid w:val="009646F4"/>
    <w:rsid w:val="009646FC"/>
    <w:rsid w:val="00964744"/>
    <w:rsid w:val="00964ABE"/>
    <w:rsid w:val="00964C97"/>
    <w:rsid w:val="00964D26"/>
    <w:rsid w:val="00964E5C"/>
    <w:rsid w:val="00964F37"/>
    <w:rsid w:val="00965939"/>
    <w:rsid w:val="00965FCB"/>
    <w:rsid w:val="00966077"/>
    <w:rsid w:val="0096647E"/>
    <w:rsid w:val="00966B9C"/>
    <w:rsid w:val="00966F4E"/>
    <w:rsid w:val="00966FFD"/>
    <w:rsid w:val="009712DF"/>
    <w:rsid w:val="009714AA"/>
    <w:rsid w:val="00971D37"/>
    <w:rsid w:val="00971DE9"/>
    <w:rsid w:val="00973825"/>
    <w:rsid w:val="00973881"/>
    <w:rsid w:val="00974785"/>
    <w:rsid w:val="00974D35"/>
    <w:rsid w:val="009754FF"/>
    <w:rsid w:val="009778A3"/>
    <w:rsid w:val="009804E6"/>
    <w:rsid w:val="00980A8A"/>
    <w:rsid w:val="00980EF9"/>
    <w:rsid w:val="009811A0"/>
    <w:rsid w:val="009818D2"/>
    <w:rsid w:val="009819C7"/>
    <w:rsid w:val="00981D7A"/>
    <w:rsid w:val="00982981"/>
    <w:rsid w:val="00982AC5"/>
    <w:rsid w:val="009835F0"/>
    <w:rsid w:val="00983A69"/>
    <w:rsid w:val="00984228"/>
    <w:rsid w:val="0098443D"/>
    <w:rsid w:val="009845BD"/>
    <w:rsid w:val="00984B97"/>
    <w:rsid w:val="00984C29"/>
    <w:rsid w:val="009850B0"/>
    <w:rsid w:val="0098584C"/>
    <w:rsid w:val="00985F51"/>
    <w:rsid w:val="009862CE"/>
    <w:rsid w:val="00986AB4"/>
    <w:rsid w:val="0098748E"/>
    <w:rsid w:val="009879A6"/>
    <w:rsid w:val="00990711"/>
    <w:rsid w:val="00990FEC"/>
    <w:rsid w:val="0099134B"/>
    <w:rsid w:val="00991F4D"/>
    <w:rsid w:val="00992134"/>
    <w:rsid w:val="0099227A"/>
    <w:rsid w:val="009928E5"/>
    <w:rsid w:val="009936AF"/>
    <w:rsid w:val="00993E94"/>
    <w:rsid w:val="009944EF"/>
    <w:rsid w:val="0099453E"/>
    <w:rsid w:val="0099459B"/>
    <w:rsid w:val="00994B0A"/>
    <w:rsid w:val="00994EE3"/>
    <w:rsid w:val="009950B6"/>
    <w:rsid w:val="009961FF"/>
    <w:rsid w:val="00996B04"/>
    <w:rsid w:val="00997CE7"/>
    <w:rsid w:val="009A087B"/>
    <w:rsid w:val="009A0DEF"/>
    <w:rsid w:val="009A17D4"/>
    <w:rsid w:val="009A1DB3"/>
    <w:rsid w:val="009A217A"/>
    <w:rsid w:val="009A28A4"/>
    <w:rsid w:val="009A2A7F"/>
    <w:rsid w:val="009A2D37"/>
    <w:rsid w:val="009A32E5"/>
    <w:rsid w:val="009A37E0"/>
    <w:rsid w:val="009A3F0E"/>
    <w:rsid w:val="009A45B9"/>
    <w:rsid w:val="009A49FC"/>
    <w:rsid w:val="009A4B9F"/>
    <w:rsid w:val="009A5361"/>
    <w:rsid w:val="009A57EA"/>
    <w:rsid w:val="009A587C"/>
    <w:rsid w:val="009A5996"/>
    <w:rsid w:val="009A5DA4"/>
    <w:rsid w:val="009A60B6"/>
    <w:rsid w:val="009A610C"/>
    <w:rsid w:val="009A61E5"/>
    <w:rsid w:val="009A67E0"/>
    <w:rsid w:val="009A796B"/>
    <w:rsid w:val="009A7ED9"/>
    <w:rsid w:val="009B0257"/>
    <w:rsid w:val="009B0C9D"/>
    <w:rsid w:val="009B13D3"/>
    <w:rsid w:val="009B246F"/>
    <w:rsid w:val="009B26C7"/>
    <w:rsid w:val="009B33A0"/>
    <w:rsid w:val="009B3EAD"/>
    <w:rsid w:val="009B49EF"/>
    <w:rsid w:val="009B4C39"/>
    <w:rsid w:val="009B57A2"/>
    <w:rsid w:val="009B5A29"/>
    <w:rsid w:val="009B6201"/>
    <w:rsid w:val="009B6668"/>
    <w:rsid w:val="009B66FD"/>
    <w:rsid w:val="009B6952"/>
    <w:rsid w:val="009B6D46"/>
    <w:rsid w:val="009B6FD1"/>
    <w:rsid w:val="009B73CD"/>
    <w:rsid w:val="009B76D2"/>
    <w:rsid w:val="009B7FF2"/>
    <w:rsid w:val="009C0744"/>
    <w:rsid w:val="009C07AE"/>
    <w:rsid w:val="009C0994"/>
    <w:rsid w:val="009C0A2F"/>
    <w:rsid w:val="009C0FD6"/>
    <w:rsid w:val="009C19D8"/>
    <w:rsid w:val="009C1EF0"/>
    <w:rsid w:val="009C251F"/>
    <w:rsid w:val="009C2B47"/>
    <w:rsid w:val="009C2C1D"/>
    <w:rsid w:val="009C2D91"/>
    <w:rsid w:val="009C3684"/>
    <w:rsid w:val="009C3C00"/>
    <w:rsid w:val="009C40A6"/>
    <w:rsid w:val="009C44F0"/>
    <w:rsid w:val="009C474B"/>
    <w:rsid w:val="009C4B4C"/>
    <w:rsid w:val="009C5477"/>
    <w:rsid w:val="009C55ED"/>
    <w:rsid w:val="009C59A9"/>
    <w:rsid w:val="009C6270"/>
    <w:rsid w:val="009C6EA9"/>
    <w:rsid w:val="009C7DF3"/>
    <w:rsid w:val="009C7DFC"/>
    <w:rsid w:val="009C7E27"/>
    <w:rsid w:val="009D0C73"/>
    <w:rsid w:val="009D1845"/>
    <w:rsid w:val="009D1E6A"/>
    <w:rsid w:val="009D1F83"/>
    <w:rsid w:val="009D2686"/>
    <w:rsid w:val="009D33B2"/>
    <w:rsid w:val="009D35E1"/>
    <w:rsid w:val="009D3A7C"/>
    <w:rsid w:val="009D41F3"/>
    <w:rsid w:val="009D44CB"/>
    <w:rsid w:val="009D4A6A"/>
    <w:rsid w:val="009D4D36"/>
    <w:rsid w:val="009D4D68"/>
    <w:rsid w:val="009D4DAD"/>
    <w:rsid w:val="009D5270"/>
    <w:rsid w:val="009D52A7"/>
    <w:rsid w:val="009D5364"/>
    <w:rsid w:val="009D687D"/>
    <w:rsid w:val="009D7065"/>
    <w:rsid w:val="009D735E"/>
    <w:rsid w:val="009D7477"/>
    <w:rsid w:val="009E0371"/>
    <w:rsid w:val="009E04B8"/>
    <w:rsid w:val="009E18A7"/>
    <w:rsid w:val="009E1A43"/>
    <w:rsid w:val="009E1B94"/>
    <w:rsid w:val="009E1C46"/>
    <w:rsid w:val="009E3195"/>
    <w:rsid w:val="009E35E5"/>
    <w:rsid w:val="009E3F3A"/>
    <w:rsid w:val="009E4354"/>
    <w:rsid w:val="009E4553"/>
    <w:rsid w:val="009E4684"/>
    <w:rsid w:val="009E49ED"/>
    <w:rsid w:val="009E5B4F"/>
    <w:rsid w:val="009E5ECB"/>
    <w:rsid w:val="009E6228"/>
    <w:rsid w:val="009E685B"/>
    <w:rsid w:val="009E6898"/>
    <w:rsid w:val="009E7108"/>
    <w:rsid w:val="009E78A5"/>
    <w:rsid w:val="009E7BAF"/>
    <w:rsid w:val="009E7EA6"/>
    <w:rsid w:val="009F0898"/>
    <w:rsid w:val="009F0AD4"/>
    <w:rsid w:val="009F122D"/>
    <w:rsid w:val="009F2D3A"/>
    <w:rsid w:val="009F2FB2"/>
    <w:rsid w:val="009F380D"/>
    <w:rsid w:val="009F38F0"/>
    <w:rsid w:val="009F49C7"/>
    <w:rsid w:val="009F4D2C"/>
    <w:rsid w:val="009F53C7"/>
    <w:rsid w:val="009F57A4"/>
    <w:rsid w:val="009F616C"/>
    <w:rsid w:val="009F653B"/>
    <w:rsid w:val="009F65FB"/>
    <w:rsid w:val="009F71D6"/>
    <w:rsid w:val="00A0063F"/>
    <w:rsid w:val="00A013F2"/>
    <w:rsid w:val="00A01D1C"/>
    <w:rsid w:val="00A0293B"/>
    <w:rsid w:val="00A02CEE"/>
    <w:rsid w:val="00A030A7"/>
    <w:rsid w:val="00A035DF"/>
    <w:rsid w:val="00A03C84"/>
    <w:rsid w:val="00A04F96"/>
    <w:rsid w:val="00A05C1C"/>
    <w:rsid w:val="00A05D24"/>
    <w:rsid w:val="00A0671D"/>
    <w:rsid w:val="00A06F22"/>
    <w:rsid w:val="00A0729C"/>
    <w:rsid w:val="00A074DB"/>
    <w:rsid w:val="00A101FC"/>
    <w:rsid w:val="00A10510"/>
    <w:rsid w:val="00A10649"/>
    <w:rsid w:val="00A10A09"/>
    <w:rsid w:val="00A10C43"/>
    <w:rsid w:val="00A10F9A"/>
    <w:rsid w:val="00A1147E"/>
    <w:rsid w:val="00A11B63"/>
    <w:rsid w:val="00A124A8"/>
    <w:rsid w:val="00A124FD"/>
    <w:rsid w:val="00A125F1"/>
    <w:rsid w:val="00A13169"/>
    <w:rsid w:val="00A13826"/>
    <w:rsid w:val="00A1391C"/>
    <w:rsid w:val="00A13EEE"/>
    <w:rsid w:val="00A143E1"/>
    <w:rsid w:val="00A14659"/>
    <w:rsid w:val="00A14A44"/>
    <w:rsid w:val="00A14D38"/>
    <w:rsid w:val="00A14DBE"/>
    <w:rsid w:val="00A15C2E"/>
    <w:rsid w:val="00A15E45"/>
    <w:rsid w:val="00A161AE"/>
    <w:rsid w:val="00A16D4B"/>
    <w:rsid w:val="00A16FD6"/>
    <w:rsid w:val="00A17768"/>
    <w:rsid w:val="00A20279"/>
    <w:rsid w:val="00A208D1"/>
    <w:rsid w:val="00A2104A"/>
    <w:rsid w:val="00A2122C"/>
    <w:rsid w:val="00A224DE"/>
    <w:rsid w:val="00A22899"/>
    <w:rsid w:val="00A22B01"/>
    <w:rsid w:val="00A22D65"/>
    <w:rsid w:val="00A234EF"/>
    <w:rsid w:val="00A24AA4"/>
    <w:rsid w:val="00A24AF5"/>
    <w:rsid w:val="00A24C4C"/>
    <w:rsid w:val="00A24D39"/>
    <w:rsid w:val="00A24E80"/>
    <w:rsid w:val="00A256D2"/>
    <w:rsid w:val="00A258D1"/>
    <w:rsid w:val="00A25D57"/>
    <w:rsid w:val="00A260CC"/>
    <w:rsid w:val="00A26193"/>
    <w:rsid w:val="00A27423"/>
    <w:rsid w:val="00A274AC"/>
    <w:rsid w:val="00A277EC"/>
    <w:rsid w:val="00A30A64"/>
    <w:rsid w:val="00A30B7E"/>
    <w:rsid w:val="00A30EE0"/>
    <w:rsid w:val="00A320A3"/>
    <w:rsid w:val="00A32594"/>
    <w:rsid w:val="00A325ED"/>
    <w:rsid w:val="00A34612"/>
    <w:rsid w:val="00A35544"/>
    <w:rsid w:val="00A35F17"/>
    <w:rsid w:val="00A367DF"/>
    <w:rsid w:val="00A36CB8"/>
    <w:rsid w:val="00A36DE1"/>
    <w:rsid w:val="00A40CE3"/>
    <w:rsid w:val="00A40E96"/>
    <w:rsid w:val="00A4105D"/>
    <w:rsid w:val="00A41617"/>
    <w:rsid w:val="00A417DC"/>
    <w:rsid w:val="00A41E93"/>
    <w:rsid w:val="00A42450"/>
    <w:rsid w:val="00A42673"/>
    <w:rsid w:val="00A437C9"/>
    <w:rsid w:val="00A4407E"/>
    <w:rsid w:val="00A44461"/>
    <w:rsid w:val="00A446E8"/>
    <w:rsid w:val="00A44A6A"/>
    <w:rsid w:val="00A44C32"/>
    <w:rsid w:val="00A45C66"/>
    <w:rsid w:val="00A462C3"/>
    <w:rsid w:val="00A464AC"/>
    <w:rsid w:val="00A46B41"/>
    <w:rsid w:val="00A47607"/>
    <w:rsid w:val="00A47794"/>
    <w:rsid w:val="00A477AA"/>
    <w:rsid w:val="00A50406"/>
    <w:rsid w:val="00A50916"/>
    <w:rsid w:val="00A5099E"/>
    <w:rsid w:val="00A513DB"/>
    <w:rsid w:val="00A51AB4"/>
    <w:rsid w:val="00A51CC8"/>
    <w:rsid w:val="00A52611"/>
    <w:rsid w:val="00A52631"/>
    <w:rsid w:val="00A530FC"/>
    <w:rsid w:val="00A53D71"/>
    <w:rsid w:val="00A540D4"/>
    <w:rsid w:val="00A54500"/>
    <w:rsid w:val="00A54670"/>
    <w:rsid w:val="00A5496E"/>
    <w:rsid w:val="00A54BE2"/>
    <w:rsid w:val="00A54DF3"/>
    <w:rsid w:val="00A554E7"/>
    <w:rsid w:val="00A55C2D"/>
    <w:rsid w:val="00A55D14"/>
    <w:rsid w:val="00A55D81"/>
    <w:rsid w:val="00A56094"/>
    <w:rsid w:val="00A56289"/>
    <w:rsid w:val="00A5675C"/>
    <w:rsid w:val="00A56BD3"/>
    <w:rsid w:val="00A57450"/>
    <w:rsid w:val="00A57E2F"/>
    <w:rsid w:val="00A60204"/>
    <w:rsid w:val="00A61A3A"/>
    <w:rsid w:val="00A62575"/>
    <w:rsid w:val="00A625AF"/>
    <w:rsid w:val="00A629E8"/>
    <w:rsid w:val="00A631AB"/>
    <w:rsid w:val="00A63303"/>
    <w:rsid w:val="00A63483"/>
    <w:rsid w:val="00A6354E"/>
    <w:rsid w:val="00A63FCE"/>
    <w:rsid w:val="00A63FFA"/>
    <w:rsid w:val="00A64465"/>
    <w:rsid w:val="00A6447E"/>
    <w:rsid w:val="00A64B3E"/>
    <w:rsid w:val="00A64EE8"/>
    <w:rsid w:val="00A65237"/>
    <w:rsid w:val="00A66343"/>
    <w:rsid w:val="00A664A5"/>
    <w:rsid w:val="00A669A4"/>
    <w:rsid w:val="00A66E86"/>
    <w:rsid w:val="00A6700A"/>
    <w:rsid w:val="00A672EB"/>
    <w:rsid w:val="00A7078F"/>
    <w:rsid w:val="00A70ACB"/>
    <w:rsid w:val="00A70ECB"/>
    <w:rsid w:val="00A71344"/>
    <w:rsid w:val="00A71BBA"/>
    <w:rsid w:val="00A71F33"/>
    <w:rsid w:val="00A72927"/>
    <w:rsid w:val="00A72BAE"/>
    <w:rsid w:val="00A73BC2"/>
    <w:rsid w:val="00A73EAA"/>
    <w:rsid w:val="00A73FCE"/>
    <w:rsid w:val="00A74714"/>
    <w:rsid w:val="00A74B6F"/>
    <w:rsid w:val="00A74D1F"/>
    <w:rsid w:val="00A75407"/>
    <w:rsid w:val="00A754A0"/>
    <w:rsid w:val="00A7581D"/>
    <w:rsid w:val="00A76E8E"/>
    <w:rsid w:val="00A7769C"/>
    <w:rsid w:val="00A77A30"/>
    <w:rsid w:val="00A77D6B"/>
    <w:rsid w:val="00A80213"/>
    <w:rsid w:val="00A81002"/>
    <w:rsid w:val="00A8102A"/>
    <w:rsid w:val="00A810E1"/>
    <w:rsid w:val="00A815C8"/>
    <w:rsid w:val="00A81A9B"/>
    <w:rsid w:val="00A82452"/>
    <w:rsid w:val="00A82470"/>
    <w:rsid w:val="00A82471"/>
    <w:rsid w:val="00A828B1"/>
    <w:rsid w:val="00A83DC6"/>
    <w:rsid w:val="00A83DF1"/>
    <w:rsid w:val="00A84611"/>
    <w:rsid w:val="00A84D86"/>
    <w:rsid w:val="00A8551F"/>
    <w:rsid w:val="00A856ED"/>
    <w:rsid w:val="00A8697F"/>
    <w:rsid w:val="00A86C89"/>
    <w:rsid w:val="00A86CE9"/>
    <w:rsid w:val="00A90220"/>
    <w:rsid w:val="00A910FF"/>
    <w:rsid w:val="00A911FA"/>
    <w:rsid w:val="00A922FF"/>
    <w:rsid w:val="00A934D7"/>
    <w:rsid w:val="00A93D71"/>
    <w:rsid w:val="00A9401B"/>
    <w:rsid w:val="00A941CF"/>
    <w:rsid w:val="00A94676"/>
    <w:rsid w:val="00A94BCC"/>
    <w:rsid w:val="00A94E8F"/>
    <w:rsid w:val="00A94EE6"/>
    <w:rsid w:val="00A950C9"/>
    <w:rsid w:val="00A95176"/>
    <w:rsid w:val="00A95214"/>
    <w:rsid w:val="00A96A72"/>
    <w:rsid w:val="00A96C85"/>
    <w:rsid w:val="00A96F7E"/>
    <w:rsid w:val="00A970D6"/>
    <w:rsid w:val="00A97476"/>
    <w:rsid w:val="00AA0B53"/>
    <w:rsid w:val="00AA1C4E"/>
    <w:rsid w:val="00AA20F2"/>
    <w:rsid w:val="00AA28BD"/>
    <w:rsid w:val="00AA2ED2"/>
    <w:rsid w:val="00AA3CEF"/>
    <w:rsid w:val="00AA4364"/>
    <w:rsid w:val="00AA4F92"/>
    <w:rsid w:val="00AA55A0"/>
    <w:rsid w:val="00AA5653"/>
    <w:rsid w:val="00AA59C1"/>
    <w:rsid w:val="00AA65EA"/>
    <w:rsid w:val="00AA6AA4"/>
    <w:rsid w:val="00AA6E2E"/>
    <w:rsid w:val="00AB09D6"/>
    <w:rsid w:val="00AB151A"/>
    <w:rsid w:val="00AB188E"/>
    <w:rsid w:val="00AB1DE7"/>
    <w:rsid w:val="00AB24B5"/>
    <w:rsid w:val="00AB3299"/>
    <w:rsid w:val="00AB3B01"/>
    <w:rsid w:val="00AB4ED8"/>
    <w:rsid w:val="00AB5231"/>
    <w:rsid w:val="00AB5428"/>
    <w:rsid w:val="00AB558D"/>
    <w:rsid w:val="00AB6282"/>
    <w:rsid w:val="00AB6A13"/>
    <w:rsid w:val="00AB739E"/>
    <w:rsid w:val="00AB78B3"/>
    <w:rsid w:val="00AC0020"/>
    <w:rsid w:val="00AC02F9"/>
    <w:rsid w:val="00AC049E"/>
    <w:rsid w:val="00AC1BD3"/>
    <w:rsid w:val="00AC1BE4"/>
    <w:rsid w:val="00AC2FAA"/>
    <w:rsid w:val="00AC4706"/>
    <w:rsid w:val="00AC49F5"/>
    <w:rsid w:val="00AC4F9E"/>
    <w:rsid w:val="00AC5215"/>
    <w:rsid w:val="00AC5E8B"/>
    <w:rsid w:val="00AC5FBA"/>
    <w:rsid w:val="00AC600C"/>
    <w:rsid w:val="00AC66C5"/>
    <w:rsid w:val="00AC6F27"/>
    <w:rsid w:val="00AC7570"/>
    <w:rsid w:val="00AC780D"/>
    <w:rsid w:val="00AC7D25"/>
    <w:rsid w:val="00AC7DA8"/>
    <w:rsid w:val="00AD18C9"/>
    <w:rsid w:val="00AD29A8"/>
    <w:rsid w:val="00AD2F9E"/>
    <w:rsid w:val="00AD3221"/>
    <w:rsid w:val="00AD35F2"/>
    <w:rsid w:val="00AD361F"/>
    <w:rsid w:val="00AD3B4A"/>
    <w:rsid w:val="00AD4593"/>
    <w:rsid w:val="00AD4EB5"/>
    <w:rsid w:val="00AD514B"/>
    <w:rsid w:val="00AD558B"/>
    <w:rsid w:val="00AD56E3"/>
    <w:rsid w:val="00AD5805"/>
    <w:rsid w:val="00AD5C3A"/>
    <w:rsid w:val="00AD6410"/>
    <w:rsid w:val="00AD6721"/>
    <w:rsid w:val="00AD6929"/>
    <w:rsid w:val="00AD6E24"/>
    <w:rsid w:val="00AD70A1"/>
    <w:rsid w:val="00AE038F"/>
    <w:rsid w:val="00AE06F7"/>
    <w:rsid w:val="00AE1684"/>
    <w:rsid w:val="00AE2A12"/>
    <w:rsid w:val="00AE2AD1"/>
    <w:rsid w:val="00AE2C58"/>
    <w:rsid w:val="00AE2EB9"/>
    <w:rsid w:val="00AE37F9"/>
    <w:rsid w:val="00AE38DD"/>
    <w:rsid w:val="00AE3D75"/>
    <w:rsid w:val="00AE4292"/>
    <w:rsid w:val="00AE4D6C"/>
    <w:rsid w:val="00AE5094"/>
    <w:rsid w:val="00AE51FA"/>
    <w:rsid w:val="00AE58F9"/>
    <w:rsid w:val="00AE5A54"/>
    <w:rsid w:val="00AE605A"/>
    <w:rsid w:val="00AE7071"/>
    <w:rsid w:val="00AE75B8"/>
    <w:rsid w:val="00AE7889"/>
    <w:rsid w:val="00AF050B"/>
    <w:rsid w:val="00AF1038"/>
    <w:rsid w:val="00AF113D"/>
    <w:rsid w:val="00AF17DC"/>
    <w:rsid w:val="00AF25CB"/>
    <w:rsid w:val="00AF39DF"/>
    <w:rsid w:val="00AF3B2B"/>
    <w:rsid w:val="00AF48A9"/>
    <w:rsid w:val="00AF4BC4"/>
    <w:rsid w:val="00AF5463"/>
    <w:rsid w:val="00AF5D73"/>
    <w:rsid w:val="00AF5D82"/>
    <w:rsid w:val="00AF63F6"/>
    <w:rsid w:val="00AF6479"/>
    <w:rsid w:val="00AF6DF7"/>
    <w:rsid w:val="00AF6FB1"/>
    <w:rsid w:val="00AF739E"/>
    <w:rsid w:val="00AF74C9"/>
    <w:rsid w:val="00AF77B9"/>
    <w:rsid w:val="00AF7EC6"/>
    <w:rsid w:val="00B00EEA"/>
    <w:rsid w:val="00B016FC"/>
    <w:rsid w:val="00B019CD"/>
    <w:rsid w:val="00B027E6"/>
    <w:rsid w:val="00B02B81"/>
    <w:rsid w:val="00B02C8D"/>
    <w:rsid w:val="00B0311F"/>
    <w:rsid w:val="00B04675"/>
    <w:rsid w:val="00B0560A"/>
    <w:rsid w:val="00B063A6"/>
    <w:rsid w:val="00B06896"/>
    <w:rsid w:val="00B07443"/>
    <w:rsid w:val="00B075C0"/>
    <w:rsid w:val="00B077D5"/>
    <w:rsid w:val="00B10830"/>
    <w:rsid w:val="00B10839"/>
    <w:rsid w:val="00B10B37"/>
    <w:rsid w:val="00B12299"/>
    <w:rsid w:val="00B12681"/>
    <w:rsid w:val="00B13440"/>
    <w:rsid w:val="00B138AC"/>
    <w:rsid w:val="00B138B4"/>
    <w:rsid w:val="00B13BF6"/>
    <w:rsid w:val="00B13F8D"/>
    <w:rsid w:val="00B1481D"/>
    <w:rsid w:val="00B14D2B"/>
    <w:rsid w:val="00B15B78"/>
    <w:rsid w:val="00B161E1"/>
    <w:rsid w:val="00B168DA"/>
    <w:rsid w:val="00B1698F"/>
    <w:rsid w:val="00B17144"/>
    <w:rsid w:val="00B17157"/>
    <w:rsid w:val="00B1772A"/>
    <w:rsid w:val="00B21968"/>
    <w:rsid w:val="00B21D68"/>
    <w:rsid w:val="00B2288D"/>
    <w:rsid w:val="00B22ADB"/>
    <w:rsid w:val="00B22B68"/>
    <w:rsid w:val="00B23579"/>
    <w:rsid w:val="00B2367F"/>
    <w:rsid w:val="00B2373E"/>
    <w:rsid w:val="00B23D36"/>
    <w:rsid w:val="00B2413F"/>
    <w:rsid w:val="00B2509C"/>
    <w:rsid w:val="00B25309"/>
    <w:rsid w:val="00B2561F"/>
    <w:rsid w:val="00B25836"/>
    <w:rsid w:val="00B25A24"/>
    <w:rsid w:val="00B26D94"/>
    <w:rsid w:val="00B27B83"/>
    <w:rsid w:val="00B30378"/>
    <w:rsid w:val="00B31392"/>
    <w:rsid w:val="00B333D0"/>
    <w:rsid w:val="00B337F0"/>
    <w:rsid w:val="00B34192"/>
    <w:rsid w:val="00B343D0"/>
    <w:rsid w:val="00B34539"/>
    <w:rsid w:val="00B34BCD"/>
    <w:rsid w:val="00B34DC3"/>
    <w:rsid w:val="00B35C42"/>
    <w:rsid w:val="00B363B8"/>
    <w:rsid w:val="00B3678A"/>
    <w:rsid w:val="00B3688C"/>
    <w:rsid w:val="00B370CC"/>
    <w:rsid w:val="00B37185"/>
    <w:rsid w:val="00B37694"/>
    <w:rsid w:val="00B37C5F"/>
    <w:rsid w:val="00B37D93"/>
    <w:rsid w:val="00B40CF3"/>
    <w:rsid w:val="00B419EE"/>
    <w:rsid w:val="00B41BA4"/>
    <w:rsid w:val="00B42362"/>
    <w:rsid w:val="00B425DB"/>
    <w:rsid w:val="00B42785"/>
    <w:rsid w:val="00B427DD"/>
    <w:rsid w:val="00B44DA7"/>
    <w:rsid w:val="00B458A8"/>
    <w:rsid w:val="00B45FA1"/>
    <w:rsid w:val="00B4608C"/>
    <w:rsid w:val="00B4665F"/>
    <w:rsid w:val="00B47276"/>
    <w:rsid w:val="00B473D9"/>
    <w:rsid w:val="00B47514"/>
    <w:rsid w:val="00B4771A"/>
    <w:rsid w:val="00B4774A"/>
    <w:rsid w:val="00B47DDD"/>
    <w:rsid w:val="00B47EF4"/>
    <w:rsid w:val="00B51613"/>
    <w:rsid w:val="00B51854"/>
    <w:rsid w:val="00B5190E"/>
    <w:rsid w:val="00B51FCA"/>
    <w:rsid w:val="00B52465"/>
    <w:rsid w:val="00B535D5"/>
    <w:rsid w:val="00B536A9"/>
    <w:rsid w:val="00B5389E"/>
    <w:rsid w:val="00B53F04"/>
    <w:rsid w:val="00B53F63"/>
    <w:rsid w:val="00B546A9"/>
    <w:rsid w:val="00B5750D"/>
    <w:rsid w:val="00B57847"/>
    <w:rsid w:val="00B57D3A"/>
    <w:rsid w:val="00B57EBC"/>
    <w:rsid w:val="00B60863"/>
    <w:rsid w:val="00B60936"/>
    <w:rsid w:val="00B60E4F"/>
    <w:rsid w:val="00B60E7C"/>
    <w:rsid w:val="00B60F75"/>
    <w:rsid w:val="00B61646"/>
    <w:rsid w:val="00B61954"/>
    <w:rsid w:val="00B61B5C"/>
    <w:rsid w:val="00B62468"/>
    <w:rsid w:val="00B62719"/>
    <w:rsid w:val="00B6373B"/>
    <w:rsid w:val="00B63E79"/>
    <w:rsid w:val="00B63E8B"/>
    <w:rsid w:val="00B64380"/>
    <w:rsid w:val="00B64D81"/>
    <w:rsid w:val="00B65476"/>
    <w:rsid w:val="00B65ECA"/>
    <w:rsid w:val="00B65FC6"/>
    <w:rsid w:val="00B6639D"/>
    <w:rsid w:val="00B665C7"/>
    <w:rsid w:val="00B667DA"/>
    <w:rsid w:val="00B671AA"/>
    <w:rsid w:val="00B700E4"/>
    <w:rsid w:val="00B706E7"/>
    <w:rsid w:val="00B713F8"/>
    <w:rsid w:val="00B714AF"/>
    <w:rsid w:val="00B71A5B"/>
    <w:rsid w:val="00B71DF4"/>
    <w:rsid w:val="00B721F4"/>
    <w:rsid w:val="00B725C4"/>
    <w:rsid w:val="00B725F0"/>
    <w:rsid w:val="00B7269B"/>
    <w:rsid w:val="00B73B2A"/>
    <w:rsid w:val="00B73C6C"/>
    <w:rsid w:val="00B73D4F"/>
    <w:rsid w:val="00B74D92"/>
    <w:rsid w:val="00B750F7"/>
    <w:rsid w:val="00B75623"/>
    <w:rsid w:val="00B75ADE"/>
    <w:rsid w:val="00B767AB"/>
    <w:rsid w:val="00B76CEB"/>
    <w:rsid w:val="00B776E7"/>
    <w:rsid w:val="00B77929"/>
    <w:rsid w:val="00B77B12"/>
    <w:rsid w:val="00B77B6E"/>
    <w:rsid w:val="00B77C60"/>
    <w:rsid w:val="00B80251"/>
    <w:rsid w:val="00B80B2A"/>
    <w:rsid w:val="00B80B31"/>
    <w:rsid w:val="00B81C01"/>
    <w:rsid w:val="00B81EE5"/>
    <w:rsid w:val="00B822A3"/>
    <w:rsid w:val="00B8254F"/>
    <w:rsid w:val="00B83535"/>
    <w:rsid w:val="00B83584"/>
    <w:rsid w:val="00B83F2A"/>
    <w:rsid w:val="00B84321"/>
    <w:rsid w:val="00B84340"/>
    <w:rsid w:val="00B8463E"/>
    <w:rsid w:val="00B84849"/>
    <w:rsid w:val="00B875D3"/>
    <w:rsid w:val="00B87676"/>
    <w:rsid w:val="00B87FAB"/>
    <w:rsid w:val="00B9095F"/>
    <w:rsid w:val="00B90A1D"/>
    <w:rsid w:val="00B90B43"/>
    <w:rsid w:val="00B90F2D"/>
    <w:rsid w:val="00B91119"/>
    <w:rsid w:val="00B9160B"/>
    <w:rsid w:val="00B9179F"/>
    <w:rsid w:val="00B92525"/>
    <w:rsid w:val="00B9283C"/>
    <w:rsid w:val="00B92FCD"/>
    <w:rsid w:val="00B93A10"/>
    <w:rsid w:val="00B96016"/>
    <w:rsid w:val="00B9647D"/>
    <w:rsid w:val="00B964BD"/>
    <w:rsid w:val="00B96517"/>
    <w:rsid w:val="00B96B22"/>
    <w:rsid w:val="00B976D8"/>
    <w:rsid w:val="00BA00BD"/>
    <w:rsid w:val="00BA031E"/>
    <w:rsid w:val="00BA0851"/>
    <w:rsid w:val="00BA0D39"/>
    <w:rsid w:val="00BA20D2"/>
    <w:rsid w:val="00BA218B"/>
    <w:rsid w:val="00BA25BC"/>
    <w:rsid w:val="00BA2CA9"/>
    <w:rsid w:val="00BA31E4"/>
    <w:rsid w:val="00BA3300"/>
    <w:rsid w:val="00BA3745"/>
    <w:rsid w:val="00BA3F98"/>
    <w:rsid w:val="00BA4066"/>
    <w:rsid w:val="00BA4344"/>
    <w:rsid w:val="00BA45A6"/>
    <w:rsid w:val="00BA46D4"/>
    <w:rsid w:val="00BA4780"/>
    <w:rsid w:val="00BA4922"/>
    <w:rsid w:val="00BA49FB"/>
    <w:rsid w:val="00BA4ED3"/>
    <w:rsid w:val="00BA5361"/>
    <w:rsid w:val="00BA53C5"/>
    <w:rsid w:val="00BA549F"/>
    <w:rsid w:val="00BA587D"/>
    <w:rsid w:val="00BA5918"/>
    <w:rsid w:val="00BA5AC4"/>
    <w:rsid w:val="00BA5C3B"/>
    <w:rsid w:val="00BA63B2"/>
    <w:rsid w:val="00BA63EF"/>
    <w:rsid w:val="00BA73DE"/>
    <w:rsid w:val="00BA7C54"/>
    <w:rsid w:val="00BB00DD"/>
    <w:rsid w:val="00BB0790"/>
    <w:rsid w:val="00BB0DAE"/>
    <w:rsid w:val="00BB1136"/>
    <w:rsid w:val="00BB133F"/>
    <w:rsid w:val="00BB142F"/>
    <w:rsid w:val="00BB17CB"/>
    <w:rsid w:val="00BB252D"/>
    <w:rsid w:val="00BB2748"/>
    <w:rsid w:val="00BB2945"/>
    <w:rsid w:val="00BB2B1A"/>
    <w:rsid w:val="00BB2FAE"/>
    <w:rsid w:val="00BB4603"/>
    <w:rsid w:val="00BB46BF"/>
    <w:rsid w:val="00BB5635"/>
    <w:rsid w:val="00BB61CC"/>
    <w:rsid w:val="00BB7E13"/>
    <w:rsid w:val="00BC02ED"/>
    <w:rsid w:val="00BC0650"/>
    <w:rsid w:val="00BC0C64"/>
    <w:rsid w:val="00BC2EE5"/>
    <w:rsid w:val="00BC3494"/>
    <w:rsid w:val="00BC3DD2"/>
    <w:rsid w:val="00BC3FF3"/>
    <w:rsid w:val="00BC45D7"/>
    <w:rsid w:val="00BC48B6"/>
    <w:rsid w:val="00BC4B8A"/>
    <w:rsid w:val="00BC4F50"/>
    <w:rsid w:val="00BC527D"/>
    <w:rsid w:val="00BC5F3F"/>
    <w:rsid w:val="00BC6A99"/>
    <w:rsid w:val="00BC6D3C"/>
    <w:rsid w:val="00BC6D76"/>
    <w:rsid w:val="00BC744D"/>
    <w:rsid w:val="00BC7847"/>
    <w:rsid w:val="00BC7855"/>
    <w:rsid w:val="00BC7AF5"/>
    <w:rsid w:val="00BC7FD2"/>
    <w:rsid w:val="00BD0161"/>
    <w:rsid w:val="00BD086F"/>
    <w:rsid w:val="00BD0D26"/>
    <w:rsid w:val="00BD128B"/>
    <w:rsid w:val="00BD1944"/>
    <w:rsid w:val="00BD1A1B"/>
    <w:rsid w:val="00BD245C"/>
    <w:rsid w:val="00BD2CEF"/>
    <w:rsid w:val="00BD316F"/>
    <w:rsid w:val="00BD3FA3"/>
    <w:rsid w:val="00BD43A5"/>
    <w:rsid w:val="00BD5350"/>
    <w:rsid w:val="00BD56F2"/>
    <w:rsid w:val="00BD59DF"/>
    <w:rsid w:val="00BD5B2A"/>
    <w:rsid w:val="00BD5D2E"/>
    <w:rsid w:val="00BD5E01"/>
    <w:rsid w:val="00BD6AC6"/>
    <w:rsid w:val="00BD6F20"/>
    <w:rsid w:val="00BD7ED7"/>
    <w:rsid w:val="00BE0002"/>
    <w:rsid w:val="00BE1614"/>
    <w:rsid w:val="00BE17A6"/>
    <w:rsid w:val="00BE19E3"/>
    <w:rsid w:val="00BE19FE"/>
    <w:rsid w:val="00BE21EA"/>
    <w:rsid w:val="00BE328D"/>
    <w:rsid w:val="00BE35E8"/>
    <w:rsid w:val="00BE361B"/>
    <w:rsid w:val="00BE3977"/>
    <w:rsid w:val="00BE3E2C"/>
    <w:rsid w:val="00BE3F64"/>
    <w:rsid w:val="00BE3F76"/>
    <w:rsid w:val="00BE46B9"/>
    <w:rsid w:val="00BE4ADA"/>
    <w:rsid w:val="00BE586B"/>
    <w:rsid w:val="00BE5A56"/>
    <w:rsid w:val="00BE5F2B"/>
    <w:rsid w:val="00BE5F37"/>
    <w:rsid w:val="00BE6038"/>
    <w:rsid w:val="00BE6822"/>
    <w:rsid w:val="00BE6D77"/>
    <w:rsid w:val="00BE6EB4"/>
    <w:rsid w:val="00BE7255"/>
    <w:rsid w:val="00BF074B"/>
    <w:rsid w:val="00BF19EF"/>
    <w:rsid w:val="00BF1A33"/>
    <w:rsid w:val="00BF2A45"/>
    <w:rsid w:val="00BF2F06"/>
    <w:rsid w:val="00BF305E"/>
    <w:rsid w:val="00BF30A1"/>
    <w:rsid w:val="00BF3B5D"/>
    <w:rsid w:val="00BF3F76"/>
    <w:rsid w:val="00BF41EC"/>
    <w:rsid w:val="00BF45A6"/>
    <w:rsid w:val="00BF50D7"/>
    <w:rsid w:val="00BF5498"/>
    <w:rsid w:val="00BF5BE4"/>
    <w:rsid w:val="00BF5C8E"/>
    <w:rsid w:val="00BF653C"/>
    <w:rsid w:val="00BF701E"/>
    <w:rsid w:val="00BF7DBD"/>
    <w:rsid w:val="00C0078A"/>
    <w:rsid w:val="00C00932"/>
    <w:rsid w:val="00C00B48"/>
    <w:rsid w:val="00C015F9"/>
    <w:rsid w:val="00C016F1"/>
    <w:rsid w:val="00C01995"/>
    <w:rsid w:val="00C02308"/>
    <w:rsid w:val="00C0253F"/>
    <w:rsid w:val="00C02564"/>
    <w:rsid w:val="00C02619"/>
    <w:rsid w:val="00C02A2A"/>
    <w:rsid w:val="00C02A96"/>
    <w:rsid w:val="00C02CC7"/>
    <w:rsid w:val="00C03016"/>
    <w:rsid w:val="00C03621"/>
    <w:rsid w:val="00C03C1B"/>
    <w:rsid w:val="00C04ACE"/>
    <w:rsid w:val="00C0534D"/>
    <w:rsid w:val="00C054F4"/>
    <w:rsid w:val="00C05CDD"/>
    <w:rsid w:val="00C0611D"/>
    <w:rsid w:val="00C065CB"/>
    <w:rsid w:val="00C06B0A"/>
    <w:rsid w:val="00C06C39"/>
    <w:rsid w:val="00C073E3"/>
    <w:rsid w:val="00C07AF1"/>
    <w:rsid w:val="00C10DBD"/>
    <w:rsid w:val="00C10E96"/>
    <w:rsid w:val="00C11B18"/>
    <w:rsid w:val="00C125A7"/>
    <w:rsid w:val="00C12BAC"/>
    <w:rsid w:val="00C12DDF"/>
    <w:rsid w:val="00C137C9"/>
    <w:rsid w:val="00C138A5"/>
    <w:rsid w:val="00C14278"/>
    <w:rsid w:val="00C151B1"/>
    <w:rsid w:val="00C15807"/>
    <w:rsid w:val="00C15A11"/>
    <w:rsid w:val="00C15D5E"/>
    <w:rsid w:val="00C16952"/>
    <w:rsid w:val="00C16CC5"/>
    <w:rsid w:val="00C16E80"/>
    <w:rsid w:val="00C17563"/>
    <w:rsid w:val="00C175B4"/>
    <w:rsid w:val="00C175F4"/>
    <w:rsid w:val="00C17D26"/>
    <w:rsid w:val="00C20BC4"/>
    <w:rsid w:val="00C215B8"/>
    <w:rsid w:val="00C22001"/>
    <w:rsid w:val="00C2202F"/>
    <w:rsid w:val="00C22177"/>
    <w:rsid w:val="00C2260E"/>
    <w:rsid w:val="00C22736"/>
    <w:rsid w:val="00C23265"/>
    <w:rsid w:val="00C23511"/>
    <w:rsid w:val="00C237EB"/>
    <w:rsid w:val="00C24287"/>
    <w:rsid w:val="00C24783"/>
    <w:rsid w:val="00C25137"/>
    <w:rsid w:val="00C252F2"/>
    <w:rsid w:val="00C256CC"/>
    <w:rsid w:val="00C25858"/>
    <w:rsid w:val="00C25CF5"/>
    <w:rsid w:val="00C25DEF"/>
    <w:rsid w:val="00C2614B"/>
    <w:rsid w:val="00C26A2D"/>
    <w:rsid w:val="00C270DF"/>
    <w:rsid w:val="00C27A45"/>
    <w:rsid w:val="00C27E81"/>
    <w:rsid w:val="00C3114E"/>
    <w:rsid w:val="00C311A3"/>
    <w:rsid w:val="00C31549"/>
    <w:rsid w:val="00C31683"/>
    <w:rsid w:val="00C3184F"/>
    <w:rsid w:val="00C33661"/>
    <w:rsid w:val="00C33C93"/>
    <w:rsid w:val="00C3440B"/>
    <w:rsid w:val="00C351C3"/>
    <w:rsid w:val="00C360C0"/>
    <w:rsid w:val="00C36A8B"/>
    <w:rsid w:val="00C36DE4"/>
    <w:rsid w:val="00C4090A"/>
    <w:rsid w:val="00C41A62"/>
    <w:rsid w:val="00C422B8"/>
    <w:rsid w:val="00C4234F"/>
    <w:rsid w:val="00C423FB"/>
    <w:rsid w:val="00C430D5"/>
    <w:rsid w:val="00C4359E"/>
    <w:rsid w:val="00C443A7"/>
    <w:rsid w:val="00C444FE"/>
    <w:rsid w:val="00C44D8F"/>
    <w:rsid w:val="00C454C7"/>
    <w:rsid w:val="00C4597F"/>
    <w:rsid w:val="00C46AD0"/>
    <w:rsid w:val="00C471CC"/>
    <w:rsid w:val="00C47869"/>
    <w:rsid w:val="00C47DD1"/>
    <w:rsid w:val="00C47FD5"/>
    <w:rsid w:val="00C506D4"/>
    <w:rsid w:val="00C50F27"/>
    <w:rsid w:val="00C51256"/>
    <w:rsid w:val="00C51DFA"/>
    <w:rsid w:val="00C51E6D"/>
    <w:rsid w:val="00C52066"/>
    <w:rsid w:val="00C527C6"/>
    <w:rsid w:val="00C545C4"/>
    <w:rsid w:val="00C5494A"/>
    <w:rsid w:val="00C56104"/>
    <w:rsid w:val="00C5651A"/>
    <w:rsid w:val="00C56B79"/>
    <w:rsid w:val="00C570D4"/>
    <w:rsid w:val="00C576ED"/>
    <w:rsid w:val="00C57C31"/>
    <w:rsid w:val="00C60066"/>
    <w:rsid w:val="00C60285"/>
    <w:rsid w:val="00C61E01"/>
    <w:rsid w:val="00C6368E"/>
    <w:rsid w:val="00C652ED"/>
    <w:rsid w:val="00C65764"/>
    <w:rsid w:val="00C66580"/>
    <w:rsid w:val="00C669AB"/>
    <w:rsid w:val="00C67288"/>
    <w:rsid w:val="00C67410"/>
    <w:rsid w:val="00C6749E"/>
    <w:rsid w:val="00C67CDC"/>
    <w:rsid w:val="00C70809"/>
    <w:rsid w:val="00C71E7F"/>
    <w:rsid w:val="00C72304"/>
    <w:rsid w:val="00C72AEC"/>
    <w:rsid w:val="00C73009"/>
    <w:rsid w:val="00C73AA8"/>
    <w:rsid w:val="00C73DDA"/>
    <w:rsid w:val="00C744B9"/>
    <w:rsid w:val="00C74DC4"/>
    <w:rsid w:val="00C74F59"/>
    <w:rsid w:val="00C76334"/>
    <w:rsid w:val="00C76341"/>
    <w:rsid w:val="00C76377"/>
    <w:rsid w:val="00C763B1"/>
    <w:rsid w:val="00C766C9"/>
    <w:rsid w:val="00C76DA5"/>
    <w:rsid w:val="00C77082"/>
    <w:rsid w:val="00C77919"/>
    <w:rsid w:val="00C77B4F"/>
    <w:rsid w:val="00C8145E"/>
    <w:rsid w:val="00C8165B"/>
    <w:rsid w:val="00C81A62"/>
    <w:rsid w:val="00C81B1A"/>
    <w:rsid w:val="00C81E12"/>
    <w:rsid w:val="00C8209D"/>
    <w:rsid w:val="00C833F0"/>
    <w:rsid w:val="00C8381B"/>
    <w:rsid w:val="00C840AA"/>
    <w:rsid w:val="00C840CB"/>
    <w:rsid w:val="00C844F7"/>
    <w:rsid w:val="00C846DE"/>
    <w:rsid w:val="00C84834"/>
    <w:rsid w:val="00C852B3"/>
    <w:rsid w:val="00C85841"/>
    <w:rsid w:val="00C858EB"/>
    <w:rsid w:val="00C862A0"/>
    <w:rsid w:val="00C86CC4"/>
    <w:rsid w:val="00C86F02"/>
    <w:rsid w:val="00C90778"/>
    <w:rsid w:val="00C919B6"/>
    <w:rsid w:val="00C91BEB"/>
    <w:rsid w:val="00C92048"/>
    <w:rsid w:val="00C926D6"/>
    <w:rsid w:val="00C929F9"/>
    <w:rsid w:val="00C931E9"/>
    <w:rsid w:val="00C93FC3"/>
    <w:rsid w:val="00C9407B"/>
    <w:rsid w:val="00C941FC"/>
    <w:rsid w:val="00C94320"/>
    <w:rsid w:val="00C9454D"/>
    <w:rsid w:val="00C94735"/>
    <w:rsid w:val="00C94742"/>
    <w:rsid w:val="00C95748"/>
    <w:rsid w:val="00C95CE3"/>
    <w:rsid w:val="00C95E53"/>
    <w:rsid w:val="00C96EB3"/>
    <w:rsid w:val="00C971ED"/>
    <w:rsid w:val="00C97503"/>
    <w:rsid w:val="00CA070A"/>
    <w:rsid w:val="00CA0A3D"/>
    <w:rsid w:val="00CA0CE8"/>
    <w:rsid w:val="00CA1288"/>
    <w:rsid w:val="00CA1BD6"/>
    <w:rsid w:val="00CA20EB"/>
    <w:rsid w:val="00CA260B"/>
    <w:rsid w:val="00CA3DC0"/>
    <w:rsid w:val="00CA3F77"/>
    <w:rsid w:val="00CA5726"/>
    <w:rsid w:val="00CA5940"/>
    <w:rsid w:val="00CA5D28"/>
    <w:rsid w:val="00CA62E8"/>
    <w:rsid w:val="00CA6607"/>
    <w:rsid w:val="00CA6B43"/>
    <w:rsid w:val="00CA7465"/>
    <w:rsid w:val="00CA79C0"/>
    <w:rsid w:val="00CA7AA1"/>
    <w:rsid w:val="00CA7DF7"/>
    <w:rsid w:val="00CB0CDA"/>
    <w:rsid w:val="00CB2526"/>
    <w:rsid w:val="00CB3157"/>
    <w:rsid w:val="00CB323B"/>
    <w:rsid w:val="00CB3769"/>
    <w:rsid w:val="00CB3881"/>
    <w:rsid w:val="00CB419B"/>
    <w:rsid w:val="00CB4756"/>
    <w:rsid w:val="00CB4A4B"/>
    <w:rsid w:val="00CB59C3"/>
    <w:rsid w:val="00CB59DD"/>
    <w:rsid w:val="00CB5A4B"/>
    <w:rsid w:val="00CB5A99"/>
    <w:rsid w:val="00CB60FF"/>
    <w:rsid w:val="00CB61C7"/>
    <w:rsid w:val="00CB6D53"/>
    <w:rsid w:val="00CB76D6"/>
    <w:rsid w:val="00CB78E5"/>
    <w:rsid w:val="00CC03A0"/>
    <w:rsid w:val="00CC1316"/>
    <w:rsid w:val="00CC1858"/>
    <w:rsid w:val="00CC1995"/>
    <w:rsid w:val="00CC1E31"/>
    <w:rsid w:val="00CC4115"/>
    <w:rsid w:val="00CC467B"/>
    <w:rsid w:val="00CC4962"/>
    <w:rsid w:val="00CC4E08"/>
    <w:rsid w:val="00CC536E"/>
    <w:rsid w:val="00CC5CCE"/>
    <w:rsid w:val="00CC5D64"/>
    <w:rsid w:val="00CC5F6D"/>
    <w:rsid w:val="00CC5FA0"/>
    <w:rsid w:val="00CC6735"/>
    <w:rsid w:val="00CC6BF8"/>
    <w:rsid w:val="00CC6CC4"/>
    <w:rsid w:val="00CC6EAD"/>
    <w:rsid w:val="00CC6F2D"/>
    <w:rsid w:val="00CC7AB3"/>
    <w:rsid w:val="00CC7E4D"/>
    <w:rsid w:val="00CD08BA"/>
    <w:rsid w:val="00CD11D3"/>
    <w:rsid w:val="00CD1456"/>
    <w:rsid w:val="00CD14E8"/>
    <w:rsid w:val="00CD1584"/>
    <w:rsid w:val="00CD2AEE"/>
    <w:rsid w:val="00CD2CA0"/>
    <w:rsid w:val="00CD2EDE"/>
    <w:rsid w:val="00CD2F2B"/>
    <w:rsid w:val="00CD302A"/>
    <w:rsid w:val="00CD31DE"/>
    <w:rsid w:val="00CD4384"/>
    <w:rsid w:val="00CD44C6"/>
    <w:rsid w:val="00CD4F0B"/>
    <w:rsid w:val="00CD5561"/>
    <w:rsid w:val="00CD5859"/>
    <w:rsid w:val="00CD61CB"/>
    <w:rsid w:val="00CD6E11"/>
    <w:rsid w:val="00CD70EB"/>
    <w:rsid w:val="00CE04BC"/>
    <w:rsid w:val="00CE05E5"/>
    <w:rsid w:val="00CE0CCA"/>
    <w:rsid w:val="00CE0EA2"/>
    <w:rsid w:val="00CE1A19"/>
    <w:rsid w:val="00CE226D"/>
    <w:rsid w:val="00CE2310"/>
    <w:rsid w:val="00CE28DE"/>
    <w:rsid w:val="00CE2BE0"/>
    <w:rsid w:val="00CE4268"/>
    <w:rsid w:val="00CE4688"/>
    <w:rsid w:val="00CE4EEC"/>
    <w:rsid w:val="00CE6752"/>
    <w:rsid w:val="00CE7152"/>
    <w:rsid w:val="00CE76FD"/>
    <w:rsid w:val="00CE7F89"/>
    <w:rsid w:val="00CF02F5"/>
    <w:rsid w:val="00CF1FC3"/>
    <w:rsid w:val="00CF2166"/>
    <w:rsid w:val="00CF22E4"/>
    <w:rsid w:val="00CF2D46"/>
    <w:rsid w:val="00CF2F3A"/>
    <w:rsid w:val="00CF3698"/>
    <w:rsid w:val="00CF3DC4"/>
    <w:rsid w:val="00CF4A26"/>
    <w:rsid w:val="00CF546F"/>
    <w:rsid w:val="00CF5CEB"/>
    <w:rsid w:val="00CF608B"/>
    <w:rsid w:val="00CF64FE"/>
    <w:rsid w:val="00CF65AC"/>
    <w:rsid w:val="00CF6735"/>
    <w:rsid w:val="00CF682F"/>
    <w:rsid w:val="00CF7521"/>
    <w:rsid w:val="00D00839"/>
    <w:rsid w:val="00D00A0C"/>
    <w:rsid w:val="00D00E1A"/>
    <w:rsid w:val="00D0181F"/>
    <w:rsid w:val="00D01962"/>
    <w:rsid w:val="00D02200"/>
    <w:rsid w:val="00D0257F"/>
    <w:rsid w:val="00D02CF2"/>
    <w:rsid w:val="00D03673"/>
    <w:rsid w:val="00D04AFA"/>
    <w:rsid w:val="00D04C9D"/>
    <w:rsid w:val="00D04F5C"/>
    <w:rsid w:val="00D05294"/>
    <w:rsid w:val="00D05308"/>
    <w:rsid w:val="00D057F2"/>
    <w:rsid w:val="00D06478"/>
    <w:rsid w:val="00D064E9"/>
    <w:rsid w:val="00D10140"/>
    <w:rsid w:val="00D1090C"/>
    <w:rsid w:val="00D109A0"/>
    <w:rsid w:val="00D10F2E"/>
    <w:rsid w:val="00D1170A"/>
    <w:rsid w:val="00D12227"/>
    <w:rsid w:val="00D123D7"/>
    <w:rsid w:val="00D127CF"/>
    <w:rsid w:val="00D12AB3"/>
    <w:rsid w:val="00D12F1F"/>
    <w:rsid w:val="00D131ED"/>
    <w:rsid w:val="00D14184"/>
    <w:rsid w:val="00D142FB"/>
    <w:rsid w:val="00D14AAE"/>
    <w:rsid w:val="00D150FF"/>
    <w:rsid w:val="00D159FD"/>
    <w:rsid w:val="00D15EA2"/>
    <w:rsid w:val="00D1618E"/>
    <w:rsid w:val="00D16A1A"/>
    <w:rsid w:val="00D170ED"/>
    <w:rsid w:val="00D17528"/>
    <w:rsid w:val="00D17610"/>
    <w:rsid w:val="00D17802"/>
    <w:rsid w:val="00D17DE7"/>
    <w:rsid w:val="00D2078C"/>
    <w:rsid w:val="00D21667"/>
    <w:rsid w:val="00D21704"/>
    <w:rsid w:val="00D21B11"/>
    <w:rsid w:val="00D21C2F"/>
    <w:rsid w:val="00D21F75"/>
    <w:rsid w:val="00D2326F"/>
    <w:rsid w:val="00D2385E"/>
    <w:rsid w:val="00D23B78"/>
    <w:rsid w:val="00D23E22"/>
    <w:rsid w:val="00D2411B"/>
    <w:rsid w:val="00D24F1C"/>
    <w:rsid w:val="00D25487"/>
    <w:rsid w:val="00D2558C"/>
    <w:rsid w:val="00D25653"/>
    <w:rsid w:val="00D25C70"/>
    <w:rsid w:val="00D268ED"/>
    <w:rsid w:val="00D271D3"/>
    <w:rsid w:val="00D3045E"/>
    <w:rsid w:val="00D30F74"/>
    <w:rsid w:val="00D31E3A"/>
    <w:rsid w:val="00D31EB3"/>
    <w:rsid w:val="00D32777"/>
    <w:rsid w:val="00D328F2"/>
    <w:rsid w:val="00D32F7D"/>
    <w:rsid w:val="00D33528"/>
    <w:rsid w:val="00D33556"/>
    <w:rsid w:val="00D33C60"/>
    <w:rsid w:val="00D33D4C"/>
    <w:rsid w:val="00D34086"/>
    <w:rsid w:val="00D34C2A"/>
    <w:rsid w:val="00D34CE2"/>
    <w:rsid w:val="00D35578"/>
    <w:rsid w:val="00D35E9A"/>
    <w:rsid w:val="00D36DFA"/>
    <w:rsid w:val="00D42005"/>
    <w:rsid w:val="00D42075"/>
    <w:rsid w:val="00D42452"/>
    <w:rsid w:val="00D43283"/>
    <w:rsid w:val="00D43A10"/>
    <w:rsid w:val="00D43FE3"/>
    <w:rsid w:val="00D44E65"/>
    <w:rsid w:val="00D45408"/>
    <w:rsid w:val="00D45A38"/>
    <w:rsid w:val="00D468C2"/>
    <w:rsid w:val="00D473C8"/>
    <w:rsid w:val="00D47E11"/>
    <w:rsid w:val="00D47F22"/>
    <w:rsid w:val="00D502E5"/>
    <w:rsid w:val="00D50976"/>
    <w:rsid w:val="00D50A10"/>
    <w:rsid w:val="00D50ACE"/>
    <w:rsid w:val="00D50C4D"/>
    <w:rsid w:val="00D50E4D"/>
    <w:rsid w:val="00D50E67"/>
    <w:rsid w:val="00D5162A"/>
    <w:rsid w:val="00D51EBE"/>
    <w:rsid w:val="00D51EE3"/>
    <w:rsid w:val="00D52E07"/>
    <w:rsid w:val="00D533EB"/>
    <w:rsid w:val="00D53622"/>
    <w:rsid w:val="00D53B81"/>
    <w:rsid w:val="00D53C29"/>
    <w:rsid w:val="00D53F78"/>
    <w:rsid w:val="00D543A1"/>
    <w:rsid w:val="00D543A5"/>
    <w:rsid w:val="00D54403"/>
    <w:rsid w:val="00D550C1"/>
    <w:rsid w:val="00D55768"/>
    <w:rsid w:val="00D55A54"/>
    <w:rsid w:val="00D5748F"/>
    <w:rsid w:val="00D57ABA"/>
    <w:rsid w:val="00D6033B"/>
    <w:rsid w:val="00D60669"/>
    <w:rsid w:val="00D60C3F"/>
    <w:rsid w:val="00D60CBB"/>
    <w:rsid w:val="00D61598"/>
    <w:rsid w:val="00D62DC8"/>
    <w:rsid w:val="00D63B60"/>
    <w:rsid w:val="00D63BD4"/>
    <w:rsid w:val="00D63D18"/>
    <w:rsid w:val="00D642DF"/>
    <w:rsid w:val="00D65009"/>
    <w:rsid w:val="00D65188"/>
    <w:rsid w:val="00D65207"/>
    <w:rsid w:val="00D665C2"/>
    <w:rsid w:val="00D673BF"/>
    <w:rsid w:val="00D67430"/>
    <w:rsid w:val="00D67F94"/>
    <w:rsid w:val="00D708A8"/>
    <w:rsid w:val="00D70A0D"/>
    <w:rsid w:val="00D70B7E"/>
    <w:rsid w:val="00D70FCC"/>
    <w:rsid w:val="00D710DC"/>
    <w:rsid w:val="00D7164A"/>
    <w:rsid w:val="00D71F19"/>
    <w:rsid w:val="00D72110"/>
    <w:rsid w:val="00D72796"/>
    <w:rsid w:val="00D73270"/>
    <w:rsid w:val="00D73A7C"/>
    <w:rsid w:val="00D7404C"/>
    <w:rsid w:val="00D74CF3"/>
    <w:rsid w:val="00D7592A"/>
    <w:rsid w:val="00D76CC2"/>
    <w:rsid w:val="00D77096"/>
    <w:rsid w:val="00D77E40"/>
    <w:rsid w:val="00D808CF"/>
    <w:rsid w:val="00D811AC"/>
    <w:rsid w:val="00D8217A"/>
    <w:rsid w:val="00D829F1"/>
    <w:rsid w:val="00D82A2C"/>
    <w:rsid w:val="00D8343D"/>
    <w:rsid w:val="00D83556"/>
    <w:rsid w:val="00D8489A"/>
    <w:rsid w:val="00D84E8B"/>
    <w:rsid w:val="00D85624"/>
    <w:rsid w:val="00D85EA7"/>
    <w:rsid w:val="00D865B1"/>
    <w:rsid w:val="00D86A98"/>
    <w:rsid w:val="00D86CC7"/>
    <w:rsid w:val="00D8705A"/>
    <w:rsid w:val="00D874E7"/>
    <w:rsid w:val="00D904B1"/>
    <w:rsid w:val="00D90840"/>
    <w:rsid w:val="00D909C4"/>
    <w:rsid w:val="00D90B6E"/>
    <w:rsid w:val="00D90C99"/>
    <w:rsid w:val="00D911E3"/>
    <w:rsid w:val="00D912D1"/>
    <w:rsid w:val="00D9147C"/>
    <w:rsid w:val="00D9184A"/>
    <w:rsid w:val="00D91B52"/>
    <w:rsid w:val="00D91DFF"/>
    <w:rsid w:val="00D928C9"/>
    <w:rsid w:val="00D92B61"/>
    <w:rsid w:val="00D92B95"/>
    <w:rsid w:val="00D92F37"/>
    <w:rsid w:val="00D939C7"/>
    <w:rsid w:val="00D93F4D"/>
    <w:rsid w:val="00D9472D"/>
    <w:rsid w:val="00D948AC"/>
    <w:rsid w:val="00D94A2C"/>
    <w:rsid w:val="00D94DDB"/>
    <w:rsid w:val="00D94F50"/>
    <w:rsid w:val="00D95A05"/>
    <w:rsid w:val="00D95F0B"/>
    <w:rsid w:val="00D97ABE"/>
    <w:rsid w:val="00D97D68"/>
    <w:rsid w:val="00D97E28"/>
    <w:rsid w:val="00DA12D8"/>
    <w:rsid w:val="00DA15D9"/>
    <w:rsid w:val="00DA178A"/>
    <w:rsid w:val="00DA1FD4"/>
    <w:rsid w:val="00DA2012"/>
    <w:rsid w:val="00DA29DC"/>
    <w:rsid w:val="00DA406E"/>
    <w:rsid w:val="00DA45E3"/>
    <w:rsid w:val="00DA4CA3"/>
    <w:rsid w:val="00DA5867"/>
    <w:rsid w:val="00DA5A35"/>
    <w:rsid w:val="00DA5BBF"/>
    <w:rsid w:val="00DA5E72"/>
    <w:rsid w:val="00DA6F01"/>
    <w:rsid w:val="00DA7E0C"/>
    <w:rsid w:val="00DB0561"/>
    <w:rsid w:val="00DB090E"/>
    <w:rsid w:val="00DB0A5B"/>
    <w:rsid w:val="00DB3489"/>
    <w:rsid w:val="00DB3C8E"/>
    <w:rsid w:val="00DB4263"/>
    <w:rsid w:val="00DB4A6B"/>
    <w:rsid w:val="00DB592E"/>
    <w:rsid w:val="00DB5EFE"/>
    <w:rsid w:val="00DB6591"/>
    <w:rsid w:val="00DB6DBB"/>
    <w:rsid w:val="00DB70D2"/>
    <w:rsid w:val="00DB7136"/>
    <w:rsid w:val="00DB7297"/>
    <w:rsid w:val="00DB7358"/>
    <w:rsid w:val="00DB75CD"/>
    <w:rsid w:val="00DB76A0"/>
    <w:rsid w:val="00DB7E80"/>
    <w:rsid w:val="00DB7F03"/>
    <w:rsid w:val="00DC095F"/>
    <w:rsid w:val="00DC0BB9"/>
    <w:rsid w:val="00DC0FCD"/>
    <w:rsid w:val="00DC12D8"/>
    <w:rsid w:val="00DC2522"/>
    <w:rsid w:val="00DC2B94"/>
    <w:rsid w:val="00DC2C04"/>
    <w:rsid w:val="00DC3319"/>
    <w:rsid w:val="00DC3329"/>
    <w:rsid w:val="00DC449F"/>
    <w:rsid w:val="00DC4809"/>
    <w:rsid w:val="00DC4A94"/>
    <w:rsid w:val="00DC5917"/>
    <w:rsid w:val="00DC5EF3"/>
    <w:rsid w:val="00DC6727"/>
    <w:rsid w:val="00DC711D"/>
    <w:rsid w:val="00DC7239"/>
    <w:rsid w:val="00DC7A02"/>
    <w:rsid w:val="00DD0C60"/>
    <w:rsid w:val="00DD1A3B"/>
    <w:rsid w:val="00DD1C9E"/>
    <w:rsid w:val="00DD1E84"/>
    <w:rsid w:val="00DD2133"/>
    <w:rsid w:val="00DD235F"/>
    <w:rsid w:val="00DD2AC0"/>
    <w:rsid w:val="00DD30AB"/>
    <w:rsid w:val="00DD37E9"/>
    <w:rsid w:val="00DD37F7"/>
    <w:rsid w:val="00DD3BAE"/>
    <w:rsid w:val="00DD3CD1"/>
    <w:rsid w:val="00DD46B7"/>
    <w:rsid w:val="00DD5172"/>
    <w:rsid w:val="00DD529B"/>
    <w:rsid w:val="00DD5F83"/>
    <w:rsid w:val="00DD60EA"/>
    <w:rsid w:val="00DD6DA6"/>
    <w:rsid w:val="00DD72DD"/>
    <w:rsid w:val="00DD7455"/>
    <w:rsid w:val="00DE009C"/>
    <w:rsid w:val="00DE069E"/>
    <w:rsid w:val="00DE0853"/>
    <w:rsid w:val="00DE0E3D"/>
    <w:rsid w:val="00DE10C1"/>
    <w:rsid w:val="00DE149F"/>
    <w:rsid w:val="00DE1ECC"/>
    <w:rsid w:val="00DE2A30"/>
    <w:rsid w:val="00DE3559"/>
    <w:rsid w:val="00DE3A30"/>
    <w:rsid w:val="00DE4ACC"/>
    <w:rsid w:val="00DE4D7A"/>
    <w:rsid w:val="00DE5ABE"/>
    <w:rsid w:val="00DE5F70"/>
    <w:rsid w:val="00DE6637"/>
    <w:rsid w:val="00DE6AF9"/>
    <w:rsid w:val="00DE6CD2"/>
    <w:rsid w:val="00DE758D"/>
    <w:rsid w:val="00DE7788"/>
    <w:rsid w:val="00DE7D03"/>
    <w:rsid w:val="00DF13D8"/>
    <w:rsid w:val="00DF1679"/>
    <w:rsid w:val="00DF1F02"/>
    <w:rsid w:val="00DF227E"/>
    <w:rsid w:val="00DF2D36"/>
    <w:rsid w:val="00DF315E"/>
    <w:rsid w:val="00DF325F"/>
    <w:rsid w:val="00DF346E"/>
    <w:rsid w:val="00DF3552"/>
    <w:rsid w:val="00DF35A4"/>
    <w:rsid w:val="00DF3BDD"/>
    <w:rsid w:val="00DF40BC"/>
    <w:rsid w:val="00DF4335"/>
    <w:rsid w:val="00DF43DB"/>
    <w:rsid w:val="00DF60AB"/>
    <w:rsid w:val="00DF6685"/>
    <w:rsid w:val="00DF668A"/>
    <w:rsid w:val="00DF6A11"/>
    <w:rsid w:val="00DF6B2B"/>
    <w:rsid w:val="00DF6EB3"/>
    <w:rsid w:val="00DF6EEB"/>
    <w:rsid w:val="00DF704B"/>
    <w:rsid w:val="00DF7A3E"/>
    <w:rsid w:val="00E0177F"/>
    <w:rsid w:val="00E0183E"/>
    <w:rsid w:val="00E01A5F"/>
    <w:rsid w:val="00E01BAD"/>
    <w:rsid w:val="00E01ECF"/>
    <w:rsid w:val="00E022B2"/>
    <w:rsid w:val="00E02711"/>
    <w:rsid w:val="00E02B1A"/>
    <w:rsid w:val="00E0348D"/>
    <w:rsid w:val="00E0380C"/>
    <w:rsid w:val="00E03A72"/>
    <w:rsid w:val="00E03AC5"/>
    <w:rsid w:val="00E04C2B"/>
    <w:rsid w:val="00E0514D"/>
    <w:rsid w:val="00E0529C"/>
    <w:rsid w:val="00E065AA"/>
    <w:rsid w:val="00E0667B"/>
    <w:rsid w:val="00E06899"/>
    <w:rsid w:val="00E070B5"/>
    <w:rsid w:val="00E075EC"/>
    <w:rsid w:val="00E079A1"/>
    <w:rsid w:val="00E07E2E"/>
    <w:rsid w:val="00E07F19"/>
    <w:rsid w:val="00E1048D"/>
    <w:rsid w:val="00E1071F"/>
    <w:rsid w:val="00E10C4E"/>
    <w:rsid w:val="00E11A95"/>
    <w:rsid w:val="00E1241D"/>
    <w:rsid w:val="00E137AC"/>
    <w:rsid w:val="00E13AA3"/>
    <w:rsid w:val="00E13BF1"/>
    <w:rsid w:val="00E14491"/>
    <w:rsid w:val="00E145BB"/>
    <w:rsid w:val="00E149D1"/>
    <w:rsid w:val="00E14A4F"/>
    <w:rsid w:val="00E15D0E"/>
    <w:rsid w:val="00E16D00"/>
    <w:rsid w:val="00E16D30"/>
    <w:rsid w:val="00E17135"/>
    <w:rsid w:val="00E176FB"/>
    <w:rsid w:val="00E2005B"/>
    <w:rsid w:val="00E21035"/>
    <w:rsid w:val="00E216A7"/>
    <w:rsid w:val="00E21AF4"/>
    <w:rsid w:val="00E221ED"/>
    <w:rsid w:val="00E22D06"/>
    <w:rsid w:val="00E23750"/>
    <w:rsid w:val="00E24BA5"/>
    <w:rsid w:val="00E25413"/>
    <w:rsid w:val="00E25A47"/>
    <w:rsid w:val="00E2626E"/>
    <w:rsid w:val="00E26873"/>
    <w:rsid w:val="00E26A53"/>
    <w:rsid w:val="00E26B07"/>
    <w:rsid w:val="00E270C2"/>
    <w:rsid w:val="00E277FF"/>
    <w:rsid w:val="00E30060"/>
    <w:rsid w:val="00E30135"/>
    <w:rsid w:val="00E30C96"/>
    <w:rsid w:val="00E30D4D"/>
    <w:rsid w:val="00E325A2"/>
    <w:rsid w:val="00E32F33"/>
    <w:rsid w:val="00E33316"/>
    <w:rsid w:val="00E33474"/>
    <w:rsid w:val="00E3483D"/>
    <w:rsid w:val="00E34B7E"/>
    <w:rsid w:val="00E35CD9"/>
    <w:rsid w:val="00E36E88"/>
    <w:rsid w:val="00E37423"/>
    <w:rsid w:val="00E37B74"/>
    <w:rsid w:val="00E409D2"/>
    <w:rsid w:val="00E40E26"/>
    <w:rsid w:val="00E41AEE"/>
    <w:rsid w:val="00E41B18"/>
    <w:rsid w:val="00E41D20"/>
    <w:rsid w:val="00E41F91"/>
    <w:rsid w:val="00E421D7"/>
    <w:rsid w:val="00E4321F"/>
    <w:rsid w:val="00E43CF9"/>
    <w:rsid w:val="00E43D21"/>
    <w:rsid w:val="00E441E0"/>
    <w:rsid w:val="00E4436E"/>
    <w:rsid w:val="00E44797"/>
    <w:rsid w:val="00E44889"/>
    <w:rsid w:val="00E44ABD"/>
    <w:rsid w:val="00E45297"/>
    <w:rsid w:val="00E4567D"/>
    <w:rsid w:val="00E460A1"/>
    <w:rsid w:val="00E462BF"/>
    <w:rsid w:val="00E46549"/>
    <w:rsid w:val="00E4658E"/>
    <w:rsid w:val="00E478E8"/>
    <w:rsid w:val="00E4790D"/>
    <w:rsid w:val="00E508A9"/>
    <w:rsid w:val="00E50C7B"/>
    <w:rsid w:val="00E50F6B"/>
    <w:rsid w:val="00E51BE3"/>
    <w:rsid w:val="00E52254"/>
    <w:rsid w:val="00E5277E"/>
    <w:rsid w:val="00E52C3B"/>
    <w:rsid w:val="00E532B2"/>
    <w:rsid w:val="00E535AB"/>
    <w:rsid w:val="00E5366F"/>
    <w:rsid w:val="00E53840"/>
    <w:rsid w:val="00E53F25"/>
    <w:rsid w:val="00E5524F"/>
    <w:rsid w:val="00E55568"/>
    <w:rsid w:val="00E5563C"/>
    <w:rsid w:val="00E55669"/>
    <w:rsid w:val="00E5614D"/>
    <w:rsid w:val="00E56A11"/>
    <w:rsid w:val="00E56D4E"/>
    <w:rsid w:val="00E5731C"/>
    <w:rsid w:val="00E57768"/>
    <w:rsid w:val="00E57BF4"/>
    <w:rsid w:val="00E57E19"/>
    <w:rsid w:val="00E61000"/>
    <w:rsid w:val="00E61568"/>
    <w:rsid w:val="00E61FB8"/>
    <w:rsid w:val="00E62488"/>
    <w:rsid w:val="00E6251D"/>
    <w:rsid w:val="00E626B4"/>
    <w:rsid w:val="00E62C08"/>
    <w:rsid w:val="00E6394B"/>
    <w:rsid w:val="00E63BEC"/>
    <w:rsid w:val="00E63CCE"/>
    <w:rsid w:val="00E63E7D"/>
    <w:rsid w:val="00E64254"/>
    <w:rsid w:val="00E64546"/>
    <w:rsid w:val="00E649B5"/>
    <w:rsid w:val="00E649F3"/>
    <w:rsid w:val="00E654CA"/>
    <w:rsid w:val="00E6579F"/>
    <w:rsid w:val="00E65CA5"/>
    <w:rsid w:val="00E66727"/>
    <w:rsid w:val="00E67257"/>
    <w:rsid w:val="00E67414"/>
    <w:rsid w:val="00E67498"/>
    <w:rsid w:val="00E676BB"/>
    <w:rsid w:val="00E6794B"/>
    <w:rsid w:val="00E679D0"/>
    <w:rsid w:val="00E70817"/>
    <w:rsid w:val="00E70AAC"/>
    <w:rsid w:val="00E70C01"/>
    <w:rsid w:val="00E70D80"/>
    <w:rsid w:val="00E70EFD"/>
    <w:rsid w:val="00E71BC5"/>
    <w:rsid w:val="00E72491"/>
    <w:rsid w:val="00E734B6"/>
    <w:rsid w:val="00E736B7"/>
    <w:rsid w:val="00E73ACA"/>
    <w:rsid w:val="00E742C5"/>
    <w:rsid w:val="00E743AB"/>
    <w:rsid w:val="00E744E0"/>
    <w:rsid w:val="00E744E5"/>
    <w:rsid w:val="00E7468E"/>
    <w:rsid w:val="00E74E7D"/>
    <w:rsid w:val="00E76121"/>
    <w:rsid w:val="00E76630"/>
    <w:rsid w:val="00E76BBF"/>
    <w:rsid w:val="00E77BE2"/>
    <w:rsid w:val="00E77C49"/>
    <w:rsid w:val="00E80797"/>
    <w:rsid w:val="00E80CC9"/>
    <w:rsid w:val="00E810D5"/>
    <w:rsid w:val="00E819F6"/>
    <w:rsid w:val="00E81A71"/>
    <w:rsid w:val="00E822A2"/>
    <w:rsid w:val="00E82ADE"/>
    <w:rsid w:val="00E82D6F"/>
    <w:rsid w:val="00E82EAB"/>
    <w:rsid w:val="00E8357E"/>
    <w:rsid w:val="00E83EE2"/>
    <w:rsid w:val="00E8451A"/>
    <w:rsid w:val="00E84903"/>
    <w:rsid w:val="00E8495F"/>
    <w:rsid w:val="00E84D0F"/>
    <w:rsid w:val="00E84EEB"/>
    <w:rsid w:val="00E854B6"/>
    <w:rsid w:val="00E86200"/>
    <w:rsid w:val="00E862E3"/>
    <w:rsid w:val="00E86615"/>
    <w:rsid w:val="00E86AA5"/>
    <w:rsid w:val="00E86E75"/>
    <w:rsid w:val="00E87719"/>
    <w:rsid w:val="00E9055B"/>
    <w:rsid w:val="00E905A9"/>
    <w:rsid w:val="00E90DDE"/>
    <w:rsid w:val="00E911C5"/>
    <w:rsid w:val="00E91403"/>
    <w:rsid w:val="00E914E1"/>
    <w:rsid w:val="00E914E5"/>
    <w:rsid w:val="00E92AC2"/>
    <w:rsid w:val="00E9348B"/>
    <w:rsid w:val="00E9469B"/>
    <w:rsid w:val="00E94CBF"/>
    <w:rsid w:val="00E957D0"/>
    <w:rsid w:val="00E96185"/>
    <w:rsid w:val="00E96D43"/>
    <w:rsid w:val="00E96D82"/>
    <w:rsid w:val="00E96DDD"/>
    <w:rsid w:val="00E970E7"/>
    <w:rsid w:val="00E97394"/>
    <w:rsid w:val="00E97E03"/>
    <w:rsid w:val="00EA0462"/>
    <w:rsid w:val="00EA0512"/>
    <w:rsid w:val="00EA1210"/>
    <w:rsid w:val="00EA14C7"/>
    <w:rsid w:val="00EA1B00"/>
    <w:rsid w:val="00EA225D"/>
    <w:rsid w:val="00EA29BE"/>
    <w:rsid w:val="00EA2A27"/>
    <w:rsid w:val="00EA361D"/>
    <w:rsid w:val="00EA3CB9"/>
    <w:rsid w:val="00EA427A"/>
    <w:rsid w:val="00EA44F3"/>
    <w:rsid w:val="00EA5F0F"/>
    <w:rsid w:val="00EA62E5"/>
    <w:rsid w:val="00EA6C17"/>
    <w:rsid w:val="00EA7994"/>
    <w:rsid w:val="00EA7EC2"/>
    <w:rsid w:val="00EB006B"/>
    <w:rsid w:val="00EB03C0"/>
    <w:rsid w:val="00EB0582"/>
    <w:rsid w:val="00EB225B"/>
    <w:rsid w:val="00EB2A81"/>
    <w:rsid w:val="00EB38B2"/>
    <w:rsid w:val="00EB3E26"/>
    <w:rsid w:val="00EB3EFC"/>
    <w:rsid w:val="00EB4BCB"/>
    <w:rsid w:val="00EB4C3C"/>
    <w:rsid w:val="00EB5467"/>
    <w:rsid w:val="00EB5655"/>
    <w:rsid w:val="00EB666D"/>
    <w:rsid w:val="00EB69CA"/>
    <w:rsid w:val="00EB69D1"/>
    <w:rsid w:val="00EC046E"/>
    <w:rsid w:val="00EC19D6"/>
    <w:rsid w:val="00EC2121"/>
    <w:rsid w:val="00EC2866"/>
    <w:rsid w:val="00EC2E87"/>
    <w:rsid w:val="00EC30B3"/>
    <w:rsid w:val="00EC36CC"/>
    <w:rsid w:val="00EC3742"/>
    <w:rsid w:val="00EC37BB"/>
    <w:rsid w:val="00EC3917"/>
    <w:rsid w:val="00EC42C9"/>
    <w:rsid w:val="00EC450C"/>
    <w:rsid w:val="00EC496C"/>
    <w:rsid w:val="00EC50BF"/>
    <w:rsid w:val="00EC5525"/>
    <w:rsid w:val="00EC58F1"/>
    <w:rsid w:val="00EC5C88"/>
    <w:rsid w:val="00EC6183"/>
    <w:rsid w:val="00EC64E0"/>
    <w:rsid w:val="00EC6D64"/>
    <w:rsid w:val="00EC7217"/>
    <w:rsid w:val="00EC77E5"/>
    <w:rsid w:val="00EC7906"/>
    <w:rsid w:val="00EC79BC"/>
    <w:rsid w:val="00ED0ACA"/>
    <w:rsid w:val="00ED0B03"/>
    <w:rsid w:val="00ED0B8D"/>
    <w:rsid w:val="00ED17A5"/>
    <w:rsid w:val="00ED22CE"/>
    <w:rsid w:val="00ED32A0"/>
    <w:rsid w:val="00ED3C3A"/>
    <w:rsid w:val="00ED408F"/>
    <w:rsid w:val="00ED4566"/>
    <w:rsid w:val="00ED4AC9"/>
    <w:rsid w:val="00ED564F"/>
    <w:rsid w:val="00ED5917"/>
    <w:rsid w:val="00ED61B3"/>
    <w:rsid w:val="00ED6842"/>
    <w:rsid w:val="00ED74B6"/>
    <w:rsid w:val="00ED7901"/>
    <w:rsid w:val="00ED79BA"/>
    <w:rsid w:val="00ED7F0B"/>
    <w:rsid w:val="00EE002F"/>
    <w:rsid w:val="00EE0743"/>
    <w:rsid w:val="00EE0A90"/>
    <w:rsid w:val="00EE0AE7"/>
    <w:rsid w:val="00EE0FAB"/>
    <w:rsid w:val="00EE1931"/>
    <w:rsid w:val="00EE2DE0"/>
    <w:rsid w:val="00EE31CA"/>
    <w:rsid w:val="00EE386F"/>
    <w:rsid w:val="00EE3F16"/>
    <w:rsid w:val="00EE3FF1"/>
    <w:rsid w:val="00EE490D"/>
    <w:rsid w:val="00EE50C2"/>
    <w:rsid w:val="00EE525C"/>
    <w:rsid w:val="00EE542D"/>
    <w:rsid w:val="00EE626B"/>
    <w:rsid w:val="00EE66CF"/>
    <w:rsid w:val="00EE6CAE"/>
    <w:rsid w:val="00EE6D6A"/>
    <w:rsid w:val="00EF05A6"/>
    <w:rsid w:val="00EF06A5"/>
    <w:rsid w:val="00EF0A21"/>
    <w:rsid w:val="00EF0B1B"/>
    <w:rsid w:val="00EF13DF"/>
    <w:rsid w:val="00EF14B7"/>
    <w:rsid w:val="00EF1B66"/>
    <w:rsid w:val="00EF229B"/>
    <w:rsid w:val="00EF2BE7"/>
    <w:rsid w:val="00EF3074"/>
    <w:rsid w:val="00EF30CD"/>
    <w:rsid w:val="00EF32F7"/>
    <w:rsid w:val="00EF32F8"/>
    <w:rsid w:val="00EF450B"/>
    <w:rsid w:val="00EF4CB3"/>
    <w:rsid w:val="00EF5801"/>
    <w:rsid w:val="00EF5AEF"/>
    <w:rsid w:val="00EF5FD1"/>
    <w:rsid w:val="00EF612F"/>
    <w:rsid w:val="00EF66B8"/>
    <w:rsid w:val="00EF6B68"/>
    <w:rsid w:val="00EF6C28"/>
    <w:rsid w:val="00EF6F40"/>
    <w:rsid w:val="00EF7018"/>
    <w:rsid w:val="00EF73F8"/>
    <w:rsid w:val="00F0050D"/>
    <w:rsid w:val="00F0075C"/>
    <w:rsid w:val="00F01707"/>
    <w:rsid w:val="00F0250D"/>
    <w:rsid w:val="00F02D03"/>
    <w:rsid w:val="00F03581"/>
    <w:rsid w:val="00F03B2F"/>
    <w:rsid w:val="00F03D38"/>
    <w:rsid w:val="00F04030"/>
    <w:rsid w:val="00F0482B"/>
    <w:rsid w:val="00F0584E"/>
    <w:rsid w:val="00F0629B"/>
    <w:rsid w:val="00F069C7"/>
    <w:rsid w:val="00F07120"/>
    <w:rsid w:val="00F074F9"/>
    <w:rsid w:val="00F076B3"/>
    <w:rsid w:val="00F1043C"/>
    <w:rsid w:val="00F10AFA"/>
    <w:rsid w:val="00F10CF2"/>
    <w:rsid w:val="00F10D87"/>
    <w:rsid w:val="00F115E8"/>
    <w:rsid w:val="00F11718"/>
    <w:rsid w:val="00F11AF5"/>
    <w:rsid w:val="00F12244"/>
    <w:rsid w:val="00F129D4"/>
    <w:rsid w:val="00F12B2A"/>
    <w:rsid w:val="00F13936"/>
    <w:rsid w:val="00F13E1A"/>
    <w:rsid w:val="00F14C40"/>
    <w:rsid w:val="00F1565C"/>
    <w:rsid w:val="00F15743"/>
    <w:rsid w:val="00F167E8"/>
    <w:rsid w:val="00F16DD2"/>
    <w:rsid w:val="00F17060"/>
    <w:rsid w:val="00F17072"/>
    <w:rsid w:val="00F17B20"/>
    <w:rsid w:val="00F17D8E"/>
    <w:rsid w:val="00F17E50"/>
    <w:rsid w:val="00F20448"/>
    <w:rsid w:val="00F20C40"/>
    <w:rsid w:val="00F210CF"/>
    <w:rsid w:val="00F214CF"/>
    <w:rsid w:val="00F2153B"/>
    <w:rsid w:val="00F216EE"/>
    <w:rsid w:val="00F217EA"/>
    <w:rsid w:val="00F21A1F"/>
    <w:rsid w:val="00F21AC8"/>
    <w:rsid w:val="00F222C2"/>
    <w:rsid w:val="00F23414"/>
    <w:rsid w:val="00F234EE"/>
    <w:rsid w:val="00F236B0"/>
    <w:rsid w:val="00F2418A"/>
    <w:rsid w:val="00F24961"/>
    <w:rsid w:val="00F24F6D"/>
    <w:rsid w:val="00F2562B"/>
    <w:rsid w:val="00F2575F"/>
    <w:rsid w:val="00F2579C"/>
    <w:rsid w:val="00F25EC3"/>
    <w:rsid w:val="00F2613B"/>
    <w:rsid w:val="00F263FE"/>
    <w:rsid w:val="00F2643D"/>
    <w:rsid w:val="00F26D4E"/>
    <w:rsid w:val="00F27054"/>
    <w:rsid w:val="00F273B8"/>
    <w:rsid w:val="00F27E0D"/>
    <w:rsid w:val="00F27FF4"/>
    <w:rsid w:val="00F3050F"/>
    <w:rsid w:val="00F309BD"/>
    <w:rsid w:val="00F30DAC"/>
    <w:rsid w:val="00F30ED7"/>
    <w:rsid w:val="00F311F8"/>
    <w:rsid w:val="00F31623"/>
    <w:rsid w:val="00F3180F"/>
    <w:rsid w:val="00F31BC7"/>
    <w:rsid w:val="00F321EA"/>
    <w:rsid w:val="00F32486"/>
    <w:rsid w:val="00F327B6"/>
    <w:rsid w:val="00F331B7"/>
    <w:rsid w:val="00F33532"/>
    <w:rsid w:val="00F3399E"/>
    <w:rsid w:val="00F349DF"/>
    <w:rsid w:val="00F34AEB"/>
    <w:rsid w:val="00F35125"/>
    <w:rsid w:val="00F35349"/>
    <w:rsid w:val="00F35A1E"/>
    <w:rsid w:val="00F3677B"/>
    <w:rsid w:val="00F3686F"/>
    <w:rsid w:val="00F36EBB"/>
    <w:rsid w:val="00F372D5"/>
    <w:rsid w:val="00F37336"/>
    <w:rsid w:val="00F37678"/>
    <w:rsid w:val="00F37C5C"/>
    <w:rsid w:val="00F37E5C"/>
    <w:rsid w:val="00F4092A"/>
    <w:rsid w:val="00F40D6A"/>
    <w:rsid w:val="00F40FF9"/>
    <w:rsid w:val="00F416E3"/>
    <w:rsid w:val="00F4184B"/>
    <w:rsid w:val="00F424EA"/>
    <w:rsid w:val="00F4318F"/>
    <w:rsid w:val="00F4342D"/>
    <w:rsid w:val="00F43F86"/>
    <w:rsid w:val="00F464F2"/>
    <w:rsid w:val="00F465C9"/>
    <w:rsid w:val="00F46658"/>
    <w:rsid w:val="00F47004"/>
    <w:rsid w:val="00F47CC2"/>
    <w:rsid w:val="00F500A5"/>
    <w:rsid w:val="00F503AB"/>
    <w:rsid w:val="00F50C9A"/>
    <w:rsid w:val="00F50D00"/>
    <w:rsid w:val="00F52623"/>
    <w:rsid w:val="00F52C3E"/>
    <w:rsid w:val="00F52DFE"/>
    <w:rsid w:val="00F52E70"/>
    <w:rsid w:val="00F5327C"/>
    <w:rsid w:val="00F53501"/>
    <w:rsid w:val="00F53571"/>
    <w:rsid w:val="00F53593"/>
    <w:rsid w:val="00F5365A"/>
    <w:rsid w:val="00F5484A"/>
    <w:rsid w:val="00F54B67"/>
    <w:rsid w:val="00F552B7"/>
    <w:rsid w:val="00F56010"/>
    <w:rsid w:val="00F5610C"/>
    <w:rsid w:val="00F56176"/>
    <w:rsid w:val="00F563EF"/>
    <w:rsid w:val="00F5643B"/>
    <w:rsid w:val="00F569D0"/>
    <w:rsid w:val="00F56A5A"/>
    <w:rsid w:val="00F56BC3"/>
    <w:rsid w:val="00F57F6B"/>
    <w:rsid w:val="00F601D4"/>
    <w:rsid w:val="00F60A57"/>
    <w:rsid w:val="00F62218"/>
    <w:rsid w:val="00F62776"/>
    <w:rsid w:val="00F627E1"/>
    <w:rsid w:val="00F62863"/>
    <w:rsid w:val="00F62ECE"/>
    <w:rsid w:val="00F63678"/>
    <w:rsid w:val="00F638C1"/>
    <w:rsid w:val="00F63E0B"/>
    <w:rsid w:val="00F65AA7"/>
    <w:rsid w:val="00F66C9F"/>
    <w:rsid w:val="00F66D57"/>
    <w:rsid w:val="00F67060"/>
    <w:rsid w:val="00F702B9"/>
    <w:rsid w:val="00F7034A"/>
    <w:rsid w:val="00F70F03"/>
    <w:rsid w:val="00F714EB"/>
    <w:rsid w:val="00F71BD5"/>
    <w:rsid w:val="00F72BC0"/>
    <w:rsid w:val="00F72D74"/>
    <w:rsid w:val="00F73087"/>
    <w:rsid w:val="00F7387F"/>
    <w:rsid w:val="00F74091"/>
    <w:rsid w:val="00F74859"/>
    <w:rsid w:val="00F748C9"/>
    <w:rsid w:val="00F74BC2"/>
    <w:rsid w:val="00F76157"/>
    <w:rsid w:val="00F76861"/>
    <w:rsid w:val="00F76C48"/>
    <w:rsid w:val="00F77B02"/>
    <w:rsid w:val="00F802CD"/>
    <w:rsid w:val="00F8036C"/>
    <w:rsid w:val="00F804C5"/>
    <w:rsid w:val="00F814DE"/>
    <w:rsid w:val="00F81951"/>
    <w:rsid w:val="00F819F6"/>
    <w:rsid w:val="00F81AD6"/>
    <w:rsid w:val="00F81CA9"/>
    <w:rsid w:val="00F82CC1"/>
    <w:rsid w:val="00F8321B"/>
    <w:rsid w:val="00F83752"/>
    <w:rsid w:val="00F83786"/>
    <w:rsid w:val="00F83FAB"/>
    <w:rsid w:val="00F842F6"/>
    <w:rsid w:val="00F85378"/>
    <w:rsid w:val="00F8541C"/>
    <w:rsid w:val="00F8560D"/>
    <w:rsid w:val="00F858F3"/>
    <w:rsid w:val="00F86F59"/>
    <w:rsid w:val="00F87E4C"/>
    <w:rsid w:val="00F902C9"/>
    <w:rsid w:val="00F90334"/>
    <w:rsid w:val="00F90408"/>
    <w:rsid w:val="00F90E3E"/>
    <w:rsid w:val="00F92015"/>
    <w:rsid w:val="00F93488"/>
    <w:rsid w:val="00F93572"/>
    <w:rsid w:val="00F9433F"/>
    <w:rsid w:val="00F944AC"/>
    <w:rsid w:val="00F948FC"/>
    <w:rsid w:val="00F95115"/>
    <w:rsid w:val="00F962EC"/>
    <w:rsid w:val="00F96421"/>
    <w:rsid w:val="00F96B56"/>
    <w:rsid w:val="00F97641"/>
    <w:rsid w:val="00F976C2"/>
    <w:rsid w:val="00FA0B01"/>
    <w:rsid w:val="00FA0D05"/>
    <w:rsid w:val="00FA0DE7"/>
    <w:rsid w:val="00FA0E37"/>
    <w:rsid w:val="00FA0E87"/>
    <w:rsid w:val="00FA126D"/>
    <w:rsid w:val="00FA162E"/>
    <w:rsid w:val="00FA1900"/>
    <w:rsid w:val="00FA1A7B"/>
    <w:rsid w:val="00FA1AF0"/>
    <w:rsid w:val="00FA1FCF"/>
    <w:rsid w:val="00FA2AF2"/>
    <w:rsid w:val="00FA2DC0"/>
    <w:rsid w:val="00FA39D6"/>
    <w:rsid w:val="00FA3C32"/>
    <w:rsid w:val="00FA435B"/>
    <w:rsid w:val="00FA479B"/>
    <w:rsid w:val="00FA523B"/>
    <w:rsid w:val="00FA5E68"/>
    <w:rsid w:val="00FA65FC"/>
    <w:rsid w:val="00FA679A"/>
    <w:rsid w:val="00FA6BAD"/>
    <w:rsid w:val="00FA6C95"/>
    <w:rsid w:val="00FA70B0"/>
    <w:rsid w:val="00FA7E75"/>
    <w:rsid w:val="00FB0597"/>
    <w:rsid w:val="00FB0ED2"/>
    <w:rsid w:val="00FB129E"/>
    <w:rsid w:val="00FB1B56"/>
    <w:rsid w:val="00FB1D54"/>
    <w:rsid w:val="00FB2599"/>
    <w:rsid w:val="00FB259D"/>
    <w:rsid w:val="00FB25BE"/>
    <w:rsid w:val="00FB2957"/>
    <w:rsid w:val="00FB2F06"/>
    <w:rsid w:val="00FB3284"/>
    <w:rsid w:val="00FB358F"/>
    <w:rsid w:val="00FB35D6"/>
    <w:rsid w:val="00FB3716"/>
    <w:rsid w:val="00FB37DE"/>
    <w:rsid w:val="00FB39A9"/>
    <w:rsid w:val="00FB40B2"/>
    <w:rsid w:val="00FB42F7"/>
    <w:rsid w:val="00FB46A9"/>
    <w:rsid w:val="00FB47D2"/>
    <w:rsid w:val="00FB53CD"/>
    <w:rsid w:val="00FB5495"/>
    <w:rsid w:val="00FB55C2"/>
    <w:rsid w:val="00FB5D8A"/>
    <w:rsid w:val="00FB5D9A"/>
    <w:rsid w:val="00FB62B3"/>
    <w:rsid w:val="00FB6E6F"/>
    <w:rsid w:val="00FB757B"/>
    <w:rsid w:val="00FB75EE"/>
    <w:rsid w:val="00FB7B99"/>
    <w:rsid w:val="00FB7E62"/>
    <w:rsid w:val="00FB7F9B"/>
    <w:rsid w:val="00FC0442"/>
    <w:rsid w:val="00FC1102"/>
    <w:rsid w:val="00FC1B40"/>
    <w:rsid w:val="00FC1F3E"/>
    <w:rsid w:val="00FC215E"/>
    <w:rsid w:val="00FC227D"/>
    <w:rsid w:val="00FC266C"/>
    <w:rsid w:val="00FC45B5"/>
    <w:rsid w:val="00FC4D38"/>
    <w:rsid w:val="00FC5078"/>
    <w:rsid w:val="00FC5E15"/>
    <w:rsid w:val="00FC63E6"/>
    <w:rsid w:val="00FC6457"/>
    <w:rsid w:val="00FC64BD"/>
    <w:rsid w:val="00FC7382"/>
    <w:rsid w:val="00FC7452"/>
    <w:rsid w:val="00FC7663"/>
    <w:rsid w:val="00FC771D"/>
    <w:rsid w:val="00FC7A44"/>
    <w:rsid w:val="00FD038E"/>
    <w:rsid w:val="00FD16F3"/>
    <w:rsid w:val="00FD20A9"/>
    <w:rsid w:val="00FD26C5"/>
    <w:rsid w:val="00FD2A57"/>
    <w:rsid w:val="00FD2C4A"/>
    <w:rsid w:val="00FD2DCD"/>
    <w:rsid w:val="00FD323A"/>
    <w:rsid w:val="00FD38B7"/>
    <w:rsid w:val="00FD3AD4"/>
    <w:rsid w:val="00FD3F33"/>
    <w:rsid w:val="00FD4571"/>
    <w:rsid w:val="00FD5170"/>
    <w:rsid w:val="00FD541C"/>
    <w:rsid w:val="00FD5516"/>
    <w:rsid w:val="00FD5602"/>
    <w:rsid w:val="00FD5CF4"/>
    <w:rsid w:val="00FD5F16"/>
    <w:rsid w:val="00FD67AD"/>
    <w:rsid w:val="00FD6FC3"/>
    <w:rsid w:val="00FD7B63"/>
    <w:rsid w:val="00FE0158"/>
    <w:rsid w:val="00FE0538"/>
    <w:rsid w:val="00FE06AD"/>
    <w:rsid w:val="00FE0706"/>
    <w:rsid w:val="00FE0ABA"/>
    <w:rsid w:val="00FE10F1"/>
    <w:rsid w:val="00FE1113"/>
    <w:rsid w:val="00FE1344"/>
    <w:rsid w:val="00FE1519"/>
    <w:rsid w:val="00FE1DF5"/>
    <w:rsid w:val="00FE29FE"/>
    <w:rsid w:val="00FE2F8B"/>
    <w:rsid w:val="00FE35F8"/>
    <w:rsid w:val="00FE3C47"/>
    <w:rsid w:val="00FE3EB4"/>
    <w:rsid w:val="00FE3F10"/>
    <w:rsid w:val="00FE3F93"/>
    <w:rsid w:val="00FE3FB7"/>
    <w:rsid w:val="00FE494F"/>
    <w:rsid w:val="00FE5065"/>
    <w:rsid w:val="00FE54BC"/>
    <w:rsid w:val="00FE5608"/>
    <w:rsid w:val="00FE5EB8"/>
    <w:rsid w:val="00FE636D"/>
    <w:rsid w:val="00FE6EE0"/>
    <w:rsid w:val="00FE7B0F"/>
    <w:rsid w:val="00FF0043"/>
    <w:rsid w:val="00FF0372"/>
    <w:rsid w:val="00FF085F"/>
    <w:rsid w:val="00FF0C17"/>
    <w:rsid w:val="00FF16EB"/>
    <w:rsid w:val="00FF1E7D"/>
    <w:rsid w:val="00FF206E"/>
    <w:rsid w:val="00FF2334"/>
    <w:rsid w:val="00FF26FA"/>
    <w:rsid w:val="00FF2961"/>
    <w:rsid w:val="00FF2F7B"/>
    <w:rsid w:val="00FF3038"/>
    <w:rsid w:val="00FF42F0"/>
    <w:rsid w:val="00FF4770"/>
    <w:rsid w:val="00FF48CA"/>
    <w:rsid w:val="00FF4A52"/>
    <w:rsid w:val="00FF50CF"/>
    <w:rsid w:val="00FF6AB1"/>
    <w:rsid w:val="00FF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458745F9"/>
  <w15:docId w15:val="{18139E6D-19D3-4570-8FAE-28F11A54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C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6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46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646F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semiHidden/>
    <w:locked/>
    <w:rsid w:val="0023227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23227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locked/>
    <w:rsid w:val="0023227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23227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23227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23227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23227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232276"/>
    <w:rPr>
      <w:rFonts w:ascii="Cambria" w:hAnsi="Cambria" w:cs="Angsana New"/>
    </w:rPr>
  </w:style>
  <w:style w:type="paragraph" w:customStyle="1" w:styleId="a">
    <w:name w:val="อักขระ อักขระ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646FC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46FC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646FC"/>
    <w:rPr>
      <w:b/>
      <w:bCs/>
    </w:rPr>
  </w:style>
  <w:style w:type="paragraph" w:styleId="ListBullet">
    <w:name w:val="List Bullet"/>
    <w:basedOn w:val="Normal"/>
    <w:uiPriority w:val="99"/>
    <w:rsid w:val="009646FC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646FC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46FC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46FC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46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46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46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46FC"/>
    <w:pPr>
      <w:ind w:left="284"/>
    </w:pPr>
  </w:style>
  <w:style w:type="paragraph" w:customStyle="1" w:styleId="AAFrameAddress">
    <w:name w:val="AA Frame Address"/>
    <w:basedOn w:val="Heading1"/>
    <w:uiPriority w:val="99"/>
    <w:rsid w:val="009646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46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46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46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46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46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46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46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46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46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46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46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46F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46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46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46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46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46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46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46FC"/>
    <w:pPr>
      <w:ind w:left="567" w:hanging="567"/>
    </w:pPr>
  </w:style>
  <w:style w:type="paragraph" w:styleId="ListBullet5">
    <w:name w:val="List Bullet 5"/>
    <w:basedOn w:val="Normal"/>
    <w:uiPriority w:val="99"/>
    <w:rsid w:val="009646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46F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9646FC"/>
    <w:rPr>
      <w:rFonts w:ascii="Arial" w:hAnsi="Arial" w:cs="Times New Roman"/>
      <w:sz w:val="1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646F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232276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646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646F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646FC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9646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46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46FC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9646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646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46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46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46FC"/>
    <w:pPr>
      <w:framePr w:h="443" w:wrap="around" w:y="8223"/>
    </w:pPr>
  </w:style>
  <w:style w:type="paragraph" w:customStyle="1" w:styleId="a0">
    <w:name w:val="¢éÍ¤ÇÒ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46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46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46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46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46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46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rsid w:val="009646FC"/>
    <w:rPr>
      <w:rFonts w:cs="Times New Roman"/>
    </w:rPr>
  </w:style>
  <w:style w:type="paragraph" w:styleId="BodyText2">
    <w:name w:val="Body Text 2"/>
    <w:basedOn w:val="Normal"/>
    <w:link w:val="BodyText2Char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9646FC"/>
    <w:rPr>
      <w:rFonts w:ascii="Book Antiqua" w:hAnsi="Book Antiqua" w:cs="Times New Roman"/>
      <w:sz w:val="22"/>
    </w:rPr>
  </w:style>
  <w:style w:type="paragraph" w:styleId="BodyText3">
    <w:name w:val="Body Text 3"/>
    <w:basedOn w:val="Normal"/>
    <w:link w:val="BodyText3Char"/>
    <w:uiPriority w:val="99"/>
    <w:rsid w:val="009646FC"/>
    <w:pPr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a1">
    <w:name w:val="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9646FC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2276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232276"/>
    <w:rPr>
      <w:rFonts w:ascii="Courier New" w:hAnsi="Courier New" w:cs="Times New Roman"/>
      <w:sz w:val="25"/>
      <w:szCs w:val="25"/>
    </w:rPr>
  </w:style>
  <w:style w:type="table" w:styleId="TableGrid">
    <w:name w:val="Table Grid"/>
    <w:basedOn w:val="TableNormal"/>
    <w:uiPriority w:val="59"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i/>
      <w:sz w:val="30"/>
      <w:szCs w:val="2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9646FC"/>
    <w:rPr>
      <w:rFonts w:ascii="Angsana New" w:hAnsi="Angsana New"/>
      <w:b/>
      <w:i/>
      <w:sz w:val="3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646FC"/>
    <w:pPr>
      <w:spacing w:after="120" w:line="480" w:lineRule="auto"/>
      <w:ind w:left="360"/>
    </w:pPr>
    <w:rPr>
      <w:rFonts w:cs="Cordia New"/>
      <w:szCs w:val="21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9646FC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block">
    <w:name w:val="block"/>
    <w:aliases w:val="b"/>
    <w:basedOn w:val="BodyText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E1">
    <w:name w:val="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646FC"/>
    <w:pPr>
      <w:ind w:left="720"/>
      <w:contextualSpacing/>
    </w:pPr>
    <w:rPr>
      <w:szCs w:val="22"/>
    </w:rPr>
  </w:style>
  <w:style w:type="character" w:styleId="LineNumber">
    <w:name w:val="line number"/>
    <w:uiPriority w:val="99"/>
    <w:rsid w:val="009646FC"/>
    <w:rPr>
      <w:rFonts w:cs="Times New Roman"/>
    </w:rPr>
  </w:style>
  <w:style w:type="paragraph" w:customStyle="1" w:styleId="CharCharCharCharChar1CharCharChar">
    <w:name w:val="อักขระ อักขระ Char Char Char Char Char1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646F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276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rsid w:val="009646FC"/>
    <w:rPr>
      <w:rFonts w:cs="Times New Roman"/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sid w:val="009646FC"/>
    <w:rPr>
      <w:rFonts w:cs="Times New Roman"/>
      <w:color w:val="0000FF"/>
      <w:u w:val="single"/>
    </w:rPr>
  </w:style>
  <w:style w:type="paragraph" w:customStyle="1" w:styleId="E2">
    <w:name w:val="ª×èÍºÃÔÉÑ·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9">
    <w:name w:val="???????????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CharChar2CharCharCharChar">
    <w:name w:val="Char Char2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ordiaNew">
    <w:name w:val="Cordia New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hAnsi="Angsana New"/>
      <w:color w:val="000000"/>
      <w:sz w:val="24"/>
      <w:szCs w:val="24"/>
      <w:lang w:eastAsia="th-TH"/>
    </w:rPr>
  </w:style>
  <w:style w:type="paragraph" w:customStyle="1" w:styleId="CharCharCharCharCharCharCharCharCharCharCharCharCharCharCharCharCharCharCharChar2">
    <w:name w:val="Char Char Char Char Char Char Char Char Char Char Char Char Char Char Char Char Char Char Char Char2"/>
    <w:basedOn w:val="Normal"/>
    <w:uiPriority w:val="99"/>
    <w:rsid w:val="00B721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">
    <w:name w:val="อักขระ อักขระ2 อักขระ อักขระ Char Char อักขระ อักขระ Char Char"/>
    <w:basedOn w:val="Normal"/>
    <w:uiPriority w:val="99"/>
    <w:rsid w:val="00DD74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LightShading">
    <w:name w:val="Light Shading"/>
    <w:basedOn w:val="TableNormal"/>
    <w:uiPriority w:val="60"/>
    <w:rsid w:val="00D142F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1"/>
    <w:qFormat/>
    <w:rsid w:val="00461389"/>
    <w:rPr>
      <w:rFonts w:ascii="Calibri" w:eastAsia="Calibri" w:hAnsi="Calibri" w:cs="Cordia New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A7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FA7E7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styleId="IntenseEmphasis">
    <w:name w:val="Intense Emphasis"/>
    <w:basedOn w:val="DefaultParagraphFont"/>
    <w:uiPriority w:val="21"/>
    <w:qFormat/>
    <w:rsid w:val="00220765"/>
    <w:rPr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locked/>
    <w:rsid w:val="00FD3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rsid w:val="00D83556"/>
    <w:pPr>
      <w:numPr>
        <w:numId w:val="19"/>
      </w:numPr>
    </w:pPr>
  </w:style>
  <w:style w:type="paragraph" w:customStyle="1" w:styleId="paragraph">
    <w:name w:val="paragraph"/>
    <w:basedOn w:val="Normal"/>
    <w:rsid w:val="000B0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B0875"/>
  </w:style>
  <w:style w:type="character" w:customStyle="1" w:styleId="eop">
    <w:name w:val="eop"/>
    <w:basedOn w:val="DefaultParagraphFont"/>
    <w:rsid w:val="000B0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80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3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37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581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22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555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4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7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3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57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8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9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6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3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33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8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4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14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6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4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3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0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41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8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8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8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51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1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2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6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8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1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96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5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5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1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9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4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1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61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1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67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1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42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6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18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4" ma:contentTypeDescription="Create a new document." ma:contentTypeScope="" ma:versionID="f5af6ebbfeb670eea652ce8d748c3009">
  <xsd:schema xmlns:xsd="http://www.w3.org/2001/XMLSchema" xmlns:xs="http://www.w3.org/2001/XMLSchema" xmlns:p="http://schemas.microsoft.com/office/2006/metadata/properties" xmlns:ns2="8b8e6b98-2366-44e3-bdf5-9048ff7dbb44" xmlns:ns3="373c7323-27cb-4b28-8eb8-e217d118a878" targetNamespace="http://schemas.microsoft.com/office/2006/metadata/properties" ma:root="true" ma:fieldsID="d1c97c9a743575b687c5c269281743fe" ns2:_="" ns3:_="">
    <xsd:import namespace="8b8e6b98-2366-44e3-bdf5-9048ff7dbb44"/>
    <xsd:import namespace="373c7323-27cb-4b28-8eb8-e217d118a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c7323-27cb-4b28-8eb8-e217d118a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99760-FD0E-478F-9CCC-7420903BA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373c7323-27cb-4b28-8eb8-e217d118a8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F78D1-8DAB-4E66-BD64-927D4CC65C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C45322-EA33-4D00-AD4F-9A63DC5137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F72D7-2725-4BBA-B12A-BA555EC7E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552</TotalTime>
  <Pages>19</Pages>
  <Words>4902</Words>
  <Characters>23102</Characters>
  <Application>Microsoft Office Word</Application>
  <DocSecurity>0</DocSecurity>
  <Lines>192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66</cp:revision>
  <cp:lastPrinted>2019-08-14T13:53:00Z</cp:lastPrinted>
  <dcterms:created xsi:type="dcterms:W3CDTF">2019-08-13T07:47:00Z</dcterms:created>
  <dcterms:modified xsi:type="dcterms:W3CDTF">2019-08-14T15:25:00Z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0x010100D076325094451D40BF7DE884A7ED5574</vt:lpwstr>
  </property>
</Properties>
</file>