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33A" w:rsidRPr="007E67D8" w:rsidRDefault="00A44096" w:rsidP="00A44096">
      <w:pPr>
        <w:tabs>
          <w:tab w:val="left" w:pos="720"/>
        </w:tabs>
        <w:jc w:val="thaiDistribute"/>
        <w:rPr>
          <w:rFonts w:ascii="Angsana New" w:hAnsi="Angsana New"/>
          <w:b/>
          <w:bCs/>
          <w:sz w:val="36"/>
          <w:szCs w:val="36"/>
        </w:rPr>
      </w:pPr>
      <w:r w:rsidRPr="007E67D8">
        <w:rPr>
          <w:rFonts w:ascii="Angsana New" w:hAnsi="Angsana New"/>
          <w:b/>
          <w:bCs/>
          <w:sz w:val="36"/>
          <w:szCs w:val="36"/>
          <w:cs/>
        </w:rPr>
        <w:t>บริษัท เซเว่น ยูทิลิตี้ส์ แอนด์ พาวเวอร์ จำกัด (มหาชน)</w:t>
      </w:r>
      <w:r w:rsidR="002C533A" w:rsidRPr="007E67D8">
        <w:rPr>
          <w:rFonts w:ascii="Angsana New" w:hAnsi="Angsana New"/>
          <w:b/>
          <w:bCs/>
          <w:sz w:val="36"/>
          <w:szCs w:val="36"/>
          <w:cs/>
        </w:rPr>
        <w:t xml:space="preserve"> และบริษัทย่อย</w:t>
      </w:r>
    </w:p>
    <w:p w:rsidR="002C533A" w:rsidRPr="007E67D8" w:rsidRDefault="002C533A" w:rsidP="00A44096">
      <w:pPr>
        <w:tabs>
          <w:tab w:val="left" w:pos="720"/>
        </w:tabs>
        <w:jc w:val="thaiDistribute"/>
        <w:rPr>
          <w:rFonts w:ascii="Angsana New" w:hAnsi="Angsana New"/>
          <w:b/>
          <w:bCs/>
          <w:sz w:val="36"/>
          <w:szCs w:val="36"/>
          <w:cs/>
        </w:rPr>
      </w:pPr>
      <w:r w:rsidRPr="007E67D8">
        <w:rPr>
          <w:rFonts w:ascii="Angsana New" w:hAnsi="Angsana New"/>
          <w:b/>
          <w:bCs/>
          <w:sz w:val="36"/>
          <w:szCs w:val="36"/>
          <w:cs/>
        </w:rPr>
        <w:t>หมายเหตุประกอบงบการเงิน</w:t>
      </w:r>
      <w:r w:rsidR="006A6BE6" w:rsidRPr="007E67D8">
        <w:rPr>
          <w:rFonts w:ascii="Angsana New" w:hAnsi="Angsana New" w:hint="cs"/>
          <w:b/>
          <w:bCs/>
          <w:sz w:val="36"/>
          <w:szCs w:val="36"/>
          <w:cs/>
        </w:rPr>
        <w:t>แบบย่อ</w:t>
      </w:r>
    </w:p>
    <w:p w:rsidR="0070616B" w:rsidRPr="007E67D8" w:rsidRDefault="00FE5E30" w:rsidP="0070616B">
      <w:pPr>
        <w:tabs>
          <w:tab w:val="left" w:pos="720"/>
        </w:tabs>
        <w:jc w:val="thaiDistribute"/>
        <w:rPr>
          <w:rFonts w:ascii="Angsana New" w:hAnsi="Angsana New"/>
          <w:b/>
          <w:bCs/>
          <w:sz w:val="36"/>
          <w:szCs w:val="36"/>
        </w:rPr>
      </w:pPr>
      <w:r w:rsidRPr="007E67D8">
        <w:rPr>
          <w:rFonts w:ascii="Angsana New" w:hAnsi="Angsana New"/>
          <w:b/>
          <w:bCs/>
          <w:sz w:val="36"/>
          <w:szCs w:val="36"/>
          <w:cs/>
        </w:rPr>
        <w:t>สำหรับงวด</w:t>
      </w:r>
      <w:r w:rsidR="00427615" w:rsidRPr="007E67D8">
        <w:rPr>
          <w:rFonts w:ascii="Angsana New" w:hAnsi="Angsana New"/>
          <w:b/>
          <w:bCs/>
          <w:sz w:val="36"/>
          <w:szCs w:val="36"/>
          <w:cs/>
        </w:rPr>
        <w:t>สามเดือน</w:t>
      </w:r>
      <w:r w:rsidR="001B2833" w:rsidRPr="007E67D8">
        <w:rPr>
          <w:rFonts w:ascii="Angsana New" w:hAnsi="Angsana New" w:hint="cs"/>
          <w:b/>
          <w:bCs/>
          <w:sz w:val="36"/>
          <w:szCs w:val="36"/>
          <w:cs/>
        </w:rPr>
        <w:t>และ</w:t>
      </w:r>
      <w:r w:rsidR="0003645C" w:rsidRPr="007E67D8">
        <w:rPr>
          <w:rFonts w:ascii="Angsana New" w:hAnsi="Angsana New" w:hint="cs"/>
          <w:b/>
          <w:bCs/>
          <w:sz w:val="36"/>
          <w:szCs w:val="36"/>
          <w:cs/>
        </w:rPr>
        <w:t>งวด</w:t>
      </w:r>
      <w:r w:rsidR="001B2833" w:rsidRPr="007E67D8">
        <w:rPr>
          <w:rFonts w:ascii="Angsana New" w:hAnsi="Angsana New" w:hint="cs"/>
          <w:b/>
          <w:bCs/>
          <w:sz w:val="36"/>
          <w:szCs w:val="36"/>
          <w:cs/>
        </w:rPr>
        <w:t>หกเดือน</w:t>
      </w:r>
      <w:r w:rsidRPr="007E67D8">
        <w:rPr>
          <w:rFonts w:ascii="Angsana New" w:hAnsi="Angsana New"/>
          <w:b/>
          <w:bCs/>
          <w:sz w:val="36"/>
          <w:szCs w:val="36"/>
          <w:cs/>
        </w:rPr>
        <w:t xml:space="preserve">สิ้นสุดวันที่ </w:t>
      </w:r>
      <w:r w:rsidR="005F5E1C" w:rsidRPr="005F5E1C">
        <w:rPr>
          <w:rFonts w:ascii="Angsana New" w:hAnsi="Angsana New"/>
          <w:b/>
          <w:bCs/>
          <w:sz w:val="36"/>
          <w:szCs w:val="36"/>
        </w:rPr>
        <w:t>30</w:t>
      </w:r>
      <w:r w:rsidR="001442E9" w:rsidRPr="007E67D8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1B2833" w:rsidRPr="007E67D8">
        <w:rPr>
          <w:rFonts w:ascii="Angsana New" w:hAnsi="Angsana New" w:hint="cs"/>
          <w:b/>
          <w:bCs/>
          <w:sz w:val="36"/>
          <w:szCs w:val="36"/>
          <w:cs/>
        </w:rPr>
        <w:t>มิถุนายน</w:t>
      </w:r>
      <w:r w:rsidR="001442E9" w:rsidRPr="007E67D8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5F5E1C" w:rsidRPr="005F5E1C">
        <w:rPr>
          <w:rFonts w:ascii="Angsana New" w:hAnsi="Angsana New"/>
          <w:b/>
          <w:bCs/>
          <w:sz w:val="36"/>
          <w:szCs w:val="36"/>
        </w:rPr>
        <w:t>2562</w:t>
      </w:r>
    </w:p>
    <w:p w:rsidR="0070616B" w:rsidRPr="007E67D8" w:rsidRDefault="0070616B" w:rsidP="00A52736">
      <w:pPr>
        <w:tabs>
          <w:tab w:val="left" w:pos="720"/>
        </w:tabs>
        <w:spacing w:after="360"/>
        <w:jc w:val="thaiDistribute"/>
        <w:rPr>
          <w:rFonts w:ascii="Angsana New" w:hAnsi="Angsana New"/>
          <w:b/>
          <w:bCs/>
          <w:sz w:val="36"/>
          <w:szCs w:val="36"/>
        </w:rPr>
      </w:pPr>
      <w:r w:rsidRPr="007E67D8">
        <w:rPr>
          <w:rFonts w:ascii="Angsana New" w:hAnsi="Angsana New"/>
          <w:b/>
          <w:bCs/>
          <w:sz w:val="36"/>
          <w:szCs w:val="36"/>
        </w:rPr>
        <w:t>“</w:t>
      </w:r>
      <w:r w:rsidRPr="007E67D8">
        <w:rPr>
          <w:rFonts w:ascii="Angsana New" w:hAnsi="Angsana New" w:hint="cs"/>
          <w:b/>
          <w:bCs/>
          <w:sz w:val="36"/>
          <w:szCs w:val="36"/>
          <w:cs/>
        </w:rPr>
        <w:t>ยังไม่ได้ตรวจสอบ</w:t>
      </w:r>
      <w:r w:rsidRPr="007E67D8">
        <w:rPr>
          <w:rFonts w:ascii="Angsana New" w:hAnsi="Angsana New"/>
          <w:b/>
          <w:bCs/>
          <w:sz w:val="36"/>
          <w:szCs w:val="36"/>
        </w:rPr>
        <w:t>”</w:t>
      </w:r>
    </w:p>
    <w:p w:rsidR="000B447A" w:rsidRPr="007E67D8" w:rsidRDefault="005F5E1C" w:rsidP="000B447A">
      <w:pPr>
        <w:spacing w:line="240" w:lineRule="atLeast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5F5E1C">
        <w:rPr>
          <w:rFonts w:ascii="Angsana New" w:hAnsi="Angsana New"/>
          <w:b/>
          <w:bCs/>
          <w:sz w:val="32"/>
          <w:szCs w:val="32"/>
        </w:rPr>
        <w:t>1</w:t>
      </w:r>
      <w:r w:rsidR="000B447A" w:rsidRPr="007E67D8">
        <w:rPr>
          <w:rFonts w:ascii="Angsana New" w:hAnsi="Angsana New"/>
          <w:b/>
          <w:bCs/>
          <w:sz w:val="32"/>
          <w:szCs w:val="32"/>
        </w:rPr>
        <w:t>.</w:t>
      </w:r>
      <w:r w:rsidR="000B447A" w:rsidRPr="007E67D8">
        <w:rPr>
          <w:rFonts w:ascii="Angsana New" w:hAnsi="Angsana New"/>
          <w:b/>
          <w:bCs/>
          <w:sz w:val="32"/>
          <w:szCs w:val="32"/>
        </w:rPr>
        <w:tab/>
      </w:r>
      <w:r w:rsidR="00346318" w:rsidRPr="007E67D8">
        <w:rPr>
          <w:rFonts w:ascii="Angsana New" w:hAnsi="Angsana New" w:hint="cs"/>
          <w:b/>
          <w:bCs/>
          <w:sz w:val="32"/>
          <w:szCs w:val="32"/>
          <w:cs/>
        </w:rPr>
        <w:t>การดำเนินงานและ</w:t>
      </w:r>
      <w:r w:rsidR="000B447A" w:rsidRPr="007E67D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="00346318" w:rsidRPr="007E67D8">
        <w:rPr>
          <w:rFonts w:ascii="Angsana New" w:hAnsi="Angsana New" w:hint="cs"/>
          <w:b/>
          <w:bCs/>
          <w:sz w:val="32"/>
          <w:szCs w:val="32"/>
          <w:cs/>
        </w:rPr>
        <w:t>ของบริษัท</w:t>
      </w:r>
    </w:p>
    <w:p w:rsidR="0003645C" w:rsidRPr="007E67D8" w:rsidRDefault="000B447A" w:rsidP="0003645C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  <w:cs/>
        </w:rPr>
        <w:t xml:space="preserve">บริษัท เซเว่น ยูทิลิตี้ส์ แอนด์ </w:t>
      </w:r>
      <w:r w:rsidR="006A6BE6" w:rsidRPr="007E67D8">
        <w:rPr>
          <w:rFonts w:ascii="Angsana New" w:hAnsi="Angsana New"/>
          <w:sz w:val="32"/>
          <w:szCs w:val="32"/>
          <w:cs/>
        </w:rPr>
        <w:t>พาวเวอร์ จำกัด (มหาชน) (“บริษัท</w:t>
      </w:r>
      <w:r w:rsidRPr="007E67D8">
        <w:rPr>
          <w:rFonts w:ascii="Angsana New" w:hAnsi="Angsana New"/>
          <w:sz w:val="32"/>
          <w:szCs w:val="32"/>
          <w:cs/>
        </w:rPr>
        <w:t xml:space="preserve">”) </w:t>
      </w:r>
      <w:r w:rsidR="00A37752" w:rsidRPr="007E67D8">
        <w:rPr>
          <w:rFonts w:ascii="Angsana New" w:hAnsi="Angsana New" w:hint="cs"/>
          <w:sz w:val="32"/>
          <w:szCs w:val="32"/>
          <w:cs/>
        </w:rPr>
        <w:t>จดทะเบียนเป็นบริษัทจำกัดเมื่อวันที่</w:t>
      </w:r>
      <w:r w:rsidR="0003645C" w:rsidRPr="007E67D8">
        <w:rPr>
          <w:rFonts w:ascii="Angsana New" w:hAnsi="Angsana New"/>
          <w:sz w:val="32"/>
          <w:szCs w:val="32"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18</w:t>
      </w:r>
      <w:r w:rsidR="00A37752" w:rsidRPr="007E67D8">
        <w:rPr>
          <w:rFonts w:ascii="Angsana New" w:hAnsi="Angsana New"/>
          <w:sz w:val="32"/>
          <w:szCs w:val="32"/>
          <w:cs/>
        </w:rPr>
        <w:t xml:space="preserve"> </w:t>
      </w:r>
      <w:r w:rsidR="00A37752" w:rsidRPr="007E67D8">
        <w:rPr>
          <w:rFonts w:ascii="Angsana New" w:hAnsi="Angsana New" w:hint="cs"/>
          <w:sz w:val="32"/>
          <w:szCs w:val="32"/>
          <w:cs/>
        </w:rPr>
        <w:t>กันยายน</w:t>
      </w:r>
      <w:r w:rsidR="00A37752"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2538</w:t>
      </w:r>
      <w:r w:rsidR="00A37752" w:rsidRPr="007E67D8">
        <w:rPr>
          <w:rFonts w:ascii="Angsana New" w:hAnsi="Angsana New"/>
          <w:sz w:val="32"/>
          <w:szCs w:val="32"/>
          <w:cs/>
        </w:rPr>
        <w:t xml:space="preserve"> </w:t>
      </w:r>
      <w:r w:rsidR="00A37752" w:rsidRPr="007E67D8">
        <w:rPr>
          <w:rFonts w:ascii="Angsana New" w:hAnsi="Angsana New" w:hint="cs"/>
          <w:sz w:val="32"/>
          <w:szCs w:val="32"/>
          <w:cs/>
        </w:rPr>
        <w:t>ภายใต้กฎหมายแพ่งและพาณิชย์</w:t>
      </w:r>
      <w:r w:rsidR="00A37752" w:rsidRPr="007E67D8">
        <w:rPr>
          <w:rFonts w:ascii="Angsana New" w:hAnsi="Angsana New"/>
          <w:sz w:val="32"/>
          <w:szCs w:val="32"/>
          <w:cs/>
        </w:rPr>
        <w:t xml:space="preserve"> </w:t>
      </w:r>
      <w:r w:rsidR="00A37752" w:rsidRPr="007E67D8">
        <w:rPr>
          <w:rFonts w:ascii="Angsana New" w:hAnsi="Angsana New" w:hint="cs"/>
          <w:sz w:val="32"/>
          <w:szCs w:val="32"/>
          <w:cs/>
        </w:rPr>
        <w:t>ด้วยทุนจดทะเบียน</w:t>
      </w:r>
      <w:r w:rsidR="00097ED8"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30</w:t>
      </w:r>
      <w:r w:rsidR="00A37752" w:rsidRPr="007E67D8">
        <w:rPr>
          <w:rFonts w:ascii="Angsana New" w:hAnsi="Angsana New"/>
          <w:sz w:val="32"/>
          <w:szCs w:val="32"/>
          <w:cs/>
        </w:rPr>
        <w:t xml:space="preserve"> </w:t>
      </w:r>
      <w:r w:rsidR="00A37752" w:rsidRPr="007E67D8">
        <w:rPr>
          <w:rFonts w:ascii="Angsana New" w:hAnsi="Angsana New" w:hint="cs"/>
          <w:sz w:val="32"/>
          <w:szCs w:val="32"/>
          <w:cs/>
        </w:rPr>
        <w:t>ล้านบาท</w:t>
      </w:r>
      <w:r w:rsidR="00A37752" w:rsidRPr="007E67D8">
        <w:rPr>
          <w:rFonts w:ascii="Angsana New" w:hAnsi="Angsana New"/>
          <w:sz w:val="32"/>
          <w:szCs w:val="32"/>
          <w:cs/>
        </w:rPr>
        <w:t xml:space="preserve"> </w:t>
      </w:r>
      <w:r w:rsidR="00A37752" w:rsidRPr="007E67D8">
        <w:rPr>
          <w:rFonts w:ascii="Angsana New" w:hAnsi="Angsana New" w:hint="cs"/>
          <w:sz w:val="32"/>
          <w:szCs w:val="32"/>
          <w:cs/>
        </w:rPr>
        <w:t xml:space="preserve">และได้แปรสภาพเป็นบริษัทมหาชนตามพระราชบัญญัติบริษัทมหาชน จำกัด พ.ศ. </w:t>
      </w:r>
      <w:r w:rsidR="005F5E1C" w:rsidRPr="005F5E1C">
        <w:rPr>
          <w:rFonts w:ascii="Angsana New" w:hAnsi="Angsana New"/>
          <w:sz w:val="32"/>
          <w:szCs w:val="32"/>
        </w:rPr>
        <w:t>2535</w:t>
      </w:r>
      <w:r w:rsidR="00A37752" w:rsidRPr="007E67D8">
        <w:rPr>
          <w:rFonts w:ascii="Angsana New" w:hAnsi="Angsana New"/>
          <w:sz w:val="32"/>
          <w:szCs w:val="32"/>
        </w:rPr>
        <w:t xml:space="preserve"> </w:t>
      </w:r>
      <w:r w:rsidR="00A37752" w:rsidRPr="007E67D8">
        <w:rPr>
          <w:rFonts w:ascii="Angsana New" w:hAnsi="Angsana New" w:hint="cs"/>
          <w:sz w:val="32"/>
          <w:szCs w:val="32"/>
          <w:cs/>
        </w:rPr>
        <w:t>เพื่อนำเข้าเป็นหลักทรัพย์</w:t>
      </w:r>
      <w:r w:rsidR="004B7E95" w:rsidRPr="007E67D8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A37752" w:rsidRPr="007E67D8">
        <w:rPr>
          <w:rFonts w:ascii="Angsana New" w:hAnsi="Angsana New" w:hint="cs"/>
          <w:sz w:val="32"/>
          <w:szCs w:val="32"/>
          <w:cs/>
        </w:rPr>
        <w:t>จดทะเบียนในตลาดหลักทรัพย์แห่งประเทศไทย</w:t>
      </w:r>
      <w:r w:rsidR="00A37752" w:rsidRPr="007E67D8">
        <w:rPr>
          <w:rFonts w:ascii="Angsana New" w:hAnsi="Angsana New"/>
          <w:sz w:val="32"/>
          <w:szCs w:val="32"/>
          <w:cs/>
        </w:rPr>
        <w:t xml:space="preserve"> </w:t>
      </w:r>
      <w:r w:rsidR="00A37752" w:rsidRPr="007E67D8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097ED8"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11</w:t>
      </w:r>
      <w:r w:rsidR="00A37752" w:rsidRPr="007E67D8">
        <w:rPr>
          <w:rFonts w:ascii="Angsana New" w:hAnsi="Angsana New"/>
          <w:sz w:val="32"/>
          <w:szCs w:val="32"/>
          <w:cs/>
        </w:rPr>
        <w:t xml:space="preserve"> </w:t>
      </w:r>
      <w:r w:rsidR="00A37752" w:rsidRPr="007E67D8">
        <w:rPr>
          <w:rFonts w:ascii="Angsana New" w:hAnsi="Angsana New" w:hint="cs"/>
          <w:sz w:val="32"/>
          <w:szCs w:val="32"/>
          <w:cs/>
        </w:rPr>
        <w:t>กุมภาพันธ์</w:t>
      </w:r>
      <w:r w:rsidR="00A37752"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2545</w:t>
      </w:r>
      <w:r w:rsidR="00A37752" w:rsidRPr="007E67D8">
        <w:rPr>
          <w:rFonts w:ascii="Angsana New" w:hAnsi="Angsana New"/>
          <w:sz w:val="32"/>
          <w:szCs w:val="32"/>
          <w:cs/>
        </w:rPr>
        <w:t xml:space="preserve"> </w:t>
      </w:r>
      <w:r w:rsidR="000B44A0" w:rsidRPr="007E67D8">
        <w:rPr>
          <w:rFonts w:ascii="Angsana New" w:hAnsi="Angsana New" w:hint="cs"/>
          <w:sz w:val="32"/>
          <w:szCs w:val="32"/>
          <w:cs/>
        </w:rPr>
        <w:t>และเป็นบริษัท</w:t>
      </w:r>
      <w:r w:rsidR="004B7E95" w:rsidRPr="007E67D8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0B44A0" w:rsidRPr="007E67D8">
        <w:rPr>
          <w:rFonts w:ascii="Angsana New" w:hAnsi="Angsana New" w:hint="cs"/>
          <w:sz w:val="32"/>
          <w:szCs w:val="32"/>
          <w:cs/>
        </w:rPr>
        <w:t>จดทะเบียนในตลาดหลักทรัพย์แห่งประเทศไทย บริษัทจัด</w:t>
      </w:r>
      <w:r w:rsidRPr="007E67D8">
        <w:rPr>
          <w:rFonts w:ascii="Angsana New" w:hAnsi="Angsana New"/>
          <w:sz w:val="32"/>
          <w:szCs w:val="32"/>
          <w:cs/>
        </w:rPr>
        <w:t xml:space="preserve">ตั้งและมีภูมิลำเนาในประเทศไทย </w:t>
      </w:r>
      <w:r w:rsidR="0003645C" w:rsidRPr="007E67D8">
        <w:rPr>
          <w:rFonts w:ascii="Angsana New" w:hAnsi="Angsana New"/>
          <w:sz w:val="32"/>
          <w:szCs w:val="32"/>
          <w:cs/>
        </w:rPr>
        <w:t>ที่อยู่ตามที่</w:t>
      </w:r>
      <w:r w:rsidR="0003645C" w:rsidRPr="007E67D8">
        <w:rPr>
          <w:rFonts w:ascii="Angsana New" w:hAnsi="Angsana New"/>
          <w:spacing w:val="-6"/>
          <w:sz w:val="32"/>
          <w:szCs w:val="32"/>
          <w:cs/>
        </w:rPr>
        <w:t xml:space="preserve">จดทะเบียนของบริษัทอยู่ที่ </w:t>
      </w:r>
      <w:r w:rsidR="005F5E1C" w:rsidRPr="005F5E1C">
        <w:rPr>
          <w:rFonts w:ascii="Angsana New" w:hAnsi="Angsana New"/>
          <w:spacing w:val="-6"/>
          <w:sz w:val="32"/>
          <w:szCs w:val="32"/>
        </w:rPr>
        <w:t>73</w:t>
      </w:r>
      <w:r w:rsidR="0003645C" w:rsidRPr="007E67D8">
        <w:rPr>
          <w:rFonts w:ascii="Angsana New" w:hAnsi="Angsana New"/>
          <w:spacing w:val="-6"/>
          <w:sz w:val="32"/>
          <w:szCs w:val="32"/>
          <w:cs/>
        </w:rPr>
        <w:t xml:space="preserve"> อาคารมหาชล ซอยสุขุมวิท </w:t>
      </w:r>
      <w:r w:rsidR="005F5E1C" w:rsidRPr="005F5E1C">
        <w:rPr>
          <w:rFonts w:ascii="Angsana New" w:hAnsi="Angsana New"/>
          <w:spacing w:val="-6"/>
          <w:sz w:val="32"/>
          <w:szCs w:val="32"/>
        </w:rPr>
        <w:t>62</w:t>
      </w:r>
      <w:r w:rsidR="0003645C" w:rsidRPr="007E67D8">
        <w:rPr>
          <w:rFonts w:ascii="Angsana New" w:hAnsi="Angsana New"/>
          <w:spacing w:val="-6"/>
          <w:sz w:val="32"/>
          <w:szCs w:val="32"/>
          <w:cs/>
        </w:rPr>
        <w:t xml:space="preserve"> ถนนสุขุมวิท แขวงพระโขนงใต้ เขตพระโขนง</w:t>
      </w:r>
      <w:r w:rsidR="0003645C" w:rsidRPr="007E67D8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:rsidR="0003645C" w:rsidRPr="007E67D8" w:rsidRDefault="0003645C" w:rsidP="0003645C">
      <w:pPr>
        <w:spacing w:after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E67D8">
        <w:rPr>
          <w:rFonts w:ascii="Angsana New" w:hAnsi="Angsana New" w:hint="cs"/>
          <w:sz w:val="32"/>
          <w:szCs w:val="32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7E67D8">
        <w:rPr>
          <w:rFonts w:ascii="Angsana New" w:hAnsi="Angsana New"/>
          <w:sz w:val="32"/>
          <w:szCs w:val="32"/>
        </w:rPr>
        <w:t xml:space="preserve"> “</w:t>
      </w:r>
      <w:r w:rsidRPr="007E67D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E67D8">
        <w:rPr>
          <w:rFonts w:ascii="Angsana New" w:hAnsi="Angsana New"/>
          <w:sz w:val="32"/>
          <w:szCs w:val="32"/>
        </w:rPr>
        <w:t>”</w:t>
      </w:r>
    </w:p>
    <w:p w:rsidR="000B447A" w:rsidRPr="007E67D8" w:rsidRDefault="000B447A" w:rsidP="00363352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E67D8">
        <w:rPr>
          <w:rFonts w:asciiTheme="majorBidi" w:hAnsiTheme="majorBidi" w:cstheme="majorBidi"/>
          <w:sz w:val="32"/>
          <w:szCs w:val="32"/>
          <w:cs/>
        </w:rPr>
        <w:t xml:space="preserve">ธุรกิจหลักของกลุ่มบริษัทคือการเป็นตัวแทนจำหน่ายและสถานีบริการแก๊ส </w:t>
      </w:r>
      <w:r w:rsidRPr="007E67D8">
        <w:rPr>
          <w:rFonts w:asciiTheme="majorBidi" w:hAnsiTheme="majorBidi" w:cstheme="majorBidi"/>
          <w:sz w:val="32"/>
          <w:szCs w:val="32"/>
        </w:rPr>
        <w:t xml:space="preserve">LPG </w:t>
      </w:r>
      <w:r w:rsidRPr="007E67D8">
        <w:rPr>
          <w:rFonts w:asciiTheme="majorBidi" w:hAnsiTheme="majorBidi" w:cstheme="majorBidi"/>
          <w:sz w:val="32"/>
          <w:szCs w:val="32"/>
          <w:cs/>
        </w:rPr>
        <w:t>ธุรกิจวิทยุสื่อสาร โทรคมนาคม</w:t>
      </w:r>
      <w:r w:rsidRPr="007E67D8">
        <w:rPr>
          <w:rFonts w:asciiTheme="majorBidi" w:hAnsiTheme="majorBidi" w:cstheme="majorBidi"/>
          <w:sz w:val="32"/>
          <w:szCs w:val="32"/>
        </w:rPr>
        <w:t xml:space="preserve"> </w:t>
      </w:r>
      <w:r w:rsidRPr="007E67D8">
        <w:rPr>
          <w:rFonts w:asciiTheme="majorBidi" w:hAnsiTheme="majorBidi" w:cstheme="majorBidi"/>
          <w:sz w:val="32"/>
          <w:szCs w:val="32"/>
          <w:cs/>
        </w:rPr>
        <w:t>ธุรกิจพลังงาน</w:t>
      </w:r>
      <w:r w:rsidR="001E6CEE" w:rsidRPr="007E67D8">
        <w:rPr>
          <w:rFonts w:asciiTheme="majorBidi" w:hAnsiTheme="majorBidi" w:cstheme="majorBidi"/>
          <w:sz w:val="32"/>
          <w:szCs w:val="32"/>
          <w:cs/>
        </w:rPr>
        <w:t>ทางเลือกและธุรกิจอื่น</w:t>
      </w:r>
      <w:r w:rsidRPr="007E67D8">
        <w:rPr>
          <w:rFonts w:asciiTheme="majorBidi" w:hAnsiTheme="majorBidi" w:cstheme="majorBidi"/>
          <w:sz w:val="32"/>
          <w:szCs w:val="32"/>
          <w:cs/>
        </w:rPr>
        <w:t>ๆ</w:t>
      </w:r>
    </w:p>
    <w:p w:rsidR="00F23831" w:rsidRPr="007E67D8" w:rsidRDefault="003E6EEC" w:rsidP="001E6CEE">
      <w:pPr>
        <w:spacing w:before="24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  <w:cs/>
        </w:rPr>
        <w:t xml:space="preserve">รายละเอียดของบริษัทย่อย ณ วันที่ </w:t>
      </w:r>
      <w:r w:rsidR="005F5E1C" w:rsidRPr="005F5E1C">
        <w:rPr>
          <w:rFonts w:ascii="Angsana New" w:hAnsi="Angsana New"/>
          <w:sz w:val="32"/>
          <w:szCs w:val="32"/>
        </w:rPr>
        <w:t>30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="00F23831" w:rsidRPr="007E67D8">
        <w:rPr>
          <w:rFonts w:ascii="Angsana New" w:hAnsi="Angsana New" w:hint="cs"/>
          <w:sz w:val="32"/>
          <w:szCs w:val="32"/>
          <w:cs/>
        </w:rPr>
        <w:t>มิถุนายน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256</w:t>
      </w:r>
      <w:r w:rsidR="005F5E1C" w:rsidRPr="005F5E1C">
        <w:rPr>
          <w:rFonts w:ascii="Angsana New" w:hAnsi="Angsana New" w:hint="cs"/>
          <w:sz w:val="32"/>
          <w:szCs w:val="32"/>
        </w:rPr>
        <w:t>2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/>
          <w:sz w:val="32"/>
          <w:szCs w:val="32"/>
          <w:cs/>
        </w:rPr>
        <w:t>และวันที่</w:t>
      </w:r>
      <w:r w:rsidR="00DF56F5" w:rsidRPr="007E67D8">
        <w:rPr>
          <w:rFonts w:ascii="Angsana New" w:hAnsi="Angsana New"/>
          <w:sz w:val="32"/>
          <w:szCs w:val="32"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31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5E1C" w:rsidRPr="005F5E1C">
        <w:rPr>
          <w:rFonts w:ascii="Angsana New" w:hAnsi="Angsana New"/>
          <w:sz w:val="32"/>
          <w:szCs w:val="32"/>
        </w:rPr>
        <w:t>2561</w:t>
      </w:r>
      <w:r w:rsidRPr="007E67D8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820" w:type="dxa"/>
        <w:tblInd w:w="5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9"/>
        <w:gridCol w:w="2763"/>
        <w:gridCol w:w="1098"/>
        <w:gridCol w:w="963"/>
        <w:gridCol w:w="1017"/>
      </w:tblGrid>
      <w:tr w:rsidR="003E6EEC" w:rsidRPr="007E67D8" w:rsidTr="003E6EEC">
        <w:trPr>
          <w:trHeight w:val="144"/>
          <w:tblHeader/>
        </w:trPr>
        <w:tc>
          <w:tcPr>
            <w:tcW w:w="2979" w:type="dxa"/>
            <w:vAlign w:val="bottom"/>
          </w:tcPr>
          <w:p w:rsidR="003E6EEC" w:rsidRPr="007E67D8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63" w:type="dxa"/>
            <w:vAlign w:val="bottom"/>
          </w:tcPr>
          <w:p w:rsidR="003E6EEC" w:rsidRPr="007E67D8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98" w:type="dxa"/>
            <w:vAlign w:val="bottom"/>
          </w:tcPr>
          <w:p w:rsidR="003E6EEC" w:rsidRPr="007E67D8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3E6EEC" w:rsidRPr="007E67D8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67D8">
              <w:rPr>
                <w:rFonts w:ascii="Angsana New" w:hAnsi="Angsana New"/>
                <w:b/>
                <w:bCs/>
                <w:cs/>
              </w:rPr>
              <w:t>ส่วนได้เสียใน</w:t>
            </w:r>
          </w:p>
        </w:tc>
      </w:tr>
      <w:tr w:rsidR="003E6EEC" w:rsidRPr="007E67D8" w:rsidTr="003E6EEC">
        <w:trPr>
          <w:trHeight w:val="144"/>
          <w:tblHeader/>
        </w:trPr>
        <w:tc>
          <w:tcPr>
            <w:tcW w:w="2979" w:type="dxa"/>
          </w:tcPr>
          <w:p w:rsidR="003E6EEC" w:rsidRPr="007E67D8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63" w:type="dxa"/>
          </w:tcPr>
          <w:p w:rsidR="003E6EEC" w:rsidRPr="007E67D8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:rsidR="003E6EEC" w:rsidRPr="007E67D8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0" w:type="dxa"/>
            <w:gridSpan w:val="2"/>
          </w:tcPr>
          <w:p w:rsidR="003E6EEC" w:rsidRPr="007E67D8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cs/>
              </w:rPr>
            </w:pPr>
            <w:r w:rsidRPr="007E67D8">
              <w:rPr>
                <w:rFonts w:ascii="Angsana New" w:hAnsi="Angsana New"/>
                <w:b/>
                <w:bCs/>
                <w:cs/>
              </w:rPr>
              <w:t>ความเป็นเจ้าของ</w:t>
            </w:r>
          </w:p>
        </w:tc>
      </w:tr>
      <w:tr w:rsidR="003E6EEC" w:rsidRPr="007E67D8" w:rsidTr="003E6EEC">
        <w:trPr>
          <w:trHeight w:val="144"/>
          <w:tblHeader/>
        </w:trPr>
        <w:tc>
          <w:tcPr>
            <w:tcW w:w="2979" w:type="dxa"/>
          </w:tcPr>
          <w:p w:rsidR="003E6EEC" w:rsidRPr="007E67D8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63" w:type="dxa"/>
          </w:tcPr>
          <w:p w:rsidR="003E6EEC" w:rsidRPr="007E67D8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:rsidR="003E6EEC" w:rsidRPr="007E67D8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3" w:type="dxa"/>
          </w:tcPr>
          <w:p w:rsidR="003E6EEC" w:rsidRPr="007E67D8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67D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1017" w:type="dxa"/>
          </w:tcPr>
          <w:p w:rsidR="003E6EEC" w:rsidRPr="007E67D8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</w:rPr>
            </w:pPr>
            <w:r w:rsidRPr="007E67D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3E6EEC" w:rsidRPr="007E67D8" w:rsidTr="003E6EEC">
        <w:trPr>
          <w:trHeight w:val="144"/>
          <w:tblHeader/>
        </w:trPr>
        <w:tc>
          <w:tcPr>
            <w:tcW w:w="2979" w:type="dxa"/>
          </w:tcPr>
          <w:p w:rsidR="003E6EEC" w:rsidRPr="007E67D8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63" w:type="dxa"/>
          </w:tcPr>
          <w:p w:rsidR="003E6EEC" w:rsidRPr="007E67D8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:rsidR="003E6EEC" w:rsidRPr="007E67D8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3" w:type="dxa"/>
          </w:tcPr>
          <w:p w:rsidR="003E6EEC" w:rsidRPr="007E67D8" w:rsidRDefault="005F5E1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5F5E1C">
              <w:rPr>
                <w:rFonts w:ascii="Angsana New" w:hAnsi="Angsana New"/>
                <w:b/>
                <w:bCs/>
              </w:rPr>
              <w:t>30</w:t>
            </w:r>
            <w:r w:rsidR="003E6EEC" w:rsidRPr="007E67D8">
              <w:rPr>
                <w:rFonts w:ascii="Angsana New" w:hAnsi="Angsana New"/>
                <w:b/>
                <w:bCs/>
              </w:rPr>
              <w:t xml:space="preserve"> </w:t>
            </w:r>
            <w:r w:rsidR="003E6EEC" w:rsidRPr="007E67D8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1017" w:type="dxa"/>
          </w:tcPr>
          <w:p w:rsidR="003E6EEC" w:rsidRPr="007E67D8" w:rsidRDefault="005F5E1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</w:rPr>
            </w:pPr>
            <w:r w:rsidRPr="005F5E1C">
              <w:rPr>
                <w:rFonts w:ascii="Angsana New" w:hAnsi="Angsana New"/>
                <w:b/>
                <w:bCs/>
              </w:rPr>
              <w:t>31</w:t>
            </w:r>
            <w:r w:rsidR="003E6EEC" w:rsidRPr="007E67D8">
              <w:rPr>
                <w:rFonts w:ascii="Angsana New" w:hAnsi="Angsana New"/>
                <w:b/>
                <w:bCs/>
              </w:rPr>
              <w:t xml:space="preserve"> </w:t>
            </w:r>
            <w:r w:rsidR="003E6EEC" w:rsidRPr="007E67D8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</w:tc>
      </w:tr>
      <w:tr w:rsidR="003E6EEC" w:rsidRPr="007E67D8" w:rsidTr="003E6EEC">
        <w:trPr>
          <w:trHeight w:val="144"/>
          <w:tblHeader/>
        </w:trPr>
        <w:tc>
          <w:tcPr>
            <w:tcW w:w="2979" w:type="dxa"/>
          </w:tcPr>
          <w:p w:rsidR="003E6EEC" w:rsidRPr="007E67D8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63" w:type="dxa"/>
          </w:tcPr>
          <w:p w:rsidR="003E6EEC" w:rsidRPr="007E67D8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98" w:type="dxa"/>
            <w:vAlign w:val="bottom"/>
          </w:tcPr>
          <w:p w:rsidR="003E6EEC" w:rsidRPr="007E67D8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67D8">
              <w:rPr>
                <w:rFonts w:ascii="Angsana New" w:hAnsi="Angsana New"/>
                <w:b/>
                <w:bCs/>
                <w:cs/>
              </w:rPr>
              <w:t>ประเทศที่</w:t>
            </w:r>
          </w:p>
        </w:tc>
        <w:tc>
          <w:tcPr>
            <w:tcW w:w="963" w:type="dxa"/>
          </w:tcPr>
          <w:p w:rsidR="003E6EEC" w:rsidRPr="007E67D8" w:rsidRDefault="005F5E1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5F5E1C">
              <w:rPr>
                <w:rFonts w:ascii="Angsana New" w:hAnsi="Angsana New"/>
                <w:b/>
                <w:bCs/>
              </w:rPr>
              <w:t>256</w:t>
            </w:r>
            <w:r w:rsidRPr="005F5E1C">
              <w:rPr>
                <w:rFonts w:ascii="Angsana New" w:hAnsi="Angsana New" w:hint="cs"/>
                <w:b/>
                <w:bCs/>
              </w:rPr>
              <w:t>2</w:t>
            </w:r>
          </w:p>
        </w:tc>
        <w:tc>
          <w:tcPr>
            <w:tcW w:w="1017" w:type="dxa"/>
          </w:tcPr>
          <w:p w:rsidR="003E6EEC" w:rsidRPr="007E67D8" w:rsidRDefault="005F5E1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</w:rPr>
            </w:pPr>
            <w:r w:rsidRPr="005F5E1C">
              <w:rPr>
                <w:rFonts w:ascii="Angsana New" w:hAnsi="Angsana New"/>
                <w:b/>
                <w:bCs/>
              </w:rPr>
              <w:t>256</w:t>
            </w:r>
            <w:r w:rsidRPr="005F5E1C">
              <w:rPr>
                <w:rFonts w:ascii="Angsana New" w:hAnsi="Angsana New" w:hint="cs"/>
                <w:b/>
                <w:bCs/>
              </w:rPr>
              <w:t>1</w:t>
            </w:r>
          </w:p>
        </w:tc>
      </w:tr>
      <w:tr w:rsidR="003E6EEC" w:rsidRPr="007E67D8" w:rsidTr="003E6EEC">
        <w:trPr>
          <w:trHeight w:val="144"/>
          <w:tblHeader/>
        </w:trPr>
        <w:tc>
          <w:tcPr>
            <w:tcW w:w="2979" w:type="dxa"/>
          </w:tcPr>
          <w:p w:rsidR="003E6EEC" w:rsidRPr="007E67D8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67D8">
              <w:rPr>
                <w:rFonts w:ascii="Angsana New" w:hAnsi="Angsana New"/>
                <w:b/>
                <w:bCs/>
                <w:cs/>
              </w:rPr>
              <w:t>ชื่อกิจการ</w:t>
            </w:r>
          </w:p>
        </w:tc>
        <w:tc>
          <w:tcPr>
            <w:tcW w:w="2763" w:type="dxa"/>
          </w:tcPr>
          <w:p w:rsidR="003E6EEC" w:rsidRPr="007E67D8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67D8">
              <w:rPr>
                <w:rFonts w:ascii="Angsana New" w:hAnsi="Angsana New"/>
                <w:b/>
                <w:bCs/>
                <w:cs/>
              </w:rPr>
              <w:t>ลักษณะธุรกิจ</w:t>
            </w:r>
          </w:p>
        </w:tc>
        <w:tc>
          <w:tcPr>
            <w:tcW w:w="1098" w:type="dxa"/>
          </w:tcPr>
          <w:p w:rsidR="003E6EEC" w:rsidRPr="007E67D8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67D8">
              <w:rPr>
                <w:rFonts w:ascii="Angsana New" w:hAnsi="Angsana New"/>
                <w:b/>
                <w:bCs/>
                <w:cs/>
              </w:rPr>
              <w:t>กิจการจัดตั้ง</w:t>
            </w:r>
          </w:p>
        </w:tc>
        <w:tc>
          <w:tcPr>
            <w:tcW w:w="963" w:type="dxa"/>
          </w:tcPr>
          <w:p w:rsidR="003E6EEC" w:rsidRPr="007E67D8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7E67D8">
              <w:rPr>
                <w:rFonts w:ascii="Angsana New" w:hAnsi="Angsana New"/>
                <w:b/>
                <w:bCs/>
                <w:i/>
                <w:iCs/>
                <w:cs/>
              </w:rPr>
              <w:t>ร้อยละ</w:t>
            </w:r>
          </w:p>
        </w:tc>
        <w:tc>
          <w:tcPr>
            <w:tcW w:w="1017" w:type="dxa"/>
          </w:tcPr>
          <w:p w:rsidR="003E6EEC" w:rsidRPr="007E67D8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7E67D8">
              <w:rPr>
                <w:rFonts w:ascii="Angsana New" w:hAnsi="Angsana New"/>
                <w:b/>
                <w:bCs/>
                <w:i/>
                <w:iCs/>
                <w:cs/>
              </w:rPr>
              <w:t>ร้อยละ</w:t>
            </w:r>
          </w:p>
        </w:tc>
      </w:tr>
      <w:tr w:rsidR="003E6EEC" w:rsidRPr="007E67D8" w:rsidTr="003E6EEC">
        <w:trPr>
          <w:trHeight w:val="144"/>
        </w:trPr>
        <w:tc>
          <w:tcPr>
            <w:tcW w:w="2979" w:type="dxa"/>
          </w:tcPr>
          <w:p w:rsidR="003E6EEC" w:rsidRPr="007E67D8" w:rsidRDefault="003E6EEC" w:rsidP="004B7E95">
            <w:pPr>
              <w:tabs>
                <w:tab w:val="right" w:pos="2304"/>
              </w:tabs>
              <w:ind w:right="-27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  <w:r w:rsidRPr="007E67D8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th-TH"/>
              </w:rPr>
              <w:t>บริษัทย่อยทางตรง</w:t>
            </w:r>
          </w:p>
        </w:tc>
        <w:tc>
          <w:tcPr>
            <w:tcW w:w="2763" w:type="dxa"/>
          </w:tcPr>
          <w:p w:rsidR="003E6EEC" w:rsidRPr="007E67D8" w:rsidRDefault="003E6EEC" w:rsidP="004B7E95">
            <w:pPr>
              <w:ind w:left="72" w:right="90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98" w:type="dxa"/>
          </w:tcPr>
          <w:p w:rsidR="003E6EEC" w:rsidRPr="007E67D8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963" w:type="dxa"/>
          </w:tcPr>
          <w:p w:rsidR="003E6EEC" w:rsidRPr="007E67D8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1017" w:type="dxa"/>
          </w:tcPr>
          <w:p w:rsidR="003E6EEC" w:rsidRPr="007E67D8" w:rsidRDefault="003E6EEC" w:rsidP="004B7E95">
            <w:pPr>
              <w:pStyle w:val="MacroText"/>
              <w:ind w:left="-18"/>
              <w:rPr>
                <w:rFonts w:ascii="Angsana New" w:hAnsi="Angsana New"/>
                <w:i/>
                <w:iCs/>
                <w:cs/>
              </w:rPr>
            </w:pPr>
          </w:p>
        </w:tc>
      </w:tr>
      <w:tr w:rsidR="003E6EEC" w:rsidRPr="007E67D8" w:rsidTr="003E6EEC">
        <w:trPr>
          <w:trHeight w:val="144"/>
        </w:trPr>
        <w:tc>
          <w:tcPr>
            <w:tcW w:w="2979" w:type="dxa"/>
            <w:vAlign w:val="center"/>
          </w:tcPr>
          <w:p w:rsidR="003E6EEC" w:rsidRPr="007E67D8" w:rsidRDefault="003E6EEC" w:rsidP="004B7E95">
            <w:pPr>
              <w:ind w:left="720" w:right="-27" w:hanging="585"/>
              <w:rPr>
                <w:rFonts w:ascii="Angsana New" w:hAnsi="Angsana New"/>
                <w:b/>
                <w:bCs/>
                <w:spacing w:val="-8"/>
                <w:sz w:val="20"/>
                <w:szCs w:val="20"/>
                <w:cs/>
              </w:rPr>
            </w:pPr>
            <w:r w:rsidRPr="007E67D8">
              <w:rPr>
                <w:rFonts w:ascii="Angsana New" w:hAnsi="Angsana New"/>
                <w:spacing w:val="-8"/>
                <w:sz w:val="20"/>
                <w:szCs w:val="20"/>
                <w:cs/>
                <w:lang w:val="en-GB"/>
              </w:rPr>
              <w:t xml:space="preserve">บริษัท </w:t>
            </w:r>
            <w:r w:rsidRPr="007E67D8">
              <w:rPr>
                <w:rFonts w:ascii="Angsana New" w:hAnsi="Angsana New" w:hint="cs"/>
                <w:spacing w:val="-8"/>
                <w:sz w:val="20"/>
                <w:szCs w:val="20"/>
                <w:cs/>
                <w:lang w:val="en-GB"/>
              </w:rPr>
              <w:t>สตาร์ แก๊ส จำกัด</w:t>
            </w:r>
          </w:p>
        </w:tc>
        <w:tc>
          <w:tcPr>
            <w:tcW w:w="2763" w:type="dxa"/>
            <w:vAlign w:val="center"/>
          </w:tcPr>
          <w:p w:rsidR="003E6EEC" w:rsidRPr="007E67D8" w:rsidRDefault="003E6EEC" w:rsidP="004B7E95">
            <w:pPr>
              <w:ind w:right="-72" w:firstLine="108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7E67D8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ตัวแทน</w:t>
            </w:r>
            <w:r w:rsidRPr="007E67D8">
              <w:rPr>
                <w:rFonts w:ascii="Angsana New" w:hAnsi="Angsana New"/>
                <w:sz w:val="20"/>
                <w:szCs w:val="20"/>
                <w:cs/>
                <w:lang w:val="en-GB"/>
              </w:rPr>
              <w:t>จำหน่าย</w:t>
            </w:r>
            <w:r w:rsidRPr="007E67D8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และสถานีบริการแก๊สแอลพีจี</w:t>
            </w:r>
          </w:p>
        </w:tc>
        <w:tc>
          <w:tcPr>
            <w:tcW w:w="1098" w:type="dxa"/>
          </w:tcPr>
          <w:p w:rsidR="003E6EEC" w:rsidRPr="007E67D8" w:rsidRDefault="003E6EEC" w:rsidP="004B7E95">
            <w:pPr>
              <w:pStyle w:val="MacroText"/>
              <w:jc w:val="center"/>
              <w:rPr>
                <w:rFonts w:ascii="Angsana New" w:hAnsi="Angsana New"/>
                <w:cs/>
                <w:lang w:val="th-TH"/>
              </w:rPr>
            </w:pPr>
            <w:r w:rsidRPr="007E67D8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63" w:type="dxa"/>
            <w:vAlign w:val="center"/>
          </w:tcPr>
          <w:p w:rsidR="003E6EEC" w:rsidRPr="007E67D8" w:rsidRDefault="005F5E1C" w:rsidP="004B7E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  <w:r w:rsidR="003E6EEC" w:rsidRPr="007E67D8">
              <w:rPr>
                <w:rFonts w:ascii="Angsana New" w:hAnsi="Angsana New"/>
                <w:sz w:val="20"/>
                <w:szCs w:val="20"/>
                <w:lang w:val="en-GB"/>
              </w:rPr>
              <w:t>.</w:t>
            </w: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17" w:type="dxa"/>
            <w:vAlign w:val="center"/>
          </w:tcPr>
          <w:p w:rsidR="003E6EEC" w:rsidRPr="007E67D8" w:rsidRDefault="005F5E1C" w:rsidP="004B7E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  <w:r w:rsidR="003E6EEC" w:rsidRPr="007E67D8">
              <w:rPr>
                <w:rFonts w:ascii="Angsana New" w:hAnsi="Angsana New"/>
                <w:sz w:val="20"/>
                <w:szCs w:val="20"/>
              </w:rPr>
              <w:t>.</w:t>
            </w: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3E6EEC" w:rsidRPr="007E67D8" w:rsidTr="003E6EEC">
        <w:trPr>
          <w:trHeight w:val="144"/>
        </w:trPr>
        <w:tc>
          <w:tcPr>
            <w:tcW w:w="2979" w:type="dxa"/>
            <w:vAlign w:val="center"/>
          </w:tcPr>
          <w:p w:rsidR="003E6EEC" w:rsidRPr="007E67D8" w:rsidRDefault="003E6EEC" w:rsidP="004B7E95">
            <w:pPr>
              <w:ind w:left="720" w:right="-27" w:hanging="585"/>
              <w:rPr>
                <w:rFonts w:ascii="Angsana New" w:hAnsi="Angsana New"/>
                <w:spacing w:val="-8"/>
                <w:sz w:val="20"/>
                <w:szCs w:val="20"/>
                <w:cs/>
                <w:lang w:val="en-GB"/>
              </w:rPr>
            </w:pPr>
            <w:r w:rsidRPr="007E67D8">
              <w:rPr>
                <w:rFonts w:ascii="Angsana New" w:hAnsi="Angsana New" w:hint="cs"/>
                <w:spacing w:val="-8"/>
                <w:sz w:val="20"/>
                <w:szCs w:val="20"/>
                <w:cs/>
                <w:lang w:val="en-GB"/>
              </w:rPr>
              <w:t>บริษัท เอ็มลิ้งค์ ช็อป จำกัด</w:t>
            </w:r>
          </w:p>
        </w:tc>
        <w:tc>
          <w:tcPr>
            <w:tcW w:w="2763" w:type="dxa"/>
            <w:vAlign w:val="center"/>
          </w:tcPr>
          <w:p w:rsidR="003E6EEC" w:rsidRPr="007E67D8" w:rsidRDefault="00C87E74" w:rsidP="004B7E95">
            <w:pPr>
              <w:ind w:right="-72" w:firstLine="108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7E67D8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หยุดดำเนินกิจการชั่วคราว</w:t>
            </w:r>
          </w:p>
        </w:tc>
        <w:tc>
          <w:tcPr>
            <w:tcW w:w="1098" w:type="dxa"/>
          </w:tcPr>
          <w:p w:rsidR="003E6EEC" w:rsidRPr="007E67D8" w:rsidRDefault="003E6EEC" w:rsidP="004B7E95">
            <w:pPr>
              <w:pStyle w:val="MacroText"/>
              <w:jc w:val="center"/>
              <w:rPr>
                <w:rFonts w:ascii="Angsana New" w:hAnsi="Angsana New"/>
                <w:cs/>
              </w:rPr>
            </w:pPr>
            <w:r w:rsidRPr="007E67D8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63" w:type="dxa"/>
            <w:vAlign w:val="center"/>
          </w:tcPr>
          <w:p w:rsidR="003E6EEC" w:rsidRPr="007E67D8" w:rsidRDefault="005F5E1C" w:rsidP="004B7E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F5E1C">
              <w:rPr>
                <w:rFonts w:ascii="Angsana New" w:hAnsi="Angsana New"/>
                <w:sz w:val="20"/>
                <w:szCs w:val="20"/>
              </w:rPr>
              <w:t>95</w:t>
            </w:r>
            <w:r w:rsidR="003E6EEC" w:rsidRPr="007E67D8">
              <w:rPr>
                <w:rFonts w:ascii="Angsana New" w:hAnsi="Angsana New"/>
                <w:sz w:val="20"/>
                <w:szCs w:val="20"/>
              </w:rPr>
              <w:t>.</w:t>
            </w:r>
            <w:r w:rsidRPr="005F5E1C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17" w:type="dxa"/>
            <w:vAlign w:val="center"/>
          </w:tcPr>
          <w:p w:rsidR="003E6EEC" w:rsidRPr="007E67D8" w:rsidRDefault="005F5E1C" w:rsidP="004B7E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F5E1C">
              <w:rPr>
                <w:rFonts w:ascii="Angsana New" w:hAnsi="Angsana New"/>
                <w:sz w:val="20"/>
                <w:szCs w:val="20"/>
              </w:rPr>
              <w:t>95</w:t>
            </w:r>
            <w:r w:rsidR="003E6EEC" w:rsidRPr="007E67D8">
              <w:rPr>
                <w:rFonts w:ascii="Angsana New" w:hAnsi="Angsana New"/>
                <w:sz w:val="20"/>
                <w:szCs w:val="20"/>
              </w:rPr>
              <w:t>.</w:t>
            </w:r>
            <w:r w:rsidRPr="005F5E1C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3E6EEC" w:rsidRPr="007E67D8" w:rsidTr="00223595">
        <w:trPr>
          <w:trHeight w:val="144"/>
        </w:trPr>
        <w:tc>
          <w:tcPr>
            <w:tcW w:w="2979" w:type="dxa"/>
          </w:tcPr>
          <w:p w:rsidR="003E6EEC" w:rsidRPr="007E67D8" w:rsidRDefault="003E6EEC" w:rsidP="00223595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lang w:val="en-GB" w:eastAsia="zh-CN"/>
              </w:rPr>
            </w:pPr>
            <w:r w:rsidRPr="007E67D8">
              <w:rPr>
                <w:rFonts w:ascii="Angsana New" w:eastAsia="SimSun" w:hAnsi="Angsana New"/>
                <w:sz w:val="20"/>
                <w:szCs w:val="20"/>
                <w:cs/>
                <w:lang w:val="en-GB" w:eastAsia="zh-CN"/>
              </w:rPr>
              <w:t xml:space="preserve">บริษัท </w:t>
            </w:r>
            <w:r w:rsidRPr="007E67D8">
              <w:rPr>
                <w:rFonts w:ascii="Angsana New" w:eastAsia="SimSun" w:hAnsi="Angsana New" w:hint="cs"/>
                <w:sz w:val="20"/>
                <w:szCs w:val="20"/>
                <w:cs/>
                <w:lang w:val="en-GB" w:eastAsia="zh-CN"/>
              </w:rPr>
              <w:t xml:space="preserve">เอ็ม โซลูชั่น </w:t>
            </w:r>
            <w:r w:rsidRPr="007E67D8">
              <w:rPr>
                <w:rFonts w:ascii="Angsana New" w:eastAsia="SimSun" w:hAnsi="Angsana New"/>
                <w:sz w:val="20"/>
                <w:szCs w:val="20"/>
                <w:cs/>
                <w:lang w:val="en-GB" w:eastAsia="zh-CN"/>
              </w:rPr>
              <w:t>จำกัด</w:t>
            </w:r>
          </w:p>
        </w:tc>
        <w:tc>
          <w:tcPr>
            <w:tcW w:w="2763" w:type="dxa"/>
            <w:vAlign w:val="bottom"/>
          </w:tcPr>
          <w:p w:rsidR="00F23831" w:rsidRPr="007E67D8" w:rsidRDefault="003E6EEC" w:rsidP="004B7E95">
            <w:pPr>
              <w:ind w:right="-72" w:firstLine="108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E67D8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จำหน่าย พัฒนาและให้บริการติดตั้งอุปกรณ์ด้าน</w:t>
            </w:r>
          </w:p>
          <w:p w:rsidR="003E6EEC" w:rsidRPr="007E67D8" w:rsidRDefault="00F23831" w:rsidP="004B7E95">
            <w:pPr>
              <w:ind w:right="-72" w:firstLine="108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7E67D8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 xml:space="preserve">     </w:t>
            </w:r>
            <w:r w:rsidR="003E6EEC" w:rsidRPr="007E67D8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วิทยุสื่อสารโทรคมนาคม</w:t>
            </w:r>
          </w:p>
        </w:tc>
        <w:tc>
          <w:tcPr>
            <w:tcW w:w="1098" w:type="dxa"/>
          </w:tcPr>
          <w:p w:rsidR="003E6EEC" w:rsidRPr="007E67D8" w:rsidRDefault="003E6EEC" w:rsidP="00223595">
            <w:pPr>
              <w:pStyle w:val="MacroText"/>
              <w:jc w:val="center"/>
              <w:rPr>
                <w:rFonts w:ascii="Angsana New" w:hAnsi="Angsana New"/>
                <w:cs/>
                <w:lang w:val="th-TH"/>
              </w:rPr>
            </w:pPr>
            <w:r w:rsidRPr="007E67D8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63" w:type="dxa"/>
          </w:tcPr>
          <w:p w:rsidR="003E6EEC" w:rsidRPr="007E67D8" w:rsidRDefault="005F5E1C" w:rsidP="002235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  <w:r w:rsidR="003E6EEC" w:rsidRPr="007E67D8">
              <w:rPr>
                <w:rFonts w:ascii="Angsana New" w:hAnsi="Angsana New"/>
                <w:sz w:val="20"/>
                <w:szCs w:val="20"/>
              </w:rPr>
              <w:t>.</w:t>
            </w: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17" w:type="dxa"/>
          </w:tcPr>
          <w:p w:rsidR="003E6EEC" w:rsidRPr="007E67D8" w:rsidRDefault="005F5E1C" w:rsidP="002235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  <w:r w:rsidR="003E6EEC" w:rsidRPr="007E67D8">
              <w:rPr>
                <w:rFonts w:ascii="Angsana New" w:hAnsi="Angsana New"/>
                <w:sz w:val="20"/>
                <w:szCs w:val="20"/>
              </w:rPr>
              <w:t>.</w:t>
            </w: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3E6EEC" w:rsidRPr="007E67D8" w:rsidTr="003E6EEC">
        <w:trPr>
          <w:trHeight w:val="144"/>
        </w:trPr>
        <w:tc>
          <w:tcPr>
            <w:tcW w:w="2979" w:type="dxa"/>
            <w:vAlign w:val="center"/>
          </w:tcPr>
          <w:p w:rsidR="003E6EEC" w:rsidRPr="007E67D8" w:rsidRDefault="003E6EEC" w:rsidP="004B7E95">
            <w:pPr>
              <w:ind w:left="720" w:right="-27" w:hanging="585"/>
              <w:rPr>
                <w:rFonts w:ascii="Angsana New" w:eastAsia="SimSun" w:hAnsi="Angsana New"/>
                <w:spacing w:val="-4"/>
                <w:sz w:val="20"/>
                <w:szCs w:val="20"/>
                <w:cs/>
                <w:lang w:eastAsia="zh-CN"/>
              </w:rPr>
            </w:pPr>
            <w:r w:rsidRPr="007E67D8">
              <w:rPr>
                <w:rFonts w:ascii="Angsana New" w:eastAsia="SimSun" w:hAnsi="Angsana New" w:hint="cs"/>
                <w:spacing w:val="-4"/>
                <w:sz w:val="20"/>
                <w:szCs w:val="20"/>
                <w:cs/>
                <w:lang w:eastAsia="zh-CN"/>
              </w:rPr>
              <w:t>บริษัท เฟอร์รั่ม แคปปิตอล จำกัด</w:t>
            </w:r>
          </w:p>
        </w:tc>
        <w:tc>
          <w:tcPr>
            <w:tcW w:w="2763" w:type="dxa"/>
            <w:vAlign w:val="center"/>
          </w:tcPr>
          <w:p w:rsidR="003E6EEC" w:rsidRPr="007E67D8" w:rsidRDefault="003E6EEC" w:rsidP="004B7E95">
            <w:pPr>
              <w:ind w:right="-72" w:firstLine="108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7E67D8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การถือเงินลงทุนในธุรกิจพลังงาน</w:t>
            </w:r>
          </w:p>
        </w:tc>
        <w:tc>
          <w:tcPr>
            <w:tcW w:w="1098" w:type="dxa"/>
          </w:tcPr>
          <w:p w:rsidR="003E6EEC" w:rsidRPr="007E67D8" w:rsidRDefault="003E6EEC" w:rsidP="004B7E95">
            <w:pPr>
              <w:pStyle w:val="MacroText"/>
              <w:jc w:val="center"/>
              <w:rPr>
                <w:rFonts w:ascii="Angsana New" w:hAnsi="Angsana New"/>
                <w:cs/>
                <w:lang w:val="th-TH"/>
              </w:rPr>
            </w:pPr>
            <w:r w:rsidRPr="007E67D8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63" w:type="dxa"/>
            <w:vAlign w:val="center"/>
          </w:tcPr>
          <w:p w:rsidR="003E6EEC" w:rsidRPr="007E67D8" w:rsidRDefault="005F5E1C" w:rsidP="004B7E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  <w:r w:rsidR="003E6EEC" w:rsidRPr="007E67D8">
              <w:rPr>
                <w:rFonts w:ascii="Angsana New" w:hAnsi="Angsana New"/>
                <w:sz w:val="20"/>
                <w:szCs w:val="20"/>
              </w:rPr>
              <w:t>.</w:t>
            </w: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17" w:type="dxa"/>
            <w:vAlign w:val="center"/>
          </w:tcPr>
          <w:p w:rsidR="003E6EEC" w:rsidRPr="007E67D8" w:rsidRDefault="005F5E1C" w:rsidP="004B7E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  <w:r w:rsidR="003E6EEC" w:rsidRPr="007E67D8">
              <w:rPr>
                <w:rFonts w:ascii="Angsana New" w:hAnsi="Angsana New"/>
                <w:sz w:val="20"/>
                <w:szCs w:val="20"/>
              </w:rPr>
              <w:t>.</w:t>
            </w: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3E6EEC" w:rsidRPr="007E67D8" w:rsidTr="003E6EEC">
        <w:trPr>
          <w:trHeight w:val="144"/>
        </w:trPr>
        <w:tc>
          <w:tcPr>
            <w:tcW w:w="2979" w:type="dxa"/>
            <w:vAlign w:val="center"/>
          </w:tcPr>
          <w:p w:rsidR="003E6EEC" w:rsidRPr="007E67D8" w:rsidRDefault="003E6EEC" w:rsidP="004B7E95">
            <w:pPr>
              <w:ind w:left="720" w:right="-27" w:hanging="585"/>
              <w:rPr>
                <w:rFonts w:ascii="Angsana New" w:eastAsia="SimSun" w:hAnsi="Angsana New"/>
                <w:spacing w:val="-4"/>
                <w:sz w:val="20"/>
                <w:szCs w:val="20"/>
                <w:cs/>
                <w:lang w:eastAsia="zh-CN"/>
              </w:rPr>
            </w:pPr>
            <w:r w:rsidRPr="007E67D8">
              <w:rPr>
                <w:rFonts w:ascii="Angsana New" w:eastAsia="SimSun" w:hAnsi="Angsana New" w:hint="cs"/>
                <w:spacing w:val="-4"/>
                <w:sz w:val="20"/>
                <w:szCs w:val="20"/>
                <w:cs/>
                <w:lang w:eastAsia="zh-CN"/>
              </w:rPr>
              <w:t>บริษัท แซม วอเตอร์ ซัพพลาย จำกัด</w:t>
            </w:r>
          </w:p>
        </w:tc>
        <w:tc>
          <w:tcPr>
            <w:tcW w:w="2763" w:type="dxa"/>
            <w:vAlign w:val="center"/>
          </w:tcPr>
          <w:p w:rsidR="003E6EEC" w:rsidRPr="007E67D8" w:rsidRDefault="003E6EEC" w:rsidP="004B7E95">
            <w:pPr>
              <w:ind w:right="-72" w:firstLine="108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7E67D8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ประกอบกิจการบำบัดน้ำเสีย</w:t>
            </w:r>
          </w:p>
        </w:tc>
        <w:tc>
          <w:tcPr>
            <w:tcW w:w="1098" w:type="dxa"/>
          </w:tcPr>
          <w:p w:rsidR="003E6EEC" w:rsidRPr="007E67D8" w:rsidRDefault="003E6EEC" w:rsidP="004B7E95">
            <w:pPr>
              <w:pStyle w:val="MacroText"/>
              <w:jc w:val="center"/>
              <w:rPr>
                <w:rFonts w:ascii="Angsana New" w:hAnsi="Angsana New"/>
                <w:cs/>
                <w:lang w:val="th-TH"/>
              </w:rPr>
            </w:pPr>
            <w:r w:rsidRPr="007E67D8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63" w:type="dxa"/>
            <w:vAlign w:val="center"/>
          </w:tcPr>
          <w:p w:rsidR="003E6EEC" w:rsidRPr="007E67D8" w:rsidRDefault="005F5E1C" w:rsidP="004B7E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F5E1C">
              <w:rPr>
                <w:rFonts w:ascii="Angsana New" w:hAnsi="Angsana New"/>
                <w:sz w:val="20"/>
                <w:szCs w:val="20"/>
              </w:rPr>
              <w:t>90</w:t>
            </w:r>
            <w:r w:rsidR="003E6EEC" w:rsidRPr="007E67D8">
              <w:rPr>
                <w:rFonts w:ascii="Angsana New" w:hAnsi="Angsana New"/>
                <w:sz w:val="20"/>
                <w:szCs w:val="20"/>
              </w:rPr>
              <w:t>.</w:t>
            </w:r>
            <w:r w:rsidRPr="005F5E1C">
              <w:rPr>
                <w:rFonts w:ascii="Angsana New" w:hAnsi="Angsana New"/>
                <w:sz w:val="20"/>
                <w:szCs w:val="20"/>
              </w:rPr>
              <w:t>77</w:t>
            </w:r>
          </w:p>
        </w:tc>
        <w:tc>
          <w:tcPr>
            <w:tcW w:w="1017" w:type="dxa"/>
            <w:vAlign w:val="center"/>
          </w:tcPr>
          <w:p w:rsidR="003E6EEC" w:rsidRPr="007E67D8" w:rsidRDefault="005F5E1C" w:rsidP="004B7E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F5E1C">
              <w:rPr>
                <w:rFonts w:ascii="Angsana New" w:hAnsi="Angsana New"/>
                <w:sz w:val="20"/>
                <w:szCs w:val="20"/>
              </w:rPr>
              <w:t>80</w:t>
            </w:r>
            <w:r w:rsidR="003E6EEC" w:rsidRPr="007E67D8">
              <w:rPr>
                <w:rFonts w:ascii="Angsana New" w:hAnsi="Angsana New"/>
                <w:sz w:val="20"/>
                <w:szCs w:val="20"/>
              </w:rPr>
              <w:t>.</w:t>
            </w:r>
            <w:r w:rsidRPr="005F5E1C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3E6EEC" w:rsidRPr="007E67D8" w:rsidTr="003E6EEC">
        <w:trPr>
          <w:trHeight w:val="144"/>
        </w:trPr>
        <w:tc>
          <w:tcPr>
            <w:tcW w:w="2979" w:type="dxa"/>
            <w:vAlign w:val="center"/>
          </w:tcPr>
          <w:p w:rsidR="003E6EEC" w:rsidRPr="007E67D8" w:rsidRDefault="003E6EEC" w:rsidP="004B7E95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7E67D8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บริษัท เทเลแม็กช์ เอเชีย คอร์เปอเรชั่น จำกัด</w:t>
            </w:r>
          </w:p>
        </w:tc>
        <w:tc>
          <w:tcPr>
            <w:tcW w:w="2763" w:type="dxa"/>
            <w:vAlign w:val="bottom"/>
          </w:tcPr>
          <w:p w:rsidR="003E6EEC" w:rsidRPr="007E67D8" w:rsidRDefault="003E6EEC" w:rsidP="004B7E95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7E67D8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หยุดดำเนินกิจการชั่วคราว</w:t>
            </w:r>
          </w:p>
        </w:tc>
        <w:tc>
          <w:tcPr>
            <w:tcW w:w="1098" w:type="dxa"/>
          </w:tcPr>
          <w:p w:rsidR="003E6EEC" w:rsidRPr="007E67D8" w:rsidRDefault="003E6EEC" w:rsidP="004B7E95">
            <w:pPr>
              <w:pStyle w:val="MacroText"/>
              <w:jc w:val="center"/>
              <w:rPr>
                <w:rFonts w:ascii="Angsana New" w:hAnsi="Angsana New"/>
                <w:cs/>
              </w:rPr>
            </w:pPr>
            <w:r w:rsidRPr="007E67D8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63" w:type="dxa"/>
            <w:vAlign w:val="center"/>
          </w:tcPr>
          <w:p w:rsidR="003E6EEC" w:rsidRPr="007E67D8" w:rsidRDefault="005F5E1C" w:rsidP="004B7E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  <w:r w:rsidR="003E6EEC" w:rsidRPr="007E67D8">
              <w:rPr>
                <w:rFonts w:ascii="Angsana New" w:hAnsi="Angsana New"/>
                <w:sz w:val="20"/>
                <w:szCs w:val="20"/>
              </w:rPr>
              <w:t>.</w:t>
            </w: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17" w:type="dxa"/>
            <w:vAlign w:val="center"/>
          </w:tcPr>
          <w:p w:rsidR="003E6EEC" w:rsidRPr="007E67D8" w:rsidRDefault="005F5E1C" w:rsidP="004B7E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  <w:r w:rsidR="003E6EEC" w:rsidRPr="007E67D8">
              <w:rPr>
                <w:rFonts w:ascii="Angsana New" w:hAnsi="Angsana New"/>
                <w:sz w:val="20"/>
                <w:szCs w:val="20"/>
              </w:rPr>
              <w:t>.</w:t>
            </w: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</w:tbl>
    <w:p w:rsidR="00F51C91" w:rsidRPr="007E67D8" w:rsidRDefault="00F51C91">
      <w:pPr>
        <w:sectPr w:rsidR="00F51C91" w:rsidRPr="007E67D8" w:rsidSect="004B7E95">
          <w:headerReference w:type="default" r:id="rId9"/>
          <w:footerReference w:type="default" r:id="rId10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224" w:bottom="1440" w:left="1440" w:header="864" w:footer="432" w:gutter="0"/>
          <w:pgNumType w:fmt="numberInDash"/>
          <w:cols w:space="720"/>
        </w:sectPr>
      </w:pPr>
    </w:p>
    <w:p w:rsidR="00F51C91" w:rsidRPr="007E67D8" w:rsidRDefault="00F51C91">
      <w:pPr>
        <w:rPr>
          <w:sz w:val="2"/>
          <w:szCs w:val="2"/>
        </w:rPr>
      </w:pPr>
    </w:p>
    <w:tbl>
      <w:tblPr>
        <w:tblW w:w="8820" w:type="dxa"/>
        <w:tblInd w:w="5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9"/>
        <w:gridCol w:w="2763"/>
        <w:gridCol w:w="1098"/>
        <w:gridCol w:w="963"/>
        <w:gridCol w:w="1017"/>
      </w:tblGrid>
      <w:tr w:rsidR="00F51C91" w:rsidRPr="007E67D8" w:rsidTr="00F51C91">
        <w:trPr>
          <w:trHeight w:val="144"/>
          <w:tblHeader/>
        </w:trPr>
        <w:tc>
          <w:tcPr>
            <w:tcW w:w="2979" w:type="dxa"/>
            <w:vAlign w:val="bottom"/>
          </w:tcPr>
          <w:p w:rsidR="00F51C91" w:rsidRPr="007E67D8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63" w:type="dxa"/>
            <w:vAlign w:val="bottom"/>
          </w:tcPr>
          <w:p w:rsidR="00F51C91" w:rsidRPr="007E67D8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98" w:type="dxa"/>
            <w:vAlign w:val="bottom"/>
          </w:tcPr>
          <w:p w:rsidR="00F51C91" w:rsidRPr="007E67D8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F51C91" w:rsidRPr="007E67D8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67D8">
              <w:rPr>
                <w:rFonts w:ascii="Angsana New" w:hAnsi="Angsana New"/>
                <w:b/>
                <w:bCs/>
                <w:cs/>
              </w:rPr>
              <w:t>ส่วนได้เสียใน</w:t>
            </w:r>
          </w:p>
        </w:tc>
      </w:tr>
      <w:tr w:rsidR="00F51C91" w:rsidRPr="007E67D8" w:rsidTr="00F51C91">
        <w:trPr>
          <w:trHeight w:val="144"/>
          <w:tblHeader/>
        </w:trPr>
        <w:tc>
          <w:tcPr>
            <w:tcW w:w="2979" w:type="dxa"/>
          </w:tcPr>
          <w:p w:rsidR="00F51C91" w:rsidRPr="007E67D8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63" w:type="dxa"/>
          </w:tcPr>
          <w:p w:rsidR="00F51C91" w:rsidRPr="007E67D8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:rsidR="00F51C91" w:rsidRPr="007E67D8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0" w:type="dxa"/>
            <w:gridSpan w:val="2"/>
          </w:tcPr>
          <w:p w:rsidR="00F51C91" w:rsidRPr="007E67D8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cs/>
              </w:rPr>
            </w:pPr>
            <w:r w:rsidRPr="007E67D8">
              <w:rPr>
                <w:rFonts w:ascii="Angsana New" w:hAnsi="Angsana New"/>
                <w:b/>
                <w:bCs/>
                <w:cs/>
              </w:rPr>
              <w:t>ความเป็นเจ้าของ</w:t>
            </w:r>
          </w:p>
        </w:tc>
      </w:tr>
      <w:tr w:rsidR="00F51C91" w:rsidRPr="007E67D8" w:rsidTr="00F51C91">
        <w:trPr>
          <w:trHeight w:val="144"/>
          <w:tblHeader/>
        </w:trPr>
        <w:tc>
          <w:tcPr>
            <w:tcW w:w="2979" w:type="dxa"/>
          </w:tcPr>
          <w:p w:rsidR="00F51C91" w:rsidRPr="007E67D8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63" w:type="dxa"/>
          </w:tcPr>
          <w:p w:rsidR="00F51C91" w:rsidRPr="007E67D8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:rsidR="00F51C91" w:rsidRPr="007E67D8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3" w:type="dxa"/>
          </w:tcPr>
          <w:p w:rsidR="00F51C91" w:rsidRPr="007E67D8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67D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1017" w:type="dxa"/>
          </w:tcPr>
          <w:p w:rsidR="00F51C91" w:rsidRPr="007E67D8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</w:rPr>
            </w:pPr>
            <w:r w:rsidRPr="007E67D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F51C91" w:rsidRPr="007E67D8" w:rsidTr="00F51C91">
        <w:trPr>
          <w:trHeight w:val="144"/>
          <w:tblHeader/>
        </w:trPr>
        <w:tc>
          <w:tcPr>
            <w:tcW w:w="2979" w:type="dxa"/>
          </w:tcPr>
          <w:p w:rsidR="00F51C91" w:rsidRPr="007E67D8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63" w:type="dxa"/>
          </w:tcPr>
          <w:p w:rsidR="00F51C91" w:rsidRPr="007E67D8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:rsidR="00F51C91" w:rsidRPr="007E67D8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3" w:type="dxa"/>
          </w:tcPr>
          <w:p w:rsidR="00F51C91" w:rsidRPr="007E67D8" w:rsidRDefault="005F5E1C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5F5E1C">
              <w:rPr>
                <w:rFonts w:ascii="Angsana New" w:hAnsi="Angsana New"/>
                <w:b/>
                <w:bCs/>
              </w:rPr>
              <w:t>30</w:t>
            </w:r>
            <w:r w:rsidR="00F51C91" w:rsidRPr="007E67D8">
              <w:rPr>
                <w:rFonts w:ascii="Angsana New" w:hAnsi="Angsana New"/>
                <w:b/>
                <w:bCs/>
              </w:rPr>
              <w:t xml:space="preserve"> </w:t>
            </w:r>
            <w:r w:rsidR="00F51C91" w:rsidRPr="007E67D8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1017" w:type="dxa"/>
          </w:tcPr>
          <w:p w:rsidR="00F51C91" w:rsidRPr="007E67D8" w:rsidRDefault="005F5E1C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</w:rPr>
            </w:pPr>
            <w:r w:rsidRPr="005F5E1C">
              <w:rPr>
                <w:rFonts w:ascii="Angsana New" w:hAnsi="Angsana New"/>
                <w:b/>
                <w:bCs/>
              </w:rPr>
              <w:t>31</w:t>
            </w:r>
            <w:r w:rsidR="00F51C91" w:rsidRPr="007E67D8">
              <w:rPr>
                <w:rFonts w:ascii="Angsana New" w:hAnsi="Angsana New"/>
                <w:b/>
                <w:bCs/>
              </w:rPr>
              <w:t xml:space="preserve"> </w:t>
            </w:r>
            <w:r w:rsidR="00F51C91" w:rsidRPr="007E67D8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</w:tc>
      </w:tr>
      <w:tr w:rsidR="00F51C91" w:rsidRPr="007E67D8" w:rsidTr="00F51C91">
        <w:trPr>
          <w:trHeight w:val="144"/>
          <w:tblHeader/>
        </w:trPr>
        <w:tc>
          <w:tcPr>
            <w:tcW w:w="2979" w:type="dxa"/>
          </w:tcPr>
          <w:p w:rsidR="00F51C91" w:rsidRPr="007E67D8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63" w:type="dxa"/>
          </w:tcPr>
          <w:p w:rsidR="00F51C91" w:rsidRPr="007E67D8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98" w:type="dxa"/>
            <w:vAlign w:val="bottom"/>
          </w:tcPr>
          <w:p w:rsidR="00F51C91" w:rsidRPr="007E67D8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67D8">
              <w:rPr>
                <w:rFonts w:ascii="Angsana New" w:hAnsi="Angsana New"/>
                <w:b/>
                <w:bCs/>
                <w:cs/>
              </w:rPr>
              <w:t>ประเทศที่</w:t>
            </w:r>
          </w:p>
        </w:tc>
        <w:tc>
          <w:tcPr>
            <w:tcW w:w="963" w:type="dxa"/>
          </w:tcPr>
          <w:p w:rsidR="00F51C91" w:rsidRPr="007E67D8" w:rsidRDefault="005F5E1C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5F5E1C">
              <w:rPr>
                <w:rFonts w:ascii="Angsana New" w:hAnsi="Angsana New"/>
                <w:b/>
                <w:bCs/>
              </w:rPr>
              <w:t>256</w:t>
            </w:r>
            <w:r w:rsidRPr="005F5E1C">
              <w:rPr>
                <w:rFonts w:ascii="Angsana New" w:hAnsi="Angsana New" w:hint="cs"/>
                <w:b/>
                <w:bCs/>
              </w:rPr>
              <w:t>2</w:t>
            </w:r>
          </w:p>
        </w:tc>
        <w:tc>
          <w:tcPr>
            <w:tcW w:w="1017" w:type="dxa"/>
          </w:tcPr>
          <w:p w:rsidR="00F51C91" w:rsidRPr="007E67D8" w:rsidRDefault="005F5E1C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</w:rPr>
            </w:pPr>
            <w:r w:rsidRPr="005F5E1C">
              <w:rPr>
                <w:rFonts w:ascii="Angsana New" w:hAnsi="Angsana New"/>
                <w:b/>
                <w:bCs/>
              </w:rPr>
              <w:t>256</w:t>
            </w:r>
            <w:r w:rsidRPr="005F5E1C">
              <w:rPr>
                <w:rFonts w:ascii="Angsana New" w:hAnsi="Angsana New" w:hint="cs"/>
                <w:b/>
                <w:bCs/>
              </w:rPr>
              <w:t>1</w:t>
            </w:r>
          </w:p>
        </w:tc>
      </w:tr>
      <w:tr w:rsidR="00F51C91" w:rsidRPr="007E67D8" w:rsidTr="00F51C91">
        <w:trPr>
          <w:trHeight w:val="144"/>
          <w:tblHeader/>
        </w:trPr>
        <w:tc>
          <w:tcPr>
            <w:tcW w:w="2979" w:type="dxa"/>
          </w:tcPr>
          <w:p w:rsidR="00F51C91" w:rsidRPr="007E67D8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67D8">
              <w:rPr>
                <w:rFonts w:ascii="Angsana New" w:hAnsi="Angsana New"/>
                <w:b/>
                <w:bCs/>
                <w:cs/>
              </w:rPr>
              <w:t>ชื่อกิจการ</w:t>
            </w:r>
          </w:p>
        </w:tc>
        <w:tc>
          <w:tcPr>
            <w:tcW w:w="2763" w:type="dxa"/>
          </w:tcPr>
          <w:p w:rsidR="00F51C91" w:rsidRPr="007E67D8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67D8">
              <w:rPr>
                <w:rFonts w:ascii="Angsana New" w:hAnsi="Angsana New"/>
                <w:b/>
                <w:bCs/>
                <w:cs/>
              </w:rPr>
              <w:t>ลักษณะธุรกิจ</w:t>
            </w:r>
          </w:p>
        </w:tc>
        <w:tc>
          <w:tcPr>
            <w:tcW w:w="1098" w:type="dxa"/>
          </w:tcPr>
          <w:p w:rsidR="00F51C91" w:rsidRPr="007E67D8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67D8">
              <w:rPr>
                <w:rFonts w:ascii="Angsana New" w:hAnsi="Angsana New"/>
                <w:b/>
                <w:bCs/>
                <w:cs/>
              </w:rPr>
              <w:t>กิจการจัดตั้ง</w:t>
            </w:r>
          </w:p>
        </w:tc>
        <w:tc>
          <w:tcPr>
            <w:tcW w:w="963" w:type="dxa"/>
          </w:tcPr>
          <w:p w:rsidR="00F51C91" w:rsidRPr="007E67D8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7E67D8">
              <w:rPr>
                <w:rFonts w:ascii="Angsana New" w:hAnsi="Angsana New"/>
                <w:b/>
                <w:bCs/>
                <w:i/>
                <w:iCs/>
                <w:cs/>
              </w:rPr>
              <w:t>ร้อยละ</w:t>
            </w:r>
          </w:p>
        </w:tc>
        <w:tc>
          <w:tcPr>
            <w:tcW w:w="1017" w:type="dxa"/>
          </w:tcPr>
          <w:p w:rsidR="00F51C91" w:rsidRPr="007E67D8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7E67D8">
              <w:rPr>
                <w:rFonts w:ascii="Angsana New" w:hAnsi="Angsana New"/>
                <w:b/>
                <w:bCs/>
                <w:i/>
                <w:iCs/>
                <w:cs/>
              </w:rPr>
              <w:t>ร้อยละ</w:t>
            </w:r>
          </w:p>
        </w:tc>
      </w:tr>
      <w:tr w:rsidR="003E6EEC" w:rsidRPr="007E67D8" w:rsidTr="003E6EEC">
        <w:trPr>
          <w:trHeight w:val="144"/>
        </w:trPr>
        <w:tc>
          <w:tcPr>
            <w:tcW w:w="2979" w:type="dxa"/>
            <w:vAlign w:val="center"/>
          </w:tcPr>
          <w:p w:rsidR="003E6EEC" w:rsidRPr="007E67D8" w:rsidRDefault="003E6EEC" w:rsidP="004B7E95">
            <w:pPr>
              <w:tabs>
                <w:tab w:val="right" w:pos="2304"/>
              </w:tabs>
              <w:ind w:right="-27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7E67D8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th-TH"/>
              </w:rPr>
              <w:t>บริษัทย่อยทางอ้อม</w:t>
            </w:r>
          </w:p>
        </w:tc>
        <w:tc>
          <w:tcPr>
            <w:tcW w:w="2763" w:type="dxa"/>
            <w:vAlign w:val="center"/>
          </w:tcPr>
          <w:p w:rsidR="003E6EEC" w:rsidRPr="007E67D8" w:rsidRDefault="003E6EEC" w:rsidP="004B7E95">
            <w:pPr>
              <w:ind w:left="717" w:right="-72" w:hanging="600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98" w:type="dxa"/>
          </w:tcPr>
          <w:p w:rsidR="003E6EEC" w:rsidRPr="007E67D8" w:rsidRDefault="003E6EEC" w:rsidP="004B7E9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3" w:type="dxa"/>
            <w:vAlign w:val="center"/>
          </w:tcPr>
          <w:p w:rsidR="003E6EEC" w:rsidRPr="007E67D8" w:rsidRDefault="003E6EEC" w:rsidP="004B7E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3E6EEC" w:rsidRPr="007E67D8" w:rsidRDefault="003E6EEC" w:rsidP="004B7E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E6EEC" w:rsidRPr="007E67D8" w:rsidTr="003E6EEC">
        <w:trPr>
          <w:trHeight w:val="144"/>
        </w:trPr>
        <w:tc>
          <w:tcPr>
            <w:tcW w:w="2979" w:type="dxa"/>
            <w:vAlign w:val="center"/>
          </w:tcPr>
          <w:p w:rsidR="003E6EEC" w:rsidRPr="007E67D8" w:rsidRDefault="003E6EEC" w:rsidP="004B7E95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7E67D8"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  <w:t xml:space="preserve">บริษัท </w:t>
            </w:r>
            <w:r w:rsidRPr="007E67D8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อาร์</w:t>
            </w:r>
            <w:r w:rsidRPr="007E67D8">
              <w:rPr>
                <w:rFonts w:ascii="Angsana New" w:eastAsia="SimSun" w:hAnsi="Angsana New"/>
                <w:sz w:val="20"/>
                <w:szCs w:val="20"/>
                <w:lang w:eastAsia="zh-CN"/>
              </w:rPr>
              <w:t>.</w:t>
            </w:r>
            <w:r w:rsidRPr="007E67D8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เอ</w:t>
            </w:r>
            <w:r w:rsidRPr="007E67D8">
              <w:rPr>
                <w:rFonts w:ascii="Angsana New" w:eastAsia="SimSun" w:hAnsi="Angsana New"/>
                <w:sz w:val="20"/>
                <w:szCs w:val="20"/>
                <w:lang w:eastAsia="zh-CN"/>
              </w:rPr>
              <w:t>.</w:t>
            </w:r>
            <w:r w:rsidRPr="007E67D8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 xml:space="preserve">โลจิสติคส์ </w:t>
            </w:r>
            <w:r w:rsidRPr="007E67D8"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  <w:t>จำกัด</w:t>
            </w:r>
          </w:p>
        </w:tc>
        <w:tc>
          <w:tcPr>
            <w:tcW w:w="2763" w:type="dxa"/>
            <w:vAlign w:val="bottom"/>
          </w:tcPr>
          <w:p w:rsidR="003E6EEC" w:rsidRPr="007E67D8" w:rsidRDefault="003E6EEC" w:rsidP="004B7E95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7E67D8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ขนส่งแก๊สแอลพีจี</w:t>
            </w:r>
          </w:p>
        </w:tc>
        <w:tc>
          <w:tcPr>
            <w:tcW w:w="1098" w:type="dxa"/>
          </w:tcPr>
          <w:p w:rsidR="003E6EEC" w:rsidRPr="007E67D8" w:rsidRDefault="003E6EEC" w:rsidP="004B7E95">
            <w:pPr>
              <w:pStyle w:val="MacroText"/>
              <w:jc w:val="center"/>
              <w:rPr>
                <w:rFonts w:ascii="Angsana New" w:hAnsi="Angsana New"/>
                <w:cs/>
                <w:lang w:val="th-TH"/>
              </w:rPr>
            </w:pPr>
            <w:r w:rsidRPr="007E67D8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63" w:type="dxa"/>
            <w:vAlign w:val="center"/>
          </w:tcPr>
          <w:p w:rsidR="003E6EEC" w:rsidRPr="007E67D8" w:rsidRDefault="005F5E1C" w:rsidP="004B7E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  <w:r w:rsidR="003E6EEC" w:rsidRPr="007E67D8">
              <w:rPr>
                <w:rFonts w:ascii="Angsana New" w:hAnsi="Angsana New"/>
                <w:sz w:val="20"/>
                <w:szCs w:val="20"/>
              </w:rPr>
              <w:t>.</w:t>
            </w: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17" w:type="dxa"/>
            <w:vAlign w:val="center"/>
          </w:tcPr>
          <w:p w:rsidR="003E6EEC" w:rsidRPr="007E67D8" w:rsidRDefault="005F5E1C" w:rsidP="004B7E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  <w:r w:rsidR="003E6EEC" w:rsidRPr="007E67D8">
              <w:rPr>
                <w:rFonts w:ascii="Angsana New" w:hAnsi="Angsana New"/>
                <w:sz w:val="20"/>
                <w:szCs w:val="20"/>
              </w:rPr>
              <w:t>.</w:t>
            </w: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3E6EEC" w:rsidRPr="007E67D8" w:rsidTr="003E6EEC">
        <w:trPr>
          <w:trHeight w:val="144"/>
        </w:trPr>
        <w:tc>
          <w:tcPr>
            <w:tcW w:w="2979" w:type="dxa"/>
            <w:vAlign w:val="center"/>
          </w:tcPr>
          <w:p w:rsidR="003E6EEC" w:rsidRPr="007E67D8" w:rsidRDefault="003E6EEC" w:rsidP="004B7E95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7E67D8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บริษัท ธวัชภิญโญ จำกัด</w:t>
            </w:r>
          </w:p>
        </w:tc>
        <w:tc>
          <w:tcPr>
            <w:tcW w:w="2763" w:type="dxa"/>
            <w:vAlign w:val="bottom"/>
          </w:tcPr>
          <w:p w:rsidR="003E6EEC" w:rsidRPr="007E67D8" w:rsidRDefault="003E6EEC" w:rsidP="004B7E95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7E67D8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บริหารสถานีบริการแก๊สเอ็นจีวี</w:t>
            </w:r>
          </w:p>
        </w:tc>
        <w:tc>
          <w:tcPr>
            <w:tcW w:w="1098" w:type="dxa"/>
          </w:tcPr>
          <w:p w:rsidR="003E6EEC" w:rsidRPr="007E67D8" w:rsidRDefault="003E6EEC" w:rsidP="004B7E95">
            <w:pPr>
              <w:pStyle w:val="MacroText"/>
              <w:jc w:val="center"/>
              <w:rPr>
                <w:rFonts w:ascii="Angsana New" w:hAnsi="Angsana New"/>
                <w:cs/>
              </w:rPr>
            </w:pPr>
            <w:r w:rsidRPr="007E67D8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63" w:type="dxa"/>
            <w:vAlign w:val="center"/>
          </w:tcPr>
          <w:p w:rsidR="003E6EEC" w:rsidRPr="007E67D8" w:rsidRDefault="005F5E1C" w:rsidP="004B7E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  <w:r w:rsidR="003E6EEC" w:rsidRPr="007E67D8">
              <w:rPr>
                <w:rFonts w:ascii="Angsana New" w:hAnsi="Angsana New"/>
                <w:sz w:val="20"/>
                <w:szCs w:val="20"/>
              </w:rPr>
              <w:t>.</w:t>
            </w: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17" w:type="dxa"/>
            <w:vAlign w:val="center"/>
          </w:tcPr>
          <w:p w:rsidR="003E6EEC" w:rsidRPr="007E67D8" w:rsidRDefault="005F5E1C" w:rsidP="004B7E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  <w:r w:rsidR="003E6EEC" w:rsidRPr="007E67D8">
              <w:rPr>
                <w:rFonts w:ascii="Angsana New" w:hAnsi="Angsana New"/>
                <w:sz w:val="20"/>
                <w:szCs w:val="20"/>
              </w:rPr>
              <w:t>.</w:t>
            </w: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3E6EEC" w:rsidRPr="007E67D8" w:rsidTr="003E6EEC">
        <w:trPr>
          <w:trHeight w:val="144"/>
        </w:trPr>
        <w:tc>
          <w:tcPr>
            <w:tcW w:w="2979" w:type="dxa"/>
            <w:vAlign w:val="center"/>
          </w:tcPr>
          <w:p w:rsidR="003E6EEC" w:rsidRPr="007E67D8" w:rsidRDefault="003E6EEC" w:rsidP="004B7E95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7E67D8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บริษัท สตาร์ ปิโตรเลียม พลัส จำกัด</w:t>
            </w:r>
          </w:p>
        </w:tc>
        <w:tc>
          <w:tcPr>
            <w:tcW w:w="2763" w:type="dxa"/>
            <w:vAlign w:val="bottom"/>
          </w:tcPr>
          <w:p w:rsidR="003E6EEC" w:rsidRPr="007E67D8" w:rsidRDefault="003E6EEC" w:rsidP="004B7E95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7E67D8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ขายปลีกเชื้อเพลิงยานยนต์</w:t>
            </w:r>
          </w:p>
        </w:tc>
        <w:tc>
          <w:tcPr>
            <w:tcW w:w="1098" w:type="dxa"/>
          </w:tcPr>
          <w:p w:rsidR="003E6EEC" w:rsidRPr="007E67D8" w:rsidRDefault="003E6EEC" w:rsidP="004B7E95">
            <w:pPr>
              <w:pStyle w:val="MacroText"/>
              <w:jc w:val="center"/>
              <w:rPr>
                <w:rFonts w:ascii="Angsana New" w:hAnsi="Angsana New"/>
                <w:cs/>
              </w:rPr>
            </w:pPr>
            <w:r w:rsidRPr="007E67D8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63" w:type="dxa"/>
            <w:vAlign w:val="center"/>
          </w:tcPr>
          <w:p w:rsidR="003E6EEC" w:rsidRPr="007E67D8" w:rsidRDefault="005F5E1C" w:rsidP="004B7E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  <w:r w:rsidR="003E6EEC" w:rsidRPr="007E67D8">
              <w:rPr>
                <w:rFonts w:ascii="Angsana New" w:hAnsi="Angsana New"/>
                <w:sz w:val="20"/>
                <w:szCs w:val="20"/>
              </w:rPr>
              <w:t>.</w:t>
            </w: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17" w:type="dxa"/>
            <w:vAlign w:val="center"/>
          </w:tcPr>
          <w:p w:rsidR="003E6EEC" w:rsidRPr="007E67D8" w:rsidRDefault="005F5E1C" w:rsidP="004B7E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  <w:r w:rsidR="003E6EEC" w:rsidRPr="007E67D8">
              <w:rPr>
                <w:rFonts w:ascii="Angsana New" w:hAnsi="Angsana New"/>
                <w:sz w:val="20"/>
                <w:szCs w:val="20"/>
              </w:rPr>
              <w:t>.</w:t>
            </w: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3E6EEC" w:rsidRPr="007E67D8" w:rsidTr="003E6EEC">
        <w:trPr>
          <w:trHeight w:val="144"/>
        </w:trPr>
        <w:tc>
          <w:tcPr>
            <w:tcW w:w="2979" w:type="dxa"/>
            <w:vAlign w:val="center"/>
          </w:tcPr>
          <w:p w:rsidR="003E6EEC" w:rsidRPr="007E67D8" w:rsidRDefault="003E6EEC" w:rsidP="004B7E95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7E67D8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บริษัท เฟอร์รั่ม เอ็มเนอร์ยี่ จำกัด</w:t>
            </w:r>
          </w:p>
        </w:tc>
        <w:tc>
          <w:tcPr>
            <w:tcW w:w="2763" w:type="dxa"/>
            <w:vAlign w:val="bottom"/>
          </w:tcPr>
          <w:p w:rsidR="003E6EEC" w:rsidRPr="007E67D8" w:rsidRDefault="003E6EEC" w:rsidP="004B7E95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7E67D8"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  <w:t>การถือเงินลงทุนในธุรกิจพลังงาน</w:t>
            </w:r>
          </w:p>
        </w:tc>
        <w:tc>
          <w:tcPr>
            <w:tcW w:w="1098" w:type="dxa"/>
          </w:tcPr>
          <w:p w:rsidR="003E6EEC" w:rsidRPr="007E67D8" w:rsidRDefault="003E6EEC" w:rsidP="004B7E95">
            <w:pPr>
              <w:pStyle w:val="MacroText"/>
              <w:jc w:val="center"/>
              <w:rPr>
                <w:rFonts w:ascii="Angsana New" w:hAnsi="Angsana New"/>
                <w:cs/>
              </w:rPr>
            </w:pPr>
            <w:r w:rsidRPr="007E67D8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63" w:type="dxa"/>
            <w:vAlign w:val="center"/>
          </w:tcPr>
          <w:p w:rsidR="003E6EEC" w:rsidRPr="007E67D8" w:rsidRDefault="005F5E1C" w:rsidP="004B7E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  <w:r w:rsidR="003E6EEC" w:rsidRPr="007E67D8">
              <w:rPr>
                <w:rFonts w:ascii="Angsana New" w:hAnsi="Angsana New"/>
                <w:sz w:val="20"/>
                <w:szCs w:val="20"/>
              </w:rPr>
              <w:t>.</w:t>
            </w: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17" w:type="dxa"/>
            <w:vAlign w:val="center"/>
          </w:tcPr>
          <w:p w:rsidR="003E6EEC" w:rsidRPr="007E67D8" w:rsidRDefault="005F5E1C" w:rsidP="004B7E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  <w:r w:rsidR="003E6EEC" w:rsidRPr="007E67D8">
              <w:rPr>
                <w:rFonts w:ascii="Angsana New" w:hAnsi="Angsana New"/>
                <w:sz w:val="20"/>
                <w:szCs w:val="20"/>
              </w:rPr>
              <w:t>.</w:t>
            </w: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3E6EEC" w:rsidRPr="007E67D8" w:rsidTr="00223595">
        <w:trPr>
          <w:trHeight w:val="144"/>
        </w:trPr>
        <w:tc>
          <w:tcPr>
            <w:tcW w:w="2979" w:type="dxa"/>
          </w:tcPr>
          <w:p w:rsidR="003E6EEC" w:rsidRPr="007E67D8" w:rsidRDefault="003E6EEC" w:rsidP="00223595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7E67D8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บริษัท อินฟอร์เมติกซ์ พลัส จำกัด</w:t>
            </w:r>
          </w:p>
        </w:tc>
        <w:tc>
          <w:tcPr>
            <w:tcW w:w="2763" w:type="dxa"/>
            <w:vAlign w:val="bottom"/>
          </w:tcPr>
          <w:p w:rsidR="00F23831" w:rsidRPr="007E67D8" w:rsidRDefault="003E6EEC" w:rsidP="004B7E95">
            <w:pPr>
              <w:ind w:right="-72" w:firstLine="108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E67D8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 xml:space="preserve">จำหน่าย </w:t>
            </w:r>
            <w:r w:rsidRPr="007E67D8">
              <w:rPr>
                <w:rFonts w:ascii="Angsana New" w:eastAsia="PMingLiU" w:hAnsi="Angsana New" w:hint="cs"/>
                <w:sz w:val="20"/>
                <w:szCs w:val="20"/>
                <w:cs/>
                <w:lang w:val="en-GB"/>
              </w:rPr>
              <w:t>พัฒนา</w:t>
            </w:r>
            <w:r w:rsidRPr="007E67D8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และให้บริการที่เกี่ยวกับการใช้งาน</w:t>
            </w:r>
          </w:p>
          <w:p w:rsidR="003E6EEC" w:rsidRPr="007E67D8" w:rsidRDefault="00F23831" w:rsidP="004B7E95">
            <w:pPr>
              <w:ind w:right="-72" w:firstLine="108"/>
              <w:rPr>
                <w:rFonts w:ascii="Angsana New" w:eastAsia="PMingLiU" w:hAnsi="Angsana New"/>
                <w:sz w:val="20"/>
                <w:szCs w:val="20"/>
                <w:cs/>
                <w:lang w:val="en-GB"/>
              </w:rPr>
            </w:pPr>
            <w:r w:rsidRPr="007E67D8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 xml:space="preserve">     </w:t>
            </w:r>
            <w:r w:rsidR="003E6EEC" w:rsidRPr="007E67D8">
              <w:rPr>
                <w:rFonts w:ascii="Angsana New" w:eastAsia="PMingLiU" w:hAnsi="Angsana New" w:hint="cs"/>
                <w:sz w:val="20"/>
                <w:szCs w:val="20"/>
                <w:cs/>
                <w:lang w:val="en-GB"/>
              </w:rPr>
              <w:t>ซอฟต์แวร์สื่อสาร</w:t>
            </w:r>
            <w:r w:rsidR="003E6EEC" w:rsidRPr="007E67D8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ในองค์กร</w:t>
            </w:r>
          </w:p>
        </w:tc>
        <w:tc>
          <w:tcPr>
            <w:tcW w:w="1098" w:type="dxa"/>
          </w:tcPr>
          <w:p w:rsidR="003E6EEC" w:rsidRPr="007E67D8" w:rsidRDefault="003E6EEC" w:rsidP="004B7E95">
            <w:pPr>
              <w:pStyle w:val="MacroText"/>
              <w:jc w:val="center"/>
              <w:rPr>
                <w:rFonts w:ascii="Angsana New" w:hAnsi="Angsana New"/>
                <w:cs/>
              </w:rPr>
            </w:pPr>
            <w:r w:rsidRPr="007E67D8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63" w:type="dxa"/>
          </w:tcPr>
          <w:p w:rsidR="003E6EEC" w:rsidRPr="007E67D8" w:rsidRDefault="005F5E1C" w:rsidP="002235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  <w:r w:rsidR="003E6EEC" w:rsidRPr="007E67D8">
              <w:rPr>
                <w:rFonts w:ascii="Angsana New" w:hAnsi="Angsana New"/>
                <w:sz w:val="20"/>
                <w:szCs w:val="20"/>
              </w:rPr>
              <w:t>.</w:t>
            </w: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17" w:type="dxa"/>
          </w:tcPr>
          <w:p w:rsidR="003E6EEC" w:rsidRPr="007E67D8" w:rsidRDefault="005F5E1C" w:rsidP="002235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  <w:r w:rsidR="003E6EEC" w:rsidRPr="007E67D8">
              <w:rPr>
                <w:rFonts w:ascii="Angsana New" w:hAnsi="Angsana New"/>
                <w:sz w:val="20"/>
                <w:szCs w:val="20"/>
              </w:rPr>
              <w:t>.</w:t>
            </w:r>
            <w:r w:rsidRPr="005F5E1C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3E6EEC" w:rsidRPr="007E67D8" w:rsidTr="003E6EEC">
        <w:trPr>
          <w:trHeight w:val="144"/>
        </w:trPr>
        <w:tc>
          <w:tcPr>
            <w:tcW w:w="2979" w:type="dxa"/>
            <w:vAlign w:val="center"/>
          </w:tcPr>
          <w:p w:rsidR="003E6EEC" w:rsidRPr="007E67D8" w:rsidRDefault="003E6EEC" w:rsidP="004B7E95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7E67D8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บริษัท พระแสงกรีน พาวเวอร์ จำกัด</w:t>
            </w:r>
          </w:p>
        </w:tc>
        <w:tc>
          <w:tcPr>
            <w:tcW w:w="2763" w:type="dxa"/>
            <w:vAlign w:val="bottom"/>
          </w:tcPr>
          <w:p w:rsidR="003E6EEC" w:rsidRPr="007E67D8" w:rsidRDefault="003E6EEC" w:rsidP="004B7E95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7E67D8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การผลิตและจำหน่ายไฟฟ้าจากไบโอแก๊ส</w:t>
            </w:r>
          </w:p>
        </w:tc>
        <w:tc>
          <w:tcPr>
            <w:tcW w:w="1098" w:type="dxa"/>
          </w:tcPr>
          <w:p w:rsidR="003E6EEC" w:rsidRPr="007E67D8" w:rsidRDefault="003E6EEC" w:rsidP="004B7E95">
            <w:pPr>
              <w:pStyle w:val="MacroText"/>
              <w:jc w:val="center"/>
              <w:rPr>
                <w:rFonts w:ascii="Angsana New" w:hAnsi="Angsana New"/>
                <w:cs/>
              </w:rPr>
            </w:pPr>
            <w:r w:rsidRPr="007E67D8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63" w:type="dxa"/>
            <w:vAlign w:val="center"/>
          </w:tcPr>
          <w:p w:rsidR="003E6EEC" w:rsidRPr="007E67D8" w:rsidRDefault="005F5E1C" w:rsidP="004B7E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F5E1C">
              <w:rPr>
                <w:rFonts w:ascii="Angsana New" w:hAnsi="Angsana New"/>
                <w:sz w:val="20"/>
                <w:szCs w:val="20"/>
              </w:rPr>
              <w:t>60</w:t>
            </w:r>
            <w:r w:rsidR="003E6EEC" w:rsidRPr="007E67D8">
              <w:rPr>
                <w:rFonts w:ascii="Angsana New" w:hAnsi="Angsana New"/>
                <w:sz w:val="20"/>
                <w:szCs w:val="20"/>
              </w:rPr>
              <w:t>.</w:t>
            </w:r>
            <w:r w:rsidRPr="005F5E1C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17" w:type="dxa"/>
            <w:vAlign w:val="center"/>
          </w:tcPr>
          <w:p w:rsidR="003E6EEC" w:rsidRPr="007E67D8" w:rsidRDefault="005F5E1C" w:rsidP="004B7E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F5E1C">
              <w:rPr>
                <w:rFonts w:ascii="Angsana New" w:hAnsi="Angsana New"/>
                <w:sz w:val="20"/>
                <w:szCs w:val="20"/>
              </w:rPr>
              <w:t>60</w:t>
            </w:r>
            <w:r w:rsidR="003E6EEC" w:rsidRPr="007E67D8">
              <w:rPr>
                <w:rFonts w:ascii="Angsana New" w:hAnsi="Angsana New"/>
                <w:sz w:val="20"/>
                <w:szCs w:val="20"/>
              </w:rPr>
              <w:t>.</w:t>
            </w:r>
            <w:r w:rsidRPr="005F5E1C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3E6EEC" w:rsidRPr="007E67D8" w:rsidTr="003E6EEC">
        <w:trPr>
          <w:trHeight w:val="144"/>
        </w:trPr>
        <w:tc>
          <w:tcPr>
            <w:tcW w:w="2979" w:type="dxa"/>
            <w:vAlign w:val="center"/>
          </w:tcPr>
          <w:p w:rsidR="003E6EEC" w:rsidRPr="007E67D8" w:rsidRDefault="003E6EEC" w:rsidP="004B7E95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7E67D8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บริษัท อีโค เอ็นเนอร์ยี กรุ๊ป คอร์เปอเรชั่น จำกัด</w:t>
            </w:r>
          </w:p>
        </w:tc>
        <w:tc>
          <w:tcPr>
            <w:tcW w:w="2763" w:type="dxa"/>
            <w:vAlign w:val="bottom"/>
          </w:tcPr>
          <w:p w:rsidR="003E6EEC" w:rsidRPr="007E67D8" w:rsidRDefault="003E6EEC" w:rsidP="004B7E95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7E67D8"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  <w:t>การถือเงินลงทุนในธุรกิจพลังงาน</w:t>
            </w:r>
          </w:p>
        </w:tc>
        <w:tc>
          <w:tcPr>
            <w:tcW w:w="1098" w:type="dxa"/>
          </w:tcPr>
          <w:p w:rsidR="003E6EEC" w:rsidRPr="007E67D8" w:rsidRDefault="003E6EEC" w:rsidP="004B7E95">
            <w:pPr>
              <w:pStyle w:val="MacroText"/>
              <w:jc w:val="center"/>
              <w:rPr>
                <w:rFonts w:ascii="Angsana New" w:hAnsi="Angsana New"/>
                <w:cs/>
              </w:rPr>
            </w:pPr>
            <w:r w:rsidRPr="007E67D8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63" w:type="dxa"/>
            <w:vAlign w:val="center"/>
          </w:tcPr>
          <w:p w:rsidR="003E6EEC" w:rsidRPr="007E67D8" w:rsidRDefault="005F5E1C" w:rsidP="004B7E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F5E1C">
              <w:rPr>
                <w:rFonts w:ascii="Angsana New" w:hAnsi="Angsana New"/>
                <w:sz w:val="20"/>
                <w:szCs w:val="20"/>
              </w:rPr>
              <w:t>76</w:t>
            </w:r>
            <w:r w:rsidR="003E6EEC" w:rsidRPr="007E67D8">
              <w:rPr>
                <w:rFonts w:ascii="Angsana New" w:hAnsi="Angsana New"/>
                <w:sz w:val="20"/>
                <w:szCs w:val="20"/>
              </w:rPr>
              <w:t>.</w:t>
            </w:r>
            <w:r w:rsidRPr="005F5E1C">
              <w:rPr>
                <w:rFonts w:ascii="Angsana New" w:hAnsi="Angsana New"/>
                <w:sz w:val="20"/>
                <w:szCs w:val="20"/>
              </w:rPr>
              <w:t>92</w:t>
            </w:r>
          </w:p>
        </w:tc>
        <w:tc>
          <w:tcPr>
            <w:tcW w:w="1017" w:type="dxa"/>
            <w:vAlign w:val="center"/>
          </w:tcPr>
          <w:p w:rsidR="003E6EEC" w:rsidRPr="007E67D8" w:rsidRDefault="00223595" w:rsidP="00223595">
            <w:pPr>
              <w:ind w:left="-495" w:right="468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E6EEC" w:rsidRPr="007E67D8" w:rsidTr="003E6EEC">
        <w:trPr>
          <w:trHeight w:val="144"/>
        </w:trPr>
        <w:tc>
          <w:tcPr>
            <w:tcW w:w="2979" w:type="dxa"/>
            <w:vAlign w:val="center"/>
          </w:tcPr>
          <w:p w:rsidR="003E6EEC" w:rsidRPr="007E67D8" w:rsidRDefault="003E6EEC" w:rsidP="004B7E95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7E67D8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บริษัท ประชารัฐชีวมวล แม่ลาน จำกัด</w:t>
            </w:r>
          </w:p>
        </w:tc>
        <w:tc>
          <w:tcPr>
            <w:tcW w:w="2763" w:type="dxa"/>
            <w:vAlign w:val="bottom"/>
          </w:tcPr>
          <w:p w:rsidR="003E6EEC" w:rsidRPr="007E67D8" w:rsidRDefault="003E6EEC" w:rsidP="004B7E95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7E67D8"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  <w:t>การผลิตและการส่งไฟฟ้า</w:t>
            </w:r>
          </w:p>
        </w:tc>
        <w:tc>
          <w:tcPr>
            <w:tcW w:w="1098" w:type="dxa"/>
          </w:tcPr>
          <w:p w:rsidR="003E6EEC" w:rsidRPr="007E67D8" w:rsidRDefault="003E6EEC" w:rsidP="004B7E95">
            <w:pPr>
              <w:pStyle w:val="MacroText"/>
              <w:jc w:val="center"/>
              <w:rPr>
                <w:rFonts w:ascii="Angsana New" w:hAnsi="Angsana New"/>
                <w:cs/>
              </w:rPr>
            </w:pPr>
            <w:r w:rsidRPr="007E67D8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63" w:type="dxa"/>
            <w:vAlign w:val="center"/>
          </w:tcPr>
          <w:p w:rsidR="003E6EEC" w:rsidRPr="007E67D8" w:rsidRDefault="00D125F6" w:rsidP="004B7E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43.</w:t>
            </w:r>
            <w:r w:rsidR="00AF3530">
              <w:rPr>
                <w:rFonts w:ascii="Angsana New" w:hAnsi="Angsana New"/>
                <w:sz w:val="20"/>
                <w:szCs w:val="20"/>
              </w:rPr>
              <w:t>0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17" w:type="dxa"/>
            <w:vAlign w:val="center"/>
          </w:tcPr>
          <w:p w:rsidR="003E6EEC" w:rsidRPr="007E67D8" w:rsidRDefault="003E6EEC" w:rsidP="004B7E95">
            <w:pPr>
              <w:ind w:left="-495" w:right="468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E67D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E6EEC" w:rsidRPr="007E67D8" w:rsidTr="003E6EEC">
        <w:trPr>
          <w:trHeight w:val="144"/>
        </w:trPr>
        <w:tc>
          <w:tcPr>
            <w:tcW w:w="2979" w:type="dxa"/>
            <w:vAlign w:val="center"/>
          </w:tcPr>
          <w:p w:rsidR="003E6EEC" w:rsidRPr="007E67D8" w:rsidRDefault="003E6EEC" w:rsidP="004B7E95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7E67D8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บริษัท ประชารัฐชีวมวล บังนังสตา จำกัด</w:t>
            </w:r>
          </w:p>
        </w:tc>
        <w:tc>
          <w:tcPr>
            <w:tcW w:w="2763" w:type="dxa"/>
            <w:vAlign w:val="bottom"/>
          </w:tcPr>
          <w:p w:rsidR="003E6EEC" w:rsidRPr="007E67D8" w:rsidRDefault="003E6EEC" w:rsidP="004B7E95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7E67D8"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  <w:t>การผลิตและการส่งไฟฟ้า</w:t>
            </w:r>
          </w:p>
        </w:tc>
        <w:tc>
          <w:tcPr>
            <w:tcW w:w="1098" w:type="dxa"/>
          </w:tcPr>
          <w:p w:rsidR="003E6EEC" w:rsidRPr="007E67D8" w:rsidRDefault="003E6EEC" w:rsidP="004B7E95">
            <w:pPr>
              <w:pStyle w:val="MacroText"/>
              <w:jc w:val="center"/>
              <w:rPr>
                <w:rFonts w:ascii="Angsana New" w:hAnsi="Angsana New"/>
                <w:cs/>
              </w:rPr>
            </w:pPr>
            <w:r w:rsidRPr="007E67D8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63" w:type="dxa"/>
            <w:vAlign w:val="center"/>
          </w:tcPr>
          <w:p w:rsidR="003E6EEC" w:rsidRPr="007E67D8" w:rsidRDefault="00AF3530" w:rsidP="004B7E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42.56</w:t>
            </w:r>
          </w:p>
        </w:tc>
        <w:tc>
          <w:tcPr>
            <w:tcW w:w="1017" w:type="dxa"/>
            <w:vAlign w:val="center"/>
          </w:tcPr>
          <w:p w:rsidR="003E6EEC" w:rsidRPr="007E67D8" w:rsidRDefault="003E6EEC" w:rsidP="004B7E95">
            <w:pPr>
              <w:ind w:left="-495" w:right="468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E67D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F23831" w:rsidRPr="007E67D8" w:rsidRDefault="00F23831" w:rsidP="00F51C91">
      <w:pPr>
        <w:spacing w:before="240" w:after="360"/>
        <w:ind w:left="547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>บริษัทและบริษัท</w:t>
      </w:r>
      <w:r w:rsidR="00206F95" w:rsidRPr="007E67D8">
        <w:rPr>
          <w:rFonts w:ascii="Angsana New" w:hAnsi="Angsana New" w:hint="cs"/>
          <w:sz w:val="32"/>
          <w:szCs w:val="32"/>
          <w:cs/>
        </w:rPr>
        <w:t>ย่อย</w:t>
      </w:r>
      <w:r w:rsidRPr="007E67D8">
        <w:rPr>
          <w:rFonts w:ascii="Angsana New" w:hAnsi="Angsana New" w:hint="cs"/>
          <w:sz w:val="32"/>
          <w:szCs w:val="32"/>
          <w:cs/>
        </w:rPr>
        <w:t>มีรายการและความสัมพันธ์อย่างมีสาระสำคัญกับบริษัทที่เกี่ยวข้องกัน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ดังนั้น</w:t>
      </w:r>
      <w:r w:rsidR="003425C4" w:rsidRPr="007E67D8">
        <w:rPr>
          <w:rFonts w:ascii="Angsana New" w:hAnsi="Angsana New" w:hint="cs"/>
          <w:sz w:val="32"/>
          <w:szCs w:val="32"/>
          <w:cs/>
        </w:rPr>
        <w:t xml:space="preserve">      </w:t>
      </w:r>
      <w:r w:rsidRPr="007E67D8">
        <w:rPr>
          <w:rFonts w:ascii="Angsana New" w:hAnsi="Angsana New" w:hint="cs"/>
          <w:sz w:val="32"/>
          <w:szCs w:val="32"/>
          <w:cs/>
        </w:rPr>
        <w:t>งบการเงินนี้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ดำเนินงานโดยปราศจากความสัมพันธ์ดังกล่าว</w:t>
      </w:r>
    </w:p>
    <w:p w:rsidR="000B447A" w:rsidRPr="007E67D8" w:rsidRDefault="005F5E1C" w:rsidP="00F51C91">
      <w:pPr>
        <w:tabs>
          <w:tab w:val="left" w:pos="1440"/>
          <w:tab w:val="left" w:pos="2160"/>
          <w:tab w:val="left" w:pos="288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5E1C">
        <w:rPr>
          <w:rFonts w:ascii="Angsana New" w:hAnsi="Angsana New"/>
          <w:b/>
          <w:bCs/>
          <w:sz w:val="32"/>
          <w:szCs w:val="32"/>
        </w:rPr>
        <w:t>2</w:t>
      </w:r>
      <w:r w:rsidR="00A535B4" w:rsidRPr="007E67D8">
        <w:rPr>
          <w:rFonts w:ascii="Angsana New" w:hAnsi="Angsana New"/>
          <w:b/>
          <w:bCs/>
          <w:sz w:val="32"/>
          <w:szCs w:val="32"/>
        </w:rPr>
        <w:t>.</w:t>
      </w:r>
      <w:r w:rsidR="000B447A" w:rsidRPr="007E67D8">
        <w:rPr>
          <w:rFonts w:ascii="Angsana New" w:hAnsi="Angsana New"/>
          <w:b/>
          <w:bCs/>
          <w:sz w:val="32"/>
          <w:szCs w:val="32"/>
        </w:rPr>
        <w:tab/>
      </w:r>
      <w:r w:rsidR="00D862F3" w:rsidRPr="007E67D8">
        <w:rPr>
          <w:rFonts w:ascii="Angsana New" w:hAnsi="Angsana New" w:hint="cs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:rsidR="00A535B4" w:rsidRPr="007E67D8" w:rsidRDefault="005F5E1C" w:rsidP="00780989">
      <w:pPr>
        <w:spacing w:after="240"/>
        <w:ind w:left="1094" w:right="58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5F5E1C">
        <w:rPr>
          <w:rFonts w:ascii="Angsana New" w:hAnsi="Angsana New"/>
          <w:sz w:val="32"/>
          <w:szCs w:val="32"/>
        </w:rPr>
        <w:t>2</w:t>
      </w:r>
      <w:r w:rsidR="00A535B4" w:rsidRPr="007E67D8">
        <w:rPr>
          <w:rFonts w:ascii="Angsana New" w:hAnsi="Angsana New"/>
          <w:sz w:val="32"/>
          <w:szCs w:val="32"/>
          <w:cs/>
        </w:rPr>
        <w:t>.</w:t>
      </w:r>
      <w:r w:rsidRPr="005F5E1C">
        <w:rPr>
          <w:rFonts w:ascii="Angsana New" w:hAnsi="Angsana New"/>
          <w:sz w:val="32"/>
          <w:szCs w:val="32"/>
        </w:rPr>
        <w:t>1</w:t>
      </w:r>
      <w:r w:rsidR="00A535B4" w:rsidRPr="007E67D8">
        <w:rPr>
          <w:rFonts w:ascii="Angsana New" w:hAnsi="Angsana New"/>
          <w:sz w:val="32"/>
          <w:szCs w:val="32"/>
        </w:rPr>
        <w:tab/>
      </w:r>
      <w:r w:rsidR="00A535B4" w:rsidRPr="007E67D8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206F95" w:rsidRPr="007E67D8">
        <w:rPr>
          <w:rFonts w:ascii="Angsana New" w:hAnsi="Angsana New"/>
          <w:sz w:val="32"/>
          <w:szCs w:val="32"/>
          <w:cs/>
        </w:rPr>
        <w:t>รวม</w:t>
      </w:r>
      <w:r w:rsidR="00A535B4" w:rsidRPr="007E67D8">
        <w:rPr>
          <w:rFonts w:ascii="Angsana New" w:hAnsi="Angsana New"/>
          <w:sz w:val="32"/>
          <w:szCs w:val="32"/>
          <w:cs/>
        </w:rPr>
        <w:t>และงบการเงินระหว่างกาล</w:t>
      </w:r>
      <w:r w:rsidR="00206F95" w:rsidRPr="007E67D8">
        <w:rPr>
          <w:rFonts w:ascii="Angsana New" w:hAnsi="Angsana New"/>
          <w:sz w:val="32"/>
          <w:szCs w:val="32"/>
          <w:cs/>
        </w:rPr>
        <w:t>เฉพาะกิจการ</w:t>
      </w:r>
      <w:r w:rsidR="00A535B4" w:rsidRPr="007E67D8">
        <w:rPr>
          <w:rFonts w:ascii="Angsana New" w:hAnsi="Angsana New"/>
          <w:sz w:val="32"/>
          <w:szCs w:val="32"/>
          <w:cs/>
        </w:rPr>
        <w:t>นี้ได้จัดทำขึ้นในสกุลเงินบาท</w:t>
      </w:r>
      <w:r w:rsidR="00A535B4" w:rsidRPr="007E67D8">
        <w:rPr>
          <w:rFonts w:ascii="Angsana New" w:hAnsi="Angsana New"/>
          <w:spacing w:val="-4"/>
          <w:sz w:val="32"/>
          <w:szCs w:val="32"/>
          <w:cs/>
        </w:rPr>
        <w:t xml:space="preserve">และตามมาตรฐานการบัญชีฉบับที่ </w:t>
      </w:r>
      <w:r w:rsidRPr="005F5E1C">
        <w:rPr>
          <w:rFonts w:ascii="Angsana New" w:hAnsi="Angsana New"/>
          <w:spacing w:val="-4"/>
          <w:sz w:val="32"/>
          <w:szCs w:val="32"/>
        </w:rPr>
        <w:t>34</w:t>
      </w:r>
      <w:r w:rsidR="00A535B4" w:rsidRPr="007E67D8">
        <w:rPr>
          <w:rFonts w:ascii="Angsana New" w:hAnsi="Angsana New"/>
          <w:spacing w:val="-4"/>
          <w:sz w:val="32"/>
          <w:szCs w:val="32"/>
          <w:cs/>
        </w:rPr>
        <w:t xml:space="preserve"> (ปรับปรุง </w:t>
      </w:r>
      <w:r w:rsidRPr="005F5E1C">
        <w:rPr>
          <w:rFonts w:ascii="Angsana New" w:hAnsi="Angsana New"/>
          <w:spacing w:val="-4"/>
          <w:sz w:val="32"/>
          <w:szCs w:val="32"/>
        </w:rPr>
        <w:t>2561</w:t>
      </w:r>
      <w:r w:rsidR="00A535B4" w:rsidRPr="007E67D8">
        <w:rPr>
          <w:rFonts w:ascii="Angsana New" w:hAnsi="Angsana New"/>
          <w:spacing w:val="-4"/>
          <w:sz w:val="32"/>
          <w:szCs w:val="32"/>
          <w:cs/>
        </w:rPr>
        <w:t>) เรื่อง “รายงานทางการเงินระหว่าง</w:t>
      </w:r>
      <w:r w:rsidR="00A535B4" w:rsidRPr="007E67D8">
        <w:rPr>
          <w:rFonts w:ascii="Angsana New" w:hAnsi="Angsana New"/>
          <w:sz w:val="32"/>
          <w:szCs w:val="32"/>
          <w:cs/>
        </w:rPr>
        <w:t>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A535B4" w:rsidRPr="007E67D8" w:rsidRDefault="005F5E1C" w:rsidP="00363352">
      <w:pPr>
        <w:spacing w:after="240"/>
        <w:ind w:left="1094" w:right="6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5F5E1C">
        <w:rPr>
          <w:rFonts w:ascii="Angsana New" w:hAnsi="Angsana New"/>
          <w:spacing w:val="-6"/>
          <w:sz w:val="32"/>
          <w:szCs w:val="32"/>
        </w:rPr>
        <w:t>2</w:t>
      </w:r>
      <w:r w:rsidR="00A535B4" w:rsidRPr="007E67D8">
        <w:rPr>
          <w:rFonts w:ascii="Angsana New" w:hAnsi="Angsana New"/>
          <w:spacing w:val="-6"/>
          <w:sz w:val="32"/>
          <w:szCs w:val="32"/>
        </w:rPr>
        <w:t>.</w:t>
      </w:r>
      <w:r w:rsidRPr="005F5E1C">
        <w:rPr>
          <w:rFonts w:ascii="Angsana New" w:hAnsi="Angsana New"/>
          <w:spacing w:val="-6"/>
          <w:sz w:val="32"/>
          <w:szCs w:val="32"/>
        </w:rPr>
        <w:t>2</w:t>
      </w:r>
      <w:r w:rsidR="00A535B4" w:rsidRPr="007E67D8">
        <w:rPr>
          <w:rFonts w:ascii="Angsana New" w:hAnsi="Angsana New"/>
          <w:spacing w:val="-6"/>
          <w:sz w:val="32"/>
          <w:szCs w:val="32"/>
        </w:rPr>
        <w:tab/>
      </w:r>
      <w:r w:rsidR="00A535B4" w:rsidRPr="007E67D8">
        <w:rPr>
          <w:rFonts w:ascii="Angsana New" w:hAnsi="Angsana New"/>
          <w:spacing w:val="-6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5F5E1C">
        <w:rPr>
          <w:rFonts w:ascii="Angsana New" w:hAnsi="Angsana New"/>
          <w:spacing w:val="-6"/>
          <w:sz w:val="32"/>
          <w:szCs w:val="32"/>
        </w:rPr>
        <w:t>31</w:t>
      </w:r>
      <w:r w:rsidR="00A535B4" w:rsidRPr="007E67D8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Pr="005F5E1C">
        <w:rPr>
          <w:rFonts w:ascii="Angsana New" w:hAnsi="Angsana New"/>
          <w:spacing w:val="-6"/>
          <w:sz w:val="32"/>
          <w:szCs w:val="32"/>
        </w:rPr>
        <w:t>2561</w:t>
      </w:r>
      <w:r w:rsidR="00A535B4" w:rsidRPr="007E67D8">
        <w:rPr>
          <w:rFonts w:ascii="Angsana New" w:hAnsi="Angsana New"/>
          <w:spacing w:val="-6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</w:t>
      </w:r>
      <w:r w:rsidR="00A535B4" w:rsidRPr="007E67D8">
        <w:rPr>
          <w:rFonts w:ascii="Angsana New" w:hAnsi="Angsana New"/>
          <w:spacing w:val="10"/>
          <w:sz w:val="32"/>
          <w:szCs w:val="32"/>
          <w:cs/>
        </w:rPr>
        <w:t>สิ้นสุดวัน</w:t>
      </w:r>
      <w:r w:rsidR="00A535B4" w:rsidRPr="007E67D8">
        <w:rPr>
          <w:rFonts w:ascii="Angsana New" w:hAnsi="Angsana New"/>
          <w:spacing w:val="-6"/>
          <w:sz w:val="32"/>
          <w:szCs w:val="32"/>
          <w:cs/>
        </w:rPr>
        <w:t>เดียวกันซึ่งได้ตรวจสอบแล้ว</w:t>
      </w:r>
    </w:p>
    <w:p w:rsidR="00A535B4" w:rsidRPr="007E67D8" w:rsidRDefault="005F5E1C" w:rsidP="00363352">
      <w:pPr>
        <w:spacing w:after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5F5E1C">
        <w:rPr>
          <w:rFonts w:ascii="Angsana New" w:hAnsi="Angsana New"/>
          <w:spacing w:val="-6"/>
          <w:sz w:val="32"/>
          <w:szCs w:val="32"/>
        </w:rPr>
        <w:t>2</w:t>
      </w:r>
      <w:r w:rsidR="00A535B4" w:rsidRPr="007E67D8">
        <w:rPr>
          <w:rFonts w:ascii="Angsana New" w:hAnsi="Angsana New"/>
          <w:spacing w:val="-6"/>
          <w:sz w:val="32"/>
          <w:szCs w:val="32"/>
        </w:rPr>
        <w:t>.</w:t>
      </w:r>
      <w:r w:rsidRPr="005F5E1C">
        <w:rPr>
          <w:rFonts w:ascii="Angsana New" w:hAnsi="Angsana New"/>
          <w:spacing w:val="-6"/>
          <w:sz w:val="32"/>
          <w:szCs w:val="32"/>
        </w:rPr>
        <w:t>3</w:t>
      </w:r>
      <w:r w:rsidR="00A535B4" w:rsidRPr="007E67D8">
        <w:rPr>
          <w:rFonts w:ascii="Angsana New" w:hAnsi="Angsana New"/>
          <w:spacing w:val="-6"/>
          <w:sz w:val="32"/>
          <w:szCs w:val="32"/>
        </w:rPr>
        <w:tab/>
      </w:r>
      <w:r w:rsidR="00A535B4" w:rsidRPr="007E67D8">
        <w:rPr>
          <w:rFonts w:ascii="Angsana New" w:hAnsi="Angsana New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1159D2" w:rsidRPr="007E67D8">
        <w:rPr>
          <w:rFonts w:ascii="Angsana New" w:hAnsi="Angsana New" w:hint="cs"/>
          <w:sz w:val="32"/>
          <w:szCs w:val="32"/>
          <w:cs/>
        </w:rPr>
        <w:t>และ</w:t>
      </w:r>
      <w:r w:rsidR="001E6CEE" w:rsidRPr="007E67D8">
        <w:rPr>
          <w:rFonts w:ascii="Angsana New" w:hAnsi="Angsana New" w:hint="cs"/>
          <w:sz w:val="32"/>
          <w:szCs w:val="32"/>
          <w:cs/>
        </w:rPr>
        <w:t>งวด</w:t>
      </w:r>
      <w:r w:rsidR="001159D2" w:rsidRPr="007E67D8">
        <w:rPr>
          <w:rFonts w:ascii="Angsana New" w:hAnsi="Angsana New" w:hint="cs"/>
          <w:sz w:val="32"/>
          <w:szCs w:val="32"/>
          <w:cs/>
        </w:rPr>
        <w:t>หกเดือน</w:t>
      </w:r>
      <w:r w:rsidR="00A535B4" w:rsidRPr="007E67D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948A0" w:rsidRPr="007E67D8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F5E1C">
        <w:rPr>
          <w:rFonts w:ascii="Angsana New" w:hAnsi="Angsana New"/>
          <w:sz w:val="32"/>
          <w:szCs w:val="32"/>
        </w:rPr>
        <w:t>30</w:t>
      </w:r>
      <w:r w:rsidR="00A535B4" w:rsidRPr="007E67D8">
        <w:rPr>
          <w:rFonts w:ascii="Angsana New" w:hAnsi="Angsana New"/>
          <w:sz w:val="32"/>
          <w:szCs w:val="32"/>
        </w:rPr>
        <w:t xml:space="preserve"> </w:t>
      </w:r>
      <w:r w:rsidR="001159D2" w:rsidRPr="007E67D8">
        <w:rPr>
          <w:rFonts w:ascii="Angsana New" w:hAnsi="Angsana New" w:hint="cs"/>
          <w:sz w:val="32"/>
          <w:szCs w:val="32"/>
          <w:cs/>
        </w:rPr>
        <w:t>มิถุนายน</w:t>
      </w:r>
      <w:r w:rsidR="00A535B4" w:rsidRPr="007E67D8">
        <w:rPr>
          <w:rFonts w:ascii="Angsana New" w:hAnsi="Angsana New"/>
          <w:sz w:val="32"/>
          <w:szCs w:val="32"/>
          <w:cs/>
        </w:rPr>
        <w:t xml:space="preserve"> </w:t>
      </w:r>
      <w:r w:rsidRPr="005F5E1C">
        <w:rPr>
          <w:rFonts w:ascii="Angsana New" w:hAnsi="Angsana New"/>
          <w:sz w:val="32"/>
          <w:szCs w:val="32"/>
        </w:rPr>
        <w:t>2562</w:t>
      </w:r>
      <w:r w:rsidR="00A535B4" w:rsidRPr="007E67D8">
        <w:rPr>
          <w:rFonts w:ascii="Angsana New" w:hAnsi="Angsana New"/>
          <w:sz w:val="32"/>
          <w:szCs w:val="32"/>
        </w:rPr>
        <w:t xml:space="preserve"> </w:t>
      </w:r>
      <w:r w:rsidR="00A535B4" w:rsidRPr="007E67D8">
        <w:rPr>
          <w:rFonts w:ascii="Angsana New" w:hAnsi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:rsidR="00F51C91" w:rsidRPr="007E67D8" w:rsidRDefault="00F51C91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</w:rPr>
      </w:pPr>
      <w:r w:rsidRPr="007E67D8">
        <w:rPr>
          <w:rFonts w:ascii="Angsana New" w:hAnsi="Angsana New"/>
          <w:spacing w:val="-6"/>
          <w:sz w:val="32"/>
          <w:szCs w:val="32"/>
        </w:rPr>
        <w:br w:type="page"/>
      </w:r>
    </w:p>
    <w:p w:rsidR="000A51BB" w:rsidRPr="007E67D8" w:rsidRDefault="005F5E1C" w:rsidP="00363352">
      <w:pPr>
        <w:spacing w:after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5F5E1C">
        <w:rPr>
          <w:rFonts w:ascii="Angsana New" w:hAnsi="Angsana New"/>
          <w:spacing w:val="-6"/>
          <w:sz w:val="32"/>
          <w:szCs w:val="32"/>
        </w:rPr>
        <w:lastRenderedPageBreak/>
        <w:t>2</w:t>
      </w:r>
      <w:r w:rsidR="000A51BB" w:rsidRPr="007E67D8">
        <w:rPr>
          <w:rFonts w:ascii="Angsana New" w:hAnsi="Angsana New"/>
          <w:spacing w:val="-6"/>
          <w:sz w:val="32"/>
          <w:szCs w:val="32"/>
        </w:rPr>
        <w:t>.</w:t>
      </w:r>
      <w:r w:rsidRPr="005F5E1C">
        <w:rPr>
          <w:rFonts w:ascii="Angsana New" w:hAnsi="Angsana New"/>
          <w:spacing w:val="-6"/>
          <w:sz w:val="32"/>
          <w:szCs w:val="32"/>
        </w:rPr>
        <w:t>4</w:t>
      </w:r>
      <w:r w:rsidR="000A51BB" w:rsidRPr="007E67D8">
        <w:rPr>
          <w:rFonts w:ascii="Angsana New" w:hAnsi="Angsana New"/>
          <w:spacing w:val="-6"/>
          <w:sz w:val="32"/>
          <w:szCs w:val="32"/>
        </w:rPr>
        <w:tab/>
      </w:r>
      <w:r w:rsidR="000A51BB" w:rsidRPr="007E67D8">
        <w:rPr>
          <w:rFonts w:ascii="Angsana New" w:hAnsi="Angsana New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0A51BB" w:rsidRPr="007E67D8">
        <w:rPr>
          <w:rFonts w:ascii="Angsana New" w:hAnsi="Angsana New"/>
          <w:sz w:val="32"/>
          <w:szCs w:val="32"/>
        </w:rPr>
        <w:t xml:space="preserve"> </w:t>
      </w:r>
      <w:r w:rsidR="000A51BB" w:rsidRPr="007E67D8">
        <w:rPr>
          <w:rFonts w:ascii="Angsana New" w:hAnsi="Angsana New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0A51BB" w:rsidRPr="007E67D8">
        <w:rPr>
          <w:rFonts w:ascii="Angsana New" w:hAnsi="Angsana New"/>
          <w:sz w:val="32"/>
          <w:szCs w:val="32"/>
        </w:rPr>
        <w:t xml:space="preserve"> </w:t>
      </w:r>
      <w:r w:rsidR="000A51BB" w:rsidRPr="007E67D8">
        <w:rPr>
          <w:rFonts w:ascii="Angsana New" w:hAnsi="Angsana New"/>
          <w:spacing w:val="-10"/>
          <w:sz w:val="32"/>
          <w:szCs w:val="32"/>
          <w:cs/>
        </w:rPr>
        <w:t>ในงบการเงินระหว่างกาล ดังนั้น งบการเงินระหว่างกาลสำหรับงวดสามเดือน</w:t>
      </w:r>
      <w:r w:rsidR="00C948A0" w:rsidRPr="007E67D8">
        <w:rPr>
          <w:rFonts w:ascii="Angsana New" w:hAnsi="Angsana New" w:hint="cs"/>
          <w:spacing w:val="-10"/>
          <w:sz w:val="32"/>
          <w:szCs w:val="32"/>
          <w:cs/>
        </w:rPr>
        <w:t>และ</w:t>
      </w:r>
      <w:r w:rsidR="001E6CEE" w:rsidRPr="007E67D8">
        <w:rPr>
          <w:rFonts w:ascii="Angsana New" w:hAnsi="Angsana New" w:hint="cs"/>
          <w:spacing w:val="-10"/>
          <w:sz w:val="32"/>
          <w:szCs w:val="32"/>
          <w:cs/>
        </w:rPr>
        <w:t>งวด</w:t>
      </w:r>
      <w:r w:rsidR="00C948A0" w:rsidRPr="007E67D8">
        <w:rPr>
          <w:rFonts w:ascii="Angsana New" w:hAnsi="Angsana New" w:hint="cs"/>
          <w:spacing w:val="-10"/>
          <w:sz w:val="32"/>
          <w:szCs w:val="32"/>
          <w:cs/>
        </w:rPr>
        <w:t>หกเดือน</w:t>
      </w:r>
      <w:r w:rsidR="000A51BB" w:rsidRPr="007E67D8">
        <w:rPr>
          <w:rFonts w:ascii="Angsana New" w:hAnsi="Angsana New"/>
          <w:spacing w:val="-10"/>
          <w:sz w:val="32"/>
          <w:szCs w:val="32"/>
          <w:cs/>
        </w:rPr>
        <w:t xml:space="preserve">สิ้นสุดวันที่ </w:t>
      </w:r>
      <w:r w:rsidRPr="005F5E1C">
        <w:rPr>
          <w:rFonts w:ascii="Angsana New" w:hAnsi="Angsana New"/>
          <w:spacing w:val="-10"/>
          <w:sz w:val="32"/>
          <w:szCs w:val="32"/>
        </w:rPr>
        <w:t>3</w:t>
      </w:r>
      <w:r w:rsidRPr="005F5E1C">
        <w:rPr>
          <w:rFonts w:ascii="Angsana New" w:hAnsi="Angsana New"/>
          <w:spacing w:val="-10"/>
          <w:sz w:val="32"/>
          <w:szCs w:val="32"/>
          <w:lang w:eastAsia="ko-KR"/>
        </w:rPr>
        <w:t>0</w:t>
      </w:r>
      <w:r w:rsidR="000A51BB" w:rsidRPr="007E67D8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C948A0" w:rsidRPr="007E67D8">
        <w:rPr>
          <w:rFonts w:ascii="Angsana New" w:hAnsi="Angsana New" w:hint="cs"/>
          <w:spacing w:val="-10"/>
          <w:sz w:val="32"/>
          <w:szCs w:val="32"/>
          <w:cs/>
        </w:rPr>
        <w:t>มิถุนายน</w:t>
      </w:r>
      <w:r w:rsidR="000A51BB" w:rsidRPr="007E67D8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5F5E1C">
        <w:rPr>
          <w:rFonts w:ascii="Angsana New" w:hAnsi="Angsana New"/>
          <w:sz w:val="32"/>
          <w:szCs w:val="32"/>
        </w:rPr>
        <w:t>2562</w:t>
      </w:r>
      <w:r w:rsidR="000A51BB" w:rsidRPr="007E67D8">
        <w:rPr>
          <w:rFonts w:ascii="Angsana New" w:hAnsi="Angsana New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5F5E1C">
        <w:rPr>
          <w:rFonts w:ascii="Angsana New" w:hAnsi="Angsana New"/>
          <w:sz w:val="32"/>
          <w:szCs w:val="32"/>
        </w:rPr>
        <w:t>31</w:t>
      </w:r>
      <w:r w:rsidR="000A51BB" w:rsidRPr="007E67D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F5E1C">
        <w:rPr>
          <w:rFonts w:ascii="Angsana New" w:hAnsi="Angsana New"/>
          <w:sz w:val="32"/>
          <w:szCs w:val="32"/>
        </w:rPr>
        <w:t>256</w:t>
      </w:r>
      <w:r w:rsidRPr="005F5E1C">
        <w:rPr>
          <w:rFonts w:ascii="Angsana New" w:hAnsi="Angsana New" w:hint="eastAsia"/>
          <w:sz w:val="32"/>
          <w:szCs w:val="32"/>
          <w:lang w:eastAsia="ko-KR"/>
        </w:rPr>
        <w:t>1</w:t>
      </w:r>
      <w:r w:rsidR="000A51BB" w:rsidRPr="007E67D8">
        <w:rPr>
          <w:rFonts w:ascii="Angsana New" w:hAnsi="Angsana New"/>
          <w:sz w:val="32"/>
          <w:szCs w:val="32"/>
          <w:cs/>
        </w:rPr>
        <w:t xml:space="preserve"> ซึ่งได้มีการตรวจสอบแล้ว</w:t>
      </w:r>
    </w:p>
    <w:p w:rsidR="00C948A0" w:rsidRPr="007E67D8" w:rsidRDefault="005F5E1C" w:rsidP="00363352">
      <w:pPr>
        <w:spacing w:after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5F5E1C">
        <w:rPr>
          <w:rFonts w:ascii="Angsana New" w:hAnsi="Angsana New"/>
          <w:sz w:val="32"/>
          <w:szCs w:val="32"/>
        </w:rPr>
        <w:t>2</w:t>
      </w:r>
      <w:r w:rsidR="00C948A0" w:rsidRPr="007E67D8">
        <w:rPr>
          <w:rFonts w:ascii="Angsana New" w:hAnsi="Angsana New"/>
          <w:sz w:val="32"/>
          <w:szCs w:val="32"/>
        </w:rPr>
        <w:t>.</w:t>
      </w:r>
      <w:r w:rsidRPr="005F5E1C">
        <w:rPr>
          <w:rFonts w:ascii="Angsana New" w:hAnsi="Angsana New"/>
          <w:sz w:val="32"/>
          <w:szCs w:val="32"/>
        </w:rPr>
        <w:t>5</w:t>
      </w:r>
      <w:r w:rsidR="00C948A0" w:rsidRPr="007E67D8">
        <w:rPr>
          <w:rFonts w:ascii="Angsana New" w:hAnsi="Angsana New"/>
          <w:sz w:val="32"/>
          <w:szCs w:val="32"/>
        </w:rPr>
        <w:tab/>
      </w:r>
      <w:r w:rsidR="00C948A0" w:rsidRPr="007E67D8">
        <w:rPr>
          <w:rFonts w:ascii="Angsana New" w:hAnsi="Angsana New" w:hint="cs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C948A0" w:rsidRPr="007E67D8">
        <w:rPr>
          <w:rFonts w:ascii="Angsana New" w:hAnsi="Angsana New"/>
          <w:sz w:val="32"/>
          <w:szCs w:val="32"/>
          <w:cs/>
        </w:rPr>
        <w:t xml:space="preserve">          </w:t>
      </w:r>
      <w:r w:rsidR="00C948A0" w:rsidRPr="007E67D8">
        <w:rPr>
          <w:rFonts w:ascii="Angsana New" w:hAnsi="Angsana New" w:hint="cs"/>
          <w:sz w:val="32"/>
          <w:szCs w:val="32"/>
          <w:cs/>
        </w:rPr>
        <w:t>ระหว่างกาลรวมนี้แล้ว</w:t>
      </w:r>
      <w:r w:rsidR="00C948A0" w:rsidRPr="007E67D8">
        <w:rPr>
          <w:rFonts w:ascii="Angsana New" w:hAnsi="Angsana New"/>
          <w:sz w:val="32"/>
          <w:szCs w:val="32"/>
          <w:cs/>
        </w:rPr>
        <w:t xml:space="preserve"> </w:t>
      </w:r>
      <w:r w:rsidR="00C948A0" w:rsidRPr="007E67D8">
        <w:rPr>
          <w:rFonts w:ascii="Angsana New" w:hAnsi="Angsana New" w:hint="cs"/>
          <w:sz w:val="32"/>
          <w:szCs w:val="32"/>
          <w:cs/>
        </w:rPr>
        <w:t>งบการเงินระหว่างกาลรวมสำหรับงวดสามเดือนและงวดหกเดือนสิ้นสุดวันที่</w:t>
      </w:r>
      <w:r w:rsidR="00C948A0" w:rsidRPr="007E67D8">
        <w:rPr>
          <w:rFonts w:ascii="Angsana New" w:hAnsi="Angsana New"/>
          <w:sz w:val="32"/>
          <w:szCs w:val="32"/>
          <w:cs/>
        </w:rPr>
        <w:t xml:space="preserve"> </w:t>
      </w:r>
      <w:r w:rsidRPr="005F5E1C">
        <w:rPr>
          <w:rFonts w:ascii="Angsana New" w:hAnsi="Angsana New"/>
          <w:sz w:val="32"/>
          <w:szCs w:val="32"/>
        </w:rPr>
        <w:t>30</w:t>
      </w:r>
      <w:r w:rsidR="00C948A0" w:rsidRPr="007E67D8">
        <w:rPr>
          <w:rFonts w:ascii="Angsana New" w:hAnsi="Angsana New"/>
          <w:sz w:val="32"/>
          <w:szCs w:val="32"/>
        </w:rPr>
        <w:t xml:space="preserve"> </w:t>
      </w:r>
      <w:r w:rsidR="00C948A0" w:rsidRPr="007E67D8">
        <w:rPr>
          <w:rFonts w:ascii="Angsana New" w:hAnsi="Angsana New" w:hint="cs"/>
          <w:sz w:val="32"/>
          <w:szCs w:val="32"/>
          <w:cs/>
        </w:rPr>
        <w:t>มิถุนายน</w:t>
      </w:r>
      <w:r w:rsidR="00C948A0" w:rsidRPr="007E67D8">
        <w:rPr>
          <w:rFonts w:ascii="Angsana New" w:hAnsi="Angsana New"/>
          <w:sz w:val="32"/>
          <w:szCs w:val="32"/>
          <w:cs/>
        </w:rPr>
        <w:t xml:space="preserve"> </w:t>
      </w:r>
      <w:r w:rsidRPr="005F5E1C">
        <w:rPr>
          <w:rFonts w:ascii="Angsana New" w:hAnsi="Angsana New"/>
          <w:sz w:val="32"/>
          <w:szCs w:val="32"/>
        </w:rPr>
        <w:t>2562</w:t>
      </w:r>
      <w:r w:rsidR="00C948A0" w:rsidRPr="007E67D8">
        <w:rPr>
          <w:rFonts w:ascii="Angsana New" w:hAnsi="Angsana New"/>
          <w:sz w:val="32"/>
          <w:szCs w:val="32"/>
          <w:cs/>
        </w:rPr>
        <w:t xml:space="preserve"> </w:t>
      </w:r>
      <w:r w:rsidR="00C948A0" w:rsidRPr="007E67D8">
        <w:rPr>
          <w:rFonts w:ascii="Angsana New" w:hAnsi="Angsana New" w:hint="cs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1E6CEE" w:rsidRPr="007E67D8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C948A0" w:rsidRPr="007E67D8">
        <w:rPr>
          <w:rFonts w:ascii="Angsana New" w:hAnsi="Angsana New" w:hint="cs"/>
          <w:sz w:val="32"/>
          <w:szCs w:val="32"/>
          <w:cs/>
        </w:rPr>
        <w:t>และงวดหกเดือนสิ้นสุดวันที่</w:t>
      </w:r>
      <w:r w:rsidR="00097ED8" w:rsidRPr="007E67D8">
        <w:rPr>
          <w:rFonts w:ascii="Angsana New" w:hAnsi="Angsana New"/>
          <w:sz w:val="32"/>
          <w:szCs w:val="32"/>
          <w:cs/>
        </w:rPr>
        <w:t xml:space="preserve"> </w:t>
      </w:r>
      <w:r w:rsidRPr="005F5E1C">
        <w:rPr>
          <w:rFonts w:ascii="Angsana New" w:hAnsi="Angsana New"/>
          <w:sz w:val="32"/>
          <w:szCs w:val="32"/>
        </w:rPr>
        <w:t>30</w:t>
      </w:r>
      <w:r w:rsidR="00C948A0" w:rsidRPr="007E67D8">
        <w:rPr>
          <w:rFonts w:ascii="Angsana New" w:hAnsi="Angsana New"/>
          <w:sz w:val="32"/>
          <w:szCs w:val="32"/>
          <w:cs/>
        </w:rPr>
        <w:t xml:space="preserve"> </w:t>
      </w:r>
      <w:r w:rsidR="00C948A0" w:rsidRPr="007E67D8">
        <w:rPr>
          <w:rFonts w:ascii="Angsana New" w:hAnsi="Angsana New" w:hint="cs"/>
          <w:sz w:val="32"/>
          <w:szCs w:val="32"/>
          <w:cs/>
        </w:rPr>
        <w:t>มิถุนายน</w:t>
      </w:r>
      <w:r w:rsidR="00097ED8" w:rsidRPr="007E67D8">
        <w:rPr>
          <w:rFonts w:ascii="Angsana New" w:hAnsi="Angsana New"/>
          <w:sz w:val="32"/>
          <w:szCs w:val="32"/>
          <w:cs/>
        </w:rPr>
        <w:t xml:space="preserve"> </w:t>
      </w:r>
      <w:r w:rsidRPr="005F5E1C">
        <w:rPr>
          <w:rFonts w:ascii="Angsana New" w:hAnsi="Angsana New"/>
          <w:sz w:val="32"/>
          <w:szCs w:val="32"/>
        </w:rPr>
        <w:t>2562</w:t>
      </w:r>
      <w:r w:rsidR="00C948A0" w:rsidRPr="007E67D8">
        <w:rPr>
          <w:rFonts w:ascii="Angsana New" w:hAnsi="Angsana New"/>
          <w:sz w:val="32"/>
          <w:szCs w:val="32"/>
          <w:cs/>
        </w:rPr>
        <w:t xml:space="preserve"> </w:t>
      </w:r>
      <w:r w:rsidR="00C948A0" w:rsidRPr="007E67D8">
        <w:rPr>
          <w:rFonts w:ascii="Angsana New" w:hAnsi="Angsana New" w:hint="cs"/>
          <w:sz w:val="32"/>
          <w:szCs w:val="32"/>
          <w:cs/>
        </w:rPr>
        <w:t>ซึ่งได้สอบทานแล้ว</w:t>
      </w:r>
    </w:p>
    <w:p w:rsidR="00F933BD" w:rsidRPr="007E67D8" w:rsidRDefault="005F5E1C" w:rsidP="00363352">
      <w:pPr>
        <w:spacing w:after="240"/>
        <w:ind w:left="1094" w:hanging="547"/>
        <w:jc w:val="thaiDistribute"/>
        <w:rPr>
          <w:rFonts w:ascii="Angsana New" w:hAnsi="Angsana New"/>
          <w:spacing w:val="4"/>
          <w:sz w:val="32"/>
          <w:szCs w:val="32"/>
        </w:rPr>
      </w:pPr>
      <w:r w:rsidRPr="005F5E1C">
        <w:rPr>
          <w:rFonts w:ascii="Angsana New" w:hAnsi="Angsana New"/>
          <w:spacing w:val="-6"/>
          <w:sz w:val="32"/>
          <w:szCs w:val="32"/>
        </w:rPr>
        <w:t>2</w:t>
      </w:r>
      <w:r w:rsidR="00F933BD" w:rsidRPr="007E67D8">
        <w:rPr>
          <w:rFonts w:ascii="Angsana New" w:hAnsi="Angsana New"/>
          <w:spacing w:val="-6"/>
          <w:sz w:val="32"/>
          <w:szCs w:val="32"/>
        </w:rPr>
        <w:t>.</w:t>
      </w:r>
      <w:r w:rsidRPr="005F5E1C">
        <w:rPr>
          <w:rFonts w:ascii="Angsana New" w:hAnsi="Angsana New"/>
          <w:spacing w:val="-6"/>
          <w:sz w:val="32"/>
          <w:szCs w:val="32"/>
        </w:rPr>
        <w:t>6</w:t>
      </w:r>
      <w:r w:rsidR="00F933BD" w:rsidRPr="007E67D8">
        <w:rPr>
          <w:rFonts w:ascii="Angsana New" w:hAnsi="Angsana New"/>
          <w:spacing w:val="-6"/>
          <w:sz w:val="32"/>
          <w:szCs w:val="32"/>
        </w:rPr>
        <w:tab/>
      </w:r>
      <w:r w:rsidR="0020154E" w:rsidRPr="007E67D8">
        <w:rPr>
          <w:rFonts w:ascii="Angsana New" w:hAnsi="Angsana New" w:hint="cs"/>
          <w:spacing w:val="-4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บริษัทต้องอาศัยดุลยพินิจ</w:t>
      </w:r>
      <w:r w:rsidR="0020154E" w:rsidRPr="007E67D8">
        <w:rPr>
          <w:rFonts w:ascii="Angsana New" w:hAnsi="Angsana New" w:hint="cs"/>
          <w:sz w:val="32"/>
          <w:szCs w:val="32"/>
          <w:cs/>
        </w:rPr>
        <w:t>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:rsidR="001E6CEE" w:rsidRPr="007E67D8" w:rsidRDefault="001E6CEE" w:rsidP="00DB65D9">
      <w:pPr>
        <w:spacing w:after="240"/>
        <w:ind w:left="1094"/>
        <w:jc w:val="thaiDistribute"/>
        <w:rPr>
          <w:rFonts w:ascii="Angsana New" w:hAnsi="Angsana New"/>
          <w:spacing w:val="-6"/>
          <w:sz w:val="32"/>
          <w:szCs w:val="32"/>
        </w:rPr>
      </w:pPr>
      <w:r w:rsidRPr="007E67D8">
        <w:rPr>
          <w:rFonts w:ascii="Angsana New" w:hAnsi="Angsana New" w:hint="cs"/>
          <w:spacing w:val="-6"/>
          <w:sz w:val="32"/>
          <w:szCs w:val="32"/>
          <w:cs/>
        </w:rPr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5F5E1C" w:rsidRPr="005F5E1C">
        <w:rPr>
          <w:rFonts w:ascii="Angsana New" w:hAnsi="Angsana New"/>
          <w:spacing w:val="-6"/>
          <w:sz w:val="32"/>
          <w:szCs w:val="32"/>
        </w:rPr>
        <w:t>31</w:t>
      </w:r>
      <w:r w:rsidRPr="007E67D8">
        <w:rPr>
          <w:rFonts w:ascii="Angsana New" w:hAnsi="Angsana New"/>
          <w:spacing w:val="-6"/>
          <w:sz w:val="32"/>
          <w:szCs w:val="32"/>
        </w:rPr>
        <w:t xml:space="preserve"> </w:t>
      </w:r>
      <w:r w:rsidRPr="007E67D8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5F5E1C" w:rsidRPr="005F5E1C">
        <w:rPr>
          <w:rFonts w:ascii="Angsana New" w:hAnsi="Angsana New"/>
          <w:spacing w:val="-6"/>
          <w:sz w:val="32"/>
          <w:szCs w:val="32"/>
        </w:rPr>
        <w:t>2561</w:t>
      </w:r>
    </w:p>
    <w:p w:rsidR="00363352" w:rsidRPr="007E67D8" w:rsidRDefault="005F5E1C" w:rsidP="00872A7C">
      <w:pPr>
        <w:spacing w:after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5F5E1C">
        <w:rPr>
          <w:rFonts w:ascii="Angsana New" w:hAnsi="Angsana New"/>
          <w:spacing w:val="-6"/>
          <w:sz w:val="32"/>
          <w:szCs w:val="32"/>
        </w:rPr>
        <w:t>2</w:t>
      </w:r>
      <w:r w:rsidR="001E6CEE" w:rsidRPr="007E67D8">
        <w:rPr>
          <w:rFonts w:ascii="Angsana New" w:hAnsi="Angsana New"/>
          <w:spacing w:val="-6"/>
          <w:sz w:val="32"/>
          <w:szCs w:val="32"/>
        </w:rPr>
        <w:t>.</w:t>
      </w:r>
      <w:r w:rsidRPr="005F5E1C">
        <w:rPr>
          <w:rFonts w:ascii="Angsana New" w:hAnsi="Angsana New"/>
          <w:spacing w:val="-6"/>
          <w:sz w:val="32"/>
          <w:szCs w:val="32"/>
        </w:rPr>
        <w:t>7</w:t>
      </w:r>
      <w:r w:rsidR="001E6CEE" w:rsidRPr="007E67D8">
        <w:rPr>
          <w:rFonts w:ascii="Angsana New" w:hAnsi="Angsana New"/>
          <w:spacing w:val="-6"/>
          <w:sz w:val="32"/>
          <w:szCs w:val="32"/>
        </w:rPr>
        <w:tab/>
      </w:r>
      <w:r w:rsidR="00BE0932" w:rsidRPr="007E67D8">
        <w:rPr>
          <w:rFonts w:ascii="Angsana New" w:hAnsi="Angsana New"/>
          <w:spacing w:val="-6"/>
          <w:sz w:val="32"/>
          <w:szCs w:val="32"/>
          <w:cs/>
        </w:rPr>
        <w:t>งบการเงินระหว่างกาลฉบับภาษาอังกฤษจัดทำขึ้นจากงบการเงินระหว่างกาลภาษาไทยที่จัดทำตามกฎหมาย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ให้ใช้งบการเงินระหว่างกาลฉบับภาษาไทยเป็นหลัก</w:t>
      </w:r>
    </w:p>
    <w:p w:rsidR="00F51C91" w:rsidRPr="007E67D8" w:rsidRDefault="00F51C9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</w:rPr>
        <w:br w:type="page"/>
      </w:r>
    </w:p>
    <w:p w:rsidR="0020154E" w:rsidRPr="007E67D8" w:rsidRDefault="005F5E1C" w:rsidP="004B7E95">
      <w:pPr>
        <w:spacing w:after="240"/>
        <w:ind w:left="1094" w:hanging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5F5E1C">
        <w:rPr>
          <w:rFonts w:ascii="Angsana New" w:hAnsi="Angsana New"/>
          <w:sz w:val="32"/>
          <w:szCs w:val="32"/>
        </w:rPr>
        <w:lastRenderedPageBreak/>
        <w:t>2</w:t>
      </w:r>
      <w:r w:rsidR="00BE0932" w:rsidRPr="007E67D8">
        <w:rPr>
          <w:rFonts w:ascii="Angsana New" w:hAnsi="Angsana New"/>
          <w:sz w:val="32"/>
          <w:szCs w:val="32"/>
        </w:rPr>
        <w:t>.</w:t>
      </w:r>
      <w:r w:rsidRPr="005F5E1C">
        <w:rPr>
          <w:rFonts w:ascii="Angsana New" w:hAnsi="Angsana New"/>
          <w:sz w:val="32"/>
          <w:szCs w:val="32"/>
        </w:rPr>
        <w:t>8</w:t>
      </w:r>
      <w:r w:rsidR="00C71FA2" w:rsidRPr="007E67D8">
        <w:rPr>
          <w:rFonts w:ascii="Angsana New" w:hAnsi="Angsana New"/>
          <w:spacing w:val="-8"/>
          <w:sz w:val="32"/>
          <w:szCs w:val="32"/>
          <w:cs/>
        </w:rPr>
        <w:tab/>
      </w:r>
      <w:r w:rsidR="0020154E" w:rsidRPr="007E67D8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20154E" w:rsidRPr="007E67D8" w:rsidRDefault="0020154E" w:rsidP="004B7E95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pacing w:val="-2"/>
          <w:sz w:val="32"/>
          <w:szCs w:val="32"/>
          <w:cs/>
        </w:rPr>
        <w:t xml:space="preserve">ในระหว่างงวด </w:t>
      </w:r>
      <w:r w:rsidR="001E6CEE" w:rsidRPr="007E67D8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7E67D8">
        <w:rPr>
          <w:rFonts w:ascii="Angsana New" w:hAnsi="Angsana New"/>
          <w:spacing w:val="-2"/>
          <w:sz w:val="32"/>
          <w:szCs w:val="32"/>
          <w:cs/>
        </w:rPr>
        <w:t>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 เริ่มในหรือหลังวันที่</w:t>
      </w:r>
      <w:r w:rsidRPr="007E67D8">
        <w:rPr>
          <w:rFonts w:ascii="Angsana New" w:hAnsi="Angsana New"/>
          <w:spacing w:val="-2"/>
          <w:sz w:val="32"/>
          <w:szCs w:val="32"/>
        </w:rPr>
        <w:t xml:space="preserve"> </w:t>
      </w:r>
      <w:r w:rsidR="005F5E1C" w:rsidRPr="005F5E1C">
        <w:rPr>
          <w:rFonts w:ascii="Angsana New" w:hAnsi="Angsana New"/>
          <w:spacing w:val="-10"/>
          <w:sz w:val="32"/>
          <w:szCs w:val="32"/>
        </w:rPr>
        <w:t>1</w:t>
      </w:r>
      <w:r w:rsidRPr="007E67D8">
        <w:rPr>
          <w:rFonts w:ascii="Angsana New" w:hAnsi="Angsana New"/>
          <w:spacing w:val="-2"/>
          <w:sz w:val="32"/>
          <w:szCs w:val="32"/>
          <w:cs/>
        </w:rPr>
        <w:t xml:space="preserve"> มกราคม </w:t>
      </w:r>
      <w:r w:rsidR="005F5E1C" w:rsidRPr="005F5E1C">
        <w:rPr>
          <w:rFonts w:ascii="Angsana New" w:hAnsi="Angsana New"/>
          <w:spacing w:val="-10"/>
          <w:sz w:val="32"/>
          <w:szCs w:val="32"/>
        </w:rPr>
        <w:t>2562</w:t>
      </w:r>
      <w:r w:rsidRPr="007E67D8">
        <w:rPr>
          <w:rFonts w:ascii="Angsana New" w:hAnsi="Angsana New"/>
          <w:spacing w:val="-2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มาตรฐานการรายงานทางการเงินฉบับใหม่ซึ่งได้มีการเปลี่ยนแปลงหลักการสำคัญคือ มาตรฐานการรายงานทางการเงินฉบับที่ </w:t>
      </w:r>
      <w:r w:rsidR="005F5E1C" w:rsidRPr="005F5E1C">
        <w:rPr>
          <w:rFonts w:ascii="Angsana New" w:hAnsi="Angsana New"/>
          <w:spacing w:val="-10"/>
          <w:sz w:val="32"/>
          <w:szCs w:val="32"/>
        </w:rPr>
        <w:t>15</w:t>
      </w:r>
      <w:r w:rsidRPr="007E67D8">
        <w:rPr>
          <w:rFonts w:ascii="Angsana New" w:hAnsi="Angsana New"/>
          <w:spacing w:val="-2"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20154E" w:rsidRPr="007E67D8" w:rsidRDefault="0020154E" w:rsidP="004B7E95">
      <w:pPr>
        <w:spacing w:after="240"/>
        <w:ind w:left="1080"/>
        <w:jc w:val="thaiDistribute"/>
        <w:rPr>
          <w:rFonts w:ascii="Angsana New" w:hAnsi="Angsana New"/>
          <w:sz w:val="32"/>
          <w:szCs w:val="32"/>
          <w:u w:val="single"/>
        </w:rPr>
      </w:pPr>
      <w:r w:rsidRPr="007E67D8">
        <w:rPr>
          <w:rFonts w:ascii="Angsana New" w:hAnsi="Angsana New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5F5E1C" w:rsidRPr="005F5E1C">
        <w:rPr>
          <w:rFonts w:ascii="Angsana New" w:hAnsi="Angsana New"/>
          <w:sz w:val="32"/>
          <w:szCs w:val="32"/>
          <w:u w:val="single"/>
        </w:rPr>
        <w:t>15</w:t>
      </w:r>
      <w:r w:rsidRPr="007E67D8">
        <w:rPr>
          <w:rFonts w:ascii="Angsana New" w:hAnsi="Angsana New"/>
          <w:sz w:val="32"/>
          <w:szCs w:val="32"/>
          <w:u w:val="single"/>
          <w:cs/>
        </w:rPr>
        <w:t xml:space="preserve"> เรื่อง รายได้จากสัญญาที่ทำกับลูกค้า</w:t>
      </w:r>
    </w:p>
    <w:p w:rsidR="0020154E" w:rsidRPr="007E67D8" w:rsidRDefault="0020154E" w:rsidP="004B7E95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  <w:cs/>
        </w:rPr>
        <w:t xml:space="preserve">หลักการสำคัญของมาตรฐานการรายงานทางการเงิน ฉบับที่ </w:t>
      </w:r>
      <w:r w:rsidR="005F5E1C" w:rsidRPr="005F5E1C">
        <w:rPr>
          <w:rFonts w:ascii="Angsana New" w:hAnsi="Angsana New"/>
          <w:spacing w:val="-10"/>
          <w:sz w:val="32"/>
          <w:szCs w:val="32"/>
        </w:rPr>
        <w:t>15</w:t>
      </w:r>
      <w:r w:rsidRPr="007E67D8">
        <w:rPr>
          <w:rFonts w:ascii="Angsana New" w:hAnsi="Angsana New"/>
          <w:sz w:val="32"/>
          <w:szCs w:val="32"/>
          <w:cs/>
        </w:rPr>
        <w:t xml:space="preserve"> เรื่อง รายได้จากสัญญาที่ทำกับลูกค้า คือกิจการรับรู้รายได้เพื่อแสดงการส่งมอบสินค้าหรือบริการที่สัญญาให้ลูกค้า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 มาตรฐานกำหนดหลักการสำคัญ </w:t>
      </w:r>
      <w:r w:rsidR="005F5E1C" w:rsidRPr="005F5E1C">
        <w:rPr>
          <w:rFonts w:ascii="Angsana New" w:hAnsi="Angsana New"/>
          <w:spacing w:val="-10"/>
          <w:sz w:val="32"/>
          <w:szCs w:val="32"/>
        </w:rPr>
        <w:t>5</w:t>
      </w:r>
      <w:r w:rsidRPr="007E67D8">
        <w:rPr>
          <w:rFonts w:ascii="Angsana New" w:hAnsi="Angsana New"/>
          <w:sz w:val="32"/>
          <w:szCs w:val="32"/>
          <w:cs/>
        </w:rPr>
        <w:t xml:space="preserve"> ขั้นตอนในการรับรู้รายได้ดังต่อไปนี้</w:t>
      </w:r>
    </w:p>
    <w:p w:rsidR="0020154E" w:rsidRPr="007E67D8" w:rsidRDefault="0020154E" w:rsidP="009767F2">
      <w:pPr>
        <w:tabs>
          <w:tab w:val="left" w:pos="1260"/>
        </w:tabs>
        <w:spacing w:before="240"/>
        <w:ind w:left="1879" w:hanging="619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</w:rPr>
        <w:tab/>
      </w:r>
      <w:r w:rsidRPr="007E67D8">
        <w:rPr>
          <w:rFonts w:ascii="Angsana New" w:hAnsi="Angsana New"/>
          <w:sz w:val="32"/>
          <w:szCs w:val="32"/>
          <w:cs/>
        </w:rPr>
        <w:t>ขั้นตอนแรก: ระบุสัญญาที่ทำกับลูกค้า</w:t>
      </w:r>
    </w:p>
    <w:p w:rsidR="0020154E" w:rsidRPr="007E67D8" w:rsidRDefault="0020154E" w:rsidP="000A51BB">
      <w:pPr>
        <w:tabs>
          <w:tab w:val="left" w:pos="1260"/>
        </w:tabs>
        <w:ind w:left="1886" w:hanging="619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  <w:cs/>
        </w:rPr>
        <w:tab/>
        <w:t>ขั้นที่สอง: ระบุภาระที่ต้องปฏิบัติในสัญญา</w:t>
      </w:r>
    </w:p>
    <w:p w:rsidR="0020154E" w:rsidRPr="007E67D8" w:rsidRDefault="0020154E" w:rsidP="000A51BB">
      <w:pPr>
        <w:tabs>
          <w:tab w:val="left" w:pos="1260"/>
        </w:tabs>
        <w:ind w:left="1886" w:hanging="619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  <w:cs/>
        </w:rPr>
        <w:tab/>
        <w:t>ขั้นที่สาม: กำหนดราคาของรายการ</w:t>
      </w:r>
    </w:p>
    <w:p w:rsidR="0020154E" w:rsidRPr="007E67D8" w:rsidRDefault="0020154E" w:rsidP="000A51BB">
      <w:pPr>
        <w:tabs>
          <w:tab w:val="left" w:pos="1260"/>
        </w:tabs>
        <w:ind w:left="1886" w:hanging="619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  <w:cs/>
        </w:rPr>
        <w:tab/>
        <w:t>ขั้นที่สี่: ปันส่วนราคาของรายการให้กับภาระที่ต้องปฏิบัติที่รวมอยู่ในสัญญา</w:t>
      </w:r>
    </w:p>
    <w:p w:rsidR="0020154E" w:rsidRPr="007E67D8" w:rsidRDefault="0020154E" w:rsidP="000A51BB">
      <w:pPr>
        <w:tabs>
          <w:tab w:val="left" w:pos="1260"/>
        </w:tabs>
        <w:ind w:left="1886" w:hanging="619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  <w:cs/>
        </w:rPr>
        <w:tab/>
        <w:t>ขั้นที่ห้า: รับรู้รายได้เมื่อ (หรือขณะที่) กิจการปฏิบัติตามภาระที่ต้องปฏิบัติเสร็จสิ้น</w:t>
      </w:r>
    </w:p>
    <w:p w:rsidR="0020154E" w:rsidRPr="007E67D8" w:rsidRDefault="0020154E" w:rsidP="004B7E95">
      <w:pPr>
        <w:spacing w:before="240"/>
        <w:ind w:left="1080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  <w:cs/>
        </w:rPr>
        <w:t xml:space="preserve">ภายใต้มาตรฐานการรายงานทางการเงิน ฉบับที่ </w:t>
      </w:r>
      <w:r w:rsidR="005F5E1C" w:rsidRPr="005F5E1C">
        <w:rPr>
          <w:rFonts w:ascii="Angsana New" w:hAnsi="Angsana New"/>
          <w:spacing w:val="-10"/>
          <w:sz w:val="32"/>
          <w:szCs w:val="32"/>
        </w:rPr>
        <w:t>15</w:t>
      </w:r>
      <w:r w:rsidRPr="007E67D8">
        <w:rPr>
          <w:rFonts w:ascii="Angsana New" w:hAnsi="Angsana New"/>
          <w:sz w:val="32"/>
          <w:szCs w:val="32"/>
          <w:cs/>
        </w:rPr>
        <w:t xml:space="preserve"> เรื่อง รายได้จากสัญญาที่ทำกับลูกค้า กิจการต้องรับรู้รายได้เมื่อกิจการปฏิบัติตามภาระที่ต้องปฏิบัติเสร็จสิ้น เช่น เมื่ออำนาจควบคุมของสินค้าหรือบริการที่จะต้องปฏิบัติตามภาระที่ต้องปฏิบัตินั้นมีการส่งมอบสินค้าหรือบริการให้กับลูกค้าเสร็จสิ้นแล้ว</w:t>
      </w:r>
    </w:p>
    <w:p w:rsidR="00F51C91" w:rsidRPr="007E67D8" w:rsidRDefault="00F51C91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7E67D8">
        <w:rPr>
          <w:rFonts w:ascii="Angsana New" w:hAnsi="Angsana New"/>
          <w:spacing w:val="-6"/>
          <w:sz w:val="32"/>
          <w:szCs w:val="32"/>
          <w:cs/>
        </w:rPr>
        <w:br w:type="page"/>
      </w:r>
    </w:p>
    <w:p w:rsidR="0020154E" w:rsidRPr="007E67D8" w:rsidRDefault="0020154E" w:rsidP="00F51C91">
      <w:pPr>
        <w:overflowPunct/>
        <w:autoSpaceDE/>
        <w:autoSpaceDN/>
        <w:adjustRightInd/>
        <w:spacing w:after="240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pacing w:val="-6"/>
          <w:sz w:val="32"/>
          <w:szCs w:val="32"/>
          <w:cs/>
        </w:rPr>
        <w:lastRenderedPageBreak/>
        <w:t>มาตรฐานการรายงานทางการเงินฉบับนี้ นำมาแทนมาตรฐานและการตีความมาตรฐานที่เกี่ยวข้องกับ</w:t>
      </w:r>
      <w:r w:rsidRPr="007E67D8">
        <w:rPr>
          <w:rFonts w:ascii="Angsana New" w:hAnsi="Angsana New"/>
          <w:spacing w:val="-12"/>
          <w:sz w:val="32"/>
          <w:szCs w:val="32"/>
          <w:cs/>
        </w:rPr>
        <w:t xml:space="preserve">เรื่องรายได้เมื่อมีผลบังคับใช้ ได้แก่ มาตรฐานการบัญชี ฉบับที่ </w:t>
      </w:r>
      <w:r w:rsidR="005F5E1C" w:rsidRPr="005F5E1C">
        <w:rPr>
          <w:rFonts w:ascii="Angsana New" w:hAnsi="Angsana New"/>
          <w:spacing w:val="-12"/>
          <w:sz w:val="32"/>
          <w:szCs w:val="32"/>
        </w:rPr>
        <w:t>11</w:t>
      </w:r>
      <w:r w:rsidRPr="007E67D8">
        <w:rPr>
          <w:rFonts w:ascii="Angsana New" w:hAnsi="Angsana New"/>
          <w:spacing w:val="-12"/>
          <w:sz w:val="32"/>
          <w:szCs w:val="32"/>
          <w:cs/>
        </w:rPr>
        <w:t xml:space="preserve"> เรื่อง สัญญาก่อสร้าง มาตรฐานการบัญชี</w:t>
      </w:r>
      <w:r w:rsidRPr="007E67D8">
        <w:rPr>
          <w:rFonts w:ascii="Angsana New" w:hAnsi="Angsana New"/>
          <w:sz w:val="32"/>
          <w:szCs w:val="32"/>
          <w:cs/>
        </w:rPr>
        <w:t xml:space="preserve"> ฉบับที่ </w:t>
      </w:r>
      <w:r w:rsidR="005F5E1C" w:rsidRPr="005F5E1C">
        <w:rPr>
          <w:rFonts w:ascii="Angsana New" w:hAnsi="Angsana New"/>
          <w:spacing w:val="-10"/>
          <w:sz w:val="32"/>
          <w:szCs w:val="32"/>
        </w:rPr>
        <w:t>18</w:t>
      </w:r>
      <w:r w:rsidRPr="007E67D8">
        <w:rPr>
          <w:rFonts w:ascii="Angsana New" w:hAnsi="Angsana New"/>
          <w:sz w:val="32"/>
          <w:szCs w:val="32"/>
          <w:cs/>
        </w:rPr>
        <w:t xml:space="preserve"> เรื่อง รายได้ การตีความมาตรฐานการบัญชี ฉบับที่ </w:t>
      </w:r>
      <w:r w:rsidR="005F5E1C" w:rsidRPr="005F5E1C">
        <w:rPr>
          <w:rFonts w:ascii="Angsana New" w:hAnsi="Angsana New"/>
          <w:spacing w:val="-10"/>
          <w:sz w:val="32"/>
          <w:szCs w:val="32"/>
        </w:rPr>
        <w:t>31</w:t>
      </w:r>
      <w:r w:rsidRPr="007E67D8">
        <w:rPr>
          <w:rFonts w:ascii="Angsana New" w:hAnsi="Angsana New"/>
          <w:sz w:val="32"/>
          <w:szCs w:val="32"/>
          <w:cs/>
        </w:rPr>
        <w:t xml:space="preserve"> เรื่อง รายได้ - รายการแลกเปลี่ยนเกี่ยวกับบริการโฆษณา การตีความมาตรฐานการรายงานทางการเงิน ฉบับที่ </w:t>
      </w:r>
      <w:r w:rsidR="005F5E1C" w:rsidRPr="005F5E1C">
        <w:rPr>
          <w:rFonts w:ascii="Angsana New" w:hAnsi="Angsana New"/>
          <w:spacing w:val="-10"/>
          <w:sz w:val="32"/>
          <w:szCs w:val="32"/>
        </w:rPr>
        <w:t>13</w:t>
      </w:r>
      <w:r w:rsidRPr="007E67D8">
        <w:rPr>
          <w:rFonts w:ascii="Angsana New" w:hAnsi="Angsana New"/>
          <w:sz w:val="32"/>
          <w:szCs w:val="32"/>
          <w:cs/>
        </w:rPr>
        <w:t xml:space="preserve"> เรื่อง โปรแกรมสิทธิพิเศษแก่ลูกค้า การตีความมาตรฐานการรายงานทางการเงิน ฉบับที่ </w:t>
      </w:r>
      <w:r w:rsidR="005F5E1C" w:rsidRPr="005F5E1C">
        <w:rPr>
          <w:rFonts w:ascii="Angsana New" w:hAnsi="Angsana New"/>
          <w:spacing w:val="-10"/>
          <w:sz w:val="32"/>
          <w:szCs w:val="32"/>
        </w:rPr>
        <w:t>15</w:t>
      </w:r>
      <w:r w:rsidRPr="007E67D8">
        <w:rPr>
          <w:rFonts w:ascii="Angsana New" w:hAnsi="Angsana New"/>
          <w:sz w:val="32"/>
          <w:szCs w:val="32"/>
          <w:cs/>
        </w:rPr>
        <w:t xml:space="preserve"> เรื่อง สัญญาสำหรับการก่อสร้างอสังหาริมทรัพย์ และการตีความมาตรฐานการรายงานทางการเงิน ฉบับที่ </w:t>
      </w:r>
      <w:r w:rsidR="005F5E1C" w:rsidRPr="005F5E1C">
        <w:rPr>
          <w:rFonts w:ascii="Angsana New" w:hAnsi="Angsana New"/>
          <w:sz w:val="32"/>
          <w:szCs w:val="32"/>
        </w:rPr>
        <w:t>18</w:t>
      </w:r>
      <w:r w:rsidRPr="007E67D8">
        <w:rPr>
          <w:rFonts w:ascii="Angsana New" w:hAnsi="Angsana New"/>
          <w:sz w:val="32"/>
          <w:szCs w:val="32"/>
          <w:cs/>
        </w:rPr>
        <w:t xml:space="preserve"> เรื่อง การโอนสินทรัพย์จากลูกค้า </w:t>
      </w:r>
    </w:p>
    <w:p w:rsidR="00601929" w:rsidRPr="007E67D8" w:rsidRDefault="0020154E" w:rsidP="00F51C91">
      <w:pPr>
        <w:spacing w:after="240"/>
        <w:ind w:left="1094" w:hanging="14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  <w:cs/>
        </w:rPr>
        <w:t>นโยบายการบัญชีเกี่ยวกับรายได้ของกลุ่มบริษัทได้ถูกเปิดเผยรายละเอียดไว้ในหมายเหตุประกอบงบการเงินแบบย่อข้อ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="005F5E1C" w:rsidRPr="005F5E1C">
        <w:rPr>
          <w:rFonts w:ascii="Angsana New" w:hAnsi="Angsana New"/>
          <w:spacing w:val="-10"/>
          <w:sz w:val="32"/>
          <w:szCs w:val="32"/>
        </w:rPr>
        <w:t>3</w:t>
      </w:r>
      <w:r w:rsidRPr="007E67D8">
        <w:rPr>
          <w:rFonts w:ascii="Angsana New" w:hAnsi="Angsana New"/>
          <w:spacing w:val="-10"/>
          <w:sz w:val="32"/>
          <w:szCs w:val="32"/>
        </w:rPr>
        <w:t>.</w:t>
      </w:r>
      <w:r w:rsidR="005F5E1C" w:rsidRPr="005F5E1C">
        <w:rPr>
          <w:rFonts w:ascii="Angsana New" w:hAnsi="Angsana New"/>
          <w:spacing w:val="-10"/>
          <w:sz w:val="32"/>
          <w:szCs w:val="32"/>
        </w:rPr>
        <w:t>1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/>
          <w:sz w:val="32"/>
          <w:szCs w:val="32"/>
          <w:cs/>
        </w:rPr>
        <w:t>การนำมาตรฐานมาถือปฏิบัติไม่ได้มีผลกระทบ</w:t>
      </w:r>
      <w:r w:rsidR="000B44A0" w:rsidRPr="007E67D8">
        <w:rPr>
          <w:rFonts w:ascii="Angsana New" w:hAnsi="Angsana New"/>
          <w:sz w:val="32"/>
          <w:szCs w:val="32"/>
          <w:cs/>
        </w:rPr>
        <w:t>อย่างมีสาระสำคัญ</w:t>
      </w:r>
      <w:r w:rsidRPr="007E67D8">
        <w:rPr>
          <w:rFonts w:ascii="Angsana New" w:hAnsi="Angsana New"/>
          <w:sz w:val="32"/>
          <w:szCs w:val="32"/>
          <w:cs/>
        </w:rPr>
        <w:t>ต่อฐานะการเงินและผลการดำเนินงานของกลุ่มบริษัท</w:t>
      </w:r>
    </w:p>
    <w:p w:rsidR="0020154E" w:rsidRPr="007E67D8" w:rsidRDefault="005F5E1C" w:rsidP="00F51C91">
      <w:pPr>
        <w:spacing w:after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5F5E1C">
        <w:rPr>
          <w:rFonts w:ascii="Angsana New" w:hAnsi="Angsana New"/>
          <w:spacing w:val="-4"/>
          <w:sz w:val="32"/>
          <w:szCs w:val="32"/>
        </w:rPr>
        <w:t>2</w:t>
      </w:r>
      <w:r w:rsidR="00D76D92" w:rsidRPr="007E67D8">
        <w:rPr>
          <w:rFonts w:ascii="Angsana New" w:hAnsi="Angsana New"/>
          <w:spacing w:val="-4"/>
          <w:sz w:val="32"/>
          <w:szCs w:val="32"/>
        </w:rPr>
        <w:t>.</w:t>
      </w:r>
      <w:r w:rsidRPr="005F5E1C">
        <w:rPr>
          <w:rFonts w:ascii="Angsana New" w:hAnsi="Angsana New"/>
          <w:spacing w:val="-4"/>
          <w:sz w:val="32"/>
          <w:szCs w:val="32"/>
        </w:rPr>
        <w:t>9</w:t>
      </w:r>
      <w:r w:rsidR="0020154E" w:rsidRPr="007E67D8">
        <w:rPr>
          <w:rFonts w:ascii="Angsana New" w:hAnsi="Angsana New"/>
          <w:spacing w:val="-4"/>
          <w:sz w:val="32"/>
          <w:szCs w:val="32"/>
        </w:rPr>
        <w:tab/>
      </w:r>
      <w:r w:rsidR="0020154E" w:rsidRPr="007E67D8">
        <w:rPr>
          <w:rFonts w:ascii="Angsana New" w:hAnsi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:rsidR="0020154E" w:rsidRPr="007E67D8" w:rsidRDefault="0020154E" w:rsidP="00F51C91">
      <w:pPr>
        <w:spacing w:after="240"/>
        <w:ind w:left="1080"/>
        <w:jc w:val="thaiDistribute"/>
        <w:rPr>
          <w:rFonts w:ascii="Angsana New" w:eastAsia="Times New Roman" w:hAnsi="Angsana New"/>
          <w:sz w:val="32"/>
          <w:szCs w:val="32"/>
        </w:rPr>
      </w:pPr>
      <w:r w:rsidRPr="007E67D8">
        <w:rPr>
          <w:rFonts w:ascii="Angsana New" w:eastAsia="Times New Roman" w:hAnsi="Angsana New"/>
          <w:sz w:val="32"/>
          <w:szCs w:val="32"/>
          <w:cs/>
          <w:lang w:val="en-GB"/>
        </w:rPr>
        <w:t>สภาวิชาชีพบัญชีได้ออกประกาศเกี่ยวกับมาตรฐานการบัญชี มาตรฐานการรายงานทางการเงินและการตีความมาตรฐานการรายงานทางการเงินฉบับใหม่</w:t>
      </w:r>
      <w:r w:rsidRPr="007E67D8">
        <w:rPr>
          <w:rFonts w:ascii="Angsana New" w:eastAsia="Times New Roman" w:hAnsi="Angsana New"/>
          <w:sz w:val="32"/>
          <w:szCs w:val="32"/>
          <w:lang w:val="en-GB"/>
        </w:rPr>
        <w:t xml:space="preserve"> </w:t>
      </w:r>
      <w:r w:rsidRPr="007E67D8">
        <w:rPr>
          <w:rFonts w:ascii="Angsana New" w:eastAsia="Times New Roman" w:hAnsi="Angsana New"/>
          <w:sz w:val="32"/>
          <w:szCs w:val="32"/>
          <w:cs/>
          <w:lang w:val="en-GB"/>
        </w:rPr>
        <w:t>ซึ่งประกาศ</w:t>
      </w:r>
      <w:r w:rsidRPr="007E67D8">
        <w:rPr>
          <w:rFonts w:ascii="Angsana New" w:hAnsi="Angsana New"/>
          <w:sz w:val="32"/>
          <w:szCs w:val="32"/>
          <w:cs/>
        </w:rPr>
        <w:t>ในราชกิจจานุเบกษาแล้ว และ</w:t>
      </w:r>
      <w:r w:rsidRPr="007E67D8">
        <w:rPr>
          <w:rFonts w:ascii="Angsana New" w:eastAsia="Times New Roman" w:hAnsi="Angsana New"/>
          <w:sz w:val="32"/>
          <w:szCs w:val="32"/>
          <w:cs/>
          <w:lang w:val="en-GB"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5F5E1C" w:rsidRPr="005F5E1C">
        <w:rPr>
          <w:rFonts w:ascii="Angsana New" w:hAnsi="Angsana New"/>
          <w:spacing w:val="-10"/>
          <w:sz w:val="32"/>
          <w:szCs w:val="32"/>
        </w:rPr>
        <w:t>1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eastAsia="Times New Roman" w:hAnsi="Angsana New"/>
          <w:sz w:val="32"/>
          <w:szCs w:val="32"/>
          <w:cs/>
          <w:lang w:val="en-GB"/>
        </w:rPr>
        <w:t xml:space="preserve">มกราคม </w:t>
      </w:r>
      <w:r w:rsidR="005F5E1C" w:rsidRPr="005F5E1C">
        <w:rPr>
          <w:rFonts w:ascii="Angsana New" w:hAnsi="Angsana New"/>
          <w:spacing w:val="-10"/>
          <w:sz w:val="32"/>
          <w:szCs w:val="32"/>
        </w:rPr>
        <w:t>2563</w:t>
      </w:r>
      <w:r w:rsidRPr="007E67D8">
        <w:rPr>
          <w:rFonts w:ascii="Angsana New" w:eastAsia="Times New Roman" w:hAnsi="Angsana New"/>
          <w:sz w:val="32"/>
          <w:szCs w:val="32"/>
          <w:cs/>
          <w:lang w:val="en-GB"/>
        </w:rPr>
        <w:t xml:space="preserve"> เป็นต้นไป </w:t>
      </w:r>
      <w:r w:rsidRPr="007E67D8">
        <w:rPr>
          <w:rFonts w:ascii="Angsana New" w:eastAsia="Times New Roman" w:hAnsi="Angsana New"/>
          <w:sz w:val="32"/>
          <w:szCs w:val="32"/>
          <w:cs/>
        </w:rPr>
        <w:t>ดังนี้</w:t>
      </w:r>
    </w:p>
    <w:p w:rsidR="0020154E" w:rsidRPr="007E67D8" w:rsidRDefault="0020154E" w:rsidP="00F51C91">
      <w:pPr>
        <w:tabs>
          <w:tab w:val="left" w:pos="450"/>
          <w:tab w:val="left" w:pos="990"/>
        </w:tabs>
        <w:spacing w:after="240"/>
        <w:ind w:left="907" w:firstLine="187"/>
        <w:rPr>
          <w:rFonts w:ascii="Angsana New" w:eastAsia="Times New Roman" w:hAnsi="Angsana New"/>
          <w:sz w:val="32"/>
          <w:szCs w:val="32"/>
          <w:u w:val="single"/>
        </w:rPr>
      </w:pPr>
      <w:r w:rsidRPr="007E67D8">
        <w:rPr>
          <w:rFonts w:ascii="Angsana New" w:eastAsia="Times New Roman" w:hAnsi="Angsana New"/>
          <w:sz w:val="32"/>
          <w:szCs w:val="32"/>
          <w:u w:val="single"/>
          <w:cs/>
        </w:rPr>
        <w:t xml:space="preserve">มาตรฐานกลุ่มเครื่องมือทางการเงิน </w:t>
      </w:r>
    </w:p>
    <w:tbl>
      <w:tblPr>
        <w:tblW w:w="8255" w:type="dxa"/>
        <w:tblInd w:w="990" w:type="dxa"/>
        <w:tblLook w:val="04A0"/>
      </w:tblPr>
      <w:tblGrid>
        <w:gridCol w:w="4230"/>
        <w:gridCol w:w="4025"/>
      </w:tblGrid>
      <w:tr w:rsidR="0020154E" w:rsidRPr="007E67D8" w:rsidTr="00351BBB">
        <w:tc>
          <w:tcPr>
            <w:tcW w:w="4230" w:type="dxa"/>
            <w:hideMark/>
          </w:tcPr>
          <w:p w:rsidR="0020154E" w:rsidRPr="007E67D8" w:rsidRDefault="0020154E" w:rsidP="001E5198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7E67D8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4025" w:type="dxa"/>
          </w:tcPr>
          <w:p w:rsidR="0020154E" w:rsidRPr="007E67D8" w:rsidRDefault="0020154E" w:rsidP="001E5198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2"/>
                <w:szCs w:val="32"/>
                <w:rtl/>
                <w:cs/>
              </w:rPr>
            </w:pPr>
          </w:p>
        </w:tc>
      </w:tr>
      <w:tr w:rsidR="0020154E" w:rsidRPr="007E67D8" w:rsidTr="00351BBB">
        <w:tc>
          <w:tcPr>
            <w:tcW w:w="4230" w:type="dxa"/>
            <w:hideMark/>
          </w:tcPr>
          <w:p w:rsidR="0020154E" w:rsidRPr="007E67D8" w:rsidRDefault="0020154E" w:rsidP="001E5198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7E67D8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5F5E1C" w:rsidRPr="005F5E1C">
              <w:rPr>
                <w:rFonts w:ascii="Angsana New" w:hAnsi="Angsana New"/>
                <w:spacing w:val="-10"/>
                <w:sz w:val="32"/>
                <w:szCs w:val="32"/>
              </w:rPr>
              <w:t>32</w:t>
            </w:r>
          </w:p>
        </w:tc>
        <w:tc>
          <w:tcPr>
            <w:tcW w:w="4025" w:type="dxa"/>
            <w:hideMark/>
          </w:tcPr>
          <w:p w:rsidR="0020154E" w:rsidRPr="007E67D8" w:rsidRDefault="0020154E" w:rsidP="001E5198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7E67D8">
              <w:rPr>
                <w:rFonts w:ascii="Angsana New" w:hAnsi="Angsana New"/>
                <w:spacing w:val="-6"/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4B7E95" w:rsidRPr="007E67D8" w:rsidTr="00351BBB">
        <w:tc>
          <w:tcPr>
            <w:tcW w:w="4230" w:type="dxa"/>
          </w:tcPr>
          <w:p w:rsidR="004B7E95" w:rsidRPr="007E67D8" w:rsidRDefault="004B7E95" w:rsidP="004B7E95">
            <w:pPr>
              <w:tabs>
                <w:tab w:val="left" w:pos="1800"/>
              </w:tabs>
              <w:spacing w:line="120" w:lineRule="exact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4025" w:type="dxa"/>
          </w:tcPr>
          <w:p w:rsidR="004B7E95" w:rsidRPr="007E67D8" w:rsidRDefault="004B7E95" w:rsidP="004B7E95">
            <w:pPr>
              <w:tabs>
                <w:tab w:val="left" w:pos="1800"/>
              </w:tabs>
              <w:spacing w:line="120" w:lineRule="exact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</w:tr>
      <w:tr w:rsidR="0020154E" w:rsidRPr="007E67D8" w:rsidTr="004B7E95">
        <w:tc>
          <w:tcPr>
            <w:tcW w:w="8255" w:type="dxa"/>
            <w:gridSpan w:val="2"/>
            <w:hideMark/>
          </w:tcPr>
          <w:p w:rsidR="0020154E" w:rsidRPr="007E67D8" w:rsidRDefault="0020154E" w:rsidP="001E5198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7E67D8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0154E" w:rsidRPr="007E67D8" w:rsidTr="00351BBB">
        <w:tc>
          <w:tcPr>
            <w:tcW w:w="4230" w:type="dxa"/>
            <w:hideMark/>
          </w:tcPr>
          <w:p w:rsidR="0020154E" w:rsidRPr="007E67D8" w:rsidRDefault="0020154E" w:rsidP="001E5198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7E67D8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5F5E1C" w:rsidRPr="005F5E1C">
              <w:rPr>
                <w:rFonts w:ascii="Angsana New" w:hAnsi="Angsana New"/>
                <w:spacing w:val="-10"/>
                <w:sz w:val="32"/>
                <w:szCs w:val="32"/>
              </w:rPr>
              <w:t>7</w:t>
            </w:r>
          </w:p>
        </w:tc>
        <w:tc>
          <w:tcPr>
            <w:tcW w:w="4025" w:type="dxa"/>
            <w:hideMark/>
          </w:tcPr>
          <w:p w:rsidR="0020154E" w:rsidRPr="007E67D8" w:rsidRDefault="0020154E" w:rsidP="001E5198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7E67D8">
              <w:rPr>
                <w:rFonts w:ascii="Angsana New" w:hAnsi="Angsana New"/>
                <w:spacing w:val="-8"/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20154E" w:rsidRPr="007E67D8" w:rsidTr="00351BBB">
        <w:tc>
          <w:tcPr>
            <w:tcW w:w="4230" w:type="dxa"/>
            <w:hideMark/>
          </w:tcPr>
          <w:p w:rsidR="0020154E" w:rsidRPr="007E67D8" w:rsidRDefault="0020154E" w:rsidP="001E5198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2"/>
                <w:szCs w:val="32"/>
                <w:rtl/>
                <w:cs/>
              </w:rPr>
            </w:pPr>
            <w:r w:rsidRPr="007E67D8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5F5E1C" w:rsidRPr="005F5E1C">
              <w:rPr>
                <w:rFonts w:ascii="Angsana New" w:hAnsi="Angsana New"/>
                <w:spacing w:val="-10"/>
                <w:sz w:val="32"/>
                <w:szCs w:val="32"/>
              </w:rPr>
              <w:t>9</w:t>
            </w:r>
          </w:p>
        </w:tc>
        <w:tc>
          <w:tcPr>
            <w:tcW w:w="4025" w:type="dxa"/>
            <w:hideMark/>
          </w:tcPr>
          <w:p w:rsidR="0020154E" w:rsidRPr="007E67D8" w:rsidRDefault="0020154E" w:rsidP="001E5198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7E67D8">
              <w:rPr>
                <w:rFonts w:ascii="Angsana New" w:hAnsi="Angsana New"/>
                <w:spacing w:val="-1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4B7E95" w:rsidRPr="007E67D8" w:rsidTr="00351BBB">
        <w:tc>
          <w:tcPr>
            <w:tcW w:w="4230" w:type="dxa"/>
          </w:tcPr>
          <w:p w:rsidR="004B7E95" w:rsidRPr="007E67D8" w:rsidRDefault="004B7E95" w:rsidP="002B5EAA">
            <w:pPr>
              <w:tabs>
                <w:tab w:val="left" w:pos="1800"/>
              </w:tabs>
              <w:spacing w:line="120" w:lineRule="exact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4025" w:type="dxa"/>
          </w:tcPr>
          <w:p w:rsidR="004B7E95" w:rsidRPr="007E67D8" w:rsidRDefault="004B7E95" w:rsidP="002B5EAA">
            <w:pPr>
              <w:tabs>
                <w:tab w:val="left" w:pos="1800"/>
              </w:tabs>
              <w:spacing w:line="120" w:lineRule="exact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</w:tr>
      <w:tr w:rsidR="0020154E" w:rsidRPr="007E67D8" w:rsidTr="004B7E95">
        <w:tc>
          <w:tcPr>
            <w:tcW w:w="8255" w:type="dxa"/>
            <w:gridSpan w:val="2"/>
            <w:hideMark/>
          </w:tcPr>
          <w:p w:rsidR="0020154E" w:rsidRPr="007E67D8" w:rsidRDefault="0020154E" w:rsidP="001E5198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10"/>
                <w:sz w:val="32"/>
                <w:szCs w:val="32"/>
                <w:rtl/>
                <w:cs/>
              </w:rPr>
            </w:pPr>
            <w:r w:rsidRPr="007E67D8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0154E" w:rsidRPr="007E67D8" w:rsidTr="00351BBB">
        <w:tc>
          <w:tcPr>
            <w:tcW w:w="4230" w:type="dxa"/>
            <w:hideMark/>
          </w:tcPr>
          <w:p w:rsidR="0020154E" w:rsidRPr="007E67D8" w:rsidRDefault="0020154E" w:rsidP="001E5198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2"/>
                <w:szCs w:val="32"/>
                <w:rtl/>
                <w:cs/>
              </w:rPr>
            </w:pPr>
            <w:r w:rsidRPr="007E67D8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5F5E1C" w:rsidRPr="005F5E1C">
              <w:rPr>
                <w:rFonts w:ascii="Angsana New" w:hAnsi="Angsana New"/>
                <w:spacing w:val="-10"/>
                <w:sz w:val="32"/>
                <w:szCs w:val="32"/>
              </w:rPr>
              <w:t>16</w:t>
            </w:r>
          </w:p>
        </w:tc>
        <w:tc>
          <w:tcPr>
            <w:tcW w:w="4025" w:type="dxa"/>
            <w:hideMark/>
          </w:tcPr>
          <w:p w:rsidR="0020154E" w:rsidRPr="007E67D8" w:rsidRDefault="0020154E" w:rsidP="001E5198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7E67D8">
              <w:rPr>
                <w:rFonts w:ascii="Angsana New" w:hAnsi="Angsana New"/>
                <w:spacing w:val="-6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0154E" w:rsidRPr="007E67D8" w:rsidTr="00351BBB">
        <w:tc>
          <w:tcPr>
            <w:tcW w:w="4230" w:type="dxa"/>
            <w:hideMark/>
          </w:tcPr>
          <w:p w:rsidR="0020154E" w:rsidRPr="007E67D8" w:rsidRDefault="0020154E" w:rsidP="001E5198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7E67D8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5F5E1C" w:rsidRPr="005F5E1C">
              <w:rPr>
                <w:rFonts w:ascii="Angsana New" w:hAnsi="Angsana New"/>
                <w:spacing w:val="-10"/>
                <w:sz w:val="32"/>
                <w:szCs w:val="32"/>
              </w:rPr>
              <w:t>19</w:t>
            </w:r>
          </w:p>
        </w:tc>
        <w:tc>
          <w:tcPr>
            <w:tcW w:w="4025" w:type="dxa"/>
            <w:hideMark/>
          </w:tcPr>
          <w:p w:rsidR="0020154E" w:rsidRPr="007E67D8" w:rsidRDefault="0020154E" w:rsidP="001E5198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7E67D8">
              <w:rPr>
                <w:rFonts w:ascii="Angsana New" w:hAnsi="Angsana New"/>
                <w:spacing w:val="-1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F51C91" w:rsidRPr="007E67D8" w:rsidRDefault="00F51C91" w:rsidP="00F51C91">
      <w:pPr>
        <w:overflowPunct/>
        <w:autoSpaceDE/>
        <w:autoSpaceDN/>
        <w:adjustRightInd/>
        <w:spacing w:after="240"/>
        <w:ind w:left="1080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en-GB"/>
        </w:rPr>
      </w:pPr>
    </w:p>
    <w:p w:rsidR="00F51C91" w:rsidRPr="007E67D8" w:rsidRDefault="00F51C91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  <w:lang w:val="en-GB"/>
        </w:rPr>
      </w:pPr>
      <w:r w:rsidRPr="007E67D8">
        <w:rPr>
          <w:rFonts w:ascii="Angsana New" w:eastAsia="Times New Roman" w:hAnsi="Angsana New"/>
          <w:sz w:val="32"/>
          <w:szCs w:val="32"/>
          <w:cs/>
          <w:lang w:val="en-GB"/>
        </w:rPr>
        <w:br w:type="page"/>
      </w:r>
    </w:p>
    <w:p w:rsidR="0020154E" w:rsidRPr="007E67D8" w:rsidRDefault="0020154E" w:rsidP="00F51C91">
      <w:pPr>
        <w:overflowPunct/>
        <w:autoSpaceDE/>
        <w:autoSpaceDN/>
        <w:adjustRightInd/>
        <w:spacing w:after="240"/>
        <w:ind w:left="1080"/>
        <w:jc w:val="thaiDistribute"/>
        <w:textAlignment w:val="auto"/>
        <w:rPr>
          <w:rFonts w:ascii="Angsana New" w:eastAsia="Times New Roman" w:hAnsi="Angsana New"/>
          <w:sz w:val="32"/>
          <w:szCs w:val="32"/>
          <w:lang w:val="en-GB"/>
        </w:rPr>
      </w:pPr>
      <w:r w:rsidRPr="007E67D8">
        <w:rPr>
          <w:rFonts w:ascii="Angsana New" w:eastAsia="Times New Roman" w:hAnsi="Angsana New"/>
          <w:sz w:val="32"/>
          <w:szCs w:val="32"/>
          <w:cs/>
          <w:lang w:val="en-GB"/>
        </w:rPr>
        <w:lastRenderedPageBreak/>
        <w:t>มาตรฐานกลุ่มดังกล่าวข้างต้น กำหนดหลักการเกี่ยวกับการจัดประเภทและการวัดมูลค่าเครื่องมือ</w:t>
      </w:r>
      <w:r w:rsidRPr="007E67D8">
        <w:rPr>
          <w:rFonts w:ascii="Angsana New" w:eastAsia="Times New Roman" w:hAnsi="Angsana New"/>
          <w:spacing w:val="-10"/>
          <w:sz w:val="32"/>
          <w:szCs w:val="32"/>
          <w:cs/>
          <w:lang w:val="en-GB"/>
        </w:rPr>
        <w:t>ทางการเงินด้วยมูลค่ายุติธรรมหรือราคาทุนตัดจำหน่ายโดยพิจารณาจากประเภทของตราสารทางการเงิ</w:t>
      </w:r>
      <w:r w:rsidRPr="007E67D8">
        <w:rPr>
          <w:rFonts w:ascii="Angsana New" w:eastAsia="Times New Roman" w:hAnsi="Angsana New"/>
          <w:sz w:val="32"/>
          <w:szCs w:val="32"/>
          <w:cs/>
          <w:lang w:val="en-GB"/>
        </w:rPr>
        <w:t>น ลั</w:t>
      </w:r>
      <w:r w:rsidRPr="007E67D8">
        <w:rPr>
          <w:rFonts w:ascii="Angsana New" w:eastAsia="Times New Roman" w:hAnsi="Angsana New"/>
          <w:spacing w:val="-10"/>
          <w:sz w:val="32"/>
          <w:szCs w:val="32"/>
          <w:cs/>
          <w:lang w:val="en-GB"/>
        </w:rPr>
        <w:t>กษณะของกระแสเงินสดตามสัญญาและแผนธุรกิจของกิจการ (</w:t>
      </w:r>
      <w:r w:rsidRPr="007E67D8">
        <w:rPr>
          <w:rFonts w:ascii="Angsana New" w:eastAsia="Times New Roman" w:hAnsi="Angsana New"/>
          <w:spacing w:val="-10"/>
          <w:sz w:val="32"/>
          <w:szCs w:val="32"/>
          <w:lang w:val="en-GB"/>
        </w:rPr>
        <w:t xml:space="preserve">Business Model) </w:t>
      </w:r>
      <w:r w:rsidRPr="007E67D8">
        <w:rPr>
          <w:rFonts w:ascii="Angsana New" w:eastAsia="Times New Roman" w:hAnsi="Angsana New"/>
          <w:spacing w:val="-10"/>
          <w:sz w:val="32"/>
          <w:szCs w:val="32"/>
          <w:cs/>
          <w:lang w:val="en-GB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</w:t>
      </w:r>
      <w:r w:rsidR="004B7E95" w:rsidRPr="007E67D8">
        <w:rPr>
          <w:rFonts w:ascii="Angsana New" w:eastAsia="Times New Roman" w:hAnsi="Angsana New" w:hint="cs"/>
          <w:spacing w:val="-10"/>
          <w:sz w:val="32"/>
          <w:szCs w:val="32"/>
          <w:cs/>
          <w:lang w:val="en-GB"/>
        </w:rPr>
        <w:t xml:space="preserve">                                   </w:t>
      </w:r>
      <w:r w:rsidRPr="007E67D8">
        <w:rPr>
          <w:rFonts w:ascii="Angsana New" w:eastAsia="Times New Roman" w:hAnsi="Angsana New"/>
          <w:sz w:val="32"/>
          <w:szCs w:val="32"/>
          <w:cs/>
          <w:lang w:val="en-GB"/>
        </w:rPr>
        <w:t>จ</w:t>
      </w:r>
      <w:r w:rsidRPr="007E67D8">
        <w:rPr>
          <w:rFonts w:ascii="Angsana New" w:eastAsia="Times New Roman" w:hAnsi="Angsana New"/>
          <w:spacing w:val="-10"/>
          <w:sz w:val="32"/>
          <w:szCs w:val="32"/>
          <w:cs/>
          <w:lang w:val="en-GB"/>
        </w:rPr>
        <w:t>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มาตรฐานเหล่านี้จะนำมาแทนมาตรฐานและการตีความมาตรฐานที่เกี่ยวข้อง</w:t>
      </w:r>
      <w:r w:rsidRPr="007E67D8">
        <w:rPr>
          <w:rFonts w:ascii="Angsana New" w:eastAsia="Times New Roman" w:hAnsi="Angsana New"/>
          <w:sz w:val="32"/>
          <w:szCs w:val="32"/>
          <w:cs/>
          <w:lang w:val="en-GB"/>
        </w:rPr>
        <w:t>กับเครื่องมือทางการเงินเมื่อมีผลบังคับใช้</w:t>
      </w:r>
    </w:p>
    <w:p w:rsidR="0020154E" w:rsidRPr="007E67D8" w:rsidRDefault="0020154E" w:rsidP="00F51C91">
      <w:pPr>
        <w:spacing w:after="240"/>
        <w:ind w:left="1080"/>
        <w:jc w:val="thaiDistribute"/>
        <w:rPr>
          <w:rFonts w:ascii="Angsana New" w:hAnsi="Angsana New"/>
          <w:sz w:val="32"/>
          <w:szCs w:val="32"/>
          <w:u w:val="single"/>
        </w:rPr>
      </w:pPr>
      <w:r w:rsidRPr="007E67D8">
        <w:rPr>
          <w:rFonts w:ascii="Angsana New" w:hAnsi="Angsana New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5F5E1C" w:rsidRPr="005F5E1C">
        <w:rPr>
          <w:rFonts w:ascii="Angsana New" w:hAnsi="Angsana New"/>
          <w:spacing w:val="-10"/>
          <w:sz w:val="32"/>
          <w:szCs w:val="32"/>
          <w:u w:val="single"/>
        </w:rPr>
        <w:t>16</w:t>
      </w:r>
      <w:r w:rsidRPr="007E67D8">
        <w:rPr>
          <w:rFonts w:ascii="Angsana New" w:hAnsi="Angsana New"/>
          <w:sz w:val="32"/>
          <w:szCs w:val="32"/>
          <w:u w:val="single"/>
          <w:cs/>
        </w:rPr>
        <w:t xml:space="preserve"> เรื่อง สัญญาเช่า </w:t>
      </w:r>
    </w:p>
    <w:p w:rsidR="004127B0" w:rsidRPr="007E67D8" w:rsidRDefault="004127B0" w:rsidP="00F51C91">
      <w:pPr>
        <w:tabs>
          <w:tab w:val="left" w:pos="1260"/>
        </w:tabs>
        <w:spacing w:after="240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7E67D8">
        <w:rPr>
          <w:rFonts w:ascii="Angsana New" w:hAnsi="Angsana New"/>
          <w:spacing w:val="-2"/>
          <w:sz w:val="32"/>
          <w:szCs w:val="32"/>
          <w:cs/>
        </w:rPr>
        <w:t xml:space="preserve">มาตรฐานการรายงานทางการเงินฉบับนี้ กำหนดหลักการสำหรับการระบุสัญญาเช่าและวิธีปฏิบัติในงบการเงินทั้งทางด้านผู้เช่าและผู้ให้เช่า </w:t>
      </w:r>
    </w:p>
    <w:p w:rsidR="004127B0" w:rsidRPr="007E67D8" w:rsidRDefault="004127B0" w:rsidP="00F51C91">
      <w:pPr>
        <w:tabs>
          <w:tab w:val="left" w:pos="1260"/>
        </w:tabs>
        <w:spacing w:after="240"/>
        <w:ind w:left="1080"/>
        <w:jc w:val="thaiDistribute"/>
        <w:rPr>
          <w:rFonts w:ascii="Angsana New" w:eastAsia="Times New Roman" w:hAnsi="Angsana New"/>
          <w:spacing w:val="-6"/>
          <w:sz w:val="32"/>
          <w:szCs w:val="32"/>
          <w:lang w:val="en-GB"/>
        </w:rPr>
      </w:pPr>
      <w:r w:rsidRPr="007E67D8">
        <w:rPr>
          <w:rFonts w:ascii="Angsana New" w:eastAsia="Times New Roman" w:hAnsi="Angsana New"/>
          <w:spacing w:val="-6"/>
          <w:sz w:val="32"/>
          <w:szCs w:val="32"/>
          <w:cs/>
          <w:lang w:val="en-GB"/>
        </w:rPr>
        <w:t xml:space="preserve">มาตรฐานการรายงานทางการเงินฉบับนี้นำมาแทนมาตรฐานและการตีความมาตรฐานที่เกี่ยวข้องกับเรื่องสัญญาเช่าเมื่อมีผลบังคับใช้ ได้แก่ มาตรฐานการบัญชี ฉบับที่ </w:t>
      </w:r>
      <w:r w:rsidR="005F5E1C" w:rsidRPr="005F5E1C">
        <w:rPr>
          <w:rFonts w:ascii="Angsana New" w:eastAsia="Times New Roman" w:hAnsi="Angsana New"/>
          <w:spacing w:val="-6"/>
          <w:sz w:val="32"/>
          <w:szCs w:val="32"/>
        </w:rPr>
        <w:t>17</w:t>
      </w:r>
      <w:r w:rsidRPr="007E67D8">
        <w:rPr>
          <w:rFonts w:ascii="Angsana New" w:eastAsia="Times New Roman" w:hAnsi="Angsana New"/>
          <w:spacing w:val="-6"/>
          <w:sz w:val="32"/>
          <w:szCs w:val="32"/>
          <w:cs/>
          <w:lang w:val="en-GB"/>
        </w:rPr>
        <w:t xml:space="preserve"> เรื่อง สัญญาเช่า การตีความมาตรฐานการบัญชี ฉบับที่ </w:t>
      </w:r>
      <w:r w:rsidR="005F5E1C" w:rsidRPr="005F5E1C">
        <w:rPr>
          <w:rFonts w:ascii="Angsana New" w:eastAsia="Times New Roman" w:hAnsi="Angsana New"/>
          <w:spacing w:val="-6"/>
          <w:sz w:val="32"/>
          <w:szCs w:val="32"/>
        </w:rPr>
        <w:t>15</w:t>
      </w:r>
      <w:r w:rsidRPr="007E67D8">
        <w:rPr>
          <w:rFonts w:ascii="Angsana New" w:eastAsia="Times New Roman" w:hAnsi="Angsana New"/>
          <w:spacing w:val="-6"/>
          <w:sz w:val="32"/>
          <w:szCs w:val="32"/>
          <w:cs/>
          <w:lang w:val="en-GB"/>
        </w:rPr>
        <w:t xml:space="preserve"> เรื่อง สัญญาเช่าดำเนินงาน </w:t>
      </w:r>
      <w:r w:rsidR="00363352" w:rsidRPr="007E67D8">
        <w:rPr>
          <w:rFonts w:ascii="Angsana New" w:eastAsia="Times New Roman" w:hAnsi="Angsana New"/>
          <w:spacing w:val="-6"/>
          <w:sz w:val="32"/>
          <w:szCs w:val="32"/>
          <w:cs/>
          <w:lang w:val="en-GB"/>
        </w:rPr>
        <w:t>-</w:t>
      </w:r>
      <w:r w:rsidRPr="007E67D8">
        <w:rPr>
          <w:rFonts w:ascii="Angsana New" w:eastAsia="Times New Roman" w:hAnsi="Angsana New"/>
          <w:spacing w:val="-6"/>
          <w:sz w:val="32"/>
          <w:szCs w:val="32"/>
          <w:cs/>
          <w:lang w:val="en-GB"/>
        </w:rPr>
        <w:t xml:space="preserve"> สิ่งจูงใจที่ให้แก่ผู้เช่า การตีความมาตรฐานการบัญชี ฉบับที่ </w:t>
      </w:r>
      <w:r w:rsidR="005F5E1C" w:rsidRPr="005F5E1C">
        <w:rPr>
          <w:rFonts w:ascii="Angsana New" w:eastAsia="Times New Roman" w:hAnsi="Angsana New"/>
          <w:spacing w:val="-6"/>
          <w:sz w:val="32"/>
          <w:szCs w:val="32"/>
        </w:rPr>
        <w:t>27</w:t>
      </w:r>
      <w:r w:rsidRPr="007E67D8">
        <w:rPr>
          <w:rFonts w:ascii="Angsana New" w:eastAsia="Times New Roman" w:hAnsi="Angsana New"/>
          <w:spacing w:val="-6"/>
          <w:sz w:val="32"/>
          <w:szCs w:val="32"/>
          <w:cs/>
          <w:lang w:val="en-GB"/>
        </w:rPr>
        <w:t xml:space="preserve"> เรื่อง การประเมินเนื้อหาสัญญาเช่าที่ทำขึ้นตามรูปแบบกฎหมาย และการตีความมาตรฐานการรายงานทางการเงิน ฉบับที่ </w:t>
      </w:r>
      <w:r w:rsidR="005F5E1C" w:rsidRPr="005F5E1C">
        <w:rPr>
          <w:rFonts w:ascii="Angsana New" w:eastAsia="Times New Roman" w:hAnsi="Angsana New"/>
          <w:spacing w:val="-6"/>
          <w:sz w:val="32"/>
          <w:szCs w:val="32"/>
        </w:rPr>
        <w:t>4</w:t>
      </w:r>
      <w:r w:rsidRPr="007E67D8">
        <w:rPr>
          <w:rFonts w:ascii="Angsana New" w:eastAsia="Times New Roman" w:hAnsi="Angsana New"/>
          <w:spacing w:val="-6"/>
          <w:sz w:val="32"/>
          <w:szCs w:val="32"/>
          <w:cs/>
          <w:lang w:val="en-GB"/>
        </w:rPr>
        <w:t xml:space="preserve"> เรื่อง การประเมินว่าข้อตกลงประกอบด้วยสัญญาเช่าหรือไม่</w:t>
      </w:r>
    </w:p>
    <w:p w:rsidR="0020154E" w:rsidRPr="007E67D8" w:rsidRDefault="004127B0" w:rsidP="00F51C91">
      <w:pPr>
        <w:tabs>
          <w:tab w:val="left" w:pos="1260"/>
        </w:tabs>
        <w:spacing w:after="240"/>
        <w:ind w:left="1080"/>
        <w:jc w:val="thaiDistribute"/>
        <w:rPr>
          <w:rFonts w:ascii="Angsana New" w:eastAsia="Times New Roman" w:hAnsi="Angsana New"/>
          <w:spacing w:val="-6"/>
          <w:sz w:val="32"/>
          <w:szCs w:val="32"/>
          <w:cs/>
          <w:lang w:val="en-GB"/>
        </w:rPr>
      </w:pPr>
      <w:r w:rsidRPr="007E67D8">
        <w:rPr>
          <w:rFonts w:ascii="Angsana New" w:hAnsi="Angsana New"/>
          <w:spacing w:val="-2"/>
          <w:sz w:val="32"/>
          <w:szCs w:val="32"/>
          <w:cs/>
        </w:rPr>
        <w:t xml:space="preserve">สำหรับการบัญชีทางด้านผู้เช่า มาตรฐานการรายงานทางการเงินฉบับนี้มีการเปลี่ยนแปลงอย่างเป็นสาระสำคัญ โดยยกเลิกการแยกประเภทระหว่างสัญญาเช่าดำเนินงานและสัญญาเช่าการเงินภายใต้มาตรฐานการบัญชี ฉบับที่ </w:t>
      </w:r>
      <w:r w:rsidR="005F5E1C" w:rsidRPr="005F5E1C">
        <w:rPr>
          <w:rFonts w:ascii="Angsana New" w:hAnsi="Angsana New"/>
          <w:spacing w:val="-2"/>
          <w:sz w:val="32"/>
          <w:szCs w:val="32"/>
        </w:rPr>
        <w:t>17</w:t>
      </w:r>
      <w:r w:rsidRPr="007E67D8">
        <w:rPr>
          <w:rFonts w:ascii="Angsana New" w:hAnsi="Angsana New"/>
          <w:spacing w:val="-2"/>
          <w:sz w:val="32"/>
          <w:szCs w:val="32"/>
          <w:cs/>
        </w:rPr>
        <w:t xml:space="preserve"> และกำหนดให้ผู้เช่ารับรู้รายการสินทรัพย์สิทธิการใช้และหนี้สินตาม</w:t>
      </w:r>
      <w:r w:rsidRPr="007E67D8">
        <w:rPr>
          <w:rFonts w:ascii="Angsana New" w:eastAsia="Times New Roman" w:hAnsi="Angsana New"/>
          <w:sz w:val="32"/>
          <w:szCs w:val="32"/>
          <w:cs/>
          <w:lang w:val="en-GB"/>
        </w:rPr>
        <w:t>สัญญาเช่า ณ วันที่สัญญาเช่าเริ่มมีผลสำหรับสัญญาเช่าทั้งหมด ยกเว้นสัญญาเช่าระยะสั้นและ</w:t>
      </w:r>
      <w:r w:rsidRPr="007E67D8">
        <w:rPr>
          <w:rFonts w:ascii="Angsana New" w:eastAsia="Times New Roman" w:hAnsi="Angsana New"/>
          <w:spacing w:val="-6"/>
          <w:sz w:val="32"/>
          <w:szCs w:val="32"/>
          <w:cs/>
          <w:lang w:val="en-GB"/>
        </w:rPr>
        <w:t>สัญญาเช่าซึ่งสินทรัพย์อ้างอิงมีมูลค่าต่ำ อย่างไรก็ตาม การบัญชีสำหรับผู้ให้เช่ายังคงต้องจัดประเภทสัญญา</w:t>
      </w:r>
      <w:r w:rsidRPr="007E67D8">
        <w:rPr>
          <w:rFonts w:ascii="Angsana New" w:hAnsi="Angsana New"/>
          <w:spacing w:val="-2"/>
          <w:sz w:val="32"/>
          <w:szCs w:val="32"/>
          <w:cs/>
        </w:rPr>
        <w:t xml:space="preserve">เช่าเป็นสัญญาเช่าดำเนินงานหรือสัญญาเช่าการเงินโดยใช้หลักการเช่นเดียวกันกับมาตรฐานการบัญชี ฉบับที่ </w:t>
      </w:r>
      <w:r w:rsidR="005F5E1C" w:rsidRPr="005F5E1C">
        <w:rPr>
          <w:rFonts w:ascii="Angsana New" w:hAnsi="Angsana New"/>
          <w:spacing w:val="-2"/>
          <w:sz w:val="32"/>
          <w:szCs w:val="32"/>
        </w:rPr>
        <w:t>17</w:t>
      </w:r>
    </w:p>
    <w:p w:rsidR="00F51C91" w:rsidRPr="007E67D8" w:rsidRDefault="0020154E" w:rsidP="00F51C91">
      <w:pPr>
        <w:spacing w:after="240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7E67D8">
        <w:rPr>
          <w:rFonts w:ascii="Angsana New" w:hAnsi="Angsana New"/>
          <w:spacing w:val="-2"/>
          <w:sz w:val="32"/>
          <w:szCs w:val="32"/>
          <w:cs/>
        </w:rPr>
        <w:t xml:space="preserve">ผู้บริหารของกลุ่มบริษัทจะนำมาตรฐานการรายงานทางการเงินที่เกี่ยวข้องมาเริ่มถือปฏิบัติกับ  </w:t>
      </w:r>
      <w:r w:rsidR="00487F7E" w:rsidRPr="007E67D8">
        <w:rPr>
          <w:rFonts w:ascii="Angsana New" w:hAnsi="Angsana New"/>
          <w:spacing w:val="-2"/>
          <w:sz w:val="32"/>
          <w:szCs w:val="32"/>
        </w:rPr>
        <w:t xml:space="preserve"> </w:t>
      </w:r>
      <w:r w:rsidRPr="007E67D8">
        <w:rPr>
          <w:rFonts w:ascii="Angsana New" w:hAnsi="Angsana New"/>
          <w:spacing w:val="-2"/>
          <w:sz w:val="32"/>
          <w:szCs w:val="32"/>
          <w:cs/>
        </w:rPr>
        <w:t xml:space="preserve">  งบการเงินของกลุ่มบริษัทเมื่อมาตรฐานการรายงานทางการเงินดังกล่าวมีผลบังคับใช้ 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  <w:r w:rsidR="00F51C91" w:rsidRPr="007E67D8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:rsidR="0020154E" w:rsidRPr="007E67D8" w:rsidRDefault="005F5E1C" w:rsidP="00F51C91">
      <w:pPr>
        <w:tabs>
          <w:tab w:val="left" w:pos="1548"/>
        </w:tabs>
        <w:ind w:left="547" w:right="58" w:hanging="547"/>
        <w:outlineLvl w:val="0"/>
        <w:rPr>
          <w:rFonts w:ascii="Angsana New" w:hAnsi="Angsana New"/>
          <w:spacing w:val="-6"/>
          <w:sz w:val="32"/>
          <w:szCs w:val="32"/>
        </w:rPr>
      </w:pPr>
      <w:r w:rsidRPr="005F5E1C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3</w:t>
      </w:r>
      <w:r w:rsidR="0020154E" w:rsidRPr="007E67D8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20154E" w:rsidRPr="007E67D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20154E" w:rsidRPr="007E67D8">
        <w:rPr>
          <w:rFonts w:ascii="Angsana New" w:hAnsi="Angsana New"/>
          <w:b/>
          <w:bCs/>
          <w:color w:val="000000"/>
          <w:sz w:val="32"/>
          <w:szCs w:val="32"/>
          <w:cs/>
        </w:rPr>
        <w:t>นโยบายการบัญชีที่สำคัญ</w:t>
      </w:r>
    </w:p>
    <w:p w:rsidR="0020154E" w:rsidRPr="007E67D8" w:rsidRDefault="00457245" w:rsidP="00A360BA">
      <w:pPr>
        <w:spacing w:after="240"/>
        <w:ind w:left="54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7E67D8">
        <w:rPr>
          <w:rFonts w:ascii="Angsana New" w:hAnsi="Angsana New"/>
          <w:color w:val="000000"/>
          <w:spacing w:val="-2"/>
          <w:sz w:val="32"/>
          <w:szCs w:val="32"/>
          <w:cs/>
        </w:rPr>
        <w:t>งบ</w:t>
      </w:r>
      <w:r w:rsidR="0020154E" w:rsidRPr="007E67D8">
        <w:rPr>
          <w:rFonts w:ascii="Angsana New" w:hAnsi="Angsana New"/>
          <w:color w:val="000000"/>
          <w:spacing w:val="-2"/>
          <w:sz w:val="32"/>
          <w:szCs w:val="32"/>
          <w:cs/>
        </w:rPr>
        <w:t>การเงินระหว่างกาลจัดทำขึ้นโดยใช้หลักเกณฑ์ นโยบายการบัญชีและวิธีการคำนวณเช่นเดียวกับที่ใช้</w:t>
      </w:r>
      <w:r w:rsidR="0020154E" w:rsidRPr="007E67D8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ในงบการเงินสำหรับปีสิ้นสุดวันที่ </w:t>
      </w:r>
      <w:r w:rsidR="005F5E1C" w:rsidRPr="005F5E1C">
        <w:rPr>
          <w:rFonts w:ascii="Angsana New" w:hAnsi="Angsana New"/>
          <w:color w:val="000000"/>
          <w:spacing w:val="2"/>
          <w:sz w:val="32"/>
          <w:szCs w:val="32"/>
        </w:rPr>
        <w:t>31</w:t>
      </w:r>
      <w:r w:rsidR="0020154E" w:rsidRPr="007E67D8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ธันวาคม </w:t>
      </w:r>
      <w:r w:rsidR="005F5E1C" w:rsidRPr="005F5E1C">
        <w:rPr>
          <w:rFonts w:ascii="Angsana New" w:hAnsi="Angsana New"/>
          <w:color w:val="000000"/>
          <w:spacing w:val="2"/>
          <w:sz w:val="32"/>
          <w:szCs w:val="32"/>
        </w:rPr>
        <w:t>2561</w:t>
      </w:r>
      <w:r w:rsidR="0020154E" w:rsidRPr="007E67D8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ยกเว้นการ</w:t>
      </w:r>
      <w:r w:rsidR="00DE76F6" w:rsidRPr="007E67D8">
        <w:rPr>
          <w:rFonts w:ascii="Angsana New" w:hAnsi="Angsana New" w:hint="cs"/>
          <w:color w:val="000000"/>
          <w:spacing w:val="2"/>
          <w:sz w:val="32"/>
          <w:szCs w:val="32"/>
          <w:cs/>
        </w:rPr>
        <w:t>เปลี่ยนแปลงนโยบายการบัญชีเรื่องการรับรู้รายได้เนื่องจากการนำมาตรฐานการรายงานทางการเงินฉบับที่</w:t>
      </w:r>
      <w:r w:rsidR="00DE76F6" w:rsidRPr="007E67D8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color w:val="000000"/>
          <w:spacing w:val="2"/>
          <w:sz w:val="32"/>
          <w:szCs w:val="32"/>
        </w:rPr>
        <w:t>15</w:t>
      </w:r>
      <w:r w:rsidR="00DE76F6" w:rsidRPr="007E67D8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="00DE76F6" w:rsidRPr="007E67D8">
        <w:rPr>
          <w:rFonts w:ascii="Angsana New" w:hAnsi="Angsana New" w:hint="cs"/>
          <w:color w:val="000000"/>
          <w:spacing w:val="2"/>
          <w:sz w:val="32"/>
          <w:szCs w:val="32"/>
          <w:cs/>
        </w:rPr>
        <w:t>เรื่อง</w:t>
      </w:r>
      <w:r w:rsidR="00DE76F6" w:rsidRPr="007E67D8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="00DE76F6" w:rsidRPr="007E67D8">
        <w:rPr>
          <w:rFonts w:ascii="Angsana New" w:hAnsi="Angsana New" w:hint="eastAsia"/>
          <w:color w:val="000000"/>
          <w:spacing w:val="2"/>
          <w:sz w:val="32"/>
          <w:szCs w:val="32"/>
          <w:cs/>
        </w:rPr>
        <w:t>“</w:t>
      </w:r>
      <w:r w:rsidR="00DE76F6" w:rsidRPr="007E67D8">
        <w:rPr>
          <w:rFonts w:ascii="Angsana New" w:hAnsi="Angsana New" w:hint="cs"/>
          <w:color w:val="000000"/>
          <w:spacing w:val="2"/>
          <w:sz w:val="32"/>
          <w:szCs w:val="32"/>
          <w:cs/>
        </w:rPr>
        <w:t>รายได้จากสัญญาที่ทำกับลูกค้า</w:t>
      </w:r>
      <w:r w:rsidR="00DE76F6" w:rsidRPr="007E67D8">
        <w:rPr>
          <w:rFonts w:ascii="Angsana New" w:hAnsi="Angsana New" w:hint="eastAsia"/>
          <w:color w:val="000000"/>
          <w:spacing w:val="2"/>
          <w:sz w:val="32"/>
          <w:szCs w:val="32"/>
          <w:cs/>
        </w:rPr>
        <w:t>”</w:t>
      </w:r>
      <w:r w:rsidR="00DE76F6" w:rsidRPr="007E67D8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="00DE76F6" w:rsidRPr="007E67D8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และการนำนโยบายการบัญชีเกี่ยวกับเงินลงทุนในบริษัทร่วมมาถือปฏิบัติ</w:t>
      </w:r>
      <w:r w:rsidR="0020154E" w:rsidRPr="007E67D8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มีดังต่อไปนี้</w:t>
      </w:r>
    </w:p>
    <w:p w:rsidR="0020154E" w:rsidRPr="007E67D8" w:rsidRDefault="005F5E1C" w:rsidP="002371F7">
      <w:pPr>
        <w:ind w:left="1094" w:hanging="547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5F5E1C">
        <w:rPr>
          <w:rFonts w:ascii="Angsana New" w:hAnsi="Angsana New"/>
          <w:color w:val="000000"/>
          <w:sz w:val="32"/>
          <w:szCs w:val="32"/>
        </w:rPr>
        <w:t>3</w:t>
      </w:r>
      <w:r w:rsidR="00360BCA" w:rsidRPr="007E67D8">
        <w:rPr>
          <w:rFonts w:ascii="Angsana New" w:hAnsi="Angsana New"/>
          <w:color w:val="000000"/>
          <w:sz w:val="32"/>
          <w:szCs w:val="32"/>
        </w:rPr>
        <w:t>.</w:t>
      </w:r>
      <w:r w:rsidRPr="005F5E1C">
        <w:rPr>
          <w:rFonts w:ascii="Angsana New" w:hAnsi="Angsana New"/>
          <w:color w:val="000000"/>
          <w:sz w:val="32"/>
          <w:szCs w:val="32"/>
        </w:rPr>
        <w:t>1</w:t>
      </w:r>
      <w:r w:rsidR="00360BCA" w:rsidRPr="007E67D8">
        <w:rPr>
          <w:rFonts w:ascii="Angsana New" w:hAnsi="Angsana New"/>
          <w:color w:val="000000"/>
          <w:sz w:val="32"/>
          <w:szCs w:val="32"/>
        </w:rPr>
        <w:tab/>
      </w:r>
      <w:r w:rsidR="0020154E" w:rsidRPr="007E67D8">
        <w:rPr>
          <w:rFonts w:ascii="Angsana New" w:hAnsi="Angsana New"/>
          <w:color w:val="000000"/>
          <w:sz w:val="32"/>
          <w:szCs w:val="32"/>
          <w:u w:val="single"/>
          <w:cs/>
        </w:rPr>
        <w:t>การรับรู้รายได้</w:t>
      </w:r>
    </w:p>
    <w:p w:rsidR="0020154E" w:rsidRPr="007E67D8" w:rsidRDefault="0020154E" w:rsidP="00360BCA">
      <w:pPr>
        <w:ind w:left="921" w:firstLine="173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  <w:cs/>
        </w:rPr>
        <w:t>รายได้จากการขายสินค้า</w:t>
      </w:r>
    </w:p>
    <w:p w:rsidR="0020154E" w:rsidRPr="007E67D8" w:rsidRDefault="0020154E" w:rsidP="00360BCA">
      <w:pPr>
        <w:spacing w:after="240"/>
        <w:ind w:left="1094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  <w:cs/>
        </w:rPr>
        <w:t>รายได้จากการขายสินค้ารับรู้ในงบกำไรขาดทุนและกำไรขาดทุนเบ็ดเสร็จอื่น เมื่อได้โอนอำนาจควบคุมในสินค้าให้แก่ลูกค้าแล้ว กล่าวคือ เมื่อมีการส่งมอบสินค้า และจะไม่รับรู้รายได้ถ้าฝ่ายบริหารยังมีการควบคุมหรือบริหารสินค้าที่ขายไปแล้วนั้น หรือมีความไม่แน่นอนที่มีนัยสำคัญในการได้รับประโยชน์เชิงเศรษฐกิจจากการขายสินค้านั้น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20154E" w:rsidRPr="007E67D8" w:rsidRDefault="0020154E" w:rsidP="00360BCA">
      <w:pPr>
        <w:ind w:left="921" w:firstLine="173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  <w:cs/>
        </w:rPr>
        <w:t>รายได้จากการให้บริการ</w:t>
      </w:r>
    </w:p>
    <w:p w:rsidR="0020154E" w:rsidRPr="007E67D8" w:rsidRDefault="0020154E" w:rsidP="00360BCA">
      <w:pPr>
        <w:spacing w:after="240"/>
        <w:ind w:left="1094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  <w:cs/>
        </w:rPr>
        <w:t>รายได้จากการให้บริการรับรู้ตลอดช่วงเวลาที่ให้บริการ โดยพิจารณาถึงขั้นความสำเร็จของงาน</w:t>
      </w:r>
      <w:r w:rsidR="00360BCA" w:rsidRPr="007E67D8">
        <w:rPr>
          <w:rFonts w:ascii="Angsana New" w:hAnsi="Angsana New"/>
          <w:sz w:val="32"/>
          <w:szCs w:val="32"/>
          <w:cs/>
        </w:rPr>
        <w:t>บริการ</w:t>
      </w:r>
    </w:p>
    <w:p w:rsidR="00556066" w:rsidRPr="007E67D8" w:rsidRDefault="0020154E" w:rsidP="00360BCA">
      <w:pPr>
        <w:spacing w:after="240"/>
        <w:ind w:left="1094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  <w:cs/>
        </w:rPr>
        <w:t>ขั้นความสำเร็จของงานบริการประมาณโดยอ้างอิงกับการสำรวจงานที่ทำ เมื่อไม่สามารถประมาณผลของงานบริการได้อย่างน่าเชื่อถือ รายได้จากการให้บริการจะถูกรับรู้ได้ไม่เกินกว่าต้นทุนจากการให้บริการที่เกิดขึ้น และมีความเป็นไปได้ค่อนข้างแน่ที่ได้รับต้นทุนนั้นคืน</w:t>
      </w:r>
    </w:p>
    <w:p w:rsidR="002371F7" w:rsidRPr="007E67D8" w:rsidRDefault="005F5E1C" w:rsidP="00360BCA">
      <w:pPr>
        <w:ind w:left="1170" w:hanging="623"/>
        <w:jc w:val="thaiDistribute"/>
        <w:rPr>
          <w:rFonts w:ascii="Angsana New" w:hAnsi="Angsana New"/>
          <w:sz w:val="32"/>
          <w:szCs w:val="32"/>
          <w:u w:val="single"/>
        </w:rPr>
      </w:pPr>
      <w:r w:rsidRPr="005F5E1C">
        <w:rPr>
          <w:rFonts w:ascii="Angsana New" w:hAnsi="Angsana New"/>
          <w:sz w:val="32"/>
          <w:szCs w:val="32"/>
        </w:rPr>
        <w:t>3</w:t>
      </w:r>
      <w:r w:rsidR="00360BCA" w:rsidRPr="007E67D8">
        <w:rPr>
          <w:rFonts w:ascii="Angsana New" w:hAnsi="Angsana New"/>
          <w:sz w:val="32"/>
          <w:szCs w:val="32"/>
        </w:rPr>
        <w:t>.</w:t>
      </w:r>
      <w:r w:rsidRPr="005F5E1C">
        <w:rPr>
          <w:rFonts w:ascii="Angsana New" w:hAnsi="Angsana New"/>
          <w:sz w:val="32"/>
          <w:szCs w:val="32"/>
        </w:rPr>
        <w:t>2</w:t>
      </w:r>
      <w:r w:rsidR="00360BCA" w:rsidRPr="007E67D8">
        <w:rPr>
          <w:rFonts w:ascii="Angsana New" w:hAnsi="Angsana New"/>
          <w:sz w:val="32"/>
          <w:szCs w:val="32"/>
        </w:rPr>
        <w:tab/>
      </w:r>
      <w:r w:rsidR="00360BCA" w:rsidRPr="007E67D8">
        <w:rPr>
          <w:rFonts w:ascii="Angsana New" w:hAnsi="Angsana New" w:hint="cs"/>
          <w:color w:val="000000"/>
          <w:sz w:val="32"/>
          <w:szCs w:val="32"/>
          <w:u w:val="single"/>
          <w:cs/>
        </w:rPr>
        <w:t>เ</w:t>
      </w:r>
      <w:r w:rsidR="00360BCA" w:rsidRPr="007E67D8">
        <w:rPr>
          <w:rFonts w:ascii="Angsana New" w:hAnsi="Angsana New" w:hint="cs"/>
          <w:sz w:val="32"/>
          <w:szCs w:val="32"/>
          <w:u w:val="single"/>
          <w:cs/>
        </w:rPr>
        <w:t>งินลงทุนใน</w:t>
      </w:r>
      <w:r w:rsidR="002371F7" w:rsidRPr="007E67D8">
        <w:rPr>
          <w:rFonts w:ascii="Angsana New" w:hAnsi="Angsana New" w:hint="cs"/>
          <w:sz w:val="32"/>
          <w:szCs w:val="32"/>
          <w:u w:val="single"/>
          <w:cs/>
        </w:rPr>
        <w:t>บริษัทร่วม</w:t>
      </w:r>
    </w:p>
    <w:p w:rsidR="002371F7" w:rsidRPr="007E67D8" w:rsidRDefault="002371F7" w:rsidP="00360BCA">
      <w:pPr>
        <w:spacing w:after="240"/>
        <w:ind w:left="1170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>บริษัทร่วมเป็นกิจการที่กลุ่มบริษัทมีอิทธิพลอย่างเป็นสาระสำคัญแต่ไม่ถึงกับควบคุม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ภายใต้วิธีส่วนได้เสีย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กลุ่มบริษัทรับรู้เงินลงทุนเมื่อเริ่มแรกด้วยราคาทุน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มูลค่าตามบัญชีของเงินลงทุนนี้จะเพิ่มขึ้นหรือลดลงในภายหลังวันที่ได้มาด้วยส่วนแบ่งกำไรหรือขาดทุนของผู้ได้รับการลงทุนตามสัดส่วนที่ผู้ลงทุนมีส่วนได้เสียอยู่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เงินลงทุนในบริษัทร่วมของกลุ่มบริษัทรวมถึงค่าความนิยมที่ระบุได้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ณ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วันที่ซื้อเงินลงทุน</w:t>
      </w:r>
    </w:p>
    <w:p w:rsidR="005F5E1C" w:rsidRDefault="005F5E1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360BA" w:rsidRPr="007E67D8" w:rsidRDefault="002371F7" w:rsidP="00360BCA">
      <w:pPr>
        <w:spacing w:after="240"/>
        <w:ind w:left="1170"/>
        <w:jc w:val="thaiDistribute"/>
        <w:rPr>
          <w:rFonts w:ascii="Angsana New" w:hAnsi="Angsana New"/>
          <w:sz w:val="32"/>
          <w:szCs w:val="32"/>
          <w:cs/>
        </w:rPr>
      </w:pPr>
      <w:r w:rsidRPr="007E67D8">
        <w:rPr>
          <w:rFonts w:ascii="Angsana New" w:hAnsi="Angsana New" w:hint="cs"/>
          <w:sz w:val="32"/>
          <w:szCs w:val="32"/>
          <w:cs/>
        </w:rPr>
        <w:lastRenderedPageBreak/>
        <w:t>ถ้าส่วนได้เสียของเจ้าของในบริษัทร่วมนั้นลดลงแต่ยังคงมีอิทธิพลอย่างมีนัยสำคัญกิจการต้องจัดประเภทรายการที่เคยรับรู้ในกำไรขาดทุนเบ็ดเสร็จอื่นเข้ากำไรหรือขาดทุนเฉพาะสัดส่วนในส่วนได้เสียของเจ้าของที่ลดลง</w:t>
      </w:r>
    </w:p>
    <w:p w:rsidR="002371F7" w:rsidRPr="007E67D8" w:rsidRDefault="002371F7" w:rsidP="00360BCA">
      <w:pPr>
        <w:spacing w:after="240"/>
        <w:ind w:left="1170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>ส่วนแบ่งกำไรหรือขาดทุนของกลุ่มบริษัทในบริษัทร่วมที่เกิดขึ้นภายหลังการได้มาจะรวมไว้ในกำไรหรือขาดทุน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และส่วนแบ่งในกำไรขาดทุนเบ็ดเสร็จอื่น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ที่เกิดขึ้นภายหลังการได้มาจะรวมไว้ในกำไรขาดทุนเบ็ดเสร็จอื่น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ผลสะสมของการเปลี่ยนแปลงภายหลังการได้มาดังกล่าวข้างต้น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จะปรับปรุงกับราคาตามบัญชีของเงินลงทุน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เมื่อส่วนแบ่งขาดทุนของกลุ่มบริษัทในบริษัทร่วมมีมูลค่าเท่ากับหรือเกินกว่ามูลค่าส่วนได้เสียของกลุ่มบริษัทในบริษัทร่วมนั้น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กลุ่มบริษัทจะไม่รับรู้ส่วนแบ่งขาดทุนอีกต่อไป</w:t>
      </w:r>
      <w:r w:rsidRPr="007E67D8">
        <w:rPr>
          <w:rFonts w:ascii="Angsana New" w:hAnsi="Angsana New"/>
          <w:sz w:val="32"/>
          <w:szCs w:val="32"/>
          <w:cs/>
        </w:rPr>
        <w:t xml:space="preserve">  </w:t>
      </w:r>
    </w:p>
    <w:p w:rsidR="002371F7" w:rsidRPr="007E67D8" w:rsidRDefault="002371F7" w:rsidP="00360BCA">
      <w:pPr>
        <w:spacing w:after="240"/>
        <w:ind w:left="997" w:firstLine="173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>เว้นแต่กลุ่มบริษัทมีภาระผูกพันในหนี้ของบริษัทร่วมหรือรับว่าจะจ่ายหนี้แทนบริษัทร่วม</w:t>
      </w:r>
    </w:p>
    <w:p w:rsidR="002371F7" w:rsidRPr="007E67D8" w:rsidRDefault="002371F7" w:rsidP="00360BCA">
      <w:pPr>
        <w:spacing w:after="240"/>
        <w:ind w:left="1170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>กลุ่มบริษัทมีการพิจารณาทุกสิ้นรอบระยะเวลาบัญชีว่ามีข้อบ่งชี้ที่แสดงว่าเงินลงทุนในบริษัทร่วมเกิดการด้อยค่าหรือไม่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หากมีข้อบ่งชี้เกิดขึ้นกลุ่มบริษัทจะคำนวณผลขาดทุนจากการด้อยค่า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โดยเปรียบเทียบมูลค่าที่คาดว่าจะได้รับคืนกับมูลค่าตามบัญชีของเงินลงทุน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และรับรู้ผลต่างไปที่ส่วนแบ่งกำไร</w:t>
      </w:r>
      <w:r w:rsidRPr="007E67D8">
        <w:rPr>
          <w:rFonts w:ascii="Angsana New" w:hAnsi="Angsana New"/>
          <w:sz w:val="32"/>
          <w:szCs w:val="32"/>
          <w:cs/>
        </w:rPr>
        <w:t xml:space="preserve"> (</w:t>
      </w:r>
      <w:r w:rsidRPr="007E67D8">
        <w:rPr>
          <w:rFonts w:ascii="Angsana New" w:hAnsi="Angsana New" w:hint="cs"/>
          <w:sz w:val="32"/>
          <w:szCs w:val="32"/>
          <w:cs/>
        </w:rPr>
        <w:t>ขาดทุน</w:t>
      </w:r>
      <w:r w:rsidRPr="007E67D8">
        <w:rPr>
          <w:rFonts w:ascii="Angsana New" w:hAnsi="Angsana New"/>
          <w:sz w:val="32"/>
          <w:szCs w:val="32"/>
          <w:cs/>
        </w:rPr>
        <w:t xml:space="preserve">) </w:t>
      </w:r>
      <w:r w:rsidRPr="007E67D8">
        <w:rPr>
          <w:rFonts w:ascii="Angsana New" w:hAnsi="Angsana New" w:hint="cs"/>
          <w:sz w:val="32"/>
          <w:szCs w:val="32"/>
          <w:cs/>
        </w:rPr>
        <w:t>ของเงินลงทุนในบริษัทร่วมในงบกำไรขาดทุนและกำไรขาดทุนเบ็ดเสร็จอื่น</w:t>
      </w:r>
    </w:p>
    <w:p w:rsidR="002371F7" w:rsidRPr="007E67D8" w:rsidRDefault="002371F7" w:rsidP="00360BCA">
      <w:pPr>
        <w:spacing w:after="240"/>
        <w:ind w:left="1170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>รายการกำไรที่ยังไม่ได้เกิดขึ้นจริงระหว่างกลุ่มบริษัทกับบริษัทร่วมจะตัดบัญชีเท่าที่กลุ่มบริษัทมีส่วนได้เสียในบริษัทร่วมนั้น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รายการขาดทุนที่ยังไม่ได้เกิดขึ้นจริงก็จะตัดบัญชีในทำนองเดียวกัน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เว้นแต่รายการนั้นมีหลักฐานว่าสินทรัพย์ที่โอนระหว่างกันเกิดการด้อยค่า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</w:p>
    <w:p w:rsidR="002371F7" w:rsidRPr="007E67D8" w:rsidRDefault="002371F7" w:rsidP="005F5E1C">
      <w:pPr>
        <w:spacing w:after="360"/>
        <w:ind w:left="1166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>ในงบการเงินเฉพาะกิจการ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จะบันทึกบัญชีด้วยราคาทุนหักการด้อยค่า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ต้นทุนจะมีการปรับเพื่อสะท้อนการเปลี่ยนแปลงสิ่งตอบแทนที่เกิดขึ้นจากการเปลี่ยนแปลงมูลค่าของสิ่งตอบแทนที่คาดว่าต้องจ่าย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ต้นทุนจะรวมต้นทุนทางตรงที่เกี่ยวข้องจากการได้มาของเงินลงทุนนี้</w:t>
      </w:r>
    </w:p>
    <w:p w:rsidR="008477CF" w:rsidRDefault="008477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75AB7" w:rsidRPr="007062C4" w:rsidRDefault="005F5E1C" w:rsidP="005F5E1C">
      <w:pPr>
        <w:ind w:left="547" w:right="43" w:hanging="547"/>
        <w:jc w:val="thaiDistribute"/>
        <w:rPr>
          <w:b/>
          <w:bCs/>
          <w:i/>
          <w:iCs/>
          <w:color w:val="000000"/>
        </w:rPr>
      </w:pPr>
      <w:r w:rsidRPr="005F5E1C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D61B8" w:rsidRPr="007062C4">
        <w:rPr>
          <w:rFonts w:ascii="Angsana New" w:hAnsi="Angsana New"/>
          <w:b/>
          <w:bCs/>
          <w:sz w:val="32"/>
          <w:szCs w:val="32"/>
        </w:rPr>
        <w:t>.</w:t>
      </w:r>
      <w:r w:rsidR="000D61B8" w:rsidRPr="007062C4">
        <w:rPr>
          <w:rFonts w:ascii="Angsana New" w:hAnsi="Angsana New"/>
          <w:b/>
          <w:bCs/>
          <w:sz w:val="32"/>
          <w:szCs w:val="32"/>
        </w:rPr>
        <w:tab/>
      </w:r>
      <w:r w:rsidR="00435D4A" w:rsidRPr="007062C4">
        <w:rPr>
          <w:rFonts w:ascii="Angsana New" w:hAnsi="Angsana New" w:hint="cs"/>
          <w:b/>
          <w:bCs/>
          <w:sz w:val="32"/>
          <w:szCs w:val="32"/>
          <w:cs/>
        </w:rPr>
        <w:t>การซื้อธุรกิจ</w:t>
      </w:r>
    </w:p>
    <w:p w:rsidR="00F23EEF" w:rsidRPr="007062C4" w:rsidRDefault="00F23EEF" w:rsidP="005F5E1C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F5E1C">
        <w:rPr>
          <w:rFonts w:asciiTheme="majorBidi" w:hAnsiTheme="majorBidi" w:hint="cs"/>
          <w:spacing w:val="-6"/>
          <w:sz w:val="32"/>
          <w:szCs w:val="32"/>
          <w:cs/>
        </w:rPr>
        <w:t>เมื่อวันที่</w:t>
      </w:r>
      <w:r w:rsidRPr="005F5E1C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5F5E1C" w:rsidRPr="005F5E1C">
        <w:rPr>
          <w:rFonts w:asciiTheme="majorBidi" w:hAnsiTheme="majorBidi"/>
          <w:spacing w:val="-6"/>
          <w:sz w:val="32"/>
          <w:szCs w:val="32"/>
        </w:rPr>
        <w:t>25</w:t>
      </w:r>
      <w:r w:rsidRPr="005F5E1C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5F5E1C">
        <w:rPr>
          <w:rFonts w:asciiTheme="majorBidi" w:hAnsiTheme="majorBidi" w:hint="cs"/>
          <w:spacing w:val="-6"/>
          <w:sz w:val="32"/>
          <w:szCs w:val="32"/>
          <w:cs/>
        </w:rPr>
        <w:t>มิถุนายน</w:t>
      </w:r>
      <w:r w:rsidRPr="005F5E1C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5F5E1C" w:rsidRPr="005F5E1C">
        <w:rPr>
          <w:rFonts w:asciiTheme="majorBidi" w:hAnsiTheme="majorBidi"/>
          <w:spacing w:val="-6"/>
          <w:sz w:val="32"/>
          <w:szCs w:val="32"/>
        </w:rPr>
        <w:t>2562</w:t>
      </w:r>
      <w:r w:rsidRPr="005F5E1C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5F5E1C">
        <w:rPr>
          <w:rFonts w:asciiTheme="majorBidi" w:hAnsiTheme="majorBidi" w:hint="cs"/>
          <w:spacing w:val="-6"/>
          <w:sz w:val="32"/>
          <w:szCs w:val="32"/>
          <w:cs/>
        </w:rPr>
        <w:t>ที่ประชุมคณะกรรมการบริษัทครั้งที่</w:t>
      </w:r>
      <w:r w:rsidRPr="005F5E1C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5F5E1C" w:rsidRPr="005F5E1C">
        <w:rPr>
          <w:rFonts w:asciiTheme="majorBidi" w:hAnsiTheme="majorBidi"/>
          <w:spacing w:val="-6"/>
          <w:sz w:val="32"/>
          <w:szCs w:val="32"/>
        </w:rPr>
        <w:t>8</w:t>
      </w:r>
      <w:r w:rsidRPr="005F5E1C">
        <w:rPr>
          <w:rFonts w:asciiTheme="majorBidi" w:hAnsiTheme="majorBidi"/>
          <w:spacing w:val="-6"/>
          <w:sz w:val="32"/>
          <w:szCs w:val="32"/>
        </w:rPr>
        <w:t>/</w:t>
      </w:r>
      <w:r w:rsidR="005F5E1C" w:rsidRPr="005F5E1C">
        <w:rPr>
          <w:rFonts w:asciiTheme="majorBidi" w:hAnsiTheme="majorBidi"/>
          <w:spacing w:val="-6"/>
          <w:sz w:val="32"/>
          <w:szCs w:val="32"/>
        </w:rPr>
        <w:t>2562</w:t>
      </w:r>
      <w:r w:rsidRPr="005F5E1C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5F5E1C">
        <w:rPr>
          <w:rFonts w:asciiTheme="majorBidi" w:hAnsiTheme="majorBidi" w:hint="cs"/>
          <w:spacing w:val="-6"/>
          <w:sz w:val="32"/>
          <w:szCs w:val="32"/>
          <w:cs/>
        </w:rPr>
        <w:t>มีมติอนุมัติให้กลุ่มบริษัทเข้าซื้อหุ้น</w:t>
      </w:r>
      <w:r w:rsidRPr="007062C4">
        <w:rPr>
          <w:rFonts w:asciiTheme="majorBidi" w:hAnsiTheme="majorBidi" w:hint="cs"/>
          <w:sz w:val="32"/>
          <w:szCs w:val="32"/>
          <w:cs/>
        </w:rPr>
        <w:t>ในบริษัท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Pr="007062C4">
        <w:rPr>
          <w:rFonts w:asciiTheme="majorBidi" w:hAnsiTheme="majorBidi" w:hint="cs"/>
          <w:sz w:val="32"/>
          <w:szCs w:val="32"/>
          <w:cs/>
        </w:rPr>
        <w:t>อีโค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Pr="007062C4">
        <w:rPr>
          <w:rFonts w:asciiTheme="majorBidi" w:hAnsiTheme="majorBidi" w:hint="cs"/>
          <w:sz w:val="32"/>
          <w:szCs w:val="32"/>
          <w:cs/>
        </w:rPr>
        <w:t>เอ็นเนอร์ยี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Pr="007062C4">
        <w:rPr>
          <w:rFonts w:asciiTheme="majorBidi" w:hAnsiTheme="majorBidi" w:hint="cs"/>
          <w:sz w:val="32"/>
          <w:szCs w:val="32"/>
          <w:cs/>
        </w:rPr>
        <w:t>กรุ๊ป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Pr="007062C4">
        <w:rPr>
          <w:rFonts w:asciiTheme="majorBidi" w:hAnsiTheme="majorBidi" w:hint="cs"/>
          <w:sz w:val="32"/>
          <w:szCs w:val="32"/>
          <w:cs/>
        </w:rPr>
        <w:t>คอร์ปอเรชั่น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Pr="007062C4">
        <w:rPr>
          <w:rFonts w:asciiTheme="majorBidi" w:hAnsiTheme="majorBidi" w:hint="cs"/>
          <w:sz w:val="32"/>
          <w:szCs w:val="32"/>
          <w:cs/>
        </w:rPr>
        <w:t>จำกัด</w:t>
      </w:r>
      <w:r w:rsidRPr="007062C4">
        <w:rPr>
          <w:rFonts w:asciiTheme="majorBidi" w:hAnsiTheme="majorBidi"/>
          <w:sz w:val="32"/>
          <w:szCs w:val="32"/>
          <w:cs/>
        </w:rPr>
        <w:t xml:space="preserve"> (</w:t>
      </w:r>
      <w:r w:rsidRPr="007062C4">
        <w:rPr>
          <w:rFonts w:asciiTheme="majorBidi" w:hAnsiTheme="majorBidi" w:hint="eastAsia"/>
          <w:sz w:val="32"/>
          <w:szCs w:val="32"/>
          <w:cs/>
        </w:rPr>
        <w:t>“</w:t>
      </w:r>
      <w:r w:rsidRPr="007062C4">
        <w:rPr>
          <w:rFonts w:asciiTheme="majorBidi" w:hAnsiTheme="majorBidi" w:cstheme="majorBidi"/>
          <w:sz w:val="32"/>
          <w:szCs w:val="32"/>
        </w:rPr>
        <w:t xml:space="preserve">ECO”) </w:t>
      </w:r>
      <w:r w:rsidRPr="007062C4">
        <w:rPr>
          <w:rFonts w:asciiTheme="majorBidi" w:hAnsiTheme="majorBidi" w:hint="cs"/>
          <w:sz w:val="32"/>
          <w:szCs w:val="32"/>
          <w:cs/>
        </w:rPr>
        <w:t>ในสัดส่วนร้อยละ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="005F5E1C" w:rsidRPr="005F5E1C">
        <w:rPr>
          <w:rFonts w:asciiTheme="majorBidi" w:hAnsiTheme="majorBidi"/>
          <w:sz w:val="32"/>
          <w:szCs w:val="32"/>
        </w:rPr>
        <w:t>76</w:t>
      </w:r>
      <w:r w:rsidRPr="007062C4">
        <w:rPr>
          <w:rFonts w:asciiTheme="majorBidi" w:hAnsiTheme="majorBidi"/>
          <w:sz w:val="32"/>
          <w:szCs w:val="32"/>
        </w:rPr>
        <w:t>.</w:t>
      </w:r>
      <w:r w:rsidR="005F5E1C" w:rsidRPr="005F5E1C">
        <w:rPr>
          <w:rFonts w:asciiTheme="majorBidi" w:hAnsiTheme="majorBidi"/>
          <w:sz w:val="32"/>
          <w:szCs w:val="32"/>
        </w:rPr>
        <w:t>92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Pr="007062C4">
        <w:rPr>
          <w:rFonts w:asciiTheme="majorBidi" w:hAnsiTheme="majorBidi" w:hint="cs"/>
          <w:sz w:val="32"/>
          <w:szCs w:val="32"/>
          <w:cs/>
        </w:rPr>
        <w:t>ของทุนจดทะเบียนและทุนที่ชำระแล้วของ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Pr="007062C4">
        <w:rPr>
          <w:rFonts w:asciiTheme="majorBidi" w:hAnsiTheme="majorBidi" w:cstheme="majorBidi"/>
          <w:sz w:val="32"/>
          <w:szCs w:val="32"/>
        </w:rPr>
        <w:t>ECO</w:t>
      </w:r>
    </w:p>
    <w:p w:rsidR="00F23EEF" w:rsidRPr="007062C4" w:rsidRDefault="00F23EEF" w:rsidP="005F5E1C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062C4">
        <w:rPr>
          <w:rFonts w:asciiTheme="majorBidi" w:hAnsiTheme="majorBidi" w:hint="cs"/>
          <w:sz w:val="32"/>
          <w:szCs w:val="32"/>
          <w:cs/>
        </w:rPr>
        <w:t>ต่อมาเมื่อวันที่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="005F5E1C" w:rsidRPr="005F5E1C">
        <w:rPr>
          <w:rFonts w:asciiTheme="majorBidi" w:hAnsiTheme="majorBidi"/>
          <w:sz w:val="32"/>
          <w:szCs w:val="32"/>
        </w:rPr>
        <w:t>26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Pr="007062C4">
        <w:rPr>
          <w:rFonts w:asciiTheme="majorBidi" w:hAnsiTheme="majorBidi" w:hint="cs"/>
          <w:sz w:val="32"/>
          <w:szCs w:val="32"/>
          <w:cs/>
        </w:rPr>
        <w:t>มิถุนายน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="005F5E1C" w:rsidRPr="005F5E1C">
        <w:rPr>
          <w:rFonts w:asciiTheme="majorBidi" w:hAnsiTheme="majorBidi"/>
          <w:sz w:val="32"/>
          <w:szCs w:val="32"/>
        </w:rPr>
        <w:t>2562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Pr="007062C4">
        <w:rPr>
          <w:rFonts w:asciiTheme="majorBidi" w:hAnsiTheme="majorBidi" w:hint="cs"/>
          <w:sz w:val="32"/>
          <w:szCs w:val="32"/>
          <w:cs/>
        </w:rPr>
        <w:t>บริษัท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Pr="007062C4">
        <w:rPr>
          <w:rFonts w:asciiTheme="majorBidi" w:hAnsiTheme="majorBidi" w:hint="cs"/>
          <w:sz w:val="32"/>
          <w:szCs w:val="32"/>
          <w:cs/>
        </w:rPr>
        <w:t>เฟอร์รั่ม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Pr="007062C4">
        <w:rPr>
          <w:rFonts w:asciiTheme="majorBidi" w:hAnsiTheme="majorBidi" w:hint="cs"/>
          <w:sz w:val="32"/>
          <w:szCs w:val="32"/>
          <w:cs/>
        </w:rPr>
        <w:t>เอ็นเนอร์ยี่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Pr="007062C4">
        <w:rPr>
          <w:rFonts w:asciiTheme="majorBidi" w:hAnsiTheme="majorBidi" w:hint="cs"/>
          <w:sz w:val="32"/>
          <w:szCs w:val="32"/>
          <w:cs/>
        </w:rPr>
        <w:t>จำกัด</w:t>
      </w:r>
      <w:r w:rsidRPr="007062C4">
        <w:rPr>
          <w:rFonts w:asciiTheme="majorBidi" w:hAnsiTheme="majorBidi"/>
          <w:sz w:val="32"/>
          <w:szCs w:val="32"/>
          <w:cs/>
        </w:rPr>
        <w:t xml:space="preserve"> (</w:t>
      </w:r>
      <w:r w:rsidRPr="007062C4">
        <w:rPr>
          <w:rFonts w:asciiTheme="majorBidi" w:hAnsiTheme="majorBidi" w:hint="eastAsia"/>
          <w:sz w:val="32"/>
          <w:szCs w:val="32"/>
          <w:cs/>
        </w:rPr>
        <w:t>“</w:t>
      </w:r>
      <w:r w:rsidRPr="007062C4">
        <w:rPr>
          <w:rFonts w:asciiTheme="majorBidi" w:hAnsiTheme="majorBidi" w:cstheme="majorBidi"/>
          <w:sz w:val="32"/>
          <w:szCs w:val="32"/>
        </w:rPr>
        <w:t xml:space="preserve">FER EN”) </w:t>
      </w:r>
      <w:r w:rsidRPr="007062C4">
        <w:rPr>
          <w:rFonts w:asciiTheme="majorBidi" w:hAnsiTheme="majorBidi" w:hint="cs"/>
          <w:sz w:val="32"/>
          <w:szCs w:val="32"/>
          <w:cs/>
        </w:rPr>
        <w:t>ซึ่งเป็นบริษัทย่อยของบริษัทได้ทำสัญญาซื้อขายหุ้นกับบุคคลธรรมดา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="005F5E1C" w:rsidRPr="005F5E1C">
        <w:rPr>
          <w:rFonts w:asciiTheme="majorBidi" w:hAnsiTheme="majorBidi"/>
          <w:sz w:val="32"/>
          <w:szCs w:val="32"/>
        </w:rPr>
        <w:t>2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Pr="007062C4">
        <w:rPr>
          <w:rFonts w:asciiTheme="majorBidi" w:hAnsiTheme="majorBidi" w:hint="cs"/>
          <w:sz w:val="32"/>
          <w:szCs w:val="32"/>
          <w:cs/>
        </w:rPr>
        <w:t>รายเพื่อเพื่อทำการซื้อหุ้นของ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Pr="007062C4">
        <w:rPr>
          <w:rFonts w:asciiTheme="majorBidi" w:hAnsiTheme="majorBidi" w:cstheme="majorBidi"/>
          <w:sz w:val="32"/>
          <w:szCs w:val="32"/>
        </w:rPr>
        <w:t xml:space="preserve">ECO </w:t>
      </w:r>
      <w:r w:rsidRPr="007062C4">
        <w:rPr>
          <w:rFonts w:asciiTheme="majorBidi" w:hAnsiTheme="majorBidi" w:hint="cs"/>
          <w:sz w:val="32"/>
          <w:szCs w:val="32"/>
          <w:cs/>
        </w:rPr>
        <w:t>จำนวน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="005F5E1C" w:rsidRPr="005F5E1C">
        <w:rPr>
          <w:rFonts w:asciiTheme="majorBidi" w:hAnsiTheme="majorBidi"/>
          <w:sz w:val="32"/>
          <w:szCs w:val="32"/>
        </w:rPr>
        <w:t>130</w:t>
      </w:r>
      <w:r w:rsidRPr="007062C4">
        <w:rPr>
          <w:rFonts w:asciiTheme="majorBidi" w:hAnsiTheme="majorBidi" w:cstheme="majorBidi"/>
          <w:sz w:val="32"/>
          <w:szCs w:val="32"/>
        </w:rPr>
        <w:t>,</w:t>
      </w:r>
      <w:r w:rsidR="005F5E1C" w:rsidRPr="005F5E1C">
        <w:rPr>
          <w:rFonts w:asciiTheme="majorBidi" w:hAnsiTheme="majorBidi"/>
          <w:sz w:val="32"/>
          <w:szCs w:val="32"/>
        </w:rPr>
        <w:t>766</w:t>
      </w:r>
      <w:r w:rsidRPr="007062C4">
        <w:rPr>
          <w:rFonts w:asciiTheme="majorBidi" w:hAnsiTheme="majorBidi" w:cstheme="majorBidi"/>
          <w:sz w:val="32"/>
          <w:szCs w:val="32"/>
        </w:rPr>
        <w:t>,</w:t>
      </w:r>
      <w:r w:rsidR="005F5E1C" w:rsidRPr="005F5E1C">
        <w:rPr>
          <w:rFonts w:asciiTheme="majorBidi" w:hAnsiTheme="majorBidi" w:cstheme="majorBidi"/>
          <w:sz w:val="32"/>
          <w:szCs w:val="32"/>
        </w:rPr>
        <w:t>665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Pr="007062C4">
        <w:rPr>
          <w:rFonts w:asciiTheme="majorBidi" w:hAnsiTheme="majorBidi" w:hint="cs"/>
          <w:sz w:val="32"/>
          <w:szCs w:val="32"/>
          <w:cs/>
        </w:rPr>
        <w:t>หุ้น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Pr="007062C4">
        <w:rPr>
          <w:rFonts w:asciiTheme="majorBidi" w:hAnsiTheme="majorBidi" w:hint="cs"/>
          <w:sz w:val="32"/>
          <w:szCs w:val="32"/>
          <w:cs/>
        </w:rPr>
        <w:t>คิดเป็นสัดส่วนร้อยละ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="005F5E1C" w:rsidRPr="005F5E1C">
        <w:rPr>
          <w:rFonts w:asciiTheme="majorBidi" w:hAnsiTheme="majorBidi"/>
          <w:sz w:val="32"/>
          <w:szCs w:val="32"/>
        </w:rPr>
        <w:t>76</w:t>
      </w:r>
      <w:r w:rsidRPr="007062C4">
        <w:rPr>
          <w:rFonts w:asciiTheme="majorBidi" w:hAnsiTheme="majorBidi"/>
          <w:sz w:val="32"/>
          <w:szCs w:val="32"/>
        </w:rPr>
        <w:t>.</w:t>
      </w:r>
      <w:r w:rsidR="005F5E1C" w:rsidRPr="005F5E1C">
        <w:rPr>
          <w:rFonts w:asciiTheme="majorBidi" w:hAnsiTheme="majorBidi"/>
          <w:sz w:val="32"/>
          <w:szCs w:val="32"/>
        </w:rPr>
        <w:t>92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Pr="007062C4">
        <w:rPr>
          <w:rFonts w:asciiTheme="majorBidi" w:hAnsiTheme="majorBidi" w:hint="cs"/>
          <w:sz w:val="32"/>
          <w:szCs w:val="32"/>
          <w:cs/>
        </w:rPr>
        <w:t>ของทุนที่ออกและชำระแล้วของ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Pr="007062C4">
        <w:rPr>
          <w:rFonts w:asciiTheme="majorBidi" w:hAnsiTheme="majorBidi" w:cstheme="majorBidi"/>
          <w:sz w:val="32"/>
          <w:szCs w:val="32"/>
        </w:rPr>
        <w:t xml:space="preserve">ECO </w:t>
      </w:r>
      <w:r w:rsidRPr="007062C4">
        <w:rPr>
          <w:rFonts w:asciiTheme="majorBidi" w:hAnsiTheme="majorBidi" w:hint="cs"/>
          <w:sz w:val="32"/>
          <w:szCs w:val="32"/>
          <w:cs/>
        </w:rPr>
        <w:t>ในราคา</w:t>
      </w:r>
      <w:r w:rsidR="00EE76F7">
        <w:rPr>
          <w:rFonts w:asciiTheme="majorBidi" w:hAnsiTheme="majorBidi"/>
          <w:sz w:val="32"/>
          <w:szCs w:val="32"/>
          <w:cs/>
        </w:rPr>
        <w:t xml:space="preserve"> </w:t>
      </w:r>
      <w:r w:rsidR="005F5E1C" w:rsidRPr="005F5E1C">
        <w:rPr>
          <w:rFonts w:asciiTheme="majorBidi" w:hAnsiTheme="majorBidi"/>
          <w:sz w:val="32"/>
          <w:szCs w:val="32"/>
        </w:rPr>
        <w:t>50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Pr="007062C4">
        <w:rPr>
          <w:rFonts w:asciiTheme="majorBidi" w:hAnsiTheme="majorBidi" w:hint="cs"/>
          <w:sz w:val="32"/>
          <w:szCs w:val="32"/>
          <w:cs/>
        </w:rPr>
        <w:t>ล้านบาท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Pr="007062C4">
        <w:rPr>
          <w:rFonts w:asciiTheme="majorBidi" w:hAnsiTheme="majorBidi" w:hint="cs"/>
          <w:sz w:val="32"/>
          <w:szCs w:val="32"/>
          <w:cs/>
        </w:rPr>
        <w:t>โดย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Pr="007062C4">
        <w:rPr>
          <w:rFonts w:asciiTheme="majorBidi" w:hAnsiTheme="majorBidi" w:cstheme="majorBidi"/>
          <w:sz w:val="32"/>
          <w:szCs w:val="32"/>
        </w:rPr>
        <w:t xml:space="preserve">FER EN </w:t>
      </w:r>
      <w:r w:rsidRPr="007062C4">
        <w:rPr>
          <w:rFonts w:asciiTheme="majorBidi" w:hAnsiTheme="majorBidi" w:hint="cs"/>
          <w:sz w:val="32"/>
          <w:szCs w:val="32"/>
          <w:cs/>
        </w:rPr>
        <w:t>ได้จ่ายชำระเงินจำนวน</w:t>
      </w:r>
      <w:r w:rsidR="00EE76F7">
        <w:rPr>
          <w:rFonts w:asciiTheme="majorBidi" w:hAnsiTheme="majorBidi"/>
          <w:sz w:val="32"/>
          <w:szCs w:val="32"/>
          <w:cs/>
        </w:rPr>
        <w:t xml:space="preserve"> </w:t>
      </w:r>
      <w:r w:rsidR="005F5E1C" w:rsidRPr="005F5E1C">
        <w:rPr>
          <w:rFonts w:asciiTheme="majorBidi" w:hAnsiTheme="majorBidi"/>
          <w:sz w:val="32"/>
          <w:szCs w:val="32"/>
        </w:rPr>
        <w:t>50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Pr="007062C4">
        <w:rPr>
          <w:rFonts w:asciiTheme="majorBidi" w:hAnsiTheme="majorBidi" w:hint="cs"/>
          <w:sz w:val="32"/>
          <w:szCs w:val="32"/>
          <w:cs/>
        </w:rPr>
        <w:t>ล้านบาทให้แก่ผู้ขายแล้วเมื่อวันที่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="005F5E1C" w:rsidRPr="005F5E1C">
        <w:rPr>
          <w:rFonts w:asciiTheme="majorBidi" w:hAnsiTheme="majorBidi"/>
          <w:sz w:val="32"/>
          <w:szCs w:val="32"/>
        </w:rPr>
        <w:t>20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Pr="007062C4">
        <w:rPr>
          <w:rFonts w:asciiTheme="majorBidi" w:hAnsiTheme="majorBidi" w:hint="cs"/>
          <w:sz w:val="32"/>
          <w:szCs w:val="32"/>
          <w:cs/>
        </w:rPr>
        <w:t>มิถุนายน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="005F5E1C" w:rsidRPr="005F5E1C">
        <w:rPr>
          <w:rFonts w:asciiTheme="majorBidi" w:hAnsiTheme="majorBidi"/>
          <w:sz w:val="32"/>
          <w:szCs w:val="32"/>
        </w:rPr>
        <w:t>2562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Pr="007062C4">
        <w:rPr>
          <w:rFonts w:asciiTheme="majorBidi" w:hAnsiTheme="majorBidi" w:hint="cs"/>
          <w:sz w:val="32"/>
          <w:szCs w:val="32"/>
          <w:cs/>
        </w:rPr>
        <w:t>การเข้าซื้อหุ้นดังกล่าว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Pr="007062C4">
        <w:rPr>
          <w:rFonts w:asciiTheme="majorBidi" w:hAnsiTheme="majorBidi" w:hint="cs"/>
          <w:sz w:val="32"/>
          <w:szCs w:val="32"/>
          <w:cs/>
        </w:rPr>
        <w:t>ทำให้บริษัทได้มาซึ่ง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Pr="007062C4">
        <w:rPr>
          <w:rFonts w:asciiTheme="majorBidi" w:hAnsiTheme="majorBidi" w:cstheme="majorBidi"/>
          <w:sz w:val="32"/>
          <w:szCs w:val="32"/>
        </w:rPr>
        <w:t xml:space="preserve">ECO </w:t>
      </w:r>
      <w:r w:rsidRPr="007062C4">
        <w:rPr>
          <w:rFonts w:asciiTheme="majorBidi" w:hAnsiTheme="majorBidi" w:hint="cs"/>
          <w:sz w:val="32"/>
          <w:szCs w:val="32"/>
          <w:cs/>
        </w:rPr>
        <w:t>และบริษัทย่อยของ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Pr="007062C4">
        <w:rPr>
          <w:rFonts w:asciiTheme="majorBidi" w:hAnsiTheme="majorBidi" w:cstheme="majorBidi"/>
          <w:sz w:val="32"/>
          <w:szCs w:val="32"/>
        </w:rPr>
        <w:t xml:space="preserve">ECO </w:t>
      </w:r>
      <w:r w:rsidRPr="007062C4">
        <w:rPr>
          <w:rFonts w:asciiTheme="majorBidi" w:hAnsiTheme="majorBidi" w:hint="cs"/>
          <w:sz w:val="32"/>
          <w:szCs w:val="32"/>
          <w:cs/>
        </w:rPr>
        <w:t>จำนวน</w:t>
      </w:r>
      <w:r w:rsidR="00EE76F7">
        <w:rPr>
          <w:rFonts w:asciiTheme="majorBidi" w:hAnsiTheme="majorBidi"/>
          <w:sz w:val="32"/>
          <w:szCs w:val="32"/>
          <w:cs/>
        </w:rPr>
        <w:t xml:space="preserve"> </w:t>
      </w:r>
      <w:r w:rsidR="005F5E1C" w:rsidRPr="005F5E1C">
        <w:rPr>
          <w:rFonts w:asciiTheme="majorBidi" w:hAnsiTheme="majorBidi"/>
          <w:sz w:val="32"/>
          <w:szCs w:val="32"/>
        </w:rPr>
        <w:t>2</w:t>
      </w:r>
      <w:r w:rsidR="00EE76F7">
        <w:rPr>
          <w:rFonts w:asciiTheme="majorBidi" w:hAnsiTheme="majorBidi"/>
          <w:sz w:val="32"/>
          <w:szCs w:val="32"/>
        </w:rPr>
        <w:t xml:space="preserve"> </w:t>
      </w:r>
      <w:r w:rsidRPr="007062C4">
        <w:rPr>
          <w:rFonts w:asciiTheme="majorBidi" w:hAnsiTheme="majorBidi" w:hint="cs"/>
          <w:sz w:val="32"/>
          <w:szCs w:val="32"/>
          <w:cs/>
        </w:rPr>
        <w:t>บริษัท</w:t>
      </w:r>
      <w:r w:rsidRPr="007062C4">
        <w:rPr>
          <w:rFonts w:asciiTheme="majorBidi" w:hAnsiTheme="majorBidi"/>
          <w:sz w:val="32"/>
          <w:szCs w:val="32"/>
          <w:cs/>
        </w:rPr>
        <w:t xml:space="preserve"> (</w:t>
      </w:r>
      <w:r w:rsidRPr="007062C4">
        <w:rPr>
          <w:rFonts w:asciiTheme="majorBidi" w:hAnsiTheme="majorBidi" w:hint="eastAsia"/>
          <w:sz w:val="32"/>
          <w:szCs w:val="32"/>
          <w:cs/>
        </w:rPr>
        <w:t>“</w:t>
      </w:r>
      <w:r w:rsidRPr="007062C4">
        <w:rPr>
          <w:rFonts w:asciiTheme="majorBidi" w:hAnsiTheme="majorBidi" w:hint="cs"/>
          <w:sz w:val="32"/>
          <w:szCs w:val="32"/>
          <w:cs/>
        </w:rPr>
        <w:t>กลุ่ม</w:t>
      </w:r>
      <w:r w:rsidRPr="007062C4">
        <w:rPr>
          <w:rFonts w:asciiTheme="majorBidi" w:hAnsiTheme="majorBidi"/>
          <w:sz w:val="32"/>
          <w:szCs w:val="32"/>
          <w:cs/>
        </w:rPr>
        <w:t xml:space="preserve"> </w:t>
      </w:r>
      <w:r w:rsidRPr="007062C4">
        <w:rPr>
          <w:rFonts w:asciiTheme="majorBidi" w:hAnsiTheme="majorBidi" w:cstheme="majorBidi"/>
          <w:sz w:val="32"/>
          <w:szCs w:val="32"/>
        </w:rPr>
        <w:t xml:space="preserve">ECO”) </w:t>
      </w:r>
      <w:r w:rsidRPr="007062C4">
        <w:rPr>
          <w:rFonts w:asciiTheme="majorBidi" w:hAnsiTheme="majorBidi" w:hint="cs"/>
          <w:sz w:val="32"/>
          <w:szCs w:val="32"/>
          <w:cs/>
        </w:rPr>
        <w:t>ดังนี้</w:t>
      </w:r>
    </w:p>
    <w:p w:rsidR="00F23EEF" w:rsidRPr="007062C4" w:rsidRDefault="00F23EEF" w:rsidP="00F23EEF">
      <w:pPr>
        <w:pStyle w:val="ListParagraph"/>
        <w:numPr>
          <w:ilvl w:val="0"/>
          <w:numId w:val="48"/>
        </w:numPr>
        <w:jc w:val="thaiDistribute"/>
        <w:rPr>
          <w:rFonts w:ascii="Angsana New" w:hAnsi="Angsana New"/>
          <w:sz w:val="32"/>
          <w:szCs w:val="32"/>
        </w:rPr>
      </w:pPr>
      <w:r w:rsidRPr="007062C4">
        <w:rPr>
          <w:rFonts w:ascii="Angsana New" w:hAnsi="Angsana New" w:hint="cs"/>
          <w:sz w:val="32"/>
          <w:szCs w:val="32"/>
          <w:cs/>
        </w:rPr>
        <w:t>บริษัท ประชารัฐชีวมวล แม่ลาน จำกัด</w:t>
      </w:r>
    </w:p>
    <w:p w:rsidR="00F23EEF" w:rsidRPr="007062C4" w:rsidRDefault="00F23EEF" w:rsidP="005F5E1C">
      <w:pPr>
        <w:pStyle w:val="ListParagraph"/>
        <w:numPr>
          <w:ilvl w:val="0"/>
          <w:numId w:val="48"/>
        </w:numPr>
        <w:spacing w:after="240"/>
        <w:jc w:val="thaiDistribute"/>
        <w:rPr>
          <w:rFonts w:ascii="Angsana New" w:hAnsi="Angsana New"/>
          <w:sz w:val="32"/>
          <w:szCs w:val="32"/>
        </w:rPr>
      </w:pPr>
      <w:r w:rsidRPr="007062C4">
        <w:rPr>
          <w:rFonts w:ascii="Angsana New" w:hAnsi="Angsana New" w:hint="cs"/>
          <w:sz w:val="32"/>
          <w:szCs w:val="32"/>
          <w:cs/>
        </w:rPr>
        <w:t>บริษัท ประชารัฐชีวมวล บันนังสตา จำกัด</w:t>
      </w:r>
    </w:p>
    <w:p w:rsidR="00F23EEF" w:rsidRPr="007C4316" w:rsidRDefault="00F23EEF" w:rsidP="005F5E1C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7062C4">
        <w:rPr>
          <w:rFonts w:ascii="Angsana New" w:hAnsi="Angsana New" w:hint="cs"/>
          <w:sz w:val="32"/>
          <w:szCs w:val="32"/>
          <w:cs/>
        </w:rPr>
        <w:t>ซึ่งกลุ่ม</w:t>
      </w:r>
      <w:r w:rsidRPr="007062C4">
        <w:rPr>
          <w:rFonts w:ascii="Angsana New" w:hAnsi="Angsana New"/>
          <w:sz w:val="32"/>
          <w:szCs w:val="32"/>
          <w:cs/>
        </w:rPr>
        <w:t xml:space="preserve"> </w:t>
      </w:r>
      <w:r w:rsidRPr="007062C4">
        <w:rPr>
          <w:rFonts w:ascii="Angsana New" w:hAnsi="Angsana New"/>
          <w:sz w:val="32"/>
          <w:szCs w:val="32"/>
        </w:rPr>
        <w:t xml:space="preserve">ECO </w:t>
      </w:r>
      <w:r w:rsidRPr="007062C4">
        <w:rPr>
          <w:rFonts w:ascii="Angsana New" w:hAnsi="Angsana New" w:hint="cs"/>
          <w:sz w:val="32"/>
          <w:szCs w:val="32"/>
          <w:cs/>
        </w:rPr>
        <w:t>ข้างต้นเป็นผู้ได้รับสัญญาซื้อขายไฟฟ้าโครงการไฟฟ้าประชารัฐ</w:t>
      </w:r>
      <w:r w:rsidRPr="007062C4">
        <w:rPr>
          <w:rFonts w:ascii="Angsana New" w:hAnsi="Angsana New"/>
          <w:sz w:val="32"/>
          <w:szCs w:val="32"/>
          <w:cs/>
        </w:rPr>
        <w:t xml:space="preserve"> </w:t>
      </w:r>
      <w:r w:rsidRPr="007062C4">
        <w:rPr>
          <w:rFonts w:ascii="Angsana New" w:hAnsi="Angsana New" w:hint="cs"/>
          <w:sz w:val="32"/>
          <w:szCs w:val="32"/>
          <w:cs/>
        </w:rPr>
        <w:t>สำหรับพื้นที่</w:t>
      </w:r>
      <w:r w:rsidRPr="007062C4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3</w:t>
      </w:r>
      <w:r w:rsidRPr="007062C4">
        <w:rPr>
          <w:rFonts w:ascii="Angsana New" w:hAnsi="Angsana New"/>
          <w:sz w:val="32"/>
          <w:szCs w:val="32"/>
          <w:cs/>
        </w:rPr>
        <w:t xml:space="preserve"> </w:t>
      </w:r>
      <w:r w:rsidRPr="007062C4">
        <w:rPr>
          <w:rFonts w:ascii="Angsana New" w:hAnsi="Angsana New" w:hint="cs"/>
          <w:sz w:val="32"/>
          <w:szCs w:val="32"/>
          <w:cs/>
        </w:rPr>
        <w:t>จังหวัดชายแดนภาคใต้</w:t>
      </w:r>
      <w:r w:rsidRPr="007062C4">
        <w:rPr>
          <w:rFonts w:ascii="Angsana New" w:hAnsi="Angsana New"/>
          <w:sz w:val="32"/>
          <w:szCs w:val="32"/>
          <w:cs/>
        </w:rPr>
        <w:t xml:space="preserve"> </w:t>
      </w:r>
      <w:r w:rsidRPr="007062C4">
        <w:rPr>
          <w:rFonts w:ascii="Angsana New" w:hAnsi="Angsana New" w:hint="cs"/>
          <w:sz w:val="32"/>
          <w:szCs w:val="32"/>
          <w:cs/>
        </w:rPr>
        <w:t>ประเภทเชื้อเพลิงชีวมวล</w:t>
      </w:r>
    </w:p>
    <w:p w:rsidR="00400CEF" w:rsidRPr="00400CEF" w:rsidRDefault="00400CEF" w:rsidP="005F5E1C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400CEF">
        <w:rPr>
          <w:rFonts w:ascii="Angsana New" w:hAnsi="Angsana New"/>
          <w:sz w:val="32"/>
          <w:szCs w:val="32"/>
          <w:cs/>
        </w:rPr>
        <w:t>การซื้อธุรกิจในระหว่างงวด</w:t>
      </w:r>
      <w:r w:rsidR="00EE76F7">
        <w:rPr>
          <w:rFonts w:ascii="Angsana New" w:hAnsi="Angsana New" w:hint="cs"/>
          <w:sz w:val="32"/>
          <w:szCs w:val="32"/>
          <w:cs/>
        </w:rPr>
        <w:t>สามเดือนและ</w:t>
      </w:r>
      <w:r w:rsidRPr="00400CEF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5F5E1C" w:rsidRPr="005F5E1C">
        <w:rPr>
          <w:rFonts w:ascii="Angsana New" w:hAnsi="Angsana New"/>
          <w:sz w:val="32"/>
          <w:szCs w:val="32"/>
        </w:rPr>
        <w:t>30</w:t>
      </w:r>
      <w:r w:rsidRPr="00400CEF">
        <w:rPr>
          <w:rFonts w:ascii="Angsana New" w:hAnsi="Angsana New"/>
          <w:sz w:val="32"/>
          <w:szCs w:val="32"/>
        </w:rPr>
        <w:t xml:space="preserve"> </w:t>
      </w:r>
      <w:r w:rsidRPr="00400CE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Pr="00400CEF">
        <w:rPr>
          <w:rFonts w:ascii="Angsana New" w:hAnsi="Angsana New"/>
          <w:sz w:val="32"/>
          <w:szCs w:val="32"/>
        </w:rPr>
        <w:t xml:space="preserve"> </w:t>
      </w:r>
      <w:r w:rsidRPr="00400CEF">
        <w:rPr>
          <w:rFonts w:ascii="Angsana New" w:hAnsi="Angsana New"/>
          <w:sz w:val="32"/>
          <w:szCs w:val="32"/>
          <w:cs/>
        </w:rPr>
        <w:t>มีดังนี้</w:t>
      </w:r>
    </w:p>
    <w:p w:rsidR="00400CEF" w:rsidRPr="00400CEF" w:rsidRDefault="00400CEF" w:rsidP="005F5E1C">
      <w:pPr>
        <w:ind w:left="547" w:right="43"/>
        <w:jc w:val="thaiDistribute"/>
        <w:rPr>
          <w:rFonts w:ascii="Angsana New" w:hAnsi="Angsana New"/>
          <w:spacing w:val="-2"/>
          <w:sz w:val="32"/>
          <w:szCs w:val="32"/>
        </w:rPr>
      </w:pPr>
      <w:r w:rsidRPr="00400CEF">
        <w:rPr>
          <w:rFonts w:ascii="Angsana New" w:hAnsi="Angsana New"/>
          <w:spacing w:val="-2"/>
          <w:sz w:val="32"/>
          <w:szCs w:val="32"/>
          <w:cs/>
        </w:rPr>
        <w:t xml:space="preserve">มูลค่าตามบัญชีของสินทรัพย์สุทธิที่ระบุได้ของ </w:t>
      </w:r>
      <w:r w:rsidRPr="00400CEF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400CE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00CEF">
        <w:rPr>
          <w:rFonts w:ascii="Angsana New" w:hAnsi="Angsana New" w:hint="cs"/>
          <w:spacing w:val="-2"/>
          <w:sz w:val="32"/>
          <w:szCs w:val="32"/>
          <w:cs/>
        </w:rPr>
        <w:t>อีโค</w:t>
      </w:r>
      <w:r w:rsidRPr="00400CE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00CEF">
        <w:rPr>
          <w:rFonts w:ascii="Angsana New" w:hAnsi="Angsana New" w:hint="cs"/>
          <w:spacing w:val="-2"/>
          <w:sz w:val="32"/>
          <w:szCs w:val="32"/>
          <w:cs/>
        </w:rPr>
        <w:t>เอ็นเนอร์ยี</w:t>
      </w:r>
      <w:r w:rsidRPr="00400CE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00CEF">
        <w:rPr>
          <w:rFonts w:ascii="Angsana New" w:hAnsi="Angsana New" w:hint="cs"/>
          <w:spacing w:val="-2"/>
          <w:sz w:val="32"/>
          <w:szCs w:val="32"/>
          <w:cs/>
        </w:rPr>
        <w:t>กรุ๊ป</w:t>
      </w:r>
      <w:r w:rsidRPr="00400CE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00CEF">
        <w:rPr>
          <w:rFonts w:ascii="Angsana New" w:hAnsi="Angsana New" w:hint="cs"/>
          <w:spacing w:val="-2"/>
          <w:sz w:val="32"/>
          <w:szCs w:val="32"/>
          <w:cs/>
        </w:rPr>
        <w:t>คอร์ปอเรชั่น</w:t>
      </w:r>
      <w:r w:rsidRPr="00400CE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00CEF">
        <w:rPr>
          <w:rFonts w:ascii="Angsana New" w:hAnsi="Angsana New" w:hint="cs"/>
          <w:spacing w:val="-2"/>
          <w:sz w:val="32"/>
          <w:szCs w:val="32"/>
          <w:cs/>
        </w:rPr>
        <w:t>จำกัด</w:t>
      </w:r>
      <w:r w:rsidRPr="00400CEF">
        <w:rPr>
          <w:rFonts w:ascii="Angsana New" w:hAnsi="Angsana New"/>
          <w:spacing w:val="-2"/>
          <w:sz w:val="32"/>
          <w:szCs w:val="32"/>
          <w:cs/>
        </w:rPr>
        <w:t xml:space="preserve"> ณ วันที่ซื้อธุรกิจ ประกอบด้วยรายการต่อไปนี้</w:t>
      </w:r>
    </w:p>
    <w:p w:rsidR="00400CEF" w:rsidRPr="008477CF" w:rsidRDefault="00400CEF" w:rsidP="00400CEF">
      <w:pPr>
        <w:ind w:left="547" w:right="43"/>
        <w:jc w:val="right"/>
        <w:rPr>
          <w:rFonts w:ascii="Angsana New" w:hAnsi="Angsana New"/>
          <w:spacing w:val="-2"/>
          <w:sz w:val="22"/>
          <w:szCs w:val="22"/>
          <w:cs/>
        </w:rPr>
      </w:pPr>
      <w:r w:rsidRPr="008477CF">
        <w:rPr>
          <w:rFonts w:ascii="Angsana New" w:hAnsi="Angsana New" w:hint="cs"/>
          <w:b/>
          <w:bCs/>
          <w:sz w:val="22"/>
          <w:szCs w:val="22"/>
          <w:cs/>
        </w:rPr>
        <w:t>(</w:t>
      </w:r>
      <w:r w:rsidRPr="008477CF">
        <w:rPr>
          <w:rFonts w:ascii="Angsana New" w:hAnsi="Angsana New"/>
          <w:b/>
          <w:bCs/>
          <w:sz w:val="22"/>
          <w:szCs w:val="22"/>
          <w:cs/>
        </w:rPr>
        <w:t xml:space="preserve">หน่วย </w:t>
      </w:r>
      <w:r w:rsidRPr="008477CF">
        <w:rPr>
          <w:rFonts w:ascii="Angsana New" w:hAnsi="Angsana New"/>
          <w:b/>
          <w:bCs/>
          <w:sz w:val="22"/>
          <w:szCs w:val="22"/>
        </w:rPr>
        <w:t xml:space="preserve">: </w:t>
      </w:r>
      <w:r w:rsidRPr="008477CF">
        <w:rPr>
          <w:rFonts w:ascii="Angsana New" w:hAnsi="Angsana New"/>
          <w:b/>
          <w:bCs/>
          <w:sz w:val="22"/>
          <w:szCs w:val="22"/>
          <w:cs/>
        </w:rPr>
        <w:t>บาท</w:t>
      </w:r>
      <w:r w:rsidRPr="008477CF">
        <w:rPr>
          <w:rFonts w:ascii="Angsana New" w:hAnsi="Angsana New" w:hint="cs"/>
          <w:b/>
          <w:bCs/>
          <w:sz w:val="22"/>
          <w:szCs w:val="22"/>
          <w:cs/>
        </w:rPr>
        <w:t>)</w:t>
      </w:r>
    </w:p>
    <w:tbl>
      <w:tblPr>
        <w:tblW w:w="8703" w:type="dxa"/>
        <w:tblInd w:w="657" w:type="dxa"/>
        <w:tblLayout w:type="fixed"/>
        <w:tblLook w:val="01E0"/>
      </w:tblPr>
      <w:tblGrid>
        <w:gridCol w:w="5598"/>
        <w:gridCol w:w="1062"/>
        <w:gridCol w:w="2043"/>
      </w:tblGrid>
      <w:tr w:rsidR="00400CEF" w:rsidRPr="00400CEF" w:rsidTr="00400CEF">
        <w:tc>
          <w:tcPr>
            <w:tcW w:w="5598" w:type="dxa"/>
            <w:shd w:val="clear" w:color="auto" w:fill="auto"/>
          </w:tcPr>
          <w:p w:rsidR="00400CEF" w:rsidRPr="008477CF" w:rsidRDefault="00400CEF" w:rsidP="008477CF">
            <w:pPr>
              <w:spacing w:line="280" w:lineRule="exact"/>
              <w:ind w:left="539" w:hanging="45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62" w:type="dxa"/>
          </w:tcPr>
          <w:p w:rsidR="00400CEF" w:rsidRPr="008477CF" w:rsidRDefault="00400CEF" w:rsidP="008477CF">
            <w:pPr>
              <w:spacing w:line="280" w:lineRule="exact"/>
              <w:ind w:right="8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043" w:type="dxa"/>
            <w:shd w:val="clear" w:color="auto" w:fill="auto"/>
          </w:tcPr>
          <w:p w:rsidR="00400CEF" w:rsidRPr="008477CF" w:rsidRDefault="00400CEF" w:rsidP="008477CF">
            <w:pPr>
              <w:snapToGrid w:val="0"/>
              <w:spacing w:line="280" w:lineRule="exact"/>
              <w:ind w:leftChars="-64" w:left="-154" w:right="-111" w:firstLine="77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477CF">
              <w:rPr>
                <w:rFonts w:ascii="Angsana New" w:hAnsi="Angsana New"/>
                <w:b/>
                <w:bCs/>
                <w:szCs w:val="24"/>
                <w:cs/>
              </w:rPr>
              <w:t>ณ</w:t>
            </w:r>
            <w:r w:rsidRPr="008477CF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8477CF">
              <w:rPr>
                <w:rFonts w:ascii="Angsana New" w:hAnsi="Angsana New"/>
                <w:b/>
                <w:bCs/>
                <w:szCs w:val="24"/>
                <w:cs/>
              </w:rPr>
              <w:t>วันที่</w:t>
            </w:r>
            <w:r w:rsidRPr="008477CF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5F5E1C" w:rsidRPr="008477CF">
              <w:rPr>
                <w:rFonts w:ascii="Angsana New" w:hAnsi="Angsana New"/>
                <w:b/>
                <w:bCs/>
                <w:szCs w:val="24"/>
              </w:rPr>
              <w:t>26</w:t>
            </w:r>
            <w:r w:rsidRPr="008477CF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8477CF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  <w:r w:rsidRPr="008477CF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5F5E1C" w:rsidRPr="008477CF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</w:tr>
      <w:tr w:rsidR="00400CEF" w:rsidRPr="00400CEF" w:rsidTr="00400CEF">
        <w:tc>
          <w:tcPr>
            <w:tcW w:w="5598" w:type="dxa"/>
            <w:shd w:val="clear" w:color="auto" w:fill="auto"/>
          </w:tcPr>
          <w:p w:rsidR="00400CEF" w:rsidRPr="008477CF" w:rsidRDefault="00400CEF" w:rsidP="008477CF">
            <w:pPr>
              <w:spacing w:line="280" w:lineRule="exact"/>
              <w:ind w:left="539" w:hanging="456"/>
              <w:rPr>
                <w:rFonts w:ascii="Angsana New" w:hAnsi="Angsana New"/>
                <w:szCs w:val="24"/>
                <w:cs/>
              </w:rPr>
            </w:pPr>
            <w:r w:rsidRPr="008477CF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2" w:type="dxa"/>
          </w:tcPr>
          <w:p w:rsidR="00400CEF" w:rsidRPr="008477CF" w:rsidRDefault="00400CEF" w:rsidP="008477CF">
            <w:pPr>
              <w:spacing w:line="280" w:lineRule="exact"/>
              <w:ind w:right="8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043" w:type="dxa"/>
            <w:shd w:val="clear" w:color="auto" w:fill="auto"/>
            <w:vAlign w:val="center"/>
          </w:tcPr>
          <w:p w:rsidR="00400CEF" w:rsidRPr="008477CF" w:rsidRDefault="005F5E1C" w:rsidP="008477CF">
            <w:pPr>
              <w:tabs>
                <w:tab w:val="decimal" w:pos="1444"/>
              </w:tabs>
              <w:snapToGrid w:val="0"/>
              <w:spacing w:line="280" w:lineRule="exact"/>
              <w:ind w:leftChars="-64" w:left="-154" w:right="-72"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8477CF">
              <w:rPr>
                <w:rFonts w:ascii="Angsana New" w:hAnsi="Angsana New" w:hint="eastAsia"/>
                <w:szCs w:val="24"/>
              </w:rPr>
              <w:t>13</w:t>
            </w:r>
            <w:r w:rsidR="007062C4" w:rsidRPr="008477CF">
              <w:rPr>
                <w:rFonts w:ascii="Angsana New" w:hAnsi="Angsana New" w:hint="eastAsia"/>
                <w:szCs w:val="24"/>
              </w:rPr>
              <w:t>,</w:t>
            </w:r>
            <w:r w:rsidRPr="008477CF">
              <w:rPr>
                <w:rFonts w:ascii="Angsana New" w:hAnsi="Angsana New" w:hint="eastAsia"/>
                <w:szCs w:val="24"/>
              </w:rPr>
              <w:t>458</w:t>
            </w:r>
            <w:r w:rsidR="007062C4" w:rsidRPr="008477CF">
              <w:rPr>
                <w:rFonts w:ascii="Angsana New" w:hAnsi="Angsana New" w:hint="eastAsia"/>
                <w:szCs w:val="24"/>
              </w:rPr>
              <w:t>,</w:t>
            </w:r>
            <w:r w:rsidRPr="008477CF">
              <w:rPr>
                <w:rFonts w:ascii="Angsana New" w:hAnsi="Angsana New" w:hint="eastAsia"/>
                <w:szCs w:val="24"/>
              </w:rPr>
              <w:t>006</w:t>
            </w:r>
          </w:p>
        </w:tc>
      </w:tr>
      <w:tr w:rsidR="00400CEF" w:rsidRPr="00400CEF" w:rsidTr="00400CEF">
        <w:tc>
          <w:tcPr>
            <w:tcW w:w="5598" w:type="dxa"/>
            <w:shd w:val="clear" w:color="auto" w:fill="auto"/>
          </w:tcPr>
          <w:p w:rsidR="00400CEF" w:rsidRPr="008477CF" w:rsidRDefault="00400CEF" w:rsidP="008477CF">
            <w:pPr>
              <w:spacing w:line="280" w:lineRule="exact"/>
              <w:ind w:left="539" w:hanging="456"/>
              <w:rPr>
                <w:rFonts w:ascii="Angsana New" w:hAnsi="Angsana New"/>
                <w:szCs w:val="24"/>
                <w:cs/>
              </w:rPr>
            </w:pPr>
            <w:r w:rsidRPr="008477CF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62" w:type="dxa"/>
          </w:tcPr>
          <w:p w:rsidR="00400CEF" w:rsidRPr="008477CF" w:rsidRDefault="00400CEF" w:rsidP="008477CF">
            <w:pPr>
              <w:spacing w:line="280" w:lineRule="exact"/>
              <w:ind w:right="8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043" w:type="dxa"/>
            <w:shd w:val="clear" w:color="auto" w:fill="auto"/>
            <w:vAlign w:val="center"/>
          </w:tcPr>
          <w:p w:rsidR="00400CEF" w:rsidRPr="008477CF" w:rsidRDefault="005F5E1C" w:rsidP="008477CF">
            <w:pPr>
              <w:tabs>
                <w:tab w:val="decimal" w:pos="1444"/>
              </w:tabs>
              <w:snapToGrid w:val="0"/>
              <w:spacing w:line="280" w:lineRule="exact"/>
              <w:ind w:leftChars="-64" w:left="-154" w:right="-72"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8477CF">
              <w:rPr>
                <w:rFonts w:ascii="Angsana New" w:hAnsi="Angsana New" w:hint="eastAsia"/>
                <w:szCs w:val="24"/>
              </w:rPr>
              <w:t>42</w:t>
            </w:r>
            <w:r w:rsidR="007062C4" w:rsidRPr="008477CF">
              <w:rPr>
                <w:rFonts w:ascii="Angsana New" w:hAnsi="Angsana New" w:hint="eastAsia"/>
                <w:szCs w:val="24"/>
              </w:rPr>
              <w:t>,</w:t>
            </w:r>
            <w:r w:rsidRPr="008477CF">
              <w:rPr>
                <w:rFonts w:ascii="Angsana New" w:hAnsi="Angsana New" w:hint="eastAsia"/>
                <w:szCs w:val="24"/>
              </w:rPr>
              <w:t>104</w:t>
            </w:r>
            <w:r w:rsidR="007062C4" w:rsidRPr="008477CF">
              <w:rPr>
                <w:rFonts w:ascii="Angsana New" w:hAnsi="Angsana New" w:hint="eastAsia"/>
                <w:szCs w:val="24"/>
              </w:rPr>
              <w:t>,</w:t>
            </w:r>
            <w:r w:rsidRPr="008477CF">
              <w:rPr>
                <w:rFonts w:ascii="Angsana New" w:hAnsi="Angsana New" w:hint="eastAsia"/>
                <w:szCs w:val="24"/>
              </w:rPr>
              <w:t>897</w:t>
            </w:r>
          </w:p>
        </w:tc>
      </w:tr>
      <w:tr w:rsidR="00400CEF" w:rsidRPr="00400CEF" w:rsidTr="00400CEF">
        <w:tc>
          <w:tcPr>
            <w:tcW w:w="5598" w:type="dxa"/>
            <w:shd w:val="clear" w:color="auto" w:fill="auto"/>
          </w:tcPr>
          <w:p w:rsidR="00400CEF" w:rsidRPr="008477CF" w:rsidRDefault="001E1FC2" w:rsidP="008477CF">
            <w:pPr>
              <w:spacing w:line="280" w:lineRule="exact"/>
              <w:ind w:left="539" w:hanging="45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062" w:type="dxa"/>
          </w:tcPr>
          <w:p w:rsidR="00400CEF" w:rsidRPr="008477CF" w:rsidRDefault="00400CEF" w:rsidP="008477CF">
            <w:pPr>
              <w:spacing w:line="280" w:lineRule="exact"/>
              <w:ind w:right="8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043" w:type="dxa"/>
            <w:shd w:val="clear" w:color="auto" w:fill="auto"/>
            <w:vAlign w:val="center"/>
          </w:tcPr>
          <w:p w:rsidR="00400CEF" w:rsidRPr="008477CF" w:rsidRDefault="001E1FC2" w:rsidP="008477CF">
            <w:pPr>
              <w:tabs>
                <w:tab w:val="decimal" w:pos="1444"/>
              </w:tabs>
              <w:snapToGrid w:val="0"/>
              <w:spacing w:line="280" w:lineRule="exact"/>
              <w:ind w:leftChars="-64" w:left="-154" w:right="-72"/>
              <w:jc w:val="center"/>
              <w:rPr>
                <w:rFonts w:ascii="Angsana New" w:hAnsi="Angsana New"/>
                <w:szCs w:val="24"/>
                <w:highlight w:val="yellow"/>
              </w:rPr>
            </w:pPr>
            <w:r>
              <w:rPr>
                <w:rFonts w:ascii="Angsana New" w:hAnsi="Angsana New"/>
                <w:szCs w:val="24"/>
              </w:rPr>
              <w:t>1,799,890</w:t>
            </w:r>
          </w:p>
        </w:tc>
      </w:tr>
      <w:tr w:rsidR="00400CEF" w:rsidRPr="00400CEF" w:rsidTr="00400CEF">
        <w:tc>
          <w:tcPr>
            <w:tcW w:w="5598" w:type="dxa"/>
            <w:shd w:val="clear" w:color="auto" w:fill="auto"/>
          </w:tcPr>
          <w:p w:rsidR="00400CEF" w:rsidRPr="008477CF" w:rsidRDefault="00400CEF" w:rsidP="008477CF">
            <w:pPr>
              <w:spacing w:line="280" w:lineRule="exact"/>
              <w:ind w:left="539" w:hanging="456"/>
              <w:rPr>
                <w:rFonts w:ascii="Angsana New" w:hAnsi="Angsana New"/>
                <w:szCs w:val="24"/>
              </w:rPr>
            </w:pPr>
            <w:r w:rsidRPr="008477CF">
              <w:rPr>
                <w:rFonts w:ascii="Angsana New" w:hAnsi="Angsana New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062" w:type="dxa"/>
          </w:tcPr>
          <w:p w:rsidR="00400CEF" w:rsidRPr="008477CF" w:rsidRDefault="00400CEF" w:rsidP="008477CF">
            <w:pPr>
              <w:spacing w:line="280" w:lineRule="exact"/>
              <w:ind w:right="8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043" w:type="dxa"/>
            <w:shd w:val="clear" w:color="auto" w:fill="auto"/>
            <w:vAlign w:val="center"/>
          </w:tcPr>
          <w:p w:rsidR="00400CEF" w:rsidRPr="008477CF" w:rsidRDefault="005F5E1C" w:rsidP="008477CF">
            <w:pPr>
              <w:tabs>
                <w:tab w:val="decimal" w:pos="1444"/>
              </w:tabs>
              <w:snapToGrid w:val="0"/>
              <w:spacing w:line="280" w:lineRule="exact"/>
              <w:ind w:leftChars="-64" w:left="-154" w:right="-72"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8477CF">
              <w:rPr>
                <w:rFonts w:ascii="Angsana New" w:hAnsi="Angsana New" w:hint="eastAsia"/>
                <w:szCs w:val="24"/>
              </w:rPr>
              <w:t>35</w:t>
            </w:r>
            <w:r w:rsidR="007062C4" w:rsidRPr="008477CF">
              <w:rPr>
                <w:rFonts w:ascii="Angsana New" w:hAnsi="Angsana New" w:hint="eastAsia"/>
                <w:szCs w:val="24"/>
              </w:rPr>
              <w:t>,</w:t>
            </w:r>
            <w:r w:rsidRPr="008477CF">
              <w:rPr>
                <w:rFonts w:ascii="Angsana New" w:hAnsi="Angsana New" w:hint="eastAsia"/>
                <w:szCs w:val="24"/>
              </w:rPr>
              <w:t>496</w:t>
            </w:r>
            <w:r w:rsidR="007062C4" w:rsidRPr="008477CF">
              <w:rPr>
                <w:rFonts w:ascii="Angsana New" w:hAnsi="Angsana New" w:hint="eastAsia"/>
                <w:szCs w:val="24"/>
              </w:rPr>
              <w:t>,</w:t>
            </w:r>
            <w:r w:rsidRPr="008477CF">
              <w:rPr>
                <w:rFonts w:ascii="Angsana New" w:hAnsi="Angsana New" w:hint="eastAsia"/>
                <w:szCs w:val="24"/>
              </w:rPr>
              <w:t>627</w:t>
            </w:r>
          </w:p>
        </w:tc>
      </w:tr>
      <w:tr w:rsidR="00400CEF" w:rsidRPr="00400CEF" w:rsidTr="00400CEF">
        <w:tc>
          <w:tcPr>
            <w:tcW w:w="5598" w:type="dxa"/>
            <w:shd w:val="clear" w:color="auto" w:fill="auto"/>
          </w:tcPr>
          <w:p w:rsidR="00400CEF" w:rsidRPr="008477CF" w:rsidRDefault="00400CEF" w:rsidP="008477CF">
            <w:pPr>
              <w:spacing w:line="280" w:lineRule="exact"/>
              <w:ind w:left="539" w:hanging="456"/>
              <w:rPr>
                <w:rFonts w:ascii="Angsana New" w:hAnsi="Angsana New"/>
                <w:szCs w:val="24"/>
                <w:cs/>
              </w:rPr>
            </w:pPr>
            <w:r w:rsidRPr="008477CF">
              <w:rPr>
                <w:rFonts w:ascii="Angsana New" w:hAnsi="Angsana New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062" w:type="dxa"/>
          </w:tcPr>
          <w:p w:rsidR="00400CEF" w:rsidRPr="008477CF" w:rsidRDefault="00400CEF" w:rsidP="008477CF">
            <w:pPr>
              <w:spacing w:line="280" w:lineRule="exact"/>
              <w:ind w:right="8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043" w:type="dxa"/>
            <w:shd w:val="clear" w:color="auto" w:fill="auto"/>
            <w:vAlign w:val="center"/>
          </w:tcPr>
          <w:p w:rsidR="00400CEF" w:rsidRPr="008477CF" w:rsidRDefault="005F5E1C" w:rsidP="001E1FC2">
            <w:pPr>
              <w:tabs>
                <w:tab w:val="decimal" w:pos="1444"/>
              </w:tabs>
              <w:snapToGrid w:val="0"/>
              <w:spacing w:line="280" w:lineRule="exact"/>
              <w:ind w:leftChars="-64" w:left="-154" w:right="-72"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8477CF">
              <w:rPr>
                <w:rFonts w:ascii="Angsana New" w:hAnsi="Angsana New" w:hint="eastAsia"/>
                <w:szCs w:val="24"/>
              </w:rPr>
              <w:t>61</w:t>
            </w:r>
            <w:r w:rsidR="007062C4" w:rsidRPr="008477CF">
              <w:rPr>
                <w:rFonts w:ascii="Angsana New" w:hAnsi="Angsana New" w:hint="eastAsia"/>
                <w:szCs w:val="24"/>
              </w:rPr>
              <w:t>,</w:t>
            </w:r>
            <w:r w:rsidR="001E1FC2">
              <w:rPr>
                <w:rFonts w:ascii="Angsana New" w:hAnsi="Angsana New"/>
                <w:szCs w:val="24"/>
              </w:rPr>
              <w:t>520</w:t>
            </w:r>
          </w:p>
        </w:tc>
      </w:tr>
      <w:tr w:rsidR="00400CEF" w:rsidRPr="00400CEF" w:rsidTr="00400CEF">
        <w:tc>
          <w:tcPr>
            <w:tcW w:w="5598" w:type="dxa"/>
            <w:shd w:val="clear" w:color="auto" w:fill="auto"/>
          </w:tcPr>
          <w:p w:rsidR="00400CEF" w:rsidRPr="008477CF" w:rsidRDefault="007062C4" w:rsidP="008477CF">
            <w:pPr>
              <w:spacing w:line="280" w:lineRule="exact"/>
              <w:ind w:left="539" w:hanging="456"/>
              <w:rPr>
                <w:rFonts w:ascii="Angsana New" w:hAnsi="Angsana New"/>
                <w:szCs w:val="24"/>
                <w:cs/>
              </w:rPr>
            </w:pPr>
            <w:r w:rsidRPr="008477CF">
              <w:rPr>
                <w:rFonts w:ascii="Angsana New" w:hAnsi="Angsana New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62" w:type="dxa"/>
          </w:tcPr>
          <w:p w:rsidR="00400CEF" w:rsidRPr="008477CF" w:rsidRDefault="00400CEF" w:rsidP="008477CF">
            <w:pPr>
              <w:spacing w:line="280" w:lineRule="exact"/>
              <w:ind w:right="8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043" w:type="dxa"/>
            <w:shd w:val="clear" w:color="auto" w:fill="auto"/>
            <w:vAlign w:val="center"/>
          </w:tcPr>
          <w:p w:rsidR="00400CEF" w:rsidRPr="008477CF" w:rsidRDefault="007062C4" w:rsidP="001E1FC2">
            <w:pPr>
              <w:tabs>
                <w:tab w:val="decimal" w:pos="1444"/>
              </w:tabs>
              <w:snapToGrid w:val="0"/>
              <w:spacing w:line="280" w:lineRule="exact"/>
              <w:ind w:leftChars="-64" w:left="-154" w:right="-72"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8477CF">
              <w:rPr>
                <w:rFonts w:ascii="Angsana New" w:hAnsi="Angsana New" w:hint="eastAsia"/>
                <w:szCs w:val="24"/>
              </w:rPr>
              <w:t>(</w:t>
            </w:r>
            <w:r w:rsidR="001E1FC2">
              <w:rPr>
                <w:rFonts w:ascii="Angsana New" w:hAnsi="Angsana New"/>
                <w:szCs w:val="24"/>
              </w:rPr>
              <w:t>53,301,668</w:t>
            </w:r>
            <w:r w:rsidRPr="008477CF">
              <w:rPr>
                <w:rFonts w:ascii="Angsana New" w:hAnsi="Angsana New" w:hint="eastAsia"/>
                <w:szCs w:val="24"/>
              </w:rPr>
              <w:t>)</w:t>
            </w:r>
          </w:p>
        </w:tc>
      </w:tr>
      <w:tr w:rsidR="00400CEF" w:rsidRPr="00400CEF" w:rsidTr="00400CEF">
        <w:tc>
          <w:tcPr>
            <w:tcW w:w="5598" w:type="dxa"/>
            <w:shd w:val="clear" w:color="auto" w:fill="auto"/>
          </w:tcPr>
          <w:p w:rsidR="00400CEF" w:rsidRPr="008477CF" w:rsidRDefault="007062C4" w:rsidP="008477CF">
            <w:pPr>
              <w:spacing w:line="280" w:lineRule="exact"/>
              <w:ind w:left="539" w:hanging="456"/>
              <w:rPr>
                <w:rFonts w:ascii="Angsana New" w:hAnsi="Angsana New"/>
                <w:szCs w:val="24"/>
                <w:cs/>
              </w:rPr>
            </w:pPr>
            <w:r w:rsidRPr="008477CF">
              <w:rPr>
                <w:rFonts w:ascii="Angsana New" w:hAnsi="Angsana New" w:hint="cs"/>
                <w:szCs w:val="24"/>
                <w:cs/>
              </w:rPr>
              <w:t>เงินกู้ยืมระยะยาวจากกิรการที่เกี่ยวข้องกัน</w:t>
            </w:r>
          </w:p>
        </w:tc>
        <w:tc>
          <w:tcPr>
            <w:tcW w:w="1062" w:type="dxa"/>
          </w:tcPr>
          <w:p w:rsidR="00400CEF" w:rsidRPr="008477CF" w:rsidRDefault="00400CEF" w:rsidP="008477CF">
            <w:pPr>
              <w:spacing w:line="280" w:lineRule="exact"/>
              <w:ind w:left="-111" w:right="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043" w:type="dxa"/>
            <w:shd w:val="clear" w:color="auto" w:fill="auto"/>
            <w:vAlign w:val="center"/>
          </w:tcPr>
          <w:p w:rsidR="00400CEF" w:rsidRPr="008477CF" w:rsidRDefault="007062C4" w:rsidP="008477CF">
            <w:pPr>
              <w:tabs>
                <w:tab w:val="decimal" w:pos="1444"/>
              </w:tabs>
              <w:snapToGrid w:val="0"/>
              <w:spacing w:line="280" w:lineRule="exact"/>
              <w:ind w:leftChars="-64" w:left="-154" w:right="-72"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8477CF">
              <w:rPr>
                <w:rFonts w:ascii="Angsana New" w:hAnsi="Angsana New" w:hint="eastAsia"/>
                <w:szCs w:val="24"/>
              </w:rPr>
              <w:t>(</w:t>
            </w:r>
            <w:r w:rsidR="005F5E1C" w:rsidRPr="008477CF">
              <w:rPr>
                <w:rFonts w:ascii="Angsana New" w:hAnsi="Angsana New" w:hint="eastAsia"/>
                <w:szCs w:val="24"/>
              </w:rPr>
              <w:t>35</w:t>
            </w:r>
            <w:r w:rsidRPr="008477CF">
              <w:rPr>
                <w:rFonts w:ascii="Angsana New" w:hAnsi="Angsana New" w:hint="eastAsia"/>
                <w:szCs w:val="24"/>
              </w:rPr>
              <w:t>,</w:t>
            </w:r>
            <w:r w:rsidR="005F5E1C" w:rsidRPr="008477CF">
              <w:rPr>
                <w:rFonts w:ascii="Angsana New" w:hAnsi="Angsana New" w:hint="eastAsia"/>
                <w:szCs w:val="24"/>
              </w:rPr>
              <w:t>488</w:t>
            </w:r>
            <w:r w:rsidRPr="008477CF">
              <w:rPr>
                <w:rFonts w:ascii="Angsana New" w:hAnsi="Angsana New" w:hint="eastAsia"/>
                <w:szCs w:val="24"/>
              </w:rPr>
              <w:t>,</w:t>
            </w:r>
            <w:r w:rsidR="005F5E1C" w:rsidRPr="008477CF">
              <w:rPr>
                <w:rFonts w:ascii="Angsana New" w:hAnsi="Angsana New" w:hint="eastAsia"/>
                <w:szCs w:val="24"/>
              </w:rPr>
              <w:t>550</w:t>
            </w:r>
            <w:r w:rsidRPr="008477CF">
              <w:rPr>
                <w:rFonts w:ascii="Angsana New" w:hAnsi="Angsana New" w:hint="eastAsia"/>
                <w:szCs w:val="24"/>
              </w:rPr>
              <w:t>)</w:t>
            </w:r>
          </w:p>
        </w:tc>
      </w:tr>
      <w:tr w:rsidR="00400CEF" w:rsidRPr="00400CEF" w:rsidTr="00400CEF">
        <w:tc>
          <w:tcPr>
            <w:tcW w:w="5598" w:type="dxa"/>
            <w:shd w:val="clear" w:color="auto" w:fill="auto"/>
          </w:tcPr>
          <w:p w:rsidR="00400CEF" w:rsidRPr="008477CF" w:rsidRDefault="00400CEF" w:rsidP="008477CF">
            <w:pPr>
              <w:spacing w:line="280" w:lineRule="exact"/>
              <w:ind w:left="539" w:hanging="456"/>
              <w:rPr>
                <w:rFonts w:ascii="Angsana New" w:hAnsi="Angsana New"/>
                <w:szCs w:val="24"/>
                <w:cs/>
              </w:rPr>
            </w:pPr>
            <w:r w:rsidRPr="008477CF">
              <w:rPr>
                <w:rFonts w:ascii="Angsana New" w:hAnsi="Angsana New"/>
                <w:szCs w:val="24"/>
                <w:cs/>
              </w:rPr>
              <w:t>หนี้สินตามสัญญาเช่าซื้อ</w:t>
            </w:r>
          </w:p>
        </w:tc>
        <w:tc>
          <w:tcPr>
            <w:tcW w:w="1062" w:type="dxa"/>
          </w:tcPr>
          <w:p w:rsidR="00400CEF" w:rsidRPr="008477CF" w:rsidRDefault="00400CEF" w:rsidP="008477CF">
            <w:pPr>
              <w:spacing w:line="280" w:lineRule="exact"/>
              <w:ind w:left="-111" w:right="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043" w:type="dxa"/>
            <w:shd w:val="clear" w:color="auto" w:fill="auto"/>
            <w:vAlign w:val="center"/>
          </w:tcPr>
          <w:p w:rsidR="00400CEF" w:rsidRPr="008477CF" w:rsidRDefault="007062C4" w:rsidP="008477CF">
            <w:pPr>
              <w:tabs>
                <w:tab w:val="decimal" w:pos="1444"/>
              </w:tabs>
              <w:snapToGrid w:val="0"/>
              <w:spacing w:line="280" w:lineRule="exact"/>
              <w:ind w:leftChars="-64" w:left="-154" w:right="-72"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8477CF">
              <w:rPr>
                <w:rFonts w:ascii="Angsana New" w:hAnsi="Angsana New" w:hint="eastAsia"/>
                <w:szCs w:val="24"/>
              </w:rPr>
              <w:t>(</w:t>
            </w:r>
            <w:r w:rsidR="005F5E1C" w:rsidRPr="008477CF">
              <w:rPr>
                <w:rFonts w:ascii="Angsana New" w:hAnsi="Angsana New" w:hint="eastAsia"/>
                <w:szCs w:val="24"/>
              </w:rPr>
              <w:t>1</w:t>
            </w:r>
            <w:r w:rsidRPr="008477CF">
              <w:rPr>
                <w:rFonts w:ascii="Angsana New" w:hAnsi="Angsana New" w:hint="eastAsia"/>
                <w:szCs w:val="24"/>
              </w:rPr>
              <w:t>,</w:t>
            </w:r>
            <w:r w:rsidR="005F5E1C" w:rsidRPr="008477CF">
              <w:rPr>
                <w:rFonts w:ascii="Angsana New" w:hAnsi="Angsana New" w:hint="eastAsia"/>
                <w:szCs w:val="24"/>
              </w:rPr>
              <w:t>894</w:t>
            </w:r>
            <w:r w:rsidRPr="008477CF">
              <w:rPr>
                <w:rFonts w:ascii="Angsana New" w:hAnsi="Angsana New" w:hint="eastAsia"/>
                <w:szCs w:val="24"/>
              </w:rPr>
              <w:t>,</w:t>
            </w:r>
            <w:r w:rsidR="005F5E1C" w:rsidRPr="008477CF">
              <w:rPr>
                <w:rFonts w:ascii="Angsana New" w:hAnsi="Angsana New" w:hint="eastAsia"/>
                <w:szCs w:val="24"/>
              </w:rPr>
              <w:t>575</w:t>
            </w:r>
            <w:r w:rsidRPr="008477CF">
              <w:rPr>
                <w:rFonts w:ascii="Angsana New" w:hAnsi="Angsana New" w:hint="eastAsia"/>
                <w:szCs w:val="24"/>
              </w:rPr>
              <w:t>)</w:t>
            </w:r>
          </w:p>
        </w:tc>
      </w:tr>
      <w:tr w:rsidR="00400CEF" w:rsidRPr="00400CEF" w:rsidTr="00400CEF">
        <w:tc>
          <w:tcPr>
            <w:tcW w:w="5598" w:type="dxa"/>
            <w:shd w:val="clear" w:color="auto" w:fill="auto"/>
          </w:tcPr>
          <w:p w:rsidR="00400CEF" w:rsidRPr="008477CF" w:rsidRDefault="00400CEF" w:rsidP="008477CF">
            <w:pPr>
              <w:spacing w:line="280" w:lineRule="exact"/>
              <w:ind w:left="539" w:hanging="456"/>
              <w:rPr>
                <w:rFonts w:ascii="Angsana New" w:hAnsi="Angsana New"/>
                <w:szCs w:val="24"/>
              </w:rPr>
            </w:pPr>
            <w:r w:rsidRPr="008477CF">
              <w:rPr>
                <w:rFonts w:ascii="Angsana New" w:hAnsi="Angsana New"/>
                <w:szCs w:val="24"/>
                <w:cs/>
              </w:rPr>
              <w:t xml:space="preserve">สินทรัพย์อื่น </w:t>
            </w:r>
            <w:r w:rsidRPr="008477CF">
              <w:rPr>
                <w:rFonts w:ascii="Angsana New" w:hAnsi="Angsana New"/>
                <w:szCs w:val="24"/>
              </w:rPr>
              <w:t>/ (</w:t>
            </w:r>
            <w:r w:rsidRPr="008477CF">
              <w:rPr>
                <w:rFonts w:ascii="Angsana New" w:hAnsi="Angsana New"/>
                <w:szCs w:val="24"/>
                <w:cs/>
              </w:rPr>
              <w:t>หนี้สินอื่น</w:t>
            </w:r>
            <w:r w:rsidRPr="008477CF">
              <w:rPr>
                <w:rFonts w:ascii="Angsana New" w:hAnsi="Angsana New"/>
                <w:szCs w:val="24"/>
              </w:rPr>
              <w:t>)</w:t>
            </w:r>
            <w:r w:rsidRPr="008477CF">
              <w:rPr>
                <w:rFonts w:ascii="Angsana New" w:hAnsi="Angsana New"/>
                <w:szCs w:val="24"/>
                <w:cs/>
              </w:rPr>
              <w:t xml:space="preserve"> - สุทธิ</w:t>
            </w:r>
          </w:p>
        </w:tc>
        <w:tc>
          <w:tcPr>
            <w:tcW w:w="1062" w:type="dxa"/>
          </w:tcPr>
          <w:p w:rsidR="00400CEF" w:rsidRPr="008477CF" w:rsidRDefault="00400CEF" w:rsidP="008477CF">
            <w:pPr>
              <w:spacing w:line="280" w:lineRule="exact"/>
              <w:ind w:right="86"/>
              <w:jc w:val="right"/>
              <w:rPr>
                <w:rFonts w:ascii="Angsana New" w:hAnsi="Angsana New"/>
                <w:szCs w:val="24"/>
                <w:lang w:bidi="ar-SA"/>
              </w:rPr>
            </w:pPr>
          </w:p>
        </w:tc>
        <w:tc>
          <w:tcPr>
            <w:tcW w:w="2043" w:type="dxa"/>
            <w:shd w:val="clear" w:color="auto" w:fill="auto"/>
            <w:vAlign w:val="center"/>
          </w:tcPr>
          <w:p w:rsidR="00400CEF" w:rsidRPr="008477CF" w:rsidRDefault="005F5E1C" w:rsidP="008477CF">
            <w:pPr>
              <w:tabs>
                <w:tab w:val="decimal" w:pos="1444"/>
              </w:tabs>
              <w:snapToGrid w:val="0"/>
              <w:spacing w:line="280" w:lineRule="exact"/>
              <w:ind w:leftChars="-64" w:left="-154" w:right="-72"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8477CF">
              <w:rPr>
                <w:rFonts w:ascii="Angsana New" w:hAnsi="Angsana New" w:hint="eastAsia"/>
                <w:szCs w:val="24"/>
              </w:rPr>
              <w:t>18</w:t>
            </w:r>
            <w:r w:rsidR="007062C4" w:rsidRPr="008477CF">
              <w:rPr>
                <w:rFonts w:ascii="Angsana New" w:hAnsi="Angsana New" w:hint="eastAsia"/>
                <w:szCs w:val="24"/>
              </w:rPr>
              <w:t>,</w:t>
            </w:r>
            <w:r w:rsidRPr="008477CF">
              <w:rPr>
                <w:rFonts w:ascii="Angsana New" w:hAnsi="Angsana New" w:hint="eastAsia"/>
                <w:szCs w:val="24"/>
              </w:rPr>
              <w:t>063</w:t>
            </w:r>
            <w:r w:rsidR="007062C4" w:rsidRPr="008477CF">
              <w:rPr>
                <w:rFonts w:ascii="Angsana New" w:hAnsi="Angsana New" w:hint="eastAsia"/>
                <w:szCs w:val="24"/>
              </w:rPr>
              <w:t>,</w:t>
            </w:r>
            <w:r w:rsidRPr="008477CF">
              <w:rPr>
                <w:rFonts w:ascii="Angsana New" w:hAnsi="Angsana New" w:hint="eastAsia"/>
                <w:szCs w:val="24"/>
              </w:rPr>
              <w:t>20</w:t>
            </w:r>
            <w:r w:rsidR="001E1FC2">
              <w:rPr>
                <w:rFonts w:ascii="Angsana New" w:hAnsi="Angsana New" w:hint="eastAsia"/>
                <w:szCs w:val="24"/>
              </w:rPr>
              <w:t>2</w:t>
            </w:r>
          </w:p>
        </w:tc>
      </w:tr>
      <w:tr w:rsidR="00400CEF" w:rsidRPr="00400CEF" w:rsidTr="00400CEF">
        <w:tc>
          <w:tcPr>
            <w:tcW w:w="5598" w:type="dxa"/>
            <w:shd w:val="clear" w:color="auto" w:fill="auto"/>
          </w:tcPr>
          <w:p w:rsidR="00400CEF" w:rsidRPr="008477CF" w:rsidRDefault="00400CEF" w:rsidP="008477CF">
            <w:pPr>
              <w:spacing w:line="280" w:lineRule="exact"/>
              <w:ind w:left="539" w:hanging="456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477CF">
              <w:rPr>
                <w:rFonts w:ascii="Angsana New" w:hAnsi="Angsana New"/>
                <w:b/>
                <w:bCs/>
                <w:szCs w:val="24"/>
                <w:cs/>
              </w:rPr>
              <w:t>สินทรัพย์และหนี้สินสุทธิที่ระบุได้</w:t>
            </w:r>
            <w:r w:rsidRPr="008477CF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1062" w:type="dxa"/>
          </w:tcPr>
          <w:p w:rsidR="00400CEF" w:rsidRPr="008477CF" w:rsidRDefault="00400CEF" w:rsidP="008477CF">
            <w:pPr>
              <w:spacing w:line="280" w:lineRule="exact"/>
              <w:ind w:right="8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0CEF" w:rsidRPr="008477CF" w:rsidRDefault="005F5E1C" w:rsidP="001E1FC2">
            <w:pPr>
              <w:tabs>
                <w:tab w:val="decimal" w:pos="1444"/>
              </w:tabs>
              <w:snapToGrid w:val="0"/>
              <w:spacing w:line="280" w:lineRule="exact"/>
              <w:ind w:leftChars="-64" w:left="-154" w:right="-72"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8477CF">
              <w:rPr>
                <w:rFonts w:ascii="Angsana New" w:hAnsi="Angsana New" w:hint="eastAsia"/>
                <w:szCs w:val="24"/>
              </w:rPr>
              <w:t>20</w:t>
            </w:r>
            <w:r w:rsidR="007062C4" w:rsidRPr="008477CF">
              <w:rPr>
                <w:rFonts w:ascii="Angsana New" w:hAnsi="Angsana New" w:hint="eastAsia"/>
                <w:szCs w:val="24"/>
              </w:rPr>
              <w:t>,</w:t>
            </w:r>
            <w:r w:rsidRPr="008477CF">
              <w:rPr>
                <w:rFonts w:ascii="Angsana New" w:hAnsi="Angsana New" w:hint="eastAsia"/>
                <w:szCs w:val="24"/>
              </w:rPr>
              <w:t>299</w:t>
            </w:r>
            <w:r w:rsidR="007062C4" w:rsidRPr="008477CF">
              <w:rPr>
                <w:rFonts w:ascii="Angsana New" w:hAnsi="Angsana New" w:hint="eastAsia"/>
                <w:szCs w:val="24"/>
              </w:rPr>
              <w:t>,</w:t>
            </w:r>
            <w:r w:rsidR="001E1FC2">
              <w:rPr>
                <w:rFonts w:ascii="Angsana New" w:hAnsi="Angsana New"/>
                <w:szCs w:val="24"/>
              </w:rPr>
              <w:t>349</w:t>
            </w:r>
          </w:p>
        </w:tc>
      </w:tr>
      <w:tr w:rsidR="00400CEF" w:rsidRPr="00400CEF" w:rsidTr="00400CEF">
        <w:trPr>
          <w:trHeight w:val="56"/>
        </w:trPr>
        <w:tc>
          <w:tcPr>
            <w:tcW w:w="5598" w:type="dxa"/>
            <w:shd w:val="clear" w:color="auto" w:fill="auto"/>
          </w:tcPr>
          <w:p w:rsidR="00400CEF" w:rsidRPr="008477CF" w:rsidRDefault="00400CEF" w:rsidP="008477CF">
            <w:pPr>
              <w:spacing w:line="120" w:lineRule="exact"/>
              <w:ind w:left="539" w:hanging="456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62" w:type="dxa"/>
          </w:tcPr>
          <w:p w:rsidR="00400CEF" w:rsidRPr="008477CF" w:rsidRDefault="00400CEF" w:rsidP="008477CF">
            <w:pPr>
              <w:spacing w:line="120" w:lineRule="exact"/>
              <w:ind w:left="539" w:hanging="456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00CEF" w:rsidRPr="008477CF" w:rsidRDefault="00400CEF" w:rsidP="008477CF">
            <w:pPr>
              <w:tabs>
                <w:tab w:val="decimal" w:pos="1444"/>
              </w:tabs>
              <w:snapToGrid w:val="0"/>
              <w:spacing w:line="120" w:lineRule="exact"/>
              <w:ind w:leftChars="-64" w:left="-154" w:right="-72"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</w:tr>
      <w:tr w:rsidR="00400CEF" w:rsidRPr="00400CEF" w:rsidTr="00400CEF">
        <w:tc>
          <w:tcPr>
            <w:tcW w:w="5598" w:type="dxa"/>
            <w:shd w:val="clear" w:color="auto" w:fill="auto"/>
          </w:tcPr>
          <w:p w:rsidR="00400CEF" w:rsidRPr="008477CF" w:rsidRDefault="00400CEF" w:rsidP="008477CF">
            <w:pPr>
              <w:spacing w:line="280" w:lineRule="exact"/>
              <w:ind w:left="539" w:hanging="456"/>
              <w:rPr>
                <w:rFonts w:ascii="Angsana New" w:hAnsi="Angsana New"/>
                <w:szCs w:val="24"/>
                <w:cs/>
              </w:rPr>
            </w:pPr>
            <w:r w:rsidRPr="008477CF">
              <w:rPr>
                <w:rFonts w:ascii="Angsana New" w:hAnsi="Angsana New"/>
                <w:szCs w:val="24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1062" w:type="dxa"/>
          </w:tcPr>
          <w:p w:rsidR="00400CEF" w:rsidRPr="008477CF" w:rsidRDefault="00400CEF" w:rsidP="008477CF">
            <w:pPr>
              <w:spacing w:line="280" w:lineRule="exact"/>
              <w:ind w:right="8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043" w:type="dxa"/>
            <w:shd w:val="clear" w:color="auto" w:fill="auto"/>
            <w:vAlign w:val="center"/>
          </w:tcPr>
          <w:p w:rsidR="00400CEF" w:rsidRPr="008477CF" w:rsidRDefault="001E1FC2" w:rsidP="008477CF">
            <w:pPr>
              <w:tabs>
                <w:tab w:val="decimal" w:pos="1444"/>
              </w:tabs>
              <w:snapToGrid w:val="0"/>
              <w:spacing w:line="280" w:lineRule="exact"/>
              <w:ind w:leftChars="-64" w:left="-154" w:right="-72"/>
              <w:jc w:val="center"/>
              <w:rPr>
                <w:rFonts w:ascii="Angsana New" w:hAnsi="Angsana New"/>
                <w:szCs w:val="24"/>
                <w:highlight w:val="yellow"/>
              </w:rPr>
            </w:pPr>
            <w:r>
              <w:rPr>
                <w:rFonts w:ascii="Angsana New" w:hAnsi="Angsana New"/>
                <w:szCs w:val="24"/>
              </w:rPr>
              <w:t>27,035,978</w:t>
            </w:r>
          </w:p>
        </w:tc>
      </w:tr>
      <w:tr w:rsidR="00400CEF" w:rsidRPr="00400CEF" w:rsidTr="00400CEF">
        <w:tc>
          <w:tcPr>
            <w:tcW w:w="5598" w:type="dxa"/>
            <w:shd w:val="clear" w:color="auto" w:fill="auto"/>
          </w:tcPr>
          <w:p w:rsidR="00400CEF" w:rsidRPr="008477CF" w:rsidRDefault="00400CEF" w:rsidP="008477CF">
            <w:pPr>
              <w:spacing w:line="280" w:lineRule="exact"/>
              <w:ind w:left="539" w:hanging="456"/>
              <w:rPr>
                <w:rFonts w:ascii="Angsana New" w:hAnsi="Angsana New"/>
                <w:szCs w:val="24"/>
                <w:cs/>
              </w:rPr>
            </w:pPr>
            <w:r w:rsidRPr="008477CF">
              <w:rPr>
                <w:rFonts w:ascii="Angsana New" w:hAnsi="Angsana New"/>
                <w:szCs w:val="24"/>
                <w:cs/>
              </w:rPr>
              <w:t>สิ่งตอบแทนในการซื้อ</w:t>
            </w:r>
          </w:p>
        </w:tc>
        <w:tc>
          <w:tcPr>
            <w:tcW w:w="1062" w:type="dxa"/>
          </w:tcPr>
          <w:p w:rsidR="00400CEF" w:rsidRPr="008477CF" w:rsidRDefault="00400CEF" w:rsidP="008477CF">
            <w:pPr>
              <w:spacing w:line="280" w:lineRule="exact"/>
              <w:ind w:right="8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0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0CEF" w:rsidRPr="008477CF" w:rsidRDefault="005F5E1C" w:rsidP="008477CF">
            <w:pPr>
              <w:tabs>
                <w:tab w:val="decimal" w:pos="1444"/>
              </w:tabs>
              <w:snapToGrid w:val="0"/>
              <w:spacing w:line="280" w:lineRule="exact"/>
              <w:ind w:leftChars="-64" w:left="-154" w:right="-72"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8477CF">
              <w:rPr>
                <w:rFonts w:ascii="Angsana New" w:hAnsi="Angsana New" w:hint="eastAsia"/>
                <w:szCs w:val="24"/>
              </w:rPr>
              <w:t>50</w:t>
            </w:r>
            <w:r w:rsidR="007062C4" w:rsidRPr="008477CF">
              <w:rPr>
                <w:rFonts w:ascii="Angsana New" w:hAnsi="Angsana New" w:hint="eastAsia"/>
                <w:szCs w:val="24"/>
              </w:rPr>
              <w:t>,</w:t>
            </w:r>
            <w:r w:rsidRPr="008477CF">
              <w:rPr>
                <w:rFonts w:ascii="Angsana New" w:hAnsi="Angsana New" w:hint="eastAsia"/>
                <w:szCs w:val="24"/>
              </w:rPr>
              <w:t>000</w:t>
            </w:r>
            <w:r w:rsidR="007062C4" w:rsidRPr="008477CF">
              <w:rPr>
                <w:rFonts w:ascii="Angsana New" w:hAnsi="Angsana New" w:hint="eastAsia"/>
                <w:szCs w:val="24"/>
              </w:rPr>
              <w:t>,</w:t>
            </w:r>
            <w:r w:rsidRPr="008477CF">
              <w:rPr>
                <w:rFonts w:ascii="Angsana New" w:hAnsi="Angsana New" w:hint="eastAsia"/>
                <w:szCs w:val="24"/>
              </w:rPr>
              <w:t>000</w:t>
            </w:r>
          </w:p>
        </w:tc>
      </w:tr>
      <w:tr w:rsidR="00400CEF" w:rsidRPr="00400CEF" w:rsidTr="00400CEF">
        <w:tc>
          <w:tcPr>
            <w:tcW w:w="5598" w:type="dxa"/>
            <w:shd w:val="clear" w:color="auto" w:fill="auto"/>
          </w:tcPr>
          <w:p w:rsidR="00400CEF" w:rsidRPr="008477CF" w:rsidRDefault="00400CEF" w:rsidP="008477CF">
            <w:pPr>
              <w:spacing w:line="280" w:lineRule="exact"/>
              <w:ind w:left="539" w:hanging="45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62" w:type="dxa"/>
          </w:tcPr>
          <w:p w:rsidR="00400CEF" w:rsidRPr="008477CF" w:rsidRDefault="00400CEF" w:rsidP="008477CF">
            <w:pPr>
              <w:spacing w:line="280" w:lineRule="exact"/>
              <w:ind w:right="8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0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0CEF" w:rsidRPr="008477CF" w:rsidRDefault="001E1FC2" w:rsidP="008477CF">
            <w:pPr>
              <w:tabs>
                <w:tab w:val="decimal" w:pos="1444"/>
              </w:tabs>
              <w:snapToGrid w:val="0"/>
              <w:spacing w:line="280" w:lineRule="exact"/>
              <w:ind w:leftChars="-64" w:left="-154" w:right="-72"/>
              <w:jc w:val="center"/>
              <w:rPr>
                <w:rFonts w:ascii="Angsana New" w:hAnsi="Angsana New"/>
                <w:szCs w:val="24"/>
                <w:highlight w:val="yellow"/>
              </w:rPr>
            </w:pPr>
            <w:r>
              <w:rPr>
                <w:rFonts w:ascii="Angsana New" w:hAnsi="Angsana New"/>
                <w:szCs w:val="24"/>
              </w:rPr>
              <w:t>77,035,978</w:t>
            </w:r>
          </w:p>
        </w:tc>
      </w:tr>
      <w:tr w:rsidR="00400CEF" w:rsidRPr="00400CEF" w:rsidTr="00400CEF">
        <w:tc>
          <w:tcPr>
            <w:tcW w:w="5598" w:type="dxa"/>
            <w:shd w:val="clear" w:color="auto" w:fill="auto"/>
          </w:tcPr>
          <w:p w:rsidR="00400CEF" w:rsidRPr="008477CF" w:rsidRDefault="00400CEF" w:rsidP="008477CF">
            <w:pPr>
              <w:spacing w:line="280" w:lineRule="exact"/>
              <w:ind w:left="539" w:hanging="456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477CF">
              <w:rPr>
                <w:rFonts w:ascii="Angsana New" w:hAnsi="Angsana New"/>
                <w:b/>
                <w:bCs/>
                <w:szCs w:val="24"/>
                <w:cs/>
              </w:rPr>
              <w:t>ค่าความนิยม</w:t>
            </w:r>
          </w:p>
        </w:tc>
        <w:tc>
          <w:tcPr>
            <w:tcW w:w="1062" w:type="dxa"/>
          </w:tcPr>
          <w:p w:rsidR="00400CEF" w:rsidRPr="008477CF" w:rsidRDefault="00400CEF" w:rsidP="008477CF">
            <w:pPr>
              <w:spacing w:line="280" w:lineRule="exact"/>
              <w:ind w:right="8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00CEF" w:rsidRPr="008477CF" w:rsidRDefault="00B75CDD" w:rsidP="008477CF">
            <w:pPr>
              <w:tabs>
                <w:tab w:val="decimal" w:pos="1444"/>
              </w:tabs>
              <w:snapToGrid w:val="0"/>
              <w:spacing w:line="280" w:lineRule="exact"/>
              <w:ind w:leftChars="-64" w:left="-154" w:right="-72"/>
              <w:jc w:val="center"/>
              <w:rPr>
                <w:rFonts w:ascii="Angsana New" w:hAnsi="Angsana New"/>
                <w:szCs w:val="24"/>
                <w:highlight w:val="yellow"/>
              </w:rPr>
            </w:pPr>
            <w:r>
              <w:rPr>
                <w:rFonts w:ascii="Angsana New" w:hAnsi="Angsana New"/>
                <w:szCs w:val="24"/>
              </w:rPr>
              <w:t>56,736,629</w:t>
            </w:r>
          </w:p>
        </w:tc>
      </w:tr>
    </w:tbl>
    <w:p w:rsidR="005F5E1C" w:rsidRDefault="005F5E1C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:rsidR="00400CEF" w:rsidRPr="00400CEF" w:rsidRDefault="00400CEF" w:rsidP="005F5E1C">
      <w:pPr>
        <w:spacing w:after="360"/>
        <w:ind w:left="547"/>
        <w:jc w:val="thaiDistribute"/>
        <w:rPr>
          <w:rFonts w:ascii="Angsana New" w:hAnsi="Angsana New"/>
          <w:sz w:val="32"/>
          <w:szCs w:val="32"/>
        </w:rPr>
      </w:pPr>
      <w:r w:rsidRPr="00400CEF">
        <w:rPr>
          <w:rFonts w:ascii="Angsana New" w:hAnsi="Angsana New"/>
          <w:spacing w:val="-6"/>
          <w:sz w:val="32"/>
          <w:szCs w:val="32"/>
          <w:cs/>
        </w:rPr>
        <w:lastRenderedPageBreak/>
        <w:t>กลุ่มบริษัทอยู่ระหว่างดำเนินการประเมินมูลค่ายุติธรรมของสินทรัพย์และหนี้สินที่ได้มาจากการซื้อธุรกิจ</w:t>
      </w:r>
      <w:r w:rsidRPr="00400CEF">
        <w:rPr>
          <w:rFonts w:ascii="Angsana New" w:hAnsi="Angsana New"/>
          <w:sz w:val="32"/>
          <w:szCs w:val="32"/>
          <w:cs/>
        </w:rPr>
        <w:t xml:space="preserve"> </w:t>
      </w:r>
      <w:r w:rsidRPr="00400CEF">
        <w:rPr>
          <w:rFonts w:ascii="Angsana New" w:hAnsi="Angsana New"/>
          <w:spacing w:val="-8"/>
          <w:sz w:val="32"/>
          <w:szCs w:val="32"/>
          <w:cs/>
        </w:rPr>
        <w:t>ดังนั้นรายการปรับปรุงด้วยมูลค่ายุติธรรมของสินทรัพย์สุทธิดังกล่าวในงบการเงินระหว่างกาลรวมสำหรับงวดสามเดือนและหกเดือน</w:t>
      </w:r>
      <w:r w:rsidRPr="00400CE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F5E1C" w:rsidRPr="005F5E1C">
        <w:rPr>
          <w:rFonts w:ascii="Angsana New" w:hAnsi="Angsana New"/>
          <w:sz w:val="32"/>
          <w:szCs w:val="32"/>
        </w:rPr>
        <w:t>30</w:t>
      </w:r>
      <w:r w:rsidRPr="00400CEF">
        <w:rPr>
          <w:rFonts w:ascii="Angsana New" w:hAnsi="Angsana New"/>
          <w:sz w:val="32"/>
          <w:szCs w:val="32"/>
        </w:rPr>
        <w:t xml:space="preserve"> </w:t>
      </w:r>
      <w:r w:rsidRPr="00400CE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Pr="00400CEF">
        <w:rPr>
          <w:rFonts w:ascii="Angsana New" w:hAnsi="Angsana New"/>
          <w:sz w:val="32"/>
          <w:szCs w:val="32"/>
        </w:rPr>
        <w:t xml:space="preserve"> </w:t>
      </w:r>
      <w:r w:rsidRPr="00400CEF">
        <w:rPr>
          <w:rFonts w:ascii="Angsana New" w:hAnsi="Angsana New"/>
          <w:sz w:val="32"/>
          <w:szCs w:val="32"/>
          <w:cs/>
        </w:rPr>
        <w:t xml:space="preserve">อาจมีการเปลี่ยนแปลงและผู้บริหารคาดว่าการประเมินมูลค่ายุติธรรมดังกล่าวจะเสร็จภายใน </w:t>
      </w:r>
      <w:r w:rsidR="005F5E1C" w:rsidRPr="005F5E1C">
        <w:rPr>
          <w:rFonts w:ascii="Angsana New" w:hAnsi="Angsana New"/>
          <w:sz w:val="32"/>
          <w:szCs w:val="32"/>
        </w:rPr>
        <w:t>12</w:t>
      </w:r>
      <w:r w:rsidRPr="00400CEF">
        <w:rPr>
          <w:rFonts w:ascii="Angsana New" w:hAnsi="Angsana New"/>
          <w:sz w:val="32"/>
          <w:szCs w:val="32"/>
        </w:rPr>
        <w:t xml:space="preserve"> </w:t>
      </w:r>
      <w:r w:rsidRPr="00400CEF">
        <w:rPr>
          <w:rFonts w:ascii="Angsana New" w:hAnsi="Angsana New"/>
          <w:sz w:val="32"/>
          <w:szCs w:val="32"/>
          <w:cs/>
        </w:rPr>
        <w:t>เดือนนับจากวันที่ซื้อธุรกิจดังกล่าว</w:t>
      </w:r>
    </w:p>
    <w:p w:rsidR="000B447A" w:rsidRPr="007E67D8" w:rsidRDefault="005F5E1C" w:rsidP="005F5E1C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5F5E1C">
        <w:rPr>
          <w:rFonts w:ascii="Angsana New" w:hAnsi="Angsana New"/>
          <w:b/>
          <w:bCs/>
          <w:sz w:val="32"/>
          <w:szCs w:val="32"/>
        </w:rPr>
        <w:t>5</w:t>
      </w:r>
      <w:r w:rsidR="000B447A" w:rsidRPr="007E67D8">
        <w:rPr>
          <w:rFonts w:ascii="Angsana New" w:hAnsi="Angsana New"/>
          <w:b/>
          <w:bCs/>
          <w:sz w:val="32"/>
          <w:szCs w:val="32"/>
        </w:rPr>
        <w:t>.</w:t>
      </w:r>
      <w:r w:rsidR="000B447A" w:rsidRPr="007E67D8">
        <w:rPr>
          <w:rFonts w:ascii="Angsana New" w:hAnsi="Angsana New"/>
          <w:b/>
          <w:bCs/>
          <w:sz w:val="32"/>
          <w:szCs w:val="32"/>
        </w:rPr>
        <w:tab/>
      </w:r>
      <w:r w:rsidR="000B447A" w:rsidRPr="007E67D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0B447A" w:rsidRPr="007E67D8" w:rsidRDefault="000B447A" w:rsidP="005F5E1C">
      <w:pPr>
        <w:tabs>
          <w:tab w:val="left" w:pos="2160"/>
          <w:tab w:val="right" w:pos="6750"/>
          <w:tab w:val="right" w:pos="8190"/>
        </w:tabs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  <w:cs/>
        </w:rPr>
        <w:t>ในระหว่างงวด</w:t>
      </w:r>
      <w:r w:rsidR="00105A02">
        <w:rPr>
          <w:rFonts w:ascii="Angsana New" w:hAnsi="Angsana New" w:hint="cs"/>
          <w:sz w:val="32"/>
          <w:szCs w:val="32"/>
          <w:cs/>
        </w:rPr>
        <w:t xml:space="preserve">สามเดือนและงวดหกเดือนสิ้นสุดวันที่ </w:t>
      </w:r>
      <w:r w:rsidR="005F5E1C" w:rsidRPr="005F5E1C">
        <w:rPr>
          <w:rFonts w:ascii="Angsana New" w:hAnsi="Angsana New"/>
          <w:sz w:val="32"/>
          <w:szCs w:val="32"/>
        </w:rPr>
        <w:t>30</w:t>
      </w:r>
      <w:r w:rsidR="00105A02">
        <w:rPr>
          <w:rFonts w:ascii="Angsana New" w:hAnsi="Angsana New"/>
          <w:sz w:val="32"/>
          <w:szCs w:val="32"/>
        </w:rPr>
        <w:t xml:space="preserve"> </w:t>
      </w:r>
      <w:r w:rsidR="00105A0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="00105A02">
        <w:rPr>
          <w:rFonts w:ascii="Angsana New" w:hAnsi="Angsana New"/>
          <w:sz w:val="32"/>
          <w:szCs w:val="32"/>
        </w:rPr>
        <w:t xml:space="preserve"> </w:t>
      </w:r>
      <w:r w:rsidR="00105A02">
        <w:rPr>
          <w:rFonts w:ascii="Angsana New" w:hAnsi="Angsana New" w:hint="cs"/>
          <w:sz w:val="32"/>
          <w:szCs w:val="32"/>
          <w:cs/>
        </w:rPr>
        <w:t xml:space="preserve">และ </w:t>
      </w:r>
      <w:r w:rsidR="005F5E1C" w:rsidRPr="005F5E1C">
        <w:rPr>
          <w:rFonts w:ascii="Angsana New" w:hAnsi="Angsana New"/>
          <w:sz w:val="32"/>
          <w:szCs w:val="32"/>
        </w:rPr>
        <w:t>2561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70616B" w:rsidRPr="007E67D8">
        <w:rPr>
          <w:rFonts w:ascii="Angsana New" w:hAnsi="Angsana New" w:hint="cs"/>
          <w:sz w:val="32"/>
          <w:szCs w:val="32"/>
          <w:cs/>
        </w:rPr>
        <w:t>กลุ่มบริษัทและบริษัท</w:t>
      </w:r>
      <w:r w:rsidRPr="007E67D8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Pr="007E67D8">
        <w:rPr>
          <w:rFonts w:ascii="Angsana New" w:hAnsi="Angsana New"/>
          <w:sz w:val="32"/>
          <w:szCs w:val="32"/>
        </w:rPr>
        <w:tab/>
      </w:r>
      <w:r w:rsidRPr="007E67D8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</w:t>
      </w:r>
      <w:r w:rsidR="006A6BE6" w:rsidRPr="007E67D8">
        <w:rPr>
          <w:rFonts w:ascii="Angsana New" w:hAnsi="Angsana New"/>
          <w:sz w:val="32"/>
          <w:szCs w:val="32"/>
          <w:cs/>
        </w:rPr>
        <w:t>เกณฑ์ตามที่ตกลงกันระหว่างบริษัท</w:t>
      </w:r>
      <w:r w:rsidRPr="007E67D8">
        <w:rPr>
          <w:rFonts w:ascii="Angsana New" w:hAnsi="Angsana New"/>
          <w:sz w:val="32"/>
          <w:szCs w:val="32"/>
          <w:cs/>
        </w:rPr>
        <w:t>และ</w:t>
      </w:r>
      <w:r w:rsidRPr="007E67D8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7E67D8">
        <w:rPr>
          <w:rFonts w:ascii="Angsana New" w:hAnsi="Angsana New"/>
          <w:sz w:val="32"/>
          <w:szCs w:val="32"/>
          <w:cs/>
        </w:rPr>
        <w:t>เหล่านั้น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:rsidR="000B447A" w:rsidRPr="007E67D8" w:rsidRDefault="005F5E1C" w:rsidP="00F26C98">
      <w:pPr>
        <w:tabs>
          <w:tab w:val="left" w:pos="2160"/>
          <w:tab w:val="right" w:pos="6750"/>
          <w:tab w:val="right" w:pos="8190"/>
        </w:tabs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F5E1C">
        <w:rPr>
          <w:rFonts w:ascii="Angsana New" w:hAnsi="Angsana New"/>
          <w:sz w:val="32"/>
          <w:szCs w:val="32"/>
        </w:rPr>
        <w:t>1</w:t>
      </w:r>
      <w:r w:rsidR="000B447A" w:rsidRPr="007E67D8">
        <w:rPr>
          <w:rFonts w:ascii="Angsana New" w:hAnsi="Angsana New"/>
          <w:sz w:val="32"/>
          <w:szCs w:val="32"/>
        </w:rPr>
        <w:t>.</w:t>
      </w:r>
      <w:r w:rsidR="000B447A" w:rsidRPr="007E67D8">
        <w:rPr>
          <w:rFonts w:ascii="Angsana New" w:hAnsi="Angsana New"/>
          <w:sz w:val="32"/>
          <w:szCs w:val="32"/>
        </w:rPr>
        <w:tab/>
      </w:r>
      <w:r w:rsidR="000B447A" w:rsidRPr="007E67D8">
        <w:rPr>
          <w:rFonts w:ascii="Angsana New" w:hAnsi="Angsana New"/>
          <w:sz w:val="32"/>
          <w:szCs w:val="32"/>
          <w:cs/>
        </w:rPr>
        <w:t>การขายสินค้าระหว่างกันกำหนดราคา</w:t>
      </w:r>
      <w:r w:rsidR="000B447A" w:rsidRPr="007E67D8">
        <w:rPr>
          <w:rFonts w:ascii="Angsana New" w:hAnsi="Angsana New" w:hint="cs"/>
          <w:sz w:val="32"/>
          <w:szCs w:val="32"/>
          <w:cs/>
        </w:rPr>
        <w:t xml:space="preserve">ตามราคาตลาด </w:t>
      </w:r>
    </w:p>
    <w:p w:rsidR="000B447A" w:rsidRPr="007E67D8" w:rsidRDefault="005F5E1C" w:rsidP="00F26C98">
      <w:pPr>
        <w:tabs>
          <w:tab w:val="left" w:pos="2160"/>
          <w:tab w:val="right" w:pos="6750"/>
          <w:tab w:val="right" w:pos="8190"/>
        </w:tabs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F5E1C">
        <w:rPr>
          <w:rFonts w:ascii="Angsana New" w:hAnsi="Angsana New" w:hint="cs"/>
          <w:sz w:val="32"/>
          <w:szCs w:val="32"/>
        </w:rPr>
        <w:t>2</w:t>
      </w:r>
      <w:r w:rsidR="000B447A" w:rsidRPr="007E67D8">
        <w:rPr>
          <w:rFonts w:ascii="Angsana New" w:hAnsi="Angsana New"/>
          <w:sz w:val="32"/>
          <w:szCs w:val="32"/>
          <w:cs/>
        </w:rPr>
        <w:t>.</w:t>
      </w:r>
      <w:r w:rsidR="000B447A" w:rsidRPr="007E67D8">
        <w:rPr>
          <w:rFonts w:ascii="Angsana New" w:hAnsi="Angsana New"/>
          <w:sz w:val="32"/>
          <w:szCs w:val="32"/>
          <w:cs/>
        </w:rPr>
        <w:tab/>
      </w:r>
      <w:r w:rsidR="000B447A" w:rsidRPr="007E67D8">
        <w:rPr>
          <w:rFonts w:ascii="Angsana New" w:hAnsi="Angsana New" w:hint="cs"/>
          <w:sz w:val="32"/>
          <w:szCs w:val="32"/>
          <w:cs/>
        </w:rPr>
        <w:t>รายได้ค่าบริการและ</w:t>
      </w:r>
      <w:r w:rsidR="000B447A" w:rsidRPr="007E67D8">
        <w:rPr>
          <w:rFonts w:ascii="Angsana New" w:hAnsi="Angsana New"/>
          <w:sz w:val="32"/>
          <w:szCs w:val="32"/>
          <w:cs/>
        </w:rPr>
        <w:t>ค่าบริการจ่ายอื่นเรียกเก็บตามราคาที่ตกลงร่วมกัน</w:t>
      </w:r>
    </w:p>
    <w:p w:rsidR="000B447A" w:rsidRPr="007E67D8" w:rsidRDefault="005F5E1C" w:rsidP="00743F87">
      <w:pPr>
        <w:tabs>
          <w:tab w:val="left" w:pos="2160"/>
          <w:tab w:val="right" w:pos="6750"/>
          <w:tab w:val="right" w:pos="8190"/>
        </w:tabs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5F5E1C">
        <w:rPr>
          <w:rFonts w:ascii="Angsana New" w:hAnsi="Angsana New" w:hint="cs"/>
          <w:sz w:val="32"/>
          <w:szCs w:val="32"/>
        </w:rPr>
        <w:t>3</w:t>
      </w:r>
      <w:r w:rsidR="000B447A" w:rsidRPr="007E67D8">
        <w:rPr>
          <w:rFonts w:ascii="Angsana New" w:hAnsi="Angsana New"/>
          <w:sz w:val="32"/>
          <w:szCs w:val="32"/>
          <w:cs/>
        </w:rPr>
        <w:t>.</w:t>
      </w:r>
      <w:r w:rsidR="000B447A" w:rsidRPr="007E67D8">
        <w:rPr>
          <w:rFonts w:ascii="Angsana New" w:hAnsi="Angsana New"/>
          <w:sz w:val="32"/>
          <w:szCs w:val="32"/>
          <w:cs/>
        </w:rPr>
        <w:tab/>
        <w:t>เงินให้กู้ยืม</w:t>
      </w:r>
      <w:r w:rsidR="00105A02">
        <w:rPr>
          <w:rFonts w:ascii="Angsana New" w:hAnsi="Angsana New" w:hint="cs"/>
          <w:sz w:val="32"/>
          <w:szCs w:val="32"/>
          <w:cs/>
        </w:rPr>
        <w:t>ระยะ</w:t>
      </w:r>
      <w:r w:rsidR="000B447A" w:rsidRPr="007E67D8">
        <w:rPr>
          <w:rFonts w:ascii="Angsana New" w:hAnsi="Angsana New"/>
          <w:sz w:val="32"/>
          <w:szCs w:val="32"/>
          <w:cs/>
        </w:rPr>
        <w:t>แก่</w:t>
      </w:r>
      <w:r w:rsidR="000B447A" w:rsidRPr="007E67D8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="000B447A" w:rsidRPr="007E67D8">
        <w:rPr>
          <w:rFonts w:ascii="Angsana New" w:hAnsi="Angsana New"/>
          <w:sz w:val="32"/>
          <w:szCs w:val="32"/>
          <w:cs/>
        </w:rPr>
        <w:t>คิดดอกเบี้ย</w:t>
      </w:r>
      <w:r w:rsidR="000B447A" w:rsidRPr="007E67D8">
        <w:rPr>
          <w:rFonts w:ascii="Angsana New" w:hAnsi="Angsana New" w:hint="cs"/>
          <w:sz w:val="32"/>
          <w:szCs w:val="32"/>
          <w:cs/>
        </w:rPr>
        <w:t xml:space="preserve">ในอัตราร้อยละ </w:t>
      </w:r>
      <w:r w:rsidRPr="005F5E1C">
        <w:rPr>
          <w:rFonts w:ascii="Angsana New" w:hAnsi="Angsana New"/>
          <w:sz w:val="32"/>
          <w:szCs w:val="32"/>
        </w:rPr>
        <w:t>3</w:t>
      </w:r>
      <w:r w:rsidR="000B447A" w:rsidRPr="007E67D8">
        <w:rPr>
          <w:rFonts w:ascii="Angsana New" w:hAnsi="Angsana New"/>
          <w:sz w:val="32"/>
          <w:szCs w:val="32"/>
        </w:rPr>
        <w:t>.</w:t>
      </w:r>
      <w:r w:rsidRPr="005F5E1C">
        <w:rPr>
          <w:rFonts w:ascii="Angsana New" w:hAnsi="Angsana New"/>
          <w:sz w:val="32"/>
          <w:szCs w:val="32"/>
        </w:rPr>
        <w:t>50</w:t>
      </w:r>
      <w:r w:rsidR="000B447A" w:rsidRPr="007E67D8">
        <w:rPr>
          <w:rFonts w:ascii="Angsana New" w:hAnsi="Angsana New"/>
          <w:sz w:val="32"/>
          <w:szCs w:val="32"/>
        </w:rPr>
        <w:t xml:space="preserve"> - </w:t>
      </w:r>
      <w:r w:rsidRPr="005F5E1C">
        <w:rPr>
          <w:rFonts w:ascii="Angsana New" w:hAnsi="Angsana New"/>
          <w:sz w:val="32"/>
          <w:szCs w:val="32"/>
        </w:rPr>
        <w:t>7</w:t>
      </w:r>
      <w:r w:rsidR="00565EC0" w:rsidRPr="007E67D8">
        <w:rPr>
          <w:rFonts w:ascii="Angsana New" w:hAnsi="Angsana New"/>
          <w:sz w:val="32"/>
          <w:szCs w:val="32"/>
        </w:rPr>
        <w:t>.</w:t>
      </w:r>
      <w:r w:rsidRPr="005F5E1C">
        <w:rPr>
          <w:rFonts w:ascii="Angsana New" w:hAnsi="Angsana New"/>
          <w:sz w:val="32"/>
          <w:szCs w:val="32"/>
        </w:rPr>
        <w:t>25</w:t>
      </w:r>
      <w:r w:rsidR="000B447A" w:rsidRPr="007E67D8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0B447A" w:rsidRPr="007E67D8">
        <w:rPr>
          <w:rFonts w:ascii="Angsana New" w:hAnsi="Angsana New"/>
          <w:sz w:val="32"/>
          <w:szCs w:val="32"/>
        </w:rPr>
        <w:t xml:space="preserve"> (</w:t>
      </w:r>
      <w:r w:rsidRPr="005F5E1C">
        <w:rPr>
          <w:rFonts w:ascii="Angsana New" w:hAnsi="Angsana New"/>
          <w:sz w:val="32"/>
          <w:szCs w:val="32"/>
        </w:rPr>
        <w:t>2561</w:t>
      </w:r>
      <w:r w:rsidR="000B447A" w:rsidRPr="007E67D8">
        <w:rPr>
          <w:rFonts w:ascii="Angsana New" w:hAnsi="Angsana New"/>
          <w:sz w:val="32"/>
          <w:szCs w:val="32"/>
        </w:rPr>
        <w:t xml:space="preserve">: </w:t>
      </w:r>
      <w:r w:rsidR="000B447A" w:rsidRPr="007E67D8">
        <w:rPr>
          <w:rFonts w:ascii="Angsana New" w:hAnsi="Angsana New" w:hint="cs"/>
          <w:sz w:val="32"/>
          <w:szCs w:val="32"/>
          <w:cs/>
        </w:rPr>
        <w:t>ร้อยละ</w:t>
      </w:r>
      <w:r w:rsidR="00743F87">
        <w:rPr>
          <w:rFonts w:ascii="Angsana New" w:hAnsi="Angsana New"/>
          <w:sz w:val="32"/>
          <w:szCs w:val="32"/>
        </w:rPr>
        <w:t xml:space="preserve"> </w:t>
      </w:r>
      <w:r w:rsidRPr="005F5E1C">
        <w:rPr>
          <w:rFonts w:ascii="Angsana New" w:hAnsi="Angsana New"/>
          <w:sz w:val="32"/>
          <w:szCs w:val="32"/>
        </w:rPr>
        <w:t>1</w:t>
      </w:r>
      <w:r w:rsidR="000B447A" w:rsidRPr="007E67D8">
        <w:rPr>
          <w:rFonts w:ascii="Angsana New" w:hAnsi="Angsana New"/>
          <w:sz w:val="32"/>
          <w:szCs w:val="32"/>
        </w:rPr>
        <w:t>.</w:t>
      </w:r>
      <w:r w:rsidRPr="005F5E1C">
        <w:rPr>
          <w:rFonts w:ascii="Angsana New" w:hAnsi="Angsana New"/>
          <w:sz w:val="32"/>
          <w:szCs w:val="32"/>
        </w:rPr>
        <w:t>0</w:t>
      </w:r>
      <w:r w:rsidR="000B447A" w:rsidRPr="007E67D8">
        <w:rPr>
          <w:rFonts w:ascii="Angsana New" w:hAnsi="Angsana New"/>
          <w:sz w:val="32"/>
          <w:szCs w:val="32"/>
        </w:rPr>
        <w:t xml:space="preserve"> - </w:t>
      </w:r>
      <w:r w:rsidRPr="005F5E1C">
        <w:rPr>
          <w:rFonts w:ascii="Angsana New" w:hAnsi="Angsana New"/>
          <w:sz w:val="32"/>
          <w:szCs w:val="32"/>
        </w:rPr>
        <w:t>12</w:t>
      </w:r>
      <w:r w:rsidR="000B447A" w:rsidRPr="007E67D8">
        <w:rPr>
          <w:rFonts w:ascii="Angsana New" w:hAnsi="Angsana New"/>
          <w:sz w:val="32"/>
          <w:szCs w:val="32"/>
        </w:rPr>
        <w:t>.</w:t>
      </w:r>
      <w:r w:rsidRPr="005F5E1C">
        <w:rPr>
          <w:rFonts w:ascii="Angsana New" w:hAnsi="Angsana New"/>
          <w:sz w:val="32"/>
          <w:szCs w:val="32"/>
        </w:rPr>
        <w:t>0</w:t>
      </w:r>
      <w:r w:rsidR="000B447A" w:rsidRPr="007E67D8">
        <w:rPr>
          <w:rFonts w:ascii="Angsana New" w:hAnsi="Angsana New"/>
          <w:sz w:val="32"/>
          <w:szCs w:val="32"/>
        </w:rPr>
        <w:t xml:space="preserve"> </w:t>
      </w:r>
      <w:r w:rsidR="000B447A" w:rsidRPr="007E67D8">
        <w:rPr>
          <w:rFonts w:ascii="Angsana New" w:hAnsi="Angsana New" w:hint="cs"/>
          <w:sz w:val="32"/>
          <w:szCs w:val="32"/>
          <w:cs/>
        </w:rPr>
        <w:t>ต่อปี</w:t>
      </w:r>
      <w:r w:rsidR="000B447A" w:rsidRPr="007E67D8">
        <w:rPr>
          <w:rFonts w:ascii="Angsana New" w:hAnsi="Angsana New"/>
          <w:sz w:val="32"/>
          <w:szCs w:val="32"/>
        </w:rPr>
        <w:t>)</w:t>
      </w:r>
    </w:p>
    <w:p w:rsidR="000B447A" w:rsidRPr="007E67D8" w:rsidRDefault="005F5E1C" w:rsidP="00F26C98">
      <w:pPr>
        <w:tabs>
          <w:tab w:val="left" w:pos="2160"/>
          <w:tab w:val="right" w:pos="6750"/>
          <w:tab w:val="right" w:pos="8190"/>
        </w:tabs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5F5E1C">
        <w:rPr>
          <w:rFonts w:ascii="Angsana New" w:hAnsi="Angsana New" w:hint="cs"/>
          <w:sz w:val="32"/>
          <w:szCs w:val="32"/>
        </w:rPr>
        <w:t>4</w:t>
      </w:r>
      <w:r w:rsidR="000B447A" w:rsidRPr="007E67D8">
        <w:rPr>
          <w:rFonts w:ascii="Angsana New" w:hAnsi="Angsana New"/>
          <w:sz w:val="32"/>
          <w:szCs w:val="32"/>
          <w:cs/>
        </w:rPr>
        <w:t>.</w:t>
      </w:r>
      <w:r w:rsidR="000B447A" w:rsidRPr="007E67D8">
        <w:rPr>
          <w:rFonts w:ascii="Angsana New" w:hAnsi="Angsana New"/>
          <w:sz w:val="32"/>
          <w:szCs w:val="32"/>
          <w:cs/>
        </w:rPr>
        <w:tab/>
        <w:t>เงินกู้ยืม</w:t>
      </w:r>
      <w:r w:rsidR="00105A02">
        <w:rPr>
          <w:rFonts w:ascii="Angsana New" w:hAnsi="Angsana New" w:hint="cs"/>
          <w:sz w:val="32"/>
          <w:szCs w:val="32"/>
          <w:cs/>
        </w:rPr>
        <w:t>ระยะ</w:t>
      </w:r>
      <w:r w:rsidR="000B447A" w:rsidRPr="007E67D8">
        <w:rPr>
          <w:rFonts w:ascii="Angsana New" w:hAnsi="Angsana New"/>
          <w:sz w:val="32"/>
          <w:szCs w:val="32"/>
          <w:cs/>
        </w:rPr>
        <w:t>จาก</w:t>
      </w:r>
      <w:r w:rsidR="000B447A" w:rsidRPr="007E67D8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="000B447A" w:rsidRPr="007E67D8">
        <w:rPr>
          <w:rFonts w:ascii="Angsana New" w:hAnsi="Angsana New"/>
          <w:sz w:val="32"/>
          <w:szCs w:val="32"/>
          <w:cs/>
        </w:rPr>
        <w:t>คิดดอกเบี้ย</w:t>
      </w:r>
      <w:r w:rsidR="000B447A" w:rsidRPr="007E67D8">
        <w:rPr>
          <w:rFonts w:ascii="Angsana New" w:hAnsi="Angsana New" w:hint="cs"/>
          <w:sz w:val="32"/>
          <w:szCs w:val="32"/>
          <w:cs/>
        </w:rPr>
        <w:t xml:space="preserve">ในอัตราร้อยละ </w:t>
      </w:r>
      <w:r w:rsidRPr="005F5E1C">
        <w:rPr>
          <w:rFonts w:ascii="Angsana New" w:hAnsi="Angsana New"/>
          <w:sz w:val="32"/>
          <w:szCs w:val="32"/>
        </w:rPr>
        <w:t>7</w:t>
      </w:r>
      <w:r w:rsidR="00565EC0" w:rsidRPr="007E67D8">
        <w:rPr>
          <w:rFonts w:ascii="Angsana New" w:hAnsi="Angsana New"/>
          <w:sz w:val="32"/>
          <w:szCs w:val="32"/>
        </w:rPr>
        <w:t>.</w:t>
      </w:r>
      <w:r w:rsidRPr="005F5E1C">
        <w:rPr>
          <w:rFonts w:ascii="Angsana New" w:hAnsi="Angsana New"/>
          <w:sz w:val="32"/>
          <w:szCs w:val="32"/>
        </w:rPr>
        <w:t>25</w:t>
      </w:r>
      <w:r w:rsidR="000B447A" w:rsidRPr="007E67D8">
        <w:rPr>
          <w:rFonts w:ascii="Angsana New" w:hAnsi="Angsana New"/>
          <w:sz w:val="32"/>
          <w:szCs w:val="32"/>
        </w:rPr>
        <w:t xml:space="preserve"> </w:t>
      </w:r>
      <w:r w:rsidR="000B447A" w:rsidRPr="007E67D8">
        <w:rPr>
          <w:rFonts w:ascii="Angsana New" w:hAnsi="Angsana New" w:hint="cs"/>
          <w:sz w:val="32"/>
          <w:szCs w:val="32"/>
          <w:cs/>
        </w:rPr>
        <w:t>ต่อปี</w:t>
      </w:r>
      <w:r w:rsidR="000B447A" w:rsidRPr="007E67D8">
        <w:rPr>
          <w:rFonts w:ascii="Angsana New" w:hAnsi="Angsana New"/>
          <w:sz w:val="32"/>
          <w:szCs w:val="32"/>
        </w:rPr>
        <w:t xml:space="preserve"> (</w:t>
      </w:r>
      <w:r w:rsidRPr="005F5E1C">
        <w:rPr>
          <w:rFonts w:ascii="Angsana New" w:hAnsi="Angsana New"/>
          <w:sz w:val="32"/>
          <w:szCs w:val="32"/>
        </w:rPr>
        <w:t>2561</w:t>
      </w:r>
      <w:r w:rsidR="000B447A" w:rsidRPr="007E67D8">
        <w:rPr>
          <w:rFonts w:ascii="Angsana New" w:hAnsi="Angsana New"/>
          <w:sz w:val="32"/>
          <w:szCs w:val="32"/>
        </w:rPr>
        <w:t xml:space="preserve">: </w:t>
      </w:r>
      <w:r w:rsidR="000B447A" w:rsidRPr="007E67D8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5F5E1C">
        <w:rPr>
          <w:rFonts w:ascii="Angsana New" w:hAnsi="Angsana New"/>
          <w:sz w:val="32"/>
          <w:szCs w:val="32"/>
        </w:rPr>
        <w:t>3</w:t>
      </w:r>
      <w:r w:rsidR="002260CB" w:rsidRPr="007E67D8">
        <w:rPr>
          <w:rFonts w:ascii="Angsana New" w:hAnsi="Angsana New"/>
          <w:sz w:val="32"/>
          <w:szCs w:val="32"/>
        </w:rPr>
        <w:t>.</w:t>
      </w:r>
      <w:r w:rsidRPr="005F5E1C">
        <w:rPr>
          <w:rFonts w:ascii="Angsana New" w:hAnsi="Angsana New"/>
          <w:sz w:val="32"/>
          <w:szCs w:val="32"/>
        </w:rPr>
        <w:t>5</w:t>
      </w:r>
      <w:r w:rsidR="000B447A" w:rsidRPr="007E67D8">
        <w:rPr>
          <w:rFonts w:ascii="Angsana New" w:hAnsi="Angsana New"/>
          <w:sz w:val="32"/>
          <w:szCs w:val="32"/>
        </w:rPr>
        <w:t xml:space="preserve"> - </w:t>
      </w:r>
      <w:r w:rsidRPr="005F5E1C">
        <w:rPr>
          <w:rFonts w:ascii="Angsana New" w:hAnsi="Angsana New"/>
          <w:sz w:val="32"/>
          <w:szCs w:val="32"/>
        </w:rPr>
        <w:t>12</w:t>
      </w:r>
      <w:r w:rsidR="000B447A" w:rsidRPr="007E67D8">
        <w:rPr>
          <w:rFonts w:ascii="Angsana New" w:hAnsi="Angsana New"/>
          <w:sz w:val="32"/>
          <w:szCs w:val="32"/>
        </w:rPr>
        <w:t>.</w:t>
      </w:r>
      <w:r w:rsidRPr="005F5E1C">
        <w:rPr>
          <w:rFonts w:ascii="Angsana New" w:hAnsi="Angsana New"/>
          <w:sz w:val="32"/>
          <w:szCs w:val="32"/>
        </w:rPr>
        <w:t>0</w:t>
      </w:r>
      <w:r w:rsidR="000B447A" w:rsidRPr="007E67D8">
        <w:rPr>
          <w:rFonts w:ascii="Angsana New" w:hAnsi="Angsana New"/>
          <w:sz w:val="32"/>
          <w:szCs w:val="32"/>
        </w:rPr>
        <w:t xml:space="preserve"> </w:t>
      </w:r>
      <w:r w:rsidR="000B447A" w:rsidRPr="007E67D8">
        <w:rPr>
          <w:rFonts w:ascii="Angsana New" w:hAnsi="Angsana New" w:hint="cs"/>
          <w:sz w:val="32"/>
          <w:szCs w:val="32"/>
          <w:cs/>
        </w:rPr>
        <w:t>ต่อปี</w:t>
      </w:r>
      <w:r w:rsidR="000B447A" w:rsidRPr="007E67D8">
        <w:rPr>
          <w:rFonts w:ascii="Angsana New" w:hAnsi="Angsana New"/>
          <w:sz w:val="32"/>
          <w:szCs w:val="32"/>
        </w:rPr>
        <w:t xml:space="preserve">) </w:t>
      </w:r>
    </w:p>
    <w:p w:rsidR="000B447A" w:rsidRPr="007E67D8" w:rsidRDefault="005F5E1C" w:rsidP="00727706">
      <w:pPr>
        <w:tabs>
          <w:tab w:val="left" w:pos="2160"/>
          <w:tab w:val="right" w:pos="6750"/>
          <w:tab w:val="right" w:pos="8190"/>
        </w:tabs>
        <w:spacing w:after="24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5F5E1C">
        <w:rPr>
          <w:rFonts w:ascii="Angsana New" w:hAnsi="Angsana New" w:hint="cs"/>
          <w:sz w:val="32"/>
          <w:szCs w:val="32"/>
        </w:rPr>
        <w:t>5</w:t>
      </w:r>
      <w:r w:rsidR="000B447A" w:rsidRPr="007E67D8">
        <w:rPr>
          <w:rFonts w:ascii="Angsana New" w:hAnsi="Angsana New"/>
          <w:sz w:val="32"/>
          <w:szCs w:val="32"/>
          <w:cs/>
        </w:rPr>
        <w:t>.</w:t>
      </w:r>
      <w:r w:rsidR="000B447A" w:rsidRPr="007E67D8">
        <w:rPr>
          <w:rFonts w:ascii="Angsana New" w:hAnsi="Angsana New"/>
          <w:sz w:val="32"/>
          <w:szCs w:val="32"/>
          <w:cs/>
        </w:rPr>
        <w:tab/>
      </w:r>
      <w:r w:rsidR="000B447A" w:rsidRPr="007E67D8">
        <w:rPr>
          <w:rFonts w:ascii="Angsana New" w:hAnsi="Angsana New" w:hint="cs"/>
          <w:sz w:val="32"/>
          <w:szCs w:val="32"/>
          <w:cs/>
        </w:rPr>
        <w:t>ค่าตอบแทนกรรมการและผู้บริหารกำหนดตามที่ประชุมผู้ถือหุ้นอนุมัติหรือในราคาที่ตกลงกันตามสัญญา</w:t>
      </w:r>
    </w:p>
    <w:p w:rsidR="00A92738" w:rsidRPr="007E67D8" w:rsidRDefault="00A92738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  <w:szCs w:val="32"/>
          <w:cs/>
        </w:rPr>
      </w:pPr>
      <w:r w:rsidRPr="007E67D8">
        <w:rPr>
          <w:rFonts w:ascii="Angsana New" w:hAnsi="Angsana New"/>
          <w:b/>
          <w:sz w:val="32"/>
          <w:szCs w:val="32"/>
          <w:cs/>
        </w:rPr>
        <w:br w:type="page"/>
      </w:r>
    </w:p>
    <w:p w:rsidR="006B7DB4" w:rsidRPr="007E67D8" w:rsidRDefault="006B7DB4" w:rsidP="006B7DB4">
      <w:pPr>
        <w:spacing w:after="240"/>
        <w:ind w:left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7E67D8">
        <w:rPr>
          <w:rFonts w:ascii="Angsana New" w:hAnsi="Angsana New"/>
          <w:b/>
          <w:sz w:val="32"/>
          <w:szCs w:val="32"/>
          <w:cs/>
        </w:rPr>
        <w:lastRenderedPageBreak/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8802" w:type="dxa"/>
        <w:tblInd w:w="558" w:type="dxa"/>
        <w:tblLayout w:type="fixed"/>
        <w:tblLook w:val="0000"/>
      </w:tblPr>
      <w:tblGrid>
        <w:gridCol w:w="3762"/>
        <w:gridCol w:w="5040"/>
      </w:tblGrid>
      <w:tr w:rsidR="002759C4" w:rsidRPr="007E67D8" w:rsidTr="007722F6">
        <w:trPr>
          <w:trHeight w:val="20"/>
          <w:tblHeader/>
        </w:trPr>
        <w:tc>
          <w:tcPr>
            <w:tcW w:w="3762" w:type="dxa"/>
            <w:shd w:val="clear" w:color="auto" w:fill="auto"/>
          </w:tcPr>
          <w:p w:rsidR="002759C4" w:rsidRPr="008477CF" w:rsidRDefault="002759C4" w:rsidP="006B7DB4">
            <w:pPr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77CF">
              <w:rPr>
                <w:rFonts w:ascii="Angsana New" w:hAnsi="Angsana New"/>
                <w:sz w:val="26"/>
                <w:szCs w:val="26"/>
              </w:rPr>
              <w:br w:type="page"/>
            </w:r>
            <w:r w:rsidRPr="008477CF">
              <w:rPr>
                <w:rFonts w:ascii="Angsana New" w:hAnsi="Angsana New"/>
                <w:b/>
                <w:sz w:val="26"/>
                <w:szCs w:val="26"/>
                <w:cs/>
              </w:rPr>
              <w:br w:type="page"/>
            </w:r>
            <w:r w:rsidRPr="008477CF">
              <w:rPr>
                <w:rFonts w:ascii="Angsana New" w:hAnsi="Angsana New"/>
                <w:b/>
                <w:sz w:val="26"/>
                <w:szCs w:val="26"/>
                <w:cs/>
              </w:rPr>
              <w:br w:type="page"/>
            </w:r>
            <w:r w:rsidRPr="008477CF">
              <w:rPr>
                <w:rFonts w:ascii="Angsana New" w:hAnsi="Angsana New"/>
                <w:sz w:val="26"/>
                <w:szCs w:val="26"/>
              </w:rPr>
              <w:br w:type="page"/>
            </w:r>
            <w:r w:rsidRPr="008477C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5040" w:type="dxa"/>
            <w:shd w:val="clear" w:color="auto" w:fill="auto"/>
          </w:tcPr>
          <w:p w:rsidR="002759C4" w:rsidRPr="008477CF" w:rsidRDefault="002759C4" w:rsidP="006B7DB4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77C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2759C4" w:rsidRPr="007E67D8" w:rsidTr="007722F6">
        <w:trPr>
          <w:trHeight w:val="20"/>
        </w:trPr>
        <w:tc>
          <w:tcPr>
            <w:tcW w:w="3762" w:type="dxa"/>
            <w:shd w:val="clear" w:color="auto" w:fill="auto"/>
          </w:tcPr>
          <w:p w:rsidR="002759C4" w:rsidRPr="008477CF" w:rsidRDefault="002759C4" w:rsidP="002759C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สตาร์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แก๊ส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5040" w:type="dxa"/>
            <w:shd w:val="clear" w:color="auto" w:fill="auto"/>
          </w:tcPr>
          <w:p w:rsidR="002759C4" w:rsidRPr="008477CF" w:rsidRDefault="002759C4" w:rsidP="006B7DB4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2759C4" w:rsidRPr="007E67D8" w:rsidTr="007722F6">
        <w:trPr>
          <w:trHeight w:val="20"/>
        </w:trPr>
        <w:tc>
          <w:tcPr>
            <w:tcW w:w="3762" w:type="dxa"/>
            <w:shd w:val="clear" w:color="auto" w:fill="auto"/>
          </w:tcPr>
          <w:p w:rsidR="002759C4" w:rsidRPr="008477CF" w:rsidRDefault="002759C4" w:rsidP="002759C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เอ็มลิ้งค์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ช็อป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5040" w:type="dxa"/>
            <w:shd w:val="clear" w:color="auto" w:fill="auto"/>
          </w:tcPr>
          <w:p w:rsidR="002759C4" w:rsidRPr="008477CF" w:rsidRDefault="002759C4" w:rsidP="002759C4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2759C4" w:rsidRPr="007E67D8" w:rsidTr="007722F6">
        <w:trPr>
          <w:trHeight w:val="20"/>
        </w:trPr>
        <w:tc>
          <w:tcPr>
            <w:tcW w:w="3762" w:type="dxa"/>
            <w:shd w:val="clear" w:color="auto" w:fill="auto"/>
          </w:tcPr>
          <w:p w:rsidR="002759C4" w:rsidRPr="008477CF" w:rsidRDefault="002759C4" w:rsidP="002759C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โซลูชั่น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040" w:type="dxa"/>
            <w:shd w:val="clear" w:color="auto" w:fill="auto"/>
          </w:tcPr>
          <w:p w:rsidR="002759C4" w:rsidRPr="008477CF" w:rsidRDefault="002759C4" w:rsidP="002759C4">
            <w:pPr>
              <w:rPr>
                <w:sz w:val="26"/>
                <w:szCs w:val="26"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2759C4" w:rsidRPr="007E67D8" w:rsidTr="007722F6">
        <w:trPr>
          <w:trHeight w:val="20"/>
        </w:trPr>
        <w:tc>
          <w:tcPr>
            <w:tcW w:w="3762" w:type="dxa"/>
            <w:shd w:val="clear" w:color="auto" w:fill="auto"/>
          </w:tcPr>
          <w:p w:rsidR="002759C4" w:rsidRPr="008477CF" w:rsidRDefault="002759C4" w:rsidP="002759C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เฟอร์รั่ม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แคปปิตอล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5040" w:type="dxa"/>
            <w:shd w:val="clear" w:color="auto" w:fill="auto"/>
          </w:tcPr>
          <w:p w:rsidR="002759C4" w:rsidRPr="008477CF" w:rsidRDefault="002759C4" w:rsidP="002759C4">
            <w:pPr>
              <w:rPr>
                <w:sz w:val="26"/>
                <w:szCs w:val="26"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2759C4" w:rsidRPr="007E67D8" w:rsidTr="007722F6">
        <w:trPr>
          <w:trHeight w:val="20"/>
        </w:trPr>
        <w:tc>
          <w:tcPr>
            <w:tcW w:w="3762" w:type="dxa"/>
            <w:shd w:val="clear" w:color="auto" w:fill="auto"/>
          </w:tcPr>
          <w:p w:rsidR="002759C4" w:rsidRPr="008477CF" w:rsidRDefault="002759C4" w:rsidP="002759C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แซม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วอเตอร์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ซัพพลาย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5040" w:type="dxa"/>
            <w:shd w:val="clear" w:color="auto" w:fill="auto"/>
          </w:tcPr>
          <w:p w:rsidR="002759C4" w:rsidRPr="008477CF" w:rsidRDefault="002759C4" w:rsidP="002759C4">
            <w:pPr>
              <w:rPr>
                <w:sz w:val="26"/>
                <w:szCs w:val="26"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2759C4" w:rsidRPr="007E67D8" w:rsidTr="007722F6">
        <w:trPr>
          <w:trHeight w:val="20"/>
        </w:trPr>
        <w:tc>
          <w:tcPr>
            <w:tcW w:w="3762" w:type="dxa"/>
            <w:shd w:val="clear" w:color="auto" w:fill="auto"/>
          </w:tcPr>
          <w:p w:rsidR="002759C4" w:rsidRPr="008477CF" w:rsidRDefault="002759C4" w:rsidP="002759C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เทเลแม็กช์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เอเชีย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คอร์เปอเรชั่น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5040" w:type="dxa"/>
            <w:shd w:val="clear" w:color="auto" w:fill="auto"/>
          </w:tcPr>
          <w:p w:rsidR="002759C4" w:rsidRPr="008477CF" w:rsidRDefault="002759C4" w:rsidP="002759C4">
            <w:pPr>
              <w:rPr>
                <w:sz w:val="26"/>
                <w:szCs w:val="26"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2759C4" w:rsidRPr="007E67D8" w:rsidTr="007722F6">
        <w:trPr>
          <w:trHeight w:val="20"/>
        </w:trPr>
        <w:tc>
          <w:tcPr>
            <w:tcW w:w="3762" w:type="dxa"/>
            <w:shd w:val="clear" w:color="auto" w:fill="auto"/>
          </w:tcPr>
          <w:p w:rsidR="002759C4" w:rsidRPr="008477CF" w:rsidRDefault="002759C4" w:rsidP="002759C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อาร์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เอ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โลจิสติคส์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5040" w:type="dxa"/>
            <w:shd w:val="clear" w:color="auto" w:fill="auto"/>
          </w:tcPr>
          <w:p w:rsidR="002759C4" w:rsidRPr="008477CF" w:rsidRDefault="002759C4" w:rsidP="002759C4">
            <w:pPr>
              <w:rPr>
                <w:sz w:val="26"/>
                <w:szCs w:val="26"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สตาร์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แก๊ส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</w:tr>
      <w:tr w:rsidR="002759C4" w:rsidRPr="007E67D8" w:rsidTr="007722F6">
        <w:trPr>
          <w:trHeight w:val="20"/>
        </w:trPr>
        <w:tc>
          <w:tcPr>
            <w:tcW w:w="3762" w:type="dxa"/>
            <w:shd w:val="clear" w:color="auto" w:fill="auto"/>
          </w:tcPr>
          <w:p w:rsidR="002759C4" w:rsidRPr="008477CF" w:rsidRDefault="002759C4" w:rsidP="002759C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ธวัชภิญโญ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5040" w:type="dxa"/>
            <w:shd w:val="clear" w:color="auto" w:fill="auto"/>
          </w:tcPr>
          <w:p w:rsidR="002759C4" w:rsidRPr="008477CF" w:rsidRDefault="002759C4" w:rsidP="002759C4">
            <w:pPr>
              <w:rPr>
                <w:sz w:val="26"/>
                <w:szCs w:val="26"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สตาร์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แก๊ส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</w:tr>
      <w:tr w:rsidR="002759C4" w:rsidRPr="007E67D8" w:rsidTr="007722F6">
        <w:trPr>
          <w:trHeight w:val="20"/>
        </w:trPr>
        <w:tc>
          <w:tcPr>
            <w:tcW w:w="3762" w:type="dxa"/>
            <w:shd w:val="clear" w:color="auto" w:fill="auto"/>
          </w:tcPr>
          <w:p w:rsidR="002759C4" w:rsidRPr="008477CF" w:rsidRDefault="002759C4" w:rsidP="002759C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สตาร์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ปิโตรเลียม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พลัส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5040" w:type="dxa"/>
            <w:shd w:val="clear" w:color="auto" w:fill="auto"/>
          </w:tcPr>
          <w:p w:rsidR="002759C4" w:rsidRPr="008477CF" w:rsidRDefault="002759C4" w:rsidP="002759C4">
            <w:pPr>
              <w:rPr>
                <w:sz w:val="26"/>
                <w:szCs w:val="26"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สตาร์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แก๊ส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</w:tr>
      <w:tr w:rsidR="002759C4" w:rsidRPr="007E67D8" w:rsidTr="007722F6">
        <w:trPr>
          <w:trHeight w:val="20"/>
        </w:trPr>
        <w:tc>
          <w:tcPr>
            <w:tcW w:w="3762" w:type="dxa"/>
            <w:shd w:val="clear" w:color="auto" w:fill="auto"/>
          </w:tcPr>
          <w:p w:rsidR="002759C4" w:rsidRPr="008477CF" w:rsidRDefault="002759C4" w:rsidP="002759C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เฟอร์รั่ม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เอ็มเนอร์ยี่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5040" w:type="dxa"/>
            <w:shd w:val="clear" w:color="auto" w:fill="auto"/>
          </w:tcPr>
          <w:p w:rsidR="002759C4" w:rsidRPr="008477CF" w:rsidRDefault="002759C4" w:rsidP="002759C4">
            <w:pPr>
              <w:rPr>
                <w:sz w:val="26"/>
                <w:szCs w:val="26"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เฟอร์รั่ม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แคปปิตอล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</w:tr>
      <w:tr w:rsidR="002759C4" w:rsidRPr="007E67D8" w:rsidTr="007722F6">
        <w:trPr>
          <w:trHeight w:val="20"/>
        </w:trPr>
        <w:tc>
          <w:tcPr>
            <w:tcW w:w="3762" w:type="dxa"/>
            <w:shd w:val="clear" w:color="auto" w:fill="auto"/>
          </w:tcPr>
          <w:p w:rsidR="002759C4" w:rsidRPr="008477CF" w:rsidRDefault="002759C4" w:rsidP="002759C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อินฟอร์เมติกซ์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พลัส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5040" w:type="dxa"/>
            <w:shd w:val="clear" w:color="auto" w:fill="auto"/>
          </w:tcPr>
          <w:p w:rsidR="002759C4" w:rsidRPr="008477CF" w:rsidRDefault="002759C4" w:rsidP="002759C4">
            <w:pPr>
              <w:rPr>
                <w:sz w:val="26"/>
                <w:szCs w:val="26"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โซลูชั่น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</w:tr>
      <w:tr w:rsidR="002759C4" w:rsidRPr="007E67D8" w:rsidTr="007722F6">
        <w:trPr>
          <w:trHeight w:val="20"/>
        </w:trPr>
        <w:tc>
          <w:tcPr>
            <w:tcW w:w="3762" w:type="dxa"/>
            <w:shd w:val="clear" w:color="auto" w:fill="auto"/>
          </w:tcPr>
          <w:p w:rsidR="002759C4" w:rsidRPr="008477CF" w:rsidRDefault="002759C4" w:rsidP="002759C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พระแสงกรีน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พาวเวอร์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5040" w:type="dxa"/>
            <w:shd w:val="clear" w:color="auto" w:fill="auto"/>
          </w:tcPr>
          <w:p w:rsidR="002759C4" w:rsidRPr="008477CF" w:rsidRDefault="002759C4" w:rsidP="002759C4">
            <w:pPr>
              <w:rPr>
                <w:sz w:val="26"/>
                <w:szCs w:val="26"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เฟอร์รั่ม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เอ็มเนอร์ยี่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</w:tr>
      <w:tr w:rsidR="002759C4" w:rsidRPr="007E67D8" w:rsidTr="007722F6">
        <w:trPr>
          <w:trHeight w:val="20"/>
        </w:trPr>
        <w:tc>
          <w:tcPr>
            <w:tcW w:w="3762" w:type="dxa"/>
            <w:shd w:val="clear" w:color="auto" w:fill="auto"/>
          </w:tcPr>
          <w:p w:rsidR="002759C4" w:rsidRPr="008477CF" w:rsidRDefault="002759C4" w:rsidP="002759C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อีโค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เอ็นเนอร์ยี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กรุ๊ป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คอร์เปอเรชั่น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="008477CF" w:rsidRPr="008477CF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5040" w:type="dxa"/>
            <w:shd w:val="clear" w:color="auto" w:fill="auto"/>
          </w:tcPr>
          <w:p w:rsidR="002759C4" w:rsidRPr="008477CF" w:rsidRDefault="002759C4" w:rsidP="002759C4">
            <w:pPr>
              <w:rPr>
                <w:sz w:val="26"/>
                <w:szCs w:val="26"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เฟอร์รั่ม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เอ็มเนอร์ยี่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</w:tr>
      <w:tr w:rsidR="002759C4" w:rsidRPr="007E67D8" w:rsidTr="007722F6">
        <w:trPr>
          <w:trHeight w:val="20"/>
        </w:trPr>
        <w:tc>
          <w:tcPr>
            <w:tcW w:w="3762" w:type="dxa"/>
            <w:shd w:val="clear" w:color="auto" w:fill="auto"/>
          </w:tcPr>
          <w:p w:rsidR="002759C4" w:rsidRPr="008477CF" w:rsidRDefault="002759C4" w:rsidP="002759C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ประชารัฐชีวมวล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แม่ลาน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="008477CF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5040" w:type="dxa"/>
            <w:shd w:val="clear" w:color="auto" w:fill="auto"/>
          </w:tcPr>
          <w:p w:rsidR="002759C4" w:rsidRPr="008477CF" w:rsidRDefault="002759C4" w:rsidP="002759C4">
            <w:pPr>
              <w:rPr>
                <w:sz w:val="26"/>
                <w:szCs w:val="26"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อีโค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เอ็นเนอร์ยี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กรุ๊ป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คอร์เปอเรชั่น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</w:tr>
      <w:tr w:rsidR="002759C4" w:rsidRPr="007E67D8" w:rsidTr="007722F6">
        <w:trPr>
          <w:trHeight w:val="20"/>
        </w:trPr>
        <w:tc>
          <w:tcPr>
            <w:tcW w:w="3762" w:type="dxa"/>
            <w:shd w:val="clear" w:color="auto" w:fill="auto"/>
          </w:tcPr>
          <w:p w:rsidR="002759C4" w:rsidRPr="008477CF" w:rsidRDefault="002759C4" w:rsidP="002759C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ประชารัฐชีวมวล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บังนังสตา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="008477CF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5040" w:type="dxa"/>
            <w:shd w:val="clear" w:color="auto" w:fill="auto"/>
          </w:tcPr>
          <w:p w:rsidR="002759C4" w:rsidRPr="008477CF" w:rsidRDefault="002759C4" w:rsidP="002759C4">
            <w:pPr>
              <w:rPr>
                <w:sz w:val="26"/>
                <w:szCs w:val="26"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อีโค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เอ็นเนอร์ยี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กรุ๊ป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คอร์เปอเรชั่น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</w:tr>
      <w:tr w:rsidR="009D6F6C" w:rsidRPr="007E67D8" w:rsidTr="007722F6">
        <w:trPr>
          <w:trHeight w:val="20"/>
        </w:trPr>
        <w:tc>
          <w:tcPr>
            <w:tcW w:w="3762" w:type="dxa"/>
            <w:shd w:val="clear" w:color="auto" w:fill="auto"/>
          </w:tcPr>
          <w:p w:rsidR="009D6F6C" w:rsidRPr="008477CF" w:rsidRDefault="009D6F6C" w:rsidP="009D6F6C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ยูนิเวอร์แซล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เวสต์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แมเนจเม้นท์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5040" w:type="dxa"/>
            <w:shd w:val="clear" w:color="auto" w:fill="auto"/>
          </w:tcPr>
          <w:p w:rsidR="009D6F6C" w:rsidRPr="008477CF" w:rsidRDefault="009D6F6C" w:rsidP="009D6F6C">
            <w:pPr>
              <w:rPr>
                <w:sz w:val="26"/>
                <w:szCs w:val="26"/>
                <w:cs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</w:tr>
      <w:tr w:rsidR="009D6F6C" w:rsidRPr="007E67D8" w:rsidTr="007722F6">
        <w:trPr>
          <w:trHeight w:val="20"/>
        </w:trPr>
        <w:tc>
          <w:tcPr>
            <w:tcW w:w="3762" w:type="dxa"/>
            <w:shd w:val="clear" w:color="auto" w:fill="auto"/>
          </w:tcPr>
          <w:p w:rsidR="009D6F6C" w:rsidRPr="008477CF" w:rsidRDefault="009D6F6C" w:rsidP="009D6F6C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เอเชีย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เวสต์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แมนเน็จเม้นท์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5040" w:type="dxa"/>
            <w:shd w:val="clear" w:color="auto" w:fill="auto"/>
          </w:tcPr>
          <w:p w:rsidR="009D6F6C" w:rsidRPr="008477CF" w:rsidRDefault="009D6F6C" w:rsidP="009D6F6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ยูนิเวอร์แซล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เวสต์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แมเนจเม้นท์</w:t>
            </w:r>
            <w:r w:rsidR="006A066D"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</w:tr>
      <w:tr w:rsidR="009D6F6C" w:rsidRPr="007E67D8" w:rsidTr="007722F6">
        <w:trPr>
          <w:trHeight w:val="20"/>
        </w:trPr>
        <w:tc>
          <w:tcPr>
            <w:tcW w:w="3762" w:type="dxa"/>
            <w:shd w:val="clear" w:color="auto" w:fill="auto"/>
          </w:tcPr>
          <w:p w:rsidR="009D6F6C" w:rsidRPr="008477CF" w:rsidRDefault="009D6F6C" w:rsidP="009D6F6C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เอเชีย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รีไซเคิล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เทคโนโลยี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5040" w:type="dxa"/>
            <w:shd w:val="clear" w:color="auto" w:fill="auto"/>
          </w:tcPr>
          <w:p w:rsidR="009D6F6C" w:rsidRPr="008477CF" w:rsidRDefault="009D6F6C" w:rsidP="009D6F6C">
            <w:pPr>
              <w:rPr>
                <w:rFonts w:ascii="Angsana New" w:hAnsi="Angsana New"/>
                <w:sz w:val="26"/>
                <w:szCs w:val="26"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ยูนิเวอร์แซล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เวสต์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แมเนจเม้นท์</w:t>
            </w:r>
            <w:r w:rsidR="006A066D"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</w:tr>
      <w:tr w:rsidR="00E1595B" w:rsidRPr="007E67D8" w:rsidTr="007722F6">
        <w:trPr>
          <w:trHeight w:val="20"/>
        </w:trPr>
        <w:tc>
          <w:tcPr>
            <w:tcW w:w="3762" w:type="dxa"/>
            <w:shd w:val="clear" w:color="auto" w:fill="auto"/>
          </w:tcPr>
          <w:p w:rsidR="00E1595B" w:rsidRPr="008477CF" w:rsidRDefault="00E1595B" w:rsidP="009D6F6C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มิตรประสงค์กรีนเพาเวอร์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="008477CF">
              <w:rPr>
                <w:rFonts w:ascii="Angsana New" w:hAnsi="Angsana New"/>
                <w:sz w:val="26"/>
                <w:szCs w:val="26"/>
              </w:rPr>
              <w:t>**</w:t>
            </w:r>
          </w:p>
        </w:tc>
        <w:tc>
          <w:tcPr>
            <w:tcW w:w="5040" w:type="dxa"/>
            <w:shd w:val="clear" w:color="auto" w:fill="auto"/>
          </w:tcPr>
          <w:p w:rsidR="00E1595B" w:rsidRPr="008477CF" w:rsidRDefault="00E1595B" w:rsidP="009D6F6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9D6F6C" w:rsidRPr="007E67D8" w:rsidTr="007722F6">
        <w:trPr>
          <w:trHeight w:val="20"/>
        </w:trPr>
        <w:tc>
          <w:tcPr>
            <w:tcW w:w="3762" w:type="dxa"/>
            <w:shd w:val="clear" w:color="auto" w:fill="auto"/>
          </w:tcPr>
          <w:p w:rsidR="009D6F6C" w:rsidRPr="008477CF" w:rsidRDefault="001126F9" w:rsidP="001126F9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เซฟฮาร์ท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การแพทย์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กรุ๊ปส์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5040" w:type="dxa"/>
            <w:shd w:val="clear" w:color="auto" w:fill="auto"/>
          </w:tcPr>
          <w:p w:rsidR="009D6F6C" w:rsidRPr="008477CF" w:rsidRDefault="001126F9" w:rsidP="009D6F6C">
            <w:pPr>
              <w:rPr>
                <w:rFonts w:ascii="Angsana New" w:hAnsi="Angsana New"/>
                <w:sz w:val="26"/>
                <w:szCs w:val="26"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กรรมการและผู้ถือหุ้นคนเดียวกับบริษัท</w:t>
            </w:r>
          </w:p>
        </w:tc>
      </w:tr>
      <w:tr w:rsidR="007722F6" w:rsidRPr="007E67D8" w:rsidTr="007722F6">
        <w:trPr>
          <w:trHeight w:val="20"/>
        </w:trPr>
        <w:tc>
          <w:tcPr>
            <w:tcW w:w="3762" w:type="dxa"/>
            <w:shd w:val="clear" w:color="auto" w:fill="auto"/>
          </w:tcPr>
          <w:p w:rsidR="007722F6" w:rsidRPr="008477CF" w:rsidRDefault="007722F6" w:rsidP="007722F6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เอ็มลิ้งค์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คิวไออาร์</w:t>
            </w:r>
            <w:r w:rsidRPr="008477C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5040" w:type="dxa"/>
            <w:shd w:val="clear" w:color="auto" w:fill="auto"/>
          </w:tcPr>
          <w:p w:rsidR="007722F6" w:rsidRPr="008477CF" w:rsidRDefault="007722F6" w:rsidP="007722F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477CF">
              <w:rPr>
                <w:rFonts w:ascii="Angsana New" w:hAnsi="Angsana New" w:hint="cs"/>
                <w:sz w:val="26"/>
                <w:szCs w:val="26"/>
                <w:cs/>
              </w:rPr>
              <w:t>กิจการร่วมค้า</w:t>
            </w:r>
          </w:p>
        </w:tc>
      </w:tr>
      <w:tr w:rsidR="007722F6" w:rsidRPr="007E67D8" w:rsidTr="007722F6">
        <w:trPr>
          <w:trHeight w:val="20"/>
        </w:trPr>
        <w:tc>
          <w:tcPr>
            <w:tcW w:w="3762" w:type="dxa"/>
            <w:shd w:val="clear" w:color="auto" w:fill="auto"/>
          </w:tcPr>
          <w:p w:rsidR="007722F6" w:rsidRPr="008477CF" w:rsidRDefault="007722F6" w:rsidP="007722F6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477CF">
              <w:rPr>
                <w:rFonts w:ascii="Angsana New" w:hAnsi="Angsan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040" w:type="dxa"/>
            <w:shd w:val="clear" w:color="auto" w:fill="auto"/>
          </w:tcPr>
          <w:p w:rsidR="007722F6" w:rsidRPr="008477CF" w:rsidRDefault="007722F6" w:rsidP="007722F6">
            <w:pPr>
              <w:ind w:left="184" w:right="-18" w:hanging="1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77CF">
              <w:rPr>
                <w:rFonts w:ascii="Angsana New" w:hAnsi="Angsana New"/>
                <w:sz w:val="26"/>
                <w:szCs w:val="26"/>
                <w:cs/>
              </w:rPr>
              <w:t>เป็นบุคคลที่เกี่ยวข้องกับกรรมการของบริษัทหรือกิจการที่มีกรรมการบริษัทร่วมกัน</w:t>
            </w:r>
          </w:p>
        </w:tc>
      </w:tr>
      <w:tr w:rsidR="008477CF" w:rsidRPr="007E67D8" w:rsidTr="008477CF">
        <w:trPr>
          <w:trHeight w:val="20"/>
        </w:trPr>
        <w:tc>
          <w:tcPr>
            <w:tcW w:w="8802" w:type="dxa"/>
            <w:gridSpan w:val="2"/>
            <w:shd w:val="clear" w:color="auto" w:fill="auto"/>
          </w:tcPr>
          <w:p w:rsidR="008477CF" w:rsidRPr="008477CF" w:rsidRDefault="008477CF" w:rsidP="008477CF">
            <w:pPr>
              <w:ind w:left="184" w:right="-18" w:hanging="184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 xml:space="preserve">* </w:t>
            </w: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บริษัทได้เข้าซื้อหุ้นของบริษัทดังกล่าวเมื่อวันที่ 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 xml:space="preserve">26 </w:t>
            </w: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2562</w:t>
            </w:r>
          </w:p>
        </w:tc>
      </w:tr>
      <w:tr w:rsidR="00E1595B" w:rsidRPr="007E67D8" w:rsidTr="00E1595B">
        <w:trPr>
          <w:trHeight w:val="20"/>
        </w:trPr>
        <w:tc>
          <w:tcPr>
            <w:tcW w:w="8802" w:type="dxa"/>
            <w:gridSpan w:val="2"/>
            <w:shd w:val="clear" w:color="auto" w:fill="auto"/>
          </w:tcPr>
          <w:p w:rsidR="00E1595B" w:rsidRPr="008477CF" w:rsidRDefault="00E1595B" w:rsidP="007722F6">
            <w:pPr>
              <w:ind w:left="184" w:right="-18" w:hanging="184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477CF">
              <w:rPr>
                <w:rFonts w:ascii="Angsana New" w:hAnsi="Angsana New"/>
                <w:i/>
                <w:iCs/>
                <w:sz w:val="26"/>
                <w:szCs w:val="26"/>
              </w:rPr>
              <w:t>**</w:t>
            </w:r>
            <w:r w:rsidRPr="008477C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บริษัทดังกล่าวได้ม</w:t>
            </w:r>
            <w:r w:rsidR="0040464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ี</w:t>
            </w:r>
            <w:r w:rsidRPr="008477C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การจำหน่ายเงินลงทุนไปในวันที่ </w:t>
            </w:r>
            <w:r w:rsidR="005F5E1C" w:rsidRPr="008477CF"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  <w:r w:rsidRPr="008477CF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Pr="008477C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5F5E1C" w:rsidRPr="008477CF">
              <w:rPr>
                <w:rFonts w:ascii="Angsana New" w:hAnsi="Angsana New"/>
                <w:i/>
                <w:iCs/>
                <w:sz w:val="26"/>
                <w:szCs w:val="26"/>
              </w:rPr>
              <w:t>2561</w:t>
            </w:r>
          </w:p>
        </w:tc>
      </w:tr>
    </w:tbl>
    <w:p w:rsidR="00360BCA" w:rsidRPr="007E67D8" w:rsidRDefault="00360BCA" w:rsidP="007579F4">
      <w:pPr>
        <w:overflowPunct/>
        <w:autoSpaceDE/>
        <w:autoSpaceDN/>
        <w:adjustRightInd/>
        <w:spacing w:before="240"/>
        <w:ind w:left="540"/>
        <w:textAlignment w:val="auto"/>
        <w:rPr>
          <w:sz w:val="32"/>
          <w:szCs w:val="32"/>
          <w:cs/>
          <w:lang w:val="th-TH"/>
        </w:rPr>
      </w:pPr>
    </w:p>
    <w:p w:rsidR="00360BCA" w:rsidRPr="007E67D8" w:rsidRDefault="00360BCA">
      <w:pPr>
        <w:overflowPunct/>
        <w:autoSpaceDE/>
        <w:autoSpaceDN/>
        <w:adjustRightInd/>
        <w:textAlignment w:val="auto"/>
        <w:rPr>
          <w:sz w:val="32"/>
          <w:szCs w:val="32"/>
          <w:cs/>
          <w:lang w:val="th-TH"/>
        </w:rPr>
      </w:pPr>
      <w:r w:rsidRPr="007E67D8">
        <w:rPr>
          <w:rFonts w:hint="eastAsia"/>
          <w:sz w:val="32"/>
          <w:szCs w:val="32"/>
          <w:cs/>
          <w:lang w:val="th-TH"/>
        </w:rPr>
        <w:br w:type="page"/>
      </w:r>
    </w:p>
    <w:p w:rsidR="002C533A" w:rsidRPr="007E67D8" w:rsidRDefault="002C533A" w:rsidP="007579F4">
      <w:pPr>
        <w:overflowPunct/>
        <w:autoSpaceDE/>
        <w:autoSpaceDN/>
        <w:adjustRightInd/>
        <w:spacing w:before="240"/>
        <w:ind w:left="540"/>
        <w:textAlignment w:val="auto"/>
        <w:rPr>
          <w:rFonts w:cs="Times New Roman"/>
          <w:sz w:val="32"/>
          <w:szCs w:val="32"/>
          <w:cs/>
          <w:lang w:val="th-TH"/>
        </w:rPr>
      </w:pPr>
      <w:r w:rsidRPr="007E67D8">
        <w:rPr>
          <w:sz w:val="32"/>
          <w:szCs w:val="32"/>
          <w:cs/>
          <w:lang w:val="th-TH"/>
        </w:rPr>
        <w:lastRenderedPageBreak/>
        <w:t>รายการ</w:t>
      </w:r>
      <w:r w:rsidRPr="007E67D8">
        <w:rPr>
          <w:rFonts w:ascii="Angsana New" w:hAnsi="Angsana New"/>
          <w:spacing w:val="-6"/>
          <w:sz w:val="32"/>
          <w:szCs w:val="32"/>
          <w:cs/>
        </w:rPr>
        <w:t>ธุรกิจ</w:t>
      </w:r>
      <w:r w:rsidRPr="007E67D8">
        <w:rPr>
          <w:sz w:val="32"/>
          <w:szCs w:val="32"/>
          <w:cs/>
          <w:lang w:val="th-TH"/>
        </w:rPr>
        <w:t>ที่สำคัญ</w:t>
      </w:r>
      <w:r w:rsidRPr="007E67D8">
        <w:rPr>
          <w:sz w:val="32"/>
          <w:szCs w:val="32"/>
          <w:cs/>
        </w:rPr>
        <w:t>ระหว่าง</w:t>
      </w:r>
      <w:r w:rsidR="006A6BE6" w:rsidRPr="007E67D8">
        <w:rPr>
          <w:sz w:val="32"/>
          <w:szCs w:val="32"/>
          <w:cs/>
        </w:rPr>
        <w:t>บริษัท</w:t>
      </w:r>
      <w:r w:rsidR="001C5280" w:rsidRPr="007E67D8">
        <w:rPr>
          <w:rFonts w:hint="cs"/>
          <w:sz w:val="32"/>
          <w:szCs w:val="32"/>
          <w:cs/>
        </w:rPr>
        <w:t>และกิจการ</w:t>
      </w:r>
      <w:r w:rsidRPr="007E67D8">
        <w:rPr>
          <w:sz w:val="32"/>
          <w:szCs w:val="32"/>
          <w:cs/>
        </w:rPr>
        <w:t>ที่เกี่ยวข้องกัน สามารถสรุปได้ดัง</w:t>
      </w:r>
      <w:r w:rsidRPr="007E67D8">
        <w:rPr>
          <w:sz w:val="32"/>
          <w:szCs w:val="32"/>
          <w:cs/>
          <w:lang w:val="th-TH"/>
        </w:rPr>
        <w:t>นี้</w:t>
      </w:r>
    </w:p>
    <w:p w:rsidR="00104795" w:rsidRPr="007E67D8" w:rsidRDefault="00F61F9F" w:rsidP="00F26C98">
      <w:pPr>
        <w:tabs>
          <w:tab w:val="left" w:pos="720"/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b/>
          <w:bCs/>
          <w:caps/>
          <w:sz w:val="28"/>
        </w:rPr>
      </w:pPr>
      <w:r w:rsidRPr="007E67D8">
        <w:rPr>
          <w:rFonts w:ascii="Angsana New" w:hAnsi="Angsana New"/>
          <w:caps/>
          <w:sz w:val="28"/>
        </w:rPr>
        <w:t xml:space="preserve"> </w:t>
      </w:r>
      <w:r w:rsidR="00104795" w:rsidRPr="007E67D8">
        <w:rPr>
          <w:rFonts w:ascii="Angsana New" w:hAnsi="Angsana New"/>
          <w:b/>
          <w:bCs/>
          <w:caps/>
          <w:sz w:val="28"/>
        </w:rPr>
        <w:t>(</w:t>
      </w:r>
      <w:r w:rsidR="00104795" w:rsidRPr="007E67D8">
        <w:rPr>
          <w:rFonts w:ascii="Angsana New" w:hAnsi="Angsana New"/>
          <w:b/>
          <w:bCs/>
          <w:caps/>
          <w:sz w:val="28"/>
          <w:cs/>
        </w:rPr>
        <w:t>หน่วย</w:t>
      </w:r>
      <w:r w:rsidR="00104795" w:rsidRPr="007E67D8">
        <w:rPr>
          <w:rFonts w:ascii="Angsana New" w:hAnsi="Angsana New"/>
          <w:b/>
          <w:bCs/>
          <w:caps/>
          <w:sz w:val="28"/>
        </w:rPr>
        <w:t xml:space="preserve">: </w:t>
      </w:r>
      <w:r w:rsidR="00104795" w:rsidRPr="007E67D8">
        <w:rPr>
          <w:rFonts w:ascii="Angsana New" w:hAnsi="Angsana New"/>
          <w:b/>
          <w:bCs/>
          <w:caps/>
          <w:sz w:val="28"/>
          <w:cs/>
        </w:rPr>
        <w:t>ล้านบาท</w:t>
      </w:r>
      <w:r w:rsidR="00104795" w:rsidRPr="007E67D8">
        <w:rPr>
          <w:rFonts w:ascii="Angsana New" w:hAnsi="Angsana New"/>
          <w:b/>
          <w:bCs/>
          <w:caps/>
          <w:sz w:val="28"/>
        </w:rPr>
        <w:t>)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140"/>
        <w:gridCol w:w="1080"/>
        <w:gridCol w:w="180"/>
        <w:gridCol w:w="1080"/>
        <w:gridCol w:w="180"/>
        <w:gridCol w:w="990"/>
        <w:gridCol w:w="180"/>
        <w:gridCol w:w="1080"/>
      </w:tblGrid>
      <w:tr w:rsidR="00782467" w:rsidRPr="007E67D8" w:rsidTr="00B73632">
        <w:tc>
          <w:tcPr>
            <w:tcW w:w="4140" w:type="dxa"/>
          </w:tcPr>
          <w:p w:rsidR="00782467" w:rsidRPr="007E67D8" w:rsidRDefault="00782467" w:rsidP="00F26C98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7"/>
          </w:tcPr>
          <w:p w:rsidR="00782467" w:rsidRPr="007E67D8" w:rsidRDefault="00782467" w:rsidP="00E275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สำหรับงวดสามเดือนสิ้นสุดวันที่</w:t>
            </w:r>
            <w:r w:rsidRPr="007E67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5F5E1C" w:rsidRPr="005F5E1C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7E67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E2754F"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782467" w:rsidRPr="007E67D8" w:rsidTr="0050043C">
        <w:tc>
          <w:tcPr>
            <w:tcW w:w="4140" w:type="dxa"/>
          </w:tcPr>
          <w:p w:rsidR="00782467" w:rsidRPr="007E67D8" w:rsidRDefault="00782467" w:rsidP="00782467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3"/>
          </w:tcPr>
          <w:p w:rsidR="00782467" w:rsidRPr="007E67D8" w:rsidRDefault="00782467" w:rsidP="007824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782467" w:rsidRPr="007E67D8" w:rsidRDefault="00782467" w:rsidP="007824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50" w:type="dxa"/>
            <w:gridSpan w:val="3"/>
          </w:tcPr>
          <w:p w:rsidR="00782467" w:rsidRPr="007E67D8" w:rsidRDefault="00782467" w:rsidP="007824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E58B5" w:rsidRPr="007E67D8" w:rsidTr="0050043C">
        <w:tc>
          <w:tcPr>
            <w:tcW w:w="4140" w:type="dxa"/>
          </w:tcPr>
          <w:p w:rsidR="00CF296F" w:rsidRPr="007E67D8" w:rsidRDefault="00CF296F" w:rsidP="002D5DD9">
            <w:pPr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F296F" w:rsidRPr="007E67D8" w:rsidRDefault="005F5E1C" w:rsidP="00F26C9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80" w:type="dxa"/>
          </w:tcPr>
          <w:p w:rsidR="00CF296F" w:rsidRPr="007E67D8" w:rsidRDefault="00CF296F" w:rsidP="00F26C9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:rsidR="00CF296F" w:rsidRPr="007E67D8" w:rsidRDefault="005F5E1C" w:rsidP="00F26C9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80" w:type="dxa"/>
          </w:tcPr>
          <w:p w:rsidR="00CF296F" w:rsidRPr="007E67D8" w:rsidRDefault="00CF296F" w:rsidP="00F26C9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:rsidR="00CF296F" w:rsidRPr="007E67D8" w:rsidRDefault="005F5E1C" w:rsidP="00F26C9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80" w:type="dxa"/>
          </w:tcPr>
          <w:p w:rsidR="00CF296F" w:rsidRPr="007E67D8" w:rsidRDefault="00CF296F" w:rsidP="00F26C9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:rsidR="00CF296F" w:rsidRPr="007E67D8" w:rsidRDefault="005F5E1C" w:rsidP="00F26C9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4E58B5" w:rsidRPr="007E67D8" w:rsidTr="0050043C">
        <w:tc>
          <w:tcPr>
            <w:tcW w:w="4140" w:type="dxa"/>
          </w:tcPr>
          <w:p w:rsidR="00C066BC" w:rsidRPr="007E67D8" w:rsidRDefault="00C066BC" w:rsidP="00B73632">
            <w:pPr>
              <w:ind w:left="9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vAlign w:val="bottom"/>
          </w:tcPr>
          <w:p w:rsidR="00C066BC" w:rsidRPr="007E67D8" w:rsidRDefault="00C066BC" w:rsidP="00F26C98">
            <w:pPr>
              <w:tabs>
                <w:tab w:val="decimal" w:pos="864"/>
              </w:tabs>
              <w:ind w:left="-115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:rsidR="00C066BC" w:rsidRPr="007E67D8" w:rsidRDefault="00C066BC" w:rsidP="00F26C9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:rsidR="00C066BC" w:rsidRPr="007E67D8" w:rsidRDefault="00C066BC" w:rsidP="00F26C9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:rsidR="00C066BC" w:rsidRPr="007E67D8" w:rsidRDefault="00C066BC" w:rsidP="00F26C9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C066BC" w:rsidRPr="007E67D8" w:rsidRDefault="00C066BC" w:rsidP="00F26C9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:rsidR="00C066BC" w:rsidRPr="007E67D8" w:rsidRDefault="00C066BC" w:rsidP="00F26C9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:rsidR="00C066BC" w:rsidRPr="007E67D8" w:rsidRDefault="00C066BC" w:rsidP="00F26C98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4E58B5" w:rsidRPr="007E67D8" w:rsidTr="00B73632">
        <w:tc>
          <w:tcPr>
            <w:tcW w:w="4140" w:type="dxa"/>
            <w:vAlign w:val="bottom"/>
          </w:tcPr>
          <w:p w:rsidR="00C066BC" w:rsidRPr="007E67D8" w:rsidRDefault="00C066BC" w:rsidP="00B73632">
            <w:pPr>
              <w:ind w:left="90" w:right="-36"/>
              <w:jc w:val="thaiDistribute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066BC" w:rsidRPr="007E67D8" w:rsidRDefault="0028349A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066BC" w:rsidRPr="007E67D8" w:rsidRDefault="00C066BC" w:rsidP="00F26C9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066BC" w:rsidRPr="007E67D8" w:rsidRDefault="00DB42A2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066BC" w:rsidRPr="007E67D8" w:rsidRDefault="00C066BC" w:rsidP="007404D4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066BC" w:rsidRPr="007E67D8" w:rsidRDefault="005F5E1C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" w:type="dxa"/>
          </w:tcPr>
          <w:p w:rsidR="00C066BC" w:rsidRPr="007E67D8" w:rsidRDefault="00C066BC" w:rsidP="007404D4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:rsidR="00C066BC" w:rsidRPr="007E67D8" w:rsidRDefault="005F5E1C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</w:t>
            </w:r>
          </w:p>
        </w:tc>
      </w:tr>
      <w:tr w:rsidR="004E58B5" w:rsidRPr="007E67D8" w:rsidTr="00B73632">
        <w:tc>
          <w:tcPr>
            <w:tcW w:w="4140" w:type="dxa"/>
            <w:vAlign w:val="bottom"/>
          </w:tcPr>
          <w:p w:rsidR="00C066BC" w:rsidRPr="007E67D8" w:rsidRDefault="00CC1828" w:rsidP="00B73632">
            <w:pPr>
              <w:ind w:left="90"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รายได้ค่าบริการการจัดการ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C066BC" w:rsidRPr="007E67D8" w:rsidRDefault="0028349A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066BC" w:rsidRPr="007E67D8" w:rsidRDefault="00C066BC" w:rsidP="00F26C9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066BC" w:rsidRPr="007E67D8" w:rsidRDefault="00DB42A2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066BC" w:rsidRPr="007E67D8" w:rsidRDefault="00C066BC" w:rsidP="007404D4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066BC" w:rsidRPr="007E67D8" w:rsidRDefault="005F5E1C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80" w:type="dxa"/>
          </w:tcPr>
          <w:p w:rsidR="00C066BC" w:rsidRPr="007E67D8" w:rsidRDefault="00C066BC" w:rsidP="007404D4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:rsidR="00C066BC" w:rsidRPr="007E67D8" w:rsidRDefault="005F5E1C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9</w:t>
            </w:r>
          </w:p>
        </w:tc>
      </w:tr>
      <w:tr w:rsidR="00782467" w:rsidRPr="007E67D8" w:rsidTr="00B73632">
        <w:tc>
          <w:tcPr>
            <w:tcW w:w="4140" w:type="dxa"/>
          </w:tcPr>
          <w:p w:rsidR="00782467" w:rsidRPr="007E67D8" w:rsidRDefault="00782467" w:rsidP="00B73632">
            <w:pPr>
              <w:ind w:left="90" w:right="-36"/>
              <w:jc w:val="thaiDistribute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82467" w:rsidRPr="007E67D8" w:rsidRDefault="0028349A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82467" w:rsidRPr="007E67D8" w:rsidRDefault="00782467" w:rsidP="00487F7E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82467" w:rsidRPr="007E67D8" w:rsidRDefault="00DB42A2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82467" w:rsidRPr="007E67D8" w:rsidRDefault="00782467" w:rsidP="007404D4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2467" w:rsidRPr="007E67D8" w:rsidRDefault="005F5E1C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80" w:type="dxa"/>
          </w:tcPr>
          <w:p w:rsidR="00782467" w:rsidRPr="007E67D8" w:rsidRDefault="00782467" w:rsidP="007404D4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:rsidR="00782467" w:rsidRPr="007E67D8" w:rsidRDefault="005F5E1C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7</w:t>
            </w:r>
          </w:p>
        </w:tc>
      </w:tr>
      <w:tr w:rsidR="00782467" w:rsidRPr="007E67D8" w:rsidTr="00B73632">
        <w:tc>
          <w:tcPr>
            <w:tcW w:w="4140" w:type="dxa"/>
          </w:tcPr>
          <w:p w:rsidR="00782467" w:rsidRPr="007E67D8" w:rsidRDefault="00782467" w:rsidP="00B73632">
            <w:pPr>
              <w:ind w:left="90"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82467" w:rsidRPr="007E67D8" w:rsidRDefault="0028349A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82467" w:rsidRPr="007E67D8" w:rsidRDefault="00782467" w:rsidP="00487F7E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82467" w:rsidRPr="007E67D8" w:rsidRDefault="00DB42A2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82467" w:rsidRPr="007E67D8" w:rsidRDefault="00782467" w:rsidP="007404D4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2467" w:rsidRPr="007E67D8" w:rsidRDefault="005F5E1C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" w:type="dxa"/>
          </w:tcPr>
          <w:p w:rsidR="00782467" w:rsidRPr="007E67D8" w:rsidRDefault="00782467" w:rsidP="007404D4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:rsidR="00782467" w:rsidRPr="007E67D8" w:rsidRDefault="00DB42A2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</w:tr>
      <w:tr w:rsidR="00673806" w:rsidRPr="007E67D8" w:rsidTr="00B73632">
        <w:tc>
          <w:tcPr>
            <w:tcW w:w="4140" w:type="dxa"/>
            <w:vAlign w:val="bottom"/>
          </w:tcPr>
          <w:p w:rsidR="00673806" w:rsidRPr="007E67D8" w:rsidRDefault="00673806" w:rsidP="00CF6560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73806" w:rsidRPr="007E67D8" w:rsidRDefault="00673806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673806" w:rsidRPr="007E67D8" w:rsidRDefault="00673806" w:rsidP="00487F7E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73806" w:rsidRPr="007E67D8" w:rsidRDefault="00673806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673806" w:rsidRPr="007E67D8" w:rsidRDefault="00673806" w:rsidP="007404D4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73806" w:rsidRPr="007E67D8" w:rsidRDefault="00673806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:rsidR="00673806" w:rsidRPr="007E67D8" w:rsidRDefault="00673806" w:rsidP="007404D4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:rsidR="00673806" w:rsidRPr="007E67D8" w:rsidRDefault="00673806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82467" w:rsidRPr="007E67D8" w:rsidTr="00B73632">
        <w:tc>
          <w:tcPr>
            <w:tcW w:w="4140" w:type="dxa"/>
            <w:vAlign w:val="bottom"/>
          </w:tcPr>
          <w:p w:rsidR="00782467" w:rsidRPr="007E67D8" w:rsidRDefault="00782467" w:rsidP="005E6964">
            <w:pPr>
              <w:ind w:left="9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82467" w:rsidRPr="007E67D8" w:rsidRDefault="00782467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782467" w:rsidRPr="007E67D8" w:rsidRDefault="00782467" w:rsidP="00487F7E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82467" w:rsidRPr="007E67D8" w:rsidRDefault="00782467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782467" w:rsidRPr="007E67D8" w:rsidRDefault="00782467" w:rsidP="007404D4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2467" w:rsidRPr="007E67D8" w:rsidRDefault="00782467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:rsidR="00782467" w:rsidRPr="007E67D8" w:rsidRDefault="00782467" w:rsidP="007404D4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:rsidR="00782467" w:rsidRPr="007E67D8" w:rsidRDefault="00782467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82467" w:rsidRPr="007E67D8" w:rsidTr="00B73632">
        <w:tc>
          <w:tcPr>
            <w:tcW w:w="4140" w:type="dxa"/>
            <w:vAlign w:val="bottom"/>
          </w:tcPr>
          <w:p w:rsidR="00782467" w:rsidRPr="007E67D8" w:rsidRDefault="00782467" w:rsidP="00A92758">
            <w:pPr>
              <w:ind w:left="90"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ซื้อสินค้าและค่าใช้จ่ายในการ</w:t>
            </w:r>
            <w:r w:rsidR="00A92758" w:rsidRPr="007E67D8">
              <w:rPr>
                <w:rFonts w:ascii="Angsana New" w:hAnsi="Angsana New" w:hint="cs"/>
                <w:sz w:val="28"/>
                <w:cs/>
              </w:rPr>
              <w:t>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82467" w:rsidRPr="007E67D8" w:rsidRDefault="005F5E1C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782467" w:rsidRPr="007E67D8" w:rsidRDefault="00782467" w:rsidP="00487F7E">
            <w:pPr>
              <w:tabs>
                <w:tab w:val="decimal" w:pos="86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82467" w:rsidRPr="007E67D8" w:rsidRDefault="005F5E1C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782467" w:rsidRPr="007E67D8" w:rsidRDefault="00782467" w:rsidP="007404D4">
            <w:pPr>
              <w:tabs>
                <w:tab w:val="decimal" w:pos="864"/>
              </w:tabs>
              <w:ind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2467" w:rsidRPr="007E67D8" w:rsidRDefault="00556066" w:rsidP="00556066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:rsidR="00782467" w:rsidRPr="007E67D8" w:rsidRDefault="00782467" w:rsidP="007404D4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:rsidR="00782467" w:rsidRPr="007E67D8" w:rsidRDefault="00DB42A2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</w:tr>
      <w:tr w:rsidR="00782467" w:rsidRPr="007E67D8" w:rsidTr="00B73632">
        <w:tc>
          <w:tcPr>
            <w:tcW w:w="4140" w:type="dxa"/>
            <w:vAlign w:val="bottom"/>
          </w:tcPr>
          <w:p w:rsidR="00782467" w:rsidRPr="007E67D8" w:rsidRDefault="00782467" w:rsidP="00B73632">
            <w:pPr>
              <w:ind w:left="90"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82467" w:rsidRPr="007E67D8" w:rsidRDefault="0028349A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82467" w:rsidRPr="007E67D8" w:rsidRDefault="00782467" w:rsidP="00487F7E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82467" w:rsidRPr="007E67D8" w:rsidRDefault="005F5E1C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782467" w:rsidRPr="007E67D8" w:rsidRDefault="00782467" w:rsidP="007404D4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2467" w:rsidRPr="007E67D8" w:rsidRDefault="00556066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:rsidR="00782467" w:rsidRPr="007E67D8" w:rsidRDefault="00782467" w:rsidP="007404D4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:rsidR="00782467" w:rsidRPr="007E67D8" w:rsidRDefault="00DB42A2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</w:tr>
      <w:tr w:rsidR="00782467" w:rsidRPr="007E67D8" w:rsidTr="00B73632">
        <w:tc>
          <w:tcPr>
            <w:tcW w:w="4140" w:type="dxa"/>
            <w:vAlign w:val="bottom"/>
          </w:tcPr>
          <w:p w:rsidR="00782467" w:rsidRPr="007E67D8" w:rsidRDefault="00782467" w:rsidP="00B73632">
            <w:pPr>
              <w:ind w:left="90" w:right="-36"/>
              <w:jc w:val="thaiDistribute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82467" w:rsidRPr="007E67D8" w:rsidRDefault="0028349A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82467" w:rsidRPr="007E67D8" w:rsidRDefault="00782467" w:rsidP="00487F7E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82467" w:rsidRPr="007E67D8" w:rsidRDefault="005F5E1C" w:rsidP="007404D4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782467" w:rsidRPr="007E67D8" w:rsidRDefault="00782467" w:rsidP="007404D4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82467" w:rsidRPr="007E67D8" w:rsidRDefault="00556066" w:rsidP="00556066">
            <w:pPr>
              <w:ind w:left="-18" w:right="-2"/>
              <w:jc w:val="center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</w:tcPr>
          <w:p w:rsidR="00782467" w:rsidRPr="007E67D8" w:rsidRDefault="00782467" w:rsidP="007404D4">
            <w:pPr>
              <w:tabs>
                <w:tab w:val="decimal" w:pos="864"/>
              </w:tabs>
              <w:ind w:left="-108" w:right="-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:rsidR="00782467" w:rsidRPr="007E67D8" w:rsidRDefault="00DB42A2" w:rsidP="007404D4">
            <w:pPr>
              <w:ind w:left="-18" w:right="-2"/>
              <w:jc w:val="center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C46DCD" w:rsidRPr="007E67D8" w:rsidRDefault="00C46DCD" w:rsidP="005F5E1C">
      <w:pPr>
        <w:tabs>
          <w:tab w:val="left" w:pos="720"/>
          <w:tab w:val="left" w:pos="1440"/>
          <w:tab w:val="left" w:pos="2160"/>
        </w:tabs>
        <w:spacing w:before="240"/>
        <w:ind w:left="1440" w:hanging="1440"/>
        <w:jc w:val="right"/>
        <w:rPr>
          <w:rFonts w:ascii="Angsana New" w:hAnsi="Angsana New"/>
          <w:b/>
          <w:bCs/>
          <w:caps/>
          <w:sz w:val="28"/>
        </w:rPr>
      </w:pPr>
      <w:r w:rsidRPr="007E67D8">
        <w:rPr>
          <w:rFonts w:ascii="Angsana New" w:hAnsi="Angsana New"/>
          <w:b/>
          <w:bCs/>
          <w:caps/>
          <w:sz w:val="28"/>
        </w:rPr>
        <w:t>(</w:t>
      </w:r>
      <w:r w:rsidRPr="007E67D8">
        <w:rPr>
          <w:rFonts w:ascii="Angsana New" w:hAnsi="Angsana New"/>
          <w:b/>
          <w:bCs/>
          <w:caps/>
          <w:sz w:val="28"/>
          <w:cs/>
        </w:rPr>
        <w:t>หน่วย</w:t>
      </w:r>
      <w:r w:rsidRPr="007E67D8">
        <w:rPr>
          <w:rFonts w:ascii="Angsana New" w:hAnsi="Angsana New"/>
          <w:b/>
          <w:bCs/>
          <w:caps/>
          <w:sz w:val="28"/>
        </w:rPr>
        <w:t xml:space="preserve">: </w:t>
      </w:r>
      <w:r w:rsidRPr="007E67D8">
        <w:rPr>
          <w:rFonts w:ascii="Angsana New" w:hAnsi="Angsana New"/>
          <w:b/>
          <w:bCs/>
          <w:caps/>
          <w:sz w:val="28"/>
          <w:cs/>
        </w:rPr>
        <w:t>ล้านบาท</w:t>
      </w:r>
      <w:r w:rsidRPr="007E67D8">
        <w:rPr>
          <w:rFonts w:ascii="Angsana New" w:hAnsi="Angsana New"/>
          <w:b/>
          <w:bCs/>
          <w:caps/>
          <w:sz w:val="28"/>
        </w:rPr>
        <w:t>)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140"/>
        <w:gridCol w:w="1080"/>
        <w:gridCol w:w="180"/>
        <w:gridCol w:w="1080"/>
        <w:gridCol w:w="180"/>
        <w:gridCol w:w="990"/>
        <w:gridCol w:w="180"/>
        <w:gridCol w:w="1080"/>
      </w:tblGrid>
      <w:tr w:rsidR="00C46DCD" w:rsidRPr="007E67D8" w:rsidTr="00D209EF">
        <w:tc>
          <w:tcPr>
            <w:tcW w:w="4140" w:type="dxa"/>
          </w:tcPr>
          <w:p w:rsidR="00C46DCD" w:rsidRPr="007E67D8" w:rsidRDefault="00C46DCD" w:rsidP="00D209EF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7"/>
          </w:tcPr>
          <w:p w:rsidR="00C46DCD" w:rsidRPr="007E67D8" w:rsidRDefault="00C46DCD" w:rsidP="00D209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สำหรับงวดหกเดือนสิ้นสุดวันที่</w:t>
            </w:r>
            <w:r w:rsidRPr="007E67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5F5E1C" w:rsidRPr="005F5E1C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7E67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C46DCD" w:rsidRPr="007E67D8" w:rsidTr="0050043C">
        <w:tc>
          <w:tcPr>
            <w:tcW w:w="4140" w:type="dxa"/>
          </w:tcPr>
          <w:p w:rsidR="00C46DCD" w:rsidRPr="007E67D8" w:rsidRDefault="00C46DCD" w:rsidP="00D209EF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3"/>
          </w:tcPr>
          <w:p w:rsidR="00C46DCD" w:rsidRPr="007E67D8" w:rsidRDefault="00C46DCD" w:rsidP="00D209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C46DCD" w:rsidRPr="007E67D8" w:rsidRDefault="00C46DCD" w:rsidP="00D209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50" w:type="dxa"/>
            <w:gridSpan w:val="3"/>
          </w:tcPr>
          <w:p w:rsidR="00C46DCD" w:rsidRPr="007E67D8" w:rsidRDefault="00C46DCD" w:rsidP="00D209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46DCD" w:rsidRPr="007E67D8" w:rsidTr="0050043C">
        <w:tc>
          <w:tcPr>
            <w:tcW w:w="4140" w:type="dxa"/>
          </w:tcPr>
          <w:p w:rsidR="00C46DCD" w:rsidRPr="007E67D8" w:rsidRDefault="00C46DCD" w:rsidP="00D209EF">
            <w:pPr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46DCD" w:rsidRPr="007E67D8" w:rsidRDefault="005F5E1C" w:rsidP="00D209E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80" w:type="dxa"/>
          </w:tcPr>
          <w:p w:rsidR="00C46DCD" w:rsidRPr="007E67D8" w:rsidRDefault="00C46DCD" w:rsidP="00D209E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:rsidR="00C46DCD" w:rsidRPr="007E67D8" w:rsidRDefault="005F5E1C" w:rsidP="00D209E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80" w:type="dxa"/>
          </w:tcPr>
          <w:p w:rsidR="00C46DCD" w:rsidRPr="007E67D8" w:rsidRDefault="00C46DCD" w:rsidP="00D209E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:rsidR="00C46DCD" w:rsidRPr="007E67D8" w:rsidRDefault="005F5E1C" w:rsidP="00D209E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80" w:type="dxa"/>
          </w:tcPr>
          <w:p w:rsidR="00C46DCD" w:rsidRPr="007E67D8" w:rsidRDefault="00C46DCD" w:rsidP="00D209E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</w:tcPr>
          <w:p w:rsidR="00C46DCD" w:rsidRPr="007E67D8" w:rsidRDefault="005F5E1C" w:rsidP="00D209E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C46DCD" w:rsidRPr="007E67D8" w:rsidTr="0050043C">
        <w:tc>
          <w:tcPr>
            <w:tcW w:w="4140" w:type="dxa"/>
          </w:tcPr>
          <w:p w:rsidR="00C46DCD" w:rsidRPr="007E67D8" w:rsidRDefault="00C46DCD" w:rsidP="00D209EF">
            <w:pPr>
              <w:ind w:left="9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vAlign w:val="bottom"/>
          </w:tcPr>
          <w:p w:rsidR="00C46DCD" w:rsidRPr="007E67D8" w:rsidRDefault="00C46DCD" w:rsidP="00D209EF">
            <w:pPr>
              <w:tabs>
                <w:tab w:val="decimal" w:pos="864"/>
              </w:tabs>
              <w:ind w:left="-115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:rsidR="00C46DCD" w:rsidRPr="007E67D8" w:rsidRDefault="00C46DCD" w:rsidP="00D209EF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:rsidR="00C46DCD" w:rsidRPr="007E67D8" w:rsidRDefault="00C46DCD" w:rsidP="00D209EF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</w:tcPr>
          <w:p w:rsidR="00C46DCD" w:rsidRPr="007E67D8" w:rsidRDefault="00C46DCD" w:rsidP="00D209EF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C46DCD" w:rsidRPr="007E67D8" w:rsidRDefault="00C46DCD" w:rsidP="00D209EF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:rsidR="00C46DCD" w:rsidRPr="007E67D8" w:rsidRDefault="00C46DCD" w:rsidP="00D209EF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:rsidR="00C46DCD" w:rsidRPr="007E67D8" w:rsidRDefault="00C46DCD" w:rsidP="00D209EF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</w:p>
        </w:tc>
      </w:tr>
      <w:tr w:rsidR="00E36420" w:rsidRPr="007E67D8" w:rsidTr="00330553">
        <w:tc>
          <w:tcPr>
            <w:tcW w:w="4140" w:type="dxa"/>
            <w:vAlign w:val="bottom"/>
          </w:tcPr>
          <w:p w:rsidR="00E36420" w:rsidRPr="007E67D8" w:rsidRDefault="00E36420" w:rsidP="00E36420">
            <w:pPr>
              <w:ind w:left="90" w:right="-36"/>
              <w:jc w:val="thaiDistribute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:rsidR="00E36420" w:rsidRPr="007E67D8" w:rsidRDefault="0028349A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7E67D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36420" w:rsidRPr="007E67D8" w:rsidRDefault="00E36420" w:rsidP="00E3642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36420" w:rsidRPr="007E67D8" w:rsidRDefault="00E36420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7E67D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36420" w:rsidRPr="007E67D8" w:rsidRDefault="00E36420" w:rsidP="00E36420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E36420" w:rsidRPr="007E67D8" w:rsidRDefault="005F5E1C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5F5E1C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</w:tcPr>
          <w:p w:rsidR="00E36420" w:rsidRPr="007E67D8" w:rsidRDefault="00E36420" w:rsidP="00E36420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:rsidR="00E36420" w:rsidRPr="007E67D8" w:rsidRDefault="005F5E1C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5F5E1C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E36420" w:rsidRPr="007E67D8" w:rsidTr="00330553">
        <w:tc>
          <w:tcPr>
            <w:tcW w:w="4140" w:type="dxa"/>
            <w:vAlign w:val="bottom"/>
          </w:tcPr>
          <w:p w:rsidR="00E36420" w:rsidRPr="007E67D8" w:rsidRDefault="00E36420" w:rsidP="00E36420">
            <w:pPr>
              <w:ind w:left="90"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 xml:space="preserve">รายได้ค่าบริการการจัดการ </w:t>
            </w:r>
          </w:p>
        </w:tc>
        <w:tc>
          <w:tcPr>
            <w:tcW w:w="1080" w:type="dxa"/>
            <w:shd w:val="clear" w:color="auto" w:fill="auto"/>
          </w:tcPr>
          <w:p w:rsidR="00E36420" w:rsidRPr="007E67D8" w:rsidRDefault="0028349A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7E67D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36420" w:rsidRPr="007E67D8" w:rsidRDefault="00E36420" w:rsidP="00E3642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36420" w:rsidRPr="007E67D8" w:rsidRDefault="00E36420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7E67D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36420" w:rsidRPr="007E67D8" w:rsidRDefault="00E36420" w:rsidP="00E36420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E36420" w:rsidRPr="007E67D8" w:rsidRDefault="005F5E1C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5F5E1C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80" w:type="dxa"/>
          </w:tcPr>
          <w:p w:rsidR="00E36420" w:rsidRPr="007E67D8" w:rsidRDefault="00E36420" w:rsidP="00E36420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:rsidR="00E36420" w:rsidRPr="007E67D8" w:rsidRDefault="005F5E1C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5F5E1C">
              <w:rPr>
                <w:rFonts w:asciiTheme="majorBidi" w:hAnsiTheme="majorBidi" w:cstheme="majorBidi"/>
                <w:sz w:val="28"/>
              </w:rPr>
              <w:t>18</w:t>
            </w:r>
          </w:p>
        </w:tc>
      </w:tr>
      <w:tr w:rsidR="00E36420" w:rsidRPr="007E67D8" w:rsidTr="00330553">
        <w:tc>
          <w:tcPr>
            <w:tcW w:w="4140" w:type="dxa"/>
          </w:tcPr>
          <w:p w:rsidR="00E36420" w:rsidRPr="007E67D8" w:rsidRDefault="00E36420" w:rsidP="00E36420">
            <w:pPr>
              <w:ind w:left="90" w:right="-36"/>
              <w:jc w:val="thaiDistribute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:rsidR="00E36420" w:rsidRPr="007E67D8" w:rsidRDefault="0028349A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7E67D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36420" w:rsidRPr="007E67D8" w:rsidRDefault="00E36420" w:rsidP="00E3642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36420" w:rsidRPr="007E67D8" w:rsidRDefault="00E36420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7E67D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36420" w:rsidRPr="007E67D8" w:rsidRDefault="00E36420" w:rsidP="00E36420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E36420" w:rsidRPr="007E67D8" w:rsidRDefault="005F5E1C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5F5E1C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80" w:type="dxa"/>
          </w:tcPr>
          <w:p w:rsidR="00E36420" w:rsidRPr="007E67D8" w:rsidRDefault="00E36420" w:rsidP="00E36420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:rsidR="00E36420" w:rsidRPr="007E67D8" w:rsidRDefault="005F5E1C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5F5E1C">
              <w:rPr>
                <w:rFonts w:asciiTheme="majorBidi" w:hAnsiTheme="majorBidi" w:cstheme="majorBidi"/>
                <w:sz w:val="28"/>
              </w:rPr>
              <w:t>12</w:t>
            </w:r>
          </w:p>
        </w:tc>
      </w:tr>
      <w:tr w:rsidR="00E36420" w:rsidRPr="007E67D8" w:rsidTr="00330553">
        <w:tc>
          <w:tcPr>
            <w:tcW w:w="4140" w:type="dxa"/>
          </w:tcPr>
          <w:p w:rsidR="00E36420" w:rsidRPr="007E67D8" w:rsidRDefault="00E36420" w:rsidP="00E36420">
            <w:pPr>
              <w:ind w:left="90"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:rsidR="00E36420" w:rsidRPr="007E67D8" w:rsidRDefault="0028349A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7E67D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36420" w:rsidRPr="007E67D8" w:rsidRDefault="00E36420" w:rsidP="00E3642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36420" w:rsidRPr="007E67D8" w:rsidRDefault="00E36420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7E67D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36420" w:rsidRPr="007E67D8" w:rsidRDefault="00E36420" w:rsidP="00E36420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E36420" w:rsidRPr="007E67D8" w:rsidRDefault="005F5E1C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5F5E1C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</w:tcPr>
          <w:p w:rsidR="00E36420" w:rsidRPr="007E67D8" w:rsidRDefault="00E36420" w:rsidP="00E36420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:rsidR="00E36420" w:rsidRPr="007E67D8" w:rsidRDefault="00E36420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7E67D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73806" w:rsidRPr="007E67D8" w:rsidTr="00330553">
        <w:tc>
          <w:tcPr>
            <w:tcW w:w="4140" w:type="dxa"/>
            <w:vAlign w:val="bottom"/>
          </w:tcPr>
          <w:p w:rsidR="00673806" w:rsidRPr="007E67D8" w:rsidRDefault="00673806" w:rsidP="00E36420">
            <w:pPr>
              <w:ind w:left="9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73806" w:rsidRPr="007E67D8" w:rsidRDefault="00673806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673806" w:rsidRPr="007E67D8" w:rsidRDefault="00673806" w:rsidP="00E3642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673806" w:rsidRPr="007E67D8" w:rsidRDefault="00673806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673806" w:rsidRPr="007E67D8" w:rsidRDefault="00673806" w:rsidP="00E36420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673806" w:rsidRPr="007E67D8" w:rsidRDefault="00673806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:rsidR="00673806" w:rsidRPr="007E67D8" w:rsidRDefault="00673806" w:rsidP="00E36420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:rsidR="00673806" w:rsidRPr="007E67D8" w:rsidRDefault="00673806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36420" w:rsidRPr="007E67D8" w:rsidTr="00330553">
        <w:tc>
          <w:tcPr>
            <w:tcW w:w="4140" w:type="dxa"/>
            <w:vAlign w:val="bottom"/>
          </w:tcPr>
          <w:p w:rsidR="00E36420" w:rsidRPr="007E67D8" w:rsidRDefault="00E36420" w:rsidP="00E36420">
            <w:pPr>
              <w:ind w:left="9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:rsidR="00E36420" w:rsidRPr="007E67D8" w:rsidRDefault="00E36420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E36420" w:rsidRPr="007E67D8" w:rsidRDefault="00E36420" w:rsidP="00E3642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36420" w:rsidRPr="007E67D8" w:rsidRDefault="00E36420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E36420" w:rsidRPr="007E67D8" w:rsidRDefault="00E36420" w:rsidP="00E36420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E36420" w:rsidRPr="007E67D8" w:rsidRDefault="00E36420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:rsidR="00E36420" w:rsidRPr="007E67D8" w:rsidRDefault="00E36420" w:rsidP="00E36420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:rsidR="00E36420" w:rsidRPr="007E67D8" w:rsidRDefault="00E36420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36420" w:rsidRPr="007E67D8" w:rsidTr="00330553">
        <w:tc>
          <w:tcPr>
            <w:tcW w:w="4140" w:type="dxa"/>
            <w:vAlign w:val="bottom"/>
          </w:tcPr>
          <w:p w:rsidR="00E36420" w:rsidRPr="007E67D8" w:rsidRDefault="00E36420" w:rsidP="00E36420">
            <w:pPr>
              <w:ind w:left="90"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ซื้อสินค้าและค่าใช้จ่ายในการผลิต</w:t>
            </w:r>
          </w:p>
        </w:tc>
        <w:tc>
          <w:tcPr>
            <w:tcW w:w="1080" w:type="dxa"/>
            <w:shd w:val="clear" w:color="auto" w:fill="auto"/>
          </w:tcPr>
          <w:p w:rsidR="00E36420" w:rsidRPr="007E67D8" w:rsidRDefault="005F5E1C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5F5E1C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E36420" w:rsidRPr="007E67D8" w:rsidRDefault="00E36420" w:rsidP="00E3642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36420" w:rsidRPr="007E67D8" w:rsidRDefault="005F5E1C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5F5E1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:rsidR="00E36420" w:rsidRPr="007E67D8" w:rsidRDefault="00E36420" w:rsidP="00E36420">
            <w:pPr>
              <w:tabs>
                <w:tab w:val="decimal" w:pos="864"/>
              </w:tabs>
              <w:ind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E36420" w:rsidRPr="007E67D8" w:rsidRDefault="00556066" w:rsidP="00556066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7E67D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:rsidR="00E36420" w:rsidRPr="007E67D8" w:rsidRDefault="00E36420" w:rsidP="00E36420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:rsidR="00E36420" w:rsidRPr="007E67D8" w:rsidRDefault="00E36420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7E67D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36420" w:rsidRPr="007E67D8" w:rsidTr="00330553">
        <w:tc>
          <w:tcPr>
            <w:tcW w:w="4140" w:type="dxa"/>
            <w:vAlign w:val="bottom"/>
          </w:tcPr>
          <w:p w:rsidR="00E36420" w:rsidRPr="007E67D8" w:rsidRDefault="00E36420" w:rsidP="00E36420">
            <w:pPr>
              <w:ind w:left="90" w:right="-36"/>
              <w:jc w:val="thaiDistribute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:rsidR="00E36420" w:rsidRPr="007E67D8" w:rsidRDefault="0028349A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7E67D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36420" w:rsidRPr="007E67D8" w:rsidRDefault="00E36420" w:rsidP="00E3642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36420" w:rsidRPr="007E67D8" w:rsidRDefault="005F5E1C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5F5E1C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E36420" w:rsidRPr="007E67D8" w:rsidRDefault="00E36420" w:rsidP="00E36420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E36420" w:rsidRPr="007E67D8" w:rsidRDefault="00556066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7E67D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:rsidR="00E36420" w:rsidRPr="007E67D8" w:rsidRDefault="00E36420" w:rsidP="00E36420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:rsidR="00E36420" w:rsidRPr="007E67D8" w:rsidRDefault="00E36420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7E67D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36420" w:rsidRPr="007E67D8" w:rsidTr="00330553">
        <w:tc>
          <w:tcPr>
            <w:tcW w:w="4140" w:type="dxa"/>
            <w:vAlign w:val="bottom"/>
          </w:tcPr>
          <w:p w:rsidR="00E36420" w:rsidRPr="007E67D8" w:rsidRDefault="00E36420" w:rsidP="00E36420">
            <w:pPr>
              <w:ind w:left="90" w:right="-36"/>
              <w:jc w:val="thaiDistribute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:rsidR="00E36420" w:rsidRPr="007E67D8" w:rsidRDefault="0028349A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7E67D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36420" w:rsidRPr="007E67D8" w:rsidRDefault="00E36420" w:rsidP="00E3642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36420" w:rsidRPr="007E67D8" w:rsidRDefault="005F5E1C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5F5E1C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E36420" w:rsidRPr="007E67D8" w:rsidRDefault="00E36420" w:rsidP="00E36420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E36420" w:rsidRPr="007E67D8" w:rsidRDefault="00556066" w:rsidP="00556066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7E67D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:rsidR="00E36420" w:rsidRPr="007E67D8" w:rsidRDefault="00E36420" w:rsidP="00E36420">
            <w:pPr>
              <w:tabs>
                <w:tab w:val="decimal" w:pos="864"/>
              </w:tabs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:rsidR="00E36420" w:rsidRPr="007E67D8" w:rsidRDefault="00E36420" w:rsidP="00E36420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E67D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:rsidR="001C4770" w:rsidRPr="007E67D8" w:rsidRDefault="001C4770" w:rsidP="00B73632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</w:p>
    <w:p w:rsidR="001C4770" w:rsidRPr="007E67D8" w:rsidRDefault="001C4770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7E67D8">
        <w:rPr>
          <w:rFonts w:ascii="Angsana New" w:hAnsi="Angsana New"/>
          <w:spacing w:val="-6"/>
          <w:sz w:val="32"/>
          <w:szCs w:val="32"/>
          <w:cs/>
        </w:rPr>
        <w:br w:type="page"/>
      </w:r>
    </w:p>
    <w:p w:rsidR="002C533A" w:rsidRPr="007E67D8" w:rsidRDefault="005971C0" w:rsidP="001C4770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pacing w:val="-6"/>
          <w:sz w:val="32"/>
          <w:szCs w:val="32"/>
          <w:cs/>
        </w:rPr>
        <w:lastRenderedPageBreak/>
        <w:t>ยอดคงค้างระหว่าง</w:t>
      </w:r>
      <w:r w:rsidR="006A6BE6" w:rsidRPr="007E67D8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7E67D8">
        <w:rPr>
          <w:rFonts w:ascii="Angsana New" w:hAnsi="Angsana New"/>
          <w:spacing w:val="-6"/>
          <w:sz w:val="32"/>
          <w:szCs w:val="32"/>
          <w:cs/>
        </w:rPr>
        <w:t>และกิจการที่เกี่ยวข้องกัน</w:t>
      </w:r>
      <w:r w:rsidRPr="007E67D8">
        <w:rPr>
          <w:rFonts w:ascii="Angsana New" w:hAnsi="Angsana New"/>
          <w:spacing w:val="-28"/>
          <w:sz w:val="32"/>
          <w:szCs w:val="32"/>
          <w:cs/>
        </w:rPr>
        <w:t xml:space="preserve"> </w:t>
      </w:r>
      <w:r w:rsidRPr="007E67D8">
        <w:rPr>
          <w:rFonts w:ascii="Angsana New" w:hAnsi="Angsana New"/>
          <w:spacing w:val="-6"/>
          <w:sz w:val="32"/>
          <w:szCs w:val="32"/>
          <w:cs/>
        </w:rPr>
        <w:t>ณ</w:t>
      </w:r>
      <w:r w:rsidRPr="007E67D8">
        <w:rPr>
          <w:rFonts w:ascii="Angsana New" w:hAnsi="Angsana New"/>
          <w:spacing w:val="-28"/>
          <w:sz w:val="32"/>
          <w:szCs w:val="32"/>
          <w:cs/>
        </w:rPr>
        <w:t xml:space="preserve"> </w:t>
      </w:r>
      <w:r w:rsidRPr="007E67D8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Pr="007E67D8">
        <w:rPr>
          <w:rFonts w:ascii="Angsana New" w:hAnsi="Angsana New"/>
          <w:spacing w:val="-28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pacing w:val="-6"/>
          <w:sz w:val="32"/>
          <w:szCs w:val="32"/>
        </w:rPr>
        <w:t>30</w:t>
      </w:r>
      <w:r w:rsidR="001442E9" w:rsidRPr="007E67D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42000C" w:rsidRPr="007E67D8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1442E9" w:rsidRPr="007E67D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pacing w:val="-6"/>
          <w:sz w:val="32"/>
          <w:szCs w:val="32"/>
        </w:rPr>
        <w:t>2562</w:t>
      </w:r>
      <w:r w:rsidR="000E7407" w:rsidRPr="007E67D8">
        <w:rPr>
          <w:rFonts w:ascii="Angsana New" w:hAnsi="Angsana New"/>
          <w:spacing w:val="-6"/>
          <w:sz w:val="32"/>
          <w:szCs w:val="32"/>
          <w:cs/>
        </w:rPr>
        <w:t xml:space="preserve"> และ</w:t>
      </w:r>
      <w:r w:rsidR="000E7407" w:rsidRPr="007E67D8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5F5E1C" w:rsidRPr="005F5E1C">
        <w:rPr>
          <w:rFonts w:ascii="Angsana New" w:hAnsi="Angsana New"/>
          <w:spacing w:val="-6"/>
          <w:sz w:val="32"/>
          <w:szCs w:val="32"/>
        </w:rPr>
        <w:t>31</w:t>
      </w:r>
      <w:r w:rsidR="001442E9" w:rsidRPr="007E67D8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5F5E1C" w:rsidRPr="005F5E1C">
        <w:rPr>
          <w:rFonts w:ascii="Angsana New" w:hAnsi="Angsana New"/>
          <w:spacing w:val="-6"/>
          <w:sz w:val="32"/>
          <w:szCs w:val="32"/>
        </w:rPr>
        <w:t>2561</w:t>
      </w:r>
      <w:r w:rsidR="002C533A" w:rsidRPr="007E67D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12664" w:rsidRPr="007E67D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12664" w:rsidRPr="007E67D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2C533A" w:rsidRPr="007E67D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CF296F" w:rsidRPr="007E67D8" w:rsidRDefault="00CF296F" w:rsidP="004E58B5">
      <w:pPr>
        <w:tabs>
          <w:tab w:val="left" w:pos="720"/>
          <w:tab w:val="left" w:pos="1440"/>
          <w:tab w:val="left" w:pos="2160"/>
        </w:tabs>
        <w:spacing w:line="360" w:lineRule="exact"/>
        <w:ind w:left="1440" w:right="-115" w:hanging="1440"/>
        <w:jc w:val="right"/>
        <w:rPr>
          <w:rFonts w:ascii="Angsana New" w:hAnsi="Angsana New"/>
          <w:b/>
          <w:bCs/>
          <w:sz w:val="28"/>
        </w:rPr>
      </w:pPr>
      <w:r w:rsidRPr="007E67D8">
        <w:rPr>
          <w:rFonts w:ascii="Angsana New" w:hAnsi="Angsana New"/>
          <w:b/>
          <w:bCs/>
          <w:sz w:val="28"/>
        </w:rPr>
        <w:t>(</w:t>
      </w:r>
      <w:r w:rsidRPr="007E67D8">
        <w:rPr>
          <w:rFonts w:ascii="Angsana New" w:hAnsi="Angsana New"/>
          <w:b/>
          <w:bCs/>
          <w:sz w:val="28"/>
          <w:cs/>
        </w:rPr>
        <w:t>หน่วย</w:t>
      </w:r>
      <w:r w:rsidRPr="007E67D8">
        <w:rPr>
          <w:rFonts w:ascii="Angsana New" w:hAnsi="Angsana New"/>
          <w:b/>
          <w:bCs/>
          <w:sz w:val="28"/>
        </w:rPr>
        <w:t xml:space="preserve">: </w:t>
      </w:r>
      <w:r w:rsidRPr="007E67D8">
        <w:rPr>
          <w:rFonts w:ascii="Angsana New" w:hAnsi="Angsana New"/>
          <w:b/>
          <w:bCs/>
          <w:sz w:val="28"/>
          <w:cs/>
        </w:rPr>
        <w:t>พันบาท</w:t>
      </w:r>
      <w:r w:rsidRPr="007E67D8">
        <w:rPr>
          <w:rFonts w:ascii="Angsana New" w:hAnsi="Angsana New"/>
          <w:b/>
          <w:bCs/>
          <w:sz w:val="28"/>
        </w:rPr>
        <w:t>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050"/>
        <w:gridCol w:w="1080"/>
        <w:gridCol w:w="180"/>
        <w:gridCol w:w="1080"/>
        <w:gridCol w:w="180"/>
        <w:gridCol w:w="990"/>
        <w:gridCol w:w="180"/>
        <w:gridCol w:w="1080"/>
      </w:tblGrid>
      <w:tr w:rsidR="004E58B5" w:rsidRPr="007E67D8" w:rsidTr="004E58B5">
        <w:trPr>
          <w:tblHeader/>
        </w:trPr>
        <w:tc>
          <w:tcPr>
            <w:tcW w:w="4050" w:type="dxa"/>
            <w:shd w:val="clear" w:color="auto" w:fill="auto"/>
          </w:tcPr>
          <w:p w:rsidR="00CF296F" w:rsidRPr="007E67D8" w:rsidRDefault="00CF296F" w:rsidP="002160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CF296F" w:rsidRPr="007E67D8" w:rsidRDefault="00CF296F" w:rsidP="002160A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:rsidR="00CF296F" w:rsidRPr="007E67D8" w:rsidRDefault="00CF296F" w:rsidP="002160A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CF296F" w:rsidRPr="007E67D8" w:rsidRDefault="00CF296F" w:rsidP="002160A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E58B5" w:rsidRPr="007E67D8" w:rsidTr="000C40A6">
        <w:trPr>
          <w:trHeight w:val="80"/>
          <w:tblHeader/>
        </w:trPr>
        <w:tc>
          <w:tcPr>
            <w:tcW w:w="4050" w:type="dxa"/>
            <w:shd w:val="clear" w:color="auto" w:fill="auto"/>
          </w:tcPr>
          <w:p w:rsidR="00CF296F" w:rsidRPr="007E67D8" w:rsidRDefault="00CF296F" w:rsidP="002160A2">
            <w:pPr>
              <w:tabs>
                <w:tab w:val="left" w:pos="252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F296F" w:rsidRPr="007E67D8" w:rsidRDefault="00BE08BC" w:rsidP="002160A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80" w:type="dxa"/>
            <w:shd w:val="clear" w:color="auto" w:fill="auto"/>
          </w:tcPr>
          <w:p w:rsidR="00CF296F" w:rsidRPr="007E67D8" w:rsidRDefault="00CF296F" w:rsidP="002160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CF296F" w:rsidRPr="007E67D8" w:rsidRDefault="00BE08BC" w:rsidP="002160A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80" w:type="dxa"/>
            <w:shd w:val="clear" w:color="auto" w:fill="auto"/>
          </w:tcPr>
          <w:p w:rsidR="00CF296F" w:rsidRPr="007E67D8" w:rsidRDefault="00CF296F" w:rsidP="002160A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F296F" w:rsidRPr="007E67D8" w:rsidRDefault="00BE08BC" w:rsidP="002160A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80" w:type="dxa"/>
            <w:shd w:val="clear" w:color="auto" w:fill="auto"/>
          </w:tcPr>
          <w:p w:rsidR="00CF296F" w:rsidRPr="007E67D8" w:rsidRDefault="00CF296F" w:rsidP="002160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CF296F" w:rsidRPr="007E67D8" w:rsidRDefault="00BE08BC" w:rsidP="002160A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</w:tr>
      <w:tr w:rsidR="00DE571A" w:rsidRPr="007E67D8" w:rsidTr="0050043C">
        <w:trPr>
          <w:trHeight w:val="80"/>
          <w:tblHeader/>
        </w:trPr>
        <w:tc>
          <w:tcPr>
            <w:tcW w:w="4050" w:type="dxa"/>
            <w:shd w:val="clear" w:color="auto" w:fill="auto"/>
          </w:tcPr>
          <w:p w:rsidR="00DE571A" w:rsidRPr="007E67D8" w:rsidRDefault="00DE571A" w:rsidP="002160A2">
            <w:pPr>
              <w:tabs>
                <w:tab w:val="left" w:pos="252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DE571A" w:rsidRPr="007E67D8" w:rsidRDefault="005F5E1C" w:rsidP="002160A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30</w:t>
            </w:r>
            <w:r w:rsidR="00DE571A" w:rsidRPr="007E67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DE571A"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DE571A" w:rsidRPr="007E67D8" w:rsidRDefault="00DE571A" w:rsidP="002160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E571A" w:rsidRPr="007E67D8" w:rsidRDefault="005F5E1C" w:rsidP="002160A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31</w:t>
            </w:r>
            <w:r w:rsidR="00DE571A" w:rsidRPr="007E67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="00DE571A" w:rsidRPr="007E67D8" w:rsidRDefault="00DE571A" w:rsidP="002160A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DE571A" w:rsidRPr="007E67D8" w:rsidRDefault="005F5E1C" w:rsidP="002160A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30</w:t>
            </w:r>
            <w:r w:rsidR="00DE571A" w:rsidRPr="007E67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DE571A"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DE571A" w:rsidRPr="007E67D8" w:rsidRDefault="00DE571A" w:rsidP="002160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E571A" w:rsidRPr="007E67D8" w:rsidRDefault="005F5E1C" w:rsidP="002160A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31</w:t>
            </w:r>
            <w:r w:rsidR="00DE571A" w:rsidRPr="007E67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4E58B5" w:rsidRPr="007E67D8" w:rsidTr="0050043C">
        <w:trPr>
          <w:tblHeader/>
        </w:trPr>
        <w:tc>
          <w:tcPr>
            <w:tcW w:w="4050" w:type="dxa"/>
            <w:shd w:val="clear" w:color="auto" w:fill="auto"/>
          </w:tcPr>
          <w:p w:rsidR="00CF296F" w:rsidRPr="007E67D8" w:rsidRDefault="00CF296F" w:rsidP="002160A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CF296F" w:rsidRPr="007E67D8" w:rsidRDefault="005F5E1C" w:rsidP="002160A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CF296F" w:rsidRPr="007E67D8" w:rsidRDefault="00CF296F" w:rsidP="002160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CF296F" w:rsidRPr="007E67D8" w:rsidRDefault="005F5E1C" w:rsidP="002160A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CF296F" w:rsidRPr="007E67D8" w:rsidRDefault="00CF296F" w:rsidP="002160A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F296F" w:rsidRPr="007E67D8" w:rsidRDefault="005F5E1C" w:rsidP="002160A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CF296F" w:rsidRPr="007E67D8" w:rsidRDefault="00CF296F" w:rsidP="002160A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CF296F" w:rsidRPr="007E67D8" w:rsidRDefault="005F5E1C" w:rsidP="002160A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4E58B5" w:rsidRPr="007E67D8" w:rsidTr="007404D4">
        <w:tc>
          <w:tcPr>
            <w:tcW w:w="4050" w:type="dxa"/>
            <w:shd w:val="clear" w:color="auto" w:fill="auto"/>
            <w:vAlign w:val="bottom"/>
          </w:tcPr>
          <w:p w:rsidR="00D53D57" w:rsidRPr="007E67D8" w:rsidRDefault="00D53D57" w:rsidP="002160A2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ลูกหนี้การค้า</w:t>
            </w:r>
            <w:r w:rsidRPr="007E67D8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- </w:t>
            </w:r>
            <w:r w:rsidRPr="007E67D8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กิจการที่เกี่ยวข้องกัน</w:t>
            </w:r>
            <w:r w:rsidRPr="007E67D8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</w:t>
            </w:r>
            <w:r w:rsidRPr="007E67D8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(</w:t>
            </w:r>
            <w:r w:rsidR="00330553" w:rsidRPr="007E67D8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>ดู</w:t>
            </w:r>
            <w:r w:rsidRPr="007E67D8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หมายเหตุ</w:t>
            </w:r>
            <w:r w:rsidR="00330553" w:rsidRPr="007E67D8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>ข้อ</w:t>
            </w:r>
            <w:r w:rsidRPr="007E67D8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 xml:space="preserve"> </w:t>
            </w:r>
            <w:r w:rsidR="005F5E1C" w:rsidRPr="005F5E1C">
              <w:rPr>
                <w:rFonts w:ascii="Angsana New" w:hAnsi="Angsana New"/>
                <w:b/>
                <w:bCs/>
                <w:spacing w:val="-4"/>
                <w:sz w:val="28"/>
              </w:rPr>
              <w:t>8</w:t>
            </w:r>
            <w:r w:rsidRPr="007E67D8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D53D57" w:rsidRPr="007E67D8" w:rsidRDefault="00D53D57" w:rsidP="002160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  <w:vAlign w:val="bottom"/>
          </w:tcPr>
          <w:p w:rsidR="00D53D57" w:rsidRPr="007E67D8" w:rsidRDefault="00D53D57" w:rsidP="002160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53D57" w:rsidRPr="007E67D8" w:rsidRDefault="00D53D57" w:rsidP="002160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D53D57" w:rsidRPr="007E67D8" w:rsidRDefault="00D53D57" w:rsidP="002160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D53D57" w:rsidRPr="007E67D8" w:rsidRDefault="00D53D57" w:rsidP="002160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D53D57" w:rsidRPr="007E67D8" w:rsidRDefault="00D53D57" w:rsidP="002160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53D57" w:rsidRPr="007E67D8" w:rsidRDefault="00D53D57" w:rsidP="002160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4E58B5" w:rsidRPr="007E67D8" w:rsidTr="004E58B5">
        <w:tc>
          <w:tcPr>
            <w:tcW w:w="4050" w:type="dxa"/>
            <w:shd w:val="clear" w:color="auto" w:fill="auto"/>
            <w:vAlign w:val="bottom"/>
          </w:tcPr>
          <w:p w:rsidR="00465F6A" w:rsidRPr="007E67D8" w:rsidRDefault="00465F6A" w:rsidP="002160A2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:rsidR="00465F6A" w:rsidRPr="007E67D8" w:rsidRDefault="003965CE" w:rsidP="002160A2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65F6A" w:rsidRPr="007E67D8" w:rsidRDefault="00465F6A" w:rsidP="002160A2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465F6A" w:rsidRPr="007E67D8" w:rsidRDefault="00465F6A" w:rsidP="002160A2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65F6A" w:rsidRPr="007E67D8" w:rsidRDefault="00465F6A" w:rsidP="002160A2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65F6A" w:rsidRPr="007E67D8" w:rsidRDefault="005F5E1C" w:rsidP="001C4770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193</w:t>
            </w:r>
          </w:p>
        </w:tc>
        <w:tc>
          <w:tcPr>
            <w:tcW w:w="180" w:type="dxa"/>
            <w:shd w:val="clear" w:color="auto" w:fill="auto"/>
          </w:tcPr>
          <w:p w:rsidR="00465F6A" w:rsidRPr="007E67D8" w:rsidRDefault="00465F6A" w:rsidP="002160A2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65F6A" w:rsidRPr="007E67D8" w:rsidRDefault="005F5E1C" w:rsidP="005F5E1C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193</w:t>
            </w:r>
          </w:p>
        </w:tc>
      </w:tr>
      <w:tr w:rsidR="004E58B5" w:rsidRPr="007E67D8" w:rsidTr="004E58B5">
        <w:tc>
          <w:tcPr>
            <w:tcW w:w="4050" w:type="dxa"/>
            <w:shd w:val="clear" w:color="auto" w:fill="auto"/>
            <w:vAlign w:val="center"/>
          </w:tcPr>
          <w:p w:rsidR="00465F6A" w:rsidRPr="007E67D8" w:rsidRDefault="00465F6A" w:rsidP="002160A2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7E67D8">
              <w:rPr>
                <w:rFonts w:ascii="Angsana New" w:hAnsi="Angsana New"/>
                <w:sz w:val="28"/>
              </w:rPr>
              <w:t>:</w:t>
            </w:r>
            <w:r w:rsidRPr="007E67D8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65F6A" w:rsidRPr="007E67D8" w:rsidRDefault="003965CE" w:rsidP="002160A2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65F6A" w:rsidRPr="007E67D8" w:rsidRDefault="00465F6A" w:rsidP="002160A2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65F6A" w:rsidRPr="007E67D8" w:rsidRDefault="00465F6A" w:rsidP="002160A2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65F6A" w:rsidRPr="007E67D8" w:rsidRDefault="00465F6A" w:rsidP="002160A2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465F6A" w:rsidRPr="007E67D8" w:rsidRDefault="00556066" w:rsidP="002160A2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</w:rPr>
              <w:t>(</w:t>
            </w:r>
            <w:r w:rsidR="005F5E1C" w:rsidRPr="005F5E1C">
              <w:rPr>
                <w:rFonts w:ascii="Angsana New" w:hAnsi="Angsana New"/>
                <w:sz w:val="28"/>
              </w:rPr>
              <w:t>193</w:t>
            </w:r>
            <w:r w:rsidRPr="007E67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465F6A" w:rsidRPr="007E67D8" w:rsidRDefault="00465F6A" w:rsidP="002160A2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65F6A" w:rsidRPr="007E67D8" w:rsidRDefault="00465F6A" w:rsidP="002160A2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(</w:t>
            </w:r>
            <w:r w:rsidR="005F5E1C" w:rsidRPr="005F5E1C">
              <w:rPr>
                <w:rFonts w:ascii="Angsana New" w:hAnsi="Angsana New"/>
                <w:sz w:val="28"/>
              </w:rPr>
              <w:t>193</w:t>
            </w:r>
            <w:r w:rsidRPr="007E67D8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E58B5" w:rsidRPr="007E67D8" w:rsidTr="004E58B5">
        <w:tc>
          <w:tcPr>
            <w:tcW w:w="4050" w:type="dxa"/>
            <w:shd w:val="clear" w:color="auto" w:fill="auto"/>
            <w:vAlign w:val="bottom"/>
          </w:tcPr>
          <w:p w:rsidR="00D53D57" w:rsidRPr="007E67D8" w:rsidRDefault="00D53D57" w:rsidP="00A92758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="00A92758" w:rsidRPr="007E67D8">
              <w:rPr>
                <w:rFonts w:ascii="Angsana New" w:hAnsi="Angsana New"/>
                <w:sz w:val="28"/>
              </w:rPr>
              <w:t>-</w:t>
            </w:r>
            <w:r w:rsidRPr="007E67D8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="00A92758" w:rsidRPr="007E67D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92758" w:rsidRPr="007E67D8">
              <w:rPr>
                <w:rFonts w:ascii="Angsana New" w:hAnsi="Angsana New"/>
                <w:sz w:val="28"/>
              </w:rPr>
              <w:t>-</w:t>
            </w:r>
            <w:r w:rsidRPr="007E67D8">
              <w:rPr>
                <w:rFonts w:ascii="Angsana New" w:hAnsi="Angsana New"/>
                <w:sz w:val="28"/>
              </w:rPr>
              <w:t xml:space="preserve"> </w:t>
            </w:r>
            <w:r w:rsidRPr="007E67D8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3D57" w:rsidRPr="007E67D8" w:rsidRDefault="003965CE" w:rsidP="002160A2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53D57" w:rsidRPr="007E67D8" w:rsidRDefault="00D53D57" w:rsidP="002160A2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3D57" w:rsidRPr="007E67D8" w:rsidRDefault="00D53D57" w:rsidP="002160A2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53D57" w:rsidRPr="007E67D8" w:rsidRDefault="00D53D57" w:rsidP="002160A2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3D57" w:rsidRPr="007E67D8" w:rsidRDefault="00556066" w:rsidP="002160A2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53D57" w:rsidRPr="007E67D8" w:rsidRDefault="00D53D57" w:rsidP="002160A2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3D57" w:rsidRPr="007E67D8" w:rsidRDefault="00D53D57" w:rsidP="002160A2">
            <w:pPr>
              <w:tabs>
                <w:tab w:val="decimal" w:pos="524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</w:tr>
      <w:tr w:rsidR="004E58B5" w:rsidRPr="007E67D8" w:rsidTr="004E58B5">
        <w:tc>
          <w:tcPr>
            <w:tcW w:w="4050" w:type="dxa"/>
            <w:shd w:val="clear" w:color="auto" w:fill="auto"/>
            <w:vAlign w:val="bottom"/>
          </w:tcPr>
          <w:p w:rsidR="00D53D57" w:rsidRPr="007E67D8" w:rsidRDefault="00D53D57" w:rsidP="002160A2">
            <w:pPr>
              <w:ind w:right="-11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D53D57" w:rsidRPr="007E67D8" w:rsidRDefault="00D53D57" w:rsidP="002160A2">
            <w:pPr>
              <w:tabs>
                <w:tab w:val="decimal" w:pos="882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D53D57" w:rsidRPr="007E67D8" w:rsidRDefault="00D53D57" w:rsidP="002160A2">
            <w:pPr>
              <w:tabs>
                <w:tab w:val="decimal" w:pos="882"/>
              </w:tabs>
              <w:ind w:left="-108" w:right="-11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D53D57" w:rsidRPr="007E67D8" w:rsidRDefault="00D53D57" w:rsidP="002160A2">
            <w:pPr>
              <w:tabs>
                <w:tab w:val="decimal" w:pos="559"/>
              </w:tabs>
              <w:ind w:left="-108" w:right="-11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D53D57" w:rsidRPr="007E67D8" w:rsidRDefault="00D53D57" w:rsidP="002160A2">
            <w:pPr>
              <w:tabs>
                <w:tab w:val="decimal" w:pos="882"/>
              </w:tabs>
              <w:ind w:left="-108" w:right="-11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D53D57" w:rsidRPr="007E67D8" w:rsidRDefault="00D53D57" w:rsidP="002160A2">
            <w:pPr>
              <w:tabs>
                <w:tab w:val="decimal" w:pos="882"/>
              </w:tabs>
              <w:ind w:left="-126" w:right="-11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D53D57" w:rsidRPr="007E67D8" w:rsidRDefault="00D53D57" w:rsidP="002160A2">
            <w:pPr>
              <w:tabs>
                <w:tab w:val="decimal" w:pos="882"/>
              </w:tabs>
              <w:ind w:left="-126" w:right="-115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D53D57" w:rsidRPr="007E67D8" w:rsidRDefault="00D53D57" w:rsidP="002160A2">
            <w:pPr>
              <w:tabs>
                <w:tab w:val="decimal" w:pos="882"/>
              </w:tabs>
              <w:ind w:left="-126" w:right="-115"/>
              <w:rPr>
                <w:rFonts w:ascii="Angsana New" w:hAnsi="Angsana New"/>
                <w:i/>
                <w:iCs/>
                <w:sz w:val="28"/>
              </w:rPr>
            </w:pPr>
          </w:p>
        </w:tc>
      </w:tr>
      <w:tr w:rsidR="004E58B5" w:rsidRPr="007E67D8" w:rsidTr="004E58B5">
        <w:tc>
          <w:tcPr>
            <w:tcW w:w="4050" w:type="dxa"/>
            <w:shd w:val="clear" w:color="auto" w:fill="auto"/>
            <w:vAlign w:val="bottom"/>
          </w:tcPr>
          <w:p w:rsidR="00D53D57" w:rsidRPr="007E67D8" w:rsidRDefault="00D53D57" w:rsidP="002160A2">
            <w:pPr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ลูกหนี้อื่น</w:t>
            </w:r>
            <w:r w:rsidRPr="007E67D8">
              <w:rPr>
                <w:rFonts w:ascii="Angsana New" w:hAnsi="Angsana New"/>
                <w:b/>
                <w:bCs/>
                <w:sz w:val="28"/>
              </w:rPr>
              <w:t xml:space="preserve"> - </w:t>
            </w: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 (</w:t>
            </w:r>
            <w:r w:rsidR="00330553"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ดู</w:t>
            </w: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หมายเหตุ</w:t>
            </w:r>
            <w:r w:rsidR="00330553"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ข้อ</w:t>
            </w: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5F5E1C" w:rsidRPr="005F5E1C">
              <w:rPr>
                <w:rFonts w:ascii="Angsana New" w:hAnsi="Angsana New"/>
                <w:b/>
                <w:bCs/>
                <w:sz w:val="28"/>
              </w:rPr>
              <w:t>8</w:t>
            </w: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D53D57" w:rsidRPr="007E67D8" w:rsidRDefault="00D53D57" w:rsidP="002160A2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D53D57" w:rsidRPr="007E67D8" w:rsidRDefault="00D53D57" w:rsidP="002160A2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53D57" w:rsidRPr="007E67D8" w:rsidRDefault="00D53D57" w:rsidP="002160A2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D53D57" w:rsidRPr="007E67D8" w:rsidRDefault="00D53D57" w:rsidP="002160A2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D53D57" w:rsidRPr="007E67D8" w:rsidRDefault="00D53D57" w:rsidP="002160A2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D53D57" w:rsidRPr="007E67D8" w:rsidRDefault="00D53D57" w:rsidP="002160A2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53D57" w:rsidRPr="007E67D8" w:rsidRDefault="00D53D57" w:rsidP="002160A2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</w:tr>
      <w:tr w:rsidR="004E58B5" w:rsidRPr="007E67D8" w:rsidTr="004E58B5">
        <w:tc>
          <w:tcPr>
            <w:tcW w:w="4050" w:type="dxa"/>
            <w:shd w:val="clear" w:color="auto" w:fill="auto"/>
            <w:vAlign w:val="bottom"/>
          </w:tcPr>
          <w:p w:rsidR="00D00EF7" w:rsidRPr="007E67D8" w:rsidRDefault="00D00EF7" w:rsidP="002160A2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:rsidR="00D00EF7" w:rsidRPr="007E67D8" w:rsidRDefault="00815897" w:rsidP="002160A2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00EF7" w:rsidRPr="007E67D8" w:rsidRDefault="00D00EF7" w:rsidP="002160A2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00EF7" w:rsidRPr="007E67D8" w:rsidRDefault="00D00EF7" w:rsidP="002160A2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00EF7" w:rsidRPr="007E67D8" w:rsidRDefault="00D00EF7" w:rsidP="002160A2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D00EF7" w:rsidRPr="007E67D8" w:rsidRDefault="005F5E1C" w:rsidP="002160A2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  <w:cs/>
              </w:rPr>
            </w:pPr>
            <w:r w:rsidRPr="005F5E1C">
              <w:rPr>
                <w:rFonts w:ascii="Angsana New" w:hAnsi="Angsana New"/>
                <w:sz w:val="28"/>
              </w:rPr>
              <w:t>20</w:t>
            </w:r>
            <w:r w:rsidR="003965CE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171</w:t>
            </w:r>
          </w:p>
        </w:tc>
        <w:tc>
          <w:tcPr>
            <w:tcW w:w="180" w:type="dxa"/>
            <w:shd w:val="clear" w:color="auto" w:fill="auto"/>
          </w:tcPr>
          <w:p w:rsidR="00D00EF7" w:rsidRPr="007E67D8" w:rsidRDefault="00D00EF7" w:rsidP="002160A2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00EF7" w:rsidRPr="007E67D8" w:rsidRDefault="005F5E1C" w:rsidP="002160A2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42</w:t>
            </w:r>
            <w:r w:rsidR="00D00EF7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985</w:t>
            </w:r>
          </w:p>
        </w:tc>
      </w:tr>
      <w:tr w:rsidR="004E58B5" w:rsidRPr="007E67D8" w:rsidTr="004E58B5">
        <w:tc>
          <w:tcPr>
            <w:tcW w:w="4050" w:type="dxa"/>
            <w:shd w:val="clear" w:color="auto" w:fill="auto"/>
            <w:vAlign w:val="bottom"/>
          </w:tcPr>
          <w:p w:rsidR="00D00EF7" w:rsidRPr="007E67D8" w:rsidRDefault="00D00EF7" w:rsidP="002160A2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00EF7" w:rsidRPr="007E67D8" w:rsidRDefault="00337530" w:rsidP="002160A2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320</w:t>
            </w:r>
          </w:p>
        </w:tc>
        <w:tc>
          <w:tcPr>
            <w:tcW w:w="180" w:type="dxa"/>
            <w:shd w:val="clear" w:color="auto" w:fill="auto"/>
          </w:tcPr>
          <w:p w:rsidR="00D00EF7" w:rsidRPr="007E67D8" w:rsidRDefault="00D00EF7" w:rsidP="002160A2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00EF7" w:rsidRPr="007E67D8" w:rsidRDefault="005F5E1C" w:rsidP="002160A2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80" w:type="dxa"/>
            <w:shd w:val="clear" w:color="auto" w:fill="auto"/>
          </w:tcPr>
          <w:p w:rsidR="00D00EF7" w:rsidRPr="007E67D8" w:rsidRDefault="00D00EF7" w:rsidP="002160A2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D00EF7" w:rsidRPr="007E67D8" w:rsidRDefault="005F5E1C" w:rsidP="002160A2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399</w:t>
            </w:r>
          </w:p>
        </w:tc>
        <w:tc>
          <w:tcPr>
            <w:tcW w:w="180" w:type="dxa"/>
            <w:shd w:val="clear" w:color="auto" w:fill="auto"/>
          </w:tcPr>
          <w:p w:rsidR="00D00EF7" w:rsidRPr="007E67D8" w:rsidRDefault="00D00EF7" w:rsidP="002160A2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00EF7" w:rsidRPr="007E67D8" w:rsidRDefault="005F5E1C" w:rsidP="002160A2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112</w:t>
            </w:r>
          </w:p>
        </w:tc>
      </w:tr>
      <w:tr w:rsidR="004E58B5" w:rsidRPr="007E67D8" w:rsidTr="004E58B5">
        <w:tc>
          <w:tcPr>
            <w:tcW w:w="4050" w:type="dxa"/>
            <w:shd w:val="clear" w:color="auto" w:fill="auto"/>
            <w:vAlign w:val="center"/>
          </w:tcPr>
          <w:p w:rsidR="00D00EF7" w:rsidRPr="007E67D8" w:rsidRDefault="00D00EF7" w:rsidP="002160A2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D00EF7" w:rsidRPr="007E67D8" w:rsidRDefault="00337530" w:rsidP="002160A2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320</w:t>
            </w:r>
          </w:p>
        </w:tc>
        <w:tc>
          <w:tcPr>
            <w:tcW w:w="180" w:type="dxa"/>
            <w:shd w:val="clear" w:color="auto" w:fill="auto"/>
          </w:tcPr>
          <w:p w:rsidR="00D00EF7" w:rsidRPr="007E67D8" w:rsidRDefault="00D00EF7" w:rsidP="002160A2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D00EF7" w:rsidRPr="007E67D8" w:rsidRDefault="005F5E1C" w:rsidP="002160A2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80" w:type="dxa"/>
            <w:shd w:val="clear" w:color="auto" w:fill="auto"/>
          </w:tcPr>
          <w:p w:rsidR="00D00EF7" w:rsidRPr="007E67D8" w:rsidRDefault="00D00EF7" w:rsidP="002160A2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D00EF7" w:rsidRPr="007E67D8" w:rsidRDefault="005F5E1C" w:rsidP="002160A2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20</w:t>
            </w:r>
            <w:r w:rsidR="003965CE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570</w:t>
            </w:r>
          </w:p>
        </w:tc>
        <w:tc>
          <w:tcPr>
            <w:tcW w:w="180" w:type="dxa"/>
            <w:shd w:val="clear" w:color="auto" w:fill="auto"/>
          </w:tcPr>
          <w:p w:rsidR="00D00EF7" w:rsidRPr="007E67D8" w:rsidRDefault="00D00EF7" w:rsidP="002160A2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D00EF7" w:rsidRPr="007E67D8" w:rsidRDefault="005F5E1C" w:rsidP="002160A2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43</w:t>
            </w:r>
            <w:r w:rsidR="00D00EF7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097</w:t>
            </w:r>
          </w:p>
        </w:tc>
      </w:tr>
      <w:tr w:rsidR="004E58B5" w:rsidRPr="007E67D8" w:rsidTr="004E58B5">
        <w:tc>
          <w:tcPr>
            <w:tcW w:w="4050" w:type="dxa"/>
            <w:shd w:val="clear" w:color="auto" w:fill="auto"/>
            <w:vAlign w:val="center"/>
          </w:tcPr>
          <w:p w:rsidR="00D00EF7" w:rsidRPr="007E67D8" w:rsidRDefault="00D00EF7" w:rsidP="002160A2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7E67D8">
              <w:rPr>
                <w:rFonts w:ascii="Angsana New" w:hAnsi="Angsana New"/>
                <w:sz w:val="28"/>
              </w:rPr>
              <w:t>:</w:t>
            </w:r>
            <w:r w:rsidRPr="007E67D8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00EF7" w:rsidRPr="007E67D8" w:rsidRDefault="00815897" w:rsidP="002160A2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00EF7" w:rsidRPr="007E67D8" w:rsidRDefault="00D00EF7" w:rsidP="002160A2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00EF7" w:rsidRPr="007E67D8" w:rsidRDefault="00D00EF7" w:rsidP="002160A2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00EF7" w:rsidRPr="007E67D8" w:rsidRDefault="00D00EF7" w:rsidP="002160A2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D00EF7" w:rsidRPr="007E67D8" w:rsidRDefault="00556066" w:rsidP="002160A2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(</w:t>
            </w:r>
            <w:r w:rsidR="005F5E1C" w:rsidRPr="005F5E1C">
              <w:rPr>
                <w:rFonts w:ascii="Angsana New" w:hAnsi="Angsana New"/>
                <w:sz w:val="28"/>
              </w:rPr>
              <w:t>2</w:t>
            </w:r>
            <w:r w:rsidRPr="007E67D8">
              <w:rPr>
                <w:rFonts w:ascii="Angsana New" w:hAnsi="Angsana New"/>
                <w:sz w:val="28"/>
              </w:rPr>
              <w:t>,</w:t>
            </w:r>
            <w:r w:rsidR="005F5E1C" w:rsidRPr="005F5E1C">
              <w:rPr>
                <w:rFonts w:ascii="Angsana New" w:hAnsi="Angsana New"/>
                <w:sz w:val="28"/>
              </w:rPr>
              <w:t>910</w:t>
            </w:r>
            <w:r w:rsidRPr="007E67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D00EF7" w:rsidRPr="007E67D8" w:rsidRDefault="00D00EF7" w:rsidP="002160A2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00EF7" w:rsidRPr="007E67D8" w:rsidRDefault="00D00EF7" w:rsidP="002160A2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(</w:t>
            </w:r>
            <w:r w:rsidR="005F5E1C" w:rsidRPr="005F5E1C">
              <w:rPr>
                <w:rFonts w:ascii="Angsana New" w:hAnsi="Angsana New"/>
                <w:sz w:val="28"/>
              </w:rPr>
              <w:t>2</w:t>
            </w:r>
            <w:r w:rsidRPr="007E67D8">
              <w:rPr>
                <w:rFonts w:ascii="Angsana New" w:hAnsi="Angsana New"/>
                <w:sz w:val="28"/>
              </w:rPr>
              <w:t>,</w:t>
            </w:r>
            <w:r w:rsidR="005F5E1C" w:rsidRPr="005F5E1C">
              <w:rPr>
                <w:rFonts w:ascii="Angsana New" w:hAnsi="Angsana New"/>
                <w:sz w:val="28"/>
              </w:rPr>
              <w:t>910</w:t>
            </w:r>
            <w:r w:rsidRPr="007E67D8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E58B5" w:rsidRPr="007E67D8" w:rsidTr="004E58B5">
        <w:tc>
          <w:tcPr>
            <w:tcW w:w="4050" w:type="dxa"/>
            <w:shd w:val="clear" w:color="auto" w:fill="auto"/>
            <w:vAlign w:val="center"/>
          </w:tcPr>
          <w:p w:rsidR="00D00EF7" w:rsidRPr="007E67D8" w:rsidRDefault="00D00EF7" w:rsidP="002160A2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="00A92758" w:rsidRPr="007E67D8">
              <w:rPr>
                <w:rFonts w:ascii="Angsana New" w:hAnsi="Angsana New"/>
                <w:sz w:val="28"/>
              </w:rPr>
              <w:t>-</w:t>
            </w:r>
            <w:r w:rsidRPr="007E67D8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="00A92758" w:rsidRPr="007E67D8">
              <w:rPr>
                <w:rFonts w:ascii="Angsana New" w:hAnsi="Angsana New"/>
                <w:sz w:val="28"/>
              </w:rPr>
              <w:t xml:space="preserve"> -</w:t>
            </w:r>
            <w:r w:rsidRPr="007E67D8">
              <w:rPr>
                <w:rFonts w:ascii="Angsana New" w:hAnsi="Angsana New"/>
                <w:sz w:val="28"/>
              </w:rPr>
              <w:t xml:space="preserve"> </w:t>
            </w:r>
            <w:r w:rsidRPr="007E67D8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0EF7" w:rsidRPr="007E67D8" w:rsidRDefault="00337530" w:rsidP="002160A2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320</w:t>
            </w:r>
          </w:p>
        </w:tc>
        <w:tc>
          <w:tcPr>
            <w:tcW w:w="180" w:type="dxa"/>
            <w:shd w:val="clear" w:color="auto" w:fill="auto"/>
          </w:tcPr>
          <w:p w:rsidR="00D00EF7" w:rsidRPr="007E67D8" w:rsidRDefault="00D00EF7" w:rsidP="002160A2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0EF7" w:rsidRPr="007E67D8" w:rsidRDefault="005F5E1C" w:rsidP="002160A2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80" w:type="dxa"/>
            <w:shd w:val="clear" w:color="auto" w:fill="auto"/>
          </w:tcPr>
          <w:p w:rsidR="00D00EF7" w:rsidRPr="007E67D8" w:rsidRDefault="00D00EF7" w:rsidP="002160A2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0EF7" w:rsidRPr="007E67D8" w:rsidRDefault="005F5E1C" w:rsidP="002160A2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17</w:t>
            </w:r>
            <w:r w:rsidR="003965CE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660</w:t>
            </w:r>
          </w:p>
        </w:tc>
        <w:tc>
          <w:tcPr>
            <w:tcW w:w="180" w:type="dxa"/>
            <w:shd w:val="clear" w:color="auto" w:fill="auto"/>
          </w:tcPr>
          <w:p w:rsidR="00D00EF7" w:rsidRPr="007E67D8" w:rsidRDefault="00D00EF7" w:rsidP="002160A2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0EF7" w:rsidRPr="007E67D8" w:rsidRDefault="005F5E1C" w:rsidP="002160A2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40</w:t>
            </w:r>
            <w:r w:rsidR="00D00EF7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187</w:t>
            </w:r>
          </w:p>
        </w:tc>
      </w:tr>
    </w:tbl>
    <w:p w:rsidR="004867A3" w:rsidRPr="007E67D8" w:rsidRDefault="004867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</w:rPr>
      </w:pPr>
      <w:r w:rsidRPr="007E67D8">
        <w:rPr>
          <w:rFonts w:ascii="Angsana New" w:hAnsi="Angsana New"/>
          <w:b/>
          <w:bCs/>
          <w:sz w:val="28"/>
        </w:rPr>
        <w:br w:type="page"/>
      </w:r>
    </w:p>
    <w:p w:rsidR="00183C72" w:rsidRPr="007E67D8" w:rsidRDefault="00183C72" w:rsidP="002160A2">
      <w:pPr>
        <w:tabs>
          <w:tab w:val="left" w:pos="720"/>
          <w:tab w:val="left" w:pos="1440"/>
          <w:tab w:val="left" w:pos="2160"/>
        </w:tabs>
        <w:ind w:left="1440" w:right="-115" w:hanging="1440"/>
        <w:jc w:val="right"/>
        <w:rPr>
          <w:rFonts w:ascii="Angsana New" w:hAnsi="Angsana New"/>
          <w:b/>
          <w:bCs/>
          <w:sz w:val="28"/>
        </w:rPr>
      </w:pPr>
      <w:r w:rsidRPr="007E67D8">
        <w:rPr>
          <w:rFonts w:ascii="Angsana New" w:hAnsi="Angsana New"/>
          <w:b/>
          <w:bCs/>
          <w:sz w:val="28"/>
        </w:rPr>
        <w:lastRenderedPageBreak/>
        <w:t>(</w:t>
      </w:r>
      <w:r w:rsidRPr="007E67D8">
        <w:rPr>
          <w:rFonts w:ascii="Angsana New" w:hAnsi="Angsana New"/>
          <w:b/>
          <w:bCs/>
          <w:sz w:val="28"/>
          <w:cs/>
        </w:rPr>
        <w:t>หน่วย</w:t>
      </w:r>
      <w:r w:rsidRPr="007E67D8">
        <w:rPr>
          <w:rFonts w:ascii="Angsana New" w:hAnsi="Angsana New"/>
          <w:b/>
          <w:bCs/>
          <w:sz w:val="28"/>
        </w:rPr>
        <w:t xml:space="preserve">: </w:t>
      </w:r>
      <w:r w:rsidRPr="007E67D8">
        <w:rPr>
          <w:rFonts w:ascii="Angsana New" w:hAnsi="Angsana New"/>
          <w:b/>
          <w:bCs/>
          <w:sz w:val="28"/>
          <w:cs/>
        </w:rPr>
        <w:t>พันบาท</w:t>
      </w:r>
      <w:r w:rsidRPr="007E67D8">
        <w:rPr>
          <w:rFonts w:ascii="Angsana New" w:hAnsi="Angsana New"/>
          <w:b/>
          <w:bCs/>
          <w:sz w:val="28"/>
        </w:rPr>
        <w:t>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050"/>
        <w:gridCol w:w="1080"/>
        <w:gridCol w:w="162"/>
        <w:gridCol w:w="18"/>
        <w:gridCol w:w="1071"/>
        <w:gridCol w:w="9"/>
        <w:gridCol w:w="126"/>
        <w:gridCol w:w="54"/>
        <w:gridCol w:w="990"/>
        <w:gridCol w:w="36"/>
        <w:gridCol w:w="144"/>
        <w:gridCol w:w="1080"/>
      </w:tblGrid>
      <w:tr w:rsidR="00183C72" w:rsidRPr="007E67D8" w:rsidTr="00067B51">
        <w:trPr>
          <w:tblHeader/>
        </w:trPr>
        <w:tc>
          <w:tcPr>
            <w:tcW w:w="4050" w:type="dxa"/>
            <w:shd w:val="clear" w:color="auto" w:fill="auto"/>
          </w:tcPr>
          <w:p w:rsidR="00183C72" w:rsidRPr="007E67D8" w:rsidRDefault="00183C72" w:rsidP="00067B5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5"/>
            <w:shd w:val="clear" w:color="auto" w:fill="auto"/>
          </w:tcPr>
          <w:p w:rsidR="00183C72" w:rsidRPr="007E67D8" w:rsidRDefault="00183C72" w:rsidP="00067B5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83C72" w:rsidRPr="007E67D8" w:rsidRDefault="00183C72" w:rsidP="00067B5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50" w:type="dxa"/>
            <w:gridSpan w:val="4"/>
            <w:shd w:val="clear" w:color="auto" w:fill="auto"/>
          </w:tcPr>
          <w:p w:rsidR="00183C72" w:rsidRPr="007E67D8" w:rsidRDefault="00183C72" w:rsidP="00067B5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83C72" w:rsidRPr="007E67D8" w:rsidTr="00067B51">
        <w:trPr>
          <w:trHeight w:val="80"/>
          <w:tblHeader/>
        </w:trPr>
        <w:tc>
          <w:tcPr>
            <w:tcW w:w="4050" w:type="dxa"/>
            <w:shd w:val="clear" w:color="auto" w:fill="auto"/>
          </w:tcPr>
          <w:p w:rsidR="00183C72" w:rsidRPr="007E67D8" w:rsidRDefault="00183C72" w:rsidP="00067B51">
            <w:pPr>
              <w:tabs>
                <w:tab w:val="left" w:pos="252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83C72" w:rsidRPr="007E67D8" w:rsidRDefault="00BE08BC" w:rsidP="00067B5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83C72" w:rsidRPr="007E67D8" w:rsidRDefault="00183C72" w:rsidP="00067B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183C72" w:rsidRPr="007E67D8" w:rsidRDefault="00BE08BC" w:rsidP="00067B5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83C72" w:rsidRPr="007E67D8" w:rsidRDefault="00183C72" w:rsidP="00067B5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183C72" w:rsidRPr="007E67D8" w:rsidRDefault="00BE08BC" w:rsidP="00067B5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83C72" w:rsidRPr="007E67D8" w:rsidRDefault="00183C72" w:rsidP="00067B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83C72" w:rsidRPr="007E67D8" w:rsidRDefault="00BE08BC" w:rsidP="00067B5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</w:tr>
      <w:tr w:rsidR="009564CC" w:rsidRPr="007E67D8" w:rsidTr="0050043C">
        <w:trPr>
          <w:trHeight w:val="80"/>
          <w:tblHeader/>
        </w:trPr>
        <w:tc>
          <w:tcPr>
            <w:tcW w:w="4050" w:type="dxa"/>
            <w:shd w:val="clear" w:color="auto" w:fill="auto"/>
          </w:tcPr>
          <w:p w:rsidR="009564CC" w:rsidRPr="007E67D8" w:rsidRDefault="009564CC" w:rsidP="009564CC">
            <w:pPr>
              <w:tabs>
                <w:tab w:val="left" w:pos="252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9564CC" w:rsidRPr="007E67D8" w:rsidRDefault="005F5E1C" w:rsidP="009564C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30</w:t>
            </w:r>
            <w:r w:rsidR="009564CC" w:rsidRPr="007E67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9564CC"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9564CC" w:rsidRPr="007E67D8" w:rsidRDefault="009564CC" w:rsidP="009564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9564CC" w:rsidRPr="007E67D8" w:rsidRDefault="005F5E1C" w:rsidP="009564C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31</w:t>
            </w:r>
            <w:r w:rsidR="009564CC" w:rsidRPr="007E67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9564CC" w:rsidRPr="007E67D8" w:rsidRDefault="009564CC" w:rsidP="009564C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564CC" w:rsidRPr="007E67D8" w:rsidRDefault="005F5E1C" w:rsidP="009564C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30</w:t>
            </w:r>
            <w:r w:rsidR="009564CC" w:rsidRPr="007E67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9564CC"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9564CC" w:rsidRPr="007E67D8" w:rsidRDefault="009564CC" w:rsidP="009564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9564CC" w:rsidRPr="007E67D8" w:rsidRDefault="005F5E1C" w:rsidP="009564C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31</w:t>
            </w:r>
            <w:r w:rsidR="009564CC" w:rsidRPr="007E67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183C72" w:rsidRPr="007E67D8" w:rsidTr="0050043C">
        <w:trPr>
          <w:tblHeader/>
        </w:trPr>
        <w:tc>
          <w:tcPr>
            <w:tcW w:w="4050" w:type="dxa"/>
            <w:shd w:val="clear" w:color="auto" w:fill="auto"/>
          </w:tcPr>
          <w:p w:rsidR="00183C72" w:rsidRPr="007E67D8" w:rsidRDefault="00183C72" w:rsidP="00067B51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83C72" w:rsidRPr="007E67D8" w:rsidRDefault="005F5E1C" w:rsidP="00067B5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83C72" w:rsidRPr="007E67D8" w:rsidRDefault="00183C72" w:rsidP="00067B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183C72" w:rsidRPr="007E67D8" w:rsidRDefault="005F5E1C" w:rsidP="00067B5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83C72" w:rsidRPr="007E67D8" w:rsidRDefault="00183C72" w:rsidP="00067B5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183C72" w:rsidRPr="007E67D8" w:rsidRDefault="005F5E1C" w:rsidP="00067B5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83C72" w:rsidRPr="007E67D8" w:rsidRDefault="00183C72" w:rsidP="00067B5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83C72" w:rsidRPr="007E67D8" w:rsidRDefault="005F5E1C" w:rsidP="00067B5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4E58B5" w:rsidRPr="007E67D8" w:rsidTr="004E58B5">
        <w:tc>
          <w:tcPr>
            <w:tcW w:w="4050" w:type="dxa"/>
            <w:shd w:val="clear" w:color="auto" w:fill="auto"/>
            <w:vAlign w:val="bottom"/>
          </w:tcPr>
          <w:p w:rsidR="00D53D57" w:rsidRPr="007E67D8" w:rsidRDefault="00D53D57" w:rsidP="00D53D57">
            <w:pPr>
              <w:jc w:val="thaiDistribute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รายได้ค้างรับ</w:t>
            </w:r>
            <w:r w:rsidRPr="007E67D8">
              <w:rPr>
                <w:rFonts w:ascii="Angsana New" w:hAnsi="Angsana New"/>
                <w:b/>
                <w:bCs/>
                <w:spacing w:val="-6"/>
                <w:sz w:val="28"/>
              </w:rPr>
              <w:t xml:space="preserve"> - </w:t>
            </w:r>
            <w:r w:rsidRPr="007E67D8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กิจการที่เกี่ยวข้องกัน</w:t>
            </w:r>
            <w:r w:rsidRPr="007E67D8">
              <w:rPr>
                <w:rFonts w:ascii="Angsana New" w:hAnsi="Angsana New"/>
                <w:b/>
                <w:bCs/>
                <w:spacing w:val="-6"/>
                <w:sz w:val="28"/>
              </w:rPr>
              <w:t xml:space="preserve"> </w:t>
            </w:r>
            <w:r w:rsidRPr="007E67D8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(</w:t>
            </w:r>
            <w:r w:rsidR="00330553" w:rsidRPr="007E67D8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ดู</w:t>
            </w:r>
            <w:r w:rsidRPr="007E67D8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หมายเหตุ</w:t>
            </w:r>
            <w:r w:rsidR="00330553" w:rsidRPr="007E67D8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ข้อ</w:t>
            </w:r>
            <w:r w:rsidRPr="007E67D8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 xml:space="preserve"> </w:t>
            </w:r>
            <w:r w:rsidR="005F5E1C" w:rsidRPr="005F5E1C">
              <w:rPr>
                <w:rFonts w:ascii="Angsana New" w:hAnsi="Angsana New"/>
                <w:b/>
                <w:bCs/>
                <w:spacing w:val="-6"/>
                <w:sz w:val="28"/>
              </w:rPr>
              <w:t>8</w:t>
            </w:r>
            <w:r w:rsidRPr="007E67D8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D53D57" w:rsidRPr="007E67D8" w:rsidRDefault="00D53D57" w:rsidP="00C15A6D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53D57" w:rsidRPr="007E67D8" w:rsidRDefault="00D53D57" w:rsidP="00D53D5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D53D57" w:rsidRPr="007E67D8" w:rsidRDefault="00D53D57" w:rsidP="00D53D5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53D57" w:rsidRPr="007E67D8" w:rsidRDefault="00D53D57" w:rsidP="00D53D5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D53D57" w:rsidRPr="007E67D8" w:rsidRDefault="00D53D57" w:rsidP="00D53D5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53D57" w:rsidRPr="007E67D8" w:rsidRDefault="00D53D57" w:rsidP="00D53D57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53D57" w:rsidRPr="007E67D8" w:rsidRDefault="00D53D57" w:rsidP="004E58B5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</w:tr>
      <w:tr w:rsidR="004E58B5" w:rsidRPr="007E67D8" w:rsidTr="00D771A6">
        <w:tc>
          <w:tcPr>
            <w:tcW w:w="4050" w:type="dxa"/>
            <w:shd w:val="clear" w:color="auto" w:fill="auto"/>
            <w:vAlign w:val="bottom"/>
          </w:tcPr>
          <w:p w:rsidR="00D00EF7" w:rsidRPr="007E67D8" w:rsidRDefault="00D00EF7" w:rsidP="00D00EF7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00EF7" w:rsidRPr="007E67D8" w:rsidRDefault="003965CE" w:rsidP="00443EB8">
            <w:pPr>
              <w:tabs>
                <w:tab w:val="decimal" w:pos="540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00EF7" w:rsidRPr="007E67D8" w:rsidRDefault="00D00EF7" w:rsidP="00D00EF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D00EF7" w:rsidRPr="007E67D8" w:rsidRDefault="00D00EF7" w:rsidP="00D00EF7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00EF7" w:rsidRPr="007E67D8" w:rsidRDefault="00D00EF7" w:rsidP="00D00EF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00EF7" w:rsidRPr="007E67D8" w:rsidRDefault="005F5E1C" w:rsidP="00114C7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149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D00EF7" w:rsidRPr="007E67D8" w:rsidRDefault="00D00EF7" w:rsidP="00D00EF7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00EF7" w:rsidRPr="007E67D8" w:rsidRDefault="005F5E1C" w:rsidP="00114C7C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</w:t>
            </w:r>
            <w:r w:rsidR="00D00EF7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816</w:t>
            </w:r>
          </w:p>
        </w:tc>
      </w:tr>
      <w:tr w:rsidR="003965CE" w:rsidRPr="007E67D8" w:rsidTr="00D771A6">
        <w:tc>
          <w:tcPr>
            <w:tcW w:w="4050" w:type="dxa"/>
            <w:shd w:val="clear" w:color="auto" w:fill="auto"/>
            <w:vAlign w:val="center"/>
          </w:tcPr>
          <w:p w:rsidR="003965CE" w:rsidRPr="007E67D8" w:rsidRDefault="003965CE" w:rsidP="00D00EF7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บริษัท</w:t>
            </w:r>
            <w:r w:rsidRPr="007E67D8">
              <w:rPr>
                <w:rFonts w:ascii="Angsana New" w:hAnsi="Angsana New" w:hint="cs"/>
                <w:sz w:val="28"/>
                <w:cs/>
              </w:rPr>
              <w:t>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965CE" w:rsidRPr="007E67D8" w:rsidRDefault="00D771A6" w:rsidP="003965CE">
            <w:pPr>
              <w:tabs>
                <w:tab w:val="decimal" w:pos="540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3965CE" w:rsidRPr="007E67D8" w:rsidRDefault="003965CE" w:rsidP="00D00EF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965CE" w:rsidRPr="007E67D8" w:rsidRDefault="00D771A6" w:rsidP="003965CE">
            <w:pPr>
              <w:tabs>
                <w:tab w:val="decimal" w:pos="540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3965CE" w:rsidRPr="007E67D8" w:rsidRDefault="003965CE" w:rsidP="00D00EF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965CE" w:rsidRPr="007E67D8" w:rsidRDefault="005F5E1C" w:rsidP="00D00EF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3965CE" w:rsidRPr="007E67D8" w:rsidRDefault="003965CE" w:rsidP="00D00EF7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965CE" w:rsidRPr="007E67D8" w:rsidRDefault="00D771A6" w:rsidP="00D771A6">
            <w:pPr>
              <w:tabs>
                <w:tab w:val="decimal" w:pos="540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</w:tr>
      <w:tr w:rsidR="004E58B5" w:rsidRPr="007E67D8" w:rsidTr="00D771A6">
        <w:tc>
          <w:tcPr>
            <w:tcW w:w="4050" w:type="dxa"/>
            <w:shd w:val="clear" w:color="auto" w:fill="auto"/>
            <w:vAlign w:val="center"/>
          </w:tcPr>
          <w:p w:rsidR="00D00EF7" w:rsidRPr="007E67D8" w:rsidRDefault="00D00EF7" w:rsidP="00D00EF7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EF7" w:rsidRPr="007E67D8" w:rsidRDefault="005F5E1C" w:rsidP="009079E5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00EF7" w:rsidRPr="007E67D8" w:rsidRDefault="00D00EF7" w:rsidP="00D00EF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EF7" w:rsidRPr="007E67D8" w:rsidRDefault="005F5E1C" w:rsidP="009079E5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EF7" w:rsidRPr="007E67D8" w:rsidRDefault="00D00EF7" w:rsidP="00D00EF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EF7" w:rsidRPr="007E67D8" w:rsidRDefault="005F5E1C" w:rsidP="00D00EF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D00EF7" w:rsidRPr="007E67D8" w:rsidRDefault="00D00EF7" w:rsidP="00D00EF7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EF7" w:rsidRPr="007E67D8" w:rsidRDefault="005F5E1C" w:rsidP="004E58B5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32</w:t>
            </w:r>
          </w:p>
        </w:tc>
      </w:tr>
      <w:tr w:rsidR="004E58B5" w:rsidRPr="007E67D8" w:rsidTr="00470E76">
        <w:tc>
          <w:tcPr>
            <w:tcW w:w="4050" w:type="dxa"/>
            <w:shd w:val="clear" w:color="auto" w:fill="auto"/>
            <w:vAlign w:val="bottom"/>
          </w:tcPr>
          <w:p w:rsidR="00D00EF7" w:rsidRPr="007E67D8" w:rsidRDefault="00D00EF7" w:rsidP="00D00EF7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 xml:space="preserve">รวมรายได้ค้างรับ </w:t>
            </w:r>
            <w:r w:rsidR="00B64ABF" w:rsidRPr="007E67D8">
              <w:rPr>
                <w:rFonts w:ascii="Angsana New" w:hAnsi="Angsana New"/>
                <w:sz w:val="28"/>
              </w:rPr>
              <w:t>-</w:t>
            </w:r>
            <w:r w:rsidRPr="007E67D8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0EF7" w:rsidRPr="007E67D8" w:rsidRDefault="005F5E1C" w:rsidP="00114C7C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D00EF7" w:rsidRPr="007E67D8" w:rsidRDefault="00D00EF7" w:rsidP="00D00EF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0EF7" w:rsidRPr="007E67D8" w:rsidRDefault="005F5E1C" w:rsidP="00D00EF7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00EF7" w:rsidRPr="007E67D8" w:rsidRDefault="00D00EF7" w:rsidP="00D00EF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0EF7" w:rsidRPr="007E67D8" w:rsidRDefault="005F5E1C" w:rsidP="00D00EF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204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D00EF7" w:rsidRPr="007E67D8" w:rsidRDefault="00D00EF7" w:rsidP="00D00EF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0EF7" w:rsidRPr="007E67D8" w:rsidRDefault="005F5E1C" w:rsidP="004E58B5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</w:t>
            </w:r>
            <w:r w:rsidR="00D00EF7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848</w:t>
            </w:r>
          </w:p>
        </w:tc>
      </w:tr>
      <w:tr w:rsidR="004E58B5" w:rsidRPr="007E67D8" w:rsidTr="00470E76">
        <w:tc>
          <w:tcPr>
            <w:tcW w:w="4050" w:type="dxa"/>
            <w:shd w:val="clear" w:color="auto" w:fill="auto"/>
            <w:vAlign w:val="bottom"/>
          </w:tcPr>
          <w:p w:rsidR="001D30E2" w:rsidRPr="007E67D8" w:rsidRDefault="001D30E2" w:rsidP="00D53D57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D53D57" w:rsidRPr="007E67D8" w:rsidRDefault="00D53D57" w:rsidP="00D53D5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53D57" w:rsidRPr="007E67D8" w:rsidRDefault="00D53D57" w:rsidP="00D53D5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D53D57" w:rsidRPr="007E67D8" w:rsidRDefault="00D53D57" w:rsidP="00D53D5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53D57" w:rsidRPr="007E67D8" w:rsidRDefault="00D53D57" w:rsidP="00D53D5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D53D57" w:rsidRPr="007E67D8" w:rsidRDefault="00D53D57" w:rsidP="00D53D5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53D57" w:rsidRPr="007E67D8" w:rsidRDefault="00D53D57" w:rsidP="00D53D5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D53D57" w:rsidRPr="007E67D8" w:rsidRDefault="00D53D57" w:rsidP="00D53D5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</w:tr>
      <w:tr w:rsidR="004E58B5" w:rsidRPr="007E67D8" w:rsidTr="004E58B5">
        <w:tc>
          <w:tcPr>
            <w:tcW w:w="4050" w:type="dxa"/>
            <w:shd w:val="clear" w:color="auto" w:fill="auto"/>
            <w:vAlign w:val="bottom"/>
          </w:tcPr>
          <w:p w:rsidR="003C551D" w:rsidRPr="007E67D8" w:rsidRDefault="00D53D57" w:rsidP="005C4359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ดอกเบี้ยค้างรับ</w:t>
            </w:r>
            <w:r w:rsidRPr="007E67D8">
              <w:rPr>
                <w:rFonts w:ascii="Angsana New" w:hAnsi="Angsana New"/>
                <w:b/>
                <w:bCs/>
                <w:sz w:val="28"/>
              </w:rPr>
              <w:t xml:space="preserve"> - </w:t>
            </w: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  <w:r w:rsidRPr="007E67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  <w:p w:rsidR="00D53D57" w:rsidRPr="007E67D8" w:rsidRDefault="00D53D57" w:rsidP="004867A3">
            <w:pPr>
              <w:ind w:left="9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 w:rsidR="00330553"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ดู</w:t>
            </w: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หมายเหตุ</w:t>
            </w:r>
            <w:r w:rsidR="00330553"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ข้อ</w:t>
            </w: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5F5E1C" w:rsidRPr="005F5E1C">
              <w:rPr>
                <w:rFonts w:ascii="Angsana New" w:hAnsi="Angsana New"/>
                <w:b/>
                <w:bCs/>
                <w:sz w:val="28"/>
              </w:rPr>
              <w:t>8</w:t>
            </w: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D53D57" w:rsidRPr="007E67D8" w:rsidRDefault="00D53D57" w:rsidP="00D53D5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53D57" w:rsidRPr="007E67D8" w:rsidRDefault="00D53D57" w:rsidP="00D53D5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D53D57" w:rsidRPr="007E67D8" w:rsidRDefault="00D53D57" w:rsidP="00D53D5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53D57" w:rsidRPr="007E67D8" w:rsidRDefault="00D53D57" w:rsidP="00D53D5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D53D57" w:rsidRPr="007E67D8" w:rsidRDefault="00D53D57" w:rsidP="00D53D5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D53D57" w:rsidRPr="007E67D8" w:rsidRDefault="00D53D57" w:rsidP="00D53D5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53D57" w:rsidRPr="007E67D8" w:rsidRDefault="00D53D57" w:rsidP="00D53D57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</w:tr>
      <w:tr w:rsidR="001D30E2" w:rsidRPr="007E67D8" w:rsidTr="004E58B5">
        <w:tc>
          <w:tcPr>
            <w:tcW w:w="4050" w:type="dxa"/>
            <w:shd w:val="clear" w:color="auto" w:fill="auto"/>
            <w:vAlign w:val="bottom"/>
          </w:tcPr>
          <w:p w:rsidR="001D30E2" w:rsidRPr="007E67D8" w:rsidRDefault="001D30E2" w:rsidP="001D30E2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:rsidR="001D30E2" w:rsidRPr="007E67D8" w:rsidRDefault="00815897" w:rsidP="001D30E2">
            <w:pPr>
              <w:tabs>
                <w:tab w:val="decimal" w:pos="54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D30E2" w:rsidRPr="007E67D8" w:rsidRDefault="001D30E2" w:rsidP="001D30E2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1D30E2" w:rsidRPr="007E67D8" w:rsidRDefault="001D30E2" w:rsidP="001D30E2">
            <w:pPr>
              <w:tabs>
                <w:tab w:val="decimal" w:pos="524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D30E2" w:rsidRPr="007E67D8" w:rsidRDefault="001D30E2" w:rsidP="001D30E2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1D30E2" w:rsidRPr="007E67D8" w:rsidRDefault="005F5E1C" w:rsidP="00114C7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41</w:t>
            </w:r>
            <w:r w:rsidR="00556066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584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1D30E2" w:rsidRPr="007E67D8" w:rsidRDefault="001D30E2" w:rsidP="001D30E2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D30E2" w:rsidRPr="007E67D8" w:rsidRDefault="005F5E1C" w:rsidP="001C4770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37</w:t>
            </w:r>
            <w:r w:rsidR="001D30E2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101</w:t>
            </w:r>
          </w:p>
        </w:tc>
      </w:tr>
      <w:tr w:rsidR="004E58B5" w:rsidRPr="007E67D8" w:rsidTr="004E58B5">
        <w:tc>
          <w:tcPr>
            <w:tcW w:w="4050" w:type="dxa"/>
            <w:shd w:val="clear" w:color="auto" w:fill="auto"/>
            <w:vAlign w:val="bottom"/>
          </w:tcPr>
          <w:p w:rsidR="00D00EF7" w:rsidRPr="007E67D8" w:rsidRDefault="00D00EF7" w:rsidP="00D00EF7">
            <w:pPr>
              <w:ind w:right="-108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กิจการร่วมค้า</w:t>
            </w:r>
          </w:p>
        </w:tc>
        <w:tc>
          <w:tcPr>
            <w:tcW w:w="1080" w:type="dxa"/>
            <w:shd w:val="clear" w:color="auto" w:fill="auto"/>
          </w:tcPr>
          <w:p w:rsidR="00D00EF7" w:rsidRPr="007E67D8" w:rsidRDefault="00815897" w:rsidP="00443EB8">
            <w:pPr>
              <w:tabs>
                <w:tab w:val="decimal" w:pos="54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D00EF7" w:rsidRPr="007E67D8" w:rsidRDefault="00D00EF7" w:rsidP="00274782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D00EF7" w:rsidRPr="007E67D8" w:rsidRDefault="005F5E1C" w:rsidP="00114C7C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553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D00EF7" w:rsidRPr="007E67D8" w:rsidRDefault="00D00EF7" w:rsidP="00274782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D00EF7" w:rsidRPr="007E67D8" w:rsidRDefault="00556066" w:rsidP="00C537CF">
            <w:pPr>
              <w:tabs>
                <w:tab w:val="decimal" w:pos="54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D00EF7" w:rsidRPr="007E67D8" w:rsidRDefault="00D00EF7" w:rsidP="00274782">
            <w:pPr>
              <w:tabs>
                <w:tab w:val="decimal" w:pos="882"/>
              </w:tabs>
              <w:ind w:left="-12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00EF7" w:rsidRPr="007E67D8" w:rsidRDefault="005F5E1C" w:rsidP="00114C7C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553</w:t>
            </w:r>
          </w:p>
        </w:tc>
      </w:tr>
      <w:tr w:rsidR="004E58B5" w:rsidRPr="007E67D8" w:rsidTr="004E58B5">
        <w:tc>
          <w:tcPr>
            <w:tcW w:w="4050" w:type="dxa"/>
            <w:shd w:val="clear" w:color="auto" w:fill="auto"/>
            <w:vAlign w:val="bottom"/>
          </w:tcPr>
          <w:p w:rsidR="00D53D57" w:rsidRPr="007E67D8" w:rsidRDefault="00D53D57" w:rsidP="00D53D57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ผู้ถือหุ้นบริษัท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53D57" w:rsidRPr="007E67D8" w:rsidRDefault="005F5E1C" w:rsidP="00114C7C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2</w:t>
            </w:r>
            <w:r w:rsidR="00815897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346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D53D57" w:rsidRPr="007E67D8" w:rsidRDefault="00D53D57" w:rsidP="00274782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3D57" w:rsidRPr="007E67D8" w:rsidRDefault="005F5E1C" w:rsidP="00114C7C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</w:t>
            </w:r>
            <w:r w:rsidR="00D53D57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448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D53D57" w:rsidRPr="007E67D8" w:rsidRDefault="00D53D57" w:rsidP="00274782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D53D57" w:rsidRPr="007E67D8" w:rsidRDefault="00556066" w:rsidP="001D30E2">
            <w:pPr>
              <w:tabs>
                <w:tab w:val="decimal" w:pos="524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D53D57" w:rsidRPr="007E67D8" w:rsidRDefault="00D53D57" w:rsidP="00274782">
            <w:pPr>
              <w:tabs>
                <w:tab w:val="decimal" w:pos="882"/>
              </w:tabs>
              <w:ind w:left="-12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53D57" w:rsidRPr="007E67D8" w:rsidRDefault="00D53D57" w:rsidP="00443EB8">
            <w:pPr>
              <w:tabs>
                <w:tab w:val="decimal" w:pos="524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</w:tr>
      <w:tr w:rsidR="004E58B5" w:rsidRPr="007E67D8" w:rsidTr="004E58B5">
        <w:tc>
          <w:tcPr>
            <w:tcW w:w="4050" w:type="dxa"/>
            <w:shd w:val="clear" w:color="auto" w:fill="auto"/>
            <w:vAlign w:val="bottom"/>
          </w:tcPr>
          <w:p w:rsidR="00D00EF7" w:rsidRPr="007E67D8" w:rsidRDefault="00D00EF7" w:rsidP="00D00EF7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D00EF7" w:rsidRPr="007E67D8" w:rsidRDefault="005F5E1C" w:rsidP="00114C7C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2</w:t>
            </w:r>
            <w:r w:rsidR="003965CE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346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D00EF7" w:rsidRPr="007E67D8" w:rsidRDefault="00D00EF7" w:rsidP="00274782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00EF7" w:rsidRPr="007E67D8" w:rsidRDefault="005F5E1C" w:rsidP="00114C7C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2</w:t>
            </w:r>
            <w:r w:rsidR="00D00EF7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001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D00EF7" w:rsidRPr="007E67D8" w:rsidRDefault="00D00EF7" w:rsidP="00274782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D00EF7" w:rsidRPr="007E67D8" w:rsidRDefault="005F5E1C" w:rsidP="00114C7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41</w:t>
            </w:r>
            <w:r w:rsidR="00556066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584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D00EF7" w:rsidRPr="007E67D8" w:rsidRDefault="00D00EF7" w:rsidP="00274782">
            <w:pPr>
              <w:tabs>
                <w:tab w:val="decimal" w:pos="882"/>
              </w:tabs>
              <w:ind w:left="-12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D00EF7" w:rsidRPr="007E67D8" w:rsidRDefault="005F5E1C" w:rsidP="00114C7C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37</w:t>
            </w:r>
            <w:r w:rsidR="00D00EF7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654</w:t>
            </w:r>
          </w:p>
        </w:tc>
      </w:tr>
      <w:tr w:rsidR="004E58B5" w:rsidRPr="007E67D8" w:rsidTr="004E58B5">
        <w:tc>
          <w:tcPr>
            <w:tcW w:w="4050" w:type="dxa"/>
            <w:shd w:val="clear" w:color="auto" w:fill="auto"/>
            <w:vAlign w:val="center"/>
          </w:tcPr>
          <w:p w:rsidR="00D00EF7" w:rsidRPr="007E67D8" w:rsidRDefault="00D00EF7" w:rsidP="00D00EF7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7E67D8">
              <w:rPr>
                <w:rFonts w:ascii="Angsana New" w:hAnsi="Angsana New"/>
                <w:sz w:val="28"/>
              </w:rPr>
              <w:t>:</w:t>
            </w:r>
            <w:r w:rsidRPr="007E67D8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00EF7" w:rsidRPr="007E67D8" w:rsidRDefault="00815897" w:rsidP="00443EB8">
            <w:pPr>
              <w:tabs>
                <w:tab w:val="decimal" w:pos="54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D00EF7" w:rsidRPr="007E67D8" w:rsidRDefault="00D00EF7" w:rsidP="00274782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00EF7" w:rsidRPr="007E67D8" w:rsidRDefault="00D00EF7" w:rsidP="00114C7C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(</w:t>
            </w:r>
            <w:r w:rsidR="005F5E1C" w:rsidRPr="005F5E1C">
              <w:rPr>
                <w:rFonts w:ascii="Angsana New" w:hAnsi="Angsana New"/>
                <w:sz w:val="28"/>
              </w:rPr>
              <w:t>553</w:t>
            </w:r>
            <w:r w:rsidRPr="007E67D8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D00EF7" w:rsidRPr="007E67D8" w:rsidRDefault="00D00EF7" w:rsidP="00274782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D00EF7" w:rsidRPr="007E67D8" w:rsidRDefault="00556066" w:rsidP="00556066">
            <w:pPr>
              <w:tabs>
                <w:tab w:val="decimal" w:pos="524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00EF7" w:rsidRPr="007E67D8" w:rsidRDefault="00D00EF7" w:rsidP="00274782">
            <w:pPr>
              <w:tabs>
                <w:tab w:val="decimal" w:pos="882"/>
              </w:tabs>
              <w:ind w:left="-12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00EF7" w:rsidRPr="007E67D8" w:rsidRDefault="00D00EF7" w:rsidP="00114C7C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(</w:t>
            </w:r>
            <w:r w:rsidR="005F5E1C" w:rsidRPr="005F5E1C">
              <w:rPr>
                <w:rFonts w:ascii="Angsana New" w:hAnsi="Angsana New"/>
                <w:sz w:val="28"/>
              </w:rPr>
              <w:t>28</w:t>
            </w:r>
            <w:r w:rsidRPr="007E67D8">
              <w:rPr>
                <w:rFonts w:ascii="Angsana New" w:hAnsi="Angsana New"/>
                <w:sz w:val="28"/>
              </w:rPr>
              <w:t>,</w:t>
            </w:r>
            <w:r w:rsidR="005F5E1C" w:rsidRPr="005F5E1C">
              <w:rPr>
                <w:rFonts w:ascii="Angsana New" w:hAnsi="Angsana New"/>
                <w:sz w:val="28"/>
              </w:rPr>
              <w:t>840</w:t>
            </w:r>
            <w:r w:rsidRPr="007E67D8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E58B5" w:rsidRPr="007E67D8" w:rsidTr="004E58B5">
        <w:tc>
          <w:tcPr>
            <w:tcW w:w="4050" w:type="dxa"/>
            <w:shd w:val="clear" w:color="auto" w:fill="auto"/>
            <w:vAlign w:val="bottom"/>
          </w:tcPr>
          <w:p w:rsidR="00D00EF7" w:rsidRPr="007E67D8" w:rsidRDefault="00D00EF7" w:rsidP="00D00EF7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 xml:space="preserve">รวมดอกเบี้ยค้างรับ </w:t>
            </w:r>
            <w:r w:rsidR="00A92758" w:rsidRPr="007E67D8">
              <w:rPr>
                <w:rFonts w:ascii="Angsana New" w:hAnsi="Angsana New"/>
                <w:sz w:val="28"/>
              </w:rPr>
              <w:t>-</w:t>
            </w:r>
            <w:r w:rsidRPr="007E67D8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="00A92758" w:rsidRPr="007E67D8">
              <w:rPr>
                <w:rFonts w:ascii="Angsana New" w:hAnsi="Angsana New"/>
                <w:sz w:val="28"/>
              </w:rPr>
              <w:t xml:space="preserve"> -</w:t>
            </w:r>
            <w:r w:rsidRPr="007E67D8">
              <w:rPr>
                <w:rFonts w:ascii="Angsana New" w:hAnsi="Angsana New"/>
                <w:sz w:val="28"/>
              </w:rPr>
              <w:t xml:space="preserve"> </w:t>
            </w:r>
            <w:r w:rsidRPr="007E67D8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0EF7" w:rsidRPr="007E67D8" w:rsidRDefault="005F5E1C" w:rsidP="00114C7C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2</w:t>
            </w:r>
            <w:r w:rsidR="00815897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346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D00EF7" w:rsidRPr="007E67D8" w:rsidRDefault="00D00EF7" w:rsidP="00274782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0EF7" w:rsidRPr="007E67D8" w:rsidRDefault="005F5E1C" w:rsidP="00114C7C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</w:t>
            </w:r>
            <w:r w:rsidR="00D00EF7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448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D00EF7" w:rsidRPr="007E67D8" w:rsidRDefault="00D00EF7" w:rsidP="00274782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0EF7" w:rsidRPr="007E67D8" w:rsidRDefault="005F5E1C" w:rsidP="00114C7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41</w:t>
            </w:r>
            <w:r w:rsidR="00556066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584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D00EF7" w:rsidRPr="007E67D8" w:rsidRDefault="00D00EF7" w:rsidP="00274782">
            <w:pPr>
              <w:tabs>
                <w:tab w:val="decimal" w:pos="882"/>
              </w:tabs>
              <w:ind w:left="-12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0EF7" w:rsidRPr="007E67D8" w:rsidRDefault="005F5E1C" w:rsidP="00114C7C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8</w:t>
            </w:r>
            <w:r w:rsidR="00D00EF7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814</w:t>
            </w:r>
          </w:p>
        </w:tc>
      </w:tr>
      <w:tr w:rsidR="00A91997" w:rsidRPr="007E67D8" w:rsidTr="004E58B5">
        <w:tc>
          <w:tcPr>
            <w:tcW w:w="4050" w:type="dxa"/>
            <w:shd w:val="clear" w:color="auto" w:fill="auto"/>
            <w:vAlign w:val="bottom"/>
          </w:tcPr>
          <w:p w:rsidR="00A91997" w:rsidRPr="007E67D8" w:rsidRDefault="00A91997" w:rsidP="00727706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91997" w:rsidRPr="007E67D8" w:rsidRDefault="00A91997" w:rsidP="00727706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" w:type="dxa"/>
            <w:shd w:val="clear" w:color="auto" w:fill="auto"/>
          </w:tcPr>
          <w:p w:rsidR="00A91997" w:rsidRPr="007E67D8" w:rsidRDefault="00A91997" w:rsidP="00727706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:rsidR="00A91997" w:rsidRPr="007E67D8" w:rsidRDefault="00A91997" w:rsidP="00727706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:rsidR="00A91997" w:rsidRPr="007E67D8" w:rsidRDefault="00A91997" w:rsidP="00727706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:rsidR="00A91997" w:rsidRPr="007E67D8" w:rsidRDefault="00A91997" w:rsidP="00727706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A91997" w:rsidRPr="007E67D8" w:rsidRDefault="00A91997" w:rsidP="00727706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91997" w:rsidRPr="007E67D8" w:rsidRDefault="00A91997" w:rsidP="00727706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4E58B5" w:rsidRPr="007E67D8" w:rsidTr="004E58B5">
        <w:tc>
          <w:tcPr>
            <w:tcW w:w="4050" w:type="dxa"/>
            <w:shd w:val="clear" w:color="auto" w:fill="auto"/>
            <w:vAlign w:val="bottom"/>
          </w:tcPr>
          <w:p w:rsidR="00DE7EB8" w:rsidRPr="007E67D8" w:rsidRDefault="008477CF" w:rsidP="00727706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เงินมัดจำเพื่อตรวจสอบ</w:t>
            </w:r>
            <w:r w:rsidR="00DE7EB8" w:rsidRPr="007E67D8">
              <w:rPr>
                <w:rFonts w:ascii="Angsana New" w:hAnsi="Angsana New"/>
                <w:b/>
                <w:bCs/>
                <w:sz w:val="28"/>
                <w:cs/>
              </w:rPr>
              <w:t>ธุรกิจ -</w:t>
            </w:r>
          </w:p>
          <w:p w:rsidR="00DE7EB8" w:rsidRPr="007E67D8" w:rsidRDefault="00DE7EB8" w:rsidP="00727706">
            <w:pPr>
              <w:ind w:left="162" w:right="50" w:hanging="16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/>
                <w:b/>
                <w:bCs/>
                <w:sz w:val="28"/>
              </w:rPr>
              <w:tab/>
            </w: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 xml:space="preserve">กิจการที่เกี่ยวข้องกัน </w:t>
            </w:r>
            <w:r w:rsidR="003965CE" w:rsidRPr="007E67D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(ดูหมายเหตุข้อ </w:t>
            </w:r>
            <w:r w:rsidR="008477CF">
              <w:rPr>
                <w:rFonts w:ascii="Angsana New" w:hAnsi="Angsana New"/>
                <w:b/>
                <w:bCs/>
                <w:sz w:val="28"/>
              </w:rPr>
              <w:t>19</w:t>
            </w:r>
            <w:r w:rsidR="003965CE" w:rsidRPr="007E67D8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DE7EB8" w:rsidRPr="007E67D8" w:rsidRDefault="00DE7EB8" w:rsidP="00727706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" w:type="dxa"/>
            <w:shd w:val="clear" w:color="auto" w:fill="auto"/>
          </w:tcPr>
          <w:p w:rsidR="00DE7EB8" w:rsidRPr="007E67D8" w:rsidRDefault="00DE7EB8" w:rsidP="00727706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:rsidR="00DE7EB8" w:rsidRPr="007E67D8" w:rsidRDefault="00DE7EB8" w:rsidP="00727706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:rsidR="00DE7EB8" w:rsidRPr="007E67D8" w:rsidRDefault="00DE7EB8" w:rsidP="00727706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:rsidR="00DE7EB8" w:rsidRPr="007E67D8" w:rsidRDefault="00DE7EB8" w:rsidP="00727706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DE7EB8" w:rsidRPr="007E67D8" w:rsidRDefault="00DE7EB8" w:rsidP="00727706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E7EB8" w:rsidRPr="007E67D8" w:rsidRDefault="00DE7EB8" w:rsidP="00727706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4E58B5" w:rsidRPr="007E67D8" w:rsidTr="004E58B5">
        <w:tc>
          <w:tcPr>
            <w:tcW w:w="4050" w:type="dxa"/>
            <w:shd w:val="clear" w:color="auto" w:fill="auto"/>
            <w:vAlign w:val="center"/>
          </w:tcPr>
          <w:p w:rsidR="00DE7EB8" w:rsidRPr="007E67D8" w:rsidRDefault="00DE7EB8" w:rsidP="00727706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shd w:val="clear" w:color="auto" w:fill="auto"/>
          </w:tcPr>
          <w:p w:rsidR="00DE7EB8" w:rsidRPr="007E67D8" w:rsidRDefault="005F5E1C" w:rsidP="009079E5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10</w:t>
            </w:r>
            <w:r w:rsidR="003965CE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62" w:type="dxa"/>
            <w:shd w:val="clear" w:color="auto" w:fill="auto"/>
          </w:tcPr>
          <w:p w:rsidR="00DE7EB8" w:rsidRPr="007E67D8" w:rsidRDefault="00DE7EB8" w:rsidP="00274782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  <w:gridSpan w:val="2"/>
            <w:shd w:val="clear" w:color="auto" w:fill="auto"/>
          </w:tcPr>
          <w:p w:rsidR="00DE7EB8" w:rsidRPr="007E67D8" w:rsidRDefault="005F5E1C" w:rsidP="009079E5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10</w:t>
            </w:r>
            <w:r w:rsidR="00DE7EB8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35" w:type="dxa"/>
            <w:gridSpan w:val="2"/>
            <w:shd w:val="clear" w:color="auto" w:fill="auto"/>
          </w:tcPr>
          <w:p w:rsidR="00DE7EB8" w:rsidRPr="007E67D8" w:rsidRDefault="00DE7EB8" w:rsidP="00274782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:rsidR="00DE7EB8" w:rsidRPr="007E67D8" w:rsidRDefault="00556066" w:rsidP="00443EB8">
            <w:pPr>
              <w:tabs>
                <w:tab w:val="decimal" w:pos="539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E7EB8" w:rsidRPr="007E67D8" w:rsidRDefault="00DE7EB8" w:rsidP="00443EB8">
            <w:pPr>
              <w:tabs>
                <w:tab w:val="decimal" w:pos="882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DE7EB8" w:rsidRPr="007E67D8" w:rsidRDefault="00C066BC" w:rsidP="00443EB8">
            <w:pPr>
              <w:tabs>
                <w:tab w:val="decimal" w:pos="539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</w:tr>
      <w:tr w:rsidR="004E58B5" w:rsidRPr="007E67D8" w:rsidTr="004E58B5">
        <w:tc>
          <w:tcPr>
            <w:tcW w:w="4050" w:type="dxa"/>
            <w:shd w:val="clear" w:color="auto" w:fill="auto"/>
            <w:vAlign w:val="center"/>
          </w:tcPr>
          <w:p w:rsidR="00465F6A" w:rsidRPr="007E67D8" w:rsidRDefault="00465F6A" w:rsidP="00465F6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65F6A" w:rsidRPr="007E67D8" w:rsidRDefault="005F5E1C" w:rsidP="009079E5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60</w:t>
            </w:r>
            <w:r w:rsidR="003965CE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62" w:type="dxa"/>
            <w:shd w:val="clear" w:color="auto" w:fill="auto"/>
          </w:tcPr>
          <w:p w:rsidR="00465F6A" w:rsidRPr="007E67D8" w:rsidRDefault="00465F6A" w:rsidP="00274782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65F6A" w:rsidRPr="007E67D8" w:rsidRDefault="005F5E1C" w:rsidP="009079E5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160</w:t>
            </w:r>
            <w:r w:rsidR="00465F6A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35" w:type="dxa"/>
            <w:gridSpan w:val="2"/>
            <w:shd w:val="clear" w:color="auto" w:fill="auto"/>
          </w:tcPr>
          <w:p w:rsidR="00465F6A" w:rsidRPr="007E67D8" w:rsidRDefault="00465F6A" w:rsidP="00274782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65F6A" w:rsidRPr="007E67D8" w:rsidRDefault="005F5E1C" w:rsidP="009079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60</w:t>
            </w:r>
            <w:r w:rsidR="00556066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65F6A" w:rsidRPr="007E67D8" w:rsidRDefault="00465F6A" w:rsidP="00274782">
            <w:pPr>
              <w:tabs>
                <w:tab w:val="decimal" w:pos="882"/>
              </w:tabs>
              <w:ind w:left="-12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65F6A" w:rsidRPr="007E67D8" w:rsidRDefault="005F5E1C" w:rsidP="009079E5">
            <w:pPr>
              <w:tabs>
                <w:tab w:val="decimal" w:pos="958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160</w:t>
            </w:r>
            <w:r w:rsidR="00465F6A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000</w:t>
            </w:r>
          </w:p>
        </w:tc>
      </w:tr>
      <w:tr w:rsidR="004E58B5" w:rsidRPr="007E67D8" w:rsidTr="004E58B5">
        <w:tc>
          <w:tcPr>
            <w:tcW w:w="4050" w:type="dxa"/>
            <w:shd w:val="clear" w:color="auto" w:fill="auto"/>
            <w:vAlign w:val="bottom"/>
          </w:tcPr>
          <w:p w:rsidR="00465F6A" w:rsidRPr="007E67D8" w:rsidRDefault="008477CF" w:rsidP="00465F6A">
            <w:pPr>
              <w:ind w:right="-36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รวมเงินมัดจำเพื่อตรวจสอบ</w:t>
            </w:r>
            <w:r w:rsidR="00465F6A" w:rsidRPr="007E67D8">
              <w:rPr>
                <w:rFonts w:ascii="Angsana New" w:hAnsi="Angsana New"/>
                <w:sz w:val="28"/>
                <w:cs/>
              </w:rPr>
              <w:t xml:space="preserve">ธุรกิจ - </w:t>
            </w:r>
          </w:p>
          <w:p w:rsidR="00465F6A" w:rsidRPr="007E67D8" w:rsidRDefault="00465F6A" w:rsidP="00465F6A">
            <w:pPr>
              <w:ind w:left="162" w:right="-36"/>
              <w:jc w:val="thaiDistribute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5F6A" w:rsidRPr="007E67D8" w:rsidRDefault="005F5E1C" w:rsidP="009079E5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70</w:t>
            </w:r>
            <w:r w:rsidR="003965CE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62" w:type="dxa"/>
            <w:shd w:val="clear" w:color="auto" w:fill="auto"/>
            <w:vAlign w:val="bottom"/>
          </w:tcPr>
          <w:p w:rsidR="00465F6A" w:rsidRPr="007E67D8" w:rsidRDefault="00465F6A" w:rsidP="00274782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5F6A" w:rsidRPr="007E67D8" w:rsidRDefault="005F5E1C" w:rsidP="009079E5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170</w:t>
            </w:r>
            <w:r w:rsidR="00465F6A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35" w:type="dxa"/>
            <w:gridSpan w:val="2"/>
            <w:shd w:val="clear" w:color="auto" w:fill="auto"/>
            <w:vAlign w:val="bottom"/>
          </w:tcPr>
          <w:p w:rsidR="00465F6A" w:rsidRPr="007E67D8" w:rsidRDefault="00465F6A" w:rsidP="00274782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5F6A" w:rsidRPr="007E67D8" w:rsidRDefault="005F5E1C" w:rsidP="009079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60</w:t>
            </w:r>
            <w:r w:rsidR="00556066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65F6A" w:rsidRPr="007E67D8" w:rsidRDefault="00465F6A" w:rsidP="00274782">
            <w:pPr>
              <w:tabs>
                <w:tab w:val="decimal" w:pos="882"/>
              </w:tabs>
              <w:ind w:left="-12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5F6A" w:rsidRPr="007E67D8" w:rsidRDefault="005F5E1C" w:rsidP="009079E5">
            <w:pPr>
              <w:tabs>
                <w:tab w:val="decimal" w:pos="958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160</w:t>
            </w:r>
            <w:r w:rsidR="00465F6A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000</w:t>
            </w:r>
          </w:p>
        </w:tc>
      </w:tr>
      <w:tr w:rsidR="00782467" w:rsidRPr="007E67D8" w:rsidTr="00782467">
        <w:tc>
          <w:tcPr>
            <w:tcW w:w="4050" w:type="dxa"/>
            <w:shd w:val="clear" w:color="auto" w:fill="auto"/>
            <w:vAlign w:val="bottom"/>
          </w:tcPr>
          <w:p w:rsidR="00782467" w:rsidRPr="007E67D8" w:rsidRDefault="00782467" w:rsidP="00782467">
            <w:pPr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782467" w:rsidRPr="007E67D8" w:rsidRDefault="00782467" w:rsidP="00782467">
            <w:pPr>
              <w:tabs>
                <w:tab w:val="decimal" w:pos="539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dxa"/>
            <w:shd w:val="clear" w:color="auto" w:fill="auto"/>
          </w:tcPr>
          <w:p w:rsidR="00782467" w:rsidRPr="007E67D8" w:rsidRDefault="00782467" w:rsidP="00782467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782467" w:rsidRPr="007E67D8" w:rsidRDefault="00782467" w:rsidP="00782467">
            <w:pPr>
              <w:tabs>
                <w:tab w:val="decimal" w:pos="920"/>
              </w:tabs>
              <w:ind w:left="-18" w:right="4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:rsidR="00782467" w:rsidRPr="007E67D8" w:rsidRDefault="00782467" w:rsidP="00782467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:rsidR="00782467" w:rsidRPr="007E67D8" w:rsidRDefault="00782467" w:rsidP="00782467">
            <w:pPr>
              <w:tabs>
                <w:tab w:val="decimal" w:pos="539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  <w:shd w:val="clear" w:color="auto" w:fill="auto"/>
          </w:tcPr>
          <w:p w:rsidR="00782467" w:rsidRPr="007E67D8" w:rsidRDefault="00782467" w:rsidP="00782467">
            <w:pPr>
              <w:tabs>
                <w:tab w:val="decimal" w:pos="882"/>
              </w:tabs>
              <w:ind w:left="-126" w:right="-108"/>
              <w:jc w:val="center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782467" w:rsidRPr="007E67D8" w:rsidRDefault="00782467" w:rsidP="00782467">
            <w:pPr>
              <w:tabs>
                <w:tab w:val="decimal" w:pos="95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</w:tr>
    </w:tbl>
    <w:p w:rsidR="00556066" w:rsidRPr="007E67D8" w:rsidRDefault="00556066">
      <w:r w:rsidRPr="007E67D8">
        <w:rPr>
          <w:rFonts w:hint="eastAsia"/>
        </w:rPr>
        <w:br w:type="page"/>
      </w:r>
    </w:p>
    <w:p w:rsidR="004867A3" w:rsidRPr="007E67D8" w:rsidRDefault="004867A3" w:rsidP="004867A3">
      <w:pPr>
        <w:tabs>
          <w:tab w:val="left" w:pos="720"/>
          <w:tab w:val="left" w:pos="1440"/>
          <w:tab w:val="left" w:pos="2160"/>
        </w:tabs>
        <w:ind w:left="1440" w:right="-115" w:hanging="1440"/>
        <w:jc w:val="right"/>
        <w:rPr>
          <w:rFonts w:ascii="Angsana New" w:hAnsi="Angsana New"/>
          <w:b/>
          <w:bCs/>
          <w:sz w:val="28"/>
        </w:rPr>
      </w:pPr>
      <w:r w:rsidRPr="007E67D8">
        <w:rPr>
          <w:rFonts w:ascii="Angsana New" w:hAnsi="Angsana New"/>
          <w:b/>
          <w:bCs/>
          <w:sz w:val="28"/>
        </w:rPr>
        <w:lastRenderedPageBreak/>
        <w:t>(</w:t>
      </w:r>
      <w:r w:rsidRPr="007E67D8">
        <w:rPr>
          <w:rFonts w:ascii="Angsana New" w:hAnsi="Angsana New"/>
          <w:b/>
          <w:bCs/>
          <w:sz w:val="28"/>
          <w:cs/>
        </w:rPr>
        <w:t>หน่วย</w:t>
      </w:r>
      <w:r w:rsidRPr="007E67D8">
        <w:rPr>
          <w:rFonts w:ascii="Angsana New" w:hAnsi="Angsana New"/>
          <w:b/>
          <w:bCs/>
          <w:sz w:val="28"/>
        </w:rPr>
        <w:t xml:space="preserve">: </w:t>
      </w:r>
      <w:r w:rsidRPr="007E67D8">
        <w:rPr>
          <w:rFonts w:ascii="Angsana New" w:hAnsi="Angsana New"/>
          <w:b/>
          <w:bCs/>
          <w:sz w:val="28"/>
          <w:cs/>
        </w:rPr>
        <w:t>พันบาท</w:t>
      </w:r>
      <w:r w:rsidRPr="007E67D8">
        <w:rPr>
          <w:rFonts w:ascii="Angsana New" w:hAnsi="Angsana New"/>
          <w:b/>
          <w:bCs/>
          <w:sz w:val="28"/>
        </w:rPr>
        <w:t>)</w:t>
      </w:r>
    </w:p>
    <w:tbl>
      <w:tblPr>
        <w:tblW w:w="8829" w:type="dxa"/>
        <w:tblInd w:w="5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050"/>
        <w:gridCol w:w="1080"/>
        <w:gridCol w:w="162"/>
        <w:gridCol w:w="18"/>
        <w:gridCol w:w="1071"/>
        <w:gridCol w:w="9"/>
        <w:gridCol w:w="180"/>
        <w:gridCol w:w="990"/>
        <w:gridCol w:w="180"/>
        <w:gridCol w:w="9"/>
        <w:gridCol w:w="1071"/>
        <w:gridCol w:w="9"/>
      </w:tblGrid>
      <w:tr w:rsidR="004867A3" w:rsidRPr="007E67D8" w:rsidTr="00A92758">
        <w:trPr>
          <w:gridAfter w:val="1"/>
          <w:wAfter w:w="9" w:type="dxa"/>
          <w:tblHeader/>
        </w:trPr>
        <w:tc>
          <w:tcPr>
            <w:tcW w:w="4050" w:type="dxa"/>
            <w:shd w:val="clear" w:color="auto" w:fill="auto"/>
          </w:tcPr>
          <w:p w:rsidR="004867A3" w:rsidRPr="007E67D8" w:rsidRDefault="004867A3" w:rsidP="005F5E1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5"/>
            <w:shd w:val="clear" w:color="auto" w:fill="auto"/>
          </w:tcPr>
          <w:p w:rsidR="004867A3" w:rsidRPr="007E67D8" w:rsidRDefault="004867A3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:rsidR="004867A3" w:rsidRPr="007E67D8" w:rsidRDefault="004867A3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50" w:type="dxa"/>
            <w:gridSpan w:val="4"/>
            <w:shd w:val="clear" w:color="auto" w:fill="auto"/>
          </w:tcPr>
          <w:p w:rsidR="004867A3" w:rsidRPr="007E67D8" w:rsidRDefault="004867A3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867A3" w:rsidRPr="007E67D8" w:rsidTr="00A92758">
        <w:trPr>
          <w:gridAfter w:val="1"/>
          <w:wAfter w:w="9" w:type="dxa"/>
          <w:trHeight w:val="80"/>
          <w:tblHeader/>
        </w:trPr>
        <w:tc>
          <w:tcPr>
            <w:tcW w:w="4050" w:type="dxa"/>
            <w:shd w:val="clear" w:color="auto" w:fill="auto"/>
          </w:tcPr>
          <w:p w:rsidR="004867A3" w:rsidRPr="007E67D8" w:rsidRDefault="004867A3" w:rsidP="005F5E1C">
            <w:pPr>
              <w:tabs>
                <w:tab w:val="left" w:pos="252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4867A3" w:rsidRPr="007E67D8" w:rsidRDefault="004867A3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867A3" w:rsidRPr="007E67D8" w:rsidRDefault="004867A3" w:rsidP="005F5E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867A3" w:rsidRPr="007E67D8" w:rsidRDefault="004867A3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80" w:type="dxa"/>
            <w:shd w:val="clear" w:color="auto" w:fill="auto"/>
          </w:tcPr>
          <w:p w:rsidR="004867A3" w:rsidRPr="007E67D8" w:rsidRDefault="004867A3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867A3" w:rsidRPr="007E67D8" w:rsidRDefault="004867A3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80" w:type="dxa"/>
            <w:shd w:val="clear" w:color="auto" w:fill="auto"/>
          </w:tcPr>
          <w:p w:rsidR="004867A3" w:rsidRPr="007E67D8" w:rsidRDefault="004867A3" w:rsidP="005F5E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867A3" w:rsidRPr="007E67D8" w:rsidRDefault="004867A3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</w:tr>
      <w:tr w:rsidR="004867A3" w:rsidRPr="007E67D8" w:rsidTr="00A92758">
        <w:trPr>
          <w:gridAfter w:val="1"/>
          <w:wAfter w:w="9" w:type="dxa"/>
          <w:trHeight w:val="80"/>
          <w:tblHeader/>
        </w:trPr>
        <w:tc>
          <w:tcPr>
            <w:tcW w:w="4050" w:type="dxa"/>
            <w:shd w:val="clear" w:color="auto" w:fill="auto"/>
          </w:tcPr>
          <w:p w:rsidR="004867A3" w:rsidRPr="007E67D8" w:rsidRDefault="004867A3" w:rsidP="005F5E1C">
            <w:pPr>
              <w:tabs>
                <w:tab w:val="left" w:pos="252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4867A3" w:rsidRPr="007E67D8" w:rsidRDefault="005F5E1C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30</w:t>
            </w:r>
            <w:r w:rsidR="004867A3" w:rsidRPr="007E67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867A3"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867A3" w:rsidRPr="007E67D8" w:rsidRDefault="004867A3" w:rsidP="005F5E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867A3" w:rsidRPr="007E67D8" w:rsidRDefault="005F5E1C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31</w:t>
            </w:r>
            <w:r w:rsidR="004867A3" w:rsidRPr="007E67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:rsidR="004867A3" w:rsidRPr="007E67D8" w:rsidRDefault="004867A3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867A3" w:rsidRPr="007E67D8" w:rsidRDefault="005F5E1C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30</w:t>
            </w:r>
            <w:r w:rsidR="004867A3" w:rsidRPr="007E67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867A3"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4867A3" w:rsidRPr="007E67D8" w:rsidRDefault="004867A3" w:rsidP="005F5E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867A3" w:rsidRPr="007E67D8" w:rsidRDefault="005F5E1C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31</w:t>
            </w:r>
            <w:r w:rsidR="004867A3" w:rsidRPr="007E67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4867A3" w:rsidRPr="007E67D8" w:rsidTr="00A92758">
        <w:trPr>
          <w:gridAfter w:val="1"/>
          <w:wAfter w:w="9" w:type="dxa"/>
          <w:tblHeader/>
        </w:trPr>
        <w:tc>
          <w:tcPr>
            <w:tcW w:w="4050" w:type="dxa"/>
            <w:shd w:val="clear" w:color="auto" w:fill="auto"/>
          </w:tcPr>
          <w:p w:rsidR="004867A3" w:rsidRPr="007E67D8" w:rsidRDefault="004867A3" w:rsidP="005F5E1C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4867A3" w:rsidRPr="007E67D8" w:rsidRDefault="005F5E1C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4867A3" w:rsidRPr="007E67D8" w:rsidRDefault="004867A3" w:rsidP="005F5E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867A3" w:rsidRPr="007E67D8" w:rsidRDefault="005F5E1C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4867A3" w:rsidRPr="007E67D8" w:rsidRDefault="004867A3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4867A3" w:rsidRPr="007E67D8" w:rsidRDefault="005F5E1C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4867A3" w:rsidRPr="007E67D8" w:rsidRDefault="004867A3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867A3" w:rsidRPr="007E67D8" w:rsidRDefault="005F5E1C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782467" w:rsidRPr="007E67D8" w:rsidTr="00A92758">
        <w:tc>
          <w:tcPr>
            <w:tcW w:w="4050" w:type="dxa"/>
            <w:shd w:val="clear" w:color="auto" w:fill="auto"/>
            <w:vAlign w:val="bottom"/>
          </w:tcPr>
          <w:p w:rsidR="00330553" w:rsidRPr="007E67D8" w:rsidRDefault="00782467" w:rsidP="005F5E1C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 xml:space="preserve">เจ้าหนี้การค้า - กิจการที่เกี่ยวข้องกัน </w:t>
            </w:r>
          </w:p>
          <w:p w:rsidR="00782467" w:rsidRPr="007E67D8" w:rsidRDefault="00782467" w:rsidP="005F5E1C">
            <w:pPr>
              <w:ind w:left="90"/>
              <w:jc w:val="thaiDistribute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 w:rsidR="00330553"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ดู</w:t>
            </w: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หมายเหตุ</w:t>
            </w:r>
            <w:r w:rsidR="00330553"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ข้อ</w:t>
            </w: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8477CF">
              <w:rPr>
                <w:rFonts w:ascii="Angsana New" w:hAnsi="Angsana New"/>
                <w:b/>
                <w:bCs/>
                <w:sz w:val="28"/>
              </w:rPr>
              <w:t>21</w:t>
            </w: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782467" w:rsidRPr="007E67D8" w:rsidRDefault="00782467" w:rsidP="005F5E1C">
            <w:pPr>
              <w:tabs>
                <w:tab w:val="decimal" w:pos="539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dxa"/>
            <w:shd w:val="clear" w:color="auto" w:fill="auto"/>
          </w:tcPr>
          <w:p w:rsidR="00782467" w:rsidRPr="007E67D8" w:rsidRDefault="00782467" w:rsidP="005F5E1C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gridSpan w:val="3"/>
            <w:shd w:val="clear" w:color="auto" w:fill="auto"/>
          </w:tcPr>
          <w:p w:rsidR="00782467" w:rsidRPr="007E67D8" w:rsidRDefault="00782467" w:rsidP="005F5E1C">
            <w:pPr>
              <w:tabs>
                <w:tab w:val="decimal" w:pos="920"/>
              </w:tabs>
              <w:ind w:left="-18" w:right="4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782467" w:rsidRPr="007E67D8" w:rsidRDefault="00782467" w:rsidP="005F5E1C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782467" w:rsidRPr="007E67D8" w:rsidRDefault="00782467" w:rsidP="005F5E1C">
            <w:pPr>
              <w:tabs>
                <w:tab w:val="decimal" w:pos="539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:rsidR="00782467" w:rsidRPr="007E67D8" w:rsidRDefault="00782467" w:rsidP="005F5E1C">
            <w:pPr>
              <w:tabs>
                <w:tab w:val="decimal" w:pos="882"/>
              </w:tabs>
              <w:ind w:left="-12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82467" w:rsidRPr="007E67D8" w:rsidRDefault="00782467" w:rsidP="005F5E1C">
            <w:pPr>
              <w:tabs>
                <w:tab w:val="decimal" w:pos="95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82467" w:rsidRPr="007E67D8" w:rsidTr="00A92758">
        <w:tc>
          <w:tcPr>
            <w:tcW w:w="4050" w:type="dxa"/>
            <w:shd w:val="clear" w:color="auto" w:fill="auto"/>
            <w:vAlign w:val="center"/>
          </w:tcPr>
          <w:p w:rsidR="00782467" w:rsidRPr="007E67D8" w:rsidRDefault="00782467" w:rsidP="005F5E1C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782467" w:rsidRPr="007E67D8" w:rsidRDefault="005F5E1C" w:rsidP="005F5E1C">
            <w:pPr>
              <w:tabs>
                <w:tab w:val="decimal" w:pos="900"/>
              </w:tabs>
              <w:ind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877</w:t>
            </w:r>
          </w:p>
        </w:tc>
        <w:tc>
          <w:tcPr>
            <w:tcW w:w="162" w:type="dxa"/>
            <w:shd w:val="clear" w:color="auto" w:fill="auto"/>
          </w:tcPr>
          <w:p w:rsidR="00782467" w:rsidRPr="007E67D8" w:rsidRDefault="00782467" w:rsidP="005F5E1C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82467" w:rsidRPr="007E67D8" w:rsidRDefault="005F5E1C" w:rsidP="005F5E1C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878</w:t>
            </w:r>
          </w:p>
        </w:tc>
        <w:tc>
          <w:tcPr>
            <w:tcW w:w="180" w:type="dxa"/>
            <w:shd w:val="clear" w:color="auto" w:fill="auto"/>
          </w:tcPr>
          <w:p w:rsidR="00782467" w:rsidRPr="007E67D8" w:rsidRDefault="00782467" w:rsidP="005F5E1C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82467" w:rsidRPr="007E67D8" w:rsidRDefault="00E70674" w:rsidP="005F5E1C">
            <w:pPr>
              <w:tabs>
                <w:tab w:val="decimal" w:pos="539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:rsidR="00782467" w:rsidRPr="007E67D8" w:rsidRDefault="00782467" w:rsidP="005F5E1C">
            <w:pPr>
              <w:tabs>
                <w:tab w:val="decimal" w:pos="882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82467" w:rsidRPr="007E67D8" w:rsidRDefault="00782467" w:rsidP="005F5E1C">
            <w:pPr>
              <w:tabs>
                <w:tab w:val="decimal" w:pos="539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</w:tr>
      <w:tr w:rsidR="00782467" w:rsidRPr="007E67D8" w:rsidTr="00A92758">
        <w:tc>
          <w:tcPr>
            <w:tcW w:w="4050" w:type="dxa"/>
            <w:shd w:val="clear" w:color="auto" w:fill="auto"/>
            <w:vAlign w:val="bottom"/>
          </w:tcPr>
          <w:p w:rsidR="00782467" w:rsidRPr="007E67D8" w:rsidRDefault="00782467" w:rsidP="005F5E1C">
            <w:pPr>
              <w:ind w:right="-36"/>
              <w:jc w:val="thaiDistribute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 xml:space="preserve">รวมเจ้าหนี้การค้า </w:t>
            </w:r>
            <w:r w:rsidR="004867A3" w:rsidRPr="007E67D8">
              <w:rPr>
                <w:rFonts w:ascii="Angsana New" w:hAnsi="Angsana New"/>
                <w:sz w:val="28"/>
                <w:cs/>
              </w:rPr>
              <w:t>-</w:t>
            </w:r>
            <w:r w:rsidRPr="007E67D8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2467" w:rsidRPr="007E67D8" w:rsidRDefault="005F5E1C" w:rsidP="005F5E1C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877</w:t>
            </w:r>
          </w:p>
        </w:tc>
        <w:tc>
          <w:tcPr>
            <w:tcW w:w="162" w:type="dxa"/>
            <w:shd w:val="clear" w:color="auto" w:fill="auto"/>
          </w:tcPr>
          <w:p w:rsidR="00782467" w:rsidRPr="007E67D8" w:rsidRDefault="00782467" w:rsidP="005F5E1C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2467" w:rsidRPr="007E67D8" w:rsidRDefault="005F5E1C" w:rsidP="005F5E1C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878</w:t>
            </w:r>
          </w:p>
        </w:tc>
        <w:tc>
          <w:tcPr>
            <w:tcW w:w="180" w:type="dxa"/>
            <w:shd w:val="clear" w:color="auto" w:fill="auto"/>
          </w:tcPr>
          <w:p w:rsidR="00782467" w:rsidRPr="007E67D8" w:rsidRDefault="00782467" w:rsidP="005F5E1C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2467" w:rsidRPr="007E67D8" w:rsidRDefault="00E70674" w:rsidP="005F5E1C">
            <w:pPr>
              <w:tabs>
                <w:tab w:val="decimal" w:pos="539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:rsidR="00782467" w:rsidRPr="007E67D8" w:rsidRDefault="00782467" w:rsidP="005F5E1C">
            <w:pPr>
              <w:tabs>
                <w:tab w:val="decimal" w:pos="882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2467" w:rsidRPr="007E67D8" w:rsidRDefault="00782467" w:rsidP="005F5E1C">
            <w:pPr>
              <w:tabs>
                <w:tab w:val="decimal" w:pos="539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</w:tr>
      <w:tr w:rsidR="00782467" w:rsidRPr="007E67D8" w:rsidTr="00A92758">
        <w:tc>
          <w:tcPr>
            <w:tcW w:w="4050" w:type="dxa"/>
            <w:shd w:val="clear" w:color="auto" w:fill="auto"/>
            <w:vAlign w:val="bottom"/>
          </w:tcPr>
          <w:p w:rsidR="00782467" w:rsidRPr="007E67D8" w:rsidRDefault="00782467" w:rsidP="005F5E1C">
            <w:pPr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782467" w:rsidRPr="007E67D8" w:rsidRDefault="00782467" w:rsidP="005F5E1C">
            <w:pPr>
              <w:tabs>
                <w:tab w:val="decimal" w:pos="539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dxa"/>
            <w:shd w:val="clear" w:color="auto" w:fill="auto"/>
          </w:tcPr>
          <w:p w:rsidR="00782467" w:rsidRPr="007E67D8" w:rsidRDefault="00782467" w:rsidP="005F5E1C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:rsidR="00782467" w:rsidRPr="007E67D8" w:rsidRDefault="00782467" w:rsidP="005F5E1C">
            <w:pPr>
              <w:tabs>
                <w:tab w:val="decimal" w:pos="920"/>
              </w:tabs>
              <w:ind w:left="-18" w:right="4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782467" w:rsidRPr="007E67D8" w:rsidRDefault="00782467" w:rsidP="005F5E1C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782467" w:rsidRPr="007E67D8" w:rsidRDefault="00782467" w:rsidP="005F5E1C">
            <w:pPr>
              <w:tabs>
                <w:tab w:val="decimal" w:pos="539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:rsidR="00782467" w:rsidRPr="007E67D8" w:rsidRDefault="00782467" w:rsidP="005F5E1C">
            <w:pPr>
              <w:tabs>
                <w:tab w:val="decimal" w:pos="882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782467" w:rsidRPr="007E67D8" w:rsidRDefault="00782467" w:rsidP="005F5E1C">
            <w:pPr>
              <w:tabs>
                <w:tab w:val="decimal" w:pos="882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</w:tr>
      <w:tr w:rsidR="00782467" w:rsidRPr="007E67D8" w:rsidTr="00A92758">
        <w:tc>
          <w:tcPr>
            <w:tcW w:w="4050" w:type="dxa"/>
            <w:shd w:val="clear" w:color="auto" w:fill="auto"/>
            <w:vAlign w:val="bottom"/>
          </w:tcPr>
          <w:p w:rsidR="00782467" w:rsidRPr="007E67D8" w:rsidRDefault="00782467" w:rsidP="005F5E1C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เจ้าหนี้อื่น - กิจการที่เกี่ยวข้องกัน (</w:t>
            </w:r>
            <w:r w:rsidR="00330553"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ดู</w:t>
            </w: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หมายเหตุ</w:t>
            </w:r>
            <w:r w:rsidR="00330553"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ข้อ</w:t>
            </w: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8477CF">
              <w:rPr>
                <w:rFonts w:ascii="Angsana New" w:hAnsi="Angsana New"/>
                <w:b/>
                <w:bCs/>
                <w:sz w:val="28"/>
              </w:rPr>
              <w:t>21</w:t>
            </w: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782467" w:rsidRPr="007E67D8" w:rsidRDefault="00782467" w:rsidP="005F5E1C">
            <w:pPr>
              <w:tabs>
                <w:tab w:val="decimal" w:pos="539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dxa"/>
            <w:shd w:val="clear" w:color="auto" w:fill="auto"/>
          </w:tcPr>
          <w:p w:rsidR="00782467" w:rsidRPr="007E67D8" w:rsidRDefault="00782467" w:rsidP="005F5E1C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gridSpan w:val="3"/>
            <w:shd w:val="clear" w:color="auto" w:fill="auto"/>
          </w:tcPr>
          <w:p w:rsidR="00782467" w:rsidRPr="007E67D8" w:rsidRDefault="00782467" w:rsidP="005F5E1C">
            <w:pPr>
              <w:tabs>
                <w:tab w:val="decimal" w:pos="920"/>
              </w:tabs>
              <w:ind w:left="-18" w:right="4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:rsidR="00782467" w:rsidRPr="007E67D8" w:rsidRDefault="00782467" w:rsidP="005F5E1C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782467" w:rsidRPr="007E67D8" w:rsidRDefault="00782467" w:rsidP="005F5E1C">
            <w:pPr>
              <w:tabs>
                <w:tab w:val="decimal" w:pos="539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:rsidR="00782467" w:rsidRPr="007E67D8" w:rsidRDefault="00782467" w:rsidP="005F5E1C">
            <w:pPr>
              <w:tabs>
                <w:tab w:val="decimal" w:pos="882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82467" w:rsidRPr="007E67D8" w:rsidRDefault="00782467" w:rsidP="005F5E1C">
            <w:pPr>
              <w:tabs>
                <w:tab w:val="decimal" w:pos="882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</w:tr>
      <w:tr w:rsidR="00E70674" w:rsidRPr="007E67D8" w:rsidTr="00A92758">
        <w:tc>
          <w:tcPr>
            <w:tcW w:w="4050" w:type="dxa"/>
            <w:shd w:val="clear" w:color="auto" w:fill="auto"/>
            <w:vAlign w:val="bottom"/>
          </w:tcPr>
          <w:p w:rsidR="00E70674" w:rsidRPr="007E67D8" w:rsidRDefault="00E70674" w:rsidP="005F5E1C">
            <w:pPr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:rsidR="00E70674" w:rsidRPr="007E67D8" w:rsidRDefault="003B1C66" w:rsidP="005F5E1C">
            <w:pPr>
              <w:tabs>
                <w:tab w:val="decimal" w:pos="539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E70674" w:rsidRPr="007E67D8" w:rsidRDefault="00E70674" w:rsidP="005F5E1C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gridSpan w:val="3"/>
            <w:shd w:val="clear" w:color="auto" w:fill="auto"/>
          </w:tcPr>
          <w:p w:rsidR="00E70674" w:rsidRPr="007E67D8" w:rsidRDefault="00E70674" w:rsidP="005F5E1C">
            <w:pPr>
              <w:tabs>
                <w:tab w:val="decimal" w:pos="539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70674" w:rsidRPr="007E67D8" w:rsidRDefault="00E70674" w:rsidP="005F5E1C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E70674" w:rsidRPr="007E67D8" w:rsidRDefault="005F5E1C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:rsidR="00E70674" w:rsidRPr="007E67D8" w:rsidRDefault="00E70674" w:rsidP="005F5E1C">
            <w:pPr>
              <w:tabs>
                <w:tab w:val="decimal" w:pos="882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E70674" w:rsidRPr="007E67D8" w:rsidRDefault="00A92758" w:rsidP="005F5E1C">
            <w:pPr>
              <w:tabs>
                <w:tab w:val="decimal" w:pos="539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</w:tr>
      <w:tr w:rsidR="00782467" w:rsidRPr="007E67D8" w:rsidTr="00A92758">
        <w:tc>
          <w:tcPr>
            <w:tcW w:w="4050" w:type="dxa"/>
            <w:shd w:val="clear" w:color="auto" w:fill="auto"/>
            <w:vAlign w:val="bottom"/>
          </w:tcPr>
          <w:p w:rsidR="00782467" w:rsidRPr="007E67D8" w:rsidRDefault="00782467" w:rsidP="005F5E1C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782467" w:rsidRPr="007E67D8" w:rsidRDefault="005F5E1C" w:rsidP="005F5E1C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48</w:t>
            </w:r>
            <w:r w:rsidR="003B1C66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62" w:type="dxa"/>
            <w:shd w:val="clear" w:color="auto" w:fill="auto"/>
          </w:tcPr>
          <w:p w:rsidR="00782467" w:rsidRPr="007E67D8" w:rsidRDefault="00782467" w:rsidP="005F5E1C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82467" w:rsidRPr="007E67D8" w:rsidRDefault="005F5E1C" w:rsidP="005F5E1C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48</w:t>
            </w:r>
            <w:r w:rsidR="00782467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:rsidR="00782467" w:rsidRPr="007E67D8" w:rsidRDefault="00782467" w:rsidP="005F5E1C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82467" w:rsidRPr="007E67D8" w:rsidRDefault="005F5E1C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48</w:t>
            </w:r>
            <w:r w:rsidR="00E70674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:rsidR="00782467" w:rsidRPr="007E67D8" w:rsidRDefault="00782467" w:rsidP="005F5E1C">
            <w:pPr>
              <w:tabs>
                <w:tab w:val="decimal" w:pos="882"/>
              </w:tabs>
              <w:ind w:left="-12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82467" w:rsidRPr="007E67D8" w:rsidRDefault="005F5E1C" w:rsidP="005F5E1C">
            <w:pPr>
              <w:tabs>
                <w:tab w:val="decimal" w:pos="958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48</w:t>
            </w:r>
            <w:r w:rsidR="00782467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000</w:t>
            </w:r>
          </w:p>
        </w:tc>
      </w:tr>
      <w:tr w:rsidR="00782467" w:rsidRPr="007E67D8" w:rsidTr="00A92758">
        <w:tc>
          <w:tcPr>
            <w:tcW w:w="4050" w:type="dxa"/>
            <w:shd w:val="clear" w:color="auto" w:fill="auto"/>
            <w:vAlign w:val="bottom"/>
          </w:tcPr>
          <w:p w:rsidR="00782467" w:rsidRPr="007E67D8" w:rsidRDefault="00782467" w:rsidP="005F5E1C">
            <w:pPr>
              <w:ind w:right="-36"/>
              <w:jc w:val="thaiDistribute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 xml:space="preserve">รวมเจ้าหนี้อื่น </w:t>
            </w:r>
            <w:r w:rsidR="00B9409E" w:rsidRPr="007E67D8">
              <w:rPr>
                <w:rFonts w:ascii="Angsana New" w:hAnsi="Angsana New"/>
                <w:sz w:val="28"/>
                <w:cs/>
              </w:rPr>
              <w:t>-</w:t>
            </w:r>
            <w:r w:rsidRPr="007E67D8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2467" w:rsidRPr="007E67D8" w:rsidRDefault="005F5E1C" w:rsidP="005F5E1C">
            <w:pPr>
              <w:tabs>
                <w:tab w:val="decimal" w:pos="900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48</w:t>
            </w:r>
            <w:r w:rsidR="003B1C66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62" w:type="dxa"/>
            <w:shd w:val="clear" w:color="auto" w:fill="auto"/>
          </w:tcPr>
          <w:p w:rsidR="00782467" w:rsidRPr="007E67D8" w:rsidRDefault="00782467" w:rsidP="005F5E1C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2467" w:rsidRPr="007E67D8" w:rsidRDefault="005F5E1C" w:rsidP="005F5E1C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48</w:t>
            </w:r>
            <w:r w:rsidR="00782467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:rsidR="00782467" w:rsidRPr="007E67D8" w:rsidRDefault="00782467" w:rsidP="005F5E1C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2467" w:rsidRPr="007E67D8" w:rsidRDefault="005F5E1C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48</w:t>
            </w:r>
            <w:r w:rsidR="00E70674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032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:rsidR="00782467" w:rsidRPr="007E67D8" w:rsidRDefault="00782467" w:rsidP="005F5E1C">
            <w:pPr>
              <w:tabs>
                <w:tab w:val="decimal" w:pos="882"/>
              </w:tabs>
              <w:ind w:left="-12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2467" w:rsidRPr="007E67D8" w:rsidRDefault="005F5E1C" w:rsidP="005F5E1C">
            <w:pPr>
              <w:tabs>
                <w:tab w:val="decimal" w:pos="958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48</w:t>
            </w:r>
            <w:r w:rsidR="00782467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000</w:t>
            </w:r>
          </w:p>
        </w:tc>
      </w:tr>
      <w:tr w:rsidR="003B1C66" w:rsidRPr="007E67D8" w:rsidTr="00A92758">
        <w:trPr>
          <w:gridAfter w:val="1"/>
          <w:wAfter w:w="9" w:type="dxa"/>
        </w:trPr>
        <w:tc>
          <w:tcPr>
            <w:tcW w:w="4050" w:type="dxa"/>
            <w:shd w:val="clear" w:color="auto" w:fill="auto"/>
            <w:vAlign w:val="bottom"/>
          </w:tcPr>
          <w:p w:rsidR="003B1C66" w:rsidRPr="007E67D8" w:rsidRDefault="003B1C66" w:rsidP="005F5E1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3B1C66" w:rsidRPr="007E67D8" w:rsidRDefault="003B1C66" w:rsidP="005F5E1C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3B1C66" w:rsidRPr="007E67D8" w:rsidRDefault="003B1C66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:rsidR="003B1C66" w:rsidRPr="007E67D8" w:rsidRDefault="003B1C66" w:rsidP="005F5E1C">
            <w:pPr>
              <w:tabs>
                <w:tab w:val="decimal" w:pos="557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:rsidR="003B1C66" w:rsidRPr="007E67D8" w:rsidRDefault="003B1C66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3B1C66" w:rsidRPr="007E67D8" w:rsidRDefault="003B1C66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B1C66" w:rsidRPr="007E67D8" w:rsidRDefault="003B1C66" w:rsidP="005F5E1C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3B1C66" w:rsidRPr="007E67D8" w:rsidRDefault="003B1C66" w:rsidP="005F5E1C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</w:tr>
      <w:tr w:rsidR="003B1C66" w:rsidRPr="007E67D8" w:rsidTr="00A92758">
        <w:trPr>
          <w:gridAfter w:val="1"/>
          <w:wAfter w:w="9" w:type="dxa"/>
        </w:trPr>
        <w:tc>
          <w:tcPr>
            <w:tcW w:w="4050" w:type="dxa"/>
            <w:shd w:val="clear" w:color="auto" w:fill="auto"/>
            <w:vAlign w:val="bottom"/>
          </w:tcPr>
          <w:p w:rsidR="003B1C66" w:rsidRPr="007E67D8" w:rsidRDefault="009D3C00" w:rsidP="005F5E1C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ดอกเบี้ยค้างจ่าย -</w:t>
            </w:r>
            <w:r w:rsidR="003B1C66" w:rsidRPr="007E67D8">
              <w:rPr>
                <w:rFonts w:ascii="Angsana New" w:hAnsi="Angsana New"/>
                <w:b/>
                <w:bCs/>
                <w:sz w:val="28"/>
                <w:cs/>
              </w:rPr>
              <w:t xml:space="preserve"> กิจการที่เกี่ยวข้องกัน</w:t>
            </w:r>
          </w:p>
          <w:p w:rsidR="003B1C66" w:rsidRPr="007E67D8" w:rsidRDefault="003B1C66" w:rsidP="008477CF">
            <w:pPr>
              <w:ind w:left="92" w:right="50"/>
              <w:jc w:val="thaiDistribute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ดู</w:t>
            </w: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หมายเหตุ</w:t>
            </w: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ข้อ</w:t>
            </w: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8477CF">
              <w:rPr>
                <w:rFonts w:ascii="Angsana New" w:hAnsi="Angsana New"/>
                <w:b/>
                <w:bCs/>
                <w:sz w:val="28"/>
              </w:rPr>
              <w:t>21</w:t>
            </w: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3B1C66" w:rsidRPr="007E67D8" w:rsidRDefault="003B1C66" w:rsidP="005F5E1C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3B1C66" w:rsidRPr="007E67D8" w:rsidRDefault="003B1C66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:rsidR="003B1C66" w:rsidRPr="007E67D8" w:rsidRDefault="003B1C66" w:rsidP="005F5E1C">
            <w:pPr>
              <w:tabs>
                <w:tab w:val="decimal" w:pos="557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:rsidR="003B1C66" w:rsidRPr="007E67D8" w:rsidRDefault="003B1C66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3B1C66" w:rsidRPr="007E67D8" w:rsidRDefault="003B1C66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B1C66" w:rsidRPr="007E67D8" w:rsidRDefault="003B1C66" w:rsidP="005F5E1C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3B1C66" w:rsidRPr="007E67D8" w:rsidRDefault="003B1C66" w:rsidP="005F5E1C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</w:tr>
      <w:tr w:rsidR="003B1C66" w:rsidRPr="007E67D8" w:rsidTr="00A92758">
        <w:trPr>
          <w:gridAfter w:val="1"/>
          <w:wAfter w:w="9" w:type="dxa"/>
        </w:trPr>
        <w:tc>
          <w:tcPr>
            <w:tcW w:w="4050" w:type="dxa"/>
            <w:shd w:val="clear" w:color="auto" w:fill="auto"/>
            <w:vAlign w:val="bottom"/>
          </w:tcPr>
          <w:p w:rsidR="003B1C66" w:rsidRPr="007E67D8" w:rsidRDefault="003B1C66" w:rsidP="005F5E1C">
            <w:pPr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:rsidR="003B1C66" w:rsidRPr="007E67D8" w:rsidRDefault="008C6377" w:rsidP="005F5E1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3B1C66" w:rsidRPr="007E67D8" w:rsidRDefault="003B1C66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:rsidR="003B1C66" w:rsidRPr="007E67D8" w:rsidRDefault="003B1C66" w:rsidP="005F5E1C">
            <w:pPr>
              <w:tabs>
                <w:tab w:val="decimal" w:pos="557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3B1C66" w:rsidRPr="007E67D8" w:rsidRDefault="003B1C66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3B1C66" w:rsidRPr="007E67D8" w:rsidRDefault="005F5E1C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5F5E1C">
              <w:rPr>
                <w:rFonts w:ascii="Angsana New" w:hAnsi="Angsana New"/>
                <w:sz w:val="28"/>
              </w:rPr>
              <w:t>4</w:t>
            </w:r>
            <w:r w:rsidR="003B1C66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792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B1C66" w:rsidRPr="007E67D8" w:rsidRDefault="003B1C66" w:rsidP="005F5E1C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3B1C66" w:rsidRPr="007E67D8" w:rsidRDefault="005F5E1C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</w:t>
            </w:r>
            <w:r w:rsidR="003B1C66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832</w:t>
            </w:r>
          </w:p>
        </w:tc>
      </w:tr>
      <w:tr w:rsidR="003B1C66" w:rsidRPr="007E67D8" w:rsidTr="00A92758">
        <w:trPr>
          <w:gridAfter w:val="1"/>
          <w:wAfter w:w="9" w:type="dxa"/>
        </w:trPr>
        <w:tc>
          <w:tcPr>
            <w:tcW w:w="4050" w:type="dxa"/>
            <w:shd w:val="clear" w:color="auto" w:fill="auto"/>
            <w:vAlign w:val="center"/>
          </w:tcPr>
          <w:p w:rsidR="003B1C66" w:rsidRPr="007E67D8" w:rsidRDefault="003B1C66" w:rsidP="005F5E1C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B1C66" w:rsidRPr="007E67D8" w:rsidRDefault="005F5E1C" w:rsidP="005F5E1C">
            <w:pPr>
              <w:tabs>
                <w:tab w:val="decimal" w:pos="894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3B1C66" w:rsidRPr="007E67D8" w:rsidRDefault="003B1C66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:rsidR="003B1C66" w:rsidRPr="007E67D8" w:rsidRDefault="003B1C66" w:rsidP="005F5E1C">
            <w:pPr>
              <w:tabs>
                <w:tab w:val="decimal" w:pos="557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3B1C66" w:rsidRPr="007E67D8" w:rsidRDefault="003B1C66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3B1C66" w:rsidRPr="007E67D8" w:rsidRDefault="003B1C66" w:rsidP="005F5E1C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B1C66" w:rsidRPr="007E67D8" w:rsidRDefault="003B1C66" w:rsidP="005F5E1C">
            <w:pPr>
              <w:tabs>
                <w:tab w:val="decimal" w:pos="882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B1C66" w:rsidRPr="007E67D8" w:rsidRDefault="003B1C66" w:rsidP="005F5E1C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</w:tr>
      <w:tr w:rsidR="003B1C66" w:rsidRPr="007E67D8" w:rsidTr="00A92758">
        <w:trPr>
          <w:gridAfter w:val="1"/>
          <w:wAfter w:w="9" w:type="dxa"/>
        </w:trPr>
        <w:tc>
          <w:tcPr>
            <w:tcW w:w="4050" w:type="dxa"/>
            <w:shd w:val="clear" w:color="auto" w:fill="auto"/>
            <w:vAlign w:val="bottom"/>
          </w:tcPr>
          <w:p w:rsidR="003B1C66" w:rsidRPr="007E67D8" w:rsidRDefault="003B1C66" w:rsidP="005F5E1C">
            <w:pPr>
              <w:ind w:right="-36"/>
              <w:jc w:val="thaiDistribute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รวมดอกเบี้ยค้างจ่าย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B1C66" w:rsidRPr="007E67D8" w:rsidRDefault="005F5E1C" w:rsidP="005F5E1C">
            <w:pPr>
              <w:tabs>
                <w:tab w:val="decimal" w:pos="894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3B1C66" w:rsidRPr="007E67D8" w:rsidRDefault="003B1C66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B1C66" w:rsidRPr="007E67D8" w:rsidRDefault="003B1C66" w:rsidP="005F5E1C">
            <w:pPr>
              <w:tabs>
                <w:tab w:val="decimal" w:pos="557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3B1C66" w:rsidRPr="007E67D8" w:rsidRDefault="003B1C66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B1C66" w:rsidRPr="007E67D8" w:rsidRDefault="005F5E1C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5F5E1C">
              <w:rPr>
                <w:rFonts w:ascii="Angsana New" w:hAnsi="Angsana New"/>
                <w:sz w:val="28"/>
              </w:rPr>
              <w:t>4</w:t>
            </w:r>
            <w:r w:rsidR="003B1C66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792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B1C66" w:rsidRPr="007E67D8" w:rsidRDefault="003B1C66" w:rsidP="005F5E1C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B1C66" w:rsidRPr="007E67D8" w:rsidRDefault="005F5E1C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</w:t>
            </w:r>
            <w:r w:rsidR="003B1C66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832</w:t>
            </w:r>
          </w:p>
        </w:tc>
      </w:tr>
      <w:tr w:rsidR="003B1C66" w:rsidRPr="007E67D8" w:rsidTr="00A92758">
        <w:trPr>
          <w:gridAfter w:val="1"/>
          <w:wAfter w:w="9" w:type="dxa"/>
        </w:trPr>
        <w:tc>
          <w:tcPr>
            <w:tcW w:w="4050" w:type="dxa"/>
            <w:shd w:val="clear" w:color="auto" w:fill="auto"/>
            <w:vAlign w:val="bottom"/>
          </w:tcPr>
          <w:p w:rsidR="003B1C66" w:rsidRPr="007E67D8" w:rsidRDefault="003B1C66" w:rsidP="005F5E1C">
            <w:pPr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3B1C66" w:rsidRPr="007E67D8" w:rsidRDefault="003B1C66" w:rsidP="005F5E1C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3B1C66" w:rsidRPr="007E67D8" w:rsidRDefault="003B1C66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:rsidR="003B1C66" w:rsidRPr="007E67D8" w:rsidRDefault="003B1C66" w:rsidP="005F5E1C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:rsidR="003B1C66" w:rsidRPr="007E67D8" w:rsidRDefault="003B1C66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3B1C66" w:rsidRPr="007E67D8" w:rsidRDefault="003B1C66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B1C66" w:rsidRPr="007E67D8" w:rsidRDefault="003B1C66" w:rsidP="005F5E1C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3B1C66" w:rsidRPr="007E67D8" w:rsidRDefault="003B1C66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B1C66" w:rsidRPr="007E67D8" w:rsidTr="00A92758">
        <w:trPr>
          <w:gridAfter w:val="1"/>
          <w:wAfter w:w="9" w:type="dxa"/>
        </w:trPr>
        <w:tc>
          <w:tcPr>
            <w:tcW w:w="4050" w:type="dxa"/>
            <w:shd w:val="clear" w:color="auto" w:fill="auto"/>
            <w:vAlign w:val="bottom"/>
          </w:tcPr>
          <w:p w:rsidR="003B1C66" w:rsidRPr="007E67D8" w:rsidRDefault="003B1C66" w:rsidP="005F5E1C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 xml:space="preserve">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shd w:val="clear" w:color="auto" w:fill="auto"/>
          </w:tcPr>
          <w:p w:rsidR="003B1C66" w:rsidRPr="007E67D8" w:rsidRDefault="003B1C66" w:rsidP="005F5E1C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3B1C66" w:rsidRPr="007E67D8" w:rsidRDefault="003B1C66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:rsidR="003B1C66" w:rsidRPr="007E67D8" w:rsidRDefault="003B1C66" w:rsidP="005F5E1C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:rsidR="003B1C66" w:rsidRPr="007E67D8" w:rsidRDefault="003B1C66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3B1C66" w:rsidRPr="007E67D8" w:rsidRDefault="003B1C66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B1C66" w:rsidRPr="007E67D8" w:rsidRDefault="003B1C66" w:rsidP="005F5E1C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3B1C66" w:rsidRPr="007E67D8" w:rsidRDefault="003B1C66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</w:tr>
      <w:tr w:rsidR="003B1C66" w:rsidRPr="007E67D8" w:rsidTr="00A92758">
        <w:trPr>
          <w:gridAfter w:val="1"/>
          <w:wAfter w:w="9" w:type="dxa"/>
        </w:trPr>
        <w:tc>
          <w:tcPr>
            <w:tcW w:w="4050" w:type="dxa"/>
            <w:shd w:val="clear" w:color="auto" w:fill="auto"/>
            <w:vAlign w:val="bottom"/>
          </w:tcPr>
          <w:p w:rsidR="003B1C66" w:rsidRPr="007E67D8" w:rsidRDefault="003B1C66" w:rsidP="005F5E1C">
            <w:pPr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:rsidR="003B1C66" w:rsidRPr="007E67D8" w:rsidRDefault="008C6377" w:rsidP="005F5E1C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3B1C66" w:rsidRPr="007E67D8" w:rsidRDefault="003B1C66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:rsidR="003B1C66" w:rsidRPr="007E67D8" w:rsidRDefault="003B1C66" w:rsidP="005F5E1C">
            <w:pPr>
              <w:tabs>
                <w:tab w:val="decimal" w:pos="557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3B1C66" w:rsidRPr="007E67D8" w:rsidRDefault="003B1C66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3B1C66" w:rsidRPr="007E67D8" w:rsidRDefault="005F5E1C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B1C66" w:rsidRPr="007E67D8" w:rsidRDefault="003B1C66" w:rsidP="005F5E1C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3B1C66" w:rsidRPr="007E67D8" w:rsidRDefault="005F5E1C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100</w:t>
            </w:r>
          </w:p>
        </w:tc>
      </w:tr>
      <w:tr w:rsidR="003E6EEC" w:rsidRPr="007E67D8" w:rsidTr="00A92758">
        <w:trPr>
          <w:gridAfter w:val="1"/>
          <w:wAfter w:w="9" w:type="dxa"/>
        </w:trPr>
        <w:tc>
          <w:tcPr>
            <w:tcW w:w="4050" w:type="dxa"/>
            <w:shd w:val="clear" w:color="auto" w:fill="auto"/>
            <w:vAlign w:val="bottom"/>
          </w:tcPr>
          <w:p w:rsidR="003E6EEC" w:rsidRPr="007E67D8" w:rsidRDefault="003E6EEC" w:rsidP="005F5E1C">
            <w:pPr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บริษัท</w:t>
            </w:r>
            <w:r w:rsidRPr="007E67D8">
              <w:rPr>
                <w:rFonts w:ascii="Angsana New" w:hAnsi="Angsana New" w:hint="cs"/>
                <w:sz w:val="28"/>
                <w:cs/>
              </w:rPr>
              <w:t>ร่วม</w:t>
            </w:r>
          </w:p>
        </w:tc>
        <w:tc>
          <w:tcPr>
            <w:tcW w:w="1080" w:type="dxa"/>
            <w:shd w:val="clear" w:color="auto" w:fill="auto"/>
          </w:tcPr>
          <w:p w:rsidR="003E6EEC" w:rsidRPr="007E67D8" w:rsidRDefault="005F5E1C" w:rsidP="005F5E1C">
            <w:pPr>
              <w:tabs>
                <w:tab w:val="decimal" w:pos="894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178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3E6EEC" w:rsidRPr="007E67D8" w:rsidRDefault="003E6EEC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:rsidR="003E6EEC" w:rsidRPr="007E67D8" w:rsidRDefault="003E6EEC" w:rsidP="005F5E1C">
            <w:pPr>
              <w:tabs>
                <w:tab w:val="decimal" w:pos="557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3E6EEC" w:rsidRPr="007E67D8" w:rsidRDefault="003E6EEC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3E6EEC" w:rsidRPr="007E67D8" w:rsidRDefault="005F5E1C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178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E6EEC" w:rsidRPr="007E67D8" w:rsidRDefault="003E6EEC" w:rsidP="005F5E1C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3E6EEC" w:rsidRPr="007E67D8" w:rsidRDefault="003E6EEC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</w:tr>
      <w:tr w:rsidR="003B1C66" w:rsidRPr="007E67D8" w:rsidTr="00A92758">
        <w:trPr>
          <w:gridAfter w:val="1"/>
          <w:wAfter w:w="9" w:type="dxa"/>
        </w:trPr>
        <w:tc>
          <w:tcPr>
            <w:tcW w:w="4050" w:type="dxa"/>
            <w:shd w:val="clear" w:color="auto" w:fill="auto"/>
            <w:vAlign w:val="center"/>
          </w:tcPr>
          <w:p w:rsidR="003B1C66" w:rsidRPr="007E67D8" w:rsidRDefault="003B1C66" w:rsidP="005F5E1C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B1C66" w:rsidRPr="007E67D8" w:rsidRDefault="005F5E1C" w:rsidP="005F5E1C">
            <w:pPr>
              <w:tabs>
                <w:tab w:val="decimal" w:pos="894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3B1C66" w:rsidRPr="007E67D8" w:rsidRDefault="003B1C66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:rsidR="003B1C66" w:rsidRPr="007E67D8" w:rsidRDefault="005F5E1C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3B1C66" w:rsidRPr="007E67D8" w:rsidRDefault="003B1C66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3B1C66" w:rsidRPr="007E67D8" w:rsidRDefault="005F5E1C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B1C66" w:rsidRPr="007E67D8" w:rsidRDefault="003B1C66" w:rsidP="005F5E1C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B1C66" w:rsidRPr="007E67D8" w:rsidRDefault="005F5E1C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93</w:t>
            </w:r>
          </w:p>
        </w:tc>
      </w:tr>
      <w:tr w:rsidR="003B1C66" w:rsidRPr="007E67D8" w:rsidTr="00A92758">
        <w:trPr>
          <w:gridAfter w:val="1"/>
          <w:wAfter w:w="9" w:type="dxa"/>
        </w:trPr>
        <w:tc>
          <w:tcPr>
            <w:tcW w:w="4050" w:type="dxa"/>
            <w:shd w:val="clear" w:color="auto" w:fill="auto"/>
            <w:vAlign w:val="bottom"/>
          </w:tcPr>
          <w:p w:rsidR="003B1C66" w:rsidRPr="007E67D8" w:rsidRDefault="003B1C66" w:rsidP="005F5E1C">
            <w:pPr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 xml:space="preserve">รวมเงินประกันรับค่าเช่าพื้นที่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B1C66" w:rsidRPr="007E67D8" w:rsidRDefault="005F5E1C" w:rsidP="005F5E1C">
            <w:pPr>
              <w:tabs>
                <w:tab w:val="decimal" w:pos="894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271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3B1C66" w:rsidRPr="007E67D8" w:rsidRDefault="003B1C66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B1C66" w:rsidRPr="007E67D8" w:rsidRDefault="005F5E1C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89" w:type="dxa"/>
            <w:gridSpan w:val="2"/>
            <w:shd w:val="clear" w:color="auto" w:fill="auto"/>
          </w:tcPr>
          <w:p w:rsidR="003B1C66" w:rsidRPr="007E67D8" w:rsidRDefault="003B1C66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B1C66" w:rsidRPr="007E67D8" w:rsidRDefault="005F5E1C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371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B1C66" w:rsidRPr="007E67D8" w:rsidRDefault="003B1C66" w:rsidP="005F5E1C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B1C66" w:rsidRPr="007E67D8" w:rsidRDefault="005F5E1C" w:rsidP="005F5E1C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193</w:t>
            </w:r>
          </w:p>
        </w:tc>
      </w:tr>
    </w:tbl>
    <w:p w:rsidR="006E377C" w:rsidRPr="007E67D8" w:rsidRDefault="009079E5" w:rsidP="001C1BD8">
      <w:pPr>
        <w:overflowPunct/>
        <w:autoSpaceDE/>
        <w:autoSpaceDN/>
        <w:adjustRightInd/>
        <w:ind w:firstLine="547"/>
        <w:textAlignment w:val="auto"/>
      </w:pPr>
      <w:r w:rsidRPr="007E67D8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6E377C" w:rsidRPr="007E67D8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เงินให้กู้ยืมระยะสั้นแก่กิจการที่เกี่ยวข้องกันและเงินกู้ยืมระยะสั้นจาก</w:t>
      </w:r>
      <w:r w:rsidR="00BE34A2" w:rsidRPr="007E67D8">
        <w:rPr>
          <w:rFonts w:ascii="Angsana New" w:hAnsi="Angsana New" w:hint="cs"/>
          <w:b/>
          <w:bCs/>
          <w:sz w:val="32"/>
          <w:szCs w:val="32"/>
          <w:cs/>
        </w:rPr>
        <w:t>บุคคลหรือ</w:t>
      </w:r>
      <w:r w:rsidR="006E377C" w:rsidRPr="007E67D8">
        <w:rPr>
          <w:rFonts w:ascii="Angsana New" w:hAnsi="Angsana New" w:hint="cs"/>
          <w:b/>
          <w:bCs/>
          <w:sz w:val="32"/>
          <w:szCs w:val="32"/>
          <w:cs/>
        </w:rPr>
        <w:t>กิจการที่เกี่ยวข้องกัน</w:t>
      </w:r>
    </w:p>
    <w:p w:rsidR="006D72D8" w:rsidRPr="007E67D8" w:rsidRDefault="00ED4E16" w:rsidP="00105A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pacing w:val="-6"/>
          <w:sz w:val="32"/>
          <w:szCs w:val="32"/>
          <w:cs/>
        </w:rPr>
        <w:t>ยอดคงค้าง</w:t>
      </w:r>
      <w:r w:rsidRPr="007E67D8">
        <w:rPr>
          <w:rFonts w:ascii="Angsana New" w:hAnsi="Angsana New" w:hint="cs"/>
          <w:spacing w:val="-6"/>
          <w:sz w:val="32"/>
          <w:szCs w:val="32"/>
          <w:cs/>
        </w:rPr>
        <w:t>ของเงินให้กู้ยืมระยะสั้นและเงินกู้ยืมระยะสั้น</w:t>
      </w:r>
      <w:r w:rsidRPr="007E67D8">
        <w:rPr>
          <w:rFonts w:ascii="Angsana New" w:hAnsi="Angsana New"/>
          <w:spacing w:val="-6"/>
          <w:sz w:val="32"/>
          <w:szCs w:val="32"/>
          <w:cs/>
        </w:rPr>
        <w:t>ระหว่าง</w:t>
      </w:r>
      <w:r w:rsidR="006A6BE6" w:rsidRPr="007E67D8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7E67D8">
        <w:rPr>
          <w:rFonts w:ascii="Angsana New" w:hAnsi="Angsana New"/>
          <w:spacing w:val="-6"/>
          <w:sz w:val="32"/>
          <w:szCs w:val="32"/>
          <w:cs/>
        </w:rPr>
        <w:t>และ</w:t>
      </w:r>
      <w:r w:rsidR="00BE34A2" w:rsidRPr="007E67D8">
        <w:rPr>
          <w:rFonts w:ascii="Angsana New" w:hAnsi="Angsana New" w:hint="cs"/>
          <w:spacing w:val="-6"/>
          <w:sz w:val="32"/>
          <w:szCs w:val="32"/>
          <w:cs/>
        </w:rPr>
        <w:t>บุคคลหรือ</w:t>
      </w:r>
      <w:r w:rsidRPr="007E67D8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7E67D8">
        <w:rPr>
          <w:rFonts w:ascii="Angsana New" w:hAnsi="Angsana New"/>
          <w:spacing w:val="-6"/>
          <w:sz w:val="32"/>
          <w:szCs w:val="32"/>
          <w:cs/>
        </w:rPr>
        <w:t>ที่เกี่ยวข้อง</w:t>
      </w:r>
      <w:r w:rsidRPr="007E67D8">
        <w:rPr>
          <w:rFonts w:ascii="Angsana New" w:hAnsi="Angsana New" w:hint="cs"/>
          <w:spacing w:val="-6"/>
          <w:sz w:val="32"/>
          <w:szCs w:val="32"/>
          <w:cs/>
        </w:rPr>
        <w:t>กัน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ณ วันที่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30</w:t>
      </w:r>
      <w:r w:rsidR="001442E9" w:rsidRPr="007E67D8">
        <w:rPr>
          <w:rFonts w:ascii="Angsana New" w:hAnsi="Angsana New"/>
          <w:sz w:val="32"/>
          <w:szCs w:val="32"/>
        </w:rPr>
        <w:t xml:space="preserve"> </w:t>
      </w:r>
      <w:r w:rsidR="00C97C56" w:rsidRPr="007E67D8">
        <w:rPr>
          <w:rFonts w:ascii="Angsana New" w:hAnsi="Angsana New" w:hint="cs"/>
          <w:sz w:val="32"/>
          <w:szCs w:val="32"/>
          <w:cs/>
        </w:rPr>
        <w:t>มิถุนายน</w:t>
      </w:r>
      <w:r w:rsidR="001442E9"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="00455B4E" w:rsidRPr="007E67D8">
        <w:rPr>
          <w:rFonts w:ascii="Angsana New" w:hAnsi="Angsana New" w:hint="cs"/>
          <w:sz w:val="32"/>
          <w:szCs w:val="32"/>
          <w:cs/>
        </w:rPr>
        <w:t xml:space="preserve"> </w:t>
      </w:r>
      <w:r w:rsidR="00F60828" w:rsidRPr="007E67D8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5F5E1C" w:rsidRPr="005F5E1C">
        <w:rPr>
          <w:rFonts w:ascii="Angsana New" w:hAnsi="Angsana New"/>
          <w:sz w:val="32"/>
          <w:szCs w:val="32"/>
        </w:rPr>
        <w:t>31</w:t>
      </w:r>
      <w:r w:rsidR="001442E9" w:rsidRPr="007E67D8">
        <w:rPr>
          <w:rFonts w:ascii="Angsana New" w:hAnsi="Angsana New"/>
          <w:sz w:val="32"/>
          <w:szCs w:val="32"/>
        </w:rPr>
        <w:t xml:space="preserve"> </w:t>
      </w:r>
      <w:r w:rsidR="001442E9" w:rsidRPr="007E67D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5E1C" w:rsidRPr="005F5E1C">
        <w:rPr>
          <w:rFonts w:ascii="Angsana New" w:hAnsi="Angsana New"/>
          <w:sz w:val="32"/>
          <w:szCs w:val="32"/>
        </w:rPr>
        <w:t>2561</w:t>
      </w:r>
      <w:r w:rsidR="006E377C" w:rsidRPr="007E67D8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และการเคลื่อนไหวของเงินให้กู้ยืมระยะสั้นและ</w:t>
      </w:r>
      <w:r w:rsidR="004C64D2" w:rsidRPr="007E67D8">
        <w:rPr>
          <w:rFonts w:ascii="Angsana New" w:hAnsi="Angsana New"/>
          <w:sz w:val="32"/>
          <w:szCs w:val="32"/>
        </w:rPr>
        <w:t xml:space="preserve"> </w:t>
      </w:r>
      <w:r w:rsidR="006E377C" w:rsidRPr="007E67D8">
        <w:rPr>
          <w:rFonts w:ascii="Angsana New" w:hAnsi="Angsana New" w:hint="cs"/>
          <w:sz w:val="32"/>
          <w:szCs w:val="32"/>
          <w:cs/>
        </w:rPr>
        <w:t>เงินกู้ยืมระยะสั้นดังกล่าวมี</w:t>
      </w:r>
      <w:r w:rsidR="006E377C" w:rsidRPr="007E67D8">
        <w:rPr>
          <w:rFonts w:ascii="Angsana New" w:hAnsi="Angsana New"/>
          <w:sz w:val="32"/>
          <w:szCs w:val="32"/>
          <w:cs/>
        </w:rPr>
        <w:t xml:space="preserve">รายละเอียดดังนี้ </w:t>
      </w:r>
    </w:p>
    <w:p w:rsidR="00D92EF2" w:rsidRPr="007E67D8" w:rsidRDefault="00D92EF2" w:rsidP="00D92EF2">
      <w:pPr>
        <w:jc w:val="right"/>
        <w:rPr>
          <w:b/>
          <w:bCs/>
        </w:rPr>
      </w:pPr>
      <w:r w:rsidRPr="007E67D8">
        <w:rPr>
          <w:rFonts w:ascii="Angsana New" w:hAnsi="Angsana New"/>
          <w:b/>
          <w:bCs/>
          <w:szCs w:val="24"/>
          <w:cs/>
        </w:rPr>
        <w:t>(หน่วย</w:t>
      </w:r>
      <w:r w:rsidRPr="007E67D8">
        <w:rPr>
          <w:rFonts w:ascii="Angsana New" w:hAnsi="Angsana New"/>
          <w:b/>
          <w:bCs/>
          <w:szCs w:val="24"/>
        </w:rPr>
        <w:t xml:space="preserve">: </w:t>
      </w:r>
      <w:r w:rsidRPr="007E67D8">
        <w:rPr>
          <w:rFonts w:ascii="Angsana New" w:hAnsi="Angsana New"/>
          <w:b/>
          <w:bCs/>
          <w:szCs w:val="24"/>
          <w:cs/>
        </w:rPr>
        <w:t>พันบาท)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42"/>
        <w:gridCol w:w="90"/>
        <w:gridCol w:w="1530"/>
        <w:gridCol w:w="90"/>
        <w:gridCol w:w="990"/>
        <w:gridCol w:w="90"/>
        <w:gridCol w:w="1170"/>
        <w:gridCol w:w="90"/>
        <w:gridCol w:w="1080"/>
        <w:gridCol w:w="90"/>
        <w:gridCol w:w="1260"/>
      </w:tblGrid>
      <w:tr w:rsidR="00815897" w:rsidRPr="007E67D8" w:rsidTr="00815897">
        <w:trPr>
          <w:trHeight w:val="80"/>
        </w:trPr>
        <w:tc>
          <w:tcPr>
            <w:tcW w:w="2142" w:type="dxa"/>
            <w:vAlign w:val="bottom"/>
          </w:tcPr>
          <w:p w:rsidR="00815897" w:rsidRPr="007E67D8" w:rsidRDefault="00815897" w:rsidP="00D92EF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:rsidR="00815897" w:rsidRPr="007E67D8" w:rsidRDefault="00815897" w:rsidP="00D92EF2">
            <w:pPr>
              <w:ind w:left="117"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:rsidR="00815897" w:rsidRPr="007E67D8" w:rsidRDefault="00815897" w:rsidP="00D92EF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:rsidR="00815897" w:rsidRPr="007E67D8" w:rsidRDefault="00815897" w:rsidP="00D92EF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  <w:vAlign w:val="bottom"/>
          </w:tcPr>
          <w:p w:rsidR="00815897" w:rsidRPr="007E67D8" w:rsidRDefault="00815897" w:rsidP="00D92EF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</w:t>
            </w: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รวม</w:t>
            </w:r>
          </w:p>
        </w:tc>
      </w:tr>
      <w:tr w:rsidR="00815897" w:rsidRPr="007E67D8" w:rsidTr="00815897">
        <w:trPr>
          <w:trHeight w:val="80"/>
        </w:trPr>
        <w:tc>
          <w:tcPr>
            <w:tcW w:w="2142" w:type="dxa"/>
            <w:vAlign w:val="bottom"/>
          </w:tcPr>
          <w:p w:rsidR="00815897" w:rsidRPr="007E67D8" w:rsidRDefault="00815897" w:rsidP="00DA57C6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:rsidR="00815897" w:rsidRPr="007E67D8" w:rsidRDefault="00815897" w:rsidP="00DA57C6">
            <w:pPr>
              <w:ind w:left="117"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:rsidR="00815897" w:rsidRPr="007E67D8" w:rsidRDefault="00815897" w:rsidP="00DA57C6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:rsidR="00815897" w:rsidRPr="007E67D8" w:rsidRDefault="00815897" w:rsidP="00DA57C6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815897" w:rsidRPr="007E67D8" w:rsidRDefault="00815897" w:rsidP="00DA57C6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  <w:r w:rsidRPr="007E67D8">
              <w:rPr>
                <w:rFonts w:ascii="Angsana New" w:hAnsi="Angsana New"/>
                <w:b/>
                <w:bCs/>
                <w:szCs w:val="24"/>
              </w:rPr>
              <w:t xml:space="preserve">                                  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815897" w:rsidRPr="007E67D8" w:rsidRDefault="00815897" w:rsidP="00DA57C6">
            <w:pPr>
              <w:ind w:left="-61" w:right="-8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  <w:vAlign w:val="bottom"/>
          </w:tcPr>
          <w:p w:rsidR="00815897" w:rsidRPr="007E67D8" w:rsidRDefault="00815897" w:rsidP="00815897">
            <w:pPr>
              <w:ind w:left="-61" w:right="-8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815897" w:rsidRPr="007E67D8" w:rsidRDefault="00815897" w:rsidP="0028349A">
            <w:pPr>
              <w:ind w:left="-61" w:right="-8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bottom"/>
          </w:tcPr>
          <w:p w:rsidR="00815897" w:rsidRPr="007E67D8" w:rsidRDefault="00815897" w:rsidP="00DA57C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:rsidR="00815897" w:rsidRPr="007E67D8" w:rsidRDefault="00815897" w:rsidP="00DA57C6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15897" w:rsidRPr="007E67D8" w:rsidRDefault="00815897" w:rsidP="00DA57C6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</w:tr>
      <w:tr w:rsidR="00815897" w:rsidRPr="007E67D8" w:rsidTr="00815897">
        <w:trPr>
          <w:trHeight w:val="80"/>
        </w:trPr>
        <w:tc>
          <w:tcPr>
            <w:tcW w:w="2142" w:type="dxa"/>
            <w:vAlign w:val="bottom"/>
          </w:tcPr>
          <w:p w:rsidR="00815897" w:rsidRPr="007E67D8" w:rsidRDefault="00815897" w:rsidP="00DA57C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เงินให้กู้ยืมระยะสั้นแก่</w:t>
            </w: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br/>
            </w: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บุคคลหรือ</w:t>
            </w: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  <w:vAlign w:val="bottom"/>
          </w:tcPr>
          <w:p w:rsidR="00815897" w:rsidRPr="007E67D8" w:rsidRDefault="00815897" w:rsidP="00DA57C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815897" w:rsidRPr="007E67D8" w:rsidRDefault="00815897" w:rsidP="00DA57C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ลักษณะความสัมพันธ์</w:t>
            </w:r>
          </w:p>
        </w:tc>
        <w:tc>
          <w:tcPr>
            <w:tcW w:w="90" w:type="dxa"/>
            <w:vAlign w:val="bottom"/>
          </w:tcPr>
          <w:p w:rsidR="00815897" w:rsidRPr="007E67D8" w:rsidRDefault="00815897" w:rsidP="00DA57C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815897" w:rsidRPr="007E67D8" w:rsidRDefault="00815897" w:rsidP="00DA57C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>ณ วันที่</w:t>
            </w:r>
            <w:r w:rsidRPr="007E67D8">
              <w:rPr>
                <w:rFonts w:ascii="Angsana New" w:hAnsi="Angsana New"/>
                <w:b/>
                <w:bCs/>
                <w:spacing w:val="-6"/>
                <w:szCs w:val="24"/>
              </w:rPr>
              <w:t xml:space="preserve"> </w:t>
            </w:r>
            <w:r w:rsidRPr="007E67D8">
              <w:rPr>
                <w:rFonts w:ascii="Angsana New" w:hAnsi="Angsana New"/>
                <w:b/>
                <w:bCs/>
                <w:spacing w:val="-6"/>
                <w:szCs w:val="24"/>
              </w:rPr>
              <w:br/>
            </w:r>
            <w:r w:rsidR="005F5E1C" w:rsidRPr="005F5E1C">
              <w:rPr>
                <w:rFonts w:ascii="Angsana New" w:hAnsi="Angsana New"/>
                <w:b/>
                <w:bCs/>
                <w:spacing w:val="-6"/>
                <w:szCs w:val="24"/>
              </w:rPr>
              <w:t>1</w:t>
            </w:r>
            <w:r w:rsidRPr="007E67D8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มกราคม</w:t>
            </w:r>
            <w:r w:rsidRPr="007E67D8">
              <w:rPr>
                <w:rFonts w:ascii="Angsana New" w:hAnsi="Angsana New" w:hint="cs"/>
                <w:b/>
                <w:bCs/>
                <w:spacing w:val="-6"/>
                <w:szCs w:val="24"/>
                <w:cs/>
              </w:rPr>
              <w:t xml:space="preserve"> </w:t>
            </w:r>
            <w:r w:rsidR="005F5E1C" w:rsidRPr="005F5E1C">
              <w:rPr>
                <w:rFonts w:ascii="Angsana New" w:hAnsi="Angsana New" w:hint="cs"/>
                <w:b/>
                <w:bCs/>
                <w:spacing w:val="-6"/>
                <w:szCs w:val="24"/>
              </w:rPr>
              <w:t>2</w:t>
            </w:r>
            <w:r w:rsidR="005F5E1C" w:rsidRPr="005F5E1C">
              <w:rPr>
                <w:rFonts w:ascii="Angsana New" w:hAnsi="Angsana New"/>
                <w:b/>
                <w:bCs/>
                <w:spacing w:val="-6"/>
                <w:szCs w:val="24"/>
              </w:rPr>
              <w:t>562</w:t>
            </w:r>
          </w:p>
        </w:tc>
        <w:tc>
          <w:tcPr>
            <w:tcW w:w="90" w:type="dxa"/>
          </w:tcPr>
          <w:p w:rsidR="00815897" w:rsidRPr="007E67D8" w:rsidRDefault="00815897" w:rsidP="00DA57C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vMerge/>
          </w:tcPr>
          <w:p w:rsidR="00815897" w:rsidRPr="007E67D8" w:rsidRDefault="00815897" w:rsidP="00DA57C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</w:tcPr>
          <w:p w:rsidR="00815897" w:rsidRPr="007E67D8" w:rsidRDefault="00815897" w:rsidP="00DA57C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vMerge/>
            <w:vAlign w:val="bottom"/>
          </w:tcPr>
          <w:p w:rsidR="00815897" w:rsidRPr="007E67D8" w:rsidRDefault="00815897" w:rsidP="00DA57C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  <w:vAlign w:val="bottom"/>
          </w:tcPr>
          <w:p w:rsidR="00815897" w:rsidRPr="007E67D8" w:rsidRDefault="00815897" w:rsidP="00DA57C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</w:pPr>
          </w:p>
          <w:p w:rsidR="00815897" w:rsidRPr="007E67D8" w:rsidRDefault="00815897" w:rsidP="00DA57C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815897" w:rsidRPr="007E67D8" w:rsidRDefault="00815897" w:rsidP="00C97C5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>ณ วันที่</w:t>
            </w:r>
            <w:r w:rsidRPr="007E67D8">
              <w:rPr>
                <w:rFonts w:ascii="Angsana New" w:hAnsi="Angsana New"/>
                <w:b/>
                <w:bCs/>
                <w:spacing w:val="-6"/>
                <w:szCs w:val="24"/>
              </w:rPr>
              <w:t xml:space="preserve"> </w:t>
            </w:r>
            <w:r w:rsidRPr="007E67D8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br/>
            </w:r>
            <w:r w:rsidR="005F5E1C" w:rsidRPr="005F5E1C">
              <w:rPr>
                <w:rFonts w:ascii="Angsana New" w:hAnsi="Angsana New"/>
                <w:b/>
                <w:bCs/>
                <w:spacing w:val="-6"/>
                <w:szCs w:val="24"/>
              </w:rPr>
              <w:t>30</w:t>
            </w:r>
            <w:r w:rsidRPr="007E67D8">
              <w:rPr>
                <w:rFonts w:ascii="Angsana New" w:hAnsi="Angsana New"/>
                <w:b/>
                <w:bCs/>
                <w:spacing w:val="-6"/>
                <w:szCs w:val="24"/>
              </w:rPr>
              <w:t xml:space="preserve"> </w:t>
            </w:r>
            <w:r w:rsidRPr="007E67D8">
              <w:rPr>
                <w:rFonts w:ascii="Angsana New" w:hAnsi="Angsana New" w:hint="cs"/>
                <w:b/>
                <w:bCs/>
                <w:spacing w:val="-6"/>
                <w:szCs w:val="24"/>
                <w:cs/>
              </w:rPr>
              <w:t xml:space="preserve">มิถุนายน </w:t>
            </w:r>
            <w:r w:rsidR="005F5E1C" w:rsidRPr="005F5E1C">
              <w:rPr>
                <w:rFonts w:ascii="Angsana New" w:hAnsi="Angsana New"/>
                <w:b/>
                <w:bCs/>
                <w:spacing w:val="-6"/>
                <w:szCs w:val="24"/>
              </w:rPr>
              <w:t>2562</w:t>
            </w:r>
          </w:p>
        </w:tc>
      </w:tr>
      <w:tr w:rsidR="00815897" w:rsidRPr="007E67D8" w:rsidTr="00815897">
        <w:trPr>
          <w:trHeight w:val="20"/>
        </w:trPr>
        <w:tc>
          <w:tcPr>
            <w:tcW w:w="2142" w:type="dxa"/>
            <w:vAlign w:val="bottom"/>
          </w:tcPr>
          <w:p w:rsidR="00815897" w:rsidRPr="007E67D8" w:rsidRDefault="00815897" w:rsidP="00D92EF2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 w:hint="cs"/>
                <w:szCs w:val="24"/>
                <w:cs/>
              </w:rPr>
              <w:t>กรรมการบริษัทย่อย</w:t>
            </w:r>
          </w:p>
        </w:tc>
        <w:tc>
          <w:tcPr>
            <w:tcW w:w="90" w:type="dxa"/>
            <w:vAlign w:val="bottom"/>
          </w:tcPr>
          <w:p w:rsidR="00815897" w:rsidRPr="007E67D8" w:rsidRDefault="00815897" w:rsidP="00D92EF2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:rsidR="00815897" w:rsidRPr="007E67D8" w:rsidRDefault="00815897" w:rsidP="00D92EF2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 w:hint="cs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vAlign w:val="bottom"/>
          </w:tcPr>
          <w:p w:rsidR="00815897" w:rsidRPr="007E67D8" w:rsidRDefault="00815897" w:rsidP="00D92EF2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815897" w:rsidRPr="007E67D8" w:rsidRDefault="005F5E1C" w:rsidP="00B9409E">
            <w:pPr>
              <w:tabs>
                <w:tab w:val="decimal" w:pos="808"/>
              </w:tabs>
              <w:ind w:right="90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58</w:t>
            </w:r>
            <w:r w:rsidR="00815897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575</w:t>
            </w:r>
          </w:p>
        </w:tc>
        <w:tc>
          <w:tcPr>
            <w:tcW w:w="90" w:type="dxa"/>
          </w:tcPr>
          <w:p w:rsidR="00815897" w:rsidRPr="007E67D8" w:rsidRDefault="00815897" w:rsidP="00D92EF2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:rsidR="00815897" w:rsidRPr="007E67D8" w:rsidRDefault="005F5E1C" w:rsidP="0028349A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669</w:t>
            </w:r>
          </w:p>
        </w:tc>
        <w:tc>
          <w:tcPr>
            <w:tcW w:w="90" w:type="dxa"/>
          </w:tcPr>
          <w:p w:rsidR="00815897" w:rsidRPr="007E67D8" w:rsidRDefault="00815897" w:rsidP="0028349A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5897" w:rsidRPr="007E67D8" w:rsidRDefault="00815897" w:rsidP="00815897">
            <w:pPr>
              <w:tabs>
                <w:tab w:val="decimal" w:pos="900"/>
              </w:tabs>
              <w:ind w:right="-1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58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575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815897" w:rsidRPr="007E67D8" w:rsidRDefault="00815897" w:rsidP="00D92EF2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15897" w:rsidRPr="007E67D8" w:rsidRDefault="005F5E1C" w:rsidP="00815897">
            <w:pPr>
              <w:tabs>
                <w:tab w:val="decimal" w:pos="117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669</w:t>
            </w:r>
          </w:p>
        </w:tc>
      </w:tr>
      <w:tr w:rsidR="000B49C2" w:rsidRPr="007E67D8" w:rsidTr="00A70391">
        <w:trPr>
          <w:trHeight w:val="20"/>
        </w:trPr>
        <w:tc>
          <w:tcPr>
            <w:tcW w:w="2142" w:type="dxa"/>
            <w:vAlign w:val="bottom"/>
          </w:tcPr>
          <w:p w:rsidR="000B49C2" w:rsidRPr="007E67D8" w:rsidRDefault="000B49C2" w:rsidP="00D92EF2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 w:hint="cs"/>
                <w:szCs w:val="24"/>
                <w:cs/>
              </w:rPr>
              <w:t>บริษัท</w:t>
            </w:r>
            <w:r w:rsidRPr="007E67D8">
              <w:rPr>
                <w:rFonts w:ascii="Angsana New" w:hAnsi="Angsana New"/>
                <w:szCs w:val="24"/>
                <w:cs/>
              </w:rPr>
              <w:t xml:space="preserve"> </w:t>
            </w:r>
            <w:r w:rsidRPr="007E67D8">
              <w:rPr>
                <w:rFonts w:ascii="Angsana New" w:hAnsi="Angsana New" w:hint="cs"/>
                <w:szCs w:val="24"/>
                <w:cs/>
              </w:rPr>
              <w:t>ปาล์มทองคำ</w:t>
            </w:r>
            <w:r w:rsidRPr="007E67D8">
              <w:rPr>
                <w:rFonts w:ascii="Angsana New" w:hAnsi="Angsana New"/>
                <w:szCs w:val="24"/>
                <w:cs/>
              </w:rPr>
              <w:t xml:space="preserve"> </w:t>
            </w:r>
            <w:r w:rsidRPr="007E67D8">
              <w:rPr>
                <w:rFonts w:ascii="Angsana New" w:hAnsi="Angsana New" w:hint="cs"/>
                <w:szCs w:val="24"/>
                <w:cs/>
              </w:rPr>
              <w:t>จำกัด</w:t>
            </w:r>
          </w:p>
        </w:tc>
        <w:tc>
          <w:tcPr>
            <w:tcW w:w="90" w:type="dxa"/>
            <w:vAlign w:val="bottom"/>
          </w:tcPr>
          <w:p w:rsidR="000B49C2" w:rsidRPr="007E67D8" w:rsidRDefault="000B49C2" w:rsidP="00D92EF2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:rsidR="000B49C2" w:rsidRPr="007E67D8" w:rsidRDefault="00DF56F5" w:rsidP="00D92EF2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 w:hint="cs"/>
                <w:szCs w:val="24"/>
                <w:cs/>
              </w:rPr>
              <w:t>บริษัทที่เกี่ยวข้</w:t>
            </w:r>
            <w:r w:rsidR="000B49C2" w:rsidRPr="007E67D8">
              <w:rPr>
                <w:rFonts w:ascii="Angsana New" w:hAnsi="Angsana New" w:hint="cs"/>
                <w:szCs w:val="24"/>
                <w:cs/>
              </w:rPr>
              <w:t>องกัน</w:t>
            </w:r>
          </w:p>
        </w:tc>
        <w:tc>
          <w:tcPr>
            <w:tcW w:w="90" w:type="dxa"/>
            <w:vAlign w:val="bottom"/>
          </w:tcPr>
          <w:p w:rsidR="000B49C2" w:rsidRPr="007E67D8" w:rsidRDefault="000B49C2" w:rsidP="00D92EF2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0B49C2" w:rsidRPr="007E67D8" w:rsidRDefault="000B49C2" w:rsidP="000B49C2">
            <w:pPr>
              <w:tabs>
                <w:tab w:val="decimal" w:pos="630"/>
              </w:tabs>
              <w:ind w:right="-1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:rsidR="000B49C2" w:rsidRPr="007E67D8" w:rsidRDefault="000B49C2" w:rsidP="00D92EF2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:rsidR="000B49C2" w:rsidRPr="007E67D8" w:rsidRDefault="005F5E1C" w:rsidP="0028349A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8</w:t>
            </w:r>
            <w:r w:rsidR="000B49C2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90" w:type="dxa"/>
          </w:tcPr>
          <w:p w:rsidR="000B49C2" w:rsidRPr="007E67D8" w:rsidRDefault="000B49C2" w:rsidP="0028349A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B49C2" w:rsidRPr="007E67D8" w:rsidRDefault="00D745FC" w:rsidP="00D745FC">
            <w:pPr>
              <w:tabs>
                <w:tab w:val="decimal" w:pos="630"/>
              </w:tabs>
              <w:ind w:right="-1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0B49C2" w:rsidRPr="007E67D8" w:rsidRDefault="000B49C2" w:rsidP="00D92EF2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B49C2" w:rsidRPr="007E67D8" w:rsidRDefault="005F5E1C" w:rsidP="00815897">
            <w:pPr>
              <w:tabs>
                <w:tab w:val="decimal" w:pos="117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8</w:t>
            </w:r>
            <w:r w:rsidR="00D745FC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500</w:t>
            </w:r>
          </w:p>
        </w:tc>
      </w:tr>
      <w:tr w:rsidR="00815897" w:rsidRPr="007E67D8" w:rsidTr="00A70391">
        <w:trPr>
          <w:trHeight w:val="20"/>
        </w:trPr>
        <w:tc>
          <w:tcPr>
            <w:tcW w:w="2142" w:type="dxa"/>
          </w:tcPr>
          <w:p w:rsidR="00815897" w:rsidRPr="007E67D8" w:rsidRDefault="00815897" w:rsidP="00D92EF2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r w:rsidRPr="007E67D8">
              <w:rPr>
                <w:rFonts w:ascii="Angsana New" w:hAnsi="Angsana New" w:hint="cs"/>
                <w:szCs w:val="24"/>
                <w:cs/>
              </w:rPr>
              <w:t>เอ็มลิ้งค์ คิวไออาร์</w:t>
            </w:r>
            <w:r w:rsidRPr="007E67D8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90" w:type="dxa"/>
          </w:tcPr>
          <w:p w:rsidR="00815897" w:rsidRPr="007E67D8" w:rsidRDefault="00815897" w:rsidP="00D92EF2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:rsidR="00815897" w:rsidRPr="007E67D8" w:rsidRDefault="00815897" w:rsidP="00D92EF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 w:hint="cs"/>
                <w:szCs w:val="24"/>
                <w:cs/>
              </w:rPr>
              <w:t>กิจการร่วมค้า</w:t>
            </w:r>
          </w:p>
        </w:tc>
        <w:tc>
          <w:tcPr>
            <w:tcW w:w="90" w:type="dxa"/>
            <w:vAlign w:val="bottom"/>
          </w:tcPr>
          <w:p w:rsidR="00815897" w:rsidRPr="007E67D8" w:rsidRDefault="00815897" w:rsidP="00D92EF2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15897" w:rsidRPr="007E67D8" w:rsidRDefault="005F5E1C" w:rsidP="00B9409E">
            <w:pPr>
              <w:tabs>
                <w:tab w:val="decimal" w:pos="808"/>
              </w:tabs>
              <w:ind w:right="90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</w:t>
            </w:r>
            <w:r w:rsidR="00815897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78</w:t>
            </w:r>
            <w:r w:rsidR="00D125F6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0" w:type="dxa"/>
          </w:tcPr>
          <w:p w:rsidR="00815897" w:rsidRPr="007E67D8" w:rsidRDefault="00815897" w:rsidP="00D92EF2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15897" w:rsidRPr="007E67D8" w:rsidRDefault="00815897" w:rsidP="00815897">
            <w:pPr>
              <w:tabs>
                <w:tab w:val="decimal" w:pos="630"/>
              </w:tabs>
              <w:ind w:right="-1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:rsidR="00815897" w:rsidRPr="007E67D8" w:rsidRDefault="00815897" w:rsidP="004E58B5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5897" w:rsidRPr="007E67D8" w:rsidRDefault="00815897" w:rsidP="00815897">
            <w:pPr>
              <w:tabs>
                <w:tab w:val="decimal" w:pos="900"/>
              </w:tabs>
              <w:ind w:right="-1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6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D125F6">
              <w:rPr>
                <w:rFonts w:ascii="Angsana New" w:hAnsi="Angsana New"/>
                <w:szCs w:val="24"/>
              </w:rPr>
              <w:t>781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815897" w:rsidRPr="007E67D8" w:rsidRDefault="00815897" w:rsidP="00D92EF2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5897" w:rsidRPr="007E67D8" w:rsidRDefault="00815897" w:rsidP="006D72D8">
            <w:pPr>
              <w:tabs>
                <w:tab w:val="decimal" w:pos="690"/>
              </w:tabs>
              <w:ind w:right="-1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</w:tr>
      <w:tr w:rsidR="00815897" w:rsidRPr="007E67D8" w:rsidTr="00A70391">
        <w:trPr>
          <w:trHeight w:val="80"/>
        </w:trPr>
        <w:tc>
          <w:tcPr>
            <w:tcW w:w="2142" w:type="dxa"/>
            <w:vAlign w:val="bottom"/>
          </w:tcPr>
          <w:p w:rsidR="00815897" w:rsidRPr="007E67D8" w:rsidRDefault="00815897" w:rsidP="00D92EF2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7E67D8">
              <w:rPr>
                <w:rFonts w:ascii="Angsana New" w:hAnsi="Angsana New"/>
                <w:szCs w:val="24"/>
              </w:rPr>
              <w:t>:</w:t>
            </w:r>
            <w:r w:rsidRPr="007E67D8">
              <w:rPr>
                <w:rFonts w:ascii="Angsana New" w:hAnsi="Angsana New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90" w:type="dxa"/>
            <w:vAlign w:val="bottom"/>
          </w:tcPr>
          <w:p w:rsidR="00815897" w:rsidRPr="007E67D8" w:rsidRDefault="00815897" w:rsidP="00D92EF2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:rsidR="00815897" w:rsidRPr="007E67D8" w:rsidRDefault="00815897" w:rsidP="00D92EF2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:rsidR="00815897" w:rsidRPr="007E67D8" w:rsidRDefault="00815897" w:rsidP="00D92EF2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15897" w:rsidRPr="007E67D8" w:rsidRDefault="00815897" w:rsidP="00B9409E">
            <w:pPr>
              <w:tabs>
                <w:tab w:val="decimal" w:pos="808"/>
              </w:tabs>
              <w:ind w:right="90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6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D125F6">
              <w:rPr>
                <w:rFonts w:ascii="Angsana New" w:hAnsi="Angsana New"/>
                <w:szCs w:val="24"/>
              </w:rPr>
              <w:t>781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:rsidR="00815897" w:rsidRPr="007E67D8" w:rsidRDefault="00815897" w:rsidP="00D92EF2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15897" w:rsidRPr="007E67D8" w:rsidRDefault="00815897" w:rsidP="00D92EF2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815897" w:rsidRPr="007E67D8" w:rsidRDefault="00815897" w:rsidP="00D92EF2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5897" w:rsidRPr="007E67D8" w:rsidRDefault="00815897" w:rsidP="00D92EF2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815897" w:rsidRPr="007E67D8" w:rsidRDefault="00815897" w:rsidP="00D92EF2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5897" w:rsidRPr="007E67D8" w:rsidRDefault="00815897" w:rsidP="006D72D8">
            <w:pPr>
              <w:tabs>
                <w:tab w:val="decimal" w:pos="690"/>
              </w:tabs>
              <w:ind w:right="-1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</w:tr>
      <w:tr w:rsidR="00815897" w:rsidRPr="007E67D8" w:rsidTr="00815897">
        <w:trPr>
          <w:trHeight w:val="20"/>
        </w:trPr>
        <w:tc>
          <w:tcPr>
            <w:tcW w:w="2142" w:type="dxa"/>
            <w:vAlign w:val="bottom"/>
          </w:tcPr>
          <w:p w:rsidR="00815897" w:rsidRPr="007E67D8" w:rsidRDefault="00815897" w:rsidP="00D92EF2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90" w:type="dxa"/>
            <w:vAlign w:val="bottom"/>
          </w:tcPr>
          <w:p w:rsidR="00815897" w:rsidRPr="007E67D8" w:rsidRDefault="00815897" w:rsidP="00D92EF2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815897" w:rsidRPr="007E67D8" w:rsidRDefault="00815897" w:rsidP="00D92EF2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:rsidR="00815897" w:rsidRPr="007E67D8" w:rsidRDefault="00815897" w:rsidP="00D92EF2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5897" w:rsidRPr="007E67D8" w:rsidRDefault="005F5E1C" w:rsidP="00B9409E">
            <w:pPr>
              <w:tabs>
                <w:tab w:val="decimal" w:pos="808"/>
              </w:tabs>
              <w:ind w:right="90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58</w:t>
            </w:r>
            <w:r w:rsidR="00815897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575</w:t>
            </w:r>
          </w:p>
        </w:tc>
        <w:tc>
          <w:tcPr>
            <w:tcW w:w="90" w:type="dxa"/>
          </w:tcPr>
          <w:p w:rsidR="00815897" w:rsidRPr="007E67D8" w:rsidRDefault="00815897" w:rsidP="00D92EF2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815897" w:rsidRPr="007E67D8" w:rsidRDefault="00815897" w:rsidP="00D92EF2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815897" w:rsidRPr="007E67D8" w:rsidRDefault="00815897" w:rsidP="00D92EF2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15897" w:rsidRPr="007E67D8" w:rsidRDefault="00815897" w:rsidP="00D92EF2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815897" w:rsidRPr="007E67D8" w:rsidRDefault="00815897" w:rsidP="00D92EF2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15897" w:rsidRPr="007E67D8" w:rsidRDefault="005F5E1C" w:rsidP="00815897">
            <w:pPr>
              <w:tabs>
                <w:tab w:val="decimal" w:pos="117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9</w:t>
            </w:r>
            <w:r w:rsidR="00815897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169</w:t>
            </w:r>
          </w:p>
        </w:tc>
      </w:tr>
    </w:tbl>
    <w:p w:rsidR="00CF6560" w:rsidRPr="00105A02" w:rsidRDefault="006D72D8" w:rsidP="00105A02">
      <w:pPr>
        <w:overflowPunct/>
        <w:autoSpaceDE/>
        <w:autoSpaceDN/>
        <w:adjustRightInd/>
        <w:spacing w:before="240"/>
        <w:ind w:left="547" w:right="65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>ใน</w:t>
      </w:r>
      <w:r w:rsidR="003279AC" w:rsidRPr="007E67D8">
        <w:rPr>
          <w:rFonts w:ascii="Angsana New" w:hAnsi="Angsana New" w:hint="cs"/>
          <w:sz w:val="32"/>
          <w:szCs w:val="32"/>
          <w:cs/>
        </w:rPr>
        <w:t>ปี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2561</w:t>
      </w:r>
      <w:r w:rsidR="003279AC" w:rsidRPr="007E67D8">
        <w:rPr>
          <w:rFonts w:ascii="Angsana New" w:hAnsi="Angsana New" w:hint="cs"/>
          <w:sz w:val="32"/>
          <w:szCs w:val="32"/>
          <w:cs/>
        </w:rPr>
        <w:t xml:space="preserve"> บริษัท แซม วอเตอร์ ซัพพลาย จำกัด </w:t>
      </w:r>
      <w:r w:rsidR="00C57E58" w:rsidRPr="007E67D8">
        <w:rPr>
          <w:rFonts w:ascii="Angsana New" w:hAnsi="Angsana New" w:hint="cs"/>
          <w:sz w:val="32"/>
          <w:szCs w:val="32"/>
          <w:cs/>
        </w:rPr>
        <w:t>ซึ่งเป็น</w:t>
      </w:r>
      <w:r w:rsidR="003279AC" w:rsidRPr="007E67D8">
        <w:rPr>
          <w:rFonts w:ascii="Angsana New" w:hAnsi="Angsana New" w:hint="cs"/>
          <w:sz w:val="32"/>
          <w:szCs w:val="32"/>
          <w:cs/>
        </w:rPr>
        <w:t>บริษัทย่อย</w:t>
      </w:r>
      <w:r w:rsidR="00C57E58" w:rsidRPr="007E67D8">
        <w:rPr>
          <w:rFonts w:ascii="Angsana New" w:hAnsi="Angsana New" w:hint="cs"/>
          <w:sz w:val="32"/>
          <w:szCs w:val="32"/>
          <w:cs/>
        </w:rPr>
        <w:t>ของบริษัท</w:t>
      </w:r>
      <w:r w:rsidR="003279AC" w:rsidRPr="007E67D8">
        <w:rPr>
          <w:rFonts w:ascii="Angsana New" w:hAnsi="Angsana New" w:hint="cs"/>
          <w:sz w:val="32"/>
          <w:szCs w:val="32"/>
          <w:cs/>
        </w:rPr>
        <w:t xml:space="preserve"> </w:t>
      </w:r>
      <w:r w:rsidR="003279AC" w:rsidRPr="007E67D8">
        <w:rPr>
          <w:rFonts w:ascii="Angsana New" w:hAnsi="Angsana New"/>
          <w:spacing w:val="-4"/>
          <w:sz w:val="32"/>
          <w:szCs w:val="32"/>
          <w:cs/>
        </w:rPr>
        <w:t>มีเงินให้กู้ยืม</w:t>
      </w:r>
      <w:r w:rsidR="00700CAD" w:rsidRPr="007E67D8">
        <w:rPr>
          <w:rFonts w:ascii="Angsana New" w:hAnsi="Angsana New" w:hint="cs"/>
          <w:spacing w:val="-4"/>
          <w:sz w:val="32"/>
          <w:szCs w:val="32"/>
          <w:cs/>
        </w:rPr>
        <w:t>ระยะสั้น</w:t>
      </w:r>
      <w:r w:rsidR="00C57E58" w:rsidRPr="007E67D8">
        <w:rPr>
          <w:rFonts w:ascii="Angsana New" w:hAnsi="Angsana New" w:hint="cs"/>
          <w:spacing w:val="-4"/>
          <w:sz w:val="32"/>
          <w:szCs w:val="32"/>
          <w:cs/>
        </w:rPr>
        <w:t>แก่กรรมการท่านหนึ่ง</w:t>
      </w:r>
      <w:r w:rsidR="000E35E4" w:rsidRPr="007E67D8">
        <w:rPr>
          <w:rFonts w:ascii="Angsana New" w:hAnsi="Angsana New" w:hint="cs"/>
          <w:spacing w:val="-4"/>
          <w:sz w:val="32"/>
          <w:szCs w:val="32"/>
          <w:cs/>
        </w:rPr>
        <w:t>โดยไม่มีสัญญา</w:t>
      </w:r>
      <w:r w:rsidR="003279AC" w:rsidRPr="007E67D8">
        <w:rPr>
          <w:rFonts w:ascii="Angsana New" w:hAnsi="Angsana New" w:hint="cs"/>
          <w:spacing w:val="-4"/>
          <w:sz w:val="32"/>
          <w:szCs w:val="32"/>
          <w:cs/>
        </w:rPr>
        <w:t>กู้ยืมเงินและ</w:t>
      </w:r>
      <w:r w:rsidR="003279AC" w:rsidRPr="007E67D8">
        <w:rPr>
          <w:rFonts w:ascii="Angsana New" w:hAnsi="Angsana New" w:hint="cs"/>
          <w:spacing w:val="-6"/>
          <w:sz w:val="32"/>
          <w:szCs w:val="32"/>
          <w:cs/>
        </w:rPr>
        <w:t>หลักประกัน</w:t>
      </w:r>
      <w:r w:rsidR="003279AC" w:rsidRPr="007E67D8">
        <w:rPr>
          <w:rFonts w:ascii="Angsana New" w:hAnsi="Angsana New"/>
          <w:spacing w:val="-6"/>
          <w:sz w:val="32"/>
          <w:szCs w:val="32"/>
          <w:cs/>
        </w:rPr>
        <w:t xml:space="preserve">จำนวนรวม </w:t>
      </w:r>
      <w:r w:rsidR="005F5E1C" w:rsidRPr="005F5E1C">
        <w:rPr>
          <w:rFonts w:ascii="Angsana New" w:hAnsi="Angsana New"/>
          <w:spacing w:val="-6"/>
          <w:sz w:val="32"/>
          <w:szCs w:val="32"/>
        </w:rPr>
        <w:t>59</w:t>
      </w:r>
      <w:r w:rsidR="003279AC" w:rsidRPr="007E67D8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  <w:r w:rsidR="00105A02">
        <w:rPr>
          <w:rFonts w:ascii="Angsana New" w:hAnsi="Angsana New" w:hint="cs"/>
          <w:spacing w:val="-6"/>
          <w:sz w:val="32"/>
          <w:szCs w:val="32"/>
          <w:cs/>
        </w:rPr>
        <w:t>ซึ่งเป็น</w:t>
      </w:r>
      <w:r w:rsidR="003279AC" w:rsidRPr="007E67D8">
        <w:rPr>
          <w:rFonts w:ascii="Angsana New" w:hAnsi="Angsana New"/>
          <w:spacing w:val="-6"/>
          <w:sz w:val="32"/>
          <w:szCs w:val="32"/>
          <w:cs/>
        </w:rPr>
        <w:t>กรรมการ</w:t>
      </w:r>
      <w:r w:rsidR="003279AC" w:rsidRPr="007E67D8">
        <w:rPr>
          <w:rFonts w:ascii="Angsana New" w:hAnsi="Angsana New" w:hint="cs"/>
          <w:spacing w:val="-6"/>
          <w:sz w:val="32"/>
          <w:szCs w:val="32"/>
          <w:cs/>
        </w:rPr>
        <w:t>ของบริษัทย่อย</w:t>
      </w:r>
      <w:r w:rsidR="00105A02">
        <w:rPr>
          <w:rFonts w:ascii="Angsana New" w:hAnsi="Angsana New" w:hint="cs"/>
          <w:spacing w:val="-6"/>
          <w:sz w:val="32"/>
          <w:szCs w:val="32"/>
          <w:cs/>
        </w:rPr>
        <w:t>ดังกล่าว</w:t>
      </w:r>
      <w:r w:rsidR="007404D4" w:rsidRPr="007E67D8">
        <w:rPr>
          <w:rFonts w:ascii="Angsana New" w:hAnsi="Angsana New"/>
          <w:spacing w:val="-6"/>
          <w:sz w:val="32"/>
          <w:szCs w:val="32"/>
          <w:cs/>
        </w:rPr>
        <w:t>และ</w:t>
      </w:r>
      <w:r w:rsidR="00105A02">
        <w:rPr>
          <w:rFonts w:ascii="Angsana New" w:hAnsi="Angsana New" w:hint="cs"/>
          <w:spacing w:val="-6"/>
          <w:sz w:val="32"/>
          <w:szCs w:val="32"/>
          <w:cs/>
        </w:rPr>
        <w:t>กรรมการ</w:t>
      </w:r>
      <w:r w:rsidR="007404D4" w:rsidRPr="007E67D8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105A02">
        <w:rPr>
          <w:rFonts w:ascii="Angsana New" w:hAnsi="Angsana New" w:hint="cs"/>
          <w:spacing w:val="-6"/>
          <w:sz w:val="32"/>
          <w:szCs w:val="32"/>
          <w:cs/>
        </w:rPr>
        <w:t>อีก</w:t>
      </w:r>
      <w:r w:rsidR="00521A16" w:rsidRPr="007E67D8">
        <w:rPr>
          <w:rFonts w:ascii="Angsana New" w:hAnsi="Angsana New" w:hint="cs"/>
          <w:spacing w:val="-6"/>
          <w:sz w:val="32"/>
          <w:szCs w:val="32"/>
          <w:cs/>
        </w:rPr>
        <w:t>แห่งหนึ่ง</w:t>
      </w:r>
      <w:r w:rsidR="007404D4" w:rsidRPr="007E67D8">
        <w:rPr>
          <w:rFonts w:ascii="Angsana New" w:hAnsi="Angsana New"/>
          <w:spacing w:val="-6"/>
          <w:sz w:val="32"/>
          <w:szCs w:val="32"/>
          <w:cs/>
        </w:rPr>
        <w:t>ซึ่งจัดตั้</w:t>
      </w:r>
      <w:r w:rsidR="007404D4" w:rsidRPr="007E67D8">
        <w:rPr>
          <w:rFonts w:ascii="Angsana New" w:hAnsi="Angsana New" w:hint="cs"/>
          <w:spacing w:val="-6"/>
          <w:sz w:val="32"/>
          <w:szCs w:val="32"/>
          <w:cs/>
        </w:rPr>
        <w:t>งที่เกาะ</w:t>
      </w:r>
      <w:r w:rsidR="003279AC" w:rsidRPr="007E67D8">
        <w:rPr>
          <w:rFonts w:ascii="Angsana New" w:hAnsi="Angsana New"/>
          <w:spacing w:val="-6"/>
          <w:sz w:val="32"/>
          <w:szCs w:val="32"/>
          <w:cs/>
        </w:rPr>
        <w:t>ฮ่องกง</w:t>
      </w:r>
      <w:r w:rsidR="003279AC" w:rsidRPr="007E67D8">
        <w:rPr>
          <w:rFonts w:ascii="Angsana New" w:hAnsi="Angsana New"/>
          <w:spacing w:val="-10"/>
          <w:sz w:val="32"/>
          <w:szCs w:val="32"/>
          <w:cs/>
        </w:rPr>
        <w:t xml:space="preserve">ซึ่งกรรมการท่านนั้นเป็นผู้ถือหุ้นอยู่ </w:t>
      </w:r>
      <w:r w:rsidR="003279AC" w:rsidRPr="007E67D8">
        <w:rPr>
          <w:rFonts w:ascii="Angsana New" w:hAnsi="Angsana New" w:hint="cs"/>
          <w:spacing w:val="-4"/>
          <w:sz w:val="32"/>
          <w:szCs w:val="32"/>
          <w:cs/>
        </w:rPr>
        <w:t>ซึ่ง</w:t>
      </w:r>
      <w:r w:rsidR="003279AC" w:rsidRPr="007E67D8">
        <w:rPr>
          <w:rFonts w:ascii="Angsana New" w:hAnsi="Angsana New"/>
          <w:spacing w:val="-4"/>
          <w:sz w:val="32"/>
          <w:szCs w:val="32"/>
          <w:cs/>
        </w:rPr>
        <w:t>จากการติดตาม</w:t>
      </w:r>
      <w:r w:rsidR="006A6BE6" w:rsidRPr="007E67D8">
        <w:rPr>
          <w:rFonts w:ascii="Angsana New" w:hAnsi="Angsana New"/>
          <w:spacing w:val="-6"/>
          <w:sz w:val="32"/>
          <w:szCs w:val="32"/>
          <w:cs/>
        </w:rPr>
        <w:t>ทวงถามและการเจรจาของบริษัท</w:t>
      </w:r>
      <w:r w:rsidR="003279AC" w:rsidRPr="007E67D8">
        <w:rPr>
          <w:rFonts w:ascii="Angsana New" w:hAnsi="Angsana New"/>
          <w:spacing w:val="-6"/>
          <w:sz w:val="32"/>
          <w:szCs w:val="32"/>
          <w:cs/>
        </w:rPr>
        <w:t>ในภายหลัง</w:t>
      </w:r>
      <w:r w:rsidR="00105A02">
        <w:rPr>
          <w:rFonts w:ascii="Angsana New" w:hAnsi="Angsana New" w:hint="cs"/>
          <w:spacing w:val="-6"/>
          <w:sz w:val="32"/>
          <w:szCs w:val="32"/>
          <w:cs/>
        </w:rPr>
        <w:t>พบว่า</w:t>
      </w:r>
      <w:r w:rsidR="003279AC" w:rsidRPr="007E67D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279AC" w:rsidRPr="007E67D8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="005F5E1C" w:rsidRPr="005F5E1C">
        <w:rPr>
          <w:rFonts w:ascii="Angsana New" w:hAnsi="Angsana New"/>
          <w:spacing w:val="-6"/>
          <w:sz w:val="32"/>
          <w:szCs w:val="32"/>
        </w:rPr>
        <w:t>25</w:t>
      </w:r>
      <w:r w:rsidR="003279AC" w:rsidRPr="007E67D8">
        <w:rPr>
          <w:rFonts w:ascii="Angsana New" w:hAnsi="Angsana New"/>
          <w:spacing w:val="-6"/>
          <w:sz w:val="32"/>
          <w:szCs w:val="32"/>
          <w:cs/>
        </w:rPr>
        <w:t xml:space="preserve"> กุมภาพันธ์ </w:t>
      </w:r>
      <w:r w:rsidR="005F5E1C" w:rsidRPr="005F5E1C">
        <w:rPr>
          <w:rFonts w:ascii="Angsana New" w:hAnsi="Angsana New"/>
          <w:spacing w:val="-6"/>
          <w:sz w:val="32"/>
          <w:szCs w:val="32"/>
        </w:rPr>
        <w:t>2562</w:t>
      </w:r>
      <w:r w:rsidR="003279AC" w:rsidRPr="007E67D8">
        <w:rPr>
          <w:rFonts w:ascii="Angsana New" w:hAnsi="Angsana New"/>
          <w:spacing w:val="-6"/>
          <w:sz w:val="32"/>
          <w:szCs w:val="32"/>
          <w:cs/>
        </w:rPr>
        <w:t xml:space="preserve"> ได้มีการจัดทำหนังสือรับสภาพหนี้</w:t>
      </w:r>
      <w:r w:rsidR="003279AC" w:rsidRPr="007E67D8">
        <w:rPr>
          <w:rFonts w:ascii="Angsana New" w:hAnsi="Angsana New"/>
          <w:spacing w:val="-4"/>
          <w:sz w:val="32"/>
          <w:szCs w:val="32"/>
          <w:cs/>
        </w:rPr>
        <w:t xml:space="preserve">แทนทั้งจำนวนโดยกรรมการอีกท่านหนึ่งของบริษัทย่อยแห่งนั้น </w:t>
      </w:r>
      <w:r w:rsidR="006A6BE6" w:rsidRPr="007E67D8">
        <w:rPr>
          <w:rFonts w:ascii="Angsana New" w:hAnsi="Angsana New" w:hint="cs"/>
          <w:spacing w:val="-4"/>
          <w:sz w:val="32"/>
          <w:szCs w:val="32"/>
          <w:cs/>
        </w:rPr>
        <w:t>(และเป็น</w:t>
      </w:r>
      <w:r w:rsidR="00D125F6">
        <w:rPr>
          <w:rFonts w:ascii="Angsana New" w:hAnsi="Angsana New"/>
          <w:spacing w:val="-4"/>
          <w:sz w:val="32"/>
          <w:szCs w:val="32"/>
        </w:rPr>
        <w:t xml:space="preserve">        </w:t>
      </w:r>
      <w:r w:rsidR="006A6BE6" w:rsidRPr="007E67D8">
        <w:rPr>
          <w:rFonts w:ascii="Angsana New" w:hAnsi="Angsana New" w:hint="cs"/>
          <w:spacing w:val="-4"/>
          <w:sz w:val="32"/>
          <w:szCs w:val="32"/>
          <w:cs/>
        </w:rPr>
        <w:t>ผู้ถือหุ้นบริษัท</w:t>
      </w:r>
      <w:r w:rsidR="003279AC" w:rsidRPr="007E67D8">
        <w:rPr>
          <w:rFonts w:ascii="Angsana New" w:hAnsi="Angsana New" w:hint="cs"/>
          <w:spacing w:val="-4"/>
          <w:sz w:val="32"/>
          <w:szCs w:val="32"/>
          <w:cs/>
        </w:rPr>
        <w:t xml:space="preserve">) </w:t>
      </w:r>
      <w:r w:rsidR="003279AC" w:rsidRPr="007E67D8">
        <w:rPr>
          <w:rFonts w:ascii="Angsana New" w:hAnsi="Angsana New"/>
          <w:spacing w:val="-4"/>
          <w:sz w:val="32"/>
          <w:szCs w:val="32"/>
          <w:cs/>
        </w:rPr>
        <w:t>โดยให้คำมั่นสัญญาว่าจะชำระหนี้เงินกู้ยืมให้เสร็จสิ้นภายในวันที่</w:t>
      </w:r>
      <w:r w:rsidR="003279AC" w:rsidRPr="007E67D8">
        <w:rPr>
          <w:rFonts w:ascii="Angsana New" w:hAnsi="Angsana New"/>
          <w:spacing w:val="-4"/>
          <w:sz w:val="32"/>
          <w:szCs w:val="32"/>
        </w:rPr>
        <w:t xml:space="preserve"> </w:t>
      </w:r>
      <w:r w:rsidR="005F5E1C" w:rsidRPr="005F5E1C">
        <w:rPr>
          <w:rFonts w:ascii="Angsana New" w:hAnsi="Angsana New"/>
          <w:spacing w:val="-4"/>
          <w:sz w:val="32"/>
          <w:szCs w:val="32"/>
        </w:rPr>
        <w:t>25</w:t>
      </w:r>
      <w:r w:rsidR="003279AC" w:rsidRPr="007E67D8">
        <w:rPr>
          <w:rFonts w:ascii="Angsana New" w:hAnsi="Angsana New"/>
          <w:spacing w:val="-4"/>
          <w:sz w:val="32"/>
          <w:szCs w:val="32"/>
          <w:cs/>
        </w:rPr>
        <w:t xml:space="preserve"> เมษายน </w:t>
      </w:r>
      <w:r w:rsidR="005F5E1C" w:rsidRPr="005F5E1C">
        <w:rPr>
          <w:rFonts w:ascii="Angsana New" w:hAnsi="Angsana New"/>
          <w:spacing w:val="-4"/>
          <w:sz w:val="32"/>
          <w:szCs w:val="32"/>
        </w:rPr>
        <w:t>2562</w:t>
      </w:r>
      <w:r w:rsidR="003279AC" w:rsidRPr="007E67D8">
        <w:rPr>
          <w:rFonts w:ascii="Angsana New" w:hAnsi="Angsana New"/>
          <w:spacing w:val="-4"/>
          <w:sz w:val="32"/>
          <w:szCs w:val="32"/>
        </w:rPr>
        <w:t xml:space="preserve"> </w:t>
      </w:r>
      <w:r w:rsidR="003279AC" w:rsidRPr="007E67D8">
        <w:rPr>
          <w:rFonts w:ascii="Angsana New" w:hAnsi="Angsana New"/>
          <w:spacing w:val="-4"/>
          <w:sz w:val="32"/>
          <w:szCs w:val="32"/>
          <w:cs/>
        </w:rPr>
        <w:t>แ</w:t>
      </w:r>
      <w:r w:rsidR="006A6BE6" w:rsidRPr="007E67D8">
        <w:rPr>
          <w:rFonts w:ascii="Angsana New" w:hAnsi="Angsana New"/>
          <w:spacing w:val="-4"/>
          <w:sz w:val="32"/>
          <w:szCs w:val="32"/>
          <w:cs/>
        </w:rPr>
        <w:t>ละได้ทำหนังสือจำนำหุ้นของบริษัท</w:t>
      </w:r>
      <w:r w:rsidR="00286EAE" w:rsidRPr="007E67D8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="00105A02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="003279AC" w:rsidRPr="007E67D8">
        <w:rPr>
          <w:rFonts w:ascii="Angsana New" w:hAnsi="Angsana New"/>
          <w:spacing w:val="-4"/>
          <w:sz w:val="32"/>
          <w:szCs w:val="32"/>
          <w:cs/>
        </w:rPr>
        <w:t xml:space="preserve"> ซึ่งกรรมการท่านที่รับสภาพหนี้ถืออยู่ไว้เป็น</w:t>
      </w:r>
      <w:r w:rsidR="003279AC" w:rsidRPr="007E67D8">
        <w:rPr>
          <w:rFonts w:ascii="Angsana New" w:hAnsi="Angsana New"/>
          <w:spacing w:val="-10"/>
          <w:sz w:val="32"/>
          <w:szCs w:val="32"/>
          <w:cs/>
        </w:rPr>
        <w:t xml:space="preserve">หลักประกันมูลหนี้จำนวนประมาณ </w:t>
      </w:r>
      <w:r w:rsidR="005F5E1C" w:rsidRPr="005F5E1C">
        <w:rPr>
          <w:rFonts w:ascii="Angsana New" w:hAnsi="Angsana New"/>
          <w:spacing w:val="-10"/>
          <w:sz w:val="32"/>
          <w:szCs w:val="32"/>
        </w:rPr>
        <w:t>59</w:t>
      </w:r>
      <w:r w:rsidR="003279AC" w:rsidRPr="007E67D8">
        <w:rPr>
          <w:rFonts w:ascii="Angsana New" w:hAnsi="Angsana New"/>
          <w:spacing w:val="-10"/>
          <w:sz w:val="32"/>
          <w:szCs w:val="32"/>
        </w:rPr>
        <w:t xml:space="preserve"> </w:t>
      </w:r>
      <w:r w:rsidR="003279AC" w:rsidRPr="007E67D8">
        <w:rPr>
          <w:rFonts w:ascii="Angsana New" w:hAnsi="Angsana New"/>
          <w:spacing w:val="-10"/>
          <w:sz w:val="32"/>
          <w:szCs w:val="32"/>
          <w:cs/>
        </w:rPr>
        <w:t>ล้าน</w:t>
      </w:r>
      <w:r w:rsidR="00521A16" w:rsidRPr="007E67D8">
        <w:rPr>
          <w:rFonts w:ascii="Angsana New" w:hAnsi="Angsana New" w:hint="cs"/>
          <w:spacing w:val="-10"/>
          <w:sz w:val="32"/>
          <w:szCs w:val="32"/>
          <w:cs/>
        </w:rPr>
        <w:t>บาท</w:t>
      </w:r>
      <w:r w:rsidR="003279AC" w:rsidRPr="007E67D8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7404D4" w:rsidRPr="007E67D8">
        <w:rPr>
          <w:rFonts w:ascii="Angsana New" w:hAnsi="Angsana New" w:hint="cs"/>
          <w:spacing w:val="-10"/>
          <w:sz w:val="32"/>
          <w:szCs w:val="32"/>
          <w:cs/>
        </w:rPr>
        <w:t>(คำนวณจากราคาเสนอซื้อหลังสุด</w:t>
      </w:r>
      <w:r w:rsidR="00872A7C" w:rsidRPr="007E67D8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7404D4" w:rsidRPr="007E67D8">
        <w:rPr>
          <w:rFonts w:ascii="Angsana New" w:hAnsi="Angsana New" w:hint="cs"/>
          <w:spacing w:val="-10"/>
          <w:sz w:val="32"/>
          <w:szCs w:val="32"/>
          <w:cs/>
        </w:rPr>
        <w:t>ณ วันสิ้นทำการสุดท้ายของปี)</w:t>
      </w:r>
      <w:r w:rsidR="007404D4" w:rsidRPr="007E67D8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3279AC" w:rsidRPr="007E67D8">
        <w:rPr>
          <w:rFonts w:ascii="Angsana New" w:hAnsi="Angsana New" w:hint="cs"/>
          <w:spacing w:val="-8"/>
          <w:sz w:val="32"/>
          <w:szCs w:val="32"/>
          <w:cs/>
        </w:rPr>
        <w:t xml:space="preserve">ดังนั้น </w:t>
      </w:r>
      <w:r w:rsidR="006A6BE6" w:rsidRPr="007E67D8">
        <w:rPr>
          <w:rFonts w:ascii="Angsana New" w:hAnsi="Angsana New"/>
          <w:spacing w:val="-8"/>
          <w:sz w:val="32"/>
          <w:szCs w:val="32"/>
          <w:cs/>
        </w:rPr>
        <w:t>ผู้บริหารของบริษัท</w:t>
      </w:r>
      <w:r w:rsidR="003279AC" w:rsidRPr="007E67D8">
        <w:rPr>
          <w:rFonts w:ascii="Angsana New" w:hAnsi="Angsana New"/>
          <w:spacing w:val="-8"/>
          <w:sz w:val="32"/>
          <w:szCs w:val="32"/>
          <w:cs/>
        </w:rPr>
        <w:t>มีความมั่นใ</w:t>
      </w:r>
      <w:r w:rsidR="003279AC" w:rsidRPr="007E67D8">
        <w:rPr>
          <w:rFonts w:ascii="Angsana New" w:hAnsi="Angsana New" w:hint="cs"/>
          <w:spacing w:val="-8"/>
          <w:sz w:val="32"/>
          <w:szCs w:val="32"/>
          <w:cs/>
        </w:rPr>
        <w:t>จ</w:t>
      </w:r>
      <w:r w:rsidR="003279AC" w:rsidRPr="007E67D8">
        <w:rPr>
          <w:rFonts w:ascii="Angsana New" w:hAnsi="Angsana New"/>
          <w:spacing w:val="-8"/>
          <w:sz w:val="32"/>
          <w:szCs w:val="32"/>
          <w:cs/>
        </w:rPr>
        <w:t>ว่าจะสามารถเรียกคืนหนี้</w:t>
      </w:r>
      <w:r w:rsidR="003279AC" w:rsidRPr="007E67D8">
        <w:rPr>
          <w:rFonts w:ascii="Angsana New" w:hAnsi="Angsana New"/>
          <w:spacing w:val="-4"/>
          <w:sz w:val="32"/>
          <w:szCs w:val="32"/>
          <w:cs/>
        </w:rPr>
        <w:t>เงินกู้ยืมดังกล่าวได้ทั้งจำนวน จึงไม่ได้ตั้งสำรองหนี้สงสัยจะสูญไว้ในบัญชี</w:t>
      </w:r>
      <w:r w:rsidR="0022595C" w:rsidRPr="007E67D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B3B3F" w:rsidRPr="007E67D8">
        <w:rPr>
          <w:rFonts w:ascii="Angsana New" w:hAnsi="Angsana New" w:hint="cs"/>
          <w:spacing w:val="-4"/>
          <w:sz w:val="32"/>
          <w:szCs w:val="32"/>
          <w:cs/>
        </w:rPr>
        <w:t>ต่อมา</w:t>
      </w:r>
      <w:r w:rsidR="0022595C" w:rsidRPr="007E67D8">
        <w:rPr>
          <w:rFonts w:ascii="Angsana New" w:hAnsi="Angsana New" w:hint="cs"/>
          <w:spacing w:val="-4"/>
          <w:sz w:val="32"/>
          <w:szCs w:val="32"/>
          <w:cs/>
        </w:rPr>
        <w:t>บริษัทได้รับชำระหนี้เงินให้กู้ยืมดังกล่าวแล้วทั้งจำนวน</w:t>
      </w:r>
      <w:r w:rsidR="00105A0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pacing w:val="-4"/>
          <w:sz w:val="32"/>
          <w:szCs w:val="32"/>
        </w:rPr>
        <w:t>59</w:t>
      </w:r>
      <w:r w:rsidR="00105A02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8477CF">
        <w:rPr>
          <w:rFonts w:ascii="Angsana New" w:hAnsi="Angsana New" w:hint="cs"/>
          <w:spacing w:val="-4"/>
          <w:sz w:val="32"/>
          <w:szCs w:val="32"/>
          <w:cs/>
        </w:rPr>
        <w:t xml:space="preserve">                 จากกรรมการ</w:t>
      </w:r>
      <w:r w:rsidR="0022595C" w:rsidRPr="007E67D8">
        <w:rPr>
          <w:rFonts w:ascii="Angsana New" w:hAnsi="Angsana New" w:hint="cs"/>
          <w:spacing w:val="4"/>
          <w:sz w:val="32"/>
          <w:szCs w:val="32"/>
          <w:cs/>
        </w:rPr>
        <w:t xml:space="preserve">ในเดือนเมษายน </w:t>
      </w:r>
      <w:r w:rsidR="005F5E1C" w:rsidRPr="005F5E1C">
        <w:rPr>
          <w:rFonts w:ascii="Angsana New" w:hAnsi="Angsana New"/>
          <w:spacing w:val="4"/>
          <w:sz w:val="32"/>
          <w:szCs w:val="32"/>
        </w:rPr>
        <w:t>2562</w:t>
      </w:r>
      <w:r w:rsidR="00E06B9A" w:rsidRPr="007E67D8">
        <w:rPr>
          <w:rFonts w:ascii="Angsana New" w:hAnsi="Angsana New"/>
          <w:spacing w:val="4"/>
          <w:sz w:val="32"/>
          <w:szCs w:val="32"/>
        </w:rPr>
        <w:t xml:space="preserve"> </w:t>
      </w:r>
      <w:r w:rsidR="006B3B3F" w:rsidRPr="007E67D8">
        <w:rPr>
          <w:rFonts w:ascii="Angsana New" w:hAnsi="Angsana New" w:hint="cs"/>
          <w:sz w:val="32"/>
          <w:szCs w:val="32"/>
          <w:cs/>
        </w:rPr>
        <w:t>และ</w:t>
      </w:r>
      <w:r w:rsidR="008477CF">
        <w:rPr>
          <w:rFonts w:ascii="Angsana New" w:hAnsi="Angsana New" w:hint="cs"/>
          <w:sz w:val="32"/>
          <w:szCs w:val="32"/>
          <w:cs/>
        </w:rPr>
        <w:t>ได้</w:t>
      </w:r>
      <w:r w:rsidR="00CF6560" w:rsidRPr="007E67D8">
        <w:rPr>
          <w:rFonts w:ascii="Angsana New" w:hAnsi="Angsana New" w:hint="cs"/>
          <w:sz w:val="32"/>
          <w:szCs w:val="32"/>
          <w:cs/>
        </w:rPr>
        <w:t>โอนเข้าบัญชีธนาคารของบริษัทย่อยทั้งจำนวนแล้ว</w:t>
      </w:r>
      <w:r w:rsidR="00CF6560" w:rsidRPr="007E67D8">
        <w:rPr>
          <w:rFonts w:ascii="Angsana New" w:hAnsi="Angsana New"/>
          <w:sz w:val="32"/>
          <w:szCs w:val="32"/>
          <w:cs/>
        </w:rPr>
        <w:t xml:space="preserve"> </w:t>
      </w:r>
      <w:r w:rsidR="008477CF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CF6560" w:rsidRPr="007E67D8">
        <w:rPr>
          <w:rFonts w:ascii="Angsana New" w:hAnsi="Angsana New" w:hint="cs"/>
          <w:sz w:val="32"/>
          <w:szCs w:val="32"/>
          <w:cs/>
        </w:rPr>
        <w:t>เงินให้กู้ยืมดังกล่าว เป็นเงินกู้ที่ไม่มีสัญญาเงินกู้และไม่มีหลักประกัน</w:t>
      </w:r>
      <w:r w:rsidR="00872A7C" w:rsidRPr="007E67D8">
        <w:rPr>
          <w:rFonts w:ascii="Angsana New" w:hAnsi="Angsana New" w:hint="cs"/>
          <w:sz w:val="32"/>
          <w:szCs w:val="32"/>
          <w:cs/>
        </w:rPr>
        <w:t xml:space="preserve"> </w:t>
      </w:r>
      <w:r w:rsidR="00CF6560" w:rsidRPr="007E67D8">
        <w:rPr>
          <w:rFonts w:ascii="Angsana New" w:hAnsi="Angsana New" w:hint="cs"/>
          <w:spacing w:val="-6"/>
          <w:sz w:val="32"/>
          <w:szCs w:val="32"/>
          <w:cs/>
        </w:rPr>
        <w:t>ซึ่งเป็นส่วนหนึ่งของเงินให้กู้ยืมระยะสั้นที่แสดง</w:t>
      </w:r>
      <w:r w:rsidR="00105A02">
        <w:rPr>
          <w:rFonts w:ascii="Angsana New" w:hAnsi="Angsana New" w:hint="cs"/>
          <w:spacing w:val="-6"/>
          <w:sz w:val="32"/>
          <w:szCs w:val="32"/>
          <w:cs/>
        </w:rPr>
        <w:t xml:space="preserve">ในงบแสดงฐานะการเงินรวม ณ วันที่ </w:t>
      </w:r>
      <w:r w:rsidR="005F5E1C" w:rsidRPr="005F5E1C">
        <w:rPr>
          <w:rFonts w:ascii="Angsana New" w:hAnsi="Angsana New"/>
          <w:spacing w:val="-6"/>
          <w:sz w:val="32"/>
          <w:szCs w:val="32"/>
        </w:rPr>
        <w:t>31</w:t>
      </w:r>
      <w:r w:rsidR="00CF6560" w:rsidRPr="007E67D8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</w:t>
      </w:r>
      <w:r w:rsidR="00CF6560" w:rsidRPr="007E67D8">
        <w:rPr>
          <w:rFonts w:ascii="Angsana New" w:hAnsi="Angsana New" w:hint="cs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2561</w:t>
      </w:r>
      <w:r w:rsidR="00CF6560" w:rsidRPr="007E67D8">
        <w:rPr>
          <w:rFonts w:ascii="Angsana New" w:hAnsi="Angsana New"/>
          <w:sz w:val="32"/>
          <w:szCs w:val="32"/>
        </w:rPr>
        <w:t xml:space="preserve"> </w:t>
      </w:r>
      <w:r w:rsidR="00CF6560" w:rsidRPr="007E67D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F5E1C" w:rsidRPr="005F5E1C">
        <w:rPr>
          <w:rFonts w:ascii="Angsana New" w:hAnsi="Angsana New"/>
          <w:sz w:val="32"/>
          <w:szCs w:val="32"/>
        </w:rPr>
        <w:t>71</w:t>
      </w:r>
      <w:r w:rsidR="00CF6560" w:rsidRPr="007E67D8">
        <w:rPr>
          <w:rFonts w:ascii="Angsana New" w:hAnsi="Angsana New"/>
          <w:sz w:val="32"/>
          <w:szCs w:val="32"/>
        </w:rPr>
        <w:t xml:space="preserve"> </w:t>
      </w:r>
      <w:r w:rsidR="00CF6560" w:rsidRPr="007E67D8">
        <w:rPr>
          <w:rFonts w:ascii="Angsana New" w:hAnsi="Angsana New" w:hint="cs"/>
          <w:sz w:val="32"/>
          <w:szCs w:val="32"/>
          <w:cs/>
        </w:rPr>
        <w:t>ล้าน</w:t>
      </w:r>
      <w:r w:rsidR="00CF6560" w:rsidRPr="007E67D8">
        <w:rPr>
          <w:rFonts w:ascii="Angsana New" w:hAnsi="Angsana New" w:hint="cs"/>
          <w:spacing w:val="-6"/>
          <w:sz w:val="32"/>
          <w:szCs w:val="32"/>
          <w:cs/>
        </w:rPr>
        <w:t>บาท</w:t>
      </w:r>
    </w:p>
    <w:p w:rsidR="003C7A7C" w:rsidRPr="007E67D8" w:rsidRDefault="003C7A7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E67D8">
        <w:rPr>
          <w:rFonts w:ascii="Angsana New" w:hAnsi="Angsana New"/>
          <w:sz w:val="32"/>
          <w:szCs w:val="32"/>
          <w:cs/>
        </w:rPr>
        <w:br w:type="page"/>
      </w:r>
    </w:p>
    <w:p w:rsidR="00D92EF2" w:rsidRPr="007E67D8" w:rsidRDefault="00D92EF2" w:rsidP="009D3C0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="Angsana New" w:hAnsi="Angsana New"/>
          <w:b/>
          <w:bCs/>
          <w:spacing w:val="-4"/>
          <w:szCs w:val="24"/>
        </w:rPr>
      </w:pPr>
      <w:r w:rsidRPr="007E67D8">
        <w:rPr>
          <w:rFonts w:ascii="Angsana New" w:hAnsi="Angsana New"/>
          <w:b/>
          <w:bCs/>
          <w:szCs w:val="24"/>
          <w:cs/>
        </w:rPr>
        <w:lastRenderedPageBreak/>
        <w:t>(หน่วย</w:t>
      </w:r>
      <w:r w:rsidRPr="007E67D8">
        <w:rPr>
          <w:rFonts w:ascii="Angsana New" w:hAnsi="Angsana New"/>
          <w:b/>
          <w:bCs/>
          <w:szCs w:val="24"/>
        </w:rPr>
        <w:t xml:space="preserve">: </w:t>
      </w:r>
      <w:r w:rsidRPr="007E67D8">
        <w:rPr>
          <w:rFonts w:ascii="Angsana New" w:hAnsi="Angsana New"/>
          <w:b/>
          <w:bCs/>
          <w:szCs w:val="24"/>
          <w:cs/>
        </w:rPr>
        <w:t>พันบาท)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80"/>
        <w:gridCol w:w="1440"/>
        <w:gridCol w:w="1170"/>
        <w:gridCol w:w="86"/>
        <w:gridCol w:w="890"/>
        <w:gridCol w:w="86"/>
        <w:gridCol w:w="904"/>
        <w:gridCol w:w="86"/>
        <w:gridCol w:w="1188"/>
      </w:tblGrid>
      <w:tr w:rsidR="004E58B5" w:rsidRPr="007E67D8" w:rsidTr="009D3C00">
        <w:trPr>
          <w:trHeight w:val="20"/>
        </w:trPr>
        <w:tc>
          <w:tcPr>
            <w:tcW w:w="2880" w:type="dxa"/>
            <w:vAlign w:val="bottom"/>
          </w:tcPr>
          <w:p w:rsidR="000D312D" w:rsidRPr="007E67D8" w:rsidRDefault="000D312D" w:rsidP="009D3C0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0D312D" w:rsidRPr="007E67D8" w:rsidRDefault="000D312D" w:rsidP="009D3C0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4410" w:type="dxa"/>
            <w:gridSpan w:val="7"/>
            <w:vAlign w:val="bottom"/>
          </w:tcPr>
          <w:p w:rsidR="000D312D" w:rsidRPr="007E67D8" w:rsidRDefault="000D312D" w:rsidP="009D3C0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F93B91" w:rsidRPr="007E67D8" w:rsidTr="009D3C00">
        <w:trPr>
          <w:trHeight w:val="20"/>
        </w:trPr>
        <w:tc>
          <w:tcPr>
            <w:tcW w:w="2880" w:type="dxa"/>
            <w:vAlign w:val="bottom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90" w:type="dxa"/>
            <w:vAlign w:val="bottom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vAlign w:val="bottom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</w:tr>
      <w:tr w:rsidR="00F93B91" w:rsidRPr="007E67D8" w:rsidTr="009D3C00">
        <w:trPr>
          <w:trHeight w:val="20"/>
        </w:trPr>
        <w:tc>
          <w:tcPr>
            <w:tcW w:w="2880" w:type="dxa"/>
            <w:vAlign w:val="bottom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เงินให้กู้ยืมระยะสั้นแก่</w:t>
            </w:r>
          </w:p>
        </w:tc>
        <w:tc>
          <w:tcPr>
            <w:tcW w:w="1440" w:type="dxa"/>
            <w:vAlign w:val="bottom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ลักษณะ</w:t>
            </w:r>
          </w:p>
        </w:tc>
        <w:tc>
          <w:tcPr>
            <w:tcW w:w="1170" w:type="dxa"/>
            <w:vAlign w:val="bottom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ในระหว่างงวด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vAlign w:val="bottom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</w:tr>
      <w:tr w:rsidR="00F93B91" w:rsidRPr="007E67D8" w:rsidTr="009D3C00">
        <w:trPr>
          <w:trHeight w:val="20"/>
        </w:trPr>
        <w:tc>
          <w:tcPr>
            <w:tcW w:w="2880" w:type="dxa"/>
            <w:vAlign w:val="bottom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ความสัมพันธ์</w:t>
            </w:r>
          </w:p>
        </w:tc>
        <w:tc>
          <w:tcPr>
            <w:tcW w:w="1170" w:type="dxa"/>
            <w:vAlign w:val="bottom"/>
          </w:tcPr>
          <w:p w:rsidR="00F93B91" w:rsidRPr="007E67D8" w:rsidRDefault="005F5E1C" w:rsidP="009D3C0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1</w:t>
            </w:r>
            <w:r w:rsidR="00F93B91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มกราคม</w:t>
            </w:r>
            <w:r w:rsidR="00F93B91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90" w:type="dxa"/>
            <w:vAlign w:val="bottom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vAlign w:val="bottom"/>
          </w:tcPr>
          <w:p w:rsidR="00F93B91" w:rsidRPr="007E67D8" w:rsidRDefault="005F5E1C" w:rsidP="009D3C00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F93B91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F75D8B" w:rsidRPr="007E67D8"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  <w:r w:rsidR="00F93B91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</w:tr>
      <w:tr w:rsidR="00F93B91" w:rsidRPr="007E67D8" w:rsidTr="009D3C00">
        <w:trPr>
          <w:trHeight w:val="20"/>
        </w:trPr>
        <w:tc>
          <w:tcPr>
            <w:tcW w:w="2880" w:type="dxa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ind w:left="162" w:right="-380" w:hanging="1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F93B91" w:rsidRPr="007E67D8" w:rsidRDefault="00F93B91" w:rsidP="009D3C0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F93B91" w:rsidRPr="007E67D8" w:rsidRDefault="00F93B91" w:rsidP="009D3C00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:rsidR="00F93B91" w:rsidRPr="007E67D8" w:rsidRDefault="00F93B91" w:rsidP="009D3C00">
            <w:pPr>
              <w:tabs>
                <w:tab w:val="decimal" w:pos="41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F93B91" w:rsidRPr="007E67D8" w:rsidRDefault="00F93B91" w:rsidP="009D3C00">
            <w:pPr>
              <w:tabs>
                <w:tab w:val="decimal" w:pos="7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</w:tcPr>
          <w:p w:rsidR="00F93B91" w:rsidRPr="007E67D8" w:rsidRDefault="00F93B91" w:rsidP="009D3C00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:rsidR="00F93B91" w:rsidRPr="007E67D8" w:rsidRDefault="00F93B91" w:rsidP="009D3C00">
            <w:pPr>
              <w:tabs>
                <w:tab w:val="decimal" w:pos="101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</w:tr>
      <w:tr w:rsidR="00F93B91" w:rsidRPr="007E67D8" w:rsidTr="009D3C00">
        <w:trPr>
          <w:trHeight w:val="20"/>
        </w:trPr>
        <w:tc>
          <w:tcPr>
            <w:tcW w:w="2880" w:type="dxa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ind w:left="162" w:right="-380" w:hanging="162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บริษัท เฟอร์รั่ม เอ็นเนอร์ยี่ จำกัด</w:t>
            </w:r>
          </w:p>
        </w:tc>
        <w:tc>
          <w:tcPr>
            <w:tcW w:w="1440" w:type="dxa"/>
            <w:vAlign w:val="bottom"/>
          </w:tcPr>
          <w:p w:rsidR="00F93B91" w:rsidRPr="007E67D8" w:rsidRDefault="00F93B91" w:rsidP="009D3C0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F93B91" w:rsidRPr="007E67D8" w:rsidRDefault="005F5E1C" w:rsidP="00F43BED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186</w:t>
            </w:r>
            <w:r w:rsidR="00F93B91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652</w:t>
            </w: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:rsidR="00F93B91" w:rsidRPr="007E67D8" w:rsidRDefault="005F5E1C" w:rsidP="009D3C00">
            <w:pPr>
              <w:tabs>
                <w:tab w:val="decimal" w:pos="74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91</w:t>
            </w:r>
            <w:r w:rsidR="00E70674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531</w:t>
            </w: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F93B91" w:rsidRPr="007E67D8" w:rsidRDefault="00E70674" w:rsidP="009D3C00">
            <w:pPr>
              <w:tabs>
                <w:tab w:val="decimal" w:pos="490"/>
              </w:tabs>
              <w:ind w:right="-1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:rsidR="00F93B91" w:rsidRPr="007E67D8" w:rsidRDefault="00F93B91" w:rsidP="009D3C00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:rsidR="00F93B91" w:rsidRPr="007E67D8" w:rsidRDefault="005F5E1C" w:rsidP="00F43BED">
            <w:pPr>
              <w:tabs>
                <w:tab w:val="decimal" w:pos="110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278</w:t>
            </w:r>
            <w:r w:rsidR="00E70674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183</w:t>
            </w:r>
          </w:p>
        </w:tc>
      </w:tr>
      <w:tr w:rsidR="00F93B91" w:rsidRPr="007E67D8" w:rsidTr="009D3C00">
        <w:trPr>
          <w:trHeight w:val="20"/>
        </w:trPr>
        <w:tc>
          <w:tcPr>
            <w:tcW w:w="2880" w:type="dxa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บริษัท สตาร์ แก๊ส จำกัด</w:t>
            </w:r>
          </w:p>
        </w:tc>
        <w:tc>
          <w:tcPr>
            <w:tcW w:w="1440" w:type="dxa"/>
            <w:vAlign w:val="bottom"/>
          </w:tcPr>
          <w:p w:rsidR="00F93B91" w:rsidRPr="007E67D8" w:rsidRDefault="00F93B91" w:rsidP="009D3C0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F93B91" w:rsidRPr="007E67D8" w:rsidRDefault="005F5E1C" w:rsidP="009D3C00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118</w:t>
            </w:r>
            <w:r w:rsidR="00F93B91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:rsidR="00F93B91" w:rsidRPr="007E67D8" w:rsidRDefault="005F5E1C" w:rsidP="009D3C00">
            <w:pPr>
              <w:tabs>
                <w:tab w:val="decimal" w:pos="74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35</w:t>
            </w:r>
            <w:r w:rsidR="00E70674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F93B91" w:rsidRPr="007E67D8" w:rsidRDefault="00E70674" w:rsidP="009D3C00">
            <w:pPr>
              <w:tabs>
                <w:tab w:val="decimal" w:pos="490"/>
              </w:tabs>
              <w:ind w:right="-1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:rsidR="00F93B91" w:rsidRPr="007E67D8" w:rsidRDefault="00F93B91" w:rsidP="009D3C00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:rsidR="00F93B91" w:rsidRPr="007E67D8" w:rsidRDefault="005F5E1C" w:rsidP="009D3C00">
            <w:pPr>
              <w:tabs>
                <w:tab w:val="decimal" w:pos="110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153</w:t>
            </w:r>
            <w:r w:rsidR="00E70674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</w:tr>
      <w:tr w:rsidR="00F93B91" w:rsidRPr="007E67D8" w:rsidTr="009D3C00">
        <w:trPr>
          <w:trHeight w:val="20"/>
        </w:trPr>
        <w:tc>
          <w:tcPr>
            <w:tcW w:w="2880" w:type="dxa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ind w:left="162" w:right="-110" w:hanging="162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บริษัท แซม วอเตอร์ ซัพพลาย จำกัด</w:t>
            </w:r>
          </w:p>
        </w:tc>
        <w:tc>
          <w:tcPr>
            <w:tcW w:w="1440" w:type="dxa"/>
            <w:vAlign w:val="bottom"/>
          </w:tcPr>
          <w:p w:rsidR="00F93B91" w:rsidRPr="007E67D8" w:rsidRDefault="00F93B91" w:rsidP="009D3C0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F93B91" w:rsidRPr="007E67D8" w:rsidRDefault="005F5E1C" w:rsidP="009D3C00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95</w:t>
            </w:r>
            <w:r w:rsidR="00F93B91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400</w:t>
            </w: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:rsidR="00F93B91" w:rsidRPr="007E67D8" w:rsidRDefault="00E70674" w:rsidP="009D3C00">
            <w:pPr>
              <w:tabs>
                <w:tab w:val="decimal" w:pos="410"/>
              </w:tabs>
              <w:ind w:right="-1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F93B91" w:rsidRPr="007E67D8" w:rsidRDefault="00E70674" w:rsidP="00F43BED">
            <w:pPr>
              <w:tabs>
                <w:tab w:val="decimal" w:pos="740"/>
              </w:tabs>
              <w:ind w:right="-1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61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908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:rsidR="00F93B91" w:rsidRPr="007E67D8" w:rsidRDefault="00F93B91" w:rsidP="009D3C00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:rsidR="00F93B91" w:rsidRPr="007E67D8" w:rsidRDefault="005F5E1C" w:rsidP="009D3C00">
            <w:pPr>
              <w:tabs>
                <w:tab w:val="decimal" w:pos="110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33</w:t>
            </w:r>
            <w:r w:rsidR="00E70674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492</w:t>
            </w:r>
          </w:p>
        </w:tc>
      </w:tr>
      <w:tr w:rsidR="00F93B91" w:rsidRPr="007E67D8" w:rsidTr="009D3C00">
        <w:trPr>
          <w:trHeight w:val="20"/>
        </w:trPr>
        <w:tc>
          <w:tcPr>
            <w:tcW w:w="2880" w:type="dxa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บริษัท เอ็มลิ้งค์ ช็อป จำกัด</w:t>
            </w:r>
          </w:p>
        </w:tc>
        <w:tc>
          <w:tcPr>
            <w:tcW w:w="1440" w:type="dxa"/>
            <w:vAlign w:val="bottom"/>
          </w:tcPr>
          <w:p w:rsidR="00F93B91" w:rsidRPr="007E67D8" w:rsidRDefault="00F93B91" w:rsidP="009D3C0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F93B91" w:rsidRPr="007E67D8" w:rsidRDefault="005F5E1C" w:rsidP="009D3C00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62</w:t>
            </w:r>
            <w:r w:rsidR="00F93B91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600</w:t>
            </w: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:rsidR="00F93B91" w:rsidRPr="007E67D8" w:rsidRDefault="00E70674" w:rsidP="009D3C00">
            <w:pPr>
              <w:tabs>
                <w:tab w:val="decimal" w:pos="410"/>
              </w:tabs>
              <w:ind w:right="-1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F93B91" w:rsidRPr="007E67D8" w:rsidRDefault="00E70674" w:rsidP="009D3C00">
            <w:pPr>
              <w:tabs>
                <w:tab w:val="decimal" w:pos="490"/>
              </w:tabs>
              <w:ind w:right="-1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:rsidR="00F93B91" w:rsidRPr="007E67D8" w:rsidRDefault="00F93B91" w:rsidP="009D3C00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:rsidR="00F93B91" w:rsidRPr="007E67D8" w:rsidRDefault="005F5E1C" w:rsidP="009D3C00">
            <w:pPr>
              <w:tabs>
                <w:tab w:val="decimal" w:pos="110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62</w:t>
            </w:r>
            <w:r w:rsidR="00E70674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600</w:t>
            </w:r>
          </w:p>
        </w:tc>
      </w:tr>
      <w:tr w:rsidR="00F93B91" w:rsidRPr="007E67D8" w:rsidTr="009D3C00">
        <w:trPr>
          <w:trHeight w:val="20"/>
        </w:trPr>
        <w:tc>
          <w:tcPr>
            <w:tcW w:w="2880" w:type="dxa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บริษัท เฟอร์รั่ม แคปปิตอล จำกัด</w:t>
            </w:r>
          </w:p>
        </w:tc>
        <w:tc>
          <w:tcPr>
            <w:tcW w:w="1440" w:type="dxa"/>
            <w:vAlign w:val="bottom"/>
          </w:tcPr>
          <w:p w:rsidR="00F93B91" w:rsidRPr="007E67D8" w:rsidRDefault="00F93B91" w:rsidP="009D3C0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F93B91" w:rsidRPr="007E67D8" w:rsidRDefault="005F5E1C" w:rsidP="009D3C00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50</w:t>
            </w:r>
            <w:r w:rsidR="00F93B91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600</w:t>
            </w: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:rsidR="00F93B91" w:rsidRPr="007E67D8" w:rsidRDefault="00E70674" w:rsidP="009D3C00">
            <w:pPr>
              <w:tabs>
                <w:tab w:val="decimal" w:pos="410"/>
              </w:tabs>
              <w:ind w:right="-1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F93B91" w:rsidRPr="007E67D8" w:rsidRDefault="00E70674" w:rsidP="009D3C00">
            <w:pPr>
              <w:tabs>
                <w:tab w:val="decimal" w:pos="490"/>
              </w:tabs>
              <w:ind w:right="-1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:rsidR="00F93B91" w:rsidRPr="007E67D8" w:rsidRDefault="00F93B91" w:rsidP="009D3C00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:rsidR="00F93B91" w:rsidRPr="007E67D8" w:rsidRDefault="005F5E1C" w:rsidP="00F43BED">
            <w:pPr>
              <w:tabs>
                <w:tab w:val="decimal" w:pos="110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50</w:t>
            </w:r>
            <w:r w:rsidR="00E70674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600</w:t>
            </w:r>
          </w:p>
        </w:tc>
      </w:tr>
      <w:tr w:rsidR="00F93B91" w:rsidRPr="007E67D8" w:rsidTr="009D3C00">
        <w:trPr>
          <w:trHeight w:val="20"/>
        </w:trPr>
        <w:tc>
          <w:tcPr>
            <w:tcW w:w="2880" w:type="dxa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บริษัท เอ็ม</w:t>
            </w:r>
            <w:r w:rsidRPr="007E67D8">
              <w:rPr>
                <w:rFonts w:ascii="Angsana New" w:hAnsi="Angsana New"/>
                <w:szCs w:val="24"/>
              </w:rPr>
              <w:t xml:space="preserve"> </w:t>
            </w:r>
            <w:r w:rsidRPr="007E67D8">
              <w:rPr>
                <w:rFonts w:ascii="Angsana New" w:hAnsi="Angsana New"/>
                <w:szCs w:val="24"/>
                <w:cs/>
              </w:rPr>
              <w:t>โซลูชั่น จำกัด</w:t>
            </w:r>
          </w:p>
        </w:tc>
        <w:tc>
          <w:tcPr>
            <w:tcW w:w="1440" w:type="dxa"/>
            <w:vAlign w:val="bottom"/>
          </w:tcPr>
          <w:p w:rsidR="00F93B91" w:rsidRPr="007E67D8" w:rsidRDefault="00F93B91" w:rsidP="009D3C0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F93B91" w:rsidRPr="007E67D8" w:rsidRDefault="005F5E1C" w:rsidP="009D3C00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49</w:t>
            </w:r>
            <w:r w:rsidR="00F93B91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337</w:t>
            </w: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:rsidR="00F93B91" w:rsidRPr="007E67D8" w:rsidRDefault="00E70674" w:rsidP="009D3C00">
            <w:pPr>
              <w:tabs>
                <w:tab w:val="decimal" w:pos="410"/>
              </w:tabs>
              <w:ind w:right="-1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F93B91" w:rsidRPr="007E67D8" w:rsidRDefault="00E70674" w:rsidP="009D3C00">
            <w:pPr>
              <w:tabs>
                <w:tab w:val="decimal" w:pos="740"/>
              </w:tabs>
              <w:ind w:right="-1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3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650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:rsidR="00F93B91" w:rsidRPr="007E67D8" w:rsidRDefault="00F93B91" w:rsidP="009D3C00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:rsidR="00F93B91" w:rsidRPr="007E67D8" w:rsidRDefault="005F5E1C" w:rsidP="009D3C00">
            <w:pPr>
              <w:tabs>
                <w:tab w:val="decimal" w:pos="110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45</w:t>
            </w:r>
            <w:r w:rsidR="00E70674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687</w:t>
            </w:r>
          </w:p>
        </w:tc>
      </w:tr>
      <w:tr w:rsidR="00F93B91" w:rsidRPr="007E67D8" w:rsidTr="009D3C00">
        <w:trPr>
          <w:trHeight w:val="20"/>
        </w:trPr>
        <w:tc>
          <w:tcPr>
            <w:tcW w:w="2880" w:type="dxa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บริษัท อินฟอร์เมติกซ์ พลัส จำกัด</w:t>
            </w:r>
          </w:p>
        </w:tc>
        <w:tc>
          <w:tcPr>
            <w:tcW w:w="1440" w:type="dxa"/>
            <w:vAlign w:val="bottom"/>
          </w:tcPr>
          <w:p w:rsidR="00F93B91" w:rsidRPr="007E67D8" w:rsidRDefault="00F93B91" w:rsidP="009D3C0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F93B91" w:rsidRPr="007E67D8" w:rsidRDefault="00F93B91" w:rsidP="009D3C00">
            <w:pPr>
              <w:tabs>
                <w:tab w:val="decimal" w:pos="720"/>
              </w:tabs>
              <w:ind w:right="-1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:rsidR="00F93B91" w:rsidRPr="007E67D8" w:rsidRDefault="005F5E1C" w:rsidP="009D3C00">
            <w:pPr>
              <w:tabs>
                <w:tab w:val="decimal" w:pos="72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29</w:t>
            </w:r>
            <w:r w:rsidR="00E70674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078</w:t>
            </w: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F93B91" w:rsidRPr="007E67D8" w:rsidRDefault="00E70674" w:rsidP="009D3C00">
            <w:pPr>
              <w:tabs>
                <w:tab w:val="decimal" w:pos="490"/>
              </w:tabs>
              <w:ind w:right="-1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:rsidR="00F93B91" w:rsidRPr="007E67D8" w:rsidRDefault="00F93B91" w:rsidP="009D3C00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:rsidR="00F93B91" w:rsidRPr="007E67D8" w:rsidRDefault="005F5E1C" w:rsidP="009D3C00">
            <w:pPr>
              <w:tabs>
                <w:tab w:val="decimal" w:pos="110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29</w:t>
            </w:r>
            <w:r w:rsidR="00E70674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078</w:t>
            </w:r>
          </w:p>
        </w:tc>
      </w:tr>
      <w:tr w:rsidR="00F93B91" w:rsidRPr="007E67D8" w:rsidTr="009D3C00">
        <w:trPr>
          <w:trHeight w:val="20"/>
        </w:trPr>
        <w:tc>
          <w:tcPr>
            <w:tcW w:w="2880" w:type="dxa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บริษัท พระแสงกรีน พาวเวอร์ จำกัด</w:t>
            </w:r>
          </w:p>
        </w:tc>
        <w:tc>
          <w:tcPr>
            <w:tcW w:w="1440" w:type="dxa"/>
            <w:vAlign w:val="bottom"/>
          </w:tcPr>
          <w:p w:rsidR="00F93B91" w:rsidRPr="007E67D8" w:rsidRDefault="00F93B91" w:rsidP="009D3C0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F93B91" w:rsidRPr="007E67D8" w:rsidRDefault="00F93B91" w:rsidP="009D3C00">
            <w:pPr>
              <w:tabs>
                <w:tab w:val="decimal" w:pos="720"/>
              </w:tabs>
              <w:ind w:right="-1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:rsidR="00F93B91" w:rsidRPr="007E67D8" w:rsidRDefault="005F5E1C" w:rsidP="009D3C00">
            <w:pPr>
              <w:tabs>
                <w:tab w:val="decimal" w:pos="72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3</w:t>
            </w:r>
            <w:r w:rsidR="00E70674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800</w:t>
            </w: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F93B91" w:rsidRPr="007E67D8" w:rsidRDefault="00E70674" w:rsidP="009D3C00">
            <w:pPr>
              <w:tabs>
                <w:tab w:val="decimal" w:pos="490"/>
              </w:tabs>
              <w:ind w:right="-1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:rsidR="00F93B91" w:rsidRPr="007E67D8" w:rsidRDefault="00F93B91" w:rsidP="009D3C00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:rsidR="00F93B91" w:rsidRPr="007E67D8" w:rsidRDefault="005F5E1C" w:rsidP="009D3C00">
            <w:pPr>
              <w:tabs>
                <w:tab w:val="decimal" w:pos="110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3</w:t>
            </w:r>
            <w:r w:rsidR="00E70674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800</w:t>
            </w:r>
          </w:p>
        </w:tc>
      </w:tr>
      <w:tr w:rsidR="00F93B91" w:rsidRPr="007E67D8" w:rsidTr="009D3C00">
        <w:trPr>
          <w:trHeight w:val="20"/>
        </w:trPr>
        <w:tc>
          <w:tcPr>
            <w:tcW w:w="2880" w:type="dxa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บริษัท สตาร์ ปิโตรเลียม พลัส จำกัด</w:t>
            </w:r>
          </w:p>
        </w:tc>
        <w:tc>
          <w:tcPr>
            <w:tcW w:w="1440" w:type="dxa"/>
            <w:vAlign w:val="bottom"/>
          </w:tcPr>
          <w:p w:rsidR="00F93B91" w:rsidRPr="007E67D8" w:rsidRDefault="00F93B91" w:rsidP="009D3C0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F93B91" w:rsidRPr="007E67D8" w:rsidRDefault="00F93B91" w:rsidP="009D3C00">
            <w:pPr>
              <w:tabs>
                <w:tab w:val="decimal" w:pos="720"/>
              </w:tabs>
              <w:ind w:right="-1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:rsidR="00F93B91" w:rsidRPr="007E67D8" w:rsidRDefault="005F5E1C" w:rsidP="009D3C00">
            <w:pPr>
              <w:tabs>
                <w:tab w:val="decimal" w:pos="72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5</w:t>
            </w:r>
            <w:r w:rsidR="00E70674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F93B91" w:rsidRPr="007E67D8" w:rsidRDefault="00E70674" w:rsidP="009D3C00">
            <w:pPr>
              <w:tabs>
                <w:tab w:val="decimal" w:pos="490"/>
              </w:tabs>
              <w:ind w:right="-1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:rsidR="00F93B91" w:rsidRPr="007E67D8" w:rsidRDefault="00F93B91" w:rsidP="009D3C00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:rsidR="00F93B91" w:rsidRPr="007E67D8" w:rsidRDefault="005F5E1C" w:rsidP="009D3C00">
            <w:pPr>
              <w:tabs>
                <w:tab w:val="decimal" w:pos="110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5</w:t>
            </w:r>
            <w:r w:rsidR="00E70674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</w:tr>
      <w:tr w:rsidR="00F93B91" w:rsidRPr="007E67D8" w:rsidTr="009D3C00">
        <w:trPr>
          <w:trHeight w:val="20"/>
        </w:trPr>
        <w:tc>
          <w:tcPr>
            <w:tcW w:w="2880" w:type="dxa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บริษัท เอ็มลิ้งค์ คิวไออาร์ จำกัด</w:t>
            </w:r>
          </w:p>
        </w:tc>
        <w:tc>
          <w:tcPr>
            <w:tcW w:w="1440" w:type="dxa"/>
          </w:tcPr>
          <w:p w:rsidR="00F93B91" w:rsidRPr="007E67D8" w:rsidRDefault="00F93B91" w:rsidP="009D3C0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กิจการร่วมค้า</w:t>
            </w:r>
          </w:p>
        </w:tc>
        <w:tc>
          <w:tcPr>
            <w:tcW w:w="1170" w:type="dxa"/>
            <w:vAlign w:val="bottom"/>
          </w:tcPr>
          <w:p w:rsidR="00F93B91" w:rsidRPr="007E67D8" w:rsidRDefault="005F5E1C" w:rsidP="009D3C00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</w:t>
            </w:r>
            <w:r w:rsidR="00F93B91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7</w:t>
            </w:r>
            <w:r w:rsidR="00D125F6">
              <w:rPr>
                <w:rFonts w:ascii="Angsana New" w:hAnsi="Angsana New"/>
                <w:szCs w:val="24"/>
              </w:rPr>
              <w:t>81</w:t>
            </w: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F93B91" w:rsidRPr="007E67D8" w:rsidRDefault="00E70674" w:rsidP="009D3C00">
            <w:pPr>
              <w:tabs>
                <w:tab w:val="decimal" w:pos="410"/>
              </w:tabs>
              <w:ind w:right="-1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F93B91" w:rsidRPr="007E67D8" w:rsidRDefault="00E70674" w:rsidP="009D3C00">
            <w:pPr>
              <w:tabs>
                <w:tab w:val="decimal" w:pos="740"/>
              </w:tabs>
              <w:ind w:right="-1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6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8477CF">
              <w:rPr>
                <w:rFonts w:ascii="Angsana New" w:hAnsi="Angsana New"/>
                <w:szCs w:val="24"/>
              </w:rPr>
              <w:t>781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:rsidR="00F93B91" w:rsidRPr="007E67D8" w:rsidRDefault="00F93B91" w:rsidP="009D3C00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</w:tcPr>
          <w:p w:rsidR="00F93B91" w:rsidRPr="007E67D8" w:rsidRDefault="00E70674" w:rsidP="009D3C00">
            <w:pPr>
              <w:tabs>
                <w:tab w:val="decimal" w:pos="450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</w:tr>
      <w:tr w:rsidR="00F93B91" w:rsidRPr="007E67D8" w:rsidTr="009D3C00">
        <w:trPr>
          <w:trHeight w:val="20"/>
        </w:trPr>
        <w:tc>
          <w:tcPr>
            <w:tcW w:w="2880" w:type="dxa"/>
            <w:vAlign w:val="bottom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F93B91" w:rsidRPr="007E67D8" w:rsidRDefault="00F93B91" w:rsidP="009D3C0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F93B91" w:rsidRPr="007E67D8" w:rsidRDefault="005F5E1C" w:rsidP="009D3C00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569</w:t>
            </w:r>
            <w:r w:rsidR="00F93B91" w:rsidRPr="007E67D8">
              <w:rPr>
                <w:rFonts w:ascii="Angsana New" w:hAnsi="Angsana New"/>
                <w:szCs w:val="24"/>
              </w:rPr>
              <w:t>,</w:t>
            </w:r>
            <w:r w:rsidR="0024567B">
              <w:rPr>
                <w:rFonts w:ascii="Angsana New" w:hAnsi="Angsana New"/>
                <w:szCs w:val="24"/>
              </w:rPr>
              <w:t>370</w:t>
            </w: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3B91" w:rsidRPr="007E67D8" w:rsidRDefault="005F5E1C" w:rsidP="009D3C00">
            <w:pPr>
              <w:tabs>
                <w:tab w:val="decimal" w:pos="72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164</w:t>
            </w:r>
            <w:r w:rsidR="00E70674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409</w:t>
            </w: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3B91" w:rsidRPr="007E67D8" w:rsidRDefault="00E70674" w:rsidP="009D3C00">
            <w:pPr>
              <w:tabs>
                <w:tab w:val="decimal" w:pos="740"/>
              </w:tabs>
              <w:ind w:right="-1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72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8477CF">
              <w:rPr>
                <w:rFonts w:ascii="Angsana New" w:hAnsi="Angsana New"/>
                <w:szCs w:val="24"/>
              </w:rPr>
              <w:t>339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:rsidR="00F93B91" w:rsidRPr="007E67D8" w:rsidRDefault="00F93B91" w:rsidP="009D3C00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:rsidR="00F93B91" w:rsidRPr="007E67D8" w:rsidRDefault="005F5E1C" w:rsidP="009D3C00">
            <w:pPr>
              <w:tabs>
                <w:tab w:val="decimal" w:pos="110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661</w:t>
            </w:r>
            <w:r w:rsidR="00E70674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440</w:t>
            </w:r>
          </w:p>
        </w:tc>
      </w:tr>
      <w:tr w:rsidR="00F93B91" w:rsidRPr="007E67D8" w:rsidTr="009D3C00">
        <w:trPr>
          <w:trHeight w:val="20"/>
        </w:trPr>
        <w:tc>
          <w:tcPr>
            <w:tcW w:w="2880" w:type="dxa"/>
            <w:vAlign w:val="bottom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7E67D8">
              <w:rPr>
                <w:rFonts w:ascii="Angsana New" w:hAnsi="Angsana New"/>
                <w:szCs w:val="24"/>
              </w:rPr>
              <w:t>:</w:t>
            </w:r>
            <w:r w:rsidRPr="007E67D8">
              <w:rPr>
                <w:rFonts w:ascii="Angsana New" w:hAnsi="Angsana New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vAlign w:val="bottom"/>
          </w:tcPr>
          <w:p w:rsidR="00F93B91" w:rsidRPr="007E67D8" w:rsidRDefault="00F93B91" w:rsidP="009D3C0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93B91" w:rsidRPr="007E67D8" w:rsidRDefault="00F93B91" w:rsidP="009D3C00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69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8477CF">
              <w:rPr>
                <w:rFonts w:ascii="Angsana New" w:hAnsi="Angsana New"/>
                <w:szCs w:val="24"/>
              </w:rPr>
              <w:t>381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93B91" w:rsidRPr="007E67D8" w:rsidRDefault="00F93B91" w:rsidP="009D3C00">
            <w:pPr>
              <w:tabs>
                <w:tab w:val="decimal" w:pos="41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93B91" w:rsidRPr="007E67D8" w:rsidRDefault="00F93B91" w:rsidP="009D3C00">
            <w:pPr>
              <w:tabs>
                <w:tab w:val="decimal" w:pos="49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</w:tcPr>
          <w:p w:rsidR="00F93B91" w:rsidRPr="007E67D8" w:rsidRDefault="00F93B91" w:rsidP="009D3C00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F93B91" w:rsidRPr="007E67D8" w:rsidRDefault="00680613" w:rsidP="009D3C00">
            <w:pPr>
              <w:tabs>
                <w:tab w:val="decimal" w:pos="1100"/>
              </w:tabs>
              <w:ind w:right="-1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62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453461">
              <w:rPr>
                <w:rFonts w:ascii="Angsana New" w:hAnsi="Angsana New"/>
                <w:szCs w:val="24"/>
              </w:rPr>
              <w:t>601</w:t>
            </w:r>
            <w:r w:rsidR="00E70674" w:rsidRPr="007E67D8">
              <w:rPr>
                <w:rFonts w:ascii="Angsana New" w:hAnsi="Angsana New"/>
                <w:szCs w:val="24"/>
              </w:rPr>
              <w:t>)</w:t>
            </w:r>
          </w:p>
        </w:tc>
      </w:tr>
      <w:tr w:rsidR="00F93B91" w:rsidRPr="007E67D8" w:rsidTr="009D3C00">
        <w:trPr>
          <w:trHeight w:val="20"/>
        </w:trPr>
        <w:tc>
          <w:tcPr>
            <w:tcW w:w="2880" w:type="dxa"/>
            <w:vAlign w:val="bottom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:rsidR="00F93B91" w:rsidRPr="007E67D8" w:rsidRDefault="00F93B91" w:rsidP="009D3C00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3B91" w:rsidRPr="007E67D8" w:rsidRDefault="005F5E1C" w:rsidP="009D3C00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499</w:t>
            </w:r>
            <w:r w:rsidR="00F93B91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989</w:t>
            </w: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:rsidR="00F93B91" w:rsidRPr="007E67D8" w:rsidRDefault="00F93B91" w:rsidP="009D3C00">
            <w:pPr>
              <w:tabs>
                <w:tab w:val="decimal" w:pos="410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F93B91" w:rsidRPr="007E67D8" w:rsidRDefault="00F93B91" w:rsidP="009D3C00">
            <w:pPr>
              <w:tabs>
                <w:tab w:val="decimal" w:pos="490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:rsidR="00F93B91" w:rsidRPr="007E67D8" w:rsidRDefault="00F93B91" w:rsidP="009D3C00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3B91" w:rsidRPr="007E67D8" w:rsidRDefault="005F5E1C" w:rsidP="009D3C00">
            <w:pPr>
              <w:tabs>
                <w:tab w:val="decimal" w:pos="110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598</w:t>
            </w:r>
            <w:r w:rsidR="00680613" w:rsidRPr="007E67D8">
              <w:rPr>
                <w:rFonts w:ascii="Angsana New" w:hAnsi="Angsana New"/>
                <w:szCs w:val="24"/>
              </w:rPr>
              <w:t>,</w:t>
            </w:r>
            <w:r w:rsidR="008477CF">
              <w:rPr>
                <w:rFonts w:ascii="Angsana New" w:hAnsi="Angsana New"/>
                <w:szCs w:val="24"/>
              </w:rPr>
              <w:t>839</w:t>
            </w:r>
          </w:p>
        </w:tc>
      </w:tr>
    </w:tbl>
    <w:p w:rsidR="000D312D" w:rsidRPr="007E67D8" w:rsidRDefault="000D312D" w:rsidP="00F43BE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/>
        <w:jc w:val="right"/>
        <w:rPr>
          <w:rFonts w:ascii="Angsana New" w:hAnsi="Angsana New"/>
          <w:b/>
          <w:bCs/>
          <w:spacing w:val="-4"/>
          <w:sz w:val="32"/>
          <w:szCs w:val="32"/>
        </w:rPr>
      </w:pPr>
      <w:r w:rsidRPr="007E67D8">
        <w:rPr>
          <w:rFonts w:ascii="Angsana New" w:hAnsi="Angsana New"/>
          <w:b/>
          <w:bCs/>
          <w:szCs w:val="24"/>
          <w:cs/>
        </w:rPr>
        <w:t>(หน่วย</w:t>
      </w:r>
      <w:r w:rsidRPr="007E67D8">
        <w:rPr>
          <w:rFonts w:ascii="Angsana New" w:hAnsi="Angsana New"/>
          <w:b/>
          <w:bCs/>
          <w:szCs w:val="24"/>
        </w:rPr>
        <w:t xml:space="preserve">: </w:t>
      </w:r>
      <w:r w:rsidRPr="007E67D8">
        <w:rPr>
          <w:rFonts w:ascii="Angsana New" w:hAnsi="Angsana New"/>
          <w:b/>
          <w:bCs/>
          <w:szCs w:val="24"/>
          <w:cs/>
        </w:rPr>
        <w:t>พันบาท)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80"/>
        <w:gridCol w:w="1440"/>
        <w:gridCol w:w="86"/>
        <w:gridCol w:w="1081"/>
        <w:gridCol w:w="86"/>
        <w:gridCol w:w="907"/>
        <w:gridCol w:w="86"/>
        <w:gridCol w:w="904"/>
        <w:gridCol w:w="86"/>
        <w:gridCol w:w="1156"/>
      </w:tblGrid>
      <w:tr w:rsidR="004E58B5" w:rsidRPr="007E67D8" w:rsidTr="009D3C00">
        <w:trPr>
          <w:trHeight w:val="20"/>
        </w:trPr>
        <w:tc>
          <w:tcPr>
            <w:tcW w:w="2880" w:type="dxa"/>
            <w:vAlign w:val="bottom"/>
          </w:tcPr>
          <w:p w:rsidR="000D312D" w:rsidRPr="007E67D8" w:rsidRDefault="000D312D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0D312D" w:rsidRPr="007E67D8" w:rsidRDefault="000D312D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6" w:type="dxa"/>
          </w:tcPr>
          <w:p w:rsidR="000D312D" w:rsidRPr="007E67D8" w:rsidRDefault="000D312D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306" w:type="dxa"/>
            <w:gridSpan w:val="7"/>
            <w:vAlign w:val="bottom"/>
          </w:tcPr>
          <w:p w:rsidR="000D312D" w:rsidRPr="007E67D8" w:rsidRDefault="000D312D" w:rsidP="000D312D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</w:t>
            </w: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รวม</w:t>
            </w:r>
          </w:p>
        </w:tc>
      </w:tr>
      <w:tr w:rsidR="00F93B91" w:rsidRPr="007E67D8" w:rsidTr="009D3C00">
        <w:trPr>
          <w:trHeight w:val="20"/>
        </w:trPr>
        <w:tc>
          <w:tcPr>
            <w:tcW w:w="2880" w:type="dxa"/>
            <w:vAlign w:val="bottom"/>
          </w:tcPr>
          <w:p w:rsidR="00F93B91" w:rsidRPr="007E67D8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F93B91" w:rsidRPr="007E67D8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6" w:type="dxa"/>
          </w:tcPr>
          <w:p w:rsidR="00F93B91" w:rsidRPr="007E67D8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1" w:type="dxa"/>
            <w:vAlign w:val="bottom"/>
          </w:tcPr>
          <w:p w:rsidR="00F93B91" w:rsidRPr="007E67D8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  <w:tc>
          <w:tcPr>
            <w:tcW w:w="86" w:type="dxa"/>
          </w:tcPr>
          <w:p w:rsidR="00F93B91" w:rsidRPr="007E67D8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:rsidR="00F93B91" w:rsidRPr="007E67D8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6" w:type="dxa"/>
          </w:tcPr>
          <w:p w:rsidR="00F93B91" w:rsidRPr="007E67D8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:rsidR="00F93B91" w:rsidRPr="007E67D8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6" w:type="dxa"/>
            <w:tcBorders>
              <w:right w:val="nil"/>
            </w:tcBorders>
          </w:tcPr>
          <w:p w:rsidR="00F93B91" w:rsidRPr="007E67D8" w:rsidRDefault="00F93B91" w:rsidP="000D312D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56" w:type="dxa"/>
            <w:tcBorders>
              <w:left w:val="nil"/>
            </w:tcBorders>
            <w:vAlign w:val="bottom"/>
          </w:tcPr>
          <w:p w:rsidR="00F93B91" w:rsidRPr="007E67D8" w:rsidRDefault="00F93B91" w:rsidP="000D312D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</w:tr>
      <w:tr w:rsidR="00F93B91" w:rsidRPr="007E67D8" w:rsidTr="009D3C00">
        <w:trPr>
          <w:trHeight w:val="20"/>
        </w:trPr>
        <w:tc>
          <w:tcPr>
            <w:tcW w:w="2880" w:type="dxa"/>
            <w:vAlign w:val="bottom"/>
          </w:tcPr>
          <w:p w:rsidR="00F93B91" w:rsidRPr="007E67D8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เงินกู้ยืมระยะสั้น</w:t>
            </w: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จากบุคคล</w:t>
            </w:r>
          </w:p>
        </w:tc>
        <w:tc>
          <w:tcPr>
            <w:tcW w:w="1440" w:type="dxa"/>
            <w:vAlign w:val="bottom"/>
          </w:tcPr>
          <w:p w:rsidR="00F93B91" w:rsidRPr="007E67D8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ลักษณะ</w:t>
            </w:r>
          </w:p>
        </w:tc>
        <w:tc>
          <w:tcPr>
            <w:tcW w:w="86" w:type="dxa"/>
          </w:tcPr>
          <w:p w:rsidR="00F93B91" w:rsidRPr="007E67D8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1" w:type="dxa"/>
            <w:vAlign w:val="bottom"/>
          </w:tcPr>
          <w:p w:rsidR="00F93B91" w:rsidRPr="007E67D8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86" w:type="dxa"/>
          </w:tcPr>
          <w:p w:rsidR="00F93B91" w:rsidRPr="007E67D8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97" w:type="dxa"/>
            <w:gridSpan w:val="3"/>
            <w:vAlign w:val="bottom"/>
          </w:tcPr>
          <w:p w:rsidR="00F93B91" w:rsidRPr="007E67D8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ในระหว่างงวด</w:t>
            </w:r>
          </w:p>
        </w:tc>
        <w:tc>
          <w:tcPr>
            <w:tcW w:w="86" w:type="dxa"/>
            <w:tcBorders>
              <w:right w:val="nil"/>
            </w:tcBorders>
          </w:tcPr>
          <w:p w:rsidR="00F93B91" w:rsidRPr="007E67D8" w:rsidRDefault="00F93B91" w:rsidP="000D312D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56" w:type="dxa"/>
            <w:tcBorders>
              <w:left w:val="nil"/>
            </w:tcBorders>
            <w:vAlign w:val="bottom"/>
          </w:tcPr>
          <w:p w:rsidR="00F93B91" w:rsidRPr="007E67D8" w:rsidRDefault="00F93B91" w:rsidP="000D312D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</w:tr>
      <w:tr w:rsidR="00F93B91" w:rsidRPr="007E67D8" w:rsidTr="009D3C00">
        <w:trPr>
          <w:trHeight w:val="20"/>
        </w:trPr>
        <w:tc>
          <w:tcPr>
            <w:tcW w:w="2880" w:type="dxa"/>
            <w:vAlign w:val="bottom"/>
          </w:tcPr>
          <w:p w:rsidR="00F93B91" w:rsidRPr="007E67D8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หรือ</w:t>
            </w: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กิจการที่เกี่ยวข้องกัน </w:t>
            </w:r>
          </w:p>
        </w:tc>
        <w:tc>
          <w:tcPr>
            <w:tcW w:w="1440" w:type="dxa"/>
            <w:vAlign w:val="bottom"/>
          </w:tcPr>
          <w:p w:rsidR="00F93B91" w:rsidRPr="007E67D8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ความสัมพันธ์</w:t>
            </w:r>
          </w:p>
        </w:tc>
        <w:tc>
          <w:tcPr>
            <w:tcW w:w="86" w:type="dxa"/>
          </w:tcPr>
          <w:p w:rsidR="00F93B91" w:rsidRPr="007E67D8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1" w:type="dxa"/>
            <w:vAlign w:val="bottom"/>
          </w:tcPr>
          <w:p w:rsidR="00F93B91" w:rsidRPr="007E67D8" w:rsidRDefault="005F5E1C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1</w:t>
            </w:r>
            <w:r w:rsidR="00F93B91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มกราคม</w:t>
            </w:r>
            <w:r w:rsidR="00F93B91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:rsidR="00F93B91" w:rsidRPr="007E67D8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:rsidR="00F93B91" w:rsidRPr="007E67D8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86" w:type="dxa"/>
          </w:tcPr>
          <w:p w:rsidR="00F93B91" w:rsidRPr="007E67D8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:rsidR="00F93B91" w:rsidRPr="007E67D8" w:rsidRDefault="002B5CE6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86" w:type="dxa"/>
            <w:tcBorders>
              <w:right w:val="nil"/>
            </w:tcBorders>
          </w:tcPr>
          <w:p w:rsidR="00F93B91" w:rsidRPr="007E67D8" w:rsidRDefault="00F93B91" w:rsidP="000D312D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56" w:type="dxa"/>
            <w:tcBorders>
              <w:left w:val="nil"/>
            </w:tcBorders>
            <w:vAlign w:val="bottom"/>
          </w:tcPr>
          <w:p w:rsidR="00F93B91" w:rsidRPr="007E67D8" w:rsidRDefault="005F5E1C" w:rsidP="00F75D8B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F93B91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F75D8B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  <w:r w:rsidR="00F93B91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</w:tr>
      <w:tr w:rsidR="00F93B91" w:rsidRPr="007E67D8" w:rsidTr="009D3C00">
        <w:trPr>
          <w:trHeight w:val="20"/>
        </w:trPr>
        <w:tc>
          <w:tcPr>
            <w:tcW w:w="2880" w:type="dxa"/>
          </w:tcPr>
          <w:p w:rsidR="00F93B91" w:rsidRPr="007E67D8" w:rsidRDefault="00F93B91" w:rsidP="006D72D8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pacing w:val="-6"/>
                <w:szCs w:val="24"/>
                <w:cs/>
              </w:rPr>
              <w:t>กรรมการของบริษัทย่อย</w:t>
            </w:r>
          </w:p>
        </w:tc>
        <w:tc>
          <w:tcPr>
            <w:tcW w:w="1440" w:type="dxa"/>
          </w:tcPr>
          <w:p w:rsidR="00F93B91" w:rsidRPr="007E67D8" w:rsidRDefault="00F93B91" w:rsidP="006D72D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86" w:type="dxa"/>
          </w:tcPr>
          <w:p w:rsidR="00F93B91" w:rsidRPr="007E67D8" w:rsidRDefault="00F93B91" w:rsidP="006D72D8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vAlign w:val="bottom"/>
          </w:tcPr>
          <w:p w:rsidR="00F93B91" w:rsidRPr="007E67D8" w:rsidRDefault="005F5E1C" w:rsidP="006D72D8">
            <w:pPr>
              <w:tabs>
                <w:tab w:val="decimal" w:pos="900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16</w:t>
            </w:r>
            <w:r w:rsidR="00F93B91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498</w:t>
            </w:r>
          </w:p>
        </w:tc>
        <w:tc>
          <w:tcPr>
            <w:tcW w:w="86" w:type="dxa"/>
          </w:tcPr>
          <w:p w:rsidR="00F93B91" w:rsidRPr="007E67D8" w:rsidRDefault="00F93B91" w:rsidP="006D72D8">
            <w:pPr>
              <w:tabs>
                <w:tab w:val="decimal" w:pos="795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F93B91" w:rsidRPr="007E67D8" w:rsidRDefault="00D745FC" w:rsidP="006D72D8">
            <w:pPr>
              <w:tabs>
                <w:tab w:val="decimal" w:pos="96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:rsidR="00F93B91" w:rsidRPr="007E67D8" w:rsidRDefault="00F93B91" w:rsidP="006D72D8">
            <w:pPr>
              <w:tabs>
                <w:tab w:val="decimal" w:pos="540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F93B91" w:rsidRPr="007E67D8" w:rsidRDefault="00D745FC" w:rsidP="006D72D8">
            <w:pPr>
              <w:tabs>
                <w:tab w:val="decimal" w:pos="540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14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498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  <w:tcBorders>
              <w:right w:val="nil"/>
            </w:tcBorders>
          </w:tcPr>
          <w:p w:rsidR="00F93B91" w:rsidRPr="007E67D8" w:rsidRDefault="00F93B91" w:rsidP="006D72D8">
            <w:pPr>
              <w:tabs>
                <w:tab w:val="decimal" w:pos="540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6" w:type="dxa"/>
            <w:tcBorders>
              <w:left w:val="nil"/>
            </w:tcBorders>
            <w:shd w:val="clear" w:color="auto" w:fill="auto"/>
            <w:vAlign w:val="bottom"/>
          </w:tcPr>
          <w:p w:rsidR="00F93B91" w:rsidRPr="007E67D8" w:rsidRDefault="005F5E1C" w:rsidP="00F43BED">
            <w:pPr>
              <w:tabs>
                <w:tab w:val="decimal" w:pos="110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</w:t>
            </w:r>
            <w:r w:rsidR="00D745FC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</w:tr>
      <w:tr w:rsidR="00287AE0" w:rsidRPr="007E67D8" w:rsidTr="009D3C00">
        <w:trPr>
          <w:trHeight w:val="20"/>
        </w:trPr>
        <w:tc>
          <w:tcPr>
            <w:tcW w:w="2880" w:type="dxa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pacing w:val="-6"/>
                <w:szCs w:val="24"/>
                <w:cs/>
              </w:rPr>
            </w:pPr>
            <w:r w:rsidRPr="00287AE0">
              <w:rPr>
                <w:rFonts w:ascii="Angsana New" w:hAnsi="Angsana New" w:hint="cs"/>
                <w:spacing w:val="-6"/>
                <w:szCs w:val="24"/>
                <w:cs/>
              </w:rPr>
              <w:t>บริษัท</w:t>
            </w:r>
            <w:r w:rsidRPr="00287AE0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287AE0">
              <w:rPr>
                <w:rFonts w:ascii="Angsana New" w:hAnsi="Angsana New" w:hint="cs"/>
                <w:spacing w:val="-6"/>
                <w:szCs w:val="24"/>
                <w:cs/>
              </w:rPr>
              <w:t>ยูนิเวอร์แซล</w:t>
            </w:r>
            <w:r w:rsidRPr="00287AE0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287AE0">
              <w:rPr>
                <w:rFonts w:ascii="Angsana New" w:hAnsi="Angsana New" w:hint="cs"/>
                <w:spacing w:val="-6"/>
                <w:szCs w:val="24"/>
                <w:cs/>
              </w:rPr>
              <w:t>เวสต์</w:t>
            </w:r>
            <w:r w:rsidRPr="00287AE0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287AE0">
              <w:rPr>
                <w:rFonts w:ascii="Angsana New" w:hAnsi="Angsana New" w:hint="cs"/>
                <w:spacing w:val="-6"/>
                <w:szCs w:val="24"/>
                <w:cs/>
              </w:rPr>
              <w:t>แมเนจเม้นท์</w:t>
            </w:r>
            <w:r w:rsidRPr="00287AE0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287AE0">
              <w:rPr>
                <w:rFonts w:ascii="Angsana New" w:hAnsi="Angsana New" w:hint="cs"/>
                <w:spacing w:val="-6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:rsidR="00287AE0" w:rsidRPr="007E67D8" w:rsidRDefault="00287AE0" w:rsidP="00287AE0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บริษัทร่วม</w:t>
            </w:r>
          </w:p>
        </w:tc>
        <w:tc>
          <w:tcPr>
            <w:tcW w:w="86" w:type="dxa"/>
          </w:tcPr>
          <w:p w:rsidR="00287AE0" w:rsidRPr="007E67D8" w:rsidRDefault="00287AE0" w:rsidP="00287AE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vAlign w:val="bottom"/>
          </w:tcPr>
          <w:p w:rsidR="00287AE0" w:rsidRPr="007E67D8" w:rsidRDefault="00287AE0" w:rsidP="00287AE0">
            <w:pPr>
              <w:tabs>
                <w:tab w:val="decimal" w:pos="96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:rsidR="00287AE0" w:rsidRPr="007E67D8" w:rsidRDefault="00287AE0" w:rsidP="00287AE0">
            <w:pPr>
              <w:tabs>
                <w:tab w:val="decimal" w:pos="795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287AE0" w:rsidRPr="007E67D8" w:rsidRDefault="005F5E1C" w:rsidP="00287AE0">
            <w:pPr>
              <w:tabs>
                <w:tab w:val="decimal" w:pos="633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65</w:t>
            </w:r>
            <w:r w:rsidR="00287AE0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128</w:t>
            </w:r>
          </w:p>
        </w:tc>
        <w:tc>
          <w:tcPr>
            <w:tcW w:w="86" w:type="dxa"/>
          </w:tcPr>
          <w:p w:rsidR="00287AE0" w:rsidRPr="007E67D8" w:rsidRDefault="00287AE0" w:rsidP="00287AE0">
            <w:pPr>
              <w:tabs>
                <w:tab w:val="decimal" w:pos="540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287AE0" w:rsidRPr="007E67D8" w:rsidRDefault="00287AE0" w:rsidP="00287AE0">
            <w:pPr>
              <w:tabs>
                <w:tab w:val="decimal" w:pos="96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tcBorders>
              <w:right w:val="nil"/>
            </w:tcBorders>
          </w:tcPr>
          <w:p w:rsidR="00287AE0" w:rsidRPr="007E67D8" w:rsidRDefault="00287AE0" w:rsidP="00287AE0">
            <w:pPr>
              <w:tabs>
                <w:tab w:val="decimal" w:pos="540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6" w:type="dxa"/>
            <w:tcBorders>
              <w:left w:val="nil"/>
            </w:tcBorders>
            <w:shd w:val="clear" w:color="auto" w:fill="auto"/>
            <w:vAlign w:val="bottom"/>
          </w:tcPr>
          <w:p w:rsidR="00287AE0" w:rsidRPr="007E67D8" w:rsidRDefault="005F5E1C" w:rsidP="00287AE0">
            <w:pPr>
              <w:tabs>
                <w:tab w:val="decimal" w:pos="110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65</w:t>
            </w:r>
            <w:r w:rsidR="00287AE0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128</w:t>
            </w:r>
          </w:p>
        </w:tc>
      </w:tr>
      <w:tr w:rsidR="00287AE0" w:rsidRPr="007E67D8" w:rsidTr="009D3C00">
        <w:trPr>
          <w:trHeight w:val="20"/>
        </w:trPr>
        <w:tc>
          <w:tcPr>
            <w:tcW w:w="2880" w:type="dxa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pacing w:val="-6"/>
                <w:szCs w:val="24"/>
                <w:cs/>
              </w:rPr>
            </w:pPr>
            <w:r w:rsidRPr="00287AE0">
              <w:rPr>
                <w:rFonts w:ascii="Angsana New" w:hAnsi="Angsana New" w:hint="cs"/>
                <w:spacing w:val="-6"/>
                <w:szCs w:val="24"/>
                <w:cs/>
              </w:rPr>
              <w:t>บริษัท</w:t>
            </w:r>
            <w:r w:rsidRPr="00287AE0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287AE0">
              <w:rPr>
                <w:rFonts w:ascii="Angsana New" w:hAnsi="Angsana New" w:hint="cs"/>
                <w:spacing w:val="-6"/>
                <w:szCs w:val="24"/>
                <w:cs/>
              </w:rPr>
              <w:t>อีโค</w:t>
            </w:r>
            <w:r w:rsidRPr="00287AE0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287AE0">
              <w:rPr>
                <w:rFonts w:ascii="Angsana New" w:hAnsi="Angsana New" w:hint="cs"/>
                <w:spacing w:val="-6"/>
                <w:szCs w:val="24"/>
                <w:cs/>
              </w:rPr>
              <w:t>เอ็นเนอร์ยี</w:t>
            </w:r>
            <w:r w:rsidRPr="00287AE0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287AE0">
              <w:rPr>
                <w:rFonts w:ascii="Angsana New" w:hAnsi="Angsana New" w:hint="cs"/>
                <w:spacing w:val="-6"/>
                <w:szCs w:val="24"/>
                <w:cs/>
              </w:rPr>
              <w:t>กรุ๊ป</w:t>
            </w:r>
            <w:r w:rsidRPr="00287AE0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287AE0">
              <w:rPr>
                <w:rFonts w:ascii="Angsana New" w:hAnsi="Angsana New" w:hint="cs"/>
                <w:spacing w:val="-6"/>
                <w:szCs w:val="24"/>
                <w:cs/>
              </w:rPr>
              <w:t>คอร์เปอเรชั่น</w:t>
            </w:r>
            <w:r w:rsidRPr="00287AE0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287AE0">
              <w:rPr>
                <w:rFonts w:ascii="Angsana New" w:hAnsi="Angsana New" w:hint="cs"/>
                <w:spacing w:val="-6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:rsidR="00287AE0" w:rsidRPr="007E67D8" w:rsidRDefault="00287AE0" w:rsidP="00287AE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86" w:type="dxa"/>
          </w:tcPr>
          <w:p w:rsidR="00287AE0" w:rsidRPr="007E67D8" w:rsidRDefault="00287AE0" w:rsidP="00287AE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vAlign w:val="bottom"/>
          </w:tcPr>
          <w:p w:rsidR="00287AE0" w:rsidRPr="007E67D8" w:rsidRDefault="00287AE0" w:rsidP="00287AE0">
            <w:pPr>
              <w:tabs>
                <w:tab w:val="decimal" w:pos="96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:rsidR="00287AE0" w:rsidRPr="007E67D8" w:rsidRDefault="00287AE0" w:rsidP="00287AE0">
            <w:pPr>
              <w:tabs>
                <w:tab w:val="decimal" w:pos="795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287AE0" w:rsidRPr="007E67D8" w:rsidRDefault="005F5E1C" w:rsidP="00287AE0">
            <w:pPr>
              <w:tabs>
                <w:tab w:val="decimal" w:pos="633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53</w:t>
            </w:r>
            <w:r w:rsidR="00287AE0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031</w:t>
            </w:r>
          </w:p>
        </w:tc>
        <w:tc>
          <w:tcPr>
            <w:tcW w:w="86" w:type="dxa"/>
          </w:tcPr>
          <w:p w:rsidR="00287AE0" w:rsidRPr="007E67D8" w:rsidRDefault="00287AE0" w:rsidP="00287AE0">
            <w:pPr>
              <w:tabs>
                <w:tab w:val="decimal" w:pos="540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287AE0" w:rsidRPr="007E67D8" w:rsidRDefault="00287AE0" w:rsidP="00287AE0">
            <w:pPr>
              <w:tabs>
                <w:tab w:val="decimal" w:pos="96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tcBorders>
              <w:right w:val="nil"/>
            </w:tcBorders>
          </w:tcPr>
          <w:p w:rsidR="00287AE0" w:rsidRPr="007E67D8" w:rsidRDefault="00287AE0" w:rsidP="00287AE0">
            <w:pPr>
              <w:tabs>
                <w:tab w:val="decimal" w:pos="540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6" w:type="dxa"/>
            <w:tcBorders>
              <w:left w:val="nil"/>
            </w:tcBorders>
            <w:shd w:val="clear" w:color="auto" w:fill="auto"/>
            <w:vAlign w:val="bottom"/>
          </w:tcPr>
          <w:p w:rsidR="00287AE0" w:rsidRPr="007E67D8" w:rsidRDefault="005F5E1C" w:rsidP="00287AE0">
            <w:pPr>
              <w:tabs>
                <w:tab w:val="decimal" w:pos="110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53</w:t>
            </w:r>
            <w:r w:rsidR="00287AE0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031</w:t>
            </w:r>
          </w:p>
        </w:tc>
      </w:tr>
      <w:tr w:rsidR="00287AE0" w:rsidRPr="007E67D8" w:rsidTr="00F51C91">
        <w:trPr>
          <w:trHeight w:val="20"/>
        </w:trPr>
        <w:tc>
          <w:tcPr>
            <w:tcW w:w="2880" w:type="dxa"/>
            <w:vAlign w:val="bottom"/>
          </w:tcPr>
          <w:p w:rsidR="00287AE0" w:rsidRPr="007E67D8" w:rsidRDefault="00287AE0" w:rsidP="00287AE0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Cs w:val="24"/>
              </w:rPr>
            </w:pPr>
            <w:r w:rsidRPr="007E67D8">
              <w:rPr>
                <w:rFonts w:ascii="Angsana New" w:hAnsi="Angsana New"/>
                <w:spacing w:val="-6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vAlign w:val="bottom"/>
          </w:tcPr>
          <w:p w:rsidR="00287AE0" w:rsidRPr="007E67D8" w:rsidRDefault="00287AE0" w:rsidP="00287AE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7AE0" w:rsidRPr="007E67D8" w:rsidRDefault="005F5E1C" w:rsidP="00287AE0">
            <w:pPr>
              <w:tabs>
                <w:tab w:val="decimal" w:pos="900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16</w:t>
            </w:r>
            <w:r w:rsidR="00287AE0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498</w:t>
            </w:r>
          </w:p>
        </w:tc>
        <w:tc>
          <w:tcPr>
            <w:tcW w:w="86" w:type="dxa"/>
          </w:tcPr>
          <w:p w:rsidR="00287AE0" w:rsidRPr="007E67D8" w:rsidRDefault="00287AE0" w:rsidP="00287AE0">
            <w:pPr>
              <w:tabs>
                <w:tab w:val="decimal" w:pos="795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7AE0" w:rsidRPr="007E67D8" w:rsidRDefault="005F5E1C" w:rsidP="00287AE0">
            <w:pPr>
              <w:tabs>
                <w:tab w:val="decimal" w:pos="633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118</w:t>
            </w:r>
            <w:r w:rsidR="00287AE0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159</w:t>
            </w:r>
          </w:p>
        </w:tc>
        <w:tc>
          <w:tcPr>
            <w:tcW w:w="86" w:type="dxa"/>
          </w:tcPr>
          <w:p w:rsidR="00287AE0" w:rsidRPr="007E67D8" w:rsidRDefault="00287AE0" w:rsidP="00287AE0">
            <w:pPr>
              <w:tabs>
                <w:tab w:val="decimal" w:pos="540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7AE0" w:rsidRPr="007E67D8" w:rsidRDefault="00287AE0" w:rsidP="00287AE0">
            <w:pPr>
              <w:tabs>
                <w:tab w:val="decimal" w:pos="540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14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498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  <w:tcBorders>
              <w:right w:val="nil"/>
            </w:tcBorders>
          </w:tcPr>
          <w:p w:rsidR="00287AE0" w:rsidRPr="007E67D8" w:rsidRDefault="00287AE0" w:rsidP="00287AE0">
            <w:pPr>
              <w:tabs>
                <w:tab w:val="decimal" w:pos="540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:rsidR="00287AE0" w:rsidRPr="007E67D8" w:rsidRDefault="005F5E1C" w:rsidP="00287AE0">
            <w:pPr>
              <w:tabs>
                <w:tab w:val="decimal" w:pos="110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120</w:t>
            </w:r>
            <w:r w:rsidR="00287AE0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159</w:t>
            </w:r>
          </w:p>
        </w:tc>
      </w:tr>
      <w:tr w:rsidR="00287AE0" w:rsidRPr="007E67D8" w:rsidTr="00D745FC">
        <w:trPr>
          <w:trHeight w:val="20"/>
        </w:trPr>
        <w:tc>
          <w:tcPr>
            <w:tcW w:w="2880" w:type="dxa"/>
            <w:vAlign w:val="bottom"/>
          </w:tcPr>
          <w:p w:rsidR="00287AE0" w:rsidRPr="007E67D8" w:rsidRDefault="00287AE0" w:rsidP="00287AE0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vAlign w:val="bottom"/>
          </w:tcPr>
          <w:p w:rsidR="00287AE0" w:rsidRPr="007E67D8" w:rsidRDefault="00287AE0" w:rsidP="00287AE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:rsidR="00287AE0" w:rsidRPr="007E67D8" w:rsidRDefault="00287AE0" w:rsidP="00287AE0">
            <w:pPr>
              <w:tabs>
                <w:tab w:val="decimal" w:pos="99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vAlign w:val="bottom"/>
          </w:tcPr>
          <w:p w:rsidR="00287AE0" w:rsidRPr="007E67D8" w:rsidRDefault="00287AE0" w:rsidP="00287AE0">
            <w:pPr>
              <w:tabs>
                <w:tab w:val="decimal" w:pos="795"/>
              </w:tabs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7AE0" w:rsidRPr="007E67D8" w:rsidRDefault="00287AE0" w:rsidP="00287AE0">
            <w:pPr>
              <w:tabs>
                <w:tab w:val="decimal" w:pos="82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vAlign w:val="bottom"/>
          </w:tcPr>
          <w:p w:rsidR="00287AE0" w:rsidRPr="007E67D8" w:rsidRDefault="00287AE0" w:rsidP="00287AE0">
            <w:pPr>
              <w:tabs>
                <w:tab w:val="decimal" w:pos="99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7AE0" w:rsidRPr="007E67D8" w:rsidRDefault="00287AE0" w:rsidP="00287AE0">
            <w:pPr>
              <w:tabs>
                <w:tab w:val="decimal" w:pos="48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tcBorders>
              <w:right w:val="nil"/>
            </w:tcBorders>
            <w:vAlign w:val="bottom"/>
          </w:tcPr>
          <w:p w:rsidR="00287AE0" w:rsidRPr="007E67D8" w:rsidRDefault="00287AE0" w:rsidP="00287AE0">
            <w:pPr>
              <w:tabs>
                <w:tab w:val="decimal" w:pos="99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:rsidR="00287AE0" w:rsidRPr="007E67D8" w:rsidRDefault="00287AE0" w:rsidP="00287AE0">
            <w:pPr>
              <w:tabs>
                <w:tab w:val="decimal" w:pos="99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</w:tr>
      <w:tr w:rsidR="00287AE0" w:rsidRPr="007E67D8" w:rsidTr="00F51C91">
        <w:trPr>
          <w:trHeight w:val="20"/>
        </w:trPr>
        <w:tc>
          <w:tcPr>
            <w:tcW w:w="2880" w:type="dxa"/>
            <w:vAlign w:val="bottom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6" w:type="dxa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306" w:type="dxa"/>
            <w:gridSpan w:val="7"/>
            <w:vAlign w:val="bottom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</w:t>
            </w: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เฉพาะกิจการ</w:t>
            </w:r>
          </w:p>
        </w:tc>
      </w:tr>
      <w:tr w:rsidR="00287AE0" w:rsidRPr="007E67D8" w:rsidTr="00F51C91">
        <w:trPr>
          <w:trHeight w:val="20"/>
        </w:trPr>
        <w:tc>
          <w:tcPr>
            <w:tcW w:w="2880" w:type="dxa"/>
            <w:vAlign w:val="bottom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6" w:type="dxa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1" w:type="dxa"/>
            <w:vAlign w:val="bottom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  <w:tc>
          <w:tcPr>
            <w:tcW w:w="86" w:type="dxa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6" w:type="dxa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6" w:type="dxa"/>
            <w:tcBorders>
              <w:right w:val="nil"/>
            </w:tcBorders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56" w:type="dxa"/>
            <w:tcBorders>
              <w:left w:val="nil"/>
            </w:tcBorders>
            <w:vAlign w:val="bottom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</w:tr>
      <w:tr w:rsidR="00287AE0" w:rsidRPr="007E67D8" w:rsidTr="00F51C91">
        <w:trPr>
          <w:trHeight w:val="20"/>
        </w:trPr>
        <w:tc>
          <w:tcPr>
            <w:tcW w:w="2880" w:type="dxa"/>
            <w:vAlign w:val="bottom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เงินกู้ยืมระยะสั้น</w:t>
            </w: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จากบุคคล</w:t>
            </w:r>
          </w:p>
        </w:tc>
        <w:tc>
          <w:tcPr>
            <w:tcW w:w="1440" w:type="dxa"/>
            <w:vAlign w:val="bottom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ลักษณะ</w:t>
            </w:r>
          </w:p>
        </w:tc>
        <w:tc>
          <w:tcPr>
            <w:tcW w:w="86" w:type="dxa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1" w:type="dxa"/>
            <w:vAlign w:val="bottom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86" w:type="dxa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97" w:type="dxa"/>
            <w:gridSpan w:val="3"/>
            <w:vAlign w:val="bottom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ในระหว่างงวด</w:t>
            </w:r>
          </w:p>
        </w:tc>
        <w:tc>
          <w:tcPr>
            <w:tcW w:w="86" w:type="dxa"/>
            <w:tcBorders>
              <w:right w:val="nil"/>
            </w:tcBorders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56" w:type="dxa"/>
            <w:tcBorders>
              <w:left w:val="nil"/>
            </w:tcBorders>
            <w:vAlign w:val="bottom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</w:tr>
      <w:tr w:rsidR="00287AE0" w:rsidRPr="007E67D8" w:rsidTr="00F51C91">
        <w:trPr>
          <w:trHeight w:val="20"/>
        </w:trPr>
        <w:tc>
          <w:tcPr>
            <w:tcW w:w="2880" w:type="dxa"/>
            <w:vAlign w:val="bottom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หรือ</w:t>
            </w: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กิจการที่เกี่ยวข้องกัน </w:t>
            </w:r>
          </w:p>
        </w:tc>
        <w:tc>
          <w:tcPr>
            <w:tcW w:w="1440" w:type="dxa"/>
            <w:vAlign w:val="bottom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ความสัมพันธ์</w:t>
            </w:r>
          </w:p>
        </w:tc>
        <w:tc>
          <w:tcPr>
            <w:tcW w:w="86" w:type="dxa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1" w:type="dxa"/>
            <w:vAlign w:val="bottom"/>
          </w:tcPr>
          <w:p w:rsidR="00287AE0" w:rsidRPr="007E67D8" w:rsidRDefault="005F5E1C" w:rsidP="00287AE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1</w:t>
            </w:r>
            <w:r w:rsidR="00287AE0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มกราคม</w:t>
            </w:r>
            <w:r w:rsidR="00287AE0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86" w:type="dxa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86" w:type="dxa"/>
            <w:tcBorders>
              <w:right w:val="nil"/>
            </w:tcBorders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56" w:type="dxa"/>
            <w:tcBorders>
              <w:left w:val="nil"/>
            </w:tcBorders>
            <w:vAlign w:val="bottom"/>
          </w:tcPr>
          <w:p w:rsidR="00287AE0" w:rsidRPr="007E67D8" w:rsidRDefault="005F5E1C" w:rsidP="00287AE0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287AE0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287AE0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  <w:r w:rsidR="00287AE0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</w:tr>
      <w:tr w:rsidR="00287AE0" w:rsidRPr="007E67D8" w:rsidTr="00F51C91">
        <w:trPr>
          <w:trHeight w:val="20"/>
        </w:trPr>
        <w:tc>
          <w:tcPr>
            <w:tcW w:w="2880" w:type="dxa"/>
            <w:vAlign w:val="bottom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บริษัท เทเลแม็กซ์ เอเชีย</w:t>
            </w:r>
            <w:r w:rsidRPr="007E67D8">
              <w:rPr>
                <w:rFonts w:ascii="Angsana New" w:hAnsi="Angsana New"/>
                <w:szCs w:val="24"/>
              </w:rPr>
              <w:t xml:space="preserve"> </w:t>
            </w:r>
            <w:r w:rsidRPr="007E67D8">
              <w:rPr>
                <w:rFonts w:ascii="Angsana New" w:hAnsi="Angsana New"/>
                <w:szCs w:val="24"/>
                <w:cs/>
              </w:rPr>
              <w:t>คอร์ปอเรชั่น จำกัด</w:t>
            </w:r>
          </w:p>
        </w:tc>
        <w:tc>
          <w:tcPr>
            <w:tcW w:w="1440" w:type="dxa"/>
            <w:vAlign w:val="bottom"/>
          </w:tcPr>
          <w:p w:rsidR="00287AE0" w:rsidRPr="007E67D8" w:rsidRDefault="00287AE0" w:rsidP="00287AE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86" w:type="dxa"/>
            <w:vAlign w:val="bottom"/>
          </w:tcPr>
          <w:p w:rsidR="00287AE0" w:rsidRPr="007E67D8" w:rsidRDefault="00287AE0" w:rsidP="00287AE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vAlign w:val="bottom"/>
          </w:tcPr>
          <w:p w:rsidR="00287AE0" w:rsidRPr="007E67D8" w:rsidRDefault="005F5E1C" w:rsidP="00287AE0">
            <w:pPr>
              <w:tabs>
                <w:tab w:val="decimal" w:pos="990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75</w:t>
            </w:r>
            <w:r w:rsidR="00287AE0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86" w:type="dxa"/>
            <w:vAlign w:val="bottom"/>
          </w:tcPr>
          <w:p w:rsidR="00287AE0" w:rsidRPr="007E67D8" w:rsidRDefault="00287AE0" w:rsidP="00287AE0">
            <w:pPr>
              <w:tabs>
                <w:tab w:val="decimal" w:pos="795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287AE0" w:rsidRPr="007E67D8" w:rsidRDefault="005F5E1C" w:rsidP="00287AE0">
            <w:pPr>
              <w:tabs>
                <w:tab w:val="decimal" w:pos="82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23</w:t>
            </w:r>
            <w:r w:rsidR="00287AE0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86" w:type="dxa"/>
            <w:vAlign w:val="bottom"/>
          </w:tcPr>
          <w:p w:rsidR="00287AE0" w:rsidRPr="007E67D8" w:rsidRDefault="00287AE0" w:rsidP="00287AE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287AE0" w:rsidRPr="007E67D8" w:rsidRDefault="00287AE0" w:rsidP="00287AE0">
            <w:pPr>
              <w:tabs>
                <w:tab w:val="decimal" w:pos="480"/>
              </w:tabs>
              <w:ind w:right="-1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tcBorders>
              <w:right w:val="nil"/>
            </w:tcBorders>
            <w:vAlign w:val="bottom"/>
          </w:tcPr>
          <w:p w:rsidR="00287AE0" w:rsidRPr="007E67D8" w:rsidRDefault="00287AE0" w:rsidP="00287AE0">
            <w:pPr>
              <w:tabs>
                <w:tab w:val="decimal" w:pos="792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6" w:type="dxa"/>
            <w:tcBorders>
              <w:left w:val="nil"/>
            </w:tcBorders>
            <w:shd w:val="clear" w:color="auto" w:fill="auto"/>
            <w:vAlign w:val="bottom"/>
          </w:tcPr>
          <w:p w:rsidR="00287AE0" w:rsidRPr="007E67D8" w:rsidRDefault="005F5E1C" w:rsidP="00287AE0">
            <w:pPr>
              <w:tabs>
                <w:tab w:val="decimal" w:pos="990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98</w:t>
            </w:r>
            <w:r w:rsidR="00287AE0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500</w:t>
            </w:r>
          </w:p>
        </w:tc>
      </w:tr>
      <w:tr w:rsidR="00287AE0" w:rsidRPr="007E67D8" w:rsidTr="00F51C91">
        <w:trPr>
          <w:trHeight w:val="20"/>
        </w:trPr>
        <w:tc>
          <w:tcPr>
            <w:tcW w:w="2880" w:type="dxa"/>
            <w:vAlign w:val="bottom"/>
          </w:tcPr>
          <w:p w:rsidR="00287AE0" w:rsidRPr="007E67D8" w:rsidRDefault="00287AE0" w:rsidP="00287AE0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Cs w:val="24"/>
              </w:rPr>
            </w:pPr>
            <w:r w:rsidRPr="007E67D8">
              <w:rPr>
                <w:rFonts w:ascii="Angsana New" w:hAnsi="Angsana New"/>
                <w:spacing w:val="-6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287AE0" w:rsidRPr="007E67D8" w:rsidRDefault="00287AE0" w:rsidP="00287AE0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vAlign w:val="bottom"/>
          </w:tcPr>
          <w:p w:rsidR="00287AE0" w:rsidRPr="007E67D8" w:rsidRDefault="00287AE0" w:rsidP="00287AE0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7AE0" w:rsidRPr="007E67D8" w:rsidRDefault="005F5E1C" w:rsidP="00287AE0">
            <w:pPr>
              <w:tabs>
                <w:tab w:val="decimal" w:pos="99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75</w:t>
            </w:r>
            <w:r w:rsidR="00287AE0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86" w:type="dxa"/>
            <w:vAlign w:val="bottom"/>
          </w:tcPr>
          <w:p w:rsidR="00287AE0" w:rsidRPr="007E67D8" w:rsidRDefault="00287AE0" w:rsidP="00287AE0">
            <w:pPr>
              <w:tabs>
                <w:tab w:val="decimal" w:pos="795"/>
              </w:tabs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7AE0" w:rsidRPr="007E67D8" w:rsidRDefault="005F5E1C" w:rsidP="00287AE0">
            <w:pPr>
              <w:tabs>
                <w:tab w:val="decimal" w:pos="82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23</w:t>
            </w:r>
            <w:r w:rsidR="00287AE0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86" w:type="dxa"/>
            <w:vAlign w:val="bottom"/>
          </w:tcPr>
          <w:p w:rsidR="00287AE0" w:rsidRPr="007E67D8" w:rsidRDefault="00287AE0" w:rsidP="00287AE0">
            <w:pPr>
              <w:tabs>
                <w:tab w:val="decimal" w:pos="99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7AE0" w:rsidRPr="007E67D8" w:rsidRDefault="00287AE0" w:rsidP="00287AE0">
            <w:pPr>
              <w:tabs>
                <w:tab w:val="decimal" w:pos="480"/>
              </w:tabs>
              <w:ind w:right="-1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tcBorders>
              <w:right w:val="nil"/>
            </w:tcBorders>
            <w:vAlign w:val="bottom"/>
          </w:tcPr>
          <w:p w:rsidR="00287AE0" w:rsidRPr="007E67D8" w:rsidRDefault="00287AE0" w:rsidP="00287AE0">
            <w:pPr>
              <w:tabs>
                <w:tab w:val="decimal" w:pos="99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:rsidR="00287AE0" w:rsidRPr="007E67D8" w:rsidRDefault="005F5E1C" w:rsidP="00287AE0">
            <w:pPr>
              <w:tabs>
                <w:tab w:val="decimal" w:pos="990"/>
              </w:tabs>
              <w:ind w:right="-18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98</w:t>
            </w:r>
            <w:r w:rsidR="00287AE0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500</w:t>
            </w:r>
          </w:p>
        </w:tc>
      </w:tr>
    </w:tbl>
    <w:p w:rsidR="00D745FC" w:rsidRPr="007E67D8" w:rsidRDefault="00D745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E67D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6E377C" w:rsidRPr="007E67D8" w:rsidRDefault="006E377C" w:rsidP="00F43BED">
      <w:pPr>
        <w:tabs>
          <w:tab w:val="left" w:pos="540"/>
        </w:tabs>
        <w:overflowPunct/>
        <w:autoSpaceDE/>
        <w:autoSpaceDN/>
        <w:adjustRightInd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E67D8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:rsidR="00FE784B" w:rsidRPr="007E67D8" w:rsidRDefault="00FE784B" w:rsidP="004E58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  <w:cs/>
        </w:rPr>
        <w:t>ใน</w:t>
      </w:r>
      <w:r w:rsidRPr="007E67D8">
        <w:rPr>
          <w:rFonts w:ascii="Angsana New" w:hAnsi="Angsana New" w:hint="cs"/>
          <w:sz w:val="32"/>
          <w:szCs w:val="32"/>
          <w:cs/>
        </w:rPr>
        <w:t>ระหว่างงวด</w:t>
      </w:r>
      <w:r w:rsidR="00427615" w:rsidRPr="007E67D8">
        <w:rPr>
          <w:rFonts w:ascii="Angsana New" w:hAnsi="Angsana New" w:hint="cs"/>
          <w:sz w:val="32"/>
          <w:szCs w:val="32"/>
          <w:cs/>
        </w:rPr>
        <w:t>สามเดือน</w:t>
      </w:r>
      <w:r w:rsidR="00286EAE" w:rsidRPr="007E67D8">
        <w:rPr>
          <w:rFonts w:ascii="Angsana New" w:hAnsi="Angsana New" w:hint="cs"/>
          <w:sz w:val="32"/>
          <w:szCs w:val="32"/>
          <w:cs/>
        </w:rPr>
        <w:t>และ</w:t>
      </w:r>
      <w:r w:rsidR="00AA73A8" w:rsidRPr="007E67D8">
        <w:rPr>
          <w:rFonts w:ascii="Angsana New" w:hAnsi="Angsana New" w:hint="cs"/>
          <w:sz w:val="32"/>
          <w:szCs w:val="32"/>
          <w:cs/>
        </w:rPr>
        <w:t>งวด</w:t>
      </w:r>
      <w:r w:rsidR="00286EAE" w:rsidRPr="007E67D8">
        <w:rPr>
          <w:rFonts w:ascii="Angsana New" w:hAnsi="Angsana New" w:hint="cs"/>
          <w:sz w:val="32"/>
          <w:szCs w:val="32"/>
          <w:cs/>
        </w:rPr>
        <w:t>หกเดือน</w:t>
      </w:r>
      <w:r w:rsidRPr="007E67D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F5E1C" w:rsidRPr="005F5E1C">
        <w:rPr>
          <w:rFonts w:ascii="Angsana New" w:hAnsi="Angsana New"/>
          <w:sz w:val="32"/>
          <w:szCs w:val="32"/>
        </w:rPr>
        <w:t>30</w:t>
      </w:r>
      <w:r w:rsidR="001442E9" w:rsidRPr="007E67D8">
        <w:rPr>
          <w:rFonts w:ascii="Angsana New" w:hAnsi="Angsana New"/>
          <w:sz w:val="32"/>
          <w:szCs w:val="32"/>
        </w:rPr>
        <w:t xml:space="preserve"> </w:t>
      </w:r>
      <w:r w:rsidR="00996714" w:rsidRPr="007E67D8">
        <w:rPr>
          <w:rFonts w:ascii="Angsana New" w:hAnsi="Angsana New" w:hint="cs"/>
          <w:sz w:val="32"/>
          <w:szCs w:val="32"/>
          <w:cs/>
        </w:rPr>
        <w:t>มิถุนายน</w:t>
      </w:r>
      <w:r w:rsidR="001442E9"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="00AE313E" w:rsidRPr="007E67D8">
        <w:rPr>
          <w:rFonts w:ascii="Angsana New" w:hAnsi="Angsana New"/>
          <w:sz w:val="32"/>
          <w:szCs w:val="32"/>
        </w:rPr>
        <w:t xml:space="preserve"> </w:t>
      </w:r>
      <w:r w:rsidR="00AE313E" w:rsidRPr="007E67D8">
        <w:rPr>
          <w:rFonts w:ascii="Angsana New" w:hAnsi="Angsana New"/>
          <w:sz w:val="32"/>
          <w:szCs w:val="32"/>
          <w:cs/>
        </w:rPr>
        <w:t xml:space="preserve">และ </w:t>
      </w:r>
      <w:r w:rsidR="005F5E1C" w:rsidRPr="005F5E1C">
        <w:rPr>
          <w:rFonts w:ascii="Angsana New" w:hAnsi="Angsana New"/>
          <w:sz w:val="32"/>
          <w:szCs w:val="32"/>
        </w:rPr>
        <w:t>2561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="007F0EFB" w:rsidRPr="007E67D8">
        <w:rPr>
          <w:rFonts w:ascii="Angsana New" w:hAnsi="Angsana New"/>
          <w:sz w:val="32"/>
          <w:szCs w:val="32"/>
          <w:cs/>
        </w:rPr>
        <w:t>บริษัท</w:t>
      </w:r>
      <w:r w:rsidRPr="007E67D8">
        <w:rPr>
          <w:rFonts w:ascii="Angsana New" w:hAnsi="Angsana New"/>
          <w:sz w:val="32"/>
          <w:szCs w:val="32"/>
          <w:cs/>
        </w:rPr>
        <w:t>และบริษัท</w:t>
      </w:r>
      <w:r w:rsidRPr="007E67D8">
        <w:rPr>
          <w:rFonts w:ascii="Angsana New" w:hAnsi="Angsana New" w:hint="cs"/>
          <w:sz w:val="32"/>
          <w:szCs w:val="32"/>
          <w:cs/>
        </w:rPr>
        <w:t>ย่อยมีค่าใช้จ่ายผลประโยชน์พนักงานที่ให้แก่</w:t>
      </w:r>
      <w:r w:rsidRPr="007E67D8">
        <w:rPr>
          <w:rFonts w:ascii="Angsana New" w:hAnsi="Angsana New"/>
          <w:sz w:val="32"/>
          <w:szCs w:val="32"/>
          <w:cs/>
        </w:rPr>
        <w:t xml:space="preserve">กรรมการและผู้บริหาร </w:t>
      </w:r>
      <w:r w:rsidRPr="007E67D8">
        <w:rPr>
          <w:rFonts w:ascii="Angsana New" w:hAnsi="Angsana New" w:hint="cs"/>
          <w:sz w:val="32"/>
          <w:szCs w:val="32"/>
          <w:cs/>
        </w:rPr>
        <w:t>ดังต่อไปนี้</w:t>
      </w:r>
    </w:p>
    <w:p w:rsidR="004F4B89" w:rsidRPr="007E67D8" w:rsidRDefault="004F4B89" w:rsidP="00DF4E18">
      <w:pPr>
        <w:tabs>
          <w:tab w:val="left" w:pos="900"/>
          <w:tab w:val="left" w:pos="2160"/>
          <w:tab w:val="right" w:pos="8100"/>
        </w:tabs>
        <w:ind w:left="360" w:hanging="360"/>
        <w:jc w:val="right"/>
        <w:rPr>
          <w:rFonts w:ascii="Angsana New" w:hAnsi="Angsana New"/>
          <w:b/>
          <w:bCs/>
          <w:caps/>
          <w:sz w:val="28"/>
        </w:rPr>
      </w:pPr>
      <w:r w:rsidRPr="007E67D8">
        <w:rPr>
          <w:rFonts w:ascii="Angsana New" w:hAnsi="Angsana New"/>
          <w:b/>
          <w:bCs/>
          <w:caps/>
          <w:sz w:val="28"/>
          <w:cs/>
        </w:rPr>
        <w:t>(หน่วย: พันบาท)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3960"/>
        <w:gridCol w:w="1152"/>
        <w:gridCol w:w="86"/>
        <w:gridCol w:w="1084"/>
        <w:gridCol w:w="86"/>
        <w:gridCol w:w="1174"/>
        <w:gridCol w:w="86"/>
        <w:gridCol w:w="1084"/>
      </w:tblGrid>
      <w:tr w:rsidR="004E58B5" w:rsidRPr="007E67D8" w:rsidTr="002A3C7E">
        <w:tc>
          <w:tcPr>
            <w:tcW w:w="3960" w:type="dxa"/>
            <w:vAlign w:val="bottom"/>
          </w:tcPr>
          <w:p w:rsidR="00A67AFD" w:rsidRPr="007E67D8" w:rsidRDefault="00A67AFD" w:rsidP="00351BBB">
            <w:pPr>
              <w:spacing w:line="32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752" w:type="dxa"/>
            <w:gridSpan w:val="7"/>
            <w:vAlign w:val="bottom"/>
          </w:tcPr>
          <w:p w:rsidR="00A67AFD" w:rsidRPr="007E67D8" w:rsidRDefault="00A67AFD" w:rsidP="00351BBB">
            <w:pPr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5F5E1C" w:rsidRPr="005F5E1C">
              <w:rPr>
                <w:rFonts w:ascii="Angsana New" w:hAnsi="Angsana New" w:hint="cs"/>
                <w:b/>
                <w:bCs/>
                <w:sz w:val="28"/>
              </w:rPr>
              <w:t>3</w:t>
            </w:r>
            <w:r w:rsidR="005F5E1C" w:rsidRPr="005F5E1C">
              <w:rPr>
                <w:rFonts w:ascii="Angsana New" w:hAnsi="Angsana New"/>
                <w:b/>
                <w:bCs/>
                <w:sz w:val="28"/>
              </w:rPr>
              <w:t>0</w:t>
            </w:r>
            <w:r w:rsidRPr="007E67D8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  <w:r w:rsidR="00297239"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4E58B5" w:rsidRPr="007E67D8" w:rsidTr="002A3C7E">
        <w:tc>
          <w:tcPr>
            <w:tcW w:w="3960" w:type="dxa"/>
            <w:vAlign w:val="bottom"/>
          </w:tcPr>
          <w:p w:rsidR="00A67AFD" w:rsidRPr="007E67D8" w:rsidRDefault="00A67AFD" w:rsidP="00351BBB">
            <w:pPr>
              <w:spacing w:line="32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:rsidR="00A67AFD" w:rsidRPr="007E67D8" w:rsidRDefault="00A67AFD" w:rsidP="00351BBB">
            <w:pPr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</w:tcPr>
          <w:p w:rsidR="00A67AFD" w:rsidRPr="007E67D8" w:rsidRDefault="00A67AFD" w:rsidP="00351BBB">
            <w:pPr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4" w:type="dxa"/>
            <w:gridSpan w:val="3"/>
            <w:vAlign w:val="bottom"/>
          </w:tcPr>
          <w:p w:rsidR="00A67AFD" w:rsidRPr="007E67D8" w:rsidRDefault="00A67AFD" w:rsidP="00351BBB">
            <w:pPr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E58B5" w:rsidRPr="007E67D8" w:rsidTr="000304E7">
        <w:tc>
          <w:tcPr>
            <w:tcW w:w="3960" w:type="dxa"/>
            <w:vAlign w:val="bottom"/>
          </w:tcPr>
          <w:p w:rsidR="00A67AFD" w:rsidRPr="007E67D8" w:rsidRDefault="00A67AFD" w:rsidP="00351BBB">
            <w:pPr>
              <w:spacing w:line="32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A67AFD" w:rsidRPr="007E67D8" w:rsidRDefault="005F5E1C" w:rsidP="00351BBB">
            <w:pPr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86" w:type="dxa"/>
            <w:shd w:val="clear" w:color="auto" w:fill="auto"/>
          </w:tcPr>
          <w:p w:rsidR="00A67AFD" w:rsidRPr="007E67D8" w:rsidRDefault="00A67AFD" w:rsidP="00351BBB">
            <w:pPr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A67AFD" w:rsidRPr="007E67D8" w:rsidRDefault="005F5E1C" w:rsidP="00351BBB">
            <w:pPr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86" w:type="dxa"/>
            <w:shd w:val="clear" w:color="auto" w:fill="auto"/>
          </w:tcPr>
          <w:p w:rsidR="00A67AFD" w:rsidRPr="007E67D8" w:rsidRDefault="00A67AFD" w:rsidP="00351BBB">
            <w:pPr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A67AFD" w:rsidRPr="007E67D8" w:rsidRDefault="005F5E1C" w:rsidP="00351BBB">
            <w:pPr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86" w:type="dxa"/>
            <w:shd w:val="clear" w:color="auto" w:fill="auto"/>
          </w:tcPr>
          <w:p w:rsidR="00A67AFD" w:rsidRPr="007E67D8" w:rsidRDefault="00A67AFD" w:rsidP="00351BBB">
            <w:pPr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A67AFD" w:rsidRPr="007E67D8" w:rsidRDefault="005F5E1C" w:rsidP="00351BBB">
            <w:pPr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E36420" w:rsidRPr="007E67D8" w:rsidTr="000304E7">
        <w:tc>
          <w:tcPr>
            <w:tcW w:w="3960" w:type="dxa"/>
            <w:vAlign w:val="bottom"/>
          </w:tcPr>
          <w:p w:rsidR="00E36420" w:rsidRPr="007E67D8" w:rsidRDefault="00E36420" w:rsidP="00351BBB">
            <w:pPr>
              <w:tabs>
                <w:tab w:val="right" w:pos="8100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36420" w:rsidRPr="007E67D8" w:rsidRDefault="005F5E1C" w:rsidP="00351BBB">
            <w:pPr>
              <w:tabs>
                <w:tab w:val="decimal" w:pos="1004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9</w:t>
            </w:r>
            <w:r w:rsidR="006A68CC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901</w:t>
            </w:r>
          </w:p>
        </w:tc>
        <w:tc>
          <w:tcPr>
            <w:tcW w:w="86" w:type="dxa"/>
            <w:shd w:val="clear" w:color="auto" w:fill="auto"/>
          </w:tcPr>
          <w:p w:rsidR="00E36420" w:rsidRPr="007E67D8" w:rsidRDefault="00E36420" w:rsidP="00351BBB">
            <w:pPr>
              <w:tabs>
                <w:tab w:val="decimal" w:pos="1004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E36420" w:rsidRPr="007E67D8" w:rsidRDefault="005F5E1C" w:rsidP="00F43BED">
            <w:pPr>
              <w:tabs>
                <w:tab w:val="decimal" w:pos="100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5E1C">
              <w:rPr>
                <w:rFonts w:asciiTheme="majorBidi" w:hAnsiTheme="majorBidi" w:cstheme="majorBidi"/>
                <w:sz w:val="28"/>
              </w:rPr>
              <w:t>5</w:t>
            </w:r>
            <w:r w:rsidR="00E36420" w:rsidRPr="007E67D8">
              <w:rPr>
                <w:rFonts w:asciiTheme="majorBidi" w:hAnsiTheme="majorBidi" w:cstheme="majorBidi"/>
                <w:sz w:val="28"/>
              </w:rPr>
              <w:t>,</w:t>
            </w:r>
            <w:r w:rsidRPr="005F5E1C">
              <w:rPr>
                <w:rFonts w:asciiTheme="majorBidi" w:hAnsiTheme="majorBidi" w:cstheme="majorBidi"/>
                <w:sz w:val="28"/>
              </w:rPr>
              <w:t>652</w:t>
            </w:r>
          </w:p>
        </w:tc>
        <w:tc>
          <w:tcPr>
            <w:tcW w:w="86" w:type="dxa"/>
            <w:shd w:val="clear" w:color="auto" w:fill="auto"/>
          </w:tcPr>
          <w:p w:rsidR="00E36420" w:rsidRPr="007E67D8" w:rsidRDefault="00E36420" w:rsidP="00351BBB">
            <w:pPr>
              <w:tabs>
                <w:tab w:val="decimal" w:pos="1004"/>
              </w:tabs>
              <w:spacing w:line="320" w:lineRule="exact"/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E36420" w:rsidRPr="007E67D8" w:rsidRDefault="005F5E1C" w:rsidP="00F43BED">
            <w:pPr>
              <w:tabs>
                <w:tab w:val="decimal" w:pos="1004"/>
              </w:tabs>
              <w:spacing w:line="320" w:lineRule="exact"/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5E1C">
              <w:rPr>
                <w:rFonts w:asciiTheme="majorBidi" w:hAnsiTheme="majorBidi" w:cstheme="majorBidi"/>
                <w:sz w:val="28"/>
              </w:rPr>
              <w:t>4</w:t>
            </w:r>
            <w:r w:rsidR="006A68CC" w:rsidRPr="007E67D8">
              <w:rPr>
                <w:rFonts w:asciiTheme="majorBidi" w:hAnsiTheme="majorBidi" w:cstheme="majorBidi"/>
                <w:sz w:val="28"/>
              </w:rPr>
              <w:t>,</w:t>
            </w:r>
            <w:r w:rsidRPr="005F5E1C">
              <w:rPr>
                <w:rFonts w:asciiTheme="majorBidi" w:hAnsiTheme="majorBidi" w:cstheme="majorBidi"/>
                <w:sz w:val="28"/>
              </w:rPr>
              <w:t>020</w:t>
            </w:r>
          </w:p>
        </w:tc>
        <w:tc>
          <w:tcPr>
            <w:tcW w:w="86" w:type="dxa"/>
            <w:shd w:val="clear" w:color="auto" w:fill="auto"/>
          </w:tcPr>
          <w:p w:rsidR="00E36420" w:rsidRPr="007E67D8" w:rsidRDefault="00E36420" w:rsidP="00351BBB">
            <w:pPr>
              <w:tabs>
                <w:tab w:val="decimal" w:pos="1004"/>
              </w:tabs>
              <w:spacing w:line="320" w:lineRule="exact"/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E36420" w:rsidRPr="007E67D8" w:rsidRDefault="005F5E1C" w:rsidP="00F43BED">
            <w:pPr>
              <w:tabs>
                <w:tab w:val="decimal" w:pos="1004"/>
              </w:tabs>
              <w:spacing w:line="320" w:lineRule="exact"/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5E1C">
              <w:rPr>
                <w:rFonts w:asciiTheme="majorBidi" w:hAnsiTheme="majorBidi" w:cstheme="majorBidi"/>
                <w:sz w:val="28"/>
              </w:rPr>
              <w:t>2</w:t>
            </w:r>
            <w:r w:rsidR="00E36420" w:rsidRPr="007E67D8">
              <w:rPr>
                <w:rFonts w:asciiTheme="majorBidi" w:hAnsiTheme="majorBidi" w:cstheme="majorBidi"/>
                <w:sz w:val="28"/>
              </w:rPr>
              <w:t>,</w:t>
            </w:r>
            <w:r w:rsidRPr="005F5E1C">
              <w:rPr>
                <w:rFonts w:asciiTheme="majorBidi" w:hAnsiTheme="majorBidi" w:cstheme="majorBidi"/>
                <w:sz w:val="28"/>
              </w:rPr>
              <w:t>765</w:t>
            </w:r>
          </w:p>
        </w:tc>
      </w:tr>
      <w:tr w:rsidR="00E36420" w:rsidRPr="007E67D8" w:rsidTr="000304E7">
        <w:tc>
          <w:tcPr>
            <w:tcW w:w="3960" w:type="dxa"/>
            <w:vAlign w:val="bottom"/>
          </w:tcPr>
          <w:p w:rsidR="00E36420" w:rsidRPr="007E67D8" w:rsidRDefault="00E36420" w:rsidP="00351BBB">
            <w:pPr>
              <w:tabs>
                <w:tab w:val="right" w:pos="8100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6420" w:rsidRPr="007E67D8" w:rsidRDefault="005F5E1C" w:rsidP="00351BBB">
            <w:pPr>
              <w:tabs>
                <w:tab w:val="decimal" w:pos="1004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902</w:t>
            </w:r>
          </w:p>
        </w:tc>
        <w:tc>
          <w:tcPr>
            <w:tcW w:w="86" w:type="dxa"/>
            <w:shd w:val="clear" w:color="auto" w:fill="auto"/>
          </w:tcPr>
          <w:p w:rsidR="00E36420" w:rsidRPr="007E67D8" w:rsidRDefault="00E36420" w:rsidP="00351BBB">
            <w:pPr>
              <w:tabs>
                <w:tab w:val="decimal" w:pos="1004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6420" w:rsidRPr="007E67D8" w:rsidRDefault="005F5E1C" w:rsidP="00351BBB">
            <w:pPr>
              <w:tabs>
                <w:tab w:val="decimal" w:pos="100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5E1C">
              <w:rPr>
                <w:rFonts w:asciiTheme="majorBidi" w:hAnsiTheme="majorBidi" w:cstheme="majorBidi"/>
                <w:sz w:val="28"/>
              </w:rPr>
              <w:t>157</w:t>
            </w:r>
          </w:p>
        </w:tc>
        <w:tc>
          <w:tcPr>
            <w:tcW w:w="86" w:type="dxa"/>
            <w:shd w:val="clear" w:color="auto" w:fill="auto"/>
          </w:tcPr>
          <w:p w:rsidR="00E36420" w:rsidRPr="007E67D8" w:rsidRDefault="00E36420" w:rsidP="00351BBB">
            <w:pPr>
              <w:tabs>
                <w:tab w:val="decimal" w:pos="1004"/>
              </w:tabs>
              <w:spacing w:line="320" w:lineRule="exact"/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6420" w:rsidRPr="007E67D8" w:rsidRDefault="005F5E1C" w:rsidP="00351BBB">
            <w:pPr>
              <w:tabs>
                <w:tab w:val="decimal" w:pos="100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5E1C">
              <w:rPr>
                <w:rFonts w:asciiTheme="majorBidi" w:hAnsiTheme="majorBidi" w:cstheme="majorBidi"/>
                <w:sz w:val="28"/>
              </w:rPr>
              <w:t>46</w:t>
            </w:r>
          </w:p>
        </w:tc>
        <w:tc>
          <w:tcPr>
            <w:tcW w:w="86" w:type="dxa"/>
            <w:shd w:val="clear" w:color="auto" w:fill="auto"/>
          </w:tcPr>
          <w:p w:rsidR="00E36420" w:rsidRPr="007E67D8" w:rsidRDefault="00E36420" w:rsidP="00351BBB">
            <w:pPr>
              <w:tabs>
                <w:tab w:val="decimal" w:pos="1004"/>
              </w:tabs>
              <w:spacing w:line="320" w:lineRule="exact"/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6420" w:rsidRPr="007E67D8" w:rsidRDefault="005F5E1C" w:rsidP="00351BBB">
            <w:pPr>
              <w:tabs>
                <w:tab w:val="decimal" w:pos="1004"/>
              </w:tabs>
              <w:spacing w:line="320" w:lineRule="exact"/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5E1C">
              <w:rPr>
                <w:rFonts w:asciiTheme="majorBidi" w:hAnsiTheme="majorBidi" w:cstheme="majorBidi"/>
                <w:sz w:val="28"/>
              </w:rPr>
              <w:t>56</w:t>
            </w:r>
          </w:p>
        </w:tc>
      </w:tr>
      <w:tr w:rsidR="00E36420" w:rsidRPr="007E67D8" w:rsidTr="000304E7">
        <w:tc>
          <w:tcPr>
            <w:tcW w:w="3960" w:type="dxa"/>
            <w:vAlign w:val="bottom"/>
          </w:tcPr>
          <w:p w:rsidR="00E36420" w:rsidRPr="007E67D8" w:rsidRDefault="00E36420" w:rsidP="00351BBB">
            <w:pPr>
              <w:tabs>
                <w:tab w:val="right" w:pos="8100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36420" w:rsidRPr="007E67D8" w:rsidRDefault="005F5E1C" w:rsidP="00351BBB">
            <w:pPr>
              <w:tabs>
                <w:tab w:val="decimal" w:pos="1004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10</w:t>
            </w:r>
            <w:r w:rsidR="006A68CC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803</w:t>
            </w:r>
          </w:p>
        </w:tc>
        <w:tc>
          <w:tcPr>
            <w:tcW w:w="86" w:type="dxa"/>
            <w:shd w:val="clear" w:color="auto" w:fill="auto"/>
          </w:tcPr>
          <w:p w:rsidR="00E36420" w:rsidRPr="007E67D8" w:rsidRDefault="00E36420" w:rsidP="00351BBB">
            <w:pPr>
              <w:tabs>
                <w:tab w:val="decimal" w:pos="1004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36420" w:rsidRPr="007E67D8" w:rsidRDefault="005F5E1C" w:rsidP="00351BBB">
            <w:pPr>
              <w:tabs>
                <w:tab w:val="decimal" w:pos="100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5E1C">
              <w:rPr>
                <w:rFonts w:asciiTheme="majorBidi" w:hAnsiTheme="majorBidi" w:cstheme="majorBidi"/>
                <w:sz w:val="28"/>
              </w:rPr>
              <w:t>5</w:t>
            </w:r>
            <w:r w:rsidR="00E36420" w:rsidRPr="007E67D8">
              <w:rPr>
                <w:rFonts w:asciiTheme="majorBidi" w:hAnsiTheme="majorBidi" w:cstheme="majorBidi"/>
                <w:sz w:val="28"/>
              </w:rPr>
              <w:t>,</w:t>
            </w:r>
            <w:r w:rsidRPr="005F5E1C">
              <w:rPr>
                <w:rFonts w:asciiTheme="majorBidi" w:hAnsiTheme="majorBidi" w:cstheme="majorBidi"/>
                <w:sz w:val="28"/>
              </w:rPr>
              <w:t>809</w:t>
            </w:r>
          </w:p>
        </w:tc>
        <w:tc>
          <w:tcPr>
            <w:tcW w:w="86" w:type="dxa"/>
            <w:shd w:val="clear" w:color="auto" w:fill="auto"/>
          </w:tcPr>
          <w:p w:rsidR="00E36420" w:rsidRPr="007E67D8" w:rsidRDefault="00E36420" w:rsidP="00351BBB">
            <w:pPr>
              <w:tabs>
                <w:tab w:val="decimal" w:pos="100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36420" w:rsidRPr="007E67D8" w:rsidRDefault="005F5E1C" w:rsidP="00351BBB">
            <w:pPr>
              <w:tabs>
                <w:tab w:val="decimal" w:pos="100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5E1C">
              <w:rPr>
                <w:rFonts w:asciiTheme="majorBidi" w:hAnsiTheme="majorBidi" w:cstheme="majorBidi"/>
                <w:sz w:val="28"/>
              </w:rPr>
              <w:t>4</w:t>
            </w:r>
            <w:r w:rsidR="006A68CC" w:rsidRPr="007E67D8">
              <w:rPr>
                <w:rFonts w:asciiTheme="majorBidi" w:hAnsiTheme="majorBidi" w:cstheme="majorBidi"/>
                <w:sz w:val="28"/>
              </w:rPr>
              <w:t>,</w:t>
            </w:r>
            <w:r w:rsidRPr="005F5E1C">
              <w:rPr>
                <w:rFonts w:asciiTheme="majorBidi" w:hAnsiTheme="majorBidi" w:cstheme="majorBidi"/>
                <w:sz w:val="28"/>
              </w:rPr>
              <w:t>066</w:t>
            </w:r>
          </w:p>
        </w:tc>
        <w:tc>
          <w:tcPr>
            <w:tcW w:w="86" w:type="dxa"/>
            <w:shd w:val="clear" w:color="auto" w:fill="auto"/>
          </w:tcPr>
          <w:p w:rsidR="00E36420" w:rsidRPr="007E67D8" w:rsidRDefault="00E36420" w:rsidP="00351BBB">
            <w:pPr>
              <w:tabs>
                <w:tab w:val="decimal" w:pos="1004"/>
              </w:tabs>
              <w:spacing w:line="320" w:lineRule="exact"/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36420" w:rsidRPr="007E67D8" w:rsidRDefault="005F5E1C" w:rsidP="00351BBB">
            <w:pPr>
              <w:tabs>
                <w:tab w:val="decimal" w:pos="1004"/>
              </w:tabs>
              <w:spacing w:line="320" w:lineRule="exact"/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5E1C">
              <w:rPr>
                <w:rFonts w:asciiTheme="majorBidi" w:hAnsiTheme="majorBidi" w:cstheme="majorBidi"/>
                <w:sz w:val="28"/>
              </w:rPr>
              <w:t>2</w:t>
            </w:r>
            <w:r w:rsidR="00E36420" w:rsidRPr="007E67D8">
              <w:rPr>
                <w:rFonts w:asciiTheme="majorBidi" w:hAnsiTheme="majorBidi" w:cstheme="majorBidi"/>
                <w:sz w:val="28"/>
              </w:rPr>
              <w:t>,</w:t>
            </w:r>
            <w:r w:rsidRPr="005F5E1C">
              <w:rPr>
                <w:rFonts w:asciiTheme="majorBidi" w:hAnsiTheme="majorBidi" w:cstheme="majorBidi"/>
                <w:sz w:val="28"/>
              </w:rPr>
              <w:t>821</w:t>
            </w:r>
          </w:p>
        </w:tc>
      </w:tr>
    </w:tbl>
    <w:p w:rsidR="00297239" w:rsidRPr="007E67D8" w:rsidRDefault="00297239" w:rsidP="00D745FC">
      <w:pPr>
        <w:tabs>
          <w:tab w:val="left" w:pos="900"/>
          <w:tab w:val="left" w:pos="2160"/>
          <w:tab w:val="right" w:pos="8100"/>
        </w:tabs>
        <w:spacing w:before="240"/>
        <w:ind w:left="360" w:hanging="360"/>
        <w:jc w:val="right"/>
        <w:rPr>
          <w:rFonts w:ascii="Angsana New" w:hAnsi="Angsana New"/>
          <w:b/>
          <w:bCs/>
          <w:caps/>
          <w:sz w:val="28"/>
        </w:rPr>
      </w:pPr>
      <w:r w:rsidRPr="007E67D8">
        <w:rPr>
          <w:rFonts w:ascii="Angsana New" w:hAnsi="Angsana New"/>
          <w:b/>
          <w:bCs/>
          <w:caps/>
          <w:sz w:val="28"/>
          <w:cs/>
        </w:rPr>
        <w:t>(หน่วย: พันบาท)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3960"/>
        <w:gridCol w:w="1152"/>
        <w:gridCol w:w="86"/>
        <w:gridCol w:w="1084"/>
        <w:gridCol w:w="86"/>
        <w:gridCol w:w="1174"/>
        <w:gridCol w:w="86"/>
        <w:gridCol w:w="1084"/>
      </w:tblGrid>
      <w:tr w:rsidR="00297239" w:rsidRPr="007E67D8" w:rsidTr="00330553">
        <w:tc>
          <w:tcPr>
            <w:tcW w:w="3960" w:type="dxa"/>
            <w:vAlign w:val="bottom"/>
          </w:tcPr>
          <w:p w:rsidR="00297239" w:rsidRPr="007E67D8" w:rsidRDefault="00297239" w:rsidP="00330553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752" w:type="dxa"/>
            <w:gridSpan w:val="7"/>
            <w:vAlign w:val="bottom"/>
          </w:tcPr>
          <w:p w:rsidR="00297239" w:rsidRPr="007E67D8" w:rsidRDefault="00297239" w:rsidP="00330553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สำหรับงวดหกเดือนสิ้นสุดวันที่ </w:t>
            </w:r>
            <w:r w:rsidR="005F5E1C" w:rsidRPr="005F5E1C">
              <w:rPr>
                <w:rFonts w:ascii="Angsana New" w:hAnsi="Angsana New" w:hint="cs"/>
                <w:b/>
                <w:bCs/>
                <w:sz w:val="28"/>
              </w:rPr>
              <w:t>3</w:t>
            </w:r>
            <w:r w:rsidR="005F5E1C" w:rsidRPr="005F5E1C">
              <w:rPr>
                <w:rFonts w:ascii="Angsana New" w:hAnsi="Angsana New"/>
                <w:b/>
                <w:bCs/>
                <w:sz w:val="28"/>
              </w:rPr>
              <w:t>0</w:t>
            </w:r>
            <w:r w:rsidRPr="007E67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297239" w:rsidRPr="007E67D8" w:rsidTr="00330553">
        <w:tc>
          <w:tcPr>
            <w:tcW w:w="3960" w:type="dxa"/>
            <w:vAlign w:val="bottom"/>
          </w:tcPr>
          <w:p w:rsidR="00297239" w:rsidRPr="007E67D8" w:rsidRDefault="00297239" w:rsidP="00330553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:rsidR="00297239" w:rsidRPr="007E67D8" w:rsidRDefault="00297239" w:rsidP="00330553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</w:tcPr>
          <w:p w:rsidR="00297239" w:rsidRPr="007E67D8" w:rsidRDefault="00297239" w:rsidP="00330553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4" w:type="dxa"/>
            <w:gridSpan w:val="3"/>
            <w:vAlign w:val="bottom"/>
          </w:tcPr>
          <w:p w:rsidR="00297239" w:rsidRPr="007E67D8" w:rsidRDefault="00297239" w:rsidP="00330553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97239" w:rsidRPr="007E67D8" w:rsidTr="00330553">
        <w:tc>
          <w:tcPr>
            <w:tcW w:w="3960" w:type="dxa"/>
            <w:vAlign w:val="bottom"/>
          </w:tcPr>
          <w:p w:rsidR="00297239" w:rsidRPr="007E67D8" w:rsidRDefault="00297239" w:rsidP="00330553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297239" w:rsidRPr="007E67D8" w:rsidRDefault="005F5E1C" w:rsidP="00330553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86" w:type="dxa"/>
            <w:shd w:val="clear" w:color="auto" w:fill="auto"/>
          </w:tcPr>
          <w:p w:rsidR="00297239" w:rsidRPr="007E67D8" w:rsidRDefault="00297239" w:rsidP="00330553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297239" w:rsidRPr="007E67D8" w:rsidRDefault="005F5E1C" w:rsidP="00330553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86" w:type="dxa"/>
            <w:shd w:val="clear" w:color="auto" w:fill="auto"/>
          </w:tcPr>
          <w:p w:rsidR="00297239" w:rsidRPr="007E67D8" w:rsidRDefault="00297239" w:rsidP="00330553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297239" w:rsidRPr="007E67D8" w:rsidRDefault="005F5E1C" w:rsidP="00330553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86" w:type="dxa"/>
            <w:shd w:val="clear" w:color="auto" w:fill="auto"/>
          </w:tcPr>
          <w:p w:rsidR="00297239" w:rsidRPr="007E67D8" w:rsidRDefault="00297239" w:rsidP="00330553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297239" w:rsidRPr="007E67D8" w:rsidRDefault="005F5E1C" w:rsidP="00330553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E36420" w:rsidRPr="007E67D8" w:rsidTr="00330553">
        <w:tc>
          <w:tcPr>
            <w:tcW w:w="3960" w:type="dxa"/>
            <w:vAlign w:val="bottom"/>
          </w:tcPr>
          <w:p w:rsidR="00E36420" w:rsidRPr="007E67D8" w:rsidRDefault="00E36420" w:rsidP="00E36420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36420" w:rsidRPr="007E67D8" w:rsidRDefault="005F5E1C" w:rsidP="00E3642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18</w:t>
            </w:r>
            <w:r w:rsidR="006A68CC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781</w:t>
            </w:r>
          </w:p>
        </w:tc>
        <w:tc>
          <w:tcPr>
            <w:tcW w:w="86" w:type="dxa"/>
            <w:shd w:val="clear" w:color="auto" w:fill="auto"/>
          </w:tcPr>
          <w:p w:rsidR="00E36420" w:rsidRPr="007E67D8" w:rsidRDefault="00E36420" w:rsidP="00E3642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E36420" w:rsidRPr="007E67D8" w:rsidRDefault="005F5E1C" w:rsidP="00E36420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5E1C">
              <w:rPr>
                <w:rFonts w:asciiTheme="majorBidi" w:hAnsiTheme="majorBidi" w:cstheme="majorBidi"/>
                <w:sz w:val="28"/>
              </w:rPr>
              <w:t>13</w:t>
            </w:r>
            <w:r w:rsidR="00E36420" w:rsidRPr="007E67D8">
              <w:rPr>
                <w:rFonts w:asciiTheme="majorBidi" w:hAnsiTheme="majorBidi" w:cstheme="majorBidi"/>
                <w:sz w:val="28"/>
              </w:rPr>
              <w:t>,</w:t>
            </w:r>
            <w:r w:rsidRPr="005F5E1C">
              <w:rPr>
                <w:rFonts w:asciiTheme="majorBidi" w:hAnsiTheme="majorBidi" w:cstheme="majorBidi"/>
                <w:sz w:val="28"/>
              </w:rPr>
              <w:t>530</w:t>
            </w:r>
          </w:p>
        </w:tc>
        <w:tc>
          <w:tcPr>
            <w:tcW w:w="86" w:type="dxa"/>
            <w:shd w:val="clear" w:color="auto" w:fill="auto"/>
          </w:tcPr>
          <w:p w:rsidR="00E36420" w:rsidRPr="007E67D8" w:rsidRDefault="00E36420" w:rsidP="00E36420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E36420" w:rsidRPr="007E67D8" w:rsidRDefault="005F5E1C" w:rsidP="00E36420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5E1C">
              <w:rPr>
                <w:rFonts w:asciiTheme="majorBidi" w:hAnsiTheme="majorBidi" w:cstheme="majorBidi"/>
                <w:sz w:val="28"/>
              </w:rPr>
              <w:t>6</w:t>
            </w:r>
            <w:r w:rsidR="006A68CC" w:rsidRPr="007E67D8">
              <w:rPr>
                <w:rFonts w:asciiTheme="majorBidi" w:hAnsiTheme="majorBidi" w:cstheme="majorBidi"/>
                <w:sz w:val="28"/>
              </w:rPr>
              <w:t>,</w:t>
            </w:r>
            <w:r w:rsidRPr="005F5E1C">
              <w:rPr>
                <w:rFonts w:asciiTheme="majorBidi" w:hAnsiTheme="majorBidi" w:cstheme="majorBidi"/>
                <w:sz w:val="28"/>
              </w:rPr>
              <w:t>277</w:t>
            </w:r>
          </w:p>
        </w:tc>
        <w:tc>
          <w:tcPr>
            <w:tcW w:w="86" w:type="dxa"/>
            <w:shd w:val="clear" w:color="auto" w:fill="auto"/>
          </w:tcPr>
          <w:p w:rsidR="00E36420" w:rsidRPr="007E67D8" w:rsidRDefault="00E36420" w:rsidP="00E36420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E36420" w:rsidRPr="007E67D8" w:rsidRDefault="005F5E1C" w:rsidP="00E36420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5E1C">
              <w:rPr>
                <w:rFonts w:asciiTheme="majorBidi" w:hAnsiTheme="majorBidi" w:cstheme="majorBidi"/>
                <w:sz w:val="28"/>
              </w:rPr>
              <w:t>7</w:t>
            </w:r>
            <w:r w:rsidR="00E36420" w:rsidRPr="007E67D8">
              <w:rPr>
                <w:rFonts w:asciiTheme="majorBidi" w:hAnsiTheme="majorBidi" w:cstheme="majorBidi"/>
                <w:sz w:val="28"/>
              </w:rPr>
              <w:t>,</w:t>
            </w:r>
            <w:r w:rsidRPr="005F5E1C">
              <w:rPr>
                <w:rFonts w:asciiTheme="majorBidi" w:hAnsiTheme="majorBidi" w:cstheme="majorBidi"/>
                <w:sz w:val="28"/>
              </w:rPr>
              <w:t>012</w:t>
            </w:r>
          </w:p>
        </w:tc>
      </w:tr>
      <w:tr w:rsidR="00E36420" w:rsidRPr="007E67D8" w:rsidTr="00330553">
        <w:tc>
          <w:tcPr>
            <w:tcW w:w="3960" w:type="dxa"/>
            <w:vAlign w:val="bottom"/>
          </w:tcPr>
          <w:p w:rsidR="00E36420" w:rsidRPr="007E67D8" w:rsidRDefault="00E36420" w:rsidP="00E36420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6420" w:rsidRPr="007E67D8" w:rsidRDefault="005F5E1C" w:rsidP="00E3642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</w:t>
            </w:r>
            <w:r w:rsidR="006A68CC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806</w:t>
            </w:r>
          </w:p>
        </w:tc>
        <w:tc>
          <w:tcPr>
            <w:tcW w:w="86" w:type="dxa"/>
            <w:shd w:val="clear" w:color="auto" w:fill="auto"/>
          </w:tcPr>
          <w:p w:rsidR="00E36420" w:rsidRPr="007E67D8" w:rsidRDefault="00E36420" w:rsidP="00E3642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6420" w:rsidRPr="007E67D8" w:rsidRDefault="005F5E1C" w:rsidP="00E36420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5E1C">
              <w:rPr>
                <w:rFonts w:asciiTheme="majorBidi" w:hAnsiTheme="majorBidi" w:cstheme="majorBidi"/>
                <w:sz w:val="28"/>
              </w:rPr>
              <w:t>314</w:t>
            </w:r>
          </w:p>
        </w:tc>
        <w:tc>
          <w:tcPr>
            <w:tcW w:w="86" w:type="dxa"/>
            <w:shd w:val="clear" w:color="auto" w:fill="auto"/>
          </w:tcPr>
          <w:p w:rsidR="00E36420" w:rsidRPr="007E67D8" w:rsidRDefault="00E36420" w:rsidP="00E36420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6420" w:rsidRPr="007E67D8" w:rsidRDefault="005F5E1C" w:rsidP="00E36420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5E1C">
              <w:rPr>
                <w:rFonts w:asciiTheme="majorBidi" w:hAnsiTheme="majorBidi" w:cstheme="majorBidi"/>
                <w:sz w:val="28"/>
              </w:rPr>
              <w:t>92</w:t>
            </w:r>
          </w:p>
        </w:tc>
        <w:tc>
          <w:tcPr>
            <w:tcW w:w="86" w:type="dxa"/>
            <w:shd w:val="clear" w:color="auto" w:fill="auto"/>
          </w:tcPr>
          <w:p w:rsidR="00E36420" w:rsidRPr="007E67D8" w:rsidRDefault="00E36420" w:rsidP="00E36420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6420" w:rsidRPr="007E67D8" w:rsidRDefault="005F5E1C" w:rsidP="00E36420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5E1C">
              <w:rPr>
                <w:rFonts w:asciiTheme="majorBidi" w:hAnsiTheme="majorBidi" w:cstheme="majorBidi"/>
                <w:sz w:val="28"/>
              </w:rPr>
              <w:t>111</w:t>
            </w:r>
          </w:p>
        </w:tc>
      </w:tr>
      <w:tr w:rsidR="00E36420" w:rsidRPr="007E67D8" w:rsidTr="00330553">
        <w:tc>
          <w:tcPr>
            <w:tcW w:w="3960" w:type="dxa"/>
            <w:vAlign w:val="bottom"/>
          </w:tcPr>
          <w:p w:rsidR="00E36420" w:rsidRPr="007E67D8" w:rsidRDefault="00E36420" w:rsidP="00E36420">
            <w:pPr>
              <w:tabs>
                <w:tab w:val="right" w:pos="810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36420" w:rsidRPr="007E67D8" w:rsidRDefault="005F5E1C" w:rsidP="00E3642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20</w:t>
            </w:r>
            <w:r w:rsidR="006A68CC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587</w:t>
            </w:r>
          </w:p>
        </w:tc>
        <w:tc>
          <w:tcPr>
            <w:tcW w:w="86" w:type="dxa"/>
            <w:shd w:val="clear" w:color="auto" w:fill="auto"/>
          </w:tcPr>
          <w:p w:rsidR="00E36420" w:rsidRPr="007E67D8" w:rsidRDefault="00E36420" w:rsidP="00E36420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36420" w:rsidRPr="007E67D8" w:rsidRDefault="005F5E1C" w:rsidP="00E36420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5E1C">
              <w:rPr>
                <w:rFonts w:asciiTheme="majorBidi" w:hAnsiTheme="majorBidi" w:cstheme="majorBidi"/>
                <w:sz w:val="28"/>
              </w:rPr>
              <w:t>13</w:t>
            </w:r>
            <w:r w:rsidR="00E36420" w:rsidRPr="007E67D8">
              <w:rPr>
                <w:rFonts w:asciiTheme="majorBidi" w:hAnsiTheme="majorBidi" w:cstheme="majorBidi"/>
                <w:sz w:val="28"/>
              </w:rPr>
              <w:t>,</w:t>
            </w:r>
            <w:r w:rsidRPr="005F5E1C">
              <w:rPr>
                <w:rFonts w:asciiTheme="majorBidi" w:hAnsiTheme="majorBidi" w:cstheme="majorBidi"/>
                <w:sz w:val="28"/>
              </w:rPr>
              <w:t>844</w:t>
            </w:r>
          </w:p>
        </w:tc>
        <w:tc>
          <w:tcPr>
            <w:tcW w:w="86" w:type="dxa"/>
            <w:shd w:val="clear" w:color="auto" w:fill="auto"/>
          </w:tcPr>
          <w:p w:rsidR="00E36420" w:rsidRPr="007E67D8" w:rsidRDefault="00E36420" w:rsidP="00E36420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36420" w:rsidRPr="007E67D8" w:rsidRDefault="005F5E1C" w:rsidP="00E36420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5E1C">
              <w:rPr>
                <w:rFonts w:asciiTheme="majorBidi" w:hAnsiTheme="majorBidi" w:cstheme="majorBidi"/>
                <w:sz w:val="28"/>
              </w:rPr>
              <w:t>6</w:t>
            </w:r>
            <w:r w:rsidR="006A68CC" w:rsidRPr="007E67D8">
              <w:rPr>
                <w:rFonts w:asciiTheme="majorBidi" w:hAnsiTheme="majorBidi" w:cstheme="majorBidi"/>
                <w:sz w:val="28"/>
              </w:rPr>
              <w:t>,</w:t>
            </w:r>
            <w:r w:rsidRPr="005F5E1C">
              <w:rPr>
                <w:rFonts w:asciiTheme="majorBidi" w:hAnsiTheme="majorBidi" w:cstheme="majorBidi"/>
                <w:sz w:val="28"/>
              </w:rPr>
              <w:t>369</w:t>
            </w:r>
          </w:p>
        </w:tc>
        <w:tc>
          <w:tcPr>
            <w:tcW w:w="86" w:type="dxa"/>
            <w:shd w:val="clear" w:color="auto" w:fill="auto"/>
          </w:tcPr>
          <w:p w:rsidR="00E36420" w:rsidRPr="007E67D8" w:rsidRDefault="00E36420" w:rsidP="00E36420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36420" w:rsidRPr="007E67D8" w:rsidRDefault="005F5E1C" w:rsidP="00E36420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F5E1C">
              <w:rPr>
                <w:rFonts w:asciiTheme="majorBidi" w:hAnsiTheme="majorBidi" w:cstheme="majorBidi"/>
                <w:sz w:val="28"/>
              </w:rPr>
              <w:t>7</w:t>
            </w:r>
            <w:r w:rsidR="00E36420" w:rsidRPr="007E67D8">
              <w:rPr>
                <w:rFonts w:asciiTheme="majorBidi" w:hAnsiTheme="majorBidi" w:cstheme="majorBidi"/>
                <w:sz w:val="28"/>
              </w:rPr>
              <w:t>,</w:t>
            </w:r>
            <w:r w:rsidRPr="005F5E1C">
              <w:rPr>
                <w:rFonts w:asciiTheme="majorBidi" w:hAnsiTheme="majorBidi" w:cstheme="majorBidi"/>
                <w:sz w:val="28"/>
              </w:rPr>
              <w:t>123</w:t>
            </w:r>
          </w:p>
        </w:tc>
      </w:tr>
    </w:tbl>
    <w:p w:rsidR="002C533A" w:rsidRPr="007E67D8" w:rsidRDefault="002C533A" w:rsidP="00A67AF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E67D8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:rsidR="00E843F8" w:rsidRPr="007E67D8" w:rsidRDefault="007F0EFB" w:rsidP="00A045C7">
      <w:pPr>
        <w:overflowPunct/>
        <w:spacing w:after="3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>บริษัท</w:t>
      </w:r>
      <w:r w:rsidR="00683314" w:rsidRPr="007E67D8">
        <w:rPr>
          <w:rFonts w:ascii="Angsana New" w:hAnsi="Angsana New" w:hint="cs"/>
          <w:sz w:val="32"/>
          <w:szCs w:val="32"/>
          <w:cs/>
        </w:rPr>
        <w:t>มีภาระการค้ำประกันให้กับกิจการที่เกี่ยวข้องกันตามที่กล่าวไว้ในหมายเหตุประกอบงบการเงิน</w:t>
      </w:r>
      <w:r w:rsidR="009D3C00" w:rsidRPr="007E67D8">
        <w:rPr>
          <w:rFonts w:ascii="Angsana New" w:hAnsi="Angsana New"/>
          <w:sz w:val="32"/>
          <w:szCs w:val="32"/>
          <w:cs/>
        </w:rPr>
        <w:br/>
      </w:r>
      <w:r w:rsidR="00683314" w:rsidRPr="007E67D8">
        <w:rPr>
          <w:rFonts w:ascii="Angsana New" w:hAnsi="Angsana New" w:hint="cs"/>
          <w:sz w:val="32"/>
          <w:szCs w:val="32"/>
          <w:cs/>
        </w:rPr>
        <w:t xml:space="preserve">ข้อ </w:t>
      </w:r>
      <w:r w:rsidR="005F5E1C" w:rsidRPr="005F5E1C">
        <w:rPr>
          <w:rFonts w:ascii="Angsana New" w:hAnsi="Angsana New"/>
          <w:sz w:val="32"/>
          <w:szCs w:val="32"/>
        </w:rPr>
        <w:t>29</w:t>
      </w:r>
      <w:r w:rsidR="00683314" w:rsidRPr="007E67D8">
        <w:rPr>
          <w:rFonts w:ascii="Angsana New" w:hAnsi="Angsana New" w:hint="cs"/>
          <w:sz w:val="32"/>
          <w:szCs w:val="32"/>
          <w:cs/>
        </w:rPr>
        <w:t>.</w:t>
      </w:r>
      <w:r w:rsidR="005F5E1C" w:rsidRPr="005F5E1C">
        <w:rPr>
          <w:rFonts w:ascii="Angsana New" w:hAnsi="Angsana New" w:hint="cs"/>
          <w:sz w:val="32"/>
          <w:szCs w:val="32"/>
        </w:rPr>
        <w:t>2</w:t>
      </w:r>
      <w:r w:rsidR="00683314" w:rsidRPr="007E67D8">
        <w:rPr>
          <w:rFonts w:ascii="Angsana New" w:hAnsi="Angsana New" w:hint="cs"/>
          <w:sz w:val="32"/>
          <w:szCs w:val="32"/>
          <w:cs/>
        </w:rPr>
        <w:t>.</w:t>
      </w:r>
      <w:r w:rsidR="005F5E1C" w:rsidRPr="005F5E1C">
        <w:rPr>
          <w:rFonts w:ascii="Angsana New" w:hAnsi="Angsana New" w:hint="cs"/>
          <w:sz w:val="32"/>
          <w:szCs w:val="32"/>
        </w:rPr>
        <w:t>2</w:t>
      </w:r>
    </w:p>
    <w:p w:rsidR="002130F4" w:rsidRPr="007E67D8" w:rsidRDefault="005F5E1C" w:rsidP="002130F4">
      <w:pPr>
        <w:ind w:left="547" w:right="58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5F5E1C">
        <w:rPr>
          <w:rFonts w:ascii="Angsana New" w:hAnsi="Angsana New"/>
          <w:b/>
          <w:bCs/>
          <w:sz w:val="32"/>
          <w:szCs w:val="32"/>
        </w:rPr>
        <w:t>6</w:t>
      </w:r>
      <w:r w:rsidR="002130F4" w:rsidRPr="007E67D8">
        <w:rPr>
          <w:rFonts w:ascii="Angsana New" w:hAnsi="Angsana New"/>
          <w:b/>
          <w:bCs/>
          <w:sz w:val="32"/>
          <w:szCs w:val="32"/>
        </w:rPr>
        <w:t>.</w:t>
      </w:r>
      <w:r w:rsidR="002130F4" w:rsidRPr="007E67D8">
        <w:rPr>
          <w:rFonts w:ascii="Angsana New" w:hAnsi="Angsana New"/>
          <w:b/>
          <w:bCs/>
          <w:sz w:val="32"/>
          <w:szCs w:val="32"/>
        </w:rPr>
        <w:tab/>
      </w:r>
      <w:r w:rsidR="002130F4" w:rsidRPr="007E67D8">
        <w:rPr>
          <w:rFonts w:ascii="Angsana New" w:hAnsi="Angsana New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:rsidR="002130F4" w:rsidRPr="007E67D8" w:rsidRDefault="005F5E1C" w:rsidP="00DF66A6">
      <w:pPr>
        <w:ind w:left="1267" w:right="58" w:hanging="720"/>
        <w:jc w:val="thaiDistribute"/>
        <w:rPr>
          <w:rFonts w:ascii="Angsana New" w:hAnsi="Angsana New"/>
          <w:sz w:val="32"/>
          <w:szCs w:val="32"/>
          <w:cs/>
        </w:rPr>
      </w:pPr>
      <w:r w:rsidRPr="005F5E1C">
        <w:rPr>
          <w:rFonts w:ascii="Angsana New" w:hAnsi="Angsana New"/>
          <w:sz w:val="32"/>
          <w:szCs w:val="32"/>
        </w:rPr>
        <w:t>6</w:t>
      </w:r>
      <w:r w:rsidR="002130F4" w:rsidRPr="007E67D8">
        <w:rPr>
          <w:rFonts w:ascii="Angsana New" w:hAnsi="Angsana New"/>
          <w:sz w:val="32"/>
          <w:szCs w:val="32"/>
        </w:rPr>
        <w:t>.</w:t>
      </w:r>
      <w:r w:rsidRPr="005F5E1C">
        <w:rPr>
          <w:rFonts w:ascii="Angsana New" w:hAnsi="Angsana New"/>
          <w:sz w:val="32"/>
          <w:szCs w:val="32"/>
        </w:rPr>
        <w:t>1</w:t>
      </w:r>
      <w:r w:rsidR="002130F4" w:rsidRPr="007E67D8">
        <w:rPr>
          <w:rFonts w:ascii="Angsana New" w:hAnsi="Angsana New"/>
          <w:sz w:val="32"/>
          <w:szCs w:val="32"/>
          <w:cs/>
        </w:rPr>
        <w:tab/>
        <w:t xml:space="preserve">เงินสดและรายการเทียบเท่าเงินสด ณ วันที่ </w:t>
      </w:r>
      <w:r w:rsidRPr="005F5E1C">
        <w:rPr>
          <w:rFonts w:ascii="Angsana New" w:hAnsi="Angsana New"/>
          <w:sz w:val="32"/>
          <w:szCs w:val="32"/>
        </w:rPr>
        <w:t>30</w:t>
      </w:r>
      <w:r w:rsidR="002130F4" w:rsidRPr="007E67D8">
        <w:rPr>
          <w:rFonts w:ascii="Angsana New" w:hAnsi="Angsana New"/>
          <w:sz w:val="32"/>
          <w:szCs w:val="32"/>
          <w:cs/>
        </w:rPr>
        <w:t xml:space="preserve"> </w:t>
      </w:r>
      <w:r w:rsidR="0015396F" w:rsidRPr="007E67D8">
        <w:rPr>
          <w:rFonts w:ascii="Angsana New" w:hAnsi="Angsana New" w:hint="cs"/>
          <w:sz w:val="32"/>
          <w:szCs w:val="32"/>
          <w:cs/>
        </w:rPr>
        <w:t>มิถุนายน</w:t>
      </w:r>
      <w:r w:rsidR="002130F4" w:rsidRPr="007E67D8">
        <w:rPr>
          <w:rFonts w:ascii="Angsana New" w:hAnsi="Angsana New"/>
          <w:sz w:val="32"/>
          <w:szCs w:val="32"/>
          <w:cs/>
        </w:rPr>
        <w:t xml:space="preserve"> </w:t>
      </w:r>
      <w:r w:rsidRPr="005F5E1C">
        <w:rPr>
          <w:rFonts w:ascii="Angsana New" w:hAnsi="Angsana New"/>
          <w:sz w:val="32"/>
          <w:szCs w:val="32"/>
        </w:rPr>
        <w:t>2562</w:t>
      </w:r>
      <w:r w:rsidR="00926372" w:rsidRPr="007E67D8">
        <w:rPr>
          <w:rFonts w:ascii="Angsana New" w:hAnsi="Angsana New"/>
          <w:sz w:val="32"/>
          <w:szCs w:val="32"/>
          <w:cs/>
        </w:rPr>
        <w:t xml:space="preserve"> และ</w:t>
      </w:r>
      <w:r w:rsidR="002130F4" w:rsidRPr="007E67D8">
        <w:rPr>
          <w:rFonts w:ascii="Angsana New" w:hAnsi="Angsana New"/>
          <w:sz w:val="32"/>
          <w:szCs w:val="32"/>
          <w:cs/>
        </w:rPr>
        <w:t xml:space="preserve">วันที่ </w:t>
      </w:r>
      <w:r w:rsidRPr="005F5E1C">
        <w:rPr>
          <w:rFonts w:ascii="Angsana New" w:hAnsi="Angsana New"/>
          <w:sz w:val="32"/>
          <w:szCs w:val="32"/>
        </w:rPr>
        <w:t>31</w:t>
      </w:r>
      <w:r w:rsidR="002130F4" w:rsidRPr="007E67D8">
        <w:rPr>
          <w:rFonts w:ascii="Angsana New" w:hAnsi="Angsana New"/>
          <w:sz w:val="32"/>
          <w:szCs w:val="32"/>
          <w:cs/>
        </w:rPr>
        <w:t xml:space="preserve"> </w:t>
      </w:r>
      <w:r w:rsidR="002130F4" w:rsidRPr="007E67D8">
        <w:rPr>
          <w:rFonts w:ascii="Angsana New" w:hAnsi="Angsana New" w:hint="cs"/>
          <w:sz w:val="32"/>
          <w:szCs w:val="32"/>
          <w:cs/>
        </w:rPr>
        <w:t>ธันวาคม</w:t>
      </w:r>
      <w:r w:rsidR="002130F4" w:rsidRPr="007E67D8">
        <w:rPr>
          <w:rFonts w:ascii="Angsana New" w:hAnsi="Angsana New"/>
          <w:sz w:val="32"/>
          <w:szCs w:val="32"/>
          <w:cs/>
        </w:rPr>
        <w:t xml:space="preserve"> </w:t>
      </w:r>
      <w:r w:rsidRPr="005F5E1C">
        <w:rPr>
          <w:rFonts w:ascii="Angsana New" w:hAnsi="Angsana New"/>
          <w:sz w:val="32"/>
          <w:szCs w:val="32"/>
        </w:rPr>
        <w:t>2561</w:t>
      </w:r>
      <w:r w:rsidR="002130F4" w:rsidRPr="007E67D8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8"/>
        <w:gridCol w:w="1170"/>
        <w:gridCol w:w="90"/>
        <w:gridCol w:w="1062"/>
        <w:gridCol w:w="90"/>
        <w:gridCol w:w="1170"/>
        <w:gridCol w:w="90"/>
        <w:gridCol w:w="1080"/>
      </w:tblGrid>
      <w:tr w:rsidR="004E58B5" w:rsidRPr="007E67D8" w:rsidTr="00DF66A6">
        <w:trPr>
          <w:cantSplit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2130F4" w:rsidRPr="007E67D8" w:rsidRDefault="002130F4" w:rsidP="00DF66A6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30F4" w:rsidRPr="007E67D8" w:rsidRDefault="002130F4" w:rsidP="00DF66A6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0F4" w:rsidRPr="007E67D8" w:rsidRDefault="002130F4" w:rsidP="00DF66A6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30F4" w:rsidRPr="007E67D8" w:rsidRDefault="009C39DF" w:rsidP="009C39DF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="Angsana New" w:hAnsi="Angsana New"/>
                <w:b/>
                <w:bCs/>
                <w:caps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caps/>
                <w:sz w:val="28"/>
                <w:cs/>
              </w:rPr>
              <w:t>(หน่วย: พันบาท)</w:t>
            </w:r>
          </w:p>
        </w:tc>
      </w:tr>
      <w:tr w:rsidR="009C39DF" w:rsidRPr="007E67D8" w:rsidTr="00DF66A6">
        <w:trPr>
          <w:cantSplit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9C39DF" w:rsidRPr="007E67D8" w:rsidRDefault="009C39DF" w:rsidP="009C39DF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C39DF" w:rsidRPr="007E67D8" w:rsidRDefault="009C39DF" w:rsidP="009C39D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9DF" w:rsidRPr="007E67D8" w:rsidRDefault="009C39DF" w:rsidP="009C39D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9DF" w:rsidRPr="007E67D8" w:rsidRDefault="009C39DF" w:rsidP="009C39DF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E58B5" w:rsidRPr="007E67D8" w:rsidTr="00DF66A6">
        <w:trPr>
          <w:cantSplit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2130F4" w:rsidRPr="007E67D8" w:rsidRDefault="002130F4" w:rsidP="00DF66A6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130F4" w:rsidRPr="007E67D8" w:rsidRDefault="002130F4" w:rsidP="00DF66A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  <w:p w:rsidR="002130F4" w:rsidRPr="007E67D8" w:rsidRDefault="005F5E1C" w:rsidP="00DF66A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30</w:t>
            </w:r>
            <w:r w:rsidR="002130F4" w:rsidRPr="007E67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15396F"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  <w:p w:rsidR="002130F4" w:rsidRPr="007E67D8" w:rsidRDefault="005F5E1C" w:rsidP="00DF66A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2130F4" w:rsidRPr="007E67D8" w:rsidRDefault="002130F4" w:rsidP="00DF66A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2130F4" w:rsidRPr="007E67D8" w:rsidRDefault="002130F4" w:rsidP="00DF66A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  <w:p w:rsidR="002130F4" w:rsidRPr="007E67D8" w:rsidRDefault="005F5E1C" w:rsidP="00DF66A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31</w:t>
            </w:r>
            <w:r w:rsidR="002130F4" w:rsidRPr="007E67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2130F4"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</w:p>
          <w:p w:rsidR="002130F4" w:rsidRPr="007E67D8" w:rsidRDefault="005F5E1C" w:rsidP="00DF66A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2130F4" w:rsidRPr="007E67D8" w:rsidRDefault="002130F4" w:rsidP="00DF66A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130F4" w:rsidRPr="007E67D8" w:rsidRDefault="002130F4" w:rsidP="00DF66A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  <w:p w:rsidR="002130F4" w:rsidRPr="007E67D8" w:rsidRDefault="005F5E1C" w:rsidP="00DF66A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30</w:t>
            </w:r>
            <w:r w:rsidR="002130F4" w:rsidRPr="007E67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15396F"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  <w:p w:rsidR="002130F4" w:rsidRPr="007E67D8" w:rsidRDefault="005F5E1C" w:rsidP="00DF66A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2130F4" w:rsidRPr="007E67D8" w:rsidRDefault="002130F4" w:rsidP="00DF66A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130F4" w:rsidRPr="007E67D8" w:rsidRDefault="002130F4" w:rsidP="00DF66A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  <w:p w:rsidR="002130F4" w:rsidRPr="007E67D8" w:rsidRDefault="005F5E1C" w:rsidP="00DF66A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31</w:t>
            </w:r>
            <w:r w:rsidR="002130F4" w:rsidRPr="007E67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2130F4"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</w:p>
          <w:p w:rsidR="002130F4" w:rsidRPr="007E67D8" w:rsidRDefault="005F5E1C" w:rsidP="00DF66A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4E58B5" w:rsidRPr="007E67D8" w:rsidTr="00DF66A6">
        <w:trPr>
          <w:cantSplit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DA57C6" w:rsidRPr="007E67D8" w:rsidRDefault="00DA57C6" w:rsidP="00DF66A6">
            <w:pPr>
              <w:pStyle w:val="Heading5"/>
              <w:keepNext w:val="0"/>
              <w:spacing w:line="240" w:lineRule="auto"/>
              <w:ind w:right="58" w:firstLine="720"/>
              <w:rPr>
                <w:b w:val="0"/>
                <w:bCs w:val="0"/>
                <w:sz w:val="28"/>
                <w:szCs w:val="28"/>
              </w:rPr>
            </w:pPr>
            <w:r w:rsidRPr="007E67D8">
              <w:rPr>
                <w:b w:val="0"/>
                <w:bCs w:val="0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57C6" w:rsidRPr="007E67D8" w:rsidRDefault="005F5E1C" w:rsidP="00DF66A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6</w:t>
            </w:r>
            <w:r w:rsidR="00691DE4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272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A57C6" w:rsidRPr="007E67D8" w:rsidRDefault="00DA57C6" w:rsidP="00DF66A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DA57C6" w:rsidRPr="007E67D8" w:rsidRDefault="005F5E1C" w:rsidP="006D72D8">
            <w:pPr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 w:hint="eastAsia"/>
                <w:sz w:val="28"/>
              </w:rPr>
              <w:t>5</w:t>
            </w:r>
            <w:r w:rsidR="00DA57C6" w:rsidRPr="007E67D8">
              <w:rPr>
                <w:rFonts w:ascii="Angsana New" w:hAnsi="Angsana New" w:hint="eastAsia"/>
                <w:sz w:val="28"/>
              </w:rPr>
              <w:t>,</w:t>
            </w:r>
            <w:r w:rsidRPr="005F5E1C">
              <w:rPr>
                <w:rFonts w:ascii="Angsana New" w:hAnsi="Angsana New" w:hint="eastAsia"/>
                <w:sz w:val="28"/>
              </w:rPr>
              <w:t>112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A57C6" w:rsidRPr="007E67D8" w:rsidRDefault="00DA57C6" w:rsidP="00DF66A6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A57C6" w:rsidRPr="007E67D8" w:rsidRDefault="005F5E1C" w:rsidP="006D72D8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A57C6" w:rsidRPr="007E67D8" w:rsidRDefault="00DA57C6" w:rsidP="00DF66A6">
            <w:pPr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A57C6" w:rsidRPr="007E67D8" w:rsidRDefault="005F5E1C" w:rsidP="006D72D8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13</w:t>
            </w:r>
          </w:p>
        </w:tc>
      </w:tr>
      <w:tr w:rsidR="004E58B5" w:rsidRPr="007E67D8" w:rsidTr="00DF66A6">
        <w:trPr>
          <w:cantSplit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DA57C6" w:rsidRPr="007E67D8" w:rsidRDefault="00DA57C6" w:rsidP="00DF66A6">
            <w:pPr>
              <w:pStyle w:val="Heading5"/>
              <w:keepNext w:val="0"/>
              <w:spacing w:line="240" w:lineRule="auto"/>
              <w:ind w:right="58" w:firstLine="720"/>
              <w:rPr>
                <w:b w:val="0"/>
                <w:bCs w:val="0"/>
                <w:sz w:val="28"/>
                <w:szCs w:val="28"/>
                <w:cs/>
              </w:rPr>
            </w:pPr>
            <w:r w:rsidRPr="007E67D8">
              <w:rPr>
                <w:b w:val="0"/>
                <w:bCs w:val="0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57C6" w:rsidRPr="007E67D8" w:rsidRDefault="005F5E1C" w:rsidP="002652D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125</w:t>
            </w:r>
            <w:r w:rsidR="006A68CC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946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A57C6" w:rsidRPr="007E67D8" w:rsidRDefault="00DA57C6" w:rsidP="00DF66A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DA57C6" w:rsidRPr="007E67D8" w:rsidRDefault="005F5E1C" w:rsidP="006D72D8">
            <w:pPr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 w:hint="eastAsia"/>
                <w:sz w:val="28"/>
              </w:rPr>
              <w:t>145</w:t>
            </w:r>
            <w:r w:rsidR="00DA57C6" w:rsidRPr="007E67D8">
              <w:rPr>
                <w:rFonts w:ascii="Angsana New" w:hAnsi="Angsana New" w:hint="eastAsia"/>
                <w:sz w:val="28"/>
              </w:rPr>
              <w:t>,</w:t>
            </w:r>
            <w:r w:rsidRPr="005F5E1C">
              <w:rPr>
                <w:rFonts w:ascii="Angsana New" w:hAnsi="Angsana New" w:hint="eastAsia"/>
                <w:sz w:val="28"/>
              </w:rPr>
              <w:t>230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A57C6" w:rsidRPr="007E67D8" w:rsidRDefault="00DA57C6" w:rsidP="00DF66A6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A57C6" w:rsidRPr="007E67D8" w:rsidRDefault="005F5E1C" w:rsidP="006D72D8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16</w:t>
            </w:r>
            <w:r w:rsidR="003214A3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480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A57C6" w:rsidRPr="007E67D8" w:rsidRDefault="00DA57C6" w:rsidP="00DF66A6">
            <w:pPr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A57C6" w:rsidRPr="007E67D8" w:rsidRDefault="005F5E1C" w:rsidP="006D72D8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 w:hint="eastAsia"/>
                <w:sz w:val="28"/>
              </w:rPr>
              <w:t>2</w:t>
            </w:r>
            <w:r w:rsidR="00DA57C6" w:rsidRPr="007E67D8">
              <w:rPr>
                <w:rFonts w:ascii="Angsana New" w:hAnsi="Angsana New" w:hint="eastAsia"/>
                <w:sz w:val="28"/>
              </w:rPr>
              <w:t>,</w:t>
            </w:r>
            <w:r w:rsidRPr="005F5E1C">
              <w:rPr>
                <w:rFonts w:ascii="Angsana New" w:hAnsi="Angsana New" w:hint="eastAsia"/>
                <w:sz w:val="28"/>
              </w:rPr>
              <w:t>828</w:t>
            </w:r>
          </w:p>
        </w:tc>
      </w:tr>
      <w:tr w:rsidR="004E58B5" w:rsidRPr="007E67D8" w:rsidTr="00DF66A6">
        <w:trPr>
          <w:cantSplit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DA57C6" w:rsidRPr="007E67D8" w:rsidRDefault="00DA57C6" w:rsidP="00DF66A6">
            <w:pPr>
              <w:pStyle w:val="Heading5"/>
              <w:keepNext w:val="0"/>
              <w:spacing w:line="240" w:lineRule="auto"/>
              <w:ind w:right="58" w:firstLine="720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A57C6" w:rsidRPr="007E67D8" w:rsidRDefault="005F5E1C" w:rsidP="009E0F6E">
            <w:pP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5F5E1C">
              <w:rPr>
                <w:rFonts w:ascii="Angsana New" w:hAnsi="Angsana New"/>
                <w:sz w:val="28"/>
              </w:rPr>
              <w:t>132</w:t>
            </w:r>
            <w:r w:rsidR="00055454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218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A57C6" w:rsidRPr="007E67D8" w:rsidRDefault="00DA57C6" w:rsidP="00DF66A6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A57C6" w:rsidRPr="007E67D8" w:rsidRDefault="005F5E1C" w:rsidP="006D72D8">
            <w:pPr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 w:hint="eastAsia"/>
                <w:sz w:val="28"/>
              </w:rPr>
              <w:t>150</w:t>
            </w:r>
            <w:r w:rsidR="00DA57C6" w:rsidRPr="007E67D8">
              <w:rPr>
                <w:rFonts w:ascii="Angsana New" w:hAnsi="Angsana New" w:hint="eastAsia"/>
                <w:sz w:val="28"/>
              </w:rPr>
              <w:t>,</w:t>
            </w:r>
            <w:r w:rsidRPr="005F5E1C">
              <w:rPr>
                <w:rFonts w:ascii="Angsana New" w:hAnsi="Angsana New" w:hint="eastAsia"/>
                <w:sz w:val="28"/>
              </w:rPr>
              <w:t>342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A57C6" w:rsidRPr="007E67D8" w:rsidRDefault="00DA57C6" w:rsidP="00DF66A6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A57C6" w:rsidRPr="007E67D8" w:rsidRDefault="005F5E1C" w:rsidP="006D72D8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16</w:t>
            </w:r>
            <w:r w:rsidR="008017A6" w:rsidRPr="007E67D8">
              <w:rPr>
                <w:rFonts w:ascii="Angsana New" w:hAnsi="Angsana New"/>
                <w:sz w:val="28"/>
              </w:rPr>
              <w:t>,</w:t>
            </w:r>
            <w:r w:rsidRPr="005F5E1C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A57C6" w:rsidRPr="007E67D8" w:rsidRDefault="00DA57C6" w:rsidP="00DF66A6">
            <w:pPr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A57C6" w:rsidRPr="007E67D8" w:rsidRDefault="005F5E1C" w:rsidP="006D72D8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 w:hint="eastAsia"/>
                <w:sz w:val="28"/>
              </w:rPr>
              <w:t>2</w:t>
            </w:r>
            <w:r w:rsidR="00DA57C6" w:rsidRPr="007E67D8">
              <w:rPr>
                <w:rFonts w:ascii="Angsana New" w:hAnsi="Angsana New" w:hint="eastAsia"/>
                <w:sz w:val="28"/>
              </w:rPr>
              <w:t>,</w:t>
            </w:r>
            <w:r w:rsidRPr="005F5E1C">
              <w:rPr>
                <w:rFonts w:ascii="Angsana New" w:hAnsi="Angsana New" w:hint="eastAsia"/>
                <w:sz w:val="28"/>
              </w:rPr>
              <w:t>841</w:t>
            </w:r>
          </w:p>
        </w:tc>
      </w:tr>
    </w:tbl>
    <w:p w:rsidR="00095B49" w:rsidRPr="007E67D8" w:rsidRDefault="00095B49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7E67D8">
        <w:rPr>
          <w:rFonts w:ascii="Angsana New" w:hAnsi="Angsana New"/>
          <w:spacing w:val="-6"/>
          <w:sz w:val="32"/>
          <w:szCs w:val="32"/>
          <w:cs/>
        </w:rPr>
        <w:br w:type="page"/>
      </w:r>
    </w:p>
    <w:p w:rsidR="002130F4" w:rsidRPr="007E67D8" w:rsidRDefault="002130F4" w:rsidP="00F43BED">
      <w:pPr>
        <w:spacing w:after="240"/>
        <w:ind w:left="1267" w:right="-58"/>
        <w:jc w:val="thaiDistribute"/>
        <w:rPr>
          <w:rFonts w:ascii="Angsana New" w:hAnsi="Angsana New"/>
          <w:sz w:val="32"/>
          <w:szCs w:val="32"/>
          <w:cs/>
        </w:rPr>
      </w:pPr>
      <w:r w:rsidRPr="008477CF">
        <w:rPr>
          <w:rFonts w:ascii="Angsana New" w:hAnsi="Angsana New"/>
          <w:spacing w:val="-12"/>
          <w:sz w:val="32"/>
          <w:szCs w:val="32"/>
          <w:cs/>
        </w:rPr>
        <w:lastRenderedPageBreak/>
        <w:t xml:space="preserve">ณ </w:t>
      </w:r>
      <w:r w:rsidRPr="008477CF">
        <w:rPr>
          <w:rFonts w:ascii="Angsana New" w:hAnsi="Angsana New" w:hint="cs"/>
          <w:spacing w:val="-12"/>
          <w:sz w:val="32"/>
          <w:szCs w:val="32"/>
          <w:cs/>
        </w:rPr>
        <w:t xml:space="preserve">วันที่ </w:t>
      </w:r>
      <w:r w:rsidR="005F5E1C" w:rsidRPr="008477CF">
        <w:rPr>
          <w:rFonts w:ascii="Angsana New" w:hAnsi="Angsana New"/>
          <w:spacing w:val="-12"/>
          <w:sz w:val="32"/>
          <w:szCs w:val="32"/>
        </w:rPr>
        <w:t>30</w:t>
      </w:r>
      <w:r w:rsidRPr="008477CF">
        <w:rPr>
          <w:rFonts w:ascii="Angsana New" w:hAnsi="Angsana New"/>
          <w:spacing w:val="-12"/>
          <w:sz w:val="32"/>
          <w:szCs w:val="32"/>
        </w:rPr>
        <w:t xml:space="preserve"> </w:t>
      </w:r>
      <w:r w:rsidR="00FD0B4C" w:rsidRPr="008477CF">
        <w:rPr>
          <w:rFonts w:ascii="Angsana New" w:hAnsi="Angsana New" w:hint="cs"/>
          <w:spacing w:val="-12"/>
          <w:sz w:val="32"/>
          <w:szCs w:val="32"/>
          <w:cs/>
        </w:rPr>
        <w:t>มิถุนายน</w:t>
      </w:r>
      <w:r w:rsidRPr="008477CF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="005F5E1C" w:rsidRPr="008477CF">
        <w:rPr>
          <w:rFonts w:ascii="Angsana New" w:hAnsi="Angsana New"/>
          <w:spacing w:val="-12"/>
          <w:sz w:val="32"/>
          <w:szCs w:val="32"/>
        </w:rPr>
        <w:t>2562</w:t>
      </w:r>
      <w:r w:rsidRPr="008477CF">
        <w:rPr>
          <w:rFonts w:ascii="Angsana New" w:hAnsi="Angsana New"/>
          <w:spacing w:val="-12"/>
          <w:sz w:val="32"/>
          <w:szCs w:val="32"/>
        </w:rPr>
        <w:t xml:space="preserve"> </w:t>
      </w:r>
      <w:r w:rsidRPr="008477CF">
        <w:rPr>
          <w:rFonts w:ascii="Angsana New" w:hAnsi="Angsana New" w:hint="cs"/>
          <w:spacing w:val="-12"/>
          <w:sz w:val="32"/>
          <w:szCs w:val="32"/>
          <w:cs/>
        </w:rPr>
        <w:t xml:space="preserve">และวันที่ </w:t>
      </w:r>
      <w:r w:rsidR="005F5E1C" w:rsidRPr="008477CF">
        <w:rPr>
          <w:rFonts w:ascii="Angsana New" w:hAnsi="Angsana New"/>
          <w:spacing w:val="-12"/>
          <w:sz w:val="32"/>
          <w:szCs w:val="32"/>
        </w:rPr>
        <w:t>31</w:t>
      </w:r>
      <w:r w:rsidRPr="008477CF">
        <w:rPr>
          <w:rFonts w:ascii="Angsana New" w:hAnsi="Angsana New"/>
          <w:spacing w:val="-12"/>
          <w:sz w:val="32"/>
          <w:szCs w:val="32"/>
        </w:rPr>
        <w:t xml:space="preserve"> </w:t>
      </w:r>
      <w:r w:rsidRPr="008477CF">
        <w:rPr>
          <w:rFonts w:ascii="Angsana New" w:hAnsi="Angsana New" w:hint="cs"/>
          <w:spacing w:val="-12"/>
          <w:sz w:val="32"/>
          <w:szCs w:val="32"/>
          <w:cs/>
        </w:rPr>
        <w:t xml:space="preserve">ธันวาคม </w:t>
      </w:r>
      <w:r w:rsidR="005F5E1C" w:rsidRPr="008477CF">
        <w:rPr>
          <w:rFonts w:ascii="Angsana New" w:hAnsi="Angsana New"/>
          <w:spacing w:val="-12"/>
          <w:sz w:val="32"/>
          <w:szCs w:val="32"/>
        </w:rPr>
        <w:t>2561</w:t>
      </w:r>
      <w:r w:rsidRPr="008477CF">
        <w:rPr>
          <w:rFonts w:ascii="Angsana New" w:hAnsi="Angsana New"/>
          <w:spacing w:val="-12"/>
          <w:sz w:val="32"/>
          <w:szCs w:val="32"/>
        </w:rPr>
        <w:t xml:space="preserve"> </w:t>
      </w:r>
      <w:r w:rsidRPr="008477CF">
        <w:rPr>
          <w:rFonts w:ascii="Angsana New" w:hAnsi="Angsana New" w:hint="cs"/>
          <w:spacing w:val="-12"/>
          <w:sz w:val="32"/>
          <w:szCs w:val="32"/>
          <w:cs/>
        </w:rPr>
        <w:t>ดอกเบี้ย</w:t>
      </w:r>
      <w:r w:rsidRPr="008477CF">
        <w:rPr>
          <w:rFonts w:ascii="Angsana New" w:hAnsi="Angsana New"/>
          <w:spacing w:val="-12"/>
          <w:sz w:val="32"/>
          <w:szCs w:val="32"/>
          <w:cs/>
        </w:rPr>
        <w:t>เงินฝากประจำธนาคาร</w:t>
      </w:r>
      <w:r w:rsidRPr="008477CF">
        <w:rPr>
          <w:rFonts w:ascii="Angsana New" w:hAnsi="Angsana New" w:hint="cs"/>
          <w:spacing w:val="-12"/>
          <w:sz w:val="32"/>
          <w:szCs w:val="32"/>
          <w:cs/>
        </w:rPr>
        <w:t>ในงบการเงินรวม</w:t>
      </w:r>
      <w:r w:rsidRPr="007E67D8">
        <w:rPr>
          <w:rFonts w:ascii="Angsana New" w:hAnsi="Angsana New" w:hint="cs"/>
          <w:sz w:val="32"/>
          <w:szCs w:val="32"/>
          <w:cs/>
        </w:rPr>
        <w:t>และงบการเงินเฉพาะกิจการคิดอัตราร้อยละ</w:t>
      </w:r>
      <w:r w:rsidR="002363F8" w:rsidRPr="007E67D8">
        <w:rPr>
          <w:rFonts w:ascii="Angsana New" w:hAnsi="Angsana New" w:hint="cs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0</w:t>
      </w:r>
      <w:r w:rsidR="00FD0B4C" w:rsidRPr="007E67D8">
        <w:rPr>
          <w:rFonts w:ascii="Angsana New" w:hAnsi="Angsana New" w:hint="cs"/>
          <w:sz w:val="32"/>
          <w:szCs w:val="32"/>
          <w:cs/>
        </w:rPr>
        <w:t>.</w:t>
      </w:r>
      <w:r w:rsidR="005F5E1C" w:rsidRPr="005F5E1C">
        <w:rPr>
          <w:rFonts w:ascii="Angsana New" w:hAnsi="Angsana New"/>
          <w:sz w:val="32"/>
          <w:szCs w:val="32"/>
        </w:rPr>
        <w:t>13</w:t>
      </w:r>
      <w:r w:rsidR="00184BE4" w:rsidRPr="007E67D8">
        <w:rPr>
          <w:rFonts w:ascii="Angsana New" w:hAnsi="Angsana New"/>
          <w:sz w:val="32"/>
          <w:szCs w:val="32"/>
        </w:rPr>
        <w:t xml:space="preserve"> - </w:t>
      </w:r>
      <w:r w:rsidR="005F5E1C" w:rsidRPr="005F5E1C">
        <w:rPr>
          <w:rFonts w:ascii="Angsana New" w:hAnsi="Angsana New"/>
          <w:sz w:val="32"/>
          <w:szCs w:val="32"/>
        </w:rPr>
        <w:t>0</w:t>
      </w:r>
      <w:r w:rsidR="00184BE4" w:rsidRPr="007E67D8">
        <w:rPr>
          <w:rFonts w:ascii="Angsana New" w:hAnsi="Angsana New"/>
          <w:sz w:val="32"/>
          <w:szCs w:val="32"/>
        </w:rPr>
        <w:t>.</w:t>
      </w:r>
      <w:r w:rsidR="005F5E1C" w:rsidRPr="005F5E1C">
        <w:rPr>
          <w:rFonts w:ascii="Angsana New" w:hAnsi="Angsana New"/>
          <w:sz w:val="32"/>
          <w:szCs w:val="32"/>
        </w:rPr>
        <w:t>50</w:t>
      </w:r>
      <w:r w:rsidR="002363F8" w:rsidRPr="007E67D8">
        <w:rPr>
          <w:rFonts w:ascii="Angsana New" w:hAnsi="Angsana New"/>
          <w:sz w:val="32"/>
          <w:szCs w:val="32"/>
        </w:rPr>
        <w:t xml:space="preserve"> </w:t>
      </w:r>
      <w:r w:rsidR="002363F8" w:rsidRPr="007E67D8">
        <w:rPr>
          <w:rFonts w:ascii="Angsana New" w:hAnsi="Angsana New" w:hint="cs"/>
          <w:sz w:val="32"/>
          <w:szCs w:val="32"/>
          <w:cs/>
        </w:rPr>
        <w:t>และ</w:t>
      </w:r>
      <w:r w:rsidR="008477CF">
        <w:rPr>
          <w:rFonts w:ascii="Angsana New" w:hAnsi="Angsana New" w:hint="cs"/>
          <w:sz w:val="32"/>
          <w:szCs w:val="32"/>
          <w:cs/>
        </w:rPr>
        <w:t>ร้อยละ</w:t>
      </w:r>
      <w:r w:rsidRPr="007E67D8">
        <w:rPr>
          <w:rFonts w:ascii="Angsana New" w:hAnsi="Angsana New" w:hint="cs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0</w:t>
      </w:r>
      <w:r w:rsidRPr="007E67D8">
        <w:rPr>
          <w:rFonts w:ascii="Angsana New" w:hAnsi="Angsana New"/>
          <w:sz w:val="32"/>
          <w:szCs w:val="32"/>
        </w:rPr>
        <w:t>.</w:t>
      </w:r>
      <w:r w:rsidR="005F5E1C" w:rsidRPr="005F5E1C">
        <w:rPr>
          <w:rFonts w:ascii="Angsana New" w:hAnsi="Angsana New"/>
          <w:sz w:val="32"/>
          <w:szCs w:val="32"/>
        </w:rPr>
        <w:t>10</w:t>
      </w:r>
      <w:r w:rsidRPr="007E67D8">
        <w:rPr>
          <w:rFonts w:ascii="Angsana New" w:hAnsi="Angsana New"/>
          <w:sz w:val="32"/>
          <w:szCs w:val="32"/>
        </w:rPr>
        <w:t xml:space="preserve"> - </w:t>
      </w:r>
      <w:r w:rsidR="005F5E1C" w:rsidRPr="005F5E1C">
        <w:rPr>
          <w:rFonts w:ascii="Angsana New" w:hAnsi="Angsana New"/>
          <w:sz w:val="32"/>
          <w:szCs w:val="32"/>
        </w:rPr>
        <w:t>0</w:t>
      </w:r>
      <w:r w:rsidRPr="007E67D8">
        <w:rPr>
          <w:rFonts w:ascii="Angsana New" w:hAnsi="Angsana New"/>
          <w:sz w:val="32"/>
          <w:szCs w:val="32"/>
        </w:rPr>
        <w:t>.</w:t>
      </w:r>
      <w:r w:rsidR="005F5E1C" w:rsidRPr="005F5E1C">
        <w:rPr>
          <w:rFonts w:ascii="Angsana New" w:hAnsi="Angsana New"/>
          <w:sz w:val="32"/>
          <w:szCs w:val="32"/>
        </w:rPr>
        <w:t>40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ต่อปี</w:t>
      </w:r>
      <w:r w:rsidR="002363F8" w:rsidRPr="007E67D8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:rsidR="00302659" w:rsidRPr="007E67D8" w:rsidRDefault="005F5E1C" w:rsidP="00F43BED">
      <w:pPr>
        <w:overflowPunct/>
        <w:autoSpaceDE/>
        <w:autoSpaceDN/>
        <w:adjustRightInd/>
        <w:spacing w:after="120"/>
        <w:ind w:left="1267" w:hanging="547"/>
        <w:jc w:val="thaiDistribute"/>
        <w:textAlignment w:val="auto"/>
        <w:rPr>
          <w:rFonts w:ascii="Angsana New" w:eastAsia="MS Mincho" w:hAnsi="Angsana New"/>
          <w:sz w:val="32"/>
          <w:szCs w:val="32"/>
        </w:rPr>
      </w:pPr>
      <w:r w:rsidRPr="005F5E1C">
        <w:rPr>
          <w:rFonts w:ascii="Angsana New" w:eastAsia="MS Mincho" w:hAnsi="Angsana New"/>
          <w:sz w:val="32"/>
          <w:szCs w:val="32"/>
        </w:rPr>
        <w:t>6</w:t>
      </w:r>
      <w:r w:rsidR="00302659" w:rsidRPr="007E67D8">
        <w:rPr>
          <w:rFonts w:ascii="Angsana New" w:eastAsia="MS Mincho" w:hAnsi="Angsana New"/>
          <w:sz w:val="32"/>
          <w:szCs w:val="32"/>
        </w:rPr>
        <w:t>.</w:t>
      </w:r>
      <w:r w:rsidRPr="005F5E1C">
        <w:rPr>
          <w:rFonts w:ascii="Angsana New" w:eastAsia="MS Mincho" w:hAnsi="Angsana New"/>
          <w:sz w:val="32"/>
          <w:szCs w:val="32"/>
        </w:rPr>
        <w:t>2</w:t>
      </w:r>
      <w:r w:rsidR="00302659" w:rsidRPr="007E67D8">
        <w:rPr>
          <w:rFonts w:ascii="Angsana New" w:eastAsia="MS Mincho" w:hAnsi="Angsana New"/>
          <w:spacing w:val="-6"/>
          <w:sz w:val="32"/>
          <w:szCs w:val="32"/>
          <w:cs/>
        </w:rPr>
        <w:tab/>
        <w:t>เงินสด</w:t>
      </w:r>
      <w:r w:rsidR="00302659" w:rsidRPr="007E67D8">
        <w:rPr>
          <w:rFonts w:ascii="Angsana New" w:hAnsi="Angsana New"/>
          <w:sz w:val="32"/>
          <w:szCs w:val="32"/>
          <w:cs/>
        </w:rPr>
        <w:t>จ่าย</w:t>
      </w:r>
      <w:r w:rsidR="00302659" w:rsidRPr="007E67D8">
        <w:rPr>
          <w:rFonts w:ascii="Angsana New" w:eastAsia="MS Mincho" w:hAnsi="Angsana New"/>
          <w:spacing w:val="-6"/>
          <w:sz w:val="32"/>
          <w:szCs w:val="32"/>
          <w:cs/>
        </w:rPr>
        <w:t>เพื่อซื้ออุปกรณ์สำหรับ</w:t>
      </w:r>
      <w:r w:rsidR="00302659" w:rsidRPr="007E67D8">
        <w:rPr>
          <w:rFonts w:ascii="Angsana New" w:eastAsia="MS Mincho" w:hAnsi="Angsana New" w:hint="cs"/>
          <w:spacing w:val="-6"/>
          <w:sz w:val="32"/>
          <w:szCs w:val="32"/>
          <w:cs/>
        </w:rPr>
        <w:t xml:space="preserve">งวดหกเดือนสิ้นสุดวันที่ </w:t>
      </w:r>
      <w:r w:rsidRPr="005F5E1C">
        <w:rPr>
          <w:rFonts w:ascii="Angsana New" w:eastAsia="MS Mincho" w:hAnsi="Angsana New"/>
          <w:spacing w:val="-6"/>
          <w:sz w:val="32"/>
          <w:szCs w:val="32"/>
        </w:rPr>
        <w:t>30</w:t>
      </w:r>
      <w:r w:rsidR="00302659" w:rsidRPr="007E67D8">
        <w:rPr>
          <w:rFonts w:ascii="Angsana New" w:eastAsia="MS Mincho" w:hAnsi="Angsana New"/>
          <w:spacing w:val="-6"/>
          <w:sz w:val="32"/>
          <w:szCs w:val="32"/>
        </w:rPr>
        <w:t xml:space="preserve"> </w:t>
      </w:r>
      <w:r w:rsidR="00302659" w:rsidRPr="007E67D8">
        <w:rPr>
          <w:rFonts w:ascii="Angsana New" w:eastAsia="MS Mincho" w:hAnsi="Angsana New" w:hint="cs"/>
          <w:spacing w:val="-6"/>
          <w:sz w:val="32"/>
          <w:szCs w:val="32"/>
          <w:cs/>
        </w:rPr>
        <w:t xml:space="preserve">มิถุนายน </w:t>
      </w:r>
      <w:r w:rsidRPr="005F5E1C">
        <w:rPr>
          <w:rFonts w:ascii="Angsana New" w:eastAsia="MS Mincho" w:hAnsi="Angsana New"/>
          <w:spacing w:val="-6"/>
          <w:sz w:val="32"/>
          <w:szCs w:val="32"/>
        </w:rPr>
        <w:t>2562</w:t>
      </w:r>
      <w:r w:rsidR="00302659" w:rsidRPr="007E67D8">
        <w:rPr>
          <w:rFonts w:ascii="Angsana New" w:eastAsia="MS Mincho" w:hAnsi="Angsana New"/>
          <w:spacing w:val="-6"/>
          <w:sz w:val="32"/>
          <w:szCs w:val="32"/>
          <w:cs/>
        </w:rPr>
        <w:t xml:space="preserve"> และ </w:t>
      </w:r>
      <w:r w:rsidR="00302659" w:rsidRPr="007E67D8">
        <w:rPr>
          <w:rFonts w:ascii="Angsana New" w:eastAsia="MS Mincho" w:hAnsi="Angsana New" w:hint="cs"/>
          <w:spacing w:val="-6"/>
          <w:sz w:val="32"/>
          <w:szCs w:val="32"/>
          <w:cs/>
        </w:rPr>
        <w:t>สำหรับปีสิ้นสุด</w:t>
      </w:r>
      <w:r w:rsidR="00302659" w:rsidRPr="007E67D8">
        <w:rPr>
          <w:rFonts w:ascii="Angsana New" w:eastAsia="MS Mincho" w:hAnsi="Angsana New" w:hint="cs"/>
          <w:sz w:val="32"/>
          <w:szCs w:val="32"/>
          <w:cs/>
        </w:rPr>
        <w:t xml:space="preserve">วันที่ </w:t>
      </w:r>
      <w:r w:rsidRPr="005F5E1C">
        <w:rPr>
          <w:rFonts w:ascii="Angsana New" w:eastAsia="MS Mincho" w:hAnsi="Angsana New"/>
          <w:sz w:val="32"/>
          <w:szCs w:val="32"/>
        </w:rPr>
        <w:t>31</w:t>
      </w:r>
      <w:r w:rsidR="00302659" w:rsidRPr="007E67D8">
        <w:rPr>
          <w:rFonts w:ascii="Angsana New" w:eastAsia="MS Mincho" w:hAnsi="Angsana New"/>
          <w:sz w:val="32"/>
          <w:szCs w:val="32"/>
        </w:rPr>
        <w:t xml:space="preserve"> </w:t>
      </w:r>
      <w:r w:rsidR="00302659" w:rsidRPr="007E67D8">
        <w:rPr>
          <w:rFonts w:ascii="Angsana New" w:eastAsia="MS Mincho" w:hAnsi="Angsana New" w:hint="cs"/>
          <w:sz w:val="32"/>
          <w:szCs w:val="32"/>
          <w:cs/>
        </w:rPr>
        <w:t xml:space="preserve">ธันวาคม </w:t>
      </w:r>
      <w:r w:rsidRPr="005F5E1C">
        <w:rPr>
          <w:rFonts w:ascii="Angsana New" w:eastAsia="MS Mincho" w:hAnsi="Angsana New"/>
          <w:sz w:val="32"/>
          <w:szCs w:val="32"/>
        </w:rPr>
        <w:t>2561</w:t>
      </w:r>
      <w:r w:rsidR="00302659" w:rsidRPr="007E67D8">
        <w:rPr>
          <w:rFonts w:ascii="Angsana New" w:eastAsia="MS Mincho" w:hAnsi="Angsana New"/>
          <w:sz w:val="32"/>
          <w:szCs w:val="32"/>
          <w:cs/>
        </w:rPr>
        <w:t xml:space="preserve"> มีรายละเอียดดังนี้ </w:t>
      </w:r>
    </w:p>
    <w:tbl>
      <w:tblPr>
        <w:tblW w:w="9063" w:type="dxa"/>
        <w:tblInd w:w="5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73"/>
        <w:gridCol w:w="1170"/>
        <w:gridCol w:w="90"/>
        <w:gridCol w:w="990"/>
        <w:gridCol w:w="90"/>
        <w:gridCol w:w="1170"/>
        <w:gridCol w:w="90"/>
        <w:gridCol w:w="990"/>
      </w:tblGrid>
      <w:tr w:rsidR="00302659" w:rsidRPr="007E67D8" w:rsidTr="00330553">
        <w:trPr>
          <w:cantSplit/>
          <w:trHeight w:val="108"/>
        </w:trPr>
        <w:tc>
          <w:tcPr>
            <w:tcW w:w="4473" w:type="dxa"/>
          </w:tcPr>
          <w:p w:rsidR="00302659" w:rsidRPr="007E67D8" w:rsidRDefault="00302659" w:rsidP="00330553">
            <w:pPr>
              <w:rPr>
                <w:rFonts w:ascii="Angsana New" w:eastAsia="MS Mincho" w:hAnsi="Angsana New"/>
                <w:b/>
                <w:bCs/>
                <w:szCs w:val="24"/>
              </w:rPr>
            </w:pPr>
          </w:p>
        </w:tc>
        <w:tc>
          <w:tcPr>
            <w:tcW w:w="2250" w:type="dxa"/>
            <w:gridSpan w:val="3"/>
            <w:vAlign w:val="center"/>
          </w:tcPr>
          <w:p w:rsidR="00302659" w:rsidRPr="007E67D8" w:rsidRDefault="00302659" w:rsidP="00330553">
            <w:pPr>
              <w:tabs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:rsidR="00302659" w:rsidRPr="007E67D8" w:rsidRDefault="00302659" w:rsidP="00330553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250" w:type="dxa"/>
            <w:gridSpan w:val="3"/>
            <w:vAlign w:val="center"/>
          </w:tcPr>
          <w:p w:rsidR="00302659" w:rsidRPr="007E67D8" w:rsidRDefault="00302659" w:rsidP="00330553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caps/>
                <w:szCs w:val="24"/>
                <w:cs/>
              </w:rPr>
              <w:t>(หน่วย: พันบาท)</w:t>
            </w:r>
          </w:p>
        </w:tc>
      </w:tr>
      <w:tr w:rsidR="00302659" w:rsidRPr="007E67D8" w:rsidTr="00330553">
        <w:trPr>
          <w:cantSplit/>
          <w:trHeight w:val="108"/>
        </w:trPr>
        <w:tc>
          <w:tcPr>
            <w:tcW w:w="4473" w:type="dxa"/>
          </w:tcPr>
          <w:p w:rsidR="00302659" w:rsidRPr="007E67D8" w:rsidRDefault="00302659" w:rsidP="00330553">
            <w:pPr>
              <w:rPr>
                <w:rFonts w:ascii="Angsana New" w:eastAsia="MS Mincho" w:hAnsi="Angsana New"/>
                <w:b/>
                <w:bCs/>
                <w:szCs w:val="24"/>
              </w:rPr>
            </w:pPr>
          </w:p>
        </w:tc>
        <w:tc>
          <w:tcPr>
            <w:tcW w:w="2250" w:type="dxa"/>
            <w:gridSpan w:val="3"/>
            <w:vAlign w:val="center"/>
          </w:tcPr>
          <w:p w:rsidR="00302659" w:rsidRPr="007E67D8" w:rsidRDefault="00302659" w:rsidP="00330553">
            <w:pPr>
              <w:tabs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:rsidR="00302659" w:rsidRPr="007E67D8" w:rsidRDefault="00302659" w:rsidP="00330553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250" w:type="dxa"/>
            <w:gridSpan w:val="3"/>
            <w:vAlign w:val="center"/>
          </w:tcPr>
          <w:p w:rsidR="00302659" w:rsidRPr="007E67D8" w:rsidRDefault="00302659" w:rsidP="00330553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302659" w:rsidRPr="007E67D8" w:rsidTr="00330553">
        <w:trPr>
          <w:cantSplit/>
        </w:trPr>
        <w:tc>
          <w:tcPr>
            <w:tcW w:w="4473" w:type="dxa"/>
          </w:tcPr>
          <w:p w:rsidR="00302659" w:rsidRPr="007E67D8" w:rsidRDefault="00302659" w:rsidP="00330553">
            <w:pPr>
              <w:rPr>
                <w:rFonts w:ascii="Angsana New" w:eastAsia="MS Mincho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:rsidR="00302659" w:rsidRPr="007E67D8" w:rsidRDefault="007E5986" w:rsidP="00330553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สำหรับงว</w:t>
            </w: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ดหก</w:t>
            </w:r>
            <w:r w:rsidR="00302659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เดือนสิ้นสุด</w:t>
            </w:r>
          </w:p>
          <w:p w:rsidR="00302659" w:rsidRPr="007E67D8" w:rsidRDefault="00302659" w:rsidP="00330553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5F5E1C"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5F5E1C"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:rsidR="00302659" w:rsidRPr="007E67D8" w:rsidRDefault="00302659" w:rsidP="00330553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:rsidR="00302659" w:rsidRPr="007E67D8" w:rsidRDefault="00302659" w:rsidP="00330553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สำหรับปีสิ้นสุดวันที่</w:t>
            </w:r>
          </w:p>
          <w:p w:rsidR="00302659" w:rsidRPr="007E67D8" w:rsidRDefault="005F5E1C" w:rsidP="00330553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302659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302659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ธันวาคม</w:t>
            </w:r>
          </w:p>
          <w:p w:rsidR="00302659" w:rsidRPr="007E67D8" w:rsidRDefault="005F5E1C" w:rsidP="00330553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90" w:type="dxa"/>
          </w:tcPr>
          <w:p w:rsidR="00302659" w:rsidRPr="007E67D8" w:rsidRDefault="00302659" w:rsidP="00330553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:rsidR="00302659" w:rsidRPr="007E67D8" w:rsidRDefault="00302659" w:rsidP="00330553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  <w:r w:rsidR="007E5986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หก</w:t>
            </w: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เดือนสิ้นสุด</w:t>
            </w:r>
          </w:p>
          <w:p w:rsidR="00302659" w:rsidRPr="007E67D8" w:rsidRDefault="00302659" w:rsidP="00330553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5F5E1C"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5F5E1C"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:rsidR="00302659" w:rsidRPr="007E67D8" w:rsidRDefault="00302659" w:rsidP="00330553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:rsidR="00302659" w:rsidRPr="007E67D8" w:rsidRDefault="00302659" w:rsidP="00330553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สำหรับปีสิ้นสุดวันที่</w:t>
            </w:r>
          </w:p>
          <w:p w:rsidR="00302659" w:rsidRPr="007E67D8" w:rsidRDefault="005F5E1C" w:rsidP="00330553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302659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302659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ธันวาคม</w:t>
            </w:r>
          </w:p>
          <w:p w:rsidR="00302659" w:rsidRPr="007E67D8" w:rsidRDefault="005F5E1C" w:rsidP="00330553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302659" w:rsidRPr="007E67D8" w:rsidTr="00330553">
        <w:trPr>
          <w:cantSplit/>
        </w:trPr>
        <w:tc>
          <w:tcPr>
            <w:tcW w:w="4473" w:type="dxa"/>
          </w:tcPr>
          <w:p w:rsidR="00302659" w:rsidRPr="007E67D8" w:rsidRDefault="00302659" w:rsidP="00330553">
            <w:pPr>
              <w:ind w:left="810" w:right="108"/>
              <w:jc w:val="thaiDistribute"/>
              <w:rPr>
                <w:rFonts w:ascii="Angsana New" w:eastAsia="MS Mincho" w:hAnsi="Angsana New"/>
                <w:szCs w:val="24"/>
              </w:rPr>
            </w:pPr>
            <w:r w:rsidRPr="007E67D8">
              <w:rPr>
                <w:rFonts w:ascii="Angsana New" w:eastAsia="MS Mincho" w:hAnsi="Angsana New"/>
                <w:szCs w:val="24"/>
                <w:cs/>
              </w:rPr>
              <w:t>เจ้าหนี้ค่าซื้ออุปกรณ์ยกมา</w:t>
            </w:r>
          </w:p>
        </w:tc>
        <w:tc>
          <w:tcPr>
            <w:tcW w:w="1170" w:type="dxa"/>
            <w:vAlign w:val="bottom"/>
          </w:tcPr>
          <w:p w:rsidR="00302659" w:rsidRPr="007E67D8" w:rsidRDefault="00302659" w:rsidP="00330553">
            <w:pPr>
              <w:tabs>
                <w:tab w:val="decimal" w:pos="798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:rsidR="00302659" w:rsidRPr="007E67D8" w:rsidRDefault="00302659" w:rsidP="00330553">
            <w:pPr>
              <w:tabs>
                <w:tab w:val="decimal" w:pos="798"/>
              </w:tabs>
              <w:ind w:right="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302659" w:rsidRPr="007E67D8" w:rsidRDefault="00302659" w:rsidP="00330553">
            <w:pPr>
              <w:tabs>
                <w:tab w:val="decimal" w:pos="99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302659" w:rsidRPr="007E67D8" w:rsidRDefault="00302659" w:rsidP="00330553">
            <w:pPr>
              <w:tabs>
                <w:tab w:val="decimal" w:pos="84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302659" w:rsidRPr="007E67D8" w:rsidRDefault="00302659" w:rsidP="00330553">
            <w:pPr>
              <w:tabs>
                <w:tab w:val="decimal" w:pos="84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302659" w:rsidRPr="007E67D8" w:rsidRDefault="00302659" w:rsidP="00330553">
            <w:pPr>
              <w:ind w:left="-90" w:right="-10"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90" w:type="dxa"/>
          </w:tcPr>
          <w:p w:rsidR="00302659" w:rsidRPr="007E67D8" w:rsidRDefault="00302659" w:rsidP="00330553">
            <w:pPr>
              <w:ind w:right="-225"/>
              <w:jc w:val="center"/>
              <w:rPr>
                <w:rFonts w:ascii="Angsana New" w:eastAsia="MS Mincho" w:hAnsi="Angsana New"/>
                <w:szCs w:val="24"/>
              </w:rPr>
            </w:pPr>
          </w:p>
        </w:tc>
      </w:tr>
      <w:tr w:rsidR="00302659" w:rsidRPr="007E67D8" w:rsidTr="00330553">
        <w:trPr>
          <w:cantSplit/>
        </w:trPr>
        <w:tc>
          <w:tcPr>
            <w:tcW w:w="4473" w:type="dxa"/>
          </w:tcPr>
          <w:p w:rsidR="00302659" w:rsidRPr="007E67D8" w:rsidRDefault="00302659" w:rsidP="00330553">
            <w:pPr>
              <w:ind w:left="990" w:right="63"/>
              <w:jc w:val="thaiDistribute"/>
              <w:rPr>
                <w:rFonts w:ascii="Angsana New" w:eastAsia="MS Mincho" w:hAnsi="Angsana New"/>
                <w:szCs w:val="24"/>
              </w:rPr>
            </w:pPr>
            <w:r w:rsidRPr="007E67D8">
              <w:rPr>
                <w:rFonts w:ascii="Angsana New" w:eastAsia="MS Mincho" w:hAnsi="Angsana New"/>
                <w:szCs w:val="24"/>
                <w:cs/>
              </w:rPr>
              <w:t>(บันทึกเป็นส่วนหนึ่งของเจ้าหนี้การค้าและเจ้าหนี้อื่น)</w:t>
            </w:r>
          </w:p>
        </w:tc>
        <w:tc>
          <w:tcPr>
            <w:tcW w:w="1170" w:type="dxa"/>
            <w:vAlign w:val="bottom"/>
          </w:tcPr>
          <w:p w:rsidR="00302659" w:rsidRPr="007E67D8" w:rsidRDefault="005F5E1C" w:rsidP="00330553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8</w:t>
            </w:r>
            <w:r w:rsidR="008017A6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136</w:t>
            </w:r>
          </w:p>
        </w:tc>
        <w:tc>
          <w:tcPr>
            <w:tcW w:w="90" w:type="dxa"/>
            <w:vAlign w:val="bottom"/>
          </w:tcPr>
          <w:p w:rsidR="00302659" w:rsidRPr="007E67D8" w:rsidRDefault="00302659" w:rsidP="00330553">
            <w:pPr>
              <w:tabs>
                <w:tab w:val="decimal" w:pos="798"/>
              </w:tabs>
              <w:ind w:right="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302659" w:rsidRPr="007E67D8" w:rsidRDefault="005F5E1C" w:rsidP="00330553">
            <w:pPr>
              <w:tabs>
                <w:tab w:val="decimal" w:pos="87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43</w:t>
            </w:r>
          </w:p>
        </w:tc>
        <w:tc>
          <w:tcPr>
            <w:tcW w:w="90" w:type="dxa"/>
          </w:tcPr>
          <w:p w:rsidR="00302659" w:rsidRPr="007E67D8" w:rsidRDefault="00302659" w:rsidP="00330553">
            <w:pPr>
              <w:tabs>
                <w:tab w:val="decimal" w:pos="84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302659" w:rsidRPr="007E67D8" w:rsidRDefault="008017A6" w:rsidP="00330553">
            <w:pPr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:rsidR="00302659" w:rsidRPr="007E67D8" w:rsidRDefault="00302659" w:rsidP="00330553">
            <w:pPr>
              <w:ind w:left="-90" w:right="-10"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302659" w:rsidRPr="007E67D8" w:rsidRDefault="005F5E1C" w:rsidP="00330553">
            <w:pPr>
              <w:tabs>
                <w:tab w:val="decimal" w:pos="84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</w:t>
            </w:r>
            <w:r w:rsidR="00302659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276</w:t>
            </w:r>
          </w:p>
        </w:tc>
      </w:tr>
      <w:tr w:rsidR="00302659" w:rsidRPr="007E67D8" w:rsidTr="00330553">
        <w:trPr>
          <w:cantSplit/>
        </w:trPr>
        <w:tc>
          <w:tcPr>
            <w:tcW w:w="4473" w:type="dxa"/>
          </w:tcPr>
          <w:p w:rsidR="00302659" w:rsidRPr="007E67D8" w:rsidRDefault="00302659" w:rsidP="00330553">
            <w:pPr>
              <w:tabs>
                <w:tab w:val="left" w:pos="1350"/>
              </w:tabs>
              <w:ind w:left="810"/>
              <w:jc w:val="thaiDistribute"/>
              <w:rPr>
                <w:rFonts w:ascii="Angsana New" w:eastAsia="MS Mincho" w:hAnsi="Angsana New"/>
                <w:szCs w:val="24"/>
                <w:u w:val="single"/>
              </w:rPr>
            </w:pPr>
            <w:r w:rsidRPr="007E67D8">
              <w:rPr>
                <w:rFonts w:ascii="Angsana New" w:eastAsia="MS Mincho" w:hAnsi="Angsana New"/>
                <w:szCs w:val="24"/>
                <w:u w:val="single"/>
                <w:cs/>
              </w:rPr>
              <w:t>บวก</w:t>
            </w:r>
            <w:r w:rsidRPr="007E67D8">
              <w:rPr>
                <w:rFonts w:ascii="Angsana New" w:eastAsia="MS Mincho" w:hAnsi="Angsana New"/>
                <w:szCs w:val="24"/>
                <w:cs/>
              </w:rPr>
              <w:tab/>
              <w:t xml:space="preserve">ซื้ออุปกรณ์ </w:t>
            </w:r>
          </w:p>
        </w:tc>
        <w:tc>
          <w:tcPr>
            <w:tcW w:w="1170" w:type="dxa"/>
            <w:vAlign w:val="bottom"/>
          </w:tcPr>
          <w:p w:rsidR="00302659" w:rsidRPr="007E67D8" w:rsidRDefault="005F5E1C" w:rsidP="00330553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61</w:t>
            </w:r>
            <w:r w:rsidR="005A3467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732</w:t>
            </w:r>
          </w:p>
        </w:tc>
        <w:tc>
          <w:tcPr>
            <w:tcW w:w="90" w:type="dxa"/>
            <w:vAlign w:val="bottom"/>
          </w:tcPr>
          <w:p w:rsidR="00302659" w:rsidRPr="007E67D8" w:rsidRDefault="00302659" w:rsidP="00330553">
            <w:pPr>
              <w:tabs>
                <w:tab w:val="decimal" w:pos="798"/>
              </w:tabs>
              <w:ind w:right="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302659" w:rsidRPr="007E67D8" w:rsidRDefault="005F5E1C" w:rsidP="00330553">
            <w:pPr>
              <w:tabs>
                <w:tab w:val="decimal" w:pos="870"/>
              </w:tabs>
              <w:rPr>
                <w:rFonts w:ascii="Angsana New" w:hAnsi="Angsana New"/>
                <w:szCs w:val="24"/>
                <w:cs/>
              </w:rPr>
            </w:pPr>
            <w:r w:rsidRPr="005F5E1C">
              <w:rPr>
                <w:rFonts w:ascii="Angsana New" w:hAnsi="Angsana New"/>
                <w:szCs w:val="24"/>
              </w:rPr>
              <w:t>100</w:t>
            </w:r>
            <w:r w:rsidR="00302659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871</w:t>
            </w:r>
          </w:p>
        </w:tc>
        <w:tc>
          <w:tcPr>
            <w:tcW w:w="90" w:type="dxa"/>
          </w:tcPr>
          <w:p w:rsidR="00302659" w:rsidRPr="007E67D8" w:rsidRDefault="00302659" w:rsidP="00330553">
            <w:pPr>
              <w:tabs>
                <w:tab w:val="decimal" w:pos="84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302659" w:rsidRPr="007E67D8" w:rsidRDefault="005F5E1C" w:rsidP="00330553">
            <w:pPr>
              <w:tabs>
                <w:tab w:val="decimal" w:pos="103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111</w:t>
            </w:r>
          </w:p>
        </w:tc>
        <w:tc>
          <w:tcPr>
            <w:tcW w:w="90" w:type="dxa"/>
          </w:tcPr>
          <w:p w:rsidR="00302659" w:rsidRPr="007E67D8" w:rsidRDefault="00302659" w:rsidP="00330553">
            <w:pPr>
              <w:ind w:left="-90" w:right="-10"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302659" w:rsidRPr="007E67D8" w:rsidRDefault="005F5E1C" w:rsidP="00330553">
            <w:pPr>
              <w:tabs>
                <w:tab w:val="decimal" w:pos="84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9</w:t>
            </w:r>
            <w:r w:rsidR="00302659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094</w:t>
            </w:r>
          </w:p>
        </w:tc>
      </w:tr>
      <w:tr w:rsidR="00302659" w:rsidRPr="007E67D8" w:rsidTr="00330553">
        <w:trPr>
          <w:cantSplit/>
        </w:trPr>
        <w:tc>
          <w:tcPr>
            <w:tcW w:w="4473" w:type="dxa"/>
          </w:tcPr>
          <w:p w:rsidR="00302659" w:rsidRPr="007E67D8" w:rsidRDefault="00302659" w:rsidP="00330553">
            <w:pPr>
              <w:tabs>
                <w:tab w:val="left" w:pos="1350"/>
              </w:tabs>
              <w:ind w:left="810"/>
              <w:jc w:val="thaiDistribute"/>
              <w:rPr>
                <w:rFonts w:ascii="Angsana New" w:eastAsia="MS Mincho" w:hAnsi="Angsana New"/>
                <w:szCs w:val="24"/>
              </w:rPr>
            </w:pPr>
            <w:r w:rsidRPr="007E67D8">
              <w:rPr>
                <w:rFonts w:ascii="Angsana New" w:eastAsia="MS Mincho" w:hAnsi="Angsana New"/>
                <w:szCs w:val="24"/>
                <w:u w:val="single"/>
                <w:cs/>
              </w:rPr>
              <w:t>หัก</w:t>
            </w:r>
            <w:r w:rsidRPr="007E67D8">
              <w:rPr>
                <w:rFonts w:ascii="Angsana New" w:eastAsia="MS Mincho" w:hAnsi="Angsana New"/>
                <w:szCs w:val="24"/>
                <w:cs/>
              </w:rPr>
              <w:tab/>
              <w:t>เงินสดจ่ายเพื่อซื้ออุปกรณ์</w:t>
            </w:r>
          </w:p>
        </w:tc>
        <w:tc>
          <w:tcPr>
            <w:tcW w:w="1170" w:type="dxa"/>
            <w:vAlign w:val="bottom"/>
          </w:tcPr>
          <w:p w:rsidR="00302659" w:rsidRPr="007E67D8" w:rsidRDefault="00D10660" w:rsidP="00330553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60</w:t>
            </w:r>
            <w:r w:rsidR="005A3467"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801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:rsidR="00302659" w:rsidRPr="007E67D8" w:rsidRDefault="00302659" w:rsidP="00330553">
            <w:pPr>
              <w:tabs>
                <w:tab w:val="decimal" w:pos="798"/>
              </w:tabs>
              <w:ind w:right="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302659" w:rsidRPr="007E67D8" w:rsidRDefault="00302659" w:rsidP="00330553">
            <w:pPr>
              <w:tabs>
                <w:tab w:val="decimal" w:pos="870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84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212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:rsidR="00302659" w:rsidRPr="007E67D8" w:rsidRDefault="00302659" w:rsidP="00330553">
            <w:pPr>
              <w:tabs>
                <w:tab w:val="decimal" w:pos="84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302659" w:rsidRPr="007E67D8" w:rsidRDefault="00644AB5" w:rsidP="00330553">
            <w:pPr>
              <w:tabs>
                <w:tab w:val="decimal" w:pos="1030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111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:rsidR="00302659" w:rsidRPr="007E67D8" w:rsidRDefault="00302659" w:rsidP="00330553">
            <w:pPr>
              <w:ind w:left="-90" w:right="-10"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302659" w:rsidRPr="007E67D8" w:rsidRDefault="00302659" w:rsidP="00330553">
            <w:pPr>
              <w:tabs>
                <w:tab w:val="decimal" w:pos="840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3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121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</w:tr>
      <w:tr w:rsidR="00302659" w:rsidRPr="007E67D8" w:rsidTr="00330553">
        <w:trPr>
          <w:cantSplit/>
        </w:trPr>
        <w:tc>
          <w:tcPr>
            <w:tcW w:w="4473" w:type="dxa"/>
          </w:tcPr>
          <w:p w:rsidR="00302659" w:rsidRPr="007E67D8" w:rsidRDefault="00302659" w:rsidP="00330553">
            <w:pPr>
              <w:tabs>
                <w:tab w:val="left" w:pos="1350"/>
              </w:tabs>
              <w:ind w:left="810"/>
              <w:jc w:val="thaiDistribute"/>
              <w:rPr>
                <w:rFonts w:ascii="Angsana New" w:eastAsia="MS Mincho" w:hAnsi="Angsana New"/>
                <w:szCs w:val="24"/>
                <w:cs/>
              </w:rPr>
            </w:pPr>
            <w:r w:rsidRPr="007E67D8">
              <w:rPr>
                <w:rFonts w:ascii="Angsana New" w:eastAsia="MS Mincho" w:hAnsi="Angsana New"/>
                <w:szCs w:val="24"/>
              </w:rPr>
              <w:tab/>
            </w:r>
            <w:r w:rsidRPr="007E67D8">
              <w:rPr>
                <w:rFonts w:ascii="Angsana New" w:eastAsia="MS Mincho" w:hAnsi="Angsana New" w:hint="cs"/>
                <w:szCs w:val="24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02659" w:rsidRPr="007E67D8" w:rsidRDefault="00D10660" w:rsidP="00330553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707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:rsidR="00302659" w:rsidRPr="007E67D8" w:rsidRDefault="00302659" w:rsidP="00330553">
            <w:pPr>
              <w:tabs>
                <w:tab w:val="decimal" w:pos="798"/>
              </w:tabs>
              <w:ind w:right="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02659" w:rsidRPr="007E67D8" w:rsidRDefault="00302659" w:rsidP="00330553">
            <w:pPr>
              <w:tabs>
                <w:tab w:val="decimal" w:pos="870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8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566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:rsidR="00302659" w:rsidRPr="007E67D8" w:rsidRDefault="00302659" w:rsidP="00330553">
            <w:pPr>
              <w:tabs>
                <w:tab w:val="decimal" w:pos="84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02659" w:rsidRPr="007E67D8" w:rsidRDefault="00644AB5" w:rsidP="00330553">
            <w:pPr>
              <w:ind w:right="56"/>
              <w:jc w:val="center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:rsidR="00302659" w:rsidRPr="007E67D8" w:rsidRDefault="00302659" w:rsidP="00330553">
            <w:pPr>
              <w:ind w:left="-90" w:right="-10"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02659" w:rsidRPr="007E67D8" w:rsidRDefault="00302659" w:rsidP="00330553">
            <w:pPr>
              <w:tabs>
                <w:tab w:val="decimal" w:pos="840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7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249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</w:tr>
      <w:tr w:rsidR="00302659" w:rsidRPr="007E67D8" w:rsidTr="00330553">
        <w:trPr>
          <w:cantSplit/>
        </w:trPr>
        <w:tc>
          <w:tcPr>
            <w:tcW w:w="4473" w:type="dxa"/>
          </w:tcPr>
          <w:p w:rsidR="00302659" w:rsidRPr="007E67D8" w:rsidRDefault="00302659" w:rsidP="00330553">
            <w:pPr>
              <w:ind w:left="810" w:right="108"/>
              <w:jc w:val="thaiDistribute"/>
              <w:rPr>
                <w:rFonts w:ascii="Angsana New" w:eastAsia="MS Mincho" w:hAnsi="Angsana New"/>
                <w:szCs w:val="24"/>
              </w:rPr>
            </w:pPr>
            <w:r w:rsidRPr="007E67D8">
              <w:rPr>
                <w:rFonts w:ascii="Angsana New" w:eastAsia="MS Mincho" w:hAnsi="Angsana New"/>
                <w:szCs w:val="24"/>
                <w:cs/>
              </w:rPr>
              <w:t>เจ้าหนี้ค่าซื้ออุปกรณ์ยกไป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2659" w:rsidRPr="007E67D8" w:rsidRDefault="00302659" w:rsidP="00330553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:rsidR="00302659" w:rsidRPr="007E67D8" w:rsidRDefault="00302659" w:rsidP="00330553">
            <w:pPr>
              <w:tabs>
                <w:tab w:val="decimal" w:pos="798"/>
              </w:tabs>
              <w:ind w:right="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2659" w:rsidRPr="007E67D8" w:rsidRDefault="00302659" w:rsidP="00330553">
            <w:pPr>
              <w:tabs>
                <w:tab w:val="decimal" w:pos="87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302659" w:rsidRPr="007E67D8" w:rsidRDefault="00302659" w:rsidP="00330553">
            <w:pPr>
              <w:tabs>
                <w:tab w:val="decimal" w:pos="84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2659" w:rsidRPr="007E67D8" w:rsidRDefault="00302659" w:rsidP="00330553">
            <w:pPr>
              <w:ind w:right="5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302659" w:rsidRPr="007E67D8" w:rsidRDefault="00302659" w:rsidP="00330553">
            <w:pPr>
              <w:ind w:left="-90" w:right="-10"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2659" w:rsidRPr="007E67D8" w:rsidRDefault="00302659" w:rsidP="00330553">
            <w:pPr>
              <w:ind w:right="5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02659" w:rsidRPr="007E67D8" w:rsidTr="00330553">
        <w:trPr>
          <w:cantSplit/>
        </w:trPr>
        <w:tc>
          <w:tcPr>
            <w:tcW w:w="4473" w:type="dxa"/>
          </w:tcPr>
          <w:p w:rsidR="00302659" w:rsidRPr="007E67D8" w:rsidRDefault="00302659" w:rsidP="00330553">
            <w:pPr>
              <w:ind w:left="990" w:right="63"/>
              <w:jc w:val="thaiDistribute"/>
              <w:rPr>
                <w:rFonts w:ascii="Angsana New" w:eastAsia="MS Mincho" w:hAnsi="Angsana New"/>
                <w:szCs w:val="24"/>
              </w:rPr>
            </w:pPr>
            <w:r w:rsidRPr="007E67D8">
              <w:rPr>
                <w:rFonts w:ascii="Angsana New" w:eastAsia="MS Mincho" w:hAnsi="Angsana New"/>
                <w:szCs w:val="24"/>
                <w:cs/>
              </w:rPr>
              <w:t>(บันทึกเป็นส่วนหนึ่งของเจ้าหนี้การค้าและเจ้าหนี้อื่น)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02659" w:rsidRPr="007E67D8" w:rsidRDefault="005F5E1C" w:rsidP="00330553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8</w:t>
            </w:r>
            <w:r w:rsidR="005A3467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360</w:t>
            </w:r>
          </w:p>
        </w:tc>
        <w:tc>
          <w:tcPr>
            <w:tcW w:w="90" w:type="dxa"/>
            <w:vAlign w:val="bottom"/>
          </w:tcPr>
          <w:p w:rsidR="00302659" w:rsidRPr="007E67D8" w:rsidRDefault="00302659" w:rsidP="00330553">
            <w:pPr>
              <w:tabs>
                <w:tab w:val="decimal" w:pos="798"/>
              </w:tabs>
              <w:ind w:right="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02659" w:rsidRPr="007E67D8" w:rsidRDefault="005F5E1C" w:rsidP="00330553">
            <w:pPr>
              <w:tabs>
                <w:tab w:val="decimal" w:pos="870"/>
              </w:tabs>
              <w:rPr>
                <w:rFonts w:ascii="Angsana New" w:hAnsi="Angsana New"/>
                <w:szCs w:val="24"/>
                <w:cs/>
              </w:rPr>
            </w:pPr>
            <w:r w:rsidRPr="005F5E1C">
              <w:rPr>
                <w:rFonts w:ascii="Angsana New" w:hAnsi="Angsana New"/>
                <w:szCs w:val="24"/>
              </w:rPr>
              <w:t>8</w:t>
            </w:r>
            <w:r w:rsidR="00302659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136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302659" w:rsidRPr="007E67D8" w:rsidRDefault="00302659" w:rsidP="00330553">
            <w:pPr>
              <w:tabs>
                <w:tab w:val="decimal" w:pos="84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02659" w:rsidRPr="007E67D8" w:rsidRDefault="00454D96" w:rsidP="00330553">
            <w:pPr>
              <w:ind w:right="56"/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302659" w:rsidRPr="007E67D8" w:rsidRDefault="00302659" w:rsidP="00330553">
            <w:pPr>
              <w:ind w:left="-90" w:right="-10"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02659" w:rsidRPr="007E67D8" w:rsidRDefault="00302659" w:rsidP="00330553">
            <w:pPr>
              <w:ind w:right="56"/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</w:tr>
    </w:tbl>
    <w:p w:rsidR="004F3AFC" w:rsidRPr="007E67D8" w:rsidRDefault="005F5E1C" w:rsidP="00F43BED">
      <w:pPr>
        <w:overflowPunct/>
        <w:autoSpaceDE/>
        <w:autoSpaceDN/>
        <w:adjustRightInd/>
        <w:spacing w:before="240" w:after="120"/>
        <w:ind w:left="1267" w:hanging="547"/>
        <w:jc w:val="thaiDistribute"/>
        <w:textAlignment w:val="auto"/>
        <w:rPr>
          <w:rFonts w:ascii="Angsana New" w:eastAsia="MS Mincho" w:hAnsi="Angsana New"/>
          <w:spacing w:val="-6"/>
          <w:sz w:val="32"/>
          <w:szCs w:val="32"/>
        </w:rPr>
      </w:pPr>
      <w:r w:rsidRPr="005F5E1C">
        <w:rPr>
          <w:rFonts w:ascii="Angsana New" w:eastAsia="MS Mincho" w:hAnsi="Angsana New"/>
          <w:sz w:val="32"/>
          <w:szCs w:val="32"/>
        </w:rPr>
        <w:t>6</w:t>
      </w:r>
      <w:r w:rsidR="004F3AFC" w:rsidRPr="007E67D8">
        <w:rPr>
          <w:rFonts w:ascii="Angsana New" w:eastAsia="MS Mincho" w:hAnsi="Angsana New"/>
          <w:sz w:val="32"/>
          <w:szCs w:val="32"/>
        </w:rPr>
        <w:t>.</w:t>
      </w:r>
      <w:r w:rsidRPr="005F5E1C">
        <w:rPr>
          <w:rFonts w:ascii="Angsana New" w:eastAsia="MS Mincho" w:hAnsi="Angsana New"/>
          <w:sz w:val="32"/>
          <w:szCs w:val="32"/>
        </w:rPr>
        <w:t>3</w:t>
      </w:r>
      <w:r w:rsidR="004F3AFC" w:rsidRPr="007E67D8">
        <w:rPr>
          <w:rFonts w:ascii="Angsana New" w:eastAsia="MS Mincho" w:hAnsi="Angsana New"/>
          <w:spacing w:val="-6"/>
          <w:sz w:val="32"/>
          <w:szCs w:val="32"/>
          <w:cs/>
        </w:rPr>
        <w:tab/>
        <w:t>รายการที่ไม่เกี่ยวข้องกับเงินสดสำหรับ</w:t>
      </w:r>
      <w:r w:rsidR="007E5986" w:rsidRPr="007E67D8">
        <w:rPr>
          <w:rFonts w:ascii="Angsana New" w:eastAsia="MS Mincho" w:hAnsi="Angsana New" w:hint="cs"/>
          <w:spacing w:val="-6"/>
          <w:sz w:val="32"/>
          <w:szCs w:val="32"/>
          <w:cs/>
        </w:rPr>
        <w:t>งวด</w:t>
      </w:r>
      <w:r w:rsidR="004F3AFC" w:rsidRPr="007E67D8">
        <w:rPr>
          <w:rFonts w:ascii="Angsana New" w:eastAsia="MS Mincho" w:hAnsi="Angsana New" w:hint="cs"/>
          <w:spacing w:val="-6"/>
          <w:sz w:val="32"/>
          <w:szCs w:val="32"/>
          <w:cs/>
        </w:rPr>
        <w:t xml:space="preserve">หกเดือนสิ้นสุดวันที่ </w:t>
      </w:r>
      <w:r w:rsidRPr="005F5E1C">
        <w:rPr>
          <w:rFonts w:ascii="Angsana New" w:eastAsia="MS Mincho" w:hAnsi="Angsana New"/>
          <w:spacing w:val="-6"/>
          <w:sz w:val="32"/>
          <w:szCs w:val="32"/>
        </w:rPr>
        <w:t>30</w:t>
      </w:r>
      <w:r w:rsidR="004F3AFC" w:rsidRPr="007E67D8">
        <w:rPr>
          <w:rFonts w:ascii="Angsana New" w:eastAsia="MS Mincho" w:hAnsi="Angsana New"/>
          <w:spacing w:val="-6"/>
          <w:sz w:val="32"/>
          <w:szCs w:val="32"/>
        </w:rPr>
        <w:t xml:space="preserve"> </w:t>
      </w:r>
      <w:r w:rsidR="004F3AFC" w:rsidRPr="007E67D8">
        <w:rPr>
          <w:rFonts w:ascii="Angsana New" w:eastAsia="MS Mincho" w:hAnsi="Angsana New" w:hint="cs"/>
          <w:spacing w:val="-6"/>
          <w:sz w:val="32"/>
          <w:szCs w:val="32"/>
          <w:cs/>
        </w:rPr>
        <w:t xml:space="preserve">มิถุนายน </w:t>
      </w:r>
      <w:r w:rsidRPr="005F5E1C">
        <w:rPr>
          <w:rFonts w:ascii="Angsana New" w:eastAsia="MS Mincho" w:hAnsi="Angsana New"/>
          <w:spacing w:val="-6"/>
          <w:sz w:val="32"/>
          <w:szCs w:val="32"/>
        </w:rPr>
        <w:t>2562</w:t>
      </w:r>
      <w:r w:rsidR="004F3AFC" w:rsidRPr="007E67D8">
        <w:rPr>
          <w:rFonts w:ascii="Angsana New" w:eastAsia="MS Mincho" w:hAnsi="Angsana New"/>
          <w:spacing w:val="-6"/>
          <w:sz w:val="32"/>
          <w:szCs w:val="32"/>
          <w:cs/>
        </w:rPr>
        <w:t xml:space="preserve"> และ </w:t>
      </w:r>
      <w:r w:rsidR="004F3AFC" w:rsidRPr="007E67D8">
        <w:rPr>
          <w:rFonts w:ascii="Angsana New" w:eastAsia="MS Mincho" w:hAnsi="Angsana New" w:hint="cs"/>
          <w:spacing w:val="-6"/>
          <w:sz w:val="32"/>
          <w:szCs w:val="32"/>
          <w:cs/>
        </w:rPr>
        <w:t xml:space="preserve">สำหรับปีสิ้นสุดวันที่ </w:t>
      </w:r>
      <w:r w:rsidRPr="005F5E1C">
        <w:rPr>
          <w:rFonts w:ascii="Angsana New" w:eastAsia="MS Mincho" w:hAnsi="Angsana New"/>
          <w:spacing w:val="-6"/>
          <w:sz w:val="32"/>
          <w:szCs w:val="32"/>
        </w:rPr>
        <w:t>31</w:t>
      </w:r>
      <w:r w:rsidR="004F3AFC" w:rsidRPr="007E67D8">
        <w:rPr>
          <w:rFonts w:ascii="Angsana New" w:eastAsia="MS Mincho" w:hAnsi="Angsana New"/>
          <w:spacing w:val="-6"/>
          <w:sz w:val="32"/>
          <w:szCs w:val="32"/>
        </w:rPr>
        <w:t xml:space="preserve"> </w:t>
      </w:r>
      <w:r w:rsidR="004F3AFC" w:rsidRPr="007E67D8">
        <w:rPr>
          <w:rFonts w:ascii="Angsana New" w:eastAsia="MS Mincho" w:hAnsi="Angsana New" w:hint="cs"/>
          <w:spacing w:val="-6"/>
          <w:sz w:val="32"/>
          <w:szCs w:val="32"/>
          <w:cs/>
        </w:rPr>
        <w:t xml:space="preserve">ธันวาคม </w:t>
      </w:r>
      <w:r w:rsidRPr="005F5E1C">
        <w:rPr>
          <w:rFonts w:ascii="Angsana New" w:eastAsia="MS Mincho" w:hAnsi="Angsana New"/>
          <w:spacing w:val="-6"/>
          <w:sz w:val="32"/>
          <w:szCs w:val="32"/>
        </w:rPr>
        <w:t>2561</w:t>
      </w:r>
      <w:r w:rsidR="004F3AFC" w:rsidRPr="007E67D8">
        <w:rPr>
          <w:rFonts w:ascii="Angsana New" w:eastAsia="MS Mincho" w:hAnsi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5"/>
        <w:gridCol w:w="1159"/>
        <w:gridCol w:w="89"/>
        <w:gridCol w:w="980"/>
        <w:gridCol w:w="89"/>
        <w:gridCol w:w="1159"/>
        <w:gridCol w:w="89"/>
        <w:gridCol w:w="980"/>
      </w:tblGrid>
      <w:tr w:rsidR="004F3AFC" w:rsidRPr="007E67D8" w:rsidTr="00106A82">
        <w:trPr>
          <w:cantSplit/>
        </w:trPr>
        <w:tc>
          <w:tcPr>
            <w:tcW w:w="4545" w:type="dxa"/>
          </w:tcPr>
          <w:p w:rsidR="004F3AFC" w:rsidRPr="007E67D8" w:rsidRDefault="004F3AFC" w:rsidP="00106A82">
            <w:pPr>
              <w:rPr>
                <w:rFonts w:ascii="Angsana New" w:eastAsia="MS Mincho" w:hAnsi="Angsana New"/>
                <w:b/>
                <w:bCs/>
                <w:szCs w:val="24"/>
              </w:rPr>
            </w:pPr>
          </w:p>
        </w:tc>
        <w:tc>
          <w:tcPr>
            <w:tcW w:w="2228" w:type="dxa"/>
            <w:gridSpan w:val="3"/>
            <w:vAlign w:val="center"/>
          </w:tcPr>
          <w:p w:rsidR="004F3AFC" w:rsidRPr="007E67D8" w:rsidRDefault="004F3AFC" w:rsidP="00106A82">
            <w:pPr>
              <w:tabs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9" w:type="dxa"/>
            <w:vAlign w:val="center"/>
          </w:tcPr>
          <w:p w:rsidR="004F3AFC" w:rsidRPr="007E67D8" w:rsidRDefault="004F3AFC" w:rsidP="00106A8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228" w:type="dxa"/>
            <w:gridSpan w:val="3"/>
            <w:vAlign w:val="center"/>
          </w:tcPr>
          <w:p w:rsidR="004F3AFC" w:rsidRPr="007E67D8" w:rsidRDefault="004F3AFC" w:rsidP="00106A82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caps/>
                <w:szCs w:val="24"/>
                <w:cs/>
              </w:rPr>
              <w:t>(หน่วย: พันบาท)</w:t>
            </w:r>
          </w:p>
        </w:tc>
      </w:tr>
      <w:tr w:rsidR="004F3AFC" w:rsidRPr="007E67D8" w:rsidTr="00106A82">
        <w:trPr>
          <w:cantSplit/>
        </w:trPr>
        <w:tc>
          <w:tcPr>
            <w:tcW w:w="4545" w:type="dxa"/>
          </w:tcPr>
          <w:p w:rsidR="004F3AFC" w:rsidRPr="007E67D8" w:rsidRDefault="004F3AFC" w:rsidP="00106A82">
            <w:pPr>
              <w:rPr>
                <w:rFonts w:ascii="Angsana New" w:eastAsia="MS Mincho" w:hAnsi="Angsana New"/>
                <w:b/>
                <w:bCs/>
                <w:szCs w:val="24"/>
              </w:rPr>
            </w:pPr>
          </w:p>
        </w:tc>
        <w:tc>
          <w:tcPr>
            <w:tcW w:w="2228" w:type="dxa"/>
            <w:gridSpan w:val="3"/>
            <w:vAlign w:val="center"/>
          </w:tcPr>
          <w:p w:rsidR="004F3AFC" w:rsidRPr="007E67D8" w:rsidRDefault="004F3AFC" w:rsidP="00106A82">
            <w:pPr>
              <w:tabs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89" w:type="dxa"/>
            <w:vAlign w:val="center"/>
          </w:tcPr>
          <w:p w:rsidR="004F3AFC" w:rsidRPr="007E67D8" w:rsidRDefault="004F3AFC" w:rsidP="00106A8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228" w:type="dxa"/>
            <w:gridSpan w:val="3"/>
            <w:vAlign w:val="center"/>
          </w:tcPr>
          <w:p w:rsidR="004F3AFC" w:rsidRPr="007E67D8" w:rsidRDefault="004F3AFC" w:rsidP="00106A82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4F3AFC" w:rsidRPr="007E67D8" w:rsidTr="00106A82">
        <w:trPr>
          <w:cantSplit/>
        </w:trPr>
        <w:tc>
          <w:tcPr>
            <w:tcW w:w="4545" w:type="dxa"/>
          </w:tcPr>
          <w:p w:rsidR="004F3AFC" w:rsidRPr="007E67D8" w:rsidRDefault="004F3AFC" w:rsidP="00106A82">
            <w:pPr>
              <w:rPr>
                <w:rFonts w:ascii="Angsana New" w:eastAsia="MS Mincho" w:hAnsi="Angsana New"/>
                <w:b/>
                <w:bCs/>
                <w:szCs w:val="24"/>
              </w:rPr>
            </w:pPr>
          </w:p>
        </w:tc>
        <w:tc>
          <w:tcPr>
            <w:tcW w:w="1159" w:type="dxa"/>
          </w:tcPr>
          <w:p w:rsidR="004F3AFC" w:rsidRPr="007E67D8" w:rsidRDefault="004F3AFC" w:rsidP="00106A8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หก</w:t>
            </w:r>
            <w:r w:rsidR="003A28FE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เดือนสิ้นสุด</w:t>
            </w:r>
          </w:p>
          <w:p w:rsidR="004F3AFC" w:rsidRPr="007E67D8" w:rsidRDefault="004F3AFC" w:rsidP="00106A82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5F5E1C"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5F5E1C"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9" w:type="dxa"/>
          </w:tcPr>
          <w:p w:rsidR="004F3AFC" w:rsidRPr="007E67D8" w:rsidRDefault="004F3AFC" w:rsidP="00106A8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80" w:type="dxa"/>
          </w:tcPr>
          <w:p w:rsidR="004F3AFC" w:rsidRPr="007E67D8" w:rsidRDefault="004F3AFC" w:rsidP="00106A8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สำหรับปีสิ้นสุดวันที่</w:t>
            </w:r>
          </w:p>
          <w:p w:rsidR="004F3AFC" w:rsidRPr="007E67D8" w:rsidRDefault="005F5E1C" w:rsidP="00106A8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4F3AFC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4F3AFC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ธันวาคม</w:t>
            </w:r>
          </w:p>
          <w:p w:rsidR="004F3AFC" w:rsidRPr="007E67D8" w:rsidRDefault="005F5E1C" w:rsidP="00106A82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89" w:type="dxa"/>
          </w:tcPr>
          <w:p w:rsidR="004F3AFC" w:rsidRPr="007E67D8" w:rsidRDefault="004F3AFC" w:rsidP="00106A8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9" w:type="dxa"/>
          </w:tcPr>
          <w:p w:rsidR="004F3AFC" w:rsidRPr="007E67D8" w:rsidRDefault="004F3AFC" w:rsidP="004F3AFC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หกเดือนสิ้นสุด</w:t>
            </w:r>
          </w:p>
          <w:p w:rsidR="004F3AFC" w:rsidRPr="007E67D8" w:rsidRDefault="004F3AFC" w:rsidP="004F3AFC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วันที่ </w:t>
            </w:r>
            <w:r w:rsidR="005F5E1C"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5F5E1C"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9" w:type="dxa"/>
          </w:tcPr>
          <w:p w:rsidR="004F3AFC" w:rsidRPr="007E67D8" w:rsidRDefault="004F3AFC" w:rsidP="00106A8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80" w:type="dxa"/>
          </w:tcPr>
          <w:p w:rsidR="004F3AFC" w:rsidRPr="007E67D8" w:rsidRDefault="004F3AFC" w:rsidP="00106A8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สำหรับปีสิ้นสุดวันที่</w:t>
            </w:r>
          </w:p>
          <w:p w:rsidR="004F3AFC" w:rsidRPr="007E67D8" w:rsidRDefault="005F5E1C" w:rsidP="00106A8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4F3AFC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4F3AFC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ธันวาคม</w:t>
            </w:r>
          </w:p>
          <w:p w:rsidR="004F3AFC" w:rsidRPr="007E67D8" w:rsidRDefault="005F5E1C" w:rsidP="00106A82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4F3AFC" w:rsidRPr="007E67D8" w:rsidTr="00106A82">
        <w:trPr>
          <w:cantSplit/>
        </w:trPr>
        <w:tc>
          <w:tcPr>
            <w:tcW w:w="4545" w:type="dxa"/>
          </w:tcPr>
          <w:p w:rsidR="004F3AFC" w:rsidRPr="007E67D8" w:rsidRDefault="004F3AFC" w:rsidP="00106A82">
            <w:pPr>
              <w:ind w:left="810" w:right="108"/>
              <w:jc w:val="thaiDistribute"/>
              <w:rPr>
                <w:rFonts w:ascii="Angsana New" w:eastAsia="MS Mincho" w:hAnsi="Angsana New"/>
                <w:szCs w:val="24"/>
                <w:cs/>
              </w:rPr>
            </w:pPr>
            <w:r w:rsidRPr="007E67D8">
              <w:rPr>
                <w:rFonts w:ascii="Angsana New" w:eastAsia="MS Mincho" w:hAnsi="Angsana New" w:hint="cs"/>
                <w:szCs w:val="24"/>
                <w:cs/>
              </w:rPr>
              <w:t>หนี้สินระยะยาวภายใต้สัญญาเช่าทางการเงินยกมา</w:t>
            </w:r>
          </w:p>
        </w:tc>
        <w:tc>
          <w:tcPr>
            <w:tcW w:w="1159" w:type="dxa"/>
            <w:vAlign w:val="bottom"/>
          </w:tcPr>
          <w:p w:rsidR="004F3AFC" w:rsidRPr="007E67D8" w:rsidRDefault="004F3AFC" w:rsidP="00106A82">
            <w:pPr>
              <w:tabs>
                <w:tab w:val="decimal" w:pos="107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9" w:type="dxa"/>
            <w:vAlign w:val="bottom"/>
          </w:tcPr>
          <w:p w:rsidR="004F3AFC" w:rsidRPr="007E67D8" w:rsidRDefault="004F3AFC" w:rsidP="00106A82">
            <w:pPr>
              <w:tabs>
                <w:tab w:val="decimal" w:pos="798"/>
              </w:tabs>
              <w:ind w:right="58"/>
              <w:rPr>
                <w:rFonts w:ascii="Angsana New" w:hAnsi="Angsana New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4F3AFC" w:rsidRPr="007E67D8" w:rsidRDefault="004F3AFC" w:rsidP="00106A8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9" w:type="dxa"/>
          </w:tcPr>
          <w:p w:rsidR="004F3AFC" w:rsidRPr="007E67D8" w:rsidRDefault="004F3AFC" w:rsidP="00106A82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59" w:type="dxa"/>
            <w:vAlign w:val="bottom"/>
          </w:tcPr>
          <w:p w:rsidR="004F3AFC" w:rsidRPr="007E67D8" w:rsidRDefault="004F3AFC" w:rsidP="00106A82">
            <w:pPr>
              <w:tabs>
                <w:tab w:val="decimal" w:pos="107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9" w:type="dxa"/>
          </w:tcPr>
          <w:p w:rsidR="004F3AFC" w:rsidRPr="007E67D8" w:rsidRDefault="004F3AFC" w:rsidP="00106A82">
            <w:pPr>
              <w:ind w:left="-90" w:right="-10"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80" w:type="dxa"/>
          </w:tcPr>
          <w:p w:rsidR="004F3AFC" w:rsidRPr="007E67D8" w:rsidRDefault="004F3AFC" w:rsidP="00106A82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F3AFC" w:rsidRPr="007E67D8" w:rsidTr="00106A82">
        <w:trPr>
          <w:cantSplit/>
        </w:trPr>
        <w:tc>
          <w:tcPr>
            <w:tcW w:w="4545" w:type="dxa"/>
          </w:tcPr>
          <w:p w:rsidR="004F3AFC" w:rsidRPr="007E67D8" w:rsidRDefault="004F3AFC" w:rsidP="00351BBB">
            <w:pPr>
              <w:ind w:left="810" w:right="-856"/>
              <w:jc w:val="thaiDistribute"/>
              <w:rPr>
                <w:rFonts w:ascii="Angsana New" w:eastAsia="MS Mincho" w:hAnsi="Angsana New"/>
                <w:szCs w:val="24"/>
                <w:cs/>
              </w:rPr>
            </w:pPr>
            <w:r w:rsidRPr="007E67D8">
              <w:rPr>
                <w:rFonts w:ascii="Angsana New" w:eastAsia="MS Mincho" w:hAnsi="Angsana New" w:hint="cs"/>
                <w:spacing w:val="-6"/>
                <w:szCs w:val="24"/>
                <w:cs/>
              </w:rPr>
              <w:t>(รวมส่วนของหนี้สินระยะยาวที่ถึงกำหนดชำระภายในหนึ่ง</w:t>
            </w:r>
            <w:r w:rsidRPr="007E67D8">
              <w:rPr>
                <w:rFonts w:ascii="Angsana New" w:eastAsia="MS Mincho" w:hAnsi="Angsana New" w:hint="cs"/>
                <w:szCs w:val="24"/>
                <w:cs/>
              </w:rPr>
              <w:t>ปี)</w:t>
            </w:r>
          </w:p>
        </w:tc>
        <w:tc>
          <w:tcPr>
            <w:tcW w:w="1159" w:type="dxa"/>
            <w:vAlign w:val="bottom"/>
          </w:tcPr>
          <w:p w:rsidR="004F3AFC" w:rsidRPr="007E67D8" w:rsidRDefault="005F5E1C" w:rsidP="00106A82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9</w:t>
            </w:r>
            <w:r w:rsidR="008017A6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932</w:t>
            </w:r>
          </w:p>
        </w:tc>
        <w:tc>
          <w:tcPr>
            <w:tcW w:w="89" w:type="dxa"/>
            <w:vAlign w:val="bottom"/>
          </w:tcPr>
          <w:p w:rsidR="004F3AFC" w:rsidRPr="007E67D8" w:rsidRDefault="004F3AFC" w:rsidP="00106A82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4F3AFC" w:rsidRPr="007E67D8" w:rsidRDefault="005F5E1C" w:rsidP="00106A82">
            <w:pPr>
              <w:tabs>
                <w:tab w:val="decimal" w:pos="87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4</w:t>
            </w:r>
            <w:r w:rsidR="004F3AFC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395</w:t>
            </w:r>
          </w:p>
        </w:tc>
        <w:tc>
          <w:tcPr>
            <w:tcW w:w="89" w:type="dxa"/>
          </w:tcPr>
          <w:p w:rsidR="004F3AFC" w:rsidRPr="007E67D8" w:rsidRDefault="004F3AFC" w:rsidP="00106A82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59" w:type="dxa"/>
            <w:vAlign w:val="bottom"/>
          </w:tcPr>
          <w:p w:rsidR="004F3AFC" w:rsidRPr="007E67D8" w:rsidRDefault="005F5E1C" w:rsidP="00106A82">
            <w:pPr>
              <w:tabs>
                <w:tab w:val="decimal" w:pos="103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8</w:t>
            </w:r>
            <w:r w:rsidR="008017A6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690</w:t>
            </w:r>
          </w:p>
        </w:tc>
        <w:tc>
          <w:tcPr>
            <w:tcW w:w="89" w:type="dxa"/>
          </w:tcPr>
          <w:p w:rsidR="004F3AFC" w:rsidRPr="007E67D8" w:rsidRDefault="004F3AFC" w:rsidP="00106A82">
            <w:pPr>
              <w:ind w:left="-90"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4F3AFC" w:rsidRPr="007E67D8" w:rsidRDefault="005F5E1C" w:rsidP="00106A82">
            <w:pPr>
              <w:tabs>
                <w:tab w:val="decimal" w:pos="84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4</w:t>
            </w:r>
            <w:r w:rsidR="004F3AFC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338</w:t>
            </w:r>
          </w:p>
        </w:tc>
      </w:tr>
      <w:tr w:rsidR="004F3AFC" w:rsidRPr="007E67D8" w:rsidTr="00106A82">
        <w:trPr>
          <w:cantSplit/>
        </w:trPr>
        <w:tc>
          <w:tcPr>
            <w:tcW w:w="4545" w:type="dxa"/>
          </w:tcPr>
          <w:p w:rsidR="00153C9C" w:rsidRPr="00153C9C" w:rsidRDefault="004F3AFC" w:rsidP="00153C9C">
            <w:pPr>
              <w:tabs>
                <w:tab w:val="left" w:pos="1261"/>
              </w:tabs>
              <w:ind w:left="810"/>
              <w:jc w:val="thaiDistribute"/>
              <w:rPr>
                <w:rFonts w:ascii="Angsana New" w:eastAsia="MS Mincho" w:hAnsi="Angsana New"/>
                <w:spacing w:val="-2"/>
                <w:szCs w:val="24"/>
              </w:rPr>
            </w:pPr>
            <w:r w:rsidRPr="007E67D8">
              <w:rPr>
                <w:rFonts w:ascii="Angsana New" w:eastAsia="MS Mincho" w:hAnsi="Angsana New"/>
                <w:szCs w:val="24"/>
                <w:u w:val="single"/>
                <w:cs/>
              </w:rPr>
              <w:t>บวก</w:t>
            </w:r>
            <w:r w:rsidRPr="007E67D8">
              <w:rPr>
                <w:rFonts w:ascii="Angsana New" w:eastAsia="MS Mincho" w:hAnsi="Angsana New"/>
                <w:szCs w:val="24"/>
                <w:cs/>
              </w:rPr>
              <w:tab/>
            </w:r>
            <w:r w:rsidR="00153C9C" w:rsidRPr="00153C9C">
              <w:rPr>
                <w:rFonts w:ascii="Angsana New" w:eastAsia="MS Mincho" w:hAnsi="Angsana New" w:hint="cs"/>
                <w:szCs w:val="24"/>
                <w:cs/>
              </w:rPr>
              <w:t>หนี้สินระยะยาวภายใต้สัญญาเช่าทางการเงิน</w:t>
            </w:r>
          </w:p>
          <w:p w:rsidR="004F3AFC" w:rsidRPr="007E67D8" w:rsidRDefault="00153C9C" w:rsidP="00153C9C">
            <w:pPr>
              <w:tabs>
                <w:tab w:val="left" w:pos="1261"/>
              </w:tabs>
              <w:ind w:left="810"/>
              <w:jc w:val="thaiDistribute"/>
              <w:rPr>
                <w:rFonts w:ascii="Angsana New" w:eastAsia="MS Mincho" w:hAnsi="Angsana New"/>
                <w:szCs w:val="24"/>
                <w:u w:val="single"/>
                <w:cs/>
              </w:rPr>
            </w:pPr>
            <w:r w:rsidRPr="00153C9C">
              <w:rPr>
                <w:rFonts w:ascii="Angsana New" w:eastAsia="MS Mincho" w:hAnsi="Angsana New"/>
                <w:spacing w:val="-2"/>
                <w:szCs w:val="24"/>
                <w:cs/>
              </w:rPr>
              <w:tab/>
            </w:r>
            <w:r w:rsidR="004F3AFC" w:rsidRPr="007E67D8">
              <w:rPr>
                <w:rFonts w:ascii="Angsana New" w:eastAsia="MS Mincho" w:hAnsi="Angsana New" w:hint="cs"/>
                <w:szCs w:val="24"/>
                <w:cs/>
              </w:rPr>
              <w:t>ที่เพิ่ม</w:t>
            </w:r>
            <w:r w:rsidR="004F3AFC" w:rsidRPr="007E67D8">
              <w:rPr>
                <w:rFonts w:ascii="Angsana New" w:eastAsia="MS Mincho" w:hAnsi="Angsana New"/>
                <w:spacing w:val="-4"/>
                <w:szCs w:val="24"/>
                <w:cs/>
              </w:rPr>
              <w:t>ระหว่าง</w:t>
            </w:r>
            <w:r w:rsidR="004F3AFC" w:rsidRPr="007E67D8">
              <w:rPr>
                <w:rFonts w:ascii="Angsana New" w:eastAsia="MS Mincho" w:hAnsi="Angsana New" w:hint="cs"/>
                <w:spacing w:val="-4"/>
                <w:szCs w:val="24"/>
                <w:cs/>
              </w:rPr>
              <w:t>งวด</w:t>
            </w:r>
            <w:r w:rsidR="004F3AFC" w:rsidRPr="007E67D8">
              <w:rPr>
                <w:rFonts w:ascii="Angsana New" w:eastAsia="MS Mincho" w:hAnsi="Angsana New"/>
                <w:spacing w:val="-4"/>
                <w:szCs w:val="24"/>
              </w:rPr>
              <w:t xml:space="preserve">/ </w:t>
            </w:r>
            <w:r w:rsidR="004F3AFC" w:rsidRPr="007E67D8">
              <w:rPr>
                <w:rFonts w:ascii="Angsana New" w:eastAsia="MS Mincho" w:hAnsi="Angsana New" w:hint="cs"/>
                <w:spacing w:val="-4"/>
                <w:szCs w:val="24"/>
                <w:cs/>
              </w:rPr>
              <w:t>ปี</w:t>
            </w:r>
          </w:p>
        </w:tc>
        <w:tc>
          <w:tcPr>
            <w:tcW w:w="1159" w:type="dxa"/>
            <w:vAlign w:val="bottom"/>
          </w:tcPr>
          <w:p w:rsidR="004F3AFC" w:rsidRPr="007E67D8" w:rsidRDefault="005F5E1C" w:rsidP="00106A82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707</w:t>
            </w:r>
          </w:p>
        </w:tc>
        <w:tc>
          <w:tcPr>
            <w:tcW w:w="89" w:type="dxa"/>
            <w:vAlign w:val="bottom"/>
          </w:tcPr>
          <w:p w:rsidR="004F3AFC" w:rsidRPr="007E67D8" w:rsidRDefault="004F3AFC" w:rsidP="00106A82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4F3AFC" w:rsidRPr="007E67D8" w:rsidRDefault="005F5E1C" w:rsidP="00106A82">
            <w:pPr>
              <w:tabs>
                <w:tab w:val="decimal" w:pos="87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8</w:t>
            </w:r>
            <w:r w:rsidR="004F3AFC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566</w:t>
            </w:r>
          </w:p>
        </w:tc>
        <w:tc>
          <w:tcPr>
            <w:tcW w:w="89" w:type="dxa"/>
          </w:tcPr>
          <w:p w:rsidR="004F3AFC" w:rsidRPr="007E67D8" w:rsidRDefault="004F3AFC" w:rsidP="00106A82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59" w:type="dxa"/>
            <w:vAlign w:val="bottom"/>
          </w:tcPr>
          <w:p w:rsidR="004F3AFC" w:rsidRPr="007E67D8" w:rsidRDefault="00D10660" w:rsidP="00106A82">
            <w:pPr>
              <w:ind w:right="60"/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9" w:type="dxa"/>
          </w:tcPr>
          <w:p w:rsidR="004F3AFC" w:rsidRPr="007E67D8" w:rsidRDefault="004F3AFC" w:rsidP="00106A82">
            <w:pPr>
              <w:ind w:left="-90"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4F3AFC" w:rsidRPr="007E67D8" w:rsidRDefault="005F5E1C" w:rsidP="00106A82">
            <w:pPr>
              <w:tabs>
                <w:tab w:val="decimal" w:pos="84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7</w:t>
            </w:r>
            <w:r w:rsidR="004F3AFC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249</w:t>
            </w:r>
          </w:p>
        </w:tc>
      </w:tr>
      <w:tr w:rsidR="004F3AFC" w:rsidRPr="007E67D8" w:rsidTr="00106A82">
        <w:trPr>
          <w:cantSplit/>
        </w:trPr>
        <w:tc>
          <w:tcPr>
            <w:tcW w:w="4545" w:type="dxa"/>
          </w:tcPr>
          <w:p w:rsidR="00153C9C" w:rsidRPr="00153C9C" w:rsidRDefault="004F3AFC" w:rsidP="00153C9C">
            <w:pPr>
              <w:tabs>
                <w:tab w:val="left" w:pos="1261"/>
              </w:tabs>
              <w:ind w:left="810"/>
              <w:jc w:val="thaiDistribute"/>
              <w:rPr>
                <w:rFonts w:ascii="Angsana New" w:eastAsia="MS Mincho" w:hAnsi="Angsana New"/>
                <w:spacing w:val="-2"/>
                <w:szCs w:val="24"/>
              </w:rPr>
            </w:pPr>
            <w:r w:rsidRPr="007E67D8">
              <w:rPr>
                <w:rFonts w:ascii="Angsana New" w:eastAsia="MS Mincho" w:hAnsi="Angsana New"/>
                <w:szCs w:val="24"/>
                <w:u w:val="single"/>
                <w:cs/>
              </w:rPr>
              <w:t>หัก</w:t>
            </w:r>
            <w:r w:rsidRPr="007E67D8">
              <w:rPr>
                <w:rFonts w:ascii="Angsana New" w:eastAsia="MS Mincho" w:hAnsi="Angsana New"/>
                <w:szCs w:val="24"/>
                <w:cs/>
              </w:rPr>
              <w:tab/>
            </w:r>
            <w:r w:rsidR="00153C9C" w:rsidRPr="00153C9C">
              <w:rPr>
                <w:rFonts w:ascii="Angsana New" w:eastAsia="MS Mincho" w:hAnsi="Angsana New" w:hint="cs"/>
                <w:spacing w:val="-2"/>
                <w:szCs w:val="24"/>
                <w:cs/>
              </w:rPr>
              <w:t>จ่ายชำระหนี้สินระยะยาวภายใต้สัญญาเช่า</w:t>
            </w:r>
          </w:p>
          <w:p w:rsidR="004F3AFC" w:rsidRPr="007E67D8" w:rsidRDefault="00153C9C" w:rsidP="00153C9C">
            <w:pPr>
              <w:tabs>
                <w:tab w:val="left" w:pos="1261"/>
              </w:tabs>
              <w:ind w:left="810"/>
              <w:jc w:val="thaiDistribute"/>
              <w:rPr>
                <w:rFonts w:ascii="Angsana New" w:eastAsia="MS Mincho" w:hAnsi="Angsana New"/>
                <w:szCs w:val="24"/>
                <w:cs/>
              </w:rPr>
            </w:pPr>
            <w:r w:rsidRPr="00153C9C">
              <w:rPr>
                <w:rFonts w:ascii="Angsana New" w:eastAsia="MS Mincho" w:hAnsi="Angsana New"/>
                <w:spacing w:val="-2"/>
                <w:szCs w:val="24"/>
                <w:cs/>
              </w:rPr>
              <w:tab/>
            </w:r>
            <w:r w:rsidRPr="00153C9C">
              <w:rPr>
                <w:rFonts w:ascii="Angsana New" w:eastAsia="MS Mincho" w:hAnsi="Angsana New" w:hint="cs"/>
                <w:spacing w:val="-2"/>
                <w:szCs w:val="24"/>
                <w:cs/>
              </w:rPr>
              <w:t>ทางการเงิน</w:t>
            </w:r>
            <w:r>
              <w:rPr>
                <w:rFonts w:ascii="Angsana New" w:eastAsia="MS Mincho" w:hAnsi="Angsana New" w:hint="cs"/>
                <w:spacing w:val="-2"/>
                <w:szCs w:val="24"/>
                <w:cs/>
              </w:rPr>
              <w:t>ระหว่างงวด</w:t>
            </w:r>
            <w:r>
              <w:rPr>
                <w:rFonts w:ascii="Angsana New" w:eastAsia="MS Mincho" w:hAnsi="Angsana New"/>
                <w:spacing w:val="-2"/>
                <w:szCs w:val="24"/>
              </w:rPr>
              <w:t>/</w:t>
            </w:r>
            <w:r>
              <w:rPr>
                <w:rFonts w:ascii="Angsana New" w:eastAsia="MS Mincho" w:hAnsi="Angsana New" w:hint="cs"/>
                <w:spacing w:val="-2"/>
                <w:szCs w:val="24"/>
                <w:cs/>
              </w:rPr>
              <w:t>ปี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:rsidR="004F3AFC" w:rsidRPr="007E67D8" w:rsidRDefault="00D10660" w:rsidP="00106A82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1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044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" w:type="dxa"/>
            <w:vAlign w:val="bottom"/>
          </w:tcPr>
          <w:p w:rsidR="004F3AFC" w:rsidRPr="007E67D8" w:rsidRDefault="004F3AFC" w:rsidP="00106A82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:rsidR="004F3AFC" w:rsidRPr="007E67D8" w:rsidRDefault="004F3AFC" w:rsidP="00106A82">
            <w:pPr>
              <w:tabs>
                <w:tab w:val="decimal" w:pos="870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3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029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" w:type="dxa"/>
          </w:tcPr>
          <w:p w:rsidR="004F3AFC" w:rsidRPr="007E67D8" w:rsidRDefault="004F3AFC" w:rsidP="00106A82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:rsidR="004F3AFC" w:rsidRPr="007E67D8" w:rsidRDefault="00D10660" w:rsidP="00106A82">
            <w:pPr>
              <w:tabs>
                <w:tab w:val="decimal" w:pos="1030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854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" w:type="dxa"/>
          </w:tcPr>
          <w:p w:rsidR="004F3AFC" w:rsidRPr="007E67D8" w:rsidRDefault="004F3AFC" w:rsidP="00106A82">
            <w:pPr>
              <w:ind w:left="-90"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:rsidR="004F3AFC" w:rsidRPr="007E67D8" w:rsidRDefault="004F3AFC" w:rsidP="00106A82">
            <w:pPr>
              <w:tabs>
                <w:tab w:val="decimal" w:pos="840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2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897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</w:tr>
      <w:tr w:rsidR="004F3AFC" w:rsidRPr="007E67D8" w:rsidTr="00106A82">
        <w:trPr>
          <w:cantSplit/>
        </w:trPr>
        <w:tc>
          <w:tcPr>
            <w:tcW w:w="4545" w:type="dxa"/>
          </w:tcPr>
          <w:p w:rsidR="004F3AFC" w:rsidRPr="007E67D8" w:rsidRDefault="004F3AFC" w:rsidP="00106A82">
            <w:pPr>
              <w:ind w:left="810" w:right="108"/>
              <w:jc w:val="thaiDistribute"/>
              <w:rPr>
                <w:rFonts w:ascii="Angsana New" w:eastAsia="MS Mincho" w:hAnsi="Angsana New"/>
                <w:szCs w:val="24"/>
              </w:rPr>
            </w:pPr>
            <w:r w:rsidRPr="007E67D8">
              <w:rPr>
                <w:rFonts w:ascii="Angsana New" w:eastAsia="MS Mincho" w:hAnsi="Angsana New" w:hint="cs"/>
                <w:szCs w:val="24"/>
                <w:cs/>
              </w:rPr>
              <w:t>หนี้สินระยะยาวภายใต้สัญญาเช่าทางการเงินยกไป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F3AFC" w:rsidRPr="007E67D8" w:rsidRDefault="004F3AFC" w:rsidP="00106A82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9" w:type="dxa"/>
            <w:vAlign w:val="bottom"/>
          </w:tcPr>
          <w:p w:rsidR="004F3AFC" w:rsidRPr="007E67D8" w:rsidRDefault="004F3AFC" w:rsidP="00106A82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F3AFC" w:rsidRPr="007E67D8" w:rsidRDefault="004F3AFC" w:rsidP="00106A82">
            <w:pPr>
              <w:tabs>
                <w:tab w:val="decimal" w:pos="87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:rsidR="004F3AFC" w:rsidRPr="007E67D8" w:rsidRDefault="004F3AFC" w:rsidP="00106A82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F3AFC" w:rsidRPr="007E67D8" w:rsidRDefault="004F3AFC" w:rsidP="00106A82">
            <w:pPr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:rsidR="004F3AFC" w:rsidRPr="007E67D8" w:rsidRDefault="004F3AFC" w:rsidP="00106A82">
            <w:pPr>
              <w:ind w:left="-90"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F3AFC" w:rsidRPr="007E67D8" w:rsidRDefault="004F3AFC" w:rsidP="00106A82">
            <w:pPr>
              <w:tabs>
                <w:tab w:val="decimal" w:pos="840"/>
              </w:tabs>
              <w:rPr>
                <w:rFonts w:ascii="Angsana New" w:hAnsi="Angsana New"/>
                <w:szCs w:val="24"/>
              </w:rPr>
            </w:pPr>
          </w:p>
        </w:tc>
      </w:tr>
      <w:tr w:rsidR="004F3AFC" w:rsidRPr="007E67D8" w:rsidTr="00106A82">
        <w:trPr>
          <w:cantSplit/>
        </w:trPr>
        <w:tc>
          <w:tcPr>
            <w:tcW w:w="4545" w:type="dxa"/>
          </w:tcPr>
          <w:p w:rsidR="004F3AFC" w:rsidRPr="007E67D8" w:rsidRDefault="004F3AFC" w:rsidP="00351BBB">
            <w:pPr>
              <w:ind w:left="810" w:right="-856"/>
              <w:jc w:val="thaiDistribute"/>
              <w:rPr>
                <w:rFonts w:ascii="Angsana New" w:eastAsia="MS Mincho" w:hAnsi="Angsana New"/>
                <w:spacing w:val="-6"/>
                <w:szCs w:val="24"/>
                <w:cs/>
              </w:rPr>
            </w:pPr>
            <w:r w:rsidRPr="007E67D8">
              <w:rPr>
                <w:rFonts w:ascii="Angsana New" w:eastAsia="MS Mincho" w:hAnsi="Angsana New" w:hint="cs"/>
                <w:spacing w:val="-6"/>
                <w:szCs w:val="24"/>
                <w:cs/>
              </w:rPr>
              <w:t>(รวมส่วนของหนี้สินระยะยาวที่ถึงกำหนดชำระภายในหนึ่งปี)</w:t>
            </w: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F3AFC" w:rsidRPr="007E67D8" w:rsidRDefault="005F5E1C" w:rsidP="00106A82">
            <w:pPr>
              <w:tabs>
                <w:tab w:val="decimal" w:pos="1060"/>
              </w:tabs>
              <w:ind w:right="-30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9</w:t>
            </w:r>
            <w:r w:rsidR="00D10660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595</w:t>
            </w:r>
          </w:p>
        </w:tc>
        <w:tc>
          <w:tcPr>
            <w:tcW w:w="89" w:type="dxa"/>
            <w:vAlign w:val="bottom"/>
          </w:tcPr>
          <w:p w:rsidR="004F3AFC" w:rsidRPr="007E67D8" w:rsidRDefault="004F3AFC" w:rsidP="00106A82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F3AFC" w:rsidRPr="007E67D8" w:rsidRDefault="005F5E1C" w:rsidP="00106A82">
            <w:pPr>
              <w:tabs>
                <w:tab w:val="decimal" w:pos="87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9</w:t>
            </w:r>
            <w:r w:rsidR="004F3AFC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932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</w:tcPr>
          <w:p w:rsidR="004F3AFC" w:rsidRPr="007E67D8" w:rsidRDefault="004F3AFC" w:rsidP="00106A82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F3AFC" w:rsidRPr="007E67D8" w:rsidRDefault="005F5E1C" w:rsidP="00106A82">
            <w:pPr>
              <w:tabs>
                <w:tab w:val="decimal" w:pos="103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7</w:t>
            </w:r>
            <w:r w:rsidR="00D10660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836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</w:tcPr>
          <w:p w:rsidR="004F3AFC" w:rsidRPr="007E67D8" w:rsidRDefault="004F3AFC" w:rsidP="00106A82">
            <w:pPr>
              <w:ind w:left="-90"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F3AFC" w:rsidRPr="007E67D8" w:rsidRDefault="005F5E1C" w:rsidP="00106A82">
            <w:pPr>
              <w:tabs>
                <w:tab w:val="decimal" w:pos="84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8</w:t>
            </w:r>
            <w:r w:rsidR="004F3AFC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690</w:t>
            </w:r>
          </w:p>
        </w:tc>
      </w:tr>
    </w:tbl>
    <w:p w:rsidR="009D3C00" w:rsidRPr="007E67D8" w:rsidRDefault="009D3C0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</w:rPr>
        <w:br w:type="page"/>
      </w:r>
    </w:p>
    <w:p w:rsidR="00473430" w:rsidRPr="007E67D8" w:rsidRDefault="005F5E1C" w:rsidP="009D3C00">
      <w:pPr>
        <w:snapToGrid w:val="0"/>
        <w:spacing w:after="240"/>
        <w:ind w:left="1267" w:right="-14" w:hanging="720"/>
        <w:jc w:val="thaiDistribute"/>
        <w:outlineLvl w:val="0"/>
        <w:rPr>
          <w:rFonts w:ascii="Angsana New" w:hAnsi="Angsana New"/>
          <w:sz w:val="32"/>
          <w:szCs w:val="32"/>
        </w:rPr>
      </w:pPr>
      <w:r w:rsidRPr="005F5E1C">
        <w:rPr>
          <w:rFonts w:ascii="Angsana New" w:hAnsi="Angsana New"/>
          <w:sz w:val="32"/>
          <w:szCs w:val="32"/>
        </w:rPr>
        <w:t>6</w:t>
      </w:r>
      <w:r w:rsidR="00473430" w:rsidRPr="007E67D8">
        <w:rPr>
          <w:rFonts w:ascii="Angsana New" w:hAnsi="Angsana New"/>
          <w:sz w:val="32"/>
          <w:szCs w:val="32"/>
        </w:rPr>
        <w:t>.</w:t>
      </w:r>
      <w:r w:rsidRPr="005F5E1C">
        <w:rPr>
          <w:rFonts w:ascii="Angsana New" w:hAnsi="Angsana New"/>
          <w:sz w:val="32"/>
          <w:szCs w:val="32"/>
        </w:rPr>
        <w:t>4</w:t>
      </w:r>
      <w:r w:rsidR="00473430" w:rsidRPr="007E67D8">
        <w:rPr>
          <w:rFonts w:ascii="Angsana New" w:hAnsi="Angsana New"/>
          <w:sz w:val="32"/>
          <w:szCs w:val="32"/>
        </w:rPr>
        <w:tab/>
      </w:r>
      <w:r w:rsidR="00473430" w:rsidRPr="007E67D8">
        <w:rPr>
          <w:rFonts w:ascii="Angsana New" w:hAnsi="Angsana New"/>
          <w:spacing w:val="-10"/>
          <w:sz w:val="32"/>
          <w:szCs w:val="32"/>
          <w:cs/>
        </w:rPr>
        <w:t>การเปลี่ยนแปลงในหนี้สินที่เกิดจากกิจกรรมจัดหา</w:t>
      </w:r>
      <w:r w:rsidR="00247D88" w:rsidRPr="007E67D8">
        <w:rPr>
          <w:rFonts w:ascii="Angsana New" w:hAnsi="Angsana New" w:hint="cs"/>
          <w:spacing w:val="-10"/>
          <w:sz w:val="32"/>
          <w:szCs w:val="32"/>
          <w:cs/>
        </w:rPr>
        <w:t>เงิน</w:t>
      </w:r>
      <w:r w:rsidR="00473430" w:rsidRPr="007E67D8">
        <w:rPr>
          <w:rFonts w:ascii="Angsana New" w:eastAsia="MS Mincho" w:hAnsi="Angsana New"/>
          <w:spacing w:val="-6"/>
          <w:sz w:val="32"/>
          <w:szCs w:val="32"/>
          <w:cs/>
        </w:rPr>
        <w:t>สำหรับ</w:t>
      </w:r>
      <w:r w:rsidR="000D79BA" w:rsidRPr="007E67D8">
        <w:rPr>
          <w:rFonts w:ascii="Angsana New" w:eastAsia="MS Mincho" w:hAnsi="Angsana New" w:hint="cs"/>
          <w:spacing w:val="-6"/>
          <w:sz w:val="32"/>
          <w:szCs w:val="32"/>
          <w:cs/>
        </w:rPr>
        <w:t>งวดหก</w:t>
      </w:r>
      <w:r w:rsidR="00473430" w:rsidRPr="007E67D8">
        <w:rPr>
          <w:rFonts w:ascii="Angsana New" w:eastAsia="MS Mincho" w:hAnsi="Angsana New" w:hint="cs"/>
          <w:spacing w:val="-6"/>
          <w:sz w:val="32"/>
          <w:szCs w:val="32"/>
          <w:cs/>
        </w:rPr>
        <w:t xml:space="preserve">เดือนสิ้นสุดวันที่ </w:t>
      </w:r>
      <w:r w:rsidRPr="005F5E1C">
        <w:rPr>
          <w:rFonts w:ascii="Angsana New" w:eastAsia="MS Mincho" w:hAnsi="Angsana New"/>
          <w:spacing w:val="-6"/>
          <w:sz w:val="32"/>
          <w:szCs w:val="32"/>
        </w:rPr>
        <w:t>30</w:t>
      </w:r>
      <w:r w:rsidR="00473430" w:rsidRPr="007E67D8">
        <w:rPr>
          <w:rFonts w:ascii="Angsana New" w:eastAsia="MS Mincho" w:hAnsi="Angsana New"/>
          <w:spacing w:val="-6"/>
          <w:sz w:val="32"/>
          <w:szCs w:val="32"/>
        </w:rPr>
        <w:t xml:space="preserve"> </w:t>
      </w:r>
      <w:r w:rsidR="007C33B7" w:rsidRPr="007E67D8">
        <w:rPr>
          <w:rFonts w:ascii="Angsana New" w:eastAsia="MS Mincho" w:hAnsi="Angsana New" w:hint="cs"/>
          <w:spacing w:val="-6"/>
          <w:sz w:val="32"/>
          <w:szCs w:val="32"/>
          <w:cs/>
        </w:rPr>
        <w:t>มิถุนายน</w:t>
      </w:r>
      <w:r w:rsidR="00473430" w:rsidRPr="007E67D8">
        <w:rPr>
          <w:rFonts w:ascii="Angsana New" w:eastAsia="MS Mincho" w:hAnsi="Angsana New" w:hint="cs"/>
          <w:spacing w:val="-6"/>
          <w:sz w:val="32"/>
          <w:szCs w:val="32"/>
          <w:cs/>
        </w:rPr>
        <w:t xml:space="preserve"> </w:t>
      </w:r>
      <w:r w:rsidRPr="005F5E1C">
        <w:rPr>
          <w:rFonts w:ascii="Angsana New" w:eastAsia="MS Mincho" w:hAnsi="Angsana New"/>
          <w:spacing w:val="-6"/>
          <w:sz w:val="32"/>
          <w:szCs w:val="32"/>
        </w:rPr>
        <w:t>2562</w:t>
      </w:r>
      <w:r w:rsidR="00473430" w:rsidRPr="007E67D8">
        <w:rPr>
          <w:rFonts w:ascii="Angsana New" w:eastAsia="MS Mincho" w:hAnsi="Angsana New"/>
          <w:spacing w:val="-6"/>
          <w:sz w:val="32"/>
          <w:szCs w:val="32"/>
          <w:cs/>
        </w:rPr>
        <w:t xml:space="preserve"> </w:t>
      </w:r>
      <w:r w:rsidR="00473430" w:rsidRPr="007E67D8">
        <w:rPr>
          <w:rFonts w:ascii="Angsana New" w:hAnsi="Angsana New"/>
          <w:spacing w:val="-10"/>
          <w:sz w:val="32"/>
          <w:szCs w:val="32"/>
          <w:cs/>
        </w:rPr>
        <w:t>มีดังนี้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10"/>
        <w:gridCol w:w="990"/>
        <w:gridCol w:w="990"/>
        <w:gridCol w:w="1170"/>
        <w:gridCol w:w="1260"/>
        <w:gridCol w:w="990"/>
      </w:tblGrid>
      <w:tr w:rsidR="004E03EA" w:rsidRPr="007E67D8" w:rsidTr="008067BD">
        <w:trPr>
          <w:trHeight w:val="86"/>
        </w:trPr>
        <w:tc>
          <w:tcPr>
            <w:tcW w:w="2610" w:type="dxa"/>
          </w:tcPr>
          <w:p w:rsidR="004E03EA" w:rsidRPr="007E67D8" w:rsidRDefault="004E03EA" w:rsidP="004E03EA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5"/>
            <w:vAlign w:val="center"/>
          </w:tcPr>
          <w:p w:rsidR="004E03EA" w:rsidRPr="007E67D8" w:rsidRDefault="004E03EA" w:rsidP="004E03EA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caps/>
                <w:szCs w:val="24"/>
                <w:cs/>
              </w:rPr>
              <w:t>(หน่วย: พันบาท)</w:t>
            </w:r>
          </w:p>
        </w:tc>
      </w:tr>
      <w:tr w:rsidR="004E03EA" w:rsidRPr="007E67D8" w:rsidTr="002D3417">
        <w:trPr>
          <w:trHeight w:val="86"/>
        </w:trPr>
        <w:tc>
          <w:tcPr>
            <w:tcW w:w="2610" w:type="dxa"/>
          </w:tcPr>
          <w:p w:rsidR="004E03EA" w:rsidRPr="007E67D8" w:rsidRDefault="004E03EA" w:rsidP="004E03EA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5"/>
          </w:tcPr>
          <w:p w:rsidR="004E03EA" w:rsidRPr="007E67D8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E03EA" w:rsidRPr="007E67D8" w:rsidTr="002D3417">
        <w:trPr>
          <w:trHeight w:val="86"/>
        </w:trPr>
        <w:tc>
          <w:tcPr>
            <w:tcW w:w="2610" w:type="dxa"/>
          </w:tcPr>
          <w:p w:rsidR="004E03EA" w:rsidRPr="007E67D8" w:rsidRDefault="004E03EA" w:rsidP="004E03EA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4E03EA" w:rsidRPr="007E67D8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  <w:tc>
          <w:tcPr>
            <w:tcW w:w="990" w:type="dxa"/>
          </w:tcPr>
          <w:p w:rsidR="004E03EA" w:rsidRPr="007E67D8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</w:tcPr>
          <w:p w:rsidR="004E03EA" w:rsidRPr="007E67D8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การเปลี่ยนแปลง</w:t>
            </w:r>
            <w:r w:rsidRPr="007E67D8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</w:p>
        </w:tc>
        <w:tc>
          <w:tcPr>
            <w:tcW w:w="1260" w:type="dxa"/>
          </w:tcPr>
          <w:p w:rsidR="004E03EA" w:rsidRPr="007E67D8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การเปลี่ยนแปลง</w:t>
            </w:r>
            <w:r w:rsidRPr="007E67D8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</w:p>
        </w:tc>
        <w:tc>
          <w:tcPr>
            <w:tcW w:w="990" w:type="dxa"/>
          </w:tcPr>
          <w:p w:rsidR="004E03EA" w:rsidRPr="007E67D8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</w:tr>
      <w:tr w:rsidR="004E03EA" w:rsidRPr="007E67D8" w:rsidTr="002D3417">
        <w:trPr>
          <w:trHeight w:val="86"/>
        </w:trPr>
        <w:tc>
          <w:tcPr>
            <w:tcW w:w="2610" w:type="dxa"/>
          </w:tcPr>
          <w:p w:rsidR="004E03EA" w:rsidRPr="007E67D8" w:rsidRDefault="004E03EA" w:rsidP="004E03EA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4E03EA" w:rsidRPr="007E67D8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  <w:p w:rsidR="004E03EA" w:rsidRPr="007E67D8" w:rsidRDefault="005F5E1C" w:rsidP="004E03E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1</w:t>
            </w:r>
            <w:r w:rsidR="004E03EA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4E03EA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มกราคม</w:t>
            </w:r>
          </w:p>
          <w:p w:rsidR="004E03EA" w:rsidRPr="007E67D8" w:rsidRDefault="005F5E1C" w:rsidP="004E03E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90" w:type="dxa"/>
          </w:tcPr>
          <w:p w:rsidR="004E03EA" w:rsidRPr="007E67D8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จากกิจกรรม</w:t>
            </w:r>
          </w:p>
          <w:p w:rsidR="004E03EA" w:rsidRPr="007E67D8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จัดหาเงิน</w:t>
            </w:r>
          </w:p>
        </w:tc>
        <w:tc>
          <w:tcPr>
            <w:tcW w:w="1170" w:type="dxa"/>
          </w:tcPr>
          <w:p w:rsidR="004E03EA" w:rsidRPr="007E67D8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ที่ไม่ใช่เงินสด</w:t>
            </w:r>
          </w:p>
        </w:tc>
        <w:tc>
          <w:tcPr>
            <w:tcW w:w="1260" w:type="dxa"/>
          </w:tcPr>
          <w:p w:rsidR="004E03EA" w:rsidRPr="007E67D8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อื่นๆ</w:t>
            </w:r>
          </w:p>
        </w:tc>
        <w:tc>
          <w:tcPr>
            <w:tcW w:w="990" w:type="dxa"/>
          </w:tcPr>
          <w:p w:rsidR="004E03EA" w:rsidRPr="007E67D8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  <w:p w:rsidR="004E03EA" w:rsidRPr="007E67D8" w:rsidRDefault="005F5E1C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4E03EA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7C33B7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</w:p>
          <w:p w:rsidR="004E03EA" w:rsidRPr="007E67D8" w:rsidRDefault="005F5E1C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</w:tr>
      <w:tr w:rsidR="004E03EA" w:rsidRPr="007E67D8" w:rsidTr="002D3417">
        <w:trPr>
          <w:trHeight w:val="86"/>
        </w:trPr>
        <w:tc>
          <w:tcPr>
            <w:tcW w:w="2610" w:type="dxa"/>
          </w:tcPr>
          <w:p w:rsidR="004E03EA" w:rsidRPr="007E67D8" w:rsidRDefault="004E03EA" w:rsidP="004E03EA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:rsidR="004E03EA" w:rsidRPr="007E67D8" w:rsidRDefault="005F5E1C" w:rsidP="00BB10B3">
            <w:pPr>
              <w:tabs>
                <w:tab w:val="decimal" w:pos="900"/>
              </w:tabs>
              <w:snapToGrid w:val="0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127</w:t>
            </w:r>
            <w:r w:rsidR="00C02064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990" w:type="dxa"/>
          </w:tcPr>
          <w:p w:rsidR="004E03EA" w:rsidRPr="007E67D8" w:rsidRDefault="00D10660" w:rsidP="00C02064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4E03EA" w:rsidRPr="007E67D8" w:rsidRDefault="00D10660" w:rsidP="00C02064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:rsidR="004E03EA" w:rsidRPr="007E67D8" w:rsidRDefault="00D10660" w:rsidP="00C02064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:rsidR="004E03EA" w:rsidRPr="007E67D8" w:rsidRDefault="005F5E1C" w:rsidP="00BB10B3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  <w:cs/>
              </w:rPr>
            </w:pPr>
            <w:r w:rsidRPr="005F5E1C">
              <w:rPr>
                <w:rFonts w:ascii="Angsana New" w:hAnsi="Angsana New"/>
                <w:szCs w:val="24"/>
              </w:rPr>
              <w:t>127</w:t>
            </w:r>
            <w:r w:rsidR="00D10660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500</w:t>
            </w:r>
          </w:p>
        </w:tc>
      </w:tr>
      <w:tr w:rsidR="004E03EA" w:rsidRPr="007E67D8" w:rsidTr="002D3417">
        <w:trPr>
          <w:trHeight w:val="86"/>
        </w:trPr>
        <w:tc>
          <w:tcPr>
            <w:tcW w:w="2610" w:type="dxa"/>
          </w:tcPr>
          <w:p w:rsidR="004E03EA" w:rsidRPr="007E67D8" w:rsidRDefault="004E03EA" w:rsidP="004E03EA">
            <w:pPr>
              <w:ind w:left="350" w:right="65" w:hanging="23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เงินกู้ยืมระยะสั้น</w:t>
            </w:r>
            <w:r w:rsidR="00FB7E05" w:rsidRPr="007E67D8">
              <w:rPr>
                <w:rFonts w:ascii="Angsana New" w:hAnsi="Angsana New"/>
                <w:szCs w:val="24"/>
              </w:rPr>
              <w:t xml:space="preserve"> (</w:t>
            </w:r>
            <w:r w:rsidR="00FB7E05" w:rsidRPr="007E67D8">
              <w:rPr>
                <w:rFonts w:ascii="Angsana New" w:hAnsi="Angsana New" w:hint="cs"/>
                <w:szCs w:val="24"/>
                <w:cs/>
              </w:rPr>
              <w:t xml:space="preserve">ดูหมายเหตุข้อ </w:t>
            </w:r>
            <w:r w:rsidR="005F5E1C" w:rsidRPr="005F5E1C">
              <w:rPr>
                <w:rFonts w:ascii="Angsana New" w:hAnsi="Angsana New"/>
                <w:szCs w:val="24"/>
              </w:rPr>
              <w:t>23</w:t>
            </w:r>
            <w:r w:rsidR="00FB7E05"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:rsidR="004E03EA" w:rsidRPr="007E67D8" w:rsidRDefault="005F5E1C" w:rsidP="00BB10B3">
            <w:pPr>
              <w:tabs>
                <w:tab w:val="decimal" w:pos="900"/>
              </w:tabs>
              <w:snapToGrid w:val="0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22</w:t>
            </w:r>
            <w:r w:rsidR="004720EC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098</w:t>
            </w:r>
          </w:p>
        </w:tc>
        <w:tc>
          <w:tcPr>
            <w:tcW w:w="990" w:type="dxa"/>
          </w:tcPr>
          <w:p w:rsidR="004E03EA" w:rsidRPr="007E67D8" w:rsidRDefault="005F5E1C" w:rsidP="00BB10B3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  <w:cs/>
              </w:rPr>
            </w:pPr>
            <w:r w:rsidRPr="005F5E1C">
              <w:rPr>
                <w:rFonts w:ascii="Angsana New" w:hAnsi="Angsana New"/>
                <w:szCs w:val="24"/>
              </w:rPr>
              <w:t>48</w:t>
            </w:r>
            <w:r w:rsidR="004720EC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798</w:t>
            </w:r>
          </w:p>
        </w:tc>
        <w:tc>
          <w:tcPr>
            <w:tcW w:w="1170" w:type="dxa"/>
          </w:tcPr>
          <w:p w:rsidR="004E03EA" w:rsidRPr="007E67D8" w:rsidRDefault="00D10660" w:rsidP="00C02064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:rsidR="004E03EA" w:rsidRPr="007E67D8" w:rsidRDefault="005F5E1C" w:rsidP="005F5E1C">
            <w:pPr>
              <w:snapToGrid w:val="0"/>
              <w:ind w:right="270"/>
              <w:jc w:val="right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53</w:t>
            </w:r>
            <w:r w:rsidR="008735C7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031</w:t>
            </w:r>
          </w:p>
        </w:tc>
        <w:tc>
          <w:tcPr>
            <w:tcW w:w="990" w:type="dxa"/>
          </w:tcPr>
          <w:p w:rsidR="004E03EA" w:rsidRPr="007E67D8" w:rsidRDefault="005F5E1C" w:rsidP="008735C7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  <w:cs/>
              </w:rPr>
            </w:pPr>
            <w:r w:rsidRPr="005F5E1C">
              <w:rPr>
                <w:rFonts w:ascii="Angsana New" w:hAnsi="Angsana New"/>
                <w:szCs w:val="24"/>
              </w:rPr>
              <w:t>123</w:t>
            </w:r>
            <w:r w:rsidR="008735C7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927</w:t>
            </w:r>
          </w:p>
        </w:tc>
      </w:tr>
      <w:tr w:rsidR="004E03EA" w:rsidRPr="007E67D8" w:rsidTr="002D3417">
        <w:trPr>
          <w:trHeight w:val="86"/>
        </w:trPr>
        <w:tc>
          <w:tcPr>
            <w:tcW w:w="2610" w:type="dxa"/>
          </w:tcPr>
          <w:p w:rsidR="004E03EA" w:rsidRPr="007E67D8" w:rsidRDefault="004E03EA" w:rsidP="004E03EA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990" w:type="dxa"/>
          </w:tcPr>
          <w:p w:rsidR="004E03EA" w:rsidRPr="007E67D8" w:rsidRDefault="005F5E1C" w:rsidP="00BB10B3">
            <w:pPr>
              <w:tabs>
                <w:tab w:val="decimal" w:pos="900"/>
              </w:tabs>
              <w:snapToGrid w:val="0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9</w:t>
            </w:r>
            <w:r w:rsidR="00A977F3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932</w:t>
            </w:r>
          </w:p>
        </w:tc>
        <w:tc>
          <w:tcPr>
            <w:tcW w:w="990" w:type="dxa"/>
          </w:tcPr>
          <w:p w:rsidR="004E03EA" w:rsidRPr="007E67D8" w:rsidRDefault="00D10660" w:rsidP="00BB10B3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1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044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</w:tcPr>
          <w:p w:rsidR="004E03EA" w:rsidRPr="007E67D8" w:rsidRDefault="005F5E1C" w:rsidP="00A977F3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707</w:t>
            </w:r>
          </w:p>
        </w:tc>
        <w:tc>
          <w:tcPr>
            <w:tcW w:w="1260" w:type="dxa"/>
          </w:tcPr>
          <w:p w:rsidR="004E03EA" w:rsidRPr="007E67D8" w:rsidRDefault="00D10660" w:rsidP="004E03EA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:rsidR="004E03EA" w:rsidRPr="007E67D8" w:rsidRDefault="005F5E1C" w:rsidP="00BB10B3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9</w:t>
            </w:r>
            <w:r w:rsidR="00D10660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595</w:t>
            </w:r>
          </w:p>
        </w:tc>
      </w:tr>
      <w:tr w:rsidR="004E03EA" w:rsidRPr="007E67D8" w:rsidTr="008067BD">
        <w:trPr>
          <w:trHeight w:val="86"/>
        </w:trPr>
        <w:tc>
          <w:tcPr>
            <w:tcW w:w="2610" w:type="dxa"/>
          </w:tcPr>
          <w:p w:rsidR="004E03EA" w:rsidRPr="007E67D8" w:rsidRDefault="004E03EA" w:rsidP="004E03EA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5"/>
            <w:vAlign w:val="center"/>
          </w:tcPr>
          <w:p w:rsidR="004E03EA" w:rsidRPr="007E67D8" w:rsidRDefault="004E03EA" w:rsidP="00F43BED">
            <w:pPr>
              <w:spacing w:before="240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caps/>
                <w:szCs w:val="24"/>
                <w:cs/>
              </w:rPr>
              <w:t>(หน่วย: พันบาท)</w:t>
            </w:r>
          </w:p>
        </w:tc>
      </w:tr>
      <w:tr w:rsidR="004E03EA" w:rsidRPr="007E67D8" w:rsidTr="002D3417">
        <w:trPr>
          <w:trHeight w:val="86"/>
        </w:trPr>
        <w:tc>
          <w:tcPr>
            <w:tcW w:w="2610" w:type="dxa"/>
          </w:tcPr>
          <w:p w:rsidR="004E03EA" w:rsidRPr="007E67D8" w:rsidRDefault="004E03EA" w:rsidP="004E03EA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5"/>
          </w:tcPr>
          <w:p w:rsidR="004E03EA" w:rsidRPr="007E67D8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4E03EA" w:rsidRPr="007E67D8" w:rsidTr="002D3417">
        <w:trPr>
          <w:trHeight w:val="86"/>
        </w:trPr>
        <w:tc>
          <w:tcPr>
            <w:tcW w:w="2610" w:type="dxa"/>
          </w:tcPr>
          <w:p w:rsidR="004E03EA" w:rsidRPr="007E67D8" w:rsidRDefault="004E03EA" w:rsidP="004E03EA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4E03EA" w:rsidRPr="007E67D8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  <w:tc>
          <w:tcPr>
            <w:tcW w:w="990" w:type="dxa"/>
          </w:tcPr>
          <w:p w:rsidR="004E03EA" w:rsidRPr="007E67D8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</w:tcPr>
          <w:p w:rsidR="004E03EA" w:rsidRPr="007E67D8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การเปลี่ยนแปลง</w:t>
            </w:r>
            <w:r w:rsidRPr="007E67D8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</w:p>
        </w:tc>
        <w:tc>
          <w:tcPr>
            <w:tcW w:w="1260" w:type="dxa"/>
          </w:tcPr>
          <w:p w:rsidR="004E03EA" w:rsidRPr="007E67D8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การเปลี่ยนแปลง</w:t>
            </w:r>
            <w:r w:rsidRPr="007E67D8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</w:p>
        </w:tc>
        <w:tc>
          <w:tcPr>
            <w:tcW w:w="990" w:type="dxa"/>
          </w:tcPr>
          <w:p w:rsidR="004E03EA" w:rsidRPr="007E67D8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</w:tr>
      <w:tr w:rsidR="004E03EA" w:rsidRPr="007E67D8" w:rsidTr="002D3417">
        <w:trPr>
          <w:trHeight w:val="86"/>
        </w:trPr>
        <w:tc>
          <w:tcPr>
            <w:tcW w:w="2610" w:type="dxa"/>
          </w:tcPr>
          <w:p w:rsidR="004E03EA" w:rsidRPr="007E67D8" w:rsidRDefault="004E03EA" w:rsidP="004E03EA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</w:tcPr>
          <w:p w:rsidR="004E03EA" w:rsidRPr="007E67D8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  <w:p w:rsidR="004E03EA" w:rsidRPr="007E67D8" w:rsidRDefault="005F5E1C" w:rsidP="004E03E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1</w:t>
            </w:r>
            <w:r w:rsidR="004E03EA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4E03EA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มกราคม</w:t>
            </w:r>
          </w:p>
          <w:p w:rsidR="004E03EA" w:rsidRPr="007E67D8" w:rsidRDefault="005F5E1C" w:rsidP="004E03E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90" w:type="dxa"/>
          </w:tcPr>
          <w:p w:rsidR="004E03EA" w:rsidRPr="007E67D8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จากกิจกรรม</w:t>
            </w:r>
          </w:p>
          <w:p w:rsidR="004E03EA" w:rsidRPr="007E67D8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จัดหาเงิน</w:t>
            </w:r>
          </w:p>
        </w:tc>
        <w:tc>
          <w:tcPr>
            <w:tcW w:w="1170" w:type="dxa"/>
          </w:tcPr>
          <w:p w:rsidR="004E03EA" w:rsidRPr="007E67D8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ที่ไม่ใช่เงินสด</w:t>
            </w:r>
          </w:p>
        </w:tc>
        <w:tc>
          <w:tcPr>
            <w:tcW w:w="1260" w:type="dxa"/>
          </w:tcPr>
          <w:p w:rsidR="004E03EA" w:rsidRPr="007E67D8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อื่นๆ</w:t>
            </w:r>
          </w:p>
        </w:tc>
        <w:tc>
          <w:tcPr>
            <w:tcW w:w="990" w:type="dxa"/>
          </w:tcPr>
          <w:p w:rsidR="004E03EA" w:rsidRPr="007E67D8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  <w:p w:rsidR="004E03EA" w:rsidRPr="007E67D8" w:rsidRDefault="005F5E1C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4E03EA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823626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</w:p>
          <w:p w:rsidR="004E03EA" w:rsidRPr="007E67D8" w:rsidRDefault="005F5E1C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</w:tr>
      <w:tr w:rsidR="004E03EA" w:rsidRPr="007E67D8" w:rsidTr="002D3417">
        <w:trPr>
          <w:trHeight w:val="86"/>
        </w:trPr>
        <w:tc>
          <w:tcPr>
            <w:tcW w:w="2610" w:type="dxa"/>
          </w:tcPr>
          <w:p w:rsidR="004E03EA" w:rsidRPr="007E67D8" w:rsidRDefault="008735C7" w:rsidP="00BA6B12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:rsidR="004E03EA" w:rsidRPr="007E67D8" w:rsidRDefault="005F5E1C" w:rsidP="008735C7">
            <w:pPr>
              <w:tabs>
                <w:tab w:val="decimal" w:pos="900"/>
              </w:tabs>
              <w:snapToGrid w:val="0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67</w:t>
            </w:r>
            <w:r w:rsidR="008735C7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990" w:type="dxa"/>
          </w:tcPr>
          <w:p w:rsidR="004E03EA" w:rsidRPr="007E67D8" w:rsidRDefault="00D10660" w:rsidP="008735C7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4E03EA" w:rsidRPr="007E67D8" w:rsidRDefault="00D10660" w:rsidP="00C02064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:rsidR="004E03EA" w:rsidRPr="007E67D8" w:rsidRDefault="00D10660" w:rsidP="00C02064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:rsidR="004E03EA" w:rsidRPr="007E67D8" w:rsidRDefault="005F5E1C" w:rsidP="00BB10B3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  <w:cs/>
              </w:rPr>
            </w:pPr>
            <w:r w:rsidRPr="005F5E1C">
              <w:rPr>
                <w:rFonts w:ascii="Angsana New" w:hAnsi="Angsana New"/>
                <w:szCs w:val="24"/>
              </w:rPr>
              <w:t>67</w:t>
            </w:r>
            <w:r w:rsidR="00D10660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500</w:t>
            </w:r>
          </w:p>
        </w:tc>
      </w:tr>
      <w:tr w:rsidR="008735C7" w:rsidRPr="007E67D8" w:rsidTr="002D3417">
        <w:trPr>
          <w:trHeight w:val="86"/>
        </w:trPr>
        <w:tc>
          <w:tcPr>
            <w:tcW w:w="2610" w:type="dxa"/>
          </w:tcPr>
          <w:p w:rsidR="008735C7" w:rsidRPr="007E67D8" w:rsidRDefault="008735C7" w:rsidP="008735C7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เงินกู้ยืมระยะสั้น</w:t>
            </w:r>
            <w:r w:rsidR="00FB7E05" w:rsidRPr="007E67D8">
              <w:rPr>
                <w:rFonts w:ascii="Angsana New" w:hAnsi="Angsana New"/>
                <w:szCs w:val="24"/>
              </w:rPr>
              <w:t xml:space="preserve"> (</w:t>
            </w:r>
            <w:r w:rsidR="00FB7E05" w:rsidRPr="007E67D8">
              <w:rPr>
                <w:rFonts w:ascii="Angsana New" w:hAnsi="Angsana New" w:hint="cs"/>
                <w:szCs w:val="24"/>
                <w:cs/>
              </w:rPr>
              <w:t xml:space="preserve">ดูหมายเหตุข้อ </w:t>
            </w:r>
            <w:r w:rsidR="005F5E1C" w:rsidRPr="005F5E1C">
              <w:rPr>
                <w:rFonts w:ascii="Angsana New" w:hAnsi="Angsana New"/>
                <w:szCs w:val="24"/>
              </w:rPr>
              <w:t>23</w:t>
            </w:r>
            <w:r w:rsidR="00FB7E05"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:rsidR="008735C7" w:rsidRPr="007E67D8" w:rsidRDefault="005F5E1C" w:rsidP="00BB10B3">
            <w:pPr>
              <w:tabs>
                <w:tab w:val="decimal" w:pos="900"/>
              </w:tabs>
              <w:snapToGrid w:val="0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75</w:t>
            </w:r>
            <w:r w:rsidR="008735C7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90" w:type="dxa"/>
          </w:tcPr>
          <w:p w:rsidR="008735C7" w:rsidRPr="007E67D8" w:rsidRDefault="005F5E1C" w:rsidP="00BB10B3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23</w:t>
            </w:r>
            <w:r w:rsidR="008735C7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1170" w:type="dxa"/>
          </w:tcPr>
          <w:p w:rsidR="008735C7" w:rsidRPr="007E67D8" w:rsidRDefault="008735C7" w:rsidP="00C02064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:rsidR="008735C7" w:rsidRPr="007E67D8" w:rsidRDefault="008735C7" w:rsidP="00C02064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:rsidR="008735C7" w:rsidRPr="007E67D8" w:rsidRDefault="005F5E1C" w:rsidP="00BB10B3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98</w:t>
            </w:r>
            <w:r w:rsidR="008735C7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500</w:t>
            </w:r>
          </w:p>
        </w:tc>
      </w:tr>
      <w:tr w:rsidR="004E03EA" w:rsidRPr="007E67D8" w:rsidTr="002D3417">
        <w:trPr>
          <w:trHeight w:val="86"/>
        </w:trPr>
        <w:tc>
          <w:tcPr>
            <w:tcW w:w="2610" w:type="dxa"/>
          </w:tcPr>
          <w:p w:rsidR="004E03EA" w:rsidRPr="007E67D8" w:rsidRDefault="004E03EA" w:rsidP="004E03EA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990" w:type="dxa"/>
          </w:tcPr>
          <w:p w:rsidR="004E03EA" w:rsidRPr="007E67D8" w:rsidRDefault="005F5E1C" w:rsidP="00BB10B3">
            <w:pPr>
              <w:tabs>
                <w:tab w:val="decimal" w:pos="900"/>
              </w:tabs>
              <w:snapToGrid w:val="0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8</w:t>
            </w:r>
            <w:r w:rsidR="00AF69CD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690</w:t>
            </w:r>
          </w:p>
        </w:tc>
        <w:tc>
          <w:tcPr>
            <w:tcW w:w="990" w:type="dxa"/>
          </w:tcPr>
          <w:p w:rsidR="004E03EA" w:rsidRPr="007E67D8" w:rsidRDefault="00D10660" w:rsidP="00BB10B3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854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</w:tcPr>
          <w:p w:rsidR="004E03EA" w:rsidRPr="007E67D8" w:rsidRDefault="00D10660" w:rsidP="00C02064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:rsidR="004E03EA" w:rsidRPr="007E67D8" w:rsidRDefault="00D10660" w:rsidP="00C02064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:rsidR="004E03EA" w:rsidRPr="007E67D8" w:rsidRDefault="005F5E1C" w:rsidP="00BB10B3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7</w:t>
            </w:r>
            <w:r w:rsidR="00D10660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836</w:t>
            </w:r>
          </w:p>
        </w:tc>
      </w:tr>
    </w:tbl>
    <w:p w:rsidR="00FB7E05" w:rsidRPr="007E67D8" w:rsidRDefault="00FB7E05" w:rsidP="000F320E">
      <w:pPr>
        <w:snapToGrid w:val="0"/>
        <w:spacing w:before="240" w:after="240"/>
        <w:ind w:left="1267" w:right="-14" w:hanging="7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E67D8">
        <w:rPr>
          <w:rFonts w:ascii="Angsana New" w:hAnsi="Angsana New"/>
          <w:b/>
          <w:bCs/>
          <w:sz w:val="32"/>
          <w:szCs w:val="32"/>
        </w:rPr>
        <w:br w:type="page"/>
      </w:r>
    </w:p>
    <w:p w:rsidR="006E377C" w:rsidRPr="007E67D8" w:rsidRDefault="005F5E1C" w:rsidP="005F5E1C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5E1C">
        <w:rPr>
          <w:rFonts w:ascii="Angsana New" w:hAnsi="Angsana New"/>
          <w:b/>
          <w:bCs/>
          <w:sz w:val="32"/>
          <w:szCs w:val="32"/>
        </w:rPr>
        <w:t>7</w:t>
      </w:r>
      <w:r w:rsidR="006E377C" w:rsidRPr="007E67D8">
        <w:rPr>
          <w:rFonts w:ascii="Angsana New" w:hAnsi="Angsana New"/>
          <w:b/>
          <w:bCs/>
          <w:sz w:val="32"/>
          <w:szCs w:val="32"/>
        </w:rPr>
        <w:t>.</w:t>
      </w:r>
      <w:r w:rsidR="006E377C" w:rsidRPr="007E67D8">
        <w:rPr>
          <w:rFonts w:ascii="Angsana New" w:hAnsi="Angsana New"/>
          <w:b/>
          <w:bCs/>
          <w:sz w:val="32"/>
          <w:szCs w:val="32"/>
        </w:rPr>
        <w:tab/>
      </w:r>
      <w:r w:rsidR="006E377C" w:rsidRPr="007E67D8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:rsidR="006E377C" w:rsidRPr="007E67D8" w:rsidRDefault="00FE784B" w:rsidP="00A67AFD">
      <w:pPr>
        <w:pStyle w:val="Header"/>
        <w:ind w:left="547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รายการเปลี่ยนแปลงของบัญชีเงินลงทุนชั่วคราวในหลักทรัพย์เพื่อค้า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/>
          <w:sz w:val="32"/>
          <w:szCs w:val="32"/>
          <w:cs/>
        </w:rPr>
        <w:t>สำหรับ</w:t>
      </w:r>
      <w:r w:rsidRPr="007E67D8">
        <w:rPr>
          <w:rFonts w:ascii="Angsana New" w:hAnsi="Angsana New" w:hint="cs"/>
          <w:sz w:val="32"/>
          <w:szCs w:val="32"/>
          <w:cs/>
        </w:rPr>
        <w:t>งวด</w:t>
      </w:r>
      <w:r w:rsidR="00C27573" w:rsidRPr="007E67D8">
        <w:rPr>
          <w:rFonts w:ascii="Angsana New" w:hAnsi="Angsana New" w:hint="cs"/>
          <w:sz w:val="32"/>
          <w:szCs w:val="32"/>
          <w:cs/>
        </w:rPr>
        <w:t>หก</w:t>
      </w:r>
      <w:r w:rsidR="00427615" w:rsidRPr="007E67D8">
        <w:rPr>
          <w:rFonts w:ascii="Angsana New" w:hAnsi="Angsana New" w:hint="cs"/>
          <w:sz w:val="32"/>
          <w:szCs w:val="32"/>
          <w:cs/>
        </w:rPr>
        <w:t>เดือน</w:t>
      </w:r>
      <w:r w:rsidRPr="007E67D8">
        <w:rPr>
          <w:rFonts w:ascii="Angsana New" w:hAnsi="Angsana New"/>
          <w:sz w:val="32"/>
          <w:szCs w:val="32"/>
          <w:cs/>
        </w:rPr>
        <w:t>สิ้นสุดวันที่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30</w:t>
      </w:r>
      <w:r w:rsidR="00560BEC" w:rsidRPr="007E67D8">
        <w:rPr>
          <w:rFonts w:ascii="Angsana New" w:hAnsi="Angsana New"/>
          <w:sz w:val="32"/>
          <w:szCs w:val="32"/>
        </w:rPr>
        <w:t xml:space="preserve"> </w:t>
      </w:r>
      <w:r w:rsidR="00560BEC" w:rsidRPr="007E67D8">
        <w:rPr>
          <w:rFonts w:ascii="Angsana New" w:hAnsi="Angsana New" w:hint="cs"/>
          <w:sz w:val="32"/>
          <w:szCs w:val="32"/>
          <w:cs/>
        </w:rPr>
        <w:t>มิถุนายน</w:t>
      </w:r>
      <w:r w:rsidR="001442E9"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="0053160B" w:rsidRPr="007E67D8">
        <w:rPr>
          <w:rFonts w:ascii="Angsana New" w:hAnsi="Angsana New"/>
          <w:sz w:val="32"/>
          <w:szCs w:val="32"/>
          <w:cs/>
        </w:rPr>
        <w:t xml:space="preserve"> </w:t>
      </w:r>
      <w:r w:rsidR="006E377C" w:rsidRPr="007E67D8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6E377C" w:rsidRPr="007E67D8" w:rsidRDefault="006E377C" w:rsidP="00E843F8">
      <w:pPr>
        <w:tabs>
          <w:tab w:val="left" w:pos="720"/>
        </w:tabs>
        <w:jc w:val="right"/>
        <w:rPr>
          <w:rFonts w:ascii="Angsana New" w:hAnsi="Angsana New"/>
          <w:b/>
          <w:bCs/>
          <w:sz w:val="28"/>
        </w:rPr>
      </w:pPr>
      <w:r w:rsidRPr="007E67D8">
        <w:rPr>
          <w:rFonts w:ascii="Angsana New" w:hAnsi="Angsana New"/>
          <w:b/>
          <w:bCs/>
          <w:sz w:val="28"/>
        </w:rPr>
        <w:t>(</w:t>
      </w:r>
      <w:r w:rsidRPr="007E67D8">
        <w:rPr>
          <w:rFonts w:ascii="Angsana New" w:hAnsi="Angsana New"/>
          <w:b/>
          <w:bCs/>
          <w:sz w:val="28"/>
          <w:cs/>
        </w:rPr>
        <w:t>หน่วย:</w:t>
      </w:r>
      <w:r w:rsidRPr="007E67D8">
        <w:rPr>
          <w:rFonts w:ascii="Angsana New" w:hAnsi="Angsana New"/>
          <w:b/>
          <w:bCs/>
          <w:sz w:val="28"/>
        </w:rPr>
        <w:t xml:space="preserve"> </w:t>
      </w:r>
      <w:r w:rsidRPr="007E67D8">
        <w:rPr>
          <w:rFonts w:ascii="Angsana New" w:hAnsi="Angsana New"/>
          <w:b/>
          <w:bCs/>
          <w:sz w:val="28"/>
          <w:cs/>
        </w:rPr>
        <w:t>พันบาท</w:t>
      </w:r>
      <w:r w:rsidRPr="007E67D8">
        <w:rPr>
          <w:rFonts w:ascii="Angsana New" w:hAnsi="Angsana New"/>
          <w:b/>
          <w:bCs/>
          <w:sz w:val="28"/>
        </w:rPr>
        <w:t>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3942"/>
        <w:gridCol w:w="1080"/>
        <w:gridCol w:w="90"/>
        <w:gridCol w:w="1080"/>
        <w:gridCol w:w="90"/>
        <w:gridCol w:w="1170"/>
        <w:gridCol w:w="90"/>
        <w:gridCol w:w="1170"/>
      </w:tblGrid>
      <w:tr w:rsidR="000723E5" w:rsidRPr="007E67D8" w:rsidTr="00D862F3">
        <w:tc>
          <w:tcPr>
            <w:tcW w:w="3942" w:type="dxa"/>
          </w:tcPr>
          <w:p w:rsidR="000723E5" w:rsidRPr="007E67D8" w:rsidRDefault="000723E5" w:rsidP="00A67AFD">
            <w:pPr>
              <w:pStyle w:val="Header"/>
              <w:ind w:left="72" w:right="-108"/>
              <w:jc w:val="both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0723E5" w:rsidRPr="007E67D8" w:rsidRDefault="000723E5" w:rsidP="00A67AFD">
            <w:pPr>
              <w:ind w:left="252" w:right="-36" w:hanging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:rsidR="000723E5" w:rsidRPr="007E67D8" w:rsidRDefault="000723E5" w:rsidP="00C05C57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0723E5" w:rsidRPr="007E67D8" w:rsidRDefault="006F21A6" w:rsidP="00C05C57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  <w:r w:rsidR="00AD2A68" w:rsidRPr="007E67D8">
              <w:rPr>
                <w:rFonts w:ascii="Angsana New" w:hAnsi="Angsana New" w:hint="cs"/>
                <w:b/>
                <w:bCs/>
                <w:sz w:val="28"/>
                <w:cs/>
              </w:rPr>
              <w:t>และ</w:t>
            </w:r>
          </w:p>
        </w:tc>
      </w:tr>
      <w:tr w:rsidR="006F21A6" w:rsidRPr="007E67D8" w:rsidTr="006F21A6">
        <w:tc>
          <w:tcPr>
            <w:tcW w:w="3942" w:type="dxa"/>
          </w:tcPr>
          <w:p w:rsidR="006F21A6" w:rsidRPr="007E67D8" w:rsidRDefault="006F21A6" w:rsidP="00A67AFD">
            <w:pPr>
              <w:pStyle w:val="Header"/>
              <w:ind w:left="72" w:right="-108"/>
              <w:jc w:val="both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6F21A6" w:rsidRPr="007E67D8" w:rsidRDefault="006F21A6" w:rsidP="00A67AFD">
            <w:pPr>
              <w:ind w:left="252" w:right="-36" w:hanging="25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:rsidR="006F21A6" w:rsidRPr="007E67D8" w:rsidRDefault="006F21A6" w:rsidP="00C05C57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6F21A6" w:rsidRPr="007E67D8" w:rsidRDefault="006F21A6" w:rsidP="00C05C57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723E5" w:rsidRPr="007E67D8" w:rsidTr="000723E5">
        <w:tc>
          <w:tcPr>
            <w:tcW w:w="3942" w:type="dxa"/>
          </w:tcPr>
          <w:p w:rsidR="000723E5" w:rsidRPr="007E67D8" w:rsidRDefault="000723E5" w:rsidP="00A67AFD">
            <w:pPr>
              <w:pStyle w:val="Header"/>
              <w:ind w:left="72" w:right="-108"/>
              <w:jc w:val="both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0723E5" w:rsidRPr="007E67D8" w:rsidRDefault="000723E5" w:rsidP="00EA5AD0">
            <w:pPr>
              <w:ind w:left="252" w:right="-36" w:hanging="25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:rsidR="000723E5" w:rsidRPr="007E67D8" w:rsidRDefault="000723E5" w:rsidP="00EA5AD0">
            <w:pPr>
              <w:ind w:left="252" w:right="-36" w:hanging="25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:rsidR="000723E5" w:rsidRPr="007E67D8" w:rsidRDefault="000723E5" w:rsidP="00EA5AD0">
            <w:pPr>
              <w:ind w:left="252" w:right="-36" w:hanging="25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:rsidR="000723E5" w:rsidRPr="007E67D8" w:rsidRDefault="000723E5" w:rsidP="00EA5AD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:rsidR="000723E5" w:rsidRPr="007E67D8" w:rsidRDefault="00AD2A68" w:rsidP="00EA5AD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:rsidR="000723E5" w:rsidRPr="007E67D8" w:rsidRDefault="000723E5" w:rsidP="00EA5AD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0723E5" w:rsidRPr="007E67D8" w:rsidRDefault="00AD2A68" w:rsidP="00EA5AD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D2A68" w:rsidRPr="007E67D8" w:rsidTr="000723E5">
        <w:tc>
          <w:tcPr>
            <w:tcW w:w="3942" w:type="dxa"/>
          </w:tcPr>
          <w:p w:rsidR="00AD2A68" w:rsidRPr="007E67D8" w:rsidRDefault="00AD2A68" w:rsidP="00A67AFD">
            <w:pPr>
              <w:pStyle w:val="Header"/>
              <w:ind w:left="72" w:right="-108"/>
              <w:jc w:val="both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AD2A68" w:rsidRPr="007E67D8" w:rsidRDefault="00AD2A68" w:rsidP="00EA5AD0">
            <w:pPr>
              <w:ind w:left="252" w:right="-36" w:hanging="25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:rsidR="00AD2A68" w:rsidRPr="007E67D8" w:rsidRDefault="00AD2A68" w:rsidP="00EA5AD0">
            <w:pPr>
              <w:ind w:left="252" w:right="-36" w:hanging="25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:rsidR="00AD2A68" w:rsidRPr="007E67D8" w:rsidRDefault="00AD2A68" w:rsidP="00EA5AD0">
            <w:pPr>
              <w:ind w:left="252" w:right="-36" w:hanging="25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:rsidR="00AD2A68" w:rsidRPr="007E67D8" w:rsidRDefault="00AD2A68" w:rsidP="00EA5AD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:rsidR="00AD2A68" w:rsidRPr="007E67D8" w:rsidRDefault="005F5E1C" w:rsidP="00EA5AD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5E1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AD2A68" w:rsidRPr="007E67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:rsidR="00AD2A68" w:rsidRPr="007E67D8" w:rsidRDefault="00AD2A68" w:rsidP="00EA5AD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D2A68" w:rsidRPr="007E67D8" w:rsidRDefault="005F5E1C" w:rsidP="00EA5AD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5E1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AD2A68" w:rsidRPr="007E67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D2A68" w:rsidRPr="007E67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A68" w:rsidRPr="007E67D8" w:rsidTr="000723E5">
        <w:tc>
          <w:tcPr>
            <w:tcW w:w="3942" w:type="dxa"/>
          </w:tcPr>
          <w:p w:rsidR="00AD2A68" w:rsidRPr="007E67D8" w:rsidRDefault="00AD2A68" w:rsidP="00AD2A68">
            <w:pPr>
              <w:pStyle w:val="Header"/>
              <w:ind w:left="72" w:right="-108"/>
              <w:jc w:val="both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AD2A68" w:rsidRPr="007E67D8" w:rsidRDefault="00AD2A68" w:rsidP="00AD2A68">
            <w:pPr>
              <w:ind w:left="252" w:right="-36" w:hanging="25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:rsidR="00AD2A68" w:rsidRPr="007E67D8" w:rsidRDefault="00AD2A68" w:rsidP="00AD2A68">
            <w:pPr>
              <w:ind w:left="252" w:right="-36" w:hanging="25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:rsidR="00AD2A68" w:rsidRPr="007E67D8" w:rsidRDefault="00AD2A68" w:rsidP="00AD2A68">
            <w:pPr>
              <w:ind w:left="252" w:right="-36" w:hanging="25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:rsidR="00AD2A68" w:rsidRPr="007E67D8" w:rsidRDefault="00AD2A68" w:rsidP="00AD2A68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:rsidR="00AD2A68" w:rsidRPr="007E67D8" w:rsidRDefault="005F5E1C" w:rsidP="00AD2A68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5E1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:rsidR="00AD2A68" w:rsidRPr="007E67D8" w:rsidRDefault="00AD2A68" w:rsidP="00AD2A68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D2A68" w:rsidRPr="007E67D8" w:rsidRDefault="005F5E1C" w:rsidP="00AD2A68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F5E1C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</w:tr>
      <w:tr w:rsidR="00AD2A68" w:rsidRPr="007E67D8" w:rsidTr="000723E5">
        <w:tc>
          <w:tcPr>
            <w:tcW w:w="3942" w:type="dxa"/>
          </w:tcPr>
          <w:p w:rsidR="00AD2A68" w:rsidRPr="007E67D8" w:rsidRDefault="00AD2A68" w:rsidP="00AD2A68">
            <w:pPr>
              <w:pStyle w:val="Header"/>
              <w:ind w:right="-10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ยอดคงเหลือ</w:t>
            </w: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ต้นงวด</w:t>
            </w:r>
          </w:p>
        </w:tc>
        <w:tc>
          <w:tcPr>
            <w:tcW w:w="1080" w:type="dxa"/>
            <w:vAlign w:val="bottom"/>
          </w:tcPr>
          <w:p w:rsidR="00AD2A68" w:rsidRPr="007E67D8" w:rsidRDefault="00AD2A68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:rsidR="00AD2A68" w:rsidRPr="007E67D8" w:rsidRDefault="00AD2A68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AD2A68" w:rsidRPr="007E67D8" w:rsidRDefault="00AD2A68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:rsidR="00AD2A68" w:rsidRPr="007E67D8" w:rsidRDefault="00AD2A68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D2A68" w:rsidRPr="007E67D8" w:rsidRDefault="005F5E1C" w:rsidP="00F43BED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-1"/>
              <w:rPr>
                <w:rFonts w:ascii="Angsana New" w:hAnsi="Angsana New"/>
                <w:sz w:val="28"/>
                <w:szCs w:val="28"/>
              </w:rPr>
            </w:pPr>
            <w:r w:rsidRPr="005F5E1C">
              <w:rPr>
                <w:rFonts w:ascii="Angsana New" w:hAnsi="Angsana New"/>
                <w:sz w:val="28"/>
                <w:szCs w:val="28"/>
              </w:rPr>
              <w:t>9</w:t>
            </w:r>
            <w:r w:rsidR="00AD2A68" w:rsidRPr="007E67D8">
              <w:rPr>
                <w:rFonts w:ascii="Angsana New" w:hAnsi="Angsana New"/>
                <w:sz w:val="28"/>
                <w:szCs w:val="28"/>
              </w:rPr>
              <w:t>,</w:t>
            </w:r>
            <w:r w:rsidRPr="005F5E1C">
              <w:rPr>
                <w:rFonts w:ascii="Angsana New" w:hAnsi="Angsana New"/>
                <w:sz w:val="28"/>
                <w:szCs w:val="28"/>
              </w:rPr>
              <w:t>354</w:t>
            </w:r>
          </w:p>
        </w:tc>
        <w:tc>
          <w:tcPr>
            <w:tcW w:w="90" w:type="dxa"/>
          </w:tcPr>
          <w:p w:rsidR="00AD2A68" w:rsidRPr="007E67D8" w:rsidRDefault="00AD2A68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D2A68" w:rsidRPr="007E67D8" w:rsidRDefault="005F5E1C" w:rsidP="00F43BED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-89"/>
              <w:rPr>
                <w:rFonts w:ascii="Angsana New" w:hAnsi="Angsana New"/>
                <w:sz w:val="28"/>
                <w:szCs w:val="28"/>
              </w:rPr>
            </w:pPr>
            <w:r w:rsidRPr="005F5E1C">
              <w:rPr>
                <w:rFonts w:ascii="Angsana New" w:hAnsi="Angsana New"/>
                <w:sz w:val="28"/>
                <w:szCs w:val="28"/>
              </w:rPr>
              <w:t>55</w:t>
            </w:r>
            <w:r w:rsidR="00AD2A68" w:rsidRPr="007E67D8">
              <w:rPr>
                <w:rFonts w:ascii="Angsana New" w:hAnsi="Angsana New"/>
                <w:sz w:val="28"/>
                <w:szCs w:val="28"/>
              </w:rPr>
              <w:t>,</w:t>
            </w:r>
            <w:r w:rsidRPr="005F5E1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AD2A68" w:rsidRPr="007E67D8" w:rsidTr="006F21A6">
        <w:tc>
          <w:tcPr>
            <w:tcW w:w="3942" w:type="dxa"/>
          </w:tcPr>
          <w:p w:rsidR="00AD2A68" w:rsidRPr="007E67D8" w:rsidRDefault="00AD2A68" w:rsidP="00AD2A68">
            <w:pPr>
              <w:pStyle w:val="Header"/>
              <w:ind w:right="-108"/>
              <w:jc w:val="both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กำไร</w:t>
            </w:r>
            <w:r w:rsidRPr="007E67D8">
              <w:rPr>
                <w:rFonts w:ascii="Angsana New" w:hAnsi="Angsana New"/>
                <w:sz w:val="28"/>
              </w:rPr>
              <w:t xml:space="preserve"> </w:t>
            </w:r>
            <w:r w:rsidRPr="007E67D8">
              <w:rPr>
                <w:rFonts w:ascii="Angsana New" w:hAnsi="Angsana New" w:hint="cs"/>
                <w:sz w:val="28"/>
                <w:cs/>
              </w:rPr>
              <w:t xml:space="preserve">(ขาดทุน) </w:t>
            </w:r>
            <w:r w:rsidRPr="007E67D8">
              <w:rPr>
                <w:rFonts w:ascii="Angsana New" w:hAnsi="Angsana New"/>
                <w:sz w:val="28"/>
                <w:cs/>
              </w:rPr>
              <w:t>จากการเปลี่ยนแปลงมูลค่า</w:t>
            </w:r>
            <w:r w:rsidRPr="007E67D8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80" w:type="dxa"/>
          </w:tcPr>
          <w:p w:rsidR="00AD2A68" w:rsidRPr="007E67D8" w:rsidRDefault="00AD2A68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:rsidR="00AD2A68" w:rsidRPr="007E67D8" w:rsidRDefault="00AD2A68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AD2A68" w:rsidRPr="007E67D8" w:rsidRDefault="00AD2A68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:rsidR="00AD2A68" w:rsidRPr="007E67D8" w:rsidRDefault="00AD2A68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D2A68" w:rsidRPr="007E67D8" w:rsidRDefault="005F5E1C" w:rsidP="00F43BED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-1"/>
              <w:rPr>
                <w:rFonts w:ascii="Angsana New" w:hAnsi="Angsana New"/>
                <w:sz w:val="28"/>
                <w:szCs w:val="28"/>
              </w:rPr>
            </w:pPr>
            <w:r w:rsidRPr="005F5E1C">
              <w:rPr>
                <w:rFonts w:ascii="Angsana New" w:hAnsi="Angsana New"/>
                <w:sz w:val="28"/>
                <w:szCs w:val="28"/>
              </w:rPr>
              <w:t>2</w:t>
            </w:r>
            <w:r w:rsidR="00AD2A68" w:rsidRPr="007E67D8">
              <w:rPr>
                <w:rFonts w:ascii="Angsana New" w:hAnsi="Angsana New"/>
                <w:sz w:val="28"/>
                <w:szCs w:val="28"/>
              </w:rPr>
              <w:t>,</w:t>
            </w:r>
            <w:r w:rsidRPr="005F5E1C">
              <w:rPr>
                <w:rFonts w:ascii="Angsana New" w:hAnsi="Angsana New"/>
                <w:sz w:val="28"/>
                <w:szCs w:val="28"/>
              </w:rPr>
              <w:t>009</w:t>
            </w:r>
          </w:p>
        </w:tc>
        <w:tc>
          <w:tcPr>
            <w:tcW w:w="90" w:type="dxa"/>
          </w:tcPr>
          <w:p w:rsidR="00AD2A68" w:rsidRPr="007E67D8" w:rsidRDefault="00AD2A68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D2A68" w:rsidRPr="007E67D8" w:rsidRDefault="00AD2A68" w:rsidP="00F43BED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-89"/>
              <w:rPr>
                <w:rFonts w:ascii="Angsana New" w:hAnsi="Angsana New"/>
                <w:sz w:val="28"/>
                <w:szCs w:val="28"/>
              </w:rPr>
            </w:pPr>
            <w:r w:rsidRPr="007E67D8">
              <w:rPr>
                <w:rFonts w:ascii="Angsana New" w:hAnsi="Angsana New"/>
                <w:sz w:val="28"/>
                <w:szCs w:val="28"/>
              </w:rPr>
              <w:t>(</w:t>
            </w:r>
            <w:r w:rsidR="005F5E1C" w:rsidRPr="005F5E1C">
              <w:rPr>
                <w:rFonts w:ascii="Angsana New" w:hAnsi="Angsana New"/>
                <w:sz w:val="28"/>
                <w:szCs w:val="28"/>
              </w:rPr>
              <w:t>45</w:t>
            </w:r>
            <w:r w:rsidRPr="007E67D8">
              <w:rPr>
                <w:rFonts w:ascii="Angsana New" w:hAnsi="Angsana New"/>
                <w:sz w:val="28"/>
                <w:szCs w:val="28"/>
              </w:rPr>
              <w:t>,</w:t>
            </w:r>
            <w:r w:rsidR="005F5E1C" w:rsidRPr="005F5E1C">
              <w:rPr>
                <w:rFonts w:ascii="Angsana New" w:hAnsi="Angsana New"/>
                <w:sz w:val="28"/>
                <w:szCs w:val="28"/>
              </w:rPr>
              <w:t>646</w:t>
            </w:r>
            <w:r w:rsidRPr="007E67D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2A68" w:rsidRPr="007E67D8" w:rsidTr="006F21A6">
        <w:tc>
          <w:tcPr>
            <w:tcW w:w="3942" w:type="dxa"/>
          </w:tcPr>
          <w:p w:rsidR="00AD2A68" w:rsidRPr="007E67D8" w:rsidRDefault="00AD2A68" w:rsidP="00AD2A68">
            <w:pPr>
              <w:pStyle w:val="Header"/>
              <w:ind w:right="-10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ยอดคงเหลือ</w:t>
            </w: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ปลายงวด</w:t>
            </w:r>
          </w:p>
        </w:tc>
        <w:tc>
          <w:tcPr>
            <w:tcW w:w="1080" w:type="dxa"/>
          </w:tcPr>
          <w:p w:rsidR="00AD2A68" w:rsidRPr="007E67D8" w:rsidRDefault="00AD2A68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:rsidR="00AD2A68" w:rsidRPr="007E67D8" w:rsidRDefault="00AD2A68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AD2A68" w:rsidRPr="007E67D8" w:rsidRDefault="00AD2A68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:rsidR="00AD2A68" w:rsidRPr="007E67D8" w:rsidRDefault="00AD2A68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D2A68" w:rsidRPr="007E67D8" w:rsidRDefault="005F5E1C" w:rsidP="00F43BED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-1"/>
              <w:rPr>
                <w:rFonts w:ascii="Angsana New" w:hAnsi="Angsana New"/>
                <w:sz w:val="28"/>
                <w:szCs w:val="28"/>
              </w:rPr>
            </w:pPr>
            <w:r w:rsidRPr="005F5E1C">
              <w:rPr>
                <w:rFonts w:ascii="Angsana New" w:hAnsi="Angsana New"/>
                <w:sz w:val="28"/>
                <w:szCs w:val="28"/>
              </w:rPr>
              <w:t>11</w:t>
            </w:r>
            <w:r w:rsidR="00AD2A68" w:rsidRPr="007E67D8">
              <w:rPr>
                <w:rFonts w:ascii="Angsana New" w:hAnsi="Angsana New"/>
                <w:sz w:val="28"/>
                <w:szCs w:val="28"/>
              </w:rPr>
              <w:t>,</w:t>
            </w:r>
            <w:r w:rsidRPr="005F5E1C">
              <w:rPr>
                <w:rFonts w:ascii="Angsana New" w:hAnsi="Angsana New"/>
                <w:sz w:val="28"/>
                <w:szCs w:val="28"/>
              </w:rPr>
              <w:t>363</w:t>
            </w:r>
          </w:p>
        </w:tc>
        <w:tc>
          <w:tcPr>
            <w:tcW w:w="90" w:type="dxa"/>
          </w:tcPr>
          <w:p w:rsidR="00AD2A68" w:rsidRPr="007E67D8" w:rsidRDefault="00AD2A68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D2A68" w:rsidRPr="007E67D8" w:rsidRDefault="005F5E1C" w:rsidP="00F43BED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-89"/>
              <w:rPr>
                <w:rFonts w:ascii="Angsana New" w:hAnsi="Angsana New"/>
                <w:sz w:val="28"/>
                <w:szCs w:val="28"/>
              </w:rPr>
            </w:pPr>
            <w:r w:rsidRPr="005F5E1C">
              <w:rPr>
                <w:rFonts w:ascii="Angsana New" w:hAnsi="Angsana New"/>
                <w:sz w:val="28"/>
                <w:szCs w:val="28"/>
              </w:rPr>
              <w:t>9</w:t>
            </w:r>
            <w:r w:rsidR="00AD2A68" w:rsidRPr="007E67D8">
              <w:rPr>
                <w:rFonts w:ascii="Angsana New" w:hAnsi="Angsana New"/>
                <w:sz w:val="28"/>
                <w:szCs w:val="28"/>
              </w:rPr>
              <w:t>,</w:t>
            </w:r>
            <w:r w:rsidRPr="005F5E1C">
              <w:rPr>
                <w:rFonts w:ascii="Angsana New" w:hAnsi="Angsana New"/>
                <w:sz w:val="28"/>
                <w:szCs w:val="28"/>
              </w:rPr>
              <w:t>354</w:t>
            </w:r>
          </w:p>
        </w:tc>
      </w:tr>
    </w:tbl>
    <w:p w:rsidR="002C533A" w:rsidRPr="007E67D8" w:rsidRDefault="005F5E1C" w:rsidP="005F5E1C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5E1C">
        <w:rPr>
          <w:rFonts w:ascii="Angsana New" w:hAnsi="Angsana New"/>
          <w:b/>
          <w:bCs/>
          <w:sz w:val="32"/>
          <w:szCs w:val="32"/>
        </w:rPr>
        <w:t>8</w:t>
      </w:r>
      <w:r w:rsidR="002C533A" w:rsidRPr="007E67D8">
        <w:rPr>
          <w:rFonts w:ascii="Angsana New" w:hAnsi="Angsana New"/>
          <w:b/>
          <w:bCs/>
          <w:sz w:val="32"/>
          <w:szCs w:val="32"/>
        </w:rPr>
        <w:t>.</w:t>
      </w:r>
      <w:r w:rsidR="002C533A" w:rsidRPr="007E67D8">
        <w:rPr>
          <w:rFonts w:ascii="Angsana New" w:hAnsi="Angsana New"/>
          <w:b/>
          <w:bCs/>
          <w:sz w:val="32"/>
          <w:szCs w:val="32"/>
        </w:rPr>
        <w:tab/>
      </w:r>
      <w:r w:rsidR="002C533A" w:rsidRPr="007E67D8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6E377C" w:rsidRPr="007E67D8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1E5198" w:rsidRPr="007E67D8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6E377C" w:rsidRPr="007E67D8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:rsidR="002652D6" w:rsidRPr="007E67D8" w:rsidRDefault="005F5E1C" w:rsidP="00450E31">
      <w:pPr>
        <w:overflowPunct/>
        <w:autoSpaceDE/>
        <w:autoSpaceDN/>
        <w:adjustRightInd/>
        <w:ind w:left="1260" w:hanging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5E1C">
        <w:rPr>
          <w:rFonts w:ascii="Angsana New" w:hAnsi="Angsana New"/>
          <w:sz w:val="32"/>
          <w:szCs w:val="32"/>
        </w:rPr>
        <w:t>8</w:t>
      </w:r>
      <w:r w:rsidR="00050ABF" w:rsidRPr="007E67D8">
        <w:rPr>
          <w:rFonts w:ascii="Angsana New" w:hAnsi="Angsana New"/>
          <w:sz w:val="32"/>
          <w:szCs w:val="32"/>
        </w:rPr>
        <w:t>.</w:t>
      </w:r>
      <w:r w:rsidRPr="005F5E1C">
        <w:rPr>
          <w:rFonts w:ascii="Angsana New" w:hAnsi="Angsana New"/>
          <w:sz w:val="32"/>
          <w:szCs w:val="32"/>
        </w:rPr>
        <w:t>1</w:t>
      </w:r>
      <w:r w:rsidR="00050ABF" w:rsidRPr="007E67D8">
        <w:rPr>
          <w:rFonts w:ascii="Angsana New" w:hAnsi="Angsana New" w:hint="cs"/>
          <w:sz w:val="32"/>
          <w:szCs w:val="32"/>
          <w:cs/>
        </w:rPr>
        <w:t xml:space="preserve"> </w:t>
      </w:r>
      <w:r w:rsidR="00450E31" w:rsidRPr="007E67D8">
        <w:rPr>
          <w:rFonts w:ascii="Angsana New" w:hAnsi="Angsana New"/>
          <w:sz w:val="32"/>
          <w:szCs w:val="32"/>
        </w:rPr>
        <w:tab/>
      </w:r>
      <w:r w:rsidR="002652D6" w:rsidRPr="007E67D8">
        <w:rPr>
          <w:rFonts w:ascii="Angsana New" w:hAnsi="Angsana New"/>
          <w:sz w:val="32"/>
          <w:szCs w:val="32"/>
          <w:cs/>
        </w:rPr>
        <w:t xml:space="preserve">ลูกหนี้การค้าและลูกหนี้หมุนเวียนอื่น ณ วันที่ </w:t>
      </w:r>
      <w:r w:rsidRPr="005F5E1C">
        <w:rPr>
          <w:rFonts w:ascii="Angsana New" w:hAnsi="Angsana New"/>
          <w:sz w:val="32"/>
          <w:szCs w:val="32"/>
        </w:rPr>
        <w:t>30</w:t>
      </w:r>
      <w:r w:rsidR="002652D6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4D82" w:rsidRPr="007E67D8">
        <w:rPr>
          <w:rFonts w:ascii="Angsana New" w:hAnsi="Angsana New" w:hint="cs"/>
          <w:sz w:val="32"/>
          <w:szCs w:val="32"/>
          <w:cs/>
        </w:rPr>
        <w:t>มิถุนายน</w:t>
      </w:r>
      <w:r w:rsidR="002652D6" w:rsidRPr="007E67D8">
        <w:rPr>
          <w:rFonts w:ascii="Angsana New" w:hAnsi="Angsana New"/>
          <w:sz w:val="32"/>
          <w:szCs w:val="32"/>
          <w:cs/>
        </w:rPr>
        <w:t xml:space="preserve"> </w:t>
      </w:r>
      <w:r w:rsidRPr="005F5E1C">
        <w:rPr>
          <w:rFonts w:ascii="Angsana New" w:hAnsi="Angsana New"/>
          <w:sz w:val="32"/>
          <w:szCs w:val="32"/>
        </w:rPr>
        <w:t>2562</w:t>
      </w:r>
      <w:r w:rsidR="002652D6" w:rsidRPr="007E67D8">
        <w:rPr>
          <w:rFonts w:ascii="Angsana New" w:hAnsi="Angsana New"/>
          <w:sz w:val="32"/>
          <w:szCs w:val="32"/>
          <w:cs/>
        </w:rPr>
        <w:t xml:space="preserve"> และ</w:t>
      </w:r>
      <w:r w:rsidR="0025424E" w:rsidRPr="007E67D8">
        <w:rPr>
          <w:rFonts w:ascii="Angsana New" w:hAnsi="Angsana New" w:hint="cs"/>
          <w:sz w:val="32"/>
          <w:szCs w:val="32"/>
          <w:cs/>
        </w:rPr>
        <w:t>วันที่</w:t>
      </w:r>
      <w:r w:rsidR="002652D6" w:rsidRPr="007E67D8">
        <w:rPr>
          <w:rFonts w:ascii="Angsana New" w:hAnsi="Angsana New"/>
          <w:sz w:val="32"/>
          <w:szCs w:val="32"/>
          <w:cs/>
        </w:rPr>
        <w:t xml:space="preserve"> </w:t>
      </w:r>
      <w:r w:rsidRPr="005F5E1C">
        <w:rPr>
          <w:rFonts w:ascii="Angsana New" w:hAnsi="Angsana New"/>
          <w:sz w:val="32"/>
          <w:szCs w:val="32"/>
        </w:rPr>
        <w:t>31</w:t>
      </w:r>
      <w:r w:rsidR="002652D6" w:rsidRPr="007E67D8">
        <w:rPr>
          <w:rFonts w:ascii="Angsana New" w:hAnsi="Angsana New"/>
          <w:sz w:val="32"/>
          <w:szCs w:val="32"/>
        </w:rPr>
        <w:t xml:space="preserve"> </w:t>
      </w:r>
      <w:r w:rsidR="002652D6" w:rsidRPr="007E67D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F5E1C">
        <w:rPr>
          <w:rFonts w:ascii="Angsana New" w:hAnsi="Angsana New"/>
          <w:sz w:val="32"/>
          <w:szCs w:val="32"/>
        </w:rPr>
        <w:t>2561</w:t>
      </w:r>
      <w:r w:rsidR="00050ABF" w:rsidRPr="007E67D8">
        <w:rPr>
          <w:rFonts w:ascii="Angsana New" w:hAnsi="Angsana New" w:hint="cs"/>
          <w:sz w:val="32"/>
          <w:szCs w:val="32"/>
          <w:cs/>
        </w:rPr>
        <w:t xml:space="preserve"> </w:t>
      </w:r>
      <w:r w:rsidR="002652D6" w:rsidRPr="007E67D8">
        <w:rPr>
          <w:rFonts w:ascii="Angsana New" w:hAnsi="Angsana New"/>
          <w:sz w:val="32"/>
          <w:szCs w:val="32"/>
          <w:cs/>
        </w:rPr>
        <w:t>ประกอบด้วย</w:t>
      </w:r>
    </w:p>
    <w:p w:rsidR="002652D6" w:rsidRPr="007E67D8" w:rsidRDefault="002652D6" w:rsidP="00351BBB">
      <w:pPr>
        <w:tabs>
          <w:tab w:val="left" w:pos="540"/>
        </w:tabs>
        <w:overflowPunct/>
        <w:autoSpaceDE/>
        <w:autoSpaceDN/>
        <w:adjustRightInd/>
        <w:spacing w:before="120"/>
        <w:ind w:right="-25"/>
        <w:jc w:val="right"/>
        <w:textAlignment w:val="auto"/>
        <w:rPr>
          <w:rFonts w:ascii="Angsana New" w:hAnsi="Angsana New"/>
          <w:b/>
          <w:bCs/>
          <w:szCs w:val="24"/>
        </w:rPr>
      </w:pPr>
      <w:r w:rsidRPr="007E67D8">
        <w:rPr>
          <w:rFonts w:ascii="Angsana New" w:hAnsi="Angsana New"/>
          <w:b/>
          <w:bCs/>
          <w:szCs w:val="24"/>
        </w:rPr>
        <w:t>(</w:t>
      </w:r>
      <w:r w:rsidRPr="007E67D8">
        <w:rPr>
          <w:rFonts w:ascii="Angsana New" w:hAnsi="Angsana New"/>
          <w:b/>
          <w:bCs/>
          <w:szCs w:val="24"/>
          <w:cs/>
        </w:rPr>
        <w:t>หน่วย</w:t>
      </w:r>
      <w:r w:rsidRPr="007E67D8">
        <w:rPr>
          <w:rFonts w:ascii="Angsana New" w:hAnsi="Angsana New"/>
          <w:b/>
          <w:bCs/>
          <w:szCs w:val="24"/>
        </w:rPr>
        <w:t xml:space="preserve">: </w:t>
      </w:r>
      <w:r w:rsidRPr="007E67D8">
        <w:rPr>
          <w:rFonts w:ascii="Angsana New" w:hAnsi="Angsana New"/>
          <w:b/>
          <w:bCs/>
          <w:szCs w:val="24"/>
          <w:cs/>
        </w:rPr>
        <w:t>พันบาท</w:t>
      </w:r>
      <w:r w:rsidRPr="007E67D8">
        <w:rPr>
          <w:rFonts w:ascii="Angsana New" w:hAnsi="Angsana New"/>
          <w:b/>
          <w:bCs/>
          <w:szCs w:val="24"/>
        </w:rPr>
        <w:t>)</w:t>
      </w:r>
    </w:p>
    <w:tbl>
      <w:tblPr>
        <w:tblW w:w="8370" w:type="dxa"/>
        <w:tblInd w:w="9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960"/>
        <w:gridCol w:w="1080"/>
        <w:gridCol w:w="86"/>
        <w:gridCol w:w="1084"/>
        <w:gridCol w:w="86"/>
        <w:gridCol w:w="904"/>
        <w:gridCol w:w="86"/>
        <w:gridCol w:w="1084"/>
      </w:tblGrid>
      <w:tr w:rsidR="002652D6" w:rsidRPr="007E67D8" w:rsidTr="00351BBB">
        <w:tc>
          <w:tcPr>
            <w:tcW w:w="3960" w:type="dxa"/>
          </w:tcPr>
          <w:p w:rsidR="002652D6" w:rsidRPr="007E67D8" w:rsidRDefault="002652D6" w:rsidP="00351BBB">
            <w:pPr>
              <w:tabs>
                <w:tab w:val="left" w:pos="36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2652D6" w:rsidRPr="007E67D8" w:rsidRDefault="002652D6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86" w:type="dxa"/>
          </w:tcPr>
          <w:p w:rsidR="002652D6" w:rsidRPr="007E67D8" w:rsidRDefault="002652D6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074" w:type="dxa"/>
            <w:gridSpan w:val="3"/>
            <w:vAlign w:val="bottom"/>
          </w:tcPr>
          <w:p w:rsidR="002652D6" w:rsidRPr="007E67D8" w:rsidRDefault="002652D6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2652D6" w:rsidRPr="007E67D8" w:rsidTr="00351BBB">
        <w:tc>
          <w:tcPr>
            <w:tcW w:w="3960" w:type="dxa"/>
          </w:tcPr>
          <w:p w:rsidR="002652D6" w:rsidRPr="007E67D8" w:rsidRDefault="002652D6" w:rsidP="00351BBB">
            <w:pPr>
              <w:tabs>
                <w:tab w:val="left" w:pos="36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2652D6" w:rsidRPr="007E67D8" w:rsidRDefault="00764561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86" w:type="dxa"/>
          </w:tcPr>
          <w:p w:rsidR="002652D6" w:rsidRPr="007E67D8" w:rsidRDefault="002652D6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2652D6" w:rsidRPr="007E67D8" w:rsidRDefault="00764561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86" w:type="dxa"/>
          </w:tcPr>
          <w:p w:rsidR="002652D6" w:rsidRPr="007E67D8" w:rsidRDefault="002652D6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4" w:type="dxa"/>
            <w:vAlign w:val="bottom"/>
          </w:tcPr>
          <w:p w:rsidR="002652D6" w:rsidRPr="007E67D8" w:rsidRDefault="00764561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86" w:type="dxa"/>
          </w:tcPr>
          <w:p w:rsidR="002652D6" w:rsidRPr="007E67D8" w:rsidRDefault="002652D6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2652D6" w:rsidRPr="007E67D8" w:rsidRDefault="00764561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</w:tr>
      <w:tr w:rsidR="00760A28" w:rsidRPr="007E67D8" w:rsidTr="00351BBB">
        <w:tc>
          <w:tcPr>
            <w:tcW w:w="3960" w:type="dxa"/>
          </w:tcPr>
          <w:p w:rsidR="00760A28" w:rsidRPr="007E67D8" w:rsidRDefault="00760A28" w:rsidP="00351BBB">
            <w:pPr>
              <w:tabs>
                <w:tab w:val="left" w:pos="36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6D3A6E" w:rsidRPr="007E67D8" w:rsidRDefault="005F5E1C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760A28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760A28" w:rsidRPr="007E67D8"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</w:p>
          <w:p w:rsidR="00760A28" w:rsidRPr="007E67D8" w:rsidRDefault="005F5E1C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6D3A6E" w:rsidRPr="007E67D8" w:rsidRDefault="005F5E1C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760A28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6D3A6E" w:rsidRPr="007E67D8">
              <w:rPr>
                <w:rFonts w:ascii="Angsana New" w:hAnsi="Angsana New"/>
                <w:b/>
                <w:bCs/>
                <w:szCs w:val="24"/>
                <w:cs/>
              </w:rPr>
              <w:t>ธันวาคม</w:t>
            </w:r>
          </w:p>
          <w:p w:rsidR="00760A28" w:rsidRPr="007E67D8" w:rsidRDefault="005F5E1C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4" w:type="dxa"/>
            <w:vAlign w:val="bottom"/>
          </w:tcPr>
          <w:p w:rsidR="006D3A6E" w:rsidRPr="007E67D8" w:rsidRDefault="005F5E1C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760A28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760A28" w:rsidRPr="007E67D8"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</w:p>
          <w:p w:rsidR="00760A28" w:rsidRPr="007E67D8" w:rsidRDefault="005F5E1C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6D3A6E" w:rsidRPr="007E67D8" w:rsidRDefault="005F5E1C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760A28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6D3A6E" w:rsidRPr="007E67D8">
              <w:rPr>
                <w:rFonts w:ascii="Angsana New" w:hAnsi="Angsana New"/>
                <w:b/>
                <w:bCs/>
                <w:szCs w:val="24"/>
                <w:cs/>
              </w:rPr>
              <w:t>ธันวาคม</w:t>
            </w:r>
          </w:p>
          <w:p w:rsidR="00760A28" w:rsidRPr="007E67D8" w:rsidRDefault="005F5E1C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760A28" w:rsidRPr="007E67D8" w:rsidTr="00351BBB">
        <w:tc>
          <w:tcPr>
            <w:tcW w:w="3960" w:type="dxa"/>
          </w:tcPr>
          <w:p w:rsidR="00760A28" w:rsidRPr="007E67D8" w:rsidRDefault="00760A28" w:rsidP="00351BBB">
            <w:pPr>
              <w:tabs>
                <w:tab w:val="left" w:pos="360"/>
                <w:tab w:val="left" w:pos="2160"/>
              </w:tabs>
              <w:spacing w:line="280" w:lineRule="exact"/>
              <w:ind w:left="450" w:right="-383" w:hanging="90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ลูกหนี้การค้า</w:t>
            </w:r>
            <w:r w:rsidRPr="007E67D8">
              <w:rPr>
                <w:rFonts w:ascii="Angsana New" w:hAnsi="Angsana New"/>
                <w:szCs w:val="24"/>
              </w:rPr>
              <w:t xml:space="preserve"> - </w:t>
            </w:r>
            <w:r w:rsidRPr="007E67D8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  <w:r w:rsidRPr="007E67D8">
              <w:rPr>
                <w:rFonts w:ascii="Angsana New" w:hAnsi="Angsana New"/>
                <w:szCs w:val="24"/>
              </w:rPr>
              <w:t xml:space="preserve"> (</w:t>
            </w:r>
            <w:r w:rsidR="004E0042" w:rsidRPr="007E67D8">
              <w:rPr>
                <w:rFonts w:ascii="Angsana New" w:hAnsi="Angsana New"/>
                <w:szCs w:val="24"/>
                <w:cs/>
              </w:rPr>
              <w:t>ดู</w:t>
            </w:r>
            <w:r w:rsidRPr="007E67D8">
              <w:rPr>
                <w:rFonts w:ascii="Angsana New" w:hAnsi="Angsana New"/>
                <w:szCs w:val="24"/>
                <w:cs/>
              </w:rPr>
              <w:t>หมายเหตุ</w:t>
            </w:r>
            <w:r w:rsidR="004E0042" w:rsidRPr="007E67D8">
              <w:rPr>
                <w:rFonts w:ascii="Angsana New" w:hAnsi="Angsana New"/>
                <w:szCs w:val="24"/>
                <w:cs/>
              </w:rPr>
              <w:t>ข้อ</w:t>
            </w:r>
            <w:r w:rsidRPr="007E67D8">
              <w:rPr>
                <w:rFonts w:ascii="Angsana New" w:hAnsi="Angsana New"/>
                <w:szCs w:val="24"/>
                <w:cs/>
              </w:rPr>
              <w:t xml:space="preserve"> </w:t>
            </w:r>
            <w:r w:rsidR="005F5E1C" w:rsidRPr="005F5E1C">
              <w:rPr>
                <w:rFonts w:ascii="Angsana New" w:hAnsi="Angsana New"/>
                <w:szCs w:val="24"/>
              </w:rPr>
              <w:t>5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60A28" w:rsidRPr="007E67D8" w:rsidRDefault="0059060B" w:rsidP="00351BBB">
            <w:pPr>
              <w:tabs>
                <w:tab w:val="decimal" w:pos="54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760A28" w:rsidRPr="007E67D8" w:rsidRDefault="00760A28" w:rsidP="00351BBB">
            <w:pPr>
              <w:tabs>
                <w:tab w:val="decimal" w:pos="631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760A28" w:rsidRPr="007E67D8" w:rsidRDefault="005F5E1C" w:rsidP="00351BBB">
            <w:pPr>
              <w:tabs>
                <w:tab w:val="decimal" w:pos="81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193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760A28" w:rsidRPr="007E67D8" w:rsidRDefault="005F5E1C" w:rsidP="00DD41FA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193</w:t>
            </w:r>
          </w:p>
        </w:tc>
      </w:tr>
      <w:tr w:rsidR="00760A28" w:rsidRPr="007E67D8" w:rsidTr="00351BBB">
        <w:tc>
          <w:tcPr>
            <w:tcW w:w="3960" w:type="dxa"/>
          </w:tcPr>
          <w:p w:rsidR="00760A28" w:rsidRPr="007E67D8" w:rsidRDefault="00760A28" w:rsidP="00351BBB">
            <w:pPr>
              <w:tabs>
                <w:tab w:val="left" w:pos="360"/>
                <w:tab w:val="left" w:pos="2160"/>
              </w:tabs>
              <w:spacing w:line="280" w:lineRule="exact"/>
              <w:ind w:left="450" w:right="-383" w:hanging="90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ลูกหนี้การค้า</w:t>
            </w:r>
            <w:r w:rsidRPr="007E67D8">
              <w:rPr>
                <w:rFonts w:ascii="Angsana New" w:hAnsi="Angsana New"/>
                <w:szCs w:val="24"/>
              </w:rPr>
              <w:t xml:space="preserve"> </w:t>
            </w:r>
            <w:r w:rsidR="004E0042" w:rsidRPr="007E67D8">
              <w:rPr>
                <w:rFonts w:ascii="Angsana New" w:hAnsi="Angsana New"/>
                <w:szCs w:val="24"/>
              </w:rPr>
              <w:t>-</w:t>
            </w:r>
            <w:r w:rsidRPr="007E67D8">
              <w:rPr>
                <w:rFonts w:ascii="Angsana New" w:hAnsi="Angsana New"/>
                <w:szCs w:val="24"/>
              </w:rPr>
              <w:t xml:space="preserve"> </w:t>
            </w:r>
            <w:r w:rsidRPr="007E67D8">
              <w:rPr>
                <w:rFonts w:ascii="Angsana New" w:hAnsi="Angsana New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60A28" w:rsidRPr="007E67D8" w:rsidRDefault="005F5E1C" w:rsidP="00F43BED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86</w:t>
            </w:r>
            <w:r w:rsidR="00055454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579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760A28" w:rsidRPr="007E67D8" w:rsidRDefault="005F5E1C" w:rsidP="00DD41FA">
            <w:pPr>
              <w:tabs>
                <w:tab w:val="decimal" w:pos="99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53</w:t>
            </w:r>
            <w:r w:rsidR="00760A28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360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:rsidR="00760A28" w:rsidRPr="007E67D8" w:rsidRDefault="003214A3" w:rsidP="00351BBB">
            <w:pPr>
              <w:tabs>
                <w:tab w:val="decimal" w:pos="631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vAlign w:val="bottom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760A28" w:rsidRPr="007E67D8" w:rsidRDefault="00760A28" w:rsidP="00351BBB">
            <w:pPr>
              <w:tabs>
                <w:tab w:val="decimal" w:pos="631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</w:tr>
      <w:tr w:rsidR="00760A28" w:rsidRPr="007E67D8" w:rsidTr="00351BBB">
        <w:tc>
          <w:tcPr>
            <w:tcW w:w="3960" w:type="dxa"/>
          </w:tcPr>
          <w:p w:rsidR="00760A28" w:rsidRPr="007E67D8" w:rsidRDefault="00760A28" w:rsidP="00351BBB">
            <w:pPr>
              <w:tabs>
                <w:tab w:val="left" w:pos="360"/>
                <w:tab w:val="left" w:pos="2160"/>
              </w:tabs>
              <w:spacing w:line="280" w:lineRule="exact"/>
              <w:ind w:left="450" w:right="-383" w:hanging="90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ลูกหนี้อื่น - กิจการที่เกี่ยวข้องกัน</w:t>
            </w:r>
            <w:r w:rsidRPr="007E67D8">
              <w:rPr>
                <w:rFonts w:ascii="Angsana New" w:hAnsi="Angsana New"/>
                <w:szCs w:val="24"/>
              </w:rPr>
              <w:t xml:space="preserve"> (</w:t>
            </w:r>
            <w:r w:rsidR="004E0042" w:rsidRPr="007E67D8">
              <w:rPr>
                <w:rFonts w:ascii="Angsana New" w:hAnsi="Angsana New"/>
                <w:szCs w:val="24"/>
                <w:cs/>
              </w:rPr>
              <w:t>ดู</w:t>
            </w:r>
            <w:r w:rsidRPr="007E67D8">
              <w:rPr>
                <w:rFonts w:ascii="Angsana New" w:hAnsi="Angsana New"/>
                <w:szCs w:val="24"/>
                <w:cs/>
              </w:rPr>
              <w:t>หมายเหตุ</w:t>
            </w:r>
            <w:r w:rsidR="004E0042" w:rsidRPr="007E67D8">
              <w:rPr>
                <w:rFonts w:ascii="Angsana New" w:hAnsi="Angsana New"/>
                <w:szCs w:val="24"/>
                <w:cs/>
              </w:rPr>
              <w:t>ข้อ</w:t>
            </w:r>
            <w:r w:rsidRPr="007E67D8">
              <w:rPr>
                <w:rFonts w:ascii="Angsana New" w:hAnsi="Angsana New"/>
                <w:szCs w:val="24"/>
                <w:cs/>
              </w:rPr>
              <w:t xml:space="preserve"> </w:t>
            </w:r>
            <w:r w:rsidR="005F5E1C" w:rsidRPr="005F5E1C">
              <w:rPr>
                <w:rFonts w:ascii="Angsana New" w:hAnsi="Angsana New"/>
                <w:szCs w:val="24"/>
              </w:rPr>
              <w:t>5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60A28" w:rsidRPr="007E67D8" w:rsidRDefault="00337530" w:rsidP="00F43BED">
            <w:pPr>
              <w:tabs>
                <w:tab w:val="decimal" w:pos="10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320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760A28" w:rsidRPr="007E67D8" w:rsidRDefault="005F5E1C" w:rsidP="00351BBB">
            <w:pPr>
              <w:tabs>
                <w:tab w:val="decimal" w:pos="10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112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4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vAlign w:val="bottom"/>
          </w:tcPr>
          <w:p w:rsidR="00760A28" w:rsidRPr="007E67D8" w:rsidRDefault="005F5E1C" w:rsidP="00DD41FA">
            <w:pPr>
              <w:tabs>
                <w:tab w:val="decimal" w:pos="81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20</w:t>
            </w:r>
            <w:r w:rsidR="003214A3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570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760A28" w:rsidRPr="007E67D8" w:rsidRDefault="00760A28" w:rsidP="00351BBB">
            <w:pPr>
              <w:tabs>
                <w:tab w:val="decimal" w:pos="1004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760A28" w:rsidRPr="007E67D8" w:rsidRDefault="005F5E1C" w:rsidP="00351BBB">
            <w:pPr>
              <w:tabs>
                <w:tab w:val="decimal" w:pos="1004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43</w:t>
            </w:r>
            <w:r w:rsidR="00760A28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097</w:t>
            </w:r>
          </w:p>
        </w:tc>
      </w:tr>
      <w:tr w:rsidR="00760A28" w:rsidRPr="007E67D8" w:rsidTr="00351BBB">
        <w:tc>
          <w:tcPr>
            <w:tcW w:w="3960" w:type="dxa"/>
          </w:tcPr>
          <w:p w:rsidR="00760A28" w:rsidRPr="007E67D8" w:rsidRDefault="00760A28" w:rsidP="00351BBB">
            <w:pPr>
              <w:tabs>
                <w:tab w:val="left" w:pos="360"/>
                <w:tab w:val="left" w:pos="2160"/>
              </w:tabs>
              <w:spacing w:line="280" w:lineRule="exact"/>
              <w:ind w:left="450" w:right="-383" w:hanging="90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 xml:space="preserve">ลูกหนี้อื่น </w:t>
            </w:r>
            <w:r w:rsidR="004E0042" w:rsidRPr="007E67D8">
              <w:rPr>
                <w:rFonts w:ascii="Angsana New" w:hAnsi="Angsana New"/>
                <w:szCs w:val="24"/>
              </w:rPr>
              <w:t>-</w:t>
            </w:r>
            <w:r w:rsidRPr="007E67D8">
              <w:rPr>
                <w:rFonts w:ascii="Angsana New" w:hAnsi="Angsana New"/>
                <w:szCs w:val="24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60A28" w:rsidRPr="007E67D8" w:rsidRDefault="005F5E1C" w:rsidP="00F43BED">
            <w:pPr>
              <w:tabs>
                <w:tab w:val="decimal" w:pos="10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10</w:t>
            </w:r>
            <w:r w:rsidR="0059060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78</w:t>
            </w:r>
            <w:r w:rsidR="00337530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760A28" w:rsidRPr="007E67D8" w:rsidRDefault="005F5E1C" w:rsidP="00351BBB">
            <w:pPr>
              <w:tabs>
                <w:tab w:val="decimal" w:pos="10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10</w:t>
            </w:r>
            <w:r w:rsidR="00760A28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978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vAlign w:val="bottom"/>
          </w:tcPr>
          <w:p w:rsidR="00760A28" w:rsidRPr="007E67D8" w:rsidRDefault="005F5E1C" w:rsidP="00351BBB">
            <w:pPr>
              <w:tabs>
                <w:tab w:val="decimal" w:pos="81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</w:t>
            </w:r>
            <w:r w:rsidR="003214A3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935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760A28" w:rsidRPr="007E67D8" w:rsidRDefault="005F5E1C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987</w:t>
            </w:r>
          </w:p>
        </w:tc>
      </w:tr>
      <w:tr w:rsidR="00760A28" w:rsidRPr="007E67D8" w:rsidTr="00351BBB">
        <w:tc>
          <w:tcPr>
            <w:tcW w:w="3960" w:type="dxa"/>
          </w:tcPr>
          <w:p w:rsidR="00760A28" w:rsidRPr="007E67D8" w:rsidRDefault="00760A28" w:rsidP="00351BBB">
            <w:pPr>
              <w:tabs>
                <w:tab w:val="left" w:pos="360"/>
                <w:tab w:val="left" w:pos="2160"/>
              </w:tabs>
              <w:spacing w:line="280" w:lineRule="exact"/>
              <w:ind w:left="450" w:right="-383" w:hanging="90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รายได้ค้างรับ - กิจการที่เกี่ยวข้องกัน</w:t>
            </w:r>
            <w:r w:rsidRPr="007E67D8">
              <w:rPr>
                <w:rFonts w:ascii="Angsana New" w:hAnsi="Angsana New"/>
                <w:szCs w:val="24"/>
              </w:rPr>
              <w:t xml:space="preserve"> (</w:t>
            </w:r>
            <w:r w:rsidR="004E0042" w:rsidRPr="007E67D8">
              <w:rPr>
                <w:rFonts w:ascii="Angsana New" w:hAnsi="Angsana New"/>
                <w:szCs w:val="24"/>
                <w:cs/>
              </w:rPr>
              <w:t>ดู</w:t>
            </w:r>
            <w:r w:rsidRPr="007E67D8">
              <w:rPr>
                <w:rFonts w:ascii="Angsana New" w:hAnsi="Angsana New"/>
                <w:szCs w:val="24"/>
                <w:cs/>
              </w:rPr>
              <w:t>หมายเหตุ</w:t>
            </w:r>
            <w:r w:rsidR="004E0042" w:rsidRPr="007E67D8">
              <w:rPr>
                <w:rFonts w:ascii="Angsana New" w:hAnsi="Angsana New"/>
                <w:szCs w:val="24"/>
                <w:cs/>
              </w:rPr>
              <w:t>ข้อ</w:t>
            </w:r>
            <w:r w:rsidRPr="007E67D8">
              <w:rPr>
                <w:rFonts w:ascii="Angsana New" w:hAnsi="Angsana New"/>
                <w:szCs w:val="24"/>
                <w:cs/>
              </w:rPr>
              <w:t xml:space="preserve"> </w:t>
            </w:r>
            <w:r w:rsidR="005F5E1C" w:rsidRPr="005F5E1C">
              <w:rPr>
                <w:rFonts w:ascii="Angsana New" w:hAnsi="Angsana New"/>
                <w:szCs w:val="24"/>
              </w:rPr>
              <w:t>5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60A28" w:rsidRPr="007E67D8" w:rsidRDefault="005F5E1C" w:rsidP="00F43BED">
            <w:pPr>
              <w:tabs>
                <w:tab w:val="decimal" w:pos="10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760A28" w:rsidRPr="007E67D8" w:rsidRDefault="005F5E1C" w:rsidP="00351BBB">
            <w:pPr>
              <w:tabs>
                <w:tab w:val="decimal" w:pos="10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49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vAlign w:val="bottom"/>
          </w:tcPr>
          <w:p w:rsidR="00760A28" w:rsidRPr="007E67D8" w:rsidRDefault="005F5E1C" w:rsidP="00351BBB">
            <w:pPr>
              <w:tabs>
                <w:tab w:val="decimal" w:pos="81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204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760A28" w:rsidRPr="007E67D8" w:rsidRDefault="005F5E1C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</w:t>
            </w:r>
            <w:r w:rsidR="00760A28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848</w:t>
            </w:r>
          </w:p>
        </w:tc>
      </w:tr>
      <w:tr w:rsidR="00760A28" w:rsidRPr="007E67D8" w:rsidTr="00351BBB">
        <w:tc>
          <w:tcPr>
            <w:tcW w:w="3960" w:type="dxa"/>
          </w:tcPr>
          <w:p w:rsidR="00760A28" w:rsidRPr="007E67D8" w:rsidRDefault="00760A28" w:rsidP="00351BBB">
            <w:pPr>
              <w:tabs>
                <w:tab w:val="left" w:pos="360"/>
                <w:tab w:val="left" w:pos="2160"/>
              </w:tabs>
              <w:spacing w:line="280" w:lineRule="exact"/>
              <w:ind w:left="450" w:right="-383" w:hanging="90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60A28" w:rsidRPr="007E67D8" w:rsidRDefault="005F5E1C" w:rsidP="00351BBB">
            <w:pPr>
              <w:tabs>
                <w:tab w:val="decimal" w:pos="10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</w:t>
            </w:r>
            <w:r w:rsidR="0059060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511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760A28" w:rsidRPr="007E67D8" w:rsidRDefault="005F5E1C" w:rsidP="00351BBB">
            <w:pPr>
              <w:tabs>
                <w:tab w:val="decimal" w:pos="10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3</w:t>
            </w:r>
            <w:r w:rsidR="00760A28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316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vAlign w:val="bottom"/>
          </w:tcPr>
          <w:p w:rsidR="00760A28" w:rsidRPr="007E67D8" w:rsidRDefault="005F5E1C" w:rsidP="00351BBB">
            <w:pPr>
              <w:tabs>
                <w:tab w:val="decimal" w:pos="81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760A28" w:rsidRPr="007E67D8" w:rsidRDefault="005F5E1C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81</w:t>
            </w:r>
          </w:p>
        </w:tc>
      </w:tr>
      <w:tr w:rsidR="00760A28" w:rsidRPr="007E67D8" w:rsidTr="00351BBB">
        <w:tc>
          <w:tcPr>
            <w:tcW w:w="3960" w:type="dxa"/>
          </w:tcPr>
          <w:p w:rsidR="00760A28" w:rsidRPr="007E67D8" w:rsidRDefault="00760A28" w:rsidP="00351BBB">
            <w:pPr>
              <w:tabs>
                <w:tab w:val="left" w:pos="360"/>
                <w:tab w:val="left" w:pos="2160"/>
              </w:tabs>
              <w:spacing w:line="280" w:lineRule="exact"/>
              <w:ind w:left="450" w:right="-383" w:hanging="90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 xml:space="preserve">ดอกเบี้ยค้างรับ - กิจการที่เกี่ยวข้องกัน </w:t>
            </w:r>
            <w:r w:rsidRPr="007E67D8">
              <w:rPr>
                <w:rFonts w:ascii="Angsana New" w:hAnsi="Angsana New"/>
                <w:szCs w:val="24"/>
              </w:rPr>
              <w:t>(</w:t>
            </w:r>
            <w:r w:rsidR="004E0042" w:rsidRPr="007E67D8">
              <w:rPr>
                <w:rFonts w:ascii="Angsana New" w:hAnsi="Angsana New"/>
                <w:szCs w:val="24"/>
                <w:cs/>
              </w:rPr>
              <w:t>ดู</w:t>
            </w:r>
            <w:r w:rsidRPr="007E67D8">
              <w:rPr>
                <w:rFonts w:ascii="Angsana New" w:hAnsi="Angsana New"/>
                <w:szCs w:val="24"/>
                <w:cs/>
              </w:rPr>
              <w:t>หมายเหตุ</w:t>
            </w:r>
            <w:r w:rsidR="004E0042" w:rsidRPr="007E67D8">
              <w:rPr>
                <w:rFonts w:ascii="Angsana New" w:hAnsi="Angsana New"/>
                <w:szCs w:val="24"/>
                <w:cs/>
              </w:rPr>
              <w:t>ข้อ</w:t>
            </w:r>
            <w:r w:rsidRPr="007E67D8">
              <w:rPr>
                <w:rFonts w:ascii="Angsana New" w:hAnsi="Angsana New"/>
                <w:szCs w:val="24"/>
                <w:cs/>
              </w:rPr>
              <w:t xml:space="preserve"> </w:t>
            </w:r>
            <w:r w:rsidR="005F5E1C" w:rsidRPr="005F5E1C">
              <w:rPr>
                <w:rFonts w:ascii="Angsana New" w:hAnsi="Angsana New"/>
                <w:szCs w:val="24"/>
              </w:rPr>
              <w:t>5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60A28" w:rsidRPr="007E67D8" w:rsidRDefault="005F5E1C" w:rsidP="00F43BED">
            <w:pPr>
              <w:tabs>
                <w:tab w:val="decimal" w:pos="10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</w:t>
            </w:r>
            <w:r w:rsidR="0059060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346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760A28" w:rsidRPr="007E67D8" w:rsidRDefault="005F5E1C" w:rsidP="00351BBB">
            <w:pPr>
              <w:tabs>
                <w:tab w:val="decimal" w:pos="10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</w:t>
            </w:r>
            <w:r w:rsidR="00760A28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001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vAlign w:val="bottom"/>
          </w:tcPr>
          <w:p w:rsidR="00760A28" w:rsidRPr="007E67D8" w:rsidRDefault="005F5E1C" w:rsidP="00351BBB">
            <w:pPr>
              <w:tabs>
                <w:tab w:val="decimal" w:pos="81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41</w:t>
            </w:r>
            <w:r w:rsidR="003214A3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584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760A28" w:rsidRPr="007E67D8" w:rsidRDefault="005F5E1C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37</w:t>
            </w:r>
            <w:r w:rsidR="00760A28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654</w:t>
            </w:r>
          </w:p>
        </w:tc>
      </w:tr>
      <w:tr w:rsidR="00760A28" w:rsidRPr="007E67D8" w:rsidTr="00351BBB">
        <w:tc>
          <w:tcPr>
            <w:tcW w:w="3960" w:type="dxa"/>
          </w:tcPr>
          <w:p w:rsidR="00760A28" w:rsidRPr="007E67D8" w:rsidRDefault="00760A28" w:rsidP="00351BBB">
            <w:pPr>
              <w:tabs>
                <w:tab w:val="left" w:pos="360"/>
                <w:tab w:val="left" w:pos="2160"/>
              </w:tabs>
              <w:spacing w:line="280" w:lineRule="exact"/>
              <w:ind w:left="450" w:right="-383" w:hanging="90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 xml:space="preserve">ดอกเบี้ยค้างรับ </w:t>
            </w:r>
            <w:r w:rsidRPr="007E67D8">
              <w:rPr>
                <w:rFonts w:ascii="Angsana New" w:hAnsi="Angsana New"/>
                <w:szCs w:val="24"/>
              </w:rPr>
              <w:t xml:space="preserve">- </w:t>
            </w:r>
            <w:r w:rsidRPr="007E67D8">
              <w:rPr>
                <w:rFonts w:ascii="Angsana New" w:hAnsi="Angsana New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60A28" w:rsidRPr="007E67D8" w:rsidRDefault="0059060B" w:rsidP="00351BBB">
            <w:pPr>
              <w:tabs>
                <w:tab w:val="decimal" w:pos="631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760A28" w:rsidRPr="007E67D8" w:rsidRDefault="005F5E1C" w:rsidP="00351BBB">
            <w:pPr>
              <w:tabs>
                <w:tab w:val="decimal" w:pos="10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3</w:t>
            </w:r>
            <w:r w:rsidR="00760A28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661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vAlign w:val="bottom"/>
          </w:tcPr>
          <w:p w:rsidR="00760A28" w:rsidRPr="007E67D8" w:rsidRDefault="003214A3" w:rsidP="00351BBB">
            <w:pPr>
              <w:tabs>
                <w:tab w:val="decimal" w:pos="631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760A28" w:rsidRPr="007E67D8" w:rsidRDefault="005F5E1C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</w:t>
            </w:r>
            <w:r w:rsidR="00760A28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375</w:t>
            </w:r>
          </w:p>
        </w:tc>
      </w:tr>
      <w:tr w:rsidR="00760A28" w:rsidRPr="007E67D8" w:rsidTr="00351BBB">
        <w:tc>
          <w:tcPr>
            <w:tcW w:w="3960" w:type="dxa"/>
          </w:tcPr>
          <w:p w:rsidR="00760A28" w:rsidRPr="007E67D8" w:rsidRDefault="00760A28" w:rsidP="00351BBB">
            <w:pPr>
              <w:tabs>
                <w:tab w:val="left" w:pos="360"/>
                <w:tab w:val="left" w:pos="2160"/>
              </w:tabs>
              <w:spacing w:line="280" w:lineRule="exact"/>
              <w:ind w:left="450" w:right="-383" w:hanging="90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ภาษีซื้อรอเรียกคืน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60A28" w:rsidRPr="007E67D8" w:rsidRDefault="005F5E1C" w:rsidP="00F43BED">
            <w:pPr>
              <w:tabs>
                <w:tab w:val="decimal" w:pos="10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76</w:t>
            </w:r>
            <w:r w:rsidR="0059060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610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760A28" w:rsidRPr="007E67D8" w:rsidRDefault="005F5E1C" w:rsidP="00351BBB">
            <w:pPr>
              <w:tabs>
                <w:tab w:val="decimal" w:pos="10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83</w:t>
            </w:r>
            <w:r w:rsidR="00760A28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681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vAlign w:val="bottom"/>
          </w:tcPr>
          <w:p w:rsidR="00760A28" w:rsidRPr="007E67D8" w:rsidRDefault="005F5E1C" w:rsidP="00351BBB">
            <w:pPr>
              <w:tabs>
                <w:tab w:val="decimal" w:pos="81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</w:t>
            </w:r>
            <w:r w:rsidR="003214A3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586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760A28" w:rsidRPr="007E67D8" w:rsidRDefault="005F5E1C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4</w:t>
            </w:r>
            <w:r w:rsidR="00760A28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617</w:t>
            </w:r>
          </w:p>
        </w:tc>
      </w:tr>
      <w:tr w:rsidR="00760A28" w:rsidRPr="007E67D8" w:rsidTr="00351BBB">
        <w:tc>
          <w:tcPr>
            <w:tcW w:w="3960" w:type="dxa"/>
          </w:tcPr>
          <w:p w:rsidR="00760A28" w:rsidRPr="007E67D8" w:rsidRDefault="00760A28" w:rsidP="00351BBB">
            <w:pPr>
              <w:tabs>
                <w:tab w:val="left" w:pos="360"/>
                <w:tab w:val="left" w:pos="2160"/>
              </w:tabs>
              <w:spacing w:line="280" w:lineRule="exact"/>
              <w:ind w:left="450" w:right="-383" w:hanging="90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ภาษีเงินได้ถูกหัก ณ ที่จ่ายรอเรียกคืน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60A28" w:rsidRPr="007E67D8" w:rsidRDefault="005F5E1C" w:rsidP="00337530">
            <w:pPr>
              <w:tabs>
                <w:tab w:val="decimal" w:pos="10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23</w:t>
            </w:r>
            <w:r w:rsidR="0059060B" w:rsidRPr="007E67D8">
              <w:rPr>
                <w:rFonts w:ascii="Angsana New" w:hAnsi="Angsana New"/>
                <w:szCs w:val="24"/>
              </w:rPr>
              <w:t>,</w:t>
            </w:r>
            <w:r w:rsidR="00337530">
              <w:rPr>
                <w:rFonts w:ascii="Angsana New" w:hAnsi="Angsana New"/>
                <w:szCs w:val="24"/>
              </w:rPr>
              <w:t>3</w:t>
            </w:r>
            <w:r w:rsidRPr="005F5E1C">
              <w:rPr>
                <w:rFonts w:ascii="Angsana New" w:hAnsi="Angsana New"/>
                <w:szCs w:val="24"/>
              </w:rPr>
              <w:t>80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760A28" w:rsidRPr="007E67D8" w:rsidRDefault="005F5E1C" w:rsidP="00351BBB">
            <w:pPr>
              <w:tabs>
                <w:tab w:val="decimal" w:pos="10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21</w:t>
            </w:r>
            <w:r w:rsidR="00760A28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551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vAlign w:val="bottom"/>
          </w:tcPr>
          <w:p w:rsidR="00760A28" w:rsidRPr="007E67D8" w:rsidRDefault="005F5E1C" w:rsidP="00351BBB">
            <w:pPr>
              <w:tabs>
                <w:tab w:val="decimal" w:pos="81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11</w:t>
            </w:r>
            <w:r w:rsidR="003214A3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976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760A28" w:rsidRPr="007E67D8" w:rsidRDefault="005F5E1C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10</w:t>
            </w:r>
            <w:r w:rsidR="00760A28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602</w:t>
            </w:r>
          </w:p>
        </w:tc>
      </w:tr>
      <w:tr w:rsidR="00760A28" w:rsidRPr="007E67D8" w:rsidTr="00351BBB">
        <w:tc>
          <w:tcPr>
            <w:tcW w:w="3960" w:type="dxa"/>
            <w:vAlign w:val="bottom"/>
          </w:tcPr>
          <w:p w:rsidR="00760A28" w:rsidRPr="007E67D8" w:rsidRDefault="00760A28" w:rsidP="00351BBB">
            <w:pPr>
              <w:tabs>
                <w:tab w:val="left" w:pos="360"/>
                <w:tab w:val="left" w:pos="2160"/>
              </w:tabs>
              <w:spacing w:line="280" w:lineRule="exact"/>
              <w:ind w:left="450" w:right="-383" w:hanging="90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เงินจ่ายล่วงหน้าให้พนักงาน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60A28" w:rsidRPr="007E67D8" w:rsidRDefault="005F5E1C" w:rsidP="00F43BED">
            <w:pPr>
              <w:tabs>
                <w:tab w:val="decimal" w:pos="100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643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4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760A28" w:rsidRPr="007E67D8" w:rsidRDefault="005F5E1C" w:rsidP="00351BBB">
            <w:pPr>
              <w:tabs>
                <w:tab w:val="decimal" w:pos="100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548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vAlign w:val="bottom"/>
          </w:tcPr>
          <w:p w:rsidR="00760A28" w:rsidRPr="007E67D8" w:rsidRDefault="005F5E1C" w:rsidP="00351BBB">
            <w:pPr>
              <w:tabs>
                <w:tab w:val="decimal" w:pos="81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193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760A28" w:rsidRPr="007E67D8" w:rsidRDefault="005F5E1C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222</w:t>
            </w:r>
          </w:p>
        </w:tc>
      </w:tr>
      <w:tr w:rsidR="00760A28" w:rsidRPr="007E67D8" w:rsidTr="00351BBB">
        <w:tc>
          <w:tcPr>
            <w:tcW w:w="3960" w:type="dxa"/>
            <w:vAlign w:val="bottom"/>
          </w:tcPr>
          <w:p w:rsidR="00760A28" w:rsidRPr="007E67D8" w:rsidRDefault="00760A28" w:rsidP="00351BBB">
            <w:pPr>
              <w:tabs>
                <w:tab w:val="left" w:pos="360"/>
                <w:tab w:val="left" w:pos="2160"/>
              </w:tabs>
              <w:spacing w:line="280" w:lineRule="exact"/>
              <w:ind w:left="450" w:right="-383" w:hanging="90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0A28" w:rsidRPr="007E67D8" w:rsidRDefault="005F5E1C" w:rsidP="00F43BED">
            <w:pPr>
              <w:tabs>
                <w:tab w:val="decimal" w:pos="100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65</w:t>
            </w:r>
            <w:r w:rsidR="0059060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736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4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0A28" w:rsidRPr="007E67D8" w:rsidRDefault="005F5E1C" w:rsidP="00351BBB">
            <w:pPr>
              <w:tabs>
                <w:tab w:val="decimal" w:pos="100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62</w:t>
            </w:r>
            <w:r w:rsidR="00760A28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840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4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:rsidR="00760A28" w:rsidRPr="007E67D8" w:rsidRDefault="005F5E1C" w:rsidP="00351BBB">
            <w:pPr>
              <w:tabs>
                <w:tab w:val="decimal" w:pos="81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4</w:t>
            </w:r>
            <w:r w:rsidR="003214A3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49</w:t>
            </w:r>
            <w:r w:rsidR="00453461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760A28" w:rsidRPr="007E67D8" w:rsidRDefault="00760A28" w:rsidP="00351BBB">
            <w:pPr>
              <w:tabs>
                <w:tab w:val="decimal" w:pos="1004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:rsidR="00760A28" w:rsidRPr="007E67D8" w:rsidRDefault="005F5E1C" w:rsidP="00351BBB">
            <w:pPr>
              <w:tabs>
                <w:tab w:val="decimal" w:pos="1004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</w:t>
            </w:r>
            <w:r w:rsidR="00760A28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561</w:t>
            </w:r>
          </w:p>
        </w:tc>
      </w:tr>
      <w:tr w:rsidR="00760A28" w:rsidRPr="007E67D8" w:rsidTr="00351BBB">
        <w:tc>
          <w:tcPr>
            <w:tcW w:w="3960" w:type="dxa"/>
            <w:vAlign w:val="bottom"/>
          </w:tcPr>
          <w:p w:rsidR="00760A28" w:rsidRPr="007E67D8" w:rsidRDefault="00760A28" w:rsidP="00351BBB">
            <w:pPr>
              <w:tabs>
                <w:tab w:val="left" w:pos="360"/>
                <w:tab w:val="left" w:pos="2160"/>
              </w:tabs>
              <w:spacing w:line="280" w:lineRule="exact"/>
              <w:ind w:left="450" w:right="-383" w:hanging="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0A28" w:rsidRPr="007E67D8" w:rsidRDefault="00760A28" w:rsidP="00F43BED">
            <w:pPr>
              <w:tabs>
                <w:tab w:val="decimal" w:pos="100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4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0A28" w:rsidRPr="007E67D8" w:rsidRDefault="00760A28" w:rsidP="00351BBB">
            <w:pPr>
              <w:tabs>
                <w:tab w:val="decimal" w:pos="100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4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:rsidR="00760A28" w:rsidRPr="007E67D8" w:rsidRDefault="00760A28" w:rsidP="00351BBB">
            <w:pPr>
              <w:tabs>
                <w:tab w:val="decimal" w:pos="99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:rsidR="00760A28" w:rsidRPr="007E67D8" w:rsidRDefault="00760A28" w:rsidP="00351BBB">
            <w:pPr>
              <w:tabs>
                <w:tab w:val="decimal" w:pos="1004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:rsidR="00760A28" w:rsidRPr="007E67D8" w:rsidRDefault="00760A28" w:rsidP="00351BBB">
            <w:pPr>
              <w:tabs>
                <w:tab w:val="decimal" w:pos="1004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760A28" w:rsidRPr="007E67D8" w:rsidTr="00351BBB">
        <w:tc>
          <w:tcPr>
            <w:tcW w:w="3960" w:type="dxa"/>
            <w:vAlign w:val="center"/>
          </w:tcPr>
          <w:p w:rsidR="00760A28" w:rsidRPr="007E67D8" w:rsidRDefault="00760A28" w:rsidP="00351BBB">
            <w:pPr>
              <w:tabs>
                <w:tab w:val="left" w:pos="342"/>
                <w:tab w:val="left" w:pos="2160"/>
              </w:tabs>
              <w:spacing w:line="280" w:lineRule="exact"/>
              <w:ind w:left="450" w:right="-383" w:hanging="90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7E67D8">
              <w:rPr>
                <w:rFonts w:ascii="Angsana New" w:hAnsi="Angsana New"/>
                <w:szCs w:val="24"/>
              </w:rPr>
              <w:t>:</w:t>
            </w:r>
            <w:r w:rsidRPr="007E67D8">
              <w:rPr>
                <w:rFonts w:ascii="Angsana New" w:hAnsi="Angsana New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60A28" w:rsidRPr="007E67D8" w:rsidRDefault="0059060B" w:rsidP="00337530">
            <w:pPr>
              <w:tabs>
                <w:tab w:val="decimal" w:pos="100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337530">
              <w:rPr>
                <w:rFonts w:ascii="Angsana New" w:hAnsi="Angsana New"/>
                <w:szCs w:val="24"/>
              </w:rPr>
              <w:t>9,923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4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760A28" w:rsidRPr="007E67D8" w:rsidRDefault="00760A28" w:rsidP="00351BBB">
            <w:pPr>
              <w:tabs>
                <w:tab w:val="decimal" w:pos="100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11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765</w:t>
            </w:r>
            <w:r w:rsidRPr="007E67D8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4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vAlign w:val="bottom"/>
          </w:tcPr>
          <w:p w:rsidR="00760A28" w:rsidRPr="007E67D8" w:rsidRDefault="003214A3" w:rsidP="00351BBB">
            <w:pPr>
              <w:tabs>
                <w:tab w:val="decimal" w:pos="81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25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232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760A28" w:rsidRPr="007E67D8" w:rsidRDefault="00760A28" w:rsidP="00351BBB">
            <w:pPr>
              <w:tabs>
                <w:tab w:val="decimal" w:pos="1004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760A28" w:rsidRPr="007E67D8" w:rsidRDefault="00760A28" w:rsidP="00351BBB">
            <w:pPr>
              <w:tabs>
                <w:tab w:val="decimal" w:pos="1004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31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942</w:t>
            </w:r>
            <w:r w:rsidRPr="007E67D8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760A28" w:rsidRPr="007E67D8" w:rsidTr="00351BBB">
        <w:tc>
          <w:tcPr>
            <w:tcW w:w="3960" w:type="dxa"/>
            <w:vAlign w:val="bottom"/>
          </w:tcPr>
          <w:p w:rsidR="00760A28" w:rsidRPr="007E67D8" w:rsidRDefault="00760A28" w:rsidP="00351BBB">
            <w:pPr>
              <w:tabs>
                <w:tab w:val="left" w:pos="360"/>
                <w:tab w:val="left" w:pos="2160"/>
              </w:tabs>
              <w:spacing w:line="280" w:lineRule="exact"/>
              <w:ind w:left="450" w:right="-383" w:firstLine="90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 xml:space="preserve">  ค่าเผื่อการลดมูลค่าของภาษีซื้อและภาษีเงินได้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60A28" w:rsidRPr="007E67D8" w:rsidRDefault="00760A28" w:rsidP="00F43BED">
            <w:pPr>
              <w:tabs>
                <w:tab w:val="decimal" w:pos="100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4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760A28" w:rsidRPr="007E67D8" w:rsidRDefault="00760A28" w:rsidP="00351BBB">
            <w:pPr>
              <w:tabs>
                <w:tab w:val="decimal" w:pos="1004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4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</w:tcPr>
          <w:p w:rsidR="00760A28" w:rsidRPr="007E67D8" w:rsidRDefault="00760A28" w:rsidP="00351BBB">
            <w:pPr>
              <w:tabs>
                <w:tab w:val="decimal" w:pos="99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:rsidR="00760A28" w:rsidRPr="007E67D8" w:rsidRDefault="00760A28" w:rsidP="00351BBB">
            <w:pPr>
              <w:tabs>
                <w:tab w:val="decimal" w:pos="1004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760A28" w:rsidRPr="007E67D8" w:rsidRDefault="00760A28" w:rsidP="00351BBB">
            <w:pPr>
              <w:tabs>
                <w:tab w:val="decimal" w:pos="1004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760A28" w:rsidRPr="007E67D8" w:rsidTr="00351BBB">
        <w:tc>
          <w:tcPr>
            <w:tcW w:w="3960" w:type="dxa"/>
            <w:vAlign w:val="bottom"/>
          </w:tcPr>
          <w:p w:rsidR="00760A28" w:rsidRPr="007E67D8" w:rsidRDefault="00760A28" w:rsidP="00351BBB">
            <w:pPr>
              <w:tabs>
                <w:tab w:val="left" w:pos="360"/>
                <w:tab w:val="left" w:pos="2160"/>
              </w:tabs>
              <w:spacing w:line="280" w:lineRule="exact"/>
              <w:ind w:left="450" w:right="-383" w:firstLine="90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 xml:space="preserve">     ถูกหัก ณ ที่จ่ายรอเรียกคืน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0A28" w:rsidRPr="007E67D8" w:rsidRDefault="0059060B" w:rsidP="00F43BED">
            <w:pPr>
              <w:tabs>
                <w:tab w:val="decimal" w:pos="100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58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462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4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0A28" w:rsidRPr="007E67D8" w:rsidRDefault="00760A28" w:rsidP="00351BBB">
            <w:pPr>
              <w:tabs>
                <w:tab w:val="decimal" w:pos="100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66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156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4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:rsidR="00760A28" w:rsidRPr="007E67D8" w:rsidRDefault="003214A3" w:rsidP="00351BBB">
            <w:pPr>
              <w:tabs>
                <w:tab w:val="decimal" w:pos="81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9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614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760A28" w:rsidRPr="007E67D8" w:rsidRDefault="00760A28" w:rsidP="00351BBB">
            <w:pPr>
              <w:tabs>
                <w:tab w:val="decimal" w:pos="1004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:rsidR="00760A28" w:rsidRPr="007E67D8" w:rsidRDefault="00760A28" w:rsidP="00351BBB">
            <w:pPr>
              <w:tabs>
                <w:tab w:val="decimal" w:pos="1004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9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614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</w:tr>
      <w:tr w:rsidR="00760A28" w:rsidRPr="007E67D8" w:rsidTr="00351BBB">
        <w:tc>
          <w:tcPr>
            <w:tcW w:w="3960" w:type="dxa"/>
          </w:tcPr>
          <w:p w:rsidR="00760A28" w:rsidRPr="007E67D8" w:rsidRDefault="00760A28" w:rsidP="00351BBB">
            <w:pPr>
              <w:tabs>
                <w:tab w:val="left" w:pos="2160"/>
              </w:tabs>
              <w:spacing w:line="280" w:lineRule="exact"/>
              <w:ind w:left="361" w:right="-383" w:hanging="73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 xml:space="preserve">ลูกหนี้การค้าและลูกหนี้หมุนเวียนอื่น </w:t>
            </w:r>
            <w:r w:rsidRPr="007E67D8">
              <w:rPr>
                <w:rFonts w:ascii="Angsana New" w:hAnsi="Angsana New"/>
                <w:szCs w:val="24"/>
              </w:rPr>
              <w:t xml:space="preserve">- </w:t>
            </w:r>
            <w:r w:rsidRPr="007E67D8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0A28" w:rsidRPr="007E67D8" w:rsidRDefault="00337530" w:rsidP="00F43BED">
            <w:pPr>
              <w:tabs>
                <w:tab w:val="decimal" w:pos="10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200,590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0A28" w:rsidRPr="007E67D8" w:rsidRDefault="005F5E1C" w:rsidP="00351BBB">
            <w:pPr>
              <w:tabs>
                <w:tab w:val="decimal" w:pos="10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164</w:t>
            </w:r>
            <w:r w:rsidR="00760A28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176</w:t>
            </w:r>
          </w:p>
        </w:tc>
        <w:tc>
          <w:tcPr>
            <w:tcW w:w="86" w:type="dxa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0A28" w:rsidRPr="007E67D8" w:rsidRDefault="005F5E1C" w:rsidP="00351BBB">
            <w:pPr>
              <w:tabs>
                <w:tab w:val="decimal" w:pos="810"/>
              </w:tabs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5E1C">
              <w:rPr>
                <w:rFonts w:ascii="Angsana New" w:hAnsi="Angsana New"/>
                <w:szCs w:val="24"/>
              </w:rPr>
              <w:t>48</w:t>
            </w:r>
            <w:r w:rsidR="008017A6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988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760A28" w:rsidRPr="007E67D8" w:rsidRDefault="00760A2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0A28" w:rsidRPr="007E67D8" w:rsidRDefault="005F5E1C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62</w:t>
            </w:r>
            <w:r w:rsidR="00760A28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681</w:t>
            </w:r>
          </w:p>
        </w:tc>
      </w:tr>
    </w:tbl>
    <w:p w:rsidR="005F5E1C" w:rsidRDefault="005F5E1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47D88" w:rsidRPr="007E67D8" w:rsidRDefault="005F5E1C" w:rsidP="005F5E1C">
      <w:pPr>
        <w:overflowPunct/>
        <w:autoSpaceDE/>
        <w:autoSpaceDN/>
        <w:adjustRightInd/>
        <w:ind w:left="1267" w:hanging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5E1C">
        <w:rPr>
          <w:rFonts w:ascii="Angsana New" w:hAnsi="Angsana New"/>
          <w:sz w:val="32"/>
          <w:szCs w:val="32"/>
        </w:rPr>
        <w:t>8</w:t>
      </w:r>
      <w:r w:rsidR="002652D6" w:rsidRPr="007E67D8">
        <w:rPr>
          <w:rFonts w:ascii="Angsana New" w:hAnsi="Angsana New"/>
          <w:sz w:val="32"/>
          <w:szCs w:val="32"/>
        </w:rPr>
        <w:t>.</w:t>
      </w:r>
      <w:r w:rsidRPr="005F5E1C">
        <w:rPr>
          <w:rFonts w:ascii="Angsana New" w:hAnsi="Angsana New"/>
          <w:sz w:val="32"/>
          <w:szCs w:val="32"/>
        </w:rPr>
        <w:t>2</w:t>
      </w:r>
      <w:r w:rsidR="00450E31" w:rsidRPr="007E67D8">
        <w:rPr>
          <w:rFonts w:ascii="Angsana New" w:hAnsi="Angsana New"/>
          <w:sz w:val="32"/>
          <w:szCs w:val="32"/>
        </w:rPr>
        <w:tab/>
      </w:r>
      <w:r w:rsidR="002652D6" w:rsidRPr="007E67D8">
        <w:rPr>
          <w:rFonts w:ascii="Angsana New" w:hAnsi="Angsana New"/>
          <w:sz w:val="32"/>
          <w:szCs w:val="32"/>
          <w:cs/>
        </w:rPr>
        <w:t xml:space="preserve">การวิเคราะห์อายุของลูกหนี้การค้า </w:t>
      </w:r>
      <w:r w:rsidR="002652D6" w:rsidRPr="007E67D8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ณ วันที่ </w:t>
      </w:r>
      <w:r w:rsidRPr="005F5E1C">
        <w:rPr>
          <w:rFonts w:ascii="Angsana New" w:hAnsi="Angsana New"/>
          <w:color w:val="000000"/>
          <w:sz w:val="32"/>
          <w:szCs w:val="32"/>
        </w:rPr>
        <w:t>30</w:t>
      </w:r>
      <w:r w:rsidR="002652D6" w:rsidRPr="007E67D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63F93" w:rsidRPr="007E67D8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2652D6" w:rsidRPr="007E67D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5F5E1C">
        <w:rPr>
          <w:rFonts w:ascii="Angsana New" w:hAnsi="Angsana New"/>
          <w:color w:val="000000"/>
          <w:sz w:val="32"/>
          <w:szCs w:val="32"/>
        </w:rPr>
        <w:t>2562</w:t>
      </w:r>
      <w:r w:rsidR="002652D6" w:rsidRPr="007E67D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652D6" w:rsidRPr="007E67D8">
        <w:rPr>
          <w:rFonts w:ascii="Angsana New" w:hAnsi="Angsana New"/>
          <w:color w:val="000000"/>
          <w:spacing w:val="2"/>
          <w:sz w:val="32"/>
          <w:szCs w:val="32"/>
          <w:cs/>
        </w:rPr>
        <w:t>และ</w:t>
      </w:r>
      <w:r w:rsidR="0025424E" w:rsidRPr="007E67D8">
        <w:rPr>
          <w:rFonts w:ascii="Angsana New" w:hAnsi="Angsana New" w:hint="cs"/>
          <w:color w:val="000000"/>
          <w:spacing w:val="2"/>
          <w:sz w:val="32"/>
          <w:szCs w:val="32"/>
          <w:cs/>
        </w:rPr>
        <w:t>วันที่</w:t>
      </w:r>
      <w:r w:rsidR="002652D6" w:rsidRPr="007E67D8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Pr="005F5E1C">
        <w:rPr>
          <w:rFonts w:ascii="Angsana New" w:hAnsi="Angsana New"/>
          <w:color w:val="000000"/>
          <w:spacing w:val="2"/>
          <w:sz w:val="32"/>
          <w:szCs w:val="32"/>
        </w:rPr>
        <w:t>31</w:t>
      </w:r>
      <w:r w:rsidR="002652D6" w:rsidRPr="007E67D8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2652D6" w:rsidRPr="007E67D8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ธันวาคม </w:t>
      </w:r>
      <w:r w:rsidRPr="005F5E1C">
        <w:rPr>
          <w:rFonts w:ascii="Angsana New" w:hAnsi="Angsana New"/>
          <w:color w:val="000000"/>
          <w:spacing w:val="2"/>
          <w:sz w:val="32"/>
          <w:szCs w:val="32"/>
        </w:rPr>
        <w:t>2561</w:t>
      </w:r>
      <w:r w:rsidR="00263F93" w:rsidRPr="007E67D8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     </w:t>
      </w:r>
      <w:r w:rsidR="002652D6" w:rsidRPr="007E67D8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2652D6" w:rsidRPr="007E67D8">
        <w:rPr>
          <w:rFonts w:ascii="Angsana New" w:hAnsi="Angsana New"/>
          <w:sz w:val="32"/>
          <w:szCs w:val="32"/>
          <w:cs/>
        </w:rPr>
        <w:t>มีดังนี้</w:t>
      </w:r>
    </w:p>
    <w:p w:rsidR="00247D88" w:rsidRPr="007E67D8" w:rsidRDefault="00247D88" w:rsidP="009D3C00">
      <w:pPr>
        <w:tabs>
          <w:tab w:val="left" w:pos="540"/>
        </w:tabs>
        <w:overflowPunct/>
        <w:autoSpaceDE/>
        <w:autoSpaceDN/>
        <w:adjustRightInd/>
        <w:jc w:val="right"/>
        <w:textAlignment w:val="auto"/>
        <w:rPr>
          <w:rFonts w:ascii="Angsana New" w:hAnsi="Angsana New"/>
          <w:b/>
          <w:bCs/>
          <w:szCs w:val="24"/>
        </w:rPr>
      </w:pPr>
      <w:r w:rsidRPr="007E67D8">
        <w:rPr>
          <w:rFonts w:ascii="Angsana New" w:hAnsi="Angsana New"/>
          <w:b/>
          <w:bCs/>
          <w:szCs w:val="24"/>
        </w:rPr>
        <w:t>(</w:t>
      </w:r>
      <w:r w:rsidRPr="007E67D8">
        <w:rPr>
          <w:rFonts w:ascii="Angsana New" w:hAnsi="Angsana New"/>
          <w:b/>
          <w:bCs/>
          <w:szCs w:val="24"/>
          <w:cs/>
        </w:rPr>
        <w:t>หน่วย</w:t>
      </w:r>
      <w:r w:rsidRPr="007E67D8">
        <w:rPr>
          <w:rFonts w:ascii="Angsana New" w:hAnsi="Angsana New"/>
          <w:b/>
          <w:bCs/>
          <w:szCs w:val="24"/>
        </w:rPr>
        <w:t xml:space="preserve">: </w:t>
      </w:r>
      <w:r w:rsidRPr="007E67D8">
        <w:rPr>
          <w:rFonts w:ascii="Angsana New" w:hAnsi="Angsana New"/>
          <w:b/>
          <w:bCs/>
          <w:szCs w:val="24"/>
          <w:cs/>
        </w:rPr>
        <w:t>พันบาท</w:t>
      </w:r>
      <w:r w:rsidRPr="007E67D8">
        <w:rPr>
          <w:rFonts w:ascii="Angsana New" w:hAnsi="Angsana New"/>
          <w:b/>
          <w:bCs/>
          <w:szCs w:val="24"/>
        </w:rPr>
        <w:t>)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00"/>
        <w:gridCol w:w="1080"/>
        <w:gridCol w:w="86"/>
        <w:gridCol w:w="1084"/>
        <w:gridCol w:w="86"/>
        <w:gridCol w:w="904"/>
        <w:gridCol w:w="86"/>
        <w:gridCol w:w="1084"/>
      </w:tblGrid>
      <w:tr w:rsidR="00247D88" w:rsidRPr="007E67D8" w:rsidTr="00351BBB">
        <w:trPr>
          <w:trHeight w:val="20"/>
        </w:trPr>
        <w:tc>
          <w:tcPr>
            <w:tcW w:w="3600" w:type="dxa"/>
          </w:tcPr>
          <w:p w:rsidR="00247D88" w:rsidRPr="007E67D8" w:rsidRDefault="00247D88" w:rsidP="00351BBB">
            <w:pPr>
              <w:tabs>
                <w:tab w:val="left" w:pos="36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247D88" w:rsidRPr="007E67D8" w:rsidRDefault="00247D88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86" w:type="dxa"/>
          </w:tcPr>
          <w:p w:rsidR="00247D88" w:rsidRPr="007E67D8" w:rsidRDefault="00247D88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074" w:type="dxa"/>
            <w:gridSpan w:val="3"/>
            <w:vAlign w:val="bottom"/>
          </w:tcPr>
          <w:p w:rsidR="00247D88" w:rsidRPr="007E67D8" w:rsidRDefault="00247D88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247D88" w:rsidRPr="007E67D8" w:rsidTr="00351BBB">
        <w:trPr>
          <w:trHeight w:val="20"/>
        </w:trPr>
        <w:tc>
          <w:tcPr>
            <w:tcW w:w="3600" w:type="dxa"/>
          </w:tcPr>
          <w:p w:rsidR="00247D88" w:rsidRPr="007E67D8" w:rsidRDefault="00247D88" w:rsidP="00351BBB">
            <w:pPr>
              <w:tabs>
                <w:tab w:val="left" w:pos="36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247D88" w:rsidRPr="007E67D8" w:rsidRDefault="00764561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86" w:type="dxa"/>
          </w:tcPr>
          <w:p w:rsidR="00247D88" w:rsidRPr="007E67D8" w:rsidRDefault="00247D88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247D88" w:rsidRPr="007E67D8" w:rsidRDefault="00764561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86" w:type="dxa"/>
          </w:tcPr>
          <w:p w:rsidR="00247D88" w:rsidRPr="007E67D8" w:rsidRDefault="00247D88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4" w:type="dxa"/>
            <w:vAlign w:val="bottom"/>
          </w:tcPr>
          <w:p w:rsidR="00247D88" w:rsidRPr="007E67D8" w:rsidRDefault="00764561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86" w:type="dxa"/>
          </w:tcPr>
          <w:p w:rsidR="00247D88" w:rsidRPr="007E67D8" w:rsidRDefault="00247D88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247D88" w:rsidRPr="007E67D8" w:rsidRDefault="00764561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</w:tr>
      <w:tr w:rsidR="00ED3E32" w:rsidRPr="007E67D8" w:rsidTr="00351BBB">
        <w:trPr>
          <w:trHeight w:val="20"/>
        </w:trPr>
        <w:tc>
          <w:tcPr>
            <w:tcW w:w="3600" w:type="dxa"/>
          </w:tcPr>
          <w:p w:rsidR="00ED3E32" w:rsidRPr="007E67D8" w:rsidRDefault="00ED3E32" w:rsidP="00351BBB">
            <w:pPr>
              <w:tabs>
                <w:tab w:val="left" w:pos="36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6D3A6E" w:rsidRPr="007E67D8" w:rsidRDefault="005F5E1C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ED3E32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ED3E32" w:rsidRPr="007E67D8"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</w:p>
          <w:p w:rsidR="00ED3E32" w:rsidRPr="007E67D8" w:rsidRDefault="005F5E1C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:rsidR="00ED3E32" w:rsidRPr="007E67D8" w:rsidRDefault="00ED3E32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6D3A6E" w:rsidRPr="007E67D8" w:rsidRDefault="005F5E1C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ED3E32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6D3A6E" w:rsidRPr="007E67D8">
              <w:rPr>
                <w:rFonts w:ascii="Angsana New" w:hAnsi="Angsana New"/>
                <w:b/>
                <w:bCs/>
                <w:szCs w:val="24"/>
                <w:cs/>
              </w:rPr>
              <w:t>ธันวาคม</w:t>
            </w:r>
          </w:p>
          <w:p w:rsidR="00ED3E32" w:rsidRPr="007E67D8" w:rsidRDefault="005F5E1C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86" w:type="dxa"/>
          </w:tcPr>
          <w:p w:rsidR="00ED3E32" w:rsidRPr="007E67D8" w:rsidRDefault="00ED3E32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4" w:type="dxa"/>
            <w:vAlign w:val="bottom"/>
          </w:tcPr>
          <w:p w:rsidR="006D3A6E" w:rsidRPr="007E67D8" w:rsidRDefault="005F5E1C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ED3E32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ED3E32" w:rsidRPr="007E67D8"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</w:p>
          <w:p w:rsidR="00ED3E32" w:rsidRPr="007E67D8" w:rsidRDefault="005F5E1C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:rsidR="00ED3E32" w:rsidRPr="007E67D8" w:rsidRDefault="00ED3E32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6D3A6E" w:rsidRPr="007E67D8" w:rsidRDefault="005F5E1C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ED3E32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6D3A6E" w:rsidRPr="007E67D8">
              <w:rPr>
                <w:rFonts w:ascii="Angsana New" w:hAnsi="Angsana New"/>
                <w:b/>
                <w:bCs/>
                <w:szCs w:val="24"/>
                <w:cs/>
              </w:rPr>
              <w:t>ธันวาคม</w:t>
            </w:r>
          </w:p>
          <w:p w:rsidR="00ED3E32" w:rsidRPr="007E67D8" w:rsidRDefault="005F5E1C" w:rsidP="00351BBB">
            <w:pPr>
              <w:spacing w:line="28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247D88" w:rsidRPr="007E67D8" w:rsidTr="00351BBB">
        <w:trPr>
          <w:trHeight w:val="20"/>
        </w:trPr>
        <w:tc>
          <w:tcPr>
            <w:tcW w:w="3600" w:type="dxa"/>
          </w:tcPr>
          <w:p w:rsidR="00247D88" w:rsidRPr="007E67D8" w:rsidRDefault="00247D88" w:rsidP="00351BBB">
            <w:pPr>
              <w:tabs>
                <w:tab w:val="left" w:pos="36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47D88" w:rsidRPr="007E67D8" w:rsidRDefault="005F5E1C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5E1C">
              <w:rPr>
                <w:rFonts w:ascii="Angsana New" w:hAnsi="Angsana New"/>
                <w:szCs w:val="24"/>
              </w:rPr>
              <w:t>63</w:t>
            </w:r>
            <w:r w:rsidR="003A28FE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642</w:t>
            </w:r>
          </w:p>
        </w:tc>
        <w:tc>
          <w:tcPr>
            <w:tcW w:w="86" w:type="dxa"/>
          </w:tcPr>
          <w:p w:rsidR="00247D88" w:rsidRPr="007E67D8" w:rsidRDefault="00247D8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247D88" w:rsidRPr="007E67D8" w:rsidRDefault="005F5E1C" w:rsidP="00351BBB">
            <w:pPr>
              <w:tabs>
                <w:tab w:val="decimal" w:pos="10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50</w:t>
            </w:r>
            <w:r w:rsidR="00247D88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562</w:t>
            </w:r>
          </w:p>
        </w:tc>
        <w:tc>
          <w:tcPr>
            <w:tcW w:w="86" w:type="dxa"/>
          </w:tcPr>
          <w:p w:rsidR="00247D88" w:rsidRPr="007E67D8" w:rsidRDefault="00247D8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</w:tcPr>
          <w:p w:rsidR="00247D88" w:rsidRPr="007E67D8" w:rsidRDefault="00295907" w:rsidP="00351BBB">
            <w:pPr>
              <w:tabs>
                <w:tab w:val="decimal" w:pos="56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247D88" w:rsidRPr="007E67D8" w:rsidRDefault="00247D8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247D88" w:rsidRPr="007E67D8" w:rsidRDefault="00247D88" w:rsidP="00351BBB">
            <w:pPr>
              <w:tabs>
                <w:tab w:val="decimal" w:pos="631"/>
              </w:tabs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</w:tr>
      <w:tr w:rsidR="00247D88" w:rsidRPr="007E67D8" w:rsidTr="00351BBB">
        <w:trPr>
          <w:trHeight w:val="20"/>
        </w:trPr>
        <w:tc>
          <w:tcPr>
            <w:tcW w:w="3600" w:type="dxa"/>
          </w:tcPr>
          <w:p w:rsidR="00247D88" w:rsidRPr="007E67D8" w:rsidRDefault="00247D88" w:rsidP="00351BBB">
            <w:pPr>
              <w:tabs>
                <w:tab w:val="left" w:pos="36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ค้างชำระ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47D88" w:rsidRPr="007E67D8" w:rsidRDefault="00247D8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:rsidR="00247D88" w:rsidRPr="007E67D8" w:rsidRDefault="00247D8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247D88" w:rsidRPr="007E67D8" w:rsidRDefault="00247D88" w:rsidP="00351BBB">
            <w:pPr>
              <w:tabs>
                <w:tab w:val="decimal" w:pos="100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:rsidR="00247D88" w:rsidRPr="007E67D8" w:rsidRDefault="00247D8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</w:tcPr>
          <w:p w:rsidR="00247D88" w:rsidRPr="007E67D8" w:rsidRDefault="00247D8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:rsidR="00247D88" w:rsidRPr="007E67D8" w:rsidRDefault="00247D8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247D88" w:rsidRPr="007E67D8" w:rsidRDefault="00247D88" w:rsidP="00351BBB">
            <w:pPr>
              <w:tabs>
                <w:tab w:val="decimal" w:pos="631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247D88" w:rsidRPr="007E67D8" w:rsidTr="00351BBB">
        <w:trPr>
          <w:trHeight w:val="20"/>
        </w:trPr>
        <w:tc>
          <w:tcPr>
            <w:tcW w:w="3600" w:type="dxa"/>
          </w:tcPr>
          <w:p w:rsidR="00247D88" w:rsidRPr="007E67D8" w:rsidRDefault="00247D88" w:rsidP="00351BBB">
            <w:pPr>
              <w:tabs>
                <w:tab w:val="left" w:pos="162"/>
                <w:tab w:val="left" w:pos="36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</w:rPr>
              <w:tab/>
            </w:r>
            <w:r w:rsidRPr="007E67D8">
              <w:rPr>
                <w:rFonts w:ascii="Angsana New" w:hAnsi="Angsana New"/>
                <w:szCs w:val="24"/>
                <w:cs/>
              </w:rPr>
              <w:t xml:space="preserve">ไม่เกิน </w:t>
            </w:r>
            <w:r w:rsidR="005F5E1C" w:rsidRPr="005F5E1C">
              <w:rPr>
                <w:rFonts w:ascii="Angsana New" w:hAnsi="Angsana New"/>
                <w:szCs w:val="24"/>
              </w:rPr>
              <w:t>3</w:t>
            </w:r>
            <w:r w:rsidRPr="007E67D8">
              <w:rPr>
                <w:rFonts w:ascii="Angsana New" w:hAnsi="Angsana New"/>
                <w:szCs w:val="24"/>
                <w:cs/>
              </w:rPr>
              <w:t xml:space="preserve"> เดือน</w:t>
            </w:r>
            <w:r w:rsidRPr="007E67D8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47D88" w:rsidRPr="007E67D8" w:rsidRDefault="005F5E1C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20</w:t>
            </w:r>
            <w:r w:rsidR="00055454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394</w:t>
            </w:r>
          </w:p>
        </w:tc>
        <w:tc>
          <w:tcPr>
            <w:tcW w:w="86" w:type="dxa"/>
          </w:tcPr>
          <w:p w:rsidR="00247D88" w:rsidRPr="007E67D8" w:rsidRDefault="00247D8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247D88" w:rsidRPr="007E67D8" w:rsidRDefault="005F5E1C" w:rsidP="00351BBB">
            <w:pPr>
              <w:tabs>
                <w:tab w:val="decimal" w:pos="10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45</w:t>
            </w:r>
          </w:p>
        </w:tc>
        <w:tc>
          <w:tcPr>
            <w:tcW w:w="86" w:type="dxa"/>
          </w:tcPr>
          <w:p w:rsidR="00247D88" w:rsidRPr="007E67D8" w:rsidRDefault="00247D8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</w:tcPr>
          <w:p w:rsidR="00247D88" w:rsidRPr="007E67D8" w:rsidRDefault="00295907" w:rsidP="00351BBB">
            <w:pPr>
              <w:tabs>
                <w:tab w:val="decimal" w:pos="56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247D88" w:rsidRPr="007E67D8" w:rsidRDefault="00247D8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247D88" w:rsidRPr="007E67D8" w:rsidRDefault="00247D88" w:rsidP="00351BBB">
            <w:pPr>
              <w:tabs>
                <w:tab w:val="decimal" w:pos="631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</w:tr>
      <w:tr w:rsidR="00247D88" w:rsidRPr="007E67D8" w:rsidTr="00351BBB">
        <w:trPr>
          <w:trHeight w:val="20"/>
        </w:trPr>
        <w:tc>
          <w:tcPr>
            <w:tcW w:w="3600" w:type="dxa"/>
          </w:tcPr>
          <w:p w:rsidR="00247D88" w:rsidRPr="007E67D8" w:rsidRDefault="00247D88" w:rsidP="00351BBB">
            <w:pPr>
              <w:tabs>
                <w:tab w:val="left" w:pos="162"/>
                <w:tab w:val="left" w:pos="36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</w:rPr>
              <w:tab/>
            </w:r>
            <w:r w:rsidR="005F5E1C" w:rsidRPr="005F5E1C">
              <w:rPr>
                <w:rFonts w:ascii="Angsana New" w:hAnsi="Angsana New"/>
                <w:szCs w:val="24"/>
              </w:rPr>
              <w:t>3</w:t>
            </w:r>
            <w:r w:rsidRPr="007E67D8">
              <w:rPr>
                <w:rFonts w:ascii="Angsana New" w:hAnsi="Angsana New"/>
                <w:szCs w:val="24"/>
              </w:rPr>
              <w:t xml:space="preserve"> - </w:t>
            </w:r>
            <w:r w:rsidR="005F5E1C" w:rsidRPr="005F5E1C">
              <w:rPr>
                <w:rFonts w:ascii="Angsana New" w:hAnsi="Angsana New"/>
                <w:szCs w:val="24"/>
              </w:rPr>
              <w:t>6</w:t>
            </w:r>
            <w:r w:rsidRPr="007E67D8">
              <w:rPr>
                <w:rFonts w:ascii="Angsana New" w:hAnsi="Angsana New"/>
                <w:szCs w:val="24"/>
              </w:rPr>
              <w:t xml:space="preserve"> </w:t>
            </w:r>
            <w:r w:rsidRPr="007E67D8">
              <w:rPr>
                <w:rFonts w:ascii="Angsana New" w:hAnsi="Angsana New"/>
                <w:szCs w:val="24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47D88" w:rsidRPr="007E67D8" w:rsidRDefault="005F5E1C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</w:t>
            </w:r>
            <w:r w:rsidR="0059060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776</w:t>
            </w:r>
          </w:p>
        </w:tc>
        <w:tc>
          <w:tcPr>
            <w:tcW w:w="86" w:type="dxa"/>
          </w:tcPr>
          <w:p w:rsidR="00247D88" w:rsidRPr="007E67D8" w:rsidRDefault="00247D8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247D88" w:rsidRPr="007E67D8" w:rsidRDefault="00247D88" w:rsidP="00351BBB">
            <w:pPr>
              <w:tabs>
                <w:tab w:val="decimal" w:pos="631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:rsidR="00247D88" w:rsidRPr="007E67D8" w:rsidRDefault="00247D8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</w:tcPr>
          <w:p w:rsidR="00247D88" w:rsidRPr="007E67D8" w:rsidRDefault="00295907" w:rsidP="00351BBB">
            <w:pPr>
              <w:tabs>
                <w:tab w:val="decimal" w:pos="56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247D88" w:rsidRPr="007E67D8" w:rsidRDefault="00247D8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247D88" w:rsidRPr="007E67D8" w:rsidRDefault="00247D88" w:rsidP="00351BBB">
            <w:pPr>
              <w:tabs>
                <w:tab w:val="decimal" w:pos="631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</w:tr>
      <w:tr w:rsidR="00247D88" w:rsidRPr="007E67D8" w:rsidTr="00960781">
        <w:trPr>
          <w:trHeight w:val="243"/>
        </w:trPr>
        <w:tc>
          <w:tcPr>
            <w:tcW w:w="3600" w:type="dxa"/>
          </w:tcPr>
          <w:p w:rsidR="00247D88" w:rsidRPr="007E67D8" w:rsidRDefault="00247D88" w:rsidP="00351BBB">
            <w:pPr>
              <w:tabs>
                <w:tab w:val="left" w:pos="162"/>
                <w:tab w:val="left" w:pos="36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ab/>
            </w:r>
            <w:r w:rsidR="005F5E1C" w:rsidRPr="005F5E1C">
              <w:rPr>
                <w:rFonts w:ascii="Angsana New" w:hAnsi="Angsana New"/>
                <w:szCs w:val="24"/>
              </w:rPr>
              <w:t>6</w:t>
            </w:r>
            <w:r w:rsidRPr="007E67D8">
              <w:rPr>
                <w:rFonts w:ascii="Angsana New" w:hAnsi="Angsana New"/>
                <w:szCs w:val="24"/>
              </w:rPr>
              <w:t xml:space="preserve"> - </w:t>
            </w:r>
            <w:r w:rsidR="005F5E1C" w:rsidRPr="005F5E1C">
              <w:rPr>
                <w:rFonts w:ascii="Angsana New" w:hAnsi="Angsana New"/>
                <w:szCs w:val="24"/>
              </w:rPr>
              <w:t>12</w:t>
            </w:r>
            <w:r w:rsidRPr="007E67D8">
              <w:rPr>
                <w:rFonts w:ascii="Angsana New" w:hAnsi="Angsana New"/>
                <w:szCs w:val="24"/>
              </w:rPr>
              <w:t xml:space="preserve"> </w:t>
            </w:r>
            <w:r w:rsidRPr="007E67D8">
              <w:rPr>
                <w:rFonts w:ascii="Angsana New" w:hAnsi="Angsana New"/>
                <w:szCs w:val="24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47D88" w:rsidRPr="007E67D8" w:rsidRDefault="00960781" w:rsidP="00960781">
            <w:pPr>
              <w:tabs>
                <w:tab w:val="decimal" w:pos="719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:rsidR="00247D88" w:rsidRPr="007E67D8" w:rsidRDefault="00247D8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247D88" w:rsidRPr="007E67D8" w:rsidRDefault="005F5E1C" w:rsidP="00351BBB">
            <w:pPr>
              <w:tabs>
                <w:tab w:val="decimal" w:pos="10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</w:t>
            </w:r>
            <w:r w:rsidR="00247D88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986</w:t>
            </w:r>
          </w:p>
        </w:tc>
        <w:tc>
          <w:tcPr>
            <w:tcW w:w="86" w:type="dxa"/>
          </w:tcPr>
          <w:p w:rsidR="00247D88" w:rsidRPr="007E67D8" w:rsidRDefault="00247D8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</w:tcPr>
          <w:p w:rsidR="00247D88" w:rsidRPr="007E67D8" w:rsidRDefault="00295907" w:rsidP="00351BBB">
            <w:pPr>
              <w:tabs>
                <w:tab w:val="decimal" w:pos="56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247D88" w:rsidRPr="007E67D8" w:rsidRDefault="00247D8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247D88" w:rsidRPr="007E67D8" w:rsidRDefault="00247D88" w:rsidP="00351BBB">
            <w:pPr>
              <w:tabs>
                <w:tab w:val="decimal" w:pos="631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</w:tr>
      <w:tr w:rsidR="00247D88" w:rsidRPr="007E67D8" w:rsidTr="00351BBB">
        <w:trPr>
          <w:trHeight w:val="20"/>
        </w:trPr>
        <w:tc>
          <w:tcPr>
            <w:tcW w:w="3600" w:type="dxa"/>
          </w:tcPr>
          <w:p w:rsidR="00247D88" w:rsidRPr="007E67D8" w:rsidRDefault="00247D88" w:rsidP="00351BBB">
            <w:pPr>
              <w:tabs>
                <w:tab w:val="left" w:pos="162"/>
                <w:tab w:val="left" w:pos="36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ab/>
            </w:r>
            <w:r w:rsidRPr="007E67D8">
              <w:rPr>
                <w:rFonts w:ascii="Angsana New" w:hAnsi="Angsana New"/>
                <w:szCs w:val="24"/>
                <w:cs/>
              </w:rPr>
              <w:t>มากกว่า</w:t>
            </w:r>
            <w:r w:rsidRPr="007E67D8">
              <w:rPr>
                <w:rFonts w:ascii="Angsana New" w:hAnsi="Angsana New"/>
                <w:szCs w:val="24"/>
              </w:rPr>
              <w:t xml:space="preserve"> </w:t>
            </w:r>
            <w:r w:rsidR="005F5E1C" w:rsidRPr="005F5E1C">
              <w:rPr>
                <w:rFonts w:ascii="Angsana New" w:hAnsi="Angsana New"/>
                <w:szCs w:val="24"/>
              </w:rPr>
              <w:t>12</w:t>
            </w:r>
            <w:r w:rsidRPr="007E67D8">
              <w:rPr>
                <w:rFonts w:ascii="Angsan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88" w:rsidRPr="007E67D8" w:rsidRDefault="005F5E1C" w:rsidP="00960781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767</w:t>
            </w:r>
          </w:p>
        </w:tc>
        <w:tc>
          <w:tcPr>
            <w:tcW w:w="86" w:type="dxa"/>
          </w:tcPr>
          <w:p w:rsidR="00247D88" w:rsidRPr="007E67D8" w:rsidRDefault="00247D8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7D88" w:rsidRPr="007E67D8" w:rsidRDefault="005F5E1C" w:rsidP="00351BBB">
            <w:pPr>
              <w:tabs>
                <w:tab w:val="decimal" w:pos="10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767</w:t>
            </w:r>
          </w:p>
        </w:tc>
        <w:tc>
          <w:tcPr>
            <w:tcW w:w="86" w:type="dxa"/>
          </w:tcPr>
          <w:p w:rsidR="00247D88" w:rsidRPr="007E67D8" w:rsidRDefault="00247D8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:rsidR="00247D88" w:rsidRPr="007E67D8" w:rsidRDefault="005F5E1C" w:rsidP="00351BBB">
            <w:pPr>
              <w:tabs>
                <w:tab w:val="decimal" w:pos="81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193</w:t>
            </w:r>
          </w:p>
        </w:tc>
        <w:tc>
          <w:tcPr>
            <w:tcW w:w="86" w:type="dxa"/>
            <w:shd w:val="clear" w:color="auto" w:fill="auto"/>
          </w:tcPr>
          <w:p w:rsidR="00247D88" w:rsidRPr="007E67D8" w:rsidRDefault="00247D8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:rsidR="00247D88" w:rsidRPr="007E67D8" w:rsidRDefault="005F5E1C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193</w:t>
            </w:r>
          </w:p>
        </w:tc>
      </w:tr>
      <w:tr w:rsidR="00247D88" w:rsidRPr="007E67D8" w:rsidTr="00351BBB">
        <w:trPr>
          <w:trHeight w:val="20"/>
        </w:trPr>
        <w:tc>
          <w:tcPr>
            <w:tcW w:w="3600" w:type="dxa"/>
          </w:tcPr>
          <w:p w:rsidR="00247D88" w:rsidRPr="007E67D8" w:rsidRDefault="00247D88" w:rsidP="00351BBB">
            <w:pPr>
              <w:tabs>
                <w:tab w:val="left" w:pos="36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7D88" w:rsidRPr="007E67D8" w:rsidRDefault="005F5E1C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86</w:t>
            </w:r>
            <w:r w:rsidR="003A28FE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579</w:t>
            </w:r>
          </w:p>
        </w:tc>
        <w:tc>
          <w:tcPr>
            <w:tcW w:w="86" w:type="dxa"/>
          </w:tcPr>
          <w:p w:rsidR="00247D88" w:rsidRPr="007E67D8" w:rsidRDefault="00247D8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7D88" w:rsidRPr="007E67D8" w:rsidRDefault="005F5E1C" w:rsidP="00351BBB">
            <w:pPr>
              <w:tabs>
                <w:tab w:val="decimal" w:pos="10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53</w:t>
            </w:r>
            <w:r w:rsidR="00247D88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360</w:t>
            </w:r>
          </w:p>
        </w:tc>
        <w:tc>
          <w:tcPr>
            <w:tcW w:w="86" w:type="dxa"/>
          </w:tcPr>
          <w:p w:rsidR="00247D88" w:rsidRPr="007E67D8" w:rsidRDefault="00247D8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:rsidR="00247D88" w:rsidRPr="007E67D8" w:rsidRDefault="005F5E1C" w:rsidP="00351BBB">
            <w:pPr>
              <w:tabs>
                <w:tab w:val="decimal" w:pos="81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193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247D88" w:rsidRPr="007E67D8" w:rsidRDefault="00247D88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47D88" w:rsidRPr="007E67D8" w:rsidRDefault="005F5E1C" w:rsidP="00351BBB">
            <w:pPr>
              <w:tabs>
                <w:tab w:val="decimal" w:pos="100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193</w:t>
            </w:r>
          </w:p>
        </w:tc>
      </w:tr>
    </w:tbl>
    <w:p w:rsidR="00BD18B7" w:rsidRPr="007E67D8" w:rsidRDefault="005F5E1C" w:rsidP="009D3C00">
      <w:pPr>
        <w:tabs>
          <w:tab w:val="left" w:pos="90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5E1C">
        <w:rPr>
          <w:rFonts w:ascii="Angsana New" w:hAnsi="Angsana New"/>
          <w:b/>
          <w:bCs/>
          <w:sz w:val="32"/>
          <w:szCs w:val="32"/>
        </w:rPr>
        <w:t>9</w:t>
      </w:r>
      <w:r w:rsidR="00B01398" w:rsidRPr="007E67D8">
        <w:rPr>
          <w:rFonts w:ascii="Angsana New" w:hAnsi="Angsana New"/>
          <w:b/>
          <w:bCs/>
          <w:sz w:val="32"/>
          <w:szCs w:val="32"/>
        </w:rPr>
        <w:t>.</w:t>
      </w:r>
      <w:r w:rsidR="00B01398" w:rsidRPr="007E67D8">
        <w:rPr>
          <w:rFonts w:ascii="Angsana New" w:hAnsi="Angsana New"/>
          <w:b/>
          <w:bCs/>
          <w:sz w:val="32"/>
          <w:szCs w:val="32"/>
        </w:rPr>
        <w:tab/>
      </w:r>
      <w:r w:rsidR="00CA5155" w:rsidRPr="007E67D8">
        <w:rPr>
          <w:rFonts w:ascii="Angsana New" w:hAnsi="Angsana New"/>
          <w:b/>
          <w:bCs/>
          <w:sz w:val="32"/>
          <w:szCs w:val="32"/>
          <w:cs/>
        </w:rPr>
        <w:t>เงินให้กู้ยืม</w:t>
      </w:r>
    </w:p>
    <w:p w:rsidR="00CA5155" w:rsidRPr="007E67D8" w:rsidRDefault="002652D6" w:rsidP="0034772A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after="3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061A09">
        <w:rPr>
          <w:rFonts w:ascii="Angsana New" w:hAnsi="Angsana New" w:hint="cs"/>
          <w:sz w:val="32"/>
          <w:szCs w:val="32"/>
          <w:cs/>
        </w:rPr>
        <w:t xml:space="preserve"> </w:t>
      </w:r>
      <w:r w:rsidR="00A83809" w:rsidRPr="007E67D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F5E1C" w:rsidRPr="005F5E1C">
        <w:rPr>
          <w:rFonts w:ascii="Angsana New" w:hAnsi="Angsana New"/>
          <w:sz w:val="32"/>
          <w:szCs w:val="32"/>
        </w:rPr>
        <w:t>30</w:t>
      </w:r>
      <w:r w:rsidR="00A83809" w:rsidRPr="007E67D8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="00A83809" w:rsidRPr="007E67D8">
        <w:rPr>
          <w:rFonts w:ascii="Angsana New" w:hAnsi="Angsana New"/>
          <w:sz w:val="32"/>
          <w:szCs w:val="32"/>
        </w:rPr>
        <w:t xml:space="preserve"> </w:t>
      </w:r>
      <w:r w:rsidR="00A83809" w:rsidRPr="007E67D8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5F5E1C" w:rsidRPr="005F5E1C">
        <w:rPr>
          <w:rFonts w:ascii="Angsana New" w:hAnsi="Angsana New"/>
          <w:sz w:val="32"/>
          <w:szCs w:val="32"/>
        </w:rPr>
        <w:t>31</w:t>
      </w:r>
      <w:r w:rsidR="00A83809" w:rsidRPr="007E67D8">
        <w:rPr>
          <w:rFonts w:ascii="Angsana New" w:hAnsi="Angsana New"/>
          <w:sz w:val="32"/>
          <w:szCs w:val="32"/>
        </w:rPr>
        <w:t xml:space="preserve"> </w:t>
      </w:r>
      <w:r w:rsidR="00A83809" w:rsidRPr="007E67D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F5E1C" w:rsidRPr="005F5E1C">
        <w:rPr>
          <w:rFonts w:ascii="Angsana New" w:hAnsi="Angsana New"/>
          <w:sz w:val="32"/>
          <w:szCs w:val="32"/>
        </w:rPr>
        <w:t>2561</w:t>
      </w:r>
      <w:r w:rsidR="00A83809" w:rsidRPr="007E67D8">
        <w:rPr>
          <w:rFonts w:ascii="Angsana New" w:hAnsi="Angsana New"/>
          <w:sz w:val="32"/>
          <w:szCs w:val="32"/>
        </w:rPr>
        <w:t xml:space="preserve"> </w:t>
      </w:r>
      <w:r w:rsidR="00A83809" w:rsidRPr="007E67D8">
        <w:rPr>
          <w:rFonts w:ascii="Angsana New" w:hAnsi="Angsana New" w:hint="cs"/>
          <w:sz w:val="32"/>
          <w:szCs w:val="32"/>
          <w:cs/>
        </w:rPr>
        <w:t>มี</w:t>
      </w:r>
      <w:r w:rsidR="00CA5155" w:rsidRPr="007E67D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6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130"/>
        <w:gridCol w:w="990"/>
        <w:gridCol w:w="90"/>
        <w:gridCol w:w="990"/>
        <w:gridCol w:w="90"/>
        <w:gridCol w:w="990"/>
        <w:gridCol w:w="90"/>
        <w:gridCol w:w="990"/>
      </w:tblGrid>
      <w:tr w:rsidR="004E58B5" w:rsidRPr="007E67D8" w:rsidTr="00351BBB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154782" w:rsidRPr="007E67D8" w:rsidRDefault="00154782" w:rsidP="00591CDC">
            <w:pPr>
              <w:ind w:right="58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4782" w:rsidRPr="007E67D8" w:rsidRDefault="00154782" w:rsidP="00591CD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4782" w:rsidRPr="007E67D8" w:rsidRDefault="00154782" w:rsidP="00591CD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4782" w:rsidRPr="007E67D8" w:rsidRDefault="004E03EA" w:rsidP="004E03EA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หน่วย</w:t>
            </w:r>
            <w:r w:rsidRPr="007E67D8">
              <w:rPr>
                <w:rFonts w:ascii="Angsana New" w:hAnsi="Angsana New"/>
                <w:b/>
                <w:bCs/>
                <w:szCs w:val="24"/>
              </w:rPr>
              <w:t xml:space="preserve">: </w:t>
            </w: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  <w:r w:rsidRPr="007E67D8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</w:tr>
      <w:tr w:rsidR="004E03EA" w:rsidRPr="007E67D8" w:rsidTr="00351BBB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4E03EA" w:rsidRPr="007E67D8" w:rsidRDefault="004E03EA" w:rsidP="004E03EA">
            <w:pPr>
              <w:ind w:right="58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E03EA" w:rsidRPr="007E67D8" w:rsidRDefault="004E03EA" w:rsidP="004E03E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3EA" w:rsidRPr="007E67D8" w:rsidRDefault="004E03EA" w:rsidP="004E03E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3EA" w:rsidRPr="007E67D8" w:rsidRDefault="004E03EA" w:rsidP="004E03EA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4E58B5" w:rsidRPr="007E67D8" w:rsidTr="00351BBB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154782" w:rsidRPr="007E67D8" w:rsidRDefault="00154782" w:rsidP="00591CDC">
            <w:pPr>
              <w:ind w:right="58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54782" w:rsidRPr="007E67D8" w:rsidRDefault="00154782" w:rsidP="00591CDC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  <w:p w:rsidR="00154782" w:rsidRPr="007E67D8" w:rsidRDefault="005F5E1C" w:rsidP="00591CDC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154782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ED3E32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</w:p>
          <w:p w:rsidR="00154782" w:rsidRPr="007E67D8" w:rsidRDefault="005F5E1C" w:rsidP="00591CDC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54782" w:rsidRPr="007E67D8" w:rsidRDefault="00154782" w:rsidP="00591CDC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54782" w:rsidRPr="007E67D8" w:rsidRDefault="00154782" w:rsidP="00591CDC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  <w:p w:rsidR="00154782" w:rsidRPr="007E67D8" w:rsidRDefault="005F5E1C" w:rsidP="00591CDC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154782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154782" w:rsidRPr="007E67D8">
              <w:rPr>
                <w:rFonts w:ascii="Angsana New" w:hAnsi="Angsana New"/>
                <w:b/>
                <w:bCs/>
                <w:szCs w:val="24"/>
                <w:cs/>
              </w:rPr>
              <w:t>ธันวาคม</w:t>
            </w:r>
          </w:p>
          <w:p w:rsidR="00154782" w:rsidRPr="007E67D8" w:rsidRDefault="005F5E1C" w:rsidP="00591CDC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54782" w:rsidRPr="007E67D8" w:rsidRDefault="00154782" w:rsidP="00591CDC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54782" w:rsidRPr="007E67D8" w:rsidRDefault="00154782" w:rsidP="00591CDC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  <w:p w:rsidR="00154782" w:rsidRPr="007E67D8" w:rsidRDefault="005F5E1C" w:rsidP="00591CDC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154782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ED3E32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</w:p>
          <w:p w:rsidR="00154782" w:rsidRPr="007E67D8" w:rsidRDefault="005F5E1C" w:rsidP="00591CDC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54782" w:rsidRPr="007E67D8" w:rsidRDefault="00154782" w:rsidP="00591CDC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54782" w:rsidRPr="007E67D8" w:rsidRDefault="00154782" w:rsidP="00591CDC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  <w:p w:rsidR="00154782" w:rsidRPr="007E67D8" w:rsidRDefault="005F5E1C" w:rsidP="00591CDC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154782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154782" w:rsidRPr="007E67D8">
              <w:rPr>
                <w:rFonts w:ascii="Angsana New" w:hAnsi="Angsana New"/>
                <w:b/>
                <w:bCs/>
                <w:szCs w:val="24"/>
                <w:cs/>
              </w:rPr>
              <w:t>ธันวาคม</w:t>
            </w:r>
          </w:p>
          <w:p w:rsidR="00154782" w:rsidRPr="007E67D8" w:rsidRDefault="005F5E1C" w:rsidP="00591CDC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4E58B5" w:rsidRPr="007E67D8" w:rsidTr="00351BBB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154782" w:rsidRPr="007E67D8" w:rsidRDefault="00154782" w:rsidP="002652D6">
            <w:pPr>
              <w:pStyle w:val="Heading5"/>
              <w:keepNext w:val="0"/>
              <w:spacing w:line="240" w:lineRule="auto"/>
              <w:ind w:left="720" w:right="58" w:firstLine="0"/>
              <w:rPr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E67D8">
              <w:rPr>
                <w:b w:val="0"/>
                <w:bCs w:val="0"/>
                <w:spacing w:val="-4"/>
                <w:sz w:val="24"/>
                <w:szCs w:val="24"/>
                <w:cs/>
              </w:rPr>
              <w:t>เงินให้กู้ยืม</w:t>
            </w:r>
            <w:r w:rsidR="002652D6" w:rsidRPr="007E67D8">
              <w:rPr>
                <w:b w:val="0"/>
                <w:bCs w:val="0"/>
                <w:spacing w:val="-4"/>
                <w:sz w:val="24"/>
                <w:szCs w:val="24"/>
              </w:rPr>
              <w:t xml:space="preserve"> -</w:t>
            </w:r>
            <w:r w:rsidRPr="007E67D8">
              <w:rPr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Pr="007E67D8">
              <w:rPr>
                <w:b w:val="0"/>
                <w:bCs w:val="0"/>
                <w:spacing w:val="-4"/>
                <w:sz w:val="24"/>
                <w:szCs w:val="24"/>
                <w:cs/>
              </w:rPr>
              <w:t>กิจการที่เกี่ยวข้องกัน</w:t>
            </w:r>
            <w:r w:rsidR="00F0206C" w:rsidRPr="007E67D8">
              <w:rPr>
                <w:b w:val="0"/>
                <w:bCs w:val="0"/>
                <w:spacing w:val="-4"/>
                <w:sz w:val="24"/>
                <w:szCs w:val="24"/>
              </w:rPr>
              <w:t xml:space="preserve"> (</w:t>
            </w:r>
            <w:r w:rsidR="00DC1FA3" w:rsidRPr="007E67D8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</w:rPr>
              <w:t>ดู</w:t>
            </w:r>
            <w:r w:rsidR="00957DA6" w:rsidRPr="007E67D8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</w:rPr>
              <w:t>หมายเหตุ</w:t>
            </w:r>
            <w:r w:rsidR="00DC1FA3" w:rsidRPr="007E67D8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</w:rPr>
              <w:t>ข้อ</w:t>
            </w:r>
            <w:r w:rsidR="00957DA6" w:rsidRPr="007E67D8">
              <w:rPr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5F5E1C" w:rsidRPr="005F5E1C">
              <w:rPr>
                <w:b w:val="0"/>
                <w:bCs w:val="0"/>
                <w:spacing w:val="-4"/>
                <w:sz w:val="24"/>
                <w:szCs w:val="24"/>
              </w:rPr>
              <w:t>5</w:t>
            </w:r>
            <w:r w:rsidR="00F0206C" w:rsidRPr="007E67D8">
              <w:rPr>
                <w:b w:val="0"/>
                <w:bCs w:val="0"/>
                <w:spacing w:val="-4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782" w:rsidRPr="007E67D8" w:rsidRDefault="005F5E1C" w:rsidP="0067676F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9</w:t>
            </w:r>
            <w:r w:rsidR="00491927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169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54782" w:rsidRPr="007E67D8" w:rsidRDefault="00154782" w:rsidP="00591CDC">
            <w:pP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54782" w:rsidRPr="007E67D8" w:rsidRDefault="005F5E1C" w:rsidP="00264D9E">
            <w:pPr>
              <w:tabs>
                <w:tab w:val="decimal" w:pos="902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65</w:t>
            </w:r>
            <w:r w:rsidR="000A4BF2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355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54782" w:rsidRPr="007E67D8" w:rsidRDefault="00154782" w:rsidP="00591CDC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54782" w:rsidRPr="007E67D8" w:rsidRDefault="005F5E1C" w:rsidP="00EC5960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661</w:t>
            </w:r>
            <w:r w:rsidR="006D3A6E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440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54782" w:rsidRPr="007E67D8" w:rsidRDefault="00154782" w:rsidP="00591CDC">
            <w:pPr>
              <w:ind w:right="5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54782" w:rsidRPr="007E67D8" w:rsidRDefault="005F5E1C" w:rsidP="00591CDC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569</w:t>
            </w:r>
            <w:r w:rsidR="000A4BF2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369</w:t>
            </w:r>
          </w:p>
        </w:tc>
      </w:tr>
      <w:tr w:rsidR="00D72EF8" w:rsidRPr="007E67D8" w:rsidTr="00351BBB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D72EF8" w:rsidRPr="007E67D8" w:rsidRDefault="00D72EF8" w:rsidP="00F0206C">
            <w:pPr>
              <w:pStyle w:val="Heading5"/>
              <w:keepNext w:val="0"/>
              <w:spacing w:line="240" w:lineRule="auto"/>
              <w:ind w:left="720" w:right="58" w:firstLine="0"/>
              <w:rPr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E67D8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</w:rPr>
              <w:t>เงินให้กู้ยืมแก่กิจการที่ไม่เกี่ยวข้องกัน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2EF8" w:rsidRPr="007E67D8" w:rsidRDefault="005F5E1C" w:rsidP="0067676F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25</w:t>
            </w:r>
            <w:r w:rsidR="00491927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2EF8" w:rsidRPr="007E67D8" w:rsidRDefault="00D72EF8" w:rsidP="00591CDC">
            <w:pP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2EF8" w:rsidRPr="007E67D8" w:rsidRDefault="005F5E1C" w:rsidP="00591CDC">
            <w:pPr>
              <w:tabs>
                <w:tab w:val="decimal" w:pos="902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31</w:t>
            </w:r>
            <w:r w:rsidR="000A4BF2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2EF8" w:rsidRPr="007E67D8" w:rsidRDefault="00D72EF8" w:rsidP="00591CDC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2EF8" w:rsidRPr="007E67D8" w:rsidRDefault="005F5E1C" w:rsidP="00EC5960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25</w:t>
            </w:r>
            <w:r w:rsidR="006D3A6E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2EF8" w:rsidRPr="007E67D8" w:rsidRDefault="00D72EF8" w:rsidP="00591CDC">
            <w:pPr>
              <w:ind w:right="5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2EF8" w:rsidRPr="007E67D8" w:rsidRDefault="005F5E1C" w:rsidP="00591CDC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31</w:t>
            </w:r>
            <w:r w:rsidR="000A4BF2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001</w:t>
            </w:r>
          </w:p>
        </w:tc>
      </w:tr>
      <w:tr w:rsidR="00D72EF8" w:rsidRPr="007E67D8" w:rsidTr="00351BBB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D72EF8" w:rsidRPr="007E67D8" w:rsidRDefault="00D72EF8" w:rsidP="00F0206C">
            <w:pPr>
              <w:pStyle w:val="Heading5"/>
              <w:keepNext w:val="0"/>
              <w:spacing w:line="240" w:lineRule="auto"/>
              <w:ind w:left="720" w:right="58" w:firstLine="0"/>
              <w:rPr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E67D8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2EF8" w:rsidRPr="007E67D8" w:rsidRDefault="005F5E1C" w:rsidP="0067676F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34</w:t>
            </w:r>
            <w:r w:rsidR="00491927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170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2EF8" w:rsidRPr="007E67D8" w:rsidRDefault="00D72EF8" w:rsidP="00591CDC">
            <w:pP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2EF8" w:rsidRPr="007E67D8" w:rsidRDefault="005F5E1C" w:rsidP="00591CDC">
            <w:pPr>
              <w:tabs>
                <w:tab w:val="decimal" w:pos="902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96</w:t>
            </w:r>
            <w:r w:rsidR="000A4BF2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356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2EF8" w:rsidRPr="007E67D8" w:rsidRDefault="00D72EF8" w:rsidP="00591CDC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2EF8" w:rsidRPr="007E67D8" w:rsidRDefault="005F5E1C" w:rsidP="00EC5960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686</w:t>
            </w:r>
            <w:r w:rsidR="006D3A6E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441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2EF8" w:rsidRPr="007E67D8" w:rsidRDefault="00D72EF8" w:rsidP="00591CDC">
            <w:pPr>
              <w:ind w:right="5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2EF8" w:rsidRPr="007E67D8" w:rsidRDefault="005F5E1C" w:rsidP="00591CDC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600</w:t>
            </w:r>
            <w:r w:rsidR="000A4BF2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370</w:t>
            </w:r>
          </w:p>
        </w:tc>
      </w:tr>
      <w:tr w:rsidR="004E58B5" w:rsidRPr="007E67D8" w:rsidTr="00351BBB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154782" w:rsidRPr="007E67D8" w:rsidRDefault="00E6766B" w:rsidP="00591CDC">
            <w:pPr>
              <w:pStyle w:val="Heading5"/>
              <w:keepNext w:val="0"/>
              <w:spacing w:line="240" w:lineRule="auto"/>
              <w:ind w:right="58" w:firstLine="720"/>
              <w:rPr>
                <w:b w:val="0"/>
                <w:bCs w:val="0"/>
                <w:sz w:val="24"/>
                <w:szCs w:val="24"/>
                <w:cs/>
              </w:rPr>
            </w:pPr>
            <w:r w:rsidRPr="007E67D8">
              <w:rPr>
                <w:rFonts w:hint="cs"/>
                <w:b w:val="0"/>
                <w:bCs w:val="0"/>
                <w:sz w:val="24"/>
                <w:szCs w:val="24"/>
                <w:u w:val="single"/>
                <w:cs/>
              </w:rPr>
              <w:t>หัก</w:t>
            </w:r>
            <w:r w:rsidRPr="007E67D8">
              <w:rPr>
                <w:b w:val="0"/>
                <w:bCs w:val="0"/>
                <w:sz w:val="24"/>
                <w:szCs w:val="24"/>
              </w:rPr>
              <w:t xml:space="preserve">: </w:t>
            </w:r>
            <w:r w:rsidRPr="007E67D8">
              <w:rPr>
                <w:rFonts w:hint="cs"/>
                <w:b w:val="0"/>
                <w:bCs w:val="0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4782" w:rsidRPr="007E67D8" w:rsidRDefault="00491927" w:rsidP="00EC5960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1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54782" w:rsidRPr="007E67D8" w:rsidRDefault="00154782" w:rsidP="001E5198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54782" w:rsidRPr="007E67D8" w:rsidRDefault="000A4BF2" w:rsidP="00591CDC">
            <w:pPr>
              <w:tabs>
                <w:tab w:val="decimal" w:pos="902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6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781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54782" w:rsidRPr="007E67D8" w:rsidRDefault="00154782" w:rsidP="00591CDC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54782" w:rsidRPr="007E67D8" w:rsidRDefault="00EC5960" w:rsidP="00EC5960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62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601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54782" w:rsidRPr="007E67D8" w:rsidRDefault="00154782" w:rsidP="00591CDC">
            <w:pPr>
              <w:ind w:right="5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54782" w:rsidRPr="007E67D8" w:rsidRDefault="000A4BF2" w:rsidP="00591CDC">
            <w:pPr>
              <w:tabs>
                <w:tab w:val="decimal" w:pos="900"/>
              </w:tabs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69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381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</w:tr>
      <w:tr w:rsidR="004E58B5" w:rsidRPr="007E67D8" w:rsidTr="00351BBB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154782" w:rsidRPr="007E67D8" w:rsidRDefault="00E6766B" w:rsidP="00591CDC">
            <w:pPr>
              <w:pStyle w:val="Heading5"/>
              <w:keepNext w:val="0"/>
              <w:spacing w:line="240" w:lineRule="auto"/>
              <w:ind w:right="58" w:firstLine="720"/>
              <w:rPr>
                <w:b w:val="0"/>
                <w:bCs w:val="0"/>
                <w:sz w:val="24"/>
                <w:szCs w:val="24"/>
                <w:cs/>
              </w:rPr>
            </w:pPr>
            <w:r w:rsidRPr="007E67D8">
              <w:rPr>
                <w:rFonts w:hint="cs"/>
                <w:b w:val="0"/>
                <w:bCs w:val="0"/>
                <w:sz w:val="24"/>
                <w:szCs w:val="24"/>
                <w:cs/>
              </w:rPr>
              <w:t xml:space="preserve">เงินให้กู้ยืม </w:t>
            </w:r>
            <w:r w:rsidR="00A3218F" w:rsidRPr="007E67D8">
              <w:rPr>
                <w:b w:val="0"/>
                <w:bCs w:val="0"/>
                <w:sz w:val="24"/>
                <w:szCs w:val="24"/>
              </w:rPr>
              <w:t>-</w:t>
            </w:r>
            <w:r w:rsidRPr="007E67D8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7E67D8">
              <w:rPr>
                <w:rFonts w:hint="cs"/>
                <w:b w:val="0"/>
                <w:bCs w:val="0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54782" w:rsidRPr="007E67D8" w:rsidRDefault="005F5E1C" w:rsidP="0067676F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34</w:t>
            </w:r>
            <w:r w:rsidR="00491927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169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54782" w:rsidRPr="007E67D8" w:rsidRDefault="00154782" w:rsidP="00591CDC">
            <w:pP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54782" w:rsidRPr="007E67D8" w:rsidRDefault="005F5E1C" w:rsidP="00591CDC">
            <w:pPr>
              <w:tabs>
                <w:tab w:val="decimal" w:pos="902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89</w:t>
            </w:r>
            <w:r w:rsidR="00E6766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54782" w:rsidRPr="007E67D8" w:rsidRDefault="00154782" w:rsidP="00591CDC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54782" w:rsidRPr="007E67D8" w:rsidRDefault="005F5E1C" w:rsidP="00EC5960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623</w:t>
            </w:r>
            <w:r w:rsidR="006D3A6E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840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54782" w:rsidRPr="007E67D8" w:rsidRDefault="00154782" w:rsidP="00591CDC">
            <w:pPr>
              <w:ind w:right="5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54782" w:rsidRPr="007E67D8" w:rsidRDefault="005F5E1C" w:rsidP="00591CDC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530</w:t>
            </w:r>
            <w:r w:rsidR="00E6766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989</w:t>
            </w:r>
          </w:p>
        </w:tc>
      </w:tr>
      <w:tr w:rsidR="0067676F" w:rsidRPr="007E67D8" w:rsidTr="00351BBB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67676F" w:rsidRPr="007E67D8" w:rsidRDefault="0067676F" w:rsidP="002652D6">
            <w:pPr>
              <w:pStyle w:val="Heading5"/>
              <w:keepNext w:val="0"/>
              <w:spacing w:line="240" w:lineRule="auto"/>
              <w:ind w:left="720" w:right="58" w:firstLine="0"/>
              <w:rPr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676F" w:rsidRPr="007E67D8" w:rsidRDefault="0067676F" w:rsidP="0067676F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67676F" w:rsidRPr="007E67D8" w:rsidRDefault="0067676F" w:rsidP="002652D6">
            <w:pP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7676F" w:rsidRPr="007E67D8" w:rsidRDefault="0067676F" w:rsidP="002652D6">
            <w:pPr>
              <w:tabs>
                <w:tab w:val="decimal" w:pos="9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67676F" w:rsidRPr="007E67D8" w:rsidRDefault="0067676F" w:rsidP="002652D6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7676F" w:rsidRPr="007E67D8" w:rsidRDefault="0067676F" w:rsidP="00EC5960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67676F" w:rsidRPr="007E67D8" w:rsidRDefault="0067676F" w:rsidP="002652D6">
            <w:pPr>
              <w:ind w:right="5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7676F" w:rsidRPr="007E67D8" w:rsidRDefault="0067676F" w:rsidP="002652D6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</w:tr>
      <w:tr w:rsidR="002652D6" w:rsidRPr="007E67D8" w:rsidTr="00351BBB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2652D6" w:rsidRPr="007E67D8" w:rsidRDefault="002652D6" w:rsidP="0059570F">
            <w:pPr>
              <w:pStyle w:val="Heading5"/>
              <w:keepNext w:val="0"/>
              <w:spacing w:line="240" w:lineRule="auto"/>
              <w:ind w:left="720" w:right="58" w:firstLine="0"/>
              <w:rPr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E67D8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</w:rPr>
              <w:t>เงินให้กู้ยืม</w:t>
            </w:r>
            <w:r w:rsidR="00D340AB" w:rsidRPr="007E67D8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</w:rPr>
              <w:t>ระยะ</w:t>
            </w:r>
            <w:r w:rsidR="0059570F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</w:rPr>
              <w:t>สั้น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52D6" w:rsidRPr="007E67D8" w:rsidRDefault="005F5E1C" w:rsidP="0067676F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21</w:t>
            </w:r>
            <w:r w:rsidR="00491927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169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2652D6" w:rsidRPr="007E67D8" w:rsidRDefault="002652D6" w:rsidP="002652D6">
            <w:pP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52D6" w:rsidRPr="007E67D8" w:rsidRDefault="005F5E1C" w:rsidP="002652D6">
            <w:pPr>
              <w:tabs>
                <w:tab w:val="decimal" w:pos="902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70</w:t>
            </w:r>
            <w:r w:rsidR="002652D6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2652D6" w:rsidRPr="007E67D8" w:rsidRDefault="002652D6" w:rsidP="002652D6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52D6" w:rsidRPr="007E67D8" w:rsidRDefault="005F5E1C" w:rsidP="00EC5960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610</w:t>
            </w:r>
            <w:r w:rsidR="00EC5960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840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2652D6" w:rsidRPr="007E67D8" w:rsidRDefault="002652D6" w:rsidP="002652D6">
            <w:pPr>
              <w:ind w:right="5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52D6" w:rsidRPr="007E67D8" w:rsidRDefault="005F5E1C" w:rsidP="002652D6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511</w:t>
            </w:r>
            <w:r w:rsidR="002652D6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989</w:t>
            </w:r>
          </w:p>
        </w:tc>
      </w:tr>
      <w:tr w:rsidR="002652D6" w:rsidRPr="007E67D8" w:rsidTr="00351BBB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2652D6" w:rsidRPr="007E67D8" w:rsidRDefault="002652D6" w:rsidP="0059570F">
            <w:pPr>
              <w:pStyle w:val="Heading5"/>
              <w:keepNext w:val="0"/>
              <w:spacing w:line="240" w:lineRule="auto"/>
              <w:ind w:right="58" w:firstLine="720"/>
              <w:rPr>
                <w:b w:val="0"/>
                <w:bCs w:val="0"/>
                <w:spacing w:val="-10"/>
                <w:sz w:val="24"/>
                <w:szCs w:val="24"/>
                <w:cs/>
              </w:rPr>
            </w:pPr>
            <w:r w:rsidRPr="007E67D8">
              <w:rPr>
                <w:rFonts w:hint="cs"/>
                <w:b w:val="0"/>
                <w:bCs w:val="0"/>
                <w:spacing w:val="-10"/>
                <w:sz w:val="24"/>
                <w:szCs w:val="24"/>
                <w:cs/>
              </w:rPr>
              <w:t>เงินให้กู้ยืม</w:t>
            </w:r>
            <w:r w:rsidR="00D340AB" w:rsidRPr="007E67D8">
              <w:rPr>
                <w:rFonts w:hint="cs"/>
                <w:b w:val="0"/>
                <w:bCs w:val="0"/>
                <w:spacing w:val="-10"/>
                <w:sz w:val="24"/>
                <w:szCs w:val="24"/>
                <w:cs/>
              </w:rPr>
              <w:t>ระยะยาว</w:t>
            </w:r>
            <w:r w:rsidRPr="007E67D8">
              <w:rPr>
                <w:b w:val="0"/>
                <w:bCs w:val="0"/>
                <w:spacing w:val="-1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52D6" w:rsidRPr="007E67D8" w:rsidRDefault="005F5E1C" w:rsidP="0067676F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13</w:t>
            </w:r>
            <w:r w:rsidR="00491927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2652D6" w:rsidRPr="007E67D8" w:rsidRDefault="002652D6" w:rsidP="002652D6">
            <w:pP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52D6" w:rsidRPr="007E67D8" w:rsidRDefault="005F5E1C" w:rsidP="002652D6">
            <w:pPr>
              <w:tabs>
                <w:tab w:val="decimal" w:pos="902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19</w:t>
            </w:r>
            <w:r w:rsidR="002652D6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2652D6" w:rsidRPr="007E67D8" w:rsidRDefault="002652D6" w:rsidP="002652D6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52D6" w:rsidRPr="007E67D8" w:rsidRDefault="005F5E1C" w:rsidP="00EC5960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13</w:t>
            </w:r>
            <w:r w:rsidR="00EC5960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2652D6" w:rsidRPr="007E67D8" w:rsidRDefault="002652D6" w:rsidP="002652D6">
            <w:pPr>
              <w:ind w:right="5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652D6" w:rsidRPr="007E67D8" w:rsidRDefault="005F5E1C" w:rsidP="002652D6">
            <w:pPr>
              <w:tabs>
                <w:tab w:val="decimal" w:pos="900"/>
              </w:tabs>
              <w:rPr>
                <w:rFonts w:ascii="Angsana New" w:hAnsi="Angsana New"/>
                <w:szCs w:val="24"/>
                <w:cs/>
              </w:rPr>
            </w:pPr>
            <w:r w:rsidRPr="005F5E1C">
              <w:rPr>
                <w:rFonts w:ascii="Angsana New" w:hAnsi="Angsana New"/>
                <w:szCs w:val="24"/>
              </w:rPr>
              <w:t>19</w:t>
            </w:r>
            <w:r w:rsidR="002652D6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</w:tr>
      <w:tr w:rsidR="00D72EF8" w:rsidRPr="007E67D8" w:rsidTr="00351BBB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D72EF8" w:rsidRPr="007E67D8" w:rsidRDefault="00D72EF8" w:rsidP="008067BD">
            <w:pPr>
              <w:pStyle w:val="Heading5"/>
              <w:keepNext w:val="0"/>
              <w:spacing w:line="240" w:lineRule="auto"/>
              <w:ind w:right="58" w:firstLine="720"/>
              <w:rPr>
                <w:b w:val="0"/>
                <w:bCs w:val="0"/>
                <w:sz w:val="24"/>
                <w:szCs w:val="24"/>
                <w:cs/>
              </w:rPr>
            </w:pPr>
            <w:r w:rsidRPr="007E67D8">
              <w:rPr>
                <w:rFonts w:hint="cs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72EF8" w:rsidRPr="007E67D8" w:rsidRDefault="005F5E1C" w:rsidP="0067676F">
            <w:pPr>
              <w:tabs>
                <w:tab w:val="decimal" w:pos="900"/>
              </w:tabs>
              <w:rPr>
                <w:rFonts w:ascii="Angsana New" w:hAnsi="Angsana New"/>
                <w:szCs w:val="24"/>
                <w:cs/>
              </w:rPr>
            </w:pPr>
            <w:r w:rsidRPr="005F5E1C">
              <w:rPr>
                <w:rFonts w:ascii="Angsana New" w:hAnsi="Angsana New"/>
                <w:szCs w:val="24"/>
              </w:rPr>
              <w:t>34</w:t>
            </w:r>
            <w:r w:rsidR="00491927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169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2EF8" w:rsidRPr="007E67D8" w:rsidRDefault="00D72EF8" w:rsidP="008067BD">
            <w:pP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72EF8" w:rsidRPr="007E67D8" w:rsidRDefault="005F5E1C" w:rsidP="008067BD">
            <w:pPr>
              <w:tabs>
                <w:tab w:val="decimal" w:pos="902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89</w:t>
            </w:r>
            <w:r w:rsidR="00E6766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2EF8" w:rsidRPr="007E67D8" w:rsidRDefault="00D72EF8" w:rsidP="008067BD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72EF8" w:rsidRPr="007E67D8" w:rsidRDefault="005F5E1C" w:rsidP="00EC5960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623</w:t>
            </w:r>
            <w:r w:rsidR="00EC5960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840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72EF8" w:rsidRPr="007E67D8" w:rsidRDefault="00D72EF8" w:rsidP="008067BD">
            <w:pPr>
              <w:ind w:right="5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72EF8" w:rsidRPr="007E67D8" w:rsidRDefault="005F5E1C" w:rsidP="008067BD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530</w:t>
            </w:r>
            <w:r w:rsidR="00E6766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989</w:t>
            </w:r>
          </w:p>
        </w:tc>
      </w:tr>
    </w:tbl>
    <w:p w:rsidR="00A57EE5" w:rsidRPr="007E67D8" w:rsidRDefault="00FD2A28" w:rsidP="008F2000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 xml:space="preserve">ณ </w:t>
      </w:r>
      <w:r w:rsidR="00425FC6" w:rsidRPr="007E67D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F5E1C" w:rsidRPr="005F5E1C">
        <w:rPr>
          <w:rFonts w:ascii="Angsana New" w:hAnsi="Angsana New"/>
          <w:sz w:val="32"/>
          <w:szCs w:val="32"/>
        </w:rPr>
        <w:t>30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0670FE" w:rsidRPr="007E67D8">
        <w:rPr>
          <w:rFonts w:ascii="Angsana New" w:hAnsi="Angsana New" w:hint="cs"/>
          <w:sz w:val="32"/>
          <w:szCs w:val="32"/>
          <w:cs/>
        </w:rPr>
        <w:t>มิถุนายน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Pr="007E67D8">
        <w:rPr>
          <w:rFonts w:ascii="Angsana New" w:hAnsi="Angsana New" w:hint="cs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color w:val="000000"/>
          <w:sz w:val="32"/>
          <w:szCs w:val="32"/>
          <w:cs/>
        </w:rPr>
        <w:t>บริษัทมี</w:t>
      </w:r>
      <w:r w:rsidR="00A57EE5" w:rsidRPr="007E67D8">
        <w:rPr>
          <w:rFonts w:ascii="Angsana New" w:hAnsi="Angsana New" w:hint="cs"/>
          <w:sz w:val="32"/>
          <w:szCs w:val="32"/>
          <w:cs/>
        </w:rPr>
        <w:t xml:space="preserve">เงินให้กู้ยืมแก่กิจการที่ไม่เกี่ยวข้องกันจำนวน </w:t>
      </w:r>
      <w:r w:rsidR="005F5E1C" w:rsidRPr="005F5E1C">
        <w:rPr>
          <w:rFonts w:ascii="Angsana New" w:hAnsi="Angsana New"/>
          <w:sz w:val="32"/>
          <w:szCs w:val="32"/>
        </w:rPr>
        <w:t>25</w:t>
      </w:r>
      <w:r w:rsidR="008F2000" w:rsidRPr="007E67D8">
        <w:rPr>
          <w:rFonts w:ascii="Angsana New" w:hAnsi="Angsana New" w:hint="cs"/>
          <w:sz w:val="32"/>
          <w:szCs w:val="32"/>
          <w:cs/>
        </w:rPr>
        <w:t xml:space="preserve"> </w:t>
      </w:r>
      <w:r w:rsidR="007F0EFB" w:rsidRPr="007E67D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340AB" w:rsidRPr="007E67D8">
        <w:rPr>
          <w:rFonts w:ascii="Angsana New" w:hAnsi="Angsana New" w:hint="cs"/>
          <w:spacing w:val="-4"/>
          <w:sz w:val="32"/>
          <w:szCs w:val="32"/>
          <w:cs/>
        </w:rPr>
        <w:t>ซึ่ง</w:t>
      </w:r>
      <w:r w:rsidR="007F0EFB" w:rsidRPr="007E67D8">
        <w:rPr>
          <w:rFonts w:ascii="Angsana New" w:hAnsi="Angsana New" w:hint="cs"/>
          <w:spacing w:val="-4"/>
          <w:sz w:val="32"/>
          <w:szCs w:val="32"/>
          <w:cs/>
        </w:rPr>
        <w:t>เป็นเงิน</w:t>
      </w:r>
      <w:r w:rsidR="007F0EFB" w:rsidRPr="00061A09">
        <w:rPr>
          <w:rFonts w:ascii="Angsana New" w:hAnsi="Angsana New" w:hint="cs"/>
          <w:spacing w:val="-10"/>
          <w:sz w:val="32"/>
          <w:szCs w:val="32"/>
          <w:cs/>
        </w:rPr>
        <w:t>ที่บริษัท</w:t>
      </w:r>
      <w:r w:rsidR="00A57EE5" w:rsidRPr="00061A09">
        <w:rPr>
          <w:rFonts w:ascii="Angsana New" w:hAnsi="Angsana New" w:hint="cs"/>
          <w:spacing w:val="-10"/>
          <w:sz w:val="32"/>
          <w:szCs w:val="32"/>
          <w:cs/>
        </w:rPr>
        <w:t>ได้ให้กู้ยืมแก่บริษัท</w:t>
      </w:r>
      <w:r w:rsidR="00D340AB" w:rsidRPr="00061A09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A57EE5" w:rsidRPr="00061A09">
        <w:rPr>
          <w:rFonts w:ascii="Angsana New" w:hAnsi="Angsana New" w:hint="cs"/>
          <w:spacing w:val="-10"/>
          <w:sz w:val="32"/>
          <w:szCs w:val="32"/>
          <w:cs/>
        </w:rPr>
        <w:t>มิตรประสงค์กรีนเพาเวอร์ จำกัด โดยจะได้รับชำระคืนเงินกู้ดังกล่าวเป็นรายเดือน</w:t>
      </w:r>
      <w:r w:rsidR="00A57EE5" w:rsidRPr="007E67D8">
        <w:rPr>
          <w:rFonts w:ascii="Angsana New" w:hAnsi="Angsana New" w:hint="cs"/>
          <w:sz w:val="32"/>
          <w:szCs w:val="32"/>
          <w:cs/>
        </w:rPr>
        <w:t>ในอัตราเดือน</w:t>
      </w:r>
      <w:r w:rsidR="003D1A17" w:rsidRPr="007E67D8">
        <w:rPr>
          <w:rFonts w:ascii="Angsana New" w:hAnsi="Angsana New" w:hint="cs"/>
          <w:sz w:val="32"/>
          <w:szCs w:val="32"/>
          <w:cs/>
        </w:rPr>
        <w:t>ล</w:t>
      </w:r>
      <w:r w:rsidR="00A57EE5" w:rsidRPr="007E67D8">
        <w:rPr>
          <w:rFonts w:ascii="Angsana New" w:hAnsi="Angsana New" w:hint="cs"/>
          <w:sz w:val="32"/>
          <w:szCs w:val="32"/>
          <w:cs/>
        </w:rPr>
        <w:t xml:space="preserve">ะ </w:t>
      </w:r>
      <w:r w:rsidR="005F5E1C" w:rsidRPr="005F5E1C">
        <w:rPr>
          <w:rFonts w:ascii="Angsana New" w:hAnsi="Angsana New"/>
          <w:sz w:val="32"/>
          <w:szCs w:val="32"/>
        </w:rPr>
        <w:t>1</w:t>
      </w:r>
      <w:r w:rsidR="00A57EE5" w:rsidRPr="007E67D8">
        <w:rPr>
          <w:rFonts w:ascii="Angsana New" w:hAnsi="Angsana New"/>
          <w:sz w:val="32"/>
          <w:szCs w:val="32"/>
        </w:rPr>
        <w:t xml:space="preserve"> </w:t>
      </w:r>
      <w:r w:rsidR="00A57EE5" w:rsidRPr="007E67D8">
        <w:rPr>
          <w:rFonts w:ascii="Angsana New" w:hAnsi="Angsana New" w:hint="cs"/>
          <w:sz w:val="32"/>
          <w:szCs w:val="32"/>
          <w:cs/>
        </w:rPr>
        <w:t>ล้านบาท เงินกู้ยืมดังกล่าวไม่มีการคิดดอกเบี้ย</w:t>
      </w:r>
    </w:p>
    <w:p w:rsidR="00FB7E05" w:rsidRPr="007E67D8" w:rsidRDefault="00FB7E0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E67D8">
        <w:rPr>
          <w:rFonts w:ascii="Angsana New" w:hAnsi="Angsana New"/>
          <w:b/>
          <w:bCs/>
          <w:sz w:val="32"/>
          <w:szCs w:val="32"/>
        </w:rPr>
        <w:br w:type="page"/>
      </w:r>
    </w:p>
    <w:p w:rsidR="00CA5155" w:rsidRPr="007E67D8" w:rsidRDefault="005F5E1C" w:rsidP="005F5E1C">
      <w:pPr>
        <w:tabs>
          <w:tab w:val="left" w:pos="90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5E1C">
        <w:rPr>
          <w:rFonts w:ascii="Angsana New" w:hAnsi="Angsana New"/>
          <w:b/>
          <w:bCs/>
          <w:sz w:val="32"/>
          <w:szCs w:val="32"/>
        </w:rPr>
        <w:t>10</w:t>
      </w:r>
      <w:r w:rsidR="00CA5155" w:rsidRPr="007E67D8">
        <w:rPr>
          <w:rFonts w:ascii="Angsana New" w:hAnsi="Angsana New"/>
          <w:b/>
          <w:bCs/>
          <w:sz w:val="32"/>
          <w:szCs w:val="32"/>
        </w:rPr>
        <w:t>.</w:t>
      </w:r>
      <w:r w:rsidR="00CA5155" w:rsidRPr="007E67D8">
        <w:rPr>
          <w:rFonts w:ascii="Angsana New" w:hAnsi="Angsana New"/>
          <w:b/>
          <w:bCs/>
          <w:sz w:val="32"/>
          <w:szCs w:val="32"/>
        </w:rPr>
        <w:tab/>
      </w:r>
      <w:r w:rsidR="00CA5155" w:rsidRPr="007E67D8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2652D6" w:rsidRPr="007E67D8" w:rsidRDefault="002652D6" w:rsidP="002652D6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after="3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F5E1C" w:rsidRPr="005F5E1C">
        <w:rPr>
          <w:rFonts w:ascii="Angsana New" w:hAnsi="Angsana New"/>
          <w:sz w:val="32"/>
          <w:szCs w:val="32"/>
        </w:rPr>
        <w:t>30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E01238" w:rsidRPr="007E67D8">
        <w:rPr>
          <w:rFonts w:ascii="Angsana New" w:hAnsi="Angsana New" w:hint="cs"/>
          <w:sz w:val="32"/>
          <w:szCs w:val="32"/>
          <w:cs/>
        </w:rPr>
        <w:t>มิถุนายน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pacing w:val="-6"/>
          <w:sz w:val="32"/>
          <w:szCs w:val="32"/>
          <w:cs/>
        </w:rPr>
        <w:t xml:space="preserve">และวันที่ </w:t>
      </w:r>
      <w:r w:rsidR="005F5E1C" w:rsidRPr="005F5E1C">
        <w:rPr>
          <w:rFonts w:ascii="Angsana New" w:hAnsi="Angsana New"/>
          <w:spacing w:val="-6"/>
          <w:sz w:val="32"/>
          <w:szCs w:val="32"/>
        </w:rPr>
        <w:t>31</w:t>
      </w:r>
      <w:r w:rsidRPr="007E67D8">
        <w:rPr>
          <w:rFonts w:ascii="Angsana New" w:hAnsi="Angsana New"/>
          <w:spacing w:val="-6"/>
          <w:sz w:val="32"/>
          <w:szCs w:val="32"/>
        </w:rPr>
        <w:t xml:space="preserve"> </w:t>
      </w:r>
      <w:r w:rsidRPr="007E67D8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5F5E1C" w:rsidRPr="005F5E1C">
        <w:rPr>
          <w:rFonts w:ascii="Angsana New" w:hAnsi="Angsana New"/>
          <w:spacing w:val="-6"/>
          <w:sz w:val="32"/>
          <w:szCs w:val="32"/>
        </w:rPr>
        <w:t>2561</w:t>
      </w:r>
      <w:r w:rsidRPr="007E67D8">
        <w:rPr>
          <w:rFonts w:ascii="Angsana New" w:hAnsi="Angsana New"/>
          <w:spacing w:val="-6"/>
          <w:sz w:val="32"/>
          <w:szCs w:val="32"/>
        </w:rPr>
        <w:t xml:space="preserve"> </w:t>
      </w:r>
      <w:r w:rsidR="00B03161" w:rsidRPr="007E67D8">
        <w:rPr>
          <w:rFonts w:ascii="Angsana New" w:hAnsi="Angsana New" w:hint="cs"/>
          <w:spacing w:val="-6"/>
          <w:sz w:val="32"/>
          <w:szCs w:val="32"/>
          <w:cs/>
        </w:rPr>
        <w:t>กลุ่มบริษัทมีเงินฝากธนาคารที่ติด</w:t>
      </w:r>
      <w:r w:rsidRPr="007E67D8">
        <w:rPr>
          <w:rFonts w:ascii="Angsana New" w:hAnsi="Angsana New" w:hint="cs"/>
          <w:spacing w:val="-6"/>
          <w:sz w:val="32"/>
          <w:szCs w:val="32"/>
          <w:cs/>
        </w:rPr>
        <w:t xml:space="preserve">ภาระค้ำประกันในงบการเงินรวมจำนวน </w:t>
      </w:r>
      <w:r w:rsidR="005F5E1C" w:rsidRPr="005F5E1C">
        <w:rPr>
          <w:rFonts w:ascii="Angsana New" w:hAnsi="Angsana New"/>
          <w:spacing w:val="-6"/>
          <w:sz w:val="32"/>
          <w:szCs w:val="32"/>
        </w:rPr>
        <w:t>73</w:t>
      </w:r>
      <w:r w:rsidR="00AA1031" w:rsidRPr="007E67D8">
        <w:rPr>
          <w:rFonts w:ascii="Angsana New" w:hAnsi="Angsana New"/>
          <w:spacing w:val="-6"/>
          <w:sz w:val="32"/>
          <w:szCs w:val="32"/>
        </w:rPr>
        <w:t>.</w:t>
      </w:r>
      <w:r w:rsidR="005F5E1C" w:rsidRPr="005F5E1C">
        <w:rPr>
          <w:rFonts w:ascii="Angsana New" w:hAnsi="Angsana New"/>
          <w:spacing w:val="-6"/>
          <w:sz w:val="32"/>
          <w:szCs w:val="32"/>
        </w:rPr>
        <w:t>38</w:t>
      </w:r>
      <w:r w:rsidRPr="007E67D8">
        <w:rPr>
          <w:rFonts w:ascii="Angsana New" w:hAnsi="Angsana New"/>
          <w:spacing w:val="-6"/>
          <w:sz w:val="32"/>
          <w:szCs w:val="32"/>
        </w:rPr>
        <w:t xml:space="preserve"> </w:t>
      </w:r>
      <w:r w:rsidRPr="007E67D8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และ </w:t>
      </w:r>
      <w:r w:rsidR="005F5E1C" w:rsidRPr="005F5E1C">
        <w:rPr>
          <w:rFonts w:ascii="Angsana New" w:hAnsi="Angsana New"/>
          <w:spacing w:val="-6"/>
          <w:sz w:val="32"/>
          <w:szCs w:val="32"/>
        </w:rPr>
        <w:t>72</w:t>
      </w:r>
      <w:r w:rsidRPr="007E67D8">
        <w:rPr>
          <w:rFonts w:ascii="Angsana New" w:hAnsi="Angsana New"/>
          <w:spacing w:val="-6"/>
          <w:sz w:val="32"/>
          <w:szCs w:val="32"/>
        </w:rPr>
        <w:t>.</w:t>
      </w:r>
      <w:r w:rsidR="005F5E1C" w:rsidRPr="005F5E1C">
        <w:rPr>
          <w:rFonts w:ascii="Angsana New" w:hAnsi="Angsana New"/>
          <w:spacing w:val="-6"/>
          <w:sz w:val="32"/>
          <w:szCs w:val="32"/>
        </w:rPr>
        <w:t>95</w:t>
      </w:r>
      <w:r w:rsidRPr="007E67D8">
        <w:rPr>
          <w:rFonts w:ascii="Angsana New" w:hAnsi="Angsana New"/>
          <w:spacing w:val="-6"/>
          <w:sz w:val="32"/>
          <w:szCs w:val="32"/>
        </w:rPr>
        <w:t xml:space="preserve"> </w:t>
      </w:r>
      <w:r w:rsidRPr="007E67D8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061A09">
        <w:rPr>
          <w:rFonts w:ascii="Angsana New" w:hAnsi="Angsana New" w:hint="cs"/>
          <w:spacing w:val="-6"/>
          <w:sz w:val="32"/>
          <w:szCs w:val="32"/>
          <w:cs/>
        </w:rPr>
        <w:t xml:space="preserve">ตามลำดับ </w:t>
      </w:r>
      <w:r w:rsidR="009A787F">
        <w:rPr>
          <w:rFonts w:ascii="Angsana New" w:hAnsi="Angsana New" w:hint="cs"/>
          <w:spacing w:val="-6"/>
          <w:sz w:val="32"/>
          <w:szCs w:val="32"/>
          <w:cs/>
        </w:rPr>
        <w:t xml:space="preserve">ในอัตราดอกเบี้ยร้อยละ </w:t>
      </w:r>
      <w:r w:rsidR="005F5E1C" w:rsidRPr="005F5E1C">
        <w:rPr>
          <w:rFonts w:ascii="Angsana New" w:hAnsi="Angsana New"/>
          <w:spacing w:val="-6"/>
          <w:sz w:val="32"/>
          <w:szCs w:val="32"/>
        </w:rPr>
        <w:t>0</w:t>
      </w:r>
      <w:r w:rsidR="009A787F">
        <w:rPr>
          <w:rFonts w:ascii="Angsana New" w:hAnsi="Angsana New"/>
          <w:spacing w:val="-6"/>
          <w:sz w:val="32"/>
          <w:szCs w:val="32"/>
        </w:rPr>
        <w:t>.</w:t>
      </w:r>
      <w:r w:rsidR="005F5E1C" w:rsidRPr="005F5E1C">
        <w:rPr>
          <w:rFonts w:ascii="Angsana New" w:hAnsi="Angsana New"/>
          <w:spacing w:val="-6"/>
          <w:sz w:val="32"/>
          <w:szCs w:val="32"/>
        </w:rPr>
        <w:t>38</w:t>
      </w:r>
      <w:r w:rsidR="009A787F">
        <w:rPr>
          <w:rFonts w:ascii="Angsana New" w:hAnsi="Angsana New" w:hint="cs"/>
          <w:spacing w:val="-6"/>
          <w:sz w:val="32"/>
          <w:szCs w:val="32"/>
          <w:cs/>
        </w:rPr>
        <w:t xml:space="preserve"> ต่อปี</w:t>
      </w:r>
      <w:r w:rsidR="00061A09">
        <w:rPr>
          <w:rFonts w:ascii="Angsana New" w:hAnsi="Angsana New" w:hint="cs"/>
          <w:spacing w:val="-6"/>
          <w:sz w:val="32"/>
          <w:szCs w:val="32"/>
          <w:cs/>
        </w:rPr>
        <w:t xml:space="preserve">              </w:t>
      </w:r>
      <w:r w:rsidRPr="007E67D8">
        <w:rPr>
          <w:rFonts w:ascii="Angsana New" w:hAnsi="Angsana New" w:hint="cs"/>
          <w:spacing w:val="-6"/>
          <w:sz w:val="32"/>
          <w:szCs w:val="32"/>
          <w:cs/>
        </w:rPr>
        <w:t xml:space="preserve"> เป็น</w:t>
      </w:r>
      <w:r w:rsidRPr="007E67D8">
        <w:rPr>
          <w:rFonts w:ascii="Angsana New" w:hAnsi="Angsana New"/>
          <w:sz w:val="32"/>
          <w:szCs w:val="32"/>
          <w:cs/>
        </w:rPr>
        <w:t>เงินฝากประจำธนาคาร</w:t>
      </w:r>
      <w:r w:rsidRPr="007E67D8">
        <w:rPr>
          <w:rFonts w:ascii="Angsana New" w:hAnsi="Angsana New" w:hint="cs"/>
          <w:sz w:val="32"/>
          <w:szCs w:val="32"/>
          <w:cs/>
        </w:rPr>
        <w:t>ของ</w:t>
      </w:r>
      <w:r w:rsidRPr="007E67D8">
        <w:rPr>
          <w:rFonts w:ascii="Angsana New" w:hAnsi="Angsana New"/>
          <w:sz w:val="32"/>
          <w:szCs w:val="32"/>
          <w:cs/>
        </w:rPr>
        <w:t>บริษัทย่อยบางแห่ง</w:t>
      </w:r>
      <w:r w:rsidRPr="007E67D8">
        <w:rPr>
          <w:rFonts w:ascii="Angsana New" w:hAnsi="Angsana New" w:hint="cs"/>
          <w:sz w:val="32"/>
          <w:szCs w:val="32"/>
          <w:cs/>
        </w:rPr>
        <w:t>ที่</w:t>
      </w:r>
      <w:r w:rsidRPr="007E67D8">
        <w:rPr>
          <w:rFonts w:ascii="Angsana New" w:hAnsi="Angsana New"/>
          <w:sz w:val="32"/>
          <w:szCs w:val="32"/>
          <w:cs/>
        </w:rPr>
        <w:t>ได้นำ</w:t>
      </w:r>
      <w:r w:rsidRPr="007E67D8">
        <w:rPr>
          <w:rFonts w:ascii="Angsana New" w:hAnsi="Angsana New" w:hint="cs"/>
          <w:sz w:val="32"/>
          <w:szCs w:val="32"/>
          <w:cs/>
        </w:rPr>
        <w:t>ไปเป็น</w:t>
      </w:r>
      <w:r w:rsidRPr="007E67D8">
        <w:rPr>
          <w:rFonts w:ascii="Angsana New" w:hAnsi="Angsana New"/>
          <w:sz w:val="32"/>
          <w:szCs w:val="32"/>
          <w:cs/>
        </w:rPr>
        <w:t>หลักทรัพย์ค้ำประกันวงเงินสินเชื่อ</w:t>
      </w:r>
      <w:r w:rsidRPr="007E67D8">
        <w:rPr>
          <w:rFonts w:ascii="Angsana New" w:hAnsi="Angsana New" w:hint="cs"/>
          <w:sz w:val="32"/>
          <w:szCs w:val="32"/>
          <w:cs/>
        </w:rPr>
        <w:t>และ</w:t>
      </w:r>
      <w:r w:rsidRPr="007E67D8">
        <w:rPr>
          <w:rFonts w:ascii="Angsana New" w:hAnsi="Angsana New"/>
          <w:sz w:val="32"/>
          <w:szCs w:val="32"/>
          <w:cs/>
        </w:rPr>
        <w:t>หนังสือค้ำประกันที่ได้รับจากธนาคาร</w:t>
      </w:r>
      <w:r w:rsidR="00B008ED">
        <w:rPr>
          <w:rFonts w:ascii="Angsana New" w:hAnsi="Angsana New" w:hint="cs"/>
          <w:sz w:val="32"/>
          <w:szCs w:val="32"/>
          <w:cs/>
        </w:rPr>
        <w:t xml:space="preserve">ที่จะครบกำหนดภายใน </w:t>
      </w:r>
      <w:r w:rsidR="005F5E1C" w:rsidRPr="005F5E1C">
        <w:rPr>
          <w:rFonts w:ascii="Angsana New" w:hAnsi="Angsana New"/>
          <w:sz w:val="32"/>
          <w:szCs w:val="32"/>
        </w:rPr>
        <w:t>1</w:t>
      </w:r>
      <w:r w:rsidR="00B008ED">
        <w:rPr>
          <w:rFonts w:ascii="Angsana New" w:hAnsi="Angsana New"/>
          <w:sz w:val="32"/>
          <w:szCs w:val="32"/>
        </w:rPr>
        <w:t xml:space="preserve"> </w:t>
      </w:r>
      <w:r w:rsidR="00B008ED">
        <w:rPr>
          <w:rFonts w:ascii="Angsana New" w:hAnsi="Angsana New" w:hint="cs"/>
          <w:sz w:val="32"/>
          <w:szCs w:val="32"/>
          <w:cs/>
        </w:rPr>
        <w:t>ปี</w:t>
      </w:r>
      <w:r w:rsidR="00B03161" w:rsidRPr="007E67D8">
        <w:rPr>
          <w:rFonts w:ascii="Angsana New" w:hAnsi="Angsana New" w:hint="cs"/>
          <w:sz w:val="32"/>
          <w:szCs w:val="32"/>
          <w:cs/>
        </w:rPr>
        <w:t xml:space="preserve"> </w:t>
      </w:r>
      <w:r w:rsidR="00B03161" w:rsidRPr="007E67D8">
        <w:rPr>
          <w:rFonts w:ascii="Angsana New" w:hAnsi="Angsana New"/>
          <w:sz w:val="32"/>
          <w:szCs w:val="32"/>
          <w:cs/>
        </w:rPr>
        <w:t>(</w:t>
      </w:r>
      <w:r w:rsidR="00B03161" w:rsidRPr="007E67D8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B03161" w:rsidRPr="007E67D8">
        <w:rPr>
          <w:rFonts w:ascii="Angsana New" w:hAnsi="Angsana New"/>
          <w:sz w:val="32"/>
          <w:szCs w:val="32"/>
          <w:cs/>
        </w:rPr>
        <w:t xml:space="preserve">: </w:t>
      </w:r>
      <w:r w:rsidR="00B03161" w:rsidRPr="007E67D8">
        <w:rPr>
          <w:rFonts w:ascii="Angsana New" w:hAnsi="Angsana New" w:hint="cs"/>
          <w:sz w:val="32"/>
          <w:szCs w:val="32"/>
          <w:cs/>
        </w:rPr>
        <w:t>ไม่มี</w:t>
      </w:r>
      <w:r w:rsidR="00B03161" w:rsidRPr="007E67D8">
        <w:rPr>
          <w:rFonts w:ascii="Angsana New" w:hAnsi="Angsana New"/>
          <w:sz w:val="32"/>
          <w:szCs w:val="32"/>
          <w:cs/>
        </w:rPr>
        <w:t>)</w:t>
      </w:r>
    </w:p>
    <w:p w:rsidR="00AA1031" w:rsidRPr="007E67D8" w:rsidRDefault="005F5E1C" w:rsidP="00095B49">
      <w:pPr>
        <w:tabs>
          <w:tab w:val="left" w:pos="540"/>
        </w:tabs>
        <w:overflowPunct/>
        <w:autoSpaceDE/>
        <w:autoSpaceDN/>
        <w:adjustRightInd/>
        <w:textAlignment w:val="auto"/>
        <w:rPr>
          <w:b/>
          <w:bCs/>
          <w:color w:val="000000"/>
          <w:sz w:val="32"/>
          <w:szCs w:val="32"/>
        </w:rPr>
      </w:pPr>
      <w:r w:rsidRPr="005F5E1C">
        <w:rPr>
          <w:rFonts w:ascii="Angsana New" w:hAnsi="Angsana New"/>
          <w:b/>
          <w:bCs/>
          <w:sz w:val="32"/>
          <w:szCs w:val="32"/>
        </w:rPr>
        <w:t>11</w:t>
      </w:r>
      <w:r w:rsidR="00AA1031" w:rsidRPr="007E67D8">
        <w:rPr>
          <w:rFonts w:ascii="Angsana New" w:hAnsi="Angsana New"/>
          <w:b/>
          <w:bCs/>
          <w:sz w:val="32"/>
          <w:szCs w:val="32"/>
        </w:rPr>
        <w:t>.</w:t>
      </w:r>
      <w:r w:rsidR="00AA1031" w:rsidRPr="007E67D8">
        <w:rPr>
          <w:rFonts w:ascii="Angsana New" w:hAnsi="Angsana New"/>
          <w:b/>
          <w:bCs/>
          <w:sz w:val="32"/>
          <w:szCs w:val="32"/>
        </w:rPr>
        <w:tab/>
      </w:r>
      <w:r w:rsidR="00AA1031" w:rsidRPr="007E67D8">
        <w:rPr>
          <w:b/>
          <w:bCs/>
          <w:color w:val="000000"/>
          <w:sz w:val="32"/>
          <w:szCs w:val="32"/>
          <w:cs/>
        </w:rPr>
        <w:t>เงินลงทุนในบริษัทร่วม</w:t>
      </w:r>
    </w:p>
    <w:p w:rsidR="00AA1031" w:rsidRPr="007E67D8" w:rsidRDefault="00AA1031" w:rsidP="00834B98">
      <w:pPr>
        <w:tabs>
          <w:tab w:val="left" w:pos="709"/>
        </w:tabs>
        <w:ind w:left="518" w:right="-4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7E67D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เงินลงทุนใน</w:t>
      </w:r>
      <w:r w:rsidRPr="007E67D8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บริษัท</w:t>
      </w:r>
      <w:r w:rsidRPr="007E67D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ร่วม </w:t>
      </w:r>
      <w:r w:rsidRPr="007E67D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</w:t>
      </w:r>
      <w:r w:rsidRPr="007E67D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E67D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5F5E1C" w:rsidRPr="005F5E1C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Pr="007E67D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7E67D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มิถุนายน</w:t>
      </w:r>
      <w:r w:rsidRPr="007E67D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5F5E1C" w:rsidRPr="005F5E1C">
        <w:rPr>
          <w:rFonts w:asciiTheme="majorBidi" w:hAnsiTheme="majorBidi" w:cstheme="majorBidi"/>
          <w:color w:val="000000"/>
          <w:spacing w:val="-6"/>
          <w:sz w:val="32"/>
          <w:szCs w:val="32"/>
        </w:rPr>
        <w:t>2562</w:t>
      </w:r>
      <w:r w:rsidRPr="007E67D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7E67D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มีดังนี้</w:t>
      </w:r>
      <w:r w:rsidR="0072067E" w:rsidRPr="007E67D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(</w:t>
      </w:r>
      <w:r w:rsidR="00FC2BE9" w:rsidRPr="007E67D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งบการเงินเฉพาะกิจการ ณ วันที่ </w:t>
      </w:r>
      <w:r w:rsidR="005F5E1C" w:rsidRPr="005F5E1C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FC2BE9" w:rsidRPr="007E67D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FC2BE9" w:rsidRPr="007E67D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มิถุนายน </w:t>
      </w:r>
      <w:r w:rsidR="005F5E1C" w:rsidRPr="005F5E1C">
        <w:rPr>
          <w:rFonts w:asciiTheme="majorBidi" w:hAnsiTheme="majorBidi" w:cstheme="majorBidi"/>
          <w:color w:val="000000"/>
          <w:spacing w:val="-6"/>
          <w:sz w:val="32"/>
          <w:szCs w:val="32"/>
        </w:rPr>
        <w:t>2562</w:t>
      </w:r>
      <w:r w:rsidR="00FC2BE9" w:rsidRPr="007E67D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061A09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และ</w:t>
      </w:r>
      <w:r w:rsidR="0072067E" w:rsidRPr="007E67D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วันที่ </w:t>
      </w:r>
      <w:r w:rsidR="005F5E1C" w:rsidRPr="005F5E1C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72067E" w:rsidRPr="007E67D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72067E" w:rsidRPr="007E67D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ธันวาคม </w:t>
      </w:r>
      <w:r w:rsidR="005F5E1C" w:rsidRPr="005F5E1C">
        <w:rPr>
          <w:rFonts w:asciiTheme="majorBidi" w:hAnsiTheme="majorBidi" w:cstheme="majorBidi"/>
          <w:color w:val="000000"/>
          <w:spacing w:val="-6"/>
          <w:sz w:val="32"/>
          <w:szCs w:val="32"/>
        </w:rPr>
        <w:t>2561</w:t>
      </w:r>
      <w:r w:rsidR="0072067E" w:rsidRPr="007E67D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: </w:t>
      </w:r>
      <w:r w:rsidR="0072067E" w:rsidRPr="007E67D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ไม่มี)</w:t>
      </w:r>
    </w:p>
    <w:p w:rsidR="00AA1031" w:rsidRPr="007E67D8" w:rsidRDefault="00AA1031" w:rsidP="00DD5B6C">
      <w:pPr>
        <w:tabs>
          <w:tab w:val="left" w:pos="540"/>
        </w:tabs>
        <w:ind w:left="547" w:right="40"/>
        <w:jc w:val="right"/>
        <w:rPr>
          <w:b/>
          <w:bCs/>
          <w:color w:val="000000"/>
          <w:szCs w:val="24"/>
          <w:cs/>
        </w:rPr>
      </w:pPr>
      <w:r w:rsidRPr="007E67D8">
        <w:rPr>
          <w:rFonts w:hint="cs"/>
          <w:b/>
          <w:bCs/>
          <w:color w:val="000000"/>
          <w:szCs w:val="24"/>
          <w:cs/>
        </w:rPr>
        <w:t>(</w:t>
      </w:r>
      <w:r w:rsidRPr="007E67D8">
        <w:rPr>
          <w:b/>
          <w:bCs/>
          <w:color w:val="000000"/>
          <w:szCs w:val="24"/>
          <w:cs/>
        </w:rPr>
        <w:t xml:space="preserve">หน่วย </w:t>
      </w:r>
      <w:r w:rsidRPr="007E67D8">
        <w:rPr>
          <w:b/>
          <w:bCs/>
          <w:color w:val="000000"/>
          <w:szCs w:val="24"/>
        </w:rPr>
        <w:t>:</w:t>
      </w:r>
      <w:r w:rsidRPr="007E67D8">
        <w:rPr>
          <w:b/>
          <w:bCs/>
          <w:color w:val="000000"/>
          <w:szCs w:val="24"/>
          <w:cs/>
        </w:rPr>
        <w:t xml:space="preserve"> พันบาท</w:t>
      </w:r>
      <w:r w:rsidRPr="007E67D8">
        <w:rPr>
          <w:rFonts w:hint="cs"/>
          <w:b/>
          <w:bCs/>
          <w:color w:val="000000"/>
          <w:szCs w:val="24"/>
          <w:cs/>
        </w:rPr>
        <w:t>)</w:t>
      </w:r>
    </w:p>
    <w:tbl>
      <w:tblPr>
        <w:tblW w:w="4686" w:type="pct"/>
        <w:tblInd w:w="5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66"/>
        <w:gridCol w:w="1844"/>
        <w:gridCol w:w="738"/>
        <w:gridCol w:w="809"/>
        <w:gridCol w:w="21"/>
        <w:gridCol w:w="830"/>
        <w:gridCol w:w="991"/>
        <w:gridCol w:w="23"/>
        <w:gridCol w:w="830"/>
        <w:gridCol w:w="92"/>
        <w:gridCol w:w="920"/>
      </w:tblGrid>
      <w:tr w:rsidR="00D504B4" w:rsidRPr="007E67D8" w:rsidTr="00D504B4">
        <w:trPr>
          <w:trHeight w:val="144"/>
        </w:trPr>
        <w:tc>
          <w:tcPr>
            <w:tcW w:w="904" w:type="pct"/>
            <w:vAlign w:val="bottom"/>
          </w:tcPr>
          <w:p w:rsidR="00D504B4" w:rsidRPr="007E67D8" w:rsidRDefault="00D504B4" w:rsidP="00B73F4C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64" w:type="pct"/>
          </w:tcPr>
          <w:p w:rsidR="00D504B4" w:rsidRPr="007E67D8" w:rsidRDefault="00D504B4" w:rsidP="00B73F4C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6" w:type="pct"/>
          </w:tcPr>
          <w:p w:rsidR="00D504B4" w:rsidRPr="007E67D8" w:rsidRDefault="00D504B4" w:rsidP="00B73F4C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8" w:type="pct"/>
            <w:gridSpan w:val="3"/>
            <w:vAlign w:val="bottom"/>
          </w:tcPr>
          <w:p w:rsidR="00D504B4" w:rsidRPr="007E67D8" w:rsidRDefault="00D504B4" w:rsidP="00B73F4C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48" w:type="pct"/>
            <w:gridSpan w:val="5"/>
            <w:vAlign w:val="bottom"/>
          </w:tcPr>
          <w:p w:rsidR="00D504B4" w:rsidRPr="007E67D8" w:rsidRDefault="00D504B4" w:rsidP="00B73F4C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E67D8">
              <w:rPr>
                <w:rFonts w:asciiTheme="majorBidi" w:hAnsiTheme="majorBidi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224722" w:rsidRPr="007E67D8" w:rsidTr="00224722">
        <w:trPr>
          <w:trHeight w:val="144"/>
        </w:trPr>
        <w:tc>
          <w:tcPr>
            <w:tcW w:w="904" w:type="pct"/>
            <w:vAlign w:val="bottom"/>
          </w:tcPr>
          <w:p w:rsidR="00224722" w:rsidRPr="007E67D8" w:rsidRDefault="00224722" w:rsidP="00B73F4C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4" w:type="pct"/>
          </w:tcPr>
          <w:p w:rsidR="00224722" w:rsidRPr="007E67D8" w:rsidRDefault="00224722" w:rsidP="00B73F4C">
            <w:pPr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6" w:type="pct"/>
            <w:vMerge w:val="restart"/>
          </w:tcPr>
          <w:p w:rsidR="00224722" w:rsidRPr="007E67D8" w:rsidRDefault="00224722" w:rsidP="00F561F9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8" w:type="pct"/>
            <w:gridSpan w:val="3"/>
            <w:vAlign w:val="bottom"/>
          </w:tcPr>
          <w:p w:rsidR="00224722" w:rsidRPr="007E67D8" w:rsidRDefault="00224722" w:rsidP="00B73F4C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7E67D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572" w:type="pct"/>
            <w:vAlign w:val="bottom"/>
          </w:tcPr>
          <w:p w:rsidR="00224722" w:rsidRPr="007E67D8" w:rsidRDefault="00224722" w:rsidP="00B73F4C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" w:type="pct"/>
            <w:vAlign w:val="bottom"/>
          </w:tcPr>
          <w:p w:rsidR="00224722" w:rsidRPr="007E67D8" w:rsidRDefault="00224722" w:rsidP="00B73F4C">
            <w:pPr>
              <w:tabs>
                <w:tab w:val="decimal" w:pos="757"/>
              </w:tabs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vAlign w:val="bottom"/>
          </w:tcPr>
          <w:p w:rsidR="00224722" w:rsidRPr="007E67D8" w:rsidRDefault="00224722" w:rsidP="00B73F4C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  <w:vAlign w:val="bottom"/>
          </w:tcPr>
          <w:p w:rsidR="00224722" w:rsidRPr="007E67D8" w:rsidRDefault="00224722" w:rsidP="00B73F4C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Align w:val="bottom"/>
          </w:tcPr>
          <w:p w:rsidR="00224722" w:rsidRPr="007E67D8" w:rsidRDefault="00224722" w:rsidP="00B73F4C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24722" w:rsidRPr="007E67D8" w:rsidTr="00224722">
        <w:trPr>
          <w:trHeight w:val="144"/>
        </w:trPr>
        <w:tc>
          <w:tcPr>
            <w:tcW w:w="904" w:type="pct"/>
            <w:vAlign w:val="bottom"/>
          </w:tcPr>
          <w:p w:rsidR="00224722" w:rsidRPr="007E67D8" w:rsidRDefault="00224722" w:rsidP="00B73F4C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4" w:type="pct"/>
          </w:tcPr>
          <w:p w:rsidR="00224722" w:rsidRPr="007E67D8" w:rsidRDefault="00224722" w:rsidP="00B73F4C">
            <w:pPr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6" w:type="pct"/>
            <w:vMerge/>
          </w:tcPr>
          <w:p w:rsidR="00224722" w:rsidRPr="007E67D8" w:rsidRDefault="00224722" w:rsidP="00B73F4C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8" w:type="pct"/>
            <w:gridSpan w:val="3"/>
            <w:vAlign w:val="bottom"/>
          </w:tcPr>
          <w:p w:rsidR="00224722" w:rsidRPr="00A06034" w:rsidRDefault="00224722" w:rsidP="00B73F4C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0603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เป็นเจ้าของ</w:t>
            </w:r>
            <w:r w:rsidRPr="00A0603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0603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572" w:type="pct"/>
            <w:vAlign w:val="bottom"/>
          </w:tcPr>
          <w:p w:rsidR="00224722" w:rsidRPr="007E67D8" w:rsidRDefault="00224722" w:rsidP="00B73F4C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E67D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3" w:type="pct"/>
            <w:vAlign w:val="bottom"/>
          </w:tcPr>
          <w:p w:rsidR="00224722" w:rsidRPr="007E67D8" w:rsidRDefault="00224722" w:rsidP="00B73F4C">
            <w:pPr>
              <w:tabs>
                <w:tab w:val="decimal" w:pos="757"/>
              </w:tabs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vAlign w:val="bottom"/>
          </w:tcPr>
          <w:p w:rsidR="00224722" w:rsidRPr="007E67D8" w:rsidRDefault="00224722" w:rsidP="00B73F4C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E67D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53" w:type="pct"/>
            <w:vAlign w:val="bottom"/>
          </w:tcPr>
          <w:p w:rsidR="00224722" w:rsidRPr="007E67D8" w:rsidRDefault="00224722" w:rsidP="00B73F4C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Align w:val="bottom"/>
          </w:tcPr>
          <w:p w:rsidR="00224722" w:rsidRPr="007E67D8" w:rsidRDefault="00224722" w:rsidP="00B73F4C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E67D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224722" w:rsidRPr="007E67D8" w:rsidTr="00224722">
        <w:trPr>
          <w:trHeight w:val="144"/>
        </w:trPr>
        <w:tc>
          <w:tcPr>
            <w:tcW w:w="904" w:type="pct"/>
            <w:vAlign w:val="bottom"/>
          </w:tcPr>
          <w:p w:rsidR="00224722" w:rsidRPr="007E67D8" w:rsidRDefault="00224722" w:rsidP="00B73F4C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64" w:type="pct"/>
          </w:tcPr>
          <w:p w:rsidR="00224722" w:rsidRPr="007E67D8" w:rsidRDefault="00224722" w:rsidP="00B73F4C">
            <w:pPr>
              <w:ind w:left="198"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pct"/>
          </w:tcPr>
          <w:p w:rsidR="00224722" w:rsidRPr="007E67D8" w:rsidRDefault="00224722" w:rsidP="00B73F4C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7E67D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467" w:type="pct"/>
            <w:vAlign w:val="bottom"/>
          </w:tcPr>
          <w:p w:rsidR="00224722" w:rsidRPr="007E67D8" w:rsidRDefault="00224722" w:rsidP="00B73F4C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7E67D8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" w:type="pct"/>
          </w:tcPr>
          <w:p w:rsidR="00224722" w:rsidRPr="007E67D8" w:rsidRDefault="00224722" w:rsidP="00B73F4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vAlign w:val="bottom"/>
          </w:tcPr>
          <w:p w:rsidR="00224722" w:rsidRPr="007E67D8" w:rsidRDefault="00224722" w:rsidP="00B73F4C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7E67D8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72" w:type="pct"/>
            <w:vAlign w:val="bottom"/>
          </w:tcPr>
          <w:p w:rsidR="00224722" w:rsidRPr="007E67D8" w:rsidRDefault="00224722" w:rsidP="00B73F4C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7E67D8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3" w:type="pct"/>
            <w:vAlign w:val="bottom"/>
          </w:tcPr>
          <w:p w:rsidR="00224722" w:rsidRPr="007E67D8" w:rsidRDefault="00224722" w:rsidP="00B73F4C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79" w:type="pct"/>
            <w:vAlign w:val="bottom"/>
          </w:tcPr>
          <w:p w:rsidR="00224722" w:rsidRPr="007E67D8" w:rsidRDefault="00224722" w:rsidP="00B73F4C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7E67D8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3" w:type="pct"/>
          </w:tcPr>
          <w:p w:rsidR="00224722" w:rsidRPr="007E67D8" w:rsidRDefault="00224722" w:rsidP="00B73F4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Align w:val="bottom"/>
          </w:tcPr>
          <w:p w:rsidR="00224722" w:rsidRPr="007E67D8" w:rsidRDefault="00224722" w:rsidP="00B73F4C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7E67D8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224722" w:rsidRPr="007E67D8" w:rsidTr="00224722">
        <w:trPr>
          <w:trHeight w:val="144"/>
        </w:trPr>
        <w:tc>
          <w:tcPr>
            <w:tcW w:w="904" w:type="pct"/>
            <w:vAlign w:val="bottom"/>
          </w:tcPr>
          <w:p w:rsidR="00224722" w:rsidRPr="007E67D8" w:rsidRDefault="00224722" w:rsidP="0072067E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E67D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064" w:type="pct"/>
          </w:tcPr>
          <w:p w:rsidR="00224722" w:rsidRPr="007E67D8" w:rsidRDefault="00224722" w:rsidP="0072067E">
            <w:pPr>
              <w:ind w:left="198"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E67D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426" w:type="pct"/>
          </w:tcPr>
          <w:p w:rsidR="00224722" w:rsidRPr="007E67D8" w:rsidRDefault="00224722" w:rsidP="0072067E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7E67D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กิจการจัดตั้ง</w:t>
            </w:r>
          </w:p>
        </w:tc>
        <w:tc>
          <w:tcPr>
            <w:tcW w:w="467" w:type="pct"/>
            <w:vAlign w:val="bottom"/>
          </w:tcPr>
          <w:p w:rsidR="00224722" w:rsidRPr="007E67D8" w:rsidRDefault="005F5E1C" w:rsidP="0072067E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5F5E1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224722" w:rsidRPr="007E67D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24722" w:rsidRPr="007E67D8">
              <w:rPr>
                <w:rFonts w:asciiTheme="majorBidi" w:hAnsiTheme="majorBidi" w:hint="cs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2" w:type="pct"/>
          </w:tcPr>
          <w:p w:rsidR="00224722" w:rsidRPr="007E67D8" w:rsidRDefault="00224722" w:rsidP="0072067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vAlign w:val="bottom"/>
          </w:tcPr>
          <w:p w:rsidR="00224722" w:rsidRPr="007E67D8" w:rsidRDefault="005F5E1C" w:rsidP="0072067E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5F5E1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224722" w:rsidRPr="007E67D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24722" w:rsidRPr="007E67D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572" w:type="pct"/>
            <w:vAlign w:val="bottom"/>
          </w:tcPr>
          <w:p w:rsidR="00224722" w:rsidRPr="007E67D8" w:rsidRDefault="005F5E1C" w:rsidP="0072067E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5F5E1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224722" w:rsidRPr="007E67D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24722" w:rsidRPr="007E67D8">
              <w:rPr>
                <w:rFonts w:asciiTheme="majorBidi" w:hAnsiTheme="majorBidi" w:hint="cs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3" w:type="pct"/>
            <w:vAlign w:val="bottom"/>
          </w:tcPr>
          <w:p w:rsidR="00224722" w:rsidRPr="007E67D8" w:rsidRDefault="00224722" w:rsidP="0072067E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79" w:type="pct"/>
            <w:vAlign w:val="bottom"/>
          </w:tcPr>
          <w:p w:rsidR="00224722" w:rsidRPr="007E67D8" w:rsidRDefault="005F5E1C" w:rsidP="0072067E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5F5E1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224722" w:rsidRPr="007E67D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24722" w:rsidRPr="007E67D8">
              <w:rPr>
                <w:rFonts w:asciiTheme="majorBidi" w:hAnsiTheme="majorBidi" w:hint="cs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53" w:type="pct"/>
          </w:tcPr>
          <w:p w:rsidR="00224722" w:rsidRPr="007E67D8" w:rsidRDefault="00224722" w:rsidP="0072067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Align w:val="bottom"/>
          </w:tcPr>
          <w:p w:rsidR="00224722" w:rsidRPr="007E67D8" w:rsidRDefault="005F5E1C" w:rsidP="0072067E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5F5E1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224722" w:rsidRPr="007E67D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24722" w:rsidRPr="007E67D8">
              <w:rPr>
                <w:rFonts w:asciiTheme="majorBidi" w:hAnsiTheme="majorBidi" w:hint="cs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</w:tc>
      </w:tr>
      <w:tr w:rsidR="00224722" w:rsidRPr="007E67D8" w:rsidTr="00224722">
        <w:trPr>
          <w:trHeight w:val="144"/>
        </w:trPr>
        <w:tc>
          <w:tcPr>
            <w:tcW w:w="904" w:type="pct"/>
            <w:vAlign w:val="bottom"/>
          </w:tcPr>
          <w:p w:rsidR="00224722" w:rsidRPr="007E67D8" w:rsidRDefault="00224722" w:rsidP="0072067E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64" w:type="pct"/>
          </w:tcPr>
          <w:p w:rsidR="00224722" w:rsidRPr="007E67D8" w:rsidRDefault="00224722" w:rsidP="0072067E">
            <w:pPr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6" w:type="pct"/>
          </w:tcPr>
          <w:p w:rsidR="00224722" w:rsidRPr="007E67D8" w:rsidRDefault="00224722" w:rsidP="0072067E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67" w:type="pct"/>
            <w:vAlign w:val="bottom"/>
          </w:tcPr>
          <w:p w:rsidR="00224722" w:rsidRPr="007E67D8" w:rsidRDefault="005F5E1C" w:rsidP="0072067E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5F5E1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12" w:type="pct"/>
          </w:tcPr>
          <w:p w:rsidR="00224722" w:rsidRPr="007E67D8" w:rsidRDefault="00224722" w:rsidP="0072067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vAlign w:val="bottom"/>
          </w:tcPr>
          <w:p w:rsidR="00224722" w:rsidRPr="007E67D8" w:rsidRDefault="005F5E1C" w:rsidP="0072067E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5F5E1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2561</w:t>
            </w:r>
          </w:p>
        </w:tc>
        <w:tc>
          <w:tcPr>
            <w:tcW w:w="572" w:type="pct"/>
            <w:vAlign w:val="bottom"/>
          </w:tcPr>
          <w:p w:rsidR="00224722" w:rsidRPr="007E67D8" w:rsidRDefault="005F5E1C" w:rsidP="0072067E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5F5E1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13" w:type="pct"/>
            <w:vAlign w:val="bottom"/>
          </w:tcPr>
          <w:p w:rsidR="00224722" w:rsidRPr="007E67D8" w:rsidRDefault="00224722" w:rsidP="0072067E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vAlign w:val="bottom"/>
          </w:tcPr>
          <w:p w:rsidR="00224722" w:rsidRPr="007E67D8" w:rsidRDefault="005F5E1C" w:rsidP="0072067E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5F5E1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53" w:type="pct"/>
          </w:tcPr>
          <w:p w:rsidR="00224722" w:rsidRPr="007E67D8" w:rsidRDefault="00224722" w:rsidP="0072067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Align w:val="bottom"/>
          </w:tcPr>
          <w:p w:rsidR="00224722" w:rsidRPr="007E67D8" w:rsidRDefault="005F5E1C" w:rsidP="0072067E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5F5E1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2562</w:t>
            </w:r>
          </w:p>
        </w:tc>
      </w:tr>
      <w:tr w:rsidR="00224722" w:rsidRPr="007E67D8" w:rsidTr="00224722">
        <w:trPr>
          <w:trHeight w:val="144"/>
        </w:trPr>
        <w:tc>
          <w:tcPr>
            <w:tcW w:w="904" w:type="pct"/>
          </w:tcPr>
          <w:p w:rsidR="00224722" w:rsidRPr="007E67D8" w:rsidRDefault="00224722" w:rsidP="0072067E">
            <w:pPr>
              <w:ind w:right="-48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E67D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</w:t>
            </w:r>
            <w:r w:rsidRPr="007E67D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7E67D8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ยูนิเวอร์แซล</w:t>
            </w:r>
            <w:r w:rsidRPr="007E67D8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 xml:space="preserve"> </w:t>
            </w:r>
            <w:r w:rsidRPr="007E67D8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เวสต์</w:t>
            </w:r>
            <w:r w:rsidRPr="007E67D8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64" w:type="pct"/>
          </w:tcPr>
          <w:p w:rsidR="00224722" w:rsidRPr="007E67D8" w:rsidRDefault="00224722" w:rsidP="0072067E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E67D8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การบำบัดและกำจัดของเสียที่</w:t>
            </w:r>
          </w:p>
        </w:tc>
        <w:tc>
          <w:tcPr>
            <w:tcW w:w="426" w:type="pct"/>
          </w:tcPr>
          <w:p w:rsidR="00224722" w:rsidRPr="007E67D8" w:rsidRDefault="00224722" w:rsidP="0072067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67" w:type="pct"/>
          </w:tcPr>
          <w:p w:rsidR="00224722" w:rsidRPr="007E67D8" w:rsidRDefault="00224722" w:rsidP="0072067E">
            <w:pPr>
              <w:tabs>
                <w:tab w:val="decimal" w:pos="351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" w:type="pct"/>
          </w:tcPr>
          <w:p w:rsidR="00224722" w:rsidRPr="007E67D8" w:rsidRDefault="00224722" w:rsidP="0072067E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</w:tcPr>
          <w:p w:rsidR="00224722" w:rsidRPr="007E67D8" w:rsidRDefault="00224722" w:rsidP="0072067E">
            <w:pPr>
              <w:tabs>
                <w:tab w:val="decimal" w:pos="324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</w:tcPr>
          <w:p w:rsidR="00224722" w:rsidRPr="007E67D8" w:rsidRDefault="00224722" w:rsidP="0072067E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" w:type="pct"/>
          </w:tcPr>
          <w:p w:rsidR="00224722" w:rsidRPr="007E67D8" w:rsidRDefault="00224722" w:rsidP="0072067E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</w:tcPr>
          <w:p w:rsidR="00224722" w:rsidRPr="007E67D8" w:rsidRDefault="00224722" w:rsidP="0072067E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</w:tcPr>
          <w:p w:rsidR="00224722" w:rsidRPr="007E67D8" w:rsidRDefault="00224722" w:rsidP="0072067E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</w:tcPr>
          <w:p w:rsidR="00224722" w:rsidRPr="007E67D8" w:rsidRDefault="00224722" w:rsidP="0072067E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224722" w:rsidRPr="007E67D8" w:rsidTr="00224722">
        <w:trPr>
          <w:trHeight w:val="144"/>
        </w:trPr>
        <w:tc>
          <w:tcPr>
            <w:tcW w:w="904" w:type="pct"/>
          </w:tcPr>
          <w:p w:rsidR="00224722" w:rsidRPr="007E67D8" w:rsidRDefault="00224722" w:rsidP="0072067E">
            <w:pPr>
              <w:ind w:left="180" w:right="-486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7E67D8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แมเนจเม้นท์</w:t>
            </w:r>
            <w:r w:rsidRPr="007E67D8">
              <w:rPr>
                <w:rFonts w:asciiTheme="majorBidi" w:hAnsiTheme="majorBidi"/>
                <w:color w:val="000000"/>
                <w:sz w:val="20"/>
                <w:szCs w:val="20"/>
              </w:rPr>
              <w:t xml:space="preserve"> </w:t>
            </w:r>
            <w:r w:rsidRPr="007E67D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จำกัด</w:t>
            </w:r>
          </w:p>
        </w:tc>
        <w:tc>
          <w:tcPr>
            <w:tcW w:w="1064" w:type="pct"/>
          </w:tcPr>
          <w:p w:rsidR="00224722" w:rsidRPr="007E67D8" w:rsidRDefault="00224722" w:rsidP="0072067E">
            <w:pPr>
              <w:tabs>
                <w:tab w:val="decimal" w:pos="486"/>
              </w:tabs>
              <w:ind w:left="288" w:right="-68" w:hanging="122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7E67D8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เป็นอันตรายรวมถึงการขนย้าย</w:t>
            </w:r>
          </w:p>
        </w:tc>
        <w:tc>
          <w:tcPr>
            <w:tcW w:w="426" w:type="pct"/>
          </w:tcPr>
          <w:p w:rsidR="00224722" w:rsidRPr="007E67D8" w:rsidRDefault="00224722" w:rsidP="0072067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7E67D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467" w:type="pct"/>
          </w:tcPr>
          <w:p w:rsidR="00224722" w:rsidRPr="007E67D8" w:rsidRDefault="005F5E1C" w:rsidP="0072067E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F5E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" w:type="pct"/>
          </w:tcPr>
          <w:p w:rsidR="00224722" w:rsidRPr="007E67D8" w:rsidRDefault="00224722" w:rsidP="0072067E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</w:tcPr>
          <w:p w:rsidR="00224722" w:rsidRPr="007E67D8" w:rsidRDefault="00224722" w:rsidP="00224722">
            <w:pPr>
              <w:tabs>
                <w:tab w:val="decimal" w:pos="445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E67D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2" w:type="pct"/>
          </w:tcPr>
          <w:p w:rsidR="00224722" w:rsidRPr="007E67D8" w:rsidRDefault="005F5E1C" w:rsidP="0072067E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F5E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135</w:t>
            </w:r>
            <w:r w:rsidR="00224722" w:rsidRPr="007E67D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F5E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3" w:type="pct"/>
          </w:tcPr>
          <w:p w:rsidR="00224722" w:rsidRPr="007E67D8" w:rsidRDefault="00224722" w:rsidP="0072067E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</w:tcPr>
          <w:p w:rsidR="00224722" w:rsidRPr="007E67D8" w:rsidRDefault="005F5E1C" w:rsidP="00224722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F5E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135</w:t>
            </w:r>
            <w:r w:rsidR="00224722" w:rsidRPr="007E67D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F5E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3" w:type="pct"/>
          </w:tcPr>
          <w:p w:rsidR="00224722" w:rsidRPr="007E67D8" w:rsidRDefault="00224722" w:rsidP="0072067E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</w:tcPr>
          <w:p w:rsidR="00224722" w:rsidRPr="007E67D8" w:rsidRDefault="005F5E1C" w:rsidP="00224722">
            <w:pPr>
              <w:tabs>
                <w:tab w:val="decimal" w:pos="803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F5E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135</w:t>
            </w:r>
            <w:r w:rsidR="00224722" w:rsidRPr="007E67D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F5E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433</w:t>
            </w:r>
          </w:p>
        </w:tc>
      </w:tr>
      <w:tr w:rsidR="00224722" w:rsidRPr="007E67D8" w:rsidTr="00224722">
        <w:trPr>
          <w:trHeight w:val="144"/>
        </w:trPr>
        <w:tc>
          <w:tcPr>
            <w:tcW w:w="904" w:type="pct"/>
          </w:tcPr>
          <w:p w:rsidR="00224722" w:rsidRPr="007E67D8" w:rsidRDefault="00224722" w:rsidP="0072067E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7E67D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064" w:type="pct"/>
          </w:tcPr>
          <w:p w:rsidR="00224722" w:rsidRPr="007E67D8" w:rsidRDefault="00224722" w:rsidP="0072067E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6" w:type="pct"/>
            <w:vAlign w:val="bottom"/>
          </w:tcPr>
          <w:p w:rsidR="00224722" w:rsidRPr="007E67D8" w:rsidRDefault="00224722" w:rsidP="0072067E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67" w:type="pct"/>
            <w:vAlign w:val="bottom"/>
          </w:tcPr>
          <w:p w:rsidR="00224722" w:rsidRPr="007E67D8" w:rsidRDefault="00224722" w:rsidP="0072067E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" w:type="pct"/>
            <w:vAlign w:val="bottom"/>
          </w:tcPr>
          <w:p w:rsidR="00224722" w:rsidRPr="007E67D8" w:rsidRDefault="00224722" w:rsidP="0072067E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vAlign w:val="bottom"/>
          </w:tcPr>
          <w:p w:rsidR="00224722" w:rsidRPr="007E67D8" w:rsidRDefault="00224722" w:rsidP="0072067E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vAlign w:val="bottom"/>
          </w:tcPr>
          <w:p w:rsidR="00224722" w:rsidRPr="007E67D8" w:rsidRDefault="00224722" w:rsidP="0072067E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" w:type="pct"/>
            <w:vAlign w:val="bottom"/>
          </w:tcPr>
          <w:p w:rsidR="00224722" w:rsidRPr="007E67D8" w:rsidRDefault="00224722" w:rsidP="0072067E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double" w:sz="4" w:space="0" w:color="auto"/>
            </w:tcBorders>
          </w:tcPr>
          <w:p w:rsidR="00224722" w:rsidRPr="007E67D8" w:rsidRDefault="005F5E1C" w:rsidP="00224722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F5E1C">
              <w:rPr>
                <w:rFonts w:asciiTheme="majorBidi" w:hAnsiTheme="majorBidi" w:cstheme="majorBidi" w:hint="eastAsia"/>
                <w:color w:val="000000"/>
                <w:sz w:val="20"/>
                <w:szCs w:val="20"/>
              </w:rPr>
              <w:t>135</w:t>
            </w:r>
            <w:r w:rsidR="00224722" w:rsidRPr="007E67D8">
              <w:rPr>
                <w:rFonts w:asciiTheme="majorBidi" w:hAnsiTheme="majorBidi" w:cstheme="majorBidi" w:hint="eastAsia"/>
                <w:color w:val="000000"/>
                <w:sz w:val="20"/>
                <w:szCs w:val="20"/>
              </w:rPr>
              <w:t>,</w:t>
            </w:r>
            <w:r w:rsidRPr="005F5E1C">
              <w:rPr>
                <w:rFonts w:asciiTheme="majorBidi" w:hAnsiTheme="majorBidi" w:cstheme="majorBidi" w:hint="eastAsia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3" w:type="pct"/>
          </w:tcPr>
          <w:p w:rsidR="00224722" w:rsidRPr="007E67D8" w:rsidRDefault="00224722" w:rsidP="0072067E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:rsidR="00224722" w:rsidRPr="007E67D8" w:rsidRDefault="005F5E1C" w:rsidP="00224722">
            <w:pPr>
              <w:tabs>
                <w:tab w:val="decimal" w:pos="803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F5E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135</w:t>
            </w:r>
            <w:r w:rsidR="00224722" w:rsidRPr="007E67D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5F5E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433</w:t>
            </w:r>
          </w:p>
        </w:tc>
      </w:tr>
    </w:tbl>
    <w:p w:rsidR="00A677F5" w:rsidRPr="007E67D8" w:rsidRDefault="00A677F5" w:rsidP="00834B98">
      <w:pPr>
        <w:tabs>
          <w:tab w:val="left" w:pos="709"/>
        </w:tabs>
        <w:spacing w:before="240"/>
        <w:ind w:left="518" w:right="-43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>การอนุมัติให้บริษัทเข้าลงทุนในหุ้นสามัญของบริษัท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ยูนิเวอร์แซล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เวสต์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แมเนจเม้นท์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จํากัด</w:t>
      </w:r>
    </w:p>
    <w:p w:rsidR="00A677F5" w:rsidRPr="007E67D8" w:rsidRDefault="00874BC3" w:rsidP="00A677F5">
      <w:pPr>
        <w:tabs>
          <w:tab w:val="left" w:pos="709"/>
        </w:tabs>
        <w:spacing w:before="240" w:after="240"/>
        <w:ind w:left="518" w:right="-43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5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เมษายน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ครั้งที่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3</w:t>
      </w:r>
      <w:r w:rsidR="00A677F5" w:rsidRPr="007E67D8">
        <w:rPr>
          <w:rFonts w:ascii="Angsana New" w:hAnsi="Angsana New"/>
          <w:sz w:val="32"/>
          <w:szCs w:val="32"/>
        </w:rPr>
        <w:t>/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ได้มีมติอนุมัติให้บริษัท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เฟอร์รัม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เอ็นเนอร์ยี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จํากัด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(</w:t>
      </w:r>
      <w:r w:rsidR="00A677F5" w:rsidRPr="007E67D8">
        <w:rPr>
          <w:rFonts w:ascii="Angsana New" w:hAnsi="Angsana New" w:hint="eastAsia"/>
          <w:sz w:val="32"/>
          <w:szCs w:val="32"/>
          <w:cs/>
        </w:rPr>
        <w:t>“</w:t>
      </w:r>
      <w:r w:rsidR="00A677F5" w:rsidRPr="007E67D8">
        <w:rPr>
          <w:rFonts w:ascii="Angsana New" w:hAnsi="Angsana New"/>
          <w:sz w:val="32"/>
          <w:szCs w:val="32"/>
        </w:rPr>
        <w:t>FER EN</w:t>
      </w:r>
      <w:r w:rsidR="00834B98" w:rsidRPr="007E67D8">
        <w:rPr>
          <w:rFonts w:ascii="Angsana New" w:hAnsi="Angsana New"/>
          <w:sz w:val="32"/>
          <w:szCs w:val="32"/>
        </w:rPr>
        <w:t>”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) </w:t>
      </w:r>
      <w:r w:rsidRPr="007E67D8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ซึ่งเป็นบริษัทย่อยของบริษัท </w:t>
      </w:r>
      <w:r w:rsidR="00A677F5" w:rsidRPr="007E67D8">
        <w:rPr>
          <w:rFonts w:ascii="Angsana New" w:hAnsi="Angsana New" w:hint="cs"/>
          <w:sz w:val="32"/>
          <w:szCs w:val="32"/>
          <w:cs/>
        </w:rPr>
        <w:t>เข้าลงทุนในหุ้นสามัญของบริษัท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ยูนิเวอร์แซล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เวสต์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แมเนจเม้นท์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จํากัด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(</w:t>
      </w:r>
      <w:r w:rsidR="00A677F5" w:rsidRPr="007E67D8">
        <w:rPr>
          <w:rFonts w:ascii="Angsana New" w:hAnsi="Angsana New" w:hint="eastAsia"/>
          <w:sz w:val="32"/>
          <w:szCs w:val="32"/>
          <w:cs/>
        </w:rPr>
        <w:t>“</w:t>
      </w:r>
      <w:r w:rsidR="00A677F5" w:rsidRPr="007E67D8">
        <w:rPr>
          <w:rFonts w:ascii="Angsana New" w:hAnsi="Angsana New"/>
          <w:sz w:val="32"/>
          <w:szCs w:val="32"/>
        </w:rPr>
        <w:t>UWM</w:t>
      </w:r>
      <w:r w:rsidR="00834B98" w:rsidRPr="007E67D8">
        <w:rPr>
          <w:rFonts w:ascii="Angsana New" w:hAnsi="Angsana New"/>
          <w:sz w:val="32"/>
          <w:szCs w:val="32"/>
        </w:rPr>
        <w:t>”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) </w:t>
      </w:r>
      <w:r w:rsidR="00A677F5" w:rsidRPr="007E67D8">
        <w:rPr>
          <w:rFonts w:ascii="Angsana New" w:hAnsi="Angsana New" w:hint="cs"/>
          <w:sz w:val="32"/>
          <w:szCs w:val="32"/>
          <w:cs/>
        </w:rPr>
        <w:t>จากบุคคลภายนอกที่ไม่มีความสัมพันธ์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และ</w:t>
      </w:r>
      <w:r w:rsidR="00A677F5" w:rsidRPr="007E67D8">
        <w:rPr>
          <w:rFonts w:ascii="Angsana New" w:hAnsi="Angsana New"/>
          <w:sz w:val="32"/>
          <w:szCs w:val="32"/>
          <w:cs/>
        </w:rPr>
        <w:t>/</w:t>
      </w:r>
      <w:r w:rsidR="00A677F5" w:rsidRPr="007E67D8">
        <w:rPr>
          <w:rFonts w:ascii="Angsana New" w:hAnsi="Angsana New" w:hint="cs"/>
          <w:sz w:val="32"/>
          <w:szCs w:val="32"/>
          <w:cs/>
        </w:rPr>
        <w:t>หรือ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ความเกี่ยวโยงใดๆ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กับผู้บริหาร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กรรมการ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ผู้ถือหุ้นรายใหญ่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และผู้มีอํานาจควบคุมของบริษัทและบริษัทย่อย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จํานวน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1</w:t>
      </w:r>
      <w:r w:rsidR="00A677F5" w:rsidRPr="007E67D8">
        <w:rPr>
          <w:rFonts w:ascii="Angsana New" w:hAnsi="Angsana New"/>
          <w:sz w:val="32"/>
          <w:szCs w:val="32"/>
        </w:rPr>
        <w:t>,</w:t>
      </w:r>
      <w:r w:rsidR="005F5E1C" w:rsidRPr="005F5E1C">
        <w:rPr>
          <w:rFonts w:ascii="Angsana New" w:hAnsi="Angsana New"/>
          <w:sz w:val="32"/>
          <w:szCs w:val="32"/>
        </w:rPr>
        <w:t>350</w:t>
      </w:r>
      <w:r w:rsidR="00A677F5" w:rsidRPr="007E67D8">
        <w:rPr>
          <w:rFonts w:ascii="Angsana New" w:hAnsi="Angsana New"/>
          <w:sz w:val="32"/>
          <w:szCs w:val="32"/>
        </w:rPr>
        <w:t>,</w:t>
      </w:r>
      <w:r w:rsidR="005F5E1C" w:rsidRPr="005F5E1C">
        <w:rPr>
          <w:rFonts w:ascii="Angsana New" w:hAnsi="Angsana New"/>
          <w:sz w:val="32"/>
          <w:szCs w:val="32"/>
        </w:rPr>
        <w:t>000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หุ้น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100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บาท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คิดเป็นร้อยละ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30</w:t>
      </w:r>
      <w:r w:rsidR="00A677F5" w:rsidRPr="007E67D8">
        <w:rPr>
          <w:rFonts w:ascii="Angsana New" w:hAnsi="Angsana New"/>
          <w:sz w:val="32"/>
          <w:szCs w:val="32"/>
        </w:rPr>
        <w:t>.</w:t>
      </w:r>
      <w:r w:rsidR="005F5E1C" w:rsidRPr="005F5E1C">
        <w:rPr>
          <w:rFonts w:ascii="Angsana New" w:hAnsi="Angsana New"/>
          <w:sz w:val="32"/>
          <w:szCs w:val="32"/>
        </w:rPr>
        <w:t>00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ของจํานวนหุ้นที่ออกและชําระแล้ว</w:t>
      </w:r>
      <w:r w:rsidR="00342578" w:rsidRPr="007E67D8">
        <w:rPr>
          <w:rFonts w:ascii="Angsana New" w:hAnsi="Angsana New"/>
          <w:sz w:val="32"/>
          <w:szCs w:val="32"/>
        </w:rPr>
        <w:t xml:space="preserve"> </w:t>
      </w:r>
      <w:r w:rsidR="00A677F5" w:rsidRPr="007E67D8">
        <w:rPr>
          <w:rFonts w:ascii="Angsana New" w:hAnsi="Angsana New"/>
          <w:sz w:val="32"/>
          <w:szCs w:val="32"/>
        </w:rPr>
        <w:t xml:space="preserve">UWM </w:t>
      </w:r>
      <w:r w:rsidR="00A677F5" w:rsidRPr="007E67D8">
        <w:rPr>
          <w:rFonts w:ascii="Angsana New" w:hAnsi="Angsana New" w:hint="cs"/>
          <w:sz w:val="32"/>
          <w:szCs w:val="32"/>
          <w:cs/>
        </w:rPr>
        <w:t>เป็นนิติบุคคลที่จดทะเบียนจัดตั้งในประเทศไทย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มีทุนจดทะเบียน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450</w:t>
      </w:r>
      <w:r w:rsidR="00A677F5" w:rsidRPr="007E67D8">
        <w:rPr>
          <w:rFonts w:ascii="Angsana New" w:hAnsi="Angsana New"/>
          <w:sz w:val="32"/>
          <w:szCs w:val="32"/>
        </w:rPr>
        <w:t>.</w:t>
      </w:r>
      <w:r w:rsidR="005F5E1C" w:rsidRPr="005F5E1C">
        <w:rPr>
          <w:rFonts w:ascii="Angsana New" w:hAnsi="Angsana New"/>
          <w:sz w:val="32"/>
          <w:szCs w:val="32"/>
        </w:rPr>
        <w:t>00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ล้านบาท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F00ACA" w:rsidRPr="007E67D8">
        <w:rPr>
          <w:rFonts w:ascii="Angsana New" w:hAnsi="Angsana New" w:hint="cs"/>
          <w:sz w:val="32"/>
          <w:szCs w:val="32"/>
          <w:cs/>
        </w:rPr>
        <w:t>ซึ่งเรียก</w:t>
      </w:r>
      <w:r w:rsidR="00A677F5" w:rsidRPr="007E67D8">
        <w:rPr>
          <w:rFonts w:ascii="Angsana New" w:hAnsi="Angsana New" w:hint="cs"/>
          <w:sz w:val="32"/>
          <w:szCs w:val="32"/>
          <w:cs/>
        </w:rPr>
        <w:t>ชําระ</w:t>
      </w:r>
      <w:r w:rsidR="00F00ACA" w:rsidRPr="007E67D8">
        <w:rPr>
          <w:rFonts w:ascii="Angsana New" w:hAnsi="Angsana New" w:hint="cs"/>
          <w:sz w:val="32"/>
          <w:szCs w:val="32"/>
          <w:cs/>
        </w:rPr>
        <w:t>แล้ว</w:t>
      </w:r>
      <w:r w:rsidR="00B16C52" w:rsidRPr="007E67D8">
        <w:rPr>
          <w:rFonts w:ascii="Angsana New" w:hAnsi="Angsana New" w:hint="cs"/>
          <w:sz w:val="32"/>
          <w:szCs w:val="32"/>
          <w:cs/>
        </w:rPr>
        <w:t>เต็มจำนวน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F00ACA" w:rsidRPr="007E67D8">
        <w:rPr>
          <w:rFonts w:ascii="Angsana New" w:hAnsi="Angsana New" w:hint="cs"/>
          <w:sz w:val="32"/>
          <w:szCs w:val="32"/>
          <w:cs/>
        </w:rPr>
        <w:t xml:space="preserve">โดย </w:t>
      </w:r>
      <w:r w:rsidR="00F00ACA" w:rsidRPr="007E67D8">
        <w:rPr>
          <w:rFonts w:ascii="Angsana New" w:hAnsi="Angsana New"/>
          <w:sz w:val="32"/>
          <w:szCs w:val="32"/>
        </w:rPr>
        <w:t xml:space="preserve">UWM </w:t>
      </w:r>
      <w:r w:rsidR="00A677F5" w:rsidRPr="007E67D8">
        <w:rPr>
          <w:rFonts w:ascii="Angsana New" w:hAnsi="Angsana New" w:hint="cs"/>
          <w:sz w:val="32"/>
          <w:szCs w:val="32"/>
          <w:cs/>
        </w:rPr>
        <w:t>ถือหุ้นในบริษัท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เอเซีย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รีไซเคิล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เทคโนโลยี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จํากัด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(</w:t>
      </w:r>
      <w:r w:rsidR="00A677F5" w:rsidRPr="007E67D8">
        <w:rPr>
          <w:rFonts w:ascii="Angsana New" w:hAnsi="Angsana New" w:hint="eastAsia"/>
          <w:sz w:val="32"/>
          <w:szCs w:val="32"/>
          <w:cs/>
        </w:rPr>
        <w:t>“</w:t>
      </w:r>
      <w:r w:rsidR="00A677F5" w:rsidRPr="007E67D8">
        <w:rPr>
          <w:rFonts w:ascii="Angsana New" w:hAnsi="Angsana New"/>
          <w:sz w:val="32"/>
          <w:szCs w:val="32"/>
        </w:rPr>
        <w:t>ART</w:t>
      </w:r>
      <w:r w:rsidR="00834B98" w:rsidRPr="007E67D8">
        <w:rPr>
          <w:rFonts w:ascii="Angsana New" w:hAnsi="Angsana New"/>
          <w:sz w:val="32"/>
          <w:szCs w:val="32"/>
        </w:rPr>
        <w:t>”</w:t>
      </w:r>
      <w:r w:rsidR="00A677F5" w:rsidRPr="007E67D8">
        <w:rPr>
          <w:rFonts w:ascii="Angsana New" w:hAnsi="Angsana New"/>
          <w:sz w:val="32"/>
          <w:szCs w:val="32"/>
        </w:rPr>
        <w:t xml:space="preserve">) </w:t>
      </w:r>
      <w:r w:rsidR="00A677F5" w:rsidRPr="007E67D8">
        <w:rPr>
          <w:rFonts w:ascii="Angsana New" w:hAnsi="Angsana New" w:hint="cs"/>
          <w:sz w:val="32"/>
          <w:szCs w:val="32"/>
          <w:cs/>
        </w:rPr>
        <w:t>และบริษัท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เอเซีย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เวสต์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แมนเน็จเม้นท์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จํากัด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(</w:t>
      </w:r>
      <w:r w:rsidR="00A677F5" w:rsidRPr="007E67D8">
        <w:rPr>
          <w:rFonts w:ascii="Angsana New" w:hAnsi="Angsana New" w:hint="eastAsia"/>
          <w:sz w:val="32"/>
          <w:szCs w:val="32"/>
          <w:cs/>
        </w:rPr>
        <w:t>“</w:t>
      </w:r>
      <w:r w:rsidR="00A677F5" w:rsidRPr="007E67D8">
        <w:rPr>
          <w:rFonts w:ascii="Angsana New" w:hAnsi="Angsana New"/>
          <w:sz w:val="32"/>
          <w:szCs w:val="32"/>
        </w:rPr>
        <w:t>AWM</w:t>
      </w:r>
      <w:r w:rsidR="00834B98" w:rsidRPr="007E67D8">
        <w:rPr>
          <w:rFonts w:ascii="Angsana New" w:hAnsi="Angsana New"/>
          <w:sz w:val="32"/>
          <w:szCs w:val="32"/>
        </w:rPr>
        <w:t>”</w:t>
      </w:r>
      <w:r w:rsidR="00A677F5" w:rsidRPr="007E67D8">
        <w:rPr>
          <w:rFonts w:ascii="Angsana New" w:hAnsi="Angsana New"/>
          <w:sz w:val="32"/>
          <w:szCs w:val="32"/>
        </w:rPr>
        <w:t xml:space="preserve">) </w:t>
      </w:r>
      <w:r w:rsidR="00A677F5" w:rsidRPr="007E67D8">
        <w:rPr>
          <w:rFonts w:ascii="Angsana New" w:hAnsi="Angsana New" w:hint="cs"/>
          <w:sz w:val="32"/>
          <w:szCs w:val="32"/>
          <w:cs/>
        </w:rPr>
        <w:t>เท่ากับร้อยละ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99</w:t>
      </w:r>
      <w:r w:rsidR="00A677F5" w:rsidRPr="007E67D8">
        <w:rPr>
          <w:rFonts w:ascii="Angsana New" w:hAnsi="Angsana New"/>
          <w:sz w:val="32"/>
          <w:szCs w:val="32"/>
        </w:rPr>
        <w:t>.</w:t>
      </w:r>
      <w:r w:rsidR="005F5E1C" w:rsidRPr="005F5E1C">
        <w:rPr>
          <w:rFonts w:ascii="Angsana New" w:hAnsi="Angsana New"/>
          <w:sz w:val="32"/>
          <w:szCs w:val="32"/>
        </w:rPr>
        <w:t>99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 w:hint="cs"/>
          <w:sz w:val="32"/>
          <w:szCs w:val="32"/>
          <w:cs/>
        </w:rPr>
        <w:t>ของทุนจดทะเบียนที่ออกและชําระแล้วของ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A677F5" w:rsidRPr="007E67D8">
        <w:rPr>
          <w:rFonts w:ascii="Angsana New" w:hAnsi="Angsana New"/>
          <w:sz w:val="32"/>
          <w:szCs w:val="32"/>
        </w:rPr>
        <w:t xml:space="preserve">ART </w:t>
      </w:r>
      <w:r w:rsidR="00A677F5" w:rsidRPr="007E67D8">
        <w:rPr>
          <w:rFonts w:ascii="Angsana New" w:hAnsi="Angsana New" w:hint="cs"/>
          <w:sz w:val="32"/>
          <w:szCs w:val="32"/>
          <w:cs/>
        </w:rPr>
        <w:t>และ</w:t>
      </w:r>
      <w:r w:rsidR="00A677F5" w:rsidRPr="007E67D8">
        <w:rPr>
          <w:rFonts w:ascii="Angsana New" w:hAnsi="Angsana New"/>
          <w:sz w:val="32"/>
          <w:szCs w:val="32"/>
          <w:cs/>
        </w:rPr>
        <w:t xml:space="preserve"> </w:t>
      </w:r>
      <w:r w:rsidR="00C23971">
        <w:rPr>
          <w:rFonts w:ascii="Angsana New" w:hAnsi="Angsana New"/>
          <w:sz w:val="32"/>
          <w:szCs w:val="32"/>
        </w:rPr>
        <w:t>AWM</w:t>
      </w:r>
    </w:p>
    <w:p w:rsidR="00641959" w:rsidRPr="007E67D8" w:rsidRDefault="00A677F5" w:rsidP="00A677F5">
      <w:pPr>
        <w:tabs>
          <w:tab w:val="left" w:pos="709"/>
        </w:tabs>
        <w:spacing w:before="240" w:after="240"/>
        <w:ind w:left="518" w:right="-43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>การเข้าซื้อหุ้นสามัญของ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/>
          <w:sz w:val="32"/>
          <w:szCs w:val="32"/>
        </w:rPr>
        <w:t xml:space="preserve">UWM </w:t>
      </w:r>
      <w:r w:rsidRPr="007E67D8">
        <w:rPr>
          <w:rFonts w:ascii="Angsana New" w:hAnsi="Angsana New" w:hint="cs"/>
          <w:sz w:val="32"/>
          <w:szCs w:val="32"/>
          <w:cs/>
        </w:rPr>
        <w:t>ในครั้งนี้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บริษัทจะได้มาซึ่งการถือหุ้นของ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/>
          <w:sz w:val="32"/>
          <w:szCs w:val="32"/>
        </w:rPr>
        <w:t xml:space="preserve">UWM </w:t>
      </w:r>
      <w:r w:rsidRPr="007E67D8">
        <w:rPr>
          <w:rFonts w:ascii="Angsana New" w:hAnsi="Angsana New" w:hint="cs"/>
          <w:sz w:val="32"/>
          <w:szCs w:val="32"/>
          <w:cs/>
        </w:rPr>
        <w:t>ในสัดส่วนร้อยละ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30</w:t>
      </w:r>
      <w:r w:rsidRPr="007E67D8">
        <w:rPr>
          <w:rFonts w:ascii="Angsana New" w:hAnsi="Angsana New"/>
          <w:sz w:val="32"/>
          <w:szCs w:val="32"/>
        </w:rPr>
        <w:t>.</w:t>
      </w:r>
      <w:r w:rsidR="005F5E1C" w:rsidRPr="005F5E1C">
        <w:rPr>
          <w:rFonts w:ascii="Angsana New" w:hAnsi="Angsana New"/>
          <w:sz w:val="32"/>
          <w:szCs w:val="32"/>
        </w:rPr>
        <w:t>00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ของจํานวนหุ้นที่ออกและชําระแล้วของ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/>
          <w:sz w:val="32"/>
          <w:szCs w:val="32"/>
        </w:rPr>
        <w:t xml:space="preserve">UWM </w:t>
      </w:r>
      <w:r w:rsidRPr="007E67D8">
        <w:rPr>
          <w:rFonts w:ascii="Angsana New" w:hAnsi="Angsana New" w:hint="cs"/>
          <w:sz w:val="32"/>
          <w:szCs w:val="32"/>
          <w:cs/>
        </w:rPr>
        <w:t>ซึ่งปัจจุบัน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/>
          <w:sz w:val="32"/>
          <w:szCs w:val="32"/>
        </w:rPr>
        <w:t xml:space="preserve">UWM </w:t>
      </w:r>
      <w:r w:rsidRPr="007E67D8">
        <w:rPr>
          <w:rFonts w:ascii="Angsana New" w:hAnsi="Angsana New" w:hint="cs"/>
          <w:sz w:val="32"/>
          <w:szCs w:val="32"/>
          <w:cs/>
        </w:rPr>
        <w:t>ถือหุ้นใน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/>
          <w:sz w:val="32"/>
          <w:szCs w:val="32"/>
        </w:rPr>
        <w:t xml:space="preserve">ART </w:t>
      </w:r>
      <w:r w:rsidRPr="007E67D8">
        <w:rPr>
          <w:rFonts w:ascii="Angsana New" w:hAnsi="Angsana New" w:hint="cs"/>
          <w:sz w:val="32"/>
          <w:szCs w:val="32"/>
          <w:cs/>
        </w:rPr>
        <w:t>และ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EC6027" w:rsidRPr="007E67D8">
        <w:rPr>
          <w:rFonts w:ascii="Angsana New" w:hAnsi="Angsana New"/>
          <w:sz w:val="32"/>
          <w:szCs w:val="32"/>
        </w:rPr>
        <w:t>AWM</w:t>
      </w:r>
    </w:p>
    <w:p w:rsidR="00834B98" w:rsidRPr="007E67D8" w:rsidRDefault="00834B9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E67D8">
        <w:rPr>
          <w:rFonts w:ascii="Angsana New" w:hAnsi="Angsana New"/>
          <w:sz w:val="32"/>
          <w:szCs w:val="32"/>
          <w:cs/>
        </w:rPr>
        <w:br w:type="page"/>
      </w:r>
    </w:p>
    <w:p w:rsidR="00834B98" w:rsidRPr="007E67D8" w:rsidRDefault="00353C6A" w:rsidP="005F5E1C">
      <w:pPr>
        <w:spacing w:after="120"/>
        <w:ind w:left="432" w:right="-130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  <w:cs/>
        </w:rPr>
        <w:t>ข้อมูลทางการเงินโดยสรุ</w:t>
      </w:r>
      <w:r w:rsidR="00FD40C7" w:rsidRPr="007E67D8">
        <w:rPr>
          <w:rFonts w:ascii="Angsana New" w:hAnsi="Angsana New" w:hint="cs"/>
          <w:sz w:val="32"/>
          <w:szCs w:val="32"/>
          <w:cs/>
        </w:rPr>
        <w:t>ปของ</w:t>
      </w:r>
      <w:r w:rsidRPr="007E67D8">
        <w:rPr>
          <w:rFonts w:ascii="Angsana New" w:hAnsi="Angsana New" w:hint="cs"/>
          <w:sz w:val="32"/>
          <w:szCs w:val="32"/>
          <w:cs/>
        </w:rPr>
        <w:t>บริษัท</w:t>
      </w:r>
      <w:r w:rsidR="00FD40C7" w:rsidRPr="007E67D8">
        <w:rPr>
          <w:rFonts w:ascii="Angsana New" w:hAnsi="Angsana New" w:hint="cs"/>
          <w:sz w:val="32"/>
          <w:szCs w:val="32"/>
          <w:cs/>
        </w:rPr>
        <w:t>ร่วม</w:t>
      </w:r>
      <w:r w:rsidR="00834B98" w:rsidRPr="007E67D8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:rsidR="00834B98" w:rsidRPr="007E67D8" w:rsidRDefault="00FC052F" w:rsidP="00FC052F">
      <w:pPr>
        <w:ind w:left="432" w:right="-25"/>
        <w:jc w:val="right"/>
        <w:rPr>
          <w:rFonts w:ascii="Angsana New" w:hAnsi="Angsana New"/>
          <w:szCs w:val="24"/>
        </w:rPr>
      </w:pPr>
      <w:r w:rsidRPr="007E67D8">
        <w:rPr>
          <w:rFonts w:ascii="Angsana New" w:eastAsia="Times New Roman" w:hAnsi="Angsana New" w:hint="cs"/>
          <w:b/>
          <w:bCs/>
          <w:szCs w:val="24"/>
          <w:cs/>
        </w:rPr>
        <w:t>(</w:t>
      </w:r>
      <w:r w:rsidR="00834B98" w:rsidRPr="007E67D8">
        <w:rPr>
          <w:rFonts w:ascii="Angsana New" w:eastAsia="Times New Roman" w:hAnsi="Angsana New"/>
          <w:b/>
          <w:bCs/>
          <w:szCs w:val="24"/>
          <w:cs/>
        </w:rPr>
        <w:t xml:space="preserve">หน่วย </w:t>
      </w:r>
      <w:r w:rsidR="00834B98" w:rsidRPr="007E67D8">
        <w:rPr>
          <w:rFonts w:ascii="Angsana New" w:eastAsia="Times New Roman" w:hAnsi="Angsana New"/>
          <w:b/>
          <w:bCs/>
          <w:szCs w:val="24"/>
        </w:rPr>
        <w:t>:</w:t>
      </w:r>
      <w:r w:rsidR="00834B98" w:rsidRPr="007E67D8">
        <w:rPr>
          <w:rFonts w:ascii="Angsana New" w:eastAsia="Times New Roman" w:hAnsi="Angsana New"/>
          <w:b/>
          <w:bCs/>
          <w:szCs w:val="24"/>
          <w:cs/>
        </w:rPr>
        <w:t xml:space="preserve"> พันบาท</w:t>
      </w:r>
      <w:r w:rsidRPr="007E67D8">
        <w:rPr>
          <w:rFonts w:ascii="Angsana New" w:eastAsia="Times New Roman" w:hAnsi="Angsana New" w:hint="cs"/>
          <w:b/>
          <w:bCs/>
          <w:szCs w:val="24"/>
          <w:cs/>
        </w:rPr>
        <w:t>)</w:t>
      </w:r>
    </w:p>
    <w:tbl>
      <w:tblPr>
        <w:tblW w:w="8930" w:type="dxa"/>
        <w:tblInd w:w="4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29"/>
        <w:gridCol w:w="1620"/>
        <w:gridCol w:w="75"/>
        <w:gridCol w:w="20"/>
        <w:gridCol w:w="90"/>
        <w:gridCol w:w="1620"/>
        <w:gridCol w:w="72"/>
        <w:gridCol w:w="20"/>
        <w:gridCol w:w="90"/>
        <w:gridCol w:w="1703"/>
        <w:gridCol w:w="90"/>
        <w:gridCol w:w="101"/>
      </w:tblGrid>
      <w:tr w:rsidR="00FC052F" w:rsidRPr="007E67D8" w:rsidTr="00C03DBA">
        <w:trPr>
          <w:gridAfter w:val="1"/>
          <w:wAfter w:w="101" w:type="dxa"/>
          <w:trHeight w:val="20"/>
        </w:trPr>
        <w:tc>
          <w:tcPr>
            <w:tcW w:w="3429" w:type="dxa"/>
            <w:shd w:val="clear" w:color="auto" w:fill="auto"/>
          </w:tcPr>
          <w:p w:rsidR="00834B98" w:rsidRPr="007E67D8" w:rsidRDefault="00405AC8" w:rsidP="005F5E1C">
            <w:pPr>
              <w:spacing w:line="300" w:lineRule="exact"/>
              <w:ind w:firstLine="171"/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  <w:t>ชื่อบริษัทร่วม</w:t>
            </w:r>
          </w:p>
        </w:tc>
        <w:tc>
          <w:tcPr>
            <w:tcW w:w="1715" w:type="dxa"/>
            <w:gridSpan w:val="3"/>
          </w:tcPr>
          <w:p w:rsidR="00834B98" w:rsidRPr="007E67D8" w:rsidRDefault="00353C6A" w:rsidP="005F5E1C">
            <w:pPr>
              <w:spacing w:line="300" w:lineRule="exact"/>
              <w:jc w:val="center"/>
              <w:rPr>
                <w:rFonts w:ascii="Angsana New" w:eastAsia="Times New Roman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บริษัท</w:t>
            </w:r>
            <w:r w:rsidRPr="007E67D8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</w:t>
            </w:r>
            <w:r w:rsidRPr="007E67D8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ยูนิเวอร์แซล</w:t>
            </w:r>
            <w:r w:rsidRPr="007E67D8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</w:t>
            </w:r>
            <w:r w:rsidRPr="007E67D8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เวสต์</w:t>
            </w:r>
            <w:r w:rsidRPr="007E67D8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:rsidR="00834B98" w:rsidRPr="007E67D8" w:rsidRDefault="00834B98" w:rsidP="005F5E1C">
            <w:pPr>
              <w:spacing w:line="300" w:lineRule="exact"/>
              <w:jc w:val="center"/>
              <w:rPr>
                <w:rFonts w:ascii="Angsana New" w:eastAsia="Times New Roman" w:hAnsi="Angsana New"/>
                <w:b/>
                <w:bCs/>
                <w:szCs w:val="24"/>
                <w:cs/>
              </w:rPr>
            </w:pPr>
          </w:p>
        </w:tc>
        <w:tc>
          <w:tcPr>
            <w:tcW w:w="1712" w:type="dxa"/>
            <w:gridSpan w:val="3"/>
          </w:tcPr>
          <w:p w:rsidR="00834B98" w:rsidRPr="007E67D8" w:rsidRDefault="00353C6A" w:rsidP="005F5E1C">
            <w:pPr>
              <w:spacing w:line="300" w:lineRule="exact"/>
              <w:jc w:val="center"/>
              <w:rPr>
                <w:rFonts w:ascii="Angsana New" w:eastAsia="Times New Roman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บริษัท</w:t>
            </w:r>
            <w:r w:rsidRPr="007E67D8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</w:t>
            </w:r>
            <w:r w:rsidRPr="007E67D8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เอเซีย</w:t>
            </w:r>
            <w:r w:rsidRPr="007E67D8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</w:t>
            </w:r>
            <w:r w:rsidRPr="007E67D8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รีไซเคิล</w:t>
            </w:r>
            <w:r w:rsidRPr="007E67D8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:rsidR="00834B98" w:rsidRPr="007E67D8" w:rsidRDefault="00834B98" w:rsidP="005F5E1C">
            <w:pPr>
              <w:spacing w:line="300" w:lineRule="exact"/>
              <w:jc w:val="center"/>
              <w:rPr>
                <w:rFonts w:ascii="Angsana New" w:eastAsia="Times New Roman" w:hAnsi="Angsana New"/>
                <w:b/>
                <w:bCs/>
                <w:szCs w:val="24"/>
                <w:cs/>
              </w:rPr>
            </w:pPr>
          </w:p>
        </w:tc>
        <w:tc>
          <w:tcPr>
            <w:tcW w:w="1793" w:type="dxa"/>
            <w:gridSpan w:val="2"/>
          </w:tcPr>
          <w:p w:rsidR="00834B98" w:rsidRPr="007E67D8" w:rsidRDefault="00353C6A" w:rsidP="005F5E1C">
            <w:pPr>
              <w:spacing w:line="300" w:lineRule="exact"/>
              <w:jc w:val="center"/>
              <w:rPr>
                <w:rFonts w:ascii="Angsana New" w:eastAsia="Times New Roman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บริษัท</w:t>
            </w:r>
            <w:r w:rsidRPr="007E67D8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</w:t>
            </w:r>
            <w:r w:rsidRPr="007E67D8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เอเซีย</w:t>
            </w:r>
            <w:r w:rsidRPr="007E67D8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</w:t>
            </w:r>
            <w:r w:rsidRPr="007E67D8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เวสต์</w:t>
            </w:r>
            <w:r w:rsidRPr="007E67D8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</w:t>
            </w:r>
          </w:p>
        </w:tc>
      </w:tr>
      <w:tr w:rsidR="00FC052F" w:rsidRPr="007E67D8" w:rsidTr="00C03DBA">
        <w:trPr>
          <w:gridAfter w:val="1"/>
          <w:wAfter w:w="101" w:type="dxa"/>
          <w:trHeight w:val="20"/>
        </w:trPr>
        <w:tc>
          <w:tcPr>
            <w:tcW w:w="3429" w:type="dxa"/>
            <w:shd w:val="clear" w:color="auto" w:fill="auto"/>
          </w:tcPr>
          <w:p w:rsidR="00834B98" w:rsidRPr="007E67D8" w:rsidRDefault="00834B98" w:rsidP="005F5E1C">
            <w:pPr>
              <w:spacing w:line="300" w:lineRule="exact"/>
              <w:ind w:firstLine="171"/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1715" w:type="dxa"/>
            <w:gridSpan w:val="3"/>
          </w:tcPr>
          <w:p w:rsidR="00834B98" w:rsidRPr="007E67D8" w:rsidRDefault="00353C6A" w:rsidP="005F5E1C">
            <w:pPr>
              <w:spacing w:line="300" w:lineRule="exact"/>
              <w:jc w:val="center"/>
              <w:rPr>
                <w:rFonts w:ascii="Angsana New" w:eastAsia="Times New Roman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แมเนจเม้นท์</w:t>
            </w:r>
            <w:r w:rsidRPr="007E67D8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</w:t>
            </w:r>
            <w:r w:rsidRPr="007E67D8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จํากัด</w:t>
            </w:r>
          </w:p>
        </w:tc>
        <w:tc>
          <w:tcPr>
            <w:tcW w:w="90" w:type="dxa"/>
          </w:tcPr>
          <w:p w:rsidR="00834B98" w:rsidRPr="007E67D8" w:rsidRDefault="00834B98" w:rsidP="005F5E1C">
            <w:pPr>
              <w:spacing w:line="300" w:lineRule="exact"/>
              <w:jc w:val="center"/>
              <w:rPr>
                <w:rFonts w:ascii="Angsana New" w:eastAsia="Times New Roman" w:hAnsi="Angsana New"/>
                <w:b/>
                <w:bCs/>
                <w:szCs w:val="24"/>
                <w:cs/>
              </w:rPr>
            </w:pPr>
          </w:p>
        </w:tc>
        <w:tc>
          <w:tcPr>
            <w:tcW w:w="1712" w:type="dxa"/>
            <w:gridSpan w:val="3"/>
          </w:tcPr>
          <w:p w:rsidR="00834B98" w:rsidRPr="007E67D8" w:rsidRDefault="00353C6A" w:rsidP="005F5E1C">
            <w:pPr>
              <w:spacing w:line="300" w:lineRule="exact"/>
              <w:jc w:val="center"/>
              <w:rPr>
                <w:rFonts w:ascii="Angsana New" w:eastAsia="Times New Roman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เทคโนโลยี</w:t>
            </w:r>
            <w:r w:rsidRPr="007E67D8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</w:t>
            </w:r>
            <w:r w:rsidRPr="007E67D8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จํากัด</w:t>
            </w:r>
          </w:p>
        </w:tc>
        <w:tc>
          <w:tcPr>
            <w:tcW w:w="90" w:type="dxa"/>
          </w:tcPr>
          <w:p w:rsidR="00834B98" w:rsidRPr="007E67D8" w:rsidRDefault="00834B98" w:rsidP="005F5E1C">
            <w:pPr>
              <w:spacing w:line="300" w:lineRule="exact"/>
              <w:jc w:val="center"/>
              <w:rPr>
                <w:rFonts w:ascii="Angsana New" w:eastAsia="Times New Roman" w:hAnsi="Angsana New"/>
                <w:b/>
                <w:bCs/>
                <w:szCs w:val="24"/>
                <w:cs/>
              </w:rPr>
            </w:pPr>
          </w:p>
        </w:tc>
        <w:tc>
          <w:tcPr>
            <w:tcW w:w="1793" w:type="dxa"/>
            <w:gridSpan w:val="2"/>
          </w:tcPr>
          <w:p w:rsidR="00834B98" w:rsidRPr="007E67D8" w:rsidRDefault="00353C6A" w:rsidP="005F5E1C">
            <w:pPr>
              <w:spacing w:line="300" w:lineRule="exact"/>
              <w:jc w:val="center"/>
              <w:rPr>
                <w:rFonts w:ascii="Angsana New" w:eastAsia="Times New Roman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แมนเน็จเม้นท์</w:t>
            </w:r>
            <w:r w:rsidRPr="007E67D8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</w:t>
            </w:r>
            <w:r w:rsidRPr="007E67D8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จํากัด</w:t>
            </w:r>
          </w:p>
        </w:tc>
      </w:tr>
      <w:tr w:rsidR="00353C6A" w:rsidRPr="007E67D8" w:rsidTr="00C03DBA">
        <w:trPr>
          <w:trHeight w:val="20"/>
        </w:trPr>
        <w:tc>
          <w:tcPr>
            <w:tcW w:w="3429" w:type="dxa"/>
            <w:shd w:val="clear" w:color="auto" w:fill="auto"/>
          </w:tcPr>
          <w:p w:rsidR="00834B98" w:rsidRPr="00C23971" w:rsidRDefault="00834B98" w:rsidP="005F5E1C">
            <w:pPr>
              <w:spacing w:line="300" w:lineRule="exact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  <w:r w:rsidRPr="00C23971"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  <w:t>งบแสดงฐานะการเงินแบบย่อ</w:t>
            </w:r>
            <w:r w:rsidRPr="00C23971">
              <w:rPr>
                <w:rFonts w:ascii="Angsana New" w:eastAsia="Times New Roman" w:hAnsi="Angsana New"/>
                <w:b/>
                <w:bCs/>
                <w:spacing w:val="-6"/>
                <w:szCs w:val="24"/>
              </w:rPr>
              <w:t xml:space="preserve"> </w:t>
            </w:r>
            <w:r w:rsidRPr="00C23971"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  <w:t xml:space="preserve">ณ วันที่ </w:t>
            </w:r>
            <w:r w:rsidR="005F5E1C" w:rsidRPr="005F5E1C">
              <w:rPr>
                <w:rFonts w:ascii="Angsana New" w:eastAsia="Times New Roman" w:hAnsi="Angsana New"/>
                <w:b/>
                <w:bCs/>
                <w:spacing w:val="-6"/>
                <w:szCs w:val="24"/>
              </w:rPr>
              <w:t>30</w:t>
            </w:r>
            <w:r w:rsidR="00C23971" w:rsidRPr="00C23971">
              <w:rPr>
                <w:rFonts w:ascii="Angsana New" w:eastAsia="Times New Roman" w:hAnsi="Angsana New"/>
                <w:b/>
                <w:bCs/>
                <w:spacing w:val="-6"/>
                <w:szCs w:val="24"/>
              </w:rPr>
              <w:t xml:space="preserve"> </w:t>
            </w:r>
            <w:r w:rsidR="00C23971" w:rsidRPr="00C23971">
              <w:rPr>
                <w:rFonts w:ascii="Angsana New" w:eastAsia="Times New Roman" w:hAnsi="Angsana New" w:hint="cs"/>
                <w:b/>
                <w:bCs/>
                <w:spacing w:val="-6"/>
                <w:szCs w:val="24"/>
                <w:cs/>
              </w:rPr>
              <w:t xml:space="preserve">มิถุนายน </w:t>
            </w:r>
            <w:r w:rsidR="005F5E1C" w:rsidRPr="005F5E1C">
              <w:rPr>
                <w:rFonts w:ascii="Angsana New" w:eastAsia="Times New Roman" w:hAnsi="Angsana New"/>
                <w:b/>
                <w:bCs/>
                <w:spacing w:val="-6"/>
                <w:szCs w:val="24"/>
              </w:rPr>
              <w:t>2562</w:t>
            </w:r>
            <w:r w:rsidRPr="00C23971"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1440"/>
              </w:tabs>
              <w:spacing w:line="300" w:lineRule="exact"/>
              <w:rPr>
                <w:rFonts w:ascii="Angsana New" w:eastAsia="Times New Roman" w:hAnsi="Angsana New"/>
                <w:spacing w:val="-6"/>
                <w:szCs w:val="24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:rsidR="00834B98" w:rsidRPr="007E67D8" w:rsidRDefault="00834B98" w:rsidP="005F5E1C">
            <w:pPr>
              <w:spacing w:line="300" w:lineRule="exact"/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1440"/>
              </w:tabs>
              <w:spacing w:line="300" w:lineRule="exact"/>
              <w:rPr>
                <w:rFonts w:ascii="Angsana New" w:eastAsia="Times New Roman" w:hAnsi="Angsana New"/>
                <w:spacing w:val="-6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1440"/>
              </w:tabs>
              <w:spacing w:line="300" w:lineRule="exact"/>
              <w:rPr>
                <w:rFonts w:ascii="Angsana New" w:eastAsia="Times New Roman" w:hAnsi="Angsana New"/>
                <w:spacing w:val="-6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1440"/>
              </w:tabs>
              <w:spacing w:line="300" w:lineRule="exact"/>
              <w:rPr>
                <w:rFonts w:ascii="Angsana New" w:eastAsia="Times New Roman" w:hAnsi="Angsana New"/>
                <w:spacing w:val="-6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:rsidR="00834B98" w:rsidRPr="007E67D8" w:rsidRDefault="00834B98" w:rsidP="005F5E1C">
            <w:pPr>
              <w:spacing w:line="300" w:lineRule="exact"/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1440"/>
              </w:tabs>
              <w:spacing w:line="300" w:lineRule="exact"/>
              <w:rPr>
                <w:rFonts w:ascii="Angsana New" w:eastAsia="Times New Roman" w:hAnsi="Angsana New"/>
                <w:spacing w:val="-6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834B98" w:rsidRPr="007E67D8" w:rsidRDefault="00834B98" w:rsidP="005F5E1C">
            <w:pPr>
              <w:spacing w:line="300" w:lineRule="exact"/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1703" w:type="dxa"/>
            <w:shd w:val="clear" w:color="auto" w:fill="auto"/>
          </w:tcPr>
          <w:p w:rsidR="00834B98" w:rsidRPr="007E67D8" w:rsidRDefault="00834B98" w:rsidP="005F5E1C">
            <w:pPr>
              <w:spacing w:line="300" w:lineRule="exact"/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834B98" w:rsidRPr="007E67D8" w:rsidRDefault="00834B98" w:rsidP="005F5E1C">
            <w:pPr>
              <w:spacing w:line="300" w:lineRule="exact"/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:rsidR="00834B98" w:rsidRPr="007E67D8" w:rsidRDefault="00834B98" w:rsidP="005F5E1C">
            <w:pPr>
              <w:spacing w:line="300" w:lineRule="exact"/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</w:p>
        </w:tc>
      </w:tr>
      <w:tr w:rsidR="00353C6A" w:rsidRPr="007E67D8" w:rsidTr="00C03DBA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:rsidR="00834B98" w:rsidRPr="007E67D8" w:rsidRDefault="008C488C" w:rsidP="005F5E1C">
            <w:pPr>
              <w:spacing w:line="300" w:lineRule="exact"/>
              <w:ind w:left="162" w:firstLine="225"/>
              <w:rPr>
                <w:rFonts w:ascii="Angsana New" w:eastAsia="Times New Roman" w:hAnsi="Angsana New"/>
                <w:szCs w:val="24"/>
                <w:cs/>
              </w:rPr>
            </w:pPr>
            <w:r w:rsidRPr="007E67D8">
              <w:rPr>
                <w:rFonts w:ascii="Angsana New" w:eastAsia="Times New Roman" w:hAnsi="Angsana New" w:hint="cs"/>
                <w:szCs w:val="24"/>
                <w:cs/>
              </w:rPr>
              <w:t>สินทรัพย์หมุนเวียน</w:t>
            </w:r>
          </w:p>
        </w:tc>
        <w:tc>
          <w:tcPr>
            <w:tcW w:w="1620" w:type="dxa"/>
            <w:shd w:val="clear" w:color="auto" w:fill="auto"/>
          </w:tcPr>
          <w:p w:rsidR="00834B98" w:rsidRPr="007E67D8" w:rsidRDefault="005F5E1C" w:rsidP="005F5E1C">
            <w:pPr>
              <w:tabs>
                <w:tab w:val="decimal" w:pos="1351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 w:rsidRPr="005F5E1C">
              <w:rPr>
                <w:rFonts w:ascii="Angsana New" w:eastAsia="Times New Roman" w:hAnsi="Angsana New" w:hint="eastAsia"/>
                <w:szCs w:val="24"/>
              </w:rPr>
              <w:t>364</w:t>
            </w:r>
            <w:r w:rsidR="008C2CE9" w:rsidRPr="008C2CE9">
              <w:rPr>
                <w:rFonts w:ascii="Angsana New" w:eastAsia="Times New Roman" w:hAnsi="Angsana New" w:hint="eastAsia"/>
                <w:szCs w:val="24"/>
              </w:rPr>
              <w:t>,</w:t>
            </w:r>
            <w:r w:rsidRPr="005F5E1C">
              <w:rPr>
                <w:rFonts w:ascii="Angsana New" w:eastAsia="Times New Roman" w:hAnsi="Angsana New" w:hint="eastAsia"/>
                <w:szCs w:val="24"/>
              </w:rPr>
              <w:t>505</w:t>
            </w:r>
            <w:r w:rsidR="008C2CE9" w:rsidRPr="008C2CE9">
              <w:rPr>
                <w:rFonts w:ascii="Angsana New" w:eastAsia="Times New Roman" w:hAnsi="Angsana New" w:hint="eastAsia"/>
                <w:szCs w:val="24"/>
              </w:rPr>
              <w:t>,</w:t>
            </w:r>
            <w:r w:rsidRPr="005F5E1C">
              <w:rPr>
                <w:rFonts w:ascii="Angsana New" w:eastAsia="Times New Roman" w:hAnsi="Angsana New" w:hint="eastAsia"/>
                <w:szCs w:val="24"/>
              </w:rPr>
              <w:t>213</w:t>
            </w:r>
          </w:p>
        </w:tc>
        <w:tc>
          <w:tcPr>
            <w:tcW w:w="75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450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1315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834B98" w:rsidRPr="007E67D8" w:rsidRDefault="005F5E1C" w:rsidP="005F5E1C">
            <w:pPr>
              <w:tabs>
                <w:tab w:val="decimal" w:pos="1354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 w:rsidRPr="005F5E1C">
              <w:rPr>
                <w:rFonts w:ascii="Angsana New" w:eastAsia="Times New Roman" w:hAnsi="Angsana New" w:hint="eastAsia"/>
                <w:szCs w:val="24"/>
              </w:rPr>
              <w:t>41</w:t>
            </w:r>
            <w:r w:rsidR="008C2CE9" w:rsidRPr="008C2CE9">
              <w:rPr>
                <w:rFonts w:ascii="Angsana New" w:eastAsia="Times New Roman" w:hAnsi="Angsana New" w:hint="eastAsia"/>
                <w:szCs w:val="24"/>
              </w:rPr>
              <w:t>,</w:t>
            </w:r>
            <w:r w:rsidRPr="005F5E1C">
              <w:rPr>
                <w:rFonts w:ascii="Angsana New" w:eastAsia="Times New Roman" w:hAnsi="Angsana New" w:hint="eastAsia"/>
                <w:szCs w:val="24"/>
              </w:rPr>
              <w:t>075</w:t>
            </w:r>
            <w:r w:rsidR="008C2CE9" w:rsidRPr="008C2CE9">
              <w:rPr>
                <w:rFonts w:ascii="Angsana New" w:eastAsia="Times New Roman" w:hAnsi="Angsana New" w:hint="eastAsia"/>
                <w:szCs w:val="24"/>
              </w:rPr>
              <w:t>,</w:t>
            </w:r>
            <w:r w:rsidRPr="005F5E1C">
              <w:rPr>
                <w:rFonts w:ascii="Angsana New" w:eastAsia="Times New Roman" w:hAnsi="Angsana New" w:hint="eastAsia"/>
                <w:szCs w:val="24"/>
              </w:rPr>
              <w:t>605</w:t>
            </w:r>
          </w:p>
        </w:tc>
        <w:tc>
          <w:tcPr>
            <w:tcW w:w="72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718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899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:rsidR="00834B98" w:rsidRPr="007E67D8" w:rsidRDefault="005F5E1C" w:rsidP="005F5E1C">
            <w:pPr>
              <w:tabs>
                <w:tab w:val="decimal" w:pos="1526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 w:rsidRPr="005F5E1C">
              <w:rPr>
                <w:rFonts w:ascii="Angsana New" w:eastAsia="Times New Roman" w:hAnsi="Angsana New" w:hint="eastAsia"/>
                <w:szCs w:val="24"/>
              </w:rPr>
              <w:t>31</w:t>
            </w:r>
            <w:r w:rsidR="00C44D78" w:rsidRPr="00C44D78">
              <w:rPr>
                <w:rFonts w:ascii="Angsana New" w:eastAsia="Times New Roman" w:hAnsi="Angsana New" w:hint="eastAsia"/>
                <w:szCs w:val="24"/>
              </w:rPr>
              <w:t>,</w:t>
            </w:r>
            <w:r w:rsidRPr="005F5E1C">
              <w:rPr>
                <w:rFonts w:ascii="Angsana New" w:eastAsia="Times New Roman" w:hAnsi="Angsana New" w:hint="eastAsia"/>
                <w:szCs w:val="24"/>
              </w:rPr>
              <w:t>075</w:t>
            </w:r>
            <w:r w:rsidR="00C44D78" w:rsidRPr="00C44D78">
              <w:rPr>
                <w:rFonts w:ascii="Angsana New" w:eastAsia="Times New Roman" w:hAnsi="Angsana New" w:hint="eastAsia"/>
                <w:szCs w:val="24"/>
              </w:rPr>
              <w:t>,</w:t>
            </w:r>
            <w:r w:rsidRPr="005F5E1C">
              <w:rPr>
                <w:rFonts w:ascii="Angsana New" w:eastAsia="Times New Roman" w:hAnsi="Angsana New" w:hint="eastAsia"/>
                <w:szCs w:val="24"/>
              </w:rPr>
              <w:t>367</w:t>
            </w:r>
          </w:p>
        </w:tc>
        <w:tc>
          <w:tcPr>
            <w:tcW w:w="9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899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01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809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</w:tr>
      <w:tr w:rsidR="00353C6A" w:rsidRPr="007E67D8" w:rsidTr="00C03DBA">
        <w:trPr>
          <w:trHeight w:val="183"/>
        </w:trPr>
        <w:tc>
          <w:tcPr>
            <w:tcW w:w="3429" w:type="dxa"/>
            <w:shd w:val="clear" w:color="auto" w:fill="auto"/>
            <w:vAlign w:val="bottom"/>
          </w:tcPr>
          <w:p w:rsidR="00834B98" w:rsidRPr="007E67D8" w:rsidRDefault="008C488C" w:rsidP="005F5E1C">
            <w:pPr>
              <w:spacing w:line="300" w:lineRule="exact"/>
              <w:ind w:left="162" w:firstLine="225"/>
              <w:rPr>
                <w:rFonts w:ascii="Angsana New" w:eastAsia="Times New Roman" w:hAnsi="Angsana New"/>
                <w:szCs w:val="24"/>
              </w:rPr>
            </w:pPr>
            <w:r w:rsidRPr="007E67D8">
              <w:rPr>
                <w:rFonts w:ascii="Angsana New" w:eastAsia="Times New Roman" w:hAnsi="Angsana New" w:hint="cs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shd w:val="clear" w:color="auto" w:fill="auto"/>
          </w:tcPr>
          <w:p w:rsidR="00834B98" w:rsidRPr="007E67D8" w:rsidRDefault="005F5E1C" w:rsidP="005F5E1C">
            <w:pPr>
              <w:tabs>
                <w:tab w:val="decimal" w:pos="1351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 w:rsidRPr="005F5E1C">
              <w:rPr>
                <w:rFonts w:ascii="Angsana New" w:eastAsia="Times New Roman" w:hAnsi="Angsana New" w:hint="eastAsia"/>
                <w:szCs w:val="24"/>
              </w:rPr>
              <w:t>97</w:t>
            </w:r>
            <w:r w:rsidR="008C2CE9" w:rsidRPr="008C2CE9">
              <w:rPr>
                <w:rFonts w:ascii="Angsana New" w:eastAsia="Times New Roman" w:hAnsi="Angsana New" w:hint="eastAsia"/>
                <w:szCs w:val="24"/>
              </w:rPr>
              <w:t>,</w:t>
            </w:r>
            <w:r w:rsidRPr="005F5E1C">
              <w:rPr>
                <w:rFonts w:ascii="Angsana New" w:eastAsia="Times New Roman" w:hAnsi="Angsana New" w:hint="eastAsia"/>
                <w:szCs w:val="24"/>
              </w:rPr>
              <w:t>241</w:t>
            </w:r>
            <w:r w:rsidR="008C2CE9" w:rsidRPr="008C2CE9">
              <w:rPr>
                <w:rFonts w:ascii="Angsana New" w:eastAsia="Times New Roman" w:hAnsi="Angsana New" w:hint="eastAsia"/>
                <w:szCs w:val="24"/>
              </w:rPr>
              <w:t>,</w:t>
            </w:r>
            <w:r w:rsidRPr="005F5E1C">
              <w:rPr>
                <w:rFonts w:ascii="Angsana New" w:eastAsia="Times New Roman" w:hAnsi="Angsana New" w:hint="eastAsia"/>
                <w:szCs w:val="24"/>
              </w:rPr>
              <w:t>573</w:t>
            </w:r>
          </w:p>
        </w:tc>
        <w:tc>
          <w:tcPr>
            <w:tcW w:w="75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450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1315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834B98" w:rsidRPr="007E67D8" w:rsidRDefault="005F5E1C" w:rsidP="005F5E1C">
            <w:pPr>
              <w:tabs>
                <w:tab w:val="decimal" w:pos="1354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 w:rsidRPr="005F5E1C">
              <w:rPr>
                <w:rFonts w:ascii="Angsana New" w:eastAsia="Times New Roman" w:hAnsi="Angsana New" w:hint="eastAsia"/>
                <w:szCs w:val="24"/>
              </w:rPr>
              <w:t>177</w:t>
            </w:r>
            <w:r w:rsidR="008C2CE9" w:rsidRPr="008C2CE9">
              <w:rPr>
                <w:rFonts w:ascii="Angsana New" w:eastAsia="Times New Roman" w:hAnsi="Angsana New" w:hint="eastAsia"/>
                <w:szCs w:val="24"/>
              </w:rPr>
              <w:t>,</w:t>
            </w:r>
            <w:r w:rsidRPr="005F5E1C">
              <w:rPr>
                <w:rFonts w:ascii="Angsana New" w:eastAsia="Times New Roman" w:hAnsi="Angsana New" w:hint="eastAsia"/>
                <w:szCs w:val="24"/>
              </w:rPr>
              <w:t>992</w:t>
            </w:r>
            <w:r w:rsidR="008C2CE9" w:rsidRPr="008C2CE9">
              <w:rPr>
                <w:rFonts w:ascii="Angsana New" w:eastAsia="Times New Roman" w:hAnsi="Angsana New" w:hint="eastAsia"/>
                <w:szCs w:val="24"/>
              </w:rPr>
              <w:t>,</w:t>
            </w:r>
            <w:r w:rsidRPr="005F5E1C">
              <w:rPr>
                <w:rFonts w:ascii="Angsana New" w:eastAsia="Times New Roman" w:hAnsi="Angsana New" w:hint="eastAsia"/>
                <w:szCs w:val="24"/>
              </w:rPr>
              <w:t>919</w:t>
            </w:r>
          </w:p>
        </w:tc>
        <w:tc>
          <w:tcPr>
            <w:tcW w:w="72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718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897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:rsidR="00834B98" w:rsidRPr="007E67D8" w:rsidRDefault="005F5E1C" w:rsidP="005F5E1C">
            <w:pPr>
              <w:tabs>
                <w:tab w:val="decimal" w:pos="1526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 w:rsidRPr="005F5E1C">
              <w:rPr>
                <w:rFonts w:ascii="Angsana New" w:eastAsia="Times New Roman" w:hAnsi="Angsana New" w:hint="eastAsia"/>
                <w:szCs w:val="24"/>
              </w:rPr>
              <w:t>26</w:t>
            </w:r>
            <w:r w:rsidR="00C44D78" w:rsidRPr="00C44D78">
              <w:rPr>
                <w:rFonts w:ascii="Angsana New" w:eastAsia="Times New Roman" w:hAnsi="Angsana New" w:hint="eastAsia"/>
                <w:szCs w:val="24"/>
              </w:rPr>
              <w:t>,</w:t>
            </w:r>
            <w:r w:rsidRPr="005F5E1C">
              <w:rPr>
                <w:rFonts w:ascii="Angsana New" w:eastAsia="Times New Roman" w:hAnsi="Angsana New" w:hint="eastAsia"/>
                <w:szCs w:val="24"/>
              </w:rPr>
              <w:t>355</w:t>
            </w:r>
            <w:r w:rsidR="00C44D78" w:rsidRPr="00C44D78">
              <w:rPr>
                <w:rFonts w:ascii="Angsana New" w:eastAsia="Times New Roman" w:hAnsi="Angsana New" w:hint="eastAsia"/>
                <w:szCs w:val="24"/>
              </w:rPr>
              <w:t>,</w:t>
            </w:r>
            <w:r w:rsidRPr="005F5E1C">
              <w:rPr>
                <w:rFonts w:ascii="Angsana New" w:eastAsia="Times New Roman" w:hAnsi="Angsana New" w:hint="eastAsia"/>
                <w:szCs w:val="24"/>
              </w:rPr>
              <w:t>808</w:t>
            </w:r>
          </w:p>
        </w:tc>
        <w:tc>
          <w:tcPr>
            <w:tcW w:w="9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897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01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809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</w:tr>
      <w:tr w:rsidR="008C488C" w:rsidRPr="007E67D8" w:rsidTr="00C03DBA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:rsidR="008C488C" w:rsidRPr="007E67D8" w:rsidRDefault="008C488C" w:rsidP="005F5E1C">
            <w:pPr>
              <w:spacing w:line="300" w:lineRule="exact"/>
              <w:ind w:left="162" w:firstLine="225"/>
              <w:rPr>
                <w:rFonts w:ascii="Angsana New" w:eastAsia="Times New Roman" w:hAnsi="Angsana New"/>
                <w:szCs w:val="24"/>
                <w:cs/>
              </w:rPr>
            </w:pPr>
            <w:r w:rsidRPr="007E67D8">
              <w:rPr>
                <w:rFonts w:ascii="Angsana New" w:eastAsia="Times New Roman" w:hAnsi="Angsana New" w:hint="cs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620" w:type="dxa"/>
            <w:shd w:val="clear" w:color="auto" w:fill="auto"/>
          </w:tcPr>
          <w:p w:rsidR="008C488C" w:rsidRPr="007E67D8" w:rsidRDefault="008C2CE9" w:rsidP="005F5E1C">
            <w:pPr>
              <w:tabs>
                <w:tab w:val="decimal" w:pos="1351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 w:rsidRPr="008C2CE9">
              <w:rPr>
                <w:rFonts w:ascii="Angsana New" w:eastAsia="Times New Roman" w:hAnsi="Angsana New" w:hint="eastAsia"/>
                <w:szCs w:val="24"/>
              </w:rPr>
              <w:t>(</w:t>
            </w:r>
            <w:r w:rsidR="005F5E1C" w:rsidRPr="005F5E1C">
              <w:rPr>
                <w:rFonts w:ascii="Angsana New" w:eastAsia="Times New Roman" w:hAnsi="Angsana New" w:hint="eastAsia"/>
                <w:szCs w:val="24"/>
              </w:rPr>
              <w:t>15</w:t>
            </w:r>
            <w:r w:rsidRPr="008C2CE9">
              <w:rPr>
                <w:rFonts w:ascii="Angsana New" w:eastAsia="Times New Roman" w:hAnsi="Angsana New" w:hint="eastAsia"/>
                <w:szCs w:val="24"/>
              </w:rPr>
              <w:t>,</w:t>
            </w:r>
            <w:r w:rsidR="005F5E1C" w:rsidRPr="005F5E1C">
              <w:rPr>
                <w:rFonts w:ascii="Angsana New" w:eastAsia="Times New Roman" w:hAnsi="Angsana New" w:hint="eastAsia"/>
                <w:szCs w:val="24"/>
              </w:rPr>
              <w:t>125</w:t>
            </w:r>
            <w:r w:rsidRPr="008C2CE9">
              <w:rPr>
                <w:rFonts w:ascii="Angsana New" w:eastAsia="Times New Roman" w:hAnsi="Angsana New" w:hint="eastAsia"/>
                <w:szCs w:val="24"/>
              </w:rPr>
              <w:t>,</w:t>
            </w:r>
            <w:r w:rsidR="005F5E1C" w:rsidRPr="005F5E1C">
              <w:rPr>
                <w:rFonts w:ascii="Angsana New" w:eastAsia="Times New Roman" w:hAnsi="Angsana New" w:hint="eastAsia"/>
                <w:szCs w:val="24"/>
              </w:rPr>
              <w:t>887</w:t>
            </w:r>
            <w:r w:rsidRPr="008C2CE9">
              <w:rPr>
                <w:rFonts w:ascii="Angsana New" w:eastAsia="Times New Roman" w:hAnsi="Angsana New" w:hint="eastAsia"/>
                <w:szCs w:val="24"/>
              </w:rPr>
              <w:t>)</w:t>
            </w:r>
          </w:p>
        </w:tc>
        <w:tc>
          <w:tcPr>
            <w:tcW w:w="75" w:type="dxa"/>
            <w:shd w:val="clear" w:color="auto" w:fill="auto"/>
          </w:tcPr>
          <w:p w:rsidR="008C488C" w:rsidRPr="007E67D8" w:rsidRDefault="008C488C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8C488C" w:rsidRPr="007E67D8" w:rsidRDefault="008C488C" w:rsidP="005F5E1C">
            <w:pPr>
              <w:tabs>
                <w:tab w:val="decimal" w:pos="450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8C488C" w:rsidRPr="007E67D8" w:rsidRDefault="008C488C" w:rsidP="005F5E1C">
            <w:pPr>
              <w:tabs>
                <w:tab w:val="decimal" w:pos="1315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8C488C" w:rsidRPr="007E67D8" w:rsidRDefault="008C2CE9" w:rsidP="005F5E1C">
            <w:pPr>
              <w:tabs>
                <w:tab w:val="decimal" w:pos="1354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 w:rsidRPr="008C2CE9">
              <w:rPr>
                <w:rFonts w:ascii="Angsana New" w:eastAsia="Times New Roman" w:hAnsi="Angsana New" w:hint="eastAsia"/>
                <w:szCs w:val="24"/>
              </w:rPr>
              <w:t>(</w:t>
            </w:r>
            <w:r w:rsidR="005F5E1C" w:rsidRPr="005F5E1C">
              <w:rPr>
                <w:rFonts w:ascii="Angsana New" w:eastAsia="Times New Roman" w:hAnsi="Angsana New" w:hint="eastAsia"/>
                <w:szCs w:val="24"/>
              </w:rPr>
              <w:t>80</w:t>
            </w:r>
            <w:r w:rsidRPr="008C2CE9">
              <w:rPr>
                <w:rFonts w:ascii="Angsana New" w:eastAsia="Times New Roman" w:hAnsi="Angsana New" w:hint="eastAsia"/>
                <w:szCs w:val="24"/>
              </w:rPr>
              <w:t>,</w:t>
            </w:r>
            <w:r w:rsidR="005F5E1C" w:rsidRPr="005F5E1C">
              <w:rPr>
                <w:rFonts w:ascii="Angsana New" w:eastAsia="Times New Roman" w:hAnsi="Angsana New" w:hint="eastAsia"/>
                <w:szCs w:val="24"/>
              </w:rPr>
              <w:t>209</w:t>
            </w:r>
            <w:r w:rsidRPr="008C2CE9">
              <w:rPr>
                <w:rFonts w:ascii="Angsana New" w:eastAsia="Times New Roman" w:hAnsi="Angsana New" w:hint="eastAsia"/>
                <w:szCs w:val="24"/>
              </w:rPr>
              <w:t>,</w:t>
            </w:r>
            <w:r w:rsidR="005F5E1C" w:rsidRPr="005F5E1C">
              <w:rPr>
                <w:rFonts w:ascii="Angsana New" w:eastAsia="Times New Roman" w:hAnsi="Angsana New" w:hint="eastAsia"/>
                <w:szCs w:val="24"/>
              </w:rPr>
              <w:t>45</w:t>
            </w:r>
            <w:r w:rsidR="005F5E1C" w:rsidRPr="005F5E1C">
              <w:rPr>
                <w:rFonts w:ascii="Angsana New" w:eastAsia="Times New Roman" w:hAnsi="Angsana New"/>
                <w:szCs w:val="24"/>
              </w:rPr>
              <w:t>3</w:t>
            </w:r>
            <w:r w:rsidRPr="008C2CE9">
              <w:rPr>
                <w:rFonts w:ascii="Angsana New" w:eastAsia="Times New Roman" w:hAnsi="Angsana New" w:hint="eastAsia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:rsidR="008C488C" w:rsidRPr="007E67D8" w:rsidRDefault="008C488C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8C488C" w:rsidRPr="007E67D8" w:rsidRDefault="008C488C" w:rsidP="005F5E1C">
            <w:pPr>
              <w:tabs>
                <w:tab w:val="decimal" w:pos="718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8C488C" w:rsidRPr="007E67D8" w:rsidRDefault="008C488C" w:rsidP="005F5E1C">
            <w:pPr>
              <w:tabs>
                <w:tab w:val="decimal" w:pos="897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:rsidR="008C488C" w:rsidRPr="007E67D8" w:rsidRDefault="00C44D78" w:rsidP="005F5E1C">
            <w:pPr>
              <w:tabs>
                <w:tab w:val="decimal" w:pos="1526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 w:rsidRPr="00C44D78">
              <w:rPr>
                <w:rFonts w:ascii="Angsana New" w:eastAsia="Times New Roman" w:hAnsi="Angsana New" w:hint="eastAsia"/>
                <w:szCs w:val="24"/>
              </w:rPr>
              <w:t>(</w:t>
            </w:r>
            <w:r w:rsidR="005F5E1C" w:rsidRPr="005F5E1C">
              <w:rPr>
                <w:rFonts w:ascii="Angsana New" w:eastAsia="Times New Roman" w:hAnsi="Angsana New" w:hint="eastAsia"/>
                <w:szCs w:val="24"/>
              </w:rPr>
              <w:t>26</w:t>
            </w:r>
            <w:r w:rsidRPr="00C44D78">
              <w:rPr>
                <w:rFonts w:ascii="Angsana New" w:eastAsia="Times New Roman" w:hAnsi="Angsana New" w:hint="eastAsia"/>
                <w:szCs w:val="24"/>
              </w:rPr>
              <w:t>,</w:t>
            </w:r>
            <w:r w:rsidR="005F5E1C" w:rsidRPr="005F5E1C">
              <w:rPr>
                <w:rFonts w:ascii="Angsana New" w:eastAsia="Times New Roman" w:hAnsi="Angsana New" w:hint="eastAsia"/>
                <w:szCs w:val="24"/>
              </w:rPr>
              <w:t>616</w:t>
            </w:r>
            <w:r w:rsidRPr="00C44D78">
              <w:rPr>
                <w:rFonts w:ascii="Angsana New" w:eastAsia="Times New Roman" w:hAnsi="Angsana New" w:hint="eastAsia"/>
                <w:szCs w:val="24"/>
              </w:rPr>
              <w:t>,</w:t>
            </w:r>
            <w:r w:rsidR="005F5E1C" w:rsidRPr="005F5E1C">
              <w:rPr>
                <w:rFonts w:ascii="Angsana New" w:eastAsia="Times New Roman" w:hAnsi="Angsana New" w:hint="eastAsia"/>
                <w:szCs w:val="24"/>
              </w:rPr>
              <w:t>061</w:t>
            </w:r>
            <w:r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C488C" w:rsidRPr="007E67D8" w:rsidRDefault="008C488C" w:rsidP="005F5E1C">
            <w:pPr>
              <w:tabs>
                <w:tab w:val="decimal" w:pos="897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01" w:type="dxa"/>
            <w:shd w:val="clear" w:color="auto" w:fill="auto"/>
          </w:tcPr>
          <w:p w:rsidR="008C488C" w:rsidRPr="007E67D8" w:rsidRDefault="008C488C" w:rsidP="005F5E1C">
            <w:pPr>
              <w:tabs>
                <w:tab w:val="decimal" w:pos="809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</w:tr>
      <w:tr w:rsidR="008C488C" w:rsidRPr="007E67D8" w:rsidTr="00C03DBA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:rsidR="008C488C" w:rsidRPr="007E67D8" w:rsidRDefault="008C488C" w:rsidP="005F5E1C">
            <w:pPr>
              <w:spacing w:line="300" w:lineRule="exact"/>
              <w:ind w:left="162" w:firstLine="225"/>
              <w:rPr>
                <w:rFonts w:ascii="Angsana New" w:eastAsia="Times New Roman" w:hAnsi="Angsana New"/>
                <w:szCs w:val="24"/>
                <w:cs/>
              </w:rPr>
            </w:pPr>
            <w:r w:rsidRPr="007E67D8">
              <w:rPr>
                <w:rFonts w:ascii="Angsana New" w:eastAsia="Times New Roman" w:hAnsi="Angsana New" w:hint="cs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620" w:type="dxa"/>
            <w:shd w:val="clear" w:color="auto" w:fill="auto"/>
          </w:tcPr>
          <w:p w:rsidR="008C488C" w:rsidRPr="007E67D8" w:rsidRDefault="008C2CE9" w:rsidP="005F5E1C">
            <w:pPr>
              <w:tabs>
                <w:tab w:val="decimal" w:pos="991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>
              <w:rPr>
                <w:rFonts w:ascii="Angsana New" w:eastAsia="Times New Roman" w:hAnsi="Angsana New"/>
                <w:szCs w:val="24"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:rsidR="008C488C" w:rsidRPr="007E67D8" w:rsidRDefault="008C488C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8C488C" w:rsidRPr="007E67D8" w:rsidRDefault="008C488C" w:rsidP="005F5E1C">
            <w:pPr>
              <w:tabs>
                <w:tab w:val="decimal" w:pos="450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8C488C" w:rsidRPr="007E67D8" w:rsidRDefault="008C488C" w:rsidP="005F5E1C">
            <w:pPr>
              <w:tabs>
                <w:tab w:val="decimal" w:pos="1315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8C488C" w:rsidRPr="007E67D8" w:rsidRDefault="008C2CE9" w:rsidP="005F5E1C">
            <w:pPr>
              <w:tabs>
                <w:tab w:val="decimal" w:pos="1354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 w:rsidRPr="008C2CE9">
              <w:rPr>
                <w:rFonts w:ascii="Angsana New" w:eastAsia="Times New Roman" w:hAnsi="Angsana New" w:hint="eastAsia"/>
                <w:szCs w:val="24"/>
              </w:rPr>
              <w:t>(</w:t>
            </w:r>
            <w:r w:rsidR="005F5E1C" w:rsidRPr="005F5E1C">
              <w:rPr>
                <w:rFonts w:ascii="Angsana New" w:eastAsia="Times New Roman" w:hAnsi="Angsana New" w:hint="eastAsia"/>
                <w:szCs w:val="24"/>
              </w:rPr>
              <w:t>21</w:t>
            </w:r>
            <w:r w:rsidRPr="008C2CE9">
              <w:rPr>
                <w:rFonts w:ascii="Angsana New" w:eastAsia="Times New Roman" w:hAnsi="Angsana New" w:hint="eastAsia"/>
                <w:szCs w:val="24"/>
              </w:rPr>
              <w:t>,</w:t>
            </w:r>
            <w:r w:rsidR="005F5E1C" w:rsidRPr="005F5E1C">
              <w:rPr>
                <w:rFonts w:ascii="Angsana New" w:eastAsia="Times New Roman" w:hAnsi="Angsana New" w:hint="eastAsia"/>
                <w:szCs w:val="24"/>
              </w:rPr>
              <w:t>991</w:t>
            </w:r>
            <w:r w:rsidRPr="008C2CE9">
              <w:rPr>
                <w:rFonts w:ascii="Angsana New" w:eastAsia="Times New Roman" w:hAnsi="Angsana New" w:hint="eastAsia"/>
                <w:szCs w:val="24"/>
              </w:rPr>
              <w:t>,</w:t>
            </w:r>
            <w:r w:rsidR="005F5E1C" w:rsidRPr="005F5E1C">
              <w:rPr>
                <w:rFonts w:ascii="Angsana New" w:eastAsia="Times New Roman" w:hAnsi="Angsana New" w:hint="eastAsia"/>
                <w:szCs w:val="24"/>
              </w:rPr>
              <w:t>300</w:t>
            </w:r>
            <w:r w:rsidRPr="008C2CE9">
              <w:rPr>
                <w:rFonts w:ascii="Angsana New" w:eastAsia="Times New Roman" w:hAnsi="Angsana New" w:hint="eastAsia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:rsidR="008C488C" w:rsidRPr="007E67D8" w:rsidRDefault="008C488C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8C488C" w:rsidRPr="007E67D8" w:rsidRDefault="008C488C" w:rsidP="005F5E1C">
            <w:pPr>
              <w:tabs>
                <w:tab w:val="decimal" w:pos="718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8C488C" w:rsidRPr="007E67D8" w:rsidRDefault="008C488C" w:rsidP="005F5E1C">
            <w:pPr>
              <w:tabs>
                <w:tab w:val="decimal" w:pos="897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:rsidR="008C488C" w:rsidRPr="007E67D8" w:rsidRDefault="00C44D78" w:rsidP="005F5E1C">
            <w:pPr>
              <w:tabs>
                <w:tab w:val="decimal" w:pos="1526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 w:rsidRPr="00C44D78">
              <w:rPr>
                <w:rFonts w:ascii="Angsana New" w:eastAsia="Times New Roman" w:hAnsi="Angsana New" w:hint="eastAsia"/>
                <w:szCs w:val="24"/>
              </w:rPr>
              <w:t>(</w:t>
            </w:r>
            <w:r w:rsidR="005F5E1C" w:rsidRPr="005F5E1C">
              <w:rPr>
                <w:rFonts w:ascii="Angsana New" w:eastAsia="Times New Roman" w:hAnsi="Angsana New" w:hint="eastAsia"/>
                <w:szCs w:val="24"/>
              </w:rPr>
              <w:t>4</w:t>
            </w:r>
            <w:r w:rsidRPr="00C44D78">
              <w:rPr>
                <w:rFonts w:ascii="Angsana New" w:eastAsia="Times New Roman" w:hAnsi="Angsana New" w:hint="eastAsia"/>
                <w:szCs w:val="24"/>
              </w:rPr>
              <w:t>,</w:t>
            </w:r>
            <w:r w:rsidR="005F5E1C" w:rsidRPr="005F5E1C">
              <w:rPr>
                <w:rFonts w:ascii="Angsana New" w:eastAsia="Times New Roman" w:hAnsi="Angsana New" w:hint="eastAsia"/>
                <w:szCs w:val="24"/>
              </w:rPr>
              <w:t>902</w:t>
            </w:r>
            <w:r w:rsidRPr="00C44D78">
              <w:rPr>
                <w:rFonts w:ascii="Angsana New" w:eastAsia="Times New Roman" w:hAnsi="Angsana New" w:hint="eastAsia"/>
                <w:szCs w:val="24"/>
              </w:rPr>
              <w:t>,</w:t>
            </w:r>
            <w:r w:rsidR="005F5E1C" w:rsidRPr="005F5E1C">
              <w:rPr>
                <w:rFonts w:ascii="Angsana New" w:eastAsia="Times New Roman" w:hAnsi="Angsana New" w:hint="eastAsia"/>
                <w:szCs w:val="24"/>
              </w:rPr>
              <w:t>9</w:t>
            </w:r>
            <w:r w:rsidR="005F5E1C" w:rsidRPr="005F5E1C">
              <w:rPr>
                <w:rFonts w:ascii="Angsana New" w:eastAsia="Times New Roman" w:hAnsi="Angsana New"/>
                <w:szCs w:val="24"/>
              </w:rPr>
              <w:t>70</w:t>
            </w:r>
            <w:r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C488C" w:rsidRPr="007E67D8" w:rsidRDefault="008C488C" w:rsidP="005F5E1C">
            <w:pPr>
              <w:tabs>
                <w:tab w:val="decimal" w:pos="897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01" w:type="dxa"/>
            <w:shd w:val="clear" w:color="auto" w:fill="auto"/>
          </w:tcPr>
          <w:p w:rsidR="008C488C" w:rsidRPr="007E67D8" w:rsidRDefault="008C488C" w:rsidP="005F5E1C">
            <w:pPr>
              <w:tabs>
                <w:tab w:val="decimal" w:pos="809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</w:tr>
      <w:tr w:rsidR="008C488C" w:rsidRPr="007E67D8" w:rsidTr="00C03DBA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:rsidR="008C488C" w:rsidRPr="007E67D8" w:rsidRDefault="008C488C" w:rsidP="005F5E1C">
            <w:pPr>
              <w:spacing w:line="300" w:lineRule="exact"/>
              <w:ind w:left="162" w:firstLine="225"/>
              <w:rPr>
                <w:rFonts w:ascii="Angsana New" w:eastAsia="Times New Roman" w:hAnsi="Angsana New"/>
                <w:szCs w:val="24"/>
                <w:cs/>
              </w:rPr>
            </w:pPr>
            <w:r w:rsidRPr="007E67D8">
              <w:rPr>
                <w:rFonts w:ascii="Angsana New" w:eastAsia="Times New Roman" w:hAnsi="Angsana New" w:hint="cs"/>
                <w:szCs w:val="24"/>
                <w:cs/>
              </w:rPr>
              <w:t>ส่วนของผู้ถือหุ้น</w:t>
            </w:r>
          </w:p>
        </w:tc>
        <w:tc>
          <w:tcPr>
            <w:tcW w:w="1620" w:type="dxa"/>
            <w:shd w:val="clear" w:color="auto" w:fill="auto"/>
          </w:tcPr>
          <w:p w:rsidR="008C488C" w:rsidRPr="007E67D8" w:rsidRDefault="008C2CE9" w:rsidP="005F5E1C">
            <w:pPr>
              <w:tabs>
                <w:tab w:val="decimal" w:pos="1351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 w:rsidRPr="008C2CE9">
              <w:rPr>
                <w:rFonts w:ascii="Angsana New" w:eastAsia="Times New Roman" w:hAnsi="Angsana New" w:hint="eastAsia"/>
                <w:szCs w:val="24"/>
              </w:rPr>
              <w:t>(</w:t>
            </w:r>
            <w:r w:rsidR="005F5E1C" w:rsidRPr="005F5E1C">
              <w:rPr>
                <w:rFonts w:ascii="Angsana New" w:eastAsia="Times New Roman" w:hAnsi="Angsana New" w:hint="eastAsia"/>
                <w:szCs w:val="24"/>
              </w:rPr>
              <w:t>446</w:t>
            </w:r>
            <w:r w:rsidRPr="008C2CE9">
              <w:rPr>
                <w:rFonts w:ascii="Angsana New" w:eastAsia="Times New Roman" w:hAnsi="Angsana New" w:hint="eastAsia"/>
                <w:szCs w:val="24"/>
              </w:rPr>
              <w:t>,</w:t>
            </w:r>
            <w:r w:rsidR="005F5E1C" w:rsidRPr="005F5E1C">
              <w:rPr>
                <w:rFonts w:ascii="Angsana New" w:eastAsia="Times New Roman" w:hAnsi="Angsana New" w:hint="eastAsia"/>
                <w:szCs w:val="24"/>
              </w:rPr>
              <w:t>620</w:t>
            </w:r>
            <w:r w:rsidRPr="008C2CE9">
              <w:rPr>
                <w:rFonts w:ascii="Angsana New" w:eastAsia="Times New Roman" w:hAnsi="Angsana New" w:hint="eastAsia"/>
                <w:szCs w:val="24"/>
              </w:rPr>
              <w:t>,</w:t>
            </w:r>
            <w:r w:rsidR="005F5E1C" w:rsidRPr="005F5E1C">
              <w:rPr>
                <w:rFonts w:ascii="Angsana New" w:eastAsia="Times New Roman" w:hAnsi="Angsana New" w:hint="eastAsia"/>
                <w:szCs w:val="24"/>
              </w:rPr>
              <w:t>899</w:t>
            </w:r>
            <w:r w:rsidRPr="008C2CE9">
              <w:rPr>
                <w:rFonts w:ascii="Angsana New" w:eastAsia="Times New Roman" w:hAnsi="Angsana New" w:hint="eastAsia"/>
                <w:szCs w:val="24"/>
              </w:rPr>
              <w:t>)</w:t>
            </w:r>
          </w:p>
        </w:tc>
        <w:tc>
          <w:tcPr>
            <w:tcW w:w="75" w:type="dxa"/>
            <w:shd w:val="clear" w:color="auto" w:fill="auto"/>
          </w:tcPr>
          <w:p w:rsidR="008C488C" w:rsidRPr="007E67D8" w:rsidRDefault="008C488C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8C488C" w:rsidRPr="007E67D8" w:rsidRDefault="008C488C" w:rsidP="005F5E1C">
            <w:pPr>
              <w:tabs>
                <w:tab w:val="decimal" w:pos="450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8C488C" w:rsidRPr="007E67D8" w:rsidRDefault="008C488C" w:rsidP="005F5E1C">
            <w:pPr>
              <w:tabs>
                <w:tab w:val="decimal" w:pos="1315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8C488C" w:rsidRPr="007E67D8" w:rsidRDefault="00C44D78" w:rsidP="005F5E1C">
            <w:pPr>
              <w:tabs>
                <w:tab w:val="decimal" w:pos="1354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>
              <w:rPr>
                <w:rFonts w:ascii="Angsana New" w:eastAsia="Times New Roman" w:hAnsi="Angsana New"/>
                <w:szCs w:val="24"/>
              </w:rPr>
              <w:t>(</w:t>
            </w:r>
            <w:r w:rsidR="005F5E1C" w:rsidRPr="005F5E1C">
              <w:rPr>
                <w:rFonts w:ascii="Angsana New" w:eastAsia="Times New Roman" w:hAnsi="Angsana New"/>
                <w:szCs w:val="24"/>
              </w:rPr>
              <w:t>116</w:t>
            </w:r>
            <w:r>
              <w:rPr>
                <w:rFonts w:ascii="Angsana New" w:eastAsia="Times New Roman" w:hAnsi="Angsana New"/>
                <w:szCs w:val="24"/>
              </w:rPr>
              <w:t>,</w:t>
            </w:r>
            <w:r w:rsidR="005F5E1C" w:rsidRPr="005F5E1C">
              <w:rPr>
                <w:rFonts w:ascii="Angsana New" w:eastAsia="Times New Roman" w:hAnsi="Angsana New"/>
                <w:szCs w:val="24"/>
              </w:rPr>
              <w:t>867</w:t>
            </w:r>
            <w:r>
              <w:rPr>
                <w:rFonts w:ascii="Angsana New" w:eastAsia="Times New Roman" w:hAnsi="Angsana New"/>
                <w:szCs w:val="24"/>
              </w:rPr>
              <w:t>,</w:t>
            </w:r>
            <w:r w:rsidR="005F5E1C" w:rsidRPr="005F5E1C">
              <w:rPr>
                <w:rFonts w:ascii="Angsana New" w:eastAsia="Times New Roman" w:hAnsi="Angsana New"/>
                <w:szCs w:val="24"/>
              </w:rPr>
              <w:t>771</w:t>
            </w:r>
            <w:r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:rsidR="008C488C" w:rsidRPr="007E67D8" w:rsidRDefault="008C488C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8C488C" w:rsidRPr="007E67D8" w:rsidRDefault="008C488C" w:rsidP="005F5E1C">
            <w:pPr>
              <w:tabs>
                <w:tab w:val="decimal" w:pos="718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8C488C" w:rsidRPr="007E67D8" w:rsidRDefault="008C488C" w:rsidP="005F5E1C">
            <w:pPr>
              <w:tabs>
                <w:tab w:val="decimal" w:pos="897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:rsidR="008C488C" w:rsidRPr="007E67D8" w:rsidRDefault="00C44D78" w:rsidP="005F5E1C">
            <w:pPr>
              <w:tabs>
                <w:tab w:val="decimal" w:pos="1526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>
              <w:rPr>
                <w:rFonts w:ascii="Angsana New" w:eastAsia="Times New Roman" w:hAnsi="Angsana New"/>
                <w:szCs w:val="24"/>
              </w:rPr>
              <w:t>(</w:t>
            </w:r>
            <w:r w:rsidR="005F5E1C" w:rsidRPr="005F5E1C">
              <w:rPr>
                <w:rFonts w:ascii="Angsana New" w:eastAsia="Times New Roman" w:hAnsi="Angsana New"/>
                <w:szCs w:val="24"/>
              </w:rPr>
              <w:t>25</w:t>
            </w:r>
            <w:r>
              <w:rPr>
                <w:rFonts w:ascii="Angsana New" w:eastAsia="Times New Roman" w:hAnsi="Angsana New"/>
                <w:szCs w:val="24"/>
              </w:rPr>
              <w:t>,</w:t>
            </w:r>
            <w:r w:rsidR="005F5E1C" w:rsidRPr="005F5E1C">
              <w:rPr>
                <w:rFonts w:ascii="Angsana New" w:eastAsia="Times New Roman" w:hAnsi="Angsana New"/>
                <w:szCs w:val="24"/>
              </w:rPr>
              <w:t>912</w:t>
            </w:r>
            <w:r>
              <w:rPr>
                <w:rFonts w:ascii="Angsana New" w:eastAsia="Times New Roman" w:hAnsi="Angsana New"/>
                <w:szCs w:val="24"/>
              </w:rPr>
              <w:t>,</w:t>
            </w:r>
            <w:r w:rsidR="005F5E1C" w:rsidRPr="005F5E1C">
              <w:rPr>
                <w:rFonts w:ascii="Angsana New" w:eastAsia="Times New Roman" w:hAnsi="Angsana New"/>
                <w:szCs w:val="24"/>
              </w:rPr>
              <w:t>144</w:t>
            </w:r>
            <w:r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C488C" w:rsidRPr="007E67D8" w:rsidRDefault="008C488C" w:rsidP="005F5E1C">
            <w:pPr>
              <w:tabs>
                <w:tab w:val="decimal" w:pos="897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01" w:type="dxa"/>
            <w:shd w:val="clear" w:color="auto" w:fill="auto"/>
          </w:tcPr>
          <w:p w:rsidR="008C488C" w:rsidRPr="007E67D8" w:rsidRDefault="008C488C" w:rsidP="005F5E1C">
            <w:pPr>
              <w:tabs>
                <w:tab w:val="decimal" w:pos="809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</w:tr>
      <w:tr w:rsidR="00353C6A" w:rsidRPr="007E67D8" w:rsidTr="00C03DBA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:rsidR="00834B98" w:rsidRPr="007E67D8" w:rsidRDefault="00834B98" w:rsidP="005F5E1C">
            <w:pPr>
              <w:spacing w:line="300" w:lineRule="exact"/>
              <w:rPr>
                <w:rFonts w:ascii="Angsana New" w:eastAsia="Times New Roman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eastAsia="Times New Roman" w:hAnsi="Angsana New"/>
                <w:b/>
                <w:bCs/>
                <w:szCs w:val="24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162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1351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75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450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1315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1354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718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897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1526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897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01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809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</w:tr>
      <w:tr w:rsidR="00353C6A" w:rsidRPr="007E67D8" w:rsidTr="00C03DBA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:rsidR="00834B98" w:rsidRPr="00C23971" w:rsidRDefault="00C23971" w:rsidP="005F5E1C">
            <w:pPr>
              <w:spacing w:line="300" w:lineRule="exact"/>
              <w:ind w:left="180" w:firstLine="90"/>
              <w:rPr>
                <w:rFonts w:ascii="Angsana New" w:eastAsia="Times New Roman" w:hAnsi="Angsana New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Cs w:val="24"/>
                <w:cs/>
              </w:rPr>
              <w:t>สำหรับ</w:t>
            </w:r>
            <w:r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สามเดือน</w:t>
            </w:r>
            <w:r w:rsidR="00834B98" w:rsidRPr="007E67D8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สิ้นสุดวันที่ </w:t>
            </w:r>
            <w:r w:rsidR="005F5E1C" w:rsidRPr="005F5E1C">
              <w:rPr>
                <w:rFonts w:ascii="Angsana New" w:eastAsia="Times New Roman" w:hAnsi="Angsana New"/>
                <w:b/>
                <w:bCs/>
                <w:szCs w:val="24"/>
              </w:rPr>
              <w:t>30</w:t>
            </w:r>
            <w:r>
              <w:rPr>
                <w:rFonts w:ascii="Angsana New" w:eastAsia="Times New Roman" w:hAnsi="Angsana New"/>
                <w:b/>
                <w:bCs/>
                <w:szCs w:val="24"/>
              </w:rPr>
              <w:t xml:space="preserve"> </w:t>
            </w:r>
            <w:r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 xml:space="preserve">มิถุนายน </w:t>
            </w:r>
            <w:r w:rsidR="005F5E1C" w:rsidRPr="005F5E1C">
              <w:rPr>
                <w:rFonts w:ascii="Angsana New" w:eastAsia="Times New Roman" w:hAnsi="Angsana New"/>
                <w:b/>
                <w:bCs/>
                <w:szCs w:val="24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1351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75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450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1315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1354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718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897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1526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897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01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809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</w:tr>
      <w:tr w:rsidR="00353C6A" w:rsidRPr="007E67D8" w:rsidTr="00C03DBA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:rsidR="00834B98" w:rsidRPr="007E67D8" w:rsidRDefault="00834B98" w:rsidP="005F5E1C">
            <w:pPr>
              <w:spacing w:line="300" w:lineRule="exact"/>
              <w:ind w:left="351"/>
              <w:rPr>
                <w:rFonts w:ascii="Angsana New" w:eastAsia="Times New Roman" w:hAnsi="Angsana New"/>
                <w:szCs w:val="24"/>
                <w:cs/>
              </w:rPr>
            </w:pPr>
            <w:r w:rsidRPr="007E67D8">
              <w:rPr>
                <w:rFonts w:ascii="Angsana New" w:eastAsia="Times New Roman" w:hAnsi="Angsana New"/>
                <w:szCs w:val="24"/>
                <w:cs/>
              </w:rPr>
              <w:t>รายได้รวม</w:t>
            </w:r>
          </w:p>
        </w:tc>
        <w:tc>
          <w:tcPr>
            <w:tcW w:w="1620" w:type="dxa"/>
            <w:shd w:val="clear" w:color="auto" w:fill="auto"/>
          </w:tcPr>
          <w:p w:rsidR="00834B98" w:rsidRPr="007E67D8" w:rsidRDefault="005F5E1C" w:rsidP="005F5E1C">
            <w:pPr>
              <w:tabs>
                <w:tab w:val="decimal" w:pos="1351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 w:rsidRPr="005F5E1C">
              <w:rPr>
                <w:rFonts w:ascii="Angsana New" w:eastAsia="Times New Roman" w:hAnsi="Angsana New" w:hint="eastAsia"/>
                <w:szCs w:val="24"/>
              </w:rPr>
              <w:t>556</w:t>
            </w:r>
            <w:r w:rsidR="008C2CE9" w:rsidRPr="008C2CE9">
              <w:rPr>
                <w:rFonts w:ascii="Angsana New" w:eastAsia="Times New Roman" w:hAnsi="Angsana New" w:hint="eastAsia"/>
                <w:szCs w:val="24"/>
              </w:rPr>
              <w:t>,</w:t>
            </w:r>
            <w:r w:rsidRPr="005F5E1C">
              <w:rPr>
                <w:rFonts w:ascii="Angsana New" w:eastAsia="Times New Roman" w:hAnsi="Angsana New" w:hint="eastAsia"/>
                <w:szCs w:val="24"/>
              </w:rPr>
              <w:t>352</w:t>
            </w:r>
          </w:p>
        </w:tc>
        <w:tc>
          <w:tcPr>
            <w:tcW w:w="75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450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1315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834B98" w:rsidRPr="007E67D8" w:rsidRDefault="005F5E1C" w:rsidP="005F5E1C">
            <w:pPr>
              <w:tabs>
                <w:tab w:val="decimal" w:pos="1354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 w:rsidRPr="005F5E1C">
              <w:rPr>
                <w:rFonts w:ascii="Angsana New" w:eastAsia="Times New Roman" w:hAnsi="Angsana New" w:hint="eastAsia"/>
                <w:szCs w:val="24"/>
              </w:rPr>
              <w:t>29</w:t>
            </w:r>
            <w:r w:rsidR="008C2CE9" w:rsidRPr="008C2CE9">
              <w:rPr>
                <w:rFonts w:ascii="Angsana New" w:eastAsia="Times New Roman" w:hAnsi="Angsana New" w:hint="eastAsia"/>
                <w:szCs w:val="24"/>
              </w:rPr>
              <w:t>,</w:t>
            </w:r>
            <w:r w:rsidRPr="005F5E1C">
              <w:rPr>
                <w:rFonts w:ascii="Angsana New" w:eastAsia="Times New Roman" w:hAnsi="Angsana New" w:hint="eastAsia"/>
                <w:szCs w:val="24"/>
              </w:rPr>
              <w:t>359</w:t>
            </w:r>
            <w:r w:rsidR="008C2CE9" w:rsidRPr="008C2CE9">
              <w:rPr>
                <w:rFonts w:ascii="Angsana New" w:eastAsia="Times New Roman" w:hAnsi="Angsana New" w:hint="eastAsia"/>
                <w:szCs w:val="24"/>
              </w:rPr>
              <w:t>,</w:t>
            </w:r>
            <w:r w:rsidRPr="005F5E1C">
              <w:rPr>
                <w:rFonts w:ascii="Angsana New" w:eastAsia="Times New Roman" w:hAnsi="Angsana New" w:hint="eastAsia"/>
                <w:szCs w:val="24"/>
              </w:rPr>
              <w:t>928</w:t>
            </w:r>
          </w:p>
        </w:tc>
        <w:tc>
          <w:tcPr>
            <w:tcW w:w="72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718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897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:rsidR="00834B98" w:rsidRPr="007E67D8" w:rsidRDefault="005F5E1C" w:rsidP="005F5E1C">
            <w:pPr>
              <w:tabs>
                <w:tab w:val="decimal" w:pos="1526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 w:rsidRPr="005F5E1C">
              <w:rPr>
                <w:rFonts w:ascii="Angsana New" w:eastAsia="Times New Roman" w:hAnsi="Angsana New" w:hint="eastAsia"/>
                <w:szCs w:val="24"/>
              </w:rPr>
              <w:t>14</w:t>
            </w:r>
            <w:r w:rsidR="00C44D78" w:rsidRPr="00C44D78">
              <w:rPr>
                <w:rFonts w:ascii="Angsana New" w:eastAsia="Times New Roman" w:hAnsi="Angsana New" w:hint="eastAsia"/>
                <w:szCs w:val="24"/>
              </w:rPr>
              <w:t>,</w:t>
            </w:r>
            <w:r w:rsidRPr="005F5E1C">
              <w:rPr>
                <w:rFonts w:ascii="Angsana New" w:eastAsia="Times New Roman" w:hAnsi="Angsana New" w:hint="eastAsia"/>
                <w:szCs w:val="24"/>
              </w:rPr>
              <w:t>208</w:t>
            </w:r>
            <w:r w:rsidR="00C44D78" w:rsidRPr="00C44D78">
              <w:rPr>
                <w:rFonts w:ascii="Angsana New" w:eastAsia="Times New Roman" w:hAnsi="Angsana New" w:hint="eastAsia"/>
                <w:szCs w:val="24"/>
              </w:rPr>
              <w:t>,</w:t>
            </w:r>
            <w:r w:rsidRPr="005F5E1C">
              <w:rPr>
                <w:rFonts w:ascii="Angsana New" w:eastAsia="Times New Roman" w:hAnsi="Angsana New" w:hint="eastAsia"/>
                <w:szCs w:val="24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897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01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809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</w:tr>
      <w:tr w:rsidR="00353C6A" w:rsidRPr="007E67D8" w:rsidTr="00C03DBA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:rsidR="00834B98" w:rsidRPr="007E67D8" w:rsidRDefault="00834B98" w:rsidP="005F5E1C">
            <w:pPr>
              <w:spacing w:line="300" w:lineRule="exact"/>
              <w:ind w:left="351"/>
              <w:rPr>
                <w:rFonts w:ascii="Angsana New" w:eastAsia="Times New Roman" w:hAnsi="Angsana New"/>
                <w:szCs w:val="24"/>
                <w:cs/>
              </w:rPr>
            </w:pPr>
            <w:r w:rsidRPr="007E67D8">
              <w:rPr>
                <w:rFonts w:ascii="Angsana New" w:eastAsia="Times New Roman" w:hAnsi="Angsana New"/>
                <w:szCs w:val="24"/>
                <w:cs/>
              </w:rPr>
              <w:t>ค่าใช้จ่ายรวม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834B98" w:rsidRPr="007E67D8" w:rsidRDefault="005F5E1C" w:rsidP="005F5E1C">
            <w:pPr>
              <w:tabs>
                <w:tab w:val="decimal" w:pos="1351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 w:rsidRPr="005F5E1C">
              <w:rPr>
                <w:rFonts w:ascii="Angsana New" w:eastAsia="Times New Roman" w:hAnsi="Angsana New" w:hint="eastAsia"/>
                <w:szCs w:val="24"/>
              </w:rPr>
              <w:t>574</w:t>
            </w:r>
            <w:r w:rsidR="008C2CE9" w:rsidRPr="008C2CE9">
              <w:rPr>
                <w:rFonts w:ascii="Angsana New" w:eastAsia="Times New Roman" w:hAnsi="Angsana New" w:hint="eastAsia"/>
                <w:szCs w:val="24"/>
              </w:rPr>
              <w:t>,</w:t>
            </w:r>
            <w:r w:rsidRPr="005F5E1C">
              <w:rPr>
                <w:rFonts w:ascii="Angsana New" w:eastAsia="Times New Roman" w:hAnsi="Angsana New" w:hint="eastAsia"/>
                <w:szCs w:val="24"/>
              </w:rPr>
              <w:t>704</w:t>
            </w:r>
          </w:p>
        </w:tc>
        <w:tc>
          <w:tcPr>
            <w:tcW w:w="75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450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1315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834B98" w:rsidRPr="007E67D8" w:rsidRDefault="00E45246" w:rsidP="005F5E1C">
            <w:pPr>
              <w:tabs>
                <w:tab w:val="decimal" w:pos="1354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>
              <w:rPr>
                <w:rFonts w:ascii="Angsana New" w:eastAsia="Times New Roman" w:hAnsi="Angsana New"/>
                <w:szCs w:val="24"/>
              </w:rPr>
              <w:t>26,372,180</w:t>
            </w:r>
          </w:p>
        </w:tc>
        <w:tc>
          <w:tcPr>
            <w:tcW w:w="72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718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897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  <w:shd w:val="clear" w:color="auto" w:fill="auto"/>
          </w:tcPr>
          <w:p w:rsidR="00834B98" w:rsidRPr="007E67D8" w:rsidRDefault="005F5E1C" w:rsidP="005F5E1C">
            <w:pPr>
              <w:tabs>
                <w:tab w:val="decimal" w:pos="1526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 w:rsidRPr="005F5E1C">
              <w:rPr>
                <w:rFonts w:ascii="Angsana New" w:eastAsia="Times New Roman" w:hAnsi="Angsana New"/>
                <w:szCs w:val="24"/>
              </w:rPr>
              <w:t>12</w:t>
            </w:r>
            <w:r w:rsidR="00C44D78">
              <w:rPr>
                <w:rFonts w:ascii="Angsana New" w:eastAsia="Times New Roman" w:hAnsi="Angsana New"/>
                <w:szCs w:val="24"/>
              </w:rPr>
              <w:t>,</w:t>
            </w:r>
            <w:r w:rsidRPr="005F5E1C">
              <w:rPr>
                <w:rFonts w:ascii="Angsana New" w:eastAsia="Times New Roman" w:hAnsi="Angsana New"/>
                <w:szCs w:val="24"/>
              </w:rPr>
              <w:t>555</w:t>
            </w:r>
            <w:r w:rsidR="00C44D78">
              <w:rPr>
                <w:rFonts w:ascii="Angsana New" w:eastAsia="Times New Roman" w:hAnsi="Angsana New"/>
                <w:szCs w:val="24"/>
              </w:rPr>
              <w:t>,</w:t>
            </w:r>
            <w:r w:rsidRPr="005F5E1C">
              <w:rPr>
                <w:rFonts w:ascii="Angsana New" w:eastAsia="Times New Roman" w:hAnsi="Angsana New"/>
                <w:szCs w:val="24"/>
              </w:rPr>
              <w:t>523</w:t>
            </w:r>
          </w:p>
        </w:tc>
        <w:tc>
          <w:tcPr>
            <w:tcW w:w="90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897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01" w:type="dxa"/>
            <w:shd w:val="clear" w:color="auto" w:fill="auto"/>
          </w:tcPr>
          <w:p w:rsidR="00834B98" w:rsidRPr="007E67D8" w:rsidRDefault="00834B98" w:rsidP="005F5E1C">
            <w:pPr>
              <w:tabs>
                <w:tab w:val="decimal" w:pos="809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</w:tr>
      <w:tr w:rsidR="0004286E" w:rsidRPr="007E67D8" w:rsidTr="00C03DBA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:rsidR="0004286E" w:rsidRPr="007E67D8" w:rsidRDefault="0004286E" w:rsidP="005F5E1C">
            <w:pPr>
              <w:spacing w:line="300" w:lineRule="exact"/>
              <w:ind w:left="351"/>
              <w:rPr>
                <w:rFonts w:ascii="Angsana New" w:eastAsia="Times New Roman" w:hAnsi="Angsana New"/>
                <w:szCs w:val="24"/>
                <w:cs/>
              </w:rPr>
            </w:pPr>
            <w:r w:rsidRPr="007E67D8">
              <w:rPr>
                <w:rFonts w:ascii="Angsana New" w:eastAsia="Times New Roman" w:hAnsi="Angsana New"/>
                <w:szCs w:val="24"/>
                <w:cs/>
              </w:rPr>
              <w:t>กำไร</w:t>
            </w:r>
            <w:r w:rsidRPr="007E67D8">
              <w:rPr>
                <w:rFonts w:ascii="Angsana New" w:eastAsia="Times New Roman" w:hAnsi="Angsana New" w:hint="cs"/>
                <w:szCs w:val="24"/>
                <w:cs/>
              </w:rPr>
              <w:t xml:space="preserve"> (ขาดทุน) </w:t>
            </w:r>
            <w:r w:rsidRPr="007E67D8">
              <w:rPr>
                <w:rFonts w:ascii="Angsana New" w:eastAsia="Times New Roman" w:hAnsi="Angsana New"/>
                <w:szCs w:val="24"/>
                <w:cs/>
              </w:rPr>
              <w:t>สำหรับปี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286E" w:rsidRPr="007E67D8" w:rsidRDefault="0004286E" w:rsidP="005F5E1C">
            <w:pPr>
              <w:tabs>
                <w:tab w:val="decimal" w:pos="1351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 w:rsidRPr="008C2CE9">
              <w:rPr>
                <w:rFonts w:ascii="Angsana New" w:eastAsia="Times New Roman" w:hAnsi="Angsana New" w:hint="eastAsia"/>
                <w:szCs w:val="24"/>
              </w:rPr>
              <w:t>(</w:t>
            </w:r>
            <w:r w:rsidR="005F5E1C" w:rsidRPr="005F5E1C">
              <w:rPr>
                <w:rFonts w:ascii="Angsana New" w:eastAsia="Times New Roman" w:hAnsi="Angsana New" w:hint="eastAsia"/>
                <w:szCs w:val="24"/>
              </w:rPr>
              <w:t>18</w:t>
            </w:r>
            <w:r w:rsidRPr="008C2CE9">
              <w:rPr>
                <w:rFonts w:ascii="Angsana New" w:eastAsia="Times New Roman" w:hAnsi="Angsana New" w:hint="eastAsia"/>
                <w:szCs w:val="24"/>
              </w:rPr>
              <w:t>,</w:t>
            </w:r>
            <w:r w:rsidR="005F5E1C" w:rsidRPr="005F5E1C">
              <w:rPr>
                <w:rFonts w:ascii="Angsana New" w:eastAsia="Times New Roman" w:hAnsi="Angsana New" w:hint="eastAsia"/>
                <w:szCs w:val="24"/>
              </w:rPr>
              <w:t>352</w:t>
            </w:r>
            <w:r w:rsidRPr="008C2CE9">
              <w:rPr>
                <w:rFonts w:ascii="Angsana New" w:eastAsia="Times New Roman" w:hAnsi="Angsana New" w:hint="eastAsia"/>
                <w:szCs w:val="24"/>
              </w:rPr>
              <w:t>)</w:t>
            </w:r>
          </w:p>
        </w:tc>
        <w:tc>
          <w:tcPr>
            <w:tcW w:w="75" w:type="dxa"/>
            <w:shd w:val="clear" w:color="auto" w:fill="auto"/>
          </w:tcPr>
          <w:p w:rsidR="0004286E" w:rsidRPr="007E67D8" w:rsidRDefault="0004286E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04286E" w:rsidRPr="007E67D8" w:rsidRDefault="0004286E" w:rsidP="005F5E1C">
            <w:pPr>
              <w:tabs>
                <w:tab w:val="decimal" w:pos="450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04286E" w:rsidRPr="007E67D8" w:rsidRDefault="0004286E" w:rsidP="005F5E1C">
            <w:pPr>
              <w:tabs>
                <w:tab w:val="decimal" w:pos="1315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286E" w:rsidRPr="007E67D8" w:rsidRDefault="00E45246" w:rsidP="005F5E1C">
            <w:pPr>
              <w:tabs>
                <w:tab w:val="decimal" w:pos="1354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>
              <w:rPr>
                <w:rFonts w:ascii="Angsana New" w:eastAsia="Times New Roman" w:hAnsi="Angsana New"/>
                <w:szCs w:val="24"/>
              </w:rPr>
              <w:t>2,987,748</w:t>
            </w:r>
          </w:p>
        </w:tc>
        <w:tc>
          <w:tcPr>
            <w:tcW w:w="72" w:type="dxa"/>
            <w:shd w:val="clear" w:color="auto" w:fill="auto"/>
          </w:tcPr>
          <w:p w:rsidR="0004286E" w:rsidRPr="007E67D8" w:rsidRDefault="0004286E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04286E" w:rsidRPr="007E67D8" w:rsidRDefault="0004286E" w:rsidP="005F5E1C">
            <w:pPr>
              <w:tabs>
                <w:tab w:val="decimal" w:pos="718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04286E" w:rsidRPr="007E67D8" w:rsidRDefault="0004286E" w:rsidP="005F5E1C">
            <w:pPr>
              <w:tabs>
                <w:tab w:val="decimal" w:pos="897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286E" w:rsidRPr="007E67D8" w:rsidRDefault="005F5E1C" w:rsidP="005F5E1C">
            <w:pPr>
              <w:tabs>
                <w:tab w:val="decimal" w:pos="1526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 w:rsidRPr="005F5E1C">
              <w:rPr>
                <w:rFonts w:ascii="Angsana New" w:eastAsia="Times New Roman" w:hAnsi="Angsana New" w:hint="eastAsia"/>
                <w:szCs w:val="24"/>
              </w:rPr>
              <w:t>1</w:t>
            </w:r>
            <w:r w:rsidR="0004286E" w:rsidRPr="00C44D78">
              <w:rPr>
                <w:rFonts w:ascii="Angsana New" w:eastAsia="Times New Roman" w:hAnsi="Angsana New" w:hint="eastAsia"/>
                <w:szCs w:val="24"/>
              </w:rPr>
              <w:t>,</w:t>
            </w:r>
            <w:r w:rsidRPr="005F5E1C">
              <w:rPr>
                <w:rFonts w:ascii="Angsana New" w:eastAsia="Times New Roman" w:hAnsi="Angsana New" w:hint="eastAsia"/>
                <w:szCs w:val="24"/>
              </w:rPr>
              <w:t>652</w:t>
            </w:r>
            <w:r w:rsidR="0004286E" w:rsidRPr="00C44D78">
              <w:rPr>
                <w:rFonts w:ascii="Angsana New" w:eastAsia="Times New Roman" w:hAnsi="Angsana New" w:hint="eastAsia"/>
                <w:szCs w:val="24"/>
              </w:rPr>
              <w:t>,</w:t>
            </w:r>
            <w:r w:rsidRPr="005F5E1C">
              <w:rPr>
                <w:rFonts w:ascii="Angsana New" w:eastAsia="Times New Roman" w:hAnsi="Angsana New" w:hint="eastAsia"/>
                <w:szCs w:val="24"/>
              </w:rPr>
              <w:t>79</w:t>
            </w:r>
            <w:r w:rsidRPr="005F5E1C">
              <w:rPr>
                <w:rFonts w:ascii="Angsana New" w:eastAsia="Times New Roman" w:hAnsi="Angsana New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:rsidR="0004286E" w:rsidRPr="007E67D8" w:rsidRDefault="0004286E" w:rsidP="005F5E1C">
            <w:pPr>
              <w:tabs>
                <w:tab w:val="decimal" w:pos="897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01" w:type="dxa"/>
            <w:shd w:val="clear" w:color="auto" w:fill="auto"/>
          </w:tcPr>
          <w:p w:rsidR="0004286E" w:rsidRPr="007E67D8" w:rsidRDefault="0004286E" w:rsidP="005F5E1C">
            <w:pPr>
              <w:tabs>
                <w:tab w:val="decimal" w:pos="809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</w:tr>
      <w:tr w:rsidR="00C23971" w:rsidRPr="007E67D8" w:rsidTr="00C03DBA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:rsidR="00C23971" w:rsidRPr="007E67D8" w:rsidRDefault="00C23971" w:rsidP="005F5E1C">
            <w:pPr>
              <w:spacing w:line="300" w:lineRule="exact"/>
              <w:ind w:left="351"/>
              <w:rPr>
                <w:rFonts w:ascii="Angsana New" w:eastAsia="Times New Roman" w:hAnsi="Angsana New"/>
                <w:szCs w:val="24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:rsidR="00C23971" w:rsidRPr="007E67D8" w:rsidRDefault="00C23971" w:rsidP="005F5E1C">
            <w:pPr>
              <w:tabs>
                <w:tab w:val="decimal" w:pos="1351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75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450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1315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:rsidR="00C23971" w:rsidRPr="007E67D8" w:rsidRDefault="00C23971" w:rsidP="005F5E1C">
            <w:pPr>
              <w:tabs>
                <w:tab w:val="decimal" w:pos="1354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718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897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703" w:type="dxa"/>
            <w:tcBorders>
              <w:top w:val="double" w:sz="4" w:space="0" w:color="auto"/>
            </w:tcBorders>
            <w:shd w:val="clear" w:color="auto" w:fill="auto"/>
          </w:tcPr>
          <w:p w:rsidR="00C23971" w:rsidRPr="007E67D8" w:rsidRDefault="00C23971" w:rsidP="005F5E1C">
            <w:pPr>
              <w:tabs>
                <w:tab w:val="decimal" w:pos="1526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897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01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809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</w:tr>
      <w:tr w:rsidR="00C23971" w:rsidRPr="007E67D8" w:rsidTr="00C03DBA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:rsidR="00C23971" w:rsidRPr="007E67D8" w:rsidRDefault="00C23971" w:rsidP="005F5E1C">
            <w:pPr>
              <w:spacing w:line="300" w:lineRule="exact"/>
              <w:rPr>
                <w:rFonts w:ascii="Angsana New" w:eastAsia="Times New Roman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eastAsia="Times New Roman" w:hAnsi="Angsana New"/>
                <w:b/>
                <w:bCs/>
                <w:szCs w:val="24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162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1351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75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450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1315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1354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718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897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1526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897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01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809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</w:tr>
      <w:tr w:rsidR="00C23971" w:rsidRPr="007E67D8" w:rsidTr="00C03DBA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:rsidR="00C23971" w:rsidRPr="00C23971" w:rsidRDefault="00C23971" w:rsidP="005F5E1C">
            <w:pPr>
              <w:spacing w:line="300" w:lineRule="exact"/>
              <w:ind w:left="180" w:firstLine="90"/>
              <w:rPr>
                <w:rFonts w:ascii="Angsana New" w:eastAsia="Times New Roman" w:hAnsi="Angsana New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Cs w:val="24"/>
                <w:cs/>
              </w:rPr>
              <w:t>สำหรับ</w:t>
            </w:r>
            <w:r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หกเดือน</w:t>
            </w:r>
            <w:r w:rsidRPr="007E67D8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สิ้นสุดวันที่ </w:t>
            </w:r>
            <w:r w:rsidR="005F5E1C" w:rsidRPr="005F5E1C">
              <w:rPr>
                <w:rFonts w:ascii="Angsana New" w:eastAsia="Times New Roman" w:hAnsi="Angsana New"/>
                <w:b/>
                <w:bCs/>
                <w:szCs w:val="24"/>
              </w:rPr>
              <w:t>30</w:t>
            </w:r>
            <w:r w:rsidRPr="007E67D8">
              <w:rPr>
                <w:rFonts w:ascii="Angsana New" w:eastAsia="Times New Roman" w:hAnsi="Angsana New"/>
                <w:b/>
                <w:bCs/>
                <w:szCs w:val="24"/>
              </w:rPr>
              <w:t xml:space="preserve"> </w:t>
            </w:r>
            <w:r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 xml:space="preserve">มิถุนายน </w:t>
            </w:r>
            <w:r w:rsidR="005F5E1C" w:rsidRPr="005F5E1C">
              <w:rPr>
                <w:rFonts w:ascii="Angsana New" w:eastAsia="Times New Roman" w:hAnsi="Angsana New"/>
                <w:b/>
                <w:bCs/>
                <w:szCs w:val="24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1351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75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450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1315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1354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718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897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1526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897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01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809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</w:tr>
      <w:tr w:rsidR="00C23971" w:rsidRPr="007E67D8" w:rsidTr="00C03DBA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:rsidR="00C23971" w:rsidRPr="007E67D8" w:rsidRDefault="00C23971" w:rsidP="005F5E1C">
            <w:pPr>
              <w:spacing w:line="300" w:lineRule="exact"/>
              <w:ind w:left="351"/>
              <w:rPr>
                <w:rFonts w:ascii="Angsana New" w:eastAsia="Times New Roman" w:hAnsi="Angsana New"/>
                <w:szCs w:val="24"/>
                <w:cs/>
              </w:rPr>
            </w:pPr>
            <w:r w:rsidRPr="007E67D8">
              <w:rPr>
                <w:rFonts w:ascii="Angsana New" w:eastAsia="Times New Roman" w:hAnsi="Angsana New"/>
                <w:szCs w:val="24"/>
                <w:cs/>
              </w:rPr>
              <w:t>รายได้รวม</w:t>
            </w:r>
          </w:p>
        </w:tc>
        <w:tc>
          <w:tcPr>
            <w:tcW w:w="1620" w:type="dxa"/>
            <w:shd w:val="clear" w:color="auto" w:fill="auto"/>
          </w:tcPr>
          <w:p w:rsidR="00C23971" w:rsidRPr="007E67D8" w:rsidRDefault="005F5E1C" w:rsidP="005F5E1C">
            <w:pPr>
              <w:tabs>
                <w:tab w:val="decimal" w:pos="1351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 w:rsidRPr="005F5E1C">
              <w:rPr>
                <w:rFonts w:ascii="Angsana New" w:eastAsia="Times New Roman" w:hAnsi="Angsana New" w:hint="eastAsia"/>
                <w:szCs w:val="24"/>
              </w:rPr>
              <w:t>560</w:t>
            </w:r>
            <w:r w:rsidR="008C2CE9" w:rsidRPr="008C2CE9">
              <w:rPr>
                <w:rFonts w:ascii="Angsana New" w:eastAsia="Times New Roman" w:hAnsi="Angsana New" w:hint="eastAsia"/>
                <w:szCs w:val="24"/>
              </w:rPr>
              <w:t>,</w:t>
            </w:r>
            <w:r w:rsidRPr="005F5E1C">
              <w:rPr>
                <w:rFonts w:ascii="Angsana New" w:eastAsia="Times New Roman" w:hAnsi="Angsana New" w:hint="eastAsia"/>
                <w:szCs w:val="24"/>
              </w:rPr>
              <w:t>265</w:t>
            </w:r>
          </w:p>
        </w:tc>
        <w:tc>
          <w:tcPr>
            <w:tcW w:w="75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450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1315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C23971" w:rsidRPr="007E67D8" w:rsidRDefault="005F5E1C" w:rsidP="005F5E1C">
            <w:pPr>
              <w:tabs>
                <w:tab w:val="decimal" w:pos="1354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 w:rsidRPr="005F5E1C">
              <w:rPr>
                <w:rFonts w:ascii="Angsana New" w:eastAsia="Times New Roman" w:hAnsi="Angsana New" w:hint="eastAsia"/>
                <w:szCs w:val="24"/>
              </w:rPr>
              <w:t>63</w:t>
            </w:r>
            <w:r w:rsidR="00C44D78">
              <w:rPr>
                <w:rFonts w:ascii="Angsana New" w:eastAsia="Times New Roman" w:hAnsi="Angsana New" w:hint="eastAsia"/>
                <w:szCs w:val="24"/>
              </w:rPr>
              <w:t>,</w:t>
            </w:r>
            <w:r w:rsidRPr="005F5E1C">
              <w:rPr>
                <w:rFonts w:ascii="Angsana New" w:eastAsia="Times New Roman" w:hAnsi="Angsana New" w:hint="eastAsia"/>
                <w:szCs w:val="24"/>
              </w:rPr>
              <w:t>901</w:t>
            </w:r>
            <w:r w:rsidR="00C44D78">
              <w:rPr>
                <w:rFonts w:ascii="Angsana New" w:eastAsia="Times New Roman" w:hAnsi="Angsana New" w:hint="eastAsia"/>
                <w:szCs w:val="24"/>
              </w:rPr>
              <w:t>,</w:t>
            </w:r>
            <w:r w:rsidRPr="005F5E1C">
              <w:rPr>
                <w:rFonts w:ascii="Angsana New" w:eastAsia="Times New Roman" w:hAnsi="Angsana New" w:hint="eastAsia"/>
                <w:szCs w:val="24"/>
              </w:rPr>
              <w:t>604</w:t>
            </w:r>
          </w:p>
        </w:tc>
        <w:tc>
          <w:tcPr>
            <w:tcW w:w="72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718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897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:rsidR="00C23971" w:rsidRPr="007E67D8" w:rsidRDefault="005F5E1C" w:rsidP="005F5E1C">
            <w:pPr>
              <w:tabs>
                <w:tab w:val="decimal" w:pos="1526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 w:rsidRPr="005F5E1C">
              <w:rPr>
                <w:rFonts w:ascii="Angsana New" w:eastAsia="Times New Roman" w:hAnsi="Angsana New" w:hint="eastAsia"/>
                <w:szCs w:val="24"/>
              </w:rPr>
              <w:t>28</w:t>
            </w:r>
            <w:r w:rsidR="00C44D78">
              <w:rPr>
                <w:rFonts w:ascii="Angsana New" w:eastAsia="Times New Roman" w:hAnsi="Angsana New" w:hint="eastAsia"/>
                <w:szCs w:val="24"/>
              </w:rPr>
              <w:t>,</w:t>
            </w:r>
            <w:r w:rsidRPr="005F5E1C">
              <w:rPr>
                <w:rFonts w:ascii="Angsana New" w:eastAsia="Times New Roman" w:hAnsi="Angsana New" w:hint="eastAsia"/>
                <w:szCs w:val="24"/>
              </w:rPr>
              <w:t>197</w:t>
            </w:r>
            <w:r w:rsidR="00C44D78">
              <w:rPr>
                <w:rFonts w:ascii="Angsana New" w:eastAsia="Times New Roman" w:hAnsi="Angsana New" w:hint="eastAsia"/>
                <w:szCs w:val="24"/>
              </w:rPr>
              <w:t>,</w:t>
            </w:r>
            <w:r w:rsidRPr="005F5E1C">
              <w:rPr>
                <w:rFonts w:ascii="Angsana New" w:eastAsia="Times New Roman" w:hAnsi="Angsana New" w:hint="eastAsia"/>
                <w:szCs w:val="24"/>
              </w:rPr>
              <w:t>935</w:t>
            </w:r>
          </w:p>
        </w:tc>
        <w:tc>
          <w:tcPr>
            <w:tcW w:w="9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897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01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809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</w:tr>
      <w:tr w:rsidR="00C23971" w:rsidRPr="007E67D8" w:rsidTr="00C03DBA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:rsidR="00C23971" w:rsidRPr="007E67D8" w:rsidRDefault="00C23971" w:rsidP="005F5E1C">
            <w:pPr>
              <w:spacing w:line="300" w:lineRule="exact"/>
              <w:ind w:left="351"/>
              <w:rPr>
                <w:rFonts w:ascii="Angsana New" w:eastAsia="Times New Roman" w:hAnsi="Angsana New"/>
                <w:szCs w:val="24"/>
                <w:cs/>
              </w:rPr>
            </w:pPr>
            <w:r w:rsidRPr="007E67D8">
              <w:rPr>
                <w:rFonts w:ascii="Angsana New" w:eastAsia="Times New Roman" w:hAnsi="Angsana New"/>
                <w:szCs w:val="24"/>
                <w:cs/>
              </w:rPr>
              <w:t>ค่าใช้จ่ายรวม</w:t>
            </w:r>
          </w:p>
        </w:tc>
        <w:tc>
          <w:tcPr>
            <w:tcW w:w="1620" w:type="dxa"/>
            <w:shd w:val="clear" w:color="auto" w:fill="auto"/>
          </w:tcPr>
          <w:p w:rsidR="00C23971" w:rsidRPr="007E67D8" w:rsidRDefault="005F5E1C" w:rsidP="005F5E1C">
            <w:pPr>
              <w:tabs>
                <w:tab w:val="decimal" w:pos="1351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 w:rsidRPr="005F5E1C">
              <w:rPr>
                <w:rFonts w:ascii="Angsana New" w:eastAsia="Times New Roman" w:hAnsi="Angsana New" w:hint="eastAsia"/>
                <w:szCs w:val="24"/>
              </w:rPr>
              <w:t>3</w:t>
            </w:r>
            <w:r w:rsidR="008C2CE9" w:rsidRPr="008C2CE9">
              <w:rPr>
                <w:rFonts w:ascii="Angsana New" w:eastAsia="Times New Roman" w:hAnsi="Angsana New" w:hint="eastAsia"/>
                <w:szCs w:val="24"/>
              </w:rPr>
              <w:t>,</w:t>
            </w:r>
            <w:r w:rsidRPr="005F5E1C">
              <w:rPr>
                <w:rFonts w:ascii="Angsana New" w:eastAsia="Times New Roman" w:hAnsi="Angsana New" w:hint="eastAsia"/>
                <w:szCs w:val="24"/>
              </w:rPr>
              <w:t>486</w:t>
            </w:r>
            <w:r w:rsidR="008C2CE9" w:rsidRPr="008C2CE9">
              <w:rPr>
                <w:rFonts w:ascii="Angsana New" w:eastAsia="Times New Roman" w:hAnsi="Angsana New" w:hint="eastAsia"/>
                <w:szCs w:val="24"/>
              </w:rPr>
              <w:t>,</w:t>
            </w:r>
            <w:r w:rsidRPr="005F5E1C">
              <w:rPr>
                <w:rFonts w:ascii="Angsana New" w:eastAsia="Times New Roman" w:hAnsi="Angsana New" w:hint="eastAsia"/>
                <w:szCs w:val="24"/>
              </w:rPr>
              <w:t>996</w:t>
            </w:r>
          </w:p>
        </w:tc>
        <w:tc>
          <w:tcPr>
            <w:tcW w:w="75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450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1315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C23971" w:rsidRPr="007E67D8" w:rsidRDefault="00E45246" w:rsidP="005F5E1C">
            <w:pPr>
              <w:tabs>
                <w:tab w:val="decimal" w:pos="1354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>
              <w:rPr>
                <w:rFonts w:ascii="Angsana New" w:eastAsia="Times New Roman" w:hAnsi="Angsana New"/>
                <w:szCs w:val="24"/>
              </w:rPr>
              <w:t>58,048,707</w:t>
            </w:r>
          </w:p>
        </w:tc>
        <w:tc>
          <w:tcPr>
            <w:tcW w:w="72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718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897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703" w:type="dxa"/>
            <w:shd w:val="clear" w:color="auto" w:fill="auto"/>
          </w:tcPr>
          <w:p w:rsidR="00C23971" w:rsidRPr="007E67D8" w:rsidRDefault="005F5E1C" w:rsidP="005F5E1C">
            <w:pPr>
              <w:tabs>
                <w:tab w:val="decimal" w:pos="1526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 w:rsidRPr="005F5E1C">
              <w:rPr>
                <w:rFonts w:ascii="Angsana New" w:eastAsia="Times New Roman" w:hAnsi="Angsana New"/>
                <w:szCs w:val="24"/>
              </w:rPr>
              <w:t>28</w:t>
            </w:r>
            <w:r w:rsidR="00C44D78">
              <w:rPr>
                <w:rFonts w:ascii="Angsana New" w:eastAsia="Times New Roman" w:hAnsi="Angsana New"/>
                <w:szCs w:val="24"/>
              </w:rPr>
              <w:t>,</w:t>
            </w:r>
            <w:r w:rsidRPr="005F5E1C">
              <w:rPr>
                <w:rFonts w:ascii="Angsana New" w:eastAsia="Times New Roman" w:hAnsi="Angsana New"/>
                <w:szCs w:val="24"/>
              </w:rPr>
              <w:t>323</w:t>
            </w:r>
            <w:r w:rsidR="00C44D78">
              <w:rPr>
                <w:rFonts w:ascii="Angsana New" w:eastAsia="Times New Roman" w:hAnsi="Angsana New"/>
                <w:szCs w:val="24"/>
              </w:rPr>
              <w:t>,</w:t>
            </w:r>
            <w:r w:rsidRPr="005F5E1C">
              <w:rPr>
                <w:rFonts w:ascii="Angsana New" w:eastAsia="Times New Roman" w:hAnsi="Angsana New"/>
                <w:szCs w:val="24"/>
              </w:rPr>
              <w:t>259</w:t>
            </w:r>
          </w:p>
        </w:tc>
        <w:tc>
          <w:tcPr>
            <w:tcW w:w="9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897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01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809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</w:tr>
      <w:tr w:rsidR="00C23971" w:rsidRPr="007E67D8" w:rsidTr="00C03DBA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:rsidR="00C23971" w:rsidRPr="007E67D8" w:rsidRDefault="008C2CE9" w:rsidP="005F5E1C">
            <w:pPr>
              <w:spacing w:line="300" w:lineRule="exact"/>
              <w:ind w:left="351"/>
              <w:rPr>
                <w:rFonts w:ascii="Angsana New" w:eastAsia="Times New Roman" w:hAnsi="Angsana New"/>
                <w:szCs w:val="24"/>
                <w:cs/>
              </w:rPr>
            </w:pPr>
            <w:r w:rsidRPr="007E67D8">
              <w:rPr>
                <w:rFonts w:ascii="Angsana New" w:eastAsia="Times New Roman" w:hAnsi="Angsana New"/>
                <w:szCs w:val="24"/>
                <w:cs/>
              </w:rPr>
              <w:t>กำไร</w:t>
            </w:r>
            <w:r w:rsidRPr="007E67D8">
              <w:rPr>
                <w:rFonts w:ascii="Angsana New" w:eastAsia="Times New Roman" w:hAnsi="Angsana New" w:hint="cs"/>
                <w:szCs w:val="24"/>
                <w:cs/>
              </w:rPr>
              <w:t xml:space="preserve"> (ขาดทุน) </w:t>
            </w:r>
            <w:r w:rsidRPr="007E67D8">
              <w:rPr>
                <w:rFonts w:ascii="Angsana New" w:eastAsia="Times New Roman" w:hAnsi="Angsana New"/>
                <w:szCs w:val="24"/>
                <w:cs/>
              </w:rPr>
              <w:t>สำหรับปี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3971" w:rsidRPr="007E67D8" w:rsidRDefault="008C2CE9" w:rsidP="005F5E1C">
            <w:pPr>
              <w:tabs>
                <w:tab w:val="decimal" w:pos="1351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 w:rsidRPr="008C2CE9">
              <w:rPr>
                <w:rFonts w:ascii="Angsana New" w:eastAsia="Times New Roman" w:hAnsi="Angsana New" w:hint="eastAsia"/>
                <w:szCs w:val="24"/>
              </w:rPr>
              <w:t>(</w:t>
            </w:r>
            <w:r w:rsidR="005F5E1C" w:rsidRPr="005F5E1C">
              <w:rPr>
                <w:rFonts w:ascii="Angsana New" w:eastAsia="Times New Roman" w:hAnsi="Angsana New" w:hint="eastAsia"/>
                <w:szCs w:val="24"/>
              </w:rPr>
              <w:t>2</w:t>
            </w:r>
            <w:r w:rsidRPr="008C2CE9">
              <w:rPr>
                <w:rFonts w:ascii="Angsana New" w:eastAsia="Times New Roman" w:hAnsi="Angsana New" w:hint="eastAsia"/>
                <w:szCs w:val="24"/>
              </w:rPr>
              <w:t>,</w:t>
            </w:r>
            <w:r w:rsidR="005F5E1C" w:rsidRPr="005F5E1C">
              <w:rPr>
                <w:rFonts w:ascii="Angsana New" w:eastAsia="Times New Roman" w:hAnsi="Angsana New" w:hint="eastAsia"/>
                <w:szCs w:val="24"/>
              </w:rPr>
              <w:t>926</w:t>
            </w:r>
            <w:r w:rsidRPr="008C2CE9">
              <w:rPr>
                <w:rFonts w:ascii="Angsana New" w:eastAsia="Times New Roman" w:hAnsi="Angsana New" w:hint="eastAsia"/>
                <w:szCs w:val="24"/>
              </w:rPr>
              <w:t>,</w:t>
            </w:r>
            <w:r w:rsidR="005F5E1C" w:rsidRPr="005F5E1C">
              <w:rPr>
                <w:rFonts w:ascii="Angsana New" w:eastAsia="Times New Roman" w:hAnsi="Angsana New" w:hint="eastAsia"/>
                <w:szCs w:val="24"/>
              </w:rPr>
              <w:t>731</w:t>
            </w:r>
            <w:r w:rsidRPr="008C2CE9">
              <w:rPr>
                <w:rFonts w:ascii="Angsana New" w:eastAsia="Times New Roman" w:hAnsi="Angsana New" w:hint="eastAsia"/>
                <w:szCs w:val="24"/>
              </w:rPr>
              <w:t>)</w:t>
            </w:r>
          </w:p>
        </w:tc>
        <w:tc>
          <w:tcPr>
            <w:tcW w:w="75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450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1315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3971" w:rsidRPr="007E67D8" w:rsidRDefault="00E45246" w:rsidP="005F5E1C">
            <w:pPr>
              <w:tabs>
                <w:tab w:val="decimal" w:pos="1354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>
              <w:rPr>
                <w:rFonts w:ascii="Angsana New" w:eastAsia="Times New Roman" w:hAnsi="Angsana New"/>
                <w:szCs w:val="24"/>
              </w:rPr>
              <w:t>5,852,897</w:t>
            </w:r>
          </w:p>
        </w:tc>
        <w:tc>
          <w:tcPr>
            <w:tcW w:w="72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678"/>
              </w:tabs>
              <w:spacing w:line="300" w:lineRule="exact"/>
              <w:ind w:right="-279"/>
              <w:jc w:val="center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718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897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3971" w:rsidRPr="007E67D8" w:rsidRDefault="00E45246" w:rsidP="005F5E1C">
            <w:pPr>
              <w:tabs>
                <w:tab w:val="decimal" w:pos="1526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  <w:r>
              <w:rPr>
                <w:rFonts w:ascii="Angsana New" w:eastAsia="Times New Roman" w:hAnsi="Angsana New"/>
                <w:szCs w:val="24"/>
              </w:rPr>
              <w:t>(</w:t>
            </w:r>
            <w:r w:rsidR="005F5E1C" w:rsidRPr="005F5E1C">
              <w:rPr>
                <w:rFonts w:ascii="Angsana New" w:eastAsia="Times New Roman" w:hAnsi="Angsana New" w:hint="eastAsia"/>
                <w:szCs w:val="24"/>
              </w:rPr>
              <w:t>125</w:t>
            </w:r>
            <w:r w:rsidR="00C44D78" w:rsidRPr="00C44D78">
              <w:rPr>
                <w:rFonts w:ascii="Angsana New" w:eastAsia="Times New Roman" w:hAnsi="Angsana New" w:hint="eastAsia"/>
                <w:szCs w:val="24"/>
              </w:rPr>
              <w:t>,</w:t>
            </w:r>
            <w:r w:rsidR="005F5E1C" w:rsidRPr="005F5E1C">
              <w:rPr>
                <w:rFonts w:ascii="Angsana New" w:eastAsia="Times New Roman" w:hAnsi="Angsana New" w:hint="eastAsia"/>
                <w:szCs w:val="24"/>
              </w:rPr>
              <w:t>324</w:t>
            </w:r>
            <w:r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897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01" w:type="dxa"/>
            <w:shd w:val="clear" w:color="auto" w:fill="auto"/>
          </w:tcPr>
          <w:p w:rsidR="00C23971" w:rsidRPr="007E67D8" w:rsidRDefault="00C23971" w:rsidP="005F5E1C">
            <w:pPr>
              <w:tabs>
                <w:tab w:val="decimal" w:pos="809"/>
              </w:tabs>
              <w:spacing w:line="300" w:lineRule="exact"/>
              <w:rPr>
                <w:rFonts w:ascii="Angsana New" w:eastAsia="Times New Roman" w:hAnsi="Angsana New"/>
                <w:szCs w:val="24"/>
              </w:rPr>
            </w:pPr>
          </w:p>
        </w:tc>
      </w:tr>
    </w:tbl>
    <w:p w:rsidR="001637C7" w:rsidRPr="007E67D8" w:rsidRDefault="005F5E1C" w:rsidP="00095B49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5E1C">
        <w:rPr>
          <w:rFonts w:ascii="Angsana New" w:hAnsi="Angsana New"/>
          <w:b/>
          <w:bCs/>
          <w:sz w:val="32"/>
          <w:szCs w:val="32"/>
        </w:rPr>
        <w:t>12</w:t>
      </w:r>
      <w:r w:rsidR="001637C7" w:rsidRPr="007E67D8">
        <w:rPr>
          <w:rFonts w:ascii="Angsana New" w:hAnsi="Angsana New"/>
          <w:b/>
          <w:bCs/>
          <w:sz w:val="32"/>
          <w:szCs w:val="32"/>
        </w:rPr>
        <w:t>.</w:t>
      </w:r>
      <w:r w:rsidR="001637C7" w:rsidRPr="007E67D8">
        <w:rPr>
          <w:rFonts w:ascii="Angsana New" w:hAnsi="Angsana New"/>
          <w:b/>
          <w:bCs/>
          <w:sz w:val="32"/>
          <w:szCs w:val="32"/>
        </w:rPr>
        <w:tab/>
      </w:r>
      <w:r w:rsidR="001637C7" w:rsidRPr="007E67D8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:rsidR="001637C7" w:rsidRPr="007E67D8" w:rsidRDefault="001637C7" w:rsidP="001637C7">
      <w:pPr>
        <w:spacing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7E67D8">
        <w:rPr>
          <w:rFonts w:ascii="Angsana New" w:hAnsi="Angsana New"/>
          <w:sz w:val="32"/>
          <w:szCs w:val="32"/>
          <w:cs/>
        </w:rPr>
        <w:t>เงินลงทุนในบริษัทย่อย ณ วันที่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30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5F5E1C" w:rsidRPr="005F5E1C">
        <w:rPr>
          <w:rFonts w:ascii="Angsana New" w:hAnsi="Angsana New"/>
          <w:sz w:val="32"/>
          <w:szCs w:val="32"/>
        </w:rPr>
        <w:t>31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F5E1C" w:rsidRPr="005F5E1C">
        <w:rPr>
          <w:rFonts w:ascii="Angsana New" w:hAnsi="Angsana New"/>
          <w:sz w:val="32"/>
          <w:szCs w:val="32"/>
        </w:rPr>
        <w:t>2561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มีดังนี้</w:t>
      </w:r>
    </w:p>
    <w:p w:rsidR="001637C7" w:rsidRPr="007E67D8" w:rsidRDefault="001637C7" w:rsidP="001637C7">
      <w:pPr>
        <w:jc w:val="right"/>
        <w:rPr>
          <w:rFonts w:ascii="Angsana New" w:hAnsi="Angsana New"/>
          <w:b/>
          <w:bCs/>
          <w:szCs w:val="24"/>
        </w:rPr>
      </w:pPr>
      <w:r w:rsidRPr="007E67D8">
        <w:rPr>
          <w:rFonts w:ascii="Angsana New" w:hAnsi="Angsana New"/>
          <w:szCs w:val="24"/>
        </w:rPr>
        <w:t xml:space="preserve"> </w:t>
      </w:r>
      <w:r w:rsidRPr="007E67D8">
        <w:rPr>
          <w:rFonts w:ascii="Angsana New" w:hAnsi="Angsana New"/>
          <w:b/>
          <w:bCs/>
          <w:szCs w:val="24"/>
        </w:rPr>
        <w:t>(</w:t>
      </w:r>
      <w:r w:rsidRPr="007E67D8">
        <w:rPr>
          <w:rFonts w:ascii="Angsana New" w:hAnsi="Angsana New"/>
          <w:b/>
          <w:bCs/>
          <w:szCs w:val="24"/>
          <w:cs/>
        </w:rPr>
        <w:t>หน่วย</w:t>
      </w:r>
      <w:r w:rsidRPr="007E67D8">
        <w:rPr>
          <w:rFonts w:ascii="Angsana New" w:hAnsi="Angsana New"/>
          <w:b/>
          <w:bCs/>
          <w:szCs w:val="24"/>
        </w:rPr>
        <w:t xml:space="preserve">: </w:t>
      </w:r>
      <w:r w:rsidRPr="007E67D8">
        <w:rPr>
          <w:rFonts w:ascii="Angsana New" w:hAnsi="Angsana New"/>
          <w:b/>
          <w:bCs/>
          <w:szCs w:val="24"/>
          <w:cs/>
        </w:rPr>
        <w:t>พันบาท)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50"/>
        <w:gridCol w:w="882"/>
        <w:gridCol w:w="86"/>
        <w:gridCol w:w="814"/>
        <w:gridCol w:w="86"/>
        <w:gridCol w:w="810"/>
        <w:gridCol w:w="86"/>
        <w:gridCol w:w="810"/>
        <w:gridCol w:w="86"/>
        <w:gridCol w:w="912"/>
        <w:gridCol w:w="86"/>
        <w:gridCol w:w="904"/>
      </w:tblGrid>
      <w:tr w:rsidR="001637C7" w:rsidRPr="007E67D8" w:rsidTr="00D47A5A">
        <w:tc>
          <w:tcPr>
            <w:tcW w:w="3150" w:type="dxa"/>
            <w:vAlign w:val="bottom"/>
          </w:tcPr>
          <w:p w:rsidR="001637C7" w:rsidRPr="007E67D8" w:rsidRDefault="001637C7" w:rsidP="005F5E1C">
            <w:pPr>
              <w:spacing w:line="32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บริษัท</w:t>
            </w:r>
          </w:p>
        </w:tc>
        <w:tc>
          <w:tcPr>
            <w:tcW w:w="1782" w:type="dxa"/>
            <w:gridSpan w:val="3"/>
            <w:vAlign w:val="bottom"/>
          </w:tcPr>
          <w:p w:rsidR="001637C7" w:rsidRPr="007E67D8" w:rsidRDefault="001637C7" w:rsidP="005F5E1C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ทุนเรียกชำระแล้ว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06" w:type="dxa"/>
            <w:gridSpan w:val="3"/>
            <w:vAlign w:val="bottom"/>
          </w:tcPr>
          <w:p w:rsidR="001637C7" w:rsidRPr="007E67D8" w:rsidRDefault="001637C7" w:rsidP="005F5E1C">
            <w:pPr>
              <w:spacing w:line="320" w:lineRule="exact"/>
              <w:ind w:left="-3" w:right="-5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สัดส่วนเงินลงทุน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902" w:type="dxa"/>
            <w:gridSpan w:val="3"/>
            <w:vAlign w:val="bottom"/>
          </w:tcPr>
          <w:p w:rsidR="001637C7" w:rsidRPr="007E67D8" w:rsidRDefault="001637C7" w:rsidP="005F5E1C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</w:tr>
      <w:tr w:rsidR="001637C7" w:rsidRPr="007E67D8" w:rsidTr="00D47A5A">
        <w:tc>
          <w:tcPr>
            <w:tcW w:w="3150" w:type="dxa"/>
            <w:vAlign w:val="bottom"/>
          </w:tcPr>
          <w:p w:rsidR="001637C7" w:rsidRPr="007E67D8" w:rsidRDefault="001637C7" w:rsidP="005F5E1C">
            <w:pPr>
              <w:spacing w:line="32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1637C7" w:rsidRPr="007E67D8" w:rsidRDefault="001637C7" w:rsidP="005F5E1C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ณ วันที่ </w:t>
            </w:r>
          </w:p>
          <w:p w:rsidR="001637C7" w:rsidRPr="007E67D8" w:rsidRDefault="005F5E1C" w:rsidP="005F5E1C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1637C7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1637C7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</w:p>
          <w:p w:rsidR="001637C7" w:rsidRPr="007E67D8" w:rsidRDefault="005F5E1C" w:rsidP="005F5E1C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:rsidR="001637C7" w:rsidRPr="007E67D8" w:rsidRDefault="001637C7" w:rsidP="005F5E1C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ณ วันที่ </w:t>
            </w:r>
          </w:p>
          <w:p w:rsidR="001637C7" w:rsidRPr="007E67D8" w:rsidRDefault="005F5E1C" w:rsidP="005F5E1C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1637C7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1637C7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ธันวาคม</w:t>
            </w:r>
          </w:p>
          <w:p w:rsidR="001637C7" w:rsidRPr="007E67D8" w:rsidRDefault="005F5E1C" w:rsidP="005F5E1C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1637C7" w:rsidRPr="007E67D8" w:rsidRDefault="001637C7" w:rsidP="005F5E1C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ณ วันที่ </w:t>
            </w:r>
          </w:p>
          <w:p w:rsidR="001637C7" w:rsidRPr="007E67D8" w:rsidRDefault="005F5E1C" w:rsidP="005F5E1C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1637C7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1637C7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</w:p>
          <w:p w:rsidR="001637C7" w:rsidRPr="007E67D8" w:rsidRDefault="005F5E1C" w:rsidP="005F5E1C">
            <w:pPr>
              <w:spacing w:line="320" w:lineRule="exact"/>
              <w:ind w:left="-3" w:right="-5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1637C7" w:rsidRPr="007E67D8" w:rsidRDefault="001637C7" w:rsidP="005F5E1C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ณ วันที่ </w:t>
            </w:r>
          </w:p>
          <w:p w:rsidR="001637C7" w:rsidRPr="007E67D8" w:rsidRDefault="005F5E1C" w:rsidP="005F5E1C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1637C7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1637C7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ธันวาคม</w:t>
            </w:r>
          </w:p>
          <w:p w:rsidR="001637C7" w:rsidRPr="007E67D8" w:rsidRDefault="005F5E1C" w:rsidP="005F5E1C">
            <w:pPr>
              <w:spacing w:line="320" w:lineRule="exact"/>
              <w:ind w:left="-3" w:right="-5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:rsidR="001637C7" w:rsidRPr="007E67D8" w:rsidRDefault="001637C7" w:rsidP="005F5E1C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ณ วันที่ </w:t>
            </w:r>
          </w:p>
          <w:p w:rsidR="001637C7" w:rsidRPr="007E67D8" w:rsidRDefault="005F5E1C" w:rsidP="005F5E1C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1637C7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1637C7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</w:p>
          <w:p w:rsidR="001637C7" w:rsidRPr="007E67D8" w:rsidRDefault="005F5E1C" w:rsidP="005F5E1C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:rsidR="001637C7" w:rsidRPr="007E67D8" w:rsidRDefault="001637C7" w:rsidP="005F5E1C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ณ วันที่ </w:t>
            </w:r>
          </w:p>
          <w:p w:rsidR="001637C7" w:rsidRPr="007E67D8" w:rsidRDefault="005F5E1C" w:rsidP="005F5E1C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1637C7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1637C7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ธันวาคม</w:t>
            </w:r>
          </w:p>
          <w:p w:rsidR="001637C7" w:rsidRPr="007E67D8" w:rsidRDefault="005F5E1C" w:rsidP="005F5E1C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1637C7" w:rsidRPr="007E67D8" w:rsidTr="00D47A5A">
        <w:tc>
          <w:tcPr>
            <w:tcW w:w="3150" w:type="dxa"/>
            <w:vAlign w:val="bottom"/>
          </w:tcPr>
          <w:p w:rsidR="001637C7" w:rsidRPr="007E67D8" w:rsidRDefault="001637C7" w:rsidP="005F5E1C">
            <w:pPr>
              <w:spacing w:line="32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37C7" w:rsidRPr="007E67D8" w:rsidRDefault="001637C7" w:rsidP="005F5E1C">
            <w:pPr>
              <w:spacing w:line="320" w:lineRule="exact"/>
              <w:ind w:left="-18"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:rsidR="001637C7" w:rsidRPr="007E67D8" w:rsidRDefault="001637C7" w:rsidP="005F5E1C">
            <w:pPr>
              <w:spacing w:line="320" w:lineRule="exact"/>
              <w:ind w:left="-18"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37C7" w:rsidRPr="007E67D8" w:rsidRDefault="001637C7" w:rsidP="005F5E1C">
            <w:pPr>
              <w:spacing w:line="320" w:lineRule="exact"/>
              <w:ind w:left="-18"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:rsidR="001637C7" w:rsidRPr="007E67D8" w:rsidRDefault="001637C7" w:rsidP="005F5E1C">
            <w:pPr>
              <w:spacing w:line="320" w:lineRule="exact"/>
              <w:ind w:left="-18"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37C7" w:rsidRPr="007E67D8" w:rsidRDefault="001637C7" w:rsidP="005F5E1C">
            <w:pPr>
              <w:spacing w:line="320" w:lineRule="exact"/>
              <w:ind w:left="-3" w:right="-5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spacing w:line="320" w:lineRule="exact"/>
              <w:ind w:left="-18" w:right="-3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37C7" w:rsidRPr="007E67D8" w:rsidRDefault="001637C7" w:rsidP="005F5E1C">
            <w:pPr>
              <w:spacing w:line="320" w:lineRule="exact"/>
              <w:ind w:left="-3" w:right="-5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37C7" w:rsidRPr="007E67D8" w:rsidRDefault="001637C7" w:rsidP="005F5E1C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:rsidR="001637C7" w:rsidRPr="007E67D8" w:rsidRDefault="001637C7" w:rsidP="005F5E1C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:rsidR="001637C7" w:rsidRPr="007E67D8" w:rsidRDefault="001637C7" w:rsidP="005F5E1C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1637C7" w:rsidRPr="007E67D8" w:rsidTr="00D47A5A">
        <w:tc>
          <w:tcPr>
            <w:tcW w:w="3150" w:type="dxa"/>
          </w:tcPr>
          <w:p w:rsidR="001637C7" w:rsidRPr="007E67D8" w:rsidRDefault="001637C7" w:rsidP="005F5E1C">
            <w:pPr>
              <w:spacing w:line="32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E67D8">
              <w:rPr>
                <w:rFonts w:ascii="Angsana New" w:hAnsi="Angsana New"/>
                <w:sz w:val="26"/>
                <w:szCs w:val="26"/>
                <w:cs/>
              </w:rPr>
              <w:t>บริษัท สตาร์ แก๊ส จำกัด</w:t>
            </w:r>
          </w:p>
        </w:tc>
        <w:tc>
          <w:tcPr>
            <w:tcW w:w="882" w:type="dxa"/>
            <w:shd w:val="clear" w:color="auto" w:fill="auto"/>
          </w:tcPr>
          <w:p w:rsidR="001637C7" w:rsidRPr="007E67D8" w:rsidRDefault="005F5E1C" w:rsidP="005F5E1C">
            <w:pPr>
              <w:tabs>
                <w:tab w:val="decimal" w:pos="79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60</w:t>
            </w:r>
            <w:r w:rsidR="001637C7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617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</w:tcPr>
          <w:p w:rsidR="001637C7" w:rsidRPr="007E67D8" w:rsidRDefault="005F5E1C" w:rsidP="005F5E1C">
            <w:pPr>
              <w:tabs>
                <w:tab w:val="decimal" w:pos="72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60</w:t>
            </w:r>
            <w:r w:rsidR="001637C7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617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1637C7" w:rsidRPr="007E67D8" w:rsidRDefault="005F5E1C" w:rsidP="005F5E1C">
            <w:pPr>
              <w:tabs>
                <w:tab w:val="decimal" w:pos="617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617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1637C7" w:rsidRPr="007E67D8" w:rsidRDefault="005F5E1C" w:rsidP="005F5E1C">
            <w:pPr>
              <w:tabs>
                <w:tab w:val="decimal" w:pos="617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2" w:type="dxa"/>
            <w:shd w:val="clear" w:color="auto" w:fill="auto"/>
          </w:tcPr>
          <w:p w:rsidR="001637C7" w:rsidRPr="007E67D8" w:rsidRDefault="005F5E1C" w:rsidP="005F5E1C">
            <w:pPr>
              <w:tabs>
                <w:tab w:val="decimal" w:pos="81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550</w:t>
            </w:r>
            <w:r w:rsidR="001637C7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4" w:type="dxa"/>
          </w:tcPr>
          <w:p w:rsidR="001637C7" w:rsidRPr="007E67D8" w:rsidRDefault="005F5E1C" w:rsidP="005F5E1C">
            <w:pPr>
              <w:tabs>
                <w:tab w:val="decimal" w:pos="81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550</w:t>
            </w:r>
            <w:r w:rsidR="001637C7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1637C7" w:rsidRPr="007E67D8" w:rsidTr="00D47A5A">
        <w:trPr>
          <w:trHeight w:val="234"/>
        </w:trPr>
        <w:tc>
          <w:tcPr>
            <w:tcW w:w="3150" w:type="dxa"/>
          </w:tcPr>
          <w:p w:rsidR="001637C7" w:rsidRPr="007E67D8" w:rsidRDefault="001637C7" w:rsidP="005F5E1C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7E67D8">
              <w:rPr>
                <w:rFonts w:ascii="Angsana New" w:hAnsi="Angsana New"/>
                <w:sz w:val="26"/>
                <w:szCs w:val="26"/>
                <w:cs/>
              </w:rPr>
              <w:t>บริษัท เทเลแม็กซ์ เอเชีย คอร์ปอเรชั่น จำกัด</w:t>
            </w:r>
          </w:p>
        </w:tc>
        <w:tc>
          <w:tcPr>
            <w:tcW w:w="882" w:type="dxa"/>
            <w:shd w:val="clear" w:color="auto" w:fill="auto"/>
          </w:tcPr>
          <w:p w:rsidR="001637C7" w:rsidRPr="007E67D8" w:rsidRDefault="005F5E1C" w:rsidP="005F5E1C">
            <w:pPr>
              <w:tabs>
                <w:tab w:val="decimal" w:pos="79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250</w:t>
            </w:r>
            <w:r w:rsidR="001637C7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617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</w:tcPr>
          <w:p w:rsidR="001637C7" w:rsidRPr="007E67D8" w:rsidRDefault="005F5E1C" w:rsidP="005F5E1C">
            <w:pPr>
              <w:tabs>
                <w:tab w:val="decimal" w:pos="72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250</w:t>
            </w:r>
            <w:r w:rsidR="001637C7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617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1637C7" w:rsidRPr="007E67D8" w:rsidRDefault="005F5E1C" w:rsidP="005F5E1C">
            <w:pPr>
              <w:tabs>
                <w:tab w:val="decimal" w:pos="617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617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1637C7" w:rsidRPr="007E67D8" w:rsidRDefault="005F5E1C" w:rsidP="005F5E1C">
            <w:pPr>
              <w:tabs>
                <w:tab w:val="decimal" w:pos="617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:rsidR="001637C7" w:rsidRPr="007E67D8" w:rsidRDefault="005F5E1C" w:rsidP="005F5E1C">
            <w:pPr>
              <w:tabs>
                <w:tab w:val="decimal" w:pos="81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249</w:t>
            </w:r>
            <w:r w:rsidR="001637C7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4" w:type="dxa"/>
          </w:tcPr>
          <w:p w:rsidR="001637C7" w:rsidRPr="007E67D8" w:rsidRDefault="005F5E1C" w:rsidP="005F5E1C">
            <w:pPr>
              <w:tabs>
                <w:tab w:val="decimal" w:pos="81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249</w:t>
            </w:r>
            <w:r w:rsidR="001637C7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999</w:t>
            </w:r>
          </w:p>
        </w:tc>
      </w:tr>
      <w:tr w:rsidR="001637C7" w:rsidRPr="007E67D8" w:rsidTr="00D47A5A">
        <w:trPr>
          <w:trHeight w:val="234"/>
        </w:trPr>
        <w:tc>
          <w:tcPr>
            <w:tcW w:w="3150" w:type="dxa"/>
          </w:tcPr>
          <w:p w:rsidR="0004286E" w:rsidRDefault="001637C7" w:rsidP="005F5E1C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7E67D8">
              <w:rPr>
                <w:rFonts w:ascii="Angsana New" w:hAnsi="Angsana New"/>
                <w:sz w:val="26"/>
                <w:szCs w:val="26"/>
                <w:cs/>
              </w:rPr>
              <w:t>บริษัท แซม วอเตอร์ ซัพพลาย จำกัด</w:t>
            </w:r>
          </w:p>
          <w:p w:rsidR="001637C7" w:rsidRPr="007E67D8" w:rsidRDefault="00405AC8" w:rsidP="005F5E1C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874BC3" w:rsidRPr="007E67D8">
              <w:rPr>
                <w:rFonts w:ascii="Angsana New" w:hAnsi="Angsana New"/>
                <w:sz w:val="26"/>
                <w:szCs w:val="26"/>
              </w:rPr>
              <w:t>(</w:t>
            </w:r>
            <w:r w:rsidR="00874BC3" w:rsidRPr="007E67D8">
              <w:rPr>
                <w:rFonts w:ascii="Angsana New" w:hAnsi="Angsana New" w:hint="cs"/>
                <w:sz w:val="26"/>
                <w:szCs w:val="26"/>
                <w:cs/>
              </w:rPr>
              <w:t xml:space="preserve">ดูหมายเหตุข้อ </w:t>
            </w:r>
            <w:r w:rsidR="005F5E1C" w:rsidRPr="005F5E1C">
              <w:rPr>
                <w:rFonts w:ascii="Angsana New" w:hAnsi="Angsana New"/>
                <w:sz w:val="26"/>
                <w:szCs w:val="26"/>
              </w:rPr>
              <w:t>25</w:t>
            </w:r>
            <w:r w:rsidR="00874BC3" w:rsidRPr="007E67D8">
              <w:rPr>
                <w:rFonts w:ascii="Angsana New" w:hAnsi="Angsana New"/>
                <w:sz w:val="26"/>
                <w:szCs w:val="26"/>
              </w:rPr>
              <w:t>.</w:t>
            </w:r>
            <w:r w:rsidR="005F5E1C" w:rsidRPr="005F5E1C">
              <w:rPr>
                <w:rFonts w:ascii="Angsana New" w:hAnsi="Angsana New"/>
                <w:sz w:val="26"/>
                <w:szCs w:val="26"/>
              </w:rPr>
              <w:t>1</w:t>
            </w:r>
            <w:r w:rsidR="00874BC3" w:rsidRPr="007E67D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82" w:type="dxa"/>
            <w:shd w:val="clear" w:color="auto" w:fill="auto"/>
          </w:tcPr>
          <w:p w:rsidR="001637C7" w:rsidRPr="007E67D8" w:rsidRDefault="005F5E1C" w:rsidP="005F5E1C">
            <w:pPr>
              <w:tabs>
                <w:tab w:val="decimal" w:pos="79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65</w:t>
            </w:r>
            <w:r w:rsidR="001637C7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617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</w:tcPr>
          <w:p w:rsidR="001637C7" w:rsidRPr="007E67D8" w:rsidRDefault="005F5E1C" w:rsidP="005F5E1C">
            <w:pPr>
              <w:tabs>
                <w:tab w:val="decimal" w:pos="72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30</w:t>
            </w:r>
            <w:r w:rsidR="001637C7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617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1637C7" w:rsidRPr="007E67D8" w:rsidRDefault="005F5E1C" w:rsidP="005F5E1C">
            <w:pPr>
              <w:tabs>
                <w:tab w:val="decimal" w:pos="617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617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1637C7" w:rsidRPr="007E67D8" w:rsidRDefault="005F5E1C" w:rsidP="005F5E1C">
            <w:pPr>
              <w:tabs>
                <w:tab w:val="decimal" w:pos="617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:rsidR="001637C7" w:rsidRPr="007E67D8" w:rsidRDefault="005F5E1C" w:rsidP="005F5E1C">
            <w:pPr>
              <w:tabs>
                <w:tab w:val="decimal" w:pos="81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107</w:t>
            </w:r>
            <w:r w:rsidR="001637C7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4" w:type="dxa"/>
          </w:tcPr>
          <w:p w:rsidR="001637C7" w:rsidRPr="007E67D8" w:rsidRDefault="005F5E1C" w:rsidP="005F5E1C">
            <w:pPr>
              <w:tabs>
                <w:tab w:val="decimal" w:pos="81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72</w:t>
            </w:r>
            <w:r w:rsidR="001637C7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1637C7" w:rsidRPr="007E67D8" w:rsidTr="00D47A5A">
        <w:trPr>
          <w:trHeight w:val="234"/>
        </w:trPr>
        <w:tc>
          <w:tcPr>
            <w:tcW w:w="3150" w:type="dxa"/>
          </w:tcPr>
          <w:p w:rsidR="001637C7" w:rsidRPr="007E67D8" w:rsidRDefault="001637C7" w:rsidP="005F5E1C">
            <w:pPr>
              <w:spacing w:line="32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E67D8">
              <w:rPr>
                <w:rFonts w:ascii="Angsana New" w:hAnsi="Angsana New"/>
                <w:sz w:val="26"/>
                <w:szCs w:val="26"/>
                <w:cs/>
              </w:rPr>
              <w:t>บริษัท เฟอร์รั่ม แคปปิตอล จำกัด</w:t>
            </w:r>
          </w:p>
        </w:tc>
        <w:tc>
          <w:tcPr>
            <w:tcW w:w="882" w:type="dxa"/>
            <w:shd w:val="clear" w:color="auto" w:fill="auto"/>
          </w:tcPr>
          <w:p w:rsidR="001637C7" w:rsidRPr="007E67D8" w:rsidRDefault="005F5E1C" w:rsidP="005F5E1C">
            <w:pPr>
              <w:tabs>
                <w:tab w:val="decimal" w:pos="79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50</w:t>
            </w:r>
            <w:r w:rsidR="001637C7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617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</w:tcPr>
          <w:p w:rsidR="001637C7" w:rsidRPr="007E67D8" w:rsidRDefault="005F5E1C" w:rsidP="005F5E1C">
            <w:pPr>
              <w:tabs>
                <w:tab w:val="decimal" w:pos="72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50</w:t>
            </w:r>
            <w:r w:rsidR="001637C7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617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1637C7" w:rsidRPr="007E67D8" w:rsidRDefault="005F5E1C" w:rsidP="005F5E1C">
            <w:pPr>
              <w:tabs>
                <w:tab w:val="decimal" w:pos="617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617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1637C7" w:rsidRPr="007E67D8" w:rsidRDefault="005F5E1C" w:rsidP="005F5E1C">
            <w:pPr>
              <w:tabs>
                <w:tab w:val="decimal" w:pos="617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:rsidR="001637C7" w:rsidRPr="007E67D8" w:rsidRDefault="005F5E1C" w:rsidP="005F5E1C">
            <w:pPr>
              <w:tabs>
                <w:tab w:val="decimal" w:pos="81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50</w:t>
            </w:r>
            <w:r w:rsidR="001637C7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4" w:type="dxa"/>
          </w:tcPr>
          <w:p w:rsidR="001637C7" w:rsidRPr="007E67D8" w:rsidRDefault="005F5E1C" w:rsidP="005F5E1C">
            <w:pPr>
              <w:tabs>
                <w:tab w:val="decimal" w:pos="81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50</w:t>
            </w:r>
            <w:r w:rsidR="001637C7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1637C7" w:rsidRPr="007E67D8" w:rsidTr="00D47A5A">
        <w:tc>
          <w:tcPr>
            <w:tcW w:w="3150" w:type="dxa"/>
          </w:tcPr>
          <w:p w:rsidR="001637C7" w:rsidRPr="007E67D8" w:rsidRDefault="001637C7" w:rsidP="005F5E1C">
            <w:pPr>
              <w:spacing w:line="32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E67D8">
              <w:rPr>
                <w:rFonts w:ascii="Angsana New" w:hAnsi="Angsana New"/>
                <w:sz w:val="26"/>
                <w:szCs w:val="26"/>
                <w:cs/>
              </w:rPr>
              <w:t>บริษัท เอ็ม</w:t>
            </w:r>
            <w:r w:rsidRPr="007E67D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E67D8">
              <w:rPr>
                <w:rFonts w:ascii="Angsana New" w:hAnsi="Angsana New"/>
                <w:sz w:val="26"/>
                <w:szCs w:val="26"/>
                <w:cs/>
              </w:rPr>
              <w:t>โซลูชั่น จำกัด</w:t>
            </w:r>
          </w:p>
        </w:tc>
        <w:tc>
          <w:tcPr>
            <w:tcW w:w="882" w:type="dxa"/>
            <w:shd w:val="clear" w:color="auto" w:fill="auto"/>
          </w:tcPr>
          <w:p w:rsidR="001637C7" w:rsidRPr="007E67D8" w:rsidRDefault="005F5E1C" w:rsidP="005F5E1C">
            <w:pPr>
              <w:tabs>
                <w:tab w:val="decimal" w:pos="79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10</w:t>
            </w:r>
            <w:r w:rsidR="001637C7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617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</w:tcPr>
          <w:p w:rsidR="001637C7" w:rsidRPr="007E67D8" w:rsidRDefault="005F5E1C" w:rsidP="005F5E1C">
            <w:pPr>
              <w:tabs>
                <w:tab w:val="decimal" w:pos="72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10</w:t>
            </w:r>
            <w:r w:rsidR="001637C7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617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1637C7" w:rsidRPr="007E67D8" w:rsidRDefault="005F5E1C" w:rsidP="005F5E1C">
            <w:pPr>
              <w:tabs>
                <w:tab w:val="decimal" w:pos="617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617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1637C7" w:rsidRPr="007E67D8" w:rsidRDefault="005F5E1C" w:rsidP="005F5E1C">
            <w:pPr>
              <w:tabs>
                <w:tab w:val="decimal" w:pos="617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:rsidR="001637C7" w:rsidRPr="007E67D8" w:rsidRDefault="005F5E1C" w:rsidP="005F5E1C">
            <w:pPr>
              <w:tabs>
                <w:tab w:val="decimal" w:pos="81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13</w:t>
            </w:r>
            <w:r w:rsidR="001637C7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327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4" w:type="dxa"/>
          </w:tcPr>
          <w:p w:rsidR="001637C7" w:rsidRPr="007E67D8" w:rsidRDefault="005F5E1C" w:rsidP="005F5E1C">
            <w:pPr>
              <w:tabs>
                <w:tab w:val="decimal" w:pos="81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13</w:t>
            </w:r>
            <w:r w:rsidR="001637C7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327</w:t>
            </w:r>
          </w:p>
        </w:tc>
      </w:tr>
      <w:tr w:rsidR="001637C7" w:rsidRPr="007E67D8" w:rsidTr="00D47A5A">
        <w:tc>
          <w:tcPr>
            <w:tcW w:w="3150" w:type="dxa"/>
          </w:tcPr>
          <w:p w:rsidR="001637C7" w:rsidRPr="007E67D8" w:rsidRDefault="001637C7" w:rsidP="005F5E1C">
            <w:pPr>
              <w:spacing w:line="32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E67D8">
              <w:rPr>
                <w:rFonts w:ascii="Angsana New" w:hAnsi="Angsana New"/>
                <w:sz w:val="26"/>
                <w:szCs w:val="26"/>
                <w:cs/>
              </w:rPr>
              <w:t>บริษัท เอ็มลิ้งค์ ช็อป จำกัด</w:t>
            </w:r>
          </w:p>
        </w:tc>
        <w:tc>
          <w:tcPr>
            <w:tcW w:w="882" w:type="dxa"/>
            <w:shd w:val="clear" w:color="auto" w:fill="auto"/>
          </w:tcPr>
          <w:p w:rsidR="001637C7" w:rsidRPr="007E67D8" w:rsidRDefault="005F5E1C" w:rsidP="005F5E1C">
            <w:pPr>
              <w:tabs>
                <w:tab w:val="decimal" w:pos="79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10</w:t>
            </w:r>
            <w:r w:rsidR="001637C7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617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</w:tcPr>
          <w:p w:rsidR="001637C7" w:rsidRPr="007E67D8" w:rsidRDefault="005F5E1C" w:rsidP="005F5E1C">
            <w:pPr>
              <w:tabs>
                <w:tab w:val="decimal" w:pos="72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10</w:t>
            </w:r>
            <w:r w:rsidR="001637C7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617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1637C7" w:rsidRPr="007E67D8" w:rsidRDefault="005F5E1C" w:rsidP="005F5E1C">
            <w:pPr>
              <w:tabs>
                <w:tab w:val="decimal" w:pos="617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617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1637C7" w:rsidRPr="007E67D8" w:rsidRDefault="005F5E1C" w:rsidP="005F5E1C">
            <w:pPr>
              <w:tabs>
                <w:tab w:val="decimal" w:pos="617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:rsidR="001637C7" w:rsidRPr="007E67D8" w:rsidRDefault="005F5E1C" w:rsidP="005F5E1C">
            <w:pPr>
              <w:tabs>
                <w:tab w:val="decimal" w:pos="81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9</w:t>
            </w:r>
            <w:r w:rsidR="001637C7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1637C7" w:rsidRPr="007E67D8" w:rsidRDefault="005F5E1C" w:rsidP="005F5E1C">
            <w:pPr>
              <w:tabs>
                <w:tab w:val="decimal" w:pos="81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9</w:t>
            </w:r>
            <w:r w:rsidR="001637C7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1637C7" w:rsidRPr="007E67D8" w:rsidTr="00D47A5A">
        <w:trPr>
          <w:trHeight w:val="234"/>
        </w:trPr>
        <w:tc>
          <w:tcPr>
            <w:tcW w:w="3150" w:type="dxa"/>
          </w:tcPr>
          <w:p w:rsidR="001637C7" w:rsidRPr="007E67D8" w:rsidRDefault="001637C7" w:rsidP="005F5E1C">
            <w:pPr>
              <w:spacing w:line="32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E67D8">
              <w:rPr>
                <w:rFonts w:ascii="Angsana New" w:hAnsi="Angsan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37C7" w:rsidRPr="007E67D8" w:rsidRDefault="005F5E1C" w:rsidP="005F5E1C">
            <w:pPr>
              <w:tabs>
                <w:tab w:val="decimal" w:pos="81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980</w:t>
            </w:r>
            <w:r w:rsidR="001637C7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326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:rsidR="001637C7" w:rsidRPr="007E67D8" w:rsidRDefault="005F5E1C" w:rsidP="005F5E1C">
            <w:pPr>
              <w:tabs>
                <w:tab w:val="decimal" w:pos="81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944</w:t>
            </w:r>
            <w:r w:rsidR="001637C7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826</w:t>
            </w:r>
          </w:p>
        </w:tc>
      </w:tr>
      <w:tr w:rsidR="001637C7" w:rsidRPr="007E67D8" w:rsidTr="00D47A5A">
        <w:tc>
          <w:tcPr>
            <w:tcW w:w="3150" w:type="dxa"/>
          </w:tcPr>
          <w:p w:rsidR="001637C7" w:rsidRPr="007E67D8" w:rsidRDefault="001637C7" w:rsidP="005F5E1C">
            <w:pPr>
              <w:spacing w:line="320" w:lineRule="exact"/>
              <w:ind w:left="342" w:right="-36" w:hanging="342"/>
              <w:rPr>
                <w:rFonts w:ascii="Angsana New" w:hAnsi="Angsana New"/>
                <w:sz w:val="26"/>
                <w:szCs w:val="26"/>
              </w:rPr>
            </w:pPr>
            <w:r w:rsidRPr="007E67D8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E67D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E67D8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37C7" w:rsidRPr="007E67D8" w:rsidRDefault="001637C7" w:rsidP="005F5E1C">
            <w:pPr>
              <w:tabs>
                <w:tab w:val="decimal" w:pos="81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E67D8">
              <w:rPr>
                <w:rFonts w:ascii="Angsana New" w:hAnsi="Angsana New"/>
                <w:sz w:val="26"/>
                <w:szCs w:val="26"/>
              </w:rPr>
              <w:t>(</w:t>
            </w:r>
            <w:r w:rsidR="005F5E1C" w:rsidRPr="005F5E1C">
              <w:rPr>
                <w:rFonts w:ascii="Angsana New" w:hAnsi="Angsana New"/>
                <w:sz w:val="26"/>
                <w:szCs w:val="26"/>
              </w:rPr>
              <w:t>208</w:t>
            </w:r>
            <w:r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="005F5E1C" w:rsidRPr="005F5E1C">
              <w:rPr>
                <w:rFonts w:ascii="Angsana New" w:hAnsi="Angsana New"/>
                <w:sz w:val="26"/>
                <w:szCs w:val="26"/>
              </w:rPr>
              <w:t>082</w:t>
            </w:r>
            <w:r w:rsidRPr="007E67D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:rsidR="001637C7" w:rsidRPr="007E67D8" w:rsidRDefault="001637C7" w:rsidP="005F5E1C">
            <w:pPr>
              <w:tabs>
                <w:tab w:val="decimal" w:pos="81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E67D8">
              <w:rPr>
                <w:rFonts w:ascii="Angsana New" w:hAnsi="Angsana New"/>
                <w:sz w:val="26"/>
                <w:szCs w:val="26"/>
              </w:rPr>
              <w:t>(</w:t>
            </w:r>
            <w:r w:rsidR="005F5E1C" w:rsidRPr="005F5E1C">
              <w:rPr>
                <w:rFonts w:ascii="Angsana New" w:hAnsi="Angsana New"/>
                <w:sz w:val="26"/>
                <w:szCs w:val="26"/>
              </w:rPr>
              <w:t>208</w:t>
            </w:r>
            <w:r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="005F5E1C" w:rsidRPr="005F5E1C">
              <w:rPr>
                <w:rFonts w:ascii="Angsana New" w:hAnsi="Angsana New"/>
                <w:sz w:val="26"/>
                <w:szCs w:val="26"/>
              </w:rPr>
              <w:t>082</w:t>
            </w:r>
            <w:r w:rsidRPr="007E67D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637C7" w:rsidRPr="007E67D8" w:rsidTr="0004286E">
        <w:trPr>
          <w:trHeight w:val="234"/>
        </w:trPr>
        <w:tc>
          <w:tcPr>
            <w:tcW w:w="3150" w:type="dxa"/>
          </w:tcPr>
          <w:p w:rsidR="001637C7" w:rsidRPr="007E67D8" w:rsidRDefault="001637C7" w:rsidP="005F5E1C">
            <w:pPr>
              <w:spacing w:line="320" w:lineRule="exact"/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E67D8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 - สุทธิ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1637C7" w:rsidRPr="007E67D8" w:rsidRDefault="001637C7" w:rsidP="005F5E1C">
            <w:pPr>
              <w:tabs>
                <w:tab w:val="decimal" w:pos="702"/>
              </w:tabs>
              <w:spacing w:line="320" w:lineRule="exact"/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702"/>
              </w:tabs>
              <w:spacing w:line="320" w:lineRule="exact"/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1637C7" w:rsidRPr="007E67D8" w:rsidRDefault="001637C7" w:rsidP="005F5E1C">
            <w:pPr>
              <w:tabs>
                <w:tab w:val="decimal" w:pos="702"/>
              </w:tabs>
              <w:spacing w:line="320" w:lineRule="exact"/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486"/>
                <w:tab w:val="decimal" w:pos="582"/>
                <w:tab w:val="decimal" w:pos="70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637C7" w:rsidRPr="007E67D8" w:rsidRDefault="001637C7" w:rsidP="005F5E1C">
            <w:pPr>
              <w:tabs>
                <w:tab w:val="decimal" w:pos="486"/>
                <w:tab w:val="decimal" w:pos="582"/>
                <w:tab w:val="decimal" w:pos="70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486"/>
                <w:tab w:val="decimal" w:pos="582"/>
                <w:tab w:val="decimal" w:pos="70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1637C7" w:rsidRPr="007E67D8" w:rsidRDefault="001637C7" w:rsidP="005F5E1C">
            <w:pPr>
              <w:tabs>
                <w:tab w:val="decimal" w:pos="486"/>
                <w:tab w:val="decimal" w:pos="582"/>
                <w:tab w:val="decimal" w:pos="70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637C7" w:rsidRPr="007E67D8" w:rsidRDefault="005F5E1C" w:rsidP="005F5E1C">
            <w:pPr>
              <w:tabs>
                <w:tab w:val="decimal" w:pos="81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772</w:t>
            </w:r>
            <w:r w:rsidR="001637C7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86" w:type="dxa"/>
          </w:tcPr>
          <w:p w:rsidR="001637C7" w:rsidRPr="007E67D8" w:rsidRDefault="001637C7" w:rsidP="005F5E1C">
            <w:pPr>
              <w:tabs>
                <w:tab w:val="decimal" w:pos="88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637C7" w:rsidRPr="007E67D8" w:rsidRDefault="005F5E1C" w:rsidP="005F5E1C">
            <w:pPr>
              <w:tabs>
                <w:tab w:val="decimal" w:pos="81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736</w:t>
            </w:r>
            <w:r w:rsidR="001637C7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744</w:t>
            </w:r>
          </w:p>
        </w:tc>
      </w:tr>
    </w:tbl>
    <w:p w:rsidR="005F5E1C" w:rsidRDefault="005F5E1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637C7" w:rsidRPr="00B72305" w:rsidRDefault="001637C7" w:rsidP="005F5E1C">
      <w:pPr>
        <w:spacing w:after="3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E67D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5F5E1C" w:rsidRPr="005F5E1C">
        <w:rPr>
          <w:rFonts w:ascii="Angsana New" w:hAnsi="Angsana New"/>
          <w:sz w:val="32"/>
          <w:szCs w:val="32"/>
        </w:rPr>
        <w:t>25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ที่ประชุมคณะกรรมการ</w:t>
      </w:r>
      <w:r w:rsidR="00C03DBA">
        <w:rPr>
          <w:rFonts w:ascii="Angsana New" w:hAnsi="Angsana New" w:hint="cs"/>
          <w:sz w:val="32"/>
          <w:szCs w:val="32"/>
          <w:cs/>
        </w:rPr>
        <w:t>บริษัท</w:t>
      </w:r>
      <w:r w:rsidRPr="007E67D8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="005F5E1C" w:rsidRPr="005F5E1C">
        <w:rPr>
          <w:rFonts w:ascii="Angsana New" w:hAnsi="Angsana New"/>
          <w:sz w:val="32"/>
          <w:szCs w:val="32"/>
        </w:rPr>
        <w:t>8</w:t>
      </w:r>
      <w:r w:rsidRPr="007E67D8">
        <w:rPr>
          <w:rFonts w:ascii="Angsana New" w:hAnsi="Angsana New"/>
          <w:sz w:val="32"/>
          <w:szCs w:val="32"/>
        </w:rPr>
        <w:t>/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มีมติ</w:t>
      </w:r>
      <w:r w:rsidR="00C03DBA">
        <w:rPr>
          <w:rFonts w:ascii="Angsana New" w:hAnsi="Angsana New" w:hint="cs"/>
          <w:sz w:val="32"/>
          <w:szCs w:val="32"/>
          <w:cs/>
        </w:rPr>
        <w:t>อนุมัติการเข้าร่วม</w:t>
      </w:r>
      <w:r w:rsidRPr="007E67D8">
        <w:rPr>
          <w:rFonts w:ascii="Angsana New" w:hAnsi="Angsana New" w:hint="cs"/>
          <w:sz w:val="32"/>
          <w:szCs w:val="32"/>
          <w:cs/>
        </w:rPr>
        <w:t>ทุน</w:t>
      </w:r>
      <w:r w:rsidR="004021A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C03DBA" w:rsidRPr="00B72305">
        <w:rPr>
          <w:rFonts w:ascii="Angsana New" w:hAnsi="Angsana New" w:hint="cs"/>
          <w:sz w:val="32"/>
          <w:szCs w:val="32"/>
          <w:cs/>
        </w:rPr>
        <w:t>ในโครงการโรงไฟฟ้าประชารัฐ</w:t>
      </w:r>
      <w:r w:rsidRPr="00B72305">
        <w:rPr>
          <w:rFonts w:ascii="Angsana New" w:hAnsi="Angsana New" w:hint="cs"/>
          <w:sz w:val="32"/>
          <w:szCs w:val="32"/>
          <w:cs/>
        </w:rPr>
        <w:t>โดยให้</w:t>
      </w:r>
      <w:r w:rsidRPr="00B72305">
        <w:rPr>
          <w:rFonts w:ascii="Angsana New" w:hAnsi="Angsana New"/>
          <w:sz w:val="32"/>
          <w:szCs w:val="32"/>
          <w:cs/>
        </w:rPr>
        <w:t xml:space="preserve"> </w:t>
      </w:r>
      <w:r w:rsidR="00754233" w:rsidRPr="00B72305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B72305">
        <w:rPr>
          <w:rFonts w:ascii="Angsana New" w:hAnsi="Angsana New" w:hint="cs"/>
          <w:sz w:val="32"/>
          <w:szCs w:val="32"/>
          <w:cs/>
        </w:rPr>
        <w:t>เฟอร์รั่ม</w:t>
      </w:r>
      <w:r w:rsidRPr="00B72305">
        <w:rPr>
          <w:rFonts w:ascii="Angsana New" w:hAnsi="Angsana New"/>
          <w:sz w:val="32"/>
          <w:szCs w:val="32"/>
          <w:cs/>
        </w:rPr>
        <w:t xml:space="preserve"> </w:t>
      </w:r>
      <w:r w:rsidRPr="00B72305">
        <w:rPr>
          <w:rFonts w:ascii="Angsana New" w:hAnsi="Angsana New" w:hint="cs"/>
          <w:sz w:val="32"/>
          <w:szCs w:val="32"/>
          <w:cs/>
        </w:rPr>
        <w:t>เอ็นเนอร์ยี่</w:t>
      </w:r>
      <w:r w:rsidRPr="00B72305">
        <w:rPr>
          <w:rFonts w:ascii="Angsana New" w:hAnsi="Angsana New"/>
          <w:sz w:val="32"/>
          <w:szCs w:val="32"/>
          <w:cs/>
        </w:rPr>
        <w:t xml:space="preserve"> </w:t>
      </w:r>
      <w:r w:rsidR="00C03DBA" w:rsidRPr="00B72305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754233" w:rsidRPr="00B72305">
        <w:rPr>
          <w:rFonts w:ascii="Angsana New" w:hAnsi="Angsana New" w:hint="cs"/>
          <w:sz w:val="32"/>
          <w:szCs w:val="32"/>
          <w:cs/>
        </w:rPr>
        <w:t>ซึ่งเป็น</w:t>
      </w:r>
      <w:r w:rsidR="003900A8" w:rsidRPr="00B72305">
        <w:rPr>
          <w:rFonts w:ascii="Angsana New" w:hAnsi="Angsana New" w:hint="cs"/>
          <w:sz w:val="32"/>
          <w:szCs w:val="32"/>
          <w:cs/>
        </w:rPr>
        <w:t>บริษัท</w:t>
      </w:r>
      <w:r w:rsidR="00B72305" w:rsidRPr="00B72305">
        <w:rPr>
          <w:rFonts w:ascii="Angsana New" w:hAnsi="Angsana New" w:hint="cs"/>
          <w:sz w:val="32"/>
          <w:szCs w:val="32"/>
          <w:cs/>
        </w:rPr>
        <w:t>ย่อยของบริษัท</w:t>
      </w:r>
      <w:r w:rsidR="00F23FC0">
        <w:rPr>
          <w:rFonts w:ascii="Angsana New" w:hAnsi="Angsana New" w:hint="cs"/>
          <w:sz w:val="32"/>
          <w:szCs w:val="32"/>
          <w:cs/>
        </w:rPr>
        <w:t xml:space="preserve"> เฟอร์รั่ม แค</w:t>
      </w:r>
      <w:r w:rsidR="00C03DBA" w:rsidRPr="00B72305">
        <w:rPr>
          <w:rFonts w:ascii="Angsana New" w:hAnsi="Angsana New" w:hint="cs"/>
          <w:sz w:val="32"/>
          <w:szCs w:val="32"/>
          <w:cs/>
        </w:rPr>
        <w:t xml:space="preserve">ปปิตอล จำกัด </w:t>
      </w:r>
      <w:r w:rsidR="004021A0" w:rsidRPr="00B72305">
        <w:rPr>
          <w:rFonts w:ascii="Angsana New" w:hAnsi="Angsana New" w:hint="cs"/>
          <w:sz w:val="32"/>
          <w:szCs w:val="32"/>
          <w:cs/>
        </w:rPr>
        <w:t>เข้า</w:t>
      </w:r>
      <w:r w:rsidRPr="00B72305">
        <w:rPr>
          <w:rFonts w:ascii="Angsana New" w:hAnsi="Angsana New" w:hint="cs"/>
          <w:sz w:val="32"/>
          <w:szCs w:val="32"/>
          <w:cs/>
        </w:rPr>
        <w:t>ซื้อหุ้นสามัญของบริษัท</w:t>
      </w:r>
      <w:r w:rsidRPr="00B72305">
        <w:rPr>
          <w:rFonts w:ascii="Angsana New" w:hAnsi="Angsana New"/>
          <w:sz w:val="32"/>
          <w:szCs w:val="32"/>
          <w:cs/>
        </w:rPr>
        <w:t xml:space="preserve"> </w:t>
      </w:r>
      <w:r w:rsidRPr="00B72305">
        <w:rPr>
          <w:rFonts w:ascii="Angsana New" w:hAnsi="Angsana New" w:hint="cs"/>
          <w:sz w:val="32"/>
          <w:szCs w:val="32"/>
          <w:cs/>
        </w:rPr>
        <w:t>อีโค</w:t>
      </w:r>
      <w:r w:rsidR="00C03DBA" w:rsidRPr="00B72305">
        <w:rPr>
          <w:rFonts w:ascii="Angsana New" w:hAnsi="Angsana New" w:hint="cs"/>
          <w:sz w:val="32"/>
          <w:szCs w:val="32"/>
          <w:cs/>
        </w:rPr>
        <w:t xml:space="preserve"> </w:t>
      </w:r>
      <w:r w:rsidRPr="00B72305">
        <w:rPr>
          <w:rFonts w:ascii="Angsana New" w:hAnsi="Angsana New" w:hint="cs"/>
          <w:sz w:val="32"/>
          <w:szCs w:val="32"/>
          <w:cs/>
        </w:rPr>
        <w:t>เอ็นเนอร์ยี</w:t>
      </w:r>
      <w:r w:rsidRPr="00B72305">
        <w:rPr>
          <w:rFonts w:ascii="Angsana New" w:hAnsi="Angsana New"/>
          <w:sz w:val="32"/>
          <w:szCs w:val="32"/>
          <w:cs/>
        </w:rPr>
        <w:t xml:space="preserve"> </w:t>
      </w:r>
      <w:r w:rsidRPr="00B72305">
        <w:rPr>
          <w:rFonts w:ascii="Angsana New" w:hAnsi="Angsana New" w:hint="cs"/>
          <w:sz w:val="32"/>
          <w:szCs w:val="32"/>
          <w:cs/>
        </w:rPr>
        <w:t>กรุ๊ป</w:t>
      </w:r>
      <w:r w:rsidRPr="00B72305">
        <w:rPr>
          <w:rFonts w:ascii="Angsana New" w:hAnsi="Angsana New"/>
          <w:sz w:val="32"/>
          <w:szCs w:val="32"/>
          <w:cs/>
        </w:rPr>
        <w:t xml:space="preserve"> </w:t>
      </w:r>
      <w:r w:rsidRPr="00B72305">
        <w:rPr>
          <w:rFonts w:ascii="Angsana New" w:hAnsi="Angsana New" w:hint="cs"/>
          <w:sz w:val="32"/>
          <w:szCs w:val="32"/>
          <w:cs/>
        </w:rPr>
        <w:t>คอร์ปอเรชั่น</w:t>
      </w:r>
      <w:r w:rsidRPr="00B72305">
        <w:rPr>
          <w:rFonts w:ascii="Angsana New" w:hAnsi="Angsana New"/>
          <w:sz w:val="32"/>
          <w:szCs w:val="32"/>
          <w:cs/>
        </w:rPr>
        <w:t xml:space="preserve"> </w:t>
      </w:r>
      <w:r w:rsidRPr="00B72305">
        <w:rPr>
          <w:rFonts w:ascii="Angsana New" w:hAnsi="Angsana New" w:hint="cs"/>
          <w:sz w:val="32"/>
          <w:szCs w:val="32"/>
          <w:cs/>
        </w:rPr>
        <w:t>จำกัด</w:t>
      </w:r>
      <w:r w:rsidR="00B72305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C03DBA" w:rsidRPr="00B72305">
        <w:rPr>
          <w:rFonts w:ascii="Angsana New" w:hAnsi="Angsana New"/>
          <w:sz w:val="32"/>
          <w:szCs w:val="32"/>
          <w:cs/>
        </w:rPr>
        <w:t xml:space="preserve"> </w:t>
      </w:r>
      <w:r w:rsidR="007C33DF" w:rsidRPr="00B72305">
        <w:rPr>
          <w:rFonts w:ascii="Angsana New" w:hAnsi="Angsana New"/>
          <w:sz w:val="32"/>
          <w:szCs w:val="32"/>
        </w:rPr>
        <w:t>(</w:t>
      </w:r>
      <w:r w:rsidR="007C33DF" w:rsidRPr="00B72305">
        <w:rPr>
          <w:rFonts w:ascii="Angsana New" w:hAnsi="Angsana New" w:hint="cs"/>
          <w:sz w:val="32"/>
          <w:szCs w:val="32"/>
          <w:cs/>
        </w:rPr>
        <w:t xml:space="preserve">ดูหมายเหตุข้อ </w:t>
      </w:r>
      <w:r w:rsidR="005F5E1C" w:rsidRPr="00B72305">
        <w:rPr>
          <w:rFonts w:ascii="Angsana New" w:hAnsi="Angsana New"/>
          <w:sz w:val="32"/>
          <w:szCs w:val="32"/>
        </w:rPr>
        <w:t>4</w:t>
      </w:r>
      <w:r w:rsidR="007C33DF" w:rsidRPr="00B72305">
        <w:rPr>
          <w:rFonts w:ascii="Angsana New" w:hAnsi="Angsana New"/>
          <w:sz w:val="32"/>
          <w:szCs w:val="32"/>
        </w:rPr>
        <w:t>)</w:t>
      </w:r>
    </w:p>
    <w:p w:rsidR="00DC1FA3" w:rsidRPr="007E67D8" w:rsidRDefault="005F5E1C" w:rsidP="00F71DBA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5E1C">
        <w:rPr>
          <w:rFonts w:ascii="Angsana New" w:hAnsi="Angsana New"/>
          <w:b/>
          <w:bCs/>
          <w:sz w:val="32"/>
          <w:szCs w:val="32"/>
        </w:rPr>
        <w:t>13</w:t>
      </w:r>
      <w:r w:rsidR="00DC1FA3" w:rsidRPr="007E67D8">
        <w:rPr>
          <w:rFonts w:ascii="Angsana New" w:hAnsi="Angsana New"/>
          <w:b/>
          <w:bCs/>
          <w:sz w:val="32"/>
          <w:szCs w:val="32"/>
        </w:rPr>
        <w:t>.</w:t>
      </w:r>
      <w:r w:rsidR="00DC1FA3" w:rsidRPr="007E67D8">
        <w:rPr>
          <w:rFonts w:ascii="Angsana New" w:hAnsi="Angsana New"/>
          <w:b/>
          <w:bCs/>
          <w:sz w:val="32"/>
          <w:szCs w:val="32"/>
        </w:rPr>
        <w:tab/>
      </w:r>
      <w:r w:rsidR="00DC1FA3" w:rsidRPr="007E67D8">
        <w:rPr>
          <w:rFonts w:ascii="Angsana New" w:hAnsi="Angsana New" w:hint="cs"/>
          <w:b/>
          <w:bCs/>
          <w:sz w:val="32"/>
          <w:szCs w:val="32"/>
          <w:cs/>
        </w:rPr>
        <w:t>เงินลงทุนระยะยาวอื่น</w:t>
      </w:r>
    </w:p>
    <w:p w:rsidR="00DC1FA3" w:rsidRPr="007E67D8" w:rsidRDefault="00DC1FA3" w:rsidP="00B73F4C">
      <w:pPr>
        <w:spacing w:after="240"/>
        <w:ind w:left="1094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E67D8">
        <w:rPr>
          <w:rFonts w:ascii="Angsana New" w:hAnsi="Angsana New"/>
          <w:sz w:val="32"/>
          <w:szCs w:val="32"/>
          <w:cs/>
        </w:rPr>
        <w:t>เงินลงทุน</w:t>
      </w:r>
      <w:r w:rsidRPr="007E67D8">
        <w:rPr>
          <w:rFonts w:ascii="Angsana New" w:hAnsi="Angsana New" w:hint="cs"/>
          <w:sz w:val="32"/>
          <w:szCs w:val="32"/>
          <w:cs/>
        </w:rPr>
        <w:t>ระยะยาวอื่น</w:t>
      </w:r>
      <w:r w:rsidRPr="007E67D8">
        <w:rPr>
          <w:rFonts w:ascii="Angsana New" w:hAnsi="Angsana New"/>
          <w:sz w:val="32"/>
          <w:szCs w:val="32"/>
          <w:cs/>
        </w:rPr>
        <w:t xml:space="preserve"> ณ วันที่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30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5F5E1C" w:rsidRPr="005F5E1C">
        <w:rPr>
          <w:rFonts w:ascii="Angsana New" w:hAnsi="Angsana New"/>
          <w:sz w:val="32"/>
          <w:szCs w:val="32"/>
        </w:rPr>
        <w:t>31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F5E1C" w:rsidRPr="005F5E1C">
        <w:rPr>
          <w:rFonts w:ascii="Angsana New" w:hAnsi="Angsana New"/>
          <w:sz w:val="32"/>
          <w:szCs w:val="32"/>
        </w:rPr>
        <w:t>2561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22"/>
        <w:gridCol w:w="882"/>
        <w:gridCol w:w="86"/>
        <w:gridCol w:w="814"/>
        <w:gridCol w:w="86"/>
        <w:gridCol w:w="810"/>
        <w:gridCol w:w="86"/>
        <w:gridCol w:w="810"/>
        <w:gridCol w:w="86"/>
        <w:gridCol w:w="912"/>
        <w:gridCol w:w="86"/>
        <w:gridCol w:w="814"/>
      </w:tblGrid>
      <w:tr w:rsidR="00967991" w:rsidRPr="007E67D8" w:rsidTr="00B73F4C">
        <w:tc>
          <w:tcPr>
            <w:tcW w:w="3222" w:type="dxa"/>
            <w:vAlign w:val="bottom"/>
          </w:tcPr>
          <w:p w:rsidR="00967991" w:rsidRPr="007E67D8" w:rsidRDefault="00967991" w:rsidP="001E5198">
            <w:pPr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82" w:type="dxa"/>
            <w:gridSpan w:val="3"/>
            <w:vAlign w:val="bottom"/>
          </w:tcPr>
          <w:p w:rsidR="00967991" w:rsidRPr="007E67D8" w:rsidRDefault="00967991" w:rsidP="001E519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6" w:type="dxa"/>
          </w:tcPr>
          <w:p w:rsidR="00967991" w:rsidRPr="007E67D8" w:rsidRDefault="00967991" w:rsidP="001E519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06" w:type="dxa"/>
            <w:gridSpan w:val="3"/>
            <w:vAlign w:val="bottom"/>
          </w:tcPr>
          <w:p w:rsidR="00967991" w:rsidRPr="007E67D8" w:rsidRDefault="00967991" w:rsidP="001E5198">
            <w:pPr>
              <w:ind w:left="-3" w:right="-5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6" w:type="dxa"/>
          </w:tcPr>
          <w:p w:rsidR="00967991" w:rsidRPr="007E67D8" w:rsidRDefault="00967991" w:rsidP="001E519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12" w:type="dxa"/>
            <w:gridSpan w:val="3"/>
            <w:vAlign w:val="bottom"/>
          </w:tcPr>
          <w:p w:rsidR="00967991" w:rsidRPr="007E67D8" w:rsidRDefault="00A66DA7" w:rsidP="00B73F4C">
            <w:pPr>
              <w:tabs>
                <w:tab w:val="center" w:pos="6480"/>
                <w:tab w:val="center" w:pos="8820"/>
              </w:tabs>
              <w:ind w:right="7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หน่วย</w:t>
            </w:r>
            <w:r w:rsidRPr="007E67D8">
              <w:rPr>
                <w:rFonts w:ascii="Angsana New" w:hAnsi="Angsana New"/>
                <w:b/>
                <w:bCs/>
                <w:szCs w:val="24"/>
              </w:rPr>
              <w:t xml:space="preserve">: </w:t>
            </w: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พันบาท)</w:t>
            </w:r>
          </w:p>
        </w:tc>
      </w:tr>
      <w:tr w:rsidR="00A66DA7" w:rsidRPr="007E67D8" w:rsidTr="00B73F4C">
        <w:trPr>
          <w:trHeight w:val="414"/>
        </w:trPr>
        <w:tc>
          <w:tcPr>
            <w:tcW w:w="3222" w:type="dxa"/>
            <w:vAlign w:val="bottom"/>
          </w:tcPr>
          <w:p w:rsidR="00A66DA7" w:rsidRPr="007E67D8" w:rsidRDefault="00A66DA7" w:rsidP="00A66DA7">
            <w:pPr>
              <w:ind w:right="-3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บริษัท</w:t>
            </w:r>
          </w:p>
        </w:tc>
        <w:tc>
          <w:tcPr>
            <w:tcW w:w="1782" w:type="dxa"/>
            <w:gridSpan w:val="3"/>
            <w:vAlign w:val="bottom"/>
          </w:tcPr>
          <w:p w:rsidR="00A66DA7" w:rsidRPr="007E67D8" w:rsidRDefault="00A66DA7" w:rsidP="00A66DA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ทุนเรียกชำระแล้ว</w:t>
            </w:r>
          </w:p>
        </w:tc>
        <w:tc>
          <w:tcPr>
            <w:tcW w:w="86" w:type="dxa"/>
          </w:tcPr>
          <w:p w:rsidR="00A66DA7" w:rsidRPr="007E67D8" w:rsidRDefault="00A66DA7" w:rsidP="00A66DA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06" w:type="dxa"/>
            <w:gridSpan w:val="3"/>
            <w:vAlign w:val="bottom"/>
          </w:tcPr>
          <w:p w:rsidR="00A66DA7" w:rsidRPr="007E67D8" w:rsidRDefault="00A66DA7" w:rsidP="00A66DA7">
            <w:pPr>
              <w:ind w:left="-3" w:right="-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สัดส่วนเงินลงทุน</w:t>
            </w:r>
          </w:p>
        </w:tc>
        <w:tc>
          <w:tcPr>
            <w:tcW w:w="86" w:type="dxa"/>
          </w:tcPr>
          <w:p w:rsidR="00A66DA7" w:rsidRPr="007E67D8" w:rsidRDefault="00A66DA7" w:rsidP="00A66DA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12" w:type="dxa"/>
            <w:gridSpan w:val="3"/>
            <w:vAlign w:val="bottom"/>
          </w:tcPr>
          <w:p w:rsidR="00FD2A28" w:rsidRPr="007E67D8" w:rsidRDefault="00A66DA7" w:rsidP="0020653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มูลค่า</w:t>
            </w:r>
          </w:p>
        </w:tc>
      </w:tr>
      <w:tr w:rsidR="00967991" w:rsidRPr="007E67D8" w:rsidTr="00B73F4C">
        <w:tc>
          <w:tcPr>
            <w:tcW w:w="3222" w:type="dxa"/>
            <w:vAlign w:val="bottom"/>
          </w:tcPr>
          <w:p w:rsidR="00967991" w:rsidRPr="007E67D8" w:rsidRDefault="00967991" w:rsidP="001E5198">
            <w:pPr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280BD6" w:rsidRPr="007E67D8" w:rsidRDefault="00280BD6" w:rsidP="00280B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ณ วันที่ </w:t>
            </w:r>
          </w:p>
          <w:p w:rsidR="00280BD6" w:rsidRPr="007E67D8" w:rsidRDefault="005F5E1C" w:rsidP="00280B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</w:t>
            </w:r>
            <w:r w:rsidRPr="005F5E1C">
              <w:rPr>
                <w:rFonts w:ascii="Angsana New" w:hAnsi="Angsana New" w:hint="cs"/>
                <w:b/>
                <w:bCs/>
                <w:szCs w:val="24"/>
              </w:rPr>
              <w:t>0</w:t>
            </w:r>
            <w:r w:rsidR="00280BD6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F601B0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</w:p>
          <w:p w:rsidR="00967991" w:rsidRPr="007E67D8" w:rsidRDefault="005F5E1C" w:rsidP="00280B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:rsidR="00967991" w:rsidRPr="007E67D8" w:rsidRDefault="00967991" w:rsidP="001E519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:rsidR="00280BD6" w:rsidRPr="007E67D8" w:rsidRDefault="00280BD6" w:rsidP="00280B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ณ วันที่ </w:t>
            </w:r>
          </w:p>
          <w:p w:rsidR="00280BD6" w:rsidRPr="007E67D8" w:rsidRDefault="005F5E1C" w:rsidP="00280B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280BD6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280BD6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ธันวาคม</w:t>
            </w:r>
          </w:p>
          <w:p w:rsidR="00967991" w:rsidRPr="007E67D8" w:rsidRDefault="005F5E1C" w:rsidP="00280B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86" w:type="dxa"/>
          </w:tcPr>
          <w:p w:rsidR="00967991" w:rsidRPr="007E67D8" w:rsidRDefault="00967991" w:rsidP="001E519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280BD6" w:rsidRPr="007E67D8" w:rsidRDefault="00280BD6" w:rsidP="00280B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ณ วันที่ </w:t>
            </w:r>
          </w:p>
          <w:p w:rsidR="00280BD6" w:rsidRPr="007E67D8" w:rsidRDefault="005F5E1C" w:rsidP="00280B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280BD6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F601B0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</w:p>
          <w:p w:rsidR="00967991" w:rsidRPr="007E67D8" w:rsidRDefault="005F5E1C" w:rsidP="00280BD6">
            <w:pPr>
              <w:ind w:left="-3" w:right="-5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:rsidR="00967991" w:rsidRPr="007E67D8" w:rsidRDefault="00967991" w:rsidP="001E519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280BD6" w:rsidRPr="007E67D8" w:rsidRDefault="00280BD6" w:rsidP="00280B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ณ วันที่ </w:t>
            </w:r>
          </w:p>
          <w:p w:rsidR="00280BD6" w:rsidRPr="007E67D8" w:rsidRDefault="005F5E1C" w:rsidP="00280B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280BD6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280BD6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ธันวาคม</w:t>
            </w:r>
          </w:p>
          <w:p w:rsidR="00967991" w:rsidRPr="007E67D8" w:rsidRDefault="005F5E1C" w:rsidP="00280BD6">
            <w:pPr>
              <w:ind w:left="-3" w:right="-5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86" w:type="dxa"/>
          </w:tcPr>
          <w:p w:rsidR="00967991" w:rsidRPr="007E67D8" w:rsidRDefault="00967991" w:rsidP="001E519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:rsidR="00280BD6" w:rsidRPr="007E67D8" w:rsidRDefault="00280BD6" w:rsidP="00280B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ณ วันที่ </w:t>
            </w:r>
          </w:p>
          <w:p w:rsidR="00280BD6" w:rsidRPr="007E67D8" w:rsidRDefault="005F5E1C" w:rsidP="00280B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280BD6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F601B0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</w:p>
          <w:p w:rsidR="00967991" w:rsidRPr="007E67D8" w:rsidRDefault="005F5E1C" w:rsidP="00280B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:rsidR="00967991" w:rsidRPr="007E67D8" w:rsidRDefault="00967991" w:rsidP="001E519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:rsidR="00280BD6" w:rsidRPr="007E67D8" w:rsidRDefault="00280BD6" w:rsidP="00280B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ณ วันที่ </w:t>
            </w:r>
          </w:p>
          <w:p w:rsidR="00280BD6" w:rsidRPr="007E67D8" w:rsidRDefault="005F5E1C" w:rsidP="00280B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280BD6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280BD6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ธันวาคม</w:t>
            </w:r>
          </w:p>
          <w:p w:rsidR="00967991" w:rsidRPr="007E67D8" w:rsidRDefault="005F5E1C" w:rsidP="00280B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967991" w:rsidRPr="007E67D8" w:rsidTr="00B73F4C">
        <w:tc>
          <w:tcPr>
            <w:tcW w:w="3222" w:type="dxa"/>
            <w:vAlign w:val="bottom"/>
          </w:tcPr>
          <w:p w:rsidR="00967991" w:rsidRPr="007E67D8" w:rsidRDefault="00967991" w:rsidP="001E5198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67991" w:rsidRPr="007E67D8" w:rsidRDefault="00967991" w:rsidP="001E5198">
            <w:pPr>
              <w:ind w:left="-18"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:rsidR="00967991" w:rsidRPr="007E67D8" w:rsidRDefault="00967991" w:rsidP="001E5198">
            <w:pPr>
              <w:ind w:left="-18"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67991" w:rsidRPr="007E67D8" w:rsidRDefault="00967991" w:rsidP="001E5198">
            <w:pPr>
              <w:ind w:left="-18"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:rsidR="00967991" w:rsidRPr="007E67D8" w:rsidRDefault="00967991" w:rsidP="001E5198">
            <w:pPr>
              <w:ind w:left="-18"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67991" w:rsidRPr="007E67D8" w:rsidRDefault="00967991" w:rsidP="001E5198">
            <w:pPr>
              <w:ind w:left="-3" w:right="-5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86" w:type="dxa"/>
          </w:tcPr>
          <w:p w:rsidR="00967991" w:rsidRPr="007E67D8" w:rsidRDefault="00967991" w:rsidP="001E5198">
            <w:pPr>
              <w:ind w:left="-18" w:right="-3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67991" w:rsidRPr="007E67D8" w:rsidRDefault="00967991" w:rsidP="001E5198">
            <w:pPr>
              <w:ind w:left="-3" w:right="-5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86" w:type="dxa"/>
          </w:tcPr>
          <w:p w:rsidR="00967991" w:rsidRPr="007E67D8" w:rsidRDefault="00967991" w:rsidP="001E5198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67991" w:rsidRPr="007E67D8" w:rsidRDefault="00967991" w:rsidP="001E5198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:rsidR="00967991" w:rsidRPr="007E67D8" w:rsidRDefault="00967991" w:rsidP="001E5198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:rsidR="00967991" w:rsidRPr="007E67D8" w:rsidRDefault="00967991" w:rsidP="001E5198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967991" w:rsidRPr="007E67D8" w:rsidTr="004A0971">
        <w:tc>
          <w:tcPr>
            <w:tcW w:w="3222" w:type="dxa"/>
          </w:tcPr>
          <w:p w:rsidR="00967991" w:rsidRPr="007E67D8" w:rsidRDefault="00967991" w:rsidP="001E5198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E67D8">
              <w:rPr>
                <w:rFonts w:ascii="Angsana New" w:hAnsi="Angsana New"/>
                <w:sz w:val="26"/>
                <w:szCs w:val="26"/>
                <w:cs/>
              </w:rPr>
              <w:t>บริษัท กลุ่มสมอทอง จำกัด</w:t>
            </w:r>
          </w:p>
        </w:tc>
        <w:tc>
          <w:tcPr>
            <w:tcW w:w="882" w:type="dxa"/>
            <w:shd w:val="clear" w:color="auto" w:fill="auto"/>
          </w:tcPr>
          <w:p w:rsidR="00967991" w:rsidRPr="007E67D8" w:rsidRDefault="005F5E1C" w:rsidP="001E5198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688</w:t>
            </w:r>
            <w:r w:rsidR="00B0784E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86" w:type="dxa"/>
          </w:tcPr>
          <w:p w:rsidR="00967991" w:rsidRPr="007E67D8" w:rsidRDefault="00967991" w:rsidP="001E5198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</w:tcPr>
          <w:p w:rsidR="00967991" w:rsidRPr="007E67D8" w:rsidRDefault="005F5E1C" w:rsidP="001E5198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688</w:t>
            </w:r>
            <w:r w:rsidR="00967991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86" w:type="dxa"/>
          </w:tcPr>
          <w:p w:rsidR="00967991" w:rsidRPr="007E67D8" w:rsidRDefault="00967991" w:rsidP="001E5198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967991" w:rsidRPr="007E67D8" w:rsidRDefault="005F5E1C" w:rsidP="001E4CF9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1</w:t>
            </w:r>
            <w:r w:rsidR="00B0784E" w:rsidRPr="007E67D8">
              <w:rPr>
                <w:rFonts w:ascii="Angsana New" w:hAnsi="Angsana New"/>
                <w:sz w:val="26"/>
                <w:szCs w:val="26"/>
              </w:rPr>
              <w:t>.</w:t>
            </w:r>
            <w:r w:rsidRPr="005F5E1C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86" w:type="dxa"/>
          </w:tcPr>
          <w:p w:rsidR="00967991" w:rsidRPr="007E67D8" w:rsidRDefault="00967991" w:rsidP="001E4CF9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967991" w:rsidRPr="007E67D8" w:rsidRDefault="005F5E1C" w:rsidP="001E4CF9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1</w:t>
            </w:r>
            <w:r w:rsidR="00967991" w:rsidRPr="007E67D8">
              <w:rPr>
                <w:rFonts w:ascii="Angsana New" w:hAnsi="Angsana New"/>
                <w:sz w:val="26"/>
                <w:szCs w:val="26"/>
              </w:rPr>
              <w:t>.</w:t>
            </w:r>
            <w:r w:rsidRPr="005F5E1C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86" w:type="dxa"/>
          </w:tcPr>
          <w:p w:rsidR="00967991" w:rsidRPr="007E67D8" w:rsidRDefault="00967991" w:rsidP="001E5198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2" w:type="dxa"/>
            <w:shd w:val="clear" w:color="auto" w:fill="auto"/>
          </w:tcPr>
          <w:p w:rsidR="00967991" w:rsidRPr="007E67D8" w:rsidRDefault="005F5E1C" w:rsidP="001E4CF9">
            <w:pPr>
              <w:tabs>
                <w:tab w:val="decimal" w:pos="73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24</w:t>
            </w:r>
            <w:r w:rsidR="00B0784E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801</w:t>
            </w:r>
          </w:p>
        </w:tc>
        <w:tc>
          <w:tcPr>
            <w:tcW w:w="86" w:type="dxa"/>
          </w:tcPr>
          <w:p w:rsidR="00967991" w:rsidRPr="007E67D8" w:rsidRDefault="00967991" w:rsidP="001E5198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</w:tcPr>
          <w:p w:rsidR="00967991" w:rsidRPr="007E67D8" w:rsidRDefault="005F5E1C" w:rsidP="001E4CF9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24</w:t>
            </w:r>
            <w:r w:rsidR="00967991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801</w:t>
            </w:r>
          </w:p>
        </w:tc>
      </w:tr>
      <w:tr w:rsidR="00E05CDB" w:rsidRPr="007E67D8" w:rsidTr="004A0971">
        <w:tc>
          <w:tcPr>
            <w:tcW w:w="3222" w:type="dxa"/>
          </w:tcPr>
          <w:p w:rsidR="00E05CDB" w:rsidRPr="007E67D8" w:rsidRDefault="00E05CDB" w:rsidP="001E5198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E67D8">
              <w:rPr>
                <w:rFonts w:ascii="Angsana New" w:hAnsi="Angsana New"/>
                <w:sz w:val="26"/>
                <w:szCs w:val="26"/>
                <w:cs/>
              </w:rPr>
              <w:t>บริษัท วิทัยไบโอพาวเวอร์ จำกัด</w:t>
            </w:r>
          </w:p>
        </w:tc>
        <w:tc>
          <w:tcPr>
            <w:tcW w:w="882" w:type="dxa"/>
            <w:shd w:val="clear" w:color="auto" w:fill="auto"/>
          </w:tcPr>
          <w:p w:rsidR="00E05CDB" w:rsidRPr="007E67D8" w:rsidRDefault="005F5E1C" w:rsidP="001E5198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4</w:t>
            </w:r>
            <w:r w:rsidR="00B0784E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6" w:type="dxa"/>
          </w:tcPr>
          <w:p w:rsidR="00E05CDB" w:rsidRPr="007E67D8" w:rsidRDefault="00E05CDB" w:rsidP="001E5198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</w:tcPr>
          <w:p w:rsidR="00E05CDB" w:rsidRPr="007E67D8" w:rsidRDefault="00B0784E" w:rsidP="00B0784E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7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:rsidR="00E05CDB" w:rsidRPr="007E67D8" w:rsidRDefault="00E05CDB" w:rsidP="001E5198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E05CDB" w:rsidRPr="007E67D8" w:rsidRDefault="005F5E1C" w:rsidP="001E4CF9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16</w:t>
            </w:r>
            <w:r w:rsidR="00F6281B" w:rsidRPr="007E67D8">
              <w:rPr>
                <w:rFonts w:ascii="Angsana New" w:hAnsi="Angsana New"/>
                <w:sz w:val="26"/>
                <w:szCs w:val="26"/>
              </w:rPr>
              <w:t>.</w:t>
            </w:r>
            <w:r w:rsidRPr="005F5E1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86" w:type="dxa"/>
          </w:tcPr>
          <w:p w:rsidR="00E05CDB" w:rsidRPr="007E67D8" w:rsidRDefault="00E05CDB" w:rsidP="001E4CF9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E05CDB" w:rsidRPr="007E67D8" w:rsidRDefault="00B0784E" w:rsidP="001E4CF9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7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:rsidR="00E05CDB" w:rsidRPr="007E67D8" w:rsidRDefault="00E05CDB" w:rsidP="001E5198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2" w:type="dxa"/>
            <w:shd w:val="clear" w:color="auto" w:fill="auto"/>
          </w:tcPr>
          <w:p w:rsidR="00E05CDB" w:rsidRPr="007E67D8" w:rsidRDefault="005F5E1C" w:rsidP="001E4CF9">
            <w:pPr>
              <w:tabs>
                <w:tab w:val="decimal" w:pos="73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40</w:t>
            </w:r>
            <w:r w:rsidR="00B0784E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6" w:type="dxa"/>
          </w:tcPr>
          <w:p w:rsidR="00E05CDB" w:rsidRPr="007E67D8" w:rsidRDefault="00E05CDB" w:rsidP="001E5198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</w:tcPr>
          <w:p w:rsidR="00E05CDB" w:rsidRPr="007E67D8" w:rsidRDefault="00B0784E" w:rsidP="00B0784E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7D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0971" w:rsidRPr="007E67D8" w:rsidTr="004A0971">
        <w:tc>
          <w:tcPr>
            <w:tcW w:w="3222" w:type="dxa"/>
          </w:tcPr>
          <w:p w:rsidR="004A0971" w:rsidRPr="007E67D8" w:rsidRDefault="004A0971" w:rsidP="001E5198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E67D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7E67D8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ค่าเผื่อการด้อยค่าจากเงินลงทุนระยะยาวอื่น</w:t>
            </w:r>
          </w:p>
        </w:tc>
        <w:tc>
          <w:tcPr>
            <w:tcW w:w="882" w:type="dxa"/>
            <w:shd w:val="clear" w:color="auto" w:fill="auto"/>
          </w:tcPr>
          <w:p w:rsidR="004A0971" w:rsidRPr="007E67D8" w:rsidRDefault="004A0971" w:rsidP="001E5198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" w:type="dxa"/>
          </w:tcPr>
          <w:p w:rsidR="004A0971" w:rsidRPr="007E67D8" w:rsidRDefault="004A0971" w:rsidP="001E5198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</w:tcPr>
          <w:p w:rsidR="004A0971" w:rsidRPr="007E67D8" w:rsidRDefault="004A0971" w:rsidP="00B0784E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" w:type="dxa"/>
          </w:tcPr>
          <w:p w:rsidR="004A0971" w:rsidRPr="007E67D8" w:rsidRDefault="004A0971" w:rsidP="001E5198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4A0971" w:rsidRPr="007E67D8" w:rsidRDefault="004A0971" w:rsidP="001E4CF9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" w:type="dxa"/>
          </w:tcPr>
          <w:p w:rsidR="004A0971" w:rsidRPr="007E67D8" w:rsidRDefault="004A0971" w:rsidP="001E4CF9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4A0971" w:rsidRPr="007E67D8" w:rsidRDefault="004A0971" w:rsidP="001E4CF9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</w:tcPr>
          <w:p w:rsidR="004A0971" w:rsidRPr="007E67D8" w:rsidRDefault="004A0971" w:rsidP="001E5198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:rsidR="004A0971" w:rsidRPr="007E67D8" w:rsidRDefault="004A0971" w:rsidP="001E4CF9">
            <w:pPr>
              <w:tabs>
                <w:tab w:val="decimal" w:pos="73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7D8">
              <w:rPr>
                <w:rFonts w:ascii="Angsana New" w:hAnsi="Angsana New"/>
                <w:sz w:val="26"/>
                <w:szCs w:val="26"/>
              </w:rPr>
              <w:t>(</w:t>
            </w:r>
            <w:r w:rsidR="005F5E1C" w:rsidRPr="005F5E1C">
              <w:rPr>
                <w:rFonts w:ascii="Angsana New" w:hAnsi="Angsana New"/>
                <w:sz w:val="26"/>
                <w:szCs w:val="26"/>
              </w:rPr>
              <w:t>40</w:t>
            </w:r>
            <w:r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="005F5E1C" w:rsidRPr="005F5E1C">
              <w:rPr>
                <w:rFonts w:ascii="Angsana New" w:hAnsi="Angsana New"/>
                <w:sz w:val="26"/>
                <w:szCs w:val="26"/>
              </w:rPr>
              <w:t>000</w:t>
            </w:r>
            <w:r w:rsidRPr="007E67D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:rsidR="004A0971" w:rsidRPr="007E67D8" w:rsidRDefault="004A0971" w:rsidP="001E5198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:rsidR="004A0971" w:rsidRPr="007E67D8" w:rsidRDefault="004A0971" w:rsidP="00B0784E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7D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784E" w:rsidRPr="007E67D8" w:rsidTr="00B73F4C">
        <w:tc>
          <w:tcPr>
            <w:tcW w:w="3222" w:type="dxa"/>
          </w:tcPr>
          <w:p w:rsidR="00B0784E" w:rsidRPr="007E67D8" w:rsidRDefault="00B0784E" w:rsidP="001E5198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:rsidR="00B0784E" w:rsidRPr="007E67D8" w:rsidRDefault="00B0784E" w:rsidP="001E5198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" w:type="dxa"/>
          </w:tcPr>
          <w:p w:rsidR="00B0784E" w:rsidRPr="007E67D8" w:rsidRDefault="00B0784E" w:rsidP="001E5198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</w:tcPr>
          <w:p w:rsidR="00B0784E" w:rsidRPr="007E67D8" w:rsidRDefault="00B0784E" w:rsidP="00B0784E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" w:type="dxa"/>
          </w:tcPr>
          <w:p w:rsidR="00B0784E" w:rsidRPr="007E67D8" w:rsidRDefault="00B0784E" w:rsidP="001E5198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B0784E" w:rsidRPr="007E67D8" w:rsidRDefault="00B0784E" w:rsidP="001E4CF9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" w:type="dxa"/>
          </w:tcPr>
          <w:p w:rsidR="00B0784E" w:rsidRPr="007E67D8" w:rsidRDefault="00B0784E" w:rsidP="001E4CF9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B0784E" w:rsidRPr="007E67D8" w:rsidRDefault="00B0784E" w:rsidP="001E4CF9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" w:type="dxa"/>
          </w:tcPr>
          <w:p w:rsidR="00B0784E" w:rsidRPr="007E67D8" w:rsidRDefault="00B0784E" w:rsidP="001E5198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784E" w:rsidRPr="007E67D8" w:rsidRDefault="005F5E1C" w:rsidP="001E4CF9">
            <w:pPr>
              <w:tabs>
                <w:tab w:val="decimal" w:pos="73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24</w:t>
            </w:r>
            <w:r w:rsidR="00B0784E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801</w:t>
            </w:r>
          </w:p>
        </w:tc>
        <w:tc>
          <w:tcPr>
            <w:tcW w:w="86" w:type="dxa"/>
          </w:tcPr>
          <w:p w:rsidR="00B0784E" w:rsidRPr="007E67D8" w:rsidRDefault="00B0784E" w:rsidP="001E5198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:rsidR="00B0784E" w:rsidRPr="007E67D8" w:rsidRDefault="005F5E1C" w:rsidP="00B0784E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5E1C">
              <w:rPr>
                <w:rFonts w:ascii="Angsana New" w:hAnsi="Angsana New"/>
                <w:sz w:val="26"/>
                <w:szCs w:val="26"/>
              </w:rPr>
              <w:t>24</w:t>
            </w:r>
            <w:r w:rsidR="00B0784E" w:rsidRPr="007E67D8">
              <w:rPr>
                <w:rFonts w:ascii="Angsana New" w:hAnsi="Angsana New"/>
                <w:sz w:val="26"/>
                <w:szCs w:val="26"/>
              </w:rPr>
              <w:t>,</w:t>
            </w:r>
            <w:r w:rsidRPr="005F5E1C">
              <w:rPr>
                <w:rFonts w:ascii="Angsana New" w:hAnsi="Angsana New"/>
                <w:sz w:val="26"/>
                <w:szCs w:val="26"/>
              </w:rPr>
              <w:t>801</w:t>
            </w:r>
          </w:p>
        </w:tc>
      </w:tr>
    </w:tbl>
    <w:p w:rsidR="002B57CF" w:rsidRPr="007E67D8" w:rsidRDefault="005F5E1C" w:rsidP="00F71DBA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5E1C">
        <w:rPr>
          <w:rFonts w:ascii="Angsana New" w:hAnsi="Angsana New"/>
          <w:b/>
          <w:bCs/>
          <w:sz w:val="32"/>
          <w:szCs w:val="32"/>
        </w:rPr>
        <w:t>14</w:t>
      </w:r>
      <w:r w:rsidR="002B57CF" w:rsidRPr="007E67D8">
        <w:rPr>
          <w:rFonts w:ascii="Angsana New" w:hAnsi="Angsana New"/>
          <w:b/>
          <w:bCs/>
          <w:sz w:val="32"/>
          <w:szCs w:val="32"/>
        </w:rPr>
        <w:t>.</w:t>
      </w:r>
      <w:r w:rsidR="002B57CF" w:rsidRPr="007E67D8">
        <w:rPr>
          <w:rFonts w:ascii="Angsana New" w:hAnsi="Angsana New"/>
          <w:b/>
          <w:bCs/>
          <w:sz w:val="32"/>
          <w:szCs w:val="32"/>
        </w:rPr>
        <w:tab/>
      </w:r>
      <w:r w:rsidR="002B57CF" w:rsidRPr="007E67D8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2B57CF" w:rsidRPr="007E67D8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:rsidR="002B57CF" w:rsidRPr="007E67D8" w:rsidRDefault="002B57CF" w:rsidP="00931BE9">
      <w:pPr>
        <w:ind w:left="547" w:right="-43" w:hanging="7"/>
        <w:jc w:val="thaiDistribute"/>
        <w:rPr>
          <w:rFonts w:ascii="Angsana New" w:hAnsi="Angsana New"/>
          <w:sz w:val="20"/>
          <w:szCs w:val="20"/>
        </w:rPr>
      </w:pPr>
      <w:r w:rsidRPr="007E67D8">
        <w:rPr>
          <w:rFonts w:ascii="Angsana New" w:hAnsi="Angsana New" w:hint="cs"/>
          <w:sz w:val="32"/>
          <w:szCs w:val="32"/>
          <w:cs/>
        </w:rPr>
        <w:t>เงินลงทุนในการร่วมค้าซึ่</w:t>
      </w:r>
      <w:r w:rsidR="007F0EFB" w:rsidRPr="007E67D8">
        <w:rPr>
          <w:rFonts w:ascii="Angsana New" w:hAnsi="Angsana New" w:hint="cs"/>
          <w:sz w:val="32"/>
          <w:szCs w:val="32"/>
          <w:cs/>
        </w:rPr>
        <w:t>งเป็นเงินลงทุนในกิจการที่บริษัท</w:t>
      </w:r>
      <w:r w:rsidRPr="007E67D8">
        <w:rPr>
          <w:rFonts w:ascii="Angsana New" w:hAnsi="Angsana New" w:hint="cs"/>
          <w:sz w:val="32"/>
          <w:szCs w:val="32"/>
          <w:cs/>
        </w:rPr>
        <w:t>และบริษัทอื่นควบคุมร่วมกัน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p w:rsidR="002B57CF" w:rsidRPr="007E67D8" w:rsidRDefault="002B57CF" w:rsidP="002B57CF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sz w:val="20"/>
          <w:szCs w:val="20"/>
        </w:rPr>
      </w:pPr>
      <w:r w:rsidRPr="007E67D8">
        <w:rPr>
          <w:rFonts w:ascii="Angsana New" w:hAnsi="Angsana New"/>
          <w:b/>
          <w:bCs/>
          <w:sz w:val="20"/>
          <w:szCs w:val="20"/>
          <w:cs/>
        </w:rPr>
        <w:t>(หน่วย</w:t>
      </w:r>
      <w:r w:rsidRPr="007E67D8">
        <w:rPr>
          <w:rFonts w:ascii="Angsana New" w:hAnsi="Angsana New"/>
          <w:b/>
          <w:bCs/>
          <w:sz w:val="20"/>
          <w:szCs w:val="20"/>
        </w:rPr>
        <w:t xml:space="preserve">: </w:t>
      </w:r>
      <w:r w:rsidRPr="007E67D8">
        <w:rPr>
          <w:rFonts w:ascii="Angsana New" w:hAnsi="Angsana New" w:hint="cs"/>
          <w:b/>
          <w:bCs/>
          <w:sz w:val="20"/>
          <w:szCs w:val="20"/>
          <w:cs/>
        </w:rPr>
        <w:t>พัน</w:t>
      </w:r>
      <w:r w:rsidRPr="007E67D8">
        <w:rPr>
          <w:rFonts w:ascii="Angsana New" w:hAnsi="Angsana New"/>
          <w:b/>
          <w:bCs/>
          <w:sz w:val="20"/>
          <w:szCs w:val="20"/>
          <w:cs/>
        </w:rPr>
        <w:t>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82"/>
        <w:gridCol w:w="1350"/>
        <w:gridCol w:w="900"/>
        <w:gridCol w:w="72"/>
        <w:gridCol w:w="918"/>
        <w:gridCol w:w="72"/>
        <w:gridCol w:w="828"/>
        <w:gridCol w:w="72"/>
        <w:gridCol w:w="918"/>
        <w:gridCol w:w="72"/>
        <w:gridCol w:w="828"/>
        <w:gridCol w:w="72"/>
        <w:gridCol w:w="828"/>
      </w:tblGrid>
      <w:tr w:rsidR="002B57CF" w:rsidRPr="007E67D8" w:rsidTr="0020653C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2B57CF" w:rsidRPr="007E67D8" w:rsidRDefault="002B57CF" w:rsidP="001E519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8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E67D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E67D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B57CF" w:rsidRPr="007E67D8" w:rsidTr="001E5198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2B57CF" w:rsidRPr="007E67D8" w:rsidRDefault="002B57CF" w:rsidP="001E519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E67D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E67D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8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E67D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</w:tcBorders>
            <w:vAlign w:val="bottom"/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E67D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</w:tr>
      <w:tr w:rsidR="002B57CF" w:rsidRPr="007E67D8" w:rsidTr="0020653C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2B57CF" w:rsidRPr="007E67D8" w:rsidRDefault="002B57CF" w:rsidP="001E519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bottom"/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B57CF" w:rsidRPr="007E67D8" w:rsidRDefault="0020653C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</w:tcBorders>
            <w:vAlign w:val="bottom"/>
          </w:tcPr>
          <w:p w:rsidR="002B57CF" w:rsidRPr="007E67D8" w:rsidRDefault="0020653C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B57CF" w:rsidRPr="007E67D8" w:rsidRDefault="0020653C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B57CF" w:rsidRPr="007E67D8" w:rsidRDefault="0020653C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20653C" w:rsidRPr="007E67D8" w:rsidTr="0020653C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20653C" w:rsidRPr="007E67D8" w:rsidRDefault="0020653C" w:rsidP="0020653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0653C" w:rsidRPr="007E67D8" w:rsidRDefault="0020653C" w:rsidP="0020653C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53C" w:rsidRPr="007E67D8" w:rsidRDefault="005F5E1C" w:rsidP="003B01F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 w:rsidRPr="005F5E1C">
              <w:rPr>
                <w:rFonts w:ascii="Angsana New" w:hAnsi="Angsana New" w:hint="cs"/>
                <w:b/>
                <w:bCs/>
                <w:spacing w:val="-6"/>
                <w:sz w:val="20"/>
                <w:szCs w:val="20"/>
              </w:rPr>
              <w:t>3</w:t>
            </w:r>
            <w:r w:rsidRPr="005F5E1C"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>0</w:t>
            </w:r>
            <w:r w:rsidR="003B01F2" w:rsidRPr="007E67D8"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3B01F2" w:rsidRPr="007E67D8">
              <w:rPr>
                <w:rFonts w:ascii="Angsana New" w:hAnsi="Angsana New" w:hint="cs"/>
                <w:b/>
                <w:bCs/>
                <w:spacing w:val="-6"/>
                <w:sz w:val="20"/>
                <w:szCs w:val="20"/>
                <w:cs/>
              </w:rPr>
              <w:t>มิถุนายน</w:t>
            </w:r>
            <w:r w:rsidR="0020653C" w:rsidRPr="007E67D8">
              <w:rPr>
                <w:rFonts w:ascii="Angsana New" w:hAnsi="Angsana New" w:hint="cs"/>
                <w:b/>
                <w:bCs/>
                <w:spacing w:val="-6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:rsidR="0020653C" w:rsidRPr="007E67D8" w:rsidRDefault="0020653C" w:rsidP="0020653C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  <w:vAlign w:val="bottom"/>
          </w:tcPr>
          <w:p w:rsidR="0020653C" w:rsidRPr="007E67D8" w:rsidRDefault="005F5E1C" w:rsidP="0020653C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5E1C">
              <w:rPr>
                <w:rFonts w:ascii="Angsana New" w:hAnsi="Angsana New" w:hint="cs"/>
                <w:b/>
                <w:bCs/>
                <w:sz w:val="20"/>
                <w:szCs w:val="20"/>
              </w:rPr>
              <w:t>31</w:t>
            </w:r>
            <w:r w:rsidR="0020653C" w:rsidRPr="007E67D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</w:tcPr>
          <w:p w:rsidR="0020653C" w:rsidRPr="007E67D8" w:rsidRDefault="0020653C" w:rsidP="0020653C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  <w:vAlign w:val="bottom"/>
          </w:tcPr>
          <w:p w:rsidR="0020653C" w:rsidRPr="007E67D8" w:rsidRDefault="005F5E1C" w:rsidP="003B01F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 w:rsidRPr="005F5E1C">
              <w:rPr>
                <w:rFonts w:ascii="Angsana New" w:hAnsi="Angsana New" w:hint="cs"/>
                <w:b/>
                <w:bCs/>
                <w:spacing w:val="-6"/>
                <w:sz w:val="20"/>
                <w:szCs w:val="20"/>
              </w:rPr>
              <w:t>3</w:t>
            </w:r>
            <w:r w:rsidRPr="005F5E1C"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>0</w:t>
            </w:r>
            <w:r w:rsidR="0020653C" w:rsidRPr="007E67D8">
              <w:rPr>
                <w:rFonts w:ascii="Angsana New" w:hAnsi="Angsana New" w:hint="cs"/>
                <w:b/>
                <w:bCs/>
                <w:spacing w:val="-6"/>
                <w:sz w:val="20"/>
                <w:szCs w:val="20"/>
                <w:cs/>
              </w:rPr>
              <w:t xml:space="preserve"> </w:t>
            </w:r>
            <w:r w:rsidR="003B01F2" w:rsidRPr="007E67D8">
              <w:rPr>
                <w:rFonts w:ascii="Angsana New" w:hAnsi="Angsana New" w:hint="cs"/>
                <w:b/>
                <w:bCs/>
                <w:spacing w:val="-6"/>
                <w:sz w:val="20"/>
                <w:szCs w:val="20"/>
                <w:cs/>
              </w:rPr>
              <w:t>มิถุนายน</w:t>
            </w:r>
            <w:r w:rsidR="0020653C" w:rsidRPr="007E67D8">
              <w:rPr>
                <w:rFonts w:ascii="Angsana New" w:hAnsi="Angsana New" w:hint="cs"/>
                <w:b/>
                <w:bCs/>
                <w:spacing w:val="-6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</w:tcPr>
          <w:p w:rsidR="0020653C" w:rsidRPr="007E67D8" w:rsidRDefault="0020653C" w:rsidP="0020653C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left w:val="nil"/>
              <w:bottom w:val="nil"/>
            </w:tcBorders>
            <w:vAlign w:val="bottom"/>
          </w:tcPr>
          <w:p w:rsidR="0020653C" w:rsidRPr="007E67D8" w:rsidRDefault="005F5E1C" w:rsidP="0020653C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5E1C">
              <w:rPr>
                <w:rFonts w:ascii="Angsana New" w:hAnsi="Angsana New" w:hint="cs"/>
                <w:b/>
                <w:bCs/>
                <w:sz w:val="20"/>
                <w:szCs w:val="20"/>
              </w:rPr>
              <w:t>31</w:t>
            </w:r>
            <w:r w:rsidR="0020653C" w:rsidRPr="007E67D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:rsidR="0020653C" w:rsidRPr="007E67D8" w:rsidRDefault="0020653C" w:rsidP="0020653C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:rsidR="0020653C" w:rsidRPr="007E67D8" w:rsidRDefault="005F5E1C" w:rsidP="003B01F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 w:rsidRPr="005F5E1C">
              <w:rPr>
                <w:rFonts w:ascii="Angsana New" w:hAnsi="Angsana New" w:hint="cs"/>
                <w:b/>
                <w:bCs/>
                <w:spacing w:val="-6"/>
                <w:sz w:val="20"/>
                <w:szCs w:val="20"/>
              </w:rPr>
              <w:t>3</w:t>
            </w:r>
            <w:r w:rsidRPr="005F5E1C"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  <w:t>0</w:t>
            </w:r>
            <w:r w:rsidR="0020653C" w:rsidRPr="007E67D8">
              <w:rPr>
                <w:rFonts w:ascii="Angsana New" w:hAnsi="Angsana New" w:hint="cs"/>
                <w:b/>
                <w:bCs/>
                <w:spacing w:val="-6"/>
                <w:sz w:val="20"/>
                <w:szCs w:val="20"/>
                <w:cs/>
              </w:rPr>
              <w:t xml:space="preserve"> </w:t>
            </w:r>
            <w:r w:rsidR="003B01F2" w:rsidRPr="007E67D8">
              <w:rPr>
                <w:rFonts w:ascii="Angsana New" w:hAnsi="Angsana New" w:hint="cs"/>
                <w:b/>
                <w:bCs/>
                <w:spacing w:val="-6"/>
                <w:sz w:val="20"/>
                <w:szCs w:val="20"/>
                <w:cs/>
              </w:rPr>
              <w:t>มิถุนายน</w:t>
            </w:r>
            <w:r w:rsidR="0020653C" w:rsidRPr="007E67D8">
              <w:rPr>
                <w:rFonts w:ascii="Angsana New" w:hAnsi="Angsana New" w:hint="cs"/>
                <w:b/>
                <w:bCs/>
                <w:spacing w:val="-6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:rsidR="0020653C" w:rsidRPr="007E67D8" w:rsidRDefault="0020653C" w:rsidP="0020653C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:rsidR="0020653C" w:rsidRPr="007E67D8" w:rsidRDefault="005F5E1C" w:rsidP="0020653C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5E1C">
              <w:rPr>
                <w:rFonts w:ascii="Angsana New" w:hAnsi="Angsana New" w:hint="cs"/>
                <w:b/>
                <w:bCs/>
                <w:sz w:val="20"/>
                <w:szCs w:val="20"/>
              </w:rPr>
              <w:t>31</w:t>
            </w:r>
            <w:r w:rsidR="0020653C" w:rsidRPr="007E67D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2B57CF" w:rsidRPr="007E67D8" w:rsidTr="001E5198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2B57CF" w:rsidRPr="007E67D8" w:rsidRDefault="002B57CF" w:rsidP="001E519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57CF" w:rsidRPr="007E67D8" w:rsidRDefault="005F5E1C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 w:rsidRPr="005F5E1C">
              <w:rPr>
                <w:rFonts w:ascii="Angsana New" w:hAnsi="Angsana New" w:hint="cs"/>
                <w:b/>
                <w:bCs/>
                <w:spacing w:val="-6"/>
                <w:sz w:val="20"/>
                <w:szCs w:val="20"/>
              </w:rPr>
              <w:t>2562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57CF" w:rsidRPr="007E67D8" w:rsidRDefault="005F5E1C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5E1C">
              <w:rPr>
                <w:rFonts w:ascii="Angsana New" w:hAnsi="Angsana New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57CF" w:rsidRPr="007E67D8" w:rsidRDefault="005F5E1C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 w:rsidRPr="005F5E1C">
              <w:rPr>
                <w:rFonts w:ascii="Angsana New" w:hAnsi="Angsana New" w:hint="cs"/>
                <w:b/>
                <w:bCs/>
                <w:spacing w:val="-6"/>
                <w:sz w:val="20"/>
                <w:szCs w:val="20"/>
              </w:rPr>
              <w:t>2562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</w:tcBorders>
            <w:vAlign w:val="bottom"/>
          </w:tcPr>
          <w:p w:rsidR="002B57CF" w:rsidRPr="007E67D8" w:rsidRDefault="005F5E1C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5E1C">
              <w:rPr>
                <w:rFonts w:ascii="Angsana New" w:hAnsi="Angsana New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:rsidR="002B57CF" w:rsidRPr="007E67D8" w:rsidRDefault="005F5E1C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 w:rsidRPr="005F5E1C">
              <w:rPr>
                <w:rFonts w:ascii="Angsana New" w:hAnsi="Angsana New" w:hint="cs"/>
                <w:b/>
                <w:bCs/>
                <w:spacing w:val="-6"/>
                <w:sz w:val="20"/>
                <w:szCs w:val="20"/>
              </w:rPr>
              <w:t>2562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:rsidR="002B57CF" w:rsidRPr="007E67D8" w:rsidRDefault="005F5E1C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5E1C">
              <w:rPr>
                <w:rFonts w:ascii="Angsana New" w:hAnsi="Angsana New"/>
                <w:b/>
                <w:bCs/>
                <w:sz w:val="20"/>
                <w:szCs w:val="20"/>
              </w:rPr>
              <w:t>2561</w:t>
            </w:r>
          </w:p>
        </w:tc>
      </w:tr>
      <w:tr w:rsidR="002B57CF" w:rsidRPr="007E67D8" w:rsidTr="001E5198">
        <w:tc>
          <w:tcPr>
            <w:tcW w:w="1782" w:type="dxa"/>
            <w:tcBorders>
              <w:top w:val="nil"/>
              <w:left w:val="nil"/>
              <w:right w:val="nil"/>
            </w:tcBorders>
          </w:tcPr>
          <w:p w:rsidR="002B57CF" w:rsidRPr="007E67D8" w:rsidRDefault="002B57CF" w:rsidP="001E519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7E67D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7E67D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:rsidR="002B57CF" w:rsidRPr="007E67D8" w:rsidRDefault="002B57CF" w:rsidP="001E519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</w:tr>
      <w:tr w:rsidR="00E05CDB" w:rsidRPr="007E67D8" w:rsidTr="001E5198">
        <w:tc>
          <w:tcPr>
            <w:tcW w:w="1782" w:type="dxa"/>
            <w:tcBorders>
              <w:right w:val="nil"/>
            </w:tcBorders>
          </w:tcPr>
          <w:p w:rsidR="00E05CDB" w:rsidRPr="007E67D8" w:rsidRDefault="00E05CDB" w:rsidP="00E05CDB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7E67D8">
              <w:rPr>
                <w:rFonts w:ascii="Angsana New" w:hAnsi="Angsana New"/>
                <w:sz w:val="20"/>
                <w:szCs w:val="20"/>
                <w:cs/>
              </w:rPr>
              <w:t>บริษัท เอ็มลิ้งค์</w:t>
            </w:r>
            <w:r w:rsidRPr="007E67D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E67D8">
              <w:rPr>
                <w:rFonts w:ascii="Angsana New" w:hAnsi="Angsana New"/>
                <w:sz w:val="20"/>
                <w:szCs w:val="20"/>
                <w:cs/>
              </w:rPr>
              <w:t>คิวไออาร์ จำกัด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E05CDB" w:rsidRPr="007E67D8" w:rsidRDefault="00E05CDB" w:rsidP="00E05CDB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7E67D8">
              <w:rPr>
                <w:rFonts w:ascii="Angsana New" w:hAnsi="Angsana New"/>
                <w:sz w:val="20"/>
                <w:szCs w:val="20"/>
                <w:cs/>
              </w:rPr>
              <w:t>อยู่ระหว่างการชำระบัญชี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:rsidR="00E05CDB" w:rsidRPr="007E67D8" w:rsidRDefault="005F5E1C" w:rsidP="00E05CDB">
            <w:pPr>
              <w:tabs>
                <w:tab w:val="decimal" w:pos="4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F5E1C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:rsidR="00E05CDB" w:rsidRPr="007E67D8" w:rsidRDefault="00E05CDB" w:rsidP="00E05CDB">
            <w:pPr>
              <w:tabs>
                <w:tab w:val="decimal" w:pos="4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</w:tcPr>
          <w:p w:rsidR="00E05CDB" w:rsidRPr="007E67D8" w:rsidRDefault="005F5E1C" w:rsidP="00E05CDB">
            <w:pPr>
              <w:tabs>
                <w:tab w:val="decimal" w:pos="4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F5E1C">
              <w:rPr>
                <w:rFonts w:ascii="Angsana New" w:hAnsi="Angsana New" w:hint="cs"/>
                <w:sz w:val="20"/>
                <w:szCs w:val="20"/>
              </w:rPr>
              <w:t>60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:rsidR="00E05CDB" w:rsidRPr="007E67D8" w:rsidRDefault="00E05CDB" w:rsidP="00E05CDB">
            <w:pPr>
              <w:tabs>
                <w:tab w:val="decimal" w:pos="72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:rsidR="00E05CDB" w:rsidRPr="007E67D8" w:rsidRDefault="00FA64B9" w:rsidP="00E05CDB">
            <w:pPr>
              <w:tabs>
                <w:tab w:val="decimal" w:pos="72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E67D8">
              <w:rPr>
                <w:rFonts w:ascii="Angsana New" w:hAnsi="Angsana New"/>
                <w:sz w:val="20"/>
                <w:szCs w:val="20"/>
              </w:rPr>
              <w:t>(</w:t>
            </w:r>
            <w:r w:rsidR="005F5E1C" w:rsidRPr="005F5E1C">
              <w:rPr>
                <w:rFonts w:ascii="Angsana New" w:hAnsi="Angsana New"/>
                <w:sz w:val="20"/>
                <w:szCs w:val="20"/>
              </w:rPr>
              <w:t>6</w:t>
            </w:r>
            <w:r w:rsidRPr="007E67D8">
              <w:rPr>
                <w:rFonts w:ascii="Angsana New" w:hAnsi="Angsana New"/>
                <w:sz w:val="20"/>
                <w:szCs w:val="20"/>
              </w:rPr>
              <w:t>,</w:t>
            </w:r>
            <w:r w:rsidR="005F5E1C" w:rsidRPr="005F5E1C">
              <w:rPr>
                <w:rFonts w:ascii="Angsana New" w:hAnsi="Angsana New"/>
                <w:sz w:val="20"/>
                <w:szCs w:val="20"/>
              </w:rPr>
              <w:t>451</w:t>
            </w:r>
            <w:r w:rsidRPr="007E67D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:rsidR="00E05CDB" w:rsidRPr="007E67D8" w:rsidRDefault="00E05CDB" w:rsidP="00E05CDB">
            <w:pPr>
              <w:tabs>
                <w:tab w:val="decimal" w:pos="7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</w:tcPr>
          <w:p w:rsidR="00E05CDB" w:rsidRPr="007E67D8" w:rsidRDefault="00E05CDB" w:rsidP="00E05CDB">
            <w:pPr>
              <w:tabs>
                <w:tab w:val="decimal" w:pos="72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E67D8">
              <w:rPr>
                <w:rFonts w:ascii="Angsana New" w:hAnsi="Angsana New"/>
                <w:sz w:val="20"/>
                <w:szCs w:val="20"/>
              </w:rPr>
              <w:t>(</w:t>
            </w:r>
            <w:r w:rsidR="005F5E1C" w:rsidRPr="005F5E1C">
              <w:rPr>
                <w:rFonts w:ascii="Angsana New" w:hAnsi="Angsana New"/>
                <w:sz w:val="20"/>
                <w:szCs w:val="20"/>
              </w:rPr>
              <w:t>6</w:t>
            </w:r>
            <w:r w:rsidRPr="007E67D8">
              <w:rPr>
                <w:rFonts w:ascii="Angsana New" w:hAnsi="Angsana New"/>
                <w:sz w:val="20"/>
                <w:szCs w:val="20"/>
              </w:rPr>
              <w:t>,</w:t>
            </w:r>
            <w:r w:rsidR="005F5E1C" w:rsidRPr="005F5E1C">
              <w:rPr>
                <w:rFonts w:ascii="Angsana New" w:hAnsi="Angsana New"/>
                <w:sz w:val="20"/>
                <w:szCs w:val="20"/>
              </w:rPr>
              <w:t>451</w:t>
            </w:r>
            <w:r w:rsidRPr="007E67D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:rsidR="00E05CDB" w:rsidRPr="007E67D8" w:rsidRDefault="00E05CDB" w:rsidP="00E05CDB">
            <w:pPr>
              <w:tabs>
                <w:tab w:val="decimal" w:pos="7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:rsidR="00E05CDB" w:rsidRPr="007E67D8" w:rsidRDefault="005F5E1C" w:rsidP="00E05CDB">
            <w:pPr>
              <w:tabs>
                <w:tab w:val="decimal" w:pos="7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F5E1C">
              <w:rPr>
                <w:rFonts w:ascii="Angsana New" w:hAnsi="Angsana New" w:hint="cs"/>
                <w:sz w:val="20"/>
                <w:szCs w:val="20"/>
              </w:rPr>
              <w:t>9</w:t>
            </w:r>
            <w:r w:rsidR="00E05CDB" w:rsidRPr="007E67D8">
              <w:rPr>
                <w:rFonts w:ascii="Angsana New" w:hAnsi="Angsana New"/>
                <w:sz w:val="20"/>
                <w:szCs w:val="20"/>
              </w:rPr>
              <w:t>,</w:t>
            </w:r>
            <w:r w:rsidRPr="005F5E1C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:rsidR="00E05CDB" w:rsidRPr="007E67D8" w:rsidRDefault="00E05CDB" w:rsidP="00E05CDB">
            <w:pPr>
              <w:tabs>
                <w:tab w:val="decimal" w:pos="7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left w:val="nil"/>
            </w:tcBorders>
            <w:shd w:val="clear" w:color="auto" w:fill="auto"/>
          </w:tcPr>
          <w:p w:rsidR="00E05CDB" w:rsidRPr="007E67D8" w:rsidRDefault="005F5E1C" w:rsidP="00E05CDB">
            <w:pPr>
              <w:tabs>
                <w:tab w:val="decimal" w:pos="7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5F5E1C">
              <w:rPr>
                <w:rFonts w:ascii="Angsana New" w:hAnsi="Angsana New" w:hint="cs"/>
                <w:sz w:val="20"/>
                <w:szCs w:val="20"/>
              </w:rPr>
              <w:t>9</w:t>
            </w:r>
            <w:r w:rsidR="00E05CDB" w:rsidRPr="007E67D8">
              <w:rPr>
                <w:rFonts w:ascii="Angsana New" w:hAnsi="Angsana New"/>
                <w:sz w:val="20"/>
                <w:szCs w:val="20"/>
              </w:rPr>
              <w:t>,</w:t>
            </w:r>
            <w:r w:rsidRPr="005F5E1C">
              <w:rPr>
                <w:rFonts w:ascii="Angsana New" w:hAnsi="Angsana New"/>
                <w:sz w:val="20"/>
                <w:szCs w:val="20"/>
              </w:rPr>
              <w:t>000</w:t>
            </w:r>
          </w:p>
        </w:tc>
      </w:tr>
      <w:tr w:rsidR="00E05CDB" w:rsidRPr="007E67D8" w:rsidTr="001E5198">
        <w:tc>
          <w:tcPr>
            <w:tcW w:w="1782" w:type="dxa"/>
            <w:tcBorders>
              <w:right w:val="nil"/>
            </w:tcBorders>
          </w:tcPr>
          <w:p w:rsidR="00E05CDB" w:rsidRPr="007E67D8" w:rsidRDefault="00E05CDB" w:rsidP="00E05CDB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7E67D8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หัก</w:t>
            </w:r>
            <w:r w:rsidRPr="007E67D8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7E67D8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ค่าเผื่อการด้อยค่าเงินลงทุน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E05CDB" w:rsidRPr="007E67D8" w:rsidRDefault="00E05CDB" w:rsidP="00E05CDB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:rsidR="00E05CDB" w:rsidRPr="007E67D8" w:rsidRDefault="00E05CDB" w:rsidP="00E05CDB">
            <w:pPr>
              <w:tabs>
                <w:tab w:val="decimal" w:pos="4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</w:tcPr>
          <w:p w:rsidR="00E05CDB" w:rsidRPr="007E67D8" w:rsidRDefault="00E05CDB" w:rsidP="00E05CDB">
            <w:pPr>
              <w:tabs>
                <w:tab w:val="decimal" w:pos="4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</w:tcPr>
          <w:p w:rsidR="00E05CDB" w:rsidRPr="007E67D8" w:rsidRDefault="00E05CDB" w:rsidP="00E05CDB">
            <w:pPr>
              <w:tabs>
                <w:tab w:val="decimal" w:pos="44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</w:tcPr>
          <w:p w:rsidR="00E05CDB" w:rsidRPr="007E67D8" w:rsidRDefault="00E05CDB" w:rsidP="00E05CDB">
            <w:pPr>
              <w:tabs>
                <w:tab w:val="decimal" w:pos="72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05CDB" w:rsidRPr="007E67D8" w:rsidRDefault="00FA64B9" w:rsidP="00E05CDB">
            <w:pPr>
              <w:tabs>
                <w:tab w:val="decimal" w:pos="55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E67D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:rsidR="00E05CDB" w:rsidRPr="007E67D8" w:rsidRDefault="00E05CDB" w:rsidP="00E05CDB">
            <w:pPr>
              <w:tabs>
                <w:tab w:val="decimal" w:pos="72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05CDB" w:rsidRPr="007E67D8" w:rsidRDefault="00E05CDB" w:rsidP="00E05CDB">
            <w:pPr>
              <w:tabs>
                <w:tab w:val="decimal" w:pos="557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E67D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:rsidR="00E05CDB" w:rsidRPr="007E67D8" w:rsidRDefault="00E05CDB" w:rsidP="00E05CDB">
            <w:pPr>
              <w:tabs>
                <w:tab w:val="decimal" w:pos="7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05CDB" w:rsidRPr="007E67D8" w:rsidRDefault="00E05CDB" w:rsidP="00E05CDB">
            <w:pPr>
              <w:tabs>
                <w:tab w:val="decimal" w:pos="7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E67D8">
              <w:rPr>
                <w:rFonts w:ascii="Angsana New" w:hAnsi="Angsana New"/>
                <w:sz w:val="20"/>
                <w:szCs w:val="20"/>
              </w:rPr>
              <w:t>(</w:t>
            </w:r>
            <w:r w:rsidR="005F5E1C" w:rsidRPr="005F5E1C">
              <w:rPr>
                <w:rFonts w:ascii="Angsana New" w:hAnsi="Angsana New"/>
                <w:sz w:val="20"/>
                <w:szCs w:val="20"/>
              </w:rPr>
              <w:t>9</w:t>
            </w:r>
            <w:r w:rsidRPr="007E67D8">
              <w:rPr>
                <w:rFonts w:ascii="Angsana New" w:hAnsi="Angsana New"/>
                <w:sz w:val="20"/>
                <w:szCs w:val="20"/>
              </w:rPr>
              <w:t>,</w:t>
            </w:r>
            <w:r w:rsidR="005F5E1C" w:rsidRPr="005F5E1C">
              <w:rPr>
                <w:rFonts w:ascii="Angsana New" w:hAnsi="Angsana New"/>
                <w:sz w:val="20"/>
                <w:szCs w:val="20"/>
              </w:rPr>
              <w:t>000</w:t>
            </w:r>
            <w:r w:rsidRPr="007E67D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:rsidR="00E05CDB" w:rsidRPr="007E67D8" w:rsidRDefault="00E05CDB" w:rsidP="00E05CDB">
            <w:pPr>
              <w:tabs>
                <w:tab w:val="decimal" w:pos="7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E05CDB" w:rsidRPr="007E67D8" w:rsidRDefault="00E05CDB" w:rsidP="00E05CDB">
            <w:pPr>
              <w:tabs>
                <w:tab w:val="decimal" w:pos="7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E67D8">
              <w:rPr>
                <w:rFonts w:ascii="Angsana New" w:hAnsi="Angsana New"/>
                <w:sz w:val="20"/>
                <w:szCs w:val="20"/>
              </w:rPr>
              <w:t>(</w:t>
            </w:r>
            <w:r w:rsidR="005F5E1C" w:rsidRPr="005F5E1C">
              <w:rPr>
                <w:rFonts w:ascii="Angsana New" w:hAnsi="Angsana New"/>
                <w:sz w:val="20"/>
                <w:szCs w:val="20"/>
              </w:rPr>
              <w:t>9</w:t>
            </w:r>
            <w:r w:rsidRPr="007E67D8">
              <w:rPr>
                <w:rFonts w:ascii="Angsana New" w:hAnsi="Angsana New"/>
                <w:sz w:val="20"/>
                <w:szCs w:val="20"/>
              </w:rPr>
              <w:t>,</w:t>
            </w:r>
            <w:r w:rsidR="005F5E1C" w:rsidRPr="005F5E1C">
              <w:rPr>
                <w:rFonts w:ascii="Angsana New" w:hAnsi="Angsana New"/>
                <w:sz w:val="20"/>
                <w:szCs w:val="20"/>
              </w:rPr>
              <w:t>000</w:t>
            </w:r>
            <w:r w:rsidRPr="007E67D8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05CDB" w:rsidRPr="007E67D8" w:rsidTr="001E5198">
        <w:tc>
          <w:tcPr>
            <w:tcW w:w="1782" w:type="dxa"/>
            <w:tcBorders>
              <w:left w:val="nil"/>
              <w:bottom w:val="nil"/>
              <w:right w:val="nil"/>
            </w:tcBorders>
          </w:tcPr>
          <w:p w:rsidR="00E05CDB" w:rsidRPr="007E67D8" w:rsidRDefault="00E05CDB" w:rsidP="00E05CDB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E67D8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E05CDB" w:rsidRPr="007E67D8" w:rsidRDefault="00E05CDB" w:rsidP="00E05CDB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05CDB" w:rsidRPr="007E67D8" w:rsidRDefault="00E05CDB" w:rsidP="00E05CDB">
            <w:pPr>
              <w:tabs>
                <w:tab w:val="decimal" w:pos="447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</w:tcPr>
          <w:p w:rsidR="00E05CDB" w:rsidRPr="007E67D8" w:rsidRDefault="00E05CDB" w:rsidP="00E05CDB">
            <w:pPr>
              <w:tabs>
                <w:tab w:val="decimal" w:pos="447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05CDB" w:rsidRPr="007E67D8" w:rsidRDefault="00E05CDB" w:rsidP="00E05CDB">
            <w:pPr>
              <w:tabs>
                <w:tab w:val="decimal" w:pos="447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</w:tcPr>
          <w:p w:rsidR="00E05CDB" w:rsidRPr="007E67D8" w:rsidRDefault="00E05CDB" w:rsidP="00E05CDB">
            <w:pPr>
              <w:tabs>
                <w:tab w:val="decimal" w:pos="7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05CDB" w:rsidRPr="007E67D8" w:rsidRDefault="00FA64B9" w:rsidP="00E05CDB">
            <w:pPr>
              <w:tabs>
                <w:tab w:val="decimal" w:pos="7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E67D8">
              <w:rPr>
                <w:rFonts w:ascii="Angsana New" w:hAnsi="Angsana New"/>
                <w:sz w:val="20"/>
                <w:szCs w:val="20"/>
              </w:rPr>
              <w:t>(</w:t>
            </w:r>
            <w:r w:rsidR="005F5E1C" w:rsidRPr="005F5E1C">
              <w:rPr>
                <w:rFonts w:ascii="Angsana New" w:hAnsi="Angsana New"/>
                <w:sz w:val="20"/>
                <w:szCs w:val="20"/>
              </w:rPr>
              <w:t>6</w:t>
            </w:r>
            <w:r w:rsidRPr="007E67D8">
              <w:rPr>
                <w:rFonts w:ascii="Angsana New" w:hAnsi="Angsana New"/>
                <w:sz w:val="20"/>
                <w:szCs w:val="20"/>
              </w:rPr>
              <w:t>,</w:t>
            </w:r>
            <w:r w:rsidR="005F5E1C" w:rsidRPr="005F5E1C">
              <w:rPr>
                <w:rFonts w:ascii="Angsana New" w:hAnsi="Angsana New"/>
                <w:sz w:val="20"/>
                <w:szCs w:val="20"/>
              </w:rPr>
              <w:t>451</w:t>
            </w:r>
            <w:r w:rsidRPr="007E67D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</w:tcPr>
          <w:p w:rsidR="00E05CDB" w:rsidRPr="007E67D8" w:rsidRDefault="00E05CDB" w:rsidP="00E05CDB">
            <w:pPr>
              <w:tabs>
                <w:tab w:val="decimal" w:pos="7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05CDB" w:rsidRPr="007E67D8" w:rsidRDefault="00E05CDB" w:rsidP="00E05CDB">
            <w:pPr>
              <w:tabs>
                <w:tab w:val="decimal" w:pos="7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E67D8">
              <w:rPr>
                <w:rFonts w:ascii="Angsana New" w:hAnsi="Angsana New"/>
                <w:sz w:val="20"/>
                <w:szCs w:val="20"/>
              </w:rPr>
              <w:t>(</w:t>
            </w:r>
            <w:r w:rsidR="005F5E1C" w:rsidRPr="005F5E1C">
              <w:rPr>
                <w:rFonts w:ascii="Angsana New" w:hAnsi="Angsana New"/>
                <w:sz w:val="20"/>
                <w:szCs w:val="20"/>
              </w:rPr>
              <w:t>6</w:t>
            </w:r>
            <w:r w:rsidRPr="007E67D8">
              <w:rPr>
                <w:rFonts w:ascii="Angsana New" w:hAnsi="Angsana New"/>
                <w:sz w:val="20"/>
                <w:szCs w:val="20"/>
              </w:rPr>
              <w:t>,</w:t>
            </w:r>
            <w:r w:rsidR="005F5E1C" w:rsidRPr="005F5E1C">
              <w:rPr>
                <w:rFonts w:ascii="Angsana New" w:hAnsi="Angsana New"/>
                <w:sz w:val="20"/>
                <w:szCs w:val="20"/>
              </w:rPr>
              <w:t>451</w:t>
            </w:r>
            <w:r w:rsidRPr="007E67D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:rsidR="00E05CDB" w:rsidRPr="007E67D8" w:rsidRDefault="00E05CDB" w:rsidP="00E05CDB">
            <w:pPr>
              <w:tabs>
                <w:tab w:val="decimal" w:pos="7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05CDB" w:rsidRPr="007E67D8" w:rsidRDefault="00E05CDB" w:rsidP="00E05CDB">
            <w:pPr>
              <w:tabs>
                <w:tab w:val="decimal" w:pos="56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E67D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:rsidR="00E05CDB" w:rsidRPr="007E67D8" w:rsidRDefault="00E05CDB" w:rsidP="00E05CDB">
            <w:pPr>
              <w:tabs>
                <w:tab w:val="decimal" w:pos="7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05CDB" w:rsidRPr="007E67D8" w:rsidRDefault="00E05CDB" w:rsidP="00E05CDB">
            <w:pPr>
              <w:tabs>
                <w:tab w:val="decimal" w:pos="56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7E67D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2B57CF" w:rsidRPr="007E67D8" w:rsidRDefault="002B57CF" w:rsidP="00B73F4C">
      <w:pPr>
        <w:overflowPunct/>
        <w:autoSpaceDE/>
        <w:autoSpaceDN/>
        <w:adjustRightInd/>
        <w:spacing w:before="240" w:after="3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  <w:cs/>
        </w:rPr>
        <w:t>บริษัท เอ็มลิงค์ คิวไออาร์ จำกัด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ได้</w:t>
      </w:r>
      <w:r w:rsidRPr="007E67D8">
        <w:rPr>
          <w:rFonts w:ascii="Angsana New" w:hAnsi="Angsana New"/>
          <w:sz w:val="32"/>
          <w:szCs w:val="32"/>
          <w:cs/>
        </w:rPr>
        <w:t>จดทะเบียนเลิกกิจการกับกระทรวงพาณิชย์</w:t>
      </w:r>
      <w:r w:rsidRPr="007E67D8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C03DBA">
        <w:rPr>
          <w:rFonts w:ascii="Angsana New" w:hAnsi="Angsana New" w:hint="cs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19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5F5E1C" w:rsidRPr="005F5E1C">
        <w:rPr>
          <w:rFonts w:ascii="Angsana New" w:hAnsi="Angsana New"/>
          <w:sz w:val="32"/>
          <w:szCs w:val="32"/>
        </w:rPr>
        <w:t>2561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และปัจจุบันอยู่ระหว่างการชำระบัญชี</w:t>
      </w:r>
      <w:r w:rsidR="00753472" w:rsidRPr="007E67D8">
        <w:rPr>
          <w:rFonts w:ascii="Angsana New" w:hAnsi="Angsana New" w:hint="cs"/>
          <w:sz w:val="32"/>
          <w:szCs w:val="32"/>
          <w:cs/>
        </w:rPr>
        <w:t xml:space="preserve"> ซึ่งคาดว่าจะแล้วเสร็จในปี</w:t>
      </w:r>
      <w:r w:rsidR="007404D4" w:rsidRPr="007E67D8">
        <w:rPr>
          <w:rFonts w:ascii="Angsana New" w:hAnsi="Angsana New" w:hint="cs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2562</w:t>
      </w:r>
    </w:p>
    <w:p w:rsidR="007C33DF" w:rsidRPr="007E67D8" w:rsidRDefault="007C33D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E67D8">
        <w:rPr>
          <w:rFonts w:ascii="Angsana New" w:hAnsi="Angsana New"/>
          <w:b/>
          <w:bCs/>
          <w:sz w:val="32"/>
          <w:szCs w:val="32"/>
        </w:rPr>
        <w:br w:type="page"/>
      </w:r>
    </w:p>
    <w:p w:rsidR="000673D1" w:rsidRPr="007E67D8" w:rsidRDefault="005F5E1C" w:rsidP="00701F4E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F5E1C">
        <w:rPr>
          <w:rFonts w:ascii="Angsana New" w:hAnsi="Angsana New"/>
          <w:b/>
          <w:bCs/>
          <w:sz w:val="32"/>
          <w:szCs w:val="32"/>
        </w:rPr>
        <w:t>15</w:t>
      </w:r>
      <w:r w:rsidR="00522BF4" w:rsidRPr="007E67D8">
        <w:rPr>
          <w:rFonts w:ascii="Angsana New" w:hAnsi="Angsana New"/>
          <w:b/>
          <w:bCs/>
          <w:sz w:val="32"/>
          <w:szCs w:val="32"/>
        </w:rPr>
        <w:t>.</w:t>
      </w:r>
      <w:r w:rsidR="00522BF4" w:rsidRPr="007E67D8">
        <w:rPr>
          <w:rFonts w:ascii="Angsana New" w:hAnsi="Angsana New"/>
          <w:b/>
          <w:bCs/>
          <w:sz w:val="32"/>
          <w:szCs w:val="32"/>
        </w:rPr>
        <w:tab/>
      </w:r>
      <w:r w:rsidR="00FD2A28" w:rsidRPr="007E67D8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0673D1" w:rsidRPr="007E67D8" w:rsidRDefault="000673D1" w:rsidP="00701F4E">
      <w:pPr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F5E1C" w:rsidRPr="005F5E1C">
        <w:rPr>
          <w:rFonts w:ascii="Angsana New" w:hAnsi="Angsana New"/>
          <w:sz w:val="32"/>
          <w:szCs w:val="32"/>
        </w:rPr>
        <w:t>30</w:t>
      </w:r>
      <w:r w:rsidRPr="007E67D8">
        <w:rPr>
          <w:rFonts w:ascii="Angsana New" w:hAnsi="Angsana New" w:hint="cs"/>
          <w:sz w:val="32"/>
          <w:szCs w:val="32"/>
          <w:cs/>
        </w:rPr>
        <w:t xml:space="preserve"> </w:t>
      </w:r>
      <w:r w:rsidR="00566CD3" w:rsidRPr="007E67D8">
        <w:rPr>
          <w:rFonts w:ascii="Angsana New" w:hAnsi="Angsana New" w:hint="cs"/>
          <w:sz w:val="32"/>
          <w:szCs w:val="32"/>
          <w:cs/>
        </w:rPr>
        <w:t>มิถุนายน</w:t>
      </w:r>
      <w:r w:rsidRPr="007E67D8">
        <w:rPr>
          <w:rFonts w:ascii="Angsana New" w:hAnsi="Angsana New" w:hint="cs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="00926372" w:rsidRPr="007E67D8">
        <w:rPr>
          <w:rFonts w:ascii="Angsana New" w:hAnsi="Angsana New" w:hint="cs"/>
          <w:sz w:val="32"/>
          <w:szCs w:val="32"/>
          <w:cs/>
        </w:rPr>
        <w:t xml:space="preserve"> และ</w:t>
      </w:r>
      <w:r w:rsidR="00425FC6" w:rsidRPr="007E67D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F5E1C" w:rsidRPr="005F5E1C">
        <w:rPr>
          <w:rFonts w:ascii="Angsana New" w:hAnsi="Angsana New"/>
          <w:sz w:val="32"/>
          <w:szCs w:val="32"/>
        </w:rPr>
        <w:t>31</w:t>
      </w:r>
      <w:r w:rsidRPr="007E67D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F5E1C" w:rsidRPr="005F5E1C">
        <w:rPr>
          <w:rFonts w:ascii="Angsana New" w:hAnsi="Angsana New"/>
          <w:sz w:val="32"/>
          <w:szCs w:val="32"/>
        </w:rPr>
        <w:t>2561</w:t>
      </w:r>
      <w:r w:rsidRPr="007E67D8">
        <w:rPr>
          <w:rFonts w:ascii="Angsana New" w:hAnsi="Angsana New" w:hint="cs"/>
          <w:sz w:val="32"/>
          <w:szCs w:val="32"/>
          <w:cs/>
        </w:rPr>
        <w:t xml:space="preserve"> </w:t>
      </w:r>
      <w:r w:rsidR="0020653C" w:rsidRPr="007E67D8">
        <w:rPr>
          <w:rFonts w:ascii="Angsana New" w:hAnsi="Angsana New" w:hint="cs"/>
          <w:sz w:val="32"/>
          <w:szCs w:val="32"/>
          <w:cs/>
        </w:rPr>
        <w:t>รายการเปลี่ยนแปลง</w:t>
      </w:r>
      <w:r w:rsidR="000A52D3" w:rsidRPr="007E67D8">
        <w:rPr>
          <w:rFonts w:ascii="Angsana New" w:hAnsi="Angsana New" w:hint="cs"/>
          <w:sz w:val="32"/>
          <w:szCs w:val="32"/>
          <w:cs/>
        </w:rPr>
        <w:t>ของอสังหาริมทรัพย์เพื่อการลงทุน</w:t>
      </w:r>
      <w:r w:rsidR="0020653C" w:rsidRPr="007E67D8">
        <w:rPr>
          <w:rFonts w:ascii="Angsana New" w:hAnsi="Angsana New" w:hint="cs"/>
          <w:sz w:val="32"/>
          <w:szCs w:val="32"/>
          <w:cs/>
        </w:rPr>
        <w:t>สรุปได้</w:t>
      </w:r>
      <w:r w:rsidR="000A52D3" w:rsidRPr="007E67D8">
        <w:rPr>
          <w:rFonts w:ascii="Angsana New" w:hAnsi="Angsana New" w:hint="cs"/>
          <w:sz w:val="32"/>
          <w:szCs w:val="32"/>
          <w:cs/>
        </w:rPr>
        <w:t>ดังนี้</w:t>
      </w:r>
    </w:p>
    <w:p w:rsidR="00522BF4" w:rsidRPr="007E67D8" w:rsidRDefault="00522BF4" w:rsidP="00701F4E">
      <w:pPr>
        <w:ind w:left="420" w:firstLine="980"/>
        <w:jc w:val="right"/>
        <w:rPr>
          <w:rFonts w:ascii="Angsana New" w:hAnsi="Angsana New"/>
          <w:b/>
          <w:bCs/>
          <w:sz w:val="28"/>
        </w:rPr>
      </w:pPr>
      <w:r w:rsidRPr="007E67D8">
        <w:rPr>
          <w:rFonts w:ascii="Angsana New" w:hAnsi="Angsana New"/>
          <w:b/>
          <w:bCs/>
          <w:sz w:val="28"/>
          <w:cs/>
        </w:rPr>
        <w:t>(หน่วย</w:t>
      </w:r>
      <w:r w:rsidRPr="007E67D8">
        <w:rPr>
          <w:rFonts w:ascii="Angsana New" w:hAnsi="Angsana New"/>
          <w:b/>
          <w:bCs/>
          <w:sz w:val="28"/>
        </w:rPr>
        <w:t>:</w:t>
      </w:r>
      <w:r w:rsidRPr="007E67D8">
        <w:rPr>
          <w:rFonts w:ascii="Angsana New" w:hAnsi="Angsana New"/>
          <w:b/>
          <w:bCs/>
          <w:sz w:val="28"/>
          <w:cs/>
        </w:rPr>
        <w:t xml:space="preserve"> พันบาท)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742"/>
        <w:gridCol w:w="1422"/>
        <w:gridCol w:w="144"/>
        <w:gridCol w:w="1386"/>
      </w:tblGrid>
      <w:tr w:rsidR="004E58B5" w:rsidRPr="007E67D8" w:rsidTr="000826E6">
        <w:trPr>
          <w:trHeight w:val="20"/>
        </w:trPr>
        <w:tc>
          <w:tcPr>
            <w:tcW w:w="5742" w:type="dxa"/>
            <w:vAlign w:val="bottom"/>
          </w:tcPr>
          <w:p w:rsidR="002802E8" w:rsidRPr="007E67D8" w:rsidRDefault="002802E8" w:rsidP="00701F4E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952" w:type="dxa"/>
            <w:gridSpan w:val="3"/>
            <w:vAlign w:val="bottom"/>
          </w:tcPr>
          <w:p w:rsidR="002802E8" w:rsidRPr="007E67D8" w:rsidRDefault="002802E8" w:rsidP="00701F4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E58B5" w:rsidRPr="007E67D8" w:rsidTr="000826E6">
        <w:trPr>
          <w:trHeight w:val="20"/>
        </w:trPr>
        <w:tc>
          <w:tcPr>
            <w:tcW w:w="5742" w:type="dxa"/>
          </w:tcPr>
          <w:p w:rsidR="002802E8" w:rsidRPr="007E67D8" w:rsidRDefault="002802E8" w:rsidP="00701F4E">
            <w:pPr>
              <w:pStyle w:val="BodyText2"/>
              <w:spacing w:after="0" w:line="240" w:lineRule="auto"/>
              <w:ind w:right="-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2" w:type="dxa"/>
            <w:vAlign w:val="bottom"/>
          </w:tcPr>
          <w:p w:rsidR="002802E8" w:rsidRPr="007E67D8" w:rsidRDefault="0020653C" w:rsidP="00701F4E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4" w:type="dxa"/>
          </w:tcPr>
          <w:p w:rsidR="002802E8" w:rsidRPr="007E67D8" w:rsidRDefault="002802E8" w:rsidP="00701F4E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6" w:type="dxa"/>
            <w:vAlign w:val="bottom"/>
          </w:tcPr>
          <w:p w:rsidR="002802E8" w:rsidRPr="007E67D8" w:rsidRDefault="0020653C" w:rsidP="00701F4E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</w:tr>
      <w:tr w:rsidR="0020653C" w:rsidRPr="007E67D8" w:rsidTr="0020653C">
        <w:trPr>
          <w:trHeight w:val="20"/>
        </w:trPr>
        <w:tc>
          <w:tcPr>
            <w:tcW w:w="5742" w:type="dxa"/>
          </w:tcPr>
          <w:p w:rsidR="0020653C" w:rsidRPr="007E67D8" w:rsidRDefault="0020653C" w:rsidP="00701F4E">
            <w:pPr>
              <w:pStyle w:val="BodyText2"/>
              <w:spacing w:after="0" w:line="240" w:lineRule="auto"/>
              <w:ind w:right="-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2" w:type="dxa"/>
            <w:vAlign w:val="bottom"/>
          </w:tcPr>
          <w:p w:rsidR="0020653C" w:rsidRPr="007E67D8" w:rsidRDefault="005F5E1C" w:rsidP="00701F4E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30</w:t>
            </w:r>
            <w:r w:rsidR="0020653C" w:rsidRPr="007E67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566CD3"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="0020653C" w:rsidRPr="007E67D8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5F5E1C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44" w:type="dxa"/>
          </w:tcPr>
          <w:p w:rsidR="0020653C" w:rsidRPr="007E67D8" w:rsidRDefault="0020653C" w:rsidP="00701F4E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6" w:type="dxa"/>
            <w:vAlign w:val="bottom"/>
          </w:tcPr>
          <w:p w:rsidR="0020653C" w:rsidRPr="007E67D8" w:rsidRDefault="005F5E1C" w:rsidP="00701F4E">
            <w:pPr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31</w:t>
            </w:r>
            <w:r w:rsidR="0020653C" w:rsidRPr="007E67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20653C" w:rsidRPr="007E67D8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5F5E1C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4E58B5" w:rsidRPr="007E67D8" w:rsidTr="00717A21">
        <w:trPr>
          <w:trHeight w:val="20"/>
        </w:trPr>
        <w:tc>
          <w:tcPr>
            <w:tcW w:w="5742" w:type="dxa"/>
          </w:tcPr>
          <w:p w:rsidR="002802E8" w:rsidRPr="007E67D8" w:rsidRDefault="000A52D3" w:rsidP="00701F4E">
            <w:pPr>
              <w:pStyle w:val="BodyText2"/>
              <w:spacing w:after="0" w:line="240" w:lineRule="auto"/>
              <w:ind w:right="-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67D8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22" w:type="dxa"/>
            <w:vAlign w:val="bottom"/>
          </w:tcPr>
          <w:p w:rsidR="002802E8" w:rsidRPr="007E67D8" w:rsidRDefault="005F5E1C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5E1C">
              <w:rPr>
                <w:rFonts w:ascii="Angsana New" w:hAnsi="Angsana New"/>
                <w:sz w:val="28"/>
                <w:szCs w:val="28"/>
              </w:rPr>
              <w:t>203</w:t>
            </w:r>
            <w:r w:rsidR="00172333" w:rsidRPr="007E67D8">
              <w:rPr>
                <w:rFonts w:ascii="Angsana New" w:hAnsi="Angsana New"/>
                <w:sz w:val="28"/>
                <w:szCs w:val="28"/>
              </w:rPr>
              <w:t>,</w:t>
            </w:r>
            <w:r w:rsidRPr="005F5E1C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44" w:type="dxa"/>
          </w:tcPr>
          <w:p w:rsidR="002802E8" w:rsidRPr="007E67D8" w:rsidRDefault="002802E8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:rsidR="002802E8" w:rsidRPr="007E67D8" w:rsidRDefault="008C6146" w:rsidP="00701F4E">
            <w:pPr>
              <w:pStyle w:val="BodyText2"/>
              <w:tabs>
                <w:tab w:val="decimal" w:pos="870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67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E58B5" w:rsidRPr="007E67D8" w:rsidTr="009D7AE9">
        <w:trPr>
          <w:trHeight w:val="20"/>
        </w:trPr>
        <w:tc>
          <w:tcPr>
            <w:tcW w:w="5742" w:type="dxa"/>
          </w:tcPr>
          <w:p w:rsidR="002802E8" w:rsidRPr="007E67D8" w:rsidRDefault="000A52D3" w:rsidP="00701F4E">
            <w:pPr>
              <w:pStyle w:val="BodyText2"/>
              <w:spacing w:after="0" w:line="240" w:lineRule="auto"/>
              <w:ind w:right="-48"/>
              <w:rPr>
                <w:rFonts w:ascii="Angsana New" w:hAnsi="Angsana New"/>
                <w:sz w:val="28"/>
                <w:szCs w:val="28"/>
                <w:cs/>
              </w:rPr>
            </w:pPr>
            <w:r w:rsidRPr="007E67D8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  <w:r w:rsidR="00B66B1B" w:rsidRPr="007E67D8">
              <w:rPr>
                <w:rFonts w:ascii="Angsana New" w:hAnsi="Angsana New" w:hint="cs"/>
                <w:sz w:val="28"/>
                <w:szCs w:val="28"/>
                <w:cs/>
              </w:rPr>
              <w:t>เปลี่ยนประเภทจากที่ดิน อาคาร อุปกรณ์</w:t>
            </w:r>
          </w:p>
        </w:tc>
        <w:tc>
          <w:tcPr>
            <w:tcW w:w="1422" w:type="dxa"/>
            <w:vAlign w:val="bottom"/>
          </w:tcPr>
          <w:p w:rsidR="002802E8" w:rsidRPr="007E67D8" w:rsidRDefault="00E05CDB" w:rsidP="00701F4E">
            <w:pPr>
              <w:pStyle w:val="BodyText2"/>
              <w:tabs>
                <w:tab w:val="decimal" w:pos="990"/>
              </w:tabs>
              <w:spacing w:after="0" w:line="240" w:lineRule="auto"/>
              <w:ind w:righ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67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:rsidR="002802E8" w:rsidRPr="007E67D8" w:rsidRDefault="002802E8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vAlign w:val="bottom"/>
          </w:tcPr>
          <w:p w:rsidR="002802E8" w:rsidRPr="007E67D8" w:rsidRDefault="005F5E1C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5E1C">
              <w:rPr>
                <w:rFonts w:ascii="Angsana New" w:hAnsi="Angsana New"/>
                <w:sz w:val="28"/>
                <w:szCs w:val="28"/>
              </w:rPr>
              <w:t>22</w:t>
            </w:r>
            <w:r w:rsidR="002802E8" w:rsidRPr="007E67D8">
              <w:rPr>
                <w:rFonts w:ascii="Angsana New" w:hAnsi="Angsana New"/>
                <w:sz w:val="28"/>
                <w:szCs w:val="28"/>
              </w:rPr>
              <w:t>,</w:t>
            </w:r>
            <w:r w:rsidRPr="005F5E1C">
              <w:rPr>
                <w:rFonts w:ascii="Angsana New" w:hAnsi="Angsana New"/>
                <w:sz w:val="28"/>
                <w:szCs w:val="28"/>
              </w:rPr>
              <w:t>353</w:t>
            </w:r>
          </w:p>
        </w:tc>
      </w:tr>
      <w:tr w:rsidR="004E58B5" w:rsidRPr="007E67D8" w:rsidTr="002802E8">
        <w:tc>
          <w:tcPr>
            <w:tcW w:w="5742" w:type="dxa"/>
            <w:vAlign w:val="bottom"/>
          </w:tcPr>
          <w:p w:rsidR="002802E8" w:rsidRPr="007E67D8" w:rsidRDefault="000A52D3" w:rsidP="00701F4E">
            <w:pPr>
              <w:pStyle w:val="BodyText2"/>
              <w:spacing w:after="0" w:line="240" w:lineRule="auto"/>
              <w:ind w:right="-48"/>
              <w:rPr>
                <w:rFonts w:ascii="Angsana New" w:hAnsi="Angsana New"/>
                <w:sz w:val="28"/>
                <w:szCs w:val="28"/>
              </w:rPr>
            </w:pPr>
            <w:r w:rsidRPr="007E67D8">
              <w:rPr>
                <w:rFonts w:ascii="Angsana New" w:hAnsi="Angsana New" w:hint="cs"/>
                <w:sz w:val="28"/>
                <w:szCs w:val="28"/>
                <w:cs/>
              </w:rPr>
              <w:t>ส่วนเกิน</w:t>
            </w:r>
            <w:r w:rsidR="00FD2178" w:rsidRPr="007E67D8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7E67D8">
              <w:rPr>
                <w:rFonts w:ascii="Angsana New" w:hAnsi="Angsana New" w:hint="cs"/>
                <w:sz w:val="28"/>
                <w:szCs w:val="28"/>
                <w:cs/>
              </w:rPr>
              <w:t>จากการวัดมูลค่า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02E8" w:rsidRPr="007E67D8" w:rsidRDefault="00E05CDB" w:rsidP="00701F4E">
            <w:pPr>
              <w:pStyle w:val="BodyText2"/>
              <w:tabs>
                <w:tab w:val="decimal" w:pos="990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67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:rsidR="002802E8" w:rsidRPr="007E67D8" w:rsidRDefault="002802E8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02E8" w:rsidRPr="007E67D8" w:rsidRDefault="005F5E1C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5E1C">
              <w:rPr>
                <w:rFonts w:ascii="Angsana New" w:hAnsi="Angsana New"/>
                <w:sz w:val="28"/>
                <w:szCs w:val="28"/>
              </w:rPr>
              <w:t>180</w:t>
            </w:r>
            <w:r w:rsidR="002802E8" w:rsidRPr="007E67D8">
              <w:rPr>
                <w:rFonts w:ascii="Angsana New" w:hAnsi="Angsana New"/>
                <w:sz w:val="28"/>
                <w:szCs w:val="28"/>
              </w:rPr>
              <w:t>,</w:t>
            </w:r>
            <w:r w:rsidRPr="005F5E1C">
              <w:rPr>
                <w:rFonts w:ascii="Angsana New" w:hAnsi="Angsana New"/>
                <w:sz w:val="28"/>
                <w:szCs w:val="28"/>
              </w:rPr>
              <w:t>847</w:t>
            </w:r>
          </w:p>
        </w:tc>
      </w:tr>
      <w:tr w:rsidR="002802E8" w:rsidRPr="007E67D8" w:rsidTr="00B66B1B">
        <w:tc>
          <w:tcPr>
            <w:tcW w:w="5742" w:type="dxa"/>
            <w:vAlign w:val="bottom"/>
          </w:tcPr>
          <w:p w:rsidR="002802E8" w:rsidRPr="007E67D8" w:rsidRDefault="0020653C" w:rsidP="00701F4E">
            <w:pPr>
              <w:pStyle w:val="BodyText2"/>
              <w:spacing w:after="0" w:line="240" w:lineRule="auto"/>
              <w:ind w:right="-48"/>
              <w:rPr>
                <w:rFonts w:ascii="Angsana New" w:hAnsi="Angsana New"/>
                <w:sz w:val="28"/>
                <w:szCs w:val="28"/>
                <w:cs/>
              </w:rPr>
            </w:pPr>
            <w:r w:rsidRPr="007E67D8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มูลค่าสุทธิตามบัญชีปลาย</w:t>
            </w:r>
            <w:r w:rsidR="000A52D3" w:rsidRPr="007E67D8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02E8" w:rsidRPr="007E67D8" w:rsidRDefault="005F5E1C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5E1C">
              <w:rPr>
                <w:rFonts w:ascii="Angsana New" w:hAnsi="Angsana New"/>
                <w:sz w:val="28"/>
                <w:szCs w:val="28"/>
              </w:rPr>
              <w:t>203</w:t>
            </w:r>
            <w:r w:rsidR="00E05CDB" w:rsidRPr="007E67D8">
              <w:rPr>
                <w:rFonts w:ascii="Angsana New" w:hAnsi="Angsana New"/>
                <w:sz w:val="28"/>
                <w:szCs w:val="28"/>
              </w:rPr>
              <w:t>,</w:t>
            </w:r>
            <w:r w:rsidRPr="005F5E1C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44" w:type="dxa"/>
          </w:tcPr>
          <w:p w:rsidR="002802E8" w:rsidRPr="007E67D8" w:rsidRDefault="002802E8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02E8" w:rsidRPr="007E67D8" w:rsidRDefault="005F5E1C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5E1C">
              <w:rPr>
                <w:rFonts w:ascii="Angsana New" w:hAnsi="Angsana New"/>
                <w:sz w:val="28"/>
                <w:szCs w:val="28"/>
              </w:rPr>
              <w:t>203</w:t>
            </w:r>
            <w:r w:rsidR="002802E8" w:rsidRPr="007E67D8">
              <w:rPr>
                <w:rFonts w:ascii="Angsana New" w:hAnsi="Angsana New"/>
                <w:sz w:val="28"/>
                <w:szCs w:val="28"/>
              </w:rPr>
              <w:t>,</w:t>
            </w:r>
            <w:r w:rsidRPr="005F5E1C">
              <w:rPr>
                <w:rFonts w:ascii="Angsana New" w:hAnsi="Angsana New"/>
                <w:sz w:val="28"/>
                <w:szCs w:val="28"/>
              </w:rPr>
              <w:t>200</w:t>
            </w:r>
          </w:p>
        </w:tc>
      </w:tr>
    </w:tbl>
    <w:p w:rsidR="00A52F70" w:rsidRPr="007E67D8" w:rsidRDefault="007F0EFB" w:rsidP="00701F4E">
      <w:pPr>
        <w:tabs>
          <w:tab w:val="left" w:pos="900"/>
          <w:tab w:val="left" w:pos="2160"/>
          <w:tab w:val="left" w:pos="2880"/>
        </w:tabs>
        <w:spacing w:before="24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>บริษัท</w:t>
      </w:r>
      <w:r w:rsidR="00A52F70" w:rsidRPr="007E67D8">
        <w:rPr>
          <w:rFonts w:ascii="Angsana New" w:hAnsi="Angsana New" w:hint="cs"/>
          <w:sz w:val="32"/>
          <w:szCs w:val="32"/>
          <w:cs/>
        </w:rPr>
        <w:t>มีพื้นที่อาคารสำนักงานให้เช่าแก่บริษัทย่อย</w:t>
      </w:r>
      <w:r w:rsidR="0020653C" w:rsidRPr="007E67D8">
        <w:rPr>
          <w:rFonts w:ascii="Angsana New" w:hAnsi="Angsana New" w:hint="cs"/>
          <w:sz w:val="32"/>
          <w:szCs w:val="32"/>
          <w:cs/>
        </w:rPr>
        <w:t xml:space="preserve"> </w:t>
      </w:r>
      <w:r w:rsidR="00FA4B25" w:rsidRPr="007E67D8">
        <w:rPr>
          <w:rFonts w:ascii="Angsana New" w:hAnsi="Angsana New" w:hint="cs"/>
          <w:sz w:val="32"/>
          <w:szCs w:val="32"/>
          <w:cs/>
        </w:rPr>
        <w:t>จึงจัดประเภท</w:t>
      </w:r>
      <w:r w:rsidR="0020653C" w:rsidRPr="007E67D8">
        <w:rPr>
          <w:rFonts w:ascii="Angsana New" w:hAnsi="Angsana New" w:hint="cs"/>
          <w:sz w:val="32"/>
          <w:szCs w:val="32"/>
          <w:cs/>
        </w:rPr>
        <w:t>รายการพื้นที่อาคารให้เช่า</w:t>
      </w:r>
      <w:r w:rsidR="00FA4B25" w:rsidRPr="007E67D8">
        <w:rPr>
          <w:rFonts w:ascii="Angsana New" w:hAnsi="Angsana New" w:hint="cs"/>
          <w:sz w:val="32"/>
          <w:szCs w:val="32"/>
          <w:cs/>
        </w:rPr>
        <w:t>เป็นอสังหาริมทรัพย์เพื่อการลงทุนในงบ</w:t>
      </w:r>
      <w:r w:rsidR="0020653C" w:rsidRPr="007E67D8">
        <w:rPr>
          <w:rFonts w:ascii="Angsana New" w:hAnsi="Angsana New" w:hint="cs"/>
          <w:sz w:val="32"/>
          <w:szCs w:val="32"/>
          <w:cs/>
        </w:rPr>
        <w:t>การเงิน</w:t>
      </w:r>
      <w:r w:rsidR="00FA4B25" w:rsidRPr="007E67D8">
        <w:rPr>
          <w:rFonts w:ascii="Angsana New" w:hAnsi="Angsana New" w:hint="cs"/>
          <w:sz w:val="32"/>
          <w:szCs w:val="32"/>
          <w:cs/>
        </w:rPr>
        <w:t>เฉพาะกิจการ</w:t>
      </w:r>
    </w:p>
    <w:p w:rsidR="00FA4B25" w:rsidRPr="007E67D8" w:rsidRDefault="00FA4B25" w:rsidP="00701F4E">
      <w:pPr>
        <w:tabs>
          <w:tab w:val="left" w:pos="900"/>
          <w:tab w:val="left" w:pos="2160"/>
          <w:tab w:val="left" w:pos="2880"/>
        </w:tabs>
        <w:spacing w:after="24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7E67D8">
        <w:rPr>
          <w:rFonts w:ascii="Angsana New" w:hAnsi="Angsana New" w:hint="cs"/>
          <w:spacing w:val="-8"/>
          <w:sz w:val="32"/>
          <w:szCs w:val="32"/>
          <w:cs/>
        </w:rPr>
        <w:t>มูลค่ายุติธรรมประเมินโดยผู้ประเมินราคาอิสระโดยใช้เกณฑ์วิธี</w:t>
      </w:r>
      <w:r w:rsidR="00DC1316" w:rsidRPr="007E67D8">
        <w:rPr>
          <w:rFonts w:ascii="Angsana New" w:hAnsi="Angsana New" w:hint="cs"/>
          <w:spacing w:val="-8"/>
          <w:sz w:val="32"/>
          <w:szCs w:val="32"/>
          <w:cs/>
        </w:rPr>
        <w:t>วิเคราะห์</w:t>
      </w:r>
      <w:r w:rsidRPr="007E67D8">
        <w:rPr>
          <w:rFonts w:ascii="Angsana New" w:hAnsi="Angsana New" w:hint="cs"/>
          <w:spacing w:val="-8"/>
          <w:sz w:val="32"/>
          <w:szCs w:val="32"/>
          <w:cs/>
        </w:rPr>
        <w:t xml:space="preserve">จากรายได้ </w:t>
      </w:r>
      <w:r w:rsidRPr="007E67D8">
        <w:rPr>
          <w:rFonts w:ascii="Angsana New" w:hAnsi="Angsana New"/>
          <w:spacing w:val="-8"/>
          <w:sz w:val="32"/>
          <w:szCs w:val="32"/>
        </w:rPr>
        <w:t xml:space="preserve">(Income Approach) </w:t>
      </w:r>
      <w:r w:rsidRPr="007E67D8">
        <w:rPr>
          <w:rFonts w:ascii="Angsana New" w:hAnsi="Angsana New" w:hint="cs"/>
          <w:spacing w:val="-8"/>
          <w:sz w:val="32"/>
          <w:szCs w:val="32"/>
          <w:cs/>
        </w:rPr>
        <w:t xml:space="preserve">สำหรับอาคารสำนักงานให้เช่า ข้อสมมติฐานหลักที่ใช้ในการประเมินมูลค่ายุติธรรมของอาคารดังกล่าว </w:t>
      </w:r>
      <w:r w:rsidRPr="007E67D8">
        <w:rPr>
          <w:rFonts w:ascii="Angsana New" w:hAnsi="Angsana New" w:hint="cs"/>
          <w:sz w:val="32"/>
          <w:szCs w:val="32"/>
          <w:cs/>
        </w:rPr>
        <w:t>ประกอบด้วย อัตราผลตอบแทน อัตราเงินเฟ้อ อัตรา</w:t>
      </w:r>
      <w:r w:rsidR="00DC1316" w:rsidRPr="007E67D8">
        <w:rPr>
          <w:rFonts w:ascii="Angsana New" w:hAnsi="Angsana New" w:hint="cs"/>
          <w:sz w:val="32"/>
          <w:szCs w:val="32"/>
          <w:cs/>
        </w:rPr>
        <w:t>การเช่าพื้นที่</w:t>
      </w:r>
      <w:r w:rsidRPr="007E67D8">
        <w:rPr>
          <w:rFonts w:ascii="Angsana New" w:hAnsi="Angsana New" w:hint="cs"/>
          <w:sz w:val="32"/>
          <w:szCs w:val="32"/>
          <w:cs/>
        </w:rPr>
        <w:t xml:space="preserve"> และอัตราการเติบโตระยะยาวของค่าเช่า</w:t>
      </w:r>
    </w:p>
    <w:p w:rsidR="00B73F4C" w:rsidRPr="007E67D8" w:rsidRDefault="00FA4B25" w:rsidP="00701F4E">
      <w:pPr>
        <w:tabs>
          <w:tab w:val="left" w:pos="900"/>
          <w:tab w:val="left" w:pos="2160"/>
          <w:tab w:val="left" w:pos="2880"/>
        </w:tabs>
        <w:spacing w:after="3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F5E1C" w:rsidRPr="005F5E1C">
        <w:rPr>
          <w:rFonts w:ascii="Angsana New" w:hAnsi="Angsana New"/>
          <w:sz w:val="32"/>
          <w:szCs w:val="32"/>
        </w:rPr>
        <w:t>30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="00566CD3" w:rsidRPr="007E67D8">
        <w:rPr>
          <w:rFonts w:ascii="Angsana New" w:hAnsi="Angsana New" w:hint="cs"/>
          <w:sz w:val="32"/>
          <w:szCs w:val="32"/>
          <w:cs/>
        </w:rPr>
        <w:t>มิถุนายน</w:t>
      </w:r>
      <w:r w:rsidRPr="007E67D8">
        <w:rPr>
          <w:rFonts w:ascii="Angsana New" w:hAnsi="Angsana New" w:hint="cs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="00B66B1B" w:rsidRPr="007E67D8">
        <w:rPr>
          <w:rFonts w:ascii="Angsana New" w:hAnsi="Angsana New" w:hint="cs"/>
          <w:sz w:val="32"/>
          <w:szCs w:val="32"/>
          <w:cs/>
        </w:rPr>
        <w:t>ฝ่าย</w:t>
      </w:r>
      <w:r w:rsidR="00F04E74" w:rsidRPr="007E67D8">
        <w:rPr>
          <w:rFonts w:ascii="Angsana New" w:hAnsi="Angsana New" w:hint="cs"/>
          <w:sz w:val="32"/>
          <w:szCs w:val="32"/>
          <w:cs/>
        </w:rPr>
        <w:t>บริหารอยู่ระหว่างการพิจารณาอัตราค่าเช่าที่จะคิดจากผู้เช่าเพื่อให้สะท้อนอัตราค่าเช่าตามกลไ</w:t>
      </w:r>
      <w:r w:rsidR="00DF51BB" w:rsidRPr="007E67D8">
        <w:rPr>
          <w:rFonts w:ascii="Angsana New" w:hAnsi="Angsana New" w:hint="cs"/>
          <w:sz w:val="32"/>
          <w:szCs w:val="32"/>
          <w:cs/>
        </w:rPr>
        <w:t>ก</w:t>
      </w:r>
      <w:r w:rsidR="00F04E74" w:rsidRPr="007E67D8">
        <w:rPr>
          <w:rFonts w:ascii="Angsana New" w:hAnsi="Angsana New" w:hint="cs"/>
          <w:sz w:val="32"/>
          <w:szCs w:val="32"/>
          <w:cs/>
        </w:rPr>
        <w:t xml:space="preserve">ตลาดหลังจากปี </w:t>
      </w:r>
      <w:r w:rsidR="005F5E1C" w:rsidRPr="005F5E1C">
        <w:rPr>
          <w:rFonts w:ascii="Angsana New" w:hAnsi="Angsana New"/>
          <w:sz w:val="32"/>
          <w:szCs w:val="32"/>
        </w:rPr>
        <w:t>2564</w:t>
      </w:r>
      <w:r w:rsidR="00A86435" w:rsidRPr="007E67D8">
        <w:rPr>
          <w:rFonts w:ascii="Angsana New" w:hAnsi="Angsana New"/>
          <w:sz w:val="32"/>
          <w:szCs w:val="32"/>
        </w:rPr>
        <w:t xml:space="preserve"> </w:t>
      </w:r>
    </w:p>
    <w:p w:rsidR="00701F4E" w:rsidRDefault="00701F4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C533A" w:rsidRPr="007E67D8" w:rsidRDefault="005F5E1C" w:rsidP="00701F4E">
      <w:pPr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F5E1C">
        <w:rPr>
          <w:rFonts w:ascii="Angsana New" w:hAnsi="Angsana New"/>
          <w:b/>
          <w:bCs/>
          <w:sz w:val="32"/>
          <w:szCs w:val="32"/>
        </w:rPr>
        <w:t>16</w:t>
      </w:r>
      <w:r w:rsidR="002C533A" w:rsidRPr="007E67D8">
        <w:rPr>
          <w:rFonts w:ascii="Angsana New" w:hAnsi="Angsana New"/>
          <w:b/>
          <w:bCs/>
          <w:sz w:val="32"/>
          <w:szCs w:val="32"/>
        </w:rPr>
        <w:t>.</w:t>
      </w:r>
      <w:r w:rsidR="002C533A" w:rsidRPr="007E67D8">
        <w:rPr>
          <w:rFonts w:ascii="Angsana New" w:hAnsi="Angsana New"/>
          <w:b/>
          <w:bCs/>
          <w:sz w:val="32"/>
          <w:szCs w:val="32"/>
        </w:rPr>
        <w:tab/>
      </w:r>
      <w:r w:rsidR="002315F5" w:rsidRPr="007E67D8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</w:t>
      </w:r>
      <w:r w:rsidR="002C533A" w:rsidRPr="007E67D8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p w:rsidR="00D15841" w:rsidRPr="007E67D8" w:rsidRDefault="00D15841" w:rsidP="00701F4E">
      <w:pPr>
        <w:tabs>
          <w:tab w:val="decimal" w:pos="7578"/>
          <w:tab w:val="left" w:pos="9243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pacing w:val="-6"/>
          <w:sz w:val="32"/>
          <w:szCs w:val="32"/>
          <w:cs/>
        </w:rPr>
        <w:t>รายการเปลี่ยนแปลงของบัญชี</w:t>
      </w:r>
      <w:r w:rsidRPr="007E67D8">
        <w:rPr>
          <w:rFonts w:ascii="Angsana New" w:hAnsi="Angsana New" w:hint="cs"/>
          <w:spacing w:val="-6"/>
          <w:sz w:val="32"/>
          <w:szCs w:val="32"/>
          <w:cs/>
        </w:rPr>
        <w:t>ที่ดิน อาคารและ</w:t>
      </w:r>
      <w:r w:rsidRPr="007E67D8">
        <w:rPr>
          <w:rFonts w:ascii="Angsana New" w:hAnsi="Angsana New"/>
          <w:spacing w:val="-6"/>
          <w:sz w:val="32"/>
          <w:szCs w:val="32"/>
          <w:cs/>
        </w:rPr>
        <w:t>อุปกรณ์</w:t>
      </w:r>
      <w:r w:rsidR="00E31902" w:rsidRPr="007E67D8">
        <w:rPr>
          <w:rFonts w:ascii="Angsana New" w:hAnsi="Angsana New" w:hint="cs"/>
          <w:spacing w:val="-6"/>
          <w:sz w:val="32"/>
          <w:szCs w:val="32"/>
          <w:cs/>
        </w:rPr>
        <w:t xml:space="preserve">สำหรับงวดหกเดือนสิ้นสุดวันที่ </w:t>
      </w:r>
      <w:r w:rsidR="005F5E1C" w:rsidRPr="005F5E1C">
        <w:rPr>
          <w:rFonts w:ascii="Angsana New" w:hAnsi="Angsana New"/>
          <w:spacing w:val="-6"/>
          <w:sz w:val="32"/>
          <w:szCs w:val="32"/>
        </w:rPr>
        <w:t>30</w:t>
      </w:r>
      <w:r w:rsidR="00E31902" w:rsidRPr="007E67D8">
        <w:rPr>
          <w:rFonts w:ascii="Angsana New" w:hAnsi="Angsana New"/>
          <w:spacing w:val="-6"/>
          <w:sz w:val="32"/>
          <w:szCs w:val="32"/>
        </w:rPr>
        <w:t xml:space="preserve"> </w:t>
      </w:r>
      <w:r w:rsidR="00E31902" w:rsidRPr="007E67D8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="005F5E1C" w:rsidRPr="005F5E1C">
        <w:rPr>
          <w:rFonts w:ascii="Angsana New" w:hAnsi="Angsana New"/>
          <w:spacing w:val="-6"/>
          <w:sz w:val="32"/>
          <w:szCs w:val="32"/>
        </w:rPr>
        <w:t>2562</w:t>
      </w:r>
      <w:r w:rsidR="00E31902" w:rsidRPr="007E67D8">
        <w:rPr>
          <w:rFonts w:ascii="Angsana New" w:hAnsi="Angsana New"/>
          <w:spacing w:val="-6"/>
          <w:sz w:val="32"/>
          <w:szCs w:val="32"/>
        </w:rPr>
        <w:t xml:space="preserve"> </w:t>
      </w:r>
      <w:r w:rsidR="00E31902" w:rsidRPr="007E67D8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CF5E89" w:rsidRPr="007E67D8">
        <w:rPr>
          <w:rFonts w:ascii="Angsana New" w:hAnsi="Angsana New" w:hint="cs"/>
          <w:spacing w:val="-6"/>
          <w:sz w:val="32"/>
          <w:szCs w:val="32"/>
          <w:cs/>
        </w:rPr>
        <w:t xml:space="preserve"> ณ </w:t>
      </w:r>
      <w:r w:rsidR="00914AA7" w:rsidRPr="007E67D8">
        <w:rPr>
          <w:rFonts w:ascii="Angsana New" w:hAnsi="Angsana New" w:hint="cs"/>
          <w:spacing w:val="-6"/>
          <w:sz w:val="32"/>
          <w:szCs w:val="32"/>
          <w:cs/>
        </w:rPr>
        <w:t>วันที่</w:t>
      </w:r>
      <w:r w:rsidR="00E31902" w:rsidRPr="007E67D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pacing w:val="-6"/>
          <w:sz w:val="32"/>
          <w:szCs w:val="32"/>
        </w:rPr>
        <w:t>31</w:t>
      </w:r>
      <w:r w:rsidR="00E31902" w:rsidRPr="007E67D8">
        <w:rPr>
          <w:rFonts w:ascii="Angsana New" w:hAnsi="Angsana New"/>
          <w:spacing w:val="-6"/>
          <w:sz w:val="32"/>
          <w:szCs w:val="32"/>
        </w:rPr>
        <w:t xml:space="preserve"> </w:t>
      </w:r>
      <w:r w:rsidR="00E31902" w:rsidRPr="007E67D8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5F5E1C" w:rsidRPr="005F5E1C">
        <w:rPr>
          <w:rFonts w:ascii="Angsana New" w:hAnsi="Angsana New"/>
          <w:spacing w:val="-6"/>
          <w:sz w:val="32"/>
          <w:szCs w:val="32"/>
        </w:rPr>
        <w:t>2561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D15841" w:rsidRPr="007E67D8" w:rsidRDefault="00D15841" w:rsidP="00701F4E">
      <w:pPr>
        <w:ind w:left="418" w:firstLine="979"/>
        <w:jc w:val="right"/>
        <w:rPr>
          <w:rFonts w:ascii="Angsana New" w:hAnsi="Angsana New"/>
          <w:b/>
          <w:bCs/>
          <w:szCs w:val="24"/>
        </w:rPr>
      </w:pPr>
      <w:r w:rsidRPr="007E67D8">
        <w:rPr>
          <w:rFonts w:ascii="Angsana New" w:hAnsi="Angsana New"/>
          <w:b/>
          <w:bCs/>
          <w:sz w:val="28"/>
          <w:cs/>
        </w:rPr>
        <w:t>(</w:t>
      </w:r>
      <w:r w:rsidRPr="007E67D8">
        <w:rPr>
          <w:rFonts w:ascii="Angsana New" w:hAnsi="Angsana New"/>
          <w:b/>
          <w:bCs/>
          <w:szCs w:val="24"/>
          <w:cs/>
        </w:rPr>
        <w:t>หน่วย</w:t>
      </w:r>
      <w:r w:rsidRPr="007E67D8">
        <w:rPr>
          <w:rFonts w:ascii="Angsana New" w:hAnsi="Angsana New"/>
          <w:b/>
          <w:bCs/>
          <w:szCs w:val="24"/>
        </w:rPr>
        <w:t>:</w:t>
      </w:r>
      <w:r w:rsidRPr="007E67D8">
        <w:rPr>
          <w:rFonts w:ascii="Angsana New" w:hAnsi="Angsana New"/>
          <w:b/>
          <w:bCs/>
          <w:szCs w:val="24"/>
          <w:cs/>
        </w:rPr>
        <w:t xml:space="preserve"> พันบาท)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92"/>
        <w:gridCol w:w="1080"/>
        <w:gridCol w:w="90"/>
        <w:gridCol w:w="990"/>
        <w:gridCol w:w="90"/>
        <w:gridCol w:w="990"/>
        <w:gridCol w:w="90"/>
        <w:gridCol w:w="990"/>
      </w:tblGrid>
      <w:tr w:rsidR="00E83A1F" w:rsidRPr="007E67D8" w:rsidTr="00B952CA">
        <w:trPr>
          <w:trHeight w:val="20"/>
        </w:trPr>
        <w:tc>
          <w:tcPr>
            <w:tcW w:w="4392" w:type="dxa"/>
            <w:vAlign w:val="bottom"/>
          </w:tcPr>
          <w:p w:rsidR="00E83A1F" w:rsidRPr="007E67D8" w:rsidRDefault="00E83A1F" w:rsidP="00701F4E">
            <w:pPr>
              <w:ind w:right="-43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E83A1F" w:rsidRPr="007E67D8" w:rsidRDefault="00E83A1F" w:rsidP="00701F4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E83A1F" w:rsidRPr="007E67D8" w:rsidRDefault="00E83A1F" w:rsidP="00701F4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E83A1F" w:rsidRPr="007E67D8" w:rsidRDefault="00E83A1F" w:rsidP="00701F4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14AA7" w:rsidRPr="007E67D8" w:rsidTr="00B952CA">
        <w:trPr>
          <w:trHeight w:val="20"/>
        </w:trPr>
        <w:tc>
          <w:tcPr>
            <w:tcW w:w="4392" w:type="dxa"/>
            <w:vAlign w:val="bottom"/>
          </w:tcPr>
          <w:p w:rsidR="00914AA7" w:rsidRPr="007E67D8" w:rsidRDefault="00914AA7" w:rsidP="00701F4E">
            <w:pPr>
              <w:ind w:right="-43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914AA7" w:rsidRPr="007E67D8" w:rsidRDefault="00914AA7" w:rsidP="00701F4E">
            <w:pPr>
              <w:ind w:left="72" w:right="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914AA7" w:rsidRPr="007E67D8" w:rsidRDefault="00914AA7" w:rsidP="00701F4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914AA7" w:rsidRPr="007E67D8" w:rsidRDefault="00914AA7" w:rsidP="00701F4E">
            <w:pPr>
              <w:ind w:left="72" w:right="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:rsidR="00914AA7" w:rsidRPr="007E67D8" w:rsidRDefault="00914AA7" w:rsidP="00701F4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ณ วันที่</w:t>
            </w:r>
          </w:p>
        </w:tc>
      </w:tr>
      <w:tr w:rsidR="00914AA7" w:rsidRPr="007E67D8" w:rsidTr="00B952CA">
        <w:trPr>
          <w:trHeight w:val="20"/>
        </w:trPr>
        <w:tc>
          <w:tcPr>
            <w:tcW w:w="4392" w:type="dxa"/>
            <w:vAlign w:val="bottom"/>
          </w:tcPr>
          <w:p w:rsidR="00914AA7" w:rsidRPr="007E67D8" w:rsidRDefault="00914AA7" w:rsidP="00701F4E">
            <w:pPr>
              <w:ind w:right="-43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914AA7" w:rsidRPr="007E67D8" w:rsidRDefault="005F5E1C" w:rsidP="00701F4E">
            <w:pPr>
              <w:ind w:left="72" w:right="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914AA7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914AA7" w:rsidRPr="007E67D8" w:rsidRDefault="005F5E1C" w:rsidP="00701F4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914AA7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914AA7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914AA7" w:rsidRPr="007E67D8" w:rsidRDefault="005F5E1C" w:rsidP="00701F4E">
            <w:pPr>
              <w:ind w:left="72" w:right="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914AA7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:rsidR="00914AA7" w:rsidRPr="007E67D8" w:rsidRDefault="005F5E1C" w:rsidP="00701F4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914AA7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914AA7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ธันวาคม</w:t>
            </w:r>
          </w:p>
        </w:tc>
      </w:tr>
      <w:tr w:rsidR="00914AA7" w:rsidRPr="007E67D8" w:rsidTr="00B952CA">
        <w:trPr>
          <w:trHeight w:val="20"/>
        </w:trPr>
        <w:tc>
          <w:tcPr>
            <w:tcW w:w="4392" w:type="dxa"/>
            <w:vAlign w:val="bottom"/>
          </w:tcPr>
          <w:p w:rsidR="00914AA7" w:rsidRPr="007E67D8" w:rsidRDefault="00914AA7" w:rsidP="00701F4E">
            <w:pPr>
              <w:ind w:right="-43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914AA7" w:rsidRPr="007E67D8" w:rsidRDefault="005F5E1C" w:rsidP="00701F4E">
            <w:pPr>
              <w:ind w:left="72" w:right="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914AA7" w:rsidRPr="007E67D8" w:rsidRDefault="005F5E1C" w:rsidP="00701F4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914AA7" w:rsidRPr="007E67D8" w:rsidRDefault="005F5E1C" w:rsidP="00701F4E">
            <w:pPr>
              <w:ind w:left="72" w:right="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:rsidR="00914AA7" w:rsidRPr="007E67D8" w:rsidRDefault="005F5E1C" w:rsidP="00701F4E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914AA7" w:rsidRPr="007E67D8" w:rsidTr="00B952CA">
        <w:trPr>
          <w:trHeight w:val="20"/>
        </w:trPr>
        <w:tc>
          <w:tcPr>
            <w:tcW w:w="4392" w:type="dxa"/>
          </w:tcPr>
          <w:p w:rsidR="00914AA7" w:rsidRPr="007E67D8" w:rsidRDefault="00914AA7" w:rsidP="00701F4E">
            <w:pPr>
              <w:pStyle w:val="BodyText2"/>
              <w:spacing w:after="0" w:line="240" w:lineRule="auto"/>
              <w:ind w:left="162" w:right="-48" w:hanging="162"/>
              <w:rPr>
                <w:rFonts w:ascii="Angsana New" w:hAnsi="Angsana New"/>
                <w:cs/>
              </w:rPr>
            </w:pPr>
            <w:r w:rsidRPr="007E67D8">
              <w:rPr>
                <w:rFonts w:ascii="Angsana New" w:hAnsi="Angsana New" w:hint="cs"/>
                <w:cs/>
              </w:rPr>
              <w:t>มูลค่าสุทธิตามบัญชีต้น</w:t>
            </w:r>
            <w:r w:rsidR="00D921F0" w:rsidRPr="007E67D8">
              <w:rPr>
                <w:rFonts w:ascii="Angsana New" w:hAnsi="Angsana New" w:hint="cs"/>
                <w:cs/>
              </w:rPr>
              <w:t>งวด</w:t>
            </w:r>
            <w:r w:rsidR="00D921F0" w:rsidRPr="007E67D8">
              <w:rPr>
                <w:rFonts w:ascii="Angsana New" w:hAnsi="Angsana New"/>
              </w:rPr>
              <w:t>/</w:t>
            </w:r>
            <w:r w:rsidRPr="007E67D8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:rsidR="00914AA7" w:rsidRPr="007E67D8" w:rsidRDefault="005F5E1C" w:rsidP="00701F4E">
            <w:pPr>
              <w:pStyle w:val="BodyText2"/>
              <w:tabs>
                <w:tab w:val="decimal" w:pos="901"/>
              </w:tabs>
              <w:spacing w:after="0" w:line="240" w:lineRule="auto"/>
              <w:ind w:left="72" w:right="2"/>
              <w:rPr>
                <w:rFonts w:ascii="Angsana New" w:hAnsi="Angsana New"/>
              </w:rPr>
            </w:pPr>
            <w:r w:rsidRPr="005F5E1C">
              <w:rPr>
                <w:rFonts w:ascii="Angsana New" w:hAnsi="Angsana New"/>
              </w:rPr>
              <w:t>739</w:t>
            </w:r>
            <w:r w:rsidR="00914AA7" w:rsidRPr="007E67D8">
              <w:rPr>
                <w:rFonts w:ascii="Angsana New" w:hAnsi="Angsana New"/>
              </w:rPr>
              <w:t>,</w:t>
            </w:r>
            <w:r w:rsidRPr="005F5E1C">
              <w:rPr>
                <w:rFonts w:ascii="Angsana New" w:hAnsi="Angsana New"/>
              </w:rPr>
              <w:t>741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914AA7" w:rsidRPr="007E67D8" w:rsidRDefault="005F5E1C" w:rsidP="00701F4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2"/>
              <w:rPr>
                <w:rFonts w:ascii="Angsana New" w:hAnsi="Angsana New"/>
              </w:rPr>
            </w:pPr>
            <w:r w:rsidRPr="005F5E1C">
              <w:rPr>
                <w:rFonts w:ascii="Angsana New" w:hAnsi="Angsana New"/>
              </w:rPr>
              <w:t>931</w:t>
            </w:r>
            <w:r w:rsidR="00914AA7" w:rsidRPr="007E67D8">
              <w:rPr>
                <w:rFonts w:ascii="Angsana New" w:hAnsi="Angsana New"/>
              </w:rPr>
              <w:t>,</w:t>
            </w:r>
            <w:r w:rsidRPr="005F5E1C">
              <w:rPr>
                <w:rFonts w:ascii="Angsana New" w:hAnsi="Angsana New"/>
              </w:rPr>
              <w:t>085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914AA7" w:rsidRPr="007E67D8" w:rsidRDefault="005F5E1C" w:rsidP="00701F4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2"/>
              <w:rPr>
                <w:rFonts w:ascii="Angsana New" w:hAnsi="Angsana New"/>
              </w:rPr>
            </w:pPr>
            <w:r w:rsidRPr="005F5E1C">
              <w:rPr>
                <w:rFonts w:ascii="Angsana New" w:hAnsi="Angsana New"/>
              </w:rPr>
              <w:t>212</w:t>
            </w:r>
            <w:r w:rsidR="00914AA7" w:rsidRPr="007E67D8">
              <w:rPr>
                <w:rFonts w:ascii="Angsana New" w:hAnsi="Angsana New"/>
              </w:rPr>
              <w:t>,</w:t>
            </w:r>
            <w:r w:rsidRPr="005F5E1C">
              <w:rPr>
                <w:rFonts w:ascii="Angsana New" w:hAnsi="Angsana New"/>
              </w:rPr>
              <w:t>298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914AA7" w:rsidRPr="007E67D8" w:rsidRDefault="005F5E1C" w:rsidP="00701F4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2"/>
              <w:rPr>
                <w:rFonts w:ascii="Angsana New" w:hAnsi="Angsana New"/>
              </w:rPr>
            </w:pPr>
            <w:r w:rsidRPr="005F5E1C">
              <w:rPr>
                <w:rFonts w:ascii="Angsana New" w:hAnsi="Angsana New"/>
              </w:rPr>
              <w:t>233</w:t>
            </w:r>
            <w:r w:rsidR="00914AA7" w:rsidRPr="007E67D8">
              <w:rPr>
                <w:rFonts w:ascii="Angsana New" w:hAnsi="Angsana New"/>
              </w:rPr>
              <w:t>,</w:t>
            </w:r>
            <w:r w:rsidRPr="005F5E1C">
              <w:rPr>
                <w:rFonts w:ascii="Angsana New" w:hAnsi="Angsana New"/>
              </w:rPr>
              <w:t>106</w:t>
            </w:r>
          </w:p>
        </w:tc>
      </w:tr>
      <w:tr w:rsidR="00914AA7" w:rsidRPr="007E67D8" w:rsidTr="00B952CA">
        <w:trPr>
          <w:trHeight w:val="20"/>
        </w:trPr>
        <w:tc>
          <w:tcPr>
            <w:tcW w:w="4392" w:type="dxa"/>
          </w:tcPr>
          <w:p w:rsidR="00914AA7" w:rsidRPr="007E67D8" w:rsidRDefault="00914AA7" w:rsidP="00701F4E">
            <w:pPr>
              <w:pStyle w:val="BodyText2"/>
              <w:spacing w:after="0" w:line="240" w:lineRule="auto"/>
              <w:ind w:left="162" w:right="-48" w:hanging="162"/>
              <w:rPr>
                <w:rFonts w:ascii="Angsana New" w:hAnsi="Angsana New"/>
              </w:rPr>
            </w:pPr>
            <w:r w:rsidRPr="007E67D8">
              <w:rPr>
                <w:rFonts w:ascii="Angsana New" w:hAnsi="Angsana New"/>
                <w:cs/>
              </w:rPr>
              <w:t>ซื้อ</w:t>
            </w:r>
            <w:r w:rsidRPr="007E67D8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080" w:type="dxa"/>
            <w:vAlign w:val="bottom"/>
          </w:tcPr>
          <w:p w:rsidR="00914AA7" w:rsidRPr="007E67D8" w:rsidRDefault="005F5E1C" w:rsidP="00701F4E">
            <w:pPr>
              <w:pStyle w:val="BodyText2"/>
              <w:tabs>
                <w:tab w:val="decimal" w:pos="901"/>
              </w:tabs>
              <w:spacing w:after="0" w:line="240" w:lineRule="auto"/>
              <w:ind w:left="72" w:right="2"/>
              <w:rPr>
                <w:rFonts w:ascii="Angsana New" w:hAnsi="Angsana New"/>
              </w:rPr>
            </w:pPr>
            <w:r w:rsidRPr="005F5E1C">
              <w:rPr>
                <w:rFonts w:ascii="Angsana New" w:hAnsi="Angsana New"/>
              </w:rPr>
              <w:t>61</w:t>
            </w:r>
            <w:r w:rsidR="00D921F0" w:rsidRPr="007E67D8">
              <w:rPr>
                <w:rFonts w:ascii="Angsana New" w:hAnsi="Angsana New"/>
              </w:rPr>
              <w:t>,</w:t>
            </w:r>
            <w:r w:rsidRPr="005F5E1C">
              <w:rPr>
                <w:rFonts w:ascii="Angsana New" w:hAnsi="Angsana New"/>
              </w:rPr>
              <w:t>732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914AA7" w:rsidRPr="007E67D8" w:rsidRDefault="005F5E1C" w:rsidP="00701F4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2"/>
              <w:rPr>
                <w:rFonts w:ascii="Angsana New" w:hAnsi="Angsana New"/>
              </w:rPr>
            </w:pPr>
            <w:r w:rsidRPr="005F5E1C">
              <w:rPr>
                <w:rFonts w:ascii="Angsana New" w:hAnsi="Angsana New"/>
              </w:rPr>
              <w:t>100</w:t>
            </w:r>
            <w:r w:rsidR="00D921F0" w:rsidRPr="007E67D8">
              <w:rPr>
                <w:rFonts w:ascii="Angsana New" w:hAnsi="Angsana New"/>
              </w:rPr>
              <w:t>,</w:t>
            </w:r>
            <w:r w:rsidRPr="005F5E1C">
              <w:rPr>
                <w:rFonts w:ascii="Angsana New" w:hAnsi="Angsana New"/>
              </w:rPr>
              <w:t>871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914AA7" w:rsidRPr="007E67D8" w:rsidRDefault="005F5E1C" w:rsidP="00701F4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2"/>
              <w:rPr>
                <w:rFonts w:ascii="Angsana New" w:hAnsi="Angsana New"/>
              </w:rPr>
            </w:pPr>
            <w:r w:rsidRPr="005F5E1C">
              <w:rPr>
                <w:rFonts w:ascii="Angsana New" w:hAnsi="Angsana New"/>
              </w:rPr>
              <w:t>111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914AA7" w:rsidRPr="007E67D8" w:rsidRDefault="005F5E1C" w:rsidP="00701F4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2"/>
              <w:rPr>
                <w:rFonts w:ascii="Angsana New" w:hAnsi="Angsana New"/>
              </w:rPr>
            </w:pPr>
            <w:r w:rsidRPr="005F5E1C">
              <w:rPr>
                <w:rFonts w:ascii="Angsana New" w:hAnsi="Angsana New"/>
              </w:rPr>
              <w:t>9</w:t>
            </w:r>
            <w:r w:rsidR="00914AA7" w:rsidRPr="007E67D8">
              <w:rPr>
                <w:rFonts w:ascii="Angsana New" w:hAnsi="Angsana New"/>
              </w:rPr>
              <w:t>,</w:t>
            </w:r>
            <w:r w:rsidRPr="005F5E1C">
              <w:rPr>
                <w:rFonts w:ascii="Angsana New" w:hAnsi="Angsana New"/>
              </w:rPr>
              <w:t>094</w:t>
            </w:r>
          </w:p>
        </w:tc>
      </w:tr>
      <w:tr w:rsidR="00D921F0" w:rsidRPr="007E67D8" w:rsidTr="00B952CA">
        <w:trPr>
          <w:trHeight w:val="20"/>
        </w:trPr>
        <w:tc>
          <w:tcPr>
            <w:tcW w:w="4392" w:type="dxa"/>
          </w:tcPr>
          <w:p w:rsidR="00D921F0" w:rsidRPr="007E67D8" w:rsidRDefault="00D921F0" w:rsidP="00701F4E">
            <w:pPr>
              <w:pStyle w:val="BodyText2"/>
              <w:spacing w:after="0" w:line="240" w:lineRule="auto"/>
              <w:ind w:left="162" w:right="-48" w:hanging="162"/>
              <w:rPr>
                <w:rFonts w:ascii="Angsana New" w:hAnsi="Angsana New"/>
                <w:cs/>
              </w:rPr>
            </w:pPr>
            <w:r w:rsidRPr="007E67D8">
              <w:rPr>
                <w:rFonts w:ascii="Angsana New" w:hAnsi="Angsana New" w:hint="cs"/>
                <w:cs/>
              </w:rPr>
              <w:t>เพิ่มขึ้นจากการซื้อบริษัท</w:t>
            </w:r>
          </w:p>
        </w:tc>
        <w:tc>
          <w:tcPr>
            <w:tcW w:w="1080" w:type="dxa"/>
            <w:vAlign w:val="bottom"/>
          </w:tcPr>
          <w:p w:rsidR="00D921F0" w:rsidRPr="007E67D8" w:rsidRDefault="005F5E1C" w:rsidP="00701F4E">
            <w:pPr>
              <w:pStyle w:val="BodyText2"/>
              <w:tabs>
                <w:tab w:val="decimal" w:pos="901"/>
              </w:tabs>
              <w:spacing w:after="0" w:line="240" w:lineRule="auto"/>
              <w:ind w:left="72" w:right="2"/>
              <w:rPr>
                <w:rFonts w:ascii="Angsana New" w:hAnsi="Angsana New"/>
              </w:rPr>
            </w:pPr>
            <w:r w:rsidRPr="005F5E1C">
              <w:rPr>
                <w:rFonts w:ascii="Angsana New" w:hAnsi="Angsana New"/>
              </w:rPr>
              <w:t>35</w:t>
            </w:r>
            <w:r w:rsidR="00D921F0" w:rsidRPr="007E67D8">
              <w:rPr>
                <w:rFonts w:ascii="Angsana New" w:hAnsi="Angsana New"/>
              </w:rPr>
              <w:t>,</w:t>
            </w:r>
            <w:r w:rsidRPr="005F5E1C">
              <w:rPr>
                <w:rFonts w:ascii="Angsana New" w:hAnsi="Angsana New"/>
              </w:rPr>
              <w:t>497</w:t>
            </w:r>
          </w:p>
        </w:tc>
        <w:tc>
          <w:tcPr>
            <w:tcW w:w="90" w:type="dxa"/>
          </w:tcPr>
          <w:p w:rsidR="00D921F0" w:rsidRPr="007E67D8" w:rsidRDefault="00D921F0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D921F0" w:rsidRPr="007E67D8" w:rsidRDefault="005F5E1C" w:rsidP="00701F4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2"/>
              <w:rPr>
                <w:rFonts w:ascii="Angsana New" w:hAnsi="Angsana New"/>
              </w:rPr>
            </w:pPr>
            <w:r w:rsidRPr="005F5E1C">
              <w:rPr>
                <w:rFonts w:ascii="Angsana New" w:hAnsi="Angsana New"/>
              </w:rPr>
              <w:t>7</w:t>
            </w:r>
            <w:r w:rsidR="00D921F0" w:rsidRPr="007E67D8">
              <w:rPr>
                <w:rFonts w:ascii="Angsana New" w:hAnsi="Angsana New"/>
              </w:rPr>
              <w:t>,</w:t>
            </w:r>
            <w:r w:rsidRPr="005F5E1C">
              <w:rPr>
                <w:rFonts w:ascii="Angsana New" w:hAnsi="Angsana New"/>
              </w:rPr>
              <w:t>010</w:t>
            </w:r>
          </w:p>
        </w:tc>
        <w:tc>
          <w:tcPr>
            <w:tcW w:w="90" w:type="dxa"/>
          </w:tcPr>
          <w:p w:rsidR="00D921F0" w:rsidRPr="007E67D8" w:rsidRDefault="00D921F0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921F0" w:rsidRPr="007E67D8" w:rsidRDefault="00D921F0" w:rsidP="00701F4E">
            <w:pPr>
              <w:pStyle w:val="BodyText2"/>
              <w:spacing w:after="0" w:line="240" w:lineRule="auto"/>
              <w:ind w:left="72" w:right="90" w:firstLine="102"/>
              <w:jc w:val="center"/>
              <w:rPr>
                <w:rFonts w:ascii="Angsana New" w:hAnsi="Angsana New"/>
              </w:rPr>
            </w:pPr>
            <w:r w:rsidRPr="007E67D8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:rsidR="00D921F0" w:rsidRPr="007E67D8" w:rsidRDefault="00D921F0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921F0" w:rsidRPr="007E67D8" w:rsidRDefault="00D921F0" w:rsidP="00701F4E">
            <w:pPr>
              <w:pStyle w:val="BodyText2"/>
              <w:spacing w:after="0" w:line="240" w:lineRule="auto"/>
              <w:ind w:left="72" w:right="90" w:firstLine="102"/>
              <w:jc w:val="center"/>
              <w:rPr>
                <w:rFonts w:ascii="Angsana New" w:hAnsi="Angsana New"/>
              </w:rPr>
            </w:pPr>
            <w:r w:rsidRPr="007E67D8">
              <w:rPr>
                <w:rFonts w:ascii="Angsana New" w:hAnsi="Angsana New"/>
              </w:rPr>
              <w:t>-</w:t>
            </w:r>
          </w:p>
        </w:tc>
      </w:tr>
      <w:tr w:rsidR="00D921F0" w:rsidRPr="007E67D8" w:rsidTr="00B952CA">
        <w:trPr>
          <w:trHeight w:val="20"/>
        </w:trPr>
        <w:tc>
          <w:tcPr>
            <w:tcW w:w="4392" w:type="dxa"/>
          </w:tcPr>
          <w:p w:rsidR="00D921F0" w:rsidRPr="007E67D8" w:rsidRDefault="00D921F0" w:rsidP="00701F4E">
            <w:pPr>
              <w:pStyle w:val="BodyText2"/>
              <w:spacing w:after="0" w:line="240" w:lineRule="auto"/>
              <w:ind w:left="162" w:right="-48" w:hanging="162"/>
              <w:rPr>
                <w:rFonts w:ascii="Angsana New" w:hAnsi="Angsana New"/>
                <w:cs/>
              </w:rPr>
            </w:pPr>
            <w:r w:rsidRPr="007E67D8">
              <w:rPr>
                <w:rFonts w:ascii="Angsana New" w:hAnsi="Angsana New" w:hint="cs"/>
                <w:cs/>
              </w:rPr>
              <w:t>โอนเงินจากเงินมัดจำ</w:t>
            </w:r>
          </w:p>
        </w:tc>
        <w:tc>
          <w:tcPr>
            <w:tcW w:w="1080" w:type="dxa"/>
            <w:vAlign w:val="bottom"/>
          </w:tcPr>
          <w:p w:rsidR="00D921F0" w:rsidRPr="007E67D8" w:rsidRDefault="005F5E1C" w:rsidP="00701F4E">
            <w:pPr>
              <w:pStyle w:val="BodyText2"/>
              <w:tabs>
                <w:tab w:val="decimal" w:pos="901"/>
              </w:tabs>
              <w:spacing w:after="0" w:line="240" w:lineRule="auto"/>
              <w:ind w:left="72" w:right="2"/>
              <w:rPr>
                <w:rFonts w:ascii="Angsana New" w:hAnsi="Angsana New"/>
              </w:rPr>
            </w:pPr>
            <w:r w:rsidRPr="005F5E1C">
              <w:rPr>
                <w:rFonts w:ascii="Angsana New" w:hAnsi="Angsana New"/>
              </w:rPr>
              <w:t>21</w:t>
            </w:r>
            <w:r w:rsidR="00D921F0" w:rsidRPr="007E67D8">
              <w:rPr>
                <w:rFonts w:ascii="Angsana New" w:hAnsi="Angsana New"/>
              </w:rPr>
              <w:t>,</w:t>
            </w:r>
            <w:r w:rsidRPr="005F5E1C">
              <w:rPr>
                <w:rFonts w:ascii="Angsana New" w:hAnsi="Angsana New"/>
              </w:rPr>
              <w:t>633</w:t>
            </w:r>
          </w:p>
        </w:tc>
        <w:tc>
          <w:tcPr>
            <w:tcW w:w="90" w:type="dxa"/>
          </w:tcPr>
          <w:p w:rsidR="00D921F0" w:rsidRPr="007E67D8" w:rsidRDefault="00D921F0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D921F0" w:rsidRPr="007E67D8" w:rsidRDefault="00D921F0" w:rsidP="00701F4E">
            <w:pPr>
              <w:pStyle w:val="BodyText2"/>
              <w:tabs>
                <w:tab w:val="decimal" w:pos="538"/>
              </w:tabs>
              <w:spacing w:after="0" w:line="240" w:lineRule="auto"/>
              <w:ind w:left="72" w:right="-1"/>
              <w:jc w:val="thaiDistribute"/>
              <w:rPr>
                <w:rFonts w:ascii="Angsana New" w:hAnsi="Angsana New"/>
              </w:rPr>
            </w:pPr>
            <w:r w:rsidRPr="007E67D8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:rsidR="00D921F0" w:rsidRPr="007E67D8" w:rsidRDefault="00D921F0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921F0" w:rsidRPr="007E67D8" w:rsidRDefault="00D921F0" w:rsidP="00701F4E">
            <w:pPr>
              <w:pStyle w:val="BodyText2"/>
              <w:spacing w:after="0" w:line="240" w:lineRule="auto"/>
              <w:ind w:left="72" w:right="90" w:firstLine="102"/>
              <w:jc w:val="center"/>
              <w:rPr>
                <w:rFonts w:ascii="Angsana New" w:hAnsi="Angsana New"/>
              </w:rPr>
            </w:pPr>
            <w:r w:rsidRPr="007E67D8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:rsidR="00D921F0" w:rsidRPr="007E67D8" w:rsidRDefault="00D921F0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921F0" w:rsidRPr="007E67D8" w:rsidRDefault="00D921F0" w:rsidP="00701F4E">
            <w:pPr>
              <w:pStyle w:val="BodyText2"/>
              <w:spacing w:after="0" w:line="240" w:lineRule="auto"/>
              <w:ind w:left="72" w:right="90" w:firstLine="102"/>
              <w:jc w:val="center"/>
              <w:rPr>
                <w:rFonts w:ascii="Angsana New" w:hAnsi="Angsana New"/>
              </w:rPr>
            </w:pPr>
            <w:r w:rsidRPr="007E67D8">
              <w:rPr>
                <w:rFonts w:ascii="Angsana New" w:hAnsi="Angsana New"/>
              </w:rPr>
              <w:t>-</w:t>
            </w:r>
          </w:p>
        </w:tc>
      </w:tr>
      <w:tr w:rsidR="00914AA7" w:rsidRPr="007E67D8" w:rsidTr="00B952CA">
        <w:trPr>
          <w:trHeight w:val="20"/>
        </w:trPr>
        <w:tc>
          <w:tcPr>
            <w:tcW w:w="4392" w:type="dxa"/>
            <w:vAlign w:val="bottom"/>
          </w:tcPr>
          <w:p w:rsidR="00914AA7" w:rsidRPr="007E67D8" w:rsidRDefault="00914AA7" w:rsidP="00701F4E">
            <w:pPr>
              <w:pStyle w:val="BodyText2"/>
              <w:spacing w:after="0" w:line="240" w:lineRule="auto"/>
              <w:ind w:left="517" w:right="-48" w:hanging="360"/>
              <w:rPr>
                <w:rFonts w:ascii="Angsana New" w:hAnsi="Angsana New"/>
                <w:cs/>
              </w:rPr>
            </w:pPr>
            <w:r w:rsidRPr="007E67D8">
              <w:rPr>
                <w:rFonts w:ascii="Angsana New" w:hAnsi="Angsana New" w:hint="cs"/>
                <w:u w:val="single"/>
                <w:cs/>
              </w:rPr>
              <w:t>หัก</w:t>
            </w:r>
            <w:r w:rsidRPr="007E67D8">
              <w:rPr>
                <w:rFonts w:ascii="Angsana New" w:hAnsi="Angsana New"/>
                <w:cs/>
              </w:rPr>
              <w:tab/>
            </w:r>
            <w:r w:rsidRPr="007E67D8">
              <w:rPr>
                <w:rFonts w:ascii="Angsana New" w:hAnsi="Angsana New" w:hint="cs"/>
                <w:cs/>
              </w:rPr>
              <w:t>ตัดจำหน่ายระหว่างงวด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14AA7" w:rsidRPr="007E67D8" w:rsidRDefault="00914AA7" w:rsidP="00701F4E">
            <w:pPr>
              <w:pStyle w:val="BodyText2"/>
              <w:tabs>
                <w:tab w:val="decimal" w:pos="901"/>
              </w:tabs>
              <w:spacing w:after="0" w:line="240" w:lineRule="auto"/>
              <w:ind w:left="72" w:right="2"/>
              <w:rPr>
                <w:rFonts w:ascii="Angsana New" w:hAnsi="Angsana New"/>
              </w:rPr>
            </w:pPr>
            <w:r w:rsidRPr="007E67D8">
              <w:rPr>
                <w:rFonts w:ascii="Angsana New" w:hAnsi="Angsana New"/>
              </w:rPr>
              <w:t>(</w:t>
            </w:r>
            <w:r w:rsidR="005F5E1C" w:rsidRPr="005F5E1C">
              <w:rPr>
                <w:rFonts w:ascii="Angsana New" w:hAnsi="Angsana New"/>
              </w:rPr>
              <w:t>1</w:t>
            </w:r>
            <w:r w:rsidRPr="007E67D8">
              <w:rPr>
                <w:rFonts w:ascii="Angsana New" w:hAnsi="Angsana New"/>
              </w:rPr>
              <w:t>,</w:t>
            </w:r>
            <w:r w:rsidR="005F5E1C" w:rsidRPr="005F5E1C">
              <w:rPr>
                <w:rFonts w:ascii="Angsana New" w:hAnsi="Angsana New"/>
              </w:rPr>
              <w:t>765</w:t>
            </w:r>
            <w:r w:rsidRPr="007E67D8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14AA7" w:rsidRPr="007E67D8" w:rsidRDefault="00914AA7" w:rsidP="00701F4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2"/>
              <w:rPr>
                <w:rFonts w:ascii="Angsana New" w:hAnsi="Angsana New"/>
              </w:rPr>
            </w:pPr>
            <w:r w:rsidRPr="007E67D8">
              <w:rPr>
                <w:rFonts w:ascii="Angsana New" w:hAnsi="Angsana New"/>
              </w:rPr>
              <w:t>(</w:t>
            </w:r>
            <w:r w:rsidR="005F5E1C" w:rsidRPr="005F5E1C">
              <w:rPr>
                <w:rFonts w:ascii="Angsana New" w:hAnsi="Angsana New"/>
              </w:rPr>
              <w:t>1</w:t>
            </w:r>
            <w:r w:rsidRPr="007E67D8">
              <w:rPr>
                <w:rFonts w:ascii="Angsana New" w:hAnsi="Angsana New"/>
              </w:rPr>
              <w:t>,</w:t>
            </w:r>
            <w:r w:rsidR="005F5E1C" w:rsidRPr="005F5E1C">
              <w:rPr>
                <w:rFonts w:ascii="Angsana New" w:hAnsi="Angsana New"/>
              </w:rPr>
              <w:t>084</w:t>
            </w:r>
            <w:r w:rsidRPr="007E67D8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914AA7" w:rsidRPr="007E67D8" w:rsidRDefault="00914AA7" w:rsidP="00701F4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2"/>
              <w:rPr>
                <w:rFonts w:ascii="Angsana New" w:hAnsi="Angsana New"/>
              </w:rPr>
            </w:pPr>
            <w:r w:rsidRPr="007E67D8">
              <w:rPr>
                <w:rFonts w:ascii="Angsana New" w:hAnsi="Angsana New"/>
              </w:rPr>
              <w:t>(</w:t>
            </w:r>
            <w:r w:rsidR="005F5E1C" w:rsidRPr="005F5E1C">
              <w:rPr>
                <w:rFonts w:ascii="Angsana New" w:hAnsi="Angsana New"/>
              </w:rPr>
              <w:t>861</w:t>
            </w:r>
            <w:r w:rsidRPr="007E67D8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914AA7" w:rsidRPr="007E67D8" w:rsidRDefault="00914AA7" w:rsidP="00701F4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2"/>
              <w:rPr>
                <w:rFonts w:ascii="Angsana New" w:hAnsi="Angsana New"/>
              </w:rPr>
            </w:pPr>
            <w:r w:rsidRPr="007E67D8">
              <w:rPr>
                <w:rFonts w:ascii="Angsana New" w:hAnsi="Angsana New"/>
              </w:rPr>
              <w:t>(</w:t>
            </w:r>
            <w:r w:rsidR="005F5E1C" w:rsidRPr="005F5E1C">
              <w:rPr>
                <w:rFonts w:ascii="Angsana New" w:hAnsi="Angsana New"/>
              </w:rPr>
              <w:t>1</w:t>
            </w:r>
            <w:r w:rsidRPr="007E67D8">
              <w:rPr>
                <w:rFonts w:ascii="Angsana New" w:hAnsi="Angsana New"/>
              </w:rPr>
              <w:t>,</w:t>
            </w:r>
            <w:r w:rsidR="005F5E1C" w:rsidRPr="005F5E1C">
              <w:rPr>
                <w:rFonts w:ascii="Angsana New" w:hAnsi="Angsana New"/>
              </w:rPr>
              <w:t>078</w:t>
            </w:r>
            <w:r w:rsidRPr="007E67D8">
              <w:rPr>
                <w:rFonts w:ascii="Angsana New" w:hAnsi="Angsana New"/>
              </w:rPr>
              <w:t>)</w:t>
            </w:r>
          </w:p>
        </w:tc>
      </w:tr>
      <w:tr w:rsidR="00914AA7" w:rsidRPr="007E67D8" w:rsidTr="00B952CA">
        <w:trPr>
          <w:trHeight w:val="20"/>
        </w:trPr>
        <w:tc>
          <w:tcPr>
            <w:tcW w:w="4392" w:type="dxa"/>
            <w:vAlign w:val="bottom"/>
          </w:tcPr>
          <w:p w:rsidR="00914AA7" w:rsidRPr="007E67D8" w:rsidRDefault="00914AA7" w:rsidP="00701F4E">
            <w:pPr>
              <w:pStyle w:val="BodyText2"/>
              <w:spacing w:after="0" w:line="240" w:lineRule="auto"/>
              <w:ind w:left="517" w:right="-48" w:hanging="180"/>
              <w:rPr>
                <w:rFonts w:ascii="Angsana New" w:hAnsi="Angsana New"/>
                <w:cs/>
              </w:rPr>
            </w:pPr>
            <w:r w:rsidRPr="007E67D8">
              <w:rPr>
                <w:rFonts w:ascii="Angsana New" w:hAnsi="Angsana New"/>
                <w:cs/>
              </w:rPr>
              <w:tab/>
            </w:r>
            <w:r w:rsidRPr="007E67D8">
              <w:rPr>
                <w:rFonts w:ascii="Angsana New" w:hAnsi="Angsana New" w:hint="cs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14AA7" w:rsidRPr="007E67D8" w:rsidRDefault="00914AA7" w:rsidP="00701F4E">
            <w:pPr>
              <w:pStyle w:val="BodyText2"/>
              <w:spacing w:after="0" w:line="240" w:lineRule="auto"/>
              <w:ind w:right="90" w:firstLine="180"/>
              <w:jc w:val="center"/>
              <w:rPr>
                <w:rFonts w:ascii="Angsana New" w:hAnsi="Angsana New"/>
              </w:rPr>
            </w:pPr>
            <w:r w:rsidRPr="007E67D8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14AA7" w:rsidRPr="007E67D8" w:rsidRDefault="00914AA7" w:rsidP="00701F4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2"/>
              <w:rPr>
                <w:rFonts w:ascii="Angsana New" w:hAnsi="Angsana New"/>
              </w:rPr>
            </w:pPr>
            <w:r w:rsidRPr="007E67D8">
              <w:rPr>
                <w:rFonts w:ascii="Angsana New" w:hAnsi="Angsana New"/>
              </w:rPr>
              <w:t>(</w:t>
            </w:r>
            <w:r w:rsidR="005F5E1C" w:rsidRPr="005F5E1C">
              <w:rPr>
                <w:rFonts w:ascii="Angsana New" w:hAnsi="Angsana New"/>
              </w:rPr>
              <w:t>231</w:t>
            </w:r>
            <w:r w:rsidRPr="007E67D8">
              <w:rPr>
                <w:rFonts w:ascii="Angsana New" w:hAnsi="Angsana New"/>
              </w:rPr>
              <w:t>,</w:t>
            </w:r>
            <w:r w:rsidR="005F5E1C" w:rsidRPr="005F5E1C">
              <w:rPr>
                <w:rFonts w:ascii="Angsana New" w:hAnsi="Angsana New"/>
              </w:rPr>
              <w:t>585</w:t>
            </w:r>
            <w:r w:rsidRPr="007E67D8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914AA7" w:rsidRPr="007E67D8" w:rsidRDefault="00914AA7" w:rsidP="00701F4E">
            <w:pPr>
              <w:pStyle w:val="BodyText2"/>
              <w:spacing w:after="0" w:line="240" w:lineRule="auto"/>
              <w:ind w:left="72" w:right="90" w:firstLine="102"/>
              <w:jc w:val="center"/>
              <w:rPr>
                <w:rFonts w:ascii="Angsana New" w:hAnsi="Angsana New"/>
              </w:rPr>
            </w:pPr>
            <w:r w:rsidRPr="007E67D8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914AA7" w:rsidRPr="007E67D8" w:rsidRDefault="00914AA7" w:rsidP="00701F4E">
            <w:pPr>
              <w:pStyle w:val="BodyText2"/>
              <w:spacing w:after="0" w:line="240" w:lineRule="auto"/>
              <w:ind w:left="72" w:right="90" w:firstLine="102"/>
              <w:jc w:val="center"/>
              <w:rPr>
                <w:rFonts w:ascii="Angsana New" w:hAnsi="Angsana New"/>
              </w:rPr>
            </w:pPr>
            <w:r w:rsidRPr="007E67D8">
              <w:rPr>
                <w:rFonts w:ascii="Angsana New" w:hAnsi="Angsana New"/>
              </w:rPr>
              <w:t>-</w:t>
            </w:r>
          </w:p>
        </w:tc>
      </w:tr>
      <w:tr w:rsidR="00914AA7" w:rsidRPr="007E67D8" w:rsidTr="00B952CA">
        <w:trPr>
          <w:trHeight w:val="20"/>
        </w:trPr>
        <w:tc>
          <w:tcPr>
            <w:tcW w:w="4392" w:type="dxa"/>
            <w:vAlign w:val="bottom"/>
          </w:tcPr>
          <w:p w:rsidR="00914AA7" w:rsidRPr="007E67D8" w:rsidRDefault="00914AA7" w:rsidP="00701F4E">
            <w:pPr>
              <w:pStyle w:val="BodyText2"/>
              <w:spacing w:after="0" w:line="240" w:lineRule="auto"/>
              <w:ind w:left="517" w:right="-48" w:hanging="180"/>
              <w:rPr>
                <w:rFonts w:ascii="Angsana New" w:hAnsi="Angsana New"/>
                <w:cs/>
              </w:rPr>
            </w:pPr>
            <w:r w:rsidRPr="007E67D8">
              <w:rPr>
                <w:rFonts w:ascii="Angsana New" w:hAnsi="Angsana New"/>
                <w:cs/>
              </w:rPr>
              <w:tab/>
            </w:r>
            <w:r w:rsidRPr="007E67D8">
              <w:rPr>
                <w:rFonts w:ascii="Angsana New" w:hAnsi="Angsana New" w:hint="cs"/>
                <w:cs/>
              </w:rPr>
              <w:t>ค่าเผื่อการด้อยค่า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14AA7" w:rsidRPr="007E67D8" w:rsidRDefault="00914AA7" w:rsidP="00701F4E">
            <w:pPr>
              <w:pStyle w:val="BodyText2"/>
              <w:spacing w:after="0" w:line="240" w:lineRule="auto"/>
              <w:ind w:right="90" w:firstLine="180"/>
              <w:jc w:val="center"/>
              <w:rPr>
                <w:rFonts w:ascii="Angsana New" w:hAnsi="Angsana New"/>
              </w:rPr>
            </w:pPr>
            <w:r w:rsidRPr="007E67D8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14AA7" w:rsidRPr="007E67D8" w:rsidRDefault="00914AA7" w:rsidP="00701F4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2"/>
              <w:rPr>
                <w:rFonts w:ascii="Angsana New" w:hAnsi="Angsana New"/>
              </w:rPr>
            </w:pPr>
            <w:r w:rsidRPr="007E67D8">
              <w:rPr>
                <w:rFonts w:ascii="Angsana New" w:hAnsi="Angsana New"/>
              </w:rPr>
              <w:t>(</w:t>
            </w:r>
            <w:r w:rsidR="005F5E1C" w:rsidRPr="005F5E1C">
              <w:rPr>
                <w:rFonts w:ascii="Angsana New" w:hAnsi="Angsana New"/>
              </w:rPr>
              <w:t>676</w:t>
            </w:r>
            <w:r w:rsidRPr="007E67D8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914AA7" w:rsidRPr="007E67D8" w:rsidRDefault="00914AA7" w:rsidP="00701F4E">
            <w:pPr>
              <w:pStyle w:val="BodyText2"/>
              <w:spacing w:after="0" w:line="240" w:lineRule="auto"/>
              <w:ind w:left="72" w:right="90" w:firstLine="102"/>
              <w:jc w:val="center"/>
              <w:rPr>
                <w:rFonts w:ascii="Angsana New" w:hAnsi="Angsana New"/>
              </w:rPr>
            </w:pPr>
            <w:r w:rsidRPr="007E67D8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914AA7" w:rsidRPr="007E67D8" w:rsidRDefault="00914AA7" w:rsidP="00701F4E">
            <w:pPr>
              <w:pStyle w:val="BodyText2"/>
              <w:spacing w:after="0" w:line="240" w:lineRule="auto"/>
              <w:ind w:left="72" w:right="90" w:firstLine="102"/>
              <w:jc w:val="center"/>
              <w:rPr>
                <w:rFonts w:ascii="Angsana New" w:hAnsi="Angsana New"/>
              </w:rPr>
            </w:pPr>
            <w:r w:rsidRPr="007E67D8">
              <w:rPr>
                <w:rFonts w:ascii="Angsana New" w:hAnsi="Angsana New"/>
              </w:rPr>
              <w:t>-</w:t>
            </w:r>
          </w:p>
        </w:tc>
      </w:tr>
      <w:tr w:rsidR="00914AA7" w:rsidRPr="007E67D8" w:rsidTr="00B952CA">
        <w:trPr>
          <w:trHeight w:val="20"/>
        </w:trPr>
        <w:tc>
          <w:tcPr>
            <w:tcW w:w="4392" w:type="dxa"/>
          </w:tcPr>
          <w:p w:rsidR="00914AA7" w:rsidRPr="007E67D8" w:rsidRDefault="00914AA7" w:rsidP="00701F4E">
            <w:pPr>
              <w:pStyle w:val="BodyText2"/>
              <w:spacing w:after="0" w:line="240" w:lineRule="auto"/>
              <w:ind w:left="517" w:right="-48" w:hanging="180"/>
              <w:rPr>
                <w:rFonts w:ascii="Angsana New" w:hAnsi="Angsana New"/>
                <w:cs/>
              </w:rPr>
            </w:pPr>
            <w:r w:rsidRPr="007E67D8">
              <w:rPr>
                <w:rFonts w:ascii="Angsana New" w:hAnsi="Angsana New"/>
                <w:cs/>
              </w:rPr>
              <w:tab/>
            </w:r>
            <w:r w:rsidRPr="007E67D8">
              <w:rPr>
                <w:rFonts w:ascii="Angsana New" w:hAnsi="Angsana New" w:hint="cs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14AA7" w:rsidRPr="007E67D8" w:rsidRDefault="00914AA7" w:rsidP="00701F4E">
            <w:pPr>
              <w:pStyle w:val="BodyText2"/>
              <w:tabs>
                <w:tab w:val="decimal" w:pos="901"/>
              </w:tabs>
              <w:spacing w:after="0" w:line="240" w:lineRule="auto"/>
              <w:ind w:left="72" w:right="2"/>
              <w:rPr>
                <w:rFonts w:ascii="Angsana New" w:hAnsi="Angsana New"/>
              </w:rPr>
            </w:pPr>
            <w:r w:rsidRPr="007E67D8">
              <w:rPr>
                <w:rFonts w:ascii="Angsana New" w:hAnsi="Angsana New"/>
              </w:rPr>
              <w:t>(</w:t>
            </w:r>
            <w:r w:rsidR="005F5E1C" w:rsidRPr="005F5E1C">
              <w:rPr>
                <w:rFonts w:ascii="Angsana New" w:hAnsi="Angsana New"/>
              </w:rPr>
              <w:t>32</w:t>
            </w:r>
            <w:r w:rsidRPr="007E67D8">
              <w:rPr>
                <w:rFonts w:ascii="Angsana New" w:hAnsi="Angsana New"/>
              </w:rPr>
              <w:t>,</w:t>
            </w:r>
            <w:r w:rsidR="005F5E1C" w:rsidRPr="005F5E1C">
              <w:rPr>
                <w:rFonts w:ascii="Angsana New" w:hAnsi="Angsana New"/>
              </w:rPr>
              <w:t>309</w:t>
            </w:r>
            <w:r w:rsidRPr="007E67D8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14AA7" w:rsidRPr="007E67D8" w:rsidRDefault="00914AA7" w:rsidP="00701F4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2"/>
              <w:rPr>
                <w:rFonts w:ascii="Angsana New" w:hAnsi="Angsana New"/>
              </w:rPr>
            </w:pPr>
            <w:r w:rsidRPr="007E67D8">
              <w:rPr>
                <w:rFonts w:ascii="Angsana New" w:hAnsi="Angsana New"/>
              </w:rPr>
              <w:t>(</w:t>
            </w:r>
            <w:r w:rsidR="005F5E1C" w:rsidRPr="005F5E1C">
              <w:rPr>
                <w:rFonts w:ascii="Angsana New" w:hAnsi="Angsana New"/>
              </w:rPr>
              <w:t>73</w:t>
            </w:r>
            <w:r w:rsidRPr="007E67D8">
              <w:rPr>
                <w:rFonts w:ascii="Angsana New" w:hAnsi="Angsana New"/>
              </w:rPr>
              <w:t>,</w:t>
            </w:r>
            <w:r w:rsidR="005F5E1C" w:rsidRPr="005F5E1C">
              <w:rPr>
                <w:rFonts w:ascii="Angsana New" w:hAnsi="Angsana New"/>
              </w:rPr>
              <w:t>549</w:t>
            </w:r>
            <w:r w:rsidRPr="007E67D8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914AA7" w:rsidRPr="007E67D8" w:rsidRDefault="00914AA7" w:rsidP="00701F4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2"/>
              <w:rPr>
                <w:rFonts w:ascii="Angsana New" w:hAnsi="Angsana New"/>
              </w:rPr>
            </w:pPr>
            <w:r w:rsidRPr="007E67D8">
              <w:rPr>
                <w:rFonts w:ascii="Angsana New" w:hAnsi="Angsana New"/>
              </w:rPr>
              <w:t>(</w:t>
            </w:r>
            <w:r w:rsidR="005F5E1C" w:rsidRPr="005F5E1C">
              <w:rPr>
                <w:rFonts w:ascii="Angsana New" w:hAnsi="Angsana New"/>
              </w:rPr>
              <w:t>4</w:t>
            </w:r>
            <w:r w:rsidRPr="007E67D8">
              <w:rPr>
                <w:rFonts w:ascii="Angsana New" w:hAnsi="Angsana New"/>
              </w:rPr>
              <w:t>,</w:t>
            </w:r>
            <w:r w:rsidR="005F5E1C" w:rsidRPr="005F5E1C">
              <w:rPr>
                <w:rFonts w:ascii="Angsana New" w:hAnsi="Angsana New"/>
              </w:rPr>
              <w:t>641</w:t>
            </w:r>
            <w:r w:rsidRPr="007E67D8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914AA7" w:rsidRPr="007E67D8" w:rsidRDefault="00914AA7" w:rsidP="00701F4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2"/>
              <w:rPr>
                <w:rFonts w:ascii="Angsana New" w:hAnsi="Angsana New"/>
              </w:rPr>
            </w:pPr>
            <w:r w:rsidRPr="007E67D8">
              <w:rPr>
                <w:rFonts w:ascii="Angsana New" w:hAnsi="Angsana New"/>
              </w:rPr>
              <w:t>(</w:t>
            </w:r>
            <w:r w:rsidR="005F5E1C" w:rsidRPr="005F5E1C">
              <w:rPr>
                <w:rFonts w:ascii="Angsana New" w:hAnsi="Angsana New"/>
              </w:rPr>
              <w:t>14</w:t>
            </w:r>
            <w:r w:rsidRPr="007E67D8">
              <w:rPr>
                <w:rFonts w:ascii="Angsana New" w:hAnsi="Angsana New"/>
              </w:rPr>
              <w:t>,</w:t>
            </w:r>
            <w:r w:rsidR="005F5E1C" w:rsidRPr="005F5E1C">
              <w:rPr>
                <w:rFonts w:ascii="Angsana New" w:hAnsi="Angsana New"/>
              </w:rPr>
              <w:t>140</w:t>
            </w:r>
            <w:r w:rsidRPr="007E67D8">
              <w:rPr>
                <w:rFonts w:ascii="Angsana New" w:hAnsi="Angsana New"/>
              </w:rPr>
              <w:t>)</w:t>
            </w:r>
          </w:p>
        </w:tc>
      </w:tr>
      <w:tr w:rsidR="00914AA7" w:rsidRPr="007E67D8" w:rsidTr="00B952CA">
        <w:trPr>
          <w:trHeight w:val="20"/>
        </w:trPr>
        <w:tc>
          <w:tcPr>
            <w:tcW w:w="4392" w:type="dxa"/>
          </w:tcPr>
          <w:p w:rsidR="00914AA7" w:rsidRPr="007E67D8" w:rsidRDefault="00914AA7" w:rsidP="00701F4E">
            <w:pPr>
              <w:pStyle w:val="BodyText2"/>
              <w:spacing w:after="0" w:line="240" w:lineRule="auto"/>
              <w:ind w:left="162" w:right="-360" w:hanging="162"/>
              <w:rPr>
                <w:rFonts w:ascii="Angsana New" w:hAnsi="Angsana New"/>
                <w:cs/>
              </w:rPr>
            </w:pPr>
            <w:r w:rsidRPr="007E67D8">
              <w:rPr>
                <w:rFonts w:ascii="Angsana New" w:hAnsi="Angsana New" w:hint="cs"/>
                <w:cs/>
              </w:rPr>
              <w:t>โอนเปลี่ยนประเภทไปเป็นอสังหาริมทรัพย์เพื่อการลงทุน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14AA7" w:rsidRPr="007E67D8" w:rsidRDefault="00914AA7" w:rsidP="00701F4E">
            <w:pPr>
              <w:pStyle w:val="BodyText2"/>
              <w:spacing w:after="0" w:line="240" w:lineRule="auto"/>
              <w:ind w:right="90" w:firstLine="180"/>
              <w:jc w:val="center"/>
              <w:rPr>
                <w:rFonts w:ascii="Angsana New" w:hAnsi="Angsana New"/>
              </w:rPr>
            </w:pPr>
            <w:r w:rsidRPr="007E67D8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14AA7" w:rsidRPr="007E67D8" w:rsidRDefault="00914AA7" w:rsidP="00701F4E">
            <w:pPr>
              <w:pStyle w:val="BodyText2"/>
              <w:tabs>
                <w:tab w:val="decimal" w:pos="538"/>
              </w:tabs>
              <w:spacing w:after="0" w:line="240" w:lineRule="auto"/>
              <w:ind w:left="72" w:right="-1"/>
              <w:jc w:val="thaiDistribute"/>
              <w:rPr>
                <w:rFonts w:ascii="Angsana New" w:hAnsi="Angsana New"/>
              </w:rPr>
            </w:pPr>
            <w:r w:rsidRPr="007E67D8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914AA7" w:rsidRPr="007E67D8" w:rsidRDefault="00914AA7" w:rsidP="00701F4E">
            <w:pPr>
              <w:pStyle w:val="BodyText2"/>
              <w:tabs>
                <w:tab w:val="decimal" w:pos="631"/>
              </w:tabs>
              <w:spacing w:after="0" w:line="240" w:lineRule="auto"/>
              <w:ind w:left="72" w:right="-1"/>
              <w:jc w:val="thaiDistribute"/>
              <w:rPr>
                <w:rFonts w:ascii="Angsana New" w:hAnsi="Angsana New"/>
              </w:rPr>
            </w:pPr>
            <w:r w:rsidRPr="007E67D8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914AA7" w:rsidRPr="007E67D8" w:rsidRDefault="00914AA7" w:rsidP="00701F4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2"/>
              <w:rPr>
                <w:rFonts w:ascii="Angsana New" w:hAnsi="Angsana New"/>
              </w:rPr>
            </w:pPr>
            <w:r w:rsidRPr="007E67D8">
              <w:rPr>
                <w:rFonts w:ascii="Angsana New" w:hAnsi="Angsana New"/>
              </w:rPr>
              <w:t>(</w:t>
            </w:r>
            <w:r w:rsidR="005F5E1C" w:rsidRPr="005F5E1C">
              <w:rPr>
                <w:rFonts w:ascii="Angsana New" w:hAnsi="Angsana New"/>
              </w:rPr>
              <w:t>22</w:t>
            </w:r>
            <w:r w:rsidRPr="007E67D8">
              <w:rPr>
                <w:rFonts w:ascii="Angsana New" w:hAnsi="Angsana New"/>
              </w:rPr>
              <w:t>,</w:t>
            </w:r>
            <w:r w:rsidR="005F5E1C" w:rsidRPr="005F5E1C">
              <w:rPr>
                <w:rFonts w:ascii="Angsana New" w:hAnsi="Angsana New"/>
              </w:rPr>
              <w:t>352</w:t>
            </w:r>
            <w:r w:rsidRPr="007E67D8">
              <w:rPr>
                <w:rFonts w:ascii="Angsana New" w:hAnsi="Angsana New"/>
              </w:rPr>
              <w:t>)</w:t>
            </w:r>
          </w:p>
        </w:tc>
      </w:tr>
      <w:tr w:rsidR="00914AA7" w:rsidRPr="007E67D8" w:rsidTr="00B952CA">
        <w:trPr>
          <w:trHeight w:val="20"/>
        </w:trPr>
        <w:tc>
          <w:tcPr>
            <w:tcW w:w="4392" w:type="dxa"/>
          </w:tcPr>
          <w:p w:rsidR="00914AA7" w:rsidRPr="007E67D8" w:rsidRDefault="00914AA7" w:rsidP="00701F4E">
            <w:pPr>
              <w:pStyle w:val="BodyText2"/>
              <w:spacing w:after="0" w:line="240" w:lineRule="auto"/>
              <w:ind w:left="162" w:right="-48" w:hanging="162"/>
              <w:rPr>
                <w:rFonts w:ascii="Angsana New" w:hAnsi="Angsana New"/>
                <w:cs/>
              </w:rPr>
            </w:pPr>
            <w:r w:rsidRPr="007E67D8">
              <w:rPr>
                <w:rFonts w:ascii="Angsana New" w:hAnsi="Angsana New" w:hint="cs"/>
                <w:cs/>
              </w:rPr>
              <w:t>ตีราคาเพิ่มขึ้น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14AA7" w:rsidRPr="007E67D8" w:rsidRDefault="00914AA7" w:rsidP="00701F4E">
            <w:pPr>
              <w:pStyle w:val="BodyText2"/>
              <w:spacing w:after="0" w:line="240" w:lineRule="auto"/>
              <w:ind w:right="90" w:firstLine="180"/>
              <w:jc w:val="center"/>
              <w:rPr>
                <w:rFonts w:ascii="Angsana New" w:hAnsi="Angsana New"/>
              </w:rPr>
            </w:pPr>
            <w:r w:rsidRPr="007E67D8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14AA7" w:rsidRPr="007E67D8" w:rsidRDefault="005F5E1C" w:rsidP="00701F4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2"/>
              <w:rPr>
                <w:rFonts w:ascii="Angsana New" w:hAnsi="Angsana New"/>
                <w:cs/>
              </w:rPr>
            </w:pPr>
            <w:r w:rsidRPr="005F5E1C">
              <w:rPr>
                <w:rFonts w:ascii="Angsana New" w:hAnsi="Angsana New"/>
              </w:rPr>
              <w:t>7</w:t>
            </w:r>
            <w:r w:rsidR="00914AA7" w:rsidRPr="007E67D8">
              <w:rPr>
                <w:rFonts w:ascii="Angsana New" w:hAnsi="Angsana New"/>
              </w:rPr>
              <w:t>,</w:t>
            </w:r>
            <w:r w:rsidRPr="005F5E1C">
              <w:rPr>
                <w:rFonts w:ascii="Angsana New" w:hAnsi="Angsana New"/>
              </w:rPr>
              <w:t>669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914AA7" w:rsidRPr="007E67D8" w:rsidRDefault="00914AA7" w:rsidP="00701F4E">
            <w:pPr>
              <w:pStyle w:val="BodyText2"/>
              <w:tabs>
                <w:tab w:val="decimal" w:pos="631"/>
              </w:tabs>
              <w:spacing w:after="0" w:line="240" w:lineRule="auto"/>
              <w:ind w:left="72" w:right="-1"/>
              <w:jc w:val="thaiDistribute"/>
              <w:rPr>
                <w:rFonts w:ascii="Angsana New" w:hAnsi="Angsana New"/>
              </w:rPr>
            </w:pPr>
            <w:r w:rsidRPr="007E67D8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914AA7" w:rsidRPr="007E67D8" w:rsidRDefault="005F5E1C" w:rsidP="00701F4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2"/>
              <w:rPr>
                <w:rFonts w:ascii="Angsana New" w:hAnsi="Angsana New"/>
              </w:rPr>
            </w:pPr>
            <w:r w:rsidRPr="005F5E1C">
              <w:rPr>
                <w:rFonts w:ascii="Angsana New" w:hAnsi="Angsana New"/>
              </w:rPr>
              <w:t>7</w:t>
            </w:r>
            <w:r w:rsidR="00914AA7" w:rsidRPr="007E67D8">
              <w:rPr>
                <w:rFonts w:ascii="Angsana New" w:hAnsi="Angsana New"/>
              </w:rPr>
              <w:t>,</w:t>
            </w:r>
            <w:r w:rsidRPr="005F5E1C">
              <w:rPr>
                <w:rFonts w:ascii="Angsana New" w:hAnsi="Angsana New"/>
              </w:rPr>
              <w:t>669</w:t>
            </w:r>
          </w:p>
        </w:tc>
      </w:tr>
      <w:tr w:rsidR="00914AA7" w:rsidRPr="007E67D8" w:rsidTr="00B952CA">
        <w:trPr>
          <w:trHeight w:val="20"/>
        </w:trPr>
        <w:tc>
          <w:tcPr>
            <w:tcW w:w="4392" w:type="dxa"/>
          </w:tcPr>
          <w:p w:rsidR="00914AA7" w:rsidRPr="007E67D8" w:rsidRDefault="00914AA7" w:rsidP="00701F4E">
            <w:pPr>
              <w:pStyle w:val="BodyText2"/>
              <w:spacing w:after="0" w:line="240" w:lineRule="auto"/>
              <w:ind w:left="162" w:right="-48" w:hanging="162"/>
              <w:rPr>
                <w:rFonts w:ascii="Angsana New" w:hAnsi="Angsana New"/>
                <w:cs/>
              </w:rPr>
            </w:pPr>
            <w:r w:rsidRPr="007E67D8">
              <w:rPr>
                <w:rFonts w:ascii="Angsana New" w:hAnsi="Angsana New" w:hint="cs"/>
                <w:cs/>
              </w:rPr>
              <w:t>มูลค่าสุทธิตามบัญชีปลาย</w:t>
            </w:r>
            <w:r w:rsidR="00D921F0" w:rsidRPr="007E67D8">
              <w:rPr>
                <w:rFonts w:ascii="Angsana New" w:hAnsi="Angsana New" w:hint="cs"/>
                <w:cs/>
              </w:rPr>
              <w:t>งวด</w:t>
            </w:r>
            <w:r w:rsidR="00D921F0" w:rsidRPr="007E67D8">
              <w:rPr>
                <w:rFonts w:ascii="Angsana New" w:hAnsi="Angsana New"/>
              </w:rPr>
              <w:t>/</w:t>
            </w:r>
            <w:r w:rsidR="00D921F0" w:rsidRPr="007E67D8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4AA7" w:rsidRPr="007E67D8" w:rsidRDefault="005F5E1C" w:rsidP="00701F4E">
            <w:pPr>
              <w:pStyle w:val="BodyText2"/>
              <w:tabs>
                <w:tab w:val="decimal" w:pos="901"/>
              </w:tabs>
              <w:spacing w:after="0" w:line="240" w:lineRule="auto"/>
              <w:ind w:left="72" w:right="2"/>
              <w:rPr>
                <w:rFonts w:ascii="Angsana New" w:hAnsi="Angsana New"/>
              </w:rPr>
            </w:pPr>
            <w:r w:rsidRPr="005F5E1C">
              <w:rPr>
                <w:rFonts w:ascii="Angsana New" w:hAnsi="Angsana New"/>
              </w:rPr>
              <w:t>824</w:t>
            </w:r>
            <w:r w:rsidR="00914AA7" w:rsidRPr="007E67D8">
              <w:rPr>
                <w:rFonts w:ascii="Angsana New" w:hAnsi="Angsana New"/>
              </w:rPr>
              <w:t>,</w:t>
            </w:r>
            <w:r w:rsidRPr="005F5E1C">
              <w:rPr>
                <w:rFonts w:ascii="Angsana New" w:hAnsi="Angsana New"/>
              </w:rPr>
              <w:t>529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4AA7" w:rsidRPr="007E67D8" w:rsidRDefault="005F5E1C" w:rsidP="00701F4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2"/>
              <w:rPr>
                <w:rFonts w:ascii="Angsana New" w:hAnsi="Angsana New"/>
              </w:rPr>
            </w:pPr>
            <w:r w:rsidRPr="005F5E1C">
              <w:rPr>
                <w:rFonts w:ascii="Angsana New" w:hAnsi="Angsana New"/>
              </w:rPr>
              <w:t>739</w:t>
            </w:r>
            <w:r w:rsidR="00914AA7" w:rsidRPr="007E67D8">
              <w:rPr>
                <w:rFonts w:ascii="Angsana New" w:hAnsi="Angsana New"/>
              </w:rPr>
              <w:t>,</w:t>
            </w:r>
            <w:r w:rsidRPr="005F5E1C">
              <w:rPr>
                <w:rFonts w:ascii="Angsana New" w:hAnsi="Angsana New"/>
              </w:rPr>
              <w:t>741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14AA7" w:rsidRPr="007E67D8" w:rsidRDefault="005F5E1C" w:rsidP="00701F4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2"/>
              <w:rPr>
                <w:rFonts w:ascii="Angsana New" w:hAnsi="Angsana New"/>
              </w:rPr>
            </w:pPr>
            <w:r w:rsidRPr="005F5E1C">
              <w:rPr>
                <w:rFonts w:ascii="Angsana New" w:hAnsi="Angsana New"/>
              </w:rPr>
              <w:t>206</w:t>
            </w:r>
            <w:r w:rsidR="00914AA7" w:rsidRPr="007E67D8">
              <w:rPr>
                <w:rFonts w:ascii="Angsana New" w:hAnsi="Angsana New"/>
              </w:rPr>
              <w:t>,</w:t>
            </w:r>
            <w:r w:rsidRPr="005F5E1C">
              <w:rPr>
                <w:rFonts w:ascii="Angsana New" w:hAnsi="Angsana New"/>
              </w:rPr>
              <w:t>907</w:t>
            </w:r>
          </w:p>
        </w:tc>
        <w:tc>
          <w:tcPr>
            <w:tcW w:w="90" w:type="dxa"/>
          </w:tcPr>
          <w:p w:rsidR="00914AA7" w:rsidRPr="007E67D8" w:rsidRDefault="00914AA7" w:rsidP="00701F4E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14AA7" w:rsidRPr="007E67D8" w:rsidRDefault="005F5E1C" w:rsidP="00701F4E">
            <w:pPr>
              <w:pStyle w:val="BodyText2"/>
              <w:tabs>
                <w:tab w:val="decimal" w:pos="873"/>
              </w:tabs>
              <w:spacing w:after="0" w:line="240" w:lineRule="auto"/>
              <w:ind w:left="72" w:right="2"/>
              <w:rPr>
                <w:rFonts w:ascii="Angsana New" w:hAnsi="Angsana New"/>
              </w:rPr>
            </w:pPr>
            <w:r w:rsidRPr="005F5E1C">
              <w:rPr>
                <w:rFonts w:ascii="Angsana New" w:hAnsi="Angsana New"/>
              </w:rPr>
              <w:t>212</w:t>
            </w:r>
            <w:r w:rsidR="00914AA7" w:rsidRPr="007E67D8">
              <w:rPr>
                <w:rFonts w:ascii="Angsana New" w:hAnsi="Angsana New"/>
              </w:rPr>
              <w:t>,</w:t>
            </w:r>
            <w:r w:rsidRPr="005F5E1C">
              <w:rPr>
                <w:rFonts w:ascii="Angsana New" w:hAnsi="Angsana New"/>
              </w:rPr>
              <w:t>299</w:t>
            </w:r>
          </w:p>
        </w:tc>
      </w:tr>
    </w:tbl>
    <w:p w:rsidR="00FE040A" w:rsidRPr="007E67D8" w:rsidRDefault="00273256" w:rsidP="005677E8">
      <w:pPr>
        <w:tabs>
          <w:tab w:val="decimal" w:pos="7578"/>
          <w:tab w:val="left" w:pos="9243"/>
        </w:tabs>
        <w:spacing w:before="240" w:after="360"/>
        <w:ind w:left="547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5F5E1C" w:rsidRPr="005F5E1C">
        <w:rPr>
          <w:rFonts w:ascii="Angsana New" w:hAnsi="Angsana New"/>
          <w:spacing w:val="-6"/>
          <w:sz w:val="32"/>
          <w:szCs w:val="32"/>
        </w:rPr>
        <w:t>30</w:t>
      </w:r>
      <w:r w:rsidR="001442E9" w:rsidRPr="007E67D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843CC" w:rsidRPr="007E67D8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1442E9" w:rsidRPr="007E67D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pacing w:val="-6"/>
          <w:sz w:val="32"/>
          <w:szCs w:val="32"/>
        </w:rPr>
        <w:t>2562</w:t>
      </w:r>
      <w:r w:rsidR="00EA545C" w:rsidRPr="007E67D8">
        <w:rPr>
          <w:rFonts w:ascii="Angsana New" w:hAnsi="Angsana New"/>
          <w:spacing w:val="-6"/>
          <w:sz w:val="32"/>
          <w:szCs w:val="32"/>
        </w:rPr>
        <w:t xml:space="preserve"> </w:t>
      </w:r>
      <w:r w:rsidR="00C71FA2" w:rsidRPr="007E67D8">
        <w:rPr>
          <w:rFonts w:ascii="Angsana New" w:hAnsi="Angsana New" w:hint="cs"/>
          <w:spacing w:val="-6"/>
          <w:sz w:val="32"/>
          <w:szCs w:val="32"/>
          <w:cs/>
        </w:rPr>
        <w:t xml:space="preserve">และวันที่ </w:t>
      </w:r>
      <w:r w:rsidR="005F5E1C" w:rsidRPr="005F5E1C">
        <w:rPr>
          <w:rFonts w:ascii="Angsana New" w:hAnsi="Angsana New"/>
          <w:spacing w:val="-6"/>
          <w:sz w:val="32"/>
          <w:szCs w:val="32"/>
        </w:rPr>
        <w:t>31</w:t>
      </w:r>
      <w:r w:rsidR="00C71FA2" w:rsidRPr="007E67D8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="005F5E1C" w:rsidRPr="005F5E1C">
        <w:rPr>
          <w:rFonts w:ascii="Angsana New" w:hAnsi="Angsana New"/>
          <w:spacing w:val="-6"/>
          <w:sz w:val="32"/>
          <w:szCs w:val="32"/>
        </w:rPr>
        <w:t>2561</w:t>
      </w:r>
      <w:r w:rsidR="00C71FA2" w:rsidRPr="007E67D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F0EFB" w:rsidRPr="007E67D8">
        <w:rPr>
          <w:rFonts w:ascii="Angsana New" w:hAnsi="Angsana New" w:hint="cs"/>
          <w:spacing w:val="-6"/>
          <w:sz w:val="32"/>
          <w:szCs w:val="32"/>
          <w:cs/>
        </w:rPr>
        <w:t>บริษัท</w:t>
      </w:r>
      <w:r w:rsidR="002315F5" w:rsidRPr="007E67D8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9B0181" w:rsidRPr="007E67D8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="00DA468A" w:rsidRPr="007E67D8">
        <w:rPr>
          <w:rFonts w:ascii="Angsana New" w:hAnsi="Angsana New" w:hint="cs"/>
          <w:spacing w:val="-6"/>
          <w:sz w:val="32"/>
          <w:szCs w:val="32"/>
          <w:cs/>
        </w:rPr>
        <w:t>ได้นำ</w:t>
      </w:r>
      <w:r w:rsidR="002315F5" w:rsidRPr="007E67D8">
        <w:rPr>
          <w:rFonts w:ascii="Angsana New" w:hAnsi="Angsana New" w:hint="cs"/>
          <w:spacing w:val="-6"/>
          <w:sz w:val="32"/>
          <w:szCs w:val="32"/>
          <w:cs/>
        </w:rPr>
        <w:t>ที่ดินพร้อมสิ่งปลูกสร้</w:t>
      </w:r>
      <w:r w:rsidR="002315F5" w:rsidRPr="007E67D8">
        <w:rPr>
          <w:rFonts w:ascii="Angsana New" w:hAnsi="Angsana New" w:hint="cs"/>
          <w:sz w:val="32"/>
          <w:szCs w:val="32"/>
          <w:cs/>
        </w:rPr>
        <w:t>างและเครื่องจักร</w:t>
      </w:r>
      <w:r w:rsidR="009B0181" w:rsidRPr="007E67D8">
        <w:rPr>
          <w:rFonts w:ascii="Angsana New" w:hAnsi="Angsana New" w:hint="cs"/>
          <w:sz w:val="32"/>
          <w:szCs w:val="32"/>
          <w:cs/>
        </w:rPr>
        <w:t>มูลค่าสุทธิตามบัญชีจำนวนประมาณ</w:t>
      </w:r>
      <w:r w:rsidR="003C1574" w:rsidRPr="007E67D8">
        <w:rPr>
          <w:rFonts w:ascii="Angsana New" w:hAnsi="Angsana New"/>
          <w:sz w:val="32"/>
          <w:szCs w:val="32"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410</w:t>
      </w:r>
      <w:r w:rsidR="00B843CC" w:rsidRPr="007E67D8">
        <w:rPr>
          <w:rFonts w:ascii="Angsana New" w:hAnsi="Angsana New" w:hint="cs"/>
          <w:sz w:val="32"/>
          <w:szCs w:val="32"/>
          <w:cs/>
        </w:rPr>
        <w:t xml:space="preserve"> </w:t>
      </w:r>
      <w:r w:rsidR="009B0181" w:rsidRPr="007E67D8">
        <w:rPr>
          <w:rFonts w:ascii="Angsana New" w:hAnsi="Angsana New" w:hint="cs"/>
          <w:sz w:val="32"/>
          <w:szCs w:val="32"/>
          <w:cs/>
        </w:rPr>
        <w:t>ล้านบาท</w:t>
      </w:r>
      <w:r w:rsidR="00C71FA2" w:rsidRPr="007E67D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F5E1C" w:rsidRPr="005F5E1C">
        <w:rPr>
          <w:rFonts w:ascii="Angsana New" w:hAnsi="Angsana New"/>
          <w:sz w:val="32"/>
          <w:szCs w:val="32"/>
        </w:rPr>
        <w:t>248</w:t>
      </w:r>
      <w:r w:rsidR="00C71FA2" w:rsidRPr="007E67D8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A0385D" w:rsidRPr="007E67D8">
        <w:rPr>
          <w:rFonts w:ascii="Angsana New" w:hAnsi="Angsana New"/>
          <w:sz w:val="32"/>
          <w:szCs w:val="32"/>
        </w:rPr>
        <w:t xml:space="preserve"> </w:t>
      </w:r>
      <w:r w:rsidR="00C71FA2" w:rsidRPr="007E67D8">
        <w:rPr>
          <w:rFonts w:ascii="Angsana New" w:hAnsi="Angsana New" w:hint="cs"/>
          <w:sz w:val="32"/>
          <w:szCs w:val="32"/>
          <w:cs/>
        </w:rPr>
        <w:t>โดยเป็นเป็นส่วนของ</w:t>
      </w:r>
      <w:r w:rsidR="002315F5" w:rsidRPr="007E67D8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C71FA2" w:rsidRPr="007E67D8">
        <w:rPr>
          <w:rFonts w:ascii="Angsana New" w:hAnsi="Angsana New" w:hint="cs"/>
          <w:sz w:val="32"/>
          <w:szCs w:val="32"/>
          <w:cs/>
        </w:rPr>
        <w:t>จำนวน</w:t>
      </w:r>
      <w:r w:rsidR="002315F5" w:rsidRPr="007E67D8">
        <w:rPr>
          <w:rFonts w:ascii="Angsana New" w:hAnsi="Angsana New"/>
          <w:sz w:val="32"/>
          <w:szCs w:val="32"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260</w:t>
      </w:r>
      <w:r w:rsidR="000E2EEC" w:rsidRPr="007E67D8">
        <w:rPr>
          <w:rFonts w:ascii="Angsana New" w:hAnsi="Angsana New"/>
          <w:sz w:val="32"/>
          <w:szCs w:val="32"/>
        </w:rPr>
        <w:t xml:space="preserve"> </w:t>
      </w:r>
      <w:r w:rsidR="002315F5" w:rsidRPr="007E67D8">
        <w:rPr>
          <w:rFonts w:ascii="Angsana New" w:hAnsi="Angsana New" w:hint="cs"/>
          <w:sz w:val="32"/>
          <w:szCs w:val="32"/>
          <w:cs/>
        </w:rPr>
        <w:t>ล้านบาท</w:t>
      </w:r>
      <w:r w:rsidR="00C71FA2" w:rsidRPr="007E67D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F5E1C" w:rsidRPr="005F5E1C">
        <w:rPr>
          <w:rFonts w:ascii="Angsana New" w:hAnsi="Angsana New"/>
          <w:sz w:val="32"/>
          <w:szCs w:val="32"/>
        </w:rPr>
        <w:t>213</w:t>
      </w:r>
      <w:r w:rsidR="00C71FA2" w:rsidRPr="007E67D8">
        <w:rPr>
          <w:rFonts w:ascii="Angsana New" w:hAnsi="Angsana New"/>
          <w:sz w:val="32"/>
          <w:szCs w:val="32"/>
        </w:rPr>
        <w:t xml:space="preserve"> </w:t>
      </w:r>
      <w:r w:rsidR="00C71FA2" w:rsidRPr="007E67D8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914AA7" w:rsidRPr="007E67D8">
        <w:rPr>
          <w:rFonts w:ascii="Angsana New" w:hAnsi="Angsana New" w:hint="cs"/>
          <w:sz w:val="32"/>
          <w:szCs w:val="32"/>
          <w:cs/>
        </w:rPr>
        <w:t>เป็นหลัก</w:t>
      </w:r>
      <w:r w:rsidR="009B0181" w:rsidRPr="007E67D8">
        <w:rPr>
          <w:rFonts w:ascii="Angsana New" w:hAnsi="Angsana New" w:hint="cs"/>
          <w:sz w:val="32"/>
          <w:szCs w:val="32"/>
          <w:cs/>
        </w:rPr>
        <w:t>ประกันวงเงินสินเชื่อ</w:t>
      </w:r>
      <w:r w:rsidR="00914AA7" w:rsidRPr="007E67D8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9B0181" w:rsidRPr="007E67D8">
        <w:rPr>
          <w:rFonts w:ascii="Angsana New" w:hAnsi="Angsana New" w:hint="cs"/>
          <w:sz w:val="32"/>
          <w:szCs w:val="32"/>
          <w:cs/>
        </w:rPr>
        <w:t>ที่ได้รับจากธนาคาร</w:t>
      </w:r>
      <w:r w:rsidR="007C33DF" w:rsidRPr="007E67D8">
        <w:rPr>
          <w:rFonts w:ascii="Angsana New" w:hAnsi="Angsana New"/>
          <w:sz w:val="32"/>
          <w:szCs w:val="32"/>
        </w:rPr>
        <w:t xml:space="preserve"> (</w:t>
      </w:r>
      <w:r w:rsidR="007C33DF" w:rsidRPr="007E67D8">
        <w:rPr>
          <w:rFonts w:ascii="Angsana New" w:hAnsi="Angsana New" w:hint="cs"/>
          <w:sz w:val="32"/>
          <w:szCs w:val="32"/>
          <w:cs/>
        </w:rPr>
        <w:t xml:space="preserve">ดูหมายเหตุข้อ </w:t>
      </w:r>
      <w:r w:rsidR="005F5E1C" w:rsidRPr="005F5E1C">
        <w:rPr>
          <w:rFonts w:ascii="Angsana New" w:hAnsi="Angsana New"/>
          <w:sz w:val="32"/>
          <w:szCs w:val="32"/>
        </w:rPr>
        <w:t>10</w:t>
      </w:r>
      <w:r w:rsidR="007C33DF" w:rsidRPr="007E67D8">
        <w:rPr>
          <w:rFonts w:ascii="Angsana New" w:hAnsi="Angsana New"/>
          <w:sz w:val="32"/>
          <w:szCs w:val="32"/>
        </w:rPr>
        <w:t>)</w:t>
      </w:r>
    </w:p>
    <w:p w:rsidR="00280BD6" w:rsidRPr="007E67D8" w:rsidRDefault="005F5E1C" w:rsidP="00B843CC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5E1C">
        <w:rPr>
          <w:rFonts w:ascii="Angsana New" w:hAnsi="Angsana New"/>
          <w:b/>
          <w:bCs/>
          <w:sz w:val="32"/>
          <w:szCs w:val="32"/>
        </w:rPr>
        <w:t>17</w:t>
      </w:r>
      <w:r w:rsidR="009C39DF" w:rsidRPr="007E67D8">
        <w:rPr>
          <w:rFonts w:ascii="Angsana New" w:hAnsi="Angsana New"/>
          <w:b/>
          <w:bCs/>
          <w:sz w:val="32"/>
          <w:szCs w:val="32"/>
        </w:rPr>
        <w:t>.</w:t>
      </w:r>
      <w:r w:rsidR="00B843CC" w:rsidRPr="007E67D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C39DF" w:rsidRPr="007E67D8">
        <w:rPr>
          <w:rFonts w:ascii="Angsana New" w:hAnsi="Angsana New" w:hint="cs"/>
          <w:b/>
          <w:bCs/>
          <w:sz w:val="32"/>
          <w:szCs w:val="32"/>
          <w:cs/>
        </w:rPr>
        <w:t>สิทธิการเช่า</w:t>
      </w:r>
    </w:p>
    <w:p w:rsidR="003F35E1" w:rsidRPr="007E67D8" w:rsidRDefault="00220724" w:rsidP="00701F4E">
      <w:pPr>
        <w:tabs>
          <w:tab w:val="right" w:pos="7200"/>
          <w:tab w:val="right" w:pos="8540"/>
        </w:tabs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>รายการเปลี่ยนแปลง</w:t>
      </w:r>
      <w:r w:rsidR="00D908F8" w:rsidRPr="007E67D8">
        <w:rPr>
          <w:rFonts w:ascii="Angsana New" w:hAnsi="Angsana New" w:hint="cs"/>
          <w:sz w:val="32"/>
          <w:szCs w:val="32"/>
          <w:cs/>
        </w:rPr>
        <w:t>ของสิทธิการเช่า</w:t>
      </w:r>
      <w:r w:rsidR="007C33DF" w:rsidRPr="007E67D8">
        <w:rPr>
          <w:rFonts w:ascii="Angsana New" w:hAnsi="Angsana New" w:hint="cs"/>
          <w:sz w:val="32"/>
          <w:szCs w:val="32"/>
          <w:cs/>
        </w:rPr>
        <w:t xml:space="preserve"> ณ </w:t>
      </w:r>
      <w:r w:rsidR="00D908F8" w:rsidRPr="007E67D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F5E1C" w:rsidRPr="005F5E1C">
        <w:rPr>
          <w:rFonts w:ascii="Angsana New" w:hAnsi="Angsana New"/>
          <w:sz w:val="32"/>
          <w:szCs w:val="32"/>
        </w:rPr>
        <w:t>30</w:t>
      </w:r>
      <w:r w:rsidR="00D908F8" w:rsidRPr="007E67D8">
        <w:rPr>
          <w:rFonts w:ascii="Angsana New" w:hAnsi="Angsana New"/>
          <w:sz w:val="32"/>
          <w:szCs w:val="32"/>
        </w:rPr>
        <w:t xml:space="preserve"> </w:t>
      </w:r>
      <w:r w:rsidR="00B843CC" w:rsidRPr="007E67D8">
        <w:rPr>
          <w:rFonts w:ascii="Angsana New" w:hAnsi="Angsana New" w:hint="cs"/>
          <w:sz w:val="32"/>
          <w:szCs w:val="32"/>
          <w:cs/>
        </w:rPr>
        <w:t>มิถุนายน</w:t>
      </w:r>
      <w:r w:rsidR="003F35E1" w:rsidRPr="007E67D8">
        <w:rPr>
          <w:rFonts w:ascii="Angsana New" w:hAnsi="Angsana New" w:hint="cs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="003F35E1" w:rsidRPr="007E67D8">
        <w:rPr>
          <w:rFonts w:ascii="Angsana New" w:hAnsi="Angsana New"/>
          <w:sz w:val="32"/>
          <w:szCs w:val="32"/>
        </w:rPr>
        <w:t xml:space="preserve"> </w:t>
      </w:r>
      <w:r w:rsidR="00172333" w:rsidRPr="007E67D8">
        <w:rPr>
          <w:rFonts w:ascii="Angsana New" w:hAnsi="Angsana New" w:hint="cs"/>
          <w:sz w:val="32"/>
          <w:szCs w:val="32"/>
          <w:cs/>
        </w:rPr>
        <w:t>และวันที่</w:t>
      </w:r>
      <w:r w:rsidR="007C33DF" w:rsidRPr="007E67D8">
        <w:rPr>
          <w:rFonts w:ascii="Angsana New" w:hAnsi="Angsana New" w:hint="cs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31</w:t>
      </w:r>
      <w:r w:rsidR="00172333" w:rsidRPr="007E67D8">
        <w:rPr>
          <w:rFonts w:ascii="Angsana New" w:hAnsi="Angsana New"/>
          <w:sz w:val="32"/>
          <w:szCs w:val="32"/>
        </w:rPr>
        <w:t xml:space="preserve"> </w:t>
      </w:r>
      <w:r w:rsidR="00172333" w:rsidRPr="007E67D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F5E1C" w:rsidRPr="005F5E1C">
        <w:rPr>
          <w:rFonts w:ascii="Angsana New" w:hAnsi="Angsana New"/>
          <w:sz w:val="32"/>
          <w:szCs w:val="32"/>
        </w:rPr>
        <w:t>2561</w:t>
      </w:r>
      <w:r w:rsidR="00172333"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สรุป</w:t>
      </w:r>
      <w:r w:rsidR="003F35E1" w:rsidRPr="007E67D8">
        <w:rPr>
          <w:rFonts w:ascii="Angsana New" w:hAnsi="Angsana New" w:hint="cs"/>
          <w:sz w:val="32"/>
          <w:szCs w:val="32"/>
          <w:cs/>
        </w:rPr>
        <w:t>ได้ดังนี้</w:t>
      </w:r>
    </w:p>
    <w:p w:rsidR="00220724" w:rsidRPr="007E67D8" w:rsidRDefault="00220724" w:rsidP="00B952CA">
      <w:pPr>
        <w:tabs>
          <w:tab w:val="right" w:pos="7200"/>
          <w:tab w:val="right" w:pos="8540"/>
        </w:tabs>
        <w:spacing w:line="280" w:lineRule="exact"/>
        <w:ind w:left="547" w:hanging="547"/>
        <w:jc w:val="right"/>
        <w:rPr>
          <w:rFonts w:ascii="Angsana New" w:hAnsi="Angsana New"/>
          <w:b/>
          <w:bCs/>
          <w:szCs w:val="24"/>
        </w:rPr>
      </w:pPr>
      <w:r w:rsidRPr="007E67D8">
        <w:rPr>
          <w:rFonts w:ascii="Angsana New" w:hAnsi="Angsana New"/>
          <w:b/>
          <w:bCs/>
          <w:szCs w:val="24"/>
          <w:cs/>
        </w:rPr>
        <w:t>(หน่วย</w:t>
      </w:r>
      <w:r w:rsidRPr="007E67D8">
        <w:rPr>
          <w:rFonts w:ascii="Angsana New" w:hAnsi="Angsana New"/>
          <w:b/>
          <w:bCs/>
          <w:szCs w:val="24"/>
        </w:rPr>
        <w:t>:</w:t>
      </w:r>
      <w:r w:rsidRPr="007E67D8">
        <w:rPr>
          <w:rFonts w:ascii="Angsana New" w:hAnsi="Angsana New"/>
          <w:b/>
          <w:bCs/>
          <w:szCs w:val="24"/>
          <w:cs/>
        </w:rPr>
        <w:t xml:space="preserve"> พันบาท)</w:t>
      </w:r>
    </w:p>
    <w:tbl>
      <w:tblPr>
        <w:tblW w:w="945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130"/>
        <w:gridCol w:w="1080"/>
        <w:gridCol w:w="86"/>
        <w:gridCol w:w="1084"/>
        <w:gridCol w:w="86"/>
        <w:gridCol w:w="904"/>
        <w:gridCol w:w="90"/>
        <w:gridCol w:w="990"/>
      </w:tblGrid>
      <w:tr w:rsidR="008957A7" w:rsidRPr="007E67D8" w:rsidTr="00B952CA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8957A7" w:rsidRPr="007E67D8" w:rsidRDefault="008957A7" w:rsidP="005F5E1C">
            <w:pPr>
              <w:ind w:right="58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57A7" w:rsidRPr="007E67D8" w:rsidRDefault="008957A7" w:rsidP="005F5E1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:rsidR="008957A7" w:rsidRPr="007E67D8" w:rsidRDefault="008957A7" w:rsidP="005F5E1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7A7" w:rsidRPr="007E67D8" w:rsidRDefault="008957A7" w:rsidP="005F5E1C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D921F0" w:rsidRPr="007E67D8" w:rsidTr="00D921F0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D921F0" w:rsidP="005F5E1C">
            <w:pPr>
              <w:ind w:right="58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21F0" w:rsidRPr="007E67D8" w:rsidRDefault="00D921F0" w:rsidP="005F5E1C">
            <w:pPr>
              <w:ind w:left="72" w:right="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D921F0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21F0" w:rsidRPr="007E67D8" w:rsidRDefault="00D921F0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D921F0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21F0" w:rsidRPr="007E67D8" w:rsidRDefault="00D921F0" w:rsidP="005F5E1C">
            <w:pPr>
              <w:ind w:left="72" w:right="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D921F0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D921F0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ณ วันที่</w:t>
            </w:r>
          </w:p>
        </w:tc>
      </w:tr>
      <w:tr w:rsidR="00D921F0" w:rsidRPr="007E67D8" w:rsidTr="00D921F0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D921F0" w:rsidP="005F5E1C">
            <w:pPr>
              <w:ind w:right="58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21F0" w:rsidRPr="007E67D8" w:rsidRDefault="005F5E1C" w:rsidP="005F5E1C">
            <w:pPr>
              <w:ind w:left="72" w:right="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D921F0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มิถุนายน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D921F0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21F0" w:rsidRPr="007E67D8" w:rsidRDefault="005F5E1C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D921F0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D921F0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D921F0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21F0" w:rsidRPr="007E67D8" w:rsidRDefault="005F5E1C" w:rsidP="005F5E1C">
            <w:pPr>
              <w:ind w:left="72" w:right="72"/>
              <w:jc w:val="center"/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pacing w:val="-6"/>
                <w:szCs w:val="24"/>
              </w:rPr>
              <w:t>30</w:t>
            </w:r>
            <w:r w:rsidR="00D921F0" w:rsidRPr="007E67D8">
              <w:rPr>
                <w:rFonts w:ascii="Angsana New" w:hAnsi="Angsana New" w:hint="cs"/>
                <w:b/>
                <w:bCs/>
                <w:spacing w:val="-6"/>
                <w:szCs w:val="24"/>
                <w:cs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D921F0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5F5E1C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D921F0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D921F0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ธันวาคม</w:t>
            </w:r>
          </w:p>
        </w:tc>
      </w:tr>
      <w:tr w:rsidR="00D921F0" w:rsidRPr="007E67D8" w:rsidTr="00D921F0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D921F0" w:rsidP="005F5E1C">
            <w:pPr>
              <w:ind w:right="58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21F0" w:rsidRPr="007E67D8" w:rsidRDefault="005F5E1C" w:rsidP="005F5E1C">
            <w:pPr>
              <w:ind w:left="72" w:right="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D921F0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21F0" w:rsidRPr="007E67D8" w:rsidRDefault="005F5E1C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D921F0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21F0" w:rsidRPr="007E67D8" w:rsidRDefault="005F5E1C" w:rsidP="005F5E1C">
            <w:pPr>
              <w:ind w:left="72" w:right="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D921F0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5F5E1C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D921F0" w:rsidRPr="007E67D8" w:rsidTr="00D921F0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D921F0" w:rsidP="005F5E1C">
            <w:pPr>
              <w:pStyle w:val="Heading5"/>
              <w:keepNext w:val="0"/>
              <w:spacing w:line="240" w:lineRule="auto"/>
              <w:ind w:left="720" w:right="58" w:firstLine="0"/>
              <w:rPr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E67D8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</w:rPr>
              <w:t>มูลค่าสุทธิตามบัญชีต้นงวด</w:t>
            </w:r>
            <w:r w:rsidRPr="007E67D8">
              <w:rPr>
                <w:b w:val="0"/>
                <w:bCs w:val="0"/>
                <w:spacing w:val="-4"/>
                <w:sz w:val="24"/>
                <w:szCs w:val="24"/>
                <w:cs/>
              </w:rPr>
              <w:t>/</w:t>
            </w:r>
            <w:r w:rsidRPr="007E67D8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5F5E1C" w:rsidP="005F5E1C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 w:hint="eastAsia"/>
                <w:szCs w:val="24"/>
              </w:rPr>
              <w:t>48</w:t>
            </w:r>
            <w:r w:rsidR="00D921F0" w:rsidRPr="007E67D8">
              <w:rPr>
                <w:rFonts w:ascii="Angsana New" w:hAnsi="Angsana New" w:hint="eastAsia"/>
                <w:szCs w:val="24"/>
              </w:rPr>
              <w:t>,</w:t>
            </w:r>
            <w:r w:rsidRPr="005F5E1C">
              <w:rPr>
                <w:rFonts w:ascii="Angsana New" w:hAnsi="Angsana New" w:hint="eastAsia"/>
                <w:szCs w:val="24"/>
              </w:rPr>
              <w:t>339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21F0" w:rsidRPr="007E67D8" w:rsidRDefault="00D921F0" w:rsidP="005F5E1C">
            <w:pP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21F0" w:rsidRPr="007E67D8" w:rsidRDefault="005F5E1C" w:rsidP="005F5E1C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</w:t>
            </w:r>
            <w:r w:rsidR="00D921F0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230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D921F0" w:rsidP="005F5E1C">
            <w:pPr>
              <w:tabs>
                <w:tab w:val="decimal" w:pos="126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5F5E1C" w:rsidP="005F5E1C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588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D921F0" w:rsidP="005F5E1C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5F5E1C" w:rsidP="005F5E1C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</w:t>
            </w:r>
            <w:r w:rsidR="00D921F0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230</w:t>
            </w:r>
          </w:p>
        </w:tc>
      </w:tr>
      <w:tr w:rsidR="00D921F0" w:rsidRPr="007E67D8" w:rsidTr="00D921F0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D921F0" w:rsidP="005F5E1C">
            <w:pPr>
              <w:pStyle w:val="Heading5"/>
              <w:keepNext w:val="0"/>
              <w:spacing w:line="240" w:lineRule="auto"/>
              <w:ind w:left="720" w:right="58" w:firstLine="0"/>
              <w:rPr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7E67D8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5F5E1C" w:rsidP="005F5E1C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16</w:t>
            </w:r>
            <w:r w:rsidR="00D921F0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720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21F0" w:rsidRPr="007E67D8" w:rsidRDefault="00D921F0" w:rsidP="005F5E1C">
            <w:pP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21F0" w:rsidRPr="007E67D8" w:rsidRDefault="005F5E1C" w:rsidP="005F5E1C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47</w:t>
            </w:r>
            <w:r w:rsidR="00D921F0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982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D921F0" w:rsidP="005F5E1C">
            <w:pPr>
              <w:tabs>
                <w:tab w:val="decimal" w:pos="126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D921F0" w:rsidP="005F5E1C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D921F0" w:rsidP="005F5E1C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D921F0" w:rsidP="005F5E1C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</w:tr>
      <w:tr w:rsidR="00D921F0" w:rsidRPr="007E67D8" w:rsidTr="00D921F0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D921F0" w:rsidP="005F5E1C">
            <w:pPr>
              <w:pStyle w:val="Heading5"/>
              <w:keepNext w:val="0"/>
              <w:spacing w:line="240" w:lineRule="auto"/>
              <w:ind w:right="58" w:firstLine="720"/>
              <w:rPr>
                <w:b w:val="0"/>
                <w:bCs w:val="0"/>
                <w:sz w:val="24"/>
                <w:szCs w:val="24"/>
                <w:cs/>
              </w:rPr>
            </w:pPr>
            <w:r w:rsidRPr="007E67D8">
              <w:rPr>
                <w:rFonts w:hint="cs"/>
                <w:b w:val="0"/>
                <w:bCs w:val="0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21F0" w:rsidRPr="007E67D8" w:rsidRDefault="00D921F0" w:rsidP="005F5E1C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1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052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21F0" w:rsidRPr="007E67D8" w:rsidRDefault="00D921F0" w:rsidP="005F5E1C">
            <w:pP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921F0" w:rsidRPr="007E67D8" w:rsidRDefault="00D921F0" w:rsidP="005F5E1C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873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D921F0" w:rsidP="005F5E1C">
            <w:pPr>
              <w:tabs>
                <w:tab w:val="decimal" w:pos="126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21F0" w:rsidRPr="007E67D8" w:rsidRDefault="00D921F0" w:rsidP="005F5E1C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307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D921F0" w:rsidP="005F5E1C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D921F0" w:rsidRPr="007E67D8" w:rsidRDefault="00D921F0" w:rsidP="005F5E1C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642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</w:tr>
      <w:tr w:rsidR="00D921F0" w:rsidRPr="007E67D8" w:rsidTr="00D921F0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D921F0" w:rsidP="005F5E1C">
            <w:pPr>
              <w:pStyle w:val="Heading5"/>
              <w:keepNext w:val="0"/>
              <w:spacing w:line="240" w:lineRule="auto"/>
              <w:ind w:right="58" w:firstLine="720"/>
              <w:rPr>
                <w:b w:val="0"/>
                <w:bCs w:val="0"/>
                <w:sz w:val="24"/>
                <w:szCs w:val="24"/>
                <w:cs/>
              </w:rPr>
            </w:pPr>
            <w:r w:rsidRPr="007E67D8">
              <w:rPr>
                <w:rFonts w:hint="cs"/>
                <w:b w:val="0"/>
                <w:bCs w:val="0"/>
                <w:sz w:val="24"/>
                <w:szCs w:val="24"/>
                <w:cs/>
              </w:rPr>
              <w:t>มูลค่าสุทธิตามบัญชีปลายงวด</w:t>
            </w:r>
            <w:r w:rsidRPr="007E67D8">
              <w:rPr>
                <w:b w:val="0"/>
                <w:bCs w:val="0"/>
                <w:sz w:val="24"/>
                <w:szCs w:val="24"/>
                <w:cs/>
              </w:rPr>
              <w:t>/</w:t>
            </w:r>
            <w:r w:rsidRPr="007E67D8">
              <w:rPr>
                <w:rFonts w:hint="cs"/>
                <w:b w:val="0"/>
                <w:bCs w:val="0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921F0" w:rsidRPr="007E67D8" w:rsidRDefault="005F5E1C" w:rsidP="005F5E1C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64</w:t>
            </w:r>
            <w:r w:rsidR="00D921F0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21F0" w:rsidRPr="007E67D8" w:rsidRDefault="00D921F0" w:rsidP="005F5E1C">
            <w:pP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921F0" w:rsidRPr="007E67D8" w:rsidRDefault="005F5E1C" w:rsidP="005F5E1C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 w:hint="eastAsia"/>
                <w:szCs w:val="24"/>
              </w:rPr>
              <w:t>48</w:t>
            </w:r>
            <w:r w:rsidR="00D921F0" w:rsidRPr="007E67D8">
              <w:rPr>
                <w:rFonts w:ascii="Angsana New" w:hAnsi="Angsana New" w:hint="eastAsia"/>
                <w:szCs w:val="24"/>
              </w:rPr>
              <w:t>,</w:t>
            </w:r>
            <w:r w:rsidRPr="005F5E1C">
              <w:rPr>
                <w:rFonts w:ascii="Angsana New" w:hAnsi="Angsana New" w:hint="eastAsia"/>
                <w:szCs w:val="24"/>
              </w:rPr>
              <w:t>339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D921F0" w:rsidP="005F5E1C">
            <w:pPr>
              <w:tabs>
                <w:tab w:val="decimal" w:pos="126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921F0" w:rsidRPr="007E67D8" w:rsidRDefault="005F5E1C" w:rsidP="005F5E1C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921F0" w:rsidRPr="007E67D8" w:rsidRDefault="00D921F0" w:rsidP="005F5E1C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D921F0" w:rsidRPr="007E67D8" w:rsidRDefault="005F5E1C" w:rsidP="005F5E1C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588</w:t>
            </w:r>
          </w:p>
        </w:tc>
      </w:tr>
    </w:tbl>
    <w:p w:rsidR="00701F4E" w:rsidRDefault="00701F4E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095B49" w:rsidRPr="007E67D8" w:rsidRDefault="008E1D2D" w:rsidP="00701F4E">
      <w:pPr>
        <w:tabs>
          <w:tab w:val="right" w:pos="7200"/>
          <w:tab w:val="right" w:pos="8540"/>
        </w:tabs>
        <w:spacing w:after="36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E67D8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="00D921F0" w:rsidRPr="007E67D8">
        <w:rPr>
          <w:rFonts w:ascii="Angsana New" w:hAnsi="Angsana New" w:hint="cs"/>
          <w:spacing w:val="-4"/>
          <w:sz w:val="32"/>
          <w:szCs w:val="32"/>
          <w:cs/>
        </w:rPr>
        <w:t xml:space="preserve">หกเดือนสิ้นสุดวันที่ </w:t>
      </w:r>
      <w:r w:rsidR="005F5E1C" w:rsidRPr="005F5E1C">
        <w:rPr>
          <w:rFonts w:ascii="Angsana New" w:hAnsi="Angsana New"/>
          <w:spacing w:val="-4"/>
          <w:sz w:val="32"/>
          <w:szCs w:val="32"/>
        </w:rPr>
        <w:t>30</w:t>
      </w:r>
      <w:r w:rsidR="00D921F0" w:rsidRPr="007E67D8">
        <w:rPr>
          <w:rFonts w:ascii="Angsana New" w:hAnsi="Angsana New"/>
          <w:spacing w:val="-4"/>
          <w:sz w:val="32"/>
          <w:szCs w:val="32"/>
        </w:rPr>
        <w:t xml:space="preserve"> </w:t>
      </w:r>
      <w:r w:rsidR="00D921F0" w:rsidRPr="007E67D8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5F5E1C" w:rsidRPr="005F5E1C">
        <w:rPr>
          <w:rFonts w:ascii="Angsana New" w:hAnsi="Angsana New"/>
          <w:spacing w:val="-4"/>
          <w:sz w:val="32"/>
          <w:szCs w:val="32"/>
        </w:rPr>
        <w:t>2562</w:t>
      </w:r>
      <w:r w:rsidRPr="007E67D8">
        <w:rPr>
          <w:rFonts w:ascii="Angsana New" w:hAnsi="Angsana New" w:hint="cs"/>
          <w:spacing w:val="-4"/>
          <w:sz w:val="32"/>
          <w:szCs w:val="32"/>
          <w:cs/>
        </w:rPr>
        <w:t xml:space="preserve"> บริษัท สตาร์ ปิโตรเลียม พลัส จำกัด ซึ่งเป็นบริษัทย่อยได้ทำสัญญาเช่าสถานี</w:t>
      </w:r>
      <w:r w:rsidR="008F2000" w:rsidRPr="007E67D8">
        <w:rPr>
          <w:rFonts w:ascii="Angsana New" w:hAnsi="Angsana New" w:hint="cs"/>
          <w:spacing w:val="-4"/>
          <w:sz w:val="32"/>
          <w:szCs w:val="32"/>
          <w:cs/>
        </w:rPr>
        <w:t>บริการ</w:t>
      </w:r>
      <w:r w:rsidR="00725693" w:rsidRPr="007E67D8">
        <w:rPr>
          <w:rFonts w:ascii="Angsana New" w:hAnsi="Angsana New" w:hint="cs"/>
          <w:spacing w:val="-4"/>
          <w:sz w:val="32"/>
          <w:szCs w:val="32"/>
          <w:cs/>
        </w:rPr>
        <w:t>จากบริษัทแห่งหนึ่ง</w:t>
      </w:r>
      <w:r w:rsidRPr="007E67D8">
        <w:rPr>
          <w:rFonts w:ascii="Angsana New" w:hAnsi="Angsana New" w:hint="cs"/>
          <w:spacing w:val="-4"/>
          <w:sz w:val="32"/>
          <w:szCs w:val="32"/>
          <w:cs/>
        </w:rPr>
        <w:t xml:space="preserve"> โดยมีระยะเวลาเช่า</w:t>
      </w:r>
      <w:r w:rsidRPr="007E67D8">
        <w:rPr>
          <w:rFonts w:ascii="Angsana New" w:hAnsi="Angsana New" w:hint="cs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pacing w:val="-4"/>
          <w:sz w:val="32"/>
          <w:szCs w:val="32"/>
        </w:rPr>
        <w:t>30</w:t>
      </w:r>
      <w:r w:rsidR="002C2C18" w:rsidRPr="007E67D8">
        <w:rPr>
          <w:rFonts w:ascii="Angsana New" w:hAnsi="Angsana New"/>
          <w:spacing w:val="-4"/>
          <w:sz w:val="32"/>
          <w:szCs w:val="32"/>
        </w:rPr>
        <w:t xml:space="preserve"> </w:t>
      </w:r>
      <w:r w:rsidRPr="007E67D8">
        <w:rPr>
          <w:rFonts w:ascii="Angsana New" w:hAnsi="Angsana New" w:hint="cs"/>
          <w:spacing w:val="-4"/>
          <w:sz w:val="32"/>
          <w:szCs w:val="32"/>
          <w:cs/>
        </w:rPr>
        <w:t xml:space="preserve">ปี เพื่อใช้ในการประกอบกิจการ ซึ่งบริษัทย่อยได้จ่ายค่าสิทธิการเช่าดังกล่าวแล้ว เป็นจำนวนเงิน </w:t>
      </w:r>
      <w:r w:rsidR="005F5E1C" w:rsidRPr="005F5E1C">
        <w:rPr>
          <w:rFonts w:ascii="Angsana New" w:hAnsi="Angsana New"/>
          <w:spacing w:val="-4"/>
          <w:sz w:val="32"/>
          <w:szCs w:val="32"/>
        </w:rPr>
        <w:t>16</w:t>
      </w:r>
      <w:r w:rsidRPr="007E67D8">
        <w:rPr>
          <w:rFonts w:ascii="Angsana New" w:hAnsi="Angsana New"/>
          <w:spacing w:val="-4"/>
          <w:sz w:val="32"/>
          <w:szCs w:val="32"/>
        </w:rPr>
        <w:t xml:space="preserve"> </w:t>
      </w:r>
      <w:r w:rsidRPr="007E67D8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</w:p>
    <w:p w:rsidR="008F03C4" w:rsidRPr="007E67D8" w:rsidRDefault="005F5E1C" w:rsidP="00095B49">
      <w:pPr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5E1C">
        <w:rPr>
          <w:rFonts w:ascii="Angsana New" w:hAnsi="Angsana New"/>
          <w:b/>
          <w:bCs/>
          <w:sz w:val="32"/>
          <w:szCs w:val="32"/>
        </w:rPr>
        <w:t>18</w:t>
      </w:r>
      <w:r w:rsidR="00AB18AC" w:rsidRPr="007E67D8">
        <w:rPr>
          <w:rFonts w:ascii="Angsana New" w:hAnsi="Angsana New"/>
          <w:b/>
          <w:bCs/>
          <w:sz w:val="32"/>
          <w:szCs w:val="32"/>
        </w:rPr>
        <w:t>.</w:t>
      </w:r>
      <w:r w:rsidR="00AB18AC" w:rsidRPr="007E67D8">
        <w:rPr>
          <w:rFonts w:ascii="Angsana New" w:hAnsi="Angsana New"/>
          <w:b/>
          <w:bCs/>
          <w:sz w:val="32"/>
          <w:szCs w:val="32"/>
        </w:rPr>
        <w:tab/>
      </w:r>
      <w:r w:rsidR="008F03C4" w:rsidRPr="007E67D8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:rsidR="008F03C4" w:rsidRPr="007E67D8" w:rsidRDefault="00273256" w:rsidP="002A3C7E">
      <w:pPr>
        <w:tabs>
          <w:tab w:val="left" w:pos="540"/>
          <w:tab w:val="left" w:pos="720"/>
          <w:tab w:val="right" w:pos="7200"/>
          <w:tab w:val="right" w:pos="854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CF5E89" w:rsidRPr="007E67D8">
        <w:rPr>
          <w:rFonts w:ascii="Angsana New" w:hAnsi="Angsana New" w:hint="cs"/>
          <w:sz w:val="32"/>
          <w:szCs w:val="32"/>
          <w:cs/>
        </w:rPr>
        <w:t>งวดหกเดือนสิ้นสุด</w:t>
      </w:r>
      <w:r w:rsidR="00C31B1D" w:rsidRPr="007E67D8">
        <w:rPr>
          <w:rFonts w:ascii="Angsana New" w:hAnsi="Angsana New" w:hint="cs"/>
          <w:sz w:val="32"/>
          <w:szCs w:val="32"/>
          <w:cs/>
        </w:rPr>
        <w:t>วันที่</w:t>
      </w:r>
      <w:r w:rsidR="00C31B1D" w:rsidRPr="007E67D8">
        <w:rPr>
          <w:rFonts w:ascii="Angsana New" w:hAnsi="Angsana New"/>
          <w:sz w:val="32"/>
          <w:szCs w:val="32"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30</w:t>
      </w:r>
      <w:r w:rsidR="00C31B1D" w:rsidRPr="007E67D8">
        <w:rPr>
          <w:rFonts w:ascii="Angsana New" w:hAnsi="Angsana New"/>
          <w:sz w:val="32"/>
          <w:szCs w:val="32"/>
        </w:rPr>
        <w:t xml:space="preserve"> </w:t>
      </w:r>
      <w:r w:rsidR="00C31B1D" w:rsidRPr="007E67D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="00C31B1D" w:rsidRPr="007E67D8">
        <w:rPr>
          <w:rFonts w:ascii="Angsana New" w:hAnsi="Angsana New"/>
          <w:sz w:val="32"/>
          <w:szCs w:val="32"/>
        </w:rPr>
        <w:t xml:space="preserve"> </w:t>
      </w:r>
      <w:r w:rsidR="002D0E93">
        <w:rPr>
          <w:rFonts w:ascii="Angsana New" w:hAnsi="Angsana New" w:hint="cs"/>
          <w:sz w:val="32"/>
          <w:szCs w:val="32"/>
          <w:cs/>
        </w:rPr>
        <w:t>ลำหรับปีสิ้นสุด</w:t>
      </w:r>
      <w:r w:rsidR="00C31B1D" w:rsidRPr="007E67D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F5E1C" w:rsidRPr="005F5E1C">
        <w:rPr>
          <w:rFonts w:ascii="Angsana New" w:hAnsi="Angsana New"/>
          <w:sz w:val="32"/>
          <w:szCs w:val="32"/>
        </w:rPr>
        <w:t>31</w:t>
      </w:r>
      <w:r w:rsidR="00C31B1D" w:rsidRPr="007E67D8">
        <w:rPr>
          <w:rFonts w:ascii="Angsana New" w:hAnsi="Angsana New"/>
          <w:sz w:val="32"/>
          <w:szCs w:val="32"/>
        </w:rPr>
        <w:t xml:space="preserve"> </w:t>
      </w:r>
      <w:r w:rsidR="00C31B1D" w:rsidRPr="007E67D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F5E1C" w:rsidRPr="005F5E1C">
        <w:rPr>
          <w:rFonts w:ascii="Angsana New" w:hAnsi="Angsana New"/>
          <w:sz w:val="32"/>
          <w:szCs w:val="32"/>
        </w:rPr>
        <w:t>2561</w:t>
      </w:r>
      <w:r w:rsidR="00BC27B8" w:rsidRPr="007E67D8">
        <w:rPr>
          <w:rFonts w:ascii="Angsana New" w:hAnsi="Angsana New"/>
          <w:sz w:val="32"/>
          <w:szCs w:val="32"/>
        </w:rPr>
        <w:t xml:space="preserve"> </w:t>
      </w:r>
      <w:r w:rsidR="008F03C4" w:rsidRPr="007E67D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:rsidR="002315F5" w:rsidRPr="007E67D8" w:rsidRDefault="002315F5" w:rsidP="00B952CA">
      <w:pPr>
        <w:ind w:left="420" w:firstLine="980"/>
        <w:jc w:val="right"/>
        <w:rPr>
          <w:rFonts w:ascii="Angsana New" w:hAnsi="Angsana New"/>
          <w:b/>
          <w:bCs/>
          <w:szCs w:val="24"/>
        </w:rPr>
      </w:pPr>
      <w:r w:rsidRPr="007E67D8">
        <w:rPr>
          <w:rFonts w:ascii="Angsana New" w:hAnsi="Angsana New"/>
          <w:b/>
          <w:bCs/>
          <w:szCs w:val="24"/>
          <w:cs/>
        </w:rPr>
        <w:t>(หน่วย</w:t>
      </w:r>
      <w:r w:rsidRPr="007E67D8">
        <w:rPr>
          <w:rFonts w:ascii="Angsana New" w:hAnsi="Angsana New"/>
          <w:b/>
          <w:bCs/>
          <w:szCs w:val="24"/>
        </w:rPr>
        <w:t>:</w:t>
      </w:r>
      <w:r w:rsidRPr="007E67D8">
        <w:rPr>
          <w:rFonts w:ascii="Angsana New" w:hAnsi="Angsana New"/>
          <w:b/>
          <w:bCs/>
          <w:szCs w:val="24"/>
          <w:cs/>
        </w:rPr>
        <w:t xml:space="preserve"> พันบาท)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42"/>
        <w:gridCol w:w="1080"/>
        <w:gridCol w:w="86"/>
        <w:gridCol w:w="1084"/>
        <w:gridCol w:w="86"/>
        <w:gridCol w:w="904"/>
        <w:gridCol w:w="90"/>
        <w:gridCol w:w="990"/>
      </w:tblGrid>
      <w:tr w:rsidR="008957A7" w:rsidRPr="007E67D8" w:rsidTr="00B952CA">
        <w:tc>
          <w:tcPr>
            <w:tcW w:w="4842" w:type="dxa"/>
            <w:vAlign w:val="bottom"/>
          </w:tcPr>
          <w:p w:rsidR="008957A7" w:rsidRPr="007E67D8" w:rsidRDefault="008957A7" w:rsidP="00B952CA">
            <w:pPr>
              <w:ind w:left="972" w:right="63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:rsidR="008957A7" w:rsidRPr="007E67D8" w:rsidRDefault="008957A7" w:rsidP="00B952CA">
            <w:pPr>
              <w:pStyle w:val="Header"/>
              <w:tabs>
                <w:tab w:val="clear" w:pos="4153"/>
                <w:tab w:val="clear" w:pos="8306"/>
                <w:tab w:val="decimal" w:pos="1220"/>
              </w:tabs>
              <w:ind w:right="90"/>
              <w:jc w:val="center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86" w:type="dxa"/>
            <w:vAlign w:val="bottom"/>
          </w:tcPr>
          <w:p w:rsidR="008957A7" w:rsidRPr="007E67D8" w:rsidRDefault="008957A7" w:rsidP="00B952CA">
            <w:pPr>
              <w:pStyle w:val="Header"/>
              <w:tabs>
                <w:tab w:val="clear" w:pos="4153"/>
                <w:tab w:val="clear" w:pos="8306"/>
                <w:tab w:val="decimal" w:pos="1220"/>
              </w:tabs>
              <w:ind w:right="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84" w:type="dxa"/>
            <w:gridSpan w:val="3"/>
          </w:tcPr>
          <w:p w:rsidR="008957A7" w:rsidRPr="007E67D8" w:rsidRDefault="008957A7" w:rsidP="00B952C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D74CE3" w:rsidRPr="007E67D8" w:rsidTr="00B952CA">
        <w:tc>
          <w:tcPr>
            <w:tcW w:w="4842" w:type="dxa"/>
            <w:vAlign w:val="bottom"/>
          </w:tcPr>
          <w:p w:rsidR="00D74CE3" w:rsidRPr="007E67D8" w:rsidRDefault="00D74CE3" w:rsidP="00B952CA">
            <w:pPr>
              <w:ind w:left="972" w:right="63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</w:tcPr>
          <w:p w:rsidR="00D74CE3" w:rsidRPr="007E67D8" w:rsidRDefault="005F5E1C" w:rsidP="00B952CA">
            <w:pPr>
              <w:pStyle w:val="Header"/>
              <w:tabs>
                <w:tab w:val="clear" w:pos="4153"/>
                <w:tab w:val="clear" w:pos="8306"/>
              </w:tabs>
              <w:ind w:right="90"/>
              <w:jc w:val="center"/>
              <w:rPr>
                <w:rFonts w:ascii="Angsana New" w:hAnsi="Angsana New"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:rsidR="00D74CE3" w:rsidRPr="007E67D8" w:rsidRDefault="00D74CE3" w:rsidP="00B952CA">
            <w:pPr>
              <w:pStyle w:val="Header"/>
              <w:tabs>
                <w:tab w:val="clear" w:pos="4153"/>
                <w:tab w:val="clear" w:pos="8306"/>
                <w:tab w:val="decimal" w:pos="1220"/>
              </w:tabs>
              <w:ind w:right="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4" w:type="dxa"/>
          </w:tcPr>
          <w:p w:rsidR="00D74CE3" w:rsidRPr="007E67D8" w:rsidRDefault="005F5E1C" w:rsidP="00B952CA">
            <w:pPr>
              <w:pStyle w:val="Header"/>
              <w:tabs>
                <w:tab w:val="clear" w:pos="4153"/>
                <w:tab w:val="clear" w:pos="8306"/>
              </w:tabs>
              <w:ind w:right="9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86" w:type="dxa"/>
          </w:tcPr>
          <w:p w:rsidR="00D74CE3" w:rsidRPr="007E67D8" w:rsidRDefault="00D74CE3" w:rsidP="00B952CA">
            <w:pPr>
              <w:pStyle w:val="Header"/>
              <w:tabs>
                <w:tab w:val="clear" w:pos="4153"/>
                <w:tab w:val="clear" w:pos="8306"/>
              </w:tabs>
              <w:ind w:right="9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4" w:type="dxa"/>
            <w:vAlign w:val="center"/>
          </w:tcPr>
          <w:p w:rsidR="00D74CE3" w:rsidRPr="007E67D8" w:rsidRDefault="005F5E1C" w:rsidP="00B952CA">
            <w:pPr>
              <w:pStyle w:val="Header"/>
              <w:tabs>
                <w:tab w:val="clear" w:pos="4153"/>
                <w:tab w:val="clear" w:pos="8306"/>
              </w:tabs>
              <w:ind w:right="9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  <w:vAlign w:val="center"/>
          </w:tcPr>
          <w:p w:rsidR="00D74CE3" w:rsidRPr="007E67D8" w:rsidRDefault="00D74CE3" w:rsidP="00B952CA">
            <w:pPr>
              <w:pStyle w:val="Header"/>
              <w:tabs>
                <w:tab w:val="clear" w:pos="4153"/>
                <w:tab w:val="clear" w:pos="8306"/>
              </w:tabs>
              <w:ind w:right="9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D74CE3" w:rsidRPr="007E67D8" w:rsidRDefault="005F5E1C" w:rsidP="00B952C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D74CE3" w:rsidRPr="007E67D8" w:rsidTr="00B952CA">
        <w:tc>
          <w:tcPr>
            <w:tcW w:w="4842" w:type="dxa"/>
          </w:tcPr>
          <w:p w:rsidR="00D74CE3" w:rsidRPr="002D0E93" w:rsidRDefault="00D74CE3" w:rsidP="00B952CA">
            <w:pPr>
              <w:pStyle w:val="BodyText2"/>
              <w:spacing w:after="0" w:line="240" w:lineRule="auto"/>
              <w:ind w:left="162" w:right="-48" w:firstLine="445"/>
              <w:rPr>
                <w:rFonts w:ascii="Angsana New" w:hAnsi="Angsana New"/>
                <w:cs/>
              </w:rPr>
            </w:pPr>
            <w:r w:rsidRPr="007E67D8">
              <w:rPr>
                <w:rFonts w:ascii="Angsana New" w:hAnsi="Angsana New" w:hint="cs"/>
                <w:cs/>
              </w:rPr>
              <w:t>มูลค่าสุทธิตามบัญชีต้นงวด</w:t>
            </w:r>
            <w:r w:rsidR="002D0E93">
              <w:rPr>
                <w:rFonts w:ascii="Angsana New" w:hAnsi="Angsana New"/>
              </w:rPr>
              <w:t xml:space="preserve">/ </w:t>
            </w:r>
            <w:r w:rsidR="002D0E93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080" w:type="dxa"/>
          </w:tcPr>
          <w:p w:rsidR="00D74CE3" w:rsidRPr="007E67D8" w:rsidRDefault="005F5E1C" w:rsidP="00B952CA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220</w:t>
            </w:r>
            <w:r w:rsidR="00D74CE3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864</w:t>
            </w:r>
          </w:p>
        </w:tc>
        <w:tc>
          <w:tcPr>
            <w:tcW w:w="86" w:type="dxa"/>
          </w:tcPr>
          <w:p w:rsidR="00D74CE3" w:rsidRPr="007E67D8" w:rsidRDefault="00D74CE3" w:rsidP="00B952CA">
            <w:pPr>
              <w:pStyle w:val="Header"/>
              <w:tabs>
                <w:tab w:val="clear" w:pos="4153"/>
                <w:tab w:val="clear" w:pos="8306"/>
                <w:tab w:val="decimal" w:pos="1220"/>
              </w:tabs>
              <w:ind w:right="90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D74CE3" w:rsidRPr="007E67D8" w:rsidRDefault="005F5E1C" w:rsidP="00B952CA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304</w:t>
            </w:r>
            <w:r w:rsidR="00B56CAA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362</w:t>
            </w:r>
          </w:p>
        </w:tc>
        <w:tc>
          <w:tcPr>
            <w:tcW w:w="86" w:type="dxa"/>
            <w:vAlign w:val="bottom"/>
          </w:tcPr>
          <w:p w:rsidR="00D74CE3" w:rsidRPr="007E67D8" w:rsidRDefault="00D74CE3" w:rsidP="00B952CA">
            <w:pPr>
              <w:pStyle w:val="Header"/>
              <w:tabs>
                <w:tab w:val="clear" w:pos="4153"/>
                <w:tab w:val="clear" w:pos="8306"/>
                <w:tab w:val="decimal" w:pos="1220"/>
              </w:tabs>
              <w:ind w:right="90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</w:tcPr>
          <w:p w:rsidR="00D74CE3" w:rsidRPr="007E67D8" w:rsidRDefault="005F5E1C" w:rsidP="00B952CA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3</w:t>
            </w:r>
            <w:r w:rsidR="00D74CE3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792</w:t>
            </w:r>
          </w:p>
        </w:tc>
        <w:tc>
          <w:tcPr>
            <w:tcW w:w="90" w:type="dxa"/>
          </w:tcPr>
          <w:p w:rsidR="00D74CE3" w:rsidRPr="007E67D8" w:rsidRDefault="00D74CE3" w:rsidP="00B952CA">
            <w:pPr>
              <w:pStyle w:val="Header"/>
              <w:tabs>
                <w:tab w:val="clear" w:pos="4153"/>
                <w:tab w:val="clear" w:pos="8306"/>
                <w:tab w:val="decimal" w:pos="1220"/>
              </w:tabs>
              <w:ind w:right="90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D74CE3" w:rsidRPr="007E67D8" w:rsidRDefault="005F5E1C" w:rsidP="00B952CA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3</w:t>
            </w:r>
            <w:r w:rsidR="00983EDE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698</w:t>
            </w:r>
          </w:p>
        </w:tc>
      </w:tr>
      <w:tr w:rsidR="00D74CE3" w:rsidRPr="007E67D8" w:rsidTr="00B952CA">
        <w:tc>
          <w:tcPr>
            <w:tcW w:w="4842" w:type="dxa"/>
          </w:tcPr>
          <w:p w:rsidR="00D74CE3" w:rsidRPr="007E67D8" w:rsidRDefault="00D74CE3" w:rsidP="00B952CA">
            <w:pPr>
              <w:pStyle w:val="BodyText2"/>
              <w:spacing w:after="0" w:line="240" w:lineRule="auto"/>
              <w:ind w:left="162" w:right="-48" w:firstLine="445"/>
              <w:rPr>
                <w:rFonts w:ascii="Angsana New" w:hAnsi="Angsana New"/>
                <w:cs/>
              </w:rPr>
            </w:pPr>
            <w:r w:rsidRPr="007E67D8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</w:tcPr>
          <w:p w:rsidR="00D74CE3" w:rsidRPr="007E67D8" w:rsidRDefault="005F5E1C" w:rsidP="00B952CA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105</w:t>
            </w:r>
          </w:p>
        </w:tc>
        <w:tc>
          <w:tcPr>
            <w:tcW w:w="86" w:type="dxa"/>
          </w:tcPr>
          <w:p w:rsidR="00D74CE3" w:rsidRPr="007E67D8" w:rsidRDefault="00D74CE3" w:rsidP="00B952CA">
            <w:pPr>
              <w:pStyle w:val="Header"/>
              <w:tabs>
                <w:tab w:val="clear" w:pos="4153"/>
                <w:tab w:val="clear" w:pos="8306"/>
                <w:tab w:val="decimal" w:pos="1220"/>
              </w:tabs>
              <w:ind w:right="90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D74CE3" w:rsidRPr="007E67D8" w:rsidRDefault="005F5E1C" w:rsidP="00B952CA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919</w:t>
            </w:r>
          </w:p>
        </w:tc>
        <w:tc>
          <w:tcPr>
            <w:tcW w:w="86" w:type="dxa"/>
            <w:vAlign w:val="bottom"/>
          </w:tcPr>
          <w:p w:rsidR="00D74CE3" w:rsidRPr="007E67D8" w:rsidRDefault="00D74CE3" w:rsidP="00B952CA">
            <w:pPr>
              <w:pStyle w:val="Header"/>
              <w:tabs>
                <w:tab w:val="clear" w:pos="4153"/>
                <w:tab w:val="clear" w:pos="8306"/>
                <w:tab w:val="decimal" w:pos="1220"/>
              </w:tabs>
              <w:ind w:right="90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</w:tcPr>
          <w:p w:rsidR="00D74CE3" w:rsidRPr="007E67D8" w:rsidRDefault="005F5E1C" w:rsidP="00B952CA">
            <w:pPr>
              <w:tabs>
                <w:tab w:val="decimal" w:pos="810"/>
              </w:tabs>
              <w:rPr>
                <w:rFonts w:ascii="Angsana New" w:hAnsi="Angsana New"/>
                <w:szCs w:val="24"/>
                <w:cs/>
              </w:rPr>
            </w:pPr>
            <w:r w:rsidRPr="005F5E1C">
              <w:rPr>
                <w:rFonts w:ascii="Angsana New" w:hAnsi="Angsana New"/>
                <w:szCs w:val="24"/>
              </w:rPr>
              <w:t>45</w:t>
            </w:r>
          </w:p>
        </w:tc>
        <w:tc>
          <w:tcPr>
            <w:tcW w:w="90" w:type="dxa"/>
          </w:tcPr>
          <w:p w:rsidR="00D74CE3" w:rsidRPr="007E67D8" w:rsidRDefault="00D74CE3" w:rsidP="00B952CA">
            <w:pPr>
              <w:pStyle w:val="Header"/>
              <w:tabs>
                <w:tab w:val="clear" w:pos="4153"/>
                <w:tab w:val="clear" w:pos="8306"/>
                <w:tab w:val="decimal" w:pos="1220"/>
              </w:tabs>
              <w:ind w:right="90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D74CE3" w:rsidRPr="007E67D8" w:rsidRDefault="005F5E1C" w:rsidP="00B952CA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919</w:t>
            </w:r>
          </w:p>
        </w:tc>
      </w:tr>
      <w:tr w:rsidR="00983EDE" w:rsidRPr="007E67D8" w:rsidTr="00B952CA">
        <w:tc>
          <w:tcPr>
            <w:tcW w:w="4842" w:type="dxa"/>
          </w:tcPr>
          <w:p w:rsidR="00983EDE" w:rsidRPr="007E67D8" w:rsidRDefault="00983EDE" w:rsidP="00B952CA">
            <w:pPr>
              <w:pStyle w:val="BodyText2"/>
              <w:spacing w:after="0" w:line="240" w:lineRule="auto"/>
              <w:ind w:left="162" w:right="-48" w:firstLine="445"/>
              <w:rPr>
                <w:rFonts w:ascii="Angsana New" w:hAnsi="Angsana New"/>
                <w:cs/>
              </w:rPr>
            </w:pPr>
            <w:r w:rsidRPr="007E67D8">
              <w:rPr>
                <w:rFonts w:ascii="Angsana New" w:hAnsi="Angsana New" w:hint="cs"/>
                <w:cs/>
              </w:rPr>
              <w:t>เพิ่มขึ้นจากการซื้อธุรกิจ</w:t>
            </w:r>
          </w:p>
        </w:tc>
        <w:tc>
          <w:tcPr>
            <w:tcW w:w="1080" w:type="dxa"/>
          </w:tcPr>
          <w:p w:rsidR="00983EDE" w:rsidRPr="007E67D8" w:rsidRDefault="005F5E1C" w:rsidP="00B952CA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86" w:type="dxa"/>
          </w:tcPr>
          <w:p w:rsidR="00983EDE" w:rsidRPr="007E67D8" w:rsidRDefault="00983EDE" w:rsidP="00B952CA">
            <w:pPr>
              <w:pStyle w:val="Header"/>
              <w:tabs>
                <w:tab w:val="clear" w:pos="4153"/>
                <w:tab w:val="clear" w:pos="8306"/>
                <w:tab w:val="decimal" w:pos="1220"/>
              </w:tabs>
              <w:ind w:right="90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983EDE" w:rsidRPr="007E67D8" w:rsidRDefault="005F5E1C" w:rsidP="00B952CA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</w:t>
            </w:r>
            <w:r w:rsidR="00983EDE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320</w:t>
            </w:r>
          </w:p>
        </w:tc>
        <w:tc>
          <w:tcPr>
            <w:tcW w:w="86" w:type="dxa"/>
            <w:vAlign w:val="bottom"/>
          </w:tcPr>
          <w:p w:rsidR="00983EDE" w:rsidRPr="007E67D8" w:rsidRDefault="00983EDE" w:rsidP="00B952CA">
            <w:pPr>
              <w:pStyle w:val="Header"/>
              <w:tabs>
                <w:tab w:val="clear" w:pos="4153"/>
                <w:tab w:val="clear" w:pos="8306"/>
                <w:tab w:val="decimal" w:pos="1220"/>
              </w:tabs>
              <w:ind w:right="90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</w:tcPr>
          <w:p w:rsidR="00983EDE" w:rsidRPr="007E67D8" w:rsidRDefault="00F05D1C" w:rsidP="00B952CA">
            <w:pPr>
              <w:tabs>
                <w:tab w:val="decimal" w:pos="540"/>
              </w:tabs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:rsidR="00983EDE" w:rsidRPr="007E67D8" w:rsidRDefault="00983EDE" w:rsidP="00B952CA">
            <w:pPr>
              <w:pStyle w:val="Header"/>
              <w:tabs>
                <w:tab w:val="clear" w:pos="4153"/>
                <w:tab w:val="clear" w:pos="8306"/>
                <w:tab w:val="decimal" w:pos="1220"/>
              </w:tabs>
              <w:ind w:right="90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983EDE" w:rsidRPr="007E67D8" w:rsidRDefault="00983EDE" w:rsidP="00B952CA">
            <w:pPr>
              <w:tabs>
                <w:tab w:val="decimal" w:pos="540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</w:tr>
      <w:tr w:rsidR="00983EDE" w:rsidRPr="007E67D8" w:rsidTr="00B952CA">
        <w:tc>
          <w:tcPr>
            <w:tcW w:w="4842" w:type="dxa"/>
          </w:tcPr>
          <w:p w:rsidR="00983EDE" w:rsidRPr="007E67D8" w:rsidRDefault="00983EDE" w:rsidP="00B952CA">
            <w:pPr>
              <w:pStyle w:val="BodyText2"/>
              <w:spacing w:after="0" w:line="240" w:lineRule="auto"/>
              <w:ind w:left="162" w:right="-48" w:firstLine="445"/>
              <w:rPr>
                <w:rFonts w:ascii="Angsana New" w:hAnsi="Angsana New"/>
                <w:cs/>
              </w:rPr>
            </w:pPr>
            <w:r w:rsidRPr="007E67D8">
              <w:rPr>
                <w:rFonts w:ascii="Angsana New" w:hAnsi="Angsana New" w:hint="cs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1080" w:type="dxa"/>
            <w:vAlign w:val="bottom"/>
          </w:tcPr>
          <w:p w:rsidR="00983EDE" w:rsidRPr="007E67D8" w:rsidRDefault="00F05D1C" w:rsidP="00B952CA">
            <w:pPr>
              <w:tabs>
                <w:tab w:val="decimal" w:pos="540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:rsidR="00983EDE" w:rsidRPr="007E67D8" w:rsidRDefault="00983EDE" w:rsidP="00B952CA">
            <w:pPr>
              <w:pStyle w:val="Header"/>
              <w:tabs>
                <w:tab w:val="clear" w:pos="4153"/>
                <w:tab w:val="clear" w:pos="8306"/>
                <w:tab w:val="decimal" w:pos="1220"/>
              </w:tabs>
              <w:ind w:right="90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983EDE" w:rsidRPr="007E67D8" w:rsidRDefault="00983EDE" w:rsidP="00B952CA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67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457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  <w:vAlign w:val="bottom"/>
          </w:tcPr>
          <w:p w:rsidR="00983EDE" w:rsidRPr="007E67D8" w:rsidRDefault="00983EDE" w:rsidP="00B952CA">
            <w:pPr>
              <w:pStyle w:val="Header"/>
              <w:tabs>
                <w:tab w:val="clear" w:pos="4153"/>
                <w:tab w:val="clear" w:pos="8306"/>
                <w:tab w:val="decimal" w:pos="1220"/>
              </w:tabs>
              <w:ind w:right="90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vAlign w:val="bottom"/>
          </w:tcPr>
          <w:p w:rsidR="00983EDE" w:rsidRPr="007E67D8" w:rsidRDefault="00F05D1C" w:rsidP="00B952CA">
            <w:pPr>
              <w:tabs>
                <w:tab w:val="decimal" w:pos="540"/>
              </w:tabs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:rsidR="00983EDE" w:rsidRPr="007E67D8" w:rsidRDefault="00983EDE" w:rsidP="00B952CA">
            <w:pPr>
              <w:pStyle w:val="Header"/>
              <w:tabs>
                <w:tab w:val="clear" w:pos="4153"/>
                <w:tab w:val="clear" w:pos="8306"/>
                <w:tab w:val="decimal" w:pos="1220"/>
              </w:tabs>
              <w:ind w:right="90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983EDE" w:rsidRPr="007E67D8" w:rsidRDefault="00983EDE" w:rsidP="00B952CA">
            <w:pPr>
              <w:tabs>
                <w:tab w:val="decimal" w:pos="540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</w:tr>
      <w:tr w:rsidR="00D74CE3" w:rsidRPr="007E67D8" w:rsidTr="00B952CA">
        <w:tc>
          <w:tcPr>
            <w:tcW w:w="4842" w:type="dxa"/>
          </w:tcPr>
          <w:p w:rsidR="00D74CE3" w:rsidRPr="007E67D8" w:rsidRDefault="00D74CE3" w:rsidP="00B952CA">
            <w:pPr>
              <w:pStyle w:val="BodyText2"/>
              <w:spacing w:after="0" w:line="240" w:lineRule="auto"/>
              <w:ind w:left="162" w:right="-48" w:firstLine="445"/>
              <w:rPr>
                <w:rFonts w:ascii="Angsana New" w:hAnsi="Angsana New"/>
                <w:cs/>
              </w:rPr>
            </w:pPr>
            <w:r w:rsidRPr="007E67D8">
              <w:rPr>
                <w:rFonts w:ascii="Angsana New" w:hAnsi="Angsana New" w:hint="cs"/>
                <w:cs/>
              </w:rPr>
              <w:t>ค่าตัดจำหน่าย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74CE3" w:rsidRPr="007E67D8" w:rsidRDefault="00F05D1C" w:rsidP="00B952CA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6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552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</w:tcPr>
          <w:p w:rsidR="00D74CE3" w:rsidRPr="007E67D8" w:rsidRDefault="00D74CE3" w:rsidP="00B952CA">
            <w:pPr>
              <w:pStyle w:val="Header"/>
              <w:tabs>
                <w:tab w:val="clear" w:pos="4153"/>
                <w:tab w:val="clear" w:pos="8306"/>
                <w:tab w:val="decimal" w:pos="1220"/>
              </w:tabs>
              <w:ind w:right="90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:rsidR="00D74CE3" w:rsidRPr="007E67D8" w:rsidRDefault="00983EDE" w:rsidP="00B952CA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18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280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  <w:vAlign w:val="bottom"/>
          </w:tcPr>
          <w:p w:rsidR="00D74CE3" w:rsidRPr="007E67D8" w:rsidRDefault="00D74CE3" w:rsidP="00B952CA">
            <w:pPr>
              <w:pStyle w:val="Header"/>
              <w:tabs>
                <w:tab w:val="clear" w:pos="4153"/>
                <w:tab w:val="clear" w:pos="8306"/>
                <w:tab w:val="decimal" w:pos="1220"/>
              </w:tabs>
              <w:ind w:right="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D74CE3" w:rsidRPr="007E67D8" w:rsidRDefault="00F05D1C" w:rsidP="00B952CA">
            <w:pPr>
              <w:tabs>
                <w:tab w:val="decimal" w:pos="810"/>
              </w:tabs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433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:rsidR="00D74CE3" w:rsidRPr="007E67D8" w:rsidRDefault="00D74CE3" w:rsidP="00B952CA">
            <w:pPr>
              <w:pStyle w:val="Header"/>
              <w:tabs>
                <w:tab w:val="clear" w:pos="4153"/>
                <w:tab w:val="clear" w:pos="8306"/>
                <w:tab w:val="decimal" w:pos="1220"/>
              </w:tabs>
              <w:ind w:right="90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74CE3" w:rsidRPr="007E67D8" w:rsidRDefault="00983EDE" w:rsidP="00B952CA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825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</w:tr>
      <w:tr w:rsidR="00D74CE3" w:rsidRPr="007E67D8" w:rsidTr="00B952CA">
        <w:tc>
          <w:tcPr>
            <w:tcW w:w="4842" w:type="dxa"/>
          </w:tcPr>
          <w:p w:rsidR="00D74CE3" w:rsidRPr="002D0E93" w:rsidRDefault="00D74CE3" w:rsidP="00B952CA">
            <w:pPr>
              <w:pStyle w:val="BodyText2"/>
              <w:spacing w:after="0" w:line="240" w:lineRule="auto"/>
              <w:ind w:left="162" w:right="-48" w:firstLine="445"/>
              <w:rPr>
                <w:rFonts w:ascii="Angsana New" w:hAnsi="Angsana New"/>
                <w:cs/>
              </w:rPr>
            </w:pPr>
            <w:r w:rsidRPr="007E67D8">
              <w:rPr>
                <w:rFonts w:ascii="Angsana New" w:hAnsi="Angsana New" w:hint="cs"/>
                <w:cs/>
              </w:rPr>
              <w:t>มูลค่าสุทธิตามบัญชีปลายงวด</w:t>
            </w:r>
            <w:r w:rsidR="002D0E93">
              <w:rPr>
                <w:rFonts w:ascii="Angsana New" w:hAnsi="Angsana New"/>
              </w:rPr>
              <w:t>/</w:t>
            </w:r>
            <w:r w:rsidR="002D0E93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74CE3" w:rsidRPr="007E67D8" w:rsidRDefault="005F5E1C" w:rsidP="00B952CA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 w:hint="eastAsia"/>
                <w:szCs w:val="24"/>
              </w:rPr>
              <w:t>214</w:t>
            </w:r>
            <w:r w:rsidR="008F26C1" w:rsidRPr="007E67D8">
              <w:rPr>
                <w:rFonts w:ascii="Angsana New" w:hAnsi="Angsana New" w:hint="eastAsia"/>
                <w:szCs w:val="24"/>
              </w:rPr>
              <w:t>,</w:t>
            </w:r>
            <w:r w:rsidRPr="005F5E1C">
              <w:rPr>
                <w:rFonts w:ascii="Angsana New" w:hAnsi="Angsana New" w:hint="eastAsia"/>
                <w:szCs w:val="24"/>
              </w:rPr>
              <w:t>455</w:t>
            </w:r>
          </w:p>
        </w:tc>
        <w:tc>
          <w:tcPr>
            <w:tcW w:w="86" w:type="dxa"/>
          </w:tcPr>
          <w:p w:rsidR="00D74CE3" w:rsidRPr="007E67D8" w:rsidRDefault="00D74CE3" w:rsidP="00B952CA">
            <w:pPr>
              <w:pStyle w:val="Header"/>
              <w:tabs>
                <w:tab w:val="clear" w:pos="4153"/>
                <w:tab w:val="clear" w:pos="8306"/>
                <w:tab w:val="decimal" w:pos="1220"/>
              </w:tabs>
              <w:ind w:right="90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4CE3" w:rsidRPr="007E67D8" w:rsidRDefault="005F5E1C" w:rsidP="00B952CA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220</w:t>
            </w:r>
            <w:r w:rsidR="00D74CE3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864</w:t>
            </w:r>
          </w:p>
        </w:tc>
        <w:tc>
          <w:tcPr>
            <w:tcW w:w="86" w:type="dxa"/>
            <w:vAlign w:val="bottom"/>
          </w:tcPr>
          <w:p w:rsidR="00D74CE3" w:rsidRPr="007E67D8" w:rsidRDefault="00D74CE3" w:rsidP="00B952CA">
            <w:pPr>
              <w:pStyle w:val="Header"/>
              <w:tabs>
                <w:tab w:val="clear" w:pos="4153"/>
                <w:tab w:val="clear" w:pos="8306"/>
                <w:tab w:val="decimal" w:pos="1220"/>
              </w:tabs>
              <w:ind w:right="90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:rsidR="00D74CE3" w:rsidRPr="007E67D8" w:rsidRDefault="005F5E1C" w:rsidP="00B952CA">
            <w:pPr>
              <w:tabs>
                <w:tab w:val="decimal" w:pos="810"/>
              </w:tabs>
              <w:rPr>
                <w:rFonts w:ascii="Angsana New" w:hAnsi="Angsana New"/>
                <w:szCs w:val="24"/>
                <w:cs/>
              </w:rPr>
            </w:pPr>
            <w:r w:rsidRPr="005F5E1C">
              <w:rPr>
                <w:rFonts w:ascii="Angsana New" w:hAnsi="Angsana New"/>
                <w:szCs w:val="24"/>
              </w:rPr>
              <w:t>3</w:t>
            </w:r>
            <w:r w:rsidR="007A0D0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404</w:t>
            </w:r>
          </w:p>
        </w:tc>
        <w:tc>
          <w:tcPr>
            <w:tcW w:w="90" w:type="dxa"/>
          </w:tcPr>
          <w:p w:rsidR="00D74CE3" w:rsidRPr="007E67D8" w:rsidRDefault="00D74CE3" w:rsidP="00B952CA">
            <w:pPr>
              <w:pStyle w:val="Header"/>
              <w:tabs>
                <w:tab w:val="clear" w:pos="4153"/>
                <w:tab w:val="clear" w:pos="8306"/>
                <w:tab w:val="decimal" w:pos="1220"/>
              </w:tabs>
              <w:ind w:right="90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74CE3" w:rsidRPr="007E67D8" w:rsidRDefault="005F5E1C" w:rsidP="00B952CA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3</w:t>
            </w:r>
            <w:r w:rsidR="00D74CE3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792</w:t>
            </w:r>
          </w:p>
        </w:tc>
      </w:tr>
    </w:tbl>
    <w:p w:rsidR="00291E45" w:rsidRPr="007E67D8" w:rsidRDefault="005F5E1C" w:rsidP="005B6181">
      <w:pPr>
        <w:tabs>
          <w:tab w:val="right" w:pos="7280"/>
          <w:tab w:val="right" w:pos="8540"/>
        </w:tabs>
        <w:spacing w:before="36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5E1C">
        <w:rPr>
          <w:rFonts w:ascii="Angsana New" w:hAnsi="Angsana New"/>
          <w:b/>
          <w:bCs/>
          <w:sz w:val="32"/>
          <w:szCs w:val="32"/>
        </w:rPr>
        <w:t>19</w:t>
      </w:r>
      <w:r w:rsidR="00BC27B8" w:rsidRPr="007E67D8">
        <w:rPr>
          <w:rFonts w:ascii="Angsana New" w:hAnsi="Angsana New"/>
          <w:b/>
          <w:bCs/>
          <w:sz w:val="32"/>
          <w:szCs w:val="32"/>
        </w:rPr>
        <w:t>.</w:t>
      </w:r>
      <w:r w:rsidR="008F03C4" w:rsidRPr="007E67D8">
        <w:rPr>
          <w:rFonts w:ascii="Angsana New" w:hAnsi="Angsana New"/>
          <w:b/>
          <w:bCs/>
          <w:sz w:val="32"/>
          <w:szCs w:val="32"/>
          <w:cs/>
        </w:rPr>
        <w:tab/>
      </w:r>
      <w:r w:rsidR="00027454" w:rsidRPr="007E67D8">
        <w:rPr>
          <w:rFonts w:ascii="Angsana New" w:hAnsi="Angsana New" w:hint="cs"/>
          <w:b/>
          <w:bCs/>
          <w:sz w:val="32"/>
          <w:szCs w:val="32"/>
          <w:cs/>
        </w:rPr>
        <w:t>เงินมัดจำเพื่อตรวจสอบธุรกิจก่อนซื้อกิจการ</w:t>
      </w:r>
    </w:p>
    <w:p w:rsidR="00027454" w:rsidRPr="007E67D8" w:rsidRDefault="00027454" w:rsidP="002802E8">
      <w:pPr>
        <w:tabs>
          <w:tab w:val="right" w:pos="7280"/>
          <w:tab w:val="right" w:pos="8540"/>
        </w:tabs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b/>
          <w:bCs/>
          <w:sz w:val="32"/>
          <w:szCs w:val="32"/>
          <w:cs/>
        </w:rPr>
        <w:tab/>
      </w:r>
      <w:r w:rsidRPr="007E67D8">
        <w:rPr>
          <w:rFonts w:ascii="Angsana New" w:hAnsi="Angsana New" w:hint="cs"/>
          <w:sz w:val="32"/>
          <w:szCs w:val="32"/>
          <w:cs/>
        </w:rPr>
        <w:t>เงินมัดจำเพื่อตรวจสอบข้อมูลธุรกิจก่อนซื้อกิจการ</w:t>
      </w:r>
      <w:r w:rsidR="00160092" w:rsidRPr="007E67D8">
        <w:rPr>
          <w:rFonts w:ascii="Angsana New" w:hAnsi="Angsana New" w:hint="cs"/>
          <w:sz w:val="32"/>
          <w:szCs w:val="32"/>
          <w:cs/>
        </w:rPr>
        <w:t xml:space="preserve"> ณ </w:t>
      </w:r>
      <w:r w:rsidRPr="007E67D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F5E1C" w:rsidRPr="005F5E1C">
        <w:rPr>
          <w:rFonts w:ascii="Angsana New" w:hAnsi="Angsana New"/>
          <w:sz w:val="32"/>
          <w:szCs w:val="32"/>
        </w:rPr>
        <w:t>30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="00483BCB" w:rsidRPr="007E67D8">
        <w:rPr>
          <w:rFonts w:ascii="Angsana New" w:hAnsi="Angsana New" w:hint="cs"/>
          <w:sz w:val="32"/>
          <w:szCs w:val="32"/>
          <w:cs/>
        </w:rPr>
        <w:t>มิถุนายน</w:t>
      </w:r>
      <w:r w:rsidRPr="007E67D8">
        <w:rPr>
          <w:rFonts w:ascii="Angsana New" w:hAnsi="Angsana New" w:hint="cs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="00926372" w:rsidRPr="007E67D8">
        <w:rPr>
          <w:rFonts w:ascii="Angsana New" w:hAnsi="Angsana New" w:hint="cs"/>
          <w:sz w:val="32"/>
          <w:szCs w:val="32"/>
          <w:cs/>
        </w:rPr>
        <w:t>และ</w:t>
      </w:r>
      <w:r w:rsidR="00ED5508" w:rsidRPr="007E67D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F5E1C" w:rsidRPr="005F5E1C">
        <w:rPr>
          <w:rFonts w:ascii="Angsana New" w:hAnsi="Angsana New"/>
          <w:sz w:val="32"/>
          <w:szCs w:val="32"/>
        </w:rPr>
        <w:t>31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F5E1C" w:rsidRPr="005F5E1C">
        <w:rPr>
          <w:rFonts w:ascii="Angsana New" w:hAnsi="Angsana New"/>
          <w:sz w:val="32"/>
          <w:szCs w:val="32"/>
        </w:rPr>
        <w:t>2561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ประกอบด้วยรายการต่อไปนี้</w:t>
      </w:r>
    </w:p>
    <w:p w:rsidR="008067BD" w:rsidRPr="007E67D8" w:rsidRDefault="00027454" w:rsidP="00E41FA0">
      <w:pPr>
        <w:tabs>
          <w:tab w:val="right" w:pos="7280"/>
          <w:tab w:val="right" w:pos="8540"/>
        </w:tabs>
        <w:ind w:left="547" w:right="-29" w:hanging="547"/>
        <w:jc w:val="right"/>
        <w:rPr>
          <w:rFonts w:ascii="Angsana New" w:hAnsi="Angsana New"/>
          <w:b/>
          <w:bCs/>
          <w:sz w:val="32"/>
          <w:szCs w:val="32"/>
          <w:lang w:eastAsia="ko-KR"/>
        </w:rPr>
      </w:pPr>
      <w:r w:rsidRPr="007E67D8">
        <w:rPr>
          <w:rFonts w:ascii="Angsana New" w:hAnsi="Angsana New"/>
          <w:sz w:val="32"/>
          <w:szCs w:val="32"/>
          <w:cs/>
        </w:rPr>
        <w:tab/>
      </w:r>
      <w:r w:rsidR="00E41FA0" w:rsidRPr="007E67D8">
        <w:rPr>
          <w:rFonts w:ascii="Angsana New" w:hAnsi="Angsana New"/>
          <w:b/>
          <w:bCs/>
          <w:szCs w:val="24"/>
        </w:rPr>
        <w:t>(</w:t>
      </w:r>
      <w:r w:rsidR="00E41FA0" w:rsidRPr="007E67D8">
        <w:rPr>
          <w:rFonts w:ascii="Angsana New" w:hAnsi="Angsana New"/>
          <w:b/>
          <w:bCs/>
          <w:szCs w:val="24"/>
          <w:cs/>
        </w:rPr>
        <w:t>หน่วย</w:t>
      </w:r>
      <w:r w:rsidR="00E41FA0" w:rsidRPr="007E67D8">
        <w:rPr>
          <w:rFonts w:ascii="Angsana New" w:hAnsi="Angsana New"/>
          <w:b/>
          <w:bCs/>
          <w:szCs w:val="24"/>
        </w:rPr>
        <w:t xml:space="preserve">: </w:t>
      </w:r>
      <w:r w:rsidR="00E41FA0" w:rsidRPr="007E67D8">
        <w:rPr>
          <w:rFonts w:ascii="Angsana New" w:hAnsi="Angsana New"/>
          <w:b/>
          <w:bCs/>
          <w:szCs w:val="24"/>
          <w:cs/>
        </w:rPr>
        <w:t>พันบาท)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/>
      </w:tblPr>
      <w:tblGrid>
        <w:gridCol w:w="1242"/>
        <w:gridCol w:w="90"/>
        <w:gridCol w:w="1800"/>
        <w:gridCol w:w="90"/>
        <w:gridCol w:w="1530"/>
        <w:gridCol w:w="90"/>
        <w:gridCol w:w="810"/>
        <w:gridCol w:w="90"/>
        <w:gridCol w:w="900"/>
        <w:gridCol w:w="90"/>
        <w:gridCol w:w="990"/>
        <w:gridCol w:w="90"/>
        <w:gridCol w:w="900"/>
      </w:tblGrid>
      <w:tr w:rsidR="002F2497" w:rsidRPr="007E67D8" w:rsidTr="008E3072">
        <w:trPr>
          <w:trHeight w:val="70"/>
        </w:trPr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2F2497" w:rsidRPr="007E67D8" w:rsidRDefault="002F2497" w:rsidP="008E3072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ผู้จ่าย</w:t>
            </w:r>
          </w:p>
        </w:tc>
        <w:tc>
          <w:tcPr>
            <w:tcW w:w="90" w:type="dxa"/>
          </w:tcPr>
          <w:p w:rsidR="002F2497" w:rsidRPr="007E67D8" w:rsidRDefault="002F2497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2F2497" w:rsidRPr="007E67D8" w:rsidRDefault="002F2497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ผู้รับ</w:t>
            </w:r>
          </w:p>
        </w:tc>
        <w:tc>
          <w:tcPr>
            <w:tcW w:w="90" w:type="dxa"/>
          </w:tcPr>
          <w:p w:rsidR="002F2497" w:rsidRPr="007E67D8" w:rsidRDefault="002F2497" w:rsidP="008E3072">
            <w:pPr>
              <w:ind w:left="-28"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2F2497" w:rsidRPr="007E67D8" w:rsidRDefault="002F2497" w:rsidP="008E3072">
            <w:pPr>
              <w:ind w:left="-28"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ลักษณะความสัมพันธ์</w:t>
            </w:r>
          </w:p>
        </w:tc>
        <w:tc>
          <w:tcPr>
            <w:tcW w:w="90" w:type="dxa"/>
            <w:tcBorders>
              <w:left w:val="nil"/>
            </w:tcBorders>
          </w:tcPr>
          <w:p w:rsidR="002F2497" w:rsidRPr="007E67D8" w:rsidRDefault="002F2497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bottom"/>
          </w:tcPr>
          <w:p w:rsidR="002F2497" w:rsidRPr="007E67D8" w:rsidRDefault="002F2497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2F2497" w:rsidRPr="007E67D8" w:rsidRDefault="002F2497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:rsidR="002F2497" w:rsidRPr="007E67D8" w:rsidRDefault="002F2497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136AEA" w:rsidRPr="007E67D8" w:rsidTr="008E3072">
        <w:trPr>
          <w:trHeight w:val="70"/>
        </w:trPr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:rsidR="00136AEA" w:rsidRPr="007E67D8" w:rsidRDefault="00136AEA" w:rsidP="008E3072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136AEA" w:rsidRPr="007E67D8" w:rsidRDefault="00136AEA" w:rsidP="008E3072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136AEA" w:rsidRPr="007E67D8" w:rsidRDefault="00136AEA" w:rsidP="008E3072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90" w:type="dxa"/>
          </w:tcPr>
          <w:p w:rsidR="00136AEA" w:rsidRPr="007E67D8" w:rsidRDefault="00136AEA" w:rsidP="008E3072">
            <w:pPr>
              <w:ind w:left="-28"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136AEA" w:rsidRPr="007E67D8" w:rsidRDefault="00136AEA" w:rsidP="008E3072">
            <w:pPr>
              <w:ind w:left="-28"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36AEA" w:rsidRPr="007E67D8" w:rsidRDefault="00136AEA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483BCB" w:rsidRPr="007E67D8" w:rsidRDefault="00483BCB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ณ วันที่ </w:t>
            </w:r>
          </w:p>
          <w:p w:rsidR="00136AEA" w:rsidRPr="007E67D8" w:rsidRDefault="005F5E1C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136AEA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136AEA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  <w:r w:rsidR="00136AEA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:rsidR="00136AEA" w:rsidRPr="007E67D8" w:rsidRDefault="00136AEA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83BCB" w:rsidRPr="007E67D8" w:rsidRDefault="00483BCB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ณ วันที่ </w:t>
            </w:r>
          </w:p>
          <w:p w:rsidR="00136AEA" w:rsidRPr="007E67D8" w:rsidRDefault="005F5E1C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136AEA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</w:p>
        </w:tc>
        <w:tc>
          <w:tcPr>
            <w:tcW w:w="90" w:type="dxa"/>
          </w:tcPr>
          <w:p w:rsidR="00136AEA" w:rsidRPr="007E67D8" w:rsidRDefault="00136AEA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483BCB" w:rsidRPr="007E67D8" w:rsidRDefault="00483BCB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ณ วันที่ </w:t>
            </w:r>
          </w:p>
          <w:p w:rsidR="00136AEA" w:rsidRPr="007E67D8" w:rsidRDefault="005F5E1C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136AEA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136AEA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  <w:r w:rsidR="00136AEA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:rsidR="00136AEA" w:rsidRPr="007E67D8" w:rsidRDefault="00136AEA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483BCB" w:rsidRPr="007E67D8" w:rsidRDefault="00483BCB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ณ วันที่ </w:t>
            </w:r>
          </w:p>
          <w:p w:rsidR="00136AEA" w:rsidRPr="007E67D8" w:rsidRDefault="005F5E1C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136AEA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</w:p>
        </w:tc>
      </w:tr>
      <w:tr w:rsidR="002F2497" w:rsidRPr="007E67D8" w:rsidTr="008E3072">
        <w:trPr>
          <w:trHeight w:val="70"/>
        </w:trPr>
        <w:tc>
          <w:tcPr>
            <w:tcW w:w="1242" w:type="dxa"/>
            <w:vAlign w:val="bottom"/>
          </w:tcPr>
          <w:p w:rsidR="002F2497" w:rsidRPr="007E67D8" w:rsidRDefault="002F2497" w:rsidP="008E3072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2F2497" w:rsidRPr="007E67D8" w:rsidRDefault="002F2497" w:rsidP="008E3072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2F2497" w:rsidRPr="007E67D8" w:rsidRDefault="002F2497" w:rsidP="008E3072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90" w:type="dxa"/>
          </w:tcPr>
          <w:p w:rsidR="002F2497" w:rsidRPr="007E67D8" w:rsidRDefault="002F2497" w:rsidP="008E3072">
            <w:pPr>
              <w:ind w:left="-28"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2F2497" w:rsidRPr="007E67D8" w:rsidRDefault="002F2497" w:rsidP="008E3072">
            <w:pPr>
              <w:ind w:left="-28"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2F2497" w:rsidRPr="007E67D8" w:rsidRDefault="002F2497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2F2497" w:rsidRPr="007E67D8" w:rsidRDefault="005F5E1C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:rsidR="002F2497" w:rsidRPr="007E67D8" w:rsidRDefault="002F2497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2F2497" w:rsidRPr="007E67D8" w:rsidRDefault="005F5E1C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90" w:type="dxa"/>
          </w:tcPr>
          <w:p w:rsidR="002F2497" w:rsidRPr="007E67D8" w:rsidRDefault="002F2497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2F2497" w:rsidRPr="007E67D8" w:rsidRDefault="005F5E1C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:rsidR="002F2497" w:rsidRPr="007E67D8" w:rsidRDefault="002F2497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2F2497" w:rsidRPr="007E67D8" w:rsidRDefault="005F5E1C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2F2497" w:rsidRPr="007E67D8" w:rsidTr="008E3072">
        <w:tc>
          <w:tcPr>
            <w:tcW w:w="1242" w:type="dxa"/>
          </w:tcPr>
          <w:p w:rsidR="002F2497" w:rsidRPr="007E67D8" w:rsidRDefault="002F2497" w:rsidP="008E3072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 w:hint="cs"/>
                <w:szCs w:val="24"/>
                <w:cs/>
              </w:rPr>
              <w:t>บริษัท</w:t>
            </w:r>
          </w:p>
        </w:tc>
        <w:tc>
          <w:tcPr>
            <w:tcW w:w="90" w:type="dxa"/>
          </w:tcPr>
          <w:p w:rsidR="002F2497" w:rsidRPr="007E67D8" w:rsidRDefault="002F2497" w:rsidP="008E307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2F2497" w:rsidRPr="007E67D8" w:rsidRDefault="002F2497" w:rsidP="008E3072">
            <w:pPr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 xml:space="preserve">- </w:t>
            </w:r>
            <w:r w:rsidRPr="007E67D8">
              <w:rPr>
                <w:rFonts w:ascii="Angsana New" w:hAnsi="Angsana New" w:hint="cs"/>
                <w:szCs w:val="24"/>
                <w:cs/>
              </w:rPr>
              <w:t>กรรมการของบริษัทย่อย</w:t>
            </w:r>
          </w:p>
        </w:tc>
        <w:tc>
          <w:tcPr>
            <w:tcW w:w="90" w:type="dxa"/>
          </w:tcPr>
          <w:p w:rsidR="002F2497" w:rsidRPr="007E67D8" w:rsidRDefault="002F2497" w:rsidP="008E30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2F2497" w:rsidRPr="007E67D8" w:rsidRDefault="002F2497" w:rsidP="008E3072">
            <w:pPr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 w:hint="cs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90" w:type="dxa"/>
          </w:tcPr>
          <w:p w:rsidR="002F2497" w:rsidRPr="007E67D8" w:rsidRDefault="002F2497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2F2497" w:rsidRPr="007E67D8" w:rsidRDefault="00F54BE0" w:rsidP="008E3072">
            <w:pPr>
              <w:tabs>
                <w:tab w:val="decimal" w:pos="270"/>
              </w:tabs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:rsidR="002F2497" w:rsidRPr="007E67D8" w:rsidRDefault="002F2497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2F2497" w:rsidRPr="007E67D8" w:rsidRDefault="005F5E1C" w:rsidP="008E3072">
            <w:pPr>
              <w:tabs>
                <w:tab w:val="decimal" w:pos="807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100</w:t>
            </w:r>
            <w:r w:rsidR="002F2497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:rsidR="002F2497" w:rsidRPr="007E67D8" w:rsidRDefault="002F2497" w:rsidP="008E3072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F2497" w:rsidRPr="007E67D8" w:rsidRDefault="00F54BE0" w:rsidP="008E3072">
            <w:pPr>
              <w:tabs>
                <w:tab w:val="decimal" w:pos="84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:rsidR="002F2497" w:rsidRPr="007E67D8" w:rsidRDefault="002F2497" w:rsidP="008E3072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2F2497" w:rsidRPr="007E67D8" w:rsidRDefault="005F5E1C" w:rsidP="008E3072">
            <w:pPr>
              <w:tabs>
                <w:tab w:val="decimal" w:pos="806"/>
              </w:tabs>
              <w:rPr>
                <w:rFonts w:ascii="Angsana New" w:hAnsi="Angsana New"/>
                <w:szCs w:val="24"/>
                <w:cs/>
              </w:rPr>
            </w:pPr>
            <w:r w:rsidRPr="005F5E1C">
              <w:rPr>
                <w:rFonts w:ascii="Angsana New" w:hAnsi="Angsana New"/>
                <w:szCs w:val="24"/>
              </w:rPr>
              <w:t>100</w:t>
            </w:r>
            <w:r w:rsidR="002F2497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</w:tr>
      <w:tr w:rsidR="002F2497" w:rsidRPr="007E67D8" w:rsidTr="008E3072">
        <w:tc>
          <w:tcPr>
            <w:tcW w:w="1242" w:type="dxa"/>
          </w:tcPr>
          <w:p w:rsidR="002F2497" w:rsidRPr="007E67D8" w:rsidRDefault="002F2497" w:rsidP="008E3072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:rsidR="002F2497" w:rsidRPr="007E67D8" w:rsidRDefault="002F2497" w:rsidP="008E307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2F2497" w:rsidRPr="007E67D8" w:rsidRDefault="002F2497" w:rsidP="008E3072">
            <w:pPr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</w:rPr>
              <w:t xml:space="preserve">- </w:t>
            </w:r>
            <w:r w:rsidRPr="007E67D8">
              <w:rPr>
                <w:rFonts w:ascii="Angsana New" w:hAnsi="Angsana New" w:hint="cs"/>
                <w:szCs w:val="24"/>
                <w:cs/>
              </w:rPr>
              <w:t>ผู้ถือหุ้นของบริษัท</w:t>
            </w:r>
          </w:p>
        </w:tc>
        <w:tc>
          <w:tcPr>
            <w:tcW w:w="90" w:type="dxa"/>
          </w:tcPr>
          <w:p w:rsidR="002F2497" w:rsidRPr="007E67D8" w:rsidRDefault="002F2497" w:rsidP="008E30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2F2497" w:rsidRPr="007E67D8" w:rsidRDefault="002F2497" w:rsidP="008E3072">
            <w:pPr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 w:hint="cs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90" w:type="dxa"/>
          </w:tcPr>
          <w:p w:rsidR="002F2497" w:rsidRPr="007E67D8" w:rsidRDefault="002F2497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2F2497" w:rsidRPr="007E67D8" w:rsidRDefault="005F5E1C" w:rsidP="008E3072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60</w:t>
            </w:r>
            <w:r w:rsidR="00F54BE0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:rsidR="002F2497" w:rsidRPr="007E67D8" w:rsidRDefault="002F2497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2F2497" w:rsidRPr="007E67D8" w:rsidRDefault="005F5E1C" w:rsidP="008E3072">
            <w:pPr>
              <w:tabs>
                <w:tab w:val="decimal" w:pos="807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60</w:t>
            </w:r>
            <w:r w:rsidR="002F2497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:rsidR="002F2497" w:rsidRPr="007E67D8" w:rsidRDefault="002F2497" w:rsidP="008E3072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F2497" w:rsidRPr="007E67D8" w:rsidRDefault="005F5E1C" w:rsidP="008E3072">
            <w:pPr>
              <w:tabs>
                <w:tab w:val="decimal" w:pos="901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60</w:t>
            </w:r>
            <w:r w:rsidR="00F54BE0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:rsidR="002F2497" w:rsidRPr="007E67D8" w:rsidRDefault="002F2497" w:rsidP="008E3072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2F2497" w:rsidRPr="007E67D8" w:rsidRDefault="005F5E1C" w:rsidP="008E3072">
            <w:pPr>
              <w:tabs>
                <w:tab w:val="decimal" w:pos="806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60</w:t>
            </w:r>
            <w:r w:rsidR="002F2497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</w:tr>
      <w:tr w:rsidR="002F2497" w:rsidRPr="007E67D8" w:rsidTr="008E3072">
        <w:tc>
          <w:tcPr>
            <w:tcW w:w="1242" w:type="dxa"/>
            <w:vAlign w:val="bottom"/>
          </w:tcPr>
          <w:p w:rsidR="002F2497" w:rsidRPr="007E67D8" w:rsidRDefault="002F2497" w:rsidP="008E3072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 w:hint="cs"/>
                <w:szCs w:val="24"/>
                <w:cs/>
              </w:rPr>
              <w:t xml:space="preserve">บริษัท เฟอร์รั่ม </w:t>
            </w:r>
          </w:p>
        </w:tc>
        <w:tc>
          <w:tcPr>
            <w:tcW w:w="90" w:type="dxa"/>
          </w:tcPr>
          <w:p w:rsidR="002F2497" w:rsidRPr="007E67D8" w:rsidRDefault="002F2497" w:rsidP="008E307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2F2497" w:rsidRPr="007E67D8" w:rsidRDefault="002F2497" w:rsidP="008E3072">
            <w:pPr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</w:rPr>
              <w:t xml:space="preserve">- </w:t>
            </w:r>
            <w:r w:rsidRPr="007E67D8">
              <w:rPr>
                <w:rFonts w:ascii="Angsana New" w:hAnsi="Angsana New" w:hint="cs"/>
                <w:szCs w:val="24"/>
                <w:cs/>
              </w:rPr>
              <w:t>บริษัทอีโค เอ็นเนอร์ยี่</w:t>
            </w:r>
          </w:p>
        </w:tc>
        <w:tc>
          <w:tcPr>
            <w:tcW w:w="90" w:type="dxa"/>
          </w:tcPr>
          <w:p w:rsidR="002F2497" w:rsidRPr="007E67D8" w:rsidRDefault="002F2497" w:rsidP="008E30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2F2497" w:rsidRPr="007E67D8" w:rsidRDefault="002F2497" w:rsidP="008E30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2F2497" w:rsidRPr="007E67D8" w:rsidRDefault="002F2497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2F2497" w:rsidRPr="007E67D8" w:rsidRDefault="002F2497" w:rsidP="008E3072">
            <w:pPr>
              <w:tabs>
                <w:tab w:val="decimal" w:pos="9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2F2497" w:rsidRPr="007E67D8" w:rsidRDefault="002F2497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2F2497" w:rsidRPr="007E67D8" w:rsidRDefault="002F2497" w:rsidP="008E3072">
            <w:pPr>
              <w:tabs>
                <w:tab w:val="decimal" w:pos="807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2F2497" w:rsidRPr="007E67D8" w:rsidRDefault="002F2497" w:rsidP="008E3072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F2497" w:rsidRPr="007E67D8" w:rsidRDefault="002F2497" w:rsidP="008E3072">
            <w:pPr>
              <w:tabs>
                <w:tab w:val="decimal" w:pos="8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:rsidR="002F2497" w:rsidRPr="007E67D8" w:rsidRDefault="002F2497" w:rsidP="008E3072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2F2497" w:rsidRPr="007E67D8" w:rsidRDefault="002F2497" w:rsidP="008E3072">
            <w:pPr>
              <w:tabs>
                <w:tab w:val="decimal" w:pos="8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2F2497" w:rsidRPr="007E67D8" w:rsidTr="008E3072">
        <w:tc>
          <w:tcPr>
            <w:tcW w:w="1242" w:type="dxa"/>
            <w:vAlign w:val="bottom"/>
          </w:tcPr>
          <w:p w:rsidR="002F2497" w:rsidRPr="007E67D8" w:rsidRDefault="002F2497" w:rsidP="008E3072">
            <w:pPr>
              <w:ind w:left="160" w:right="-108" w:hanging="160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 w:hint="cs"/>
                <w:szCs w:val="24"/>
                <w:cs/>
              </w:rPr>
              <w:t xml:space="preserve">   เอ็นเนอร์ยี่ จำกัด</w:t>
            </w:r>
          </w:p>
        </w:tc>
        <w:tc>
          <w:tcPr>
            <w:tcW w:w="90" w:type="dxa"/>
          </w:tcPr>
          <w:p w:rsidR="002F2497" w:rsidRPr="007E67D8" w:rsidRDefault="002F2497" w:rsidP="008E307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2F2497" w:rsidRPr="007E67D8" w:rsidRDefault="002F2497" w:rsidP="008E3072">
            <w:pPr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 w:hint="cs"/>
                <w:szCs w:val="24"/>
                <w:cs/>
              </w:rPr>
              <w:t xml:space="preserve">    กรุ๊ป คอร์ปอเรชั่น จำกัด</w:t>
            </w:r>
          </w:p>
        </w:tc>
        <w:tc>
          <w:tcPr>
            <w:tcW w:w="90" w:type="dxa"/>
          </w:tcPr>
          <w:p w:rsidR="002F2497" w:rsidRPr="007E67D8" w:rsidRDefault="002F2497" w:rsidP="008E30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2F2497" w:rsidRPr="007E67D8" w:rsidRDefault="002F2497" w:rsidP="008E3072">
            <w:pPr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 w:hint="cs"/>
                <w:szCs w:val="24"/>
                <w:cs/>
              </w:rPr>
              <w:t>บริษัทที่ไม่เกี่ยวข้องกัน</w:t>
            </w:r>
          </w:p>
        </w:tc>
        <w:tc>
          <w:tcPr>
            <w:tcW w:w="90" w:type="dxa"/>
          </w:tcPr>
          <w:p w:rsidR="002F2497" w:rsidRPr="007E67D8" w:rsidRDefault="002F2497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2F2497" w:rsidRPr="007E67D8" w:rsidRDefault="00B12023" w:rsidP="008E3072">
            <w:pPr>
              <w:tabs>
                <w:tab w:val="decimal" w:pos="84"/>
              </w:tabs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:rsidR="002F2497" w:rsidRPr="007E67D8" w:rsidRDefault="002F2497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2F2497" w:rsidRPr="007E67D8" w:rsidRDefault="005F5E1C" w:rsidP="008E3072">
            <w:pPr>
              <w:tabs>
                <w:tab w:val="decimal" w:pos="807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50</w:t>
            </w:r>
            <w:r w:rsidR="002F2497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:rsidR="002F2497" w:rsidRPr="007E67D8" w:rsidRDefault="002F2497" w:rsidP="008E3072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F2497" w:rsidRPr="007E67D8" w:rsidRDefault="00F54BE0" w:rsidP="008E3072">
            <w:pPr>
              <w:tabs>
                <w:tab w:val="decimal" w:pos="84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:rsidR="002F2497" w:rsidRPr="007E67D8" w:rsidRDefault="002F2497" w:rsidP="008E3072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2F2497" w:rsidRPr="007E67D8" w:rsidRDefault="002F2497" w:rsidP="008E3072">
            <w:pPr>
              <w:tabs>
                <w:tab w:val="decimal" w:pos="444"/>
              </w:tabs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</w:tr>
      <w:tr w:rsidR="002F2497" w:rsidRPr="007E67D8" w:rsidTr="008E3072">
        <w:tc>
          <w:tcPr>
            <w:tcW w:w="1242" w:type="dxa"/>
            <w:vAlign w:val="bottom"/>
          </w:tcPr>
          <w:p w:rsidR="002F2497" w:rsidRPr="007E67D8" w:rsidRDefault="002F2497" w:rsidP="008E3072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:rsidR="002F2497" w:rsidRPr="007E67D8" w:rsidRDefault="002F2497" w:rsidP="008E307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2F2497" w:rsidRPr="007E67D8" w:rsidRDefault="002F2497" w:rsidP="008E3072">
            <w:pPr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 xml:space="preserve">- </w:t>
            </w:r>
            <w:r w:rsidRPr="007E67D8">
              <w:rPr>
                <w:rFonts w:ascii="Angsana New" w:hAnsi="Angsana New" w:hint="cs"/>
                <w:szCs w:val="24"/>
                <w:cs/>
              </w:rPr>
              <w:t>บริษัท การจัดการ</w:t>
            </w:r>
          </w:p>
        </w:tc>
        <w:tc>
          <w:tcPr>
            <w:tcW w:w="90" w:type="dxa"/>
          </w:tcPr>
          <w:p w:rsidR="002F2497" w:rsidRPr="007E67D8" w:rsidRDefault="002F2497" w:rsidP="008E30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2F2497" w:rsidRPr="007E67D8" w:rsidRDefault="002F2497" w:rsidP="008E30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2F2497" w:rsidRPr="007E67D8" w:rsidRDefault="002F2497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2F2497" w:rsidRPr="007E67D8" w:rsidRDefault="002F2497" w:rsidP="008E3072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2F2497" w:rsidRPr="007E67D8" w:rsidRDefault="002F2497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2F2497" w:rsidRPr="007E67D8" w:rsidRDefault="002F2497" w:rsidP="008E3072">
            <w:pPr>
              <w:tabs>
                <w:tab w:val="decimal" w:pos="807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2F2497" w:rsidRPr="007E67D8" w:rsidRDefault="002F2497" w:rsidP="008E3072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F2497" w:rsidRPr="007E67D8" w:rsidRDefault="002F2497" w:rsidP="008E3072">
            <w:pPr>
              <w:tabs>
                <w:tab w:val="decimal" w:pos="84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:rsidR="002F2497" w:rsidRPr="007E67D8" w:rsidRDefault="002F2497" w:rsidP="008E3072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2F2497" w:rsidRPr="007E67D8" w:rsidRDefault="002F2497" w:rsidP="008E3072">
            <w:pPr>
              <w:tabs>
                <w:tab w:val="decimal" w:pos="8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2F2497" w:rsidRPr="007E67D8" w:rsidTr="008E3072">
        <w:tc>
          <w:tcPr>
            <w:tcW w:w="1242" w:type="dxa"/>
            <w:vAlign w:val="bottom"/>
          </w:tcPr>
          <w:p w:rsidR="002F2497" w:rsidRPr="007E67D8" w:rsidRDefault="002F2497" w:rsidP="008E3072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:rsidR="002F2497" w:rsidRPr="007E67D8" w:rsidRDefault="002F2497" w:rsidP="008E307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2F2497" w:rsidRPr="007E67D8" w:rsidRDefault="002F2497" w:rsidP="008E3072">
            <w:pPr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 w:hint="cs"/>
                <w:szCs w:val="24"/>
                <w:cs/>
              </w:rPr>
              <w:t xml:space="preserve">    สิ่งแวดล้อมหาดใหญ่</w:t>
            </w:r>
          </w:p>
        </w:tc>
        <w:tc>
          <w:tcPr>
            <w:tcW w:w="90" w:type="dxa"/>
          </w:tcPr>
          <w:p w:rsidR="002F2497" w:rsidRPr="007E67D8" w:rsidRDefault="002F2497" w:rsidP="008E30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2F2497" w:rsidRPr="007E67D8" w:rsidRDefault="002F2497" w:rsidP="008E30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2F2497" w:rsidRPr="007E67D8" w:rsidRDefault="002F2497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2F2497" w:rsidRPr="007E67D8" w:rsidRDefault="002F2497" w:rsidP="008E3072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2F2497" w:rsidRPr="007E67D8" w:rsidRDefault="002F2497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2F2497" w:rsidRPr="007E67D8" w:rsidRDefault="002F2497" w:rsidP="008E3072">
            <w:pPr>
              <w:tabs>
                <w:tab w:val="decimal" w:pos="807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2F2497" w:rsidRPr="007E67D8" w:rsidRDefault="002F2497" w:rsidP="008E3072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F2497" w:rsidRPr="007E67D8" w:rsidRDefault="002F2497" w:rsidP="008E3072">
            <w:pPr>
              <w:tabs>
                <w:tab w:val="decimal" w:pos="84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:rsidR="002F2497" w:rsidRPr="007E67D8" w:rsidRDefault="002F2497" w:rsidP="008E3072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2F2497" w:rsidRPr="007E67D8" w:rsidRDefault="002F2497" w:rsidP="008E3072">
            <w:pPr>
              <w:tabs>
                <w:tab w:val="decimal" w:pos="8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B12023" w:rsidRPr="007E67D8" w:rsidTr="008E3072">
        <w:tc>
          <w:tcPr>
            <w:tcW w:w="1242" w:type="dxa"/>
            <w:vAlign w:val="bottom"/>
          </w:tcPr>
          <w:p w:rsidR="00B12023" w:rsidRPr="007E67D8" w:rsidRDefault="00B12023" w:rsidP="008E3072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:rsidR="00B12023" w:rsidRPr="007E67D8" w:rsidRDefault="00B12023" w:rsidP="008E3072">
            <w:pPr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B12023" w:rsidRPr="007E67D8" w:rsidRDefault="00B12023" w:rsidP="008E3072">
            <w:pPr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 w:hint="cs"/>
                <w:szCs w:val="24"/>
                <w:cs/>
              </w:rPr>
              <w:t xml:space="preserve">    จำกัด</w:t>
            </w:r>
          </w:p>
        </w:tc>
        <w:tc>
          <w:tcPr>
            <w:tcW w:w="90" w:type="dxa"/>
          </w:tcPr>
          <w:p w:rsidR="00B12023" w:rsidRPr="007E67D8" w:rsidRDefault="00B12023" w:rsidP="008E30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B12023" w:rsidRPr="007E67D8" w:rsidRDefault="00B12023" w:rsidP="008E3072">
            <w:pPr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 w:hint="cs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90" w:type="dxa"/>
          </w:tcPr>
          <w:p w:rsidR="00B12023" w:rsidRPr="007E67D8" w:rsidRDefault="00B12023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B12023" w:rsidRPr="007E67D8" w:rsidRDefault="005F5E1C" w:rsidP="008E3072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10</w:t>
            </w:r>
            <w:r w:rsidR="00B12023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:rsidR="00B12023" w:rsidRPr="007E67D8" w:rsidRDefault="00B12023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B12023" w:rsidRPr="007E67D8" w:rsidRDefault="005F5E1C" w:rsidP="008E3072">
            <w:pPr>
              <w:tabs>
                <w:tab w:val="decimal" w:pos="807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10</w:t>
            </w:r>
            <w:r w:rsidR="00B12023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:rsidR="00B12023" w:rsidRPr="007E67D8" w:rsidRDefault="00B12023" w:rsidP="008E3072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B12023" w:rsidRPr="007E67D8" w:rsidRDefault="00B12023" w:rsidP="008E3072">
            <w:pPr>
              <w:tabs>
                <w:tab w:val="decimal" w:pos="84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:rsidR="00B12023" w:rsidRPr="007E67D8" w:rsidRDefault="00B12023" w:rsidP="008E3072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B12023" w:rsidRPr="007E67D8" w:rsidRDefault="00B12023" w:rsidP="008E30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</w:tr>
      <w:tr w:rsidR="00B12023" w:rsidRPr="007E67D8" w:rsidTr="008E3072">
        <w:tc>
          <w:tcPr>
            <w:tcW w:w="1242" w:type="dxa"/>
            <w:vAlign w:val="bottom"/>
          </w:tcPr>
          <w:p w:rsidR="00B12023" w:rsidRPr="007E67D8" w:rsidRDefault="00B12023" w:rsidP="008E3072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:rsidR="00B12023" w:rsidRPr="007E67D8" w:rsidRDefault="00B12023" w:rsidP="008E307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B12023" w:rsidRPr="007E67D8" w:rsidRDefault="00B12023" w:rsidP="008E3072">
            <w:pPr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</w:rPr>
              <w:t xml:space="preserve">- </w:t>
            </w:r>
            <w:r w:rsidRPr="007E67D8">
              <w:rPr>
                <w:rFonts w:ascii="Angsana New" w:hAnsi="Angsana New" w:hint="cs"/>
                <w:szCs w:val="24"/>
                <w:cs/>
              </w:rPr>
              <w:t>บริษัท เอ็กซ์เซลเลนท์</w:t>
            </w:r>
          </w:p>
        </w:tc>
        <w:tc>
          <w:tcPr>
            <w:tcW w:w="90" w:type="dxa"/>
          </w:tcPr>
          <w:p w:rsidR="00B12023" w:rsidRPr="007E67D8" w:rsidRDefault="00B12023" w:rsidP="008E30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B12023" w:rsidRPr="007E67D8" w:rsidRDefault="00B12023" w:rsidP="008E30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B12023" w:rsidRPr="007E67D8" w:rsidRDefault="00B12023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B12023" w:rsidRPr="007E67D8" w:rsidRDefault="00B12023" w:rsidP="008E3072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B12023" w:rsidRPr="007E67D8" w:rsidRDefault="00B12023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B12023" w:rsidRPr="007E67D8" w:rsidRDefault="00B12023" w:rsidP="008E3072">
            <w:pPr>
              <w:tabs>
                <w:tab w:val="decimal" w:pos="807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B12023" w:rsidRPr="007E67D8" w:rsidRDefault="00B12023" w:rsidP="008E3072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B12023" w:rsidRPr="007E67D8" w:rsidRDefault="00B12023" w:rsidP="008E3072">
            <w:pPr>
              <w:tabs>
                <w:tab w:val="decimal" w:pos="84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:rsidR="00B12023" w:rsidRPr="007E67D8" w:rsidRDefault="00B12023" w:rsidP="008E3072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B12023" w:rsidRPr="007E67D8" w:rsidRDefault="00B12023" w:rsidP="008E3072">
            <w:pPr>
              <w:tabs>
                <w:tab w:val="decimal" w:pos="8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B12023" w:rsidRPr="007E67D8" w:rsidTr="008E3072">
        <w:tc>
          <w:tcPr>
            <w:tcW w:w="1242" w:type="dxa"/>
            <w:vAlign w:val="bottom"/>
          </w:tcPr>
          <w:p w:rsidR="00B12023" w:rsidRPr="007E67D8" w:rsidRDefault="00B12023" w:rsidP="008E3072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:rsidR="00B12023" w:rsidRPr="007E67D8" w:rsidRDefault="00B12023" w:rsidP="008E307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B12023" w:rsidRPr="007E67D8" w:rsidRDefault="00B12023" w:rsidP="008E3072">
            <w:pPr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 w:hint="cs"/>
                <w:szCs w:val="24"/>
                <w:cs/>
              </w:rPr>
              <w:t xml:space="preserve">    เทค จำกัด</w:t>
            </w:r>
          </w:p>
        </w:tc>
        <w:tc>
          <w:tcPr>
            <w:tcW w:w="90" w:type="dxa"/>
          </w:tcPr>
          <w:p w:rsidR="00B12023" w:rsidRPr="007E67D8" w:rsidRDefault="00B12023" w:rsidP="008E30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B12023" w:rsidRPr="007E67D8" w:rsidRDefault="00B12023" w:rsidP="008E3072">
            <w:pPr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 w:hint="cs"/>
                <w:szCs w:val="24"/>
                <w:cs/>
              </w:rPr>
              <w:t>บริษัทที่ไม่เกี่ยวข้องกัน</w:t>
            </w:r>
          </w:p>
        </w:tc>
        <w:tc>
          <w:tcPr>
            <w:tcW w:w="90" w:type="dxa"/>
          </w:tcPr>
          <w:p w:rsidR="00B12023" w:rsidRPr="007E67D8" w:rsidRDefault="00B12023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B12023" w:rsidRPr="007E67D8" w:rsidRDefault="005F5E1C" w:rsidP="008E3072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</w:t>
            </w:r>
            <w:r w:rsidR="00B12023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90" w:type="dxa"/>
          </w:tcPr>
          <w:p w:rsidR="00B12023" w:rsidRPr="007E67D8" w:rsidRDefault="00B12023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B12023" w:rsidRPr="007E67D8" w:rsidRDefault="005F5E1C" w:rsidP="008E3072">
            <w:pPr>
              <w:tabs>
                <w:tab w:val="decimal" w:pos="807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</w:t>
            </w:r>
            <w:r w:rsidR="00B12023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90" w:type="dxa"/>
          </w:tcPr>
          <w:p w:rsidR="00B12023" w:rsidRPr="007E67D8" w:rsidRDefault="00B12023" w:rsidP="008E3072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12023" w:rsidRPr="007E67D8" w:rsidRDefault="00B12023" w:rsidP="008E3072">
            <w:pPr>
              <w:tabs>
                <w:tab w:val="decimal" w:pos="84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:rsidR="00B12023" w:rsidRPr="007E67D8" w:rsidRDefault="00B12023" w:rsidP="008E3072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12023" w:rsidRPr="007E67D8" w:rsidRDefault="00B12023" w:rsidP="008E30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</w:tr>
      <w:tr w:rsidR="00B12023" w:rsidRPr="007E67D8" w:rsidTr="008E3072">
        <w:tc>
          <w:tcPr>
            <w:tcW w:w="3132" w:type="dxa"/>
            <w:gridSpan w:val="3"/>
          </w:tcPr>
          <w:p w:rsidR="00B12023" w:rsidRPr="007E67D8" w:rsidRDefault="00B12023" w:rsidP="008E3072">
            <w:pPr>
              <w:ind w:left="-108" w:right="-108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 xml:space="preserve"> </w:t>
            </w:r>
            <w:r w:rsidRPr="007E67D8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:rsidR="00B12023" w:rsidRPr="007E67D8" w:rsidRDefault="00B12023" w:rsidP="008E3072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B12023" w:rsidRPr="007E67D8" w:rsidRDefault="00B12023" w:rsidP="008E3072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B12023" w:rsidRPr="007E67D8" w:rsidRDefault="00B12023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B12023" w:rsidRPr="007E67D8" w:rsidRDefault="005F5E1C" w:rsidP="008E3072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72</w:t>
            </w:r>
            <w:r w:rsidR="00B12023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90" w:type="dxa"/>
          </w:tcPr>
          <w:p w:rsidR="00B12023" w:rsidRPr="007E67D8" w:rsidRDefault="00B12023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B12023" w:rsidRPr="007E67D8" w:rsidRDefault="005F5E1C" w:rsidP="008E3072">
            <w:pPr>
              <w:tabs>
                <w:tab w:val="decimal" w:pos="807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222</w:t>
            </w:r>
            <w:r w:rsidR="00B12023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90" w:type="dxa"/>
          </w:tcPr>
          <w:p w:rsidR="00B12023" w:rsidRPr="007E67D8" w:rsidRDefault="00B12023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B12023" w:rsidRPr="007E67D8" w:rsidRDefault="005F5E1C" w:rsidP="008E3072">
            <w:pPr>
              <w:tabs>
                <w:tab w:val="decimal" w:pos="901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60</w:t>
            </w:r>
            <w:r w:rsidR="00B12023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:rsidR="00B12023" w:rsidRPr="007E67D8" w:rsidRDefault="00B12023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12023" w:rsidRPr="007E67D8" w:rsidRDefault="005F5E1C" w:rsidP="008E3072">
            <w:pPr>
              <w:tabs>
                <w:tab w:val="decimal" w:pos="83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160</w:t>
            </w:r>
            <w:r w:rsidR="00B12023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</w:tr>
      <w:tr w:rsidR="00B12023" w:rsidRPr="007E67D8" w:rsidTr="008E3072">
        <w:tc>
          <w:tcPr>
            <w:tcW w:w="4752" w:type="dxa"/>
            <w:gridSpan w:val="5"/>
          </w:tcPr>
          <w:p w:rsidR="00B12023" w:rsidRPr="007E67D8" w:rsidRDefault="00B12023" w:rsidP="008E3072">
            <w:pPr>
              <w:ind w:left="-108" w:right="-108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</w:rPr>
              <w:t xml:space="preserve"> </w:t>
            </w:r>
            <w:r w:rsidRPr="007E67D8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7E67D8">
              <w:rPr>
                <w:rFonts w:ascii="Angsana New" w:hAnsi="Angsana New"/>
                <w:szCs w:val="24"/>
              </w:rPr>
              <w:t xml:space="preserve">: </w:t>
            </w:r>
            <w:r w:rsidRPr="007E67D8">
              <w:rPr>
                <w:rFonts w:ascii="Angsana New" w:hAnsi="Angsana New" w:hint="cs"/>
                <w:szCs w:val="24"/>
                <w:cs/>
              </w:rPr>
              <w:t>ค่าเผื่อการลดลงของมูลค่า</w:t>
            </w:r>
          </w:p>
        </w:tc>
        <w:tc>
          <w:tcPr>
            <w:tcW w:w="90" w:type="dxa"/>
          </w:tcPr>
          <w:p w:rsidR="00B12023" w:rsidRPr="007E67D8" w:rsidRDefault="00B12023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B12023" w:rsidRPr="007E67D8" w:rsidRDefault="00B12023" w:rsidP="008E3072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2</w:t>
            </w:r>
            <w:r w:rsidR="00AF197E"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500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:rsidR="00B12023" w:rsidRPr="007E67D8" w:rsidRDefault="00B12023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B12023" w:rsidRPr="007E67D8" w:rsidRDefault="00B12023" w:rsidP="008E3072">
            <w:pPr>
              <w:tabs>
                <w:tab w:val="decimal" w:pos="807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52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500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:rsidR="00B12023" w:rsidRPr="007E67D8" w:rsidRDefault="00B12023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12023" w:rsidRPr="007E67D8" w:rsidRDefault="00B12023" w:rsidP="008E3072">
            <w:pPr>
              <w:tabs>
                <w:tab w:val="decimal" w:pos="84"/>
              </w:tabs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:rsidR="00B12023" w:rsidRPr="007E67D8" w:rsidRDefault="00B12023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12023" w:rsidRPr="007E67D8" w:rsidRDefault="00B12023" w:rsidP="008E3072">
            <w:pPr>
              <w:tabs>
                <w:tab w:val="decimal" w:pos="444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</w:tr>
      <w:tr w:rsidR="00B12023" w:rsidRPr="007E67D8" w:rsidTr="008E3072">
        <w:tc>
          <w:tcPr>
            <w:tcW w:w="4752" w:type="dxa"/>
            <w:gridSpan w:val="5"/>
            <w:tcBorders>
              <w:bottom w:val="nil"/>
            </w:tcBorders>
          </w:tcPr>
          <w:p w:rsidR="00B12023" w:rsidRPr="007E67D8" w:rsidRDefault="00B12023" w:rsidP="008E3072">
            <w:pPr>
              <w:ind w:left="-108" w:right="-108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 w:hint="cs"/>
                <w:szCs w:val="24"/>
                <w:cs/>
              </w:rPr>
              <w:t xml:space="preserve">   รวมเงินมัดจำเพื่อตรวจสอบข้อมูลธุรกิจก่อนซื้อกิจการ </w:t>
            </w:r>
            <w:r w:rsidR="0001688C" w:rsidRPr="007E67D8">
              <w:rPr>
                <w:rFonts w:ascii="Angsana New" w:hAnsi="Angsana New"/>
                <w:szCs w:val="24"/>
              </w:rPr>
              <w:t>-</w:t>
            </w:r>
            <w:r w:rsidRPr="007E67D8">
              <w:rPr>
                <w:rFonts w:ascii="Angsana New" w:hAnsi="Angsana New"/>
                <w:szCs w:val="24"/>
              </w:rPr>
              <w:t xml:space="preserve"> </w:t>
            </w:r>
            <w:r w:rsidRPr="007E67D8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  <w:tc>
          <w:tcPr>
            <w:tcW w:w="90" w:type="dxa"/>
            <w:tcBorders>
              <w:bottom w:val="nil"/>
            </w:tcBorders>
          </w:tcPr>
          <w:p w:rsidR="00B12023" w:rsidRPr="007E67D8" w:rsidRDefault="00B12023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2023" w:rsidRPr="007E67D8" w:rsidRDefault="005F5E1C" w:rsidP="008E3072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70</w:t>
            </w:r>
            <w:r w:rsidR="00B12023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</w:tcPr>
          <w:p w:rsidR="00B12023" w:rsidRPr="007E67D8" w:rsidRDefault="00B12023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2023" w:rsidRPr="007E67D8" w:rsidRDefault="005F5E1C" w:rsidP="008E3072">
            <w:pPr>
              <w:tabs>
                <w:tab w:val="decimal" w:pos="807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170</w:t>
            </w:r>
            <w:r w:rsidR="00B12023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</w:tcPr>
          <w:p w:rsidR="00B12023" w:rsidRPr="007E67D8" w:rsidRDefault="00B12023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2023" w:rsidRPr="007E67D8" w:rsidRDefault="005F5E1C" w:rsidP="008E3072">
            <w:pPr>
              <w:tabs>
                <w:tab w:val="decimal" w:pos="901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60</w:t>
            </w:r>
            <w:r w:rsidR="00B12023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</w:tcPr>
          <w:p w:rsidR="00B12023" w:rsidRPr="007E67D8" w:rsidRDefault="00B12023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B12023" w:rsidRPr="007E67D8" w:rsidRDefault="005F5E1C" w:rsidP="008E3072">
            <w:pPr>
              <w:tabs>
                <w:tab w:val="decimal" w:pos="83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160</w:t>
            </w:r>
            <w:r w:rsidR="00B12023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</w:tr>
    </w:tbl>
    <w:p w:rsidR="00160092" w:rsidRDefault="0016009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  <w:cs/>
        </w:rPr>
        <w:br w:type="page"/>
      </w:r>
    </w:p>
    <w:p w:rsidR="00DF5B4F" w:rsidRPr="005D4C04" w:rsidRDefault="00DF5B4F" w:rsidP="00DF5B4F">
      <w:pPr>
        <w:tabs>
          <w:tab w:val="right" w:pos="7280"/>
          <w:tab w:val="right" w:pos="8540"/>
        </w:tabs>
        <w:spacing w:before="240" w:after="24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5D4C04">
        <w:rPr>
          <w:rFonts w:ascii="Angsana New" w:hAnsi="Angsana New" w:hint="cs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 xml:space="preserve">งวดสามเดือนและงวดหกเดือนสิ้นสุดวันที่ </w:t>
      </w:r>
      <w:r w:rsidR="005F5E1C" w:rsidRPr="005F5E1C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5F5E1C" w:rsidRPr="005F5E1C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 เฟอร์รั่ม เอ็นเนอร์ยี่ จำกัด ได้รับคืนเงินมัดจำเพื่อตรวจสอบธุรกิจก่อนซื้อกิจการจำนวน </w:t>
      </w:r>
      <w:r w:rsidR="005F5E1C" w:rsidRPr="005F5E1C"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จากบริษัท อีโค เอ็นเนอร์ยี่ กรุ๊ป จำกัด โดยบริษัทบันทึกเป็น</w:t>
      </w:r>
      <w:r w:rsidR="00C03DBA">
        <w:rPr>
          <w:rFonts w:ascii="Angsana New" w:hAnsi="Angsana New" w:hint="cs"/>
          <w:sz w:val="32"/>
          <w:szCs w:val="32"/>
          <w:cs/>
        </w:rPr>
        <w:t>รายการ</w:t>
      </w:r>
      <w:r>
        <w:rPr>
          <w:rFonts w:ascii="Angsana New" w:hAnsi="Angsana New" w:hint="cs"/>
          <w:sz w:val="32"/>
          <w:szCs w:val="32"/>
          <w:cs/>
        </w:rPr>
        <w:t>โอนกลับค่าเผื่อหนี้สงสัยจะสู</w:t>
      </w:r>
      <w:r w:rsidR="00C03DBA">
        <w:rPr>
          <w:rFonts w:ascii="Angsana New" w:hAnsi="Angsana New" w:hint="cs"/>
          <w:sz w:val="32"/>
          <w:szCs w:val="32"/>
          <w:cs/>
        </w:rPr>
        <w:t>ญในงบกำไรขาดทุนและกำไรขาดทุนเบ็ด</w:t>
      </w:r>
      <w:r>
        <w:rPr>
          <w:rFonts w:ascii="Angsana New" w:hAnsi="Angsana New" w:hint="cs"/>
          <w:sz w:val="32"/>
          <w:szCs w:val="32"/>
          <w:cs/>
        </w:rPr>
        <w:t>เสร็จอื่น</w:t>
      </w:r>
    </w:p>
    <w:p w:rsidR="00573D0B" w:rsidRPr="007E67D8" w:rsidRDefault="00573D0B" w:rsidP="00A14A61">
      <w:pPr>
        <w:tabs>
          <w:tab w:val="right" w:pos="7280"/>
          <w:tab w:val="right" w:pos="8540"/>
        </w:tabs>
        <w:spacing w:after="24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รายการเปลี่ยนแปลงของบัญชีเงินมัดจำเพื่อตรวจสอบข้อมูลธุรกิจก่อนการซื้อกิจการ</w:t>
      </w:r>
      <w:r w:rsidR="00160092" w:rsidRPr="007E67D8">
        <w:rPr>
          <w:rFonts w:ascii="Angsana New" w:hAnsi="Angsana New" w:hint="cs"/>
          <w:sz w:val="32"/>
          <w:szCs w:val="32"/>
          <w:cs/>
        </w:rPr>
        <w:t xml:space="preserve"> ณ </w:t>
      </w:r>
      <w:r w:rsidRPr="007E67D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E6964">
        <w:rPr>
          <w:rFonts w:ascii="Angsana New" w:hAnsi="Angsana New"/>
          <w:sz w:val="32"/>
          <w:szCs w:val="32"/>
        </w:rPr>
        <w:t xml:space="preserve">     </w:t>
      </w:r>
      <w:r w:rsidR="005F5E1C" w:rsidRPr="005F5E1C">
        <w:rPr>
          <w:rFonts w:ascii="Angsana New" w:hAnsi="Angsana New"/>
          <w:sz w:val="32"/>
          <w:szCs w:val="32"/>
        </w:rPr>
        <w:t>30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="005E52EF" w:rsidRPr="007E67D8">
        <w:rPr>
          <w:rFonts w:ascii="Angsana New" w:hAnsi="Angsana New" w:hint="cs"/>
          <w:sz w:val="32"/>
          <w:szCs w:val="32"/>
          <w:cs/>
        </w:rPr>
        <w:t xml:space="preserve"> และ</w:t>
      </w:r>
      <w:r w:rsidR="00CF5E89" w:rsidRPr="007E67D8">
        <w:rPr>
          <w:rFonts w:ascii="Angsana New" w:hAnsi="Angsana New" w:hint="cs"/>
          <w:sz w:val="32"/>
          <w:szCs w:val="32"/>
          <w:cs/>
        </w:rPr>
        <w:t>วันที่</w:t>
      </w:r>
      <w:r w:rsidR="005E52EF" w:rsidRPr="007E67D8">
        <w:rPr>
          <w:rFonts w:ascii="Angsana New" w:hAnsi="Angsana New" w:hint="cs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31</w:t>
      </w:r>
      <w:r w:rsidR="005E52EF" w:rsidRPr="007E67D8">
        <w:rPr>
          <w:rFonts w:ascii="Angsana New" w:hAnsi="Angsana New"/>
          <w:sz w:val="32"/>
          <w:szCs w:val="32"/>
        </w:rPr>
        <w:t xml:space="preserve"> </w:t>
      </w:r>
      <w:r w:rsidR="005E52EF" w:rsidRPr="007E67D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F5E1C" w:rsidRPr="005F5E1C">
        <w:rPr>
          <w:rFonts w:ascii="Angsana New" w:hAnsi="Angsana New"/>
          <w:sz w:val="32"/>
          <w:szCs w:val="32"/>
        </w:rPr>
        <w:t>2561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:rsidR="00573D0B" w:rsidRPr="007E67D8" w:rsidRDefault="00573D0B" w:rsidP="00573D0B">
      <w:pPr>
        <w:tabs>
          <w:tab w:val="right" w:pos="7280"/>
          <w:tab w:val="right" w:pos="8540"/>
        </w:tabs>
        <w:ind w:left="547" w:right="-29" w:hanging="547"/>
        <w:jc w:val="right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  <w:cs/>
        </w:rPr>
        <w:tab/>
      </w:r>
      <w:r w:rsidRPr="007E67D8">
        <w:rPr>
          <w:rFonts w:ascii="Angsana New" w:hAnsi="Angsana New"/>
          <w:b/>
          <w:bCs/>
          <w:szCs w:val="24"/>
        </w:rPr>
        <w:t>(</w:t>
      </w:r>
      <w:r w:rsidRPr="007E67D8">
        <w:rPr>
          <w:rFonts w:ascii="Angsana New" w:hAnsi="Angsana New"/>
          <w:b/>
          <w:bCs/>
          <w:szCs w:val="24"/>
          <w:cs/>
        </w:rPr>
        <w:t>หน่วย</w:t>
      </w:r>
      <w:r w:rsidRPr="007E67D8">
        <w:rPr>
          <w:rFonts w:ascii="Angsana New" w:hAnsi="Angsana New"/>
          <w:b/>
          <w:bCs/>
          <w:szCs w:val="24"/>
        </w:rPr>
        <w:t xml:space="preserve">: </w:t>
      </w:r>
      <w:r w:rsidRPr="007E67D8">
        <w:rPr>
          <w:rFonts w:ascii="Angsana New" w:hAnsi="Angsana New"/>
          <w:b/>
          <w:bCs/>
          <w:szCs w:val="24"/>
          <w:cs/>
        </w:rPr>
        <w:t>พันบาท)</w:t>
      </w:r>
    </w:p>
    <w:tbl>
      <w:tblPr>
        <w:tblW w:w="8862" w:type="dxa"/>
        <w:tblInd w:w="58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92"/>
        <w:gridCol w:w="810"/>
        <w:gridCol w:w="90"/>
        <w:gridCol w:w="900"/>
        <w:gridCol w:w="90"/>
        <w:gridCol w:w="990"/>
        <w:gridCol w:w="90"/>
        <w:gridCol w:w="900"/>
      </w:tblGrid>
      <w:tr w:rsidR="004518A4" w:rsidRPr="007E67D8" w:rsidTr="004518A4">
        <w:tc>
          <w:tcPr>
            <w:tcW w:w="4992" w:type="dxa"/>
          </w:tcPr>
          <w:p w:rsidR="004518A4" w:rsidRPr="007E67D8" w:rsidRDefault="004518A4" w:rsidP="008E3072">
            <w:pPr>
              <w:ind w:right="-18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4518A4" w:rsidRPr="007E67D8" w:rsidRDefault="004518A4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4518A4" w:rsidRPr="007E67D8" w:rsidRDefault="004518A4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:rsidR="004518A4" w:rsidRPr="007E67D8" w:rsidRDefault="004518A4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4518A4" w:rsidRPr="007E67D8" w:rsidTr="00644AB5">
        <w:tc>
          <w:tcPr>
            <w:tcW w:w="4992" w:type="dxa"/>
          </w:tcPr>
          <w:p w:rsidR="004518A4" w:rsidRPr="007E67D8" w:rsidRDefault="004518A4" w:rsidP="008E3072">
            <w:pPr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518A4" w:rsidRPr="007E67D8" w:rsidRDefault="004518A4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ณ วันที่ </w:t>
            </w:r>
          </w:p>
          <w:p w:rsidR="004518A4" w:rsidRPr="007E67D8" w:rsidRDefault="005F5E1C" w:rsidP="008E3072">
            <w:pPr>
              <w:jc w:val="center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4518A4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4518A4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  <w:r w:rsidR="004518A4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:rsidR="004518A4" w:rsidRPr="007E67D8" w:rsidRDefault="004518A4" w:rsidP="008E3072">
            <w:pPr>
              <w:tabs>
                <w:tab w:val="decimal" w:pos="546"/>
                <w:tab w:val="decimal" w:pos="88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518A4" w:rsidRPr="007E67D8" w:rsidRDefault="004518A4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ณ วันที่ </w:t>
            </w:r>
          </w:p>
          <w:p w:rsidR="004518A4" w:rsidRPr="007E67D8" w:rsidRDefault="005F5E1C" w:rsidP="008E30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4518A4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</w:p>
        </w:tc>
        <w:tc>
          <w:tcPr>
            <w:tcW w:w="90" w:type="dxa"/>
          </w:tcPr>
          <w:p w:rsidR="004518A4" w:rsidRPr="007E67D8" w:rsidRDefault="004518A4" w:rsidP="008E3072">
            <w:pPr>
              <w:tabs>
                <w:tab w:val="decimal" w:pos="126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4518A4" w:rsidRPr="007E67D8" w:rsidRDefault="004518A4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ณ วันที่ </w:t>
            </w:r>
          </w:p>
          <w:p w:rsidR="004518A4" w:rsidRPr="007E67D8" w:rsidRDefault="005F5E1C" w:rsidP="008E3072">
            <w:pPr>
              <w:tabs>
                <w:tab w:val="decimal" w:pos="126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4518A4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4518A4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  <w:r w:rsidR="004518A4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:rsidR="004518A4" w:rsidRPr="007E67D8" w:rsidRDefault="004518A4" w:rsidP="008E3072">
            <w:pPr>
              <w:tabs>
                <w:tab w:val="decimal" w:pos="126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518A4" w:rsidRPr="007E67D8" w:rsidRDefault="004518A4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ณ วันที่ </w:t>
            </w:r>
          </w:p>
          <w:p w:rsidR="004518A4" w:rsidRPr="007E67D8" w:rsidRDefault="005F5E1C" w:rsidP="008E3072">
            <w:pPr>
              <w:tabs>
                <w:tab w:val="decimal" w:pos="1260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4518A4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</w:p>
        </w:tc>
      </w:tr>
      <w:tr w:rsidR="004518A4" w:rsidRPr="007E67D8" w:rsidTr="00644AB5">
        <w:tc>
          <w:tcPr>
            <w:tcW w:w="4992" w:type="dxa"/>
          </w:tcPr>
          <w:p w:rsidR="004518A4" w:rsidRPr="007E67D8" w:rsidRDefault="004518A4" w:rsidP="008E3072">
            <w:pPr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518A4" w:rsidRPr="007E67D8" w:rsidRDefault="005F5E1C" w:rsidP="008E3072">
            <w:pPr>
              <w:jc w:val="center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:rsidR="004518A4" w:rsidRPr="007E67D8" w:rsidRDefault="004518A4" w:rsidP="008E3072">
            <w:pPr>
              <w:tabs>
                <w:tab w:val="decimal" w:pos="546"/>
                <w:tab w:val="decimal" w:pos="88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518A4" w:rsidRPr="007E67D8" w:rsidRDefault="005F5E1C" w:rsidP="008E307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90" w:type="dxa"/>
          </w:tcPr>
          <w:p w:rsidR="004518A4" w:rsidRPr="007E67D8" w:rsidRDefault="004518A4" w:rsidP="008E30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4518A4" w:rsidRPr="007E67D8" w:rsidRDefault="005F5E1C" w:rsidP="008E3072">
            <w:pPr>
              <w:jc w:val="center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:rsidR="004518A4" w:rsidRPr="007E67D8" w:rsidRDefault="004518A4" w:rsidP="008E30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4518A4" w:rsidRPr="007E67D8" w:rsidRDefault="005F5E1C" w:rsidP="008E3072">
            <w:pPr>
              <w:jc w:val="center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4518A4" w:rsidRPr="007E67D8" w:rsidTr="004518A4">
        <w:tc>
          <w:tcPr>
            <w:tcW w:w="4992" w:type="dxa"/>
          </w:tcPr>
          <w:p w:rsidR="004518A4" w:rsidRPr="007E67D8" w:rsidRDefault="004518A4" w:rsidP="008E3072">
            <w:pPr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 w:hint="cs"/>
                <w:szCs w:val="24"/>
                <w:cs/>
              </w:rPr>
              <w:t>ยอดคงเหลือต้นงวด</w:t>
            </w:r>
          </w:p>
        </w:tc>
        <w:tc>
          <w:tcPr>
            <w:tcW w:w="810" w:type="dxa"/>
            <w:shd w:val="clear" w:color="auto" w:fill="auto"/>
          </w:tcPr>
          <w:p w:rsidR="004518A4" w:rsidRPr="007E67D8" w:rsidRDefault="005F5E1C" w:rsidP="008E3072">
            <w:pPr>
              <w:tabs>
                <w:tab w:val="decimal" w:pos="724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170</w:t>
            </w:r>
            <w:r w:rsidR="004518A4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:rsidR="004518A4" w:rsidRPr="007E67D8" w:rsidRDefault="004518A4" w:rsidP="008E3072">
            <w:pPr>
              <w:tabs>
                <w:tab w:val="decimal" w:pos="546"/>
                <w:tab w:val="decimal" w:pos="88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4518A4" w:rsidRPr="007E67D8" w:rsidRDefault="005F5E1C" w:rsidP="008E3072">
            <w:pPr>
              <w:tabs>
                <w:tab w:val="decimal" w:pos="804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68</w:t>
            </w:r>
            <w:r w:rsidR="004518A4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:rsidR="004518A4" w:rsidRPr="007E67D8" w:rsidRDefault="004518A4" w:rsidP="008E3072">
            <w:pPr>
              <w:tabs>
                <w:tab w:val="decimal" w:pos="126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4518A4" w:rsidRPr="007E67D8" w:rsidRDefault="005F5E1C" w:rsidP="008E3072">
            <w:pPr>
              <w:tabs>
                <w:tab w:val="decimal" w:pos="905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160</w:t>
            </w:r>
            <w:r w:rsidR="004518A4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:rsidR="004518A4" w:rsidRPr="007E67D8" w:rsidRDefault="004518A4" w:rsidP="008E3072">
            <w:pPr>
              <w:tabs>
                <w:tab w:val="decimal" w:pos="126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4518A4" w:rsidRPr="007E67D8" w:rsidRDefault="005F5E1C" w:rsidP="008E3072">
            <w:pPr>
              <w:tabs>
                <w:tab w:val="decimal" w:pos="812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18</w:t>
            </w:r>
            <w:r w:rsidR="004518A4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</w:tr>
      <w:tr w:rsidR="004518A4" w:rsidRPr="007E67D8" w:rsidTr="004518A4">
        <w:tc>
          <w:tcPr>
            <w:tcW w:w="4992" w:type="dxa"/>
          </w:tcPr>
          <w:p w:rsidR="004518A4" w:rsidRPr="007E67D8" w:rsidRDefault="004518A4" w:rsidP="008E3072">
            <w:pPr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 w:hint="cs"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810" w:type="dxa"/>
            <w:shd w:val="clear" w:color="auto" w:fill="auto"/>
          </w:tcPr>
          <w:p w:rsidR="004518A4" w:rsidRPr="007E67D8" w:rsidRDefault="00AC78E0" w:rsidP="008E3072">
            <w:pPr>
              <w:tabs>
                <w:tab w:val="decimal" w:pos="454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:rsidR="004518A4" w:rsidRPr="007E67D8" w:rsidRDefault="004518A4" w:rsidP="008E3072">
            <w:pPr>
              <w:tabs>
                <w:tab w:val="decimal" w:pos="54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4518A4" w:rsidRPr="007E67D8" w:rsidRDefault="005F5E1C" w:rsidP="008E3072">
            <w:pPr>
              <w:tabs>
                <w:tab w:val="decimal" w:pos="804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170</w:t>
            </w:r>
            <w:r w:rsidR="004518A4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:rsidR="004518A4" w:rsidRPr="007E67D8" w:rsidRDefault="004518A4" w:rsidP="008E30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4518A4" w:rsidRPr="007E67D8" w:rsidRDefault="004518A4" w:rsidP="008E3072">
            <w:pPr>
              <w:tabs>
                <w:tab w:val="decimal" w:pos="545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:rsidR="004518A4" w:rsidRPr="007E67D8" w:rsidRDefault="004518A4" w:rsidP="008E30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4518A4" w:rsidRPr="007E67D8" w:rsidRDefault="005F5E1C" w:rsidP="008E3072">
            <w:pPr>
              <w:tabs>
                <w:tab w:val="decimal" w:pos="812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160</w:t>
            </w:r>
            <w:r w:rsidR="004518A4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</w:tr>
      <w:tr w:rsidR="004518A4" w:rsidRPr="007E67D8" w:rsidTr="004518A4">
        <w:tc>
          <w:tcPr>
            <w:tcW w:w="4992" w:type="dxa"/>
          </w:tcPr>
          <w:p w:rsidR="004518A4" w:rsidRPr="007E67D8" w:rsidRDefault="004518A4" w:rsidP="008E3072">
            <w:pPr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 w:hint="cs"/>
                <w:szCs w:val="24"/>
                <w:cs/>
              </w:rPr>
              <w:t>รับคืนระหว่างงวด</w:t>
            </w:r>
          </w:p>
        </w:tc>
        <w:tc>
          <w:tcPr>
            <w:tcW w:w="810" w:type="dxa"/>
            <w:shd w:val="clear" w:color="auto" w:fill="auto"/>
          </w:tcPr>
          <w:p w:rsidR="004518A4" w:rsidRPr="007E67D8" w:rsidRDefault="00AC78E0" w:rsidP="008E3072">
            <w:pPr>
              <w:tabs>
                <w:tab w:val="decimal" w:pos="724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100</w:t>
            </w:r>
            <w:r w:rsidR="004518A4"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000</w:t>
            </w:r>
            <w:r w:rsidR="004518A4"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:rsidR="004518A4" w:rsidRPr="007E67D8" w:rsidRDefault="004518A4" w:rsidP="008E3072">
            <w:pPr>
              <w:tabs>
                <w:tab w:val="decimal" w:pos="54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4518A4" w:rsidRPr="007E67D8" w:rsidRDefault="004518A4" w:rsidP="008E3072">
            <w:pPr>
              <w:tabs>
                <w:tab w:val="decimal" w:pos="804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9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000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:rsidR="004518A4" w:rsidRPr="007E67D8" w:rsidRDefault="004518A4" w:rsidP="008E3072">
            <w:pPr>
              <w:tabs>
                <w:tab w:val="decimal" w:pos="126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4518A4" w:rsidRPr="007E67D8" w:rsidRDefault="004518A4" w:rsidP="008E3072">
            <w:pPr>
              <w:tabs>
                <w:tab w:val="decimal" w:pos="905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100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000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:rsidR="004518A4" w:rsidRPr="007E67D8" w:rsidRDefault="004518A4" w:rsidP="008E3072">
            <w:pPr>
              <w:tabs>
                <w:tab w:val="decimal" w:pos="126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4518A4" w:rsidRPr="007E67D8" w:rsidRDefault="004518A4" w:rsidP="008E3072">
            <w:pPr>
              <w:tabs>
                <w:tab w:val="decimal" w:pos="812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9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000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</w:tr>
      <w:tr w:rsidR="004518A4" w:rsidRPr="007E67D8" w:rsidTr="0090734C">
        <w:tc>
          <w:tcPr>
            <w:tcW w:w="4992" w:type="dxa"/>
          </w:tcPr>
          <w:p w:rsidR="004518A4" w:rsidRPr="007E67D8" w:rsidRDefault="004518A4" w:rsidP="008E3072">
            <w:pPr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 w:hint="cs"/>
                <w:szCs w:val="24"/>
                <w:cs/>
              </w:rPr>
              <w:t>ตั้งค่าเผื่อการลดลงของมูลค่าเงินมัดจำระหว่างงวด</w:t>
            </w:r>
          </w:p>
        </w:tc>
        <w:tc>
          <w:tcPr>
            <w:tcW w:w="810" w:type="dxa"/>
            <w:shd w:val="clear" w:color="auto" w:fill="auto"/>
          </w:tcPr>
          <w:p w:rsidR="004518A4" w:rsidRPr="007E67D8" w:rsidRDefault="00EF66EE" w:rsidP="00EF66EE">
            <w:pPr>
              <w:tabs>
                <w:tab w:val="decimal" w:pos="454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:rsidR="004518A4" w:rsidRPr="007E67D8" w:rsidRDefault="004518A4" w:rsidP="008E3072">
            <w:pPr>
              <w:tabs>
                <w:tab w:val="decimal" w:pos="54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4518A4" w:rsidRPr="007E67D8" w:rsidRDefault="004518A4" w:rsidP="008E3072">
            <w:pPr>
              <w:tabs>
                <w:tab w:val="decimal" w:pos="804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50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000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:rsidR="004518A4" w:rsidRPr="007E67D8" w:rsidRDefault="004518A4" w:rsidP="008E30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4518A4" w:rsidRPr="007E67D8" w:rsidRDefault="004518A4" w:rsidP="008E3072">
            <w:pPr>
              <w:tabs>
                <w:tab w:val="decimal" w:pos="545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:rsidR="004518A4" w:rsidRPr="007E67D8" w:rsidRDefault="004518A4" w:rsidP="008E30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4518A4" w:rsidRPr="007E67D8" w:rsidRDefault="004518A4" w:rsidP="008E3072">
            <w:pPr>
              <w:tabs>
                <w:tab w:val="decimal" w:pos="545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</w:tr>
      <w:tr w:rsidR="004518A4" w:rsidRPr="007E67D8" w:rsidTr="0090734C">
        <w:tc>
          <w:tcPr>
            <w:tcW w:w="4992" w:type="dxa"/>
          </w:tcPr>
          <w:p w:rsidR="004518A4" w:rsidRPr="007E67D8" w:rsidRDefault="004518A4" w:rsidP="008E3072">
            <w:pPr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 w:hint="cs"/>
                <w:szCs w:val="24"/>
                <w:cs/>
              </w:rPr>
              <w:t>ตัดจำหน่ายหนี้สูญ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4518A4" w:rsidRPr="007E67D8" w:rsidRDefault="00AC78E0" w:rsidP="008E3072">
            <w:pPr>
              <w:tabs>
                <w:tab w:val="decimal" w:pos="454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:rsidR="004518A4" w:rsidRPr="007E67D8" w:rsidRDefault="004518A4" w:rsidP="008E3072">
            <w:pPr>
              <w:tabs>
                <w:tab w:val="decimal" w:pos="54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518A4" w:rsidRPr="007E67D8" w:rsidRDefault="004518A4" w:rsidP="008E3072">
            <w:pPr>
              <w:tabs>
                <w:tab w:val="decimal" w:pos="804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9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000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:rsidR="004518A4" w:rsidRPr="007E67D8" w:rsidRDefault="004518A4" w:rsidP="008E30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518A4" w:rsidRPr="007E67D8" w:rsidRDefault="004518A4" w:rsidP="008E3072">
            <w:pPr>
              <w:tabs>
                <w:tab w:val="decimal" w:pos="545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:rsidR="004518A4" w:rsidRPr="007E67D8" w:rsidRDefault="004518A4" w:rsidP="008E30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518A4" w:rsidRPr="007E67D8" w:rsidRDefault="007D57BA" w:rsidP="007D57BA">
            <w:pPr>
              <w:tabs>
                <w:tab w:val="decimal" w:pos="812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9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000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</w:tr>
      <w:tr w:rsidR="004518A4" w:rsidRPr="007E67D8" w:rsidTr="0090734C">
        <w:tc>
          <w:tcPr>
            <w:tcW w:w="4992" w:type="dxa"/>
          </w:tcPr>
          <w:p w:rsidR="004518A4" w:rsidRPr="007E67D8" w:rsidRDefault="004518A4" w:rsidP="008E3072">
            <w:pPr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 w:hint="cs"/>
                <w:szCs w:val="24"/>
                <w:cs/>
              </w:rPr>
              <w:t>ยอดคงเหลือปลายงวด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18A4" w:rsidRPr="007E67D8" w:rsidRDefault="005F5E1C" w:rsidP="008E3072">
            <w:pPr>
              <w:tabs>
                <w:tab w:val="decimal" w:pos="724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70</w:t>
            </w:r>
            <w:r w:rsidR="00AC78E0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:rsidR="004518A4" w:rsidRPr="007E67D8" w:rsidRDefault="004518A4" w:rsidP="008E3072">
            <w:pPr>
              <w:tabs>
                <w:tab w:val="decimal" w:pos="54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18A4" w:rsidRPr="007E67D8" w:rsidRDefault="005F5E1C" w:rsidP="008E3072">
            <w:pPr>
              <w:tabs>
                <w:tab w:val="decimal" w:pos="804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170</w:t>
            </w:r>
            <w:r w:rsidR="004518A4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:rsidR="004518A4" w:rsidRPr="007E67D8" w:rsidRDefault="004518A4" w:rsidP="008E3072">
            <w:pPr>
              <w:tabs>
                <w:tab w:val="decimal" w:pos="126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518A4" w:rsidRPr="007E67D8" w:rsidRDefault="005F5E1C" w:rsidP="008E3072">
            <w:pPr>
              <w:tabs>
                <w:tab w:val="decimal" w:pos="905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60</w:t>
            </w:r>
            <w:r w:rsidR="004518A4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:rsidR="004518A4" w:rsidRPr="007E67D8" w:rsidRDefault="004518A4" w:rsidP="008E3072">
            <w:pPr>
              <w:tabs>
                <w:tab w:val="decimal" w:pos="126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518A4" w:rsidRPr="007E67D8" w:rsidRDefault="005F5E1C" w:rsidP="008E3072">
            <w:pPr>
              <w:tabs>
                <w:tab w:val="decimal" w:pos="812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160</w:t>
            </w:r>
            <w:r w:rsidR="004518A4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</w:tr>
    </w:tbl>
    <w:p w:rsidR="002C533A" w:rsidRPr="007E67D8" w:rsidRDefault="005F5E1C" w:rsidP="008E3072">
      <w:pPr>
        <w:tabs>
          <w:tab w:val="right" w:pos="7280"/>
          <w:tab w:val="right" w:pos="8540"/>
        </w:tabs>
        <w:spacing w:before="36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5E1C">
        <w:rPr>
          <w:rFonts w:ascii="Angsana New" w:hAnsi="Angsana New"/>
          <w:b/>
          <w:bCs/>
          <w:sz w:val="32"/>
          <w:szCs w:val="32"/>
        </w:rPr>
        <w:t>20</w:t>
      </w:r>
      <w:r w:rsidR="00291E45" w:rsidRPr="007E67D8">
        <w:rPr>
          <w:rFonts w:ascii="Angsana New" w:hAnsi="Angsana New"/>
          <w:b/>
          <w:bCs/>
          <w:sz w:val="32"/>
          <w:szCs w:val="32"/>
        </w:rPr>
        <w:t>.</w:t>
      </w:r>
      <w:r w:rsidR="00291E45" w:rsidRPr="007E67D8">
        <w:rPr>
          <w:rFonts w:ascii="Angsana New" w:hAnsi="Angsana New"/>
          <w:b/>
          <w:bCs/>
          <w:sz w:val="32"/>
          <w:szCs w:val="32"/>
        </w:rPr>
        <w:tab/>
      </w:r>
      <w:r w:rsidR="0077053E" w:rsidRPr="007E67D8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="0092141F" w:rsidRPr="007E67D8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77053E" w:rsidRPr="007E67D8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2C533A" w:rsidRPr="007E67D8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027850" w:rsidRPr="007E67D8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:rsidR="00AE7F8A" w:rsidRPr="007E67D8" w:rsidRDefault="00AE7F8A" w:rsidP="008E3072">
      <w:pPr>
        <w:tabs>
          <w:tab w:val="right" w:pos="7280"/>
          <w:tab w:val="right" w:pos="8540"/>
        </w:tabs>
        <w:ind w:left="547" w:right="-29" w:hanging="7"/>
        <w:jc w:val="thaiDistribute"/>
        <w:rPr>
          <w:rFonts w:ascii="Angsana New" w:hAnsi="Angsana New"/>
          <w:sz w:val="32"/>
          <w:szCs w:val="32"/>
          <w:lang w:eastAsia="ko-KR"/>
        </w:rPr>
      </w:pPr>
      <w:r w:rsidRPr="007E67D8">
        <w:rPr>
          <w:rFonts w:ascii="Angsana New" w:hAnsi="Angsana New" w:hint="cs"/>
          <w:sz w:val="32"/>
          <w:szCs w:val="32"/>
          <w:cs/>
          <w:lang w:eastAsia="ko-KR"/>
        </w:rPr>
        <w:t>เงินเบิกเกินบัญชีธนาคารและเงินกู้ยืมระยะสั้นจากสถาบันการเงิน</w:t>
      </w:r>
      <w:r w:rsidR="0027485A" w:rsidRPr="007E67D8">
        <w:rPr>
          <w:rFonts w:ascii="Angsana New" w:hAnsi="Angsana New" w:hint="cs"/>
          <w:sz w:val="32"/>
          <w:szCs w:val="32"/>
          <w:cs/>
          <w:lang w:eastAsia="ko-KR"/>
        </w:rPr>
        <w:t xml:space="preserve"> ณ วันที่ </w:t>
      </w:r>
      <w:r w:rsidR="005F5E1C" w:rsidRPr="005F5E1C">
        <w:rPr>
          <w:rFonts w:ascii="Angsana New" w:hAnsi="Angsana New"/>
          <w:sz w:val="32"/>
          <w:szCs w:val="32"/>
          <w:lang w:eastAsia="ko-KR"/>
        </w:rPr>
        <w:t>30</w:t>
      </w:r>
      <w:r w:rsidR="0027485A" w:rsidRPr="007E67D8">
        <w:rPr>
          <w:rFonts w:ascii="Angsana New" w:hAnsi="Angsana New"/>
          <w:sz w:val="32"/>
          <w:szCs w:val="32"/>
          <w:lang w:eastAsia="ko-KR"/>
        </w:rPr>
        <w:t xml:space="preserve"> </w:t>
      </w:r>
      <w:r w:rsidR="0027485A" w:rsidRPr="007E67D8">
        <w:rPr>
          <w:rFonts w:ascii="Angsana New" w:hAnsi="Angsana New" w:hint="cs"/>
          <w:sz w:val="32"/>
          <w:szCs w:val="32"/>
          <w:cs/>
          <w:lang w:eastAsia="ko-KR"/>
        </w:rPr>
        <w:t xml:space="preserve">มิถุนายน </w:t>
      </w:r>
      <w:r w:rsidR="005F5E1C" w:rsidRPr="005F5E1C">
        <w:rPr>
          <w:rFonts w:ascii="Angsana New" w:hAnsi="Angsana New"/>
          <w:sz w:val="32"/>
          <w:szCs w:val="32"/>
          <w:lang w:eastAsia="ko-KR"/>
        </w:rPr>
        <w:t>2562</w:t>
      </w:r>
      <w:r w:rsidR="0027485A" w:rsidRPr="007E67D8">
        <w:rPr>
          <w:rFonts w:ascii="Angsana New" w:hAnsi="Angsana New"/>
          <w:sz w:val="32"/>
          <w:szCs w:val="32"/>
          <w:lang w:eastAsia="ko-KR"/>
        </w:rPr>
        <w:t xml:space="preserve"> </w:t>
      </w:r>
      <w:r w:rsidR="0027485A" w:rsidRPr="007E67D8">
        <w:rPr>
          <w:rFonts w:ascii="Angsana New" w:hAnsi="Angsana New" w:hint="cs"/>
          <w:sz w:val="32"/>
          <w:szCs w:val="32"/>
          <w:cs/>
          <w:lang w:eastAsia="ko-KR"/>
        </w:rPr>
        <w:t xml:space="preserve">และวันที่ </w:t>
      </w:r>
      <w:r w:rsidR="005F5E1C" w:rsidRPr="005F5E1C">
        <w:rPr>
          <w:rFonts w:ascii="Angsana New" w:hAnsi="Angsana New"/>
          <w:sz w:val="32"/>
          <w:szCs w:val="32"/>
          <w:lang w:eastAsia="ko-KR"/>
        </w:rPr>
        <w:t>31</w:t>
      </w:r>
      <w:r w:rsidR="0027485A" w:rsidRPr="007E67D8">
        <w:rPr>
          <w:rFonts w:ascii="Angsana New" w:hAnsi="Angsana New" w:hint="cs"/>
          <w:sz w:val="32"/>
          <w:szCs w:val="32"/>
          <w:cs/>
          <w:lang w:eastAsia="ko-KR"/>
        </w:rPr>
        <w:t xml:space="preserve"> ธันวาคม </w:t>
      </w:r>
      <w:r w:rsidR="005F5E1C" w:rsidRPr="005F5E1C">
        <w:rPr>
          <w:rFonts w:ascii="Angsana New" w:hAnsi="Angsana New"/>
          <w:sz w:val="32"/>
          <w:szCs w:val="32"/>
          <w:lang w:eastAsia="ko-KR"/>
        </w:rPr>
        <w:t>2561</w:t>
      </w:r>
      <w:r w:rsidRPr="007E67D8">
        <w:rPr>
          <w:rFonts w:ascii="Angsana New" w:hAnsi="Angsana New" w:hint="cs"/>
          <w:sz w:val="32"/>
          <w:szCs w:val="32"/>
          <w:cs/>
          <w:lang w:eastAsia="ko-KR"/>
        </w:rPr>
        <w:t xml:space="preserve"> ประกอบด้วย</w:t>
      </w:r>
    </w:p>
    <w:p w:rsidR="002802E8" w:rsidRPr="007E67D8" w:rsidRDefault="002802E8" w:rsidP="008E3072">
      <w:pPr>
        <w:tabs>
          <w:tab w:val="right" w:pos="7280"/>
          <w:tab w:val="right" w:pos="8540"/>
        </w:tabs>
        <w:ind w:left="547" w:right="-29" w:hanging="547"/>
        <w:jc w:val="right"/>
        <w:rPr>
          <w:rFonts w:ascii="Angsana New" w:hAnsi="Angsana New"/>
          <w:b/>
          <w:bCs/>
          <w:sz w:val="32"/>
          <w:szCs w:val="32"/>
          <w:lang w:eastAsia="ko-KR"/>
        </w:rPr>
      </w:pPr>
      <w:r w:rsidRPr="007E67D8">
        <w:rPr>
          <w:rFonts w:ascii="Angsana New" w:hAnsi="Angsana New"/>
          <w:b/>
          <w:bCs/>
          <w:szCs w:val="24"/>
        </w:rPr>
        <w:t>(</w:t>
      </w:r>
      <w:r w:rsidRPr="007E67D8">
        <w:rPr>
          <w:rFonts w:ascii="Angsana New" w:hAnsi="Angsana New"/>
          <w:b/>
          <w:bCs/>
          <w:szCs w:val="24"/>
          <w:cs/>
        </w:rPr>
        <w:t>หน่วย</w:t>
      </w:r>
      <w:r w:rsidRPr="007E67D8">
        <w:rPr>
          <w:rFonts w:ascii="Angsana New" w:hAnsi="Angsana New"/>
          <w:b/>
          <w:bCs/>
          <w:szCs w:val="24"/>
        </w:rPr>
        <w:t xml:space="preserve">: </w:t>
      </w:r>
      <w:r w:rsidRPr="007E67D8">
        <w:rPr>
          <w:rFonts w:ascii="Angsana New" w:hAnsi="Angsana New"/>
          <w:b/>
          <w:bCs/>
          <w:szCs w:val="24"/>
          <w:cs/>
        </w:rPr>
        <w:t>พันบาท)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32"/>
        <w:gridCol w:w="990"/>
        <w:gridCol w:w="72"/>
        <w:gridCol w:w="1170"/>
        <w:gridCol w:w="72"/>
        <w:gridCol w:w="1026"/>
        <w:gridCol w:w="72"/>
        <w:gridCol w:w="1098"/>
        <w:gridCol w:w="72"/>
        <w:gridCol w:w="918"/>
        <w:gridCol w:w="72"/>
        <w:gridCol w:w="918"/>
      </w:tblGrid>
      <w:tr w:rsidR="004E58B5" w:rsidRPr="007E67D8" w:rsidTr="00172333">
        <w:trPr>
          <w:trHeight w:val="70"/>
        </w:trPr>
        <w:tc>
          <w:tcPr>
            <w:tcW w:w="2232" w:type="dxa"/>
            <w:vAlign w:val="bottom"/>
          </w:tcPr>
          <w:p w:rsidR="002802E8" w:rsidRPr="007E67D8" w:rsidRDefault="002802E8" w:rsidP="008E3072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232" w:type="dxa"/>
            <w:gridSpan w:val="3"/>
            <w:tcBorders>
              <w:bottom w:val="single" w:sz="4" w:space="0" w:color="auto"/>
            </w:tcBorders>
            <w:vAlign w:val="bottom"/>
          </w:tcPr>
          <w:p w:rsidR="002802E8" w:rsidRPr="007E67D8" w:rsidRDefault="002802E8" w:rsidP="008E3072">
            <w:pPr>
              <w:ind w:left="-28"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อัตราดอกเบี้ย</w:t>
            </w:r>
            <w:r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72" w:type="dxa"/>
          </w:tcPr>
          <w:p w:rsidR="002802E8" w:rsidRPr="007E67D8" w:rsidRDefault="002802E8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:rsidR="002802E8" w:rsidRPr="007E67D8" w:rsidRDefault="002802E8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72" w:type="dxa"/>
          </w:tcPr>
          <w:p w:rsidR="002802E8" w:rsidRPr="007E67D8" w:rsidRDefault="002802E8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908" w:type="dxa"/>
            <w:gridSpan w:val="3"/>
            <w:vAlign w:val="bottom"/>
          </w:tcPr>
          <w:p w:rsidR="002802E8" w:rsidRPr="007E67D8" w:rsidRDefault="002802E8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4E58B5" w:rsidRPr="007E67D8" w:rsidTr="00172333">
        <w:trPr>
          <w:trHeight w:val="70"/>
        </w:trPr>
        <w:tc>
          <w:tcPr>
            <w:tcW w:w="2232" w:type="dxa"/>
            <w:vAlign w:val="bottom"/>
          </w:tcPr>
          <w:p w:rsidR="002802E8" w:rsidRPr="007E67D8" w:rsidRDefault="002802E8" w:rsidP="008E3072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2802E8" w:rsidRPr="007E67D8" w:rsidRDefault="003A1B87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:rsidR="002802E8" w:rsidRPr="007E67D8" w:rsidRDefault="002802E8" w:rsidP="008E3072">
            <w:pPr>
              <w:ind w:left="-28"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802E8" w:rsidRPr="007E67D8" w:rsidRDefault="003A1B87" w:rsidP="008E3072">
            <w:pPr>
              <w:ind w:left="-28"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72" w:type="dxa"/>
            <w:tcBorders>
              <w:left w:val="nil"/>
            </w:tcBorders>
          </w:tcPr>
          <w:p w:rsidR="002802E8" w:rsidRPr="007E67D8" w:rsidRDefault="002802E8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:rsidR="002802E8" w:rsidRPr="007E67D8" w:rsidRDefault="003A1B87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:rsidR="002802E8" w:rsidRPr="007E67D8" w:rsidRDefault="002802E8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2802E8" w:rsidRPr="007E67D8" w:rsidRDefault="003A1B87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72" w:type="dxa"/>
          </w:tcPr>
          <w:p w:rsidR="002802E8" w:rsidRPr="007E67D8" w:rsidRDefault="002802E8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:rsidR="002802E8" w:rsidRPr="007E67D8" w:rsidRDefault="003A1B87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:rsidR="002802E8" w:rsidRPr="007E67D8" w:rsidRDefault="002802E8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:rsidR="002802E8" w:rsidRPr="007E67D8" w:rsidRDefault="003A1B87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ณ วันที่</w:t>
            </w:r>
          </w:p>
        </w:tc>
      </w:tr>
      <w:tr w:rsidR="00CD2406" w:rsidRPr="007E67D8" w:rsidTr="003A1B87">
        <w:trPr>
          <w:trHeight w:val="70"/>
        </w:trPr>
        <w:tc>
          <w:tcPr>
            <w:tcW w:w="2232" w:type="dxa"/>
            <w:vAlign w:val="bottom"/>
          </w:tcPr>
          <w:p w:rsidR="00CD2406" w:rsidRPr="007E67D8" w:rsidRDefault="00CD2406" w:rsidP="008E3072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CD2406" w:rsidRPr="007E67D8" w:rsidRDefault="005F5E1C" w:rsidP="008E3072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pacing w:val="-6"/>
                <w:szCs w:val="24"/>
              </w:rPr>
              <w:t>30</w:t>
            </w:r>
            <w:r w:rsidR="00CD2406" w:rsidRPr="007E67D8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</w:t>
            </w:r>
            <w:r w:rsidR="00CD2406" w:rsidRPr="007E67D8">
              <w:rPr>
                <w:rFonts w:ascii="Angsana New" w:hAnsi="Angsana New" w:hint="cs"/>
                <w:b/>
                <w:bCs/>
                <w:spacing w:val="-6"/>
                <w:szCs w:val="24"/>
                <w:cs/>
              </w:rPr>
              <w:t>มิถุนายน</w:t>
            </w:r>
            <w:r w:rsidR="00CD2406" w:rsidRPr="007E67D8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</w:t>
            </w:r>
          </w:p>
        </w:tc>
        <w:tc>
          <w:tcPr>
            <w:tcW w:w="72" w:type="dxa"/>
          </w:tcPr>
          <w:p w:rsidR="00CD2406" w:rsidRPr="007E67D8" w:rsidRDefault="00CD2406" w:rsidP="008E3072">
            <w:pPr>
              <w:ind w:left="-28"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CD2406" w:rsidRPr="007E67D8" w:rsidRDefault="005F5E1C" w:rsidP="008E3072">
            <w:pPr>
              <w:ind w:left="-28"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CD2406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</w:p>
        </w:tc>
        <w:tc>
          <w:tcPr>
            <w:tcW w:w="72" w:type="dxa"/>
            <w:tcBorders>
              <w:left w:val="nil"/>
            </w:tcBorders>
          </w:tcPr>
          <w:p w:rsidR="00CD2406" w:rsidRPr="007E67D8" w:rsidRDefault="00CD2406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CD2406" w:rsidRPr="007E67D8" w:rsidRDefault="005F5E1C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pacing w:val="-6"/>
                <w:szCs w:val="24"/>
              </w:rPr>
              <w:t>30</w:t>
            </w:r>
            <w:r w:rsidR="00CD2406" w:rsidRPr="007E67D8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</w:t>
            </w:r>
            <w:r w:rsidR="00CD2406" w:rsidRPr="007E67D8">
              <w:rPr>
                <w:rFonts w:ascii="Angsana New" w:hAnsi="Angsana New" w:hint="cs"/>
                <w:b/>
                <w:bCs/>
                <w:spacing w:val="-6"/>
                <w:szCs w:val="24"/>
                <w:cs/>
              </w:rPr>
              <w:t>มิถุนายน</w:t>
            </w:r>
            <w:r w:rsidR="00CD2406" w:rsidRPr="007E67D8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</w:t>
            </w:r>
          </w:p>
        </w:tc>
        <w:tc>
          <w:tcPr>
            <w:tcW w:w="72" w:type="dxa"/>
          </w:tcPr>
          <w:p w:rsidR="00CD2406" w:rsidRPr="007E67D8" w:rsidRDefault="00CD2406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CD2406" w:rsidRPr="007E67D8" w:rsidRDefault="005F5E1C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CD2406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</w:p>
        </w:tc>
        <w:tc>
          <w:tcPr>
            <w:tcW w:w="72" w:type="dxa"/>
          </w:tcPr>
          <w:p w:rsidR="00CD2406" w:rsidRPr="007E67D8" w:rsidRDefault="00CD2406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18" w:type="dxa"/>
            <w:vAlign w:val="bottom"/>
          </w:tcPr>
          <w:p w:rsidR="00CD2406" w:rsidRPr="007E67D8" w:rsidRDefault="005F5E1C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pacing w:val="-6"/>
                <w:szCs w:val="24"/>
              </w:rPr>
              <w:t>30</w:t>
            </w:r>
            <w:r w:rsidR="00CD2406" w:rsidRPr="007E67D8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</w:t>
            </w:r>
            <w:r w:rsidR="00CD2406" w:rsidRPr="007E67D8">
              <w:rPr>
                <w:rFonts w:ascii="Angsana New" w:hAnsi="Angsana New" w:hint="cs"/>
                <w:b/>
                <w:bCs/>
                <w:spacing w:val="-6"/>
                <w:szCs w:val="24"/>
                <w:cs/>
              </w:rPr>
              <w:t>มิถุนายน</w:t>
            </w:r>
            <w:r w:rsidR="00CD2406" w:rsidRPr="007E67D8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</w:t>
            </w:r>
          </w:p>
        </w:tc>
        <w:tc>
          <w:tcPr>
            <w:tcW w:w="72" w:type="dxa"/>
          </w:tcPr>
          <w:p w:rsidR="00CD2406" w:rsidRPr="007E67D8" w:rsidRDefault="00CD2406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18" w:type="dxa"/>
            <w:vAlign w:val="bottom"/>
          </w:tcPr>
          <w:p w:rsidR="00CD2406" w:rsidRPr="007E67D8" w:rsidRDefault="005F5E1C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CD2406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</w:p>
        </w:tc>
      </w:tr>
      <w:tr w:rsidR="004E58B5" w:rsidRPr="007E67D8" w:rsidTr="00867AB3">
        <w:trPr>
          <w:trHeight w:val="70"/>
        </w:trPr>
        <w:tc>
          <w:tcPr>
            <w:tcW w:w="2232" w:type="dxa"/>
            <w:vAlign w:val="bottom"/>
          </w:tcPr>
          <w:p w:rsidR="002802E8" w:rsidRPr="007E67D8" w:rsidRDefault="002802E8" w:rsidP="008E3072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2802E8" w:rsidRPr="007E67D8" w:rsidRDefault="005F5E1C" w:rsidP="008E3072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pacing w:val="-6"/>
                <w:szCs w:val="24"/>
              </w:rPr>
              <w:t>2562</w:t>
            </w:r>
          </w:p>
        </w:tc>
        <w:tc>
          <w:tcPr>
            <w:tcW w:w="72" w:type="dxa"/>
          </w:tcPr>
          <w:p w:rsidR="002802E8" w:rsidRPr="007E67D8" w:rsidRDefault="002802E8" w:rsidP="008E3072">
            <w:pPr>
              <w:ind w:left="-28"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2802E8" w:rsidRPr="007E67D8" w:rsidRDefault="005F5E1C" w:rsidP="008E3072">
            <w:pPr>
              <w:ind w:left="-28"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72" w:type="dxa"/>
            <w:tcBorders>
              <w:left w:val="nil"/>
            </w:tcBorders>
          </w:tcPr>
          <w:p w:rsidR="002802E8" w:rsidRPr="007E67D8" w:rsidRDefault="002802E8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6" w:type="dxa"/>
            <w:vAlign w:val="bottom"/>
          </w:tcPr>
          <w:p w:rsidR="002802E8" w:rsidRPr="007E67D8" w:rsidRDefault="005F5E1C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72" w:type="dxa"/>
          </w:tcPr>
          <w:p w:rsidR="002802E8" w:rsidRPr="007E67D8" w:rsidRDefault="002802E8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98" w:type="dxa"/>
            <w:vAlign w:val="bottom"/>
          </w:tcPr>
          <w:p w:rsidR="002802E8" w:rsidRPr="007E67D8" w:rsidRDefault="005F5E1C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72" w:type="dxa"/>
          </w:tcPr>
          <w:p w:rsidR="002802E8" w:rsidRPr="007E67D8" w:rsidRDefault="002802E8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18" w:type="dxa"/>
            <w:vAlign w:val="bottom"/>
          </w:tcPr>
          <w:p w:rsidR="002802E8" w:rsidRPr="007E67D8" w:rsidRDefault="005F5E1C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72" w:type="dxa"/>
          </w:tcPr>
          <w:p w:rsidR="002802E8" w:rsidRPr="007E67D8" w:rsidRDefault="002802E8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18" w:type="dxa"/>
            <w:vAlign w:val="bottom"/>
          </w:tcPr>
          <w:p w:rsidR="002802E8" w:rsidRPr="007E67D8" w:rsidRDefault="005F5E1C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4E58B5" w:rsidRPr="007E67D8" w:rsidTr="00867AB3">
        <w:tc>
          <w:tcPr>
            <w:tcW w:w="2232" w:type="dxa"/>
          </w:tcPr>
          <w:p w:rsidR="008C6146" w:rsidRPr="007E67D8" w:rsidRDefault="008C6146" w:rsidP="008E3072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990" w:type="dxa"/>
            <w:shd w:val="clear" w:color="auto" w:fill="auto"/>
          </w:tcPr>
          <w:p w:rsidR="008C6146" w:rsidRPr="007E67D8" w:rsidRDefault="008C6377" w:rsidP="005D1648">
            <w:pPr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 xml:space="preserve">MOR - </w:t>
            </w:r>
            <w:r w:rsidR="005F5E1C" w:rsidRPr="005F5E1C">
              <w:rPr>
                <w:rFonts w:ascii="Angsana New" w:hAnsi="Angsana New"/>
                <w:szCs w:val="24"/>
              </w:rPr>
              <w:t>0</w:t>
            </w:r>
            <w:r w:rsidRPr="007E67D8">
              <w:rPr>
                <w:rFonts w:ascii="Angsana New" w:hAnsi="Angsana New"/>
                <w:szCs w:val="24"/>
              </w:rPr>
              <w:t>.</w:t>
            </w:r>
            <w:r w:rsidR="005F5E1C" w:rsidRPr="005F5E1C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72" w:type="dxa"/>
          </w:tcPr>
          <w:p w:rsidR="008C6146" w:rsidRPr="007E67D8" w:rsidRDefault="008C6146" w:rsidP="008E30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C6146" w:rsidRPr="007E67D8" w:rsidRDefault="008C6146" w:rsidP="005D1648">
            <w:pPr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 xml:space="preserve">MOR - </w:t>
            </w:r>
            <w:r w:rsidR="005F5E1C" w:rsidRPr="005F5E1C">
              <w:rPr>
                <w:rFonts w:ascii="Angsana New" w:hAnsi="Angsana New"/>
                <w:szCs w:val="24"/>
              </w:rPr>
              <w:t>0</w:t>
            </w:r>
            <w:r w:rsidRPr="007E67D8">
              <w:rPr>
                <w:rFonts w:ascii="Angsana New" w:hAnsi="Angsana New"/>
                <w:szCs w:val="24"/>
              </w:rPr>
              <w:t>.</w:t>
            </w:r>
            <w:r w:rsidR="005F5E1C" w:rsidRPr="005F5E1C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72" w:type="dxa"/>
          </w:tcPr>
          <w:p w:rsidR="008C6146" w:rsidRPr="007E67D8" w:rsidRDefault="008C6146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:rsidR="008C6146" w:rsidRPr="007E67D8" w:rsidRDefault="005F5E1C" w:rsidP="008E3072">
            <w:pPr>
              <w:tabs>
                <w:tab w:val="decimal" w:pos="9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</w:t>
            </w:r>
            <w:r w:rsidR="00B0784E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958</w:t>
            </w:r>
          </w:p>
        </w:tc>
        <w:tc>
          <w:tcPr>
            <w:tcW w:w="72" w:type="dxa"/>
          </w:tcPr>
          <w:p w:rsidR="008C6146" w:rsidRPr="007E67D8" w:rsidRDefault="008C6146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:rsidR="008C6146" w:rsidRPr="007E67D8" w:rsidRDefault="005F5E1C" w:rsidP="008E3072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</w:t>
            </w:r>
            <w:r w:rsidR="008C6146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895</w:t>
            </w:r>
          </w:p>
        </w:tc>
        <w:tc>
          <w:tcPr>
            <w:tcW w:w="72" w:type="dxa"/>
          </w:tcPr>
          <w:p w:rsidR="008C6146" w:rsidRPr="007E67D8" w:rsidRDefault="008C6146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:rsidR="008C6146" w:rsidRPr="007E67D8" w:rsidRDefault="00B0784E" w:rsidP="008E3072">
            <w:pPr>
              <w:tabs>
                <w:tab w:val="decimal" w:pos="56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" w:type="dxa"/>
          </w:tcPr>
          <w:p w:rsidR="008C6146" w:rsidRPr="007E67D8" w:rsidRDefault="008C6146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18" w:type="dxa"/>
          </w:tcPr>
          <w:p w:rsidR="008C6146" w:rsidRPr="007E67D8" w:rsidRDefault="008C6146" w:rsidP="008E3072">
            <w:pPr>
              <w:tabs>
                <w:tab w:val="decimal" w:pos="56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</w:tr>
      <w:tr w:rsidR="004E58B5" w:rsidRPr="007E67D8" w:rsidTr="001E5198">
        <w:tc>
          <w:tcPr>
            <w:tcW w:w="2232" w:type="dxa"/>
            <w:vAlign w:val="bottom"/>
          </w:tcPr>
          <w:p w:rsidR="008C6146" w:rsidRPr="007E67D8" w:rsidRDefault="008C6146" w:rsidP="008E3072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เงินกู้ยืมระยะสั้นจากธนาคาร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C6146" w:rsidRPr="007E67D8" w:rsidRDefault="005F5E1C" w:rsidP="008E3072">
            <w:pPr>
              <w:jc w:val="center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 w:hint="eastAsia"/>
                <w:szCs w:val="24"/>
              </w:rPr>
              <w:t>5</w:t>
            </w:r>
            <w:r w:rsidR="008C6377" w:rsidRPr="007E67D8">
              <w:rPr>
                <w:rFonts w:ascii="Angsana New" w:hAnsi="Angsana New" w:hint="eastAsia"/>
                <w:szCs w:val="24"/>
              </w:rPr>
              <w:t>.</w:t>
            </w:r>
            <w:r w:rsidRPr="005F5E1C">
              <w:rPr>
                <w:rFonts w:ascii="Angsana New" w:hAnsi="Angsana New" w:hint="eastAsia"/>
                <w:szCs w:val="24"/>
              </w:rPr>
              <w:t>05</w:t>
            </w:r>
            <w:r w:rsidR="008C6377" w:rsidRPr="007E67D8">
              <w:rPr>
                <w:rFonts w:ascii="Angsana New" w:hAnsi="Angsana New" w:hint="eastAsia"/>
                <w:szCs w:val="24"/>
              </w:rPr>
              <w:t xml:space="preserve"> - </w:t>
            </w:r>
            <w:r w:rsidRPr="005F5E1C">
              <w:rPr>
                <w:rFonts w:ascii="Angsana New" w:hAnsi="Angsana New" w:hint="eastAsia"/>
                <w:szCs w:val="24"/>
              </w:rPr>
              <w:t>6</w:t>
            </w:r>
            <w:r w:rsidR="008C6377" w:rsidRPr="007E67D8">
              <w:rPr>
                <w:rFonts w:ascii="Angsana New" w:hAnsi="Angsana New" w:hint="eastAsia"/>
                <w:szCs w:val="24"/>
              </w:rPr>
              <w:t>.</w:t>
            </w:r>
            <w:r w:rsidRPr="005F5E1C">
              <w:rPr>
                <w:rFonts w:ascii="Angsana New" w:hAnsi="Angsana New" w:hint="eastAsia"/>
                <w:szCs w:val="24"/>
              </w:rPr>
              <w:t>75</w:t>
            </w:r>
          </w:p>
        </w:tc>
        <w:tc>
          <w:tcPr>
            <w:tcW w:w="72" w:type="dxa"/>
          </w:tcPr>
          <w:p w:rsidR="008C6146" w:rsidRPr="007E67D8" w:rsidRDefault="008C6146" w:rsidP="008E307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6146" w:rsidRPr="007E67D8" w:rsidRDefault="005F5E1C" w:rsidP="008E3072">
            <w:pPr>
              <w:jc w:val="center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5</w:t>
            </w:r>
            <w:r w:rsidR="008C6146" w:rsidRPr="007E67D8">
              <w:rPr>
                <w:rFonts w:ascii="Angsana New" w:hAnsi="Angsana New"/>
                <w:szCs w:val="24"/>
              </w:rPr>
              <w:t>.</w:t>
            </w:r>
            <w:r w:rsidRPr="005F5E1C">
              <w:rPr>
                <w:rFonts w:ascii="Angsana New" w:hAnsi="Angsana New"/>
                <w:szCs w:val="24"/>
              </w:rPr>
              <w:t>05</w:t>
            </w:r>
            <w:r w:rsidR="008C6146" w:rsidRPr="007E67D8">
              <w:rPr>
                <w:rFonts w:ascii="Angsana New" w:hAnsi="Angsana New"/>
                <w:szCs w:val="24"/>
              </w:rPr>
              <w:t xml:space="preserve"> - </w:t>
            </w:r>
            <w:r w:rsidRPr="005F5E1C">
              <w:rPr>
                <w:rFonts w:ascii="Angsana New" w:hAnsi="Angsana New"/>
                <w:szCs w:val="24"/>
              </w:rPr>
              <w:t>6</w:t>
            </w:r>
            <w:r w:rsidR="008C6146" w:rsidRPr="007E67D8">
              <w:rPr>
                <w:rFonts w:ascii="Angsana New" w:hAnsi="Angsana New"/>
                <w:szCs w:val="24"/>
              </w:rPr>
              <w:t>.</w:t>
            </w:r>
            <w:r w:rsidRPr="005F5E1C">
              <w:rPr>
                <w:rFonts w:ascii="Angsana New" w:hAnsi="Angsana New"/>
                <w:szCs w:val="24"/>
              </w:rPr>
              <w:t>75</w:t>
            </w:r>
          </w:p>
        </w:tc>
        <w:tc>
          <w:tcPr>
            <w:tcW w:w="72" w:type="dxa"/>
          </w:tcPr>
          <w:p w:rsidR="008C6146" w:rsidRPr="007E67D8" w:rsidRDefault="008C6146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:rsidR="008C6146" w:rsidRPr="007E67D8" w:rsidRDefault="005F5E1C" w:rsidP="008E3072">
            <w:pPr>
              <w:tabs>
                <w:tab w:val="decimal" w:pos="9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127</w:t>
            </w:r>
            <w:r w:rsidR="00B0784E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72" w:type="dxa"/>
          </w:tcPr>
          <w:p w:rsidR="008C6146" w:rsidRPr="007E67D8" w:rsidRDefault="008C6146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8C6146" w:rsidRPr="007E67D8" w:rsidRDefault="005F5E1C" w:rsidP="008E3072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127</w:t>
            </w:r>
            <w:r w:rsidR="008C6146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72" w:type="dxa"/>
          </w:tcPr>
          <w:p w:rsidR="008C6146" w:rsidRPr="007E67D8" w:rsidRDefault="008C6146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:rsidR="008C6146" w:rsidRPr="007E67D8" w:rsidRDefault="005F5E1C" w:rsidP="008E3072">
            <w:pPr>
              <w:tabs>
                <w:tab w:val="decimal" w:pos="83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5F5E1C">
              <w:rPr>
                <w:rFonts w:ascii="Angsana New" w:hAnsi="Angsana New"/>
                <w:szCs w:val="24"/>
              </w:rPr>
              <w:t>67</w:t>
            </w:r>
            <w:r w:rsidR="00B0784E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72" w:type="dxa"/>
          </w:tcPr>
          <w:p w:rsidR="008C6146" w:rsidRPr="007E67D8" w:rsidRDefault="008C6146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8C6146" w:rsidRPr="007E67D8" w:rsidRDefault="005F5E1C" w:rsidP="008E3072">
            <w:pPr>
              <w:tabs>
                <w:tab w:val="decimal" w:pos="83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5F5E1C">
              <w:rPr>
                <w:rFonts w:ascii="Angsana New" w:hAnsi="Angsana New"/>
                <w:szCs w:val="24"/>
              </w:rPr>
              <w:t>67</w:t>
            </w:r>
            <w:r w:rsidR="008C6146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500</w:t>
            </w:r>
          </w:p>
        </w:tc>
      </w:tr>
      <w:tr w:rsidR="004E58B5" w:rsidRPr="007E67D8" w:rsidTr="001E5198">
        <w:tc>
          <w:tcPr>
            <w:tcW w:w="2232" w:type="dxa"/>
            <w:tcBorders>
              <w:bottom w:val="nil"/>
            </w:tcBorders>
            <w:vAlign w:val="bottom"/>
          </w:tcPr>
          <w:p w:rsidR="008C6146" w:rsidRPr="007E67D8" w:rsidRDefault="008C6146" w:rsidP="008E3072">
            <w:pPr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8C6146" w:rsidRPr="007E67D8" w:rsidRDefault="008C6146" w:rsidP="008E3072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:rsidR="008C6146" w:rsidRPr="007E67D8" w:rsidRDefault="008C6146" w:rsidP="008E3072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:rsidR="008C6146" w:rsidRPr="007E67D8" w:rsidRDefault="008C6146" w:rsidP="008E3072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:rsidR="008C6146" w:rsidRPr="007E67D8" w:rsidRDefault="008C6146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6146" w:rsidRPr="007E67D8" w:rsidRDefault="005F5E1C" w:rsidP="008E3072">
            <w:pPr>
              <w:tabs>
                <w:tab w:val="decimal" w:pos="9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129</w:t>
            </w:r>
            <w:r w:rsidR="00B0784E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458</w:t>
            </w:r>
          </w:p>
        </w:tc>
        <w:tc>
          <w:tcPr>
            <w:tcW w:w="72" w:type="dxa"/>
            <w:tcBorders>
              <w:bottom w:val="nil"/>
            </w:tcBorders>
          </w:tcPr>
          <w:p w:rsidR="008C6146" w:rsidRPr="007E67D8" w:rsidRDefault="008C6146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6146" w:rsidRPr="007E67D8" w:rsidRDefault="005F5E1C" w:rsidP="008E3072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130</w:t>
            </w:r>
            <w:r w:rsidR="008C6146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395</w:t>
            </w:r>
          </w:p>
        </w:tc>
        <w:tc>
          <w:tcPr>
            <w:tcW w:w="72" w:type="dxa"/>
            <w:tcBorders>
              <w:bottom w:val="nil"/>
            </w:tcBorders>
          </w:tcPr>
          <w:p w:rsidR="008C6146" w:rsidRPr="007E67D8" w:rsidRDefault="008C6146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6146" w:rsidRPr="007E67D8" w:rsidRDefault="005F5E1C" w:rsidP="008E3072">
            <w:pPr>
              <w:tabs>
                <w:tab w:val="decimal" w:pos="83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67</w:t>
            </w:r>
            <w:r w:rsidR="00B0784E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72" w:type="dxa"/>
            <w:tcBorders>
              <w:bottom w:val="nil"/>
            </w:tcBorders>
          </w:tcPr>
          <w:p w:rsidR="008C6146" w:rsidRPr="007E67D8" w:rsidRDefault="008C6146" w:rsidP="008E307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:rsidR="008C6146" w:rsidRPr="007E67D8" w:rsidRDefault="005F5E1C" w:rsidP="008E3072">
            <w:pPr>
              <w:tabs>
                <w:tab w:val="decimal" w:pos="83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67</w:t>
            </w:r>
            <w:r w:rsidR="008C6146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500</w:t>
            </w:r>
          </w:p>
        </w:tc>
      </w:tr>
    </w:tbl>
    <w:p w:rsidR="00484E06" w:rsidRDefault="00484E06" w:rsidP="005D1648">
      <w:pPr>
        <w:tabs>
          <w:tab w:val="left" w:pos="198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84E06" w:rsidRDefault="00484E0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27850" w:rsidRPr="007E67D8" w:rsidRDefault="005F5E1C" w:rsidP="005F5E1C">
      <w:pPr>
        <w:tabs>
          <w:tab w:val="left" w:pos="198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5E1C">
        <w:rPr>
          <w:rFonts w:ascii="Angsana New" w:hAnsi="Angsana New"/>
          <w:b/>
          <w:bCs/>
          <w:sz w:val="32"/>
          <w:szCs w:val="32"/>
        </w:rPr>
        <w:t>21</w:t>
      </w:r>
      <w:r w:rsidR="00027850" w:rsidRPr="007E67D8">
        <w:rPr>
          <w:rFonts w:ascii="Angsana New" w:hAnsi="Angsana New"/>
          <w:b/>
          <w:bCs/>
          <w:sz w:val="32"/>
          <w:szCs w:val="32"/>
        </w:rPr>
        <w:t>.</w:t>
      </w:r>
      <w:r w:rsidR="00027850" w:rsidRPr="007E67D8">
        <w:rPr>
          <w:rFonts w:ascii="Angsana New" w:hAnsi="Angsana New"/>
          <w:b/>
          <w:bCs/>
          <w:sz w:val="32"/>
          <w:szCs w:val="32"/>
        </w:rPr>
        <w:tab/>
      </w:r>
      <w:r w:rsidR="00027850" w:rsidRPr="007E67D8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1E5198" w:rsidRPr="007E67D8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027850" w:rsidRPr="007E67D8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:rsidR="005368DE" w:rsidRPr="00C912A0" w:rsidRDefault="005368DE" w:rsidP="00867AB3">
      <w:pPr>
        <w:tabs>
          <w:tab w:val="left" w:pos="198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pacing w:val="-2"/>
          <w:sz w:val="32"/>
          <w:szCs w:val="32"/>
          <w:lang w:eastAsia="ko-KR"/>
        </w:rPr>
      </w:pPr>
      <w:r w:rsidRPr="007E67D8">
        <w:rPr>
          <w:rFonts w:ascii="Angsana New" w:hAnsi="Angsana New"/>
          <w:b/>
          <w:bCs/>
          <w:sz w:val="32"/>
          <w:szCs w:val="32"/>
        </w:rPr>
        <w:tab/>
      </w:r>
      <w:r w:rsidRPr="00C912A0">
        <w:rPr>
          <w:rFonts w:ascii="Angsana New" w:hAnsi="Angsana New" w:hint="cs"/>
          <w:spacing w:val="-2"/>
          <w:sz w:val="32"/>
          <w:szCs w:val="32"/>
          <w:cs/>
          <w:lang w:eastAsia="ko-KR"/>
        </w:rPr>
        <w:t>เจ้าหนี้การค้าและเจ้าหนี้</w:t>
      </w:r>
      <w:r w:rsidR="00C31B1D" w:rsidRPr="00C912A0">
        <w:rPr>
          <w:rFonts w:ascii="Angsana New" w:hAnsi="Angsana New" w:hint="cs"/>
          <w:spacing w:val="-2"/>
          <w:sz w:val="32"/>
          <w:szCs w:val="32"/>
          <w:cs/>
          <w:lang w:eastAsia="ko-KR"/>
        </w:rPr>
        <w:t>หมุนเวียน</w:t>
      </w:r>
      <w:r w:rsidRPr="00C912A0">
        <w:rPr>
          <w:rFonts w:ascii="Angsana New" w:hAnsi="Angsana New" w:hint="cs"/>
          <w:spacing w:val="-2"/>
          <w:sz w:val="32"/>
          <w:szCs w:val="32"/>
          <w:cs/>
          <w:lang w:eastAsia="ko-KR"/>
        </w:rPr>
        <w:t>อื่น</w:t>
      </w:r>
      <w:r w:rsidR="00275C51" w:rsidRPr="00C912A0">
        <w:rPr>
          <w:rFonts w:ascii="Angsana New" w:hAnsi="Angsana New"/>
          <w:spacing w:val="-2"/>
          <w:sz w:val="32"/>
          <w:szCs w:val="32"/>
          <w:lang w:eastAsia="ko-KR"/>
        </w:rPr>
        <w:t xml:space="preserve"> </w:t>
      </w:r>
      <w:r w:rsidR="00275C51" w:rsidRPr="00C912A0">
        <w:rPr>
          <w:rFonts w:ascii="Angsana New" w:hAnsi="Angsana New" w:hint="cs"/>
          <w:spacing w:val="-2"/>
          <w:sz w:val="32"/>
          <w:szCs w:val="32"/>
          <w:cs/>
          <w:lang w:eastAsia="ko-KR"/>
        </w:rPr>
        <w:t xml:space="preserve">ณ วันที่ </w:t>
      </w:r>
      <w:r w:rsidR="005F5E1C" w:rsidRPr="005F5E1C">
        <w:rPr>
          <w:rFonts w:ascii="Angsana New" w:hAnsi="Angsana New"/>
          <w:spacing w:val="-2"/>
          <w:sz w:val="32"/>
          <w:szCs w:val="32"/>
          <w:lang w:eastAsia="ko-KR"/>
        </w:rPr>
        <w:t>30</w:t>
      </w:r>
      <w:r w:rsidR="00275C51" w:rsidRPr="00C912A0">
        <w:rPr>
          <w:rFonts w:ascii="Angsana New" w:hAnsi="Angsana New"/>
          <w:spacing w:val="-2"/>
          <w:sz w:val="32"/>
          <w:szCs w:val="32"/>
          <w:lang w:eastAsia="ko-KR"/>
        </w:rPr>
        <w:t xml:space="preserve"> </w:t>
      </w:r>
      <w:r w:rsidR="00275C51" w:rsidRPr="00C912A0">
        <w:rPr>
          <w:rFonts w:ascii="Angsana New" w:hAnsi="Angsana New" w:hint="cs"/>
          <w:spacing w:val="-2"/>
          <w:sz w:val="32"/>
          <w:szCs w:val="32"/>
          <w:cs/>
          <w:lang w:eastAsia="ko-KR"/>
        </w:rPr>
        <w:t>มิถุนายน</w:t>
      </w:r>
      <w:r w:rsidR="005E6964" w:rsidRPr="00C912A0">
        <w:rPr>
          <w:rFonts w:ascii="Angsana New" w:hAnsi="Angsana New"/>
          <w:spacing w:val="-2"/>
          <w:sz w:val="32"/>
          <w:szCs w:val="32"/>
          <w:lang w:eastAsia="ko-KR"/>
        </w:rPr>
        <w:t xml:space="preserve"> </w:t>
      </w:r>
      <w:r w:rsidR="005F5E1C" w:rsidRPr="005F5E1C">
        <w:rPr>
          <w:rFonts w:ascii="Angsana New" w:hAnsi="Angsana New"/>
          <w:spacing w:val="-2"/>
          <w:sz w:val="32"/>
          <w:szCs w:val="32"/>
          <w:lang w:eastAsia="ko-KR"/>
        </w:rPr>
        <w:t>2562</w:t>
      </w:r>
      <w:r w:rsidR="005E6964" w:rsidRPr="00C912A0">
        <w:rPr>
          <w:rFonts w:ascii="Angsana New" w:hAnsi="Angsana New"/>
          <w:spacing w:val="-2"/>
          <w:sz w:val="32"/>
          <w:szCs w:val="32"/>
          <w:lang w:eastAsia="ko-KR"/>
        </w:rPr>
        <w:t xml:space="preserve"> </w:t>
      </w:r>
      <w:r w:rsidR="00275C51" w:rsidRPr="00C912A0">
        <w:rPr>
          <w:rFonts w:ascii="Angsana New" w:hAnsi="Angsana New" w:hint="cs"/>
          <w:spacing w:val="-2"/>
          <w:sz w:val="32"/>
          <w:szCs w:val="32"/>
          <w:cs/>
          <w:lang w:eastAsia="ko-KR"/>
        </w:rPr>
        <w:t xml:space="preserve">และวันที่ </w:t>
      </w:r>
      <w:r w:rsidR="005F5E1C" w:rsidRPr="005F5E1C">
        <w:rPr>
          <w:rFonts w:ascii="Angsana New" w:hAnsi="Angsana New"/>
          <w:spacing w:val="-2"/>
          <w:sz w:val="32"/>
          <w:szCs w:val="32"/>
          <w:lang w:eastAsia="ko-KR"/>
        </w:rPr>
        <w:t>31</w:t>
      </w:r>
      <w:r w:rsidR="00275C51" w:rsidRPr="00C912A0">
        <w:rPr>
          <w:rFonts w:ascii="Angsana New" w:hAnsi="Angsana New"/>
          <w:spacing w:val="-2"/>
          <w:sz w:val="32"/>
          <w:szCs w:val="32"/>
          <w:lang w:eastAsia="ko-KR"/>
        </w:rPr>
        <w:t xml:space="preserve"> </w:t>
      </w:r>
      <w:r w:rsidR="00275C51" w:rsidRPr="00C912A0">
        <w:rPr>
          <w:rFonts w:ascii="Angsana New" w:hAnsi="Angsana New" w:hint="cs"/>
          <w:spacing w:val="-2"/>
          <w:sz w:val="32"/>
          <w:szCs w:val="32"/>
          <w:cs/>
          <w:lang w:eastAsia="ko-KR"/>
        </w:rPr>
        <w:t xml:space="preserve">ธันวาคม </w:t>
      </w:r>
      <w:r w:rsidR="005F5E1C" w:rsidRPr="005F5E1C">
        <w:rPr>
          <w:rFonts w:ascii="Angsana New" w:hAnsi="Angsana New"/>
          <w:spacing w:val="-2"/>
          <w:sz w:val="32"/>
          <w:szCs w:val="32"/>
          <w:lang w:eastAsia="ko-KR"/>
        </w:rPr>
        <w:t>2561</w:t>
      </w:r>
      <w:r w:rsidR="00275C51" w:rsidRPr="00C912A0">
        <w:rPr>
          <w:rFonts w:ascii="Angsana New" w:hAnsi="Angsana New"/>
          <w:spacing w:val="-2"/>
          <w:sz w:val="32"/>
          <w:szCs w:val="32"/>
          <w:lang w:eastAsia="ko-KR"/>
        </w:rPr>
        <w:t xml:space="preserve"> </w:t>
      </w:r>
      <w:r w:rsidRPr="00C912A0">
        <w:rPr>
          <w:rFonts w:ascii="Angsana New" w:hAnsi="Angsana New" w:hint="cs"/>
          <w:spacing w:val="-2"/>
          <w:sz w:val="32"/>
          <w:szCs w:val="32"/>
          <w:cs/>
          <w:lang w:eastAsia="ko-KR"/>
        </w:rPr>
        <w:t>ประกอบด้วย</w:t>
      </w:r>
    </w:p>
    <w:p w:rsidR="002802E8" w:rsidRPr="007E67D8" w:rsidRDefault="002802E8" w:rsidP="002802E8">
      <w:pPr>
        <w:tabs>
          <w:tab w:val="left" w:pos="1980"/>
          <w:tab w:val="right" w:pos="7200"/>
          <w:tab w:val="right" w:pos="8540"/>
        </w:tabs>
        <w:ind w:left="547" w:hanging="547"/>
        <w:jc w:val="right"/>
        <w:rPr>
          <w:rFonts w:ascii="Angsana New" w:hAnsi="Angsana New"/>
          <w:b/>
          <w:bCs/>
          <w:szCs w:val="24"/>
          <w:cs/>
          <w:lang w:eastAsia="ko-KR"/>
        </w:rPr>
      </w:pPr>
      <w:r w:rsidRPr="007E67D8">
        <w:rPr>
          <w:rFonts w:ascii="Angsana New" w:hAnsi="Angsana New"/>
          <w:b/>
          <w:bCs/>
          <w:szCs w:val="24"/>
        </w:rPr>
        <w:t>(</w:t>
      </w:r>
      <w:r w:rsidRPr="007E67D8">
        <w:rPr>
          <w:rFonts w:ascii="Angsana New" w:hAnsi="Angsana New"/>
          <w:b/>
          <w:bCs/>
          <w:szCs w:val="24"/>
          <w:cs/>
        </w:rPr>
        <w:t>หน่วย</w:t>
      </w:r>
      <w:r w:rsidRPr="007E67D8">
        <w:rPr>
          <w:rFonts w:ascii="Angsana New" w:hAnsi="Angsana New"/>
          <w:b/>
          <w:bCs/>
          <w:szCs w:val="24"/>
        </w:rPr>
        <w:t xml:space="preserve">: </w:t>
      </w:r>
      <w:r w:rsidRPr="007E67D8">
        <w:rPr>
          <w:rFonts w:ascii="Angsana New" w:hAnsi="Angsana New"/>
          <w:b/>
          <w:bCs/>
          <w:szCs w:val="24"/>
          <w:cs/>
        </w:rPr>
        <w:t>พันบาท</w:t>
      </w:r>
      <w:r w:rsidRPr="007E67D8">
        <w:rPr>
          <w:rFonts w:ascii="Angsana New" w:hAnsi="Angsana New"/>
          <w:b/>
          <w:bCs/>
          <w:szCs w:val="24"/>
        </w:rPr>
        <w:t>)</w:t>
      </w:r>
    </w:p>
    <w:tbl>
      <w:tblPr>
        <w:tblW w:w="8682" w:type="dxa"/>
        <w:tblInd w:w="58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62"/>
        <w:gridCol w:w="990"/>
        <w:gridCol w:w="86"/>
        <w:gridCol w:w="994"/>
        <w:gridCol w:w="86"/>
        <w:gridCol w:w="994"/>
        <w:gridCol w:w="86"/>
        <w:gridCol w:w="1084"/>
      </w:tblGrid>
      <w:tr w:rsidR="004E58B5" w:rsidRPr="007E67D8" w:rsidTr="00D2322E">
        <w:trPr>
          <w:tblHeader/>
        </w:trPr>
        <w:tc>
          <w:tcPr>
            <w:tcW w:w="4362" w:type="dxa"/>
          </w:tcPr>
          <w:p w:rsidR="002802E8" w:rsidRPr="007E67D8" w:rsidRDefault="002802E8" w:rsidP="008E3072">
            <w:pPr>
              <w:ind w:right="-18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2802E8" w:rsidRPr="007E67D8" w:rsidRDefault="002802E8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86" w:type="dxa"/>
          </w:tcPr>
          <w:p w:rsidR="002802E8" w:rsidRPr="007E67D8" w:rsidRDefault="002802E8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164" w:type="dxa"/>
            <w:gridSpan w:val="3"/>
            <w:vAlign w:val="bottom"/>
          </w:tcPr>
          <w:p w:rsidR="002802E8" w:rsidRPr="007E67D8" w:rsidRDefault="002802E8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4E58B5" w:rsidRPr="007E67D8" w:rsidTr="00D2322E">
        <w:trPr>
          <w:tblHeader/>
        </w:trPr>
        <w:tc>
          <w:tcPr>
            <w:tcW w:w="4362" w:type="dxa"/>
          </w:tcPr>
          <w:p w:rsidR="002802E8" w:rsidRPr="007E67D8" w:rsidRDefault="002802E8" w:rsidP="008E3072">
            <w:pPr>
              <w:ind w:right="-18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2802E8" w:rsidRPr="007E67D8" w:rsidRDefault="003A1B87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86" w:type="dxa"/>
          </w:tcPr>
          <w:p w:rsidR="002802E8" w:rsidRPr="007E67D8" w:rsidRDefault="002802E8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2802E8" w:rsidRPr="007E67D8" w:rsidRDefault="003A1B87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86" w:type="dxa"/>
          </w:tcPr>
          <w:p w:rsidR="002802E8" w:rsidRPr="007E67D8" w:rsidRDefault="002802E8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2802E8" w:rsidRPr="007E67D8" w:rsidRDefault="003A1B87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86" w:type="dxa"/>
          </w:tcPr>
          <w:p w:rsidR="002802E8" w:rsidRPr="007E67D8" w:rsidRDefault="002802E8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2802E8" w:rsidRPr="007E67D8" w:rsidRDefault="003A1B87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ณ วันที่</w:t>
            </w:r>
          </w:p>
        </w:tc>
      </w:tr>
      <w:tr w:rsidR="00847047" w:rsidRPr="007E67D8" w:rsidTr="00D2322E">
        <w:trPr>
          <w:tblHeader/>
        </w:trPr>
        <w:tc>
          <w:tcPr>
            <w:tcW w:w="4362" w:type="dxa"/>
          </w:tcPr>
          <w:p w:rsidR="00847047" w:rsidRPr="007E67D8" w:rsidRDefault="00847047" w:rsidP="008E3072">
            <w:pPr>
              <w:ind w:right="-18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847047" w:rsidRPr="007E67D8" w:rsidRDefault="005F5E1C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847047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847047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  <w:r w:rsidR="00847047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</w:p>
        </w:tc>
        <w:tc>
          <w:tcPr>
            <w:tcW w:w="86" w:type="dxa"/>
          </w:tcPr>
          <w:p w:rsidR="00847047" w:rsidRPr="007E67D8" w:rsidRDefault="00847047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847047" w:rsidRPr="007E67D8" w:rsidRDefault="005F5E1C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847047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</w:p>
        </w:tc>
        <w:tc>
          <w:tcPr>
            <w:tcW w:w="86" w:type="dxa"/>
          </w:tcPr>
          <w:p w:rsidR="00847047" w:rsidRPr="007E67D8" w:rsidRDefault="00847047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847047" w:rsidRPr="007E67D8" w:rsidRDefault="005F5E1C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847047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847047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  <w:r w:rsidR="00847047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</w:p>
        </w:tc>
        <w:tc>
          <w:tcPr>
            <w:tcW w:w="86" w:type="dxa"/>
          </w:tcPr>
          <w:p w:rsidR="00847047" w:rsidRPr="007E67D8" w:rsidRDefault="00847047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847047" w:rsidRPr="007E67D8" w:rsidRDefault="005F5E1C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847047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</w:p>
        </w:tc>
      </w:tr>
      <w:tr w:rsidR="004E58B5" w:rsidRPr="007E67D8" w:rsidTr="00D2322E">
        <w:trPr>
          <w:tblHeader/>
        </w:trPr>
        <w:tc>
          <w:tcPr>
            <w:tcW w:w="4362" w:type="dxa"/>
          </w:tcPr>
          <w:p w:rsidR="002802E8" w:rsidRPr="007E67D8" w:rsidRDefault="002802E8" w:rsidP="008E3072">
            <w:pPr>
              <w:ind w:right="-18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2802E8" w:rsidRPr="007E67D8" w:rsidRDefault="005F5E1C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:rsidR="002802E8" w:rsidRPr="007E67D8" w:rsidRDefault="002802E8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2802E8" w:rsidRPr="007E67D8" w:rsidRDefault="005F5E1C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86" w:type="dxa"/>
          </w:tcPr>
          <w:p w:rsidR="002802E8" w:rsidRPr="007E67D8" w:rsidRDefault="002802E8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2802E8" w:rsidRPr="007E67D8" w:rsidRDefault="005F5E1C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:rsidR="002802E8" w:rsidRPr="007E67D8" w:rsidRDefault="002802E8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2802E8" w:rsidRPr="007E67D8" w:rsidRDefault="005F5E1C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4E58B5" w:rsidRPr="007E67D8" w:rsidTr="002802E8">
        <w:tc>
          <w:tcPr>
            <w:tcW w:w="4362" w:type="dxa"/>
          </w:tcPr>
          <w:p w:rsidR="002802E8" w:rsidRPr="007E67D8" w:rsidRDefault="002802E8" w:rsidP="008E3072">
            <w:pPr>
              <w:ind w:right="-18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:rsidR="002802E8" w:rsidRPr="007E67D8" w:rsidRDefault="002802E8" w:rsidP="008E3072">
            <w:pPr>
              <w:jc w:val="center"/>
              <w:rPr>
                <w:rFonts w:ascii="Angsana New" w:hAnsi="Angsana New"/>
                <w:szCs w:val="24"/>
                <w:u w:val="words"/>
              </w:rPr>
            </w:pPr>
          </w:p>
        </w:tc>
        <w:tc>
          <w:tcPr>
            <w:tcW w:w="86" w:type="dxa"/>
          </w:tcPr>
          <w:p w:rsidR="002802E8" w:rsidRPr="007E67D8" w:rsidRDefault="002802E8" w:rsidP="008E3072">
            <w:pPr>
              <w:jc w:val="center"/>
              <w:rPr>
                <w:rFonts w:ascii="Angsana New" w:hAnsi="Angsana New"/>
                <w:szCs w:val="24"/>
                <w:u w:val="words"/>
              </w:rPr>
            </w:pPr>
          </w:p>
        </w:tc>
        <w:tc>
          <w:tcPr>
            <w:tcW w:w="994" w:type="dxa"/>
          </w:tcPr>
          <w:p w:rsidR="002802E8" w:rsidRPr="007E67D8" w:rsidRDefault="002802E8" w:rsidP="008E3072">
            <w:pPr>
              <w:jc w:val="center"/>
              <w:rPr>
                <w:rFonts w:ascii="Angsana New" w:hAnsi="Angsana New"/>
                <w:szCs w:val="24"/>
                <w:u w:val="words"/>
              </w:rPr>
            </w:pPr>
          </w:p>
        </w:tc>
        <w:tc>
          <w:tcPr>
            <w:tcW w:w="86" w:type="dxa"/>
          </w:tcPr>
          <w:p w:rsidR="002802E8" w:rsidRPr="007E67D8" w:rsidRDefault="002802E8" w:rsidP="008E3072">
            <w:pPr>
              <w:jc w:val="center"/>
              <w:rPr>
                <w:rFonts w:ascii="Angsana New" w:hAnsi="Angsana New"/>
                <w:szCs w:val="24"/>
                <w:u w:val="words"/>
              </w:rPr>
            </w:pPr>
          </w:p>
        </w:tc>
        <w:tc>
          <w:tcPr>
            <w:tcW w:w="994" w:type="dxa"/>
          </w:tcPr>
          <w:p w:rsidR="002802E8" w:rsidRPr="007E67D8" w:rsidRDefault="002802E8" w:rsidP="008E3072">
            <w:pPr>
              <w:jc w:val="center"/>
              <w:rPr>
                <w:rFonts w:ascii="Angsana New" w:hAnsi="Angsana New"/>
                <w:szCs w:val="24"/>
                <w:u w:val="words"/>
              </w:rPr>
            </w:pPr>
          </w:p>
        </w:tc>
        <w:tc>
          <w:tcPr>
            <w:tcW w:w="86" w:type="dxa"/>
          </w:tcPr>
          <w:p w:rsidR="002802E8" w:rsidRPr="007E67D8" w:rsidRDefault="002802E8" w:rsidP="008E3072">
            <w:pPr>
              <w:jc w:val="center"/>
              <w:rPr>
                <w:rFonts w:ascii="Angsana New" w:hAnsi="Angsana New"/>
                <w:szCs w:val="24"/>
                <w:u w:val="words"/>
              </w:rPr>
            </w:pPr>
          </w:p>
        </w:tc>
        <w:tc>
          <w:tcPr>
            <w:tcW w:w="1084" w:type="dxa"/>
          </w:tcPr>
          <w:p w:rsidR="002802E8" w:rsidRPr="007E67D8" w:rsidRDefault="002802E8" w:rsidP="008E3072">
            <w:pPr>
              <w:jc w:val="center"/>
              <w:rPr>
                <w:rFonts w:ascii="Angsana New" w:hAnsi="Angsana New"/>
                <w:szCs w:val="24"/>
                <w:u w:val="words"/>
              </w:rPr>
            </w:pPr>
          </w:p>
        </w:tc>
      </w:tr>
      <w:tr w:rsidR="004E58B5" w:rsidRPr="007E67D8" w:rsidTr="002802E8">
        <w:tc>
          <w:tcPr>
            <w:tcW w:w="4362" w:type="dxa"/>
          </w:tcPr>
          <w:p w:rsidR="0050313B" w:rsidRPr="007E67D8" w:rsidRDefault="0050313B" w:rsidP="008E3072">
            <w:pPr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เจ้าหนี้การค้า</w:t>
            </w:r>
            <w:r w:rsidRPr="007E67D8">
              <w:rPr>
                <w:rFonts w:ascii="Angsana New" w:hAnsi="Angsana New"/>
                <w:szCs w:val="24"/>
              </w:rPr>
              <w:t xml:space="preserve"> - </w:t>
            </w:r>
            <w:r w:rsidRPr="007E67D8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  <w:r w:rsidRPr="007E67D8">
              <w:rPr>
                <w:rFonts w:ascii="Angsana New" w:hAnsi="Angsana New"/>
                <w:szCs w:val="24"/>
              </w:rPr>
              <w:t xml:space="preserve"> (</w:t>
            </w:r>
            <w:r w:rsidR="0027485A" w:rsidRPr="007E67D8">
              <w:rPr>
                <w:rFonts w:ascii="Angsana New" w:hAnsi="Angsana New" w:hint="cs"/>
                <w:szCs w:val="24"/>
                <w:cs/>
              </w:rPr>
              <w:t>ดู</w:t>
            </w:r>
            <w:r w:rsidRPr="007E67D8">
              <w:rPr>
                <w:rFonts w:ascii="Angsana New" w:hAnsi="Angsana New"/>
                <w:szCs w:val="24"/>
                <w:cs/>
              </w:rPr>
              <w:t>หมายเหตุ</w:t>
            </w:r>
            <w:r w:rsidR="0027485A" w:rsidRPr="007E67D8">
              <w:rPr>
                <w:rFonts w:ascii="Angsana New" w:hAnsi="Angsana New" w:hint="cs"/>
                <w:szCs w:val="24"/>
                <w:cs/>
              </w:rPr>
              <w:t>ข้อ</w:t>
            </w:r>
            <w:r w:rsidRPr="007E67D8">
              <w:rPr>
                <w:rFonts w:ascii="Angsana New" w:hAnsi="Angsana New"/>
                <w:szCs w:val="24"/>
                <w:cs/>
              </w:rPr>
              <w:t xml:space="preserve"> </w:t>
            </w:r>
            <w:r w:rsidR="005F5E1C" w:rsidRPr="005F5E1C">
              <w:rPr>
                <w:rFonts w:ascii="Angsana New" w:hAnsi="Angsana New"/>
                <w:szCs w:val="24"/>
              </w:rPr>
              <w:t>5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:rsidR="0050313B" w:rsidRPr="007E67D8" w:rsidRDefault="005F5E1C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877</w:t>
            </w: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50313B" w:rsidRPr="007E67D8" w:rsidRDefault="005F5E1C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878</w:t>
            </w: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50313B" w:rsidRPr="007E67D8" w:rsidRDefault="00DE4972" w:rsidP="008E3072">
            <w:pPr>
              <w:tabs>
                <w:tab w:val="decimal" w:pos="546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50313B" w:rsidRPr="007E67D8" w:rsidRDefault="0050313B" w:rsidP="008E3072">
            <w:pPr>
              <w:tabs>
                <w:tab w:val="decimal" w:pos="546"/>
              </w:tabs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</w:tr>
      <w:tr w:rsidR="004E58B5" w:rsidRPr="007E67D8" w:rsidTr="002802E8">
        <w:tc>
          <w:tcPr>
            <w:tcW w:w="4362" w:type="dxa"/>
          </w:tcPr>
          <w:p w:rsidR="0050313B" w:rsidRPr="007E67D8" w:rsidRDefault="0050313B" w:rsidP="008E3072">
            <w:pPr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เจ้าหนี้การค้า</w:t>
            </w:r>
            <w:r w:rsidRPr="007E67D8">
              <w:rPr>
                <w:rFonts w:ascii="Angsana New" w:hAnsi="Angsana New"/>
                <w:szCs w:val="24"/>
              </w:rPr>
              <w:t xml:space="preserve"> </w:t>
            </w:r>
            <w:r w:rsidR="0001688C" w:rsidRPr="007E67D8">
              <w:rPr>
                <w:rFonts w:ascii="Angsana New" w:hAnsi="Angsana New"/>
                <w:szCs w:val="24"/>
              </w:rPr>
              <w:t>-</w:t>
            </w:r>
            <w:r w:rsidRPr="007E67D8">
              <w:rPr>
                <w:rFonts w:ascii="Angsana New" w:hAnsi="Angsana New"/>
                <w:szCs w:val="24"/>
              </w:rPr>
              <w:t xml:space="preserve"> </w:t>
            </w:r>
            <w:r w:rsidRPr="007E67D8">
              <w:rPr>
                <w:rFonts w:ascii="Angsana New" w:hAnsi="Angsana New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0313B" w:rsidRPr="007E67D8" w:rsidRDefault="005F5E1C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54</w:t>
            </w:r>
            <w:r w:rsidR="00077C96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230</w:t>
            </w: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:rsidR="0050313B" w:rsidRPr="007E67D8" w:rsidRDefault="005F5E1C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37</w:t>
            </w:r>
            <w:r w:rsidR="0050313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422</w:t>
            </w: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:rsidR="0050313B" w:rsidRPr="007E67D8" w:rsidRDefault="005F5E1C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63</w:t>
            </w: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:rsidR="0050313B" w:rsidRPr="007E67D8" w:rsidRDefault="0050313B" w:rsidP="008E3072">
            <w:pPr>
              <w:tabs>
                <w:tab w:val="decimal" w:pos="546"/>
              </w:tabs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</w:tr>
      <w:tr w:rsidR="004E58B5" w:rsidRPr="007E67D8" w:rsidTr="002802E8">
        <w:tc>
          <w:tcPr>
            <w:tcW w:w="4362" w:type="dxa"/>
          </w:tcPr>
          <w:p w:rsidR="0050313B" w:rsidRPr="007E67D8" w:rsidRDefault="0050313B" w:rsidP="008E3072">
            <w:pPr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รวมเจ้าหนี้การค้า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13B" w:rsidRPr="007E67D8" w:rsidRDefault="005F5E1C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55</w:t>
            </w:r>
            <w:r w:rsidR="00077C96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107</w:t>
            </w: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13B" w:rsidRPr="007E67D8" w:rsidRDefault="005F5E1C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38</w:t>
            </w:r>
            <w:r w:rsidR="0050313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300</w:t>
            </w: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13B" w:rsidRPr="007E67D8" w:rsidRDefault="005F5E1C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63</w:t>
            </w: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313B" w:rsidRPr="007E67D8" w:rsidRDefault="0050313B" w:rsidP="008E3072">
            <w:pPr>
              <w:tabs>
                <w:tab w:val="decimal" w:pos="546"/>
              </w:tabs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</w:tr>
    </w:tbl>
    <w:p w:rsidR="00A14A61" w:rsidRPr="007E67D8" w:rsidRDefault="00A14A61" w:rsidP="005F5E1C">
      <w:pPr>
        <w:tabs>
          <w:tab w:val="left" w:pos="1980"/>
          <w:tab w:val="right" w:pos="7200"/>
          <w:tab w:val="right" w:pos="8540"/>
        </w:tabs>
        <w:spacing w:before="240"/>
        <w:ind w:left="547" w:hanging="547"/>
        <w:jc w:val="right"/>
        <w:rPr>
          <w:rFonts w:ascii="Angsana New" w:hAnsi="Angsana New"/>
          <w:b/>
          <w:bCs/>
          <w:szCs w:val="24"/>
          <w:cs/>
          <w:lang w:eastAsia="ko-KR"/>
        </w:rPr>
      </w:pPr>
      <w:r w:rsidRPr="007E67D8">
        <w:rPr>
          <w:rFonts w:ascii="Angsana New" w:hAnsi="Angsana New"/>
          <w:b/>
          <w:bCs/>
          <w:szCs w:val="24"/>
        </w:rPr>
        <w:t>(</w:t>
      </w:r>
      <w:r w:rsidRPr="007E67D8">
        <w:rPr>
          <w:rFonts w:ascii="Angsana New" w:hAnsi="Angsana New"/>
          <w:b/>
          <w:bCs/>
          <w:szCs w:val="24"/>
          <w:cs/>
        </w:rPr>
        <w:t>หน่วย</w:t>
      </w:r>
      <w:r w:rsidRPr="007E67D8">
        <w:rPr>
          <w:rFonts w:ascii="Angsana New" w:hAnsi="Angsana New"/>
          <w:b/>
          <w:bCs/>
          <w:szCs w:val="24"/>
        </w:rPr>
        <w:t xml:space="preserve">: </w:t>
      </w:r>
      <w:r w:rsidRPr="007E67D8">
        <w:rPr>
          <w:rFonts w:ascii="Angsana New" w:hAnsi="Angsana New"/>
          <w:b/>
          <w:bCs/>
          <w:szCs w:val="24"/>
          <w:cs/>
        </w:rPr>
        <w:t>พันบาท</w:t>
      </w:r>
      <w:r w:rsidRPr="007E67D8">
        <w:rPr>
          <w:rFonts w:ascii="Angsana New" w:hAnsi="Angsana New"/>
          <w:b/>
          <w:bCs/>
          <w:szCs w:val="24"/>
        </w:rPr>
        <w:t>)</w:t>
      </w:r>
    </w:p>
    <w:tbl>
      <w:tblPr>
        <w:tblW w:w="8682" w:type="dxa"/>
        <w:tblInd w:w="58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62"/>
        <w:gridCol w:w="990"/>
        <w:gridCol w:w="86"/>
        <w:gridCol w:w="994"/>
        <w:gridCol w:w="86"/>
        <w:gridCol w:w="994"/>
        <w:gridCol w:w="86"/>
        <w:gridCol w:w="1084"/>
      </w:tblGrid>
      <w:tr w:rsidR="00A14A61" w:rsidRPr="007E67D8" w:rsidTr="00675AB7">
        <w:trPr>
          <w:tblHeader/>
        </w:trPr>
        <w:tc>
          <w:tcPr>
            <w:tcW w:w="4362" w:type="dxa"/>
          </w:tcPr>
          <w:p w:rsidR="00A14A61" w:rsidRPr="007E67D8" w:rsidRDefault="00A14A61" w:rsidP="00675AB7">
            <w:pPr>
              <w:ind w:right="-18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A14A61" w:rsidRPr="007E67D8" w:rsidRDefault="00A14A61" w:rsidP="00675A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86" w:type="dxa"/>
          </w:tcPr>
          <w:p w:rsidR="00A14A61" w:rsidRPr="007E67D8" w:rsidRDefault="00A14A61" w:rsidP="00675A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164" w:type="dxa"/>
            <w:gridSpan w:val="3"/>
            <w:vAlign w:val="bottom"/>
          </w:tcPr>
          <w:p w:rsidR="00A14A61" w:rsidRPr="007E67D8" w:rsidRDefault="00A14A61" w:rsidP="00675A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14A61" w:rsidRPr="007E67D8" w:rsidTr="00675AB7">
        <w:trPr>
          <w:tblHeader/>
        </w:trPr>
        <w:tc>
          <w:tcPr>
            <w:tcW w:w="4362" w:type="dxa"/>
          </w:tcPr>
          <w:p w:rsidR="00A14A61" w:rsidRPr="007E67D8" w:rsidRDefault="00A14A61" w:rsidP="00675AB7">
            <w:pPr>
              <w:ind w:right="-18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A14A61" w:rsidRPr="007E67D8" w:rsidRDefault="00A14A61" w:rsidP="00675A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86" w:type="dxa"/>
          </w:tcPr>
          <w:p w:rsidR="00A14A61" w:rsidRPr="007E67D8" w:rsidRDefault="00A14A61" w:rsidP="00675A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A14A61" w:rsidRPr="007E67D8" w:rsidRDefault="00A14A61" w:rsidP="00675A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86" w:type="dxa"/>
          </w:tcPr>
          <w:p w:rsidR="00A14A61" w:rsidRPr="007E67D8" w:rsidRDefault="00A14A61" w:rsidP="00675A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A14A61" w:rsidRPr="007E67D8" w:rsidRDefault="00A14A61" w:rsidP="00675A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86" w:type="dxa"/>
          </w:tcPr>
          <w:p w:rsidR="00A14A61" w:rsidRPr="007E67D8" w:rsidRDefault="00A14A61" w:rsidP="00675A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A14A61" w:rsidRPr="007E67D8" w:rsidRDefault="00A14A61" w:rsidP="00675A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ณ วันที่</w:t>
            </w:r>
          </w:p>
        </w:tc>
      </w:tr>
      <w:tr w:rsidR="00A14A61" w:rsidRPr="007E67D8" w:rsidTr="00675AB7">
        <w:trPr>
          <w:tblHeader/>
        </w:trPr>
        <w:tc>
          <w:tcPr>
            <w:tcW w:w="4362" w:type="dxa"/>
          </w:tcPr>
          <w:p w:rsidR="00A14A61" w:rsidRPr="007E67D8" w:rsidRDefault="00A14A61" w:rsidP="00675AB7">
            <w:pPr>
              <w:ind w:right="-18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A14A61" w:rsidRPr="007E67D8" w:rsidRDefault="005F5E1C" w:rsidP="00675A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A14A61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A14A61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  <w:r w:rsidR="00A14A61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</w:p>
        </w:tc>
        <w:tc>
          <w:tcPr>
            <w:tcW w:w="86" w:type="dxa"/>
          </w:tcPr>
          <w:p w:rsidR="00A14A61" w:rsidRPr="007E67D8" w:rsidRDefault="00A14A61" w:rsidP="00675A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A14A61" w:rsidRPr="007E67D8" w:rsidRDefault="005F5E1C" w:rsidP="00675A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A14A61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</w:p>
        </w:tc>
        <w:tc>
          <w:tcPr>
            <w:tcW w:w="86" w:type="dxa"/>
          </w:tcPr>
          <w:p w:rsidR="00A14A61" w:rsidRPr="007E67D8" w:rsidRDefault="00A14A61" w:rsidP="00675A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A14A61" w:rsidRPr="007E67D8" w:rsidRDefault="005F5E1C" w:rsidP="00675A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A14A61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A14A61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  <w:r w:rsidR="00A14A61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</w:p>
        </w:tc>
        <w:tc>
          <w:tcPr>
            <w:tcW w:w="86" w:type="dxa"/>
          </w:tcPr>
          <w:p w:rsidR="00A14A61" w:rsidRPr="007E67D8" w:rsidRDefault="00A14A61" w:rsidP="00675A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A14A61" w:rsidRPr="007E67D8" w:rsidRDefault="005F5E1C" w:rsidP="00675A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A14A61"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</w:p>
        </w:tc>
      </w:tr>
      <w:tr w:rsidR="00A14A61" w:rsidRPr="007E67D8" w:rsidTr="00675AB7">
        <w:trPr>
          <w:tblHeader/>
        </w:trPr>
        <w:tc>
          <w:tcPr>
            <w:tcW w:w="4362" w:type="dxa"/>
          </w:tcPr>
          <w:p w:rsidR="00A14A61" w:rsidRPr="007E67D8" w:rsidRDefault="00A14A61" w:rsidP="00675AB7">
            <w:pPr>
              <w:ind w:right="-18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A14A61" w:rsidRPr="007E67D8" w:rsidRDefault="005F5E1C" w:rsidP="00675A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:rsidR="00A14A61" w:rsidRPr="007E67D8" w:rsidRDefault="00A14A61" w:rsidP="00675A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A14A61" w:rsidRPr="007E67D8" w:rsidRDefault="005F5E1C" w:rsidP="00675A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86" w:type="dxa"/>
          </w:tcPr>
          <w:p w:rsidR="00A14A61" w:rsidRPr="007E67D8" w:rsidRDefault="00A14A61" w:rsidP="00675A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A14A61" w:rsidRPr="007E67D8" w:rsidRDefault="005F5E1C" w:rsidP="00675A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:rsidR="00A14A61" w:rsidRPr="007E67D8" w:rsidRDefault="00A14A61" w:rsidP="00675A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A14A61" w:rsidRPr="007E67D8" w:rsidRDefault="005F5E1C" w:rsidP="00675A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4E58B5" w:rsidRPr="007E67D8" w:rsidTr="002802E8">
        <w:tc>
          <w:tcPr>
            <w:tcW w:w="4362" w:type="dxa"/>
          </w:tcPr>
          <w:p w:rsidR="0050313B" w:rsidRPr="007E67D8" w:rsidRDefault="0050313B" w:rsidP="008E3072">
            <w:pPr>
              <w:ind w:right="-18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4E58B5" w:rsidRPr="007E67D8" w:rsidTr="002802E8">
        <w:tc>
          <w:tcPr>
            <w:tcW w:w="4362" w:type="dxa"/>
          </w:tcPr>
          <w:p w:rsidR="0050313B" w:rsidRPr="007E67D8" w:rsidRDefault="0050313B" w:rsidP="008E3072">
            <w:pPr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เจ้าหนี้อื่น</w:t>
            </w:r>
            <w:r w:rsidRPr="007E67D8">
              <w:rPr>
                <w:rFonts w:ascii="Angsana New" w:hAnsi="Angsana New"/>
                <w:szCs w:val="24"/>
              </w:rPr>
              <w:t xml:space="preserve"> - </w:t>
            </w:r>
            <w:r w:rsidRPr="007E67D8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  <w:r w:rsidRPr="007E67D8">
              <w:rPr>
                <w:rFonts w:ascii="Angsana New" w:hAnsi="Angsana New"/>
                <w:szCs w:val="24"/>
              </w:rPr>
              <w:t xml:space="preserve"> (</w:t>
            </w:r>
            <w:r w:rsidR="002D5EC0" w:rsidRPr="007E67D8">
              <w:rPr>
                <w:rFonts w:ascii="Angsana New" w:hAnsi="Angsana New" w:hint="cs"/>
                <w:szCs w:val="24"/>
                <w:cs/>
              </w:rPr>
              <w:t>ดู</w:t>
            </w:r>
            <w:r w:rsidRPr="007E67D8">
              <w:rPr>
                <w:rFonts w:ascii="Angsana New" w:hAnsi="Angsana New"/>
                <w:szCs w:val="24"/>
                <w:cs/>
              </w:rPr>
              <w:t>หมายเหตุ</w:t>
            </w:r>
            <w:r w:rsidR="002D5EC0" w:rsidRPr="007E67D8">
              <w:rPr>
                <w:rFonts w:ascii="Angsana New" w:hAnsi="Angsana New" w:hint="cs"/>
                <w:szCs w:val="24"/>
                <w:cs/>
              </w:rPr>
              <w:t>ข้อ</w:t>
            </w:r>
            <w:r w:rsidRPr="007E67D8">
              <w:rPr>
                <w:rFonts w:ascii="Angsana New" w:hAnsi="Angsana New"/>
                <w:szCs w:val="24"/>
                <w:cs/>
              </w:rPr>
              <w:t xml:space="preserve"> </w:t>
            </w:r>
            <w:r w:rsidR="005F5E1C" w:rsidRPr="005F5E1C">
              <w:rPr>
                <w:rFonts w:ascii="Angsana New" w:hAnsi="Angsana New"/>
                <w:szCs w:val="24"/>
              </w:rPr>
              <w:t>5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:rsidR="0050313B" w:rsidRPr="007E67D8" w:rsidRDefault="005F5E1C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48</w:t>
            </w:r>
            <w:r w:rsidR="00077C96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50313B" w:rsidRPr="007E67D8" w:rsidRDefault="005F5E1C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48</w:t>
            </w:r>
            <w:r w:rsidR="0050313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50313B" w:rsidRPr="007E67D8" w:rsidRDefault="005F5E1C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48</w:t>
            </w:r>
            <w:r w:rsidR="00DE4972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032</w:t>
            </w: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50313B" w:rsidRPr="007E67D8" w:rsidRDefault="005F5E1C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48</w:t>
            </w:r>
            <w:r w:rsidR="0050313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</w:tr>
      <w:tr w:rsidR="004E58B5" w:rsidRPr="007E67D8" w:rsidTr="002802E8">
        <w:tc>
          <w:tcPr>
            <w:tcW w:w="4362" w:type="dxa"/>
          </w:tcPr>
          <w:p w:rsidR="0050313B" w:rsidRPr="007E67D8" w:rsidRDefault="0050313B" w:rsidP="008E3072">
            <w:pPr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เจ้าหนี้อื่น</w:t>
            </w:r>
            <w:r w:rsidRPr="007E67D8">
              <w:rPr>
                <w:rFonts w:ascii="Angsana New" w:hAnsi="Angsana New"/>
                <w:szCs w:val="24"/>
              </w:rPr>
              <w:t xml:space="preserve"> </w:t>
            </w:r>
            <w:r w:rsidR="00077C96" w:rsidRPr="007E67D8">
              <w:rPr>
                <w:rFonts w:ascii="Angsana New" w:hAnsi="Angsana New"/>
                <w:szCs w:val="24"/>
              </w:rPr>
              <w:t>-</w:t>
            </w:r>
            <w:r w:rsidRPr="007E67D8">
              <w:rPr>
                <w:rFonts w:ascii="Angsana New" w:hAnsi="Angsana New"/>
                <w:szCs w:val="24"/>
              </w:rPr>
              <w:t xml:space="preserve"> </w:t>
            </w:r>
            <w:r w:rsidRPr="007E67D8">
              <w:rPr>
                <w:rFonts w:ascii="Angsana New" w:hAnsi="Angsana New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990" w:type="dxa"/>
            <w:shd w:val="clear" w:color="auto" w:fill="auto"/>
          </w:tcPr>
          <w:p w:rsidR="0050313B" w:rsidRPr="007E67D8" w:rsidRDefault="00337530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31,872</w:t>
            </w: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50313B" w:rsidRPr="007E67D8" w:rsidRDefault="005F5E1C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15</w:t>
            </w:r>
            <w:r w:rsidR="0050313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094</w:t>
            </w: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50313B" w:rsidRPr="007E67D8" w:rsidRDefault="005F5E1C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</w:t>
            </w:r>
            <w:r w:rsidR="00DE4972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357</w:t>
            </w: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50313B" w:rsidRPr="007E67D8" w:rsidRDefault="005F5E1C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5F5E1C">
              <w:rPr>
                <w:rFonts w:ascii="Angsana New" w:hAnsi="Angsana New"/>
                <w:szCs w:val="24"/>
              </w:rPr>
              <w:t>1</w:t>
            </w:r>
            <w:r w:rsidR="0050313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822</w:t>
            </w:r>
          </w:p>
        </w:tc>
      </w:tr>
      <w:tr w:rsidR="004E58B5" w:rsidRPr="007E67D8" w:rsidTr="002802E8">
        <w:tc>
          <w:tcPr>
            <w:tcW w:w="4362" w:type="dxa"/>
          </w:tcPr>
          <w:p w:rsidR="0050313B" w:rsidRPr="007E67D8" w:rsidRDefault="0050313B" w:rsidP="008E3072">
            <w:pPr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ค่าใช้จ่ายค้างจ่าย</w:t>
            </w:r>
            <w:r w:rsidRPr="007E67D8">
              <w:rPr>
                <w:rFonts w:ascii="Angsana New" w:hAnsi="Angsana New"/>
                <w:szCs w:val="24"/>
              </w:rPr>
              <w:t xml:space="preserve"> </w:t>
            </w:r>
            <w:r w:rsidR="00077C96" w:rsidRPr="007E67D8">
              <w:rPr>
                <w:rFonts w:ascii="Angsana New" w:hAnsi="Angsana New"/>
                <w:szCs w:val="24"/>
              </w:rPr>
              <w:t>-</w:t>
            </w:r>
            <w:r w:rsidRPr="007E67D8">
              <w:rPr>
                <w:rFonts w:ascii="Angsana New" w:hAnsi="Angsana New"/>
                <w:szCs w:val="24"/>
              </w:rPr>
              <w:t xml:space="preserve"> </w:t>
            </w:r>
            <w:r w:rsidRPr="007E67D8">
              <w:rPr>
                <w:rFonts w:ascii="Angsana New" w:hAnsi="Angsana New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50313B" w:rsidRPr="007E67D8" w:rsidRDefault="00337530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27,079</w:t>
            </w: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50313B" w:rsidRPr="007E67D8" w:rsidRDefault="005F5E1C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36</w:t>
            </w:r>
            <w:r w:rsidR="0050313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538</w:t>
            </w: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50313B" w:rsidRPr="007E67D8" w:rsidRDefault="005F5E1C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5F5E1C">
              <w:rPr>
                <w:rFonts w:ascii="Angsana New" w:hAnsi="Angsana New"/>
                <w:szCs w:val="24"/>
              </w:rPr>
              <w:t>3</w:t>
            </w:r>
            <w:r w:rsidR="00DE4972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285</w:t>
            </w: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50313B" w:rsidRPr="007E67D8" w:rsidRDefault="005F5E1C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4</w:t>
            </w:r>
            <w:r w:rsidR="0050313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934</w:t>
            </w:r>
          </w:p>
        </w:tc>
      </w:tr>
      <w:tr w:rsidR="004E58B5" w:rsidRPr="007E67D8" w:rsidTr="002802E8">
        <w:tc>
          <w:tcPr>
            <w:tcW w:w="4362" w:type="dxa"/>
          </w:tcPr>
          <w:p w:rsidR="0050313B" w:rsidRPr="007E67D8" w:rsidRDefault="0050313B" w:rsidP="008E3072">
            <w:pPr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ดอกเบี้ยค้างจ่าย</w:t>
            </w:r>
            <w:r w:rsidRPr="007E67D8">
              <w:rPr>
                <w:rFonts w:ascii="Angsana New" w:hAnsi="Angsana New"/>
                <w:szCs w:val="24"/>
              </w:rPr>
              <w:t xml:space="preserve"> - </w:t>
            </w:r>
            <w:r w:rsidRPr="007E67D8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  <w:r w:rsidRPr="007E67D8">
              <w:rPr>
                <w:rFonts w:ascii="Angsana New" w:hAnsi="Angsana New"/>
                <w:szCs w:val="24"/>
              </w:rPr>
              <w:t xml:space="preserve"> (</w:t>
            </w:r>
            <w:r w:rsidR="002D5EC0" w:rsidRPr="007E67D8">
              <w:rPr>
                <w:rFonts w:ascii="Angsana New" w:hAnsi="Angsana New" w:hint="cs"/>
                <w:szCs w:val="24"/>
                <w:cs/>
              </w:rPr>
              <w:t>ดู</w:t>
            </w:r>
            <w:r w:rsidRPr="007E67D8">
              <w:rPr>
                <w:rFonts w:ascii="Angsana New" w:hAnsi="Angsana New"/>
                <w:szCs w:val="24"/>
                <w:cs/>
              </w:rPr>
              <w:t>หมายเหตุ</w:t>
            </w:r>
            <w:r w:rsidR="002D5EC0" w:rsidRPr="007E67D8">
              <w:rPr>
                <w:rFonts w:ascii="Angsana New" w:hAnsi="Angsana New" w:hint="cs"/>
                <w:szCs w:val="24"/>
                <w:cs/>
              </w:rPr>
              <w:t>ข้อ</w:t>
            </w:r>
            <w:r w:rsidRPr="007E67D8">
              <w:rPr>
                <w:rFonts w:ascii="Angsana New" w:hAnsi="Angsana New"/>
                <w:szCs w:val="24"/>
                <w:cs/>
              </w:rPr>
              <w:t xml:space="preserve"> </w:t>
            </w:r>
            <w:r w:rsidR="005F5E1C" w:rsidRPr="005F5E1C">
              <w:rPr>
                <w:rFonts w:ascii="Angsana New" w:hAnsi="Angsana New"/>
                <w:szCs w:val="24"/>
              </w:rPr>
              <w:t>5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50313B" w:rsidRPr="007E67D8" w:rsidRDefault="00337530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131</w:t>
            </w: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50313B" w:rsidRPr="007E67D8" w:rsidRDefault="0050313B" w:rsidP="008E3072">
            <w:pPr>
              <w:tabs>
                <w:tab w:val="decimal" w:pos="546"/>
              </w:tabs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50313B" w:rsidRPr="007E67D8" w:rsidRDefault="005F5E1C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4</w:t>
            </w:r>
            <w:r w:rsidR="00DE4972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792</w:t>
            </w: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50313B" w:rsidRPr="007E67D8" w:rsidRDefault="005F5E1C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</w:t>
            </w:r>
            <w:r w:rsidR="0050313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832</w:t>
            </w:r>
          </w:p>
        </w:tc>
      </w:tr>
      <w:tr w:rsidR="004E58B5" w:rsidRPr="007E67D8" w:rsidTr="002802E8">
        <w:tc>
          <w:tcPr>
            <w:tcW w:w="4362" w:type="dxa"/>
          </w:tcPr>
          <w:p w:rsidR="0050313B" w:rsidRPr="007E67D8" w:rsidRDefault="0050313B" w:rsidP="008E3072">
            <w:pPr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ดอกเบี้ยค้างจ่าย</w:t>
            </w:r>
            <w:r w:rsidRPr="007E67D8">
              <w:rPr>
                <w:rFonts w:ascii="Angsana New" w:hAnsi="Angsana New"/>
                <w:szCs w:val="24"/>
              </w:rPr>
              <w:t xml:space="preserve"> </w:t>
            </w:r>
            <w:r w:rsidR="00077C96" w:rsidRPr="007E67D8">
              <w:rPr>
                <w:rFonts w:ascii="Angsana New" w:hAnsi="Angsana New"/>
                <w:szCs w:val="24"/>
              </w:rPr>
              <w:t>-</w:t>
            </w:r>
            <w:r w:rsidRPr="007E67D8">
              <w:rPr>
                <w:rFonts w:ascii="Angsana New" w:hAnsi="Angsana New"/>
                <w:szCs w:val="24"/>
              </w:rPr>
              <w:t xml:space="preserve"> </w:t>
            </w:r>
            <w:r w:rsidRPr="007E67D8">
              <w:rPr>
                <w:rFonts w:ascii="Angsana New" w:hAnsi="Angsana New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50313B" w:rsidRPr="007E67D8" w:rsidRDefault="00337530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298</w:t>
            </w: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50313B" w:rsidRPr="007E67D8" w:rsidRDefault="005F5E1C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369</w:t>
            </w: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50313B" w:rsidRPr="007E67D8" w:rsidRDefault="00DE4972" w:rsidP="008E3072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50313B" w:rsidRPr="007E67D8" w:rsidRDefault="0050313B" w:rsidP="008E3072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</w:tr>
      <w:tr w:rsidR="004E58B5" w:rsidRPr="007E67D8" w:rsidTr="002802E8">
        <w:tc>
          <w:tcPr>
            <w:tcW w:w="4362" w:type="dxa"/>
            <w:vAlign w:val="bottom"/>
          </w:tcPr>
          <w:p w:rsidR="0050313B" w:rsidRPr="007E67D8" w:rsidRDefault="0050313B" w:rsidP="008E3072">
            <w:pPr>
              <w:ind w:left="132" w:right="-18" w:hanging="132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313B" w:rsidRPr="007E67D8" w:rsidRDefault="005F5E1C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12</w:t>
            </w:r>
            <w:r w:rsidR="00077C96" w:rsidRPr="007E67D8">
              <w:rPr>
                <w:rFonts w:ascii="Angsana New" w:hAnsi="Angsana New"/>
                <w:szCs w:val="24"/>
              </w:rPr>
              <w:t>,</w:t>
            </w:r>
            <w:r w:rsidR="00337530">
              <w:rPr>
                <w:rFonts w:ascii="Angsana New" w:hAnsi="Angsana New"/>
                <w:szCs w:val="24"/>
              </w:rPr>
              <w:t>011</w:t>
            </w: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313B" w:rsidRPr="007E67D8" w:rsidRDefault="005F5E1C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10</w:t>
            </w:r>
            <w:r w:rsidR="0050313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990</w:t>
            </w: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313B" w:rsidRPr="007E67D8" w:rsidRDefault="005F5E1C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</w:t>
            </w:r>
            <w:r w:rsidR="00DE4972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238</w:t>
            </w: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:rsidR="0050313B" w:rsidRPr="007E67D8" w:rsidRDefault="005F5E1C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3</w:t>
            </w:r>
            <w:r w:rsidR="0050313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567</w:t>
            </w:r>
          </w:p>
        </w:tc>
      </w:tr>
      <w:tr w:rsidR="0050313B" w:rsidRPr="007E67D8" w:rsidTr="002802E8">
        <w:tc>
          <w:tcPr>
            <w:tcW w:w="4362" w:type="dxa"/>
          </w:tcPr>
          <w:p w:rsidR="0050313B" w:rsidRPr="007E67D8" w:rsidRDefault="0050313B" w:rsidP="008E3072">
            <w:pPr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313B" w:rsidRPr="007E67D8" w:rsidRDefault="00337530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174,498</w:t>
            </w: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313B" w:rsidRPr="007E67D8" w:rsidRDefault="005F5E1C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149</w:t>
            </w:r>
            <w:r w:rsidR="0050313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291</w:t>
            </w: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313B" w:rsidRPr="007E67D8" w:rsidRDefault="005F5E1C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60</w:t>
            </w:r>
            <w:r w:rsidR="00DE4972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767</w:t>
            </w:r>
          </w:p>
        </w:tc>
        <w:tc>
          <w:tcPr>
            <w:tcW w:w="86" w:type="dxa"/>
          </w:tcPr>
          <w:p w:rsidR="0050313B" w:rsidRPr="007E67D8" w:rsidRDefault="0050313B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0313B" w:rsidRPr="007E67D8" w:rsidRDefault="005F5E1C" w:rsidP="008E307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60</w:t>
            </w:r>
            <w:r w:rsidR="0050313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155</w:t>
            </w:r>
          </w:p>
        </w:tc>
      </w:tr>
    </w:tbl>
    <w:p w:rsidR="003175B8" w:rsidRPr="007E67D8" w:rsidRDefault="005F5E1C" w:rsidP="00095B49">
      <w:pPr>
        <w:tabs>
          <w:tab w:val="left" w:pos="1980"/>
          <w:tab w:val="right" w:pos="7200"/>
          <w:tab w:val="right" w:pos="854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5E1C">
        <w:rPr>
          <w:rFonts w:ascii="Angsana New" w:hAnsi="Angsana New"/>
          <w:b/>
          <w:bCs/>
          <w:sz w:val="32"/>
          <w:szCs w:val="32"/>
        </w:rPr>
        <w:t>22</w:t>
      </w:r>
      <w:r w:rsidR="003175B8" w:rsidRPr="007E67D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175B8" w:rsidRPr="007E67D8">
        <w:rPr>
          <w:rFonts w:ascii="Angsana New" w:hAnsi="Angsana New"/>
          <w:b/>
          <w:bCs/>
          <w:sz w:val="32"/>
          <w:szCs w:val="32"/>
          <w:cs/>
        </w:rPr>
        <w:tab/>
      </w:r>
      <w:r w:rsidR="003175B8" w:rsidRPr="007E67D8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:rsidR="005368DE" w:rsidRPr="007E67D8" w:rsidRDefault="00275C51" w:rsidP="008B164B">
      <w:pPr>
        <w:tabs>
          <w:tab w:val="left" w:pos="1980"/>
          <w:tab w:val="right" w:pos="7200"/>
          <w:tab w:val="right" w:pos="8540"/>
        </w:tabs>
        <w:ind w:left="547" w:hanging="7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7E67D8">
        <w:rPr>
          <w:rFonts w:ascii="Angsana New" w:hAnsi="Angsana New" w:hint="cs"/>
          <w:sz w:val="32"/>
          <w:szCs w:val="32"/>
          <w:cs/>
          <w:lang w:eastAsia="ko-KR"/>
        </w:rPr>
        <w:t>เงินกู้ยืมระยะยาวจากสถาบัน</w:t>
      </w:r>
      <w:r w:rsidR="00823A74" w:rsidRPr="007E67D8">
        <w:rPr>
          <w:rFonts w:ascii="Angsana New" w:hAnsi="Angsana New" w:hint="cs"/>
          <w:sz w:val="32"/>
          <w:szCs w:val="32"/>
          <w:cs/>
          <w:lang w:eastAsia="ko-KR"/>
        </w:rPr>
        <w:t>การเงิน</w:t>
      </w:r>
      <w:r w:rsidR="00F82165" w:rsidRPr="007E67D8">
        <w:rPr>
          <w:rFonts w:ascii="Angsana New" w:hAnsi="Angsana New"/>
          <w:sz w:val="32"/>
          <w:szCs w:val="32"/>
          <w:lang w:eastAsia="ko-KR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  <w:lang w:eastAsia="ko-KR"/>
        </w:rPr>
        <w:t xml:space="preserve">ณ วันที่ </w:t>
      </w:r>
      <w:r w:rsidR="005F5E1C" w:rsidRPr="005F5E1C">
        <w:rPr>
          <w:rFonts w:ascii="Angsana New" w:hAnsi="Angsana New"/>
          <w:sz w:val="32"/>
          <w:szCs w:val="32"/>
          <w:lang w:eastAsia="ko-KR"/>
        </w:rPr>
        <w:t>30</w:t>
      </w:r>
      <w:r w:rsidRPr="007E67D8">
        <w:rPr>
          <w:rFonts w:ascii="Angsana New" w:hAnsi="Angsana New"/>
          <w:sz w:val="32"/>
          <w:szCs w:val="32"/>
          <w:lang w:eastAsia="ko-KR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  <w:lang w:eastAsia="ko-KR"/>
        </w:rPr>
        <w:t>มิถุนายน</w:t>
      </w:r>
      <w:r w:rsidR="00DF56F5" w:rsidRPr="007E67D8">
        <w:rPr>
          <w:rFonts w:ascii="Angsana New" w:hAnsi="Angsana New"/>
          <w:sz w:val="32"/>
          <w:szCs w:val="32"/>
          <w:lang w:eastAsia="ko-KR"/>
        </w:rPr>
        <w:t xml:space="preserve"> </w:t>
      </w:r>
      <w:r w:rsidR="005F5E1C" w:rsidRPr="005F5E1C">
        <w:rPr>
          <w:rFonts w:ascii="Angsana New" w:hAnsi="Angsana New"/>
          <w:sz w:val="32"/>
          <w:szCs w:val="32"/>
          <w:lang w:eastAsia="ko-KR"/>
        </w:rPr>
        <w:t>2562</w:t>
      </w:r>
      <w:r w:rsidR="00DF56F5" w:rsidRPr="007E67D8">
        <w:rPr>
          <w:rFonts w:ascii="Angsana New" w:hAnsi="Angsana New"/>
          <w:sz w:val="32"/>
          <w:szCs w:val="32"/>
          <w:lang w:eastAsia="ko-KR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  <w:lang w:eastAsia="ko-KR"/>
        </w:rPr>
        <w:t xml:space="preserve">และวันที่ </w:t>
      </w:r>
      <w:r w:rsidR="005F5E1C" w:rsidRPr="005F5E1C">
        <w:rPr>
          <w:rFonts w:ascii="Angsana New" w:hAnsi="Angsana New"/>
          <w:sz w:val="32"/>
          <w:szCs w:val="32"/>
          <w:lang w:eastAsia="ko-KR"/>
        </w:rPr>
        <w:t>31</w:t>
      </w:r>
      <w:r w:rsidRPr="007E67D8">
        <w:rPr>
          <w:rFonts w:ascii="Angsana New" w:hAnsi="Angsana New"/>
          <w:sz w:val="32"/>
          <w:szCs w:val="32"/>
          <w:lang w:eastAsia="ko-KR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  <w:lang w:eastAsia="ko-KR"/>
        </w:rPr>
        <w:t xml:space="preserve">ธันวาคม </w:t>
      </w:r>
      <w:r w:rsidR="005F5E1C" w:rsidRPr="005F5E1C">
        <w:rPr>
          <w:rFonts w:ascii="Angsana New" w:hAnsi="Angsana New"/>
          <w:sz w:val="32"/>
          <w:szCs w:val="32"/>
          <w:lang w:eastAsia="ko-KR"/>
        </w:rPr>
        <w:t>2561</w:t>
      </w:r>
      <w:r w:rsidRPr="007E67D8">
        <w:rPr>
          <w:rFonts w:ascii="Angsana New" w:hAnsi="Angsana New"/>
          <w:sz w:val="32"/>
          <w:szCs w:val="32"/>
          <w:lang w:eastAsia="ko-KR"/>
        </w:rPr>
        <w:t xml:space="preserve"> </w:t>
      </w:r>
      <w:r w:rsidR="005368DE" w:rsidRPr="007E67D8">
        <w:rPr>
          <w:rFonts w:ascii="Angsana New" w:hAnsi="Angsana New" w:hint="cs"/>
          <w:sz w:val="32"/>
          <w:szCs w:val="32"/>
          <w:cs/>
          <w:lang w:eastAsia="ko-KR"/>
        </w:rPr>
        <w:t>ประกอบด้วย</w:t>
      </w:r>
      <w:r w:rsidR="0001688C" w:rsidRPr="007E67D8">
        <w:rPr>
          <w:rFonts w:ascii="Angsana New" w:hAnsi="Angsana New"/>
          <w:sz w:val="32"/>
          <w:szCs w:val="32"/>
          <w:lang w:eastAsia="ko-KR"/>
        </w:rPr>
        <w:t xml:space="preserve"> (</w:t>
      </w:r>
      <w:r w:rsidR="0001688C" w:rsidRPr="007E67D8">
        <w:rPr>
          <w:rFonts w:ascii="Angsana New" w:hAnsi="Angsana New" w:hint="cs"/>
          <w:sz w:val="32"/>
          <w:szCs w:val="32"/>
          <w:cs/>
          <w:lang w:eastAsia="ko-KR"/>
        </w:rPr>
        <w:t>งบการเงินเฉพาะกิจการ</w:t>
      </w:r>
      <w:r w:rsidR="0001688C" w:rsidRPr="007E67D8">
        <w:rPr>
          <w:rFonts w:ascii="Angsana New" w:hAnsi="Angsana New"/>
          <w:sz w:val="32"/>
          <w:szCs w:val="32"/>
          <w:lang w:eastAsia="ko-KR"/>
        </w:rPr>
        <w:t xml:space="preserve">: </w:t>
      </w:r>
      <w:r w:rsidR="0001688C" w:rsidRPr="007E67D8">
        <w:rPr>
          <w:rFonts w:ascii="Angsana New" w:hAnsi="Angsana New" w:hint="cs"/>
          <w:sz w:val="32"/>
          <w:szCs w:val="32"/>
          <w:cs/>
          <w:lang w:eastAsia="ko-KR"/>
        </w:rPr>
        <w:t>ไม่มี</w:t>
      </w:r>
      <w:r w:rsidR="0001688C" w:rsidRPr="007E67D8">
        <w:rPr>
          <w:rFonts w:ascii="Angsana New" w:hAnsi="Angsana New"/>
          <w:sz w:val="32"/>
          <w:szCs w:val="32"/>
          <w:lang w:eastAsia="ko-KR"/>
        </w:rPr>
        <w:t>)</w:t>
      </w:r>
    </w:p>
    <w:p w:rsidR="009054EE" w:rsidRPr="007E67D8" w:rsidRDefault="009054EE" w:rsidP="002A3C7E">
      <w:pPr>
        <w:ind w:left="420" w:firstLine="980"/>
        <w:jc w:val="right"/>
        <w:rPr>
          <w:rFonts w:ascii="Angsana New" w:hAnsi="Angsana New"/>
          <w:b/>
          <w:bCs/>
          <w:sz w:val="28"/>
        </w:rPr>
      </w:pPr>
      <w:r w:rsidRPr="007E67D8">
        <w:rPr>
          <w:rFonts w:ascii="Angsana New" w:hAnsi="Angsana New"/>
          <w:b/>
          <w:bCs/>
          <w:sz w:val="28"/>
          <w:cs/>
        </w:rPr>
        <w:t>(หน่วย</w:t>
      </w:r>
      <w:r w:rsidRPr="007E67D8">
        <w:rPr>
          <w:rFonts w:ascii="Angsana New" w:hAnsi="Angsana New"/>
          <w:b/>
          <w:bCs/>
          <w:sz w:val="28"/>
        </w:rPr>
        <w:t>:</w:t>
      </w:r>
      <w:r w:rsidRPr="007E67D8">
        <w:rPr>
          <w:rFonts w:ascii="Angsana New" w:hAnsi="Angsana New"/>
          <w:b/>
          <w:bCs/>
          <w:sz w:val="28"/>
          <w:cs/>
        </w:rPr>
        <w:t xml:space="preserve"> พันบาท)</w:t>
      </w:r>
    </w:p>
    <w:tbl>
      <w:tblPr>
        <w:tblW w:w="8682" w:type="dxa"/>
        <w:tblInd w:w="5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192"/>
        <w:gridCol w:w="1230"/>
        <w:gridCol w:w="86"/>
        <w:gridCol w:w="1174"/>
      </w:tblGrid>
      <w:tr w:rsidR="004E58B5" w:rsidRPr="007E67D8" w:rsidTr="00B65FEA">
        <w:trPr>
          <w:trHeight w:val="20"/>
        </w:trPr>
        <w:tc>
          <w:tcPr>
            <w:tcW w:w="6192" w:type="dxa"/>
          </w:tcPr>
          <w:p w:rsidR="00FD292A" w:rsidRPr="007E67D8" w:rsidRDefault="00FD292A" w:rsidP="008E3072">
            <w:pPr>
              <w:pStyle w:val="Header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90" w:type="dxa"/>
            <w:gridSpan w:val="3"/>
            <w:vAlign w:val="bottom"/>
          </w:tcPr>
          <w:p w:rsidR="00FD292A" w:rsidRPr="007E67D8" w:rsidRDefault="00FD292A" w:rsidP="008E307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4E58B5" w:rsidRPr="007E67D8" w:rsidTr="00B65FEA">
        <w:trPr>
          <w:trHeight w:val="20"/>
        </w:trPr>
        <w:tc>
          <w:tcPr>
            <w:tcW w:w="6192" w:type="dxa"/>
          </w:tcPr>
          <w:p w:rsidR="00FD292A" w:rsidRPr="007E67D8" w:rsidRDefault="00FD292A" w:rsidP="008E3072">
            <w:pPr>
              <w:pStyle w:val="Header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FD292A" w:rsidRPr="007E67D8" w:rsidRDefault="00DA0C01" w:rsidP="008E307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86" w:type="dxa"/>
          </w:tcPr>
          <w:p w:rsidR="00FD292A" w:rsidRPr="007E67D8" w:rsidRDefault="00FD292A" w:rsidP="008E307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4" w:type="dxa"/>
            <w:vAlign w:val="bottom"/>
          </w:tcPr>
          <w:p w:rsidR="00FD292A" w:rsidRPr="007E67D8" w:rsidRDefault="00DA0C01" w:rsidP="008E307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</w:tr>
      <w:tr w:rsidR="00DA0C01" w:rsidRPr="007E67D8" w:rsidTr="00DA0C01">
        <w:trPr>
          <w:trHeight w:val="20"/>
        </w:trPr>
        <w:tc>
          <w:tcPr>
            <w:tcW w:w="6192" w:type="dxa"/>
          </w:tcPr>
          <w:p w:rsidR="00DA0C01" w:rsidRPr="007E67D8" w:rsidRDefault="00DA0C01" w:rsidP="008E3072">
            <w:pPr>
              <w:pStyle w:val="Header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DA0C01" w:rsidRPr="007E67D8" w:rsidRDefault="005F5E1C" w:rsidP="008E307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30</w:t>
            </w:r>
            <w:r w:rsidR="00DA0C01" w:rsidRPr="007E67D8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8B164B"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86" w:type="dxa"/>
          </w:tcPr>
          <w:p w:rsidR="00DA0C01" w:rsidRPr="007E67D8" w:rsidRDefault="00DA0C01" w:rsidP="008E307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4" w:type="dxa"/>
            <w:vAlign w:val="bottom"/>
          </w:tcPr>
          <w:p w:rsidR="00DA0C01" w:rsidRPr="007E67D8" w:rsidRDefault="005F5E1C" w:rsidP="008E307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31</w:t>
            </w:r>
            <w:r w:rsidR="00DA0C01" w:rsidRPr="007E67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4E58B5" w:rsidRPr="007E67D8" w:rsidTr="00717A21">
        <w:trPr>
          <w:trHeight w:val="20"/>
        </w:trPr>
        <w:tc>
          <w:tcPr>
            <w:tcW w:w="6192" w:type="dxa"/>
          </w:tcPr>
          <w:p w:rsidR="00FD292A" w:rsidRPr="007E67D8" w:rsidRDefault="00FD292A" w:rsidP="008E3072">
            <w:pPr>
              <w:pStyle w:val="Header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FD292A" w:rsidRPr="007E67D8" w:rsidRDefault="005F5E1C" w:rsidP="008E307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86" w:type="dxa"/>
          </w:tcPr>
          <w:p w:rsidR="00FD292A" w:rsidRPr="007E67D8" w:rsidRDefault="00FD292A" w:rsidP="008E307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4" w:type="dxa"/>
            <w:vAlign w:val="bottom"/>
          </w:tcPr>
          <w:p w:rsidR="00FD292A" w:rsidRPr="007E67D8" w:rsidRDefault="005F5E1C" w:rsidP="008E307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4E58B5" w:rsidRPr="007E67D8" w:rsidTr="001E197D">
        <w:trPr>
          <w:trHeight w:val="20"/>
        </w:trPr>
        <w:tc>
          <w:tcPr>
            <w:tcW w:w="6192" w:type="dxa"/>
          </w:tcPr>
          <w:p w:rsidR="00FD292A" w:rsidRPr="007E67D8" w:rsidRDefault="00FD292A" w:rsidP="008E3072">
            <w:pPr>
              <w:pStyle w:val="Header"/>
              <w:jc w:val="both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230" w:type="dxa"/>
            <w:shd w:val="clear" w:color="auto" w:fill="auto"/>
          </w:tcPr>
          <w:p w:rsidR="00FD292A" w:rsidRPr="007E67D8" w:rsidRDefault="005F5E1C" w:rsidP="008E3072">
            <w:pPr>
              <w:pStyle w:val="BodyText2"/>
              <w:tabs>
                <w:tab w:val="decimal" w:pos="1047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5E1C">
              <w:rPr>
                <w:rFonts w:ascii="Angsana New" w:hAnsi="Angsana New"/>
                <w:sz w:val="28"/>
                <w:szCs w:val="28"/>
              </w:rPr>
              <w:t>169</w:t>
            </w:r>
            <w:r w:rsidR="0096625B" w:rsidRPr="007E67D8">
              <w:rPr>
                <w:rFonts w:ascii="Angsana New" w:hAnsi="Angsana New"/>
                <w:sz w:val="28"/>
                <w:szCs w:val="28"/>
              </w:rPr>
              <w:t>,</w:t>
            </w:r>
            <w:r w:rsidRPr="005F5E1C"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86" w:type="dxa"/>
          </w:tcPr>
          <w:p w:rsidR="00FD292A" w:rsidRPr="007E67D8" w:rsidRDefault="00FD292A" w:rsidP="008E3072">
            <w:pPr>
              <w:pStyle w:val="BodyText2"/>
              <w:tabs>
                <w:tab w:val="decimal" w:pos="124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:rsidR="00FD292A" w:rsidRPr="007E67D8" w:rsidRDefault="005F5E1C" w:rsidP="008E3072">
            <w:pPr>
              <w:pStyle w:val="BodyText2"/>
              <w:tabs>
                <w:tab w:val="decimal" w:pos="1083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5E1C">
              <w:rPr>
                <w:rFonts w:ascii="Angsana New" w:hAnsi="Angsana New"/>
                <w:sz w:val="28"/>
                <w:szCs w:val="28"/>
              </w:rPr>
              <w:t>148</w:t>
            </w:r>
            <w:r w:rsidR="00FD292A" w:rsidRPr="007E67D8">
              <w:rPr>
                <w:rFonts w:ascii="Angsana New" w:hAnsi="Angsana New"/>
                <w:sz w:val="28"/>
                <w:szCs w:val="28"/>
              </w:rPr>
              <w:t>,</w:t>
            </w:r>
            <w:r w:rsidRPr="005F5E1C">
              <w:rPr>
                <w:rFonts w:ascii="Angsana New" w:hAnsi="Angsana New"/>
                <w:sz w:val="28"/>
                <w:szCs w:val="28"/>
              </w:rPr>
              <w:t>104</w:t>
            </w:r>
          </w:p>
        </w:tc>
      </w:tr>
      <w:tr w:rsidR="004E58B5" w:rsidRPr="007E67D8" w:rsidTr="001E197D">
        <w:trPr>
          <w:trHeight w:val="20"/>
        </w:trPr>
        <w:tc>
          <w:tcPr>
            <w:tcW w:w="6192" w:type="dxa"/>
          </w:tcPr>
          <w:p w:rsidR="00FD292A" w:rsidRPr="007E67D8" w:rsidRDefault="00FD292A" w:rsidP="008E3072">
            <w:pPr>
              <w:pStyle w:val="Header"/>
              <w:jc w:val="both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7E67D8">
              <w:rPr>
                <w:rFonts w:ascii="Angsana New" w:hAnsi="Angsana New"/>
                <w:sz w:val="28"/>
              </w:rPr>
              <w:t>:</w:t>
            </w:r>
            <w:r w:rsidRPr="007E67D8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292A" w:rsidRPr="007E67D8" w:rsidRDefault="0096625B" w:rsidP="008E3072">
            <w:pPr>
              <w:pStyle w:val="BodyText2"/>
              <w:tabs>
                <w:tab w:val="decimal" w:pos="1047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67D8">
              <w:rPr>
                <w:rFonts w:ascii="Angsana New" w:hAnsi="Angsana New"/>
                <w:sz w:val="28"/>
                <w:szCs w:val="28"/>
              </w:rPr>
              <w:t>(</w:t>
            </w:r>
            <w:r w:rsidR="005F5E1C" w:rsidRPr="005F5E1C">
              <w:rPr>
                <w:rFonts w:ascii="Angsana New" w:hAnsi="Angsana New"/>
                <w:sz w:val="28"/>
                <w:szCs w:val="28"/>
              </w:rPr>
              <w:t>69</w:t>
            </w:r>
            <w:r w:rsidRPr="007E67D8">
              <w:rPr>
                <w:rFonts w:ascii="Angsana New" w:hAnsi="Angsana New"/>
                <w:sz w:val="28"/>
                <w:szCs w:val="28"/>
              </w:rPr>
              <w:t>,</w:t>
            </w:r>
            <w:r w:rsidR="005F5E1C" w:rsidRPr="005F5E1C">
              <w:rPr>
                <w:rFonts w:ascii="Angsana New" w:hAnsi="Angsana New"/>
                <w:sz w:val="28"/>
                <w:szCs w:val="28"/>
              </w:rPr>
              <w:t>360</w:t>
            </w:r>
            <w:r w:rsidRPr="007E67D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:rsidR="00FD292A" w:rsidRPr="007E67D8" w:rsidRDefault="00FD292A" w:rsidP="008E3072">
            <w:pPr>
              <w:pStyle w:val="BodyText2"/>
              <w:tabs>
                <w:tab w:val="decimal" w:pos="124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:rsidR="00FD292A" w:rsidRPr="007E67D8" w:rsidRDefault="00FD292A" w:rsidP="008E3072">
            <w:pPr>
              <w:pStyle w:val="BodyText2"/>
              <w:tabs>
                <w:tab w:val="decimal" w:pos="1083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67D8">
              <w:rPr>
                <w:rFonts w:ascii="Angsana New" w:hAnsi="Angsana New"/>
                <w:sz w:val="28"/>
                <w:szCs w:val="28"/>
              </w:rPr>
              <w:t>(</w:t>
            </w:r>
            <w:r w:rsidR="005F5E1C" w:rsidRPr="005F5E1C">
              <w:rPr>
                <w:rFonts w:ascii="Angsana New" w:hAnsi="Angsana New"/>
                <w:sz w:val="28"/>
                <w:szCs w:val="28"/>
              </w:rPr>
              <w:t>67</w:t>
            </w:r>
            <w:r w:rsidRPr="007E67D8">
              <w:rPr>
                <w:rFonts w:ascii="Angsana New" w:hAnsi="Angsana New"/>
                <w:sz w:val="28"/>
                <w:szCs w:val="28"/>
              </w:rPr>
              <w:t>,</w:t>
            </w:r>
            <w:r w:rsidR="005F5E1C" w:rsidRPr="005F5E1C">
              <w:rPr>
                <w:rFonts w:ascii="Angsana New" w:hAnsi="Angsana New"/>
                <w:sz w:val="28"/>
                <w:szCs w:val="28"/>
              </w:rPr>
              <w:t>280</w:t>
            </w:r>
            <w:r w:rsidRPr="007E67D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E58B5" w:rsidRPr="007E67D8" w:rsidTr="001E197D">
        <w:trPr>
          <w:trHeight w:val="20"/>
        </w:trPr>
        <w:tc>
          <w:tcPr>
            <w:tcW w:w="6192" w:type="dxa"/>
          </w:tcPr>
          <w:p w:rsidR="00FD292A" w:rsidRPr="007E67D8" w:rsidRDefault="00FD292A" w:rsidP="008E3072">
            <w:pPr>
              <w:pStyle w:val="Header"/>
              <w:jc w:val="both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D292A" w:rsidRPr="007E67D8" w:rsidRDefault="005F5E1C" w:rsidP="008E3072">
            <w:pPr>
              <w:pStyle w:val="BodyText2"/>
              <w:tabs>
                <w:tab w:val="decimal" w:pos="1047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5E1C">
              <w:rPr>
                <w:rFonts w:ascii="Angsana New" w:hAnsi="Angsana New"/>
                <w:sz w:val="28"/>
                <w:szCs w:val="28"/>
              </w:rPr>
              <w:t>100</w:t>
            </w:r>
            <w:r w:rsidR="0096625B" w:rsidRPr="007E67D8">
              <w:rPr>
                <w:rFonts w:ascii="Angsana New" w:hAnsi="Angsana New"/>
                <w:sz w:val="28"/>
                <w:szCs w:val="28"/>
              </w:rPr>
              <w:t>,</w:t>
            </w:r>
            <w:r w:rsidRPr="005F5E1C">
              <w:rPr>
                <w:rFonts w:ascii="Angsana New" w:hAnsi="Angsana New"/>
                <w:sz w:val="28"/>
                <w:szCs w:val="28"/>
              </w:rPr>
              <w:t>070</w:t>
            </w:r>
          </w:p>
        </w:tc>
        <w:tc>
          <w:tcPr>
            <w:tcW w:w="86" w:type="dxa"/>
          </w:tcPr>
          <w:p w:rsidR="00FD292A" w:rsidRPr="007E67D8" w:rsidRDefault="00FD292A" w:rsidP="008E3072">
            <w:pPr>
              <w:pStyle w:val="BodyText2"/>
              <w:tabs>
                <w:tab w:val="decimal" w:pos="124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292A" w:rsidRPr="007E67D8" w:rsidRDefault="005F5E1C" w:rsidP="008E3072">
            <w:pPr>
              <w:pStyle w:val="BodyText2"/>
              <w:tabs>
                <w:tab w:val="decimal" w:pos="1083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5E1C">
              <w:rPr>
                <w:rFonts w:ascii="Angsana New" w:hAnsi="Angsana New"/>
                <w:sz w:val="28"/>
                <w:szCs w:val="28"/>
              </w:rPr>
              <w:t>80</w:t>
            </w:r>
            <w:r w:rsidR="00FD292A" w:rsidRPr="007E67D8">
              <w:rPr>
                <w:rFonts w:ascii="Angsana New" w:hAnsi="Angsana New"/>
                <w:sz w:val="28"/>
                <w:szCs w:val="28"/>
              </w:rPr>
              <w:t>,</w:t>
            </w:r>
            <w:r w:rsidRPr="005F5E1C">
              <w:rPr>
                <w:rFonts w:ascii="Angsana New" w:hAnsi="Angsana New"/>
                <w:sz w:val="28"/>
                <w:szCs w:val="28"/>
              </w:rPr>
              <w:t>824</w:t>
            </w:r>
          </w:p>
        </w:tc>
      </w:tr>
    </w:tbl>
    <w:p w:rsidR="00823A74" w:rsidRPr="007E67D8" w:rsidRDefault="00B64CA7" w:rsidP="00823A74">
      <w:pPr>
        <w:spacing w:before="240"/>
        <w:ind w:left="533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การเปลี่ยนแปลงของบัญชีเงินกู้ยืมระยะยาว</w:t>
      </w:r>
      <w:r w:rsidR="00823A74" w:rsidRPr="007E67D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F5B4F">
        <w:rPr>
          <w:rFonts w:ascii="Angsana New" w:hAnsi="Angsana New" w:hint="cs"/>
          <w:sz w:val="32"/>
          <w:szCs w:val="32"/>
          <w:cs/>
          <w:lang w:eastAsia="ko-KR"/>
        </w:rPr>
        <w:t>สำหรับงวดหกเดือนสิ้นสุด</w:t>
      </w:r>
      <w:r w:rsidR="00275C51" w:rsidRPr="007E67D8">
        <w:rPr>
          <w:rFonts w:ascii="Angsana New" w:hAnsi="Angsana New" w:hint="cs"/>
          <w:sz w:val="32"/>
          <w:szCs w:val="32"/>
          <w:cs/>
          <w:lang w:eastAsia="ko-KR"/>
        </w:rPr>
        <w:t xml:space="preserve">วันที่ </w:t>
      </w:r>
      <w:r w:rsidR="005F5E1C" w:rsidRPr="005F5E1C">
        <w:rPr>
          <w:rFonts w:ascii="Angsana New" w:hAnsi="Angsana New"/>
          <w:sz w:val="32"/>
          <w:szCs w:val="32"/>
          <w:lang w:eastAsia="ko-KR"/>
        </w:rPr>
        <w:t>30</w:t>
      </w:r>
      <w:r w:rsidR="00275C51" w:rsidRPr="007E67D8">
        <w:rPr>
          <w:rFonts w:ascii="Angsana New" w:hAnsi="Angsana New"/>
          <w:sz w:val="32"/>
          <w:szCs w:val="32"/>
          <w:lang w:eastAsia="ko-KR"/>
        </w:rPr>
        <w:t xml:space="preserve"> </w:t>
      </w:r>
      <w:r w:rsidR="00275C51" w:rsidRPr="007E67D8">
        <w:rPr>
          <w:rFonts w:ascii="Angsana New" w:hAnsi="Angsana New" w:hint="cs"/>
          <w:sz w:val="32"/>
          <w:szCs w:val="32"/>
          <w:cs/>
          <w:lang w:eastAsia="ko-KR"/>
        </w:rPr>
        <w:t>มิถุนายน</w:t>
      </w:r>
      <w:r w:rsidR="00DF56F5" w:rsidRPr="007E67D8">
        <w:rPr>
          <w:rFonts w:ascii="Angsana New" w:hAnsi="Angsana New"/>
          <w:sz w:val="32"/>
          <w:szCs w:val="32"/>
          <w:lang w:eastAsia="ko-KR"/>
        </w:rPr>
        <w:t xml:space="preserve"> </w:t>
      </w:r>
      <w:r w:rsidR="005F5E1C" w:rsidRPr="005F5E1C">
        <w:rPr>
          <w:rFonts w:ascii="Angsana New" w:hAnsi="Angsana New"/>
          <w:sz w:val="32"/>
          <w:szCs w:val="32"/>
          <w:lang w:eastAsia="ko-KR"/>
        </w:rPr>
        <w:t>2562</w:t>
      </w:r>
      <w:r w:rsidR="00DF56F5" w:rsidRPr="007E67D8">
        <w:rPr>
          <w:rFonts w:ascii="Angsana New" w:hAnsi="Angsana New"/>
          <w:sz w:val="32"/>
          <w:szCs w:val="32"/>
          <w:lang w:eastAsia="ko-KR"/>
        </w:rPr>
        <w:t xml:space="preserve"> </w:t>
      </w:r>
      <w:r w:rsidR="00275C51" w:rsidRPr="007E67D8">
        <w:rPr>
          <w:rFonts w:ascii="Angsana New" w:hAnsi="Angsana New" w:hint="cs"/>
          <w:sz w:val="32"/>
          <w:szCs w:val="32"/>
          <w:cs/>
          <w:lang w:eastAsia="ko-KR"/>
        </w:rPr>
        <w:t>และ</w:t>
      </w:r>
      <w:r w:rsidR="00DF5B4F">
        <w:rPr>
          <w:rFonts w:ascii="Angsana New" w:hAnsi="Angsana New" w:hint="cs"/>
          <w:sz w:val="32"/>
          <w:szCs w:val="32"/>
          <w:cs/>
          <w:lang w:eastAsia="ko-KR"/>
        </w:rPr>
        <w:t>สำหรับปีสิ้นสุด</w:t>
      </w:r>
      <w:r w:rsidR="00275C51" w:rsidRPr="007E67D8">
        <w:rPr>
          <w:rFonts w:ascii="Angsana New" w:hAnsi="Angsana New" w:hint="cs"/>
          <w:sz w:val="32"/>
          <w:szCs w:val="32"/>
          <w:cs/>
          <w:lang w:eastAsia="ko-KR"/>
        </w:rPr>
        <w:t xml:space="preserve">วันที่ </w:t>
      </w:r>
      <w:r w:rsidR="005F5E1C" w:rsidRPr="005F5E1C">
        <w:rPr>
          <w:rFonts w:ascii="Angsana New" w:hAnsi="Angsana New"/>
          <w:sz w:val="32"/>
          <w:szCs w:val="32"/>
          <w:lang w:eastAsia="ko-KR"/>
        </w:rPr>
        <w:t>31</w:t>
      </w:r>
      <w:r w:rsidR="00275C51" w:rsidRPr="007E67D8">
        <w:rPr>
          <w:rFonts w:ascii="Angsana New" w:hAnsi="Angsana New"/>
          <w:sz w:val="32"/>
          <w:szCs w:val="32"/>
          <w:lang w:eastAsia="ko-KR"/>
        </w:rPr>
        <w:t xml:space="preserve"> </w:t>
      </w:r>
      <w:r w:rsidR="00275C51" w:rsidRPr="007E67D8">
        <w:rPr>
          <w:rFonts w:ascii="Angsana New" w:hAnsi="Angsana New" w:hint="cs"/>
          <w:sz w:val="32"/>
          <w:szCs w:val="32"/>
          <w:cs/>
          <w:lang w:eastAsia="ko-KR"/>
        </w:rPr>
        <w:t xml:space="preserve">ธันวาคม </w:t>
      </w:r>
      <w:r w:rsidR="005F5E1C" w:rsidRPr="005F5E1C">
        <w:rPr>
          <w:rFonts w:ascii="Angsana New" w:hAnsi="Angsana New"/>
          <w:sz w:val="32"/>
          <w:szCs w:val="32"/>
          <w:lang w:eastAsia="ko-KR"/>
        </w:rPr>
        <w:t>2561</w:t>
      </w:r>
      <w:r w:rsidR="00275C51" w:rsidRPr="007E67D8">
        <w:rPr>
          <w:rFonts w:ascii="Angsana New" w:hAnsi="Angsana New"/>
          <w:sz w:val="32"/>
          <w:szCs w:val="32"/>
          <w:lang w:eastAsia="ko-KR"/>
        </w:rPr>
        <w:t xml:space="preserve"> </w:t>
      </w:r>
      <w:r w:rsidRPr="007E67D8">
        <w:rPr>
          <w:rFonts w:ascii="Angsana New" w:hAnsi="Angsana New" w:hint="cs"/>
          <w:spacing w:val="-6"/>
          <w:sz w:val="32"/>
          <w:szCs w:val="32"/>
          <w:cs/>
        </w:rPr>
        <w:t>มีรายละเอียด</w:t>
      </w:r>
      <w:r w:rsidRPr="007E67D8">
        <w:rPr>
          <w:rFonts w:ascii="Angsana New" w:hAnsi="Angsana New" w:hint="cs"/>
          <w:sz w:val="32"/>
          <w:szCs w:val="32"/>
          <w:cs/>
        </w:rPr>
        <w:t>ดังนี้</w:t>
      </w:r>
    </w:p>
    <w:p w:rsidR="00B64CA7" w:rsidRPr="007E67D8" w:rsidRDefault="00B64CA7" w:rsidP="00823A74">
      <w:pPr>
        <w:ind w:left="533"/>
        <w:jc w:val="right"/>
        <w:rPr>
          <w:rFonts w:ascii="Angsana New" w:hAnsi="Angsana New"/>
          <w:b/>
          <w:bCs/>
          <w:caps/>
          <w:sz w:val="28"/>
        </w:rPr>
      </w:pPr>
      <w:r w:rsidRPr="007E67D8">
        <w:rPr>
          <w:rFonts w:ascii="Angsana New" w:hAnsi="Angsana New"/>
          <w:b/>
          <w:bCs/>
          <w:caps/>
          <w:sz w:val="28"/>
        </w:rPr>
        <w:t>(</w:t>
      </w:r>
      <w:r w:rsidRPr="007E67D8">
        <w:rPr>
          <w:rFonts w:ascii="Angsana New" w:hAnsi="Angsana New"/>
          <w:b/>
          <w:bCs/>
          <w:caps/>
          <w:sz w:val="28"/>
          <w:cs/>
        </w:rPr>
        <w:t>หน่วย</w:t>
      </w:r>
      <w:r w:rsidRPr="007E67D8">
        <w:rPr>
          <w:rFonts w:ascii="Angsana New" w:hAnsi="Angsana New"/>
          <w:b/>
          <w:bCs/>
          <w:caps/>
          <w:sz w:val="28"/>
        </w:rPr>
        <w:t xml:space="preserve">: </w:t>
      </w:r>
      <w:r w:rsidRPr="007E67D8">
        <w:rPr>
          <w:rFonts w:ascii="Angsana New" w:hAnsi="Angsana New"/>
          <w:b/>
          <w:bCs/>
          <w:caps/>
          <w:sz w:val="28"/>
          <w:cs/>
        </w:rPr>
        <w:t>พันบาท</w:t>
      </w:r>
      <w:r w:rsidRPr="007E67D8">
        <w:rPr>
          <w:rFonts w:ascii="Angsana New" w:hAnsi="Angsana New"/>
          <w:b/>
          <w:bCs/>
          <w:caps/>
          <w:sz w:val="28"/>
        </w:rPr>
        <w:t>)</w:t>
      </w:r>
    </w:p>
    <w:tbl>
      <w:tblPr>
        <w:tblW w:w="8856" w:type="dxa"/>
        <w:tblInd w:w="36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60"/>
        <w:gridCol w:w="1080"/>
        <w:gridCol w:w="126"/>
        <w:gridCol w:w="990"/>
      </w:tblGrid>
      <w:tr w:rsidR="00B65FEA" w:rsidRPr="007E67D8" w:rsidTr="00C03DBA">
        <w:tc>
          <w:tcPr>
            <w:tcW w:w="6660" w:type="dxa"/>
            <w:vAlign w:val="bottom"/>
          </w:tcPr>
          <w:p w:rsidR="00B65FEA" w:rsidRPr="007E67D8" w:rsidRDefault="00B65FEA" w:rsidP="001E197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:rsidR="00B65FEA" w:rsidRPr="007E67D8" w:rsidRDefault="00B65FEA" w:rsidP="001E197D">
            <w:pPr>
              <w:ind w:left="-12" w:right="-3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01688C" w:rsidRPr="007E67D8" w:rsidTr="00C03DBA">
        <w:tc>
          <w:tcPr>
            <w:tcW w:w="6660" w:type="dxa"/>
            <w:vAlign w:val="bottom"/>
          </w:tcPr>
          <w:p w:rsidR="0001688C" w:rsidRPr="007E67D8" w:rsidRDefault="0001688C" w:rsidP="0001688C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caps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:rsidR="0001688C" w:rsidRPr="007E67D8" w:rsidRDefault="0001688C" w:rsidP="0001688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26" w:type="dxa"/>
          </w:tcPr>
          <w:p w:rsidR="0001688C" w:rsidRPr="007E67D8" w:rsidRDefault="0001688C" w:rsidP="0001688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vAlign w:val="bottom"/>
          </w:tcPr>
          <w:p w:rsidR="0001688C" w:rsidRPr="007E67D8" w:rsidRDefault="0001688C" w:rsidP="0001688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</w:tr>
      <w:tr w:rsidR="0001688C" w:rsidRPr="007E67D8" w:rsidTr="00C03DBA">
        <w:tc>
          <w:tcPr>
            <w:tcW w:w="6660" w:type="dxa"/>
            <w:vAlign w:val="bottom"/>
          </w:tcPr>
          <w:p w:rsidR="0001688C" w:rsidRPr="007E67D8" w:rsidRDefault="0001688C" w:rsidP="0001688C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caps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:rsidR="0001688C" w:rsidRPr="007E67D8" w:rsidRDefault="005F5E1C" w:rsidP="0001688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30</w:t>
            </w:r>
            <w:r w:rsidR="0001688C" w:rsidRPr="007E67D8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01688C"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26" w:type="dxa"/>
          </w:tcPr>
          <w:p w:rsidR="0001688C" w:rsidRPr="007E67D8" w:rsidRDefault="0001688C" w:rsidP="0001688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vAlign w:val="bottom"/>
          </w:tcPr>
          <w:p w:rsidR="0001688C" w:rsidRPr="007E67D8" w:rsidRDefault="005F5E1C" w:rsidP="0001688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31</w:t>
            </w:r>
            <w:r w:rsidR="0001688C" w:rsidRPr="007E67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01688C" w:rsidRPr="007E67D8" w:rsidTr="00C03DBA">
        <w:tc>
          <w:tcPr>
            <w:tcW w:w="6660" w:type="dxa"/>
            <w:vAlign w:val="bottom"/>
          </w:tcPr>
          <w:p w:rsidR="0001688C" w:rsidRPr="007E67D8" w:rsidRDefault="0001688C" w:rsidP="0001688C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caps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:rsidR="0001688C" w:rsidRPr="007E67D8" w:rsidRDefault="005F5E1C" w:rsidP="0001688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26" w:type="dxa"/>
          </w:tcPr>
          <w:p w:rsidR="0001688C" w:rsidRPr="007E67D8" w:rsidRDefault="0001688C" w:rsidP="0001688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vAlign w:val="bottom"/>
          </w:tcPr>
          <w:p w:rsidR="0001688C" w:rsidRPr="007E67D8" w:rsidRDefault="005F5E1C" w:rsidP="0001688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01688C" w:rsidRPr="007E67D8" w:rsidTr="00C03DBA">
        <w:tc>
          <w:tcPr>
            <w:tcW w:w="6660" w:type="dxa"/>
            <w:vAlign w:val="bottom"/>
          </w:tcPr>
          <w:p w:rsidR="0001688C" w:rsidRPr="007E67D8" w:rsidRDefault="0001688C" w:rsidP="00C03DBA">
            <w:pPr>
              <w:tabs>
                <w:tab w:val="left" w:pos="900"/>
                <w:tab w:val="left" w:pos="1440"/>
                <w:tab w:val="left" w:pos="2160"/>
              </w:tabs>
              <w:ind w:left="175" w:right="-108"/>
              <w:jc w:val="thaiDistribute"/>
              <w:rPr>
                <w:rFonts w:ascii="Angsana New" w:hAnsi="Angsana New"/>
                <w:b/>
                <w:bCs/>
                <w:caps/>
                <w:sz w:val="28"/>
                <w:cs/>
              </w:rPr>
            </w:pPr>
            <w:r w:rsidRPr="007E67D8">
              <w:rPr>
                <w:rFonts w:ascii="Angsana New" w:hAnsi="Angsana New"/>
                <w:b/>
                <w:bCs/>
                <w:caps/>
                <w:sz w:val="28"/>
                <w:cs/>
              </w:rPr>
              <w:t>ยอดคงเหลือ</w:t>
            </w:r>
            <w:r w:rsidR="00A472BB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ต้นงวด</w:t>
            </w:r>
            <w:r w:rsidR="00DF5B4F">
              <w:rPr>
                <w:rFonts w:ascii="Angsana New" w:hAnsi="Angsana New"/>
                <w:b/>
                <w:bCs/>
                <w:caps/>
                <w:sz w:val="28"/>
              </w:rPr>
              <w:t>/</w:t>
            </w:r>
            <w:r w:rsidR="00DF5B4F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:rsidR="0001688C" w:rsidRPr="007E67D8" w:rsidRDefault="005F5E1C" w:rsidP="0001688C">
            <w:pPr>
              <w:tabs>
                <w:tab w:val="decimal" w:pos="896"/>
              </w:tabs>
              <w:ind w:right="-320"/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5F5E1C">
              <w:rPr>
                <w:rFonts w:ascii="Angsana New" w:hAnsi="Angsana New"/>
                <w:snapToGrid w:val="0"/>
                <w:sz w:val="28"/>
                <w:lang w:eastAsia="th-TH"/>
              </w:rPr>
              <w:t>148</w:t>
            </w:r>
            <w:r w:rsidR="0001688C" w:rsidRPr="007E67D8">
              <w:rPr>
                <w:rFonts w:ascii="Angsana New" w:hAnsi="Angsana New"/>
                <w:snapToGrid w:val="0"/>
                <w:sz w:val="28"/>
                <w:lang w:eastAsia="th-TH"/>
              </w:rPr>
              <w:t>,</w:t>
            </w:r>
            <w:r w:rsidRPr="005F5E1C">
              <w:rPr>
                <w:rFonts w:ascii="Angsana New" w:hAnsi="Angsana New"/>
                <w:snapToGrid w:val="0"/>
                <w:sz w:val="28"/>
                <w:lang w:eastAsia="th-TH"/>
              </w:rPr>
              <w:t>104</w:t>
            </w:r>
          </w:p>
        </w:tc>
        <w:tc>
          <w:tcPr>
            <w:tcW w:w="126" w:type="dxa"/>
          </w:tcPr>
          <w:p w:rsidR="0001688C" w:rsidRPr="007E67D8" w:rsidRDefault="0001688C" w:rsidP="0001688C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990" w:type="dxa"/>
            <w:vAlign w:val="bottom"/>
          </w:tcPr>
          <w:p w:rsidR="0001688C" w:rsidRPr="007E67D8" w:rsidRDefault="005F5E1C" w:rsidP="0001688C">
            <w:pPr>
              <w:tabs>
                <w:tab w:val="decimal" w:pos="896"/>
              </w:tabs>
              <w:ind w:right="-320"/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5F5E1C">
              <w:rPr>
                <w:rFonts w:ascii="Angsana New" w:hAnsi="Angsana New"/>
                <w:snapToGrid w:val="0"/>
                <w:sz w:val="28"/>
                <w:lang w:eastAsia="th-TH"/>
              </w:rPr>
              <w:t>207</w:t>
            </w:r>
            <w:r w:rsidR="0001688C" w:rsidRPr="007E67D8">
              <w:rPr>
                <w:rFonts w:ascii="Angsana New" w:hAnsi="Angsana New"/>
                <w:snapToGrid w:val="0"/>
                <w:sz w:val="28"/>
                <w:lang w:eastAsia="th-TH"/>
              </w:rPr>
              <w:t>,</w:t>
            </w:r>
            <w:r w:rsidRPr="005F5E1C">
              <w:rPr>
                <w:rFonts w:ascii="Angsana New" w:hAnsi="Angsana New"/>
                <w:snapToGrid w:val="0"/>
                <w:sz w:val="28"/>
                <w:lang w:eastAsia="th-TH"/>
              </w:rPr>
              <w:t>140</w:t>
            </w:r>
          </w:p>
        </w:tc>
      </w:tr>
      <w:tr w:rsidR="0001688C" w:rsidRPr="007E67D8" w:rsidTr="00C03DBA">
        <w:tc>
          <w:tcPr>
            <w:tcW w:w="6660" w:type="dxa"/>
            <w:vAlign w:val="bottom"/>
          </w:tcPr>
          <w:p w:rsidR="0001688C" w:rsidRPr="007E67D8" w:rsidRDefault="0001688C" w:rsidP="00C03DBA">
            <w:pPr>
              <w:tabs>
                <w:tab w:val="left" w:pos="900"/>
                <w:tab w:val="left" w:pos="1440"/>
                <w:tab w:val="left" w:pos="2160"/>
              </w:tabs>
              <w:ind w:left="175"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7E67D8">
              <w:rPr>
                <w:rFonts w:ascii="Angsana New" w:hAnsi="Angsana New" w:hint="cs"/>
                <w:caps/>
                <w:sz w:val="28"/>
                <w:u w:val="single"/>
                <w:cs/>
              </w:rPr>
              <w:t>บวก</w:t>
            </w:r>
            <w:r w:rsidRPr="007E67D8">
              <w:rPr>
                <w:rFonts w:ascii="Angsana New" w:hAnsi="Angsana New"/>
                <w:caps/>
                <w:sz w:val="28"/>
              </w:rPr>
              <w:t xml:space="preserve">: </w:t>
            </w:r>
            <w:r w:rsidRPr="007E67D8">
              <w:rPr>
                <w:rFonts w:ascii="Angsana New" w:hAnsi="Angsana New" w:hint="cs"/>
                <w:caps/>
                <w:sz w:val="28"/>
                <w:cs/>
              </w:rPr>
              <w:t>กู้เพิ่มระหว่างงวด</w:t>
            </w:r>
            <w:r w:rsidR="00DF5B4F">
              <w:rPr>
                <w:rFonts w:ascii="Angsana New" w:hAnsi="Angsana New"/>
                <w:caps/>
                <w:sz w:val="28"/>
              </w:rPr>
              <w:t>/</w:t>
            </w:r>
            <w:r w:rsidR="00DF5B4F">
              <w:rPr>
                <w:rFonts w:ascii="Angsana New" w:hAnsi="Angsana New" w:hint="cs"/>
                <w:caps/>
                <w:sz w:val="28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:rsidR="0001688C" w:rsidRPr="007E67D8" w:rsidRDefault="005F5E1C" w:rsidP="0001688C">
            <w:pPr>
              <w:tabs>
                <w:tab w:val="decimal" w:pos="896"/>
              </w:tabs>
              <w:ind w:right="-320"/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5F5E1C">
              <w:rPr>
                <w:rFonts w:ascii="Angsana New" w:hAnsi="Angsana New"/>
                <w:snapToGrid w:val="0"/>
                <w:sz w:val="28"/>
                <w:lang w:eastAsia="th-TH"/>
              </w:rPr>
              <w:t>53</w:t>
            </w:r>
            <w:r w:rsidR="0001688C" w:rsidRPr="007E67D8">
              <w:rPr>
                <w:rFonts w:ascii="Angsana New" w:hAnsi="Angsana New"/>
                <w:snapToGrid w:val="0"/>
                <w:sz w:val="28"/>
                <w:lang w:eastAsia="th-TH"/>
              </w:rPr>
              <w:t>,</w:t>
            </w:r>
            <w:r w:rsidRPr="005F5E1C">
              <w:rPr>
                <w:rFonts w:ascii="Angsana New" w:hAnsi="Angsana New"/>
                <w:snapToGrid w:val="0"/>
                <w:sz w:val="28"/>
                <w:lang w:eastAsia="th-TH"/>
              </w:rPr>
              <w:t>926</w:t>
            </w:r>
          </w:p>
        </w:tc>
        <w:tc>
          <w:tcPr>
            <w:tcW w:w="126" w:type="dxa"/>
          </w:tcPr>
          <w:p w:rsidR="0001688C" w:rsidRPr="007E67D8" w:rsidRDefault="0001688C" w:rsidP="0001688C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990" w:type="dxa"/>
            <w:vAlign w:val="bottom"/>
          </w:tcPr>
          <w:p w:rsidR="0001688C" w:rsidRPr="007E67D8" w:rsidRDefault="005F5E1C" w:rsidP="0001688C">
            <w:pPr>
              <w:tabs>
                <w:tab w:val="decimal" w:pos="896"/>
              </w:tabs>
              <w:ind w:right="-320"/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5F5E1C">
              <w:rPr>
                <w:rFonts w:ascii="Angsana New" w:hAnsi="Angsana New"/>
                <w:snapToGrid w:val="0"/>
                <w:sz w:val="28"/>
                <w:lang w:eastAsia="th-TH"/>
              </w:rPr>
              <w:t>46</w:t>
            </w:r>
            <w:r w:rsidR="0001688C" w:rsidRPr="007E67D8">
              <w:rPr>
                <w:rFonts w:ascii="Angsana New" w:hAnsi="Angsana New"/>
                <w:snapToGrid w:val="0"/>
                <w:sz w:val="28"/>
                <w:lang w:eastAsia="th-TH"/>
              </w:rPr>
              <w:t>,</w:t>
            </w:r>
            <w:r w:rsidRPr="005F5E1C">
              <w:rPr>
                <w:rFonts w:ascii="Angsana New" w:hAnsi="Angsana New"/>
                <w:snapToGrid w:val="0"/>
                <w:sz w:val="28"/>
                <w:lang w:eastAsia="th-TH"/>
              </w:rPr>
              <w:t>074</w:t>
            </w:r>
          </w:p>
        </w:tc>
      </w:tr>
      <w:tr w:rsidR="0001688C" w:rsidRPr="007E67D8" w:rsidTr="00C03DBA">
        <w:tc>
          <w:tcPr>
            <w:tcW w:w="6660" w:type="dxa"/>
            <w:vAlign w:val="bottom"/>
          </w:tcPr>
          <w:p w:rsidR="0001688C" w:rsidRPr="00DF5B4F" w:rsidRDefault="0001688C" w:rsidP="00C03DBA">
            <w:pPr>
              <w:tabs>
                <w:tab w:val="left" w:pos="900"/>
                <w:tab w:val="left" w:pos="1440"/>
                <w:tab w:val="left" w:pos="2160"/>
              </w:tabs>
              <w:ind w:left="175"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7E67D8">
              <w:rPr>
                <w:rFonts w:ascii="Angsana New" w:hAnsi="Angsana New"/>
                <w:caps/>
                <w:sz w:val="28"/>
                <w:u w:val="single"/>
                <w:cs/>
              </w:rPr>
              <w:t>หัก</w:t>
            </w:r>
            <w:r w:rsidRPr="007E67D8">
              <w:rPr>
                <w:rFonts w:ascii="Angsana New" w:hAnsi="Angsana New"/>
                <w:caps/>
                <w:sz w:val="28"/>
              </w:rPr>
              <w:t xml:space="preserve">: </w:t>
            </w:r>
            <w:r w:rsidRPr="007E67D8">
              <w:rPr>
                <w:rFonts w:ascii="Angsana New" w:hAnsi="Angsana New"/>
                <w:caps/>
                <w:sz w:val="28"/>
                <w:cs/>
              </w:rPr>
              <w:t>จ่ายคืนเงินกู้</w:t>
            </w:r>
            <w:r w:rsidR="00DF5B4F">
              <w:rPr>
                <w:rFonts w:ascii="Angsana New" w:hAnsi="Angsana New" w:hint="cs"/>
                <w:caps/>
                <w:sz w:val="28"/>
                <w:cs/>
              </w:rPr>
              <w:t>ระหว่างงวด</w:t>
            </w:r>
            <w:r w:rsidR="00DF5B4F">
              <w:rPr>
                <w:rFonts w:ascii="Angsana New" w:hAnsi="Angsana New"/>
                <w:caps/>
                <w:sz w:val="28"/>
              </w:rPr>
              <w:t>/</w:t>
            </w:r>
            <w:r w:rsidR="00DF5B4F">
              <w:rPr>
                <w:rFonts w:ascii="Angsana New" w:hAnsi="Angsana New" w:hint="cs"/>
                <w:caps/>
                <w:sz w:val="28"/>
                <w:cs/>
              </w:rPr>
              <w:t>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01688C" w:rsidRPr="007E67D8" w:rsidRDefault="0001688C" w:rsidP="0001688C">
            <w:pPr>
              <w:tabs>
                <w:tab w:val="decimal" w:pos="896"/>
              </w:tabs>
              <w:ind w:right="-320"/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7E67D8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="005F5E1C" w:rsidRPr="005F5E1C">
              <w:rPr>
                <w:rFonts w:ascii="Angsana New" w:hAnsi="Angsana New"/>
                <w:snapToGrid w:val="0"/>
                <w:sz w:val="28"/>
                <w:lang w:eastAsia="th-TH"/>
              </w:rPr>
              <w:t>32</w:t>
            </w:r>
            <w:r w:rsidRPr="007E67D8">
              <w:rPr>
                <w:rFonts w:ascii="Angsana New" w:hAnsi="Angsana New"/>
                <w:snapToGrid w:val="0"/>
                <w:sz w:val="28"/>
                <w:lang w:eastAsia="th-TH"/>
              </w:rPr>
              <w:t>,</w:t>
            </w:r>
            <w:r w:rsidR="005F5E1C" w:rsidRPr="005F5E1C">
              <w:rPr>
                <w:rFonts w:ascii="Angsana New" w:hAnsi="Angsana New"/>
                <w:snapToGrid w:val="0"/>
                <w:sz w:val="28"/>
                <w:lang w:eastAsia="th-TH"/>
              </w:rPr>
              <w:t>600</w:t>
            </w:r>
            <w:r w:rsidRPr="007E67D8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26" w:type="dxa"/>
          </w:tcPr>
          <w:p w:rsidR="0001688C" w:rsidRPr="007E67D8" w:rsidRDefault="0001688C" w:rsidP="0001688C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1688C" w:rsidRPr="007E67D8" w:rsidRDefault="0001688C" w:rsidP="0001688C">
            <w:pPr>
              <w:tabs>
                <w:tab w:val="decimal" w:pos="896"/>
              </w:tabs>
              <w:ind w:right="-320"/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7E67D8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="005F5E1C" w:rsidRPr="005F5E1C">
              <w:rPr>
                <w:rFonts w:ascii="Angsana New" w:hAnsi="Angsana New"/>
                <w:snapToGrid w:val="0"/>
                <w:sz w:val="28"/>
                <w:lang w:eastAsia="th-TH"/>
              </w:rPr>
              <w:t>105</w:t>
            </w:r>
            <w:r w:rsidRPr="007E67D8">
              <w:rPr>
                <w:rFonts w:ascii="Angsana New" w:hAnsi="Angsana New"/>
                <w:snapToGrid w:val="0"/>
                <w:sz w:val="28"/>
                <w:lang w:eastAsia="th-TH"/>
              </w:rPr>
              <w:t>,</w:t>
            </w:r>
            <w:r w:rsidR="005F5E1C" w:rsidRPr="005F5E1C">
              <w:rPr>
                <w:rFonts w:ascii="Angsana New" w:hAnsi="Angsana New"/>
                <w:snapToGrid w:val="0"/>
                <w:sz w:val="28"/>
                <w:lang w:eastAsia="th-TH"/>
              </w:rPr>
              <w:t>110</w:t>
            </w:r>
            <w:r w:rsidRPr="007E67D8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</w:tr>
      <w:tr w:rsidR="0001688C" w:rsidRPr="007E67D8" w:rsidTr="00C03DBA">
        <w:tc>
          <w:tcPr>
            <w:tcW w:w="6660" w:type="dxa"/>
            <w:vAlign w:val="bottom"/>
          </w:tcPr>
          <w:p w:rsidR="0001688C" w:rsidRPr="007E67D8" w:rsidRDefault="0001688C" w:rsidP="00C03DBA">
            <w:pPr>
              <w:tabs>
                <w:tab w:val="left" w:pos="900"/>
                <w:tab w:val="left" w:pos="1440"/>
                <w:tab w:val="left" w:pos="2160"/>
              </w:tabs>
              <w:ind w:left="175" w:right="-108"/>
              <w:jc w:val="thaiDistribute"/>
              <w:rPr>
                <w:rFonts w:ascii="Angsana New" w:hAnsi="Angsana New"/>
                <w:b/>
                <w:bCs/>
                <w:caps/>
                <w:sz w:val="28"/>
                <w:cs/>
              </w:rPr>
            </w:pPr>
            <w:r w:rsidRPr="007E67D8">
              <w:rPr>
                <w:rFonts w:ascii="Angsana New" w:hAnsi="Angsana New"/>
                <w:b/>
                <w:bCs/>
                <w:caps/>
                <w:sz w:val="28"/>
                <w:cs/>
              </w:rPr>
              <w:t>ยอดคงเหลือ</w:t>
            </w:r>
            <w:r w:rsidR="00A472BB">
              <w:rPr>
                <w:rFonts w:ascii="Angsana New" w:hAnsi="Angsana New"/>
                <w:b/>
                <w:bCs/>
                <w:caps/>
                <w:sz w:val="28"/>
                <w:cs/>
              </w:rPr>
              <w:t>ปลายงวด</w:t>
            </w:r>
            <w:r w:rsidR="00DF5B4F">
              <w:rPr>
                <w:rFonts w:ascii="Angsana New" w:hAnsi="Angsana New"/>
                <w:b/>
                <w:bCs/>
                <w:caps/>
                <w:sz w:val="28"/>
              </w:rPr>
              <w:t>/</w:t>
            </w:r>
            <w:r w:rsidR="00DF5B4F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688C" w:rsidRPr="007E67D8" w:rsidRDefault="005F5E1C" w:rsidP="0001688C">
            <w:pPr>
              <w:tabs>
                <w:tab w:val="decimal" w:pos="896"/>
              </w:tabs>
              <w:ind w:right="-320"/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5F5E1C">
              <w:rPr>
                <w:rFonts w:ascii="Angsana New" w:hAnsi="Angsana New"/>
                <w:snapToGrid w:val="0"/>
                <w:sz w:val="28"/>
                <w:lang w:eastAsia="th-TH"/>
              </w:rPr>
              <w:t>169</w:t>
            </w:r>
            <w:r w:rsidR="0001688C" w:rsidRPr="007E67D8">
              <w:rPr>
                <w:rFonts w:ascii="Angsana New" w:hAnsi="Angsana New"/>
                <w:snapToGrid w:val="0"/>
                <w:sz w:val="28"/>
                <w:lang w:eastAsia="th-TH"/>
              </w:rPr>
              <w:t>,</w:t>
            </w:r>
            <w:r w:rsidRPr="005F5E1C">
              <w:rPr>
                <w:rFonts w:ascii="Angsana New" w:hAnsi="Angsana New"/>
                <w:snapToGrid w:val="0"/>
                <w:sz w:val="28"/>
                <w:lang w:eastAsia="th-TH"/>
              </w:rPr>
              <w:t>430</w:t>
            </w:r>
          </w:p>
        </w:tc>
        <w:tc>
          <w:tcPr>
            <w:tcW w:w="126" w:type="dxa"/>
          </w:tcPr>
          <w:p w:rsidR="0001688C" w:rsidRPr="007E67D8" w:rsidRDefault="0001688C" w:rsidP="0001688C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688C" w:rsidRPr="007E67D8" w:rsidRDefault="005F5E1C" w:rsidP="0001688C">
            <w:pPr>
              <w:tabs>
                <w:tab w:val="decimal" w:pos="896"/>
              </w:tabs>
              <w:ind w:right="-320"/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5F5E1C">
              <w:rPr>
                <w:rFonts w:ascii="Angsana New" w:hAnsi="Angsana New"/>
                <w:snapToGrid w:val="0"/>
                <w:sz w:val="28"/>
                <w:lang w:eastAsia="th-TH"/>
              </w:rPr>
              <w:t>148</w:t>
            </w:r>
            <w:r w:rsidR="0001688C" w:rsidRPr="007E67D8">
              <w:rPr>
                <w:rFonts w:ascii="Angsana New" w:hAnsi="Angsana New"/>
                <w:snapToGrid w:val="0"/>
                <w:sz w:val="28"/>
                <w:lang w:eastAsia="th-TH"/>
              </w:rPr>
              <w:t>,</w:t>
            </w:r>
            <w:r w:rsidRPr="005F5E1C">
              <w:rPr>
                <w:rFonts w:ascii="Angsana New" w:hAnsi="Angsana New"/>
                <w:snapToGrid w:val="0"/>
                <w:sz w:val="28"/>
                <w:lang w:eastAsia="th-TH"/>
              </w:rPr>
              <w:t>104</w:t>
            </w:r>
          </w:p>
        </w:tc>
      </w:tr>
    </w:tbl>
    <w:p w:rsidR="00FB23DC" w:rsidRPr="007E67D8" w:rsidRDefault="00FB23DC" w:rsidP="00942595">
      <w:pPr>
        <w:tabs>
          <w:tab w:val="left" w:pos="900"/>
        </w:tabs>
        <w:spacing w:before="240" w:after="360"/>
        <w:ind w:left="547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  <w:cs/>
        </w:rPr>
        <w:t>บริษัท สตาร์ แก๊ส จำกัด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="0060752E" w:rsidRPr="007E67D8">
        <w:rPr>
          <w:rFonts w:ascii="Angsana New" w:hAnsi="Angsana New" w:hint="cs"/>
          <w:sz w:val="32"/>
          <w:szCs w:val="32"/>
          <w:cs/>
        </w:rPr>
        <w:t>ซึ่งเป็น</w:t>
      </w:r>
      <w:r w:rsidRPr="007E67D8">
        <w:rPr>
          <w:rFonts w:ascii="Angsana New" w:hAnsi="Angsana New"/>
          <w:sz w:val="32"/>
          <w:szCs w:val="32"/>
          <w:cs/>
        </w:rPr>
        <w:t>บริษัทย่อย</w:t>
      </w:r>
      <w:r w:rsidR="0060752E" w:rsidRPr="007E67D8">
        <w:rPr>
          <w:rFonts w:ascii="Angsana New" w:hAnsi="Angsana New" w:hint="cs"/>
          <w:sz w:val="32"/>
          <w:szCs w:val="32"/>
          <w:cs/>
        </w:rPr>
        <w:t>ของบริษัทได้ทำสัญญาเงินกู้ยืม</w:t>
      </w:r>
      <w:r w:rsidR="00823A74" w:rsidRPr="007E67D8">
        <w:rPr>
          <w:rFonts w:ascii="Angsana New" w:hAnsi="Angsana New" w:hint="cs"/>
          <w:sz w:val="32"/>
          <w:szCs w:val="32"/>
          <w:cs/>
        </w:rPr>
        <w:t>ระยะยาวกับสถาบันการเงินแห่งหนึ่งซึ่ง</w:t>
      </w:r>
      <w:r w:rsidRPr="007E67D8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ต้องปฏิบัติตามเงื่อนไขบางประการตามที่ระบุในสัญญา เช่น การคงสัดส่วนการถือหุ้น การดำรงอัตราหนี้สินต่อทุนไม่เกิน </w:t>
      </w:r>
      <w:r w:rsidR="005F5E1C" w:rsidRPr="005F5E1C">
        <w:rPr>
          <w:rFonts w:ascii="Angsana New" w:hAnsi="Angsana New"/>
          <w:sz w:val="32"/>
          <w:szCs w:val="32"/>
        </w:rPr>
        <w:t>1</w:t>
      </w:r>
      <w:r w:rsidRPr="007E67D8">
        <w:rPr>
          <w:rFonts w:ascii="Angsana New" w:hAnsi="Angsana New"/>
          <w:sz w:val="32"/>
          <w:szCs w:val="32"/>
        </w:rPr>
        <w:t>.</w:t>
      </w:r>
      <w:r w:rsidR="005F5E1C" w:rsidRPr="005F5E1C">
        <w:rPr>
          <w:rFonts w:ascii="Angsana New" w:hAnsi="Angsana New"/>
          <w:sz w:val="32"/>
          <w:szCs w:val="32"/>
        </w:rPr>
        <w:t>2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/>
          <w:sz w:val="32"/>
          <w:szCs w:val="32"/>
          <w:cs/>
        </w:rPr>
        <w:t>เท่า และอัตราส่วนความสามารถในการชำระหนี้</w:t>
      </w:r>
      <w:r w:rsidRPr="007E67D8">
        <w:rPr>
          <w:rFonts w:ascii="Angsana New" w:hAnsi="Angsana New"/>
          <w:sz w:val="32"/>
          <w:szCs w:val="32"/>
        </w:rPr>
        <w:t xml:space="preserve"> (Debt service coverage ratio) </w:t>
      </w:r>
      <w:r w:rsidRPr="007E67D8">
        <w:rPr>
          <w:rFonts w:ascii="Angsana New" w:hAnsi="Angsana New"/>
          <w:sz w:val="32"/>
          <w:szCs w:val="32"/>
          <w:cs/>
        </w:rPr>
        <w:t>ไม่</w:t>
      </w:r>
      <w:r w:rsidRPr="007E67D8">
        <w:rPr>
          <w:rFonts w:ascii="Angsana New" w:hAnsi="Angsana New" w:hint="cs"/>
          <w:sz w:val="32"/>
          <w:szCs w:val="32"/>
          <w:cs/>
        </w:rPr>
        <w:t>ต่ำกว่า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1</w:t>
      </w:r>
      <w:r w:rsidRPr="007E67D8">
        <w:rPr>
          <w:rFonts w:ascii="Angsana New" w:hAnsi="Angsana New"/>
          <w:sz w:val="32"/>
          <w:szCs w:val="32"/>
        </w:rPr>
        <w:t>.</w:t>
      </w:r>
      <w:r w:rsidR="005F5E1C" w:rsidRPr="005F5E1C">
        <w:rPr>
          <w:rFonts w:ascii="Angsana New" w:hAnsi="Angsana New"/>
          <w:sz w:val="32"/>
          <w:szCs w:val="32"/>
        </w:rPr>
        <w:t>2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/>
          <w:sz w:val="32"/>
          <w:szCs w:val="32"/>
          <w:cs/>
        </w:rPr>
        <w:t>เท่า นับแต่ปี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2559</w:t>
      </w:r>
    </w:p>
    <w:p w:rsidR="000F320E" w:rsidRPr="007E67D8" w:rsidRDefault="005F5E1C" w:rsidP="000F320E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5E1C">
        <w:rPr>
          <w:rFonts w:ascii="Angsana New" w:hAnsi="Angsana New"/>
          <w:b/>
          <w:bCs/>
          <w:spacing w:val="-10"/>
          <w:sz w:val="32"/>
          <w:szCs w:val="32"/>
        </w:rPr>
        <w:t>23</w:t>
      </w:r>
      <w:r w:rsidR="000F320E" w:rsidRPr="007E67D8">
        <w:rPr>
          <w:rFonts w:ascii="Angsana New" w:hAnsi="Angsana New"/>
          <w:b/>
          <w:bCs/>
          <w:spacing w:val="-10"/>
          <w:sz w:val="32"/>
          <w:szCs w:val="32"/>
        </w:rPr>
        <w:t>.</w:t>
      </w:r>
      <w:r w:rsidR="000F320E" w:rsidRPr="007E67D8">
        <w:rPr>
          <w:rFonts w:ascii="Angsana New" w:hAnsi="Angsana New"/>
          <w:b/>
          <w:bCs/>
          <w:spacing w:val="-10"/>
          <w:sz w:val="32"/>
          <w:szCs w:val="32"/>
        </w:rPr>
        <w:tab/>
      </w:r>
      <w:r w:rsidR="000F320E" w:rsidRPr="007E67D8">
        <w:rPr>
          <w:rFonts w:ascii="Angsana New" w:hAnsi="Angsana New" w:hint="cs"/>
          <w:b/>
          <w:bCs/>
          <w:spacing w:val="-10"/>
          <w:sz w:val="32"/>
          <w:szCs w:val="32"/>
          <w:cs/>
        </w:rPr>
        <w:t>เงิน</w:t>
      </w:r>
      <w:r w:rsidR="000F320E" w:rsidRPr="007E67D8">
        <w:rPr>
          <w:rFonts w:ascii="Angsana New" w:hAnsi="Angsana New" w:hint="cs"/>
          <w:b/>
          <w:bCs/>
          <w:sz w:val="32"/>
          <w:szCs w:val="32"/>
          <w:cs/>
        </w:rPr>
        <w:t>กู้ยืมระยะสั้น</w:t>
      </w:r>
    </w:p>
    <w:tbl>
      <w:tblPr>
        <w:tblW w:w="8748" w:type="dxa"/>
        <w:tblInd w:w="540" w:type="dxa"/>
        <w:tblLayout w:type="fixed"/>
        <w:tblLook w:val="0000"/>
      </w:tblPr>
      <w:tblGrid>
        <w:gridCol w:w="3150"/>
        <w:gridCol w:w="720"/>
        <w:gridCol w:w="798"/>
        <w:gridCol w:w="1020"/>
        <w:gridCol w:w="1020"/>
        <w:gridCol w:w="1020"/>
        <w:gridCol w:w="1020"/>
      </w:tblGrid>
      <w:tr w:rsidR="000F320E" w:rsidRPr="007E67D8" w:rsidTr="00701F4E">
        <w:tc>
          <w:tcPr>
            <w:tcW w:w="3150" w:type="dxa"/>
          </w:tcPr>
          <w:p w:rsidR="000F320E" w:rsidRPr="007E67D8" w:rsidRDefault="000F320E" w:rsidP="003A28FE">
            <w:pPr>
              <w:ind w:right="-18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</w:rPr>
              <w:tab/>
            </w:r>
            <w:r w:rsidRPr="007E67D8">
              <w:rPr>
                <w:rFonts w:ascii="Angsana New" w:hAnsi="Angsana New"/>
                <w:b/>
                <w:bCs/>
                <w:szCs w:val="24"/>
              </w:rPr>
              <w:tab/>
            </w:r>
            <w:r w:rsidRPr="007E67D8">
              <w:rPr>
                <w:rFonts w:ascii="Angsana New" w:hAnsi="Angsana New"/>
                <w:b/>
                <w:bCs/>
                <w:szCs w:val="24"/>
              </w:rPr>
              <w:tab/>
            </w:r>
          </w:p>
        </w:tc>
        <w:tc>
          <w:tcPr>
            <w:tcW w:w="1518" w:type="dxa"/>
            <w:gridSpan w:val="2"/>
            <w:vAlign w:val="bottom"/>
          </w:tcPr>
          <w:p w:rsidR="000F320E" w:rsidRPr="007E67D8" w:rsidRDefault="000F320E" w:rsidP="003A28FE">
            <w:pPr>
              <w:ind w:right="-18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0F320E" w:rsidRPr="007E67D8" w:rsidRDefault="000F320E" w:rsidP="003A28FE">
            <w:pPr>
              <w:ind w:right="-18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0F320E" w:rsidRPr="007E67D8" w:rsidRDefault="000F320E" w:rsidP="003A28FE">
            <w:pPr>
              <w:ind w:right="-18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หน่วย</w:t>
            </w:r>
            <w:r w:rsidRPr="007E67D8">
              <w:rPr>
                <w:rFonts w:ascii="Angsana New" w:hAnsi="Angsana New"/>
                <w:b/>
                <w:bCs/>
                <w:szCs w:val="24"/>
              </w:rPr>
              <w:t xml:space="preserve">: </w:t>
            </w: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  <w:r w:rsidRPr="007E67D8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</w:tr>
      <w:tr w:rsidR="000F320E" w:rsidRPr="007E67D8" w:rsidTr="00701F4E">
        <w:tc>
          <w:tcPr>
            <w:tcW w:w="3150" w:type="dxa"/>
            <w:vAlign w:val="bottom"/>
          </w:tcPr>
          <w:p w:rsidR="000F320E" w:rsidRPr="007E67D8" w:rsidRDefault="000F320E" w:rsidP="003A28F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เงินกู้ยืมระยะสั้นจาก</w:t>
            </w:r>
          </w:p>
        </w:tc>
        <w:tc>
          <w:tcPr>
            <w:tcW w:w="1518" w:type="dxa"/>
            <w:gridSpan w:val="2"/>
            <w:vAlign w:val="bottom"/>
          </w:tcPr>
          <w:p w:rsidR="000F320E" w:rsidRPr="007E67D8" w:rsidRDefault="000F320E" w:rsidP="003A28F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อัตราดอกเบี้ย                    (ร้อยละต่อปี)</w:t>
            </w:r>
          </w:p>
        </w:tc>
        <w:tc>
          <w:tcPr>
            <w:tcW w:w="2040" w:type="dxa"/>
            <w:gridSpan w:val="2"/>
            <w:vAlign w:val="bottom"/>
          </w:tcPr>
          <w:p w:rsidR="000F320E" w:rsidRPr="007E67D8" w:rsidRDefault="000F320E" w:rsidP="003A28F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040" w:type="dxa"/>
            <w:gridSpan w:val="2"/>
            <w:vAlign w:val="bottom"/>
          </w:tcPr>
          <w:p w:rsidR="000F320E" w:rsidRPr="007E67D8" w:rsidRDefault="000F320E" w:rsidP="003A28F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0F320E" w:rsidRPr="007E67D8" w:rsidTr="00701F4E">
        <w:tc>
          <w:tcPr>
            <w:tcW w:w="3150" w:type="dxa"/>
          </w:tcPr>
          <w:p w:rsidR="000F320E" w:rsidRPr="007E67D8" w:rsidRDefault="000F320E" w:rsidP="003A28FE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720" w:type="dxa"/>
            <w:vAlign w:val="bottom"/>
          </w:tcPr>
          <w:p w:rsidR="000F320E" w:rsidRPr="007E67D8" w:rsidRDefault="005F5E1C" w:rsidP="003A28FE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  <w:u w:val="single"/>
              </w:rPr>
              <w:t>2562</w:t>
            </w:r>
          </w:p>
        </w:tc>
        <w:tc>
          <w:tcPr>
            <w:tcW w:w="798" w:type="dxa"/>
            <w:vAlign w:val="bottom"/>
          </w:tcPr>
          <w:p w:rsidR="000F320E" w:rsidRPr="007E67D8" w:rsidRDefault="005F5E1C" w:rsidP="003A28FE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  <w:u w:val="single"/>
              </w:rPr>
              <w:t>2561</w:t>
            </w:r>
          </w:p>
        </w:tc>
        <w:tc>
          <w:tcPr>
            <w:tcW w:w="1020" w:type="dxa"/>
            <w:vAlign w:val="bottom"/>
          </w:tcPr>
          <w:p w:rsidR="000F320E" w:rsidRPr="007E67D8" w:rsidRDefault="005F5E1C" w:rsidP="003A28FE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  <w:u w:val="single"/>
              </w:rPr>
              <w:t>2562</w:t>
            </w:r>
          </w:p>
        </w:tc>
        <w:tc>
          <w:tcPr>
            <w:tcW w:w="1020" w:type="dxa"/>
            <w:vAlign w:val="bottom"/>
          </w:tcPr>
          <w:p w:rsidR="000F320E" w:rsidRPr="007E67D8" w:rsidRDefault="005F5E1C" w:rsidP="003A28FE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  <w:u w:val="single"/>
              </w:rPr>
              <w:t>2561</w:t>
            </w:r>
          </w:p>
        </w:tc>
        <w:tc>
          <w:tcPr>
            <w:tcW w:w="1020" w:type="dxa"/>
            <w:vAlign w:val="bottom"/>
          </w:tcPr>
          <w:p w:rsidR="000F320E" w:rsidRPr="007E67D8" w:rsidRDefault="005F5E1C" w:rsidP="003A28FE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  <w:u w:val="single"/>
              </w:rPr>
              <w:t>2562</w:t>
            </w:r>
          </w:p>
        </w:tc>
        <w:tc>
          <w:tcPr>
            <w:tcW w:w="1020" w:type="dxa"/>
            <w:vAlign w:val="bottom"/>
          </w:tcPr>
          <w:p w:rsidR="000F320E" w:rsidRPr="007E67D8" w:rsidRDefault="005F5E1C" w:rsidP="003A28FE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  <w:u w:val="single"/>
              </w:rPr>
              <w:t>2561</w:t>
            </w:r>
          </w:p>
        </w:tc>
      </w:tr>
      <w:tr w:rsidR="000F320E" w:rsidRPr="007E67D8" w:rsidTr="00701F4E">
        <w:tc>
          <w:tcPr>
            <w:tcW w:w="3150" w:type="dxa"/>
          </w:tcPr>
          <w:p w:rsidR="000F320E" w:rsidRPr="007E67D8" w:rsidRDefault="000F320E" w:rsidP="003A28FE">
            <w:pPr>
              <w:ind w:left="225" w:right="-18" w:hanging="225"/>
              <w:jc w:val="thaiDistribute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 w:hint="cs"/>
                <w:szCs w:val="24"/>
                <w:cs/>
              </w:rPr>
              <w:t>กิจการที่เกี่ยวข้องกัน (</w:t>
            </w:r>
            <w:r w:rsidR="00801B8D">
              <w:rPr>
                <w:rFonts w:ascii="Angsana New" w:hAnsi="Angsana New" w:hint="cs"/>
                <w:szCs w:val="24"/>
                <w:cs/>
              </w:rPr>
              <w:t>ดู</w:t>
            </w:r>
            <w:r w:rsidRPr="007E67D8">
              <w:rPr>
                <w:rFonts w:ascii="Angsana New" w:hAnsi="Angsana New" w:hint="cs"/>
                <w:szCs w:val="24"/>
                <w:cs/>
              </w:rPr>
              <w:t>หมายเหตุ</w:t>
            </w:r>
            <w:r w:rsidR="00801B8D">
              <w:rPr>
                <w:rFonts w:ascii="Angsana New" w:hAnsi="Angsana New" w:hint="cs"/>
                <w:szCs w:val="24"/>
                <w:cs/>
              </w:rPr>
              <w:t>ข้อ</w:t>
            </w:r>
            <w:r w:rsidRPr="007E67D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5F5E1C" w:rsidRPr="005F5E1C">
              <w:rPr>
                <w:rFonts w:ascii="Angsana New" w:hAnsi="Angsana New"/>
                <w:szCs w:val="24"/>
              </w:rPr>
              <w:t>5</w:t>
            </w:r>
            <w:r w:rsidRPr="007E67D8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:rsidR="000F320E" w:rsidRPr="007E67D8" w:rsidRDefault="005F5E1C" w:rsidP="003A28FE">
            <w:pP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5F5E1C">
              <w:rPr>
                <w:rFonts w:ascii="Angsana New" w:hAnsi="Angsana New" w:hint="cs"/>
                <w:szCs w:val="24"/>
              </w:rPr>
              <w:t>0</w:t>
            </w:r>
            <w:r w:rsidR="000F320E" w:rsidRPr="007E67D8">
              <w:rPr>
                <w:rFonts w:ascii="Angsana New" w:hAnsi="Angsana New" w:hint="cs"/>
                <w:szCs w:val="24"/>
                <w:cs/>
              </w:rPr>
              <w:t xml:space="preserve"> - </w:t>
            </w:r>
            <w:r w:rsidRPr="005F5E1C">
              <w:rPr>
                <w:rFonts w:ascii="Angsana New" w:hAnsi="Angsana New" w:hint="cs"/>
                <w:szCs w:val="24"/>
              </w:rPr>
              <w:t>7</w:t>
            </w:r>
            <w:r w:rsidR="000F320E" w:rsidRPr="007E67D8">
              <w:rPr>
                <w:rFonts w:ascii="Angsana New" w:hAnsi="Angsana New" w:hint="cs"/>
                <w:szCs w:val="24"/>
                <w:cs/>
              </w:rPr>
              <w:t>.</w:t>
            </w:r>
            <w:r w:rsidRPr="005F5E1C">
              <w:rPr>
                <w:rFonts w:ascii="Angsana New" w:hAnsi="Angsana New" w:hint="cs"/>
                <w:szCs w:val="24"/>
              </w:rPr>
              <w:t>5</w:t>
            </w:r>
          </w:p>
        </w:tc>
        <w:tc>
          <w:tcPr>
            <w:tcW w:w="798" w:type="dxa"/>
            <w:vAlign w:val="bottom"/>
          </w:tcPr>
          <w:p w:rsidR="000F320E" w:rsidRPr="007E67D8" w:rsidRDefault="005F5E1C" w:rsidP="003A28FE">
            <w:pP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5F5E1C">
              <w:rPr>
                <w:rFonts w:ascii="Angsana New" w:hAnsi="Angsana New" w:hint="cs"/>
                <w:szCs w:val="24"/>
              </w:rPr>
              <w:t>0</w:t>
            </w:r>
            <w:r w:rsidR="000F320E" w:rsidRPr="007E67D8">
              <w:rPr>
                <w:rFonts w:ascii="Angsana New" w:hAnsi="Angsana New" w:hint="cs"/>
                <w:szCs w:val="24"/>
                <w:cs/>
              </w:rPr>
              <w:t xml:space="preserve"> - </w:t>
            </w:r>
            <w:r w:rsidRPr="005F5E1C">
              <w:rPr>
                <w:rFonts w:ascii="Angsana New" w:hAnsi="Angsana New" w:hint="cs"/>
                <w:szCs w:val="24"/>
              </w:rPr>
              <w:t>7</w:t>
            </w:r>
            <w:r w:rsidR="000F320E" w:rsidRPr="007E67D8">
              <w:rPr>
                <w:rFonts w:ascii="Angsana New" w:hAnsi="Angsana New" w:hint="cs"/>
                <w:szCs w:val="24"/>
                <w:cs/>
              </w:rPr>
              <w:t>.</w:t>
            </w:r>
            <w:r w:rsidRPr="005F5E1C">
              <w:rPr>
                <w:rFonts w:ascii="Angsana New" w:hAnsi="Angsana New" w:hint="cs"/>
                <w:szCs w:val="24"/>
              </w:rPr>
              <w:t>5</w:t>
            </w:r>
          </w:p>
        </w:tc>
        <w:tc>
          <w:tcPr>
            <w:tcW w:w="1020" w:type="dxa"/>
            <w:vAlign w:val="bottom"/>
          </w:tcPr>
          <w:p w:rsidR="000F320E" w:rsidRPr="007E67D8" w:rsidRDefault="00337530" w:rsidP="003A28FE">
            <w:pPr>
              <w:tabs>
                <w:tab w:val="decimal" w:pos="735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73,817</w:t>
            </w:r>
          </w:p>
        </w:tc>
        <w:tc>
          <w:tcPr>
            <w:tcW w:w="1020" w:type="dxa"/>
            <w:vAlign w:val="bottom"/>
          </w:tcPr>
          <w:p w:rsidR="000F320E" w:rsidRPr="007E67D8" w:rsidRDefault="005F5E1C" w:rsidP="003A28FE">
            <w:pPr>
              <w:tabs>
                <w:tab w:val="decimal" w:pos="735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16</w:t>
            </w:r>
            <w:r w:rsidR="00D853A0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498</w:t>
            </w:r>
          </w:p>
        </w:tc>
        <w:tc>
          <w:tcPr>
            <w:tcW w:w="1020" w:type="dxa"/>
            <w:vAlign w:val="bottom"/>
          </w:tcPr>
          <w:p w:rsidR="000F320E" w:rsidRPr="007E67D8" w:rsidRDefault="005F5E1C" w:rsidP="003A28FE">
            <w:pPr>
              <w:tabs>
                <w:tab w:val="decimal" w:pos="735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98</w:t>
            </w:r>
            <w:r w:rsidR="000F320E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1020" w:type="dxa"/>
            <w:vAlign w:val="bottom"/>
          </w:tcPr>
          <w:p w:rsidR="000F320E" w:rsidRPr="007E67D8" w:rsidRDefault="005F5E1C" w:rsidP="003A28FE">
            <w:pPr>
              <w:tabs>
                <w:tab w:val="decimal" w:pos="735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75</w:t>
            </w:r>
            <w:r w:rsidR="000F320E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</w:tr>
      <w:tr w:rsidR="000F320E" w:rsidRPr="007E67D8" w:rsidTr="00701F4E">
        <w:tc>
          <w:tcPr>
            <w:tcW w:w="3150" w:type="dxa"/>
          </w:tcPr>
          <w:p w:rsidR="000F320E" w:rsidRPr="007E67D8" w:rsidRDefault="000F320E" w:rsidP="003A28FE">
            <w:pPr>
              <w:ind w:left="225" w:right="-18" w:hanging="225"/>
              <w:jc w:val="thaiDistribute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 w:hint="cs"/>
                <w:szCs w:val="24"/>
                <w:cs/>
              </w:rPr>
              <w:t>บุคคลที่ไม่เกี่ยวข้องกัน</w:t>
            </w:r>
          </w:p>
        </w:tc>
        <w:tc>
          <w:tcPr>
            <w:tcW w:w="720" w:type="dxa"/>
            <w:vAlign w:val="bottom"/>
          </w:tcPr>
          <w:p w:rsidR="000F320E" w:rsidRPr="007E67D8" w:rsidRDefault="005F5E1C" w:rsidP="003A28FE">
            <w:pP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5F5E1C">
              <w:rPr>
                <w:rFonts w:ascii="Angsana New" w:hAnsi="Angsana New" w:hint="cs"/>
                <w:szCs w:val="24"/>
              </w:rPr>
              <w:t>7</w:t>
            </w:r>
            <w:r w:rsidR="000F320E" w:rsidRPr="007E67D8">
              <w:rPr>
                <w:rFonts w:ascii="Angsana New" w:hAnsi="Angsana New" w:hint="cs"/>
                <w:szCs w:val="24"/>
                <w:cs/>
              </w:rPr>
              <w:t>.</w:t>
            </w:r>
            <w:r w:rsidRPr="005F5E1C">
              <w:rPr>
                <w:rFonts w:ascii="Angsana New" w:hAnsi="Angsana New" w:hint="cs"/>
                <w:szCs w:val="24"/>
              </w:rPr>
              <w:t>5</w:t>
            </w:r>
          </w:p>
        </w:tc>
        <w:tc>
          <w:tcPr>
            <w:tcW w:w="798" w:type="dxa"/>
            <w:vAlign w:val="bottom"/>
          </w:tcPr>
          <w:p w:rsidR="000F320E" w:rsidRPr="007E67D8" w:rsidRDefault="005F5E1C" w:rsidP="003A28FE">
            <w:pP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5F5E1C">
              <w:rPr>
                <w:rFonts w:ascii="Angsana New" w:hAnsi="Angsana New" w:hint="cs"/>
                <w:szCs w:val="24"/>
              </w:rPr>
              <w:t>7</w:t>
            </w:r>
            <w:r w:rsidR="000F320E" w:rsidRPr="007E67D8">
              <w:rPr>
                <w:rFonts w:ascii="Angsana New" w:hAnsi="Angsana New" w:hint="cs"/>
                <w:szCs w:val="24"/>
                <w:cs/>
              </w:rPr>
              <w:t>.</w:t>
            </w:r>
            <w:r w:rsidRPr="005F5E1C">
              <w:rPr>
                <w:rFonts w:ascii="Angsana New" w:hAnsi="Angsana New" w:hint="cs"/>
                <w:szCs w:val="24"/>
              </w:rPr>
              <w:t>5</w:t>
            </w:r>
          </w:p>
        </w:tc>
        <w:tc>
          <w:tcPr>
            <w:tcW w:w="1020" w:type="dxa"/>
            <w:vAlign w:val="bottom"/>
          </w:tcPr>
          <w:p w:rsidR="000F320E" w:rsidRPr="007E67D8" w:rsidRDefault="005F5E1C" w:rsidP="003A28FE">
            <w:pPr>
              <w:pBdr>
                <w:bottom w:val="single" w:sz="4" w:space="1" w:color="auto"/>
              </w:pBdr>
              <w:tabs>
                <w:tab w:val="decimal" w:pos="735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3</w:t>
            </w:r>
            <w:r w:rsidR="00801B8D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768</w:t>
            </w:r>
          </w:p>
        </w:tc>
        <w:tc>
          <w:tcPr>
            <w:tcW w:w="1020" w:type="dxa"/>
            <w:vAlign w:val="bottom"/>
          </w:tcPr>
          <w:p w:rsidR="000F320E" w:rsidRPr="007E67D8" w:rsidRDefault="005F5E1C" w:rsidP="003A28FE">
            <w:pPr>
              <w:pBdr>
                <w:bottom w:val="single" w:sz="4" w:space="1" w:color="auto"/>
              </w:pBdr>
              <w:tabs>
                <w:tab w:val="decimal" w:pos="735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5</w:t>
            </w:r>
            <w:r w:rsidR="00801B8D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600</w:t>
            </w:r>
          </w:p>
        </w:tc>
        <w:tc>
          <w:tcPr>
            <w:tcW w:w="1020" w:type="dxa"/>
            <w:vAlign w:val="bottom"/>
          </w:tcPr>
          <w:p w:rsidR="000F320E" w:rsidRPr="007E67D8" w:rsidRDefault="000F320E" w:rsidP="00AD79B7">
            <w:pPr>
              <w:pBdr>
                <w:bottom w:val="single" w:sz="4" w:space="1" w:color="auto"/>
              </w:pBdr>
              <w:tabs>
                <w:tab w:val="decimal" w:pos="111"/>
              </w:tabs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0" w:type="dxa"/>
            <w:vAlign w:val="bottom"/>
          </w:tcPr>
          <w:p w:rsidR="000F320E" w:rsidRPr="007E67D8" w:rsidRDefault="000F320E" w:rsidP="00AD79B7">
            <w:pPr>
              <w:pBdr>
                <w:bottom w:val="single" w:sz="4" w:space="1" w:color="auto"/>
              </w:pBdr>
              <w:tabs>
                <w:tab w:val="decimal" w:pos="111"/>
              </w:tabs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</w:tr>
      <w:tr w:rsidR="000F320E" w:rsidRPr="007E67D8" w:rsidTr="00701F4E">
        <w:tc>
          <w:tcPr>
            <w:tcW w:w="3150" w:type="dxa"/>
          </w:tcPr>
          <w:p w:rsidR="000F320E" w:rsidRPr="007E67D8" w:rsidRDefault="000F320E" w:rsidP="003A28FE">
            <w:pPr>
              <w:ind w:left="225" w:right="-18" w:hanging="225"/>
              <w:jc w:val="thaiDistribute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 w:hint="cs"/>
                <w:szCs w:val="24"/>
                <w:cs/>
              </w:rPr>
              <w:t>รวมเงินกู้ยืมระยะสั้น</w:t>
            </w:r>
          </w:p>
        </w:tc>
        <w:tc>
          <w:tcPr>
            <w:tcW w:w="720" w:type="dxa"/>
            <w:vAlign w:val="bottom"/>
          </w:tcPr>
          <w:p w:rsidR="000F320E" w:rsidRPr="007E67D8" w:rsidRDefault="000F320E" w:rsidP="003A28FE">
            <w:pPr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98" w:type="dxa"/>
            <w:vAlign w:val="bottom"/>
          </w:tcPr>
          <w:p w:rsidR="000F320E" w:rsidRPr="007E67D8" w:rsidRDefault="000F320E" w:rsidP="003A28FE">
            <w:pPr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20" w:type="dxa"/>
            <w:vAlign w:val="bottom"/>
          </w:tcPr>
          <w:p w:rsidR="000F320E" w:rsidRPr="007E67D8" w:rsidRDefault="00337530" w:rsidP="003A28FE">
            <w:pPr>
              <w:pBdr>
                <w:bottom w:val="double" w:sz="4" w:space="1" w:color="auto"/>
              </w:pBdr>
              <w:tabs>
                <w:tab w:val="decimal" w:pos="735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77,585</w:t>
            </w:r>
          </w:p>
        </w:tc>
        <w:tc>
          <w:tcPr>
            <w:tcW w:w="1020" w:type="dxa"/>
            <w:vAlign w:val="bottom"/>
          </w:tcPr>
          <w:p w:rsidR="000F320E" w:rsidRPr="007E67D8" w:rsidRDefault="005F5E1C" w:rsidP="003A28FE">
            <w:pPr>
              <w:pBdr>
                <w:bottom w:val="double" w:sz="4" w:space="1" w:color="auto"/>
              </w:pBdr>
              <w:tabs>
                <w:tab w:val="decimal" w:pos="735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22</w:t>
            </w:r>
            <w:r w:rsidR="000F320E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098</w:t>
            </w:r>
          </w:p>
        </w:tc>
        <w:tc>
          <w:tcPr>
            <w:tcW w:w="1020" w:type="dxa"/>
            <w:vAlign w:val="bottom"/>
          </w:tcPr>
          <w:p w:rsidR="000F320E" w:rsidRPr="007E67D8" w:rsidRDefault="005F5E1C" w:rsidP="003A28FE">
            <w:pPr>
              <w:pBdr>
                <w:bottom w:val="double" w:sz="4" w:space="1" w:color="auto"/>
              </w:pBdr>
              <w:tabs>
                <w:tab w:val="decimal" w:pos="735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98</w:t>
            </w:r>
            <w:r w:rsidR="000F320E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1020" w:type="dxa"/>
            <w:vAlign w:val="bottom"/>
          </w:tcPr>
          <w:p w:rsidR="000F320E" w:rsidRPr="007E67D8" w:rsidRDefault="005F5E1C" w:rsidP="003A28FE">
            <w:pPr>
              <w:pBdr>
                <w:bottom w:val="double" w:sz="4" w:space="1" w:color="auto"/>
              </w:pBdr>
              <w:tabs>
                <w:tab w:val="decimal" w:pos="735"/>
              </w:tabs>
              <w:jc w:val="thaiDistribute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75</w:t>
            </w:r>
            <w:r w:rsidR="000F320E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000</w:t>
            </w:r>
          </w:p>
        </w:tc>
      </w:tr>
    </w:tbl>
    <w:p w:rsidR="000F320E" w:rsidRPr="007E67D8" w:rsidRDefault="000F320E" w:rsidP="00E06B9A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F320E" w:rsidRPr="007E67D8" w:rsidRDefault="000F320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E67D8">
        <w:rPr>
          <w:rFonts w:ascii="Angsana New" w:hAnsi="Angsana New"/>
          <w:b/>
          <w:bCs/>
          <w:sz w:val="32"/>
          <w:szCs w:val="32"/>
        </w:rPr>
        <w:br w:type="page"/>
      </w:r>
    </w:p>
    <w:p w:rsidR="00E06B9A" w:rsidRPr="007E67D8" w:rsidRDefault="005F5E1C" w:rsidP="00E06B9A">
      <w:pPr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F5E1C">
        <w:rPr>
          <w:rFonts w:ascii="Angsana New" w:hAnsi="Angsana New"/>
          <w:b/>
          <w:bCs/>
          <w:sz w:val="32"/>
          <w:szCs w:val="32"/>
        </w:rPr>
        <w:t>24</w:t>
      </w:r>
      <w:r w:rsidR="00E06B9A" w:rsidRPr="007E67D8">
        <w:rPr>
          <w:rFonts w:ascii="Angsana New" w:hAnsi="Angsana New"/>
          <w:b/>
          <w:bCs/>
          <w:sz w:val="32"/>
          <w:szCs w:val="32"/>
          <w:cs/>
        </w:rPr>
        <w:t>.</w:t>
      </w:r>
      <w:r w:rsidR="00E06B9A" w:rsidRPr="007E67D8">
        <w:rPr>
          <w:rFonts w:ascii="Angsana New" w:hAnsi="Angsana New"/>
          <w:b/>
          <w:bCs/>
          <w:sz w:val="32"/>
          <w:szCs w:val="32"/>
        </w:rPr>
        <w:tab/>
      </w:r>
      <w:r w:rsidR="00E06B9A" w:rsidRPr="007E67D8">
        <w:rPr>
          <w:rFonts w:ascii="Angsana New" w:hAnsi="Angsana New"/>
          <w:b/>
          <w:bCs/>
          <w:sz w:val="32"/>
          <w:szCs w:val="32"/>
          <w:cs/>
        </w:rPr>
        <w:t>ประมาณการหนี้ส</w:t>
      </w:r>
      <w:r w:rsidR="00E06B9A" w:rsidRPr="007E67D8">
        <w:rPr>
          <w:rFonts w:ascii="Angsana New" w:hAnsi="Angsana New" w:hint="cs"/>
          <w:b/>
          <w:bCs/>
          <w:sz w:val="32"/>
          <w:szCs w:val="32"/>
          <w:cs/>
        </w:rPr>
        <w:t>ิน</w:t>
      </w:r>
      <w:r w:rsidR="00E06B9A" w:rsidRPr="007E67D8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:rsidR="00E06B9A" w:rsidRPr="007E67D8" w:rsidRDefault="005F5E1C" w:rsidP="00E06B9A">
      <w:pPr>
        <w:pStyle w:val="ListParagraph"/>
        <w:ind w:left="1260" w:hanging="720"/>
        <w:jc w:val="both"/>
        <w:rPr>
          <w:rFonts w:ascii="Angsana New" w:hAnsi="Angsana New"/>
          <w:sz w:val="32"/>
          <w:szCs w:val="32"/>
          <w:cs/>
        </w:rPr>
      </w:pPr>
      <w:r w:rsidRPr="005F5E1C">
        <w:rPr>
          <w:rFonts w:ascii="Angsana New" w:hAnsi="Angsana New"/>
          <w:sz w:val="32"/>
          <w:szCs w:val="32"/>
        </w:rPr>
        <w:t>24</w:t>
      </w:r>
      <w:r w:rsidR="00E06B9A" w:rsidRPr="007E67D8">
        <w:rPr>
          <w:rFonts w:ascii="Angsana New" w:hAnsi="Angsana New"/>
          <w:sz w:val="32"/>
          <w:szCs w:val="32"/>
        </w:rPr>
        <w:t>.</w:t>
      </w:r>
      <w:r w:rsidRPr="005F5E1C">
        <w:rPr>
          <w:rFonts w:ascii="Angsana New" w:hAnsi="Angsana New"/>
          <w:sz w:val="32"/>
          <w:szCs w:val="32"/>
        </w:rPr>
        <w:t>1</w:t>
      </w:r>
      <w:r w:rsidR="00E06B9A" w:rsidRPr="007E67D8">
        <w:rPr>
          <w:rFonts w:ascii="Angsana New" w:hAnsi="Angsana New"/>
          <w:sz w:val="32"/>
          <w:szCs w:val="32"/>
        </w:rPr>
        <w:tab/>
      </w:r>
      <w:r w:rsidR="00E06B9A" w:rsidRPr="007E67D8">
        <w:rPr>
          <w:rFonts w:ascii="Angsana New" w:hAnsi="Angsana New" w:hint="cs"/>
          <w:spacing w:val="-8"/>
          <w:sz w:val="32"/>
          <w:szCs w:val="32"/>
          <w:cs/>
        </w:rPr>
        <w:t>ประมาณการหนี้สิน</w:t>
      </w:r>
      <w:r w:rsidR="00E06B9A" w:rsidRPr="007E67D8">
        <w:rPr>
          <w:rFonts w:ascii="Angsana New" w:hAnsi="Angsana New"/>
          <w:spacing w:val="-8"/>
          <w:sz w:val="32"/>
          <w:szCs w:val="32"/>
          <w:cs/>
        </w:rPr>
        <w:t>ผลประโยชน์พนักงาน</w:t>
      </w:r>
      <w:r w:rsidR="00E06B9A" w:rsidRPr="007E67D8">
        <w:rPr>
          <w:rFonts w:ascii="Angsana New" w:hAnsi="Angsana New" w:hint="cs"/>
          <w:spacing w:val="-8"/>
          <w:sz w:val="32"/>
          <w:szCs w:val="32"/>
          <w:cs/>
        </w:rPr>
        <w:t>ระยะยาว</w:t>
      </w:r>
      <w:r w:rsidR="00F82165" w:rsidRPr="007E67D8">
        <w:rPr>
          <w:rFonts w:ascii="Angsana New" w:hAnsi="Angsana New"/>
          <w:spacing w:val="-8"/>
          <w:sz w:val="32"/>
          <w:szCs w:val="32"/>
        </w:rPr>
        <w:t xml:space="preserve"> </w:t>
      </w:r>
      <w:r w:rsidR="00F82165" w:rsidRPr="007E67D8">
        <w:rPr>
          <w:rFonts w:ascii="Angsana New" w:hAnsi="Angsana New" w:hint="cs"/>
          <w:spacing w:val="-8"/>
          <w:sz w:val="32"/>
          <w:szCs w:val="32"/>
          <w:cs/>
          <w:lang w:eastAsia="ko-KR"/>
        </w:rPr>
        <w:t xml:space="preserve">ณ วันที่ </w:t>
      </w:r>
      <w:r w:rsidRPr="005F5E1C">
        <w:rPr>
          <w:rFonts w:ascii="Angsana New" w:hAnsi="Angsana New"/>
          <w:spacing w:val="-8"/>
          <w:sz w:val="32"/>
          <w:szCs w:val="32"/>
          <w:lang w:eastAsia="ko-KR"/>
        </w:rPr>
        <w:t>30</w:t>
      </w:r>
      <w:r w:rsidR="00F82165" w:rsidRPr="007E67D8">
        <w:rPr>
          <w:rFonts w:ascii="Angsana New" w:hAnsi="Angsana New"/>
          <w:spacing w:val="-8"/>
          <w:sz w:val="32"/>
          <w:szCs w:val="32"/>
          <w:lang w:eastAsia="ko-KR"/>
        </w:rPr>
        <w:t xml:space="preserve"> </w:t>
      </w:r>
      <w:r w:rsidR="00F82165" w:rsidRPr="007E67D8">
        <w:rPr>
          <w:rFonts w:ascii="Angsana New" w:hAnsi="Angsana New" w:hint="cs"/>
          <w:spacing w:val="-8"/>
          <w:sz w:val="32"/>
          <w:szCs w:val="32"/>
          <w:cs/>
          <w:lang w:eastAsia="ko-KR"/>
        </w:rPr>
        <w:t>มิถุนายน</w:t>
      </w:r>
      <w:r w:rsidR="00F82165" w:rsidRPr="007E67D8">
        <w:rPr>
          <w:rFonts w:ascii="Angsana New" w:hAnsi="Angsana New"/>
          <w:spacing w:val="-8"/>
          <w:sz w:val="32"/>
          <w:szCs w:val="32"/>
          <w:lang w:eastAsia="ko-KR"/>
        </w:rPr>
        <w:t xml:space="preserve"> </w:t>
      </w:r>
      <w:r w:rsidRPr="005F5E1C">
        <w:rPr>
          <w:rFonts w:ascii="Angsana New" w:hAnsi="Angsana New"/>
          <w:spacing w:val="-8"/>
          <w:sz w:val="32"/>
          <w:szCs w:val="32"/>
          <w:lang w:eastAsia="ko-KR"/>
        </w:rPr>
        <w:t>2562</w:t>
      </w:r>
      <w:r w:rsidR="00F82165" w:rsidRPr="007E67D8">
        <w:rPr>
          <w:rFonts w:ascii="Angsana New" w:hAnsi="Angsana New"/>
          <w:spacing w:val="-8"/>
          <w:sz w:val="32"/>
          <w:szCs w:val="32"/>
          <w:lang w:eastAsia="ko-KR"/>
        </w:rPr>
        <w:t xml:space="preserve"> </w:t>
      </w:r>
      <w:r w:rsidR="00F82165" w:rsidRPr="007E67D8">
        <w:rPr>
          <w:rFonts w:ascii="Angsana New" w:hAnsi="Angsana New" w:hint="cs"/>
          <w:spacing w:val="-8"/>
          <w:sz w:val="32"/>
          <w:szCs w:val="32"/>
          <w:cs/>
          <w:lang w:eastAsia="ko-KR"/>
        </w:rPr>
        <w:t xml:space="preserve">และวันที่ </w:t>
      </w:r>
      <w:r w:rsidRPr="005F5E1C">
        <w:rPr>
          <w:rFonts w:ascii="Angsana New" w:hAnsi="Angsana New"/>
          <w:spacing w:val="-8"/>
          <w:sz w:val="32"/>
          <w:szCs w:val="32"/>
          <w:lang w:eastAsia="ko-KR"/>
        </w:rPr>
        <w:t>31</w:t>
      </w:r>
      <w:r w:rsidR="00F82165" w:rsidRPr="007E67D8">
        <w:rPr>
          <w:rFonts w:ascii="Angsana New" w:hAnsi="Angsana New"/>
          <w:spacing w:val="-8"/>
          <w:sz w:val="32"/>
          <w:szCs w:val="32"/>
          <w:lang w:eastAsia="ko-KR"/>
        </w:rPr>
        <w:t xml:space="preserve"> </w:t>
      </w:r>
      <w:r w:rsidR="00F82165" w:rsidRPr="007E67D8">
        <w:rPr>
          <w:rFonts w:ascii="Angsana New" w:hAnsi="Angsana New" w:hint="cs"/>
          <w:spacing w:val="-8"/>
          <w:sz w:val="32"/>
          <w:szCs w:val="32"/>
          <w:cs/>
          <w:lang w:eastAsia="ko-KR"/>
        </w:rPr>
        <w:t xml:space="preserve">ธันวาคม </w:t>
      </w:r>
      <w:r w:rsidRPr="005F5E1C">
        <w:rPr>
          <w:rFonts w:ascii="Angsana New" w:hAnsi="Angsana New"/>
          <w:spacing w:val="-8"/>
          <w:sz w:val="32"/>
          <w:szCs w:val="32"/>
          <w:lang w:eastAsia="ko-KR"/>
        </w:rPr>
        <w:t>2561</w:t>
      </w:r>
      <w:r w:rsidR="00F82165" w:rsidRPr="007E67D8">
        <w:rPr>
          <w:rFonts w:ascii="Angsana New" w:hAnsi="Angsana New"/>
          <w:spacing w:val="-8"/>
          <w:sz w:val="32"/>
          <w:szCs w:val="32"/>
          <w:lang w:eastAsia="ko-KR"/>
        </w:rPr>
        <w:t xml:space="preserve"> </w:t>
      </w:r>
      <w:r w:rsidR="00E06B9A" w:rsidRPr="007E67D8">
        <w:rPr>
          <w:rFonts w:ascii="Angsana New" w:hAnsi="Angsana New" w:hint="cs"/>
          <w:spacing w:val="-8"/>
          <w:sz w:val="32"/>
          <w:szCs w:val="32"/>
          <w:cs/>
        </w:rPr>
        <w:t>ประกอบด้วย</w:t>
      </w:r>
    </w:p>
    <w:p w:rsidR="00E06B9A" w:rsidRPr="007E67D8" w:rsidRDefault="00E06B9A" w:rsidP="008E3072">
      <w:pPr>
        <w:tabs>
          <w:tab w:val="left" w:pos="900"/>
          <w:tab w:val="left" w:pos="1440"/>
          <w:tab w:val="left" w:pos="1980"/>
        </w:tabs>
        <w:ind w:left="360" w:hanging="360"/>
        <w:jc w:val="right"/>
        <w:rPr>
          <w:rFonts w:ascii="Angsana New" w:hAnsi="Angsana New"/>
          <w:b/>
          <w:bCs/>
          <w:caps/>
          <w:szCs w:val="24"/>
        </w:rPr>
      </w:pPr>
      <w:r w:rsidRPr="007E67D8">
        <w:rPr>
          <w:rFonts w:ascii="Angsana New" w:hAnsi="Angsana New"/>
          <w:b/>
          <w:bCs/>
          <w:caps/>
          <w:szCs w:val="24"/>
        </w:rPr>
        <w:t xml:space="preserve"> (</w:t>
      </w:r>
      <w:r w:rsidRPr="007E67D8">
        <w:rPr>
          <w:rFonts w:ascii="Angsana New" w:hAnsi="Angsana New"/>
          <w:b/>
          <w:bCs/>
          <w:caps/>
          <w:szCs w:val="24"/>
          <w:cs/>
        </w:rPr>
        <w:t>หน่วย</w:t>
      </w:r>
      <w:r w:rsidRPr="007E67D8">
        <w:rPr>
          <w:rFonts w:ascii="Angsana New" w:hAnsi="Angsana New"/>
          <w:b/>
          <w:bCs/>
          <w:caps/>
          <w:szCs w:val="24"/>
        </w:rPr>
        <w:t xml:space="preserve">: </w:t>
      </w:r>
      <w:r w:rsidRPr="007E67D8">
        <w:rPr>
          <w:rFonts w:ascii="Angsana New" w:hAnsi="Angsana New"/>
          <w:b/>
          <w:bCs/>
          <w:caps/>
          <w:szCs w:val="24"/>
          <w:cs/>
        </w:rPr>
        <w:t>พันบาท</w:t>
      </w:r>
      <w:r w:rsidRPr="007E67D8">
        <w:rPr>
          <w:rFonts w:ascii="Angsana New" w:hAnsi="Angsana New"/>
          <w:b/>
          <w:bCs/>
          <w:caps/>
          <w:szCs w:val="24"/>
        </w:rPr>
        <w:t>)</w:t>
      </w:r>
    </w:p>
    <w:tbl>
      <w:tblPr>
        <w:tblW w:w="874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140"/>
        <w:gridCol w:w="1081"/>
        <w:gridCol w:w="91"/>
        <w:gridCol w:w="992"/>
        <w:gridCol w:w="93"/>
        <w:gridCol w:w="25"/>
        <w:gridCol w:w="1150"/>
        <w:gridCol w:w="99"/>
        <w:gridCol w:w="1077"/>
      </w:tblGrid>
      <w:tr w:rsidR="00E06B9A" w:rsidRPr="007E67D8" w:rsidTr="008E3072">
        <w:trPr>
          <w:cantSplit/>
          <w:trHeight w:val="16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ab/>
            </w:r>
          </w:p>
        </w:tc>
        <w:tc>
          <w:tcPr>
            <w:tcW w:w="22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tabs>
                <w:tab w:val="left" w:pos="543"/>
                <w:tab w:val="center" w:pos="1126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06B9A" w:rsidRPr="007E67D8" w:rsidTr="008E3072">
        <w:trPr>
          <w:cantSplit/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</w:tr>
      <w:tr w:rsidR="00E06B9A" w:rsidRPr="007E67D8" w:rsidTr="008E3072">
        <w:trPr>
          <w:cantSplit/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5F5E1C" w:rsidP="008E3072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E06B9A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E06B9A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5F5E1C" w:rsidP="008E3072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E06B9A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E06B9A" w:rsidRPr="007E67D8">
              <w:rPr>
                <w:rFonts w:ascii="Angsana New" w:hAnsi="Angsan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5F5E1C" w:rsidP="008E3072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E06B9A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E06B9A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5F5E1C" w:rsidP="008E3072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E06B9A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E06B9A" w:rsidRPr="007E67D8">
              <w:rPr>
                <w:rFonts w:ascii="Angsana New" w:hAnsi="Angsana New"/>
                <w:b/>
                <w:bCs/>
                <w:szCs w:val="24"/>
                <w:cs/>
              </w:rPr>
              <w:t>ธันวาคม</w:t>
            </w:r>
          </w:p>
        </w:tc>
      </w:tr>
      <w:tr w:rsidR="00E06B9A" w:rsidRPr="007E67D8" w:rsidTr="008E3072">
        <w:trPr>
          <w:cantSplit/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5F5E1C" w:rsidP="008E307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5F5E1C" w:rsidP="008E307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5F5E1C" w:rsidP="008E307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5F5E1C" w:rsidP="008E307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E06B9A" w:rsidRPr="007E67D8" w:rsidTr="008E3072">
        <w:trPr>
          <w:cantSplit/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ab/>
              <w:t>ยอดยกมา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06B9A" w:rsidRPr="007E67D8" w:rsidRDefault="005F5E1C" w:rsidP="00287467">
            <w:pPr>
              <w:tabs>
                <w:tab w:val="decimal" w:pos="987"/>
              </w:tabs>
              <w:rPr>
                <w:rFonts w:ascii="Angsana New" w:hAnsi="Angsana New"/>
                <w:color w:val="000000"/>
                <w:szCs w:val="24"/>
              </w:rPr>
            </w:pPr>
            <w:r w:rsidRPr="005F5E1C">
              <w:rPr>
                <w:rFonts w:ascii="Angsana New" w:hAnsi="Angsana New"/>
                <w:color w:val="000000"/>
                <w:szCs w:val="24"/>
              </w:rPr>
              <w:t>6</w:t>
            </w:r>
            <w:r w:rsidR="00E06B9A" w:rsidRPr="007E67D8">
              <w:rPr>
                <w:rFonts w:ascii="Angsana New" w:hAnsi="Angsana New"/>
                <w:color w:val="000000"/>
                <w:szCs w:val="24"/>
              </w:rPr>
              <w:t>,</w:t>
            </w:r>
            <w:r w:rsidRPr="005F5E1C">
              <w:rPr>
                <w:rFonts w:ascii="Angsana New" w:hAnsi="Angsana New"/>
                <w:color w:val="000000"/>
                <w:szCs w:val="24"/>
              </w:rPr>
              <w:t>323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06B9A" w:rsidRPr="007E67D8" w:rsidRDefault="005F5E1C" w:rsidP="008E3072">
            <w:pPr>
              <w:ind w:right="74"/>
              <w:jc w:val="right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4</w:t>
            </w:r>
            <w:r w:rsidR="00E06B9A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551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B9A" w:rsidRPr="007E67D8" w:rsidRDefault="005F5E1C" w:rsidP="00F82165">
            <w:pPr>
              <w:tabs>
                <w:tab w:val="decimal" w:pos="1073"/>
              </w:tabs>
              <w:rPr>
                <w:rFonts w:ascii="Angsana New" w:hAnsi="Angsana New"/>
                <w:color w:val="000000"/>
                <w:szCs w:val="24"/>
              </w:rPr>
            </w:pPr>
            <w:r w:rsidRPr="005F5E1C">
              <w:rPr>
                <w:rFonts w:ascii="Angsana New" w:hAnsi="Angsana New"/>
                <w:color w:val="000000"/>
                <w:szCs w:val="24"/>
              </w:rPr>
              <w:t>1</w:t>
            </w:r>
            <w:r w:rsidR="00E06B9A" w:rsidRPr="007E67D8">
              <w:rPr>
                <w:rFonts w:ascii="Angsana New" w:hAnsi="Angsana New"/>
                <w:color w:val="000000"/>
                <w:szCs w:val="24"/>
              </w:rPr>
              <w:t>,</w:t>
            </w:r>
            <w:r w:rsidRPr="005F5E1C">
              <w:rPr>
                <w:rFonts w:ascii="Angsana New" w:hAnsi="Angsana New"/>
                <w:color w:val="000000"/>
                <w:szCs w:val="24"/>
              </w:rPr>
              <w:t>955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06B9A" w:rsidRPr="007E67D8" w:rsidRDefault="005F5E1C" w:rsidP="00F82165">
            <w:pPr>
              <w:tabs>
                <w:tab w:val="decimal" w:pos="966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</w:t>
            </w:r>
            <w:r w:rsidR="00E06B9A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832</w:t>
            </w:r>
          </w:p>
        </w:tc>
      </w:tr>
      <w:tr w:rsidR="00E06B9A" w:rsidRPr="007E67D8" w:rsidTr="008E3072">
        <w:trPr>
          <w:cantSplit/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ab/>
              <w:t>เพิ่มขึ้นระหว่าง</w:t>
            </w:r>
            <w:r w:rsidRPr="007E67D8">
              <w:rPr>
                <w:rFonts w:ascii="Angsana New" w:hAnsi="Angsana New" w:hint="cs"/>
                <w:szCs w:val="24"/>
                <w:cs/>
              </w:rPr>
              <w:t>งวด</w:t>
            </w:r>
            <w:r w:rsidRPr="007E67D8">
              <w:rPr>
                <w:rFonts w:ascii="Angsana New" w:hAnsi="Angsana New"/>
                <w:szCs w:val="24"/>
              </w:rPr>
              <w:t>/</w:t>
            </w:r>
            <w:r w:rsidRPr="007E67D8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06B9A" w:rsidRPr="007E67D8" w:rsidRDefault="005F5E1C" w:rsidP="00F82165">
            <w:pPr>
              <w:tabs>
                <w:tab w:val="decimal" w:pos="987"/>
              </w:tabs>
              <w:rPr>
                <w:rFonts w:ascii="Angsana New" w:hAnsi="Angsana New"/>
                <w:color w:val="000000"/>
                <w:szCs w:val="24"/>
              </w:rPr>
            </w:pPr>
            <w:r w:rsidRPr="005F5E1C">
              <w:rPr>
                <w:rFonts w:ascii="Angsana New" w:hAnsi="Angsana New"/>
                <w:color w:val="000000"/>
                <w:szCs w:val="24"/>
              </w:rPr>
              <w:t>1</w:t>
            </w:r>
            <w:r w:rsidR="00DA3AD9" w:rsidRPr="007E67D8">
              <w:rPr>
                <w:rFonts w:ascii="Angsana New" w:hAnsi="Angsana New"/>
                <w:color w:val="000000"/>
                <w:szCs w:val="24"/>
              </w:rPr>
              <w:t>,</w:t>
            </w:r>
            <w:r w:rsidRPr="005F5E1C">
              <w:rPr>
                <w:rFonts w:ascii="Angsana New" w:hAnsi="Angsana New"/>
                <w:color w:val="000000"/>
                <w:szCs w:val="24"/>
              </w:rPr>
              <w:t>756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06B9A" w:rsidRPr="007E67D8" w:rsidRDefault="005F5E1C" w:rsidP="008E3072">
            <w:pPr>
              <w:ind w:right="74"/>
              <w:jc w:val="right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</w:t>
            </w:r>
            <w:r w:rsidR="00E06B9A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491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B9A" w:rsidRPr="007E67D8" w:rsidRDefault="005F5E1C" w:rsidP="00F82165">
            <w:pPr>
              <w:tabs>
                <w:tab w:val="decimal" w:pos="1073"/>
              </w:tabs>
              <w:rPr>
                <w:rFonts w:ascii="Angsana New" w:hAnsi="Angsana New"/>
                <w:color w:val="000000"/>
                <w:szCs w:val="24"/>
              </w:rPr>
            </w:pPr>
            <w:r w:rsidRPr="005F5E1C">
              <w:rPr>
                <w:rFonts w:ascii="Angsana New" w:hAnsi="Angsana New"/>
                <w:color w:val="000000"/>
                <w:szCs w:val="24"/>
              </w:rPr>
              <w:t>591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06B9A" w:rsidRPr="007E67D8" w:rsidRDefault="005F5E1C" w:rsidP="00F82165">
            <w:pPr>
              <w:tabs>
                <w:tab w:val="decimal" w:pos="966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473</w:t>
            </w:r>
          </w:p>
        </w:tc>
      </w:tr>
      <w:tr w:rsidR="00E06B9A" w:rsidRPr="007E67D8" w:rsidTr="008E3072">
        <w:trPr>
          <w:cantSplit/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ab/>
              <w:t>จ่ายระหว่างงวด</w:t>
            </w:r>
            <w:r w:rsidRPr="007E67D8">
              <w:rPr>
                <w:rFonts w:ascii="Angsana New" w:hAnsi="Angsana New"/>
                <w:szCs w:val="24"/>
              </w:rPr>
              <w:t>/</w:t>
            </w:r>
            <w:r w:rsidRPr="007E67D8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06B9A" w:rsidRPr="007E67D8" w:rsidRDefault="00E06B9A" w:rsidP="00F82165">
            <w:pPr>
              <w:tabs>
                <w:tab w:val="decimal" w:pos="987"/>
              </w:tabs>
              <w:rPr>
                <w:rFonts w:ascii="Angsana New" w:hAnsi="Angsana New"/>
                <w:color w:val="000000"/>
                <w:szCs w:val="24"/>
              </w:rPr>
            </w:pPr>
            <w:r w:rsidRPr="007E67D8">
              <w:rPr>
                <w:rFonts w:ascii="Angsana New" w:hAnsi="Angsana New"/>
                <w:color w:val="000000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color w:val="000000"/>
                <w:szCs w:val="24"/>
              </w:rPr>
              <w:t>99</w:t>
            </w:r>
            <w:r w:rsidRPr="007E67D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06B9A" w:rsidRPr="007E67D8" w:rsidRDefault="00E06B9A" w:rsidP="008E3072">
            <w:pPr>
              <w:tabs>
                <w:tab w:val="decimal" w:pos="624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 w:rsidRPr="007E67D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B9A" w:rsidRPr="007E67D8" w:rsidRDefault="00E06B9A" w:rsidP="008E3072">
            <w:pPr>
              <w:tabs>
                <w:tab w:val="decimal" w:pos="624"/>
              </w:tabs>
              <w:rPr>
                <w:rFonts w:ascii="Angsana New" w:hAnsi="Angsana New"/>
                <w:color w:val="000000"/>
                <w:szCs w:val="24"/>
              </w:rPr>
            </w:pPr>
            <w:r w:rsidRPr="007E67D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06B9A" w:rsidRPr="007E67D8" w:rsidRDefault="00E06B9A" w:rsidP="008E3072">
            <w:pPr>
              <w:tabs>
                <w:tab w:val="decimal" w:pos="624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 w:rsidRPr="007E67D8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E06B9A" w:rsidRPr="007E67D8" w:rsidTr="008E3072">
        <w:trPr>
          <w:cantSplit/>
          <w:trHeight w:val="24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ab/>
            </w:r>
            <w:r w:rsidRPr="007E67D8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7E67D8">
              <w:rPr>
                <w:rFonts w:ascii="Angsana New" w:hAnsi="Angsana New"/>
                <w:szCs w:val="24"/>
              </w:rPr>
              <w:t xml:space="preserve"> (</w:t>
            </w:r>
            <w:r w:rsidRPr="007E67D8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7E67D8">
              <w:rPr>
                <w:rFonts w:ascii="Angsana New" w:hAnsi="Angsana New"/>
                <w:szCs w:val="24"/>
              </w:rPr>
              <w:t xml:space="preserve">) </w:t>
            </w:r>
            <w:r w:rsidRPr="007E67D8">
              <w:rPr>
                <w:rFonts w:ascii="Angsana New" w:hAnsi="Angsana New"/>
                <w:szCs w:val="24"/>
                <w:cs/>
              </w:rPr>
              <w:t>จากการประมาณการ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06B9A" w:rsidRPr="007E67D8" w:rsidRDefault="00E06B9A" w:rsidP="00F82165">
            <w:pPr>
              <w:tabs>
                <w:tab w:val="decimal" w:pos="987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06B9A" w:rsidRPr="007E67D8" w:rsidRDefault="00E06B9A" w:rsidP="008E3072">
            <w:pPr>
              <w:tabs>
                <w:tab w:val="decimal" w:pos="624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B9A" w:rsidRPr="007E67D8" w:rsidRDefault="00E06B9A" w:rsidP="008E3072">
            <w:pPr>
              <w:tabs>
                <w:tab w:val="decimal" w:pos="624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06B9A" w:rsidRPr="007E67D8" w:rsidRDefault="00E06B9A" w:rsidP="008E3072">
            <w:pPr>
              <w:tabs>
                <w:tab w:val="decimal" w:pos="624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E06B9A" w:rsidRPr="007E67D8" w:rsidTr="008E3072">
        <w:trPr>
          <w:cantSplit/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 xml:space="preserve">        </w:t>
            </w:r>
            <w:r w:rsidRPr="007E67D8">
              <w:rPr>
                <w:rFonts w:ascii="Angsana New" w:hAnsi="Angsana New"/>
                <w:szCs w:val="24"/>
                <w:cs/>
              </w:rPr>
              <w:t>ตามหลักคณิตศาสตร์ประกันภัย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E06B9A" w:rsidRPr="007E67D8" w:rsidRDefault="00E06B9A" w:rsidP="00F82165">
            <w:pPr>
              <w:tabs>
                <w:tab w:val="decimal" w:pos="987"/>
              </w:tabs>
              <w:rPr>
                <w:rFonts w:ascii="Angsana New" w:hAnsi="Angsana New"/>
                <w:color w:val="000000"/>
                <w:szCs w:val="24"/>
              </w:rPr>
            </w:pPr>
            <w:r w:rsidRPr="007E67D8">
              <w:rPr>
                <w:rFonts w:ascii="Angsana New" w:hAnsi="Angsana New"/>
                <w:color w:val="000000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color w:val="000000"/>
                <w:szCs w:val="24"/>
              </w:rPr>
              <w:t>415</w:t>
            </w:r>
            <w:r w:rsidRPr="007E67D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06B9A" w:rsidRPr="007E67D8" w:rsidRDefault="005F5E1C" w:rsidP="008E3072">
            <w:pPr>
              <w:ind w:right="74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5F5E1C">
              <w:rPr>
                <w:rFonts w:ascii="Angsana New" w:hAnsi="Angsana New"/>
                <w:color w:val="000000"/>
                <w:szCs w:val="24"/>
              </w:rPr>
              <w:t>281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B9A" w:rsidRPr="007E67D8" w:rsidRDefault="00E06B9A" w:rsidP="00F82165">
            <w:pPr>
              <w:tabs>
                <w:tab w:val="decimal" w:pos="1073"/>
              </w:tabs>
              <w:rPr>
                <w:rFonts w:ascii="Angsana New" w:hAnsi="Angsana New"/>
                <w:color w:val="000000"/>
                <w:szCs w:val="24"/>
              </w:rPr>
            </w:pPr>
            <w:r w:rsidRPr="007E67D8">
              <w:rPr>
                <w:rFonts w:ascii="Angsana New" w:hAnsi="Angsana New"/>
                <w:color w:val="000000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color w:val="000000"/>
                <w:szCs w:val="24"/>
              </w:rPr>
              <w:t>151</w:t>
            </w:r>
            <w:r w:rsidRPr="007E67D8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E06B9A" w:rsidRPr="007E67D8" w:rsidRDefault="00E06B9A" w:rsidP="00F82165">
            <w:pPr>
              <w:tabs>
                <w:tab w:val="decimal" w:pos="966"/>
              </w:tabs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350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</w:tr>
      <w:tr w:rsidR="00E06B9A" w:rsidRPr="007E67D8" w:rsidTr="008E3072">
        <w:trPr>
          <w:cantSplit/>
          <w:trHeight w:val="20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ind w:right="-108" w:firstLine="540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ab/>
            </w:r>
            <w:r w:rsidRPr="007E67D8">
              <w:rPr>
                <w:rFonts w:ascii="Angsana New" w:hAnsi="Angsana New"/>
                <w:szCs w:val="24"/>
                <w:cs/>
              </w:rPr>
              <w:t xml:space="preserve">ยอดยกไป 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06B9A" w:rsidRPr="007E67D8" w:rsidRDefault="005F5E1C" w:rsidP="00F82165">
            <w:pPr>
              <w:tabs>
                <w:tab w:val="decimal" w:pos="987"/>
              </w:tabs>
              <w:rPr>
                <w:rFonts w:ascii="Angsana New" w:hAnsi="Angsana New"/>
                <w:color w:val="000000"/>
                <w:szCs w:val="24"/>
              </w:rPr>
            </w:pPr>
            <w:r w:rsidRPr="005F5E1C">
              <w:rPr>
                <w:rFonts w:ascii="Angsana New" w:hAnsi="Angsana New"/>
                <w:color w:val="000000"/>
                <w:szCs w:val="24"/>
              </w:rPr>
              <w:t>7</w:t>
            </w:r>
            <w:r w:rsidR="00E06B9A" w:rsidRPr="007E67D8">
              <w:rPr>
                <w:rFonts w:ascii="Angsana New" w:hAnsi="Angsana New"/>
                <w:color w:val="000000"/>
                <w:szCs w:val="24"/>
              </w:rPr>
              <w:t>,</w:t>
            </w:r>
            <w:r w:rsidRPr="005F5E1C">
              <w:rPr>
                <w:rFonts w:ascii="Angsana New" w:hAnsi="Angsana New"/>
                <w:color w:val="000000"/>
                <w:szCs w:val="24"/>
              </w:rPr>
              <w:t>565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06B9A" w:rsidRPr="007E67D8" w:rsidRDefault="005F5E1C" w:rsidP="008E3072">
            <w:pPr>
              <w:ind w:right="74"/>
              <w:jc w:val="right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</w:t>
            </w:r>
            <w:r w:rsidR="00E06B9A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323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06B9A" w:rsidRPr="007E67D8" w:rsidRDefault="005F5E1C" w:rsidP="00F82165">
            <w:pPr>
              <w:tabs>
                <w:tab w:val="decimal" w:pos="1073"/>
              </w:tabs>
              <w:rPr>
                <w:rFonts w:ascii="Angsana New" w:hAnsi="Angsana New"/>
                <w:color w:val="000000"/>
                <w:szCs w:val="24"/>
              </w:rPr>
            </w:pPr>
            <w:r w:rsidRPr="005F5E1C">
              <w:rPr>
                <w:rFonts w:ascii="Angsana New" w:hAnsi="Angsana New"/>
                <w:color w:val="000000"/>
                <w:szCs w:val="24"/>
              </w:rPr>
              <w:t>2</w:t>
            </w:r>
            <w:r w:rsidR="00E06B9A" w:rsidRPr="007E67D8">
              <w:rPr>
                <w:rFonts w:ascii="Angsana New" w:hAnsi="Angsana New"/>
                <w:color w:val="000000"/>
                <w:szCs w:val="24"/>
              </w:rPr>
              <w:t>,</w:t>
            </w:r>
            <w:r w:rsidRPr="005F5E1C">
              <w:rPr>
                <w:rFonts w:ascii="Angsana New" w:hAnsi="Angsana New"/>
                <w:color w:val="000000"/>
                <w:szCs w:val="24"/>
              </w:rPr>
              <w:t>395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6B9A" w:rsidRPr="007E67D8" w:rsidRDefault="00E06B9A" w:rsidP="008E3072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06B9A" w:rsidRPr="007E67D8" w:rsidRDefault="005F5E1C" w:rsidP="00F82165">
            <w:pPr>
              <w:tabs>
                <w:tab w:val="decimal" w:pos="966"/>
              </w:tabs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</w:t>
            </w:r>
            <w:r w:rsidR="00E06B9A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955</w:t>
            </w:r>
          </w:p>
        </w:tc>
      </w:tr>
    </w:tbl>
    <w:p w:rsidR="00E06B9A" w:rsidRPr="007E67D8" w:rsidRDefault="00E06B9A" w:rsidP="00E06B9A">
      <w:pPr>
        <w:pStyle w:val="ListParagraph"/>
        <w:spacing w:before="240"/>
        <w:ind w:left="1260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>พระราชบัญญัติคุ้มครองแรงงาน</w:t>
      </w:r>
      <w:r w:rsidRPr="007E67D8">
        <w:rPr>
          <w:rFonts w:ascii="Angsana New" w:hAnsi="Angsana New"/>
          <w:sz w:val="32"/>
          <w:szCs w:val="32"/>
          <w:cs/>
        </w:rPr>
        <w:t xml:space="preserve"> (</w:t>
      </w:r>
      <w:r w:rsidRPr="007E67D8">
        <w:rPr>
          <w:rFonts w:ascii="Angsana New" w:hAnsi="Angsana New" w:hint="cs"/>
          <w:sz w:val="32"/>
          <w:szCs w:val="32"/>
          <w:cs/>
        </w:rPr>
        <w:t>ฉบับที่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7</w:t>
      </w:r>
      <w:r w:rsidRPr="007E67D8">
        <w:rPr>
          <w:rFonts w:ascii="Angsana New" w:hAnsi="Angsana New"/>
          <w:sz w:val="32"/>
          <w:szCs w:val="32"/>
          <w:cs/>
        </w:rPr>
        <w:t xml:space="preserve">) </w:t>
      </w:r>
      <w:r w:rsidRPr="007E67D8">
        <w:rPr>
          <w:rFonts w:ascii="Angsana New" w:hAnsi="Angsana New" w:hint="cs"/>
          <w:sz w:val="32"/>
          <w:szCs w:val="32"/>
          <w:cs/>
        </w:rPr>
        <w:t>พ</w:t>
      </w:r>
      <w:r w:rsidRPr="007E67D8">
        <w:rPr>
          <w:rFonts w:ascii="Angsana New" w:hAnsi="Angsana New"/>
          <w:sz w:val="32"/>
          <w:szCs w:val="32"/>
          <w:cs/>
        </w:rPr>
        <w:t>.</w:t>
      </w:r>
      <w:r w:rsidRPr="007E67D8">
        <w:rPr>
          <w:rFonts w:ascii="Angsana New" w:hAnsi="Angsana New" w:hint="cs"/>
          <w:sz w:val="32"/>
          <w:szCs w:val="32"/>
          <w:cs/>
        </w:rPr>
        <w:t>ศ</w:t>
      </w:r>
      <w:r w:rsidRPr="007E67D8">
        <w:rPr>
          <w:rFonts w:ascii="Angsana New" w:hAnsi="Angsana New"/>
          <w:sz w:val="32"/>
          <w:szCs w:val="32"/>
          <w:cs/>
        </w:rPr>
        <w:t xml:space="preserve">. 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ได้ประกาศในราชกิจจานุเบกษาแล้ว</w:t>
      </w:r>
      <w:r w:rsidR="008E3072" w:rsidRPr="007E67D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E67D8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5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เมษายน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บริษัทและบริษัทย่อยรับรู้ต้นทุนบริการในอดีตเพิ่มขึ้นในงบ</w:t>
      </w:r>
      <w:r w:rsidR="009B1B50" w:rsidRPr="007E67D8">
        <w:rPr>
          <w:rFonts w:ascii="Angsana New" w:hAnsi="Angsana New" w:hint="cs"/>
          <w:sz w:val="32"/>
          <w:szCs w:val="32"/>
          <w:cs/>
        </w:rPr>
        <w:t>กำไรขาดทุน</w:t>
      </w:r>
      <w:r w:rsidRPr="007E67D8">
        <w:rPr>
          <w:rFonts w:ascii="Angsana New" w:hAnsi="Angsana New" w:hint="cs"/>
          <w:sz w:val="32"/>
          <w:szCs w:val="32"/>
          <w:cs/>
        </w:rPr>
        <w:t>และงบก</w:t>
      </w:r>
      <w:r w:rsidR="009B1B50" w:rsidRPr="007E67D8">
        <w:rPr>
          <w:rFonts w:ascii="Angsana New" w:hAnsi="Angsana New" w:hint="cs"/>
          <w:sz w:val="32"/>
          <w:szCs w:val="32"/>
          <w:cs/>
        </w:rPr>
        <w:t>ำไรขาดทุนเบ็ดเสร็จ</w:t>
      </w:r>
      <w:r w:rsidR="008B307A" w:rsidRPr="007E67D8">
        <w:rPr>
          <w:rFonts w:ascii="Angsana New" w:hAnsi="Angsana New" w:hint="cs"/>
          <w:sz w:val="32"/>
          <w:szCs w:val="32"/>
          <w:cs/>
        </w:rPr>
        <w:t>รวม</w:t>
      </w:r>
      <w:r w:rsidRPr="007E67D8">
        <w:rPr>
          <w:rFonts w:ascii="Angsana New" w:hAnsi="Angsana New" w:hint="cs"/>
          <w:sz w:val="32"/>
          <w:szCs w:val="32"/>
          <w:cs/>
        </w:rPr>
        <w:t>เมื่อกฎหมายดังกล่าวมีผลบังคับใช้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เป็นจำนวน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1</w:t>
      </w:r>
      <w:r w:rsidRPr="007E67D8">
        <w:rPr>
          <w:rFonts w:ascii="Angsana New" w:hAnsi="Angsana New"/>
          <w:sz w:val="32"/>
          <w:szCs w:val="32"/>
        </w:rPr>
        <w:t>.</w:t>
      </w:r>
      <w:r w:rsidR="005F5E1C" w:rsidRPr="005F5E1C">
        <w:rPr>
          <w:rFonts w:ascii="Angsana New" w:hAnsi="Angsana New"/>
          <w:sz w:val="32"/>
          <w:szCs w:val="32"/>
        </w:rPr>
        <w:t>25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ล้านบาท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และ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0</w:t>
      </w:r>
      <w:r w:rsidRPr="007E67D8">
        <w:rPr>
          <w:rFonts w:ascii="Angsana New" w:hAnsi="Angsana New"/>
          <w:sz w:val="32"/>
          <w:szCs w:val="32"/>
        </w:rPr>
        <w:t>.</w:t>
      </w:r>
      <w:r w:rsidR="005F5E1C" w:rsidRPr="005F5E1C">
        <w:rPr>
          <w:rFonts w:ascii="Angsana New" w:hAnsi="Angsana New"/>
          <w:sz w:val="32"/>
          <w:szCs w:val="32"/>
        </w:rPr>
        <w:t>83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ล้านบาท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ตามลำดับ</w:t>
      </w:r>
      <w:r w:rsidRPr="007E67D8">
        <w:rPr>
          <w:rFonts w:ascii="Angsana New" w:hAnsi="Angsana New"/>
          <w:sz w:val="32"/>
          <w:szCs w:val="32"/>
        </w:rPr>
        <w:t xml:space="preserve"> </w:t>
      </w:r>
    </w:p>
    <w:p w:rsidR="00E06B9A" w:rsidRPr="007E67D8" w:rsidRDefault="005F5E1C" w:rsidP="00E06B9A">
      <w:pPr>
        <w:tabs>
          <w:tab w:val="left" w:pos="1260"/>
        </w:tabs>
        <w:spacing w:before="240"/>
        <w:ind w:firstLine="630"/>
        <w:jc w:val="thaiDistribute"/>
        <w:rPr>
          <w:rFonts w:ascii="Angsana New" w:hAnsi="Angsana New"/>
          <w:sz w:val="32"/>
          <w:szCs w:val="32"/>
          <w:cs/>
        </w:rPr>
      </w:pPr>
      <w:r w:rsidRPr="005F5E1C">
        <w:rPr>
          <w:rFonts w:ascii="Angsana New" w:hAnsi="Angsana New"/>
          <w:sz w:val="32"/>
          <w:szCs w:val="32"/>
        </w:rPr>
        <w:t>24</w:t>
      </w:r>
      <w:r w:rsidR="00E06B9A" w:rsidRPr="007E67D8">
        <w:rPr>
          <w:rFonts w:ascii="Angsana New" w:hAnsi="Angsana New"/>
          <w:sz w:val="32"/>
          <w:szCs w:val="32"/>
          <w:cs/>
        </w:rPr>
        <w:t>.</w:t>
      </w:r>
      <w:r w:rsidRPr="005F5E1C">
        <w:rPr>
          <w:rFonts w:ascii="Angsana New" w:hAnsi="Angsana New"/>
          <w:sz w:val="32"/>
          <w:szCs w:val="32"/>
        </w:rPr>
        <w:t>2</w:t>
      </w:r>
      <w:r w:rsidR="00E06B9A" w:rsidRPr="007E67D8">
        <w:rPr>
          <w:rFonts w:ascii="Angsana New" w:hAnsi="Angsana New"/>
          <w:sz w:val="32"/>
          <w:szCs w:val="32"/>
          <w:cs/>
        </w:rPr>
        <w:tab/>
        <w:t>กองทุนสำรองเลี้ยงชีพ</w:t>
      </w:r>
    </w:p>
    <w:p w:rsidR="00E06B9A" w:rsidRPr="007E67D8" w:rsidRDefault="00E06B9A" w:rsidP="00E06B9A">
      <w:pPr>
        <w:spacing w:after="240"/>
        <w:ind w:left="1260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pacing w:val="-6"/>
          <w:sz w:val="32"/>
          <w:szCs w:val="32"/>
          <w:cs/>
        </w:rPr>
        <w:t xml:space="preserve">บริษัทได้จัดตั้งกองทุนสำรองเลี้ยงชีพโดยหักเงินสะสมจากเงินเดือนของพนักงานส่วนหนึ่งและบริษัทจ่ายสมทบอีกส่วนหนึ่ง และจดทะเบียนตามความในพระราชบัญญัติกองทุนสำรองเลี้ยงชีพ </w:t>
      </w:r>
      <w:r w:rsidRPr="007E67D8">
        <w:rPr>
          <w:rFonts w:ascii="Angsana New" w:hAnsi="Angsana New"/>
          <w:sz w:val="32"/>
          <w:szCs w:val="32"/>
          <w:cs/>
        </w:rPr>
        <w:t xml:space="preserve">พ.ศ. </w:t>
      </w:r>
      <w:r w:rsidR="005F5E1C" w:rsidRPr="005F5E1C">
        <w:rPr>
          <w:rFonts w:ascii="Angsana New" w:hAnsi="Angsana New"/>
          <w:sz w:val="32"/>
          <w:szCs w:val="32"/>
        </w:rPr>
        <w:t>2530</w:t>
      </w:r>
      <w:r w:rsidRPr="007E67D8">
        <w:rPr>
          <w:rFonts w:ascii="Angsana New" w:hAnsi="Angsana New"/>
          <w:sz w:val="32"/>
          <w:szCs w:val="32"/>
          <w:cs/>
        </w:rPr>
        <w:t xml:space="preserve"> และพระราชบัญญัติกองทุนสำรองเลี้ยงชีพ (ฉบับที่ </w:t>
      </w:r>
      <w:r w:rsidR="005F5E1C" w:rsidRPr="005F5E1C">
        <w:rPr>
          <w:rFonts w:ascii="Angsana New" w:hAnsi="Angsana New"/>
          <w:sz w:val="32"/>
          <w:szCs w:val="32"/>
        </w:rPr>
        <w:t>2</w:t>
      </w:r>
      <w:r w:rsidRPr="007E67D8">
        <w:rPr>
          <w:rFonts w:ascii="Angsana New" w:hAnsi="Angsana New"/>
          <w:sz w:val="32"/>
          <w:szCs w:val="32"/>
          <w:cs/>
        </w:rPr>
        <w:t xml:space="preserve">) พ.ศ. </w:t>
      </w:r>
      <w:r w:rsidR="005F5E1C" w:rsidRPr="005F5E1C">
        <w:rPr>
          <w:rFonts w:ascii="Angsana New" w:hAnsi="Angsana New"/>
          <w:sz w:val="32"/>
          <w:szCs w:val="32"/>
        </w:rPr>
        <w:t>2542</w:t>
      </w:r>
      <w:r w:rsidRPr="007E67D8">
        <w:rPr>
          <w:rFonts w:ascii="Angsana New" w:hAnsi="Angsana New"/>
          <w:sz w:val="32"/>
          <w:szCs w:val="32"/>
          <w:cs/>
        </w:rPr>
        <w:t xml:space="preserve"> แล้ว</w:t>
      </w:r>
    </w:p>
    <w:p w:rsidR="00E06B9A" w:rsidRPr="007E67D8" w:rsidRDefault="00E06B9A" w:rsidP="00E06B9A">
      <w:pPr>
        <w:spacing w:after="120"/>
        <w:ind w:left="1267"/>
        <w:jc w:val="thaiDistribute"/>
        <w:rPr>
          <w:rFonts w:ascii="Angsana New" w:hAnsi="Angsana New"/>
          <w:spacing w:val="-6"/>
          <w:sz w:val="32"/>
          <w:szCs w:val="32"/>
        </w:rPr>
      </w:pPr>
      <w:r w:rsidRPr="007E67D8">
        <w:rPr>
          <w:rFonts w:ascii="Angsana New" w:hAnsi="Angsana New"/>
          <w:sz w:val="32"/>
          <w:szCs w:val="32"/>
          <w:cs/>
        </w:rPr>
        <w:t>สำหรับ</w:t>
      </w:r>
      <w:r w:rsidRPr="007E67D8"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873E68" w:rsidRPr="007E67D8">
        <w:rPr>
          <w:rFonts w:ascii="Angsana New" w:hAnsi="Angsana New" w:hint="cs"/>
          <w:sz w:val="32"/>
          <w:szCs w:val="32"/>
          <w:cs/>
        </w:rPr>
        <w:t>งวด</w:t>
      </w:r>
      <w:r w:rsidRPr="007E67D8">
        <w:rPr>
          <w:rFonts w:ascii="Angsana New" w:hAnsi="Angsana New" w:hint="cs"/>
          <w:sz w:val="32"/>
          <w:szCs w:val="32"/>
          <w:cs/>
        </w:rPr>
        <w:t>หกเดือนสิ้น</w:t>
      </w:r>
      <w:r w:rsidRPr="007E67D8">
        <w:rPr>
          <w:rFonts w:ascii="Angsana New" w:hAnsi="Angsana New"/>
          <w:sz w:val="32"/>
          <w:szCs w:val="32"/>
          <w:cs/>
        </w:rPr>
        <w:t xml:space="preserve">สุดวันที่ </w:t>
      </w:r>
      <w:r w:rsidR="005F5E1C" w:rsidRPr="005F5E1C">
        <w:rPr>
          <w:rFonts w:ascii="Angsana New" w:hAnsi="Angsana New"/>
          <w:sz w:val="32"/>
          <w:szCs w:val="32"/>
        </w:rPr>
        <w:t>30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มิถุนายน</w:t>
      </w:r>
      <w:r w:rsidRPr="007E67D8">
        <w:rPr>
          <w:rFonts w:ascii="Angsana New" w:hAnsi="Angsana New"/>
          <w:sz w:val="32"/>
          <w:cs/>
        </w:rPr>
        <w:t xml:space="preserve"> </w:t>
      </w:r>
      <w:r w:rsidR="005F5E1C" w:rsidRPr="005F5E1C">
        <w:rPr>
          <w:rFonts w:ascii="Angsana New" w:hAnsi="Angsana New"/>
          <w:sz w:val="32"/>
        </w:rPr>
        <w:t>2562</w:t>
      </w:r>
      <w:r w:rsidRPr="007E67D8">
        <w:rPr>
          <w:rFonts w:ascii="Angsana New" w:hAnsi="Angsana New"/>
          <w:sz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และ</w:t>
      </w:r>
      <w:r w:rsidRPr="007E67D8">
        <w:rPr>
          <w:rFonts w:ascii="Angsana New" w:hAnsi="Angsana New" w:hint="cs"/>
          <w:sz w:val="32"/>
          <w:cs/>
        </w:rPr>
        <w:t xml:space="preserve"> </w:t>
      </w:r>
      <w:r w:rsidR="005F5E1C" w:rsidRPr="005F5E1C">
        <w:rPr>
          <w:rFonts w:ascii="Angsana New" w:hAnsi="Angsana New"/>
          <w:sz w:val="32"/>
        </w:rPr>
        <w:t>2561</w:t>
      </w:r>
      <w:r w:rsidRPr="007E67D8">
        <w:rPr>
          <w:rFonts w:ascii="Angsana New" w:hAnsi="Angsana New"/>
          <w:sz w:val="32"/>
        </w:rPr>
        <w:t xml:space="preserve"> </w:t>
      </w:r>
      <w:r w:rsidRPr="007E67D8">
        <w:rPr>
          <w:rFonts w:ascii="Angsana New" w:hAnsi="Angsana New"/>
          <w:sz w:val="32"/>
          <w:szCs w:val="32"/>
          <w:cs/>
        </w:rPr>
        <w:t>เงินสมทบกองทุนสำรองเลี้ยงชีพของบริษัทซึ่ง</w:t>
      </w:r>
      <w:r w:rsidRPr="007E67D8">
        <w:rPr>
          <w:rFonts w:ascii="Angsana New" w:hAnsi="Angsana New"/>
          <w:spacing w:val="-6"/>
          <w:sz w:val="32"/>
          <w:szCs w:val="32"/>
          <w:cs/>
        </w:rPr>
        <w:t>ได้บันทึกเป็นค่าใช้จ่ายในงบกำไรขาดทุนและกำไรขาดทุนเบ็ดเสร็จอื่นมี</w:t>
      </w:r>
      <w:r w:rsidRPr="007E67D8">
        <w:rPr>
          <w:rFonts w:ascii="Angsana New" w:hAnsi="Angsana New" w:hint="cs"/>
          <w:spacing w:val="-6"/>
          <w:sz w:val="32"/>
          <w:szCs w:val="32"/>
          <w:cs/>
        </w:rPr>
        <w:t>ดังนี้</w:t>
      </w:r>
    </w:p>
    <w:p w:rsidR="00E06B9A" w:rsidRPr="007E67D8" w:rsidRDefault="00E06B9A" w:rsidP="00E06B9A">
      <w:pPr>
        <w:pStyle w:val="NoSpacing"/>
        <w:jc w:val="right"/>
        <w:rPr>
          <w:rFonts w:ascii="Angsana New" w:hAnsi="Angsana New"/>
          <w:b/>
          <w:bCs/>
          <w:szCs w:val="24"/>
          <w:cs/>
        </w:rPr>
      </w:pPr>
      <w:r w:rsidRPr="007E67D8">
        <w:rPr>
          <w:rFonts w:ascii="Angsana New" w:hAnsi="Angsana New"/>
          <w:b/>
          <w:bCs/>
          <w:szCs w:val="24"/>
          <w:cs/>
        </w:rPr>
        <w:t>(</w:t>
      </w:r>
      <w:r w:rsidRPr="007E67D8">
        <w:rPr>
          <w:rFonts w:ascii="Angsana New" w:hAnsi="Angsana New" w:hint="cs"/>
          <w:b/>
          <w:bCs/>
          <w:szCs w:val="24"/>
          <w:cs/>
        </w:rPr>
        <w:t>หน่วย</w:t>
      </w:r>
      <w:r w:rsidRPr="007E67D8">
        <w:rPr>
          <w:rFonts w:ascii="Angsana New" w:hAnsi="Angsana New"/>
          <w:b/>
          <w:bCs/>
          <w:szCs w:val="24"/>
          <w:cs/>
        </w:rPr>
        <w:t xml:space="preserve"> </w:t>
      </w:r>
      <w:r w:rsidRPr="007E67D8">
        <w:rPr>
          <w:rFonts w:ascii="Angsana New" w:hAnsi="Angsana New"/>
          <w:b/>
          <w:bCs/>
          <w:szCs w:val="24"/>
        </w:rPr>
        <w:t xml:space="preserve">: </w:t>
      </w:r>
      <w:r w:rsidRPr="007E67D8">
        <w:rPr>
          <w:rFonts w:ascii="Angsana New" w:hAnsi="Angsana New" w:hint="cs"/>
          <w:b/>
          <w:bCs/>
          <w:szCs w:val="24"/>
          <w:cs/>
        </w:rPr>
        <w:t>พันบาท</w:t>
      </w:r>
      <w:r w:rsidRPr="007E67D8">
        <w:rPr>
          <w:rFonts w:ascii="Angsana New" w:hAnsi="Angsana New"/>
          <w:b/>
          <w:bCs/>
          <w:szCs w:val="24"/>
          <w:cs/>
        </w:rPr>
        <w:t>)</w:t>
      </w:r>
    </w:p>
    <w:tbl>
      <w:tblPr>
        <w:tblW w:w="8845" w:type="dxa"/>
        <w:tblInd w:w="540" w:type="dxa"/>
        <w:tblCellMar>
          <w:left w:w="0" w:type="dxa"/>
          <w:right w:w="0" w:type="dxa"/>
        </w:tblCellMar>
        <w:tblLook w:val="01E0"/>
      </w:tblPr>
      <w:tblGrid>
        <w:gridCol w:w="4050"/>
        <w:gridCol w:w="20"/>
        <w:gridCol w:w="1118"/>
        <w:gridCol w:w="88"/>
        <w:gridCol w:w="1091"/>
        <w:gridCol w:w="20"/>
        <w:gridCol w:w="20"/>
        <w:gridCol w:w="77"/>
        <w:gridCol w:w="1150"/>
        <w:gridCol w:w="83"/>
        <w:gridCol w:w="1088"/>
        <w:gridCol w:w="20"/>
        <w:gridCol w:w="20"/>
      </w:tblGrid>
      <w:tr w:rsidR="00E06B9A" w:rsidRPr="007E67D8" w:rsidTr="002160A2">
        <w:trPr>
          <w:gridAfter w:val="2"/>
          <w:wAfter w:w="40" w:type="dxa"/>
          <w:trHeight w:val="279"/>
        </w:trPr>
        <w:tc>
          <w:tcPr>
            <w:tcW w:w="4050" w:type="dxa"/>
          </w:tcPr>
          <w:p w:rsidR="00E06B9A" w:rsidRPr="007E67D8" w:rsidRDefault="00E06B9A" w:rsidP="008E3072">
            <w:pPr>
              <w:snapToGrid w:val="0"/>
              <w:ind w:right="-27" w:firstLine="378"/>
              <w:jc w:val="both"/>
              <w:rPr>
                <w:rFonts w:ascii="Angsana New" w:eastAsia="MS Mincho" w:hAnsi="Angsana New"/>
                <w:szCs w:val="24"/>
                <w:cs/>
                <w:lang w:eastAsia="th-TH"/>
              </w:rPr>
            </w:pPr>
          </w:p>
        </w:tc>
        <w:tc>
          <w:tcPr>
            <w:tcW w:w="2317" w:type="dxa"/>
            <w:gridSpan w:val="4"/>
          </w:tcPr>
          <w:p w:rsidR="00E06B9A" w:rsidRPr="007E67D8" w:rsidRDefault="00E06B9A" w:rsidP="008E3072">
            <w:pPr>
              <w:ind w:left="-5" w:right="90"/>
              <w:jc w:val="center"/>
              <w:rPr>
                <w:rFonts w:ascii="Angsana New" w:hAnsi="Angsana New"/>
                <w:b/>
                <w:bCs/>
                <w:spacing w:val="-2"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pacing w:val="-2"/>
                <w:szCs w:val="24"/>
                <w:cs/>
              </w:rPr>
              <w:t>งบการเงินรวม</w:t>
            </w:r>
          </w:p>
        </w:tc>
        <w:tc>
          <w:tcPr>
            <w:tcW w:w="117" w:type="dxa"/>
            <w:gridSpan w:val="3"/>
          </w:tcPr>
          <w:p w:rsidR="00E06B9A" w:rsidRPr="007E67D8" w:rsidRDefault="00E06B9A" w:rsidP="008E3072">
            <w:pPr>
              <w:ind w:left="-5" w:right="9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321" w:type="dxa"/>
            <w:gridSpan w:val="3"/>
          </w:tcPr>
          <w:p w:rsidR="00E06B9A" w:rsidRPr="007E67D8" w:rsidRDefault="00E06B9A" w:rsidP="008E3072">
            <w:pPr>
              <w:jc w:val="center"/>
              <w:rPr>
                <w:rFonts w:ascii="Angsana New" w:hAnsi="Angsana New"/>
                <w:b/>
                <w:bCs/>
                <w:spacing w:val="-2"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pacing w:val="-2"/>
                <w:szCs w:val="24"/>
                <w:cs/>
              </w:rPr>
              <w:t>งบการเงินเฉพาะกิจการ</w:t>
            </w:r>
          </w:p>
        </w:tc>
      </w:tr>
      <w:tr w:rsidR="00E06B9A" w:rsidRPr="007E67D8" w:rsidTr="002160A2">
        <w:trPr>
          <w:gridAfter w:val="2"/>
          <w:wAfter w:w="40" w:type="dxa"/>
          <w:trHeight w:val="279"/>
        </w:trPr>
        <w:tc>
          <w:tcPr>
            <w:tcW w:w="4050" w:type="dxa"/>
          </w:tcPr>
          <w:p w:rsidR="00E06B9A" w:rsidRPr="007E67D8" w:rsidRDefault="00E06B9A" w:rsidP="008E3072">
            <w:pPr>
              <w:snapToGrid w:val="0"/>
              <w:ind w:right="-27" w:firstLine="378"/>
              <w:jc w:val="both"/>
              <w:rPr>
                <w:rFonts w:ascii="Angsana New" w:eastAsia="MS Mincho" w:hAnsi="Angsana New"/>
                <w:szCs w:val="24"/>
                <w:cs/>
                <w:lang w:eastAsia="th-TH"/>
              </w:rPr>
            </w:pPr>
          </w:p>
        </w:tc>
        <w:tc>
          <w:tcPr>
            <w:tcW w:w="2317" w:type="dxa"/>
            <w:gridSpan w:val="4"/>
          </w:tcPr>
          <w:p w:rsidR="00E06B9A" w:rsidRPr="007E67D8" w:rsidRDefault="00E06B9A" w:rsidP="008E3072">
            <w:pPr>
              <w:ind w:left="-5" w:right="9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“ยังไม่ได้ตรวจสอบ”</w:t>
            </w:r>
          </w:p>
        </w:tc>
        <w:tc>
          <w:tcPr>
            <w:tcW w:w="117" w:type="dxa"/>
            <w:gridSpan w:val="3"/>
          </w:tcPr>
          <w:p w:rsidR="00E06B9A" w:rsidRPr="007E67D8" w:rsidRDefault="00E06B9A" w:rsidP="008E3072">
            <w:pPr>
              <w:ind w:left="-5" w:right="9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321" w:type="dxa"/>
            <w:gridSpan w:val="3"/>
          </w:tcPr>
          <w:p w:rsidR="00E06B9A" w:rsidRPr="007E67D8" w:rsidRDefault="00E06B9A" w:rsidP="008E3072">
            <w:pPr>
              <w:jc w:val="center"/>
              <w:rPr>
                <w:rFonts w:ascii="Angsana New" w:hAnsi="Angsana New"/>
                <w:b/>
                <w:bCs/>
                <w:spacing w:val="-2"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“ยังไม่ได้ตรวจสอบ”</w:t>
            </w:r>
          </w:p>
        </w:tc>
      </w:tr>
      <w:tr w:rsidR="00E06B9A" w:rsidRPr="007E67D8" w:rsidTr="002160A2">
        <w:trPr>
          <w:trHeight w:val="279"/>
        </w:trPr>
        <w:tc>
          <w:tcPr>
            <w:tcW w:w="4050" w:type="dxa"/>
          </w:tcPr>
          <w:p w:rsidR="00E06B9A" w:rsidRPr="007E67D8" w:rsidRDefault="00E06B9A" w:rsidP="008E3072">
            <w:pPr>
              <w:snapToGrid w:val="0"/>
              <w:ind w:right="-27" w:firstLine="378"/>
              <w:jc w:val="both"/>
              <w:rPr>
                <w:rFonts w:ascii="Angsana New" w:eastAsia="MS Mincho" w:hAnsi="Angsana New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:rsidR="00E06B9A" w:rsidRPr="007E67D8" w:rsidRDefault="00E06B9A" w:rsidP="008E3072">
            <w:pPr>
              <w:ind w:left="-5" w:right="9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8" w:type="dxa"/>
          </w:tcPr>
          <w:p w:rsidR="00E06B9A" w:rsidRPr="007E67D8" w:rsidRDefault="005F5E1C" w:rsidP="008E3072">
            <w:pPr>
              <w:ind w:left="-5" w:right="9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5F5E1C">
              <w:rPr>
                <w:rFonts w:ascii="Angsana New" w:hAnsi="Angsana New" w:hint="cs"/>
                <w:b/>
                <w:bCs/>
                <w:szCs w:val="24"/>
              </w:rPr>
              <w:t>2</w:t>
            </w:r>
          </w:p>
        </w:tc>
        <w:tc>
          <w:tcPr>
            <w:tcW w:w="88" w:type="dxa"/>
          </w:tcPr>
          <w:p w:rsidR="00E06B9A" w:rsidRPr="007E67D8" w:rsidRDefault="00E06B9A" w:rsidP="008E3072">
            <w:pPr>
              <w:ind w:left="-5" w:right="9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1" w:type="dxa"/>
            <w:gridSpan w:val="2"/>
          </w:tcPr>
          <w:p w:rsidR="00E06B9A" w:rsidRPr="007E67D8" w:rsidRDefault="005F5E1C" w:rsidP="008E3072">
            <w:pPr>
              <w:ind w:left="-5" w:right="9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5F5E1C">
              <w:rPr>
                <w:rFonts w:ascii="Angsana New" w:hAnsi="Angsana New" w:hint="cs"/>
                <w:b/>
                <w:bCs/>
                <w:szCs w:val="24"/>
              </w:rPr>
              <w:t>1</w:t>
            </w:r>
          </w:p>
        </w:tc>
        <w:tc>
          <w:tcPr>
            <w:tcW w:w="20" w:type="dxa"/>
          </w:tcPr>
          <w:p w:rsidR="00E06B9A" w:rsidRPr="007E67D8" w:rsidRDefault="00E06B9A" w:rsidP="008E3072">
            <w:pPr>
              <w:ind w:left="-5" w:right="9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7" w:type="dxa"/>
          </w:tcPr>
          <w:p w:rsidR="00E06B9A" w:rsidRPr="007E67D8" w:rsidRDefault="00E06B9A" w:rsidP="008E3072">
            <w:pPr>
              <w:ind w:left="-5" w:right="9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0" w:type="dxa"/>
          </w:tcPr>
          <w:p w:rsidR="00E06B9A" w:rsidRPr="007E67D8" w:rsidRDefault="005F5E1C" w:rsidP="008E3072">
            <w:pPr>
              <w:ind w:left="-5" w:right="9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5F5E1C">
              <w:rPr>
                <w:rFonts w:ascii="Angsana New" w:hAnsi="Angsana New" w:hint="cs"/>
                <w:b/>
                <w:bCs/>
                <w:szCs w:val="24"/>
              </w:rPr>
              <w:t>2</w:t>
            </w:r>
          </w:p>
        </w:tc>
        <w:tc>
          <w:tcPr>
            <w:tcW w:w="83" w:type="dxa"/>
          </w:tcPr>
          <w:p w:rsidR="00E06B9A" w:rsidRPr="007E67D8" w:rsidRDefault="00E06B9A" w:rsidP="008E3072">
            <w:pPr>
              <w:tabs>
                <w:tab w:val="decimal" w:pos="891"/>
              </w:tabs>
              <w:snapToGrid w:val="0"/>
              <w:ind w:right="-27"/>
              <w:rPr>
                <w:rFonts w:ascii="Angsana New" w:eastAsia="MS Mincho" w:hAnsi="Angsana New"/>
                <w:szCs w:val="24"/>
                <w:lang w:eastAsia="th-TH"/>
              </w:rPr>
            </w:pPr>
          </w:p>
        </w:tc>
        <w:tc>
          <w:tcPr>
            <w:tcW w:w="1128" w:type="dxa"/>
            <w:gridSpan w:val="3"/>
          </w:tcPr>
          <w:p w:rsidR="00E06B9A" w:rsidRPr="007E67D8" w:rsidRDefault="005F5E1C" w:rsidP="008E3072">
            <w:pPr>
              <w:jc w:val="center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b/>
                <w:bCs/>
                <w:spacing w:val="-2"/>
                <w:szCs w:val="24"/>
              </w:rPr>
              <w:t>25</w:t>
            </w:r>
            <w:r w:rsidRPr="005F5E1C">
              <w:rPr>
                <w:rFonts w:ascii="Angsana New" w:hAnsi="Angsana New" w:hint="cs"/>
                <w:b/>
                <w:bCs/>
                <w:spacing w:val="-2"/>
                <w:szCs w:val="24"/>
              </w:rPr>
              <w:t>61</w:t>
            </w:r>
          </w:p>
        </w:tc>
      </w:tr>
      <w:tr w:rsidR="00E06B9A" w:rsidRPr="007E67D8" w:rsidTr="002160A2">
        <w:trPr>
          <w:gridAfter w:val="1"/>
          <w:wAfter w:w="20" w:type="dxa"/>
          <w:trHeight w:val="315"/>
        </w:trPr>
        <w:tc>
          <w:tcPr>
            <w:tcW w:w="4050" w:type="dxa"/>
            <w:vAlign w:val="bottom"/>
          </w:tcPr>
          <w:p w:rsidR="00E06B9A" w:rsidRPr="007E67D8" w:rsidRDefault="00E06B9A" w:rsidP="008E3072">
            <w:pPr>
              <w:ind w:firstLine="362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 w:hint="cs"/>
                <w:szCs w:val="24"/>
                <w:cs/>
              </w:rPr>
              <w:t xml:space="preserve">      </w:t>
            </w:r>
            <w:r w:rsidRPr="007E67D8">
              <w:rPr>
                <w:rFonts w:ascii="Angsana New" w:hAnsi="Angsana New"/>
                <w:szCs w:val="24"/>
                <w:cs/>
              </w:rPr>
              <w:t>สำหร</w:t>
            </w:r>
            <w:r w:rsidRPr="007E67D8">
              <w:rPr>
                <w:rFonts w:ascii="Angsana New" w:hAnsi="Angsana New" w:hint="cs"/>
                <w:szCs w:val="24"/>
                <w:cs/>
              </w:rPr>
              <w:t>ับงวดสามเดือน</w:t>
            </w:r>
            <w:r w:rsidRPr="007E67D8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="005F5E1C" w:rsidRPr="005F5E1C">
              <w:rPr>
                <w:rFonts w:ascii="Angsana New" w:hAnsi="Angsana New"/>
                <w:szCs w:val="24"/>
              </w:rPr>
              <w:t>30</w:t>
            </w:r>
            <w:r w:rsidRPr="007E67D8">
              <w:rPr>
                <w:rFonts w:ascii="Angsana New" w:hAnsi="Angsana New"/>
                <w:szCs w:val="24"/>
              </w:rPr>
              <w:t xml:space="preserve"> </w:t>
            </w:r>
            <w:r w:rsidRPr="007E67D8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  <w:tc>
          <w:tcPr>
            <w:tcW w:w="20" w:type="dxa"/>
            <w:vAlign w:val="bottom"/>
          </w:tcPr>
          <w:p w:rsidR="00E06B9A" w:rsidRPr="007E67D8" w:rsidRDefault="00E06B9A" w:rsidP="008E3072">
            <w:pPr>
              <w:ind w:left="-52" w:right="17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E06B9A" w:rsidRPr="007E67D8" w:rsidRDefault="005F5E1C" w:rsidP="008E3072">
            <w:pPr>
              <w:ind w:left="-5" w:right="90"/>
              <w:jc w:val="center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439</w:t>
            </w:r>
          </w:p>
        </w:tc>
        <w:tc>
          <w:tcPr>
            <w:tcW w:w="88" w:type="dxa"/>
            <w:vAlign w:val="bottom"/>
          </w:tcPr>
          <w:p w:rsidR="00E06B9A" w:rsidRPr="007E67D8" w:rsidRDefault="00E06B9A" w:rsidP="008E3072">
            <w:pPr>
              <w:ind w:left="-52" w:right="17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gridSpan w:val="2"/>
            <w:vAlign w:val="bottom"/>
          </w:tcPr>
          <w:p w:rsidR="00E06B9A" w:rsidRPr="007E67D8" w:rsidRDefault="005F5E1C" w:rsidP="008E3072">
            <w:pPr>
              <w:ind w:left="-5" w:right="90"/>
              <w:jc w:val="center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224</w:t>
            </w:r>
          </w:p>
        </w:tc>
        <w:tc>
          <w:tcPr>
            <w:tcW w:w="97" w:type="dxa"/>
            <w:gridSpan w:val="2"/>
            <w:vAlign w:val="bottom"/>
          </w:tcPr>
          <w:p w:rsidR="00E06B9A" w:rsidRPr="007E67D8" w:rsidRDefault="00E06B9A" w:rsidP="008E3072">
            <w:pPr>
              <w:ind w:left="-52" w:right="17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0" w:type="dxa"/>
            <w:vAlign w:val="bottom"/>
          </w:tcPr>
          <w:p w:rsidR="00E06B9A" w:rsidRPr="007E67D8" w:rsidRDefault="005F5E1C" w:rsidP="008E3072">
            <w:pPr>
              <w:ind w:left="-5" w:right="90"/>
              <w:jc w:val="center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143</w:t>
            </w:r>
          </w:p>
        </w:tc>
        <w:tc>
          <w:tcPr>
            <w:tcW w:w="83" w:type="dxa"/>
            <w:vAlign w:val="bottom"/>
          </w:tcPr>
          <w:p w:rsidR="00E06B9A" w:rsidRPr="007E67D8" w:rsidRDefault="00E06B9A" w:rsidP="008E3072">
            <w:pPr>
              <w:ind w:left="-52" w:right="17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gridSpan w:val="2"/>
            <w:vAlign w:val="bottom"/>
          </w:tcPr>
          <w:p w:rsidR="00E06B9A" w:rsidRPr="007E67D8" w:rsidRDefault="005F5E1C" w:rsidP="008E3072">
            <w:pPr>
              <w:jc w:val="center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147</w:t>
            </w:r>
          </w:p>
        </w:tc>
      </w:tr>
      <w:tr w:rsidR="00E06B9A" w:rsidRPr="007E67D8" w:rsidTr="002160A2">
        <w:trPr>
          <w:gridAfter w:val="1"/>
          <w:wAfter w:w="20" w:type="dxa"/>
          <w:trHeight w:val="315"/>
        </w:trPr>
        <w:tc>
          <w:tcPr>
            <w:tcW w:w="4050" w:type="dxa"/>
            <w:vAlign w:val="bottom"/>
          </w:tcPr>
          <w:p w:rsidR="00E06B9A" w:rsidRPr="007E67D8" w:rsidRDefault="00E06B9A" w:rsidP="008E3072">
            <w:pPr>
              <w:ind w:firstLine="362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 w:hint="cs"/>
                <w:szCs w:val="24"/>
                <w:cs/>
              </w:rPr>
              <w:t xml:space="preserve">      </w:t>
            </w:r>
            <w:r w:rsidRPr="007E67D8">
              <w:rPr>
                <w:rFonts w:ascii="Angsana New" w:hAnsi="Angsana New"/>
                <w:szCs w:val="24"/>
                <w:cs/>
              </w:rPr>
              <w:t>สำหร</w:t>
            </w:r>
            <w:r w:rsidRPr="007E67D8">
              <w:rPr>
                <w:rFonts w:ascii="Angsana New" w:hAnsi="Angsana New" w:hint="cs"/>
                <w:szCs w:val="24"/>
                <w:cs/>
              </w:rPr>
              <w:t>ับงวดหกเดือน</w:t>
            </w:r>
            <w:r w:rsidRPr="007E67D8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="005F5E1C" w:rsidRPr="005F5E1C">
              <w:rPr>
                <w:rFonts w:ascii="Angsana New" w:hAnsi="Angsana New"/>
                <w:szCs w:val="24"/>
              </w:rPr>
              <w:t>30</w:t>
            </w:r>
            <w:r w:rsidRPr="007E67D8">
              <w:rPr>
                <w:rFonts w:ascii="Angsana New" w:hAnsi="Angsana New"/>
                <w:szCs w:val="24"/>
              </w:rPr>
              <w:t xml:space="preserve"> </w:t>
            </w:r>
            <w:r w:rsidRPr="007E67D8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  <w:tc>
          <w:tcPr>
            <w:tcW w:w="20" w:type="dxa"/>
            <w:vAlign w:val="bottom"/>
          </w:tcPr>
          <w:p w:rsidR="00E06B9A" w:rsidRPr="007E67D8" w:rsidRDefault="00E06B9A" w:rsidP="008E3072">
            <w:pPr>
              <w:ind w:left="-52" w:right="17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E06B9A" w:rsidRPr="007E67D8" w:rsidRDefault="005F5E1C" w:rsidP="008E3072">
            <w:pPr>
              <w:ind w:left="-5" w:right="90"/>
              <w:jc w:val="center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850</w:t>
            </w:r>
          </w:p>
        </w:tc>
        <w:tc>
          <w:tcPr>
            <w:tcW w:w="88" w:type="dxa"/>
            <w:vAlign w:val="bottom"/>
          </w:tcPr>
          <w:p w:rsidR="00E06B9A" w:rsidRPr="007E67D8" w:rsidRDefault="00E06B9A" w:rsidP="008E3072">
            <w:pPr>
              <w:ind w:left="-52" w:right="17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1" w:type="dxa"/>
            <w:gridSpan w:val="2"/>
            <w:vAlign w:val="bottom"/>
          </w:tcPr>
          <w:p w:rsidR="00E06B9A" w:rsidRPr="007E67D8" w:rsidRDefault="005F5E1C" w:rsidP="008E3072">
            <w:pPr>
              <w:ind w:left="-5" w:right="90"/>
              <w:jc w:val="center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224</w:t>
            </w:r>
          </w:p>
        </w:tc>
        <w:tc>
          <w:tcPr>
            <w:tcW w:w="97" w:type="dxa"/>
            <w:gridSpan w:val="2"/>
            <w:vAlign w:val="bottom"/>
          </w:tcPr>
          <w:p w:rsidR="00E06B9A" w:rsidRPr="007E67D8" w:rsidRDefault="00E06B9A" w:rsidP="008E3072">
            <w:pPr>
              <w:ind w:left="-52" w:right="17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0" w:type="dxa"/>
            <w:vAlign w:val="bottom"/>
          </w:tcPr>
          <w:p w:rsidR="00E06B9A" w:rsidRPr="007E67D8" w:rsidRDefault="005F5E1C" w:rsidP="008E3072">
            <w:pPr>
              <w:ind w:left="-5" w:right="90"/>
              <w:jc w:val="center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256</w:t>
            </w:r>
          </w:p>
        </w:tc>
        <w:tc>
          <w:tcPr>
            <w:tcW w:w="83" w:type="dxa"/>
            <w:vAlign w:val="bottom"/>
          </w:tcPr>
          <w:p w:rsidR="00E06B9A" w:rsidRPr="007E67D8" w:rsidRDefault="00E06B9A" w:rsidP="008E3072">
            <w:pPr>
              <w:ind w:left="-52" w:right="17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gridSpan w:val="2"/>
            <w:vAlign w:val="bottom"/>
          </w:tcPr>
          <w:p w:rsidR="00E06B9A" w:rsidRPr="007E67D8" w:rsidRDefault="005F5E1C" w:rsidP="008E3072">
            <w:pPr>
              <w:jc w:val="center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147</w:t>
            </w:r>
          </w:p>
        </w:tc>
      </w:tr>
    </w:tbl>
    <w:p w:rsidR="000F320E" w:rsidRPr="007E67D8" w:rsidRDefault="000F320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E67D8">
        <w:rPr>
          <w:rFonts w:ascii="Angsana New" w:hAnsi="Angsana New"/>
          <w:b/>
          <w:bCs/>
          <w:sz w:val="32"/>
          <w:szCs w:val="32"/>
        </w:rPr>
        <w:br w:type="page"/>
      </w:r>
    </w:p>
    <w:p w:rsidR="00F35D08" w:rsidRPr="007E67D8" w:rsidRDefault="005F5E1C" w:rsidP="008E3072">
      <w:pPr>
        <w:tabs>
          <w:tab w:val="left" w:pos="90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5E1C">
        <w:rPr>
          <w:rFonts w:ascii="Angsana New" w:hAnsi="Angsana New"/>
          <w:b/>
          <w:bCs/>
          <w:sz w:val="32"/>
          <w:szCs w:val="32"/>
        </w:rPr>
        <w:t>25</w:t>
      </w:r>
      <w:r w:rsidR="00F35D08" w:rsidRPr="007E67D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35D08" w:rsidRPr="007E67D8">
        <w:rPr>
          <w:rFonts w:ascii="Angsana New" w:hAnsi="Angsana New"/>
          <w:b/>
          <w:bCs/>
          <w:sz w:val="32"/>
          <w:szCs w:val="32"/>
        </w:rPr>
        <w:tab/>
      </w:r>
      <w:r w:rsidR="00F35D08" w:rsidRPr="007E67D8">
        <w:rPr>
          <w:rFonts w:ascii="Angsana New" w:hAnsi="Angsana New" w:hint="cs"/>
          <w:b/>
          <w:bCs/>
          <w:sz w:val="32"/>
          <w:szCs w:val="32"/>
          <w:cs/>
        </w:rPr>
        <w:t>ทุนเรือนหุ้นและใบสำคัญแสดงสิทธิ</w:t>
      </w:r>
    </w:p>
    <w:p w:rsidR="00240774" w:rsidRPr="007E67D8" w:rsidRDefault="005F5E1C" w:rsidP="008E3072">
      <w:pPr>
        <w:ind w:left="1267" w:right="-43" w:hanging="720"/>
        <w:jc w:val="thaiDistribute"/>
        <w:rPr>
          <w:rFonts w:ascii="Angsana New" w:hAnsi="Angsana New"/>
          <w:sz w:val="32"/>
          <w:szCs w:val="32"/>
        </w:rPr>
      </w:pPr>
      <w:r w:rsidRPr="005F5E1C">
        <w:rPr>
          <w:rFonts w:ascii="Angsana New" w:hAnsi="Angsana New"/>
          <w:sz w:val="32"/>
          <w:szCs w:val="32"/>
        </w:rPr>
        <w:t>25</w:t>
      </w:r>
      <w:r w:rsidR="00240774" w:rsidRPr="007E67D8">
        <w:rPr>
          <w:rFonts w:ascii="Angsana New" w:hAnsi="Angsana New"/>
          <w:sz w:val="32"/>
          <w:szCs w:val="32"/>
        </w:rPr>
        <w:t>.</w:t>
      </w:r>
      <w:r w:rsidRPr="005F5E1C">
        <w:rPr>
          <w:rFonts w:ascii="Angsana New" w:hAnsi="Angsana New"/>
          <w:sz w:val="32"/>
          <w:szCs w:val="32"/>
        </w:rPr>
        <w:t>1</w:t>
      </w:r>
      <w:r w:rsidR="00A65445" w:rsidRPr="007E67D8">
        <w:rPr>
          <w:rFonts w:ascii="Angsana New" w:hAnsi="Angsana New"/>
          <w:b/>
          <w:bCs/>
          <w:sz w:val="32"/>
          <w:szCs w:val="32"/>
        </w:rPr>
        <w:tab/>
      </w:r>
      <w:r w:rsidR="00240774" w:rsidRPr="007E67D8">
        <w:rPr>
          <w:rFonts w:ascii="Angsana New" w:hAnsi="Angsana New" w:hint="cs"/>
          <w:sz w:val="32"/>
          <w:szCs w:val="32"/>
          <w:cs/>
        </w:rPr>
        <w:t>เพิ่มทุนจดทะเบียนในบริษัท แซม</w:t>
      </w:r>
      <w:r w:rsidR="00240774" w:rsidRPr="007E67D8">
        <w:rPr>
          <w:rFonts w:ascii="Angsana New" w:hAnsi="Angsana New"/>
          <w:sz w:val="32"/>
          <w:szCs w:val="32"/>
          <w:cs/>
        </w:rPr>
        <w:t xml:space="preserve"> </w:t>
      </w:r>
      <w:r w:rsidR="00240774" w:rsidRPr="007E67D8">
        <w:rPr>
          <w:rFonts w:ascii="Angsana New" w:hAnsi="Angsana New" w:hint="cs"/>
          <w:sz w:val="32"/>
          <w:szCs w:val="32"/>
          <w:cs/>
        </w:rPr>
        <w:t>วอเตอร์</w:t>
      </w:r>
      <w:r w:rsidR="00240774" w:rsidRPr="007E67D8">
        <w:rPr>
          <w:rFonts w:ascii="Angsana New" w:hAnsi="Angsana New"/>
          <w:sz w:val="32"/>
          <w:szCs w:val="32"/>
          <w:cs/>
        </w:rPr>
        <w:t xml:space="preserve"> </w:t>
      </w:r>
      <w:r w:rsidR="00240774" w:rsidRPr="007E67D8">
        <w:rPr>
          <w:rFonts w:ascii="Angsana New" w:hAnsi="Angsana New" w:hint="cs"/>
          <w:sz w:val="32"/>
          <w:szCs w:val="32"/>
          <w:cs/>
        </w:rPr>
        <w:t>ซัพพลาย</w:t>
      </w:r>
      <w:r w:rsidR="00240774" w:rsidRPr="007E67D8">
        <w:rPr>
          <w:rFonts w:ascii="Angsana New" w:hAnsi="Angsana New"/>
          <w:sz w:val="32"/>
          <w:szCs w:val="32"/>
          <w:cs/>
        </w:rPr>
        <w:t xml:space="preserve"> </w:t>
      </w:r>
      <w:r w:rsidR="00240774" w:rsidRPr="007E67D8">
        <w:rPr>
          <w:rFonts w:ascii="Angsana New" w:hAnsi="Angsana New" w:hint="cs"/>
          <w:sz w:val="32"/>
          <w:szCs w:val="32"/>
          <w:cs/>
        </w:rPr>
        <w:t>จำกัด</w:t>
      </w:r>
      <w:r w:rsidR="00240774" w:rsidRPr="007E67D8">
        <w:rPr>
          <w:rFonts w:ascii="Angsana New" w:hAnsi="Angsana New"/>
          <w:sz w:val="32"/>
          <w:szCs w:val="32"/>
          <w:cs/>
        </w:rPr>
        <w:t xml:space="preserve"> (</w:t>
      </w:r>
      <w:r w:rsidR="00240774" w:rsidRPr="007E67D8">
        <w:rPr>
          <w:rFonts w:ascii="Angsana New" w:hAnsi="Angsana New"/>
          <w:sz w:val="32"/>
          <w:szCs w:val="32"/>
        </w:rPr>
        <w:t>SAM</w:t>
      </w:r>
      <w:r w:rsidR="00240774" w:rsidRPr="007E67D8">
        <w:rPr>
          <w:rFonts w:ascii="Angsana New" w:hAnsi="Angsana New"/>
          <w:sz w:val="32"/>
          <w:szCs w:val="32"/>
          <w:cs/>
        </w:rPr>
        <w:t>)</w:t>
      </w:r>
      <w:r w:rsidR="00240774" w:rsidRPr="007E67D8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</w:t>
      </w:r>
    </w:p>
    <w:p w:rsidR="00240774" w:rsidRPr="007E67D8" w:rsidRDefault="00240774" w:rsidP="00701F4E">
      <w:pPr>
        <w:spacing w:after="240"/>
        <w:ind w:left="1260" w:right="-43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7E67D8">
        <w:rPr>
          <w:rFonts w:ascii="Angsana New" w:hAnsi="Angsana New" w:hint="cs"/>
          <w:sz w:val="32"/>
          <w:szCs w:val="32"/>
          <w:cs/>
        </w:rPr>
        <w:t>ตามที่</w:t>
      </w:r>
      <w:r w:rsidRPr="007E67D8">
        <w:rPr>
          <w:rFonts w:ascii="Angsana New" w:hAnsi="Angsana New"/>
          <w:sz w:val="32"/>
          <w:szCs w:val="32"/>
          <w:cs/>
        </w:rPr>
        <w:t xml:space="preserve">ประชุมคณะกรรมการบริษัท ครั้งที่ </w:t>
      </w:r>
      <w:r w:rsidR="005F5E1C" w:rsidRPr="005F5E1C">
        <w:rPr>
          <w:rFonts w:ascii="Angsana New" w:hAnsi="Angsana New"/>
          <w:sz w:val="32"/>
          <w:szCs w:val="32"/>
        </w:rPr>
        <w:t>4</w:t>
      </w:r>
      <w:r w:rsidRPr="007E67D8">
        <w:rPr>
          <w:rFonts w:ascii="Angsana New" w:hAnsi="Angsana New" w:hint="cs"/>
          <w:sz w:val="32"/>
          <w:szCs w:val="32"/>
          <w:cs/>
        </w:rPr>
        <w:t>/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Pr="007E67D8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5F5E1C" w:rsidRPr="005F5E1C">
        <w:rPr>
          <w:rFonts w:ascii="Angsana New" w:hAnsi="Angsana New"/>
          <w:sz w:val="32"/>
          <w:szCs w:val="32"/>
        </w:rPr>
        <w:t>26</w:t>
      </w:r>
      <w:r w:rsidRPr="007E67D8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Pr="007E67D8">
        <w:rPr>
          <w:rFonts w:ascii="Angsana New" w:hAnsi="Angsana New" w:hint="cs"/>
          <w:sz w:val="32"/>
          <w:szCs w:val="32"/>
          <w:cs/>
        </w:rPr>
        <w:t xml:space="preserve"> ได้มีมติอนุมัติการเพิ่มทุนจดทะเบียนของบริษัท แซม วอเตอร์ ซัพพลาย จำกัด (</w:t>
      </w:r>
      <w:r w:rsidRPr="007E67D8">
        <w:rPr>
          <w:rFonts w:ascii="Angsana New" w:hAnsi="Angsana New"/>
          <w:sz w:val="32"/>
          <w:szCs w:val="32"/>
        </w:rPr>
        <w:t>SAM</w:t>
      </w:r>
      <w:r w:rsidRPr="007E67D8">
        <w:rPr>
          <w:rFonts w:ascii="Angsana New" w:hAnsi="Angsana New" w:hint="cs"/>
          <w:sz w:val="32"/>
          <w:szCs w:val="32"/>
          <w:cs/>
        </w:rPr>
        <w:t xml:space="preserve">) ซึ่งเป็นบริษัทย่อยของบริษัท จำนวน </w:t>
      </w:r>
      <w:r w:rsidR="005F5E1C" w:rsidRPr="005F5E1C">
        <w:rPr>
          <w:rFonts w:ascii="Angsana New" w:hAnsi="Angsana New"/>
          <w:sz w:val="32"/>
          <w:szCs w:val="32"/>
        </w:rPr>
        <w:t>30</w:t>
      </w:r>
      <w:r w:rsidRPr="007E67D8">
        <w:rPr>
          <w:rFonts w:ascii="Angsana New" w:hAnsi="Angsana New"/>
          <w:sz w:val="32"/>
          <w:szCs w:val="32"/>
        </w:rPr>
        <w:t>,</w:t>
      </w:r>
      <w:r w:rsidR="005F5E1C" w:rsidRPr="005F5E1C">
        <w:rPr>
          <w:rFonts w:ascii="Angsana New" w:hAnsi="Angsana New"/>
          <w:sz w:val="32"/>
          <w:szCs w:val="32"/>
        </w:rPr>
        <w:t>500</w:t>
      </w:r>
      <w:r w:rsidRPr="007E67D8">
        <w:rPr>
          <w:rFonts w:ascii="Angsana New" w:hAnsi="Angsana New"/>
          <w:sz w:val="32"/>
          <w:szCs w:val="32"/>
        </w:rPr>
        <w:t>,</w:t>
      </w:r>
      <w:r w:rsidR="005F5E1C" w:rsidRPr="005F5E1C">
        <w:rPr>
          <w:rFonts w:ascii="Angsana New" w:hAnsi="Angsana New"/>
          <w:sz w:val="32"/>
          <w:szCs w:val="32"/>
        </w:rPr>
        <w:t>000</w:t>
      </w:r>
      <w:r w:rsidRPr="007E67D8">
        <w:rPr>
          <w:rFonts w:ascii="Angsana New" w:hAnsi="Angsana New" w:hint="cs"/>
          <w:sz w:val="32"/>
          <w:szCs w:val="32"/>
          <w:cs/>
        </w:rPr>
        <w:t xml:space="preserve"> บาท จากเดิมทุนจดทะเบียน </w:t>
      </w:r>
      <w:r w:rsidR="005F5E1C" w:rsidRPr="005F5E1C">
        <w:rPr>
          <w:rFonts w:ascii="Angsana New" w:hAnsi="Angsana New"/>
          <w:sz w:val="32"/>
          <w:szCs w:val="32"/>
        </w:rPr>
        <w:t>35</w:t>
      </w:r>
      <w:r w:rsidRPr="007E67D8">
        <w:rPr>
          <w:rFonts w:ascii="Angsana New" w:hAnsi="Angsana New"/>
          <w:sz w:val="32"/>
          <w:szCs w:val="32"/>
        </w:rPr>
        <w:t>,</w:t>
      </w:r>
      <w:r w:rsidR="005F5E1C" w:rsidRPr="005F5E1C">
        <w:rPr>
          <w:rFonts w:ascii="Angsana New" w:hAnsi="Angsana New"/>
          <w:sz w:val="32"/>
          <w:szCs w:val="32"/>
        </w:rPr>
        <w:t>000</w:t>
      </w:r>
      <w:r w:rsidRPr="007E67D8">
        <w:rPr>
          <w:rFonts w:ascii="Angsana New" w:hAnsi="Angsana New"/>
          <w:sz w:val="32"/>
          <w:szCs w:val="32"/>
        </w:rPr>
        <w:t>,</w:t>
      </w:r>
      <w:r w:rsidR="005F5E1C" w:rsidRPr="005F5E1C">
        <w:rPr>
          <w:rFonts w:ascii="Angsana New" w:hAnsi="Angsana New"/>
          <w:sz w:val="32"/>
          <w:szCs w:val="32"/>
        </w:rPr>
        <w:t>000</w:t>
      </w:r>
      <w:r w:rsidRPr="007E67D8">
        <w:rPr>
          <w:rFonts w:ascii="Angsana New" w:hAnsi="Angsana New" w:hint="cs"/>
          <w:sz w:val="32"/>
          <w:szCs w:val="32"/>
          <w:cs/>
        </w:rPr>
        <w:t xml:space="preserve"> บาท เป็น </w:t>
      </w:r>
      <w:r w:rsidR="005F5E1C" w:rsidRPr="005F5E1C">
        <w:rPr>
          <w:rFonts w:ascii="Angsana New" w:hAnsi="Angsana New"/>
          <w:sz w:val="32"/>
          <w:szCs w:val="32"/>
        </w:rPr>
        <w:t>65</w:t>
      </w:r>
      <w:r w:rsidRPr="007E67D8">
        <w:rPr>
          <w:rFonts w:ascii="Angsana New" w:hAnsi="Angsana New"/>
          <w:sz w:val="32"/>
          <w:szCs w:val="32"/>
        </w:rPr>
        <w:t>,</w:t>
      </w:r>
      <w:r w:rsidR="005F5E1C" w:rsidRPr="005F5E1C">
        <w:rPr>
          <w:rFonts w:ascii="Angsana New" w:hAnsi="Angsana New"/>
          <w:sz w:val="32"/>
          <w:szCs w:val="32"/>
        </w:rPr>
        <w:t>500</w:t>
      </w:r>
      <w:r w:rsidRPr="007E67D8">
        <w:rPr>
          <w:rFonts w:ascii="Angsana New" w:hAnsi="Angsana New"/>
          <w:sz w:val="32"/>
          <w:szCs w:val="32"/>
        </w:rPr>
        <w:t>,</w:t>
      </w:r>
      <w:r w:rsidR="005F5E1C" w:rsidRPr="005F5E1C">
        <w:rPr>
          <w:rFonts w:ascii="Angsana New" w:hAnsi="Angsana New"/>
          <w:sz w:val="32"/>
          <w:szCs w:val="32"/>
        </w:rPr>
        <w:t>000</w:t>
      </w:r>
      <w:r w:rsidRPr="007E67D8">
        <w:rPr>
          <w:rFonts w:ascii="Angsana New" w:hAnsi="Angsana New" w:hint="cs"/>
          <w:sz w:val="32"/>
          <w:szCs w:val="32"/>
          <w:cs/>
        </w:rPr>
        <w:t xml:space="preserve"> บาท โดยการออกหุ้นสามัญเพิ่มทุนจำนวน </w:t>
      </w:r>
      <w:r w:rsidR="005F5E1C" w:rsidRPr="005F5E1C">
        <w:rPr>
          <w:rFonts w:ascii="Angsana New" w:hAnsi="Angsana New"/>
          <w:sz w:val="32"/>
          <w:szCs w:val="32"/>
        </w:rPr>
        <w:t>305</w:t>
      </w:r>
      <w:r w:rsidRPr="007E67D8">
        <w:rPr>
          <w:rFonts w:ascii="Angsana New" w:hAnsi="Angsana New"/>
          <w:sz w:val="32"/>
          <w:szCs w:val="32"/>
        </w:rPr>
        <w:t>,</w:t>
      </w:r>
      <w:r w:rsidR="005F5E1C" w:rsidRPr="005F5E1C">
        <w:rPr>
          <w:rFonts w:ascii="Angsana New" w:hAnsi="Angsana New"/>
          <w:sz w:val="32"/>
          <w:szCs w:val="32"/>
        </w:rPr>
        <w:t>000</w:t>
      </w:r>
      <w:r w:rsidRPr="007E67D8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5F5E1C" w:rsidRPr="005F5E1C">
        <w:rPr>
          <w:rFonts w:ascii="Angsana New" w:hAnsi="Angsana New"/>
          <w:sz w:val="32"/>
          <w:szCs w:val="32"/>
        </w:rPr>
        <w:t>100</w:t>
      </w:r>
      <w:r w:rsidRPr="007E67D8">
        <w:rPr>
          <w:rFonts w:ascii="Angsana New" w:hAnsi="Angsana New" w:hint="cs"/>
          <w:sz w:val="32"/>
          <w:szCs w:val="32"/>
          <w:cs/>
        </w:rPr>
        <w:t>.</w:t>
      </w:r>
      <w:r w:rsidR="005F5E1C" w:rsidRPr="005F5E1C">
        <w:rPr>
          <w:rFonts w:ascii="Angsana New" w:hAnsi="Angsana New"/>
          <w:sz w:val="32"/>
          <w:szCs w:val="32"/>
        </w:rPr>
        <w:t>00</w:t>
      </w:r>
      <w:r w:rsidRPr="007E67D8">
        <w:rPr>
          <w:rFonts w:ascii="Angsana New" w:hAnsi="Angsana New" w:hint="cs"/>
          <w:sz w:val="32"/>
          <w:szCs w:val="32"/>
          <w:cs/>
        </w:rPr>
        <w:t xml:space="preserve"> บาท ให้แก่ผู้ถือหุ้นเดิมของบริษัทย่อย ตามสัดส่วน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การถือหุ้นที่ผู้ถือหุ้นแต่ละรายถืออยู่ เพื่อใช้ลงทุนในโครงการปรับปรุงคุณภาพน้ำระบบ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/>
          <w:sz w:val="32"/>
          <w:szCs w:val="32"/>
        </w:rPr>
        <w:t xml:space="preserve">Ultrafiltration </w:t>
      </w:r>
      <w:r w:rsidRPr="007E67D8">
        <w:rPr>
          <w:rFonts w:ascii="Angsana New" w:hAnsi="Angsana New" w:hint="cs"/>
          <w:sz w:val="32"/>
          <w:szCs w:val="32"/>
          <w:cs/>
        </w:rPr>
        <w:t>สำหรับฟาร์มกุ้งให้แก่ลูกค้าเพิ่มเติมจำนวน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2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ฟาร์ม ทั้งนี้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คณะกรรมการบริษัทได้อนุมัติการซื้อหุ้นเพิ่มทุนตามสัดส่วนร้อยละ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82</w:t>
      </w:r>
      <w:r w:rsidRPr="007E67D8">
        <w:rPr>
          <w:rFonts w:ascii="Angsana New" w:hAnsi="Angsana New"/>
          <w:sz w:val="32"/>
          <w:szCs w:val="32"/>
          <w:cs/>
        </w:rPr>
        <w:t>.</w:t>
      </w:r>
      <w:r w:rsidR="005F5E1C" w:rsidRPr="005F5E1C">
        <w:rPr>
          <w:rFonts w:ascii="Angsana New" w:hAnsi="Angsana New"/>
          <w:sz w:val="32"/>
          <w:szCs w:val="32"/>
        </w:rPr>
        <w:t>86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คือ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จำนวน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252</w:t>
      </w:r>
      <w:r w:rsidRPr="007E67D8">
        <w:rPr>
          <w:rFonts w:ascii="Angsana New" w:hAnsi="Angsana New"/>
          <w:sz w:val="32"/>
          <w:szCs w:val="32"/>
        </w:rPr>
        <w:t>,</w:t>
      </w:r>
      <w:r w:rsidR="005F5E1C" w:rsidRPr="005F5E1C">
        <w:rPr>
          <w:rFonts w:ascii="Angsana New" w:hAnsi="Angsana New"/>
          <w:sz w:val="32"/>
          <w:szCs w:val="32"/>
        </w:rPr>
        <w:t>714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หุ้น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ราคาหุ้นละ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100</w:t>
      </w:r>
      <w:r w:rsidRPr="007E67D8">
        <w:rPr>
          <w:rFonts w:ascii="Angsana New" w:hAnsi="Angsana New"/>
          <w:sz w:val="32"/>
          <w:szCs w:val="32"/>
          <w:cs/>
        </w:rPr>
        <w:t>.</w:t>
      </w:r>
      <w:r w:rsidR="005F5E1C" w:rsidRPr="005F5E1C">
        <w:rPr>
          <w:rFonts w:ascii="Angsana New" w:hAnsi="Angsana New"/>
          <w:sz w:val="32"/>
          <w:szCs w:val="32"/>
        </w:rPr>
        <w:t>00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บาท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รวมเป็นเงินทั้งสิ้น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25</w:t>
      </w:r>
      <w:r w:rsidRPr="007E67D8">
        <w:rPr>
          <w:rFonts w:ascii="Angsana New" w:hAnsi="Angsana New"/>
          <w:sz w:val="32"/>
          <w:szCs w:val="32"/>
        </w:rPr>
        <w:t>,</w:t>
      </w:r>
      <w:r w:rsidR="005F5E1C" w:rsidRPr="005F5E1C">
        <w:rPr>
          <w:rFonts w:ascii="Angsana New" w:hAnsi="Angsana New"/>
          <w:sz w:val="32"/>
          <w:szCs w:val="32"/>
        </w:rPr>
        <w:t>271</w:t>
      </w:r>
      <w:r w:rsidRPr="007E67D8">
        <w:rPr>
          <w:rFonts w:ascii="Angsana New" w:hAnsi="Angsana New"/>
          <w:sz w:val="32"/>
          <w:szCs w:val="32"/>
        </w:rPr>
        <w:t>,</w:t>
      </w:r>
      <w:r w:rsidR="005F5E1C" w:rsidRPr="005F5E1C">
        <w:rPr>
          <w:rFonts w:ascii="Angsana New" w:hAnsi="Angsana New"/>
          <w:sz w:val="32"/>
          <w:szCs w:val="32"/>
        </w:rPr>
        <w:t>400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บาท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pacing w:val="-6"/>
          <w:sz w:val="32"/>
          <w:szCs w:val="32"/>
          <w:cs/>
        </w:rPr>
        <w:t>รวมถึงการซื้อหุ้นเพิ่มทุนส่วนเกินจากสิทธิกรณีที่มีผู้ถือหุ้นไม่ใช้สิทธิจองซื้อเพิ่มเติมจากเดิมที่มีอยู่</w:t>
      </w:r>
      <w:r w:rsidR="00874BC3" w:rsidRPr="007E67D8">
        <w:rPr>
          <w:rFonts w:ascii="Angsana New" w:hAnsi="Angsana New"/>
          <w:spacing w:val="-6"/>
          <w:sz w:val="32"/>
          <w:szCs w:val="32"/>
        </w:rPr>
        <w:t xml:space="preserve"> </w:t>
      </w:r>
      <w:r w:rsidR="00874BC3" w:rsidRPr="007E67D8">
        <w:rPr>
          <w:rFonts w:ascii="Angsana New" w:hAnsi="Angsana New" w:hint="cs"/>
          <w:spacing w:val="-6"/>
          <w:sz w:val="32"/>
          <w:szCs w:val="32"/>
          <w:cs/>
        </w:rPr>
        <w:t xml:space="preserve">(ดูหมายเหตุข้อ </w:t>
      </w:r>
      <w:r w:rsidR="005F5E1C" w:rsidRPr="005F5E1C">
        <w:rPr>
          <w:rFonts w:ascii="Angsana New" w:hAnsi="Angsana New"/>
          <w:spacing w:val="-6"/>
          <w:sz w:val="32"/>
          <w:szCs w:val="32"/>
        </w:rPr>
        <w:t>12</w:t>
      </w:r>
      <w:r w:rsidR="00874BC3" w:rsidRPr="007E67D8">
        <w:rPr>
          <w:rFonts w:ascii="Angsana New" w:hAnsi="Angsana New" w:hint="cs"/>
          <w:spacing w:val="-6"/>
          <w:sz w:val="32"/>
          <w:szCs w:val="32"/>
          <w:cs/>
        </w:rPr>
        <w:t>)</w:t>
      </w:r>
    </w:p>
    <w:p w:rsidR="00240774" w:rsidRPr="007E67D8" w:rsidRDefault="005F5E1C" w:rsidP="00701F4E">
      <w:pPr>
        <w:spacing w:after="240"/>
        <w:ind w:left="1267" w:right="-43" w:hanging="720"/>
        <w:jc w:val="thaiDistribute"/>
        <w:rPr>
          <w:rFonts w:ascii="Angsana New" w:hAnsi="Angsana New"/>
          <w:sz w:val="32"/>
          <w:szCs w:val="32"/>
        </w:rPr>
      </w:pPr>
      <w:r w:rsidRPr="005F5E1C">
        <w:rPr>
          <w:rFonts w:ascii="Angsana New" w:hAnsi="Angsana New" w:hint="cs"/>
          <w:sz w:val="32"/>
          <w:szCs w:val="32"/>
        </w:rPr>
        <w:t>2</w:t>
      </w:r>
      <w:r w:rsidRPr="005F5E1C">
        <w:rPr>
          <w:rFonts w:ascii="Angsana New" w:hAnsi="Angsana New"/>
          <w:sz w:val="32"/>
          <w:szCs w:val="32"/>
        </w:rPr>
        <w:t>5</w:t>
      </w:r>
      <w:r w:rsidR="00240774" w:rsidRPr="007E67D8">
        <w:rPr>
          <w:rFonts w:ascii="Angsana New" w:hAnsi="Angsana New" w:hint="cs"/>
          <w:sz w:val="32"/>
          <w:szCs w:val="32"/>
          <w:cs/>
        </w:rPr>
        <w:t>.</w:t>
      </w:r>
      <w:r w:rsidRPr="005F5E1C">
        <w:rPr>
          <w:rFonts w:ascii="Angsana New" w:hAnsi="Angsana New" w:hint="cs"/>
          <w:sz w:val="32"/>
          <w:szCs w:val="32"/>
        </w:rPr>
        <w:t>2</w:t>
      </w:r>
      <w:r w:rsidR="00240774" w:rsidRPr="007E67D8">
        <w:rPr>
          <w:rFonts w:ascii="Angsana New" w:hAnsi="Angsana New"/>
          <w:sz w:val="32"/>
          <w:szCs w:val="32"/>
          <w:cs/>
        </w:rPr>
        <w:tab/>
      </w:r>
      <w:r w:rsidR="00240774" w:rsidRPr="007E67D8">
        <w:rPr>
          <w:rFonts w:ascii="Angsana New" w:hAnsi="Angsana New" w:hint="cs"/>
          <w:sz w:val="32"/>
          <w:szCs w:val="32"/>
          <w:cs/>
        </w:rPr>
        <w:t>การลดทุนและเพิ่มทุนและจัดสรรหุ้นเพิ่มทุนเพื่อรองรับการใช้สิทธิตามใบสำคัญแสดงสิทธิที่จะซื้อหุ้นสามัญของบริษัท</w:t>
      </w:r>
      <w:r w:rsidR="00240774" w:rsidRPr="007E67D8">
        <w:rPr>
          <w:rFonts w:ascii="Angsana New" w:hAnsi="Angsana New"/>
          <w:sz w:val="32"/>
          <w:szCs w:val="32"/>
          <w:cs/>
        </w:rPr>
        <w:t xml:space="preserve"> </w:t>
      </w:r>
      <w:r w:rsidR="00240774" w:rsidRPr="007E67D8">
        <w:rPr>
          <w:rFonts w:ascii="Angsana New" w:hAnsi="Angsana New" w:hint="cs"/>
          <w:sz w:val="32"/>
          <w:szCs w:val="32"/>
          <w:cs/>
        </w:rPr>
        <w:t>รุ่นที่</w:t>
      </w:r>
      <w:r w:rsidR="00240774" w:rsidRPr="007E67D8">
        <w:rPr>
          <w:rFonts w:ascii="Angsana New" w:hAnsi="Angsana New"/>
          <w:sz w:val="32"/>
          <w:szCs w:val="32"/>
          <w:cs/>
        </w:rPr>
        <w:t xml:space="preserve"> </w:t>
      </w:r>
      <w:r w:rsidRPr="005F5E1C">
        <w:rPr>
          <w:rFonts w:ascii="Angsana New" w:hAnsi="Angsana New"/>
          <w:sz w:val="32"/>
          <w:szCs w:val="32"/>
        </w:rPr>
        <w:t>4</w:t>
      </w:r>
      <w:r w:rsidR="00240774" w:rsidRPr="007E67D8">
        <w:rPr>
          <w:rFonts w:ascii="Angsana New" w:hAnsi="Angsana New"/>
          <w:sz w:val="32"/>
          <w:szCs w:val="32"/>
          <w:cs/>
        </w:rPr>
        <w:t xml:space="preserve"> (</w:t>
      </w:r>
      <w:r w:rsidR="00240774" w:rsidRPr="007E67D8">
        <w:rPr>
          <w:rFonts w:ascii="Angsana New" w:hAnsi="Angsana New" w:hint="eastAsia"/>
          <w:sz w:val="32"/>
          <w:szCs w:val="32"/>
          <w:cs/>
        </w:rPr>
        <w:t>“</w:t>
      </w:r>
      <w:r w:rsidRPr="005F5E1C">
        <w:rPr>
          <w:rFonts w:ascii="Angsana New" w:hAnsi="Angsana New"/>
          <w:sz w:val="32"/>
          <w:szCs w:val="32"/>
        </w:rPr>
        <w:t>7</w:t>
      </w:r>
      <w:r w:rsidR="00240774" w:rsidRPr="007E67D8">
        <w:rPr>
          <w:rFonts w:ascii="Angsana New" w:hAnsi="Angsana New"/>
          <w:sz w:val="32"/>
          <w:szCs w:val="32"/>
        </w:rPr>
        <w:t>UP</w:t>
      </w:r>
      <w:r w:rsidR="00240774" w:rsidRPr="007E67D8">
        <w:rPr>
          <w:rFonts w:ascii="Angsana New" w:hAnsi="Angsana New"/>
          <w:sz w:val="32"/>
          <w:szCs w:val="32"/>
          <w:cs/>
        </w:rPr>
        <w:t>-</w:t>
      </w:r>
      <w:r w:rsidR="00240774" w:rsidRPr="007E67D8">
        <w:rPr>
          <w:rFonts w:ascii="Angsana New" w:hAnsi="Angsana New"/>
          <w:sz w:val="32"/>
          <w:szCs w:val="32"/>
        </w:rPr>
        <w:t>W</w:t>
      </w:r>
      <w:r w:rsidRPr="005F5E1C">
        <w:rPr>
          <w:rFonts w:ascii="Angsana New" w:hAnsi="Angsana New"/>
          <w:sz w:val="32"/>
          <w:szCs w:val="32"/>
        </w:rPr>
        <w:t>4</w:t>
      </w:r>
      <w:r w:rsidR="00240774" w:rsidRPr="007E67D8">
        <w:rPr>
          <w:rFonts w:ascii="Angsana New" w:hAnsi="Angsana New" w:hint="eastAsia"/>
          <w:sz w:val="32"/>
          <w:szCs w:val="32"/>
          <w:cs/>
        </w:rPr>
        <w:t>”</w:t>
      </w:r>
      <w:r w:rsidR="00240774" w:rsidRPr="007E67D8">
        <w:rPr>
          <w:rFonts w:ascii="Angsana New" w:hAnsi="Angsana New"/>
          <w:sz w:val="32"/>
          <w:szCs w:val="32"/>
          <w:cs/>
        </w:rPr>
        <w:t>)</w:t>
      </w:r>
    </w:p>
    <w:p w:rsidR="00240774" w:rsidRPr="007E67D8" w:rsidRDefault="00240774" w:rsidP="00701F4E">
      <w:pPr>
        <w:spacing w:after="240"/>
        <w:ind w:left="1267" w:right="-29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>ตามที่ประชุมคณะกรรมการบริษัท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ครั้งที่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4</w:t>
      </w:r>
      <w:r w:rsidRPr="007E67D8">
        <w:rPr>
          <w:rFonts w:ascii="Angsana New" w:hAnsi="Angsana New"/>
          <w:sz w:val="32"/>
          <w:szCs w:val="32"/>
          <w:cs/>
        </w:rPr>
        <w:t>/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26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เมษายน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ได้มีมติเห็นชอบให้นำเสนอต่อที่ประชุมวิสามัญผู้ถือหุ้น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ครั้งที่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1</w:t>
      </w:r>
      <w:r w:rsidRPr="007E67D8">
        <w:rPr>
          <w:rFonts w:ascii="Angsana New" w:hAnsi="Angsana New"/>
          <w:sz w:val="32"/>
          <w:szCs w:val="32"/>
          <w:cs/>
        </w:rPr>
        <w:t>/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="00873E68" w:rsidRPr="007E67D8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Pr="007E67D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F5E1C" w:rsidRPr="005F5E1C">
        <w:rPr>
          <w:rFonts w:ascii="Angsana New" w:hAnsi="Angsana New"/>
          <w:sz w:val="32"/>
          <w:szCs w:val="32"/>
        </w:rPr>
        <w:t>31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พิจารณาอนุมัติลดทุนจดทะเบียนของบริษัท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และเพิ่มทุนจดทะเบียนของบริษัทเพื่อรองรับการใช้สิทธิตามใบสำคัญแสดงสิทธิที่จะซื้อหุ้นสามัญของบริษัท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รุ่นที่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4</w:t>
      </w:r>
      <w:r w:rsidRPr="007E67D8">
        <w:rPr>
          <w:rFonts w:ascii="Angsana New" w:hAnsi="Angsana New"/>
          <w:sz w:val="32"/>
          <w:szCs w:val="32"/>
          <w:cs/>
        </w:rPr>
        <w:t xml:space="preserve"> (</w:t>
      </w:r>
      <w:r w:rsidRPr="007E67D8">
        <w:rPr>
          <w:rFonts w:ascii="Angsana New" w:hAnsi="Angsana New" w:hint="eastAsia"/>
          <w:sz w:val="32"/>
          <w:szCs w:val="32"/>
          <w:cs/>
        </w:rPr>
        <w:t>“</w:t>
      </w:r>
      <w:r w:rsidR="005F5E1C" w:rsidRPr="005F5E1C">
        <w:rPr>
          <w:rFonts w:ascii="Angsana New" w:hAnsi="Angsana New"/>
          <w:sz w:val="32"/>
          <w:szCs w:val="32"/>
        </w:rPr>
        <w:t>7</w:t>
      </w:r>
      <w:r w:rsidRPr="007E67D8">
        <w:rPr>
          <w:rFonts w:ascii="Angsana New" w:hAnsi="Angsana New"/>
          <w:sz w:val="32"/>
          <w:szCs w:val="32"/>
        </w:rPr>
        <w:t>UP</w:t>
      </w:r>
      <w:r w:rsidRPr="007E67D8">
        <w:rPr>
          <w:rFonts w:ascii="Angsana New" w:hAnsi="Angsana New"/>
          <w:sz w:val="32"/>
          <w:szCs w:val="32"/>
          <w:cs/>
        </w:rPr>
        <w:t>-</w:t>
      </w:r>
      <w:r w:rsidRPr="007E67D8">
        <w:rPr>
          <w:rFonts w:ascii="Angsana New" w:hAnsi="Angsana New"/>
          <w:sz w:val="32"/>
          <w:szCs w:val="32"/>
        </w:rPr>
        <w:t>W</w:t>
      </w:r>
      <w:r w:rsidR="005F5E1C" w:rsidRPr="005F5E1C">
        <w:rPr>
          <w:rFonts w:ascii="Angsana New" w:hAnsi="Angsana New"/>
          <w:sz w:val="32"/>
          <w:szCs w:val="32"/>
        </w:rPr>
        <w:t>4</w:t>
      </w:r>
      <w:r w:rsidRPr="007E67D8">
        <w:rPr>
          <w:rFonts w:ascii="Angsana New" w:hAnsi="Angsana New" w:hint="eastAsia"/>
          <w:sz w:val="32"/>
          <w:szCs w:val="32"/>
          <w:cs/>
        </w:rPr>
        <w:t>”</w:t>
      </w:r>
      <w:r w:rsidRPr="007E67D8">
        <w:rPr>
          <w:rFonts w:ascii="Angsana New" w:hAnsi="Angsana New"/>
          <w:sz w:val="32"/>
          <w:szCs w:val="32"/>
          <w:cs/>
        </w:rPr>
        <w:t xml:space="preserve">) </w:t>
      </w:r>
      <w:r w:rsidRPr="007E67D8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:rsidR="00240774" w:rsidRPr="007E67D8" w:rsidRDefault="005F5E1C" w:rsidP="00240774">
      <w:pPr>
        <w:ind w:left="1987" w:right="-29" w:hanging="720"/>
        <w:jc w:val="thaiDistribute"/>
        <w:rPr>
          <w:rFonts w:ascii="Angsana New" w:hAnsi="Angsana New"/>
          <w:sz w:val="32"/>
          <w:szCs w:val="32"/>
        </w:rPr>
      </w:pPr>
      <w:r w:rsidRPr="005F5E1C">
        <w:rPr>
          <w:rFonts w:ascii="Angsana New" w:hAnsi="Angsana New"/>
          <w:sz w:val="32"/>
          <w:szCs w:val="32"/>
        </w:rPr>
        <w:t>25</w:t>
      </w:r>
      <w:r w:rsidR="00240774" w:rsidRPr="007E67D8">
        <w:rPr>
          <w:rFonts w:ascii="Angsana New" w:hAnsi="Angsana New"/>
          <w:sz w:val="32"/>
          <w:szCs w:val="32"/>
          <w:cs/>
        </w:rPr>
        <w:t>.</w:t>
      </w:r>
      <w:r w:rsidRPr="005F5E1C">
        <w:rPr>
          <w:rFonts w:ascii="Angsana New" w:hAnsi="Angsana New"/>
          <w:sz w:val="32"/>
          <w:szCs w:val="32"/>
        </w:rPr>
        <w:t>2</w:t>
      </w:r>
      <w:r w:rsidR="00240774" w:rsidRPr="007E67D8">
        <w:rPr>
          <w:rFonts w:ascii="Angsana New" w:hAnsi="Angsana New"/>
          <w:sz w:val="32"/>
          <w:szCs w:val="32"/>
          <w:cs/>
        </w:rPr>
        <w:t>.</w:t>
      </w:r>
      <w:r w:rsidRPr="005F5E1C">
        <w:rPr>
          <w:rFonts w:ascii="Angsana New" w:hAnsi="Angsana New"/>
          <w:sz w:val="32"/>
          <w:szCs w:val="32"/>
        </w:rPr>
        <w:t>1</w:t>
      </w:r>
      <w:r w:rsidR="00240774" w:rsidRPr="007E67D8">
        <w:rPr>
          <w:rFonts w:ascii="Angsana New" w:hAnsi="Angsana New"/>
          <w:sz w:val="32"/>
          <w:szCs w:val="32"/>
          <w:cs/>
        </w:rPr>
        <w:tab/>
      </w:r>
      <w:r w:rsidR="00240774" w:rsidRPr="007E67D8">
        <w:rPr>
          <w:rFonts w:ascii="Angsana New" w:hAnsi="Angsana New" w:hint="cs"/>
          <w:sz w:val="32"/>
          <w:szCs w:val="32"/>
          <w:cs/>
        </w:rPr>
        <w:t>การลดทุน</w:t>
      </w:r>
    </w:p>
    <w:p w:rsidR="00095B49" w:rsidRPr="007E67D8" w:rsidRDefault="00240774" w:rsidP="00095B49">
      <w:pPr>
        <w:spacing w:after="240"/>
        <w:ind w:left="1987" w:right="-29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>ที่ประชุมคณะกรรมการได้มีมติเห็นชอบให้นำเสนอให้ที่ประชุมวิสามัญผู้ถือหุ้น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ครั้งที่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1</w:t>
      </w:r>
      <w:r w:rsidRPr="007E67D8">
        <w:rPr>
          <w:rFonts w:ascii="Angsana New" w:hAnsi="Angsana New"/>
          <w:sz w:val="32"/>
          <w:szCs w:val="32"/>
          <w:cs/>
        </w:rPr>
        <w:t>/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873E68" w:rsidRPr="007E67D8">
        <w:rPr>
          <w:rFonts w:ascii="Angsana New" w:hAnsi="Angsana New" w:hint="cs"/>
          <w:sz w:val="32"/>
          <w:szCs w:val="32"/>
          <w:cs/>
        </w:rPr>
        <w:t>เมื่อ</w:t>
      </w:r>
      <w:r w:rsidRPr="007E67D8">
        <w:rPr>
          <w:rFonts w:ascii="Angsana New" w:hAnsi="Angsana New" w:hint="cs"/>
          <w:sz w:val="32"/>
          <w:szCs w:val="32"/>
          <w:cs/>
        </w:rPr>
        <w:t>วันที่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31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พิจารณาอนุมัติลดทุนจดทะเบียนของบริษัท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01F4E">
        <w:rPr>
          <w:rFonts w:ascii="Angsana New" w:hAnsi="Angsana New" w:hint="cs"/>
          <w:spacing w:val="-10"/>
          <w:sz w:val="32"/>
          <w:szCs w:val="32"/>
          <w:cs/>
        </w:rPr>
        <w:t>จำนวน</w:t>
      </w:r>
      <w:r w:rsidRPr="00701F4E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5F5E1C" w:rsidRPr="00701F4E">
        <w:rPr>
          <w:rFonts w:ascii="Angsana New" w:hAnsi="Angsana New"/>
          <w:spacing w:val="-10"/>
          <w:sz w:val="32"/>
          <w:szCs w:val="32"/>
        </w:rPr>
        <w:t>243</w:t>
      </w:r>
      <w:r w:rsidRPr="00701F4E">
        <w:rPr>
          <w:rFonts w:ascii="Angsana New" w:hAnsi="Angsana New"/>
          <w:spacing w:val="-10"/>
          <w:sz w:val="32"/>
          <w:szCs w:val="32"/>
          <w:cs/>
        </w:rPr>
        <w:t>,</w:t>
      </w:r>
      <w:r w:rsidR="005F5E1C" w:rsidRPr="00701F4E">
        <w:rPr>
          <w:rFonts w:ascii="Angsana New" w:hAnsi="Angsana New"/>
          <w:spacing w:val="-10"/>
          <w:sz w:val="32"/>
          <w:szCs w:val="32"/>
        </w:rPr>
        <w:t>296</w:t>
      </w:r>
      <w:r w:rsidRPr="00701F4E">
        <w:rPr>
          <w:rFonts w:ascii="Angsana New" w:hAnsi="Angsana New"/>
          <w:spacing w:val="-10"/>
          <w:sz w:val="32"/>
          <w:szCs w:val="32"/>
          <w:cs/>
        </w:rPr>
        <w:t>,</w:t>
      </w:r>
      <w:r w:rsidR="005F5E1C" w:rsidRPr="00701F4E">
        <w:rPr>
          <w:rFonts w:ascii="Angsana New" w:hAnsi="Angsana New"/>
          <w:spacing w:val="-10"/>
          <w:sz w:val="32"/>
          <w:szCs w:val="32"/>
        </w:rPr>
        <w:t>181</w:t>
      </w:r>
      <w:r w:rsidRPr="00701F4E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701F4E">
        <w:rPr>
          <w:rFonts w:ascii="Angsana New" w:hAnsi="Angsana New" w:hint="cs"/>
          <w:spacing w:val="-10"/>
          <w:sz w:val="32"/>
          <w:szCs w:val="32"/>
          <w:cs/>
        </w:rPr>
        <w:t>บาท</w:t>
      </w:r>
      <w:r w:rsidRPr="00701F4E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701F4E">
        <w:rPr>
          <w:rFonts w:ascii="Angsana New" w:hAnsi="Angsana New" w:hint="cs"/>
          <w:spacing w:val="-10"/>
          <w:sz w:val="32"/>
          <w:szCs w:val="32"/>
          <w:cs/>
        </w:rPr>
        <w:t>จากเดิม</w:t>
      </w:r>
      <w:r w:rsidRPr="00701F4E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701F4E">
        <w:rPr>
          <w:rFonts w:ascii="Angsana New" w:hAnsi="Angsana New" w:hint="cs"/>
          <w:spacing w:val="-10"/>
          <w:sz w:val="32"/>
          <w:szCs w:val="32"/>
          <w:cs/>
        </w:rPr>
        <w:t>ทุนจดทะเบียน</w:t>
      </w:r>
      <w:r w:rsidRPr="00701F4E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5F5E1C" w:rsidRPr="00701F4E">
        <w:rPr>
          <w:rFonts w:ascii="Angsana New" w:hAnsi="Angsana New"/>
          <w:spacing w:val="-10"/>
          <w:sz w:val="32"/>
          <w:szCs w:val="32"/>
        </w:rPr>
        <w:t>3</w:t>
      </w:r>
      <w:r w:rsidRPr="00701F4E">
        <w:rPr>
          <w:rFonts w:ascii="Angsana New" w:hAnsi="Angsana New"/>
          <w:spacing w:val="-10"/>
          <w:sz w:val="32"/>
          <w:szCs w:val="32"/>
          <w:cs/>
        </w:rPr>
        <w:t>,</w:t>
      </w:r>
      <w:r w:rsidR="005F5E1C" w:rsidRPr="00701F4E">
        <w:rPr>
          <w:rFonts w:ascii="Angsana New" w:hAnsi="Angsana New"/>
          <w:spacing w:val="-10"/>
          <w:sz w:val="32"/>
          <w:szCs w:val="32"/>
        </w:rPr>
        <w:t>272</w:t>
      </w:r>
      <w:r w:rsidRPr="00701F4E">
        <w:rPr>
          <w:rFonts w:ascii="Angsana New" w:hAnsi="Angsana New"/>
          <w:spacing w:val="-10"/>
          <w:sz w:val="32"/>
          <w:szCs w:val="32"/>
          <w:cs/>
        </w:rPr>
        <w:t>,</w:t>
      </w:r>
      <w:r w:rsidR="005F5E1C" w:rsidRPr="00701F4E">
        <w:rPr>
          <w:rFonts w:ascii="Angsana New" w:hAnsi="Angsana New"/>
          <w:spacing w:val="-10"/>
          <w:sz w:val="32"/>
          <w:szCs w:val="32"/>
        </w:rPr>
        <w:t>894</w:t>
      </w:r>
      <w:r w:rsidRPr="00701F4E">
        <w:rPr>
          <w:rFonts w:ascii="Angsana New" w:hAnsi="Angsana New"/>
          <w:spacing w:val="-10"/>
          <w:sz w:val="32"/>
          <w:szCs w:val="32"/>
          <w:cs/>
        </w:rPr>
        <w:t>,</w:t>
      </w:r>
      <w:r w:rsidR="005F5E1C" w:rsidRPr="00701F4E">
        <w:rPr>
          <w:rFonts w:ascii="Angsana New" w:hAnsi="Angsana New"/>
          <w:spacing w:val="-10"/>
          <w:sz w:val="32"/>
          <w:szCs w:val="32"/>
        </w:rPr>
        <w:t>283</w:t>
      </w:r>
      <w:r w:rsidRPr="00701F4E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701F4E">
        <w:rPr>
          <w:rFonts w:ascii="Angsana New" w:hAnsi="Angsana New" w:hint="cs"/>
          <w:spacing w:val="-10"/>
          <w:sz w:val="32"/>
          <w:szCs w:val="32"/>
          <w:cs/>
        </w:rPr>
        <w:t>บาท</w:t>
      </w:r>
      <w:r w:rsidRPr="00701F4E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701F4E">
        <w:rPr>
          <w:rFonts w:ascii="Angsana New" w:hAnsi="Angsana New" w:hint="cs"/>
          <w:spacing w:val="-10"/>
          <w:sz w:val="32"/>
          <w:szCs w:val="32"/>
          <w:cs/>
        </w:rPr>
        <w:t>เป็น</w:t>
      </w:r>
      <w:r w:rsidRPr="00701F4E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5F5E1C" w:rsidRPr="00701F4E">
        <w:rPr>
          <w:rFonts w:ascii="Angsana New" w:hAnsi="Angsana New"/>
          <w:spacing w:val="-10"/>
          <w:sz w:val="32"/>
          <w:szCs w:val="32"/>
        </w:rPr>
        <w:t>3</w:t>
      </w:r>
      <w:r w:rsidRPr="00701F4E">
        <w:rPr>
          <w:rFonts w:ascii="Angsana New" w:hAnsi="Angsana New"/>
          <w:spacing w:val="-10"/>
          <w:sz w:val="32"/>
          <w:szCs w:val="32"/>
          <w:cs/>
        </w:rPr>
        <w:t>,</w:t>
      </w:r>
      <w:r w:rsidR="005F5E1C" w:rsidRPr="00701F4E">
        <w:rPr>
          <w:rFonts w:ascii="Angsana New" w:hAnsi="Angsana New"/>
          <w:spacing w:val="-10"/>
          <w:sz w:val="32"/>
          <w:szCs w:val="32"/>
        </w:rPr>
        <w:t>029</w:t>
      </w:r>
      <w:r w:rsidRPr="00701F4E">
        <w:rPr>
          <w:rFonts w:ascii="Angsana New" w:hAnsi="Angsana New"/>
          <w:spacing w:val="-10"/>
          <w:sz w:val="32"/>
          <w:szCs w:val="32"/>
          <w:cs/>
        </w:rPr>
        <w:t>,</w:t>
      </w:r>
      <w:r w:rsidR="005F5E1C" w:rsidRPr="00701F4E">
        <w:rPr>
          <w:rFonts w:ascii="Angsana New" w:hAnsi="Angsana New"/>
          <w:spacing w:val="-10"/>
          <w:sz w:val="32"/>
          <w:szCs w:val="32"/>
        </w:rPr>
        <w:t>598</w:t>
      </w:r>
      <w:r w:rsidRPr="00701F4E">
        <w:rPr>
          <w:rFonts w:ascii="Angsana New" w:hAnsi="Angsana New"/>
          <w:spacing w:val="-10"/>
          <w:sz w:val="32"/>
          <w:szCs w:val="32"/>
          <w:cs/>
        </w:rPr>
        <w:t>,</w:t>
      </w:r>
      <w:r w:rsidR="005F5E1C" w:rsidRPr="00701F4E">
        <w:rPr>
          <w:rFonts w:ascii="Angsana New" w:hAnsi="Angsana New"/>
          <w:spacing w:val="-10"/>
          <w:sz w:val="32"/>
          <w:szCs w:val="32"/>
        </w:rPr>
        <w:t>102</w:t>
      </w:r>
      <w:r w:rsidRPr="00701F4E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701F4E">
        <w:rPr>
          <w:rFonts w:ascii="Angsana New" w:hAnsi="Angsana New" w:hint="cs"/>
          <w:spacing w:val="-10"/>
          <w:sz w:val="32"/>
          <w:szCs w:val="32"/>
          <w:cs/>
        </w:rPr>
        <w:t>บาท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โดยการตัดหุ้นจดทะเบียนที่ไม่ได้รองรับการใช้สิทธิตามใบสำคัญแสดงสิทธิที่จะซื้อหุ้นสามัญของบริษัท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</w:p>
    <w:p w:rsidR="00701F4E" w:rsidRDefault="00701F4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40774" w:rsidRPr="007E67D8" w:rsidRDefault="005F5E1C" w:rsidP="00240774">
      <w:pPr>
        <w:ind w:left="1987" w:right="-29" w:hanging="720"/>
        <w:jc w:val="thaiDistribute"/>
        <w:rPr>
          <w:rFonts w:ascii="Angsana New" w:hAnsi="Angsana New"/>
          <w:sz w:val="32"/>
          <w:szCs w:val="32"/>
        </w:rPr>
      </w:pPr>
      <w:r w:rsidRPr="005F5E1C">
        <w:rPr>
          <w:rFonts w:ascii="Angsana New" w:hAnsi="Angsana New" w:hint="cs"/>
          <w:sz w:val="32"/>
          <w:szCs w:val="32"/>
        </w:rPr>
        <w:t>2</w:t>
      </w:r>
      <w:r w:rsidRPr="005F5E1C">
        <w:rPr>
          <w:rFonts w:ascii="Angsana New" w:hAnsi="Angsana New"/>
          <w:sz w:val="32"/>
          <w:szCs w:val="32"/>
        </w:rPr>
        <w:t>5</w:t>
      </w:r>
      <w:r w:rsidR="00240774" w:rsidRPr="007E67D8">
        <w:rPr>
          <w:rFonts w:ascii="Angsana New" w:hAnsi="Angsana New" w:hint="cs"/>
          <w:sz w:val="32"/>
          <w:szCs w:val="32"/>
          <w:cs/>
        </w:rPr>
        <w:t>.</w:t>
      </w:r>
      <w:r w:rsidRPr="005F5E1C">
        <w:rPr>
          <w:rFonts w:ascii="Angsana New" w:hAnsi="Angsana New" w:hint="cs"/>
          <w:sz w:val="32"/>
          <w:szCs w:val="32"/>
        </w:rPr>
        <w:t>2</w:t>
      </w:r>
      <w:r w:rsidR="00240774" w:rsidRPr="007E67D8">
        <w:rPr>
          <w:rFonts w:ascii="Angsana New" w:hAnsi="Angsana New"/>
          <w:sz w:val="32"/>
          <w:szCs w:val="32"/>
          <w:cs/>
        </w:rPr>
        <w:t>.</w:t>
      </w:r>
      <w:r w:rsidRPr="005F5E1C">
        <w:rPr>
          <w:rFonts w:ascii="Angsana New" w:hAnsi="Angsana New"/>
          <w:sz w:val="32"/>
          <w:szCs w:val="32"/>
        </w:rPr>
        <w:t>2</w:t>
      </w:r>
      <w:r w:rsidR="00240774" w:rsidRPr="007E67D8">
        <w:rPr>
          <w:rFonts w:ascii="Angsana New" w:hAnsi="Angsana New"/>
          <w:sz w:val="32"/>
          <w:szCs w:val="32"/>
          <w:cs/>
        </w:rPr>
        <w:tab/>
      </w:r>
      <w:r w:rsidR="00240774" w:rsidRPr="007E67D8">
        <w:rPr>
          <w:rFonts w:ascii="Angsana New" w:hAnsi="Angsana New" w:hint="cs"/>
          <w:sz w:val="32"/>
          <w:szCs w:val="32"/>
          <w:cs/>
        </w:rPr>
        <w:t>การเพิ่มทุน</w:t>
      </w:r>
    </w:p>
    <w:p w:rsidR="00240774" w:rsidRPr="00F83C86" w:rsidRDefault="00240774" w:rsidP="00240774">
      <w:pPr>
        <w:spacing w:after="240"/>
        <w:ind w:left="1987"/>
        <w:jc w:val="thaiDistribute"/>
        <w:rPr>
          <w:rFonts w:ascii="Angsana New" w:hAnsi="Angsana New"/>
          <w:spacing w:val="-4"/>
          <w:sz w:val="32"/>
          <w:szCs w:val="32"/>
        </w:rPr>
      </w:pPr>
      <w:r w:rsidRPr="00F83C86">
        <w:rPr>
          <w:rFonts w:ascii="Angsana New" w:hAnsi="Angsana New" w:hint="cs"/>
          <w:spacing w:val="-4"/>
          <w:sz w:val="32"/>
          <w:szCs w:val="32"/>
          <w:cs/>
        </w:rPr>
        <w:t>ที่ประชุมคณะกรรมการได้มีมติเห็นชอบให้นำเสนอให้ที่ประชุมวิสามัญผู้ถือหุ้น</w:t>
      </w:r>
      <w:r w:rsidRPr="00F83C8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83C86">
        <w:rPr>
          <w:rFonts w:ascii="Angsana New" w:hAnsi="Angsana New" w:hint="cs"/>
          <w:spacing w:val="-4"/>
          <w:sz w:val="32"/>
          <w:szCs w:val="32"/>
          <w:cs/>
        </w:rPr>
        <w:t>ครั้งที่</w:t>
      </w:r>
      <w:r w:rsidRPr="00F83C8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pacing w:val="-4"/>
          <w:sz w:val="32"/>
          <w:szCs w:val="32"/>
        </w:rPr>
        <w:t>1</w:t>
      </w:r>
      <w:r w:rsidRPr="00F83C86">
        <w:rPr>
          <w:rFonts w:ascii="Angsana New" w:hAnsi="Angsana New"/>
          <w:spacing w:val="-4"/>
          <w:sz w:val="32"/>
          <w:szCs w:val="32"/>
          <w:cs/>
        </w:rPr>
        <w:t>/</w:t>
      </w:r>
      <w:r w:rsidR="005F5E1C" w:rsidRPr="005F5E1C">
        <w:rPr>
          <w:rFonts w:ascii="Angsana New" w:hAnsi="Angsana New"/>
          <w:spacing w:val="-4"/>
          <w:sz w:val="32"/>
          <w:szCs w:val="32"/>
        </w:rPr>
        <w:t>2562</w:t>
      </w:r>
      <w:r w:rsidR="00874BC3" w:rsidRPr="00F83C86">
        <w:rPr>
          <w:rFonts w:ascii="Angsana New" w:hAnsi="Angsana New" w:hint="cs"/>
          <w:spacing w:val="-4"/>
          <w:sz w:val="32"/>
          <w:szCs w:val="32"/>
          <w:cs/>
        </w:rPr>
        <w:t xml:space="preserve"> เมื่อ</w:t>
      </w:r>
      <w:r w:rsidRPr="00F83C86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5F5E1C" w:rsidRPr="005F5E1C">
        <w:rPr>
          <w:rFonts w:ascii="Angsana New" w:hAnsi="Angsana New"/>
          <w:spacing w:val="-4"/>
          <w:sz w:val="32"/>
          <w:szCs w:val="32"/>
        </w:rPr>
        <w:t>31</w:t>
      </w:r>
      <w:r w:rsidRPr="00F83C86">
        <w:rPr>
          <w:rFonts w:ascii="Angsana New" w:hAnsi="Angsana New"/>
          <w:spacing w:val="-4"/>
          <w:sz w:val="32"/>
          <w:szCs w:val="32"/>
        </w:rPr>
        <w:t xml:space="preserve"> </w:t>
      </w:r>
      <w:r w:rsidRPr="00F83C86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="005F5E1C" w:rsidRPr="005F5E1C">
        <w:rPr>
          <w:rFonts w:ascii="Angsana New" w:hAnsi="Angsana New"/>
          <w:spacing w:val="-4"/>
          <w:sz w:val="32"/>
          <w:szCs w:val="32"/>
        </w:rPr>
        <w:t>2562</w:t>
      </w:r>
      <w:r w:rsidRPr="00F83C8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83C86">
        <w:rPr>
          <w:rFonts w:ascii="Angsana New" w:hAnsi="Angsana New" w:hint="cs"/>
          <w:spacing w:val="-4"/>
          <w:sz w:val="32"/>
          <w:szCs w:val="32"/>
          <w:cs/>
        </w:rPr>
        <w:t>พิจารณาอนุมัติการเพิ่มทุนจดทะเบียนของบริษัท</w:t>
      </w:r>
      <w:r w:rsidRPr="00F83C8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83C86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Pr="00F83C8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pacing w:val="-4"/>
          <w:sz w:val="32"/>
          <w:szCs w:val="32"/>
        </w:rPr>
        <w:t>605</w:t>
      </w:r>
      <w:r w:rsidRPr="00F83C86">
        <w:rPr>
          <w:rFonts w:ascii="Angsana New" w:hAnsi="Angsana New"/>
          <w:spacing w:val="-4"/>
          <w:sz w:val="32"/>
          <w:szCs w:val="32"/>
          <w:cs/>
        </w:rPr>
        <w:t>,</w:t>
      </w:r>
      <w:r w:rsidR="005F5E1C" w:rsidRPr="005F5E1C">
        <w:rPr>
          <w:rFonts w:ascii="Angsana New" w:hAnsi="Angsana New"/>
          <w:spacing w:val="-4"/>
          <w:sz w:val="32"/>
          <w:szCs w:val="32"/>
        </w:rPr>
        <w:t>919</w:t>
      </w:r>
      <w:r w:rsidRPr="00F83C86">
        <w:rPr>
          <w:rFonts w:ascii="Angsana New" w:hAnsi="Angsana New"/>
          <w:spacing w:val="-4"/>
          <w:sz w:val="32"/>
          <w:szCs w:val="32"/>
          <w:cs/>
        </w:rPr>
        <w:t>,</w:t>
      </w:r>
      <w:r w:rsidR="005F5E1C" w:rsidRPr="005F5E1C">
        <w:rPr>
          <w:rFonts w:ascii="Angsana New" w:hAnsi="Angsana New"/>
          <w:spacing w:val="-4"/>
          <w:sz w:val="32"/>
          <w:szCs w:val="32"/>
        </w:rPr>
        <w:t>620</w:t>
      </w:r>
      <w:r w:rsidRPr="00F83C86">
        <w:rPr>
          <w:rFonts w:ascii="Angsana New" w:hAnsi="Angsana New"/>
          <w:spacing w:val="-4"/>
          <w:sz w:val="32"/>
          <w:szCs w:val="32"/>
        </w:rPr>
        <w:t xml:space="preserve"> </w:t>
      </w:r>
      <w:r w:rsidRPr="00F83C86">
        <w:rPr>
          <w:rFonts w:ascii="Angsana New" w:hAnsi="Angsana New" w:hint="cs"/>
          <w:spacing w:val="-4"/>
          <w:sz w:val="32"/>
          <w:szCs w:val="32"/>
          <w:cs/>
        </w:rPr>
        <w:t>บาท</w:t>
      </w:r>
      <w:r w:rsidRPr="00F83C8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83C86">
        <w:rPr>
          <w:rFonts w:ascii="Angsana New" w:hAnsi="Angsana New" w:hint="cs"/>
          <w:spacing w:val="-4"/>
          <w:sz w:val="32"/>
          <w:szCs w:val="32"/>
          <w:cs/>
        </w:rPr>
        <w:t>จากเดิม</w:t>
      </w:r>
      <w:r w:rsidRPr="00F83C86">
        <w:rPr>
          <w:rFonts w:ascii="Angsana New" w:hAnsi="Angsana New"/>
          <w:spacing w:val="-4"/>
          <w:sz w:val="32"/>
          <w:szCs w:val="32"/>
        </w:rPr>
        <w:t xml:space="preserve"> </w:t>
      </w:r>
      <w:r w:rsidRPr="00F83C86">
        <w:rPr>
          <w:rFonts w:ascii="Angsana New" w:hAnsi="Angsana New" w:hint="cs"/>
          <w:spacing w:val="-4"/>
          <w:sz w:val="32"/>
          <w:szCs w:val="32"/>
          <w:cs/>
        </w:rPr>
        <w:t>ทุนจดทะเบียน</w:t>
      </w:r>
      <w:r w:rsidRPr="00F83C8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pacing w:val="-4"/>
          <w:sz w:val="32"/>
          <w:szCs w:val="32"/>
        </w:rPr>
        <w:t>3</w:t>
      </w:r>
      <w:r w:rsidRPr="00F83C86">
        <w:rPr>
          <w:rFonts w:ascii="Angsana New" w:hAnsi="Angsana New"/>
          <w:spacing w:val="-4"/>
          <w:sz w:val="32"/>
          <w:szCs w:val="32"/>
          <w:cs/>
        </w:rPr>
        <w:t>,</w:t>
      </w:r>
      <w:r w:rsidR="005F5E1C" w:rsidRPr="005F5E1C">
        <w:rPr>
          <w:rFonts w:ascii="Angsana New" w:hAnsi="Angsana New"/>
          <w:spacing w:val="-4"/>
          <w:sz w:val="32"/>
          <w:szCs w:val="32"/>
        </w:rPr>
        <w:t>029</w:t>
      </w:r>
      <w:r w:rsidRPr="00F83C86">
        <w:rPr>
          <w:rFonts w:ascii="Angsana New" w:hAnsi="Angsana New"/>
          <w:spacing w:val="-4"/>
          <w:sz w:val="32"/>
          <w:szCs w:val="32"/>
          <w:cs/>
        </w:rPr>
        <w:t>,</w:t>
      </w:r>
      <w:r w:rsidR="005F5E1C" w:rsidRPr="005F5E1C">
        <w:rPr>
          <w:rFonts w:ascii="Angsana New" w:hAnsi="Angsana New"/>
          <w:spacing w:val="-4"/>
          <w:sz w:val="32"/>
          <w:szCs w:val="32"/>
        </w:rPr>
        <w:t>598</w:t>
      </w:r>
      <w:r w:rsidRPr="00F83C86">
        <w:rPr>
          <w:rFonts w:ascii="Angsana New" w:hAnsi="Angsana New"/>
          <w:spacing w:val="-4"/>
          <w:sz w:val="32"/>
          <w:szCs w:val="32"/>
          <w:cs/>
        </w:rPr>
        <w:t>,</w:t>
      </w:r>
      <w:r w:rsidR="005F5E1C" w:rsidRPr="005F5E1C">
        <w:rPr>
          <w:rFonts w:ascii="Angsana New" w:hAnsi="Angsana New"/>
          <w:spacing w:val="-4"/>
          <w:sz w:val="32"/>
          <w:szCs w:val="32"/>
        </w:rPr>
        <w:t>102</w:t>
      </w:r>
      <w:r w:rsidRPr="00F83C8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83C86">
        <w:rPr>
          <w:rFonts w:ascii="Angsana New" w:hAnsi="Angsana New" w:hint="cs"/>
          <w:spacing w:val="-4"/>
          <w:sz w:val="32"/>
          <w:szCs w:val="32"/>
          <w:cs/>
        </w:rPr>
        <w:t>บาท</w:t>
      </w:r>
      <w:r w:rsidRPr="00F83C8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83C86">
        <w:rPr>
          <w:rFonts w:ascii="Angsana New" w:hAnsi="Angsana New" w:hint="cs"/>
          <w:spacing w:val="-4"/>
          <w:sz w:val="32"/>
          <w:szCs w:val="32"/>
          <w:cs/>
        </w:rPr>
        <w:t>เป็น</w:t>
      </w:r>
      <w:r w:rsidRPr="00F83C8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pacing w:val="-4"/>
          <w:sz w:val="32"/>
          <w:szCs w:val="32"/>
        </w:rPr>
        <w:t>3</w:t>
      </w:r>
      <w:r w:rsidRPr="00F83C86">
        <w:rPr>
          <w:rFonts w:ascii="Angsana New" w:hAnsi="Angsana New"/>
          <w:spacing w:val="-4"/>
          <w:sz w:val="32"/>
          <w:szCs w:val="32"/>
          <w:cs/>
        </w:rPr>
        <w:t>,</w:t>
      </w:r>
      <w:r w:rsidR="005F5E1C" w:rsidRPr="005F5E1C">
        <w:rPr>
          <w:rFonts w:ascii="Angsana New" w:hAnsi="Angsana New"/>
          <w:spacing w:val="-4"/>
          <w:sz w:val="32"/>
          <w:szCs w:val="32"/>
        </w:rPr>
        <w:t>635</w:t>
      </w:r>
      <w:r w:rsidRPr="00F83C86">
        <w:rPr>
          <w:rFonts w:ascii="Angsana New" w:hAnsi="Angsana New"/>
          <w:spacing w:val="-4"/>
          <w:sz w:val="32"/>
          <w:szCs w:val="32"/>
          <w:cs/>
        </w:rPr>
        <w:t>,</w:t>
      </w:r>
      <w:r w:rsidR="005F5E1C" w:rsidRPr="005F5E1C">
        <w:rPr>
          <w:rFonts w:ascii="Angsana New" w:hAnsi="Angsana New"/>
          <w:spacing w:val="-4"/>
          <w:sz w:val="32"/>
          <w:szCs w:val="32"/>
        </w:rPr>
        <w:t>517</w:t>
      </w:r>
      <w:r w:rsidRPr="00F83C86">
        <w:rPr>
          <w:rFonts w:ascii="Angsana New" w:hAnsi="Angsana New"/>
          <w:spacing w:val="-4"/>
          <w:sz w:val="32"/>
          <w:szCs w:val="32"/>
          <w:cs/>
        </w:rPr>
        <w:t>,</w:t>
      </w:r>
      <w:r w:rsidR="005F5E1C" w:rsidRPr="005F5E1C">
        <w:rPr>
          <w:rFonts w:ascii="Angsana New" w:hAnsi="Angsana New"/>
          <w:spacing w:val="-4"/>
          <w:sz w:val="32"/>
          <w:szCs w:val="32"/>
        </w:rPr>
        <w:t>722</w:t>
      </w:r>
      <w:r w:rsidRPr="00F83C8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83C86">
        <w:rPr>
          <w:rFonts w:ascii="Angsana New" w:hAnsi="Angsana New" w:hint="cs"/>
          <w:spacing w:val="-4"/>
          <w:sz w:val="32"/>
          <w:szCs w:val="32"/>
          <w:cs/>
        </w:rPr>
        <w:t>บาท</w:t>
      </w:r>
      <w:r w:rsidRPr="00F83C8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83C86">
        <w:rPr>
          <w:rFonts w:ascii="Angsana New" w:hAnsi="Angsana New" w:hint="cs"/>
          <w:spacing w:val="-4"/>
          <w:sz w:val="32"/>
          <w:szCs w:val="32"/>
          <w:cs/>
        </w:rPr>
        <w:t>โดยการออกหุ้นสามัญเพิ่มทุนใหม่จำนวน</w:t>
      </w:r>
      <w:r w:rsidRPr="00F83C8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pacing w:val="-4"/>
          <w:sz w:val="32"/>
          <w:szCs w:val="32"/>
        </w:rPr>
        <w:t>605</w:t>
      </w:r>
      <w:r w:rsidRPr="00F83C86">
        <w:rPr>
          <w:rFonts w:ascii="Angsana New" w:hAnsi="Angsana New"/>
          <w:spacing w:val="-4"/>
          <w:sz w:val="32"/>
          <w:szCs w:val="32"/>
          <w:cs/>
        </w:rPr>
        <w:t>,</w:t>
      </w:r>
      <w:r w:rsidR="005F5E1C" w:rsidRPr="005F5E1C">
        <w:rPr>
          <w:rFonts w:ascii="Angsana New" w:hAnsi="Angsana New"/>
          <w:spacing w:val="-4"/>
          <w:sz w:val="32"/>
          <w:szCs w:val="32"/>
        </w:rPr>
        <w:t>919</w:t>
      </w:r>
      <w:r w:rsidRPr="00F83C86">
        <w:rPr>
          <w:rFonts w:ascii="Angsana New" w:hAnsi="Angsana New"/>
          <w:spacing w:val="-4"/>
          <w:sz w:val="32"/>
          <w:szCs w:val="32"/>
          <w:cs/>
        </w:rPr>
        <w:t>,</w:t>
      </w:r>
      <w:r w:rsidR="005F5E1C" w:rsidRPr="005F5E1C">
        <w:rPr>
          <w:rFonts w:ascii="Angsana New" w:hAnsi="Angsana New"/>
          <w:spacing w:val="-4"/>
          <w:sz w:val="32"/>
          <w:szCs w:val="32"/>
        </w:rPr>
        <w:t>620</w:t>
      </w:r>
      <w:r w:rsidRPr="00F83C8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83C86">
        <w:rPr>
          <w:rFonts w:ascii="Angsana New" w:hAnsi="Angsana New" w:hint="cs"/>
          <w:spacing w:val="-4"/>
          <w:sz w:val="32"/>
          <w:szCs w:val="32"/>
          <w:cs/>
        </w:rPr>
        <w:t>หุ้น</w:t>
      </w:r>
      <w:r w:rsidR="00874BC3" w:rsidRPr="00F83C86">
        <w:rPr>
          <w:rFonts w:ascii="Angsana New" w:hAnsi="Angsana New"/>
          <w:spacing w:val="-4"/>
          <w:sz w:val="32"/>
          <w:szCs w:val="32"/>
        </w:rPr>
        <w:t xml:space="preserve"> </w:t>
      </w:r>
      <w:r w:rsidRPr="00F83C86">
        <w:rPr>
          <w:rFonts w:ascii="Angsana New" w:hAnsi="Angsana New" w:hint="cs"/>
          <w:spacing w:val="-4"/>
          <w:sz w:val="32"/>
          <w:szCs w:val="32"/>
          <w:cs/>
        </w:rPr>
        <w:t>มูลค่าที่ตราไว้หุ้นละ</w:t>
      </w:r>
      <w:r w:rsidRPr="00F83C8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pacing w:val="-4"/>
          <w:sz w:val="32"/>
          <w:szCs w:val="32"/>
        </w:rPr>
        <w:t>1</w:t>
      </w:r>
      <w:r w:rsidRPr="00F83C86">
        <w:rPr>
          <w:rFonts w:ascii="Angsana New" w:hAnsi="Angsana New"/>
          <w:spacing w:val="-4"/>
          <w:sz w:val="32"/>
          <w:szCs w:val="32"/>
          <w:cs/>
        </w:rPr>
        <w:t>.</w:t>
      </w:r>
      <w:r w:rsidR="005F5E1C" w:rsidRPr="005F5E1C">
        <w:rPr>
          <w:rFonts w:ascii="Angsana New" w:hAnsi="Angsana New"/>
          <w:spacing w:val="-4"/>
          <w:sz w:val="32"/>
          <w:szCs w:val="32"/>
        </w:rPr>
        <w:t>00</w:t>
      </w:r>
      <w:r w:rsidRPr="00F83C8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83C86">
        <w:rPr>
          <w:rFonts w:ascii="Angsana New" w:hAnsi="Angsana New" w:hint="cs"/>
          <w:spacing w:val="-4"/>
          <w:sz w:val="32"/>
          <w:szCs w:val="32"/>
          <w:cs/>
        </w:rPr>
        <w:t>บาท เพื่อรองรับการใช้สิทธิตามใบสำคัญแสดงสิทธิที่จะซื้อหุ้นสามัญของบริษัท</w:t>
      </w:r>
      <w:r w:rsidRPr="00F83C8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83C8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3C86">
        <w:rPr>
          <w:rFonts w:ascii="Angsana New" w:hAnsi="Angsana New" w:hint="cs"/>
          <w:spacing w:val="-4"/>
          <w:sz w:val="32"/>
          <w:szCs w:val="32"/>
          <w:cs/>
        </w:rPr>
        <w:t>รุ่นที่</w:t>
      </w:r>
      <w:r w:rsidRPr="00F83C8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pacing w:val="-4"/>
          <w:sz w:val="32"/>
          <w:szCs w:val="32"/>
        </w:rPr>
        <w:t>4</w:t>
      </w:r>
      <w:r w:rsidRPr="00F83C86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Pr="00F83C86">
        <w:rPr>
          <w:rFonts w:ascii="Angsana New" w:hAnsi="Angsana New" w:hint="eastAsia"/>
          <w:spacing w:val="-4"/>
          <w:sz w:val="32"/>
          <w:szCs w:val="32"/>
          <w:cs/>
        </w:rPr>
        <w:t>“</w:t>
      </w:r>
      <w:r w:rsidR="005F5E1C" w:rsidRPr="005F5E1C">
        <w:rPr>
          <w:rFonts w:ascii="Angsana New" w:hAnsi="Angsana New"/>
          <w:spacing w:val="-4"/>
          <w:sz w:val="32"/>
          <w:szCs w:val="32"/>
        </w:rPr>
        <w:t>7</w:t>
      </w:r>
      <w:r w:rsidRPr="00F83C86">
        <w:rPr>
          <w:rFonts w:ascii="Angsana New" w:hAnsi="Angsana New"/>
          <w:spacing w:val="-4"/>
          <w:sz w:val="32"/>
          <w:szCs w:val="32"/>
        </w:rPr>
        <w:t>UP</w:t>
      </w:r>
      <w:r w:rsidRPr="00F83C86">
        <w:rPr>
          <w:rFonts w:ascii="Angsana New" w:hAnsi="Angsana New"/>
          <w:spacing w:val="-4"/>
          <w:sz w:val="32"/>
          <w:szCs w:val="32"/>
          <w:cs/>
        </w:rPr>
        <w:t>-</w:t>
      </w:r>
      <w:r w:rsidRPr="00F83C86">
        <w:rPr>
          <w:rFonts w:ascii="Angsana New" w:hAnsi="Angsana New"/>
          <w:spacing w:val="-4"/>
          <w:sz w:val="32"/>
          <w:szCs w:val="32"/>
        </w:rPr>
        <w:t>W</w:t>
      </w:r>
      <w:r w:rsidR="005F5E1C" w:rsidRPr="005F5E1C">
        <w:rPr>
          <w:rFonts w:ascii="Angsana New" w:hAnsi="Angsana New"/>
          <w:spacing w:val="-4"/>
          <w:sz w:val="32"/>
          <w:szCs w:val="32"/>
        </w:rPr>
        <w:t>4</w:t>
      </w:r>
      <w:r w:rsidRPr="00F83C86">
        <w:rPr>
          <w:rFonts w:ascii="Angsana New" w:hAnsi="Angsana New" w:hint="eastAsia"/>
          <w:spacing w:val="-4"/>
          <w:sz w:val="32"/>
          <w:szCs w:val="32"/>
          <w:cs/>
        </w:rPr>
        <w:t>”</w:t>
      </w:r>
      <w:r w:rsidRPr="00F83C86">
        <w:rPr>
          <w:rFonts w:ascii="Angsana New" w:hAnsi="Angsana New"/>
          <w:spacing w:val="-4"/>
          <w:sz w:val="32"/>
          <w:szCs w:val="32"/>
          <w:cs/>
        </w:rPr>
        <w:t>)</w:t>
      </w:r>
      <w:r w:rsidRPr="00F83C86">
        <w:rPr>
          <w:rFonts w:ascii="Angsana New" w:hAnsi="Angsana New" w:hint="cs"/>
          <w:spacing w:val="-4"/>
          <w:sz w:val="32"/>
          <w:szCs w:val="32"/>
          <w:cs/>
        </w:rPr>
        <w:t xml:space="preserve"> เพื่อจัดสรรให้แก่ผู้ถือหุ้นเดิมตามสัดส่วนการถือหุ้น</w:t>
      </w:r>
      <w:r w:rsidRPr="00F83C86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Pr="00F83C86">
        <w:rPr>
          <w:rFonts w:ascii="Angsana New" w:hAnsi="Angsana New"/>
          <w:spacing w:val="-4"/>
          <w:sz w:val="32"/>
          <w:szCs w:val="32"/>
        </w:rPr>
        <w:t>Rights Offering</w:t>
      </w:r>
      <w:r w:rsidRPr="00F83C86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F83C86">
        <w:rPr>
          <w:rFonts w:ascii="Angsana New" w:hAnsi="Angsana New" w:hint="cs"/>
          <w:spacing w:val="-4"/>
          <w:sz w:val="32"/>
          <w:szCs w:val="32"/>
          <w:cs/>
        </w:rPr>
        <w:t>ในอัตราส่วนหุ้นสามัญเดิม</w:t>
      </w:r>
      <w:r w:rsidRPr="00F83C8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pacing w:val="-4"/>
          <w:sz w:val="32"/>
          <w:szCs w:val="32"/>
        </w:rPr>
        <w:t>5</w:t>
      </w:r>
      <w:r w:rsidRPr="00F83C8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83C86">
        <w:rPr>
          <w:rFonts w:ascii="Angsana New" w:hAnsi="Angsana New" w:hint="cs"/>
          <w:spacing w:val="-4"/>
          <w:sz w:val="32"/>
          <w:szCs w:val="32"/>
          <w:cs/>
        </w:rPr>
        <w:t>หุ้น</w:t>
      </w:r>
      <w:r w:rsidRPr="00F83C8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83C86">
        <w:rPr>
          <w:rFonts w:ascii="Angsana New" w:hAnsi="Angsana New" w:hint="cs"/>
          <w:spacing w:val="-4"/>
          <w:sz w:val="32"/>
          <w:szCs w:val="32"/>
          <w:cs/>
        </w:rPr>
        <w:t>ต่อใบสำคัญแสดงสิทธิฯ</w:t>
      </w:r>
      <w:r w:rsidRPr="00F83C8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pacing w:val="-4"/>
          <w:sz w:val="32"/>
          <w:szCs w:val="32"/>
        </w:rPr>
        <w:t>1</w:t>
      </w:r>
      <w:r w:rsidRPr="00F83C8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83C86">
        <w:rPr>
          <w:rFonts w:ascii="Angsana New" w:hAnsi="Angsana New" w:hint="cs"/>
          <w:spacing w:val="-4"/>
          <w:sz w:val="32"/>
          <w:szCs w:val="32"/>
          <w:cs/>
        </w:rPr>
        <w:t>หน่วย ในราคา</w:t>
      </w:r>
      <w:r w:rsidRPr="00F83C8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pacing w:val="-4"/>
          <w:sz w:val="32"/>
          <w:szCs w:val="32"/>
        </w:rPr>
        <w:t>0</w:t>
      </w:r>
      <w:r w:rsidRPr="00F83C86">
        <w:rPr>
          <w:rFonts w:ascii="Angsana New" w:hAnsi="Angsana New"/>
          <w:spacing w:val="-4"/>
          <w:sz w:val="32"/>
          <w:szCs w:val="32"/>
          <w:cs/>
        </w:rPr>
        <w:t>.</w:t>
      </w:r>
      <w:r w:rsidR="005F5E1C" w:rsidRPr="005F5E1C">
        <w:rPr>
          <w:rFonts w:ascii="Angsana New" w:hAnsi="Angsana New"/>
          <w:spacing w:val="-4"/>
          <w:sz w:val="32"/>
          <w:szCs w:val="32"/>
        </w:rPr>
        <w:t>05</w:t>
      </w:r>
      <w:r w:rsidRPr="00F83C8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83C86">
        <w:rPr>
          <w:rFonts w:ascii="Angsana New" w:hAnsi="Angsana New" w:hint="cs"/>
          <w:spacing w:val="-4"/>
          <w:sz w:val="32"/>
          <w:szCs w:val="32"/>
          <w:cs/>
        </w:rPr>
        <w:t xml:space="preserve">บาทต่อหน่วย </w:t>
      </w:r>
    </w:p>
    <w:p w:rsidR="00240774" w:rsidRPr="007E67D8" w:rsidRDefault="00240774" w:rsidP="00240774">
      <w:pPr>
        <w:spacing w:after="240"/>
        <w:ind w:left="1987" w:right="-29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>โดยมีราคาการใช้สิทธิดังนี้</w:t>
      </w:r>
    </w:p>
    <w:p w:rsidR="00240774" w:rsidRPr="007E67D8" w:rsidRDefault="00240774" w:rsidP="00240774">
      <w:pPr>
        <w:spacing w:after="120"/>
        <w:ind w:left="1980" w:right="-23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>การใช้สิทธิ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ครั้งที่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1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ราคา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0</w:t>
      </w:r>
      <w:r w:rsidRPr="007E67D8">
        <w:rPr>
          <w:rFonts w:ascii="Angsana New" w:hAnsi="Angsana New"/>
          <w:sz w:val="32"/>
          <w:szCs w:val="32"/>
          <w:cs/>
        </w:rPr>
        <w:t>.</w:t>
      </w:r>
      <w:r w:rsidR="005F5E1C" w:rsidRPr="005F5E1C">
        <w:rPr>
          <w:rFonts w:ascii="Angsana New" w:hAnsi="Angsana New"/>
          <w:sz w:val="32"/>
          <w:szCs w:val="32"/>
        </w:rPr>
        <w:t>50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บาทต่อหุ้น</w:t>
      </w:r>
    </w:p>
    <w:p w:rsidR="00240774" w:rsidRPr="007E67D8" w:rsidRDefault="00240774" w:rsidP="00240774">
      <w:pPr>
        <w:spacing w:after="120"/>
        <w:ind w:left="1980" w:right="-23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>การใช้สิทธิ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ครั้งที่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2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ราคา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1</w:t>
      </w:r>
      <w:r w:rsidRPr="007E67D8">
        <w:rPr>
          <w:rFonts w:ascii="Angsana New" w:hAnsi="Angsana New"/>
          <w:sz w:val="32"/>
          <w:szCs w:val="32"/>
          <w:cs/>
        </w:rPr>
        <w:t>.</w:t>
      </w:r>
      <w:r w:rsidR="005F5E1C" w:rsidRPr="005F5E1C">
        <w:rPr>
          <w:rFonts w:ascii="Angsana New" w:hAnsi="Angsana New"/>
          <w:sz w:val="32"/>
          <w:szCs w:val="32"/>
        </w:rPr>
        <w:t>25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บาทต่อหุ้น</w:t>
      </w:r>
    </w:p>
    <w:p w:rsidR="00240774" w:rsidRPr="007E67D8" w:rsidRDefault="00240774" w:rsidP="00240774">
      <w:pPr>
        <w:spacing w:after="120"/>
        <w:ind w:left="1980" w:right="-23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>การใช้สิทธิ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ครั้งที่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3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ราคา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2</w:t>
      </w:r>
      <w:r w:rsidRPr="007E67D8">
        <w:rPr>
          <w:rFonts w:ascii="Angsana New" w:hAnsi="Angsana New"/>
          <w:sz w:val="32"/>
          <w:szCs w:val="32"/>
          <w:cs/>
        </w:rPr>
        <w:t>.</w:t>
      </w:r>
      <w:r w:rsidR="005F5E1C" w:rsidRPr="005F5E1C">
        <w:rPr>
          <w:rFonts w:ascii="Angsana New" w:hAnsi="Angsana New"/>
          <w:sz w:val="32"/>
          <w:szCs w:val="32"/>
        </w:rPr>
        <w:t>25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บาทต่อหุ้น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</w:p>
    <w:p w:rsidR="00240774" w:rsidRPr="007E67D8" w:rsidRDefault="00240774" w:rsidP="00701F4E">
      <w:pPr>
        <w:spacing w:after="360"/>
        <w:ind w:left="1987" w:right="-29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  <w:cs/>
        </w:rPr>
        <w:t>(</w:t>
      </w:r>
      <w:r w:rsidRPr="007E67D8">
        <w:rPr>
          <w:rFonts w:ascii="Angsana New" w:hAnsi="Angsana New" w:hint="cs"/>
          <w:sz w:val="32"/>
          <w:szCs w:val="32"/>
          <w:cs/>
        </w:rPr>
        <w:t>อัตราการใช้สิทธิ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เท่ากับใบสำคัญแสดงสิทธิ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7</w:t>
      </w:r>
      <w:r w:rsidRPr="007E67D8">
        <w:rPr>
          <w:rFonts w:ascii="Angsana New" w:hAnsi="Angsana New"/>
          <w:sz w:val="32"/>
          <w:szCs w:val="32"/>
        </w:rPr>
        <w:t>UP</w:t>
      </w:r>
      <w:r w:rsidRPr="007E67D8">
        <w:rPr>
          <w:rFonts w:ascii="Angsana New" w:hAnsi="Angsana New"/>
          <w:sz w:val="32"/>
          <w:szCs w:val="32"/>
          <w:cs/>
        </w:rPr>
        <w:t>-</w:t>
      </w:r>
      <w:r w:rsidRPr="007E67D8">
        <w:rPr>
          <w:rFonts w:ascii="Angsana New" w:hAnsi="Angsana New"/>
          <w:sz w:val="32"/>
          <w:szCs w:val="32"/>
        </w:rPr>
        <w:t>W</w:t>
      </w:r>
      <w:r w:rsidR="005F5E1C" w:rsidRPr="005F5E1C">
        <w:rPr>
          <w:rFonts w:ascii="Angsana New" w:hAnsi="Angsana New"/>
          <w:sz w:val="32"/>
          <w:szCs w:val="32"/>
        </w:rPr>
        <w:t>4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1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หน่วย</w:t>
      </w:r>
      <w:r w:rsidRPr="007E67D8">
        <w:rPr>
          <w:rFonts w:ascii="Angsana New" w:hAnsi="Angsana New"/>
          <w:sz w:val="32"/>
          <w:szCs w:val="32"/>
          <w:cs/>
        </w:rPr>
        <w:t xml:space="preserve"> : </w:t>
      </w:r>
      <w:r w:rsidRPr="007E67D8">
        <w:rPr>
          <w:rFonts w:ascii="Angsana New" w:hAnsi="Angsana New" w:hint="cs"/>
          <w:sz w:val="32"/>
          <w:szCs w:val="32"/>
          <w:cs/>
        </w:rPr>
        <w:t>หุ้นสามัญ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1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หุ้น</w:t>
      </w:r>
      <w:r w:rsidRPr="007E67D8">
        <w:rPr>
          <w:rFonts w:ascii="Angsana New" w:hAnsi="Angsana New"/>
          <w:sz w:val="32"/>
          <w:szCs w:val="32"/>
          <w:cs/>
        </w:rPr>
        <w:t>)</w:t>
      </w:r>
    </w:p>
    <w:p w:rsidR="00F02492" w:rsidRPr="007E67D8" w:rsidRDefault="005F5E1C" w:rsidP="00650000">
      <w:pPr>
        <w:tabs>
          <w:tab w:val="left" w:pos="90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5E1C">
        <w:rPr>
          <w:rFonts w:ascii="Angsana New" w:hAnsi="Angsana New"/>
          <w:b/>
          <w:bCs/>
          <w:sz w:val="32"/>
          <w:szCs w:val="32"/>
        </w:rPr>
        <w:t>26</w:t>
      </w:r>
      <w:r w:rsidR="001914F2" w:rsidRPr="007E67D8">
        <w:rPr>
          <w:rFonts w:ascii="Angsana New" w:hAnsi="Angsana New"/>
          <w:b/>
          <w:bCs/>
          <w:sz w:val="32"/>
          <w:szCs w:val="32"/>
        </w:rPr>
        <w:t>.</w:t>
      </w:r>
      <w:r w:rsidR="001914F2" w:rsidRPr="007E67D8">
        <w:rPr>
          <w:rFonts w:ascii="Angsana New" w:hAnsi="Angsana New"/>
          <w:b/>
          <w:bCs/>
          <w:sz w:val="32"/>
          <w:szCs w:val="32"/>
        </w:rPr>
        <w:tab/>
      </w:r>
      <w:r w:rsidR="00697D65" w:rsidRPr="007E67D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C216D8" w:rsidRPr="007E67D8" w:rsidRDefault="00697D65" w:rsidP="001E197D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pacing w:val="-4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B809E7" w:rsidRPr="007E67D8">
        <w:rPr>
          <w:rFonts w:ascii="Angsana New" w:hAnsi="Angsana New" w:hint="cs"/>
          <w:spacing w:val="-4"/>
          <w:sz w:val="32"/>
          <w:szCs w:val="32"/>
          <w:cs/>
        </w:rPr>
        <w:t>กำไร</w:t>
      </w:r>
      <w:r w:rsidR="00CF57EE" w:rsidRPr="007E67D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809E7" w:rsidRPr="007E67D8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1A6679" w:rsidRPr="007E67D8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="00B809E7" w:rsidRPr="007E67D8">
        <w:rPr>
          <w:rFonts w:ascii="Angsana New" w:hAnsi="Angsana New" w:hint="cs"/>
          <w:spacing w:val="-4"/>
          <w:sz w:val="32"/>
          <w:szCs w:val="32"/>
          <w:cs/>
        </w:rPr>
        <w:t>)</w:t>
      </w:r>
      <w:r w:rsidR="00CF57EE" w:rsidRPr="007E67D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E67D8">
        <w:rPr>
          <w:rFonts w:ascii="Angsana New" w:hAnsi="Angsana New"/>
          <w:spacing w:val="-4"/>
          <w:sz w:val="32"/>
          <w:szCs w:val="32"/>
          <w:cs/>
        </w:rPr>
        <w:t>ก่อนภาษีเงินได้สำหรับงวดคูณด้วยอัตราภาษีเฉลี่ยทั้งปี</w:t>
      </w:r>
      <w:r w:rsidRPr="007E67D8">
        <w:rPr>
          <w:rFonts w:ascii="Angsana New" w:hAnsi="Angsana New"/>
          <w:sz w:val="32"/>
          <w:szCs w:val="32"/>
          <w:cs/>
        </w:rPr>
        <w:t>ที่ประมาณไว้</w:t>
      </w:r>
      <w:r w:rsidR="001E197D" w:rsidRPr="007E67D8">
        <w:rPr>
          <w:rFonts w:ascii="Angsana New" w:hAnsi="Angsana New" w:hint="cs"/>
          <w:sz w:val="32"/>
          <w:szCs w:val="32"/>
          <w:cs/>
        </w:rPr>
        <w:t xml:space="preserve"> </w:t>
      </w:r>
      <w:r w:rsidR="00B809E7" w:rsidRPr="007E67D8">
        <w:rPr>
          <w:rFonts w:ascii="Angsana New" w:hAnsi="Angsana New" w:hint="cs"/>
          <w:sz w:val="32"/>
          <w:szCs w:val="32"/>
          <w:cs/>
        </w:rPr>
        <w:t>(</w:t>
      </w:r>
      <w:r w:rsidR="004B12CD" w:rsidRPr="007E67D8">
        <w:rPr>
          <w:rFonts w:ascii="Angsana New" w:hAnsi="Angsana New" w:hint="cs"/>
          <w:sz w:val="32"/>
          <w:szCs w:val="32"/>
          <w:cs/>
        </w:rPr>
        <w:t>รายได้</w:t>
      </w:r>
      <w:r w:rsidR="00B809E7" w:rsidRPr="007E67D8">
        <w:rPr>
          <w:rFonts w:ascii="Angsana New" w:hAnsi="Angsana New" w:hint="cs"/>
          <w:sz w:val="32"/>
          <w:szCs w:val="32"/>
          <w:cs/>
        </w:rPr>
        <w:t>)</w:t>
      </w:r>
      <w:r w:rsidR="001E197D" w:rsidRPr="007E67D8">
        <w:rPr>
          <w:rFonts w:ascii="Angsana New" w:hAnsi="Angsana New" w:hint="cs"/>
          <w:sz w:val="32"/>
          <w:szCs w:val="32"/>
          <w:cs/>
        </w:rPr>
        <w:t xml:space="preserve"> </w:t>
      </w:r>
      <w:r w:rsidR="00B809E7" w:rsidRPr="007E67D8">
        <w:rPr>
          <w:rFonts w:ascii="Angsana New" w:hAnsi="Angsana New" w:hint="cs"/>
          <w:sz w:val="32"/>
          <w:szCs w:val="32"/>
          <w:cs/>
        </w:rPr>
        <w:t>ค่าใช้จ่าย</w:t>
      </w:r>
      <w:r w:rsidR="006A5534" w:rsidRPr="007E67D8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427615" w:rsidRPr="007E67D8">
        <w:rPr>
          <w:rFonts w:ascii="Angsana New" w:hAnsi="Angsana New" w:hint="cs"/>
          <w:sz w:val="32"/>
          <w:szCs w:val="32"/>
          <w:cs/>
        </w:rPr>
        <w:t>สามเดือน</w:t>
      </w:r>
      <w:r w:rsidR="00E3132B" w:rsidRPr="007E67D8">
        <w:rPr>
          <w:rFonts w:ascii="Angsana New" w:hAnsi="Angsana New" w:hint="cs"/>
          <w:sz w:val="32"/>
          <w:szCs w:val="32"/>
          <w:cs/>
        </w:rPr>
        <w:t>และ</w:t>
      </w:r>
      <w:r w:rsidR="00874BC3" w:rsidRPr="007E67D8">
        <w:rPr>
          <w:rFonts w:ascii="Angsana New" w:hAnsi="Angsana New" w:hint="cs"/>
          <w:sz w:val="32"/>
          <w:szCs w:val="32"/>
          <w:cs/>
        </w:rPr>
        <w:t>งวด</w:t>
      </w:r>
      <w:r w:rsidR="00E3132B" w:rsidRPr="007E67D8">
        <w:rPr>
          <w:rFonts w:ascii="Angsana New" w:hAnsi="Angsana New" w:hint="cs"/>
          <w:sz w:val="32"/>
          <w:szCs w:val="32"/>
          <w:cs/>
        </w:rPr>
        <w:t>หกเดือน</w:t>
      </w:r>
      <w:r w:rsidR="006A5534" w:rsidRPr="007E67D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F5E1C" w:rsidRPr="005F5E1C">
        <w:rPr>
          <w:rFonts w:ascii="Angsana New" w:hAnsi="Angsana New"/>
          <w:sz w:val="32"/>
          <w:szCs w:val="32"/>
        </w:rPr>
        <w:t>30</w:t>
      </w:r>
      <w:r w:rsidR="001442E9" w:rsidRPr="007E67D8">
        <w:rPr>
          <w:rFonts w:ascii="Angsana New" w:hAnsi="Angsana New"/>
          <w:sz w:val="32"/>
          <w:szCs w:val="32"/>
          <w:cs/>
        </w:rPr>
        <w:t xml:space="preserve"> </w:t>
      </w:r>
      <w:r w:rsidR="00004B08" w:rsidRPr="007E67D8">
        <w:rPr>
          <w:rFonts w:ascii="Angsana New" w:hAnsi="Angsana New" w:hint="cs"/>
          <w:sz w:val="32"/>
          <w:szCs w:val="32"/>
          <w:cs/>
        </w:rPr>
        <w:t>มิถุนายน</w:t>
      </w:r>
      <w:r w:rsidR="001442E9"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="00AE313E" w:rsidRPr="007E67D8">
        <w:rPr>
          <w:rFonts w:ascii="Angsana New" w:hAnsi="Angsana New"/>
          <w:sz w:val="32"/>
          <w:szCs w:val="32"/>
          <w:cs/>
        </w:rPr>
        <w:t xml:space="preserve"> และ </w:t>
      </w:r>
      <w:r w:rsidR="005F5E1C" w:rsidRPr="005F5E1C">
        <w:rPr>
          <w:rFonts w:ascii="Angsana New" w:hAnsi="Angsana New"/>
          <w:sz w:val="32"/>
          <w:szCs w:val="32"/>
        </w:rPr>
        <w:t>2561</w:t>
      </w:r>
      <w:r w:rsidR="00C216D8" w:rsidRPr="007E67D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5448A0" w:rsidRPr="007E67D8" w:rsidRDefault="005448A0" w:rsidP="005448A0">
      <w:pPr>
        <w:ind w:left="547"/>
        <w:jc w:val="right"/>
        <w:rPr>
          <w:rFonts w:ascii="Angsana New" w:hAnsi="Angsana New"/>
          <w:b/>
          <w:bCs/>
          <w:szCs w:val="24"/>
        </w:rPr>
      </w:pPr>
      <w:r w:rsidRPr="007E67D8">
        <w:rPr>
          <w:rFonts w:ascii="Angsana New" w:hAnsi="Angsana New"/>
          <w:b/>
          <w:bCs/>
          <w:szCs w:val="24"/>
        </w:rPr>
        <w:t>(</w:t>
      </w:r>
      <w:r w:rsidRPr="007E67D8">
        <w:rPr>
          <w:rFonts w:ascii="Angsana New" w:hAnsi="Angsana New"/>
          <w:b/>
          <w:bCs/>
          <w:szCs w:val="24"/>
          <w:cs/>
        </w:rPr>
        <w:t>หน่วย</w:t>
      </w:r>
      <w:r w:rsidRPr="007E67D8">
        <w:rPr>
          <w:rFonts w:ascii="Angsana New" w:hAnsi="Angsana New"/>
          <w:b/>
          <w:bCs/>
          <w:szCs w:val="24"/>
        </w:rPr>
        <w:t xml:space="preserve">: </w:t>
      </w:r>
      <w:r w:rsidRPr="007E67D8">
        <w:rPr>
          <w:rFonts w:ascii="Angsana New" w:hAnsi="Angsana New"/>
          <w:b/>
          <w:bCs/>
          <w:szCs w:val="24"/>
          <w:cs/>
        </w:rPr>
        <w:t>พันบาท</w:t>
      </w:r>
      <w:r w:rsidRPr="007E67D8">
        <w:rPr>
          <w:rFonts w:ascii="Angsana New" w:hAnsi="Angsana New"/>
          <w:b/>
          <w:bCs/>
          <w:szCs w:val="24"/>
        </w:rPr>
        <w:t>)</w:t>
      </w:r>
    </w:p>
    <w:tbl>
      <w:tblPr>
        <w:tblW w:w="8682" w:type="dxa"/>
        <w:tblInd w:w="58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72"/>
        <w:gridCol w:w="1080"/>
        <w:gridCol w:w="90"/>
        <w:gridCol w:w="1080"/>
        <w:gridCol w:w="90"/>
        <w:gridCol w:w="990"/>
        <w:gridCol w:w="90"/>
        <w:gridCol w:w="990"/>
      </w:tblGrid>
      <w:tr w:rsidR="004E58B5" w:rsidRPr="007E67D8" w:rsidTr="0065566F">
        <w:tc>
          <w:tcPr>
            <w:tcW w:w="4272" w:type="dxa"/>
          </w:tcPr>
          <w:p w:rsidR="005448A0" w:rsidRPr="007E67D8" w:rsidRDefault="005448A0" w:rsidP="00486644">
            <w:pPr>
              <w:ind w:right="-14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4410" w:type="dxa"/>
            <w:gridSpan w:val="7"/>
            <w:vAlign w:val="bottom"/>
          </w:tcPr>
          <w:p w:rsidR="005448A0" w:rsidRPr="007E67D8" w:rsidRDefault="005448A0" w:rsidP="00094873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สามเดือน</w:t>
            </w: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สิ้นสุดวันที่ </w:t>
            </w:r>
            <w:r w:rsidR="005F5E1C"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094873"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094873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</w:p>
        </w:tc>
      </w:tr>
      <w:tr w:rsidR="004E58B5" w:rsidRPr="007E67D8" w:rsidTr="0065566F">
        <w:tc>
          <w:tcPr>
            <w:tcW w:w="4272" w:type="dxa"/>
          </w:tcPr>
          <w:p w:rsidR="005448A0" w:rsidRPr="007E67D8" w:rsidRDefault="005448A0" w:rsidP="00486644">
            <w:pPr>
              <w:ind w:right="-14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5448A0" w:rsidRPr="007E67D8" w:rsidRDefault="005448A0" w:rsidP="0048664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5448A0" w:rsidRPr="007E67D8" w:rsidRDefault="005448A0" w:rsidP="0048664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5448A0" w:rsidRPr="007E67D8" w:rsidRDefault="005448A0" w:rsidP="0048664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4E58B5" w:rsidRPr="007E67D8" w:rsidTr="00B1511B">
        <w:tc>
          <w:tcPr>
            <w:tcW w:w="4272" w:type="dxa"/>
          </w:tcPr>
          <w:p w:rsidR="005448A0" w:rsidRPr="007E67D8" w:rsidRDefault="005448A0" w:rsidP="00486644">
            <w:pPr>
              <w:ind w:right="-14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5448A0" w:rsidRPr="007E67D8" w:rsidRDefault="005F5E1C" w:rsidP="0048664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 w:hint="cs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:rsidR="005448A0" w:rsidRPr="007E67D8" w:rsidRDefault="005448A0" w:rsidP="0048664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448A0" w:rsidRPr="007E67D8" w:rsidRDefault="005F5E1C" w:rsidP="0048664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 w:hint="cs"/>
                <w:b/>
                <w:bCs/>
                <w:szCs w:val="24"/>
              </w:rPr>
              <w:t>2561</w:t>
            </w:r>
          </w:p>
        </w:tc>
        <w:tc>
          <w:tcPr>
            <w:tcW w:w="90" w:type="dxa"/>
          </w:tcPr>
          <w:p w:rsidR="005448A0" w:rsidRPr="007E67D8" w:rsidRDefault="005448A0" w:rsidP="0048664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5448A0" w:rsidRPr="007E67D8" w:rsidRDefault="005F5E1C" w:rsidP="0048664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 w:hint="cs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:rsidR="005448A0" w:rsidRPr="007E67D8" w:rsidRDefault="005448A0" w:rsidP="0048664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5448A0" w:rsidRPr="007E67D8" w:rsidRDefault="005F5E1C" w:rsidP="0048664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 w:hint="cs"/>
                <w:b/>
                <w:bCs/>
                <w:szCs w:val="24"/>
              </w:rPr>
              <w:t>2561</w:t>
            </w:r>
          </w:p>
        </w:tc>
      </w:tr>
      <w:tr w:rsidR="004E58B5" w:rsidRPr="007E67D8" w:rsidTr="00B1511B">
        <w:tc>
          <w:tcPr>
            <w:tcW w:w="4272" w:type="dxa"/>
            <w:vAlign w:val="bottom"/>
          </w:tcPr>
          <w:p w:rsidR="005448A0" w:rsidRPr="007E67D8" w:rsidRDefault="005448A0" w:rsidP="00486644">
            <w:pPr>
              <w:ind w:left="132" w:right="-43" w:hanging="13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ภาษีเงินได้ปัจจุบัน</w:t>
            </w:r>
          </w:p>
        </w:tc>
        <w:tc>
          <w:tcPr>
            <w:tcW w:w="1080" w:type="dxa"/>
            <w:vAlign w:val="bottom"/>
          </w:tcPr>
          <w:p w:rsidR="005448A0" w:rsidRPr="007E67D8" w:rsidRDefault="005448A0" w:rsidP="00486644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5448A0" w:rsidRPr="007E67D8" w:rsidRDefault="005448A0" w:rsidP="00486644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448A0" w:rsidRPr="007E67D8" w:rsidRDefault="005448A0" w:rsidP="00486644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5448A0" w:rsidRPr="007E67D8" w:rsidRDefault="005448A0" w:rsidP="00486644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5448A0" w:rsidRPr="007E67D8" w:rsidRDefault="005448A0" w:rsidP="00486644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5448A0" w:rsidRPr="007E67D8" w:rsidRDefault="005448A0" w:rsidP="00486644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5448A0" w:rsidRPr="007E67D8" w:rsidRDefault="005448A0" w:rsidP="00486644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</w:tr>
      <w:tr w:rsidR="00B1511B" w:rsidRPr="007E67D8" w:rsidTr="00B1511B">
        <w:tc>
          <w:tcPr>
            <w:tcW w:w="4272" w:type="dxa"/>
            <w:vAlign w:val="bottom"/>
          </w:tcPr>
          <w:p w:rsidR="00B1511B" w:rsidRPr="007E67D8" w:rsidRDefault="00B1511B" w:rsidP="00B1511B">
            <w:pPr>
              <w:ind w:left="132" w:right="-43" w:hanging="132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ภาษีเงินได้นิติบุคคลระหว่างกาล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1511B" w:rsidRPr="007E67D8" w:rsidRDefault="005F5E1C" w:rsidP="00B1511B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866</w:t>
            </w:r>
          </w:p>
        </w:tc>
        <w:tc>
          <w:tcPr>
            <w:tcW w:w="90" w:type="dxa"/>
          </w:tcPr>
          <w:p w:rsidR="00B1511B" w:rsidRPr="007E67D8" w:rsidRDefault="00B1511B" w:rsidP="00B1511B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1511B" w:rsidRPr="007E67D8" w:rsidRDefault="005F5E1C" w:rsidP="00B1511B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</w:t>
            </w:r>
            <w:r w:rsidR="00B1511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780</w:t>
            </w:r>
          </w:p>
        </w:tc>
        <w:tc>
          <w:tcPr>
            <w:tcW w:w="90" w:type="dxa"/>
          </w:tcPr>
          <w:p w:rsidR="00B1511B" w:rsidRPr="007E67D8" w:rsidRDefault="00B1511B" w:rsidP="00B1511B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1511B" w:rsidRPr="007E67D8" w:rsidRDefault="00877FDB" w:rsidP="00877FDB">
            <w:pPr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:rsidR="00B1511B" w:rsidRPr="007E67D8" w:rsidRDefault="00B1511B" w:rsidP="00B1511B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B1511B" w:rsidRPr="007E67D8" w:rsidRDefault="00B1511B" w:rsidP="00B1511B">
            <w:pPr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</w:tr>
      <w:tr w:rsidR="00B1511B" w:rsidRPr="007E67D8" w:rsidTr="00B1511B">
        <w:tc>
          <w:tcPr>
            <w:tcW w:w="4272" w:type="dxa"/>
            <w:vAlign w:val="bottom"/>
          </w:tcPr>
          <w:p w:rsidR="00B1511B" w:rsidRPr="007E67D8" w:rsidRDefault="00B1511B" w:rsidP="00B1511B">
            <w:pPr>
              <w:ind w:left="132" w:right="-43" w:hanging="13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1511B" w:rsidRPr="007E67D8" w:rsidRDefault="00B1511B" w:rsidP="00B1511B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B1511B" w:rsidRPr="007E67D8" w:rsidRDefault="00B1511B" w:rsidP="00B1511B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1511B" w:rsidRPr="007E67D8" w:rsidRDefault="00B1511B" w:rsidP="00B1511B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B1511B" w:rsidRPr="007E67D8" w:rsidRDefault="00B1511B" w:rsidP="00B1511B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1511B" w:rsidRPr="007E67D8" w:rsidRDefault="00B1511B" w:rsidP="009469A9">
            <w:pPr>
              <w:tabs>
                <w:tab w:val="decimal" w:pos="810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B1511B" w:rsidRPr="007E67D8" w:rsidRDefault="00B1511B" w:rsidP="00B1511B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B1511B" w:rsidRPr="007E67D8" w:rsidRDefault="00B1511B" w:rsidP="00B1511B">
            <w:pPr>
              <w:ind w:right="-14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1511B" w:rsidRPr="007E67D8" w:rsidTr="00B1511B">
        <w:tc>
          <w:tcPr>
            <w:tcW w:w="4272" w:type="dxa"/>
            <w:vAlign w:val="bottom"/>
          </w:tcPr>
          <w:p w:rsidR="00B1511B" w:rsidRPr="007E67D8" w:rsidRDefault="00B1511B" w:rsidP="00B1511B">
            <w:pPr>
              <w:ind w:left="132" w:right="-43" w:hanging="132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511B" w:rsidRPr="007E67D8" w:rsidRDefault="00877FDB" w:rsidP="00B1511B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1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990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:rsidR="00B1511B" w:rsidRPr="007E67D8" w:rsidRDefault="00B1511B" w:rsidP="00B1511B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511B" w:rsidRPr="007E67D8" w:rsidRDefault="00B1511B" w:rsidP="00B1511B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569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:rsidR="00B1511B" w:rsidRPr="007E67D8" w:rsidRDefault="00B1511B" w:rsidP="00B1511B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511B" w:rsidRPr="007E67D8" w:rsidRDefault="00877FDB" w:rsidP="009469A9">
            <w:pPr>
              <w:tabs>
                <w:tab w:val="decimal" w:pos="810"/>
              </w:tabs>
              <w:ind w:right="-14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462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:rsidR="00B1511B" w:rsidRPr="007E67D8" w:rsidRDefault="00B1511B" w:rsidP="00B1511B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1511B" w:rsidRPr="007E67D8" w:rsidRDefault="005F5E1C" w:rsidP="001F3586">
            <w:pPr>
              <w:tabs>
                <w:tab w:val="decimal" w:pos="900"/>
              </w:tabs>
              <w:ind w:right="-14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</w:t>
            </w:r>
            <w:r w:rsidR="00B1511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023</w:t>
            </w:r>
          </w:p>
        </w:tc>
      </w:tr>
      <w:tr w:rsidR="00B1511B" w:rsidRPr="007E67D8" w:rsidTr="005A565A">
        <w:trPr>
          <w:trHeight w:val="116"/>
        </w:trPr>
        <w:tc>
          <w:tcPr>
            <w:tcW w:w="4272" w:type="dxa"/>
            <w:vAlign w:val="bottom"/>
          </w:tcPr>
          <w:p w:rsidR="00B1511B" w:rsidRPr="007E67D8" w:rsidRDefault="00813CE2" w:rsidP="00B1511B">
            <w:pPr>
              <w:ind w:left="132" w:right="612" w:hanging="132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(</w:t>
            </w:r>
            <w:r w:rsidR="00B1511B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) ค่าใช้จ่าย</w:t>
            </w:r>
            <w:r w:rsidR="00B1511B" w:rsidRPr="007E67D8">
              <w:rPr>
                <w:rFonts w:ascii="Angsana New" w:hAnsi="Angsana New"/>
                <w:b/>
                <w:bCs/>
                <w:szCs w:val="24"/>
                <w:cs/>
              </w:rPr>
              <w:t>ภาษีเงินได้ที่แสดงอยู่ในงบกำไรขาดทุน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ab/>
            </w:r>
            <w:r w:rsidR="00B1511B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เบ็ดเสร็จ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1511B" w:rsidRPr="007E67D8" w:rsidRDefault="00307207" w:rsidP="00B1511B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1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124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:rsidR="00B1511B" w:rsidRPr="007E67D8" w:rsidRDefault="00B1511B" w:rsidP="00B1511B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1511B" w:rsidRPr="007E67D8" w:rsidRDefault="005F5E1C" w:rsidP="00B1511B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</w:t>
            </w:r>
            <w:r w:rsidR="00B1511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211</w:t>
            </w:r>
          </w:p>
        </w:tc>
        <w:tc>
          <w:tcPr>
            <w:tcW w:w="90" w:type="dxa"/>
          </w:tcPr>
          <w:p w:rsidR="00B1511B" w:rsidRPr="007E67D8" w:rsidRDefault="00B1511B" w:rsidP="00B1511B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1511B" w:rsidRPr="007E67D8" w:rsidRDefault="00307207" w:rsidP="009469A9">
            <w:pPr>
              <w:tabs>
                <w:tab w:val="decimal" w:pos="810"/>
              </w:tabs>
              <w:ind w:right="-14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462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:rsidR="00B1511B" w:rsidRPr="007E67D8" w:rsidRDefault="00B1511B" w:rsidP="00B1511B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511B" w:rsidRPr="007E67D8" w:rsidRDefault="005F5E1C" w:rsidP="001F3586">
            <w:pPr>
              <w:tabs>
                <w:tab w:val="decimal" w:pos="900"/>
              </w:tabs>
              <w:ind w:right="-14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</w:t>
            </w:r>
            <w:r w:rsidR="00B1511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023</w:t>
            </w:r>
          </w:p>
        </w:tc>
      </w:tr>
    </w:tbl>
    <w:p w:rsidR="00701F4E" w:rsidRDefault="00701F4E" w:rsidP="00701F4E">
      <w:pPr>
        <w:ind w:left="547"/>
        <w:jc w:val="right"/>
        <w:rPr>
          <w:rFonts w:ascii="Angsana New" w:hAnsi="Angsana New"/>
          <w:b/>
          <w:bCs/>
          <w:szCs w:val="24"/>
        </w:rPr>
      </w:pPr>
    </w:p>
    <w:p w:rsidR="00701F4E" w:rsidRDefault="00701F4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Cs w:val="24"/>
        </w:rPr>
      </w:pPr>
      <w:r>
        <w:rPr>
          <w:rFonts w:ascii="Angsana New" w:hAnsi="Angsana New"/>
          <w:b/>
          <w:bCs/>
          <w:szCs w:val="24"/>
        </w:rPr>
        <w:br w:type="page"/>
      </w:r>
    </w:p>
    <w:p w:rsidR="00106A82" w:rsidRPr="007E67D8" w:rsidRDefault="00106A82" w:rsidP="00701F4E">
      <w:pPr>
        <w:ind w:left="547"/>
        <w:jc w:val="right"/>
        <w:rPr>
          <w:rFonts w:ascii="Angsana New" w:hAnsi="Angsana New"/>
          <w:b/>
          <w:bCs/>
          <w:szCs w:val="24"/>
        </w:rPr>
      </w:pPr>
      <w:r w:rsidRPr="007E67D8">
        <w:rPr>
          <w:rFonts w:ascii="Angsana New" w:hAnsi="Angsana New"/>
          <w:b/>
          <w:bCs/>
          <w:szCs w:val="24"/>
        </w:rPr>
        <w:t>(</w:t>
      </w:r>
      <w:r w:rsidRPr="007E67D8">
        <w:rPr>
          <w:rFonts w:ascii="Angsana New" w:hAnsi="Angsana New"/>
          <w:b/>
          <w:bCs/>
          <w:szCs w:val="24"/>
          <w:cs/>
        </w:rPr>
        <w:t>หน่วย</w:t>
      </w:r>
      <w:r w:rsidRPr="007E67D8">
        <w:rPr>
          <w:rFonts w:ascii="Angsana New" w:hAnsi="Angsana New"/>
          <w:b/>
          <w:bCs/>
          <w:szCs w:val="24"/>
        </w:rPr>
        <w:t xml:space="preserve">: </w:t>
      </w:r>
      <w:r w:rsidRPr="007E67D8">
        <w:rPr>
          <w:rFonts w:ascii="Angsana New" w:hAnsi="Angsana New"/>
          <w:b/>
          <w:bCs/>
          <w:szCs w:val="24"/>
          <w:cs/>
        </w:rPr>
        <w:t>พันบาท</w:t>
      </w:r>
      <w:r w:rsidRPr="007E67D8">
        <w:rPr>
          <w:rFonts w:ascii="Angsana New" w:hAnsi="Angsana New"/>
          <w:b/>
          <w:bCs/>
          <w:szCs w:val="24"/>
        </w:rPr>
        <w:t>)</w:t>
      </w:r>
    </w:p>
    <w:tbl>
      <w:tblPr>
        <w:tblW w:w="8682" w:type="dxa"/>
        <w:tblInd w:w="58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72"/>
        <w:gridCol w:w="1080"/>
        <w:gridCol w:w="90"/>
        <w:gridCol w:w="1080"/>
        <w:gridCol w:w="90"/>
        <w:gridCol w:w="990"/>
        <w:gridCol w:w="90"/>
        <w:gridCol w:w="990"/>
      </w:tblGrid>
      <w:tr w:rsidR="00106A82" w:rsidRPr="007E67D8" w:rsidTr="00106A82">
        <w:tc>
          <w:tcPr>
            <w:tcW w:w="4272" w:type="dxa"/>
          </w:tcPr>
          <w:p w:rsidR="00106A82" w:rsidRPr="007E67D8" w:rsidRDefault="00106A82" w:rsidP="00106A82">
            <w:pPr>
              <w:ind w:right="-14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4410" w:type="dxa"/>
            <w:gridSpan w:val="7"/>
            <w:vAlign w:val="bottom"/>
          </w:tcPr>
          <w:p w:rsidR="00106A82" w:rsidRPr="007E67D8" w:rsidRDefault="00106A82" w:rsidP="00106A82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  <w:r w:rsidR="004C515F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หก</w:t>
            </w: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เดือน</w:t>
            </w: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 xml:space="preserve">สิ้นสุดวันที่ </w:t>
            </w:r>
            <w:r w:rsidR="005F5E1C" w:rsidRPr="005F5E1C">
              <w:rPr>
                <w:rFonts w:ascii="Angsana New" w:hAnsi="Angsana New"/>
                <w:b/>
                <w:bCs/>
                <w:szCs w:val="24"/>
              </w:rPr>
              <w:t>30</w:t>
            </w:r>
            <w:r w:rsidRPr="007E67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</w:p>
        </w:tc>
      </w:tr>
      <w:tr w:rsidR="00106A82" w:rsidRPr="007E67D8" w:rsidTr="00106A82">
        <w:tc>
          <w:tcPr>
            <w:tcW w:w="4272" w:type="dxa"/>
          </w:tcPr>
          <w:p w:rsidR="00106A82" w:rsidRPr="007E67D8" w:rsidRDefault="00106A82" w:rsidP="00106A82">
            <w:pPr>
              <w:ind w:right="-14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106A82" w:rsidRPr="007E67D8" w:rsidRDefault="00106A82" w:rsidP="00106A8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106A82" w:rsidRPr="007E67D8" w:rsidRDefault="00106A82" w:rsidP="00106A8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106A82" w:rsidRPr="007E67D8" w:rsidRDefault="00106A82" w:rsidP="00106A8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106A82" w:rsidRPr="007E67D8" w:rsidTr="00B1511B">
        <w:tc>
          <w:tcPr>
            <w:tcW w:w="4272" w:type="dxa"/>
          </w:tcPr>
          <w:p w:rsidR="00106A82" w:rsidRPr="007E67D8" w:rsidRDefault="00106A82" w:rsidP="00106A82">
            <w:pPr>
              <w:ind w:right="-14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106A82" w:rsidRPr="007E67D8" w:rsidRDefault="005F5E1C" w:rsidP="00106A82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 w:hint="cs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:rsidR="00106A82" w:rsidRPr="007E67D8" w:rsidRDefault="00106A82" w:rsidP="00106A8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06A82" w:rsidRPr="007E67D8" w:rsidRDefault="005F5E1C" w:rsidP="00106A82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 w:hint="cs"/>
                <w:b/>
                <w:bCs/>
                <w:szCs w:val="24"/>
              </w:rPr>
              <w:t>2561</w:t>
            </w:r>
          </w:p>
        </w:tc>
        <w:tc>
          <w:tcPr>
            <w:tcW w:w="90" w:type="dxa"/>
          </w:tcPr>
          <w:p w:rsidR="00106A82" w:rsidRPr="007E67D8" w:rsidRDefault="00106A82" w:rsidP="00106A8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106A82" w:rsidRPr="007E67D8" w:rsidRDefault="005F5E1C" w:rsidP="00106A82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 w:hint="cs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:rsidR="00106A82" w:rsidRPr="007E67D8" w:rsidRDefault="00106A82" w:rsidP="00106A8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106A82" w:rsidRPr="007E67D8" w:rsidRDefault="005F5E1C" w:rsidP="00106A82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5E1C">
              <w:rPr>
                <w:rFonts w:ascii="Angsana New" w:hAnsi="Angsana New" w:hint="cs"/>
                <w:b/>
                <w:bCs/>
                <w:szCs w:val="24"/>
              </w:rPr>
              <w:t>2561</w:t>
            </w:r>
          </w:p>
        </w:tc>
      </w:tr>
      <w:tr w:rsidR="00106A82" w:rsidRPr="007E67D8" w:rsidTr="00B1511B">
        <w:tc>
          <w:tcPr>
            <w:tcW w:w="4272" w:type="dxa"/>
            <w:vAlign w:val="bottom"/>
          </w:tcPr>
          <w:p w:rsidR="00106A82" w:rsidRPr="007E67D8" w:rsidRDefault="00106A82" w:rsidP="00106A82">
            <w:pPr>
              <w:ind w:left="132" w:right="-43" w:hanging="13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ภาษีเงินได้ปัจจุบัน</w:t>
            </w:r>
          </w:p>
        </w:tc>
        <w:tc>
          <w:tcPr>
            <w:tcW w:w="1080" w:type="dxa"/>
            <w:vAlign w:val="bottom"/>
          </w:tcPr>
          <w:p w:rsidR="00106A82" w:rsidRPr="007E67D8" w:rsidRDefault="00106A82" w:rsidP="00106A82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106A82" w:rsidRPr="007E67D8" w:rsidRDefault="00106A82" w:rsidP="00106A82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06A82" w:rsidRPr="007E67D8" w:rsidRDefault="00106A82" w:rsidP="00106A82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106A82" w:rsidRPr="007E67D8" w:rsidRDefault="00106A82" w:rsidP="00106A82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106A82" w:rsidRPr="007E67D8" w:rsidRDefault="00106A82" w:rsidP="00106A82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106A82" w:rsidRPr="007E67D8" w:rsidRDefault="00106A82" w:rsidP="00106A82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106A82" w:rsidRPr="007E67D8" w:rsidRDefault="00106A82" w:rsidP="00106A82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</w:tr>
      <w:tr w:rsidR="00D2322E" w:rsidRPr="007E67D8" w:rsidTr="00B1511B">
        <w:tc>
          <w:tcPr>
            <w:tcW w:w="4272" w:type="dxa"/>
            <w:vAlign w:val="bottom"/>
          </w:tcPr>
          <w:p w:rsidR="00D2322E" w:rsidRPr="007E67D8" w:rsidRDefault="00D2322E" w:rsidP="00D2322E">
            <w:pPr>
              <w:ind w:left="132" w:right="-43" w:hanging="132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ภาษีเงินได้นิติบุคคลระหว่างกาล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2322E" w:rsidRPr="007E67D8" w:rsidRDefault="005F5E1C" w:rsidP="00D2322E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</w:t>
            </w:r>
            <w:r w:rsidR="00877FD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904</w:t>
            </w:r>
          </w:p>
        </w:tc>
        <w:tc>
          <w:tcPr>
            <w:tcW w:w="90" w:type="dxa"/>
          </w:tcPr>
          <w:p w:rsidR="00D2322E" w:rsidRPr="007E67D8" w:rsidRDefault="00D2322E" w:rsidP="00D2322E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2322E" w:rsidRPr="007E67D8" w:rsidRDefault="005F5E1C" w:rsidP="00D2322E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3</w:t>
            </w:r>
            <w:r w:rsidR="00B1511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300</w:t>
            </w:r>
          </w:p>
        </w:tc>
        <w:tc>
          <w:tcPr>
            <w:tcW w:w="90" w:type="dxa"/>
          </w:tcPr>
          <w:p w:rsidR="00D2322E" w:rsidRPr="007E67D8" w:rsidRDefault="00D2322E" w:rsidP="00D2322E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2322E" w:rsidRPr="007E67D8" w:rsidRDefault="00B1511B" w:rsidP="00877FDB">
            <w:pPr>
              <w:tabs>
                <w:tab w:val="decimal" w:pos="540"/>
              </w:tabs>
              <w:ind w:right="-14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:rsidR="00D2322E" w:rsidRPr="007E67D8" w:rsidRDefault="00D2322E" w:rsidP="00D2322E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D2322E" w:rsidRPr="007E67D8" w:rsidRDefault="00B1511B" w:rsidP="003B653E">
            <w:pPr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-</w:t>
            </w:r>
          </w:p>
        </w:tc>
      </w:tr>
      <w:tr w:rsidR="00D2322E" w:rsidRPr="007E67D8" w:rsidTr="00B1511B">
        <w:tc>
          <w:tcPr>
            <w:tcW w:w="4272" w:type="dxa"/>
            <w:vAlign w:val="bottom"/>
          </w:tcPr>
          <w:p w:rsidR="00D2322E" w:rsidRPr="007E67D8" w:rsidRDefault="00D2322E" w:rsidP="00D2322E">
            <w:pPr>
              <w:ind w:left="132" w:right="-43" w:hanging="13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E67D8">
              <w:rPr>
                <w:rFonts w:ascii="Angsana New" w:hAnsi="Angsana New"/>
                <w:b/>
                <w:bCs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2322E" w:rsidRPr="007E67D8" w:rsidRDefault="00D2322E" w:rsidP="00D2322E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D2322E" w:rsidRPr="007E67D8" w:rsidRDefault="00D2322E" w:rsidP="00D2322E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2322E" w:rsidRPr="007E67D8" w:rsidRDefault="00D2322E" w:rsidP="00D2322E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D2322E" w:rsidRPr="007E67D8" w:rsidRDefault="00D2322E" w:rsidP="00D2322E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2322E" w:rsidRPr="007E67D8" w:rsidRDefault="00D2322E" w:rsidP="009469A9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:rsidR="00D2322E" w:rsidRPr="007E67D8" w:rsidRDefault="00D2322E" w:rsidP="00D2322E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D2322E" w:rsidRPr="007E67D8" w:rsidRDefault="00D2322E" w:rsidP="00B1511B">
            <w:pPr>
              <w:ind w:right="-14"/>
              <w:rPr>
                <w:rFonts w:ascii="Angsana New" w:hAnsi="Angsana New"/>
                <w:szCs w:val="24"/>
              </w:rPr>
            </w:pPr>
          </w:p>
        </w:tc>
      </w:tr>
      <w:tr w:rsidR="00D2322E" w:rsidRPr="007E67D8" w:rsidTr="00B1511B">
        <w:tc>
          <w:tcPr>
            <w:tcW w:w="4272" w:type="dxa"/>
            <w:vAlign w:val="bottom"/>
          </w:tcPr>
          <w:p w:rsidR="00D2322E" w:rsidRPr="007E67D8" w:rsidRDefault="00D2322E" w:rsidP="00D2322E">
            <w:pPr>
              <w:ind w:left="132" w:right="-43" w:hanging="132"/>
              <w:rPr>
                <w:rFonts w:ascii="Angsana New" w:hAnsi="Angsana New"/>
                <w:szCs w:val="24"/>
                <w:cs/>
              </w:rPr>
            </w:pPr>
            <w:r w:rsidRPr="007E67D8">
              <w:rPr>
                <w:rFonts w:ascii="Angsana New" w:hAnsi="Angsana New"/>
                <w:szCs w:val="24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322E" w:rsidRPr="007E67D8" w:rsidRDefault="00877FDB" w:rsidP="00D2322E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4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815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:rsidR="00D2322E" w:rsidRPr="007E67D8" w:rsidRDefault="00D2322E" w:rsidP="00D2322E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322E" w:rsidRPr="007E67D8" w:rsidRDefault="00B1511B" w:rsidP="00D2322E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2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633</w:t>
            </w:r>
            <w:r w:rsidR="00D2322E"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:rsidR="00D2322E" w:rsidRPr="007E67D8" w:rsidRDefault="00D2322E" w:rsidP="00D2322E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322E" w:rsidRPr="007E67D8" w:rsidRDefault="00877FDB" w:rsidP="001F3586">
            <w:pPr>
              <w:tabs>
                <w:tab w:val="decimal" w:pos="810"/>
              </w:tabs>
              <w:ind w:right="-14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1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900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:rsidR="00D2322E" w:rsidRPr="007E67D8" w:rsidRDefault="00D2322E" w:rsidP="00D2322E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D2322E" w:rsidRPr="007E67D8" w:rsidRDefault="005F5E1C" w:rsidP="001F3586">
            <w:pPr>
              <w:tabs>
                <w:tab w:val="decimal" w:pos="900"/>
              </w:tabs>
              <w:ind w:right="-14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</w:t>
            </w:r>
            <w:r w:rsidR="00B1511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023</w:t>
            </w:r>
          </w:p>
        </w:tc>
      </w:tr>
      <w:tr w:rsidR="00D2322E" w:rsidRPr="007E67D8" w:rsidTr="00B1511B">
        <w:tc>
          <w:tcPr>
            <w:tcW w:w="4272" w:type="dxa"/>
            <w:vAlign w:val="bottom"/>
          </w:tcPr>
          <w:p w:rsidR="00D2322E" w:rsidRPr="007E67D8" w:rsidRDefault="00813CE2" w:rsidP="00D2322E">
            <w:pPr>
              <w:ind w:left="132" w:right="612" w:hanging="132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(</w:t>
            </w:r>
            <w:r w:rsidR="00D2322E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) ค่าใช้จ่าย</w:t>
            </w:r>
            <w:r w:rsidR="00D2322E" w:rsidRPr="007E67D8">
              <w:rPr>
                <w:rFonts w:ascii="Angsana New" w:hAnsi="Angsana New"/>
                <w:b/>
                <w:bCs/>
                <w:szCs w:val="24"/>
                <w:cs/>
              </w:rPr>
              <w:t>ภาษีเงินได้ที่แสดงอยู่ในงบกำไรขาดทุน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ab/>
            </w:r>
            <w:r w:rsidR="00D2322E" w:rsidRPr="007E67D8">
              <w:rPr>
                <w:rFonts w:ascii="Angsana New" w:hAnsi="Angsana New" w:hint="cs"/>
                <w:b/>
                <w:bCs/>
                <w:szCs w:val="24"/>
                <w:cs/>
              </w:rPr>
              <w:t>เบ็ดเสร็จ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322E" w:rsidRPr="007E67D8" w:rsidRDefault="00307207" w:rsidP="00D2322E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2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911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:rsidR="00D2322E" w:rsidRPr="007E67D8" w:rsidRDefault="00D2322E" w:rsidP="00D2322E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322E" w:rsidRPr="007E67D8" w:rsidRDefault="005F5E1C" w:rsidP="00B1511B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667</w:t>
            </w:r>
          </w:p>
        </w:tc>
        <w:tc>
          <w:tcPr>
            <w:tcW w:w="90" w:type="dxa"/>
          </w:tcPr>
          <w:p w:rsidR="00D2322E" w:rsidRPr="007E67D8" w:rsidRDefault="00D2322E" w:rsidP="00D2322E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322E" w:rsidRPr="007E67D8" w:rsidRDefault="00307207" w:rsidP="001F3586">
            <w:pPr>
              <w:tabs>
                <w:tab w:val="decimal" w:pos="810"/>
              </w:tabs>
              <w:ind w:right="-14"/>
              <w:rPr>
                <w:rFonts w:ascii="Angsana New" w:hAnsi="Angsana New"/>
                <w:szCs w:val="24"/>
              </w:rPr>
            </w:pPr>
            <w:r w:rsidRPr="007E67D8">
              <w:rPr>
                <w:rFonts w:ascii="Angsana New" w:hAnsi="Angsana New"/>
                <w:szCs w:val="24"/>
              </w:rPr>
              <w:t>(</w:t>
            </w:r>
            <w:r w:rsidR="005F5E1C" w:rsidRPr="005F5E1C">
              <w:rPr>
                <w:rFonts w:ascii="Angsana New" w:hAnsi="Angsana New"/>
                <w:szCs w:val="24"/>
              </w:rPr>
              <w:t>1</w:t>
            </w:r>
            <w:r w:rsidRPr="007E67D8">
              <w:rPr>
                <w:rFonts w:ascii="Angsana New" w:hAnsi="Angsana New"/>
                <w:szCs w:val="24"/>
              </w:rPr>
              <w:t>,</w:t>
            </w:r>
            <w:r w:rsidR="005F5E1C" w:rsidRPr="005F5E1C">
              <w:rPr>
                <w:rFonts w:ascii="Angsana New" w:hAnsi="Angsana New"/>
                <w:szCs w:val="24"/>
              </w:rPr>
              <w:t>900</w:t>
            </w:r>
            <w:r w:rsidRPr="007E67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:rsidR="00D2322E" w:rsidRPr="007E67D8" w:rsidRDefault="00D2322E" w:rsidP="00D2322E">
            <w:pPr>
              <w:tabs>
                <w:tab w:val="decimal" w:pos="972"/>
              </w:tabs>
              <w:ind w:right="-1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2322E" w:rsidRPr="007E67D8" w:rsidRDefault="005F5E1C" w:rsidP="001F3586">
            <w:pPr>
              <w:tabs>
                <w:tab w:val="decimal" w:pos="900"/>
              </w:tabs>
              <w:ind w:right="-14"/>
              <w:rPr>
                <w:rFonts w:ascii="Angsana New" w:hAnsi="Angsana New"/>
                <w:szCs w:val="24"/>
              </w:rPr>
            </w:pPr>
            <w:r w:rsidRPr="005F5E1C">
              <w:rPr>
                <w:rFonts w:ascii="Angsana New" w:hAnsi="Angsana New"/>
                <w:szCs w:val="24"/>
              </w:rPr>
              <w:t>1</w:t>
            </w:r>
            <w:r w:rsidR="00B1511B" w:rsidRPr="007E67D8">
              <w:rPr>
                <w:rFonts w:ascii="Angsana New" w:hAnsi="Angsana New"/>
                <w:szCs w:val="24"/>
              </w:rPr>
              <w:t>,</w:t>
            </w:r>
            <w:r w:rsidRPr="005F5E1C">
              <w:rPr>
                <w:rFonts w:ascii="Angsana New" w:hAnsi="Angsana New"/>
                <w:szCs w:val="24"/>
              </w:rPr>
              <w:t>023</w:t>
            </w:r>
          </w:p>
        </w:tc>
      </w:tr>
    </w:tbl>
    <w:p w:rsidR="00251F9A" w:rsidRPr="007E67D8" w:rsidRDefault="005F5E1C" w:rsidP="001E197D">
      <w:pPr>
        <w:tabs>
          <w:tab w:val="left" w:pos="90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5E1C">
        <w:rPr>
          <w:rFonts w:ascii="Angsana New" w:hAnsi="Angsana New"/>
          <w:b/>
          <w:bCs/>
          <w:sz w:val="32"/>
          <w:szCs w:val="32"/>
        </w:rPr>
        <w:t>27</w:t>
      </w:r>
      <w:r w:rsidR="00251F9A" w:rsidRPr="007E67D8">
        <w:rPr>
          <w:rFonts w:ascii="Angsana New" w:hAnsi="Angsana New"/>
          <w:b/>
          <w:bCs/>
          <w:sz w:val="32"/>
          <w:szCs w:val="32"/>
        </w:rPr>
        <w:t>.</w:t>
      </w:r>
      <w:r w:rsidR="00251F9A" w:rsidRPr="007E67D8">
        <w:rPr>
          <w:rFonts w:ascii="Angsana New" w:hAnsi="Angsana New"/>
          <w:b/>
          <w:bCs/>
          <w:sz w:val="32"/>
          <w:szCs w:val="32"/>
        </w:rPr>
        <w:tab/>
      </w:r>
      <w:r w:rsidR="00DA2CAC" w:rsidRPr="007E67D8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892DF5" w:rsidRPr="007E67D8">
        <w:rPr>
          <w:rFonts w:ascii="Angsana New" w:hAnsi="Angsana New"/>
          <w:b/>
          <w:bCs/>
          <w:sz w:val="32"/>
          <w:szCs w:val="32"/>
        </w:rPr>
        <w:t xml:space="preserve"> </w:t>
      </w:r>
      <w:r w:rsidR="00DA2CAC" w:rsidRPr="007E67D8">
        <w:rPr>
          <w:rFonts w:ascii="Angsana New" w:hAnsi="Angsana New" w:hint="cs"/>
          <w:b/>
          <w:bCs/>
          <w:sz w:val="32"/>
          <w:szCs w:val="32"/>
          <w:cs/>
        </w:rPr>
        <w:t>(</w:t>
      </w:r>
      <w:r w:rsidR="00A0385D" w:rsidRPr="007E67D8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DA2CAC" w:rsidRPr="007E67D8">
        <w:rPr>
          <w:rFonts w:ascii="Angsana New" w:hAnsi="Angsana New" w:hint="cs"/>
          <w:b/>
          <w:bCs/>
          <w:sz w:val="32"/>
          <w:szCs w:val="32"/>
          <w:cs/>
        </w:rPr>
        <w:t>)</w:t>
      </w:r>
      <w:r w:rsidR="00DF2862" w:rsidRPr="007E67D8">
        <w:rPr>
          <w:rFonts w:ascii="Angsana New" w:hAnsi="Angsana New"/>
          <w:b/>
          <w:bCs/>
          <w:sz w:val="32"/>
          <w:szCs w:val="32"/>
        </w:rPr>
        <w:t xml:space="preserve"> </w:t>
      </w:r>
      <w:r w:rsidR="00251F9A" w:rsidRPr="007E67D8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:rsidR="006A5534" w:rsidRPr="007E67D8" w:rsidRDefault="00DA2CAC" w:rsidP="005448A0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E67D8">
        <w:rPr>
          <w:rFonts w:asciiTheme="majorBidi" w:hAnsiTheme="majorBidi" w:cstheme="majorBidi"/>
          <w:sz w:val="32"/>
          <w:szCs w:val="32"/>
          <w:cs/>
        </w:rPr>
        <w:t>กำไร</w:t>
      </w:r>
      <w:r w:rsidR="005A565A" w:rsidRPr="007E67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E67D8">
        <w:rPr>
          <w:rFonts w:asciiTheme="majorBidi" w:hAnsiTheme="majorBidi" w:cstheme="majorBidi"/>
          <w:sz w:val="32"/>
          <w:szCs w:val="32"/>
          <w:cs/>
        </w:rPr>
        <w:t>(</w:t>
      </w:r>
      <w:r w:rsidR="005B5FF9" w:rsidRPr="007E67D8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7E67D8">
        <w:rPr>
          <w:rFonts w:asciiTheme="majorBidi" w:hAnsiTheme="majorBidi" w:cstheme="majorBidi"/>
          <w:sz w:val="32"/>
          <w:szCs w:val="32"/>
          <w:cs/>
        </w:rPr>
        <w:t>)</w:t>
      </w:r>
      <w:r w:rsidR="005A565A" w:rsidRPr="007E67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1BE9" w:rsidRPr="007E67D8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</w:t>
      </w:r>
      <w:r w:rsidRPr="007E67D8">
        <w:rPr>
          <w:rFonts w:asciiTheme="majorBidi" w:hAnsiTheme="majorBidi" w:cstheme="majorBidi"/>
          <w:sz w:val="32"/>
          <w:szCs w:val="32"/>
          <w:cs/>
        </w:rPr>
        <w:t>กำไร</w:t>
      </w:r>
      <w:r w:rsidR="005A565A" w:rsidRPr="007E67D8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6C6B81" w:rsidRPr="007E67D8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5A565A" w:rsidRPr="007E67D8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E41BE9" w:rsidRPr="007E67D8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สำหรับงวดที่เป็นของผู้ถือหุ้นของ</w:t>
      </w:r>
      <w:r w:rsidR="00483523" w:rsidRPr="007E67D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A565A" w:rsidRPr="007E67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1BE9" w:rsidRPr="007E67D8">
        <w:rPr>
          <w:rFonts w:asciiTheme="majorBidi" w:hAnsiTheme="majorBidi" w:cstheme="majorBidi"/>
          <w:spacing w:val="-4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311E1A" w:rsidRPr="007E67D8" w:rsidRDefault="00311E1A" w:rsidP="00311E1A">
      <w:pPr>
        <w:pStyle w:val="ListParagraph"/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E67D8">
        <w:rPr>
          <w:rFonts w:asciiTheme="majorBidi" w:hAnsiTheme="majorBidi" w:cstheme="majorBidi"/>
          <w:sz w:val="32"/>
          <w:szCs w:val="32"/>
          <w:cs/>
        </w:rPr>
        <w:t xml:space="preserve">บริษัทคำนวณกำไรต่อหุ้น สำหรับงวดสามเดือนสิ้นสุดวันที่ </w:t>
      </w:r>
      <w:r w:rsidR="005F5E1C" w:rsidRPr="005F5E1C">
        <w:rPr>
          <w:rFonts w:asciiTheme="majorBidi" w:hAnsiTheme="majorBidi" w:cstheme="majorBidi"/>
          <w:sz w:val="32"/>
          <w:szCs w:val="32"/>
        </w:rPr>
        <w:t>30</w:t>
      </w:r>
      <w:r w:rsidRPr="007E67D8">
        <w:rPr>
          <w:rFonts w:asciiTheme="majorBidi" w:hAnsiTheme="majorBidi" w:cstheme="majorBidi"/>
          <w:sz w:val="32"/>
          <w:szCs w:val="32"/>
        </w:rPr>
        <w:t xml:space="preserve"> </w:t>
      </w:r>
      <w:r w:rsidRPr="007E67D8">
        <w:rPr>
          <w:rFonts w:asciiTheme="majorBidi" w:hAnsiTheme="majorBidi" w:cstheme="majorBidi"/>
          <w:sz w:val="32"/>
          <w:szCs w:val="32"/>
          <w:cs/>
        </w:rPr>
        <w:t>มิถุนายน ดังนี้</w:t>
      </w:r>
    </w:p>
    <w:p w:rsidR="005D4D2C" w:rsidRPr="007E67D8" w:rsidRDefault="005D4D2C" w:rsidP="005D4D2C">
      <w:pPr>
        <w:ind w:left="547"/>
        <w:jc w:val="right"/>
        <w:rPr>
          <w:rFonts w:ascii="Angsana New" w:hAnsi="Angsana New"/>
          <w:b/>
          <w:bCs/>
          <w:szCs w:val="24"/>
        </w:rPr>
      </w:pPr>
      <w:r w:rsidRPr="007E67D8">
        <w:rPr>
          <w:rFonts w:ascii="Angsana New" w:hAnsi="Angsana New"/>
          <w:b/>
          <w:bCs/>
          <w:szCs w:val="24"/>
        </w:rPr>
        <w:t>(</w:t>
      </w:r>
      <w:r w:rsidRPr="007E67D8">
        <w:rPr>
          <w:rFonts w:ascii="Angsana New" w:hAnsi="Angsana New"/>
          <w:b/>
          <w:bCs/>
          <w:szCs w:val="24"/>
          <w:cs/>
        </w:rPr>
        <w:t>หน่วย</w:t>
      </w:r>
      <w:r w:rsidRPr="007E67D8">
        <w:rPr>
          <w:rFonts w:ascii="Angsana New" w:hAnsi="Angsana New"/>
          <w:b/>
          <w:bCs/>
          <w:szCs w:val="24"/>
        </w:rPr>
        <w:t xml:space="preserve">: </w:t>
      </w:r>
      <w:r w:rsidRPr="007E67D8">
        <w:rPr>
          <w:rFonts w:ascii="Angsana New" w:hAnsi="Angsana New"/>
          <w:b/>
          <w:bCs/>
          <w:szCs w:val="24"/>
          <w:cs/>
        </w:rPr>
        <w:t>พันบาท</w:t>
      </w:r>
      <w:r w:rsidRPr="007E67D8">
        <w:rPr>
          <w:rFonts w:ascii="Angsana New" w:hAnsi="Angsana New"/>
          <w:b/>
          <w:bCs/>
          <w:szCs w:val="24"/>
        </w:rPr>
        <w:t>)</w:t>
      </w:r>
    </w:p>
    <w:tbl>
      <w:tblPr>
        <w:tblW w:w="4726" w:type="pct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319"/>
        <w:gridCol w:w="1080"/>
        <w:gridCol w:w="91"/>
        <w:gridCol w:w="1091"/>
        <w:gridCol w:w="91"/>
        <w:gridCol w:w="979"/>
        <w:gridCol w:w="86"/>
        <w:gridCol w:w="980"/>
        <w:gridCol w:w="21"/>
      </w:tblGrid>
      <w:tr w:rsidR="005D4D2C" w:rsidRPr="007E67D8" w:rsidTr="005D4D2C">
        <w:trPr>
          <w:gridAfter w:val="1"/>
          <w:wAfter w:w="12" w:type="pct"/>
          <w:trHeight w:val="249"/>
        </w:trPr>
        <w:tc>
          <w:tcPr>
            <w:tcW w:w="2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D4D2C" w:rsidP="005F5E1C">
            <w:pPr>
              <w:snapToGrid w:val="0"/>
              <w:ind w:right="-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D4D2C" w:rsidP="005F5E1C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E67D8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D4D2C" w:rsidP="005F5E1C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D4D2C" w:rsidP="005F5E1C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4"/>
                <w:cs/>
              </w:rPr>
            </w:pPr>
            <w:r w:rsidRPr="007E67D8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5D4D2C" w:rsidRPr="007E67D8" w:rsidTr="005D4D2C">
        <w:trPr>
          <w:trHeight w:val="51"/>
        </w:trPr>
        <w:tc>
          <w:tcPr>
            <w:tcW w:w="2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D4D2C" w:rsidP="005F5E1C">
            <w:pPr>
              <w:snapToGrid w:val="0"/>
              <w:ind w:right="-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F5E1C" w:rsidP="005F5E1C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</w:pPr>
            <w:r w:rsidRPr="005F5E1C"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  <w:t>2562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D4D2C" w:rsidP="005F5E1C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F5E1C" w:rsidP="005F5E1C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</w:pPr>
            <w:r w:rsidRPr="005F5E1C"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  <w:t>2561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D4D2C" w:rsidP="005F5E1C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F5E1C" w:rsidP="005F5E1C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</w:pPr>
            <w:r w:rsidRPr="005F5E1C"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  <w:t>2562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D4D2C" w:rsidP="005F5E1C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</w:pPr>
          </w:p>
        </w:tc>
        <w:tc>
          <w:tcPr>
            <w:tcW w:w="5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F5E1C" w:rsidP="005F5E1C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</w:pPr>
            <w:r w:rsidRPr="005F5E1C"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  <w:t>2561</w:t>
            </w:r>
          </w:p>
        </w:tc>
      </w:tr>
      <w:tr w:rsidR="005D4D2C" w:rsidRPr="007E67D8" w:rsidTr="005D4D2C">
        <w:trPr>
          <w:trHeight w:val="264"/>
        </w:trPr>
        <w:tc>
          <w:tcPr>
            <w:tcW w:w="2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D4D2C" w:rsidP="005F5E1C">
            <w:pPr>
              <w:tabs>
                <w:tab w:val="left" w:pos="540"/>
              </w:tabs>
              <w:ind w:right="-72" w:firstLine="116"/>
              <w:rPr>
                <w:rFonts w:asciiTheme="majorBidi" w:hAnsiTheme="majorBidi" w:cstheme="majorBidi"/>
                <w:szCs w:val="24"/>
                <w:cs/>
              </w:rPr>
            </w:pPr>
            <w:r w:rsidRPr="007E67D8">
              <w:rPr>
                <w:rFonts w:asciiTheme="majorBidi" w:hAnsiTheme="majorBidi" w:cstheme="majorBidi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D4D2C" w:rsidP="005F5E1C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D4D2C" w:rsidP="005F5E1C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D4D2C" w:rsidP="005F5E1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D4D2C" w:rsidP="005F5E1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D4D2C" w:rsidP="005F5E1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D4D2C" w:rsidP="005F5E1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5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D4D2C" w:rsidP="005F5E1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</w:tr>
      <w:tr w:rsidR="005D4D2C" w:rsidRPr="007E67D8" w:rsidTr="001A7DE6">
        <w:trPr>
          <w:trHeight w:val="264"/>
        </w:trPr>
        <w:tc>
          <w:tcPr>
            <w:tcW w:w="2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D4D2C" w:rsidP="005F5E1C">
            <w:pPr>
              <w:tabs>
                <w:tab w:val="left" w:pos="540"/>
              </w:tabs>
              <w:ind w:left="288" w:right="-72" w:firstLine="115"/>
              <w:rPr>
                <w:rFonts w:asciiTheme="majorBidi" w:hAnsiTheme="majorBidi" w:cstheme="majorBidi"/>
                <w:szCs w:val="24"/>
              </w:rPr>
            </w:pPr>
            <w:r w:rsidRPr="007E67D8">
              <w:rPr>
                <w:rFonts w:asciiTheme="majorBidi" w:hAnsiTheme="majorBidi" w:cstheme="majorBidi"/>
                <w:szCs w:val="24"/>
                <w:cs/>
              </w:rPr>
              <w:t>กำไรที่เป็นส่ว</w:t>
            </w:r>
            <w:r w:rsidR="00813CE2">
              <w:rPr>
                <w:rFonts w:asciiTheme="majorBidi" w:hAnsiTheme="majorBidi" w:cstheme="majorBidi"/>
                <w:szCs w:val="24"/>
                <w:cs/>
              </w:rPr>
              <w:t>นของผู้ถือหุ้นสามัญของบริษัท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F5E1C" w:rsidP="005F5E1C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5F5E1C">
              <w:rPr>
                <w:rFonts w:asciiTheme="majorBidi" w:hAnsiTheme="majorBidi" w:cstheme="majorBidi"/>
                <w:szCs w:val="24"/>
              </w:rPr>
              <w:t>47</w:t>
            </w:r>
            <w:r w:rsidR="009650E2">
              <w:rPr>
                <w:rFonts w:asciiTheme="majorBidi" w:hAnsiTheme="majorBidi" w:cstheme="majorBidi"/>
                <w:szCs w:val="24"/>
              </w:rPr>
              <w:t>,</w:t>
            </w:r>
            <w:r w:rsidRPr="005F5E1C">
              <w:rPr>
                <w:rFonts w:asciiTheme="majorBidi" w:hAnsiTheme="majorBidi" w:cstheme="majorBidi"/>
                <w:szCs w:val="24"/>
              </w:rPr>
              <w:t>082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D4D2C" w:rsidP="005F5E1C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9D73DF" w:rsidP="005F5E1C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7E67D8">
              <w:rPr>
                <w:rFonts w:asciiTheme="majorBidi" w:hAnsiTheme="majorBidi" w:cstheme="majorBidi" w:hint="eastAsia"/>
                <w:szCs w:val="24"/>
              </w:rPr>
              <w:t>(</w:t>
            </w:r>
            <w:r w:rsidR="005F5E1C" w:rsidRPr="005F5E1C">
              <w:rPr>
                <w:rFonts w:asciiTheme="majorBidi" w:hAnsiTheme="majorBidi" w:cstheme="majorBidi" w:hint="eastAsia"/>
                <w:szCs w:val="24"/>
              </w:rPr>
              <w:t>11</w:t>
            </w:r>
            <w:r w:rsidRPr="007E67D8">
              <w:rPr>
                <w:rFonts w:asciiTheme="majorBidi" w:hAnsiTheme="majorBidi" w:cstheme="majorBidi" w:hint="eastAsia"/>
                <w:szCs w:val="24"/>
              </w:rPr>
              <w:t>,</w:t>
            </w:r>
            <w:r w:rsidR="005F5E1C" w:rsidRPr="005F5E1C">
              <w:rPr>
                <w:rFonts w:asciiTheme="majorBidi" w:hAnsiTheme="majorBidi" w:cstheme="majorBidi" w:hint="eastAsia"/>
                <w:szCs w:val="24"/>
              </w:rPr>
              <w:t>679</w:t>
            </w:r>
            <w:r w:rsidRPr="007E67D8">
              <w:rPr>
                <w:rFonts w:asciiTheme="majorBidi" w:hAnsiTheme="majorBidi" w:cstheme="majorBidi" w:hint="eastAsia"/>
                <w:szCs w:val="24"/>
              </w:rPr>
              <w:t>)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D4D2C" w:rsidP="005F5E1C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F5E1C" w:rsidP="005F5E1C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5F5E1C">
              <w:rPr>
                <w:rFonts w:asciiTheme="majorBidi" w:hAnsiTheme="majorBidi" w:cstheme="majorBidi" w:hint="eastAsia"/>
                <w:szCs w:val="24"/>
              </w:rPr>
              <w:t>5</w:t>
            </w:r>
            <w:r w:rsidR="009D73DF" w:rsidRPr="007E67D8">
              <w:rPr>
                <w:rFonts w:asciiTheme="majorBidi" w:hAnsiTheme="majorBidi" w:cstheme="majorBidi" w:hint="eastAsia"/>
                <w:szCs w:val="24"/>
              </w:rPr>
              <w:t>,</w:t>
            </w:r>
            <w:r w:rsidRPr="005F5E1C">
              <w:rPr>
                <w:rFonts w:asciiTheme="majorBidi" w:hAnsiTheme="majorBidi" w:cstheme="majorBidi" w:hint="eastAsia"/>
                <w:szCs w:val="24"/>
              </w:rPr>
              <w:t>614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D4D2C" w:rsidP="005F5E1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5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4D2C" w:rsidRPr="007E67D8" w:rsidRDefault="009D73DF" w:rsidP="005F5E1C">
            <w:pPr>
              <w:ind w:right="77"/>
              <w:jc w:val="right"/>
              <w:rPr>
                <w:rFonts w:asciiTheme="majorBidi" w:hAnsiTheme="majorBidi" w:cstheme="majorBidi"/>
                <w:szCs w:val="24"/>
              </w:rPr>
            </w:pPr>
            <w:r w:rsidRPr="007E67D8">
              <w:rPr>
                <w:rFonts w:asciiTheme="majorBidi" w:hAnsiTheme="majorBidi" w:cstheme="majorBidi" w:hint="eastAsia"/>
                <w:szCs w:val="24"/>
              </w:rPr>
              <w:t>(</w:t>
            </w:r>
            <w:r w:rsidR="005F5E1C" w:rsidRPr="005F5E1C">
              <w:rPr>
                <w:rFonts w:asciiTheme="majorBidi" w:hAnsiTheme="majorBidi" w:cstheme="majorBidi" w:hint="eastAsia"/>
                <w:szCs w:val="24"/>
              </w:rPr>
              <w:t>17</w:t>
            </w:r>
            <w:r w:rsidRPr="007E67D8">
              <w:rPr>
                <w:rFonts w:asciiTheme="majorBidi" w:hAnsiTheme="majorBidi" w:cstheme="majorBidi" w:hint="eastAsia"/>
                <w:szCs w:val="24"/>
              </w:rPr>
              <w:t>,</w:t>
            </w:r>
            <w:r w:rsidR="005F5E1C" w:rsidRPr="005F5E1C">
              <w:rPr>
                <w:rFonts w:asciiTheme="majorBidi" w:hAnsiTheme="majorBidi" w:cstheme="majorBidi" w:hint="eastAsia"/>
                <w:szCs w:val="24"/>
              </w:rPr>
              <w:t>845</w:t>
            </w:r>
            <w:r w:rsidRPr="007E67D8">
              <w:rPr>
                <w:rFonts w:asciiTheme="majorBidi" w:hAnsiTheme="majorBidi" w:cstheme="majorBidi" w:hint="eastAsia"/>
                <w:szCs w:val="24"/>
              </w:rPr>
              <w:t>)</w:t>
            </w:r>
          </w:p>
        </w:tc>
      </w:tr>
      <w:tr w:rsidR="005D4D2C" w:rsidRPr="007E67D8" w:rsidTr="001A7DE6">
        <w:trPr>
          <w:trHeight w:val="264"/>
        </w:trPr>
        <w:tc>
          <w:tcPr>
            <w:tcW w:w="2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D4D2C" w:rsidP="005F5E1C">
            <w:pPr>
              <w:tabs>
                <w:tab w:val="left" w:pos="540"/>
              </w:tabs>
              <w:ind w:left="288" w:right="-72" w:firstLine="115"/>
              <w:rPr>
                <w:rFonts w:asciiTheme="majorBidi" w:hAnsiTheme="majorBidi" w:cstheme="majorBidi"/>
                <w:szCs w:val="24"/>
              </w:rPr>
            </w:pPr>
            <w:r w:rsidRPr="007E67D8">
              <w:rPr>
                <w:rFonts w:asciiTheme="majorBidi" w:hAnsiTheme="majorBidi" w:cstheme="majorBidi"/>
                <w:szCs w:val="24"/>
                <w:cs/>
              </w:rPr>
              <w:t>จำนวนหุ้นสามัญที่ถัวเฉลี่ยถ่วงน้ำหนักของหุ้นสามัญ (หุ้น)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4D2C" w:rsidRPr="007E67D8" w:rsidRDefault="005F5E1C" w:rsidP="005F5E1C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5E1C">
              <w:rPr>
                <w:rFonts w:asciiTheme="majorBidi" w:hAnsiTheme="majorBidi" w:cstheme="majorBidi" w:hint="eastAsia"/>
                <w:szCs w:val="24"/>
              </w:rPr>
              <w:t>3</w:t>
            </w:r>
            <w:r w:rsidR="005D4D2C" w:rsidRPr="007E67D8">
              <w:rPr>
                <w:rFonts w:asciiTheme="majorBidi" w:hAnsiTheme="majorBidi" w:cstheme="majorBidi" w:hint="eastAsia"/>
                <w:szCs w:val="24"/>
              </w:rPr>
              <w:t>,</w:t>
            </w:r>
            <w:r w:rsidRPr="005F5E1C">
              <w:rPr>
                <w:rFonts w:asciiTheme="majorBidi" w:hAnsiTheme="majorBidi" w:cstheme="majorBidi" w:hint="eastAsia"/>
                <w:szCs w:val="24"/>
              </w:rPr>
              <w:t>029</w:t>
            </w:r>
            <w:r w:rsidR="005D4D2C" w:rsidRPr="007E67D8">
              <w:rPr>
                <w:rFonts w:asciiTheme="majorBidi" w:hAnsiTheme="majorBidi" w:cstheme="majorBidi" w:hint="eastAsia"/>
                <w:szCs w:val="24"/>
              </w:rPr>
              <w:t>,</w:t>
            </w:r>
            <w:r w:rsidRPr="005F5E1C">
              <w:rPr>
                <w:rFonts w:asciiTheme="majorBidi" w:hAnsiTheme="majorBidi" w:cstheme="majorBidi" w:hint="eastAsia"/>
                <w:szCs w:val="24"/>
              </w:rPr>
              <w:t>598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D4D2C" w:rsidP="005F5E1C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4D2C" w:rsidRPr="007E67D8" w:rsidRDefault="005F5E1C" w:rsidP="005F5E1C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5F5E1C">
              <w:rPr>
                <w:rFonts w:asciiTheme="majorBidi" w:hAnsiTheme="majorBidi" w:cstheme="majorBidi" w:hint="eastAsia"/>
                <w:szCs w:val="24"/>
              </w:rPr>
              <w:t>3</w:t>
            </w:r>
            <w:r w:rsidR="005D4D2C" w:rsidRPr="007E67D8">
              <w:rPr>
                <w:rFonts w:asciiTheme="majorBidi" w:hAnsiTheme="majorBidi" w:cstheme="majorBidi" w:hint="eastAsia"/>
                <w:szCs w:val="24"/>
              </w:rPr>
              <w:t>,</w:t>
            </w:r>
            <w:r w:rsidRPr="005F5E1C">
              <w:rPr>
                <w:rFonts w:asciiTheme="majorBidi" w:hAnsiTheme="majorBidi" w:cstheme="majorBidi" w:hint="eastAsia"/>
                <w:szCs w:val="24"/>
              </w:rPr>
              <w:t>029</w:t>
            </w:r>
            <w:r w:rsidR="005D4D2C" w:rsidRPr="007E67D8">
              <w:rPr>
                <w:rFonts w:asciiTheme="majorBidi" w:hAnsiTheme="majorBidi" w:cstheme="majorBidi" w:hint="eastAsia"/>
                <w:szCs w:val="24"/>
              </w:rPr>
              <w:t>,</w:t>
            </w:r>
            <w:r w:rsidRPr="005F5E1C">
              <w:rPr>
                <w:rFonts w:asciiTheme="majorBidi" w:hAnsiTheme="majorBidi" w:cstheme="majorBidi" w:hint="eastAsia"/>
                <w:szCs w:val="24"/>
              </w:rPr>
              <w:t>598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D4D2C" w:rsidP="005F5E1C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4D2C" w:rsidRPr="007E67D8" w:rsidRDefault="005F5E1C" w:rsidP="005F5E1C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5E1C">
              <w:rPr>
                <w:rFonts w:asciiTheme="majorBidi" w:hAnsiTheme="majorBidi" w:cstheme="majorBidi" w:hint="eastAsia"/>
                <w:szCs w:val="24"/>
              </w:rPr>
              <w:t>3</w:t>
            </w:r>
            <w:r w:rsidR="005D4D2C" w:rsidRPr="007E67D8">
              <w:rPr>
                <w:rFonts w:asciiTheme="majorBidi" w:hAnsiTheme="majorBidi" w:cstheme="majorBidi" w:hint="eastAsia"/>
                <w:szCs w:val="24"/>
              </w:rPr>
              <w:t>,</w:t>
            </w:r>
            <w:r w:rsidRPr="005F5E1C">
              <w:rPr>
                <w:rFonts w:asciiTheme="majorBidi" w:hAnsiTheme="majorBidi" w:cstheme="majorBidi" w:hint="eastAsia"/>
                <w:szCs w:val="24"/>
              </w:rPr>
              <w:t>029</w:t>
            </w:r>
            <w:r w:rsidR="005D4D2C" w:rsidRPr="007E67D8">
              <w:rPr>
                <w:rFonts w:asciiTheme="majorBidi" w:hAnsiTheme="majorBidi" w:cstheme="majorBidi" w:hint="eastAsia"/>
                <w:szCs w:val="24"/>
              </w:rPr>
              <w:t>,</w:t>
            </w:r>
            <w:r w:rsidRPr="005F5E1C">
              <w:rPr>
                <w:rFonts w:asciiTheme="majorBidi" w:hAnsiTheme="majorBidi" w:cstheme="majorBidi" w:hint="eastAsia"/>
                <w:szCs w:val="24"/>
              </w:rPr>
              <w:t>598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D4D2C" w:rsidP="005F5E1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5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4D2C" w:rsidRPr="007E67D8" w:rsidRDefault="005F5E1C" w:rsidP="005F5E1C">
            <w:pPr>
              <w:ind w:right="77"/>
              <w:jc w:val="right"/>
              <w:rPr>
                <w:rFonts w:asciiTheme="majorBidi" w:hAnsiTheme="majorBidi" w:cstheme="majorBidi"/>
                <w:szCs w:val="24"/>
              </w:rPr>
            </w:pPr>
            <w:r w:rsidRPr="005F5E1C">
              <w:rPr>
                <w:rFonts w:asciiTheme="majorBidi" w:hAnsiTheme="majorBidi" w:cstheme="majorBidi" w:hint="eastAsia"/>
                <w:szCs w:val="24"/>
              </w:rPr>
              <w:t>3</w:t>
            </w:r>
            <w:r w:rsidR="005D4D2C" w:rsidRPr="007E67D8">
              <w:rPr>
                <w:rFonts w:asciiTheme="majorBidi" w:hAnsiTheme="majorBidi" w:cstheme="majorBidi" w:hint="eastAsia"/>
                <w:szCs w:val="24"/>
              </w:rPr>
              <w:t>,</w:t>
            </w:r>
            <w:r w:rsidRPr="005F5E1C">
              <w:rPr>
                <w:rFonts w:asciiTheme="majorBidi" w:hAnsiTheme="majorBidi" w:cstheme="majorBidi" w:hint="eastAsia"/>
                <w:szCs w:val="24"/>
              </w:rPr>
              <w:t>029</w:t>
            </w:r>
            <w:r w:rsidR="005D4D2C" w:rsidRPr="007E67D8">
              <w:rPr>
                <w:rFonts w:asciiTheme="majorBidi" w:hAnsiTheme="majorBidi" w:cstheme="majorBidi" w:hint="eastAsia"/>
                <w:szCs w:val="24"/>
              </w:rPr>
              <w:t>,</w:t>
            </w:r>
            <w:r w:rsidRPr="005F5E1C">
              <w:rPr>
                <w:rFonts w:asciiTheme="majorBidi" w:hAnsiTheme="majorBidi" w:cstheme="majorBidi" w:hint="eastAsia"/>
                <w:szCs w:val="24"/>
              </w:rPr>
              <w:t>598</w:t>
            </w:r>
          </w:p>
        </w:tc>
      </w:tr>
      <w:tr w:rsidR="005D4D2C" w:rsidRPr="007E67D8" w:rsidTr="001A7DE6">
        <w:trPr>
          <w:trHeight w:val="251"/>
        </w:trPr>
        <w:tc>
          <w:tcPr>
            <w:tcW w:w="2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4D2C" w:rsidRPr="007E67D8" w:rsidRDefault="005D4D2C" w:rsidP="005F5E1C">
            <w:pPr>
              <w:tabs>
                <w:tab w:val="left" w:pos="540"/>
              </w:tabs>
              <w:ind w:right="-72" w:firstLine="116"/>
              <w:rPr>
                <w:rFonts w:asciiTheme="majorBidi" w:hAnsiTheme="majorBidi" w:cstheme="majorBidi"/>
                <w:szCs w:val="24"/>
              </w:rPr>
            </w:pPr>
            <w:r w:rsidRPr="007E67D8">
              <w:rPr>
                <w:rFonts w:asciiTheme="majorBidi" w:hAnsiTheme="majorBidi" w:cstheme="majorBidi"/>
                <w:szCs w:val="24"/>
                <w:cs/>
              </w:rPr>
              <w:t>กำไรต่อหุ้นขั้นพื้นฐาน</w:t>
            </w:r>
            <w:r w:rsidRPr="007E67D8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E67D8">
              <w:rPr>
                <w:rFonts w:asciiTheme="majorBidi" w:hAnsiTheme="majorBidi" w:cstheme="majorBidi"/>
                <w:szCs w:val="24"/>
                <w:cs/>
              </w:rPr>
              <w:t>(บาท</w:t>
            </w:r>
            <w:r w:rsidRPr="007E67D8">
              <w:rPr>
                <w:rFonts w:asciiTheme="majorBidi" w:hAnsiTheme="majorBidi" w:cstheme="majorBidi"/>
                <w:szCs w:val="24"/>
              </w:rPr>
              <w:t>/</w:t>
            </w:r>
            <w:r w:rsidRPr="007E67D8">
              <w:rPr>
                <w:rFonts w:asciiTheme="majorBidi" w:hAnsiTheme="majorBidi" w:cstheme="majorBidi"/>
                <w:szCs w:val="24"/>
                <w:cs/>
              </w:rPr>
              <w:t>หุ้น)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D4D2C" w:rsidRPr="007E67D8" w:rsidRDefault="005F5E1C" w:rsidP="005F5E1C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5F5E1C">
              <w:rPr>
                <w:rFonts w:asciiTheme="majorBidi" w:hAnsiTheme="majorBidi" w:cstheme="majorBidi" w:hint="eastAsia"/>
                <w:szCs w:val="24"/>
              </w:rPr>
              <w:t>0</w:t>
            </w:r>
            <w:r w:rsidR="009D73DF" w:rsidRPr="007E67D8">
              <w:rPr>
                <w:rFonts w:asciiTheme="majorBidi" w:hAnsiTheme="majorBidi" w:cstheme="majorBidi" w:hint="eastAsia"/>
                <w:szCs w:val="24"/>
              </w:rPr>
              <w:t>.</w:t>
            </w:r>
            <w:r w:rsidRPr="005F5E1C">
              <w:rPr>
                <w:rFonts w:asciiTheme="majorBidi" w:hAnsiTheme="majorBidi" w:cstheme="majorBidi" w:hint="eastAsia"/>
                <w:szCs w:val="24"/>
              </w:rPr>
              <w:t>016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D4D2C" w:rsidP="005F5E1C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D4D2C" w:rsidRPr="007E67D8" w:rsidRDefault="009D73DF" w:rsidP="005F5E1C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7E67D8">
              <w:rPr>
                <w:rFonts w:asciiTheme="majorBidi" w:hAnsiTheme="majorBidi" w:cstheme="majorBidi" w:hint="eastAsia"/>
                <w:szCs w:val="24"/>
              </w:rPr>
              <w:t>(</w:t>
            </w:r>
            <w:r w:rsidR="005F5E1C" w:rsidRPr="005F5E1C">
              <w:rPr>
                <w:rFonts w:asciiTheme="majorBidi" w:hAnsiTheme="majorBidi" w:cstheme="majorBidi" w:hint="eastAsia"/>
                <w:szCs w:val="24"/>
              </w:rPr>
              <w:t>0</w:t>
            </w:r>
            <w:r w:rsidRPr="007E67D8">
              <w:rPr>
                <w:rFonts w:asciiTheme="majorBidi" w:hAnsiTheme="majorBidi" w:cstheme="majorBidi" w:hint="eastAsia"/>
                <w:szCs w:val="24"/>
              </w:rPr>
              <w:t>.</w:t>
            </w:r>
            <w:r w:rsidR="005F5E1C" w:rsidRPr="005F5E1C">
              <w:rPr>
                <w:rFonts w:asciiTheme="majorBidi" w:hAnsiTheme="majorBidi" w:cstheme="majorBidi" w:hint="eastAsia"/>
                <w:szCs w:val="24"/>
              </w:rPr>
              <w:t>004</w:t>
            </w:r>
            <w:r w:rsidRPr="007E67D8">
              <w:rPr>
                <w:rFonts w:asciiTheme="majorBidi" w:hAnsiTheme="majorBidi" w:cstheme="majorBidi" w:hint="eastAsia"/>
                <w:szCs w:val="24"/>
              </w:rPr>
              <w:t>)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D4D2C" w:rsidP="005F5E1C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D4D2C" w:rsidRPr="007E67D8" w:rsidRDefault="005F5E1C" w:rsidP="005F5E1C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5E1C">
              <w:rPr>
                <w:rFonts w:asciiTheme="majorBidi" w:hAnsiTheme="majorBidi" w:cstheme="majorBidi" w:hint="eastAsia"/>
                <w:szCs w:val="24"/>
              </w:rPr>
              <w:t>0</w:t>
            </w:r>
            <w:r w:rsidR="009D73DF" w:rsidRPr="007E67D8">
              <w:rPr>
                <w:rFonts w:asciiTheme="majorBidi" w:hAnsiTheme="majorBidi" w:cstheme="majorBidi" w:hint="eastAsia"/>
                <w:szCs w:val="24"/>
              </w:rPr>
              <w:t>.</w:t>
            </w:r>
            <w:r w:rsidRPr="005F5E1C">
              <w:rPr>
                <w:rFonts w:asciiTheme="majorBidi" w:hAnsiTheme="majorBidi" w:cstheme="majorBidi" w:hint="eastAsia"/>
                <w:szCs w:val="24"/>
              </w:rPr>
              <w:t>002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D4D2C" w:rsidP="005F5E1C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D4D2C" w:rsidRPr="007E67D8" w:rsidRDefault="009D73DF" w:rsidP="005F5E1C">
            <w:pPr>
              <w:ind w:right="77"/>
              <w:jc w:val="right"/>
              <w:rPr>
                <w:rFonts w:asciiTheme="majorBidi" w:hAnsiTheme="majorBidi" w:cstheme="majorBidi"/>
                <w:szCs w:val="24"/>
              </w:rPr>
            </w:pPr>
            <w:r w:rsidRPr="007E67D8">
              <w:rPr>
                <w:rFonts w:asciiTheme="majorBidi" w:hAnsiTheme="majorBidi" w:cstheme="majorBidi" w:hint="eastAsia"/>
                <w:szCs w:val="24"/>
              </w:rPr>
              <w:t>(</w:t>
            </w:r>
            <w:r w:rsidR="005F5E1C" w:rsidRPr="005F5E1C">
              <w:rPr>
                <w:rFonts w:asciiTheme="majorBidi" w:hAnsiTheme="majorBidi" w:cstheme="majorBidi" w:hint="eastAsia"/>
                <w:szCs w:val="24"/>
              </w:rPr>
              <w:t>0</w:t>
            </w:r>
            <w:r w:rsidRPr="007E67D8">
              <w:rPr>
                <w:rFonts w:asciiTheme="majorBidi" w:hAnsiTheme="majorBidi" w:cstheme="majorBidi" w:hint="eastAsia"/>
                <w:szCs w:val="24"/>
              </w:rPr>
              <w:t>.</w:t>
            </w:r>
            <w:r w:rsidR="005F5E1C" w:rsidRPr="005F5E1C">
              <w:rPr>
                <w:rFonts w:asciiTheme="majorBidi" w:hAnsiTheme="majorBidi" w:cstheme="majorBidi" w:hint="eastAsia"/>
                <w:szCs w:val="24"/>
              </w:rPr>
              <w:t>006</w:t>
            </w:r>
            <w:r w:rsidRPr="007E67D8">
              <w:rPr>
                <w:rFonts w:asciiTheme="majorBidi" w:hAnsiTheme="majorBidi" w:cstheme="majorBidi" w:hint="eastAsia"/>
                <w:szCs w:val="24"/>
              </w:rPr>
              <w:t>)</w:t>
            </w:r>
          </w:p>
        </w:tc>
      </w:tr>
    </w:tbl>
    <w:p w:rsidR="00311E1A" w:rsidRDefault="00311E1A" w:rsidP="005D4D2C">
      <w:pPr>
        <w:pStyle w:val="ListParagraph"/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E67D8">
        <w:rPr>
          <w:rFonts w:asciiTheme="majorBidi" w:hAnsiTheme="majorBidi" w:cstheme="majorBidi"/>
          <w:sz w:val="32"/>
          <w:szCs w:val="32"/>
          <w:cs/>
        </w:rPr>
        <w:t xml:space="preserve">บริษัทคำนวณกำไรต่อหุ้น สำหรับงวดหกเดือนสิ้นสุดวันที่ </w:t>
      </w:r>
      <w:r w:rsidR="005F5E1C" w:rsidRPr="005F5E1C">
        <w:rPr>
          <w:rFonts w:asciiTheme="majorBidi" w:hAnsiTheme="majorBidi" w:cstheme="majorBidi"/>
          <w:sz w:val="32"/>
          <w:szCs w:val="32"/>
        </w:rPr>
        <w:t>30</w:t>
      </w:r>
      <w:r w:rsidRPr="007E67D8">
        <w:rPr>
          <w:rFonts w:asciiTheme="majorBidi" w:hAnsiTheme="majorBidi" w:cstheme="majorBidi"/>
          <w:sz w:val="32"/>
          <w:szCs w:val="32"/>
        </w:rPr>
        <w:t xml:space="preserve"> </w:t>
      </w:r>
      <w:r w:rsidRPr="007E67D8">
        <w:rPr>
          <w:rFonts w:asciiTheme="majorBidi" w:hAnsiTheme="majorBidi" w:cstheme="majorBidi"/>
          <w:sz w:val="32"/>
          <w:szCs w:val="32"/>
          <w:cs/>
        </w:rPr>
        <w:t>มิถุนายน ดังนี้</w:t>
      </w:r>
    </w:p>
    <w:p w:rsidR="00F83C86" w:rsidRPr="007E67D8" w:rsidRDefault="00F83C86" w:rsidP="00F83C86">
      <w:pPr>
        <w:ind w:left="547"/>
        <w:jc w:val="right"/>
        <w:rPr>
          <w:rFonts w:ascii="Angsana New" w:hAnsi="Angsana New"/>
          <w:b/>
          <w:bCs/>
          <w:szCs w:val="24"/>
        </w:rPr>
      </w:pPr>
      <w:r w:rsidRPr="007E67D8">
        <w:rPr>
          <w:rFonts w:ascii="Angsana New" w:hAnsi="Angsana New"/>
          <w:b/>
          <w:bCs/>
          <w:szCs w:val="24"/>
        </w:rPr>
        <w:t>(</w:t>
      </w:r>
      <w:r w:rsidRPr="007E67D8">
        <w:rPr>
          <w:rFonts w:ascii="Angsana New" w:hAnsi="Angsana New"/>
          <w:b/>
          <w:bCs/>
          <w:szCs w:val="24"/>
          <w:cs/>
        </w:rPr>
        <w:t>หน่วย</w:t>
      </w:r>
      <w:r w:rsidRPr="007E67D8">
        <w:rPr>
          <w:rFonts w:ascii="Angsana New" w:hAnsi="Angsana New"/>
          <w:b/>
          <w:bCs/>
          <w:szCs w:val="24"/>
        </w:rPr>
        <w:t xml:space="preserve">: </w:t>
      </w:r>
      <w:r w:rsidRPr="007E67D8">
        <w:rPr>
          <w:rFonts w:ascii="Angsana New" w:hAnsi="Angsana New"/>
          <w:b/>
          <w:bCs/>
          <w:szCs w:val="24"/>
          <w:cs/>
        </w:rPr>
        <w:t>พันบาท</w:t>
      </w:r>
      <w:r w:rsidRPr="007E67D8">
        <w:rPr>
          <w:rFonts w:ascii="Angsana New" w:hAnsi="Angsana New"/>
          <w:b/>
          <w:bCs/>
          <w:szCs w:val="24"/>
        </w:rPr>
        <w:t>)</w:t>
      </w:r>
    </w:p>
    <w:tbl>
      <w:tblPr>
        <w:tblW w:w="4727" w:type="pct"/>
        <w:tblInd w:w="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318"/>
        <w:gridCol w:w="1080"/>
        <w:gridCol w:w="91"/>
        <w:gridCol w:w="1093"/>
        <w:gridCol w:w="91"/>
        <w:gridCol w:w="981"/>
        <w:gridCol w:w="86"/>
        <w:gridCol w:w="979"/>
        <w:gridCol w:w="21"/>
      </w:tblGrid>
      <w:tr w:rsidR="005D4D2C" w:rsidRPr="007E67D8" w:rsidTr="005D4D2C">
        <w:trPr>
          <w:gridAfter w:val="1"/>
          <w:wAfter w:w="12" w:type="pct"/>
          <w:trHeight w:val="249"/>
        </w:trPr>
        <w:tc>
          <w:tcPr>
            <w:tcW w:w="2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D4D2C" w:rsidP="005F5E1C">
            <w:pPr>
              <w:snapToGrid w:val="0"/>
              <w:ind w:right="-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9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D4D2C" w:rsidP="005F5E1C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E67D8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D4D2C" w:rsidP="005F5E1C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D4D2C" w:rsidP="005F5E1C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4"/>
                <w:cs/>
              </w:rPr>
            </w:pPr>
            <w:r w:rsidRPr="007E67D8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5D4D2C" w:rsidRPr="007E67D8" w:rsidTr="00F83C86">
        <w:trPr>
          <w:trHeight w:val="51"/>
        </w:trPr>
        <w:tc>
          <w:tcPr>
            <w:tcW w:w="2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D4D2C" w:rsidP="005F5E1C">
            <w:pPr>
              <w:snapToGrid w:val="0"/>
              <w:ind w:right="-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F5E1C" w:rsidP="005F5E1C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</w:pPr>
            <w:r w:rsidRPr="005F5E1C"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  <w:t>2562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D4D2C" w:rsidP="005F5E1C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F5E1C" w:rsidP="005F5E1C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</w:pPr>
            <w:r w:rsidRPr="005F5E1C"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  <w:t>2561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D4D2C" w:rsidP="005F5E1C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F5E1C" w:rsidP="005F5E1C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</w:pPr>
            <w:r w:rsidRPr="005F5E1C"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  <w:t>2562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D4D2C" w:rsidP="005F5E1C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</w:pPr>
          </w:p>
        </w:tc>
        <w:tc>
          <w:tcPr>
            <w:tcW w:w="5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F5E1C" w:rsidP="005F5E1C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</w:pPr>
            <w:r w:rsidRPr="005F5E1C"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  <w:t>2561</w:t>
            </w:r>
          </w:p>
        </w:tc>
      </w:tr>
      <w:tr w:rsidR="005D4D2C" w:rsidRPr="007E67D8" w:rsidTr="00F83C86">
        <w:trPr>
          <w:trHeight w:val="264"/>
        </w:trPr>
        <w:tc>
          <w:tcPr>
            <w:tcW w:w="2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D4D2C" w:rsidP="005F5E1C">
            <w:pPr>
              <w:tabs>
                <w:tab w:val="left" w:pos="540"/>
              </w:tabs>
              <w:ind w:right="-72" w:firstLine="116"/>
              <w:rPr>
                <w:rFonts w:asciiTheme="majorBidi" w:hAnsiTheme="majorBidi" w:cstheme="majorBidi"/>
                <w:szCs w:val="24"/>
                <w:cs/>
              </w:rPr>
            </w:pPr>
            <w:r w:rsidRPr="007E67D8">
              <w:rPr>
                <w:rFonts w:asciiTheme="majorBidi" w:hAnsiTheme="majorBidi" w:cstheme="majorBidi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D4D2C" w:rsidP="005F5E1C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D4D2C" w:rsidP="005F5E1C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D4D2C" w:rsidP="005F5E1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D4D2C" w:rsidP="005F5E1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D4D2C" w:rsidP="005F5E1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D4D2C" w:rsidP="005F5E1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5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D4D2C" w:rsidP="005F5E1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</w:tr>
      <w:tr w:rsidR="005D4D2C" w:rsidRPr="007E67D8" w:rsidTr="00F83C86">
        <w:trPr>
          <w:trHeight w:val="264"/>
        </w:trPr>
        <w:tc>
          <w:tcPr>
            <w:tcW w:w="2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D4D2C" w:rsidP="005F5E1C">
            <w:pPr>
              <w:tabs>
                <w:tab w:val="left" w:pos="540"/>
              </w:tabs>
              <w:ind w:left="288" w:right="-72" w:firstLine="115"/>
              <w:rPr>
                <w:rFonts w:asciiTheme="majorBidi" w:hAnsiTheme="majorBidi" w:cstheme="majorBidi"/>
                <w:szCs w:val="24"/>
              </w:rPr>
            </w:pPr>
            <w:r w:rsidRPr="007E67D8">
              <w:rPr>
                <w:rFonts w:asciiTheme="majorBidi" w:hAnsiTheme="majorBidi" w:cstheme="majorBidi"/>
                <w:szCs w:val="24"/>
                <w:cs/>
              </w:rPr>
              <w:t>กำไรที่เป็นส่วน</w:t>
            </w:r>
            <w:r w:rsidR="00813CE2">
              <w:rPr>
                <w:rFonts w:asciiTheme="majorBidi" w:hAnsiTheme="majorBidi" w:cstheme="majorBidi"/>
                <w:szCs w:val="24"/>
                <w:cs/>
              </w:rPr>
              <w:t>ของผู้ถือหุ้นสามัญของบริษัท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F5E1C" w:rsidP="005F5E1C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5F5E1C">
              <w:rPr>
                <w:rFonts w:asciiTheme="majorBidi" w:hAnsiTheme="majorBidi" w:cstheme="majorBidi" w:hint="eastAsia"/>
                <w:szCs w:val="24"/>
              </w:rPr>
              <w:t>24</w:t>
            </w:r>
            <w:r w:rsidR="009D73DF" w:rsidRPr="007E67D8">
              <w:rPr>
                <w:rFonts w:asciiTheme="majorBidi" w:hAnsiTheme="majorBidi" w:cstheme="majorBidi" w:hint="eastAsia"/>
                <w:szCs w:val="24"/>
              </w:rPr>
              <w:t>,</w:t>
            </w:r>
            <w:r w:rsidRPr="005F5E1C">
              <w:rPr>
                <w:rFonts w:asciiTheme="majorBidi" w:hAnsiTheme="majorBidi" w:cstheme="majorBidi" w:hint="eastAsia"/>
                <w:szCs w:val="24"/>
              </w:rPr>
              <w:t>962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D4D2C" w:rsidP="005F5E1C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9D73DF" w:rsidP="005F5E1C">
            <w:pPr>
              <w:tabs>
                <w:tab w:val="decimal" w:pos="919"/>
              </w:tabs>
              <w:snapToGrid w:val="0"/>
              <w:rPr>
                <w:rFonts w:asciiTheme="majorBidi" w:hAnsiTheme="majorBidi" w:cstheme="majorBidi"/>
                <w:szCs w:val="24"/>
              </w:rPr>
            </w:pPr>
            <w:r w:rsidRPr="007E67D8">
              <w:rPr>
                <w:rFonts w:asciiTheme="majorBidi" w:hAnsiTheme="majorBidi" w:cstheme="majorBidi" w:hint="eastAsia"/>
                <w:szCs w:val="24"/>
              </w:rPr>
              <w:t>(</w:t>
            </w:r>
            <w:r w:rsidR="005F5E1C" w:rsidRPr="005F5E1C">
              <w:rPr>
                <w:rFonts w:asciiTheme="majorBidi" w:hAnsiTheme="majorBidi" w:cstheme="majorBidi" w:hint="eastAsia"/>
                <w:szCs w:val="24"/>
              </w:rPr>
              <w:t>14</w:t>
            </w:r>
            <w:r w:rsidRPr="007E67D8">
              <w:rPr>
                <w:rFonts w:asciiTheme="majorBidi" w:hAnsiTheme="majorBidi" w:cstheme="majorBidi" w:hint="eastAsia"/>
                <w:szCs w:val="24"/>
              </w:rPr>
              <w:t>,</w:t>
            </w:r>
            <w:r w:rsidR="005F5E1C" w:rsidRPr="005F5E1C">
              <w:rPr>
                <w:rFonts w:asciiTheme="majorBidi" w:hAnsiTheme="majorBidi" w:cstheme="majorBidi" w:hint="eastAsia"/>
                <w:szCs w:val="24"/>
              </w:rPr>
              <w:t>445</w:t>
            </w:r>
            <w:r w:rsidRPr="007E67D8">
              <w:rPr>
                <w:rFonts w:asciiTheme="majorBidi" w:hAnsiTheme="majorBidi" w:cstheme="majorBidi" w:hint="eastAsia"/>
                <w:szCs w:val="24"/>
              </w:rPr>
              <w:t>)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D4D2C" w:rsidP="005F5E1C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F5E1C" w:rsidP="005F5E1C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5F5E1C">
              <w:rPr>
                <w:rFonts w:asciiTheme="majorBidi" w:hAnsiTheme="majorBidi" w:cstheme="majorBidi" w:hint="eastAsia"/>
                <w:szCs w:val="24"/>
              </w:rPr>
              <w:t>3</w:t>
            </w:r>
            <w:r w:rsidR="009D73DF" w:rsidRPr="007E67D8">
              <w:rPr>
                <w:rFonts w:asciiTheme="majorBidi" w:hAnsiTheme="majorBidi" w:cstheme="majorBidi" w:hint="eastAsia"/>
                <w:szCs w:val="24"/>
              </w:rPr>
              <w:t>,</w:t>
            </w:r>
            <w:r w:rsidRPr="005F5E1C">
              <w:rPr>
                <w:rFonts w:asciiTheme="majorBidi" w:hAnsiTheme="majorBidi" w:cstheme="majorBidi" w:hint="eastAsia"/>
                <w:szCs w:val="24"/>
              </w:rPr>
              <w:t>717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D4D2C" w:rsidP="005F5E1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5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4D2C" w:rsidRPr="007E67D8" w:rsidRDefault="009D73DF" w:rsidP="005F5E1C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7E67D8">
              <w:rPr>
                <w:rFonts w:asciiTheme="majorBidi" w:hAnsiTheme="majorBidi" w:cstheme="majorBidi" w:hint="eastAsia"/>
                <w:szCs w:val="24"/>
              </w:rPr>
              <w:t>(</w:t>
            </w:r>
            <w:r w:rsidR="005F5E1C" w:rsidRPr="005F5E1C">
              <w:rPr>
                <w:rFonts w:asciiTheme="majorBidi" w:hAnsiTheme="majorBidi" w:cstheme="majorBidi" w:hint="eastAsia"/>
                <w:szCs w:val="24"/>
              </w:rPr>
              <w:t>9</w:t>
            </w:r>
            <w:r w:rsidRPr="007E67D8">
              <w:rPr>
                <w:rFonts w:asciiTheme="majorBidi" w:hAnsiTheme="majorBidi" w:cstheme="majorBidi" w:hint="eastAsia"/>
                <w:szCs w:val="24"/>
              </w:rPr>
              <w:t>,</w:t>
            </w:r>
            <w:r w:rsidR="005F5E1C" w:rsidRPr="005F5E1C">
              <w:rPr>
                <w:rFonts w:asciiTheme="majorBidi" w:hAnsiTheme="majorBidi" w:cstheme="majorBidi" w:hint="eastAsia"/>
                <w:szCs w:val="24"/>
              </w:rPr>
              <w:t>255</w:t>
            </w:r>
            <w:r w:rsidRPr="007E67D8">
              <w:rPr>
                <w:rFonts w:asciiTheme="majorBidi" w:hAnsiTheme="majorBidi" w:cstheme="majorBidi" w:hint="eastAsia"/>
                <w:szCs w:val="24"/>
              </w:rPr>
              <w:t>)</w:t>
            </w:r>
          </w:p>
        </w:tc>
      </w:tr>
      <w:tr w:rsidR="005D4D2C" w:rsidRPr="007E67D8" w:rsidTr="00F83C86">
        <w:trPr>
          <w:trHeight w:val="264"/>
        </w:trPr>
        <w:tc>
          <w:tcPr>
            <w:tcW w:w="2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D4D2C" w:rsidP="005F5E1C">
            <w:pPr>
              <w:tabs>
                <w:tab w:val="left" w:pos="540"/>
              </w:tabs>
              <w:ind w:left="288" w:right="-72" w:firstLine="115"/>
              <w:rPr>
                <w:rFonts w:asciiTheme="majorBidi" w:hAnsiTheme="majorBidi" w:cstheme="majorBidi"/>
                <w:szCs w:val="24"/>
              </w:rPr>
            </w:pPr>
            <w:r w:rsidRPr="007E67D8">
              <w:rPr>
                <w:rFonts w:asciiTheme="majorBidi" w:hAnsiTheme="majorBidi" w:cstheme="majorBidi"/>
                <w:szCs w:val="24"/>
                <w:cs/>
              </w:rPr>
              <w:t>จำนวนหุ้นสามัญที่ถัวเฉลี่ยถ่วงน้ำหนักของหุ้นสามัญ (หุ้น)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4D2C" w:rsidRPr="007E67D8" w:rsidRDefault="005F5E1C" w:rsidP="005F5E1C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5E1C">
              <w:rPr>
                <w:rFonts w:asciiTheme="majorBidi" w:hAnsiTheme="majorBidi" w:cstheme="majorBidi"/>
                <w:szCs w:val="24"/>
              </w:rPr>
              <w:t>2</w:t>
            </w:r>
            <w:r w:rsidR="009650E2">
              <w:rPr>
                <w:rFonts w:asciiTheme="majorBidi" w:hAnsiTheme="majorBidi" w:cstheme="majorBidi"/>
                <w:szCs w:val="24"/>
              </w:rPr>
              <w:t>,</w:t>
            </w:r>
            <w:r w:rsidRPr="005F5E1C">
              <w:rPr>
                <w:rFonts w:asciiTheme="majorBidi" w:hAnsiTheme="majorBidi" w:cstheme="majorBidi"/>
                <w:szCs w:val="24"/>
              </w:rPr>
              <w:t>807</w:t>
            </w:r>
            <w:r w:rsidR="009650E2">
              <w:rPr>
                <w:rFonts w:asciiTheme="majorBidi" w:hAnsiTheme="majorBidi" w:cstheme="majorBidi"/>
                <w:szCs w:val="24"/>
              </w:rPr>
              <w:t>,</w:t>
            </w:r>
            <w:r w:rsidRPr="005F5E1C">
              <w:rPr>
                <w:rFonts w:asciiTheme="majorBidi" w:hAnsiTheme="majorBidi" w:cstheme="majorBidi"/>
                <w:szCs w:val="24"/>
              </w:rPr>
              <w:t>435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D4D2C" w:rsidP="005F5E1C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4D2C" w:rsidRPr="007E67D8" w:rsidRDefault="005F5E1C" w:rsidP="005F5E1C">
            <w:pPr>
              <w:tabs>
                <w:tab w:val="decimal" w:pos="995"/>
              </w:tabs>
              <w:snapToGrid w:val="0"/>
              <w:rPr>
                <w:rFonts w:asciiTheme="majorBidi" w:hAnsiTheme="majorBidi" w:cstheme="majorBidi"/>
                <w:szCs w:val="24"/>
              </w:rPr>
            </w:pPr>
            <w:r w:rsidRPr="005F5E1C">
              <w:rPr>
                <w:rFonts w:asciiTheme="majorBidi" w:hAnsiTheme="majorBidi" w:cstheme="majorBidi"/>
                <w:szCs w:val="24"/>
              </w:rPr>
              <w:t>2</w:t>
            </w:r>
            <w:r w:rsidR="009650E2">
              <w:rPr>
                <w:rFonts w:asciiTheme="majorBidi" w:hAnsiTheme="majorBidi" w:cstheme="majorBidi"/>
                <w:szCs w:val="24"/>
              </w:rPr>
              <w:t>,</w:t>
            </w:r>
            <w:r w:rsidRPr="005F5E1C">
              <w:rPr>
                <w:rFonts w:asciiTheme="majorBidi" w:hAnsiTheme="majorBidi" w:cstheme="majorBidi"/>
                <w:szCs w:val="24"/>
              </w:rPr>
              <w:t>807</w:t>
            </w:r>
            <w:r w:rsidR="009650E2">
              <w:rPr>
                <w:rFonts w:asciiTheme="majorBidi" w:hAnsiTheme="majorBidi" w:cstheme="majorBidi"/>
                <w:szCs w:val="24"/>
              </w:rPr>
              <w:t>,</w:t>
            </w:r>
            <w:r w:rsidRPr="005F5E1C">
              <w:rPr>
                <w:rFonts w:asciiTheme="majorBidi" w:hAnsiTheme="majorBidi" w:cstheme="majorBidi"/>
                <w:szCs w:val="24"/>
              </w:rPr>
              <w:t>435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D4D2C" w:rsidP="005F5E1C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4D2C" w:rsidRPr="007E67D8" w:rsidRDefault="005F5E1C" w:rsidP="005F5E1C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5E1C">
              <w:rPr>
                <w:rFonts w:asciiTheme="majorBidi" w:hAnsiTheme="majorBidi" w:cstheme="majorBidi"/>
                <w:szCs w:val="24"/>
              </w:rPr>
              <w:t>2</w:t>
            </w:r>
            <w:r w:rsidR="009650E2">
              <w:rPr>
                <w:rFonts w:asciiTheme="majorBidi" w:hAnsiTheme="majorBidi" w:cstheme="majorBidi"/>
                <w:szCs w:val="24"/>
              </w:rPr>
              <w:t>,</w:t>
            </w:r>
            <w:r w:rsidRPr="005F5E1C">
              <w:rPr>
                <w:rFonts w:asciiTheme="majorBidi" w:hAnsiTheme="majorBidi" w:cstheme="majorBidi"/>
                <w:szCs w:val="24"/>
              </w:rPr>
              <w:t>807</w:t>
            </w:r>
            <w:r w:rsidR="009650E2">
              <w:rPr>
                <w:rFonts w:asciiTheme="majorBidi" w:hAnsiTheme="majorBidi" w:cstheme="majorBidi"/>
                <w:szCs w:val="24"/>
              </w:rPr>
              <w:t>,</w:t>
            </w:r>
            <w:r w:rsidRPr="005F5E1C">
              <w:rPr>
                <w:rFonts w:asciiTheme="majorBidi" w:hAnsiTheme="majorBidi" w:cstheme="majorBidi"/>
                <w:szCs w:val="24"/>
              </w:rPr>
              <w:t>435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D4D2C" w:rsidP="005F5E1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4D2C" w:rsidRPr="007E67D8" w:rsidRDefault="005F5E1C" w:rsidP="005F5E1C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5F5E1C">
              <w:rPr>
                <w:rFonts w:asciiTheme="majorBidi" w:hAnsiTheme="majorBidi" w:cstheme="majorBidi"/>
                <w:szCs w:val="24"/>
              </w:rPr>
              <w:t>2</w:t>
            </w:r>
            <w:r w:rsidR="009650E2">
              <w:rPr>
                <w:rFonts w:asciiTheme="majorBidi" w:hAnsiTheme="majorBidi" w:cstheme="majorBidi"/>
                <w:szCs w:val="24"/>
              </w:rPr>
              <w:t>,</w:t>
            </w:r>
            <w:r w:rsidRPr="005F5E1C">
              <w:rPr>
                <w:rFonts w:asciiTheme="majorBidi" w:hAnsiTheme="majorBidi" w:cstheme="majorBidi"/>
                <w:szCs w:val="24"/>
              </w:rPr>
              <w:t>807</w:t>
            </w:r>
            <w:r w:rsidR="009650E2">
              <w:rPr>
                <w:rFonts w:asciiTheme="majorBidi" w:hAnsiTheme="majorBidi" w:cstheme="majorBidi"/>
                <w:szCs w:val="24"/>
              </w:rPr>
              <w:t>,</w:t>
            </w:r>
            <w:r w:rsidRPr="005F5E1C">
              <w:rPr>
                <w:rFonts w:asciiTheme="majorBidi" w:hAnsiTheme="majorBidi" w:cstheme="majorBidi"/>
                <w:szCs w:val="24"/>
              </w:rPr>
              <w:t>435</w:t>
            </w:r>
          </w:p>
        </w:tc>
      </w:tr>
      <w:tr w:rsidR="005D4D2C" w:rsidRPr="007E67D8" w:rsidTr="001A7DE6">
        <w:trPr>
          <w:trHeight w:val="251"/>
        </w:trPr>
        <w:tc>
          <w:tcPr>
            <w:tcW w:w="2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4D2C" w:rsidRPr="007E67D8" w:rsidRDefault="005D4D2C" w:rsidP="005F5E1C">
            <w:pPr>
              <w:tabs>
                <w:tab w:val="left" w:pos="540"/>
              </w:tabs>
              <w:ind w:right="-72" w:firstLine="116"/>
              <w:rPr>
                <w:rFonts w:asciiTheme="majorBidi" w:hAnsiTheme="majorBidi" w:cstheme="majorBidi"/>
                <w:szCs w:val="24"/>
              </w:rPr>
            </w:pPr>
            <w:r w:rsidRPr="007E67D8">
              <w:rPr>
                <w:rFonts w:asciiTheme="majorBidi" w:hAnsiTheme="majorBidi" w:cstheme="majorBidi"/>
                <w:szCs w:val="24"/>
                <w:cs/>
              </w:rPr>
              <w:t>กำไรต่อหุ้นขั้นพื้นฐาน</w:t>
            </w:r>
            <w:r w:rsidRPr="007E67D8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E67D8">
              <w:rPr>
                <w:rFonts w:asciiTheme="majorBidi" w:hAnsiTheme="majorBidi" w:cstheme="majorBidi"/>
                <w:szCs w:val="24"/>
                <w:cs/>
              </w:rPr>
              <w:t>(บาท</w:t>
            </w:r>
            <w:r w:rsidRPr="007E67D8">
              <w:rPr>
                <w:rFonts w:asciiTheme="majorBidi" w:hAnsiTheme="majorBidi" w:cstheme="majorBidi"/>
                <w:szCs w:val="24"/>
              </w:rPr>
              <w:t>/</w:t>
            </w:r>
            <w:r w:rsidRPr="007E67D8">
              <w:rPr>
                <w:rFonts w:asciiTheme="majorBidi" w:hAnsiTheme="majorBidi" w:cstheme="majorBidi"/>
                <w:szCs w:val="24"/>
                <w:cs/>
              </w:rPr>
              <w:t>หุ้น)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D4D2C" w:rsidRPr="007E67D8" w:rsidRDefault="005F5E1C" w:rsidP="005F5E1C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5F5E1C">
              <w:rPr>
                <w:rFonts w:asciiTheme="majorBidi" w:hAnsiTheme="majorBidi" w:cstheme="majorBidi" w:hint="eastAsia"/>
                <w:szCs w:val="24"/>
              </w:rPr>
              <w:t>0</w:t>
            </w:r>
            <w:r w:rsidR="009D73DF" w:rsidRPr="007E67D8">
              <w:rPr>
                <w:rFonts w:asciiTheme="majorBidi" w:hAnsiTheme="majorBidi" w:cstheme="majorBidi" w:hint="eastAsia"/>
                <w:szCs w:val="24"/>
              </w:rPr>
              <w:t>.</w:t>
            </w:r>
            <w:r w:rsidRPr="005F5E1C">
              <w:rPr>
                <w:rFonts w:asciiTheme="majorBidi" w:hAnsiTheme="majorBidi" w:cstheme="majorBidi" w:hint="eastAsia"/>
                <w:szCs w:val="24"/>
              </w:rPr>
              <w:t>009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D2C" w:rsidRPr="007E67D8" w:rsidRDefault="005D4D2C" w:rsidP="005F5E1C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D4D2C" w:rsidRPr="007E67D8" w:rsidRDefault="009D73DF" w:rsidP="005F5E1C">
            <w:pPr>
              <w:tabs>
                <w:tab w:val="decimal" w:pos="634"/>
              </w:tabs>
              <w:snapToGrid w:val="0"/>
              <w:rPr>
                <w:rFonts w:asciiTheme="majorBidi" w:hAnsiTheme="majorBidi" w:cstheme="majorBidi"/>
                <w:szCs w:val="24"/>
              </w:rPr>
            </w:pPr>
            <w:r w:rsidRPr="007E67D8">
              <w:rPr>
                <w:rFonts w:asciiTheme="majorBidi" w:hAnsiTheme="majorBidi" w:cstheme="majorBidi" w:hint="eastAsia"/>
                <w:szCs w:val="24"/>
              </w:rPr>
              <w:t>(</w:t>
            </w:r>
            <w:r w:rsidR="005F5E1C" w:rsidRPr="005F5E1C">
              <w:rPr>
                <w:rFonts w:asciiTheme="majorBidi" w:hAnsiTheme="majorBidi" w:cstheme="majorBidi" w:hint="eastAsia"/>
                <w:szCs w:val="24"/>
              </w:rPr>
              <w:t>0</w:t>
            </w:r>
            <w:r w:rsidRPr="007E67D8">
              <w:rPr>
                <w:rFonts w:asciiTheme="majorBidi" w:hAnsiTheme="majorBidi" w:cstheme="majorBidi" w:hint="eastAsia"/>
                <w:szCs w:val="24"/>
              </w:rPr>
              <w:t>.</w:t>
            </w:r>
            <w:r w:rsidR="005F5E1C" w:rsidRPr="005F5E1C">
              <w:rPr>
                <w:rFonts w:asciiTheme="majorBidi" w:hAnsiTheme="majorBidi" w:cstheme="majorBidi" w:hint="eastAsia"/>
                <w:szCs w:val="24"/>
              </w:rPr>
              <w:t>005</w:t>
            </w:r>
            <w:r w:rsidRPr="007E67D8">
              <w:rPr>
                <w:rFonts w:asciiTheme="majorBidi" w:hAnsiTheme="majorBidi" w:cstheme="majorBidi" w:hint="eastAsia"/>
                <w:szCs w:val="24"/>
              </w:rPr>
              <w:t>)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D4D2C" w:rsidP="005F5E1C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D4D2C" w:rsidRPr="007E67D8" w:rsidRDefault="005F5E1C" w:rsidP="005F5E1C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5E1C">
              <w:rPr>
                <w:rFonts w:asciiTheme="majorBidi" w:hAnsiTheme="majorBidi" w:cstheme="majorBidi" w:hint="eastAsia"/>
                <w:szCs w:val="24"/>
              </w:rPr>
              <w:t>0</w:t>
            </w:r>
            <w:r w:rsidR="009D73DF" w:rsidRPr="007E67D8">
              <w:rPr>
                <w:rFonts w:asciiTheme="majorBidi" w:hAnsiTheme="majorBidi" w:cstheme="majorBidi" w:hint="eastAsia"/>
                <w:szCs w:val="24"/>
              </w:rPr>
              <w:t>.</w:t>
            </w:r>
            <w:r w:rsidRPr="005F5E1C">
              <w:rPr>
                <w:rFonts w:asciiTheme="majorBidi" w:hAnsiTheme="majorBidi" w:cstheme="majorBidi" w:hint="eastAsia"/>
                <w:szCs w:val="24"/>
              </w:rPr>
              <w:t>001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:rsidR="005D4D2C" w:rsidRPr="007E67D8" w:rsidRDefault="005D4D2C" w:rsidP="005F5E1C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D4D2C" w:rsidRPr="007E67D8" w:rsidRDefault="009D73DF" w:rsidP="005F5E1C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  <w:r w:rsidRPr="007E67D8">
              <w:rPr>
                <w:rFonts w:asciiTheme="majorBidi" w:hAnsiTheme="majorBidi" w:cstheme="majorBidi" w:hint="eastAsia"/>
                <w:szCs w:val="24"/>
              </w:rPr>
              <w:t>(</w:t>
            </w:r>
            <w:r w:rsidR="005F5E1C" w:rsidRPr="005F5E1C">
              <w:rPr>
                <w:rFonts w:asciiTheme="majorBidi" w:hAnsiTheme="majorBidi" w:cstheme="majorBidi" w:hint="eastAsia"/>
                <w:szCs w:val="24"/>
              </w:rPr>
              <w:t>0</w:t>
            </w:r>
            <w:r w:rsidRPr="007E67D8">
              <w:rPr>
                <w:rFonts w:asciiTheme="majorBidi" w:hAnsiTheme="majorBidi" w:cstheme="majorBidi" w:hint="eastAsia"/>
                <w:szCs w:val="24"/>
              </w:rPr>
              <w:t>.</w:t>
            </w:r>
            <w:r w:rsidR="005F5E1C" w:rsidRPr="005F5E1C">
              <w:rPr>
                <w:rFonts w:asciiTheme="majorBidi" w:hAnsiTheme="majorBidi" w:cstheme="majorBidi" w:hint="eastAsia"/>
                <w:szCs w:val="24"/>
              </w:rPr>
              <w:t>003</w:t>
            </w:r>
            <w:r w:rsidRPr="007E67D8">
              <w:rPr>
                <w:rFonts w:asciiTheme="majorBidi" w:hAnsiTheme="majorBidi" w:cstheme="majorBidi" w:hint="eastAsia"/>
                <w:szCs w:val="24"/>
              </w:rPr>
              <w:t>)</w:t>
            </w:r>
          </w:p>
        </w:tc>
      </w:tr>
    </w:tbl>
    <w:p w:rsidR="000D133A" w:rsidRPr="00D125F6" w:rsidRDefault="00D125F6" w:rsidP="00D125F6">
      <w:pPr>
        <w:pStyle w:val="ListParagraph"/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85131">
        <w:rPr>
          <w:rFonts w:ascii="Angsana New" w:hAnsi="Angsana New" w:hint="cs"/>
          <w:spacing w:val="-6"/>
          <w:sz w:val="32"/>
          <w:szCs w:val="32"/>
          <w:cs/>
        </w:rPr>
        <w:t xml:space="preserve">ใบสำคัญแสดงสิทธิตามที่กล่าวในหมายเหตุข้อ </w:t>
      </w:r>
      <w:r w:rsidRPr="00F85131">
        <w:rPr>
          <w:rFonts w:ascii="Angsana New" w:hAnsi="Angsana New"/>
          <w:spacing w:val="-6"/>
          <w:sz w:val="32"/>
          <w:szCs w:val="32"/>
        </w:rPr>
        <w:t>25.2.2</w:t>
      </w:r>
      <w:r w:rsidRPr="00F85131">
        <w:rPr>
          <w:rFonts w:ascii="Angsana New" w:hAnsi="Angsana New" w:hint="cs"/>
          <w:spacing w:val="-6"/>
          <w:sz w:val="32"/>
          <w:szCs w:val="32"/>
          <w:cs/>
        </w:rPr>
        <w:t xml:space="preserve"> มีราคาใช้สูงกว่าราคาตลาดถัวเฉลี่ยในระหว่างงวด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85131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จึงไม่นำให้เกิดกำไรต่อหุ้นปรับลด</w:t>
      </w:r>
    </w:p>
    <w:p w:rsidR="00D125F6" w:rsidRDefault="00D125F6" w:rsidP="005448A0">
      <w:pPr>
        <w:tabs>
          <w:tab w:val="left" w:pos="90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125F6" w:rsidRPr="007E67D8" w:rsidRDefault="00D125F6" w:rsidP="005448A0">
      <w:pPr>
        <w:tabs>
          <w:tab w:val="left" w:pos="90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D125F6" w:rsidRPr="007E67D8" w:rsidSect="00A14A61">
          <w:headerReference w:type="default" r:id="rId11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224" w:bottom="1152" w:left="1440" w:header="864" w:footer="432" w:gutter="0"/>
          <w:pgNumType w:fmt="numberInDash"/>
          <w:cols w:space="720"/>
        </w:sectPr>
      </w:pPr>
    </w:p>
    <w:p w:rsidR="0032769C" w:rsidRPr="007E67D8" w:rsidRDefault="005F5E1C" w:rsidP="0032769C">
      <w:pPr>
        <w:ind w:left="540" w:hanging="540"/>
        <w:jc w:val="thaiDistribute"/>
        <w:rPr>
          <w:rFonts w:ascii="Angsana New" w:eastAsia="Times New Roman" w:hAnsi="Angsana New"/>
          <w:spacing w:val="-4"/>
          <w:sz w:val="26"/>
          <w:szCs w:val="26"/>
        </w:rPr>
      </w:pPr>
      <w:r w:rsidRPr="005F5E1C">
        <w:rPr>
          <w:rFonts w:ascii="Angsana New" w:eastAsia="Cordia New" w:hAnsi="Angsana New"/>
          <w:b/>
          <w:bCs/>
          <w:sz w:val="32"/>
          <w:szCs w:val="32"/>
        </w:rPr>
        <w:t>28</w:t>
      </w:r>
      <w:r w:rsidR="0032769C" w:rsidRPr="007E67D8">
        <w:rPr>
          <w:rFonts w:ascii="Angsana New" w:eastAsia="Cordia New" w:hAnsi="Angsana New"/>
          <w:b/>
          <w:bCs/>
          <w:sz w:val="32"/>
          <w:szCs w:val="32"/>
        </w:rPr>
        <w:t>.</w:t>
      </w:r>
      <w:r w:rsidR="0032769C" w:rsidRPr="007E67D8">
        <w:rPr>
          <w:rFonts w:ascii="Angsana New" w:eastAsia="Cordia New" w:hAnsi="Angsana New"/>
          <w:b/>
          <w:bCs/>
          <w:sz w:val="32"/>
          <w:szCs w:val="32"/>
        </w:rPr>
        <w:tab/>
      </w:r>
      <w:r w:rsidR="0032769C" w:rsidRPr="007E67D8">
        <w:rPr>
          <w:rFonts w:ascii="Angsana New" w:eastAsia="Cordi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  <w:r w:rsidR="0032769C" w:rsidRPr="007E67D8">
        <w:rPr>
          <w:rFonts w:ascii="Angsana New" w:eastAsia="Cordia New" w:hAnsi="Angsana New" w:hint="cs"/>
          <w:b/>
          <w:bCs/>
          <w:sz w:val="32"/>
          <w:szCs w:val="32"/>
          <w:cs/>
        </w:rPr>
        <w:t>และการจำแนกรายได้</w:t>
      </w:r>
    </w:p>
    <w:p w:rsidR="0032769C" w:rsidRPr="007E67D8" w:rsidRDefault="0032769C" w:rsidP="0032769C">
      <w:pPr>
        <w:ind w:left="547"/>
        <w:jc w:val="thaiDistribute"/>
        <w:rPr>
          <w:rFonts w:ascii="Angsana New" w:eastAsia="Times New Roman" w:hAnsi="Angsana New"/>
          <w:spacing w:val="-10"/>
          <w:sz w:val="32"/>
          <w:szCs w:val="32"/>
        </w:rPr>
      </w:pPr>
      <w:r w:rsidRPr="007E67D8">
        <w:rPr>
          <w:rFonts w:ascii="Angsana New" w:eastAsia="Times New Roman" w:hAnsi="Angsana New"/>
          <w:spacing w:val="-8"/>
          <w:sz w:val="32"/>
          <w:szCs w:val="32"/>
          <w:cs/>
        </w:rPr>
        <w:t>สำหรับงวด</w:t>
      </w:r>
      <w:r w:rsidRPr="007E67D8">
        <w:rPr>
          <w:rFonts w:ascii="Angsana New" w:eastAsia="Times New Roman" w:hAnsi="Angsana New" w:hint="cs"/>
          <w:spacing w:val="-8"/>
          <w:sz w:val="32"/>
          <w:szCs w:val="32"/>
          <w:cs/>
        </w:rPr>
        <w:t>สามเดือนและงวด</w:t>
      </w:r>
      <w:r w:rsidRPr="007E67D8">
        <w:rPr>
          <w:rFonts w:ascii="Angsana New" w:eastAsia="Times New Roman" w:hAnsi="Angsana New"/>
          <w:spacing w:val="-8"/>
          <w:sz w:val="32"/>
          <w:szCs w:val="32"/>
          <w:cs/>
        </w:rPr>
        <w:t xml:space="preserve">หกเดือนสิ้นสุดวันที่ </w:t>
      </w:r>
      <w:r w:rsidR="005F5E1C" w:rsidRPr="005F5E1C">
        <w:rPr>
          <w:rFonts w:ascii="Angsana New" w:eastAsia="Times New Roman" w:hAnsi="Angsana New"/>
          <w:spacing w:val="-8"/>
          <w:sz w:val="32"/>
          <w:szCs w:val="32"/>
        </w:rPr>
        <w:t>30</w:t>
      </w:r>
      <w:r w:rsidRPr="007E67D8">
        <w:rPr>
          <w:rFonts w:ascii="Angsana New" w:eastAsia="Times New Roman" w:hAnsi="Angsana New"/>
          <w:spacing w:val="-8"/>
          <w:sz w:val="32"/>
          <w:szCs w:val="32"/>
        </w:rPr>
        <w:t xml:space="preserve"> </w:t>
      </w:r>
      <w:r w:rsidRPr="007E67D8">
        <w:rPr>
          <w:rFonts w:ascii="Angsana New" w:eastAsia="Times New Roman" w:hAnsi="Angsana New" w:hint="cs"/>
          <w:spacing w:val="-8"/>
          <w:sz w:val="32"/>
          <w:szCs w:val="32"/>
          <w:cs/>
        </w:rPr>
        <w:t>มิถุนายน</w:t>
      </w:r>
      <w:r w:rsidRPr="007E67D8">
        <w:rPr>
          <w:rFonts w:ascii="Angsana New" w:eastAsia="Times New Roman" w:hAnsi="Angsana New"/>
          <w:spacing w:val="-8"/>
          <w:sz w:val="32"/>
          <w:szCs w:val="32"/>
          <w:cs/>
        </w:rPr>
        <w:t xml:space="preserve"> </w:t>
      </w:r>
      <w:r w:rsidR="005F5E1C" w:rsidRPr="005F5E1C">
        <w:rPr>
          <w:rFonts w:ascii="Angsana New" w:eastAsia="Times New Roman" w:hAnsi="Angsana New"/>
          <w:spacing w:val="-8"/>
          <w:sz w:val="32"/>
          <w:szCs w:val="32"/>
        </w:rPr>
        <w:t>2562</w:t>
      </w:r>
      <w:r w:rsidRPr="007E67D8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7E67D8">
        <w:rPr>
          <w:rFonts w:ascii="Angsana New" w:eastAsia="Times New Roman" w:hAnsi="Angsana New" w:hint="cs"/>
          <w:sz w:val="32"/>
          <w:szCs w:val="32"/>
          <w:cs/>
        </w:rPr>
        <w:t xml:space="preserve">และ </w:t>
      </w:r>
      <w:r w:rsidR="005F5E1C" w:rsidRPr="005F5E1C">
        <w:rPr>
          <w:rFonts w:ascii="Angsana New" w:eastAsia="Times New Roman" w:hAnsi="Angsana New"/>
          <w:sz w:val="32"/>
          <w:szCs w:val="32"/>
        </w:rPr>
        <w:t>2561</w:t>
      </w:r>
      <w:r w:rsidRPr="007E67D8">
        <w:rPr>
          <w:rFonts w:ascii="Angsana New" w:eastAsia="Times New Roman" w:hAnsi="Angsana New"/>
          <w:sz w:val="32"/>
          <w:szCs w:val="32"/>
        </w:rPr>
        <w:t xml:space="preserve"> </w:t>
      </w:r>
      <w:r w:rsidRPr="007E67D8">
        <w:rPr>
          <w:rFonts w:ascii="Angsana New" w:eastAsia="Times New Roman" w:hAnsi="Angsana New"/>
          <w:sz w:val="32"/>
          <w:szCs w:val="32"/>
          <w:cs/>
        </w:rPr>
        <w:t xml:space="preserve">กลุ่มบริษัทมี </w:t>
      </w:r>
      <w:r w:rsidR="005F5E1C" w:rsidRPr="005F5E1C">
        <w:rPr>
          <w:rFonts w:ascii="Angsana New" w:eastAsia="Times New Roman" w:hAnsi="Angsana New"/>
          <w:sz w:val="32"/>
          <w:szCs w:val="32"/>
        </w:rPr>
        <w:t>3</w:t>
      </w:r>
      <w:r w:rsidRPr="007E67D8">
        <w:rPr>
          <w:rFonts w:ascii="Angsana New" w:eastAsia="Times New Roman" w:hAnsi="Angsana New"/>
          <w:sz w:val="32"/>
          <w:szCs w:val="32"/>
          <w:cs/>
        </w:rPr>
        <w:t xml:space="preserve"> ส่วนงานที่รายงาน ได้แก่ </w:t>
      </w:r>
      <w:r w:rsidRPr="007E67D8">
        <w:rPr>
          <w:rFonts w:ascii="Angsana New" w:eastAsia="Times New Roman" w:hAnsi="Angsana New"/>
          <w:spacing w:val="-10"/>
          <w:sz w:val="32"/>
          <w:szCs w:val="32"/>
          <w:cs/>
        </w:rPr>
        <w:t>ธุรกิจตัวแทนนายหน้าในการจัดจำหน่าย</w:t>
      </w:r>
      <w:r w:rsidRPr="007E67D8">
        <w:rPr>
          <w:rFonts w:ascii="Angsana New" w:eastAsia="Times New Roman" w:hAnsi="Angsana New"/>
          <w:spacing w:val="-10"/>
          <w:sz w:val="32"/>
          <w:szCs w:val="32"/>
        </w:rPr>
        <w:t xml:space="preserve">, </w:t>
      </w:r>
      <w:r w:rsidRPr="007E67D8">
        <w:rPr>
          <w:rFonts w:ascii="Angsana New" w:eastAsia="Times New Roman" w:hAnsi="Angsana New"/>
          <w:spacing w:val="-10"/>
          <w:sz w:val="32"/>
          <w:szCs w:val="32"/>
          <w:cs/>
        </w:rPr>
        <w:t>ธุรกิจพลังงานทางเลือก</w:t>
      </w:r>
      <w:r w:rsidRPr="007E67D8">
        <w:rPr>
          <w:rFonts w:ascii="Angsana New" w:eastAsia="Times New Roman" w:hAnsi="Angsana New" w:hint="cs"/>
          <w:spacing w:val="-10"/>
          <w:sz w:val="32"/>
          <w:szCs w:val="32"/>
          <w:cs/>
        </w:rPr>
        <w:t xml:space="preserve"> และ</w:t>
      </w:r>
      <w:r w:rsidRPr="007E67D8">
        <w:rPr>
          <w:rFonts w:ascii="Angsana New" w:eastAsia="Times New Roman" w:hAnsi="Angsana New"/>
          <w:spacing w:val="-10"/>
          <w:sz w:val="32"/>
          <w:szCs w:val="32"/>
          <w:cs/>
        </w:rPr>
        <w:t xml:space="preserve">ธุรกิจวิทยุสื่อสารและ </w:t>
      </w:r>
      <w:r w:rsidRPr="007E67D8">
        <w:rPr>
          <w:rFonts w:ascii="Angsana New" w:eastAsia="Times New Roman" w:hAnsi="Angsana New"/>
          <w:spacing w:val="-10"/>
          <w:sz w:val="32"/>
          <w:szCs w:val="32"/>
        </w:rPr>
        <w:t>Internet of Things (IoT)</w:t>
      </w:r>
      <w:r w:rsidRPr="007E67D8">
        <w:rPr>
          <w:rFonts w:ascii="Angsana New" w:eastAsia="Times New Roman" w:hAnsi="Angsana New" w:hint="cs"/>
          <w:spacing w:val="-10"/>
          <w:sz w:val="32"/>
          <w:szCs w:val="32"/>
          <w:cs/>
        </w:rPr>
        <w:t xml:space="preserve"> </w:t>
      </w:r>
      <w:r w:rsidRPr="007E67D8">
        <w:rPr>
          <w:rFonts w:ascii="Angsana New" w:eastAsia="Times New Roman" w:hAnsi="Angsana New"/>
          <w:spacing w:val="-10"/>
          <w:sz w:val="32"/>
          <w:szCs w:val="32"/>
          <w:cs/>
        </w:rPr>
        <w:t>โดย</w:t>
      </w:r>
      <w:r w:rsidRPr="007E67D8">
        <w:rPr>
          <w:rFonts w:ascii="Angsana New" w:eastAsia="Times New Roman" w:hAnsi="Angsana New"/>
          <w:spacing w:val="4"/>
          <w:sz w:val="32"/>
          <w:szCs w:val="32"/>
          <w:cs/>
        </w:rPr>
        <w:t xml:space="preserve">ส่วนงานที่สำคัญของกลุ่มบริษัท แต่ละส่วนงานให้บริการที่แตกต่างกัน </w:t>
      </w:r>
      <w:r w:rsidRPr="007E67D8">
        <w:rPr>
          <w:rFonts w:ascii="Angsana New" w:eastAsia="Times New Roman" w:hAnsi="Angsana New"/>
          <w:spacing w:val="-6"/>
          <w:sz w:val="32"/>
          <w:szCs w:val="32"/>
          <w:cs/>
        </w:rPr>
        <w:t>กลุ่มบริษัทมีการบริหารจัดการแยกจากกัน รวมถึงมีการใช้เทคโนโลยีและกลยุทธ์ทางการตลาดที่แตกต่างกัน</w:t>
      </w:r>
      <w:r w:rsidRPr="007E67D8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</w:p>
    <w:p w:rsidR="0032769C" w:rsidRPr="007E67D8" w:rsidRDefault="0032769C" w:rsidP="0032769C">
      <w:pPr>
        <w:tabs>
          <w:tab w:val="right" w:pos="7200"/>
          <w:tab w:val="right" w:pos="9000"/>
        </w:tabs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  <w:lang w:val="en-GB"/>
        </w:rPr>
      </w:pPr>
      <w:r w:rsidRPr="007E67D8">
        <w:rPr>
          <w:rFonts w:ascii="Angsana New" w:hAnsi="Angsana New"/>
          <w:b/>
          <w:bCs/>
          <w:i/>
          <w:iCs/>
          <w:sz w:val="32"/>
          <w:szCs w:val="32"/>
          <w:cs/>
          <w:lang w:val="en-GB"/>
        </w:rPr>
        <w:t>ส่วนงานภูมิศาสตร์</w:t>
      </w:r>
    </w:p>
    <w:p w:rsidR="0032769C" w:rsidRPr="007E67D8" w:rsidRDefault="0032769C" w:rsidP="0032769C">
      <w:pPr>
        <w:tabs>
          <w:tab w:val="right" w:pos="7200"/>
          <w:tab w:val="right" w:pos="9000"/>
        </w:tabs>
        <w:spacing w:after="240"/>
        <w:ind w:left="547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 w:rsidRPr="007E67D8">
        <w:rPr>
          <w:rFonts w:ascii="Angsana New" w:hAnsi="Angsana New"/>
          <w:spacing w:val="-4"/>
          <w:sz w:val="32"/>
          <w:szCs w:val="32"/>
          <w:cs/>
          <w:lang w:val="en-GB"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  <w:r w:rsidRPr="007E67D8">
        <w:rPr>
          <w:rFonts w:ascii="Angsana New" w:hAnsi="Angsana New"/>
          <w:sz w:val="32"/>
          <w:szCs w:val="32"/>
          <w:cs/>
          <w:lang w:val="en-GB"/>
        </w:rPr>
        <w:t>ที่</w:t>
      </w:r>
      <w:r w:rsidRPr="007E67D8">
        <w:rPr>
          <w:rFonts w:ascii="Angsana New" w:hAnsi="Angsana New"/>
          <w:spacing w:val="-6"/>
          <w:sz w:val="32"/>
          <w:szCs w:val="32"/>
          <w:cs/>
          <w:lang w:val="en-GB"/>
        </w:rPr>
        <w:t>มีสาระสำคัญ</w:t>
      </w:r>
      <w:r w:rsidRPr="007E67D8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</w:p>
    <w:p w:rsidR="0032769C" w:rsidRPr="007E67D8" w:rsidRDefault="0032769C" w:rsidP="0032769C">
      <w:pPr>
        <w:tabs>
          <w:tab w:val="right" w:pos="7200"/>
          <w:tab w:val="right" w:pos="9000"/>
        </w:tabs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  <w:lang w:val="en-GB"/>
        </w:rPr>
      </w:pPr>
      <w:r w:rsidRPr="007E67D8">
        <w:rPr>
          <w:rFonts w:ascii="Angsana New" w:hAnsi="Angsana New"/>
          <w:b/>
          <w:bCs/>
          <w:i/>
          <w:iCs/>
          <w:sz w:val="32"/>
          <w:szCs w:val="32"/>
          <w:cs/>
          <w:lang w:val="en-GB"/>
        </w:rPr>
        <w:t>ลูกค้ารายใหญ่</w:t>
      </w:r>
    </w:p>
    <w:p w:rsidR="0032769C" w:rsidRPr="007E67D8" w:rsidRDefault="0032769C" w:rsidP="0032769C">
      <w:pPr>
        <w:spacing w:after="24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7E67D8">
        <w:rPr>
          <w:rFonts w:ascii="Angsana New" w:eastAsia="SimSun" w:hAnsi="Angsana New"/>
          <w:sz w:val="32"/>
          <w:szCs w:val="32"/>
          <w:cs/>
        </w:rPr>
        <w:t>สำหรับ</w:t>
      </w:r>
      <w:r w:rsidRPr="007E67D8">
        <w:rPr>
          <w:rFonts w:ascii="Angsana New" w:eastAsia="SimSun" w:hAnsi="Angsana New" w:hint="cs"/>
          <w:sz w:val="32"/>
          <w:szCs w:val="32"/>
          <w:cs/>
        </w:rPr>
        <w:t>งวดสามเดือนและงวดหกเดือน</w:t>
      </w:r>
      <w:r w:rsidRPr="007E67D8">
        <w:rPr>
          <w:rFonts w:ascii="Angsana New" w:eastAsia="SimSun" w:hAnsi="Angsana New"/>
          <w:sz w:val="32"/>
          <w:szCs w:val="32"/>
          <w:cs/>
        </w:rPr>
        <w:t xml:space="preserve">สิ้นสุดวันที่ </w:t>
      </w:r>
      <w:r w:rsidR="005F5E1C" w:rsidRPr="005F5E1C">
        <w:rPr>
          <w:rFonts w:ascii="Angsana New" w:eastAsia="SimSun" w:hAnsi="Angsana New"/>
          <w:sz w:val="32"/>
          <w:szCs w:val="32"/>
        </w:rPr>
        <w:t>30</w:t>
      </w:r>
      <w:r w:rsidRPr="007E67D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7E67D8">
        <w:rPr>
          <w:rFonts w:ascii="Angsana New" w:eastAsia="SimSun" w:hAnsi="Angsana New" w:hint="cs"/>
          <w:sz w:val="32"/>
          <w:szCs w:val="32"/>
          <w:cs/>
        </w:rPr>
        <w:t>มิถุนายน</w:t>
      </w:r>
      <w:r w:rsidRPr="007E67D8">
        <w:rPr>
          <w:rFonts w:ascii="Angsana New" w:eastAsia="SimSun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eastAsia="SimSun" w:hAnsi="Angsana New"/>
          <w:sz w:val="32"/>
          <w:szCs w:val="32"/>
        </w:rPr>
        <w:t>2562</w:t>
      </w:r>
      <w:r w:rsidRPr="007E67D8">
        <w:rPr>
          <w:rFonts w:ascii="Angsana New" w:eastAsia="SimSun" w:hAnsi="Angsana New"/>
          <w:sz w:val="32"/>
          <w:szCs w:val="32"/>
          <w:cs/>
        </w:rPr>
        <w:t xml:space="preserve"> และ </w:t>
      </w:r>
      <w:r w:rsidR="005F5E1C" w:rsidRPr="005F5E1C">
        <w:rPr>
          <w:rFonts w:ascii="Angsana New" w:eastAsia="SimSun" w:hAnsi="Angsana New"/>
          <w:sz w:val="32"/>
          <w:szCs w:val="32"/>
        </w:rPr>
        <w:t>2561</w:t>
      </w:r>
      <w:r w:rsidRPr="007E67D8">
        <w:rPr>
          <w:rFonts w:ascii="Angsana New" w:eastAsia="SimSun" w:hAnsi="Angsana New"/>
          <w:sz w:val="32"/>
          <w:szCs w:val="32"/>
          <w:cs/>
        </w:rPr>
        <w:t xml:space="preserve"> กลุ่มบริษัท</w:t>
      </w:r>
      <w:r w:rsidRPr="007E67D8">
        <w:rPr>
          <w:rFonts w:ascii="Angsana New" w:eastAsia="SimSun" w:hAnsi="Angsana New" w:hint="cs"/>
          <w:sz w:val="32"/>
          <w:szCs w:val="32"/>
          <w:cs/>
        </w:rPr>
        <w:t>ไม่มี</w:t>
      </w:r>
      <w:r w:rsidRPr="007E67D8">
        <w:rPr>
          <w:rFonts w:ascii="Angsana New" w:eastAsia="SimSun" w:hAnsi="Angsana New"/>
          <w:sz w:val="32"/>
          <w:szCs w:val="32"/>
          <w:cs/>
        </w:rPr>
        <w:t>ลูกค้ารายใหญ่ที่มีสาระสำคัญ</w:t>
      </w:r>
    </w:p>
    <w:p w:rsidR="0032769C" w:rsidRPr="007E67D8" w:rsidRDefault="0032769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Cs w:val="24"/>
        </w:rPr>
      </w:pPr>
      <w:r w:rsidRPr="007E67D8">
        <w:rPr>
          <w:rFonts w:ascii="Angsana New" w:hAnsi="Angsana New"/>
          <w:b/>
          <w:bCs/>
          <w:szCs w:val="24"/>
        </w:rPr>
        <w:br w:type="page"/>
      </w:r>
    </w:p>
    <w:p w:rsidR="00CE7602" w:rsidRPr="007E67D8" w:rsidRDefault="00CE7602" w:rsidP="00701F4E">
      <w:pPr>
        <w:ind w:left="547" w:right="-43"/>
        <w:rPr>
          <w:rFonts w:ascii="Angsana New" w:eastAsia="Cordia New" w:hAnsi="Angsana New"/>
          <w:sz w:val="32"/>
          <w:szCs w:val="32"/>
        </w:rPr>
      </w:pPr>
      <w:r w:rsidRPr="007E67D8">
        <w:rPr>
          <w:rFonts w:ascii="Angsana New" w:eastAsia="Cordia New" w:hAnsi="Angsana New"/>
          <w:sz w:val="32"/>
          <w:szCs w:val="32"/>
          <w:cs/>
        </w:rPr>
        <w:t>ข้อมูลตามส่วนงานที่รายงาน</w:t>
      </w:r>
      <w:r w:rsidRPr="007E67D8">
        <w:rPr>
          <w:rFonts w:ascii="Angsana New" w:eastAsia="Cordia New" w:hAnsi="Angsana New" w:hint="cs"/>
          <w:sz w:val="32"/>
          <w:szCs w:val="32"/>
          <w:cs/>
        </w:rPr>
        <w:t>และการจำแนกรายได้</w:t>
      </w:r>
      <w:r w:rsidRPr="007E67D8">
        <w:rPr>
          <w:rFonts w:ascii="Angsana New" w:eastAsia="Times New Roman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5F5E1C" w:rsidRPr="005F5E1C">
        <w:rPr>
          <w:rFonts w:ascii="Angsana New" w:eastAsia="Times New Roman" w:hAnsi="Angsana New"/>
          <w:sz w:val="32"/>
          <w:szCs w:val="32"/>
        </w:rPr>
        <w:t>30</w:t>
      </w:r>
      <w:r w:rsidRPr="007E67D8">
        <w:rPr>
          <w:rFonts w:ascii="Angsana New" w:eastAsia="Times New Roman" w:hAnsi="Angsana New"/>
          <w:sz w:val="32"/>
          <w:szCs w:val="32"/>
        </w:rPr>
        <w:t xml:space="preserve"> </w:t>
      </w:r>
      <w:r w:rsidRPr="007E67D8">
        <w:rPr>
          <w:rFonts w:ascii="Angsana New" w:eastAsia="Times New Roman" w:hAnsi="Angsana New" w:hint="cs"/>
          <w:sz w:val="32"/>
          <w:szCs w:val="32"/>
          <w:cs/>
        </w:rPr>
        <w:t>มิถุนายน</w:t>
      </w:r>
      <w:r w:rsidRPr="007E67D8">
        <w:rPr>
          <w:rFonts w:ascii="Angsana New" w:eastAsia="Times New Roman" w:hAnsi="Angsana New"/>
          <w:sz w:val="32"/>
          <w:szCs w:val="32"/>
        </w:rPr>
        <w:t xml:space="preserve"> </w:t>
      </w:r>
      <w:r w:rsidR="005F5E1C" w:rsidRPr="005F5E1C">
        <w:rPr>
          <w:rFonts w:ascii="Angsana New" w:eastAsia="Times New Roman" w:hAnsi="Angsana New"/>
          <w:sz w:val="32"/>
          <w:szCs w:val="32"/>
        </w:rPr>
        <w:t>2562</w:t>
      </w:r>
      <w:r w:rsidRPr="007E67D8">
        <w:rPr>
          <w:rFonts w:ascii="Angsana New" w:eastAsia="Times New Roman" w:hAnsi="Angsana New"/>
          <w:sz w:val="32"/>
          <w:szCs w:val="32"/>
          <w:cs/>
        </w:rPr>
        <w:t xml:space="preserve"> และ </w:t>
      </w:r>
      <w:r w:rsidR="005F5E1C" w:rsidRPr="005F5E1C">
        <w:rPr>
          <w:rFonts w:ascii="Angsana New" w:eastAsia="Times New Roman" w:hAnsi="Angsana New"/>
          <w:sz w:val="32"/>
          <w:szCs w:val="32"/>
        </w:rPr>
        <w:t>2561</w:t>
      </w:r>
      <w:r w:rsidRPr="007E67D8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7E67D8">
        <w:rPr>
          <w:rFonts w:ascii="Angsana New" w:eastAsia="Cordia New" w:hAnsi="Angsana New"/>
          <w:sz w:val="32"/>
          <w:szCs w:val="32"/>
          <w:cs/>
        </w:rPr>
        <w:t>มีดังนี้</w:t>
      </w:r>
    </w:p>
    <w:tbl>
      <w:tblPr>
        <w:tblW w:w="13978" w:type="dxa"/>
        <w:tblInd w:w="-163" w:type="dxa"/>
        <w:tblLayout w:type="fixed"/>
        <w:tblCellMar>
          <w:left w:w="14" w:type="dxa"/>
          <w:right w:w="14" w:type="dxa"/>
        </w:tblCellMar>
        <w:tblLook w:val="0000"/>
      </w:tblPr>
      <w:tblGrid>
        <w:gridCol w:w="4168"/>
        <w:gridCol w:w="990"/>
        <w:gridCol w:w="90"/>
        <w:gridCol w:w="1170"/>
        <w:gridCol w:w="90"/>
        <w:gridCol w:w="1170"/>
        <w:gridCol w:w="90"/>
        <w:gridCol w:w="1170"/>
        <w:gridCol w:w="90"/>
        <w:gridCol w:w="1260"/>
        <w:gridCol w:w="90"/>
        <w:gridCol w:w="1080"/>
        <w:gridCol w:w="90"/>
        <w:gridCol w:w="1170"/>
        <w:gridCol w:w="90"/>
        <w:gridCol w:w="1170"/>
      </w:tblGrid>
      <w:tr w:rsidR="00CE7602" w:rsidRPr="00701F4E" w:rsidTr="00F85131">
        <w:trPr>
          <w:trHeight w:val="144"/>
        </w:trPr>
        <w:tc>
          <w:tcPr>
            <w:tcW w:w="4168" w:type="dxa"/>
            <w:vAlign w:val="bottom"/>
          </w:tcPr>
          <w:p w:rsidR="00CE7602" w:rsidRPr="00701F4E" w:rsidRDefault="00CE7602" w:rsidP="00F43BED">
            <w:pPr>
              <w:ind w:left="717" w:right="-17"/>
              <w:rPr>
                <w:rFonts w:ascii="Angsana New" w:eastAsia="SimSun" w:hAnsi="Angsana New"/>
                <w:sz w:val="28"/>
                <w:cs/>
                <w:lang w:val="en-GB" w:eastAsia="zh-CN"/>
              </w:rPr>
            </w:pPr>
          </w:p>
        </w:tc>
        <w:tc>
          <w:tcPr>
            <w:tcW w:w="9810" w:type="dxa"/>
            <w:gridSpan w:val="15"/>
          </w:tcPr>
          <w:p w:rsidR="00CE7602" w:rsidRPr="00701F4E" w:rsidRDefault="00813CE2" w:rsidP="00813CE2">
            <w:pPr>
              <w:pStyle w:val="EnvelopeReturn"/>
              <w:ind w:right="7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(หน่วย</w:t>
            </w:r>
            <w:r w:rsidRPr="00701F4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)</w:t>
            </w:r>
          </w:p>
        </w:tc>
      </w:tr>
      <w:tr w:rsidR="00813CE2" w:rsidRPr="00701F4E" w:rsidTr="00F85131">
        <w:trPr>
          <w:trHeight w:val="144"/>
        </w:trPr>
        <w:tc>
          <w:tcPr>
            <w:tcW w:w="4168" w:type="dxa"/>
            <w:vAlign w:val="bottom"/>
          </w:tcPr>
          <w:p w:rsidR="00813CE2" w:rsidRPr="00701F4E" w:rsidRDefault="00813CE2" w:rsidP="00F43BED">
            <w:pPr>
              <w:ind w:left="717" w:right="-17"/>
              <w:rPr>
                <w:rFonts w:ascii="Angsana New" w:eastAsia="SimSun" w:hAnsi="Angsana New"/>
                <w:sz w:val="28"/>
                <w:cs/>
                <w:lang w:val="en-GB" w:eastAsia="zh-CN"/>
              </w:rPr>
            </w:pPr>
          </w:p>
        </w:tc>
        <w:tc>
          <w:tcPr>
            <w:tcW w:w="9810" w:type="dxa"/>
            <w:gridSpan w:val="15"/>
          </w:tcPr>
          <w:p w:rsidR="00813CE2" w:rsidRPr="00701F4E" w:rsidRDefault="00813CE2" w:rsidP="00F43BED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CE7602" w:rsidRPr="00701F4E" w:rsidTr="00F85131">
        <w:trPr>
          <w:trHeight w:val="144"/>
        </w:trPr>
        <w:tc>
          <w:tcPr>
            <w:tcW w:w="4168" w:type="dxa"/>
            <w:vAlign w:val="bottom"/>
          </w:tcPr>
          <w:p w:rsidR="00CE7602" w:rsidRPr="00701F4E" w:rsidRDefault="00CE7602" w:rsidP="00F43BED">
            <w:pPr>
              <w:ind w:left="717" w:right="-17"/>
              <w:rPr>
                <w:rFonts w:ascii="Angsana New" w:eastAsia="SimSun" w:hAnsi="Angsana New"/>
                <w:sz w:val="28"/>
                <w:cs/>
                <w:lang w:val="en-GB" w:eastAsia="zh-CN"/>
              </w:rPr>
            </w:pPr>
          </w:p>
        </w:tc>
        <w:tc>
          <w:tcPr>
            <w:tcW w:w="9810" w:type="dxa"/>
            <w:gridSpan w:val="15"/>
          </w:tcPr>
          <w:p w:rsidR="00CE7602" w:rsidRPr="00701F4E" w:rsidRDefault="00CE7602" w:rsidP="00F43BED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F5E1C" w:rsidRPr="00701F4E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701F4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CE7602" w:rsidRPr="00701F4E" w:rsidTr="00F85131">
        <w:trPr>
          <w:trHeight w:val="144"/>
        </w:trPr>
        <w:tc>
          <w:tcPr>
            <w:tcW w:w="4168" w:type="dxa"/>
            <w:vAlign w:val="bottom"/>
          </w:tcPr>
          <w:p w:rsidR="00CE7602" w:rsidRPr="00701F4E" w:rsidRDefault="00CE7602" w:rsidP="00F43BED">
            <w:pPr>
              <w:ind w:left="717" w:right="-17"/>
              <w:rPr>
                <w:rFonts w:ascii="Angsana New" w:eastAsia="SimSun" w:hAnsi="Angsana New"/>
                <w:sz w:val="28"/>
                <w:cs/>
                <w:lang w:val="en-GB" w:eastAsia="zh-CN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CE7602" w:rsidRPr="00701F4E" w:rsidRDefault="00CE7602" w:rsidP="005E6964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ธุรกิจตัวแทนนายหน้าในการจัดจำหน่ายแก๊ส </w:t>
            </w:r>
            <w:r w:rsidRPr="00701F4E">
              <w:rPr>
                <w:rFonts w:ascii="Angsana New" w:hAnsi="Angsana New"/>
                <w:b/>
                <w:bCs/>
                <w:sz w:val="28"/>
                <w:szCs w:val="28"/>
              </w:rPr>
              <w:t>LPG</w:t>
            </w:r>
          </w:p>
        </w:tc>
        <w:tc>
          <w:tcPr>
            <w:tcW w:w="90" w:type="dxa"/>
          </w:tcPr>
          <w:p w:rsidR="00CE7602" w:rsidRPr="00701F4E" w:rsidRDefault="00CE7602" w:rsidP="00F43BED">
            <w:pPr>
              <w:pStyle w:val="BodyTextIndent"/>
              <w:spacing w:before="0" w:after="0"/>
              <w:ind w:right="-7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:rsidR="00CE7602" w:rsidRPr="00701F4E" w:rsidRDefault="00CE7602" w:rsidP="00F43BED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ธุรกิจพลังงานทางเลือก</w:t>
            </w:r>
          </w:p>
          <w:p w:rsidR="00CE7602" w:rsidRPr="00701F4E" w:rsidRDefault="00CE7602" w:rsidP="00F43BED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CE7602" w:rsidRPr="00701F4E" w:rsidRDefault="00CE7602" w:rsidP="00F43BED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CE7602" w:rsidRPr="00701F4E" w:rsidRDefault="00CE7602" w:rsidP="00F43BED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ธุรกิจวิทยุสื่อสารและ </w:t>
            </w:r>
          </w:p>
          <w:p w:rsidR="00CE7602" w:rsidRPr="00701F4E" w:rsidRDefault="00CE7602" w:rsidP="00F43BED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</w:rPr>
              <w:t>Internet of Things (IoT)</w:t>
            </w:r>
          </w:p>
        </w:tc>
        <w:tc>
          <w:tcPr>
            <w:tcW w:w="90" w:type="dxa"/>
          </w:tcPr>
          <w:p w:rsidR="00CE7602" w:rsidRPr="00701F4E" w:rsidRDefault="00CE7602" w:rsidP="00F43BED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CE7602" w:rsidRPr="00701F4E" w:rsidRDefault="00CE7602" w:rsidP="00F43BED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E7602" w:rsidRPr="00701F4E" w:rsidTr="00F85131">
        <w:trPr>
          <w:trHeight w:val="144"/>
        </w:trPr>
        <w:tc>
          <w:tcPr>
            <w:tcW w:w="4168" w:type="dxa"/>
            <w:vAlign w:val="bottom"/>
          </w:tcPr>
          <w:p w:rsidR="00CE7602" w:rsidRPr="00701F4E" w:rsidRDefault="00CE7602" w:rsidP="00F43BED">
            <w:pPr>
              <w:ind w:left="717" w:right="-17"/>
              <w:rPr>
                <w:rFonts w:ascii="Angsana New" w:eastAsia="SimSun" w:hAnsi="Angsana New"/>
                <w:sz w:val="28"/>
                <w:cs/>
                <w:lang w:val="en-GB" w:eastAsia="zh-CN"/>
              </w:rPr>
            </w:pPr>
          </w:p>
        </w:tc>
        <w:tc>
          <w:tcPr>
            <w:tcW w:w="990" w:type="dxa"/>
            <w:vAlign w:val="bottom"/>
          </w:tcPr>
          <w:p w:rsidR="00CE7602" w:rsidRPr="00701F4E" w:rsidRDefault="005F5E1C" w:rsidP="00F43BED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:rsidR="00CE7602" w:rsidRPr="00701F4E" w:rsidRDefault="00CE7602" w:rsidP="00F43BED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CE7602" w:rsidRPr="00701F4E" w:rsidRDefault="005F5E1C" w:rsidP="00F43BED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" w:type="dxa"/>
          </w:tcPr>
          <w:p w:rsidR="00CE7602" w:rsidRPr="00701F4E" w:rsidRDefault="00CE7602" w:rsidP="00F43BED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CE7602" w:rsidRPr="00701F4E" w:rsidRDefault="005F5E1C" w:rsidP="00F43BED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:rsidR="00CE7602" w:rsidRPr="00701F4E" w:rsidRDefault="00CE7602" w:rsidP="00F43BED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CE7602" w:rsidRPr="00701F4E" w:rsidRDefault="005F5E1C" w:rsidP="00F43BED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" w:type="dxa"/>
          </w:tcPr>
          <w:p w:rsidR="00CE7602" w:rsidRPr="00701F4E" w:rsidRDefault="00CE7602" w:rsidP="00F43BED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CE7602" w:rsidRPr="00701F4E" w:rsidRDefault="005F5E1C" w:rsidP="00F43BED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:rsidR="00CE7602" w:rsidRPr="00701F4E" w:rsidRDefault="00CE7602" w:rsidP="00F43BED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CE7602" w:rsidRPr="00701F4E" w:rsidRDefault="005F5E1C" w:rsidP="00F43BED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" w:type="dxa"/>
          </w:tcPr>
          <w:p w:rsidR="00CE7602" w:rsidRPr="00701F4E" w:rsidRDefault="00CE7602" w:rsidP="00F43BED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E7602" w:rsidRPr="00701F4E" w:rsidRDefault="005F5E1C" w:rsidP="00F43BED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:rsidR="00CE7602" w:rsidRPr="00701F4E" w:rsidRDefault="00CE7602" w:rsidP="00F43BED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CE7602" w:rsidRPr="00701F4E" w:rsidRDefault="005F5E1C" w:rsidP="00F43BED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</w:tr>
      <w:tr w:rsidR="00CE7602" w:rsidRPr="00701F4E" w:rsidTr="00F85131">
        <w:trPr>
          <w:trHeight w:val="144"/>
        </w:trPr>
        <w:tc>
          <w:tcPr>
            <w:tcW w:w="4168" w:type="dxa"/>
            <w:vAlign w:val="bottom"/>
          </w:tcPr>
          <w:p w:rsidR="00CE7602" w:rsidRPr="00701F4E" w:rsidRDefault="00CE7602" w:rsidP="00F43BED">
            <w:pPr>
              <w:ind w:left="717" w:right="-17"/>
              <w:rPr>
                <w:rFonts w:ascii="Angsana New" w:eastAsia="SimSun" w:hAnsi="Angsana New"/>
                <w:sz w:val="28"/>
                <w:cs/>
                <w:lang w:val="en-GB" w:eastAsia="zh-CN"/>
              </w:rPr>
            </w:pPr>
          </w:p>
        </w:tc>
        <w:tc>
          <w:tcPr>
            <w:tcW w:w="990" w:type="dxa"/>
            <w:vAlign w:val="bottom"/>
          </w:tcPr>
          <w:p w:rsidR="00CE7602" w:rsidRPr="00701F4E" w:rsidRDefault="00CE7602" w:rsidP="00F43BED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:rsidR="00CE7602" w:rsidRPr="00701F4E" w:rsidRDefault="00CE7602" w:rsidP="00F43BED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:rsidR="00CE7602" w:rsidRPr="00701F4E" w:rsidRDefault="00CE7602" w:rsidP="00F43BED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:rsidR="00CE7602" w:rsidRPr="00701F4E" w:rsidRDefault="00CE7602" w:rsidP="00F43BED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CE7602" w:rsidRPr="00701F4E" w:rsidRDefault="00CE7602" w:rsidP="00F43BED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:rsidR="00CE7602" w:rsidRPr="00701F4E" w:rsidRDefault="00CE7602" w:rsidP="00F43BED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:rsidR="00CE7602" w:rsidRPr="00701F4E" w:rsidRDefault="00CE7602" w:rsidP="00F43BED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:rsidR="00CE7602" w:rsidRPr="00701F4E" w:rsidRDefault="00CE7602" w:rsidP="00F43BED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CE7602" w:rsidRPr="00701F4E" w:rsidRDefault="00CE7602" w:rsidP="00F43BED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:rsidR="00CE7602" w:rsidRPr="00701F4E" w:rsidRDefault="00CE7602" w:rsidP="00F43BED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:rsidR="00CE7602" w:rsidRPr="00701F4E" w:rsidRDefault="00CE7602" w:rsidP="00F43BED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:rsidR="00CE7602" w:rsidRPr="00701F4E" w:rsidRDefault="00CE7602" w:rsidP="00F43BED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</w:tcPr>
          <w:p w:rsidR="00CE7602" w:rsidRPr="00701F4E" w:rsidRDefault="00CE7602" w:rsidP="00F43BED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:rsidR="00CE7602" w:rsidRPr="00701F4E" w:rsidRDefault="00CE7602" w:rsidP="00F43BED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:rsidR="00CE7602" w:rsidRPr="00701F4E" w:rsidRDefault="00CE7602" w:rsidP="00F43BED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CE7602" w:rsidRPr="00701F4E" w:rsidTr="00F85131">
        <w:trPr>
          <w:trHeight w:val="60"/>
        </w:trPr>
        <w:tc>
          <w:tcPr>
            <w:tcW w:w="4168" w:type="dxa"/>
            <w:vAlign w:val="bottom"/>
          </w:tcPr>
          <w:p w:rsidR="00CE7602" w:rsidRPr="00701F4E" w:rsidRDefault="00CE7602" w:rsidP="00701F4E">
            <w:pPr>
              <w:spacing w:line="120" w:lineRule="exact"/>
              <w:ind w:left="717" w:right="-17"/>
              <w:rPr>
                <w:rFonts w:ascii="Angsana New" w:eastAsia="SimSun" w:hAnsi="Angsana New"/>
                <w:sz w:val="28"/>
                <w:cs/>
                <w:lang w:val="en-GB" w:eastAsia="zh-CN"/>
              </w:rPr>
            </w:pPr>
          </w:p>
        </w:tc>
        <w:tc>
          <w:tcPr>
            <w:tcW w:w="990" w:type="dxa"/>
            <w:vAlign w:val="bottom"/>
          </w:tcPr>
          <w:p w:rsidR="00CE7602" w:rsidRPr="00701F4E" w:rsidRDefault="00CE7602" w:rsidP="00701F4E">
            <w:pPr>
              <w:pStyle w:val="EnvelopeReturn"/>
              <w:spacing w:line="12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:rsidR="00CE7602" w:rsidRPr="00701F4E" w:rsidRDefault="00CE7602" w:rsidP="00701F4E">
            <w:pPr>
              <w:pStyle w:val="EnvelopeReturn"/>
              <w:spacing w:line="12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:rsidR="00CE7602" w:rsidRPr="00701F4E" w:rsidRDefault="00CE7602" w:rsidP="00701F4E">
            <w:pPr>
              <w:spacing w:line="1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:rsidR="00CE7602" w:rsidRPr="00701F4E" w:rsidRDefault="00CE7602" w:rsidP="00701F4E">
            <w:pPr>
              <w:pStyle w:val="EnvelopeReturn"/>
              <w:spacing w:line="12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:rsidR="00CE7602" w:rsidRPr="00701F4E" w:rsidRDefault="00CE7602" w:rsidP="00701F4E">
            <w:pPr>
              <w:spacing w:line="1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:rsidR="00CE7602" w:rsidRPr="00701F4E" w:rsidRDefault="00CE7602" w:rsidP="00701F4E">
            <w:pPr>
              <w:spacing w:line="1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CE7602" w:rsidRPr="00701F4E" w:rsidRDefault="00CE7602" w:rsidP="00701F4E">
            <w:pPr>
              <w:spacing w:line="1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:rsidR="00CE7602" w:rsidRPr="00701F4E" w:rsidRDefault="00CE7602" w:rsidP="00701F4E">
            <w:pPr>
              <w:spacing w:line="1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CE7602" w:rsidRPr="00701F4E" w:rsidRDefault="00CE7602" w:rsidP="00701F4E">
            <w:pPr>
              <w:spacing w:line="1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:rsidR="00CE7602" w:rsidRPr="00701F4E" w:rsidRDefault="00CE7602" w:rsidP="00701F4E">
            <w:pPr>
              <w:spacing w:line="1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CE7602" w:rsidRPr="00701F4E" w:rsidRDefault="00CE7602" w:rsidP="00701F4E">
            <w:pPr>
              <w:spacing w:line="1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:rsidR="00CE7602" w:rsidRPr="00701F4E" w:rsidRDefault="00CE7602" w:rsidP="00701F4E">
            <w:pPr>
              <w:spacing w:line="1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CE7602" w:rsidRPr="00701F4E" w:rsidRDefault="00CE7602" w:rsidP="00701F4E">
            <w:pPr>
              <w:spacing w:line="1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:rsidR="00CE7602" w:rsidRPr="00701F4E" w:rsidRDefault="00CE7602" w:rsidP="00701F4E">
            <w:pPr>
              <w:pStyle w:val="EnvelopeReturn"/>
              <w:spacing w:line="12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:rsidR="00CE7602" w:rsidRPr="00701F4E" w:rsidRDefault="00CE7602" w:rsidP="00701F4E">
            <w:pPr>
              <w:spacing w:line="120" w:lineRule="exact"/>
              <w:rPr>
                <w:rFonts w:ascii="Angsana New" w:hAnsi="Angsana New"/>
                <w:sz w:val="28"/>
              </w:rPr>
            </w:pPr>
          </w:p>
        </w:tc>
      </w:tr>
      <w:tr w:rsidR="00CE7602" w:rsidRPr="00701F4E" w:rsidTr="00F85131">
        <w:trPr>
          <w:trHeight w:val="144"/>
        </w:trPr>
        <w:tc>
          <w:tcPr>
            <w:tcW w:w="4168" w:type="dxa"/>
            <w:vAlign w:val="bottom"/>
          </w:tcPr>
          <w:p w:rsidR="00CE7602" w:rsidRPr="00701F4E" w:rsidRDefault="00CE7602" w:rsidP="00F85131">
            <w:pPr>
              <w:ind w:left="717" w:right="-465" w:firstLine="17"/>
              <w:rPr>
                <w:rFonts w:ascii="Angsana New" w:hAnsi="Angsana New"/>
                <w:sz w:val="28"/>
                <w:cs/>
                <w:lang w:val="en-GB"/>
              </w:rPr>
            </w:pPr>
            <w:r w:rsidRPr="00701F4E">
              <w:rPr>
                <w:rFonts w:ascii="Angsana New" w:hAnsi="Angsana New"/>
                <w:sz w:val="28"/>
                <w:cs/>
                <w:lang w:val="en-GB"/>
              </w:rPr>
              <w:t>รายได้จากการให้บริการ</w:t>
            </w:r>
            <w:r w:rsidR="00F85131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 w:rsidR="00F85131">
              <w:rPr>
                <w:rFonts w:ascii="Angsana New" w:hAnsi="Angsana New"/>
                <w:sz w:val="28"/>
                <w:cs/>
                <w:lang w:val="en-GB"/>
              </w:rPr>
              <w:t>-</w:t>
            </w:r>
            <w:r w:rsidR="00F85131">
              <w:rPr>
                <w:rFonts w:ascii="Angsana New" w:hAnsi="Angsana New" w:hint="cs"/>
                <w:sz w:val="28"/>
                <w:cs/>
                <w:lang w:val="en-GB"/>
              </w:rPr>
              <w:t xml:space="preserve"> รับรู้ตลอดช่วงเวลา</w:t>
            </w:r>
          </w:p>
        </w:tc>
        <w:tc>
          <w:tcPr>
            <w:tcW w:w="990" w:type="dxa"/>
            <w:vAlign w:val="center"/>
          </w:tcPr>
          <w:p w:rsidR="00CE7602" w:rsidRPr="00701F4E" w:rsidRDefault="005F5E1C" w:rsidP="00A05C1C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210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5F5E1C" w:rsidP="00A05C1C">
            <w:pPr>
              <w:pStyle w:val="BodyTextIndent"/>
              <w:tabs>
                <w:tab w:val="decimal" w:pos="953"/>
              </w:tabs>
              <w:spacing w:before="0" w:after="0"/>
              <w:ind w:left="-282" w:right="-16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134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773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5F5E1C" w:rsidP="00A05C1C">
            <w:pPr>
              <w:pStyle w:val="BodyTextIndent"/>
              <w:tabs>
                <w:tab w:val="decimal" w:pos="986"/>
              </w:tabs>
              <w:spacing w:before="0" w:after="0"/>
              <w:ind w:left="-282" w:right="-14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16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5F5E1C" w:rsidP="00A05C1C">
            <w:pPr>
              <w:pStyle w:val="BodyTextIndent"/>
              <w:tabs>
                <w:tab w:val="decimal" w:pos="964"/>
              </w:tabs>
              <w:spacing w:before="0" w:after="0"/>
              <w:ind w:left="-282" w:right="-11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21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CE7602" w:rsidRPr="00701F4E" w:rsidRDefault="005F5E1C" w:rsidP="00A05C1C">
            <w:pPr>
              <w:pStyle w:val="BodyTextIndent"/>
              <w:tabs>
                <w:tab w:val="decimal" w:pos="1063"/>
              </w:tabs>
              <w:spacing w:before="0" w:after="0"/>
              <w:ind w:left="-282" w:right="-100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9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513" w:firstLine="0"/>
              <w:jc w:val="righ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E7602" w:rsidRPr="00701F4E" w:rsidRDefault="005F5E1C" w:rsidP="00AC5678">
            <w:pPr>
              <w:pStyle w:val="BodyTextIndent"/>
              <w:tabs>
                <w:tab w:val="decimal" w:pos="1008"/>
              </w:tabs>
              <w:spacing w:before="0" w:after="0"/>
              <w:ind w:left="-282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235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852"/>
              </w:tabs>
              <w:ind w:left="-282" w:right="165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5F5E1C" w:rsidP="00AC5678">
            <w:pPr>
              <w:pStyle w:val="BodyTextIndent"/>
              <w:tabs>
                <w:tab w:val="decimal" w:pos="972"/>
              </w:tabs>
              <w:spacing w:before="0" w:after="0"/>
              <w:ind w:left="-282" w:right="-11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155</w:t>
            </w:r>
          </w:p>
        </w:tc>
      </w:tr>
      <w:tr w:rsidR="00CE7602" w:rsidRPr="00701F4E" w:rsidTr="00F85131">
        <w:trPr>
          <w:trHeight w:val="144"/>
        </w:trPr>
        <w:tc>
          <w:tcPr>
            <w:tcW w:w="4168" w:type="dxa"/>
            <w:vAlign w:val="bottom"/>
          </w:tcPr>
          <w:p w:rsidR="00CE7602" w:rsidRPr="00701F4E" w:rsidRDefault="00CE7602" w:rsidP="00F43BED">
            <w:pPr>
              <w:ind w:left="717" w:right="-17" w:firstLine="17"/>
              <w:rPr>
                <w:rFonts w:ascii="Angsana New" w:hAnsi="Angsana New"/>
                <w:sz w:val="28"/>
                <w:lang w:val="en-GB"/>
              </w:rPr>
            </w:pPr>
            <w:r w:rsidRPr="00701F4E">
              <w:rPr>
                <w:rFonts w:ascii="Angsana New" w:hAnsi="Angsana New"/>
                <w:sz w:val="28"/>
                <w:cs/>
                <w:lang w:val="en-GB"/>
              </w:rPr>
              <w:t>ต้นทุนการให้บริการ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CE7602" w:rsidRPr="00701F4E" w:rsidRDefault="00CE7602" w:rsidP="00A05C1C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  <w:cs/>
              </w:rPr>
              <w:t>(</w:t>
            </w:r>
            <w:r w:rsidR="005F5E1C" w:rsidRPr="00701F4E">
              <w:rPr>
                <w:sz w:val="28"/>
                <w:szCs w:val="28"/>
              </w:rPr>
              <w:t>172</w:t>
            </w:r>
            <w:r w:rsidRPr="00701F4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CE7602" w:rsidRPr="00701F4E" w:rsidRDefault="00CE7602" w:rsidP="00A05C1C">
            <w:pPr>
              <w:pStyle w:val="BodyTextIndent"/>
              <w:tabs>
                <w:tab w:val="decimal" w:pos="953"/>
              </w:tabs>
              <w:spacing w:before="0" w:after="0"/>
              <w:ind w:left="-282" w:right="-16"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</w:rPr>
              <w:t>(</w:t>
            </w:r>
            <w:r w:rsidR="005F5E1C" w:rsidRPr="00701F4E">
              <w:rPr>
                <w:sz w:val="28"/>
                <w:szCs w:val="28"/>
              </w:rPr>
              <w:t>96</w:t>
            </w:r>
            <w:r w:rsidRPr="00701F4E"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773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CE7602" w:rsidRPr="00701F4E" w:rsidRDefault="00CE7602" w:rsidP="00A05C1C">
            <w:pPr>
              <w:pStyle w:val="BodyTextIndent"/>
              <w:tabs>
                <w:tab w:val="decimal" w:pos="986"/>
              </w:tabs>
              <w:spacing w:before="0" w:after="0"/>
              <w:ind w:left="-282" w:right="-14"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  <w:cs/>
              </w:rPr>
              <w:t>(</w:t>
            </w:r>
            <w:r w:rsidR="005F5E1C" w:rsidRPr="00701F4E">
              <w:rPr>
                <w:sz w:val="28"/>
                <w:szCs w:val="28"/>
              </w:rPr>
              <w:t>12</w:t>
            </w:r>
            <w:r w:rsidRPr="00701F4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CE7602" w:rsidRPr="00701F4E" w:rsidRDefault="00CE7602" w:rsidP="00A05C1C">
            <w:pPr>
              <w:pStyle w:val="BodyTextIndent"/>
              <w:tabs>
                <w:tab w:val="decimal" w:pos="964"/>
              </w:tabs>
              <w:spacing w:before="0" w:after="0"/>
              <w:ind w:left="-282" w:right="-11"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  <w:cs/>
              </w:rPr>
              <w:t>(</w:t>
            </w:r>
            <w:r w:rsidR="005F5E1C" w:rsidRPr="00701F4E">
              <w:rPr>
                <w:sz w:val="28"/>
                <w:szCs w:val="28"/>
              </w:rPr>
              <w:t>12</w:t>
            </w:r>
            <w:r w:rsidRPr="00701F4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CE7602" w:rsidRPr="00701F4E" w:rsidRDefault="00CE7602" w:rsidP="00A05C1C">
            <w:pPr>
              <w:pStyle w:val="BodyTextIndent"/>
              <w:tabs>
                <w:tab w:val="decimal" w:pos="1063"/>
              </w:tabs>
              <w:spacing w:before="0" w:after="0"/>
              <w:ind w:left="-282" w:right="-100"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  <w:cs/>
              </w:rPr>
              <w:t>(</w:t>
            </w:r>
            <w:r w:rsidR="005F5E1C" w:rsidRPr="00701F4E">
              <w:rPr>
                <w:sz w:val="28"/>
                <w:szCs w:val="28"/>
              </w:rPr>
              <w:t>14</w:t>
            </w:r>
            <w:r w:rsidRPr="00701F4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513" w:firstLine="0"/>
              <w:jc w:val="righ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602" w:rsidRPr="00701F4E" w:rsidRDefault="00CE7602" w:rsidP="00AC5678">
            <w:pPr>
              <w:pStyle w:val="BodyTextIndent"/>
              <w:tabs>
                <w:tab w:val="decimal" w:pos="1008"/>
              </w:tabs>
              <w:spacing w:before="0" w:after="0"/>
              <w:ind w:left="-282"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  <w:cs/>
              </w:rPr>
              <w:t>(</w:t>
            </w:r>
            <w:r w:rsidR="005F5E1C" w:rsidRPr="00701F4E">
              <w:rPr>
                <w:sz w:val="28"/>
                <w:szCs w:val="28"/>
              </w:rPr>
              <w:t>198</w:t>
            </w:r>
            <w:r w:rsidRPr="00701F4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852"/>
              </w:tabs>
              <w:ind w:left="-282" w:right="165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602" w:rsidRPr="00701F4E" w:rsidRDefault="00CE7602" w:rsidP="00AC5678">
            <w:pPr>
              <w:pStyle w:val="BodyTextIndent"/>
              <w:tabs>
                <w:tab w:val="decimal" w:pos="972"/>
              </w:tabs>
              <w:spacing w:before="0" w:after="0"/>
              <w:ind w:left="-282" w:right="-11"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</w:rPr>
              <w:t>(</w:t>
            </w:r>
            <w:r w:rsidR="005F5E1C" w:rsidRPr="00701F4E">
              <w:rPr>
                <w:sz w:val="28"/>
                <w:szCs w:val="28"/>
              </w:rPr>
              <w:t>108</w:t>
            </w:r>
            <w:r w:rsidRPr="00701F4E">
              <w:rPr>
                <w:sz w:val="28"/>
                <w:szCs w:val="28"/>
              </w:rPr>
              <w:t>)</w:t>
            </w:r>
          </w:p>
        </w:tc>
      </w:tr>
      <w:tr w:rsidR="00CE7602" w:rsidRPr="00701F4E" w:rsidTr="00F85131">
        <w:trPr>
          <w:trHeight w:val="144"/>
        </w:trPr>
        <w:tc>
          <w:tcPr>
            <w:tcW w:w="4168" w:type="dxa"/>
            <w:vAlign w:val="bottom"/>
          </w:tcPr>
          <w:p w:rsidR="00CE7602" w:rsidRPr="00701F4E" w:rsidRDefault="00CE7602" w:rsidP="00F43BED">
            <w:pPr>
              <w:ind w:left="717" w:right="-17" w:firstLine="17"/>
              <w:rPr>
                <w:rFonts w:ascii="Angsana New" w:hAnsi="Angsana New"/>
                <w:sz w:val="28"/>
                <w:cs/>
                <w:lang w:val="en-GB"/>
              </w:rPr>
            </w:pPr>
            <w:r w:rsidRPr="00701F4E">
              <w:rPr>
                <w:rFonts w:ascii="Angsana New" w:hAnsi="Angsana New"/>
                <w:sz w:val="28"/>
                <w:cs/>
                <w:lang w:val="en-GB"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CE7602" w:rsidRPr="00701F4E" w:rsidRDefault="005F5E1C" w:rsidP="00A05C1C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38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CE7602" w:rsidRPr="00701F4E" w:rsidRDefault="005F5E1C" w:rsidP="00A05C1C">
            <w:pPr>
              <w:pStyle w:val="BodyTextIndent"/>
              <w:tabs>
                <w:tab w:val="decimal" w:pos="953"/>
              </w:tabs>
              <w:spacing w:before="0" w:after="0"/>
              <w:ind w:left="-282" w:right="-16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38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773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CE7602" w:rsidRPr="00701F4E" w:rsidRDefault="005F5E1C" w:rsidP="00A05C1C">
            <w:pPr>
              <w:pStyle w:val="BodyTextIndent"/>
              <w:tabs>
                <w:tab w:val="decimal" w:pos="986"/>
              </w:tabs>
              <w:spacing w:before="0" w:after="0"/>
              <w:ind w:left="-282" w:right="-14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4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CE7602" w:rsidRPr="00701F4E" w:rsidRDefault="005F5E1C" w:rsidP="00A05C1C">
            <w:pPr>
              <w:pStyle w:val="BodyTextIndent"/>
              <w:tabs>
                <w:tab w:val="decimal" w:pos="964"/>
              </w:tabs>
              <w:spacing w:before="0" w:after="0"/>
              <w:ind w:left="-282" w:right="-11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9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CE7602" w:rsidRPr="00701F4E" w:rsidRDefault="00CE7602" w:rsidP="00A05C1C">
            <w:pPr>
              <w:pStyle w:val="BodyTextIndent"/>
              <w:tabs>
                <w:tab w:val="decimal" w:pos="1063"/>
              </w:tabs>
              <w:spacing w:before="0" w:after="0"/>
              <w:ind w:left="-282" w:right="-100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(</w:t>
            </w:r>
            <w:r w:rsidR="005F5E1C" w:rsidRPr="00701F4E">
              <w:rPr>
                <w:sz w:val="28"/>
                <w:szCs w:val="28"/>
              </w:rPr>
              <w:t>5</w:t>
            </w:r>
            <w:r w:rsidRPr="00701F4E"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513" w:firstLine="0"/>
              <w:jc w:val="righ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7602" w:rsidRPr="00701F4E" w:rsidRDefault="005F5E1C" w:rsidP="00AC5678">
            <w:pPr>
              <w:pStyle w:val="BodyTextIndent"/>
              <w:tabs>
                <w:tab w:val="decimal" w:pos="1008"/>
              </w:tabs>
              <w:spacing w:before="0" w:after="0"/>
              <w:ind w:left="-282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37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852"/>
              </w:tabs>
              <w:ind w:left="-282" w:right="165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7602" w:rsidRPr="00701F4E" w:rsidRDefault="005F5E1C" w:rsidP="00AC5678">
            <w:pPr>
              <w:pStyle w:val="BodyTextIndent"/>
              <w:tabs>
                <w:tab w:val="decimal" w:pos="972"/>
              </w:tabs>
              <w:spacing w:before="0" w:after="0"/>
              <w:ind w:left="-282" w:right="-11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47</w:t>
            </w:r>
          </w:p>
        </w:tc>
      </w:tr>
      <w:tr w:rsidR="00CE7602" w:rsidRPr="00701F4E" w:rsidTr="00F85131">
        <w:trPr>
          <w:trHeight w:hRule="exact" w:val="144"/>
        </w:trPr>
        <w:tc>
          <w:tcPr>
            <w:tcW w:w="4168" w:type="dxa"/>
            <w:vAlign w:val="bottom"/>
          </w:tcPr>
          <w:p w:rsidR="00CE7602" w:rsidRPr="00701F4E" w:rsidRDefault="00CE7602" w:rsidP="00F43BED">
            <w:pPr>
              <w:ind w:left="717" w:right="-17" w:firstLine="17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990" w:type="dxa"/>
            <w:vAlign w:val="center"/>
          </w:tcPr>
          <w:p w:rsidR="00CE7602" w:rsidRPr="00701F4E" w:rsidRDefault="00CE7602" w:rsidP="007559A8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</w:tr>
      <w:tr w:rsidR="00CE7602" w:rsidRPr="00701F4E" w:rsidTr="00F85131">
        <w:trPr>
          <w:trHeight w:val="144"/>
        </w:trPr>
        <w:tc>
          <w:tcPr>
            <w:tcW w:w="4168" w:type="dxa"/>
            <w:vAlign w:val="bottom"/>
          </w:tcPr>
          <w:p w:rsidR="00CE7602" w:rsidRPr="00701F4E" w:rsidRDefault="00CE7602" w:rsidP="00F43BED">
            <w:pPr>
              <w:ind w:left="717" w:right="-17" w:firstLine="17"/>
              <w:rPr>
                <w:rFonts w:ascii="Angsana New" w:hAnsi="Angsana New"/>
                <w:sz w:val="28"/>
                <w:cs/>
                <w:lang w:val="en-GB"/>
              </w:rPr>
            </w:pPr>
            <w:r w:rsidRPr="00701F4E">
              <w:rPr>
                <w:rFonts w:ascii="Angsana New" w:hAnsi="Angsana New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990" w:type="dxa"/>
            <w:vAlign w:val="center"/>
          </w:tcPr>
          <w:p w:rsidR="00CE7602" w:rsidRPr="00701F4E" w:rsidRDefault="00CE7602" w:rsidP="007559A8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E7602" w:rsidRPr="00701F4E" w:rsidRDefault="005F5E1C" w:rsidP="00AC5678">
            <w:pPr>
              <w:pStyle w:val="BodyTextIndent"/>
              <w:tabs>
                <w:tab w:val="decimal" w:pos="1008"/>
              </w:tabs>
              <w:spacing w:before="0" w:after="0"/>
              <w:ind w:left="-282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93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852"/>
              </w:tabs>
              <w:ind w:left="-282" w:right="165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E7602" w:rsidRPr="00701F4E" w:rsidRDefault="005F5E1C" w:rsidP="00AC5678">
            <w:pPr>
              <w:pStyle w:val="BodyTextIndent"/>
              <w:tabs>
                <w:tab w:val="decimal" w:pos="972"/>
              </w:tabs>
              <w:spacing w:before="0" w:after="0"/>
              <w:ind w:left="-282" w:right="-11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19</w:t>
            </w:r>
          </w:p>
        </w:tc>
      </w:tr>
      <w:tr w:rsidR="00CE7602" w:rsidRPr="00701F4E" w:rsidTr="00F85131">
        <w:trPr>
          <w:trHeight w:val="144"/>
        </w:trPr>
        <w:tc>
          <w:tcPr>
            <w:tcW w:w="4168" w:type="dxa"/>
            <w:vAlign w:val="center"/>
          </w:tcPr>
          <w:p w:rsidR="00CE7602" w:rsidRPr="00701F4E" w:rsidRDefault="00CE7602" w:rsidP="00F43BED">
            <w:pPr>
              <w:ind w:left="717" w:right="-17" w:firstLine="17"/>
              <w:rPr>
                <w:rFonts w:ascii="Angsana New" w:hAnsi="Angsana New"/>
                <w:sz w:val="28"/>
                <w:cs/>
                <w:lang w:val="en-GB"/>
              </w:rPr>
            </w:pPr>
            <w:r w:rsidRPr="00701F4E">
              <w:rPr>
                <w:rFonts w:ascii="Angsana New" w:hAnsi="Angsana New"/>
                <w:sz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9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E7602" w:rsidRPr="00701F4E" w:rsidRDefault="00CE7602" w:rsidP="00AC5678">
            <w:pPr>
              <w:pStyle w:val="BodyTextIndent"/>
              <w:tabs>
                <w:tab w:val="decimal" w:pos="1008"/>
              </w:tabs>
              <w:spacing w:before="0" w:after="0"/>
              <w:ind w:left="-282"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  <w:cs/>
              </w:rPr>
              <w:t>(</w:t>
            </w:r>
            <w:r w:rsidR="005F5E1C" w:rsidRPr="00701F4E">
              <w:rPr>
                <w:sz w:val="28"/>
                <w:szCs w:val="28"/>
              </w:rPr>
              <w:t>10</w:t>
            </w:r>
            <w:r w:rsidRPr="00701F4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852"/>
              </w:tabs>
              <w:ind w:left="-282" w:right="165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E7602" w:rsidRPr="00701F4E" w:rsidRDefault="00CE7602" w:rsidP="00AC5678">
            <w:pPr>
              <w:pStyle w:val="BodyTextIndent"/>
              <w:tabs>
                <w:tab w:val="decimal" w:pos="972"/>
              </w:tabs>
              <w:spacing w:before="0" w:after="0"/>
              <w:ind w:left="-282" w:right="-11"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  <w:cs/>
              </w:rPr>
              <w:t>(</w:t>
            </w:r>
            <w:r w:rsidR="005F5E1C" w:rsidRPr="00701F4E">
              <w:rPr>
                <w:sz w:val="28"/>
                <w:szCs w:val="28"/>
              </w:rPr>
              <w:t>8</w:t>
            </w:r>
            <w:r w:rsidRPr="00701F4E">
              <w:rPr>
                <w:sz w:val="28"/>
                <w:szCs w:val="28"/>
                <w:cs/>
              </w:rPr>
              <w:t>)</w:t>
            </w:r>
          </w:p>
        </w:tc>
      </w:tr>
      <w:tr w:rsidR="00CE7602" w:rsidRPr="00701F4E" w:rsidTr="00F85131">
        <w:trPr>
          <w:trHeight w:val="144"/>
        </w:trPr>
        <w:tc>
          <w:tcPr>
            <w:tcW w:w="4168" w:type="dxa"/>
            <w:vAlign w:val="center"/>
          </w:tcPr>
          <w:p w:rsidR="00CE7602" w:rsidRPr="00701F4E" w:rsidRDefault="00CE7602" w:rsidP="00F43BED">
            <w:pPr>
              <w:ind w:left="717" w:right="-17" w:firstLine="17"/>
              <w:rPr>
                <w:rFonts w:ascii="Angsana New" w:hAnsi="Angsana New"/>
                <w:sz w:val="28"/>
                <w:lang w:val="en-GB"/>
              </w:rPr>
            </w:pPr>
            <w:r w:rsidRPr="00701F4E">
              <w:rPr>
                <w:rFonts w:ascii="Angsana New" w:hAnsi="Angsana New"/>
                <w:sz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E7602" w:rsidRPr="00701F4E" w:rsidRDefault="00CE7602" w:rsidP="00AC5678">
            <w:pPr>
              <w:pStyle w:val="BodyTextIndent"/>
              <w:tabs>
                <w:tab w:val="decimal" w:pos="1008"/>
              </w:tabs>
              <w:spacing w:before="0" w:after="0"/>
              <w:ind w:left="-282"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  <w:cs/>
              </w:rPr>
              <w:t>(</w:t>
            </w:r>
            <w:r w:rsidR="005F5E1C" w:rsidRPr="00701F4E">
              <w:rPr>
                <w:sz w:val="28"/>
                <w:szCs w:val="28"/>
              </w:rPr>
              <w:t>60</w:t>
            </w:r>
            <w:r w:rsidRPr="00701F4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852"/>
              </w:tabs>
              <w:ind w:left="-282" w:right="165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E7602" w:rsidRPr="00701F4E" w:rsidRDefault="00CE7602" w:rsidP="00AC5678">
            <w:pPr>
              <w:pStyle w:val="BodyTextIndent"/>
              <w:tabs>
                <w:tab w:val="decimal" w:pos="972"/>
              </w:tabs>
              <w:spacing w:before="0" w:after="0"/>
              <w:ind w:left="-282" w:right="-11"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  <w:cs/>
              </w:rPr>
              <w:t>(</w:t>
            </w:r>
            <w:r w:rsidR="005F5E1C" w:rsidRPr="00701F4E">
              <w:rPr>
                <w:sz w:val="28"/>
                <w:szCs w:val="28"/>
              </w:rPr>
              <w:t>63</w:t>
            </w:r>
            <w:r w:rsidRPr="00701F4E">
              <w:rPr>
                <w:sz w:val="28"/>
                <w:szCs w:val="28"/>
                <w:cs/>
              </w:rPr>
              <w:t>)</w:t>
            </w:r>
          </w:p>
        </w:tc>
      </w:tr>
      <w:tr w:rsidR="00CE7602" w:rsidRPr="00701F4E" w:rsidTr="00F85131">
        <w:trPr>
          <w:trHeight w:val="144"/>
        </w:trPr>
        <w:tc>
          <w:tcPr>
            <w:tcW w:w="4168" w:type="dxa"/>
            <w:vAlign w:val="center"/>
          </w:tcPr>
          <w:p w:rsidR="00CE7602" w:rsidRPr="00701F4E" w:rsidRDefault="00CE7602" w:rsidP="00F43BED">
            <w:pPr>
              <w:ind w:left="717" w:right="-17" w:firstLine="17"/>
              <w:rPr>
                <w:rFonts w:ascii="Angsana New" w:hAnsi="Angsana New"/>
                <w:sz w:val="28"/>
                <w:cs/>
                <w:lang w:val="en-GB"/>
              </w:rPr>
            </w:pPr>
            <w:r w:rsidRPr="00701F4E">
              <w:rPr>
                <w:rFonts w:ascii="Angsana New" w:hAnsi="Angsana New"/>
                <w:sz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990" w:type="dxa"/>
            <w:vAlign w:val="center"/>
          </w:tcPr>
          <w:p w:rsidR="00CE7602" w:rsidRPr="00701F4E" w:rsidRDefault="00CE7602" w:rsidP="007559A8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E7602" w:rsidRPr="00701F4E" w:rsidRDefault="00CE7602" w:rsidP="00AC5678">
            <w:pPr>
              <w:pStyle w:val="BodyTextIndent"/>
              <w:tabs>
                <w:tab w:val="decimal" w:pos="1008"/>
              </w:tabs>
              <w:spacing w:before="0" w:after="0"/>
              <w:ind w:left="-282"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  <w:cs/>
              </w:rPr>
              <w:t>(</w:t>
            </w:r>
            <w:r w:rsidR="005F5E1C" w:rsidRPr="00701F4E">
              <w:rPr>
                <w:sz w:val="28"/>
                <w:szCs w:val="28"/>
              </w:rPr>
              <w:t>4</w:t>
            </w:r>
            <w:r w:rsidRPr="00701F4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852"/>
              </w:tabs>
              <w:ind w:left="-282" w:right="165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E7602" w:rsidRPr="00701F4E" w:rsidRDefault="00CE7602" w:rsidP="00AC5678">
            <w:pPr>
              <w:pStyle w:val="BodyTextIndent"/>
              <w:tabs>
                <w:tab w:val="decimal" w:pos="972"/>
              </w:tabs>
              <w:spacing w:before="0" w:after="0"/>
              <w:ind w:left="-282" w:right="-11"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  <w:cs/>
              </w:rPr>
              <w:t>(</w:t>
            </w:r>
            <w:r w:rsidR="005F5E1C" w:rsidRPr="00701F4E">
              <w:rPr>
                <w:sz w:val="28"/>
                <w:szCs w:val="28"/>
              </w:rPr>
              <w:t>4</w:t>
            </w:r>
            <w:r w:rsidRPr="00701F4E">
              <w:rPr>
                <w:sz w:val="28"/>
                <w:szCs w:val="28"/>
                <w:cs/>
              </w:rPr>
              <w:t>)</w:t>
            </w:r>
          </w:p>
        </w:tc>
      </w:tr>
      <w:tr w:rsidR="00CE7602" w:rsidRPr="00701F4E" w:rsidTr="00F85131">
        <w:trPr>
          <w:trHeight w:val="144"/>
        </w:trPr>
        <w:tc>
          <w:tcPr>
            <w:tcW w:w="4168" w:type="dxa"/>
            <w:vAlign w:val="center"/>
          </w:tcPr>
          <w:p w:rsidR="00CE7602" w:rsidRPr="00701F4E" w:rsidRDefault="00CE7602" w:rsidP="00F43BED">
            <w:pPr>
              <w:ind w:left="717" w:right="-17" w:firstLine="17"/>
              <w:rPr>
                <w:rFonts w:ascii="Angsana New" w:hAnsi="Angsana New"/>
                <w:sz w:val="28"/>
                <w:cs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กำไรก่อนรายได้ (ค่าใช้จ่าย) ภาษีเงินได้</w:t>
            </w:r>
          </w:p>
        </w:tc>
        <w:tc>
          <w:tcPr>
            <w:tcW w:w="990" w:type="dxa"/>
            <w:vAlign w:val="center"/>
          </w:tcPr>
          <w:p w:rsidR="00CE7602" w:rsidRPr="00701F4E" w:rsidRDefault="00CE7602" w:rsidP="007559A8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E7602" w:rsidRPr="00701F4E" w:rsidRDefault="005F5E1C" w:rsidP="00AC5678">
            <w:pPr>
              <w:pStyle w:val="BodyTextIndent"/>
              <w:tabs>
                <w:tab w:val="decimal" w:pos="1008"/>
              </w:tabs>
              <w:spacing w:before="0" w:after="0"/>
              <w:ind w:left="-282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56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852"/>
              </w:tabs>
              <w:ind w:left="-282" w:right="165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E7602" w:rsidRPr="00701F4E" w:rsidRDefault="00CE7602" w:rsidP="00AC5678">
            <w:pPr>
              <w:pStyle w:val="BodyTextIndent"/>
              <w:tabs>
                <w:tab w:val="decimal" w:pos="972"/>
              </w:tabs>
              <w:spacing w:before="0" w:after="0"/>
              <w:ind w:left="-282" w:right="-11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(</w:t>
            </w:r>
            <w:r w:rsidR="005F5E1C" w:rsidRPr="00701F4E">
              <w:rPr>
                <w:sz w:val="28"/>
                <w:szCs w:val="28"/>
              </w:rPr>
              <w:t>9</w:t>
            </w:r>
            <w:r w:rsidRPr="00701F4E">
              <w:rPr>
                <w:sz w:val="28"/>
                <w:szCs w:val="28"/>
              </w:rPr>
              <w:t>)</w:t>
            </w:r>
          </w:p>
        </w:tc>
      </w:tr>
      <w:tr w:rsidR="00CE7602" w:rsidRPr="00701F4E" w:rsidTr="00F85131">
        <w:trPr>
          <w:trHeight w:val="144"/>
        </w:trPr>
        <w:tc>
          <w:tcPr>
            <w:tcW w:w="4168" w:type="dxa"/>
            <w:vAlign w:val="center"/>
          </w:tcPr>
          <w:p w:rsidR="00CE7602" w:rsidRPr="00701F4E" w:rsidRDefault="00CE7602" w:rsidP="00F43BED">
            <w:pPr>
              <w:ind w:left="717" w:right="-17" w:firstLine="17"/>
              <w:rPr>
                <w:rFonts w:ascii="Angsana New" w:hAnsi="Angsana New"/>
                <w:sz w:val="28"/>
                <w:lang w:val="en-GB"/>
              </w:rPr>
            </w:pPr>
            <w:r w:rsidRPr="00701F4E">
              <w:rPr>
                <w:rFonts w:ascii="Angsana New" w:hAnsi="Angsana New"/>
                <w:sz w:val="28"/>
                <w:cs/>
                <w:lang w:val="en-GB"/>
              </w:rPr>
              <w:t>รายได้ (ค่าใช้จ่าย) ภาษีเงินได้</w:t>
            </w:r>
          </w:p>
        </w:tc>
        <w:tc>
          <w:tcPr>
            <w:tcW w:w="990" w:type="dxa"/>
            <w:vAlign w:val="center"/>
          </w:tcPr>
          <w:p w:rsidR="00CE7602" w:rsidRPr="00701F4E" w:rsidRDefault="00CE7602" w:rsidP="007559A8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E7602" w:rsidRPr="00701F4E" w:rsidRDefault="005F5E1C" w:rsidP="00AC5678">
            <w:pPr>
              <w:pStyle w:val="BodyTextIndent"/>
              <w:tabs>
                <w:tab w:val="decimal" w:pos="1008"/>
              </w:tabs>
              <w:spacing w:before="0" w:after="0"/>
              <w:ind w:left="-282"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</w:rPr>
              <w:t>1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852"/>
              </w:tabs>
              <w:ind w:left="-282" w:right="165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E7602" w:rsidRPr="00701F4E" w:rsidRDefault="00CE7602" w:rsidP="00AC5678">
            <w:pPr>
              <w:pStyle w:val="BodyTextIndent"/>
              <w:tabs>
                <w:tab w:val="decimal" w:pos="972"/>
              </w:tabs>
              <w:spacing w:before="0" w:after="0"/>
              <w:ind w:left="-282" w:right="-11"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</w:rPr>
              <w:t>(</w:t>
            </w:r>
            <w:r w:rsidR="005F5E1C" w:rsidRPr="00701F4E">
              <w:rPr>
                <w:sz w:val="28"/>
                <w:szCs w:val="28"/>
              </w:rPr>
              <w:t>1</w:t>
            </w:r>
            <w:r w:rsidRPr="00701F4E">
              <w:rPr>
                <w:sz w:val="28"/>
                <w:szCs w:val="28"/>
              </w:rPr>
              <w:t>)</w:t>
            </w:r>
          </w:p>
        </w:tc>
      </w:tr>
      <w:tr w:rsidR="00CE7602" w:rsidRPr="00701F4E" w:rsidTr="00F85131">
        <w:trPr>
          <w:trHeight w:val="144"/>
        </w:trPr>
        <w:tc>
          <w:tcPr>
            <w:tcW w:w="4168" w:type="dxa"/>
            <w:vAlign w:val="center"/>
          </w:tcPr>
          <w:p w:rsidR="00CE7602" w:rsidRPr="00701F4E" w:rsidRDefault="00CE7602" w:rsidP="00F43BED">
            <w:pPr>
              <w:ind w:left="717" w:right="-17" w:firstLine="17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701F4E">
              <w:rPr>
                <w:rFonts w:ascii="Angsana New" w:hAnsi="Angsana New"/>
                <w:spacing w:val="-8"/>
                <w:sz w:val="28"/>
                <w:cs/>
                <w:lang w:val="en-GB"/>
              </w:rPr>
              <w:t>ส่วนแบ่งกำไรจากเงินลงทุนในการร่วมค้า</w:t>
            </w:r>
          </w:p>
        </w:tc>
        <w:tc>
          <w:tcPr>
            <w:tcW w:w="990" w:type="dxa"/>
            <w:vAlign w:val="center"/>
          </w:tcPr>
          <w:p w:rsidR="00CE7602" w:rsidRPr="00701F4E" w:rsidRDefault="00CE7602" w:rsidP="007559A8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513" w:firstLine="0"/>
              <w:jc w:val="righ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852"/>
              </w:tabs>
              <w:ind w:left="-282" w:right="165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602" w:rsidRPr="00701F4E" w:rsidRDefault="00CE7602" w:rsidP="00AC5678">
            <w:pPr>
              <w:pStyle w:val="BodyTextIndent"/>
              <w:tabs>
                <w:tab w:val="decimal" w:pos="972"/>
              </w:tabs>
              <w:spacing w:before="0" w:after="0"/>
              <w:ind w:left="-282" w:right="-11"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</w:rPr>
              <w:t>(</w:t>
            </w:r>
            <w:r w:rsidR="005F5E1C" w:rsidRPr="00701F4E">
              <w:rPr>
                <w:sz w:val="28"/>
                <w:szCs w:val="28"/>
              </w:rPr>
              <w:t>1</w:t>
            </w:r>
            <w:r w:rsidRPr="00701F4E">
              <w:rPr>
                <w:sz w:val="28"/>
                <w:szCs w:val="28"/>
              </w:rPr>
              <w:t>)</w:t>
            </w:r>
          </w:p>
        </w:tc>
      </w:tr>
      <w:tr w:rsidR="00CE7602" w:rsidRPr="00701F4E" w:rsidTr="00F85131">
        <w:trPr>
          <w:trHeight w:val="144"/>
        </w:trPr>
        <w:tc>
          <w:tcPr>
            <w:tcW w:w="4168" w:type="dxa"/>
            <w:vAlign w:val="center"/>
          </w:tcPr>
          <w:p w:rsidR="00CE7602" w:rsidRPr="00701F4E" w:rsidRDefault="00CE7602" w:rsidP="00F43BED">
            <w:pPr>
              <w:ind w:left="717" w:right="-17" w:firstLine="17"/>
              <w:rPr>
                <w:rFonts w:ascii="Angsana New" w:hAnsi="Angsana New"/>
                <w:sz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กำไร</w:t>
            </w:r>
            <w:r w:rsidRPr="00701F4E">
              <w:rPr>
                <w:rFonts w:ascii="Angsana New" w:hAnsi="Angsana New"/>
                <w:b/>
                <w:bCs/>
                <w:sz w:val="28"/>
                <w:lang w:val="en-GB"/>
              </w:rPr>
              <w:t xml:space="preserve"> </w:t>
            </w:r>
            <w:r w:rsidRPr="00701F4E">
              <w:rPr>
                <w:rFonts w:ascii="Angsana New" w:hAnsi="Angsana New"/>
                <w:b/>
                <w:bCs/>
                <w:sz w:val="28"/>
              </w:rPr>
              <w:t>(</w:t>
            </w:r>
            <w:r w:rsidRPr="00701F4E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  <w:r w:rsidRPr="00701F4E">
              <w:rPr>
                <w:rFonts w:ascii="Angsana New" w:hAnsi="Angsana New"/>
                <w:b/>
                <w:bCs/>
                <w:sz w:val="28"/>
              </w:rPr>
              <w:t xml:space="preserve">) </w:t>
            </w:r>
            <w:r w:rsidRPr="00701F4E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สำหรับงวด</w:t>
            </w:r>
          </w:p>
        </w:tc>
        <w:tc>
          <w:tcPr>
            <w:tcW w:w="990" w:type="dxa"/>
            <w:vAlign w:val="center"/>
          </w:tcPr>
          <w:p w:rsidR="00CE7602" w:rsidRPr="00701F4E" w:rsidRDefault="00CE7602" w:rsidP="007559A8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left="-282" w:right="165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E7602" w:rsidRPr="00701F4E" w:rsidRDefault="005F5E1C" w:rsidP="00AC5678">
            <w:pPr>
              <w:pStyle w:val="BodyTextIndent"/>
              <w:tabs>
                <w:tab w:val="decimal" w:pos="1008"/>
              </w:tabs>
              <w:spacing w:before="0" w:after="0"/>
              <w:ind w:left="-282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57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852"/>
              </w:tabs>
              <w:ind w:left="-282" w:right="165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E7602" w:rsidRPr="00701F4E" w:rsidRDefault="00CE7602" w:rsidP="00AC5678">
            <w:pPr>
              <w:pStyle w:val="BodyTextIndent"/>
              <w:tabs>
                <w:tab w:val="decimal" w:pos="979"/>
              </w:tabs>
              <w:spacing w:before="0" w:after="0"/>
              <w:ind w:left="-282" w:right="-11"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</w:rPr>
              <w:t>(</w:t>
            </w:r>
            <w:r w:rsidR="005F5E1C" w:rsidRPr="00701F4E">
              <w:rPr>
                <w:sz w:val="28"/>
                <w:szCs w:val="28"/>
              </w:rPr>
              <w:t>11</w:t>
            </w:r>
            <w:r w:rsidRPr="00701F4E">
              <w:rPr>
                <w:sz w:val="28"/>
                <w:szCs w:val="28"/>
              </w:rPr>
              <w:t>)</w:t>
            </w:r>
          </w:p>
        </w:tc>
      </w:tr>
    </w:tbl>
    <w:p w:rsidR="00A05C1C" w:rsidRPr="007E67D8" w:rsidRDefault="00A05C1C">
      <w:pPr>
        <w:overflowPunct/>
        <w:autoSpaceDE/>
        <w:autoSpaceDN/>
        <w:adjustRightInd/>
        <w:textAlignment w:val="auto"/>
        <w:rPr>
          <w:rFonts w:ascii="Angsana New" w:hAnsi="Angsana New"/>
          <w:spacing w:val="-8"/>
          <w:sz w:val="32"/>
          <w:szCs w:val="32"/>
          <w:cs/>
        </w:rPr>
      </w:pPr>
      <w:r w:rsidRPr="007E67D8">
        <w:rPr>
          <w:rFonts w:ascii="Angsana New" w:hAnsi="Angsana New"/>
          <w:spacing w:val="-8"/>
          <w:sz w:val="32"/>
          <w:szCs w:val="32"/>
          <w:cs/>
        </w:rPr>
        <w:br w:type="page"/>
      </w:r>
    </w:p>
    <w:p w:rsidR="004C515F" w:rsidRPr="007E67D8" w:rsidRDefault="004C515F" w:rsidP="004C515F">
      <w:pPr>
        <w:ind w:left="54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7E67D8">
        <w:rPr>
          <w:rFonts w:ascii="Angsana New" w:hAnsi="Angsana New"/>
          <w:spacing w:val="-8"/>
          <w:sz w:val="32"/>
          <w:szCs w:val="32"/>
          <w:cs/>
        </w:rPr>
        <w:t>ข้อมูลส่วนงานของ</w:t>
      </w:r>
      <w:r w:rsidR="00874BC3" w:rsidRPr="007E67D8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Pr="007E67D8">
        <w:rPr>
          <w:rFonts w:ascii="Angsana New" w:hAnsi="Angsana New"/>
          <w:spacing w:val="-8"/>
          <w:sz w:val="32"/>
          <w:szCs w:val="32"/>
          <w:cs/>
        </w:rPr>
        <w:t>บริษัทสำหรับงวด</w:t>
      </w:r>
      <w:r w:rsidR="006060AF" w:rsidRPr="007E67D8">
        <w:rPr>
          <w:rFonts w:ascii="Angsana New" w:hAnsi="Angsana New" w:hint="cs"/>
          <w:sz w:val="32"/>
          <w:szCs w:val="32"/>
          <w:cs/>
        </w:rPr>
        <w:t>หก</w:t>
      </w:r>
      <w:r w:rsidRPr="007E67D8">
        <w:rPr>
          <w:rFonts w:ascii="Angsana New" w:hAnsi="Angsana New" w:hint="cs"/>
          <w:sz w:val="32"/>
          <w:szCs w:val="32"/>
          <w:cs/>
        </w:rPr>
        <w:t>เดือน</w:t>
      </w:r>
      <w:r w:rsidRPr="007E67D8">
        <w:rPr>
          <w:rFonts w:ascii="Angsana New" w:hAnsi="Angsana New"/>
          <w:spacing w:val="-8"/>
          <w:sz w:val="32"/>
          <w:szCs w:val="32"/>
          <w:cs/>
        </w:rPr>
        <w:t>สิ้นสุดวันที่</w:t>
      </w:r>
      <w:r w:rsidRPr="007E67D8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pacing w:val="-8"/>
          <w:sz w:val="32"/>
          <w:szCs w:val="32"/>
        </w:rPr>
        <w:t>30</w:t>
      </w:r>
      <w:r w:rsidRPr="007E67D8">
        <w:rPr>
          <w:rFonts w:ascii="Angsana New" w:hAnsi="Angsana New"/>
          <w:spacing w:val="-8"/>
          <w:sz w:val="32"/>
          <w:szCs w:val="32"/>
        </w:rPr>
        <w:t xml:space="preserve"> </w:t>
      </w:r>
      <w:r w:rsidRPr="007E67D8">
        <w:rPr>
          <w:rFonts w:ascii="Angsana New" w:hAnsi="Angsana New" w:hint="cs"/>
          <w:spacing w:val="-8"/>
          <w:sz w:val="32"/>
          <w:szCs w:val="32"/>
          <w:cs/>
        </w:rPr>
        <w:t>มิถุนายน</w:t>
      </w:r>
      <w:r w:rsidRPr="007E67D8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pacing w:val="-8"/>
          <w:sz w:val="32"/>
          <w:szCs w:val="32"/>
        </w:rPr>
        <w:t>2562</w:t>
      </w:r>
      <w:r w:rsidRPr="007E67D8">
        <w:rPr>
          <w:rFonts w:ascii="Angsana New" w:hAnsi="Angsana New"/>
          <w:spacing w:val="-8"/>
          <w:sz w:val="32"/>
          <w:szCs w:val="32"/>
        </w:rPr>
        <w:t xml:space="preserve"> </w:t>
      </w:r>
      <w:r w:rsidRPr="007E67D8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="005F5E1C" w:rsidRPr="005F5E1C">
        <w:rPr>
          <w:rFonts w:ascii="Angsana New" w:hAnsi="Angsana New"/>
          <w:spacing w:val="-8"/>
          <w:sz w:val="32"/>
          <w:szCs w:val="32"/>
        </w:rPr>
        <w:t>2561</w:t>
      </w:r>
      <w:r w:rsidRPr="007E67D8">
        <w:rPr>
          <w:rFonts w:ascii="Angsana New" w:hAnsi="Angsana New"/>
          <w:spacing w:val="-8"/>
          <w:sz w:val="32"/>
          <w:szCs w:val="32"/>
          <w:cs/>
        </w:rPr>
        <w:t xml:space="preserve"> มีดังต่อไปนี้</w:t>
      </w:r>
    </w:p>
    <w:p w:rsidR="004C515F" w:rsidRPr="00701F4E" w:rsidRDefault="004C515F" w:rsidP="00CE7602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ind w:right="-50"/>
        <w:jc w:val="right"/>
        <w:rPr>
          <w:rFonts w:ascii="Angsana New" w:hAnsi="Angsana New"/>
          <w:b/>
          <w:bCs/>
          <w:sz w:val="28"/>
        </w:rPr>
      </w:pPr>
      <w:r w:rsidRPr="00701F4E">
        <w:rPr>
          <w:rFonts w:ascii="Angsana New" w:hAnsi="Angsana New"/>
          <w:b/>
          <w:bCs/>
          <w:sz w:val="28"/>
        </w:rPr>
        <w:t>(</w:t>
      </w:r>
      <w:r w:rsidRPr="00701F4E">
        <w:rPr>
          <w:rFonts w:ascii="Angsana New" w:hAnsi="Angsana New"/>
          <w:b/>
          <w:bCs/>
          <w:sz w:val="28"/>
          <w:cs/>
        </w:rPr>
        <w:t>หน่วย</w:t>
      </w:r>
      <w:r w:rsidRPr="00701F4E">
        <w:rPr>
          <w:rFonts w:ascii="Angsana New" w:hAnsi="Angsana New"/>
          <w:b/>
          <w:bCs/>
          <w:sz w:val="28"/>
        </w:rPr>
        <w:t xml:space="preserve">: </w:t>
      </w:r>
      <w:r w:rsidRPr="00701F4E">
        <w:rPr>
          <w:rFonts w:ascii="Angsana New" w:hAnsi="Angsana New"/>
          <w:b/>
          <w:bCs/>
          <w:sz w:val="28"/>
          <w:cs/>
        </w:rPr>
        <w:t>ล้านบาท</w:t>
      </w:r>
      <w:r w:rsidRPr="00701F4E">
        <w:rPr>
          <w:rFonts w:ascii="Angsana New" w:hAnsi="Angsana New"/>
          <w:b/>
          <w:bCs/>
          <w:sz w:val="28"/>
        </w:rPr>
        <w:t>)</w:t>
      </w:r>
    </w:p>
    <w:tbl>
      <w:tblPr>
        <w:tblW w:w="14293" w:type="dxa"/>
        <w:tblInd w:w="-163" w:type="dxa"/>
        <w:tblLayout w:type="fixed"/>
        <w:tblCellMar>
          <w:left w:w="14" w:type="dxa"/>
          <w:right w:w="14" w:type="dxa"/>
        </w:tblCellMar>
        <w:tblLook w:val="0000"/>
      </w:tblPr>
      <w:tblGrid>
        <w:gridCol w:w="4483"/>
        <w:gridCol w:w="990"/>
        <w:gridCol w:w="90"/>
        <w:gridCol w:w="1170"/>
        <w:gridCol w:w="90"/>
        <w:gridCol w:w="1170"/>
        <w:gridCol w:w="90"/>
        <w:gridCol w:w="1170"/>
        <w:gridCol w:w="90"/>
        <w:gridCol w:w="1260"/>
        <w:gridCol w:w="90"/>
        <w:gridCol w:w="1080"/>
        <w:gridCol w:w="90"/>
        <w:gridCol w:w="1170"/>
        <w:gridCol w:w="90"/>
        <w:gridCol w:w="1170"/>
      </w:tblGrid>
      <w:tr w:rsidR="00CE7602" w:rsidRPr="00701F4E" w:rsidTr="00CE7602">
        <w:trPr>
          <w:trHeight w:val="144"/>
        </w:trPr>
        <w:tc>
          <w:tcPr>
            <w:tcW w:w="4483" w:type="dxa"/>
            <w:vAlign w:val="bottom"/>
          </w:tcPr>
          <w:p w:rsidR="00CE7602" w:rsidRPr="00701F4E" w:rsidRDefault="00CE7602" w:rsidP="00CE7602">
            <w:pPr>
              <w:ind w:left="717" w:right="-17"/>
              <w:rPr>
                <w:rFonts w:ascii="Angsana New" w:eastAsia="SimSun" w:hAnsi="Angsana New"/>
                <w:sz w:val="28"/>
                <w:cs/>
                <w:lang w:val="en-GB" w:eastAsia="zh-CN"/>
              </w:rPr>
            </w:pPr>
          </w:p>
        </w:tc>
        <w:tc>
          <w:tcPr>
            <w:tcW w:w="9810" w:type="dxa"/>
            <w:gridSpan w:val="15"/>
          </w:tcPr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CE7602" w:rsidRPr="00701F4E" w:rsidTr="00CE7602">
        <w:trPr>
          <w:trHeight w:val="144"/>
        </w:trPr>
        <w:tc>
          <w:tcPr>
            <w:tcW w:w="4483" w:type="dxa"/>
            <w:vAlign w:val="bottom"/>
          </w:tcPr>
          <w:p w:rsidR="00CE7602" w:rsidRPr="00701F4E" w:rsidRDefault="00CE7602" w:rsidP="00CE7602">
            <w:pPr>
              <w:ind w:left="717" w:right="-17"/>
              <w:rPr>
                <w:rFonts w:ascii="Angsana New" w:eastAsia="SimSun" w:hAnsi="Angsana New"/>
                <w:sz w:val="28"/>
                <w:cs/>
                <w:lang w:val="en-GB" w:eastAsia="zh-CN"/>
              </w:rPr>
            </w:pPr>
          </w:p>
        </w:tc>
        <w:tc>
          <w:tcPr>
            <w:tcW w:w="9810" w:type="dxa"/>
            <w:gridSpan w:val="15"/>
          </w:tcPr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5F5E1C" w:rsidRPr="00701F4E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701F4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CE7602" w:rsidRPr="00701F4E" w:rsidTr="00CE7602">
        <w:trPr>
          <w:trHeight w:val="144"/>
        </w:trPr>
        <w:tc>
          <w:tcPr>
            <w:tcW w:w="4483" w:type="dxa"/>
            <w:vAlign w:val="bottom"/>
          </w:tcPr>
          <w:p w:rsidR="00CE7602" w:rsidRPr="00701F4E" w:rsidRDefault="00CE7602" w:rsidP="00CE7602">
            <w:pPr>
              <w:ind w:left="717" w:right="-17"/>
              <w:rPr>
                <w:rFonts w:ascii="Angsana New" w:eastAsia="SimSun" w:hAnsi="Angsana New"/>
                <w:sz w:val="28"/>
                <w:cs/>
                <w:lang w:val="en-GB" w:eastAsia="zh-CN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CE7602" w:rsidRPr="00701F4E" w:rsidRDefault="00CE7602" w:rsidP="00CE7602">
            <w:pPr>
              <w:pStyle w:val="BodyTextIndent"/>
              <w:spacing w:before="0" w:after="0"/>
              <w:ind w:right="-7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01F4E">
              <w:rPr>
                <w:b/>
                <w:bCs/>
                <w:sz w:val="28"/>
                <w:szCs w:val="28"/>
                <w:cs/>
              </w:rPr>
              <w:t xml:space="preserve">ธุรกิจตัวแทนนายหน้าในการจัดจำหน่ายแก๊ส </w:t>
            </w:r>
            <w:r w:rsidRPr="00701F4E">
              <w:rPr>
                <w:b/>
                <w:bCs/>
                <w:sz w:val="28"/>
                <w:szCs w:val="28"/>
              </w:rPr>
              <w:t>LPG</w:t>
            </w:r>
          </w:p>
        </w:tc>
        <w:tc>
          <w:tcPr>
            <w:tcW w:w="90" w:type="dxa"/>
          </w:tcPr>
          <w:p w:rsidR="00CE7602" w:rsidRPr="00701F4E" w:rsidRDefault="00CE7602" w:rsidP="00CE7602">
            <w:pPr>
              <w:pStyle w:val="BodyTextIndent"/>
              <w:spacing w:before="0" w:after="0"/>
              <w:ind w:right="-7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ธุรกิจพลังงานทางเลือก</w:t>
            </w:r>
          </w:p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ธุรกิจวิทยุสื่อสารและ </w:t>
            </w:r>
          </w:p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</w:rPr>
              <w:t>Internet of Things (IoT)</w:t>
            </w:r>
          </w:p>
        </w:tc>
        <w:tc>
          <w:tcPr>
            <w:tcW w:w="90" w:type="dxa"/>
          </w:tcPr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E7602" w:rsidRPr="00701F4E" w:rsidTr="00CE7602">
        <w:trPr>
          <w:trHeight w:val="144"/>
        </w:trPr>
        <w:tc>
          <w:tcPr>
            <w:tcW w:w="4483" w:type="dxa"/>
            <w:vAlign w:val="bottom"/>
          </w:tcPr>
          <w:p w:rsidR="00CE7602" w:rsidRPr="00701F4E" w:rsidRDefault="00CE7602" w:rsidP="00CE7602">
            <w:pPr>
              <w:ind w:left="717" w:right="-17"/>
              <w:rPr>
                <w:rFonts w:ascii="Angsana New" w:eastAsia="SimSun" w:hAnsi="Angsana New"/>
                <w:sz w:val="28"/>
                <w:cs/>
                <w:lang w:val="en-GB" w:eastAsia="zh-CN"/>
              </w:rPr>
            </w:pPr>
          </w:p>
        </w:tc>
        <w:tc>
          <w:tcPr>
            <w:tcW w:w="990" w:type="dxa"/>
            <w:vAlign w:val="bottom"/>
          </w:tcPr>
          <w:p w:rsidR="00CE7602" w:rsidRPr="00701F4E" w:rsidRDefault="005F5E1C" w:rsidP="00CE7602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CE7602" w:rsidRPr="00701F4E" w:rsidRDefault="005F5E1C" w:rsidP="00CE7602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" w:type="dxa"/>
          </w:tcPr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CE7602" w:rsidRPr="00701F4E" w:rsidRDefault="005F5E1C" w:rsidP="00CE7602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CE7602" w:rsidRPr="00701F4E" w:rsidRDefault="005F5E1C" w:rsidP="00CE7602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" w:type="dxa"/>
          </w:tcPr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CE7602" w:rsidRPr="00701F4E" w:rsidRDefault="005F5E1C" w:rsidP="00CE7602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CE7602" w:rsidRPr="00701F4E" w:rsidRDefault="005F5E1C" w:rsidP="00CE7602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" w:type="dxa"/>
          </w:tcPr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E7602" w:rsidRPr="00701F4E" w:rsidRDefault="005F5E1C" w:rsidP="00CE7602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CE7602" w:rsidRPr="00701F4E" w:rsidRDefault="005F5E1C" w:rsidP="00CE7602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</w:tr>
      <w:tr w:rsidR="00CE7602" w:rsidRPr="00701F4E" w:rsidTr="00CE7602">
        <w:trPr>
          <w:trHeight w:val="144"/>
        </w:trPr>
        <w:tc>
          <w:tcPr>
            <w:tcW w:w="4483" w:type="dxa"/>
            <w:vAlign w:val="bottom"/>
          </w:tcPr>
          <w:p w:rsidR="00CE7602" w:rsidRPr="00701F4E" w:rsidRDefault="00CE7602" w:rsidP="00CE7602">
            <w:pPr>
              <w:ind w:left="717" w:right="-17"/>
              <w:rPr>
                <w:rFonts w:ascii="Angsana New" w:eastAsia="SimSun" w:hAnsi="Angsana New"/>
                <w:sz w:val="28"/>
                <w:cs/>
                <w:lang w:val="en-GB" w:eastAsia="zh-CN"/>
              </w:rPr>
            </w:pPr>
          </w:p>
        </w:tc>
        <w:tc>
          <w:tcPr>
            <w:tcW w:w="990" w:type="dxa"/>
            <w:vAlign w:val="bottom"/>
          </w:tcPr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</w:tcPr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:rsidR="00CE7602" w:rsidRPr="00701F4E" w:rsidRDefault="00CE7602" w:rsidP="00CE7602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CE7602" w:rsidRPr="00701F4E" w:rsidTr="00CE7602">
        <w:trPr>
          <w:trHeight w:val="60"/>
        </w:trPr>
        <w:tc>
          <w:tcPr>
            <w:tcW w:w="4483" w:type="dxa"/>
            <w:vAlign w:val="bottom"/>
          </w:tcPr>
          <w:p w:rsidR="00CE7602" w:rsidRPr="00701F4E" w:rsidRDefault="00CE7602" w:rsidP="00CE7602">
            <w:pPr>
              <w:ind w:left="717" w:right="-17"/>
              <w:rPr>
                <w:rFonts w:ascii="Angsana New" w:eastAsia="SimSun" w:hAnsi="Angsana New"/>
                <w:sz w:val="28"/>
                <w:cs/>
                <w:lang w:val="en-GB" w:eastAsia="zh-CN"/>
              </w:rPr>
            </w:pPr>
          </w:p>
        </w:tc>
        <w:tc>
          <w:tcPr>
            <w:tcW w:w="990" w:type="dxa"/>
            <w:vAlign w:val="bottom"/>
          </w:tcPr>
          <w:p w:rsidR="00CE7602" w:rsidRPr="00701F4E" w:rsidRDefault="00CE7602" w:rsidP="00CE7602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:rsidR="00CE7602" w:rsidRPr="00701F4E" w:rsidRDefault="00CE7602" w:rsidP="00CE7602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:rsidR="00CE7602" w:rsidRPr="00701F4E" w:rsidRDefault="00CE7602" w:rsidP="00CE76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:rsidR="00CE7602" w:rsidRPr="00701F4E" w:rsidRDefault="00CE7602" w:rsidP="00CE7602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:rsidR="00CE7602" w:rsidRPr="00701F4E" w:rsidRDefault="00CE7602" w:rsidP="00CE76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:rsidR="00CE7602" w:rsidRPr="00701F4E" w:rsidRDefault="00CE7602" w:rsidP="00CE76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CE7602" w:rsidRPr="00701F4E" w:rsidRDefault="00CE7602" w:rsidP="00CE76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:rsidR="00CE7602" w:rsidRPr="00701F4E" w:rsidRDefault="00CE7602" w:rsidP="00CE76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CE7602" w:rsidRPr="00701F4E" w:rsidRDefault="00CE7602" w:rsidP="00CE76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:rsidR="00CE7602" w:rsidRPr="00701F4E" w:rsidRDefault="00CE7602" w:rsidP="00CE76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CE7602" w:rsidRPr="00701F4E" w:rsidRDefault="00CE7602" w:rsidP="00CE76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:rsidR="00CE7602" w:rsidRPr="00701F4E" w:rsidRDefault="00CE7602" w:rsidP="00CE76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CE7602" w:rsidRPr="00701F4E" w:rsidRDefault="00CE7602" w:rsidP="00CE76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:rsidR="00CE7602" w:rsidRPr="00701F4E" w:rsidRDefault="00CE7602" w:rsidP="00CE7602">
            <w:pPr>
              <w:pStyle w:val="EnvelopeReturn"/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:rsidR="00CE7602" w:rsidRPr="00701F4E" w:rsidRDefault="00CE7602" w:rsidP="00CE7602">
            <w:pPr>
              <w:rPr>
                <w:rFonts w:ascii="Angsana New" w:hAnsi="Angsana New"/>
                <w:sz w:val="28"/>
              </w:rPr>
            </w:pPr>
          </w:p>
        </w:tc>
      </w:tr>
      <w:tr w:rsidR="00CE7602" w:rsidRPr="00701F4E" w:rsidTr="007559A8">
        <w:trPr>
          <w:trHeight w:val="144"/>
        </w:trPr>
        <w:tc>
          <w:tcPr>
            <w:tcW w:w="4483" w:type="dxa"/>
            <w:vAlign w:val="bottom"/>
          </w:tcPr>
          <w:p w:rsidR="00CE7602" w:rsidRPr="00701F4E" w:rsidRDefault="004021A0" w:rsidP="00CE7602">
            <w:pPr>
              <w:ind w:left="717" w:right="-17" w:firstLine="17"/>
              <w:rPr>
                <w:rFonts w:ascii="Angsana New" w:hAnsi="Angsana New"/>
                <w:sz w:val="28"/>
                <w:cs/>
                <w:lang w:val="en-GB"/>
              </w:rPr>
            </w:pPr>
            <w:r w:rsidRPr="00701F4E">
              <w:rPr>
                <w:rFonts w:ascii="Angsana New" w:hAnsi="Angsana New"/>
                <w:sz w:val="28"/>
                <w:cs/>
                <w:lang w:val="en-GB"/>
              </w:rPr>
              <w:t>รายได้จากการให้บริการ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 w:val="28"/>
                <w:cs/>
                <w:lang w:val="en-GB"/>
              </w:rPr>
              <w:t>-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 xml:space="preserve"> รับรู้ตลอดช่วงเวลา</w:t>
            </w:r>
          </w:p>
        </w:tc>
        <w:tc>
          <w:tcPr>
            <w:tcW w:w="990" w:type="dxa"/>
            <w:vAlign w:val="center"/>
          </w:tcPr>
          <w:p w:rsidR="00CE7602" w:rsidRPr="00701F4E" w:rsidRDefault="005F5E1C" w:rsidP="00A05C1C">
            <w:pPr>
              <w:pStyle w:val="BodyTextIndent"/>
              <w:tabs>
                <w:tab w:val="decimal" w:pos="889"/>
              </w:tabs>
              <w:spacing w:before="0" w:after="0"/>
              <w:ind w:right="-15" w:hanging="13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369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ind w:right="-72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5F5E1C" w:rsidP="00A05C1C">
            <w:pPr>
              <w:pStyle w:val="BodyTextIndent"/>
              <w:tabs>
                <w:tab w:val="decimal" w:pos="1019"/>
              </w:tabs>
              <w:spacing w:before="0" w:after="0"/>
              <w:ind w:right="-12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270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773"/>
              </w:tabs>
              <w:ind w:right="-72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5F5E1C" w:rsidP="00A05C1C">
            <w:pPr>
              <w:pStyle w:val="BodyTextIndent"/>
              <w:tabs>
                <w:tab w:val="decimal" w:pos="964"/>
              </w:tabs>
              <w:spacing w:before="0" w:after="0"/>
              <w:ind w:right="-10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23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979"/>
              </w:tabs>
              <w:spacing w:before="0" w:after="0"/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5F5E1C" w:rsidP="00A05C1C">
            <w:pPr>
              <w:pStyle w:val="BodyTextIndent"/>
              <w:tabs>
                <w:tab w:val="decimal" w:pos="964"/>
              </w:tabs>
              <w:spacing w:before="0" w:after="0"/>
              <w:ind w:right="-18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42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CE7602" w:rsidRPr="00701F4E" w:rsidRDefault="005F5E1C" w:rsidP="00A05C1C">
            <w:pPr>
              <w:pStyle w:val="BodyTextIndent"/>
              <w:tabs>
                <w:tab w:val="decimal" w:pos="1066"/>
              </w:tabs>
              <w:spacing w:before="0" w:after="0"/>
              <w:ind w:right="-16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28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E7602" w:rsidRPr="00701F4E" w:rsidRDefault="005F5E1C" w:rsidP="00A05C1C">
            <w:pPr>
              <w:pStyle w:val="BodyTextIndent"/>
              <w:tabs>
                <w:tab w:val="decimal" w:pos="931"/>
              </w:tabs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42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E7602" w:rsidRPr="00701F4E" w:rsidRDefault="005F5E1C" w:rsidP="00A05C1C">
            <w:pPr>
              <w:pStyle w:val="BodyTextIndent"/>
              <w:tabs>
                <w:tab w:val="decimal" w:pos="997"/>
              </w:tabs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420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852"/>
              </w:tabs>
              <w:ind w:right="171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5F5E1C" w:rsidP="00A05C1C">
            <w:pPr>
              <w:pStyle w:val="BodyTextIndent"/>
              <w:tabs>
                <w:tab w:val="decimal" w:pos="997"/>
              </w:tabs>
              <w:spacing w:before="0" w:after="0"/>
              <w:ind w:left="-12" w:right="-108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354</w:t>
            </w:r>
          </w:p>
        </w:tc>
      </w:tr>
      <w:tr w:rsidR="00CE7602" w:rsidRPr="00701F4E" w:rsidTr="007559A8">
        <w:trPr>
          <w:trHeight w:val="144"/>
        </w:trPr>
        <w:tc>
          <w:tcPr>
            <w:tcW w:w="4483" w:type="dxa"/>
            <w:vAlign w:val="bottom"/>
          </w:tcPr>
          <w:p w:rsidR="00CE7602" w:rsidRPr="00701F4E" w:rsidRDefault="00CE7602" w:rsidP="00CE7602">
            <w:pPr>
              <w:ind w:left="717" w:right="-17" w:firstLine="17"/>
              <w:rPr>
                <w:rFonts w:ascii="Angsana New" w:hAnsi="Angsana New"/>
                <w:sz w:val="28"/>
                <w:lang w:val="en-GB"/>
              </w:rPr>
            </w:pPr>
            <w:r w:rsidRPr="00701F4E">
              <w:rPr>
                <w:rFonts w:ascii="Angsana New" w:hAnsi="Angsana New"/>
                <w:sz w:val="28"/>
                <w:cs/>
                <w:lang w:val="en-GB"/>
              </w:rPr>
              <w:t>ต้นทุนการให้บริการ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CE7602" w:rsidRPr="00701F4E" w:rsidRDefault="00CE7602" w:rsidP="00A05C1C">
            <w:pPr>
              <w:pStyle w:val="BodyTextIndent"/>
              <w:tabs>
                <w:tab w:val="decimal" w:pos="866"/>
              </w:tabs>
              <w:spacing w:before="0" w:after="0"/>
              <w:ind w:right="-15" w:hanging="13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  <w:cs/>
              </w:rPr>
              <w:t>(</w:t>
            </w:r>
            <w:r w:rsidR="005F5E1C" w:rsidRPr="00701F4E">
              <w:rPr>
                <w:sz w:val="28"/>
                <w:szCs w:val="28"/>
              </w:rPr>
              <w:t>301</w:t>
            </w:r>
            <w:r w:rsidRPr="00701F4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ind w:right="143" w:hanging="13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CE7602" w:rsidRPr="00701F4E" w:rsidRDefault="00CE7602" w:rsidP="00A05C1C">
            <w:pPr>
              <w:pStyle w:val="BodyTextIndent"/>
              <w:tabs>
                <w:tab w:val="decimal" w:pos="1019"/>
              </w:tabs>
              <w:spacing w:before="0" w:after="0"/>
              <w:ind w:right="-12"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</w:rPr>
              <w:t>(</w:t>
            </w:r>
            <w:r w:rsidR="005F5E1C" w:rsidRPr="00701F4E">
              <w:rPr>
                <w:sz w:val="28"/>
                <w:szCs w:val="28"/>
              </w:rPr>
              <w:t>195</w:t>
            </w:r>
            <w:r w:rsidRPr="00701F4E"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773"/>
              </w:tabs>
              <w:ind w:right="143" w:hanging="13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CE7602" w:rsidRPr="00701F4E" w:rsidRDefault="00CE7602" w:rsidP="00A05C1C">
            <w:pPr>
              <w:pStyle w:val="BodyTextIndent"/>
              <w:tabs>
                <w:tab w:val="decimal" w:pos="964"/>
              </w:tabs>
              <w:spacing w:before="0" w:after="0"/>
              <w:ind w:right="-10"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  <w:cs/>
              </w:rPr>
              <w:t>(</w:t>
            </w:r>
            <w:r w:rsidR="005F5E1C" w:rsidRPr="00701F4E">
              <w:rPr>
                <w:sz w:val="28"/>
                <w:szCs w:val="28"/>
              </w:rPr>
              <w:t>17</w:t>
            </w:r>
            <w:r w:rsidRPr="00701F4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979"/>
              </w:tabs>
              <w:spacing w:before="0" w:after="0"/>
              <w:ind w:right="143" w:hanging="13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CE7602" w:rsidRPr="00701F4E" w:rsidRDefault="00CE7602" w:rsidP="00A05C1C">
            <w:pPr>
              <w:pStyle w:val="BodyTextIndent"/>
              <w:tabs>
                <w:tab w:val="decimal" w:pos="964"/>
              </w:tabs>
              <w:spacing w:before="0" w:after="0"/>
              <w:ind w:right="-18"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  <w:cs/>
              </w:rPr>
              <w:t>(</w:t>
            </w:r>
            <w:r w:rsidR="005F5E1C" w:rsidRPr="00701F4E">
              <w:rPr>
                <w:sz w:val="28"/>
                <w:szCs w:val="28"/>
              </w:rPr>
              <w:t>28</w:t>
            </w:r>
            <w:r w:rsidRPr="00701F4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CE7602" w:rsidRPr="00701F4E" w:rsidRDefault="00CE7602" w:rsidP="00A05C1C">
            <w:pPr>
              <w:pStyle w:val="BodyTextIndent"/>
              <w:tabs>
                <w:tab w:val="decimal" w:pos="1066"/>
              </w:tabs>
              <w:spacing w:before="0" w:after="0"/>
              <w:ind w:right="-16"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  <w:cs/>
              </w:rPr>
              <w:t>(</w:t>
            </w:r>
            <w:r w:rsidR="005F5E1C" w:rsidRPr="00701F4E">
              <w:rPr>
                <w:sz w:val="28"/>
                <w:szCs w:val="28"/>
              </w:rPr>
              <w:t>27</w:t>
            </w:r>
            <w:r w:rsidRPr="00701F4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CE7602" w:rsidRPr="00701F4E" w:rsidRDefault="00CE7602" w:rsidP="00A05C1C">
            <w:pPr>
              <w:pStyle w:val="BodyTextIndent"/>
              <w:tabs>
                <w:tab w:val="decimal" w:pos="931"/>
              </w:tabs>
              <w:spacing w:before="0" w:after="0"/>
              <w:ind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  <w:cs/>
              </w:rPr>
              <w:t>(</w:t>
            </w:r>
            <w:r w:rsidR="005F5E1C" w:rsidRPr="00701F4E">
              <w:rPr>
                <w:sz w:val="28"/>
                <w:szCs w:val="28"/>
              </w:rPr>
              <w:t>32</w:t>
            </w:r>
            <w:r w:rsidRPr="00701F4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602" w:rsidRPr="00701F4E" w:rsidRDefault="00CE7602" w:rsidP="00A05C1C">
            <w:pPr>
              <w:pStyle w:val="BodyTextIndent"/>
              <w:tabs>
                <w:tab w:val="decimal" w:pos="997"/>
              </w:tabs>
              <w:spacing w:before="0" w:after="0"/>
              <w:ind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</w:rPr>
              <w:t>(</w:t>
            </w:r>
            <w:r w:rsidR="005F5E1C" w:rsidRPr="00701F4E">
              <w:rPr>
                <w:sz w:val="28"/>
                <w:szCs w:val="28"/>
              </w:rPr>
              <w:t>345</w:t>
            </w:r>
            <w:r w:rsidRPr="00701F4E"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852"/>
              </w:tabs>
              <w:ind w:right="171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602" w:rsidRPr="00701F4E" w:rsidRDefault="00CE7602" w:rsidP="00A05C1C">
            <w:pPr>
              <w:pStyle w:val="BodyTextIndent"/>
              <w:tabs>
                <w:tab w:val="decimal" w:pos="997"/>
              </w:tabs>
              <w:spacing w:before="0" w:after="0"/>
              <w:ind w:left="-12" w:right="-108"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</w:rPr>
              <w:t>(</w:t>
            </w:r>
            <w:r w:rsidR="005F5E1C" w:rsidRPr="00701F4E">
              <w:rPr>
                <w:sz w:val="28"/>
                <w:szCs w:val="28"/>
              </w:rPr>
              <w:t>255</w:t>
            </w:r>
            <w:r w:rsidRPr="00701F4E">
              <w:rPr>
                <w:sz w:val="28"/>
                <w:szCs w:val="28"/>
              </w:rPr>
              <w:t>)</w:t>
            </w:r>
          </w:p>
        </w:tc>
      </w:tr>
      <w:tr w:rsidR="00CE7602" w:rsidRPr="00701F4E" w:rsidTr="007559A8">
        <w:trPr>
          <w:trHeight w:val="144"/>
        </w:trPr>
        <w:tc>
          <w:tcPr>
            <w:tcW w:w="4483" w:type="dxa"/>
            <w:vAlign w:val="bottom"/>
          </w:tcPr>
          <w:p w:rsidR="00CE7602" w:rsidRPr="00701F4E" w:rsidRDefault="00CE7602" w:rsidP="00CE7602">
            <w:pPr>
              <w:ind w:left="717" w:right="-17" w:firstLine="17"/>
              <w:rPr>
                <w:rFonts w:ascii="Angsana New" w:hAnsi="Angsana New"/>
                <w:sz w:val="28"/>
                <w:cs/>
                <w:lang w:val="en-GB"/>
              </w:rPr>
            </w:pPr>
            <w:r w:rsidRPr="00701F4E">
              <w:rPr>
                <w:rFonts w:ascii="Angsana New" w:hAnsi="Angsana New"/>
                <w:sz w:val="28"/>
                <w:cs/>
                <w:lang w:val="en-GB"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CE7602" w:rsidRPr="00701F4E" w:rsidRDefault="005F5E1C" w:rsidP="00A05C1C">
            <w:pPr>
              <w:pStyle w:val="BodyTextIndent"/>
              <w:tabs>
                <w:tab w:val="decimal" w:pos="866"/>
              </w:tabs>
              <w:spacing w:before="0" w:after="0"/>
              <w:ind w:right="-15" w:hanging="13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68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ind w:right="143" w:hanging="13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CE7602" w:rsidRPr="00701F4E" w:rsidRDefault="005F5E1C" w:rsidP="00A05C1C">
            <w:pPr>
              <w:pStyle w:val="BodyTextIndent"/>
              <w:tabs>
                <w:tab w:val="decimal" w:pos="1019"/>
              </w:tabs>
              <w:spacing w:before="0" w:after="0"/>
              <w:ind w:right="-12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75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773"/>
              </w:tabs>
              <w:ind w:right="143" w:hanging="13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CE7602" w:rsidRPr="00701F4E" w:rsidRDefault="005F5E1C" w:rsidP="00A05C1C">
            <w:pPr>
              <w:pStyle w:val="BodyTextIndent"/>
              <w:tabs>
                <w:tab w:val="decimal" w:pos="964"/>
              </w:tabs>
              <w:spacing w:before="0" w:after="0"/>
              <w:ind w:right="-10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6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979"/>
              </w:tabs>
              <w:spacing w:before="0" w:after="0"/>
              <w:ind w:right="143" w:hanging="1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CE7602" w:rsidRPr="00701F4E" w:rsidRDefault="005F5E1C" w:rsidP="00A05C1C">
            <w:pPr>
              <w:pStyle w:val="BodyTextIndent"/>
              <w:tabs>
                <w:tab w:val="decimal" w:pos="964"/>
              </w:tabs>
              <w:spacing w:before="0" w:after="0"/>
              <w:ind w:right="-18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14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CE7602" w:rsidRPr="00701F4E" w:rsidRDefault="005F5E1C" w:rsidP="00A05C1C">
            <w:pPr>
              <w:pStyle w:val="BodyTextIndent"/>
              <w:tabs>
                <w:tab w:val="decimal" w:pos="1066"/>
              </w:tabs>
              <w:spacing w:before="0" w:after="0"/>
              <w:ind w:right="-16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1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CE7602" w:rsidRPr="00701F4E" w:rsidRDefault="005F5E1C" w:rsidP="00A05C1C">
            <w:pPr>
              <w:pStyle w:val="BodyTextIndent"/>
              <w:tabs>
                <w:tab w:val="decimal" w:pos="931"/>
              </w:tabs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10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7602" w:rsidRPr="00701F4E" w:rsidRDefault="005F5E1C" w:rsidP="00A05C1C">
            <w:pPr>
              <w:pStyle w:val="BodyTextIndent"/>
              <w:tabs>
                <w:tab w:val="decimal" w:pos="997"/>
              </w:tabs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75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852"/>
              </w:tabs>
              <w:ind w:right="171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7602" w:rsidRPr="00701F4E" w:rsidRDefault="005F5E1C" w:rsidP="00A05C1C">
            <w:pPr>
              <w:pStyle w:val="BodyTextIndent"/>
              <w:tabs>
                <w:tab w:val="decimal" w:pos="997"/>
              </w:tabs>
              <w:spacing w:before="0" w:after="0"/>
              <w:ind w:left="-12" w:right="-108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99</w:t>
            </w:r>
          </w:p>
        </w:tc>
      </w:tr>
      <w:tr w:rsidR="00CE7602" w:rsidRPr="00701F4E" w:rsidTr="007559A8">
        <w:trPr>
          <w:trHeight w:hRule="exact" w:val="144"/>
        </w:trPr>
        <w:tc>
          <w:tcPr>
            <w:tcW w:w="4483" w:type="dxa"/>
            <w:vAlign w:val="bottom"/>
          </w:tcPr>
          <w:p w:rsidR="00CE7602" w:rsidRPr="00701F4E" w:rsidRDefault="00CE7602" w:rsidP="00CE7602">
            <w:pPr>
              <w:ind w:left="717" w:right="-17" w:firstLine="17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9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</w:tabs>
              <w:spacing w:before="0" w:after="0"/>
              <w:ind w:right="143" w:hanging="13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</w:tabs>
              <w:spacing w:before="0" w:after="0"/>
              <w:ind w:right="143" w:hanging="1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</w:tabs>
              <w:spacing w:before="0" w:after="0"/>
              <w:ind w:right="143" w:hanging="1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</w:tabs>
              <w:spacing w:before="0" w:after="0"/>
              <w:ind w:right="143" w:hanging="1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</w:tr>
      <w:tr w:rsidR="00CE7602" w:rsidRPr="00701F4E" w:rsidTr="007559A8">
        <w:trPr>
          <w:trHeight w:val="144"/>
        </w:trPr>
        <w:tc>
          <w:tcPr>
            <w:tcW w:w="4483" w:type="dxa"/>
            <w:vAlign w:val="bottom"/>
          </w:tcPr>
          <w:p w:rsidR="00CE7602" w:rsidRPr="00701F4E" w:rsidRDefault="00CE7602" w:rsidP="00CE7602">
            <w:pPr>
              <w:ind w:left="717" w:right="-17" w:firstLine="17"/>
              <w:rPr>
                <w:rFonts w:ascii="Angsana New" w:hAnsi="Angsana New"/>
                <w:sz w:val="28"/>
                <w:cs/>
                <w:lang w:val="en-GB"/>
              </w:rPr>
            </w:pPr>
            <w:r w:rsidRPr="00701F4E">
              <w:rPr>
                <w:rFonts w:ascii="Angsana New" w:hAnsi="Angsana New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9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</w:tabs>
              <w:spacing w:before="0" w:after="0"/>
              <w:ind w:right="143" w:hanging="13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</w:tabs>
              <w:spacing w:before="0" w:after="0"/>
              <w:ind w:right="143" w:hanging="1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</w:tabs>
              <w:spacing w:before="0" w:after="0"/>
              <w:ind w:right="143" w:hanging="1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</w:tabs>
              <w:spacing w:before="0" w:after="0"/>
              <w:ind w:right="143" w:hanging="1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E7602" w:rsidRPr="00701F4E" w:rsidRDefault="005F5E1C" w:rsidP="00A05C1C">
            <w:pPr>
              <w:pStyle w:val="BodyTextIndent"/>
              <w:tabs>
                <w:tab w:val="decimal" w:pos="997"/>
              </w:tabs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105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E7602" w:rsidRPr="00701F4E" w:rsidRDefault="005F5E1C" w:rsidP="00A05C1C">
            <w:pPr>
              <w:pStyle w:val="BodyTextIndent"/>
              <w:tabs>
                <w:tab w:val="decimal" w:pos="997"/>
              </w:tabs>
              <w:spacing w:before="0" w:after="0"/>
              <w:ind w:left="-12" w:right="-108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49</w:t>
            </w:r>
          </w:p>
        </w:tc>
      </w:tr>
      <w:tr w:rsidR="00CE7602" w:rsidRPr="00701F4E" w:rsidTr="007559A8">
        <w:trPr>
          <w:trHeight w:val="144"/>
        </w:trPr>
        <w:tc>
          <w:tcPr>
            <w:tcW w:w="4483" w:type="dxa"/>
            <w:vAlign w:val="center"/>
          </w:tcPr>
          <w:p w:rsidR="00CE7602" w:rsidRPr="00701F4E" w:rsidRDefault="00CE7602" w:rsidP="00CE7602">
            <w:pPr>
              <w:ind w:left="717" w:right="-17" w:firstLine="17"/>
              <w:rPr>
                <w:rFonts w:ascii="Angsana New" w:hAnsi="Angsana New"/>
                <w:sz w:val="28"/>
                <w:cs/>
                <w:lang w:val="en-GB"/>
              </w:rPr>
            </w:pPr>
            <w:r w:rsidRPr="00701F4E">
              <w:rPr>
                <w:rFonts w:ascii="Angsana New" w:hAnsi="Angsana New"/>
                <w:sz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9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</w:tabs>
              <w:spacing w:before="0" w:after="0"/>
              <w:ind w:right="143" w:hanging="13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866"/>
              </w:tabs>
              <w:ind w:right="143" w:hanging="13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866"/>
              </w:tabs>
              <w:ind w:right="143" w:hanging="13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  <w:tab w:val="decimal" w:pos="979"/>
              </w:tabs>
              <w:spacing w:before="0" w:after="0"/>
              <w:ind w:right="143" w:hanging="13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E7602" w:rsidRPr="00701F4E" w:rsidRDefault="00CE7602" w:rsidP="00A05C1C">
            <w:pPr>
              <w:pStyle w:val="BodyTextIndent"/>
              <w:tabs>
                <w:tab w:val="decimal" w:pos="997"/>
              </w:tabs>
              <w:spacing w:before="0" w:after="0"/>
              <w:ind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  <w:cs/>
              </w:rPr>
              <w:t>(</w:t>
            </w:r>
            <w:r w:rsidR="005F5E1C" w:rsidRPr="00701F4E">
              <w:rPr>
                <w:sz w:val="28"/>
                <w:szCs w:val="28"/>
              </w:rPr>
              <w:t>16</w:t>
            </w:r>
            <w:r w:rsidRPr="00701F4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ind w:right="171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E7602" w:rsidRPr="00701F4E" w:rsidRDefault="00CE7602" w:rsidP="00A05C1C">
            <w:pPr>
              <w:pStyle w:val="BodyTextIndent"/>
              <w:tabs>
                <w:tab w:val="decimal" w:pos="997"/>
              </w:tabs>
              <w:spacing w:before="0" w:after="0"/>
              <w:ind w:left="-12" w:right="-108"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  <w:cs/>
              </w:rPr>
              <w:t>(</w:t>
            </w:r>
            <w:r w:rsidR="005F5E1C" w:rsidRPr="00701F4E">
              <w:rPr>
                <w:sz w:val="28"/>
                <w:szCs w:val="28"/>
              </w:rPr>
              <w:t>15</w:t>
            </w:r>
            <w:r w:rsidRPr="00701F4E">
              <w:rPr>
                <w:sz w:val="28"/>
                <w:szCs w:val="28"/>
                <w:cs/>
              </w:rPr>
              <w:t>)</w:t>
            </w:r>
          </w:p>
        </w:tc>
      </w:tr>
      <w:tr w:rsidR="00CE7602" w:rsidRPr="00701F4E" w:rsidTr="007559A8">
        <w:trPr>
          <w:trHeight w:val="144"/>
        </w:trPr>
        <w:tc>
          <w:tcPr>
            <w:tcW w:w="4483" w:type="dxa"/>
            <w:vAlign w:val="center"/>
          </w:tcPr>
          <w:p w:rsidR="00CE7602" w:rsidRPr="00701F4E" w:rsidRDefault="00CE7602" w:rsidP="00CE7602">
            <w:pPr>
              <w:ind w:left="717" w:right="-17" w:firstLine="17"/>
              <w:rPr>
                <w:rFonts w:ascii="Angsana New" w:hAnsi="Angsana New"/>
                <w:sz w:val="28"/>
                <w:lang w:val="en-GB"/>
              </w:rPr>
            </w:pPr>
            <w:r w:rsidRPr="00701F4E">
              <w:rPr>
                <w:rFonts w:ascii="Angsana New" w:hAnsi="Angsana New"/>
                <w:sz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</w:tabs>
              <w:spacing w:before="0" w:after="0"/>
              <w:ind w:right="143" w:hanging="13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866"/>
              </w:tabs>
              <w:ind w:right="143" w:hanging="13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tabs>
                <w:tab w:val="decimal" w:pos="866"/>
              </w:tabs>
              <w:ind w:right="143" w:hanging="13"/>
              <w:jc w:val="right"/>
              <w:rPr>
                <w:rFonts w:ascii="Angsana New" w:eastAsia="Malgun Gothic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  <w:tab w:val="decimal" w:pos="979"/>
              </w:tabs>
              <w:spacing w:before="0" w:after="0"/>
              <w:ind w:right="143" w:hanging="13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E7602" w:rsidRPr="00701F4E" w:rsidRDefault="00CE7602" w:rsidP="00A05C1C">
            <w:pPr>
              <w:pStyle w:val="BodyTextIndent"/>
              <w:tabs>
                <w:tab w:val="decimal" w:pos="997"/>
              </w:tabs>
              <w:spacing w:before="0" w:after="0"/>
              <w:ind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  <w:cs/>
              </w:rPr>
              <w:t>(</w:t>
            </w:r>
            <w:r w:rsidR="005F5E1C" w:rsidRPr="00701F4E">
              <w:rPr>
                <w:sz w:val="28"/>
                <w:szCs w:val="28"/>
              </w:rPr>
              <w:t>124</w:t>
            </w:r>
            <w:r w:rsidRPr="00701F4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EnvelopeReturn"/>
              <w:ind w:right="171"/>
              <w:jc w:val="right"/>
              <w:rPr>
                <w:rFonts w:ascii="Angsana New" w:eastAsia="Malgun Gothic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E7602" w:rsidRPr="00701F4E" w:rsidRDefault="00CE7602" w:rsidP="00A05C1C">
            <w:pPr>
              <w:pStyle w:val="BodyTextIndent"/>
              <w:tabs>
                <w:tab w:val="decimal" w:pos="997"/>
              </w:tabs>
              <w:spacing w:before="0" w:after="0"/>
              <w:ind w:left="-12" w:right="-108"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  <w:cs/>
              </w:rPr>
              <w:t>(</w:t>
            </w:r>
            <w:r w:rsidR="005F5E1C" w:rsidRPr="00701F4E">
              <w:rPr>
                <w:sz w:val="28"/>
                <w:szCs w:val="28"/>
              </w:rPr>
              <w:t>137</w:t>
            </w:r>
            <w:r w:rsidRPr="00701F4E">
              <w:rPr>
                <w:sz w:val="28"/>
                <w:szCs w:val="28"/>
                <w:cs/>
              </w:rPr>
              <w:t>)</w:t>
            </w:r>
          </w:p>
        </w:tc>
      </w:tr>
      <w:tr w:rsidR="00CE7602" w:rsidRPr="00701F4E" w:rsidTr="007559A8">
        <w:trPr>
          <w:trHeight w:val="144"/>
        </w:trPr>
        <w:tc>
          <w:tcPr>
            <w:tcW w:w="4483" w:type="dxa"/>
            <w:vAlign w:val="center"/>
          </w:tcPr>
          <w:p w:rsidR="00CE7602" w:rsidRPr="00701F4E" w:rsidRDefault="00CE7602" w:rsidP="00CE7602">
            <w:pPr>
              <w:ind w:left="717" w:right="-17" w:firstLine="17"/>
              <w:rPr>
                <w:rFonts w:ascii="Angsana New" w:hAnsi="Angsana New"/>
                <w:sz w:val="28"/>
                <w:cs/>
                <w:lang w:val="en-GB"/>
              </w:rPr>
            </w:pPr>
            <w:r w:rsidRPr="00701F4E">
              <w:rPr>
                <w:rFonts w:ascii="Angsana New" w:hAnsi="Angsana New"/>
                <w:sz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9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</w:tabs>
              <w:spacing w:before="0" w:after="0"/>
              <w:ind w:right="143" w:hanging="13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</w:tabs>
              <w:spacing w:before="0" w:after="0"/>
              <w:ind w:right="143" w:hanging="1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</w:tabs>
              <w:spacing w:before="0" w:after="0"/>
              <w:ind w:right="143" w:hanging="1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</w:tabs>
              <w:spacing w:before="0" w:after="0"/>
              <w:ind w:right="143" w:hanging="13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E7602" w:rsidRPr="00701F4E" w:rsidRDefault="00CE7602" w:rsidP="00A05C1C">
            <w:pPr>
              <w:pStyle w:val="BodyTextIndent"/>
              <w:tabs>
                <w:tab w:val="decimal" w:pos="997"/>
              </w:tabs>
              <w:spacing w:before="0" w:after="0"/>
              <w:ind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  <w:cs/>
              </w:rPr>
              <w:t>(</w:t>
            </w:r>
            <w:r w:rsidR="005F5E1C" w:rsidRPr="00701F4E">
              <w:rPr>
                <w:sz w:val="28"/>
                <w:szCs w:val="28"/>
              </w:rPr>
              <w:t>8</w:t>
            </w:r>
            <w:r w:rsidRPr="00701F4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E7602" w:rsidRPr="00701F4E" w:rsidRDefault="00CE7602" w:rsidP="00A05C1C">
            <w:pPr>
              <w:pStyle w:val="BodyTextIndent"/>
              <w:tabs>
                <w:tab w:val="decimal" w:pos="997"/>
              </w:tabs>
              <w:spacing w:before="0" w:after="0"/>
              <w:ind w:left="-12" w:right="-108"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  <w:cs/>
              </w:rPr>
              <w:t>(</w:t>
            </w:r>
            <w:r w:rsidR="005F5E1C" w:rsidRPr="00701F4E">
              <w:rPr>
                <w:sz w:val="28"/>
                <w:szCs w:val="28"/>
              </w:rPr>
              <w:t>8</w:t>
            </w:r>
            <w:r w:rsidRPr="00701F4E">
              <w:rPr>
                <w:sz w:val="28"/>
                <w:szCs w:val="28"/>
                <w:cs/>
              </w:rPr>
              <w:t>)</w:t>
            </w:r>
          </w:p>
        </w:tc>
      </w:tr>
      <w:tr w:rsidR="00CE7602" w:rsidRPr="00701F4E" w:rsidTr="007559A8">
        <w:trPr>
          <w:trHeight w:val="144"/>
        </w:trPr>
        <w:tc>
          <w:tcPr>
            <w:tcW w:w="4483" w:type="dxa"/>
            <w:vAlign w:val="center"/>
          </w:tcPr>
          <w:p w:rsidR="00CE7602" w:rsidRPr="00701F4E" w:rsidRDefault="00CE7602" w:rsidP="00CE7602">
            <w:pPr>
              <w:ind w:left="717" w:right="-17" w:firstLine="17"/>
              <w:rPr>
                <w:rFonts w:ascii="Angsana New" w:hAnsi="Angsana New"/>
                <w:sz w:val="28"/>
                <w:cs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กำไรก่อนรายได้ (ค่าใช้จ่าย) ภาษีเงินได้</w:t>
            </w:r>
          </w:p>
        </w:tc>
        <w:tc>
          <w:tcPr>
            <w:tcW w:w="9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</w:tabs>
              <w:spacing w:before="0" w:after="0"/>
              <w:ind w:right="143" w:hanging="13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</w:tabs>
              <w:spacing w:before="0" w:after="0"/>
              <w:ind w:right="143" w:hanging="1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</w:tabs>
              <w:spacing w:before="0" w:after="0"/>
              <w:ind w:right="143" w:hanging="1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</w:tabs>
              <w:spacing w:before="0" w:after="0"/>
              <w:ind w:right="143" w:hanging="13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E7602" w:rsidRPr="00701F4E" w:rsidRDefault="005F5E1C" w:rsidP="00A05C1C">
            <w:pPr>
              <w:pStyle w:val="BodyTextIndent"/>
              <w:tabs>
                <w:tab w:val="decimal" w:pos="997"/>
              </w:tabs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32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E7602" w:rsidRPr="00701F4E" w:rsidRDefault="00CE7602" w:rsidP="00A05C1C">
            <w:pPr>
              <w:pStyle w:val="BodyTextIndent"/>
              <w:tabs>
                <w:tab w:val="decimal" w:pos="997"/>
              </w:tabs>
              <w:spacing w:before="0" w:after="0"/>
              <w:ind w:left="-12" w:right="-108"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(</w:t>
            </w:r>
            <w:r w:rsidR="005F5E1C" w:rsidRPr="00701F4E">
              <w:rPr>
                <w:sz w:val="28"/>
                <w:szCs w:val="28"/>
              </w:rPr>
              <w:t>12</w:t>
            </w:r>
            <w:r w:rsidRPr="00701F4E">
              <w:rPr>
                <w:sz w:val="28"/>
                <w:szCs w:val="28"/>
              </w:rPr>
              <w:t>)</w:t>
            </w:r>
          </w:p>
        </w:tc>
      </w:tr>
      <w:tr w:rsidR="00CE7602" w:rsidRPr="00701F4E" w:rsidTr="007559A8">
        <w:trPr>
          <w:trHeight w:val="144"/>
        </w:trPr>
        <w:tc>
          <w:tcPr>
            <w:tcW w:w="4483" w:type="dxa"/>
            <w:vAlign w:val="center"/>
          </w:tcPr>
          <w:p w:rsidR="00CE7602" w:rsidRPr="00701F4E" w:rsidRDefault="00CE7602" w:rsidP="00CE7602">
            <w:pPr>
              <w:ind w:left="717" w:right="-17" w:firstLine="17"/>
              <w:rPr>
                <w:rFonts w:ascii="Angsana New" w:hAnsi="Angsana New"/>
                <w:sz w:val="28"/>
                <w:lang w:val="en-GB"/>
              </w:rPr>
            </w:pPr>
            <w:r w:rsidRPr="00701F4E">
              <w:rPr>
                <w:rFonts w:ascii="Angsana New" w:hAnsi="Angsana New"/>
                <w:sz w:val="28"/>
                <w:cs/>
                <w:lang w:val="en-GB"/>
              </w:rPr>
              <w:t>รายได้ (ค่าใช้จ่าย) ภาษีเงินได้</w:t>
            </w:r>
          </w:p>
        </w:tc>
        <w:tc>
          <w:tcPr>
            <w:tcW w:w="9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</w:tabs>
              <w:spacing w:before="0" w:after="0"/>
              <w:ind w:right="143" w:hanging="13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</w:tabs>
              <w:spacing w:before="0" w:after="0"/>
              <w:ind w:right="143" w:hanging="1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</w:tabs>
              <w:spacing w:before="0" w:after="0"/>
              <w:ind w:right="143" w:hanging="1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</w:tabs>
              <w:spacing w:before="0" w:after="0"/>
              <w:ind w:right="143" w:hanging="1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E7602" w:rsidRPr="00701F4E" w:rsidRDefault="005F5E1C" w:rsidP="00A05C1C">
            <w:pPr>
              <w:pStyle w:val="BodyTextIndent"/>
              <w:tabs>
                <w:tab w:val="decimal" w:pos="997"/>
              </w:tabs>
              <w:spacing w:before="0" w:after="0"/>
              <w:ind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</w:rPr>
              <w:t>3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E7602" w:rsidRPr="00701F4E" w:rsidRDefault="00CE7602" w:rsidP="00A05C1C">
            <w:pPr>
              <w:pStyle w:val="BodyTextIndent"/>
              <w:tabs>
                <w:tab w:val="decimal" w:pos="997"/>
              </w:tabs>
              <w:spacing w:before="0" w:after="0"/>
              <w:ind w:left="-12" w:right="-108"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  <w:cs/>
              </w:rPr>
              <w:t>(</w:t>
            </w:r>
            <w:r w:rsidR="005F5E1C" w:rsidRPr="00701F4E">
              <w:rPr>
                <w:sz w:val="28"/>
                <w:szCs w:val="28"/>
              </w:rPr>
              <w:t>1</w:t>
            </w:r>
            <w:r w:rsidRPr="00701F4E">
              <w:rPr>
                <w:sz w:val="28"/>
                <w:szCs w:val="28"/>
                <w:cs/>
              </w:rPr>
              <w:t>)</w:t>
            </w:r>
          </w:p>
        </w:tc>
      </w:tr>
      <w:tr w:rsidR="00CE7602" w:rsidRPr="00701F4E" w:rsidTr="007559A8">
        <w:trPr>
          <w:trHeight w:val="144"/>
        </w:trPr>
        <w:tc>
          <w:tcPr>
            <w:tcW w:w="4483" w:type="dxa"/>
            <w:vAlign w:val="center"/>
          </w:tcPr>
          <w:p w:rsidR="00CE7602" w:rsidRPr="00701F4E" w:rsidRDefault="00CE7602" w:rsidP="00CE7602">
            <w:pPr>
              <w:ind w:left="717" w:right="-17" w:firstLine="17"/>
              <w:rPr>
                <w:rFonts w:ascii="Angsana New" w:hAnsi="Angsana New"/>
                <w:b/>
                <w:bCs/>
                <w:sz w:val="28"/>
                <w:lang w:val="en-GB"/>
              </w:rPr>
            </w:pPr>
            <w:r w:rsidRPr="00701F4E">
              <w:rPr>
                <w:rFonts w:ascii="Angsana New" w:hAnsi="Angsana New"/>
                <w:spacing w:val="-8"/>
                <w:sz w:val="28"/>
                <w:cs/>
                <w:lang w:val="en-GB"/>
              </w:rPr>
              <w:t>ส่วนแบ่งกำไรจากเงินลงทุนในการร่วมค้า</w:t>
            </w:r>
          </w:p>
        </w:tc>
        <w:tc>
          <w:tcPr>
            <w:tcW w:w="9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</w:tabs>
              <w:spacing w:before="0" w:after="0"/>
              <w:ind w:right="143" w:hanging="13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</w:tabs>
              <w:spacing w:before="0" w:after="0"/>
              <w:ind w:right="143" w:hanging="1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</w:tabs>
              <w:spacing w:before="0" w:after="0"/>
              <w:ind w:right="143" w:hanging="1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</w:tabs>
              <w:spacing w:before="0" w:after="0"/>
              <w:ind w:right="143" w:hanging="1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-11" w:firstLine="0"/>
              <w:jc w:val="center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602" w:rsidRPr="00701F4E" w:rsidRDefault="00CE7602" w:rsidP="00A05C1C">
            <w:pPr>
              <w:pStyle w:val="BodyTextIndent"/>
              <w:tabs>
                <w:tab w:val="decimal" w:pos="997"/>
              </w:tabs>
              <w:spacing w:before="0" w:after="0"/>
              <w:ind w:left="-12" w:right="-108"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</w:rPr>
              <w:t>(</w:t>
            </w:r>
            <w:r w:rsidR="005F5E1C" w:rsidRPr="00701F4E">
              <w:rPr>
                <w:sz w:val="28"/>
                <w:szCs w:val="28"/>
              </w:rPr>
              <w:t>1</w:t>
            </w:r>
            <w:r w:rsidRPr="00701F4E">
              <w:rPr>
                <w:sz w:val="28"/>
                <w:szCs w:val="28"/>
              </w:rPr>
              <w:t>)</w:t>
            </w:r>
          </w:p>
        </w:tc>
      </w:tr>
      <w:tr w:rsidR="00CE7602" w:rsidRPr="00701F4E" w:rsidTr="007559A8">
        <w:trPr>
          <w:trHeight w:val="144"/>
        </w:trPr>
        <w:tc>
          <w:tcPr>
            <w:tcW w:w="4483" w:type="dxa"/>
            <w:vAlign w:val="center"/>
          </w:tcPr>
          <w:p w:rsidR="00CE7602" w:rsidRPr="00701F4E" w:rsidRDefault="00CE7602" w:rsidP="00CE7602">
            <w:pPr>
              <w:ind w:left="717" w:right="-17" w:firstLine="17"/>
              <w:rPr>
                <w:rFonts w:ascii="Angsana New" w:hAnsi="Angsana New"/>
                <w:sz w:val="28"/>
                <w:lang w:val="en-GB"/>
              </w:rPr>
            </w:pPr>
            <w:r w:rsidRPr="00701F4E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กำไร</w:t>
            </w:r>
            <w:r w:rsidRPr="00701F4E">
              <w:rPr>
                <w:rFonts w:ascii="Angsana New" w:hAnsi="Angsana New"/>
                <w:b/>
                <w:bCs/>
                <w:sz w:val="28"/>
                <w:lang w:val="en-GB"/>
              </w:rPr>
              <w:t xml:space="preserve"> </w:t>
            </w:r>
            <w:r w:rsidRPr="00701F4E">
              <w:rPr>
                <w:rFonts w:ascii="Angsana New" w:hAnsi="Angsana New"/>
                <w:b/>
                <w:bCs/>
                <w:sz w:val="28"/>
              </w:rPr>
              <w:t>(</w:t>
            </w:r>
            <w:r w:rsidRPr="00701F4E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  <w:r w:rsidRPr="00701F4E">
              <w:rPr>
                <w:rFonts w:ascii="Angsana New" w:hAnsi="Angsana New"/>
                <w:b/>
                <w:bCs/>
                <w:sz w:val="28"/>
              </w:rPr>
              <w:t xml:space="preserve">) </w:t>
            </w:r>
            <w:r w:rsidRPr="00701F4E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สำหรับงวด</w:t>
            </w:r>
          </w:p>
        </w:tc>
        <w:tc>
          <w:tcPr>
            <w:tcW w:w="9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</w:tabs>
              <w:spacing w:before="0" w:after="0"/>
              <w:ind w:right="143" w:hanging="13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</w:tabs>
              <w:spacing w:before="0" w:after="0"/>
              <w:ind w:right="143" w:hanging="1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</w:tabs>
              <w:spacing w:before="0" w:after="0"/>
              <w:ind w:right="143" w:hanging="1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tabs>
                <w:tab w:val="decimal" w:pos="866"/>
              </w:tabs>
              <w:spacing w:before="0" w:after="0"/>
              <w:ind w:right="143" w:hanging="13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E7602" w:rsidRPr="00701F4E" w:rsidRDefault="005F5E1C" w:rsidP="00A05C1C">
            <w:pPr>
              <w:pStyle w:val="BodyTextIndent"/>
              <w:tabs>
                <w:tab w:val="decimal" w:pos="997"/>
              </w:tabs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701F4E">
              <w:rPr>
                <w:sz w:val="28"/>
                <w:szCs w:val="28"/>
              </w:rPr>
              <w:t>35</w:t>
            </w:r>
          </w:p>
        </w:tc>
        <w:tc>
          <w:tcPr>
            <w:tcW w:w="90" w:type="dxa"/>
            <w:vAlign w:val="center"/>
          </w:tcPr>
          <w:p w:rsidR="00CE7602" w:rsidRPr="00701F4E" w:rsidRDefault="00CE7602" w:rsidP="007559A8">
            <w:pPr>
              <w:pStyle w:val="BodyTextIndent"/>
              <w:spacing w:before="0" w:after="0"/>
              <w:ind w:right="171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E7602" w:rsidRPr="00701F4E" w:rsidRDefault="00CE7602" w:rsidP="00A05C1C">
            <w:pPr>
              <w:pStyle w:val="BodyTextIndent"/>
              <w:tabs>
                <w:tab w:val="decimal" w:pos="997"/>
              </w:tabs>
              <w:spacing w:before="0" w:after="0"/>
              <w:ind w:left="-12" w:right="-108" w:firstLine="0"/>
              <w:jc w:val="left"/>
              <w:rPr>
                <w:sz w:val="28"/>
                <w:szCs w:val="28"/>
                <w:cs/>
              </w:rPr>
            </w:pPr>
            <w:r w:rsidRPr="00701F4E">
              <w:rPr>
                <w:sz w:val="28"/>
                <w:szCs w:val="28"/>
              </w:rPr>
              <w:t>(</w:t>
            </w:r>
            <w:r w:rsidR="005F5E1C" w:rsidRPr="00701F4E">
              <w:rPr>
                <w:sz w:val="28"/>
                <w:szCs w:val="28"/>
              </w:rPr>
              <w:t>14</w:t>
            </w:r>
            <w:r w:rsidRPr="00701F4E">
              <w:rPr>
                <w:sz w:val="28"/>
                <w:szCs w:val="28"/>
              </w:rPr>
              <w:t>)</w:t>
            </w:r>
          </w:p>
        </w:tc>
      </w:tr>
    </w:tbl>
    <w:p w:rsidR="00CE7602" w:rsidRPr="007E67D8" w:rsidRDefault="00CE7602" w:rsidP="00701F4E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ind w:right="-50"/>
        <w:rPr>
          <w:rFonts w:ascii="Angsana New" w:hAnsi="Angsana New"/>
          <w:b/>
          <w:bCs/>
          <w:szCs w:val="24"/>
        </w:rPr>
      </w:pPr>
    </w:p>
    <w:p w:rsidR="004C515F" w:rsidRPr="007E67D8" w:rsidRDefault="004C515F" w:rsidP="004C515F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jc w:val="right"/>
        <w:rPr>
          <w:rFonts w:ascii="Angsana New" w:hAnsi="Angsana New"/>
          <w:sz w:val="32"/>
          <w:szCs w:val="32"/>
        </w:rPr>
        <w:sectPr w:rsidR="004C515F" w:rsidRPr="007E67D8" w:rsidSect="00701F4E">
          <w:headerReference w:type="default" r:id="rId12"/>
          <w:footerReference w:type="default" r:id="rId13"/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24" w:bottom="720" w:left="1440" w:header="864" w:footer="432" w:gutter="0"/>
          <w:cols w:space="720"/>
        </w:sectPr>
      </w:pPr>
    </w:p>
    <w:p w:rsidR="00223AEC" w:rsidRPr="007E67D8" w:rsidRDefault="005F5E1C" w:rsidP="004C515F">
      <w:pPr>
        <w:tabs>
          <w:tab w:val="left" w:pos="540"/>
          <w:tab w:val="left" w:pos="1440"/>
          <w:tab w:val="left" w:pos="216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5F5E1C">
        <w:rPr>
          <w:rFonts w:ascii="Angsana New" w:hAnsi="Angsana New"/>
          <w:b/>
          <w:bCs/>
          <w:sz w:val="32"/>
          <w:szCs w:val="32"/>
        </w:rPr>
        <w:t>29</w:t>
      </w:r>
      <w:r w:rsidR="000D2AD5" w:rsidRPr="007E67D8">
        <w:rPr>
          <w:rFonts w:ascii="Angsana New" w:hAnsi="Angsana New"/>
          <w:b/>
          <w:bCs/>
          <w:sz w:val="32"/>
          <w:szCs w:val="32"/>
        </w:rPr>
        <w:t>.</w:t>
      </w:r>
      <w:r w:rsidR="00223AEC" w:rsidRPr="007E67D8">
        <w:rPr>
          <w:rFonts w:ascii="Angsana New" w:hAnsi="Angsana New"/>
          <w:b/>
          <w:bCs/>
          <w:sz w:val="32"/>
          <w:szCs w:val="32"/>
        </w:rPr>
        <w:tab/>
      </w:r>
      <w:r w:rsidR="00223AEC" w:rsidRPr="007E67D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6A5E7B" w:rsidRPr="007E67D8" w:rsidRDefault="001E5198" w:rsidP="003B7EFC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>บริษัท</w:t>
      </w:r>
      <w:r w:rsidR="006A5E7B" w:rsidRPr="007E67D8">
        <w:rPr>
          <w:rFonts w:ascii="Angsana New" w:hAnsi="Angsana New" w:hint="cs"/>
          <w:sz w:val="32"/>
          <w:szCs w:val="32"/>
          <w:cs/>
        </w:rPr>
        <w:t>และบริษัทย่</w:t>
      </w:r>
      <w:r w:rsidR="00457581" w:rsidRPr="007E67D8">
        <w:rPr>
          <w:rFonts w:ascii="Angsana New" w:hAnsi="Angsana New" w:hint="cs"/>
          <w:sz w:val="32"/>
          <w:szCs w:val="32"/>
          <w:cs/>
        </w:rPr>
        <w:t>อยมีภาระผูกพันและหนี้สินที่อาจ</w:t>
      </w:r>
      <w:r w:rsidR="006A5E7B" w:rsidRPr="007E67D8">
        <w:rPr>
          <w:rFonts w:ascii="Angsana New" w:hAnsi="Angsana New" w:hint="cs"/>
          <w:sz w:val="32"/>
          <w:szCs w:val="32"/>
          <w:cs/>
        </w:rPr>
        <w:t>เกิดขึ้นนอก</w:t>
      </w:r>
      <w:r w:rsidR="00A7116B" w:rsidRPr="007E67D8">
        <w:rPr>
          <w:rFonts w:ascii="Angsana New" w:hAnsi="Angsana New" w:hint="cs"/>
          <w:sz w:val="32"/>
          <w:szCs w:val="32"/>
          <w:cs/>
        </w:rPr>
        <w:t>เ</w:t>
      </w:r>
      <w:r w:rsidR="006A5E7B" w:rsidRPr="007E67D8">
        <w:rPr>
          <w:rFonts w:ascii="Angsana New" w:hAnsi="Angsana New" w:hint="cs"/>
          <w:sz w:val="32"/>
          <w:szCs w:val="32"/>
          <w:cs/>
        </w:rPr>
        <w:t>หนือจากที่เปิดเผยในหมายเหตุ</w:t>
      </w:r>
      <w:r w:rsidR="00A7116B" w:rsidRPr="007E67D8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6A5E7B" w:rsidRPr="007E67D8">
        <w:rPr>
          <w:rFonts w:ascii="Angsana New" w:hAnsi="Angsana New" w:hint="cs"/>
          <w:sz w:val="32"/>
          <w:szCs w:val="32"/>
          <w:cs/>
        </w:rPr>
        <w:t>อื่นดังนี้</w:t>
      </w:r>
    </w:p>
    <w:p w:rsidR="00223AEC" w:rsidRPr="007E67D8" w:rsidRDefault="005F5E1C" w:rsidP="003B7EFC">
      <w:pPr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5F5E1C">
        <w:rPr>
          <w:rFonts w:ascii="Angsana New" w:hAnsi="Angsana New"/>
          <w:sz w:val="32"/>
          <w:szCs w:val="32"/>
        </w:rPr>
        <w:t>29</w:t>
      </w:r>
      <w:r w:rsidR="00223AEC" w:rsidRPr="007E67D8">
        <w:rPr>
          <w:rFonts w:ascii="Angsana New" w:hAnsi="Angsana New"/>
          <w:sz w:val="32"/>
          <w:szCs w:val="32"/>
        </w:rPr>
        <w:t>.</w:t>
      </w:r>
      <w:r w:rsidRPr="005F5E1C">
        <w:rPr>
          <w:rFonts w:ascii="Angsana New" w:hAnsi="Angsana New"/>
          <w:sz w:val="32"/>
          <w:szCs w:val="32"/>
        </w:rPr>
        <w:t>1</w:t>
      </w:r>
      <w:r w:rsidR="00223AEC" w:rsidRPr="007E67D8">
        <w:rPr>
          <w:rFonts w:ascii="Angsana New" w:hAnsi="Angsana New"/>
          <w:sz w:val="32"/>
          <w:szCs w:val="32"/>
        </w:rPr>
        <w:tab/>
      </w:r>
      <w:r w:rsidR="00223AEC" w:rsidRPr="007E67D8">
        <w:rPr>
          <w:rFonts w:ascii="Angsana New" w:hAnsi="Angsana New"/>
          <w:sz w:val="32"/>
          <w:szCs w:val="32"/>
          <w:cs/>
        </w:rPr>
        <w:t>ภาระผูกพันเกี่ยวกับสัญญาเช่าดำเนินงาน</w:t>
      </w:r>
      <w:r w:rsidR="0086033E" w:rsidRPr="007E67D8">
        <w:rPr>
          <w:rFonts w:ascii="Angsana New" w:hAnsi="Angsana New" w:hint="cs"/>
          <w:sz w:val="32"/>
          <w:szCs w:val="32"/>
          <w:cs/>
        </w:rPr>
        <w:t>ระยะยาว</w:t>
      </w:r>
    </w:p>
    <w:p w:rsidR="00065C8D" w:rsidRPr="007E67D8" w:rsidRDefault="001E5198" w:rsidP="003B7EFC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>บริษัท</w:t>
      </w:r>
      <w:r w:rsidR="00065C8D" w:rsidRPr="007E67D8">
        <w:rPr>
          <w:rFonts w:ascii="Angsana New" w:hAnsi="Angsana New" w:hint="cs"/>
          <w:sz w:val="32"/>
          <w:szCs w:val="32"/>
          <w:cs/>
        </w:rPr>
        <w:t>และบริษัทย่อยได้เข้าทำสัญญาเช่าดำเนินงาน</w:t>
      </w:r>
      <w:r w:rsidR="0086033E" w:rsidRPr="007E67D8">
        <w:rPr>
          <w:rFonts w:ascii="Angsana New" w:hAnsi="Angsana New" w:hint="cs"/>
          <w:sz w:val="32"/>
          <w:szCs w:val="32"/>
          <w:cs/>
        </w:rPr>
        <w:t>ระยะยาว</w:t>
      </w:r>
      <w:r w:rsidR="00065C8D" w:rsidRPr="007E67D8">
        <w:rPr>
          <w:rFonts w:ascii="Angsana New" w:hAnsi="Angsana New" w:hint="cs"/>
          <w:sz w:val="32"/>
          <w:szCs w:val="32"/>
          <w:cs/>
        </w:rPr>
        <w:t>ที่เกี่ยวข้องกับการเช่า</w:t>
      </w:r>
      <w:r w:rsidR="003F5C1A" w:rsidRPr="007E67D8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="00065C8D" w:rsidRPr="007E67D8">
        <w:rPr>
          <w:rFonts w:ascii="Angsana New" w:hAnsi="Angsana New" w:hint="cs"/>
          <w:sz w:val="32"/>
          <w:szCs w:val="32"/>
          <w:cs/>
        </w:rPr>
        <w:t>พื้นที่ในอาคาร</w:t>
      </w:r>
      <w:r w:rsidR="00BD2DF4" w:rsidRPr="007E67D8">
        <w:rPr>
          <w:rFonts w:ascii="Angsana New" w:hAnsi="Angsana New" w:hint="cs"/>
          <w:sz w:val="32"/>
          <w:szCs w:val="32"/>
          <w:cs/>
        </w:rPr>
        <w:t>และอุปกรณ์โดย</w:t>
      </w:r>
      <w:r w:rsidR="00065C8D" w:rsidRPr="007E67D8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="00065C8D" w:rsidRPr="007E67D8">
        <w:rPr>
          <w:rFonts w:ascii="Angsana New" w:hAnsi="Angsana New" w:hint="cs"/>
          <w:sz w:val="32"/>
          <w:szCs w:val="32"/>
          <w:cs/>
        </w:rPr>
        <w:t>ตั้งแต่</w:t>
      </w:r>
      <w:r w:rsidR="00065C8D"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 w:hint="cs"/>
          <w:sz w:val="32"/>
          <w:szCs w:val="32"/>
        </w:rPr>
        <w:t>1</w:t>
      </w:r>
      <w:r w:rsidR="00065C8D" w:rsidRPr="007E67D8">
        <w:rPr>
          <w:rFonts w:ascii="Angsana New" w:hAnsi="Angsana New"/>
          <w:sz w:val="32"/>
          <w:szCs w:val="32"/>
          <w:cs/>
        </w:rPr>
        <w:t xml:space="preserve"> ถึง </w:t>
      </w:r>
      <w:r w:rsidR="005F5E1C" w:rsidRPr="005F5E1C">
        <w:rPr>
          <w:rFonts w:ascii="Angsana New" w:hAnsi="Angsana New"/>
          <w:sz w:val="32"/>
          <w:szCs w:val="32"/>
        </w:rPr>
        <w:t>30</w:t>
      </w:r>
      <w:r w:rsidR="00065C8D" w:rsidRPr="007E67D8">
        <w:rPr>
          <w:rFonts w:ascii="Angsana New" w:hAnsi="Angsana New"/>
          <w:sz w:val="32"/>
          <w:szCs w:val="32"/>
        </w:rPr>
        <w:t xml:space="preserve"> </w:t>
      </w:r>
      <w:r w:rsidR="00065C8D" w:rsidRPr="007E67D8">
        <w:rPr>
          <w:rFonts w:ascii="Angsana New" w:hAnsi="Angsana New"/>
          <w:sz w:val="32"/>
          <w:szCs w:val="32"/>
          <w:cs/>
        </w:rPr>
        <w:t>ปี</w:t>
      </w:r>
      <w:r w:rsidR="00065C8D" w:rsidRPr="007E67D8">
        <w:rPr>
          <w:rFonts w:ascii="Angsana New" w:hAnsi="Angsana New" w:hint="cs"/>
          <w:sz w:val="32"/>
          <w:szCs w:val="32"/>
          <w:cs/>
        </w:rPr>
        <w:t xml:space="preserve"> </w:t>
      </w:r>
    </w:p>
    <w:p w:rsidR="00065C8D" w:rsidRPr="007E67D8" w:rsidRDefault="001E5198" w:rsidP="003B7EFC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>บริษัท</w:t>
      </w:r>
      <w:r w:rsidR="00065C8D" w:rsidRPr="007E67D8">
        <w:rPr>
          <w:rFonts w:ascii="Angsana New" w:hAnsi="Angsana New" w:hint="cs"/>
          <w:sz w:val="32"/>
          <w:szCs w:val="32"/>
          <w:cs/>
        </w:rPr>
        <w:t>และบริษัทย่อยมีจำนวนเงินขั้นต่ำที่ต้องจ่ายในอนาคตทั้งสิ้นภายใต้สัญญาเช่าดำเนินงาน</w:t>
      </w:r>
      <w:r w:rsidR="0086033E" w:rsidRPr="007E67D8">
        <w:rPr>
          <w:rFonts w:ascii="Angsana New" w:hAnsi="Angsana New" w:hint="cs"/>
          <w:sz w:val="32"/>
          <w:szCs w:val="32"/>
          <w:cs/>
        </w:rPr>
        <w:t>ระยะยาว</w:t>
      </w:r>
      <w:r w:rsidR="00065C8D" w:rsidRPr="007E67D8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:rsidR="004236A7" w:rsidRPr="007E67D8" w:rsidRDefault="004236A7" w:rsidP="004236A7">
      <w:pPr>
        <w:tabs>
          <w:tab w:val="left" w:pos="360"/>
          <w:tab w:val="left" w:pos="900"/>
          <w:tab w:val="left" w:pos="2160"/>
        </w:tabs>
        <w:spacing w:line="320" w:lineRule="exact"/>
        <w:ind w:left="907" w:hanging="907"/>
        <w:jc w:val="right"/>
        <w:rPr>
          <w:rFonts w:ascii="Angsana New" w:hAnsi="Angsana New"/>
          <w:b/>
          <w:bCs/>
          <w:sz w:val="28"/>
        </w:rPr>
      </w:pPr>
      <w:r w:rsidRPr="007E67D8">
        <w:rPr>
          <w:rFonts w:ascii="Angsana New" w:hAnsi="Angsana New"/>
          <w:b/>
          <w:bCs/>
          <w:sz w:val="28"/>
          <w:cs/>
        </w:rPr>
        <w:t>(หน่วย</w:t>
      </w:r>
      <w:r w:rsidRPr="007E67D8">
        <w:rPr>
          <w:rFonts w:ascii="Angsana New" w:hAnsi="Angsana New"/>
          <w:b/>
          <w:bCs/>
          <w:sz w:val="28"/>
        </w:rPr>
        <w:t xml:space="preserve">: </w:t>
      </w:r>
      <w:r w:rsidRPr="007E67D8">
        <w:rPr>
          <w:rFonts w:ascii="Angsana New" w:hAnsi="Angsana New"/>
          <w:b/>
          <w:bCs/>
          <w:sz w:val="28"/>
          <w:cs/>
        </w:rPr>
        <w:t>ล้านบาท)</w:t>
      </w:r>
    </w:p>
    <w:tbl>
      <w:tblPr>
        <w:tblW w:w="8352" w:type="dxa"/>
        <w:tblInd w:w="918" w:type="dxa"/>
        <w:tblLayout w:type="fixed"/>
        <w:tblCellMar>
          <w:left w:w="0" w:type="dxa"/>
          <w:right w:w="0" w:type="dxa"/>
        </w:tblCellMar>
        <w:tblLook w:val="01E0"/>
      </w:tblPr>
      <w:tblGrid>
        <w:gridCol w:w="3312"/>
        <w:gridCol w:w="1152"/>
        <w:gridCol w:w="144"/>
        <w:gridCol w:w="1152"/>
        <w:gridCol w:w="144"/>
        <w:gridCol w:w="1152"/>
        <w:gridCol w:w="144"/>
        <w:gridCol w:w="1152"/>
      </w:tblGrid>
      <w:tr w:rsidR="004E58B5" w:rsidRPr="007E67D8" w:rsidTr="003B7EFC">
        <w:tc>
          <w:tcPr>
            <w:tcW w:w="3312" w:type="dxa"/>
          </w:tcPr>
          <w:p w:rsidR="003B7EFC" w:rsidRPr="007E67D8" w:rsidRDefault="003B7EFC" w:rsidP="00AE313E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</w:tcPr>
          <w:p w:rsidR="003B7EFC" w:rsidRPr="007E67D8" w:rsidRDefault="003B7EFC" w:rsidP="003B7EFC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:rsidR="003B7EFC" w:rsidRPr="007E67D8" w:rsidRDefault="003B7EFC" w:rsidP="00AE313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</w:tcPr>
          <w:p w:rsidR="003B7EFC" w:rsidRPr="007E67D8" w:rsidRDefault="003B7EFC" w:rsidP="003B7EFC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6033E" w:rsidRPr="007E67D8" w:rsidTr="003B7EFC">
        <w:tc>
          <w:tcPr>
            <w:tcW w:w="3312" w:type="dxa"/>
          </w:tcPr>
          <w:p w:rsidR="0086033E" w:rsidRPr="007E67D8" w:rsidRDefault="0086033E" w:rsidP="0086033E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</w:tcPr>
          <w:p w:rsidR="0086033E" w:rsidRPr="007E67D8" w:rsidRDefault="0086033E" w:rsidP="0086033E">
            <w:pPr>
              <w:ind w:right="4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4" w:type="dxa"/>
          </w:tcPr>
          <w:p w:rsidR="0086033E" w:rsidRPr="007E67D8" w:rsidRDefault="0086033E" w:rsidP="0086033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:rsidR="0086033E" w:rsidRPr="007E67D8" w:rsidRDefault="0086033E" w:rsidP="0086033E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4" w:type="dxa"/>
          </w:tcPr>
          <w:p w:rsidR="0086033E" w:rsidRPr="007E67D8" w:rsidRDefault="0086033E" w:rsidP="0086033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:rsidR="0086033E" w:rsidRPr="007E67D8" w:rsidRDefault="0086033E" w:rsidP="0086033E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4" w:type="dxa"/>
          </w:tcPr>
          <w:p w:rsidR="0086033E" w:rsidRPr="007E67D8" w:rsidRDefault="0086033E" w:rsidP="0086033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:rsidR="0086033E" w:rsidRPr="007E67D8" w:rsidRDefault="0086033E" w:rsidP="0086033E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</w:tr>
      <w:tr w:rsidR="00F556E2" w:rsidRPr="007E67D8" w:rsidTr="003B7EFC">
        <w:tc>
          <w:tcPr>
            <w:tcW w:w="3312" w:type="dxa"/>
          </w:tcPr>
          <w:p w:rsidR="00F556E2" w:rsidRPr="007E67D8" w:rsidRDefault="00F556E2" w:rsidP="00F556E2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</w:tcPr>
          <w:p w:rsidR="00F556E2" w:rsidRPr="007E67D8" w:rsidRDefault="005F5E1C" w:rsidP="00F556E2">
            <w:pPr>
              <w:ind w:right="4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 w:hint="cs"/>
                <w:b/>
                <w:bCs/>
                <w:sz w:val="28"/>
              </w:rPr>
              <w:t>3</w:t>
            </w:r>
            <w:r w:rsidRPr="005F5E1C">
              <w:rPr>
                <w:rFonts w:ascii="Angsana New" w:hAnsi="Angsana New"/>
                <w:b/>
                <w:bCs/>
                <w:sz w:val="28"/>
              </w:rPr>
              <w:t>0</w:t>
            </w:r>
            <w:r w:rsidR="00F556E2" w:rsidRPr="007E67D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" w:type="dxa"/>
          </w:tcPr>
          <w:p w:rsidR="00F556E2" w:rsidRPr="007E67D8" w:rsidRDefault="00F556E2" w:rsidP="00F556E2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:rsidR="00F556E2" w:rsidRPr="007E67D8" w:rsidRDefault="005F5E1C" w:rsidP="00F556E2">
            <w:pPr>
              <w:ind w:right="4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31</w:t>
            </w:r>
            <w:r w:rsidR="00F556E2" w:rsidRPr="007E67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:rsidR="00F556E2" w:rsidRPr="007E67D8" w:rsidRDefault="00F556E2" w:rsidP="00F556E2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:rsidR="00F556E2" w:rsidRPr="007E67D8" w:rsidRDefault="005F5E1C" w:rsidP="00F556E2">
            <w:pPr>
              <w:ind w:right="4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 w:hint="cs"/>
                <w:b/>
                <w:bCs/>
                <w:sz w:val="28"/>
              </w:rPr>
              <w:t>3</w:t>
            </w:r>
            <w:r w:rsidRPr="005F5E1C">
              <w:rPr>
                <w:rFonts w:ascii="Angsana New" w:hAnsi="Angsana New"/>
                <w:b/>
                <w:bCs/>
                <w:sz w:val="28"/>
              </w:rPr>
              <w:t>0</w:t>
            </w:r>
            <w:r w:rsidR="00F556E2" w:rsidRPr="007E67D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44" w:type="dxa"/>
          </w:tcPr>
          <w:p w:rsidR="00F556E2" w:rsidRPr="007E67D8" w:rsidRDefault="00F556E2" w:rsidP="00F556E2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:rsidR="00F556E2" w:rsidRPr="007E67D8" w:rsidRDefault="005F5E1C" w:rsidP="00F556E2">
            <w:pPr>
              <w:ind w:right="4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31</w:t>
            </w:r>
            <w:r w:rsidR="00F556E2" w:rsidRPr="007E67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86033E" w:rsidRPr="007E67D8" w:rsidTr="003B7EFC">
        <w:tc>
          <w:tcPr>
            <w:tcW w:w="3312" w:type="dxa"/>
          </w:tcPr>
          <w:p w:rsidR="0086033E" w:rsidRPr="007E67D8" w:rsidRDefault="0086033E" w:rsidP="0086033E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</w:tcPr>
          <w:p w:rsidR="0086033E" w:rsidRPr="007E67D8" w:rsidRDefault="005F5E1C" w:rsidP="0086033E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 w:hint="cs"/>
                <w:b/>
                <w:bCs/>
                <w:sz w:val="28"/>
              </w:rPr>
              <w:t>2562</w:t>
            </w:r>
          </w:p>
        </w:tc>
        <w:tc>
          <w:tcPr>
            <w:tcW w:w="144" w:type="dxa"/>
          </w:tcPr>
          <w:p w:rsidR="0086033E" w:rsidRPr="007E67D8" w:rsidRDefault="0086033E" w:rsidP="0086033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:rsidR="0086033E" w:rsidRPr="007E67D8" w:rsidRDefault="005F5E1C" w:rsidP="0086033E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44" w:type="dxa"/>
          </w:tcPr>
          <w:p w:rsidR="0086033E" w:rsidRPr="007E67D8" w:rsidRDefault="0086033E" w:rsidP="0086033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:rsidR="0086033E" w:rsidRPr="007E67D8" w:rsidRDefault="005F5E1C" w:rsidP="0086033E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 w:hint="cs"/>
                <w:b/>
                <w:bCs/>
                <w:sz w:val="28"/>
              </w:rPr>
              <w:t>2562</w:t>
            </w:r>
          </w:p>
        </w:tc>
        <w:tc>
          <w:tcPr>
            <w:tcW w:w="144" w:type="dxa"/>
          </w:tcPr>
          <w:p w:rsidR="0086033E" w:rsidRPr="007E67D8" w:rsidRDefault="0086033E" w:rsidP="0086033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:rsidR="0086033E" w:rsidRPr="007E67D8" w:rsidRDefault="005F5E1C" w:rsidP="0086033E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86033E" w:rsidRPr="007E67D8" w:rsidTr="003B7EFC">
        <w:tc>
          <w:tcPr>
            <w:tcW w:w="3312" w:type="dxa"/>
          </w:tcPr>
          <w:p w:rsidR="0086033E" w:rsidRPr="007E67D8" w:rsidRDefault="0086033E" w:rsidP="0086033E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จ่ายชำระ</w:t>
            </w:r>
          </w:p>
        </w:tc>
        <w:tc>
          <w:tcPr>
            <w:tcW w:w="1152" w:type="dxa"/>
          </w:tcPr>
          <w:p w:rsidR="0086033E" w:rsidRPr="007E67D8" w:rsidRDefault="0086033E" w:rsidP="0086033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:rsidR="0086033E" w:rsidRPr="007E67D8" w:rsidRDefault="0086033E" w:rsidP="0086033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:rsidR="0086033E" w:rsidRPr="007E67D8" w:rsidRDefault="0086033E" w:rsidP="0086033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:rsidR="0086033E" w:rsidRPr="007E67D8" w:rsidRDefault="0086033E" w:rsidP="0086033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:rsidR="0086033E" w:rsidRPr="007E67D8" w:rsidRDefault="0086033E" w:rsidP="0086033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:rsidR="0086033E" w:rsidRPr="007E67D8" w:rsidRDefault="0086033E" w:rsidP="0086033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:rsidR="0086033E" w:rsidRPr="007E67D8" w:rsidRDefault="0086033E" w:rsidP="0086033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6033E" w:rsidRPr="007E67D8" w:rsidTr="003B7EFC">
        <w:tc>
          <w:tcPr>
            <w:tcW w:w="3312" w:type="dxa"/>
          </w:tcPr>
          <w:p w:rsidR="0086033E" w:rsidRPr="007E67D8" w:rsidRDefault="0086033E" w:rsidP="0086033E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="005F5E1C" w:rsidRPr="005F5E1C">
              <w:rPr>
                <w:rFonts w:ascii="Angsana New" w:hAnsi="Angsana New"/>
                <w:sz w:val="28"/>
              </w:rPr>
              <w:t>1</w:t>
            </w:r>
            <w:r w:rsidRPr="007E67D8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</w:tcPr>
          <w:p w:rsidR="0086033E" w:rsidRPr="007E67D8" w:rsidRDefault="005F5E1C" w:rsidP="0086033E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44" w:type="dxa"/>
          </w:tcPr>
          <w:p w:rsidR="0086033E" w:rsidRPr="007E67D8" w:rsidRDefault="0086033E" w:rsidP="0086033E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:rsidR="0086033E" w:rsidRPr="007E67D8" w:rsidRDefault="005F5E1C" w:rsidP="0086033E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 w:hint="cs"/>
                <w:sz w:val="28"/>
              </w:rPr>
              <w:t>24</w:t>
            </w:r>
          </w:p>
        </w:tc>
        <w:tc>
          <w:tcPr>
            <w:tcW w:w="144" w:type="dxa"/>
          </w:tcPr>
          <w:p w:rsidR="0086033E" w:rsidRPr="007E67D8" w:rsidRDefault="0086033E" w:rsidP="0086033E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:rsidR="0086033E" w:rsidRPr="007E67D8" w:rsidRDefault="005F5E1C" w:rsidP="00877FDB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" w:type="dxa"/>
          </w:tcPr>
          <w:p w:rsidR="0086033E" w:rsidRPr="007E67D8" w:rsidRDefault="0086033E" w:rsidP="0086033E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86033E" w:rsidRPr="007E67D8" w:rsidRDefault="005F5E1C" w:rsidP="0086033E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86033E" w:rsidRPr="007E67D8" w:rsidTr="003B7EFC">
        <w:tc>
          <w:tcPr>
            <w:tcW w:w="3312" w:type="dxa"/>
          </w:tcPr>
          <w:p w:rsidR="0086033E" w:rsidRPr="007E67D8" w:rsidRDefault="0086033E" w:rsidP="0086033E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="005F5E1C" w:rsidRPr="005F5E1C">
              <w:rPr>
                <w:rFonts w:ascii="Angsana New" w:hAnsi="Angsana New"/>
                <w:sz w:val="28"/>
              </w:rPr>
              <w:t>1</w:t>
            </w:r>
            <w:r w:rsidRPr="007E67D8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 w:rsidR="005F5E1C" w:rsidRPr="005F5E1C">
              <w:rPr>
                <w:rFonts w:ascii="Angsana New" w:hAnsi="Angsana New"/>
                <w:sz w:val="28"/>
              </w:rPr>
              <w:t>5</w:t>
            </w:r>
            <w:r w:rsidRPr="007E67D8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</w:tcPr>
          <w:p w:rsidR="0086033E" w:rsidRPr="007E67D8" w:rsidRDefault="005F5E1C" w:rsidP="0086033E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131</w:t>
            </w:r>
          </w:p>
        </w:tc>
        <w:tc>
          <w:tcPr>
            <w:tcW w:w="144" w:type="dxa"/>
          </w:tcPr>
          <w:p w:rsidR="0086033E" w:rsidRPr="007E67D8" w:rsidRDefault="0086033E" w:rsidP="0086033E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:rsidR="0086033E" w:rsidRPr="007E67D8" w:rsidRDefault="005F5E1C" w:rsidP="0086033E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 w:hint="cs"/>
                <w:sz w:val="28"/>
              </w:rPr>
              <w:t>117</w:t>
            </w:r>
          </w:p>
        </w:tc>
        <w:tc>
          <w:tcPr>
            <w:tcW w:w="144" w:type="dxa"/>
          </w:tcPr>
          <w:p w:rsidR="0086033E" w:rsidRPr="007E67D8" w:rsidRDefault="0086033E" w:rsidP="0086033E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:rsidR="0086033E" w:rsidRPr="007E67D8" w:rsidRDefault="00970BE3" w:rsidP="00970BE3">
            <w:pPr>
              <w:tabs>
                <w:tab w:val="decimal" w:pos="608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:rsidR="0086033E" w:rsidRPr="007E67D8" w:rsidRDefault="0086033E" w:rsidP="0086033E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86033E" w:rsidRPr="007E67D8" w:rsidRDefault="005F5E1C" w:rsidP="0086033E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  <w:cs/>
              </w:rPr>
            </w:pPr>
            <w:r w:rsidRPr="005F5E1C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86033E" w:rsidRPr="007E67D8" w:rsidTr="003B7EFC">
        <w:tc>
          <w:tcPr>
            <w:tcW w:w="3312" w:type="dxa"/>
          </w:tcPr>
          <w:p w:rsidR="0086033E" w:rsidRPr="007E67D8" w:rsidRDefault="0086033E" w:rsidP="0086033E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="005F5E1C" w:rsidRPr="005F5E1C">
              <w:rPr>
                <w:rFonts w:ascii="Angsana New" w:hAnsi="Angsana New"/>
                <w:sz w:val="28"/>
              </w:rPr>
              <w:t>5</w:t>
            </w:r>
            <w:r w:rsidRPr="007E67D8">
              <w:rPr>
                <w:rFonts w:ascii="Angsana New" w:hAnsi="Angsana New"/>
                <w:sz w:val="28"/>
              </w:rPr>
              <w:t xml:space="preserve"> </w:t>
            </w:r>
            <w:r w:rsidRPr="007E67D8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</w:tcPr>
          <w:p w:rsidR="0086033E" w:rsidRPr="007E67D8" w:rsidRDefault="005F5E1C" w:rsidP="0086033E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251</w:t>
            </w:r>
          </w:p>
        </w:tc>
        <w:tc>
          <w:tcPr>
            <w:tcW w:w="144" w:type="dxa"/>
          </w:tcPr>
          <w:p w:rsidR="0086033E" w:rsidRPr="007E67D8" w:rsidRDefault="0086033E" w:rsidP="0086033E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:rsidR="0086033E" w:rsidRPr="007E67D8" w:rsidRDefault="005F5E1C" w:rsidP="0086033E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 w:hint="cs"/>
                <w:sz w:val="28"/>
              </w:rPr>
              <w:t>265</w:t>
            </w:r>
          </w:p>
        </w:tc>
        <w:tc>
          <w:tcPr>
            <w:tcW w:w="144" w:type="dxa"/>
          </w:tcPr>
          <w:p w:rsidR="0086033E" w:rsidRPr="007E67D8" w:rsidRDefault="0086033E" w:rsidP="0086033E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:rsidR="0086033E" w:rsidRPr="007E67D8" w:rsidRDefault="00877FDB" w:rsidP="00877FDB">
            <w:pPr>
              <w:tabs>
                <w:tab w:val="decimal" w:pos="608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:rsidR="0086033E" w:rsidRPr="007E67D8" w:rsidRDefault="0086033E" w:rsidP="0086033E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  <w:vAlign w:val="bottom"/>
          </w:tcPr>
          <w:p w:rsidR="0086033E" w:rsidRPr="007E67D8" w:rsidRDefault="0086033E" w:rsidP="009469A9">
            <w:pPr>
              <w:tabs>
                <w:tab w:val="decimal" w:pos="608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:rsidR="00EB2322" w:rsidRPr="007E67D8" w:rsidRDefault="005F5E1C" w:rsidP="00701F4E">
      <w:pPr>
        <w:spacing w:before="24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5F5E1C">
        <w:rPr>
          <w:rFonts w:ascii="Angsana New" w:hAnsi="Angsana New"/>
          <w:sz w:val="32"/>
          <w:szCs w:val="32"/>
        </w:rPr>
        <w:t>29</w:t>
      </w:r>
      <w:r w:rsidR="00223AEC" w:rsidRPr="007E67D8">
        <w:rPr>
          <w:rFonts w:ascii="Angsana New" w:hAnsi="Angsana New"/>
          <w:sz w:val="32"/>
          <w:szCs w:val="32"/>
        </w:rPr>
        <w:t>.</w:t>
      </w:r>
      <w:r w:rsidRPr="005F5E1C">
        <w:rPr>
          <w:rFonts w:ascii="Angsana New" w:hAnsi="Angsana New"/>
          <w:sz w:val="32"/>
          <w:szCs w:val="32"/>
        </w:rPr>
        <w:t>2</w:t>
      </w:r>
      <w:r w:rsidR="00223AEC" w:rsidRPr="007E67D8">
        <w:rPr>
          <w:rFonts w:ascii="Angsana New" w:hAnsi="Angsana New"/>
          <w:sz w:val="32"/>
          <w:szCs w:val="32"/>
        </w:rPr>
        <w:tab/>
      </w:r>
      <w:r w:rsidR="00EB2322" w:rsidRPr="007E67D8">
        <w:rPr>
          <w:rFonts w:ascii="Angsana New" w:hAnsi="Angsana New" w:hint="cs"/>
          <w:sz w:val="32"/>
          <w:szCs w:val="32"/>
          <w:cs/>
        </w:rPr>
        <w:t>การค้ำประกัน</w:t>
      </w:r>
    </w:p>
    <w:p w:rsidR="00223AEC" w:rsidRPr="007E67D8" w:rsidRDefault="005F5E1C" w:rsidP="003B7EFC">
      <w:pPr>
        <w:ind w:left="1800" w:hanging="717"/>
        <w:jc w:val="thaiDistribute"/>
        <w:rPr>
          <w:rFonts w:ascii="Angsana New" w:hAnsi="Angsana New"/>
          <w:sz w:val="32"/>
          <w:szCs w:val="32"/>
        </w:rPr>
      </w:pPr>
      <w:r w:rsidRPr="005F5E1C">
        <w:rPr>
          <w:rFonts w:ascii="Angsana New" w:hAnsi="Angsana New"/>
          <w:sz w:val="32"/>
          <w:szCs w:val="32"/>
        </w:rPr>
        <w:t>29</w:t>
      </w:r>
      <w:r w:rsidR="00EB2322" w:rsidRPr="007E67D8">
        <w:rPr>
          <w:rFonts w:ascii="Angsana New" w:hAnsi="Angsana New" w:hint="cs"/>
          <w:sz w:val="32"/>
          <w:szCs w:val="32"/>
          <w:cs/>
        </w:rPr>
        <w:t>.</w:t>
      </w:r>
      <w:r w:rsidRPr="005F5E1C">
        <w:rPr>
          <w:rFonts w:ascii="Angsana New" w:hAnsi="Angsana New" w:hint="cs"/>
          <w:sz w:val="32"/>
          <w:szCs w:val="32"/>
        </w:rPr>
        <w:t>2</w:t>
      </w:r>
      <w:r w:rsidR="00EB2322" w:rsidRPr="007E67D8">
        <w:rPr>
          <w:rFonts w:ascii="Angsana New" w:hAnsi="Angsana New" w:hint="cs"/>
          <w:sz w:val="32"/>
          <w:szCs w:val="32"/>
          <w:cs/>
        </w:rPr>
        <w:t>.</w:t>
      </w:r>
      <w:r w:rsidRPr="005F5E1C">
        <w:rPr>
          <w:rFonts w:ascii="Angsana New" w:hAnsi="Angsana New" w:hint="cs"/>
          <w:sz w:val="32"/>
          <w:szCs w:val="32"/>
        </w:rPr>
        <w:t>1</w:t>
      </w:r>
      <w:r w:rsidR="00EB2322" w:rsidRPr="007E67D8">
        <w:rPr>
          <w:rFonts w:ascii="Angsana New" w:hAnsi="Angsana New"/>
          <w:sz w:val="32"/>
          <w:szCs w:val="32"/>
          <w:cs/>
        </w:rPr>
        <w:tab/>
      </w:r>
      <w:r w:rsidR="00223AEC" w:rsidRPr="007E67D8">
        <w:rPr>
          <w:rFonts w:ascii="Angsana New" w:hAnsi="Angsana New"/>
          <w:sz w:val="32"/>
          <w:szCs w:val="32"/>
          <w:cs/>
        </w:rPr>
        <w:t xml:space="preserve">หนังสือค้ำประกันธนาคาร </w:t>
      </w:r>
    </w:p>
    <w:p w:rsidR="00425FC6" w:rsidRPr="007E67D8" w:rsidRDefault="00540D34" w:rsidP="00425FC6">
      <w:pPr>
        <w:spacing w:after="240"/>
        <w:ind w:left="1800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>ณ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วันที่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30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8F3AA0" w:rsidRPr="007E67D8">
        <w:rPr>
          <w:rFonts w:ascii="Angsana New" w:hAnsi="Angsana New" w:hint="cs"/>
          <w:sz w:val="32"/>
          <w:szCs w:val="32"/>
          <w:cs/>
        </w:rPr>
        <w:t>มิถุนายน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2562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และวันที่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31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ธันวาคม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2561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มีหนังสือค้ำประกันซึ่งออกโดยธนาคารในนามบริษัทและบริษัทย่อย</w:t>
      </w:r>
      <w:r w:rsidRPr="007E67D8">
        <w:rPr>
          <w:rFonts w:ascii="Angsana New" w:hAnsi="Angsana New"/>
          <w:sz w:val="32"/>
          <w:szCs w:val="32"/>
          <w:cs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ดังนี้</w:t>
      </w:r>
    </w:p>
    <w:p w:rsidR="00362447" w:rsidRPr="007E67D8" w:rsidRDefault="00362447" w:rsidP="00362447">
      <w:pPr>
        <w:tabs>
          <w:tab w:val="left" w:pos="360"/>
          <w:tab w:val="left" w:pos="900"/>
          <w:tab w:val="left" w:pos="2160"/>
        </w:tabs>
        <w:spacing w:line="320" w:lineRule="exact"/>
        <w:ind w:left="907" w:hanging="907"/>
        <w:jc w:val="right"/>
        <w:rPr>
          <w:rFonts w:ascii="Angsana New" w:hAnsi="Angsana New"/>
          <w:b/>
          <w:bCs/>
          <w:sz w:val="28"/>
        </w:rPr>
      </w:pPr>
      <w:r w:rsidRPr="007E67D8">
        <w:rPr>
          <w:rFonts w:ascii="Angsana New" w:hAnsi="Angsana New"/>
          <w:b/>
          <w:bCs/>
          <w:sz w:val="28"/>
          <w:cs/>
        </w:rPr>
        <w:t>(หน่วย</w:t>
      </w:r>
      <w:r w:rsidRPr="007E67D8">
        <w:rPr>
          <w:rFonts w:ascii="Angsana New" w:hAnsi="Angsana New"/>
          <w:b/>
          <w:bCs/>
          <w:sz w:val="28"/>
        </w:rPr>
        <w:t xml:space="preserve">: </w:t>
      </w:r>
      <w:r w:rsidRPr="007E67D8">
        <w:rPr>
          <w:rFonts w:ascii="Angsana New" w:hAnsi="Angsana New"/>
          <w:b/>
          <w:bCs/>
          <w:sz w:val="28"/>
          <w:cs/>
        </w:rPr>
        <w:t>ล้านบาท)</w:t>
      </w:r>
    </w:p>
    <w:tbl>
      <w:tblPr>
        <w:tblW w:w="8352" w:type="dxa"/>
        <w:tblInd w:w="918" w:type="dxa"/>
        <w:tblLayout w:type="fixed"/>
        <w:tblCellMar>
          <w:left w:w="0" w:type="dxa"/>
          <w:right w:w="0" w:type="dxa"/>
        </w:tblCellMar>
        <w:tblLook w:val="01E0"/>
      </w:tblPr>
      <w:tblGrid>
        <w:gridCol w:w="3312"/>
        <w:gridCol w:w="1152"/>
        <w:gridCol w:w="144"/>
        <w:gridCol w:w="1152"/>
        <w:gridCol w:w="144"/>
        <w:gridCol w:w="1152"/>
        <w:gridCol w:w="144"/>
        <w:gridCol w:w="1152"/>
      </w:tblGrid>
      <w:tr w:rsidR="004E58B5" w:rsidRPr="007E67D8" w:rsidTr="00C32BDD">
        <w:tc>
          <w:tcPr>
            <w:tcW w:w="3312" w:type="dxa"/>
          </w:tcPr>
          <w:p w:rsidR="00362447" w:rsidRPr="007E67D8" w:rsidRDefault="00362447" w:rsidP="00C32BDD">
            <w:pPr>
              <w:ind w:left="132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</w:tcPr>
          <w:p w:rsidR="00362447" w:rsidRPr="007E67D8" w:rsidRDefault="00362447" w:rsidP="00C32BDD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:rsidR="00362447" w:rsidRPr="007E67D8" w:rsidRDefault="00362447" w:rsidP="00C32BD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</w:tcPr>
          <w:p w:rsidR="00362447" w:rsidRPr="007E67D8" w:rsidRDefault="00362447" w:rsidP="00C32BDD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E58B5" w:rsidRPr="007E67D8" w:rsidTr="00C32BDD">
        <w:tc>
          <w:tcPr>
            <w:tcW w:w="3312" w:type="dxa"/>
          </w:tcPr>
          <w:p w:rsidR="00362447" w:rsidRPr="007E67D8" w:rsidRDefault="00362447" w:rsidP="00C32BDD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</w:tcPr>
          <w:p w:rsidR="00362447" w:rsidRPr="007E67D8" w:rsidRDefault="0086033E" w:rsidP="00C32BDD">
            <w:pPr>
              <w:ind w:right="49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4" w:type="dxa"/>
          </w:tcPr>
          <w:p w:rsidR="00362447" w:rsidRPr="007E67D8" w:rsidRDefault="00362447" w:rsidP="00C32BD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:rsidR="00362447" w:rsidRPr="007E67D8" w:rsidRDefault="0086033E" w:rsidP="00C32BDD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4" w:type="dxa"/>
          </w:tcPr>
          <w:p w:rsidR="00362447" w:rsidRPr="007E67D8" w:rsidRDefault="00362447" w:rsidP="00C32BD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:rsidR="00362447" w:rsidRPr="007E67D8" w:rsidRDefault="0086033E" w:rsidP="00C32BDD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4" w:type="dxa"/>
          </w:tcPr>
          <w:p w:rsidR="00362447" w:rsidRPr="007E67D8" w:rsidRDefault="00362447" w:rsidP="00C32BD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:rsidR="00362447" w:rsidRPr="007E67D8" w:rsidRDefault="0086033E" w:rsidP="00C32BDD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ณ วันที่</w:t>
            </w:r>
          </w:p>
        </w:tc>
      </w:tr>
      <w:tr w:rsidR="0086033E" w:rsidRPr="007E67D8" w:rsidTr="00C32BDD">
        <w:tc>
          <w:tcPr>
            <w:tcW w:w="3312" w:type="dxa"/>
          </w:tcPr>
          <w:p w:rsidR="0086033E" w:rsidRPr="007E67D8" w:rsidRDefault="0086033E" w:rsidP="0086033E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</w:tcPr>
          <w:p w:rsidR="0086033E" w:rsidRPr="007E67D8" w:rsidRDefault="005F5E1C" w:rsidP="006E0181">
            <w:pPr>
              <w:ind w:right="4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 w:hint="cs"/>
                <w:b/>
                <w:bCs/>
                <w:sz w:val="28"/>
              </w:rPr>
              <w:t>3</w:t>
            </w:r>
            <w:r w:rsidRPr="005F5E1C">
              <w:rPr>
                <w:rFonts w:ascii="Angsana New" w:hAnsi="Angsana New"/>
                <w:b/>
                <w:bCs/>
                <w:sz w:val="28"/>
              </w:rPr>
              <w:t>0</w:t>
            </w:r>
            <w:r w:rsidR="0086033E" w:rsidRPr="007E67D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6E0181"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" w:type="dxa"/>
          </w:tcPr>
          <w:p w:rsidR="0086033E" w:rsidRPr="007E67D8" w:rsidRDefault="0086033E" w:rsidP="0086033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:rsidR="0086033E" w:rsidRPr="007E67D8" w:rsidRDefault="005F5E1C" w:rsidP="0086033E">
            <w:pPr>
              <w:ind w:right="4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31</w:t>
            </w:r>
            <w:r w:rsidR="0086033E" w:rsidRPr="007E67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:rsidR="0086033E" w:rsidRPr="007E67D8" w:rsidRDefault="0086033E" w:rsidP="0086033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:rsidR="0086033E" w:rsidRPr="007E67D8" w:rsidRDefault="005F5E1C" w:rsidP="006E0181">
            <w:pPr>
              <w:ind w:right="4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 w:hint="cs"/>
                <w:b/>
                <w:bCs/>
                <w:sz w:val="28"/>
              </w:rPr>
              <w:t>3</w:t>
            </w:r>
            <w:r w:rsidRPr="005F5E1C">
              <w:rPr>
                <w:rFonts w:ascii="Angsana New" w:hAnsi="Angsana New"/>
                <w:b/>
                <w:bCs/>
                <w:sz w:val="28"/>
              </w:rPr>
              <w:t>0</w:t>
            </w:r>
            <w:r w:rsidR="0086033E" w:rsidRPr="007E67D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6E0181" w:rsidRPr="007E67D8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4" w:type="dxa"/>
          </w:tcPr>
          <w:p w:rsidR="0086033E" w:rsidRPr="007E67D8" w:rsidRDefault="0086033E" w:rsidP="0086033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:rsidR="0086033E" w:rsidRPr="007E67D8" w:rsidRDefault="005F5E1C" w:rsidP="0086033E">
            <w:pPr>
              <w:ind w:right="4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31</w:t>
            </w:r>
            <w:r w:rsidR="0086033E" w:rsidRPr="007E67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4E58B5" w:rsidRPr="007E67D8" w:rsidTr="00C32BDD">
        <w:tc>
          <w:tcPr>
            <w:tcW w:w="3312" w:type="dxa"/>
          </w:tcPr>
          <w:p w:rsidR="00362447" w:rsidRPr="007E67D8" w:rsidRDefault="00362447" w:rsidP="00C32BDD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</w:tcPr>
          <w:p w:rsidR="00362447" w:rsidRPr="007E67D8" w:rsidRDefault="005F5E1C" w:rsidP="00C32BDD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 w:hint="cs"/>
                <w:b/>
                <w:bCs/>
                <w:sz w:val="28"/>
              </w:rPr>
              <w:t>2562</w:t>
            </w:r>
          </w:p>
        </w:tc>
        <w:tc>
          <w:tcPr>
            <w:tcW w:w="144" w:type="dxa"/>
          </w:tcPr>
          <w:p w:rsidR="00362447" w:rsidRPr="007E67D8" w:rsidRDefault="00362447" w:rsidP="00C32BD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:rsidR="00362447" w:rsidRPr="007E67D8" w:rsidRDefault="005F5E1C" w:rsidP="00C32BDD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44" w:type="dxa"/>
          </w:tcPr>
          <w:p w:rsidR="00362447" w:rsidRPr="007E67D8" w:rsidRDefault="00362447" w:rsidP="00C32BD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:rsidR="00362447" w:rsidRPr="007E67D8" w:rsidRDefault="005F5E1C" w:rsidP="00C32BDD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 w:hint="cs"/>
                <w:b/>
                <w:bCs/>
                <w:sz w:val="28"/>
              </w:rPr>
              <w:t>2562</w:t>
            </w:r>
          </w:p>
        </w:tc>
        <w:tc>
          <w:tcPr>
            <w:tcW w:w="144" w:type="dxa"/>
          </w:tcPr>
          <w:p w:rsidR="00362447" w:rsidRPr="007E67D8" w:rsidRDefault="00362447" w:rsidP="00C32BD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:rsidR="00362447" w:rsidRPr="007E67D8" w:rsidRDefault="005F5E1C" w:rsidP="00C32BDD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4E58B5" w:rsidRPr="007E67D8" w:rsidTr="00C32BDD">
        <w:tc>
          <w:tcPr>
            <w:tcW w:w="3312" w:type="dxa"/>
          </w:tcPr>
          <w:p w:rsidR="00362447" w:rsidRPr="007E67D8" w:rsidRDefault="00362447" w:rsidP="00362447">
            <w:pPr>
              <w:ind w:left="879" w:right="-29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ประกันการปฏิบัติงานตามสัญญา</w:t>
            </w:r>
          </w:p>
        </w:tc>
        <w:tc>
          <w:tcPr>
            <w:tcW w:w="1152" w:type="dxa"/>
            <w:shd w:val="clear" w:color="auto" w:fill="auto"/>
          </w:tcPr>
          <w:p w:rsidR="00362447" w:rsidRPr="007E67D8" w:rsidRDefault="005F5E1C" w:rsidP="00F02492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" w:type="dxa"/>
          </w:tcPr>
          <w:p w:rsidR="00362447" w:rsidRPr="007E67D8" w:rsidRDefault="00362447" w:rsidP="00362447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:rsidR="00362447" w:rsidRPr="007E67D8" w:rsidRDefault="005F5E1C" w:rsidP="00362447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" w:type="dxa"/>
          </w:tcPr>
          <w:p w:rsidR="00362447" w:rsidRPr="007E67D8" w:rsidRDefault="00362447" w:rsidP="00362447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:rsidR="00362447" w:rsidRPr="007E67D8" w:rsidRDefault="005F5E1C" w:rsidP="00877FDB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" w:type="dxa"/>
          </w:tcPr>
          <w:p w:rsidR="00362447" w:rsidRPr="007E67D8" w:rsidRDefault="00362447" w:rsidP="00362447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:rsidR="00362447" w:rsidRPr="007E67D8" w:rsidRDefault="005F5E1C" w:rsidP="00362447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5</w:t>
            </w:r>
          </w:p>
        </w:tc>
      </w:tr>
      <w:tr w:rsidR="004E58B5" w:rsidRPr="007E67D8" w:rsidTr="00362447">
        <w:tc>
          <w:tcPr>
            <w:tcW w:w="3312" w:type="dxa"/>
          </w:tcPr>
          <w:p w:rsidR="00362447" w:rsidRPr="007E67D8" w:rsidRDefault="00362447" w:rsidP="00362447">
            <w:pPr>
              <w:ind w:left="879" w:right="-29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/>
                <w:sz w:val="28"/>
                <w:cs/>
              </w:rPr>
              <w:t>ประกันการใช้ไฟฟ้าและอื่น</w:t>
            </w:r>
            <w:r w:rsidRPr="007E67D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E67D8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362447" w:rsidRPr="007E67D8" w:rsidRDefault="005F5E1C" w:rsidP="00F02492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" w:type="dxa"/>
          </w:tcPr>
          <w:p w:rsidR="00362447" w:rsidRPr="007E67D8" w:rsidRDefault="00362447" w:rsidP="00362447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362447" w:rsidRPr="007E67D8" w:rsidRDefault="005F5E1C" w:rsidP="00362447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4" w:type="dxa"/>
          </w:tcPr>
          <w:p w:rsidR="00362447" w:rsidRPr="007E67D8" w:rsidRDefault="00362447" w:rsidP="00362447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362447" w:rsidRPr="007E67D8" w:rsidRDefault="005F5E1C" w:rsidP="00877FDB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" w:type="dxa"/>
          </w:tcPr>
          <w:p w:rsidR="00362447" w:rsidRPr="007E67D8" w:rsidRDefault="00362447" w:rsidP="00362447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362447" w:rsidRPr="007E67D8" w:rsidRDefault="005F5E1C" w:rsidP="00362447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9</w:t>
            </w:r>
          </w:p>
        </w:tc>
      </w:tr>
      <w:tr w:rsidR="004E58B5" w:rsidRPr="007E67D8" w:rsidTr="00362447">
        <w:tc>
          <w:tcPr>
            <w:tcW w:w="3312" w:type="dxa"/>
          </w:tcPr>
          <w:p w:rsidR="00362447" w:rsidRPr="007E67D8" w:rsidRDefault="00362447" w:rsidP="00362447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2447" w:rsidRPr="007E67D8" w:rsidRDefault="005F5E1C" w:rsidP="00F02492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" w:type="dxa"/>
          </w:tcPr>
          <w:p w:rsidR="00362447" w:rsidRPr="007E67D8" w:rsidRDefault="00362447" w:rsidP="00362447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2447" w:rsidRPr="007E67D8" w:rsidRDefault="005F5E1C" w:rsidP="00362447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44" w:type="dxa"/>
          </w:tcPr>
          <w:p w:rsidR="00362447" w:rsidRPr="007E67D8" w:rsidRDefault="00362447" w:rsidP="00362447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2447" w:rsidRPr="007E67D8" w:rsidRDefault="005F5E1C" w:rsidP="00877FDB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" w:type="dxa"/>
          </w:tcPr>
          <w:p w:rsidR="00362447" w:rsidRPr="007E67D8" w:rsidRDefault="00362447" w:rsidP="00362447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362447" w:rsidRPr="007E67D8" w:rsidRDefault="005F5E1C" w:rsidP="00362447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14</w:t>
            </w:r>
          </w:p>
        </w:tc>
      </w:tr>
    </w:tbl>
    <w:p w:rsidR="001A6171" w:rsidRPr="007E67D8" w:rsidRDefault="00295D6D" w:rsidP="00F07B53">
      <w:pPr>
        <w:ind w:left="1800" w:hanging="717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b/>
          <w:bCs/>
          <w:sz w:val="32"/>
          <w:szCs w:val="32"/>
        </w:rPr>
        <w:br w:type="page"/>
      </w:r>
      <w:r w:rsidR="005F5E1C" w:rsidRPr="005F5E1C">
        <w:rPr>
          <w:rFonts w:ascii="Angsana New" w:hAnsi="Angsana New"/>
          <w:sz w:val="32"/>
          <w:szCs w:val="32"/>
        </w:rPr>
        <w:t>29</w:t>
      </w:r>
      <w:r w:rsidR="001A6171" w:rsidRPr="007E67D8">
        <w:rPr>
          <w:rFonts w:ascii="Angsana New" w:hAnsi="Angsana New"/>
          <w:sz w:val="32"/>
          <w:szCs w:val="32"/>
          <w:cs/>
        </w:rPr>
        <w:t>.</w:t>
      </w:r>
      <w:r w:rsidR="005F5E1C" w:rsidRPr="005F5E1C">
        <w:rPr>
          <w:rFonts w:ascii="Angsana New" w:hAnsi="Angsana New" w:hint="cs"/>
          <w:sz w:val="32"/>
          <w:szCs w:val="32"/>
        </w:rPr>
        <w:t>2</w:t>
      </w:r>
      <w:r w:rsidR="001A6171" w:rsidRPr="007E67D8">
        <w:rPr>
          <w:rFonts w:ascii="Angsana New" w:hAnsi="Angsana New"/>
          <w:sz w:val="32"/>
          <w:szCs w:val="32"/>
          <w:cs/>
        </w:rPr>
        <w:t>.</w:t>
      </w:r>
      <w:r w:rsidR="005F5E1C" w:rsidRPr="005F5E1C">
        <w:rPr>
          <w:rFonts w:ascii="Angsana New" w:hAnsi="Angsana New"/>
          <w:sz w:val="32"/>
          <w:szCs w:val="32"/>
        </w:rPr>
        <w:t>2</w:t>
      </w:r>
      <w:r w:rsidR="001A6171" w:rsidRPr="007E67D8">
        <w:rPr>
          <w:rFonts w:ascii="Angsana New" w:hAnsi="Angsana New"/>
          <w:sz w:val="32"/>
          <w:szCs w:val="32"/>
        </w:rPr>
        <w:tab/>
      </w:r>
      <w:r w:rsidR="001A6171" w:rsidRPr="007E67D8">
        <w:rPr>
          <w:rFonts w:ascii="Angsana New" w:hAnsi="Angsana New"/>
          <w:sz w:val="32"/>
          <w:szCs w:val="32"/>
          <w:cs/>
        </w:rPr>
        <w:t>การค้ำประกันระหว่างกิจการที่เกี่ยวข้องกัน</w:t>
      </w:r>
    </w:p>
    <w:p w:rsidR="005B5FF9" w:rsidRPr="007E67D8" w:rsidRDefault="005B5FF9" w:rsidP="00D00EF7">
      <w:pPr>
        <w:spacing w:after="240"/>
        <w:ind w:left="1800" w:right="-43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 w:hint="cs"/>
          <w:sz w:val="32"/>
          <w:szCs w:val="32"/>
          <w:cs/>
        </w:rPr>
        <w:t>กรรมการของ</w:t>
      </w:r>
      <w:r w:rsidR="00287BCE" w:rsidRPr="007E67D8">
        <w:rPr>
          <w:rFonts w:ascii="Angsana New" w:hAnsi="Angsana New"/>
          <w:sz w:val="32"/>
          <w:szCs w:val="32"/>
          <w:cs/>
        </w:rPr>
        <w:t>บริษัท</w:t>
      </w:r>
      <w:r w:rsidRPr="007E67D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E67D8">
        <w:rPr>
          <w:rFonts w:ascii="Angsana New" w:hAnsi="Angsana New"/>
          <w:sz w:val="32"/>
          <w:szCs w:val="32"/>
          <w:cs/>
        </w:rPr>
        <w:t>มีภาระ</w:t>
      </w:r>
      <w:r w:rsidRPr="007E67D8">
        <w:rPr>
          <w:rFonts w:ascii="Angsana New" w:hAnsi="Angsana New" w:hint="cs"/>
          <w:sz w:val="32"/>
          <w:szCs w:val="32"/>
          <w:cs/>
        </w:rPr>
        <w:t>ผูกพันต่อธนาคารใน</w:t>
      </w:r>
      <w:r w:rsidRPr="007E67D8">
        <w:rPr>
          <w:rFonts w:ascii="Angsana New" w:hAnsi="Angsana New"/>
          <w:sz w:val="32"/>
          <w:szCs w:val="32"/>
          <w:cs/>
        </w:rPr>
        <w:t>การค้ำประกัน</w:t>
      </w:r>
      <w:r w:rsidRPr="007E67D8">
        <w:rPr>
          <w:rFonts w:ascii="Angsana New" w:hAnsi="Angsana New" w:hint="cs"/>
          <w:sz w:val="32"/>
          <w:szCs w:val="32"/>
          <w:cs/>
        </w:rPr>
        <w:t>วงเงินสินเชื่อให้แก่</w:t>
      </w:r>
      <w:r w:rsidR="00592CBA" w:rsidRPr="007E67D8">
        <w:rPr>
          <w:rFonts w:ascii="Angsana New" w:hAnsi="Angsana New"/>
          <w:spacing w:val="-4"/>
          <w:sz w:val="32"/>
          <w:szCs w:val="32"/>
          <w:cs/>
        </w:rPr>
        <w:t>บริษัท แซม วอเตอร์ ซัพพลาย จำกัด</w:t>
      </w:r>
      <w:r w:rsidR="00592CBA" w:rsidRPr="007E67D8">
        <w:rPr>
          <w:rFonts w:ascii="Angsana New" w:hAnsi="Angsana New"/>
          <w:spacing w:val="-4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บริษั</w:t>
      </w:r>
      <w:r w:rsidR="00773615" w:rsidRPr="007E67D8">
        <w:rPr>
          <w:rFonts w:ascii="Angsana New" w:hAnsi="Angsana New" w:hint="cs"/>
          <w:sz w:val="32"/>
          <w:szCs w:val="32"/>
          <w:cs/>
        </w:rPr>
        <w:t xml:space="preserve">ท พระแสงกรีน พาวเวอร์ จำกัด </w:t>
      </w:r>
      <w:r w:rsidR="00773615" w:rsidRPr="00701F4E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701F4E">
        <w:rPr>
          <w:rFonts w:ascii="Angsana New" w:hAnsi="Angsana New" w:hint="cs"/>
          <w:spacing w:val="-6"/>
          <w:sz w:val="32"/>
          <w:szCs w:val="32"/>
          <w:cs/>
        </w:rPr>
        <w:t>บริษัท สตาร</w:t>
      </w:r>
      <w:r w:rsidR="00823A74" w:rsidRPr="00701F4E">
        <w:rPr>
          <w:rFonts w:ascii="Angsana New" w:hAnsi="Angsana New" w:hint="cs"/>
          <w:spacing w:val="-6"/>
          <w:sz w:val="32"/>
          <w:szCs w:val="32"/>
          <w:cs/>
        </w:rPr>
        <w:t>์ แก๊ส จำกัด ซึ่งเป็นบริษัทย่อยซึ่ง</w:t>
      </w:r>
      <w:r w:rsidRPr="00701F4E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="00823A74" w:rsidRPr="00701F4E">
        <w:rPr>
          <w:rFonts w:ascii="Angsana New" w:hAnsi="Angsana New" w:hint="cs"/>
          <w:spacing w:val="-6"/>
          <w:sz w:val="32"/>
          <w:szCs w:val="32"/>
          <w:cs/>
        </w:rPr>
        <w:t>เงินรวม</w:t>
      </w:r>
      <w:r w:rsidR="004F4FC4" w:rsidRPr="00701F4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F5E1C" w:rsidRPr="00701F4E">
        <w:rPr>
          <w:rFonts w:ascii="Angsana New" w:hAnsi="Angsana New"/>
          <w:spacing w:val="-6"/>
          <w:sz w:val="32"/>
          <w:szCs w:val="32"/>
        </w:rPr>
        <w:t>351</w:t>
      </w:r>
      <w:r w:rsidR="00FE5B07" w:rsidRPr="00701F4E">
        <w:rPr>
          <w:rFonts w:ascii="Angsana New" w:hAnsi="Angsana New"/>
          <w:spacing w:val="-6"/>
          <w:sz w:val="32"/>
          <w:szCs w:val="32"/>
        </w:rPr>
        <w:t xml:space="preserve"> </w:t>
      </w:r>
      <w:r w:rsidRPr="00701F4E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D00EF7" w:rsidRPr="00701F4E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6060AF" w:rsidRPr="00701F4E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5F5E1C" w:rsidRPr="00701F4E">
        <w:rPr>
          <w:rFonts w:ascii="Angsana New" w:hAnsi="Angsana New" w:hint="cs"/>
          <w:spacing w:val="-6"/>
          <w:sz w:val="32"/>
          <w:szCs w:val="32"/>
        </w:rPr>
        <w:t>31</w:t>
      </w:r>
      <w:r w:rsidR="00D00EF7" w:rsidRPr="00701F4E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</w:t>
      </w:r>
      <w:r w:rsidR="00D00EF7" w:rsidRPr="007E67D8">
        <w:rPr>
          <w:rFonts w:ascii="Angsana New" w:hAnsi="Angsana New" w:hint="cs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 w:hint="cs"/>
          <w:sz w:val="32"/>
          <w:szCs w:val="32"/>
        </w:rPr>
        <w:t>256</w:t>
      </w:r>
      <w:r w:rsidR="005F5E1C" w:rsidRPr="005F5E1C">
        <w:rPr>
          <w:rFonts w:ascii="Angsana New" w:hAnsi="Angsana New"/>
          <w:sz w:val="32"/>
          <w:szCs w:val="32"/>
        </w:rPr>
        <w:t>1</w:t>
      </w:r>
      <w:r w:rsidR="00D00EF7" w:rsidRPr="007E67D8">
        <w:rPr>
          <w:rFonts w:ascii="Angsana New" w:hAnsi="Angsana New"/>
          <w:sz w:val="32"/>
          <w:szCs w:val="32"/>
        </w:rPr>
        <w:t>:</w:t>
      </w:r>
      <w:r w:rsidR="00D00EF7" w:rsidRPr="007E67D8">
        <w:rPr>
          <w:rFonts w:ascii="Angsana New" w:hAnsi="Angsana New" w:hint="cs"/>
          <w:sz w:val="32"/>
          <w:szCs w:val="32"/>
          <w:cs/>
        </w:rPr>
        <w:t xml:space="preserve"> </w:t>
      </w:r>
      <w:r w:rsidR="00D00EF7" w:rsidRPr="007E67D8">
        <w:rPr>
          <w:rFonts w:ascii="Angsana New" w:hAnsi="Angsana New"/>
          <w:sz w:val="32"/>
          <w:szCs w:val="32"/>
          <w:cs/>
        </w:rPr>
        <w:t xml:space="preserve">จำนวน </w:t>
      </w:r>
      <w:r w:rsidR="005F5E1C" w:rsidRPr="005F5E1C">
        <w:rPr>
          <w:rFonts w:ascii="Angsana New" w:hAnsi="Angsana New"/>
          <w:sz w:val="32"/>
          <w:szCs w:val="32"/>
        </w:rPr>
        <w:t>351</w:t>
      </w:r>
      <w:r w:rsidR="00D00EF7" w:rsidRPr="007E67D8">
        <w:rPr>
          <w:rFonts w:ascii="Angsana New" w:hAnsi="Angsana New"/>
          <w:sz w:val="32"/>
          <w:szCs w:val="32"/>
        </w:rPr>
        <w:t xml:space="preserve"> </w:t>
      </w:r>
      <w:r w:rsidR="00D00EF7" w:rsidRPr="007E67D8">
        <w:rPr>
          <w:rFonts w:ascii="Angsana New" w:hAnsi="Angsana New" w:hint="cs"/>
          <w:sz w:val="32"/>
          <w:szCs w:val="32"/>
          <w:cs/>
        </w:rPr>
        <w:t>ล้านบาท)</w:t>
      </w:r>
    </w:p>
    <w:p w:rsidR="001A6171" w:rsidRPr="007E67D8" w:rsidRDefault="001A6171" w:rsidP="00FE5B07">
      <w:pPr>
        <w:spacing w:after="240"/>
        <w:ind w:left="1800" w:right="-43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  <w:cs/>
        </w:rPr>
        <w:t xml:space="preserve">โดยทั่วไปการค้ำประกันนี้มีผลผูกพันต่อผู้ค้ำประกันนานเท่าที่ภาระหนี้สินยังไม่ได้ชำระโดยบริษัทผู้ได้รับการค้ำประกัน </w:t>
      </w:r>
    </w:p>
    <w:p w:rsidR="007513DE" w:rsidRPr="007E67D8" w:rsidRDefault="005F5E1C" w:rsidP="00701F4E">
      <w:pPr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5F5E1C">
        <w:rPr>
          <w:rFonts w:ascii="Angsana New" w:hAnsi="Angsana New" w:hint="cs"/>
          <w:sz w:val="32"/>
          <w:szCs w:val="32"/>
        </w:rPr>
        <w:t>2</w:t>
      </w:r>
      <w:r w:rsidRPr="005F5E1C">
        <w:rPr>
          <w:rFonts w:ascii="Angsana New" w:hAnsi="Angsana New"/>
          <w:sz w:val="32"/>
          <w:szCs w:val="32"/>
        </w:rPr>
        <w:t>9</w:t>
      </w:r>
      <w:r w:rsidR="007513DE" w:rsidRPr="007E67D8">
        <w:rPr>
          <w:rFonts w:ascii="Angsana New" w:hAnsi="Angsana New" w:hint="cs"/>
          <w:sz w:val="32"/>
          <w:szCs w:val="32"/>
          <w:cs/>
        </w:rPr>
        <w:t>.</w:t>
      </w:r>
      <w:r w:rsidRPr="005F5E1C">
        <w:rPr>
          <w:rFonts w:ascii="Angsana New" w:hAnsi="Angsana New" w:hint="cs"/>
          <w:sz w:val="32"/>
          <w:szCs w:val="32"/>
        </w:rPr>
        <w:t>3</w:t>
      </w:r>
      <w:r w:rsidR="007513DE" w:rsidRPr="007E67D8">
        <w:rPr>
          <w:rFonts w:ascii="Angsana New" w:hAnsi="Angsana New"/>
          <w:sz w:val="32"/>
          <w:szCs w:val="32"/>
        </w:rPr>
        <w:tab/>
      </w:r>
      <w:r w:rsidR="007513DE" w:rsidRPr="007E67D8">
        <w:rPr>
          <w:rFonts w:ascii="Angsana New" w:hAnsi="Angsana New" w:hint="cs"/>
          <w:sz w:val="32"/>
          <w:szCs w:val="32"/>
          <w:cs/>
        </w:rPr>
        <w:t>ภาระผูกพัน</w:t>
      </w:r>
      <w:r w:rsidR="0086033E" w:rsidRPr="007E67D8">
        <w:rPr>
          <w:rFonts w:ascii="Angsana New" w:hAnsi="Angsana New" w:hint="cs"/>
          <w:sz w:val="32"/>
          <w:szCs w:val="32"/>
          <w:cs/>
        </w:rPr>
        <w:t>อื่น</w:t>
      </w:r>
    </w:p>
    <w:p w:rsidR="0049109B" w:rsidRPr="007E67D8" w:rsidRDefault="005F5E1C" w:rsidP="002D5DD9">
      <w:pPr>
        <w:spacing w:after="240"/>
        <w:ind w:left="1800" w:hanging="720"/>
        <w:jc w:val="thaiDistribute"/>
        <w:rPr>
          <w:rFonts w:ascii="Angsana New" w:hAnsi="Angsana New"/>
          <w:sz w:val="32"/>
          <w:szCs w:val="32"/>
        </w:rPr>
      </w:pPr>
      <w:r w:rsidRPr="005F5E1C">
        <w:rPr>
          <w:rFonts w:ascii="Angsana New" w:hAnsi="Angsana New" w:hint="cs"/>
          <w:sz w:val="32"/>
          <w:szCs w:val="32"/>
        </w:rPr>
        <w:t>29</w:t>
      </w:r>
      <w:r w:rsidR="0049109B" w:rsidRPr="007E67D8">
        <w:rPr>
          <w:rFonts w:ascii="Angsana New" w:hAnsi="Angsana New" w:hint="cs"/>
          <w:sz w:val="32"/>
          <w:szCs w:val="32"/>
          <w:cs/>
        </w:rPr>
        <w:t>.</w:t>
      </w:r>
      <w:r w:rsidRPr="005F5E1C">
        <w:rPr>
          <w:rFonts w:ascii="Angsana New" w:hAnsi="Angsana New" w:hint="cs"/>
          <w:sz w:val="32"/>
          <w:szCs w:val="32"/>
        </w:rPr>
        <w:t>3</w:t>
      </w:r>
      <w:r w:rsidR="0049109B" w:rsidRPr="007E67D8">
        <w:rPr>
          <w:rFonts w:ascii="Angsana New" w:hAnsi="Angsana New" w:hint="cs"/>
          <w:sz w:val="32"/>
          <w:szCs w:val="32"/>
          <w:cs/>
        </w:rPr>
        <w:t>.</w:t>
      </w:r>
      <w:r w:rsidRPr="005F5E1C">
        <w:rPr>
          <w:rFonts w:ascii="Angsana New" w:hAnsi="Angsana New" w:hint="cs"/>
          <w:sz w:val="32"/>
          <w:szCs w:val="32"/>
        </w:rPr>
        <w:t>1</w:t>
      </w:r>
      <w:r w:rsidR="0049109B" w:rsidRPr="007E67D8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5F5E1C">
        <w:rPr>
          <w:rFonts w:ascii="Angsana New" w:hAnsi="Angsana New" w:hint="cs"/>
          <w:sz w:val="32"/>
          <w:szCs w:val="32"/>
        </w:rPr>
        <w:t>1</w:t>
      </w:r>
      <w:r w:rsidR="0049109B" w:rsidRPr="007E67D8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5F5E1C">
        <w:rPr>
          <w:rFonts w:ascii="Angsana New" w:hAnsi="Angsana New" w:hint="cs"/>
          <w:sz w:val="32"/>
          <w:szCs w:val="32"/>
        </w:rPr>
        <w:t>2559</w:t>
      </w:r>
      <w:r w:rsidR="0049109B" w:rsidRPr="007E67D8">
        <w:rPr>
          <w:rFonts w:ascii="Angsana New" w:hAnsi="Angsana New"/>
          <w:sz w:val="32"/>
          <w:szCs w:val="32"/>
        </w:rPr>
        <w:t xml:space="preserve"> </w:t>
      </w:r>
      <w:r w:rsidR="0049109B" w:rsidRPr="007E67D8">
        <w:rPr>
          <w:rFonts w:ascii="Angsana New" w:hAnsi="Angsana New"/>
          <w:sz w:val="32"/>
          <w:szCs w:val="32"/>
          <w:cs/>
        </w:rPr>
        <w:t xml:space="preserve">บริษัท </w:t>
      </w:r>
      <w:r w:rsidR="0049109B" w:rsidRPr="007E67D8">
        <w:rPr>
          <w:rFonts w:ascii="Angsana New" w:hAnsi="Angsana New" w:hint="cs"/>
          <w:sz w:val="32"/>
          <w:szCs w:val="32"/>
          <w:cs/>
        </w:rPr>
        <w:t>พระแสงกรีน</w:t>
      </w:r>
      <w:r w:rsidR="0049109B" w:rsidRPr="007E67D8">
        <w:rPr>
          <w:rFonts w:ascii="Angsana New" w:hAnsi="Angsana New"/>
          <w:sz w:val="32"/>
          <w:szCs w:val="32"/>
        </w:rPr>
        <w:t xml:space="preserve"> </w:t>
      </w:r>
      <w:r w:rsidR="0049109B" w:rsidRPr="007E67D8">
        <w:rPr>
          <w:rFonts w:ascii="Angsana New" w:hAnsi="Angsana New" w:hint="cs"/>
          <w:sz w:val="32"/>
          <w:szCs w:val="32"/>
          <w:cs/>
        </w:rPr>
        <w:t>พาวเวอร์</w:t>
      </w:r>
      <w:r w:rsidR="0049109B" w:rsidRPr="007E67D8">
        <w:rPr>
          <w:rFonts w:ascii="Angsana New" w:hAnsi="Angsana New"/>
          <w:sz w:val="32"/>
          <w:szCs w:val="32"/>
          <w:cs/>
        </w:rPr>
        <w:t xml:space="preserve"> จำกัด ซึ่งเป็นบริษัทย่อย ได้</w:t>
      </w:r>
      <w:r w:rsidR="00F02492" w:rsidRPr="007E67D8">
        <w:rPr>
          <w:rFonts w:ascii="Angsana New" w:hAnsi="Angsana New"/>
          <w:sz w:val="32"/>
          <w:szCs w:val="32"/>
        </w:rPr>
        <w:t xml:space="preserve">  </w:t>
      </w:r>
      <w:r w:rsidR="0049109B" w:rsidRPr="007E67D8">
        <w:rPr>
          <w:rFonts w:ascii="Angsana New" w:hAnsi="Angsana New"/>
          <w:sz w:val="32"/>
          <w:szCs w:val="32"/>
          <w:cs/>
        </w:rPr>
        <w:t>ลงนามในสัญญาว่าจ้าง</w:t>
      </w:r>
      <w:r w:rsidR="0049109B" w:rsidRPr="007E67D8">
        <w:rPr>
          <w:rFonts w:ascii="Angsana New" w:hAnsi="Angsana New" w:hint="cs"/>
          <w:sz w:val="32"/>
          <w:szCs w:val="32"/>
          <w:cs/>
        </w:rPr>
        <w:t>ควบคุมและบำรุงรักษาระบบผลิตไฟฟ้าจากก๊าซชีวภาพกับ</w:t>
      </w:r>
      <w:r w:rsidR="0049109B" w:rsidRPr="007E67D8">
        <w:rPr>
          <w:rFonts w:ascii="Angsana New" w:hAnsi="Angsana New"/>
          <w:sz w:val="32"/>
          <w:szCs w:val="32"/>
          <w:cs/>
        </w:rPr>
        <w:t>บริษัท</w:t>
      </w:r>
      <w:r w:rsidR="0049109B" w:rsidRPr="007E67D8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49109B" w:rsidRPr="007E67D8">
        <w:rPr>
          <w:rFonts w:ascii="Angsana New" w:hAnsi="Angsana New"/>
          <w:sz w:val="32"/>
          <w:szCs w:val="32"/>
          <w:cs/>
        </w:rPr>
        <w:t xml:space="preserve">แห่งหนึ่ง </w:t>
      </w:r>
      <w:r w:rsidR="0049109B" w:rsidRPr="007E67D8">
        <w:rPr>
          <w:rFonts w:ascii="Angsana New" w:hAnsi="Angsana New" w:hint="cs"/>
          <w:sz w:val="32"/>
          <w:szCs w:val="32"/>
          <w:cs/>
        </w:rPr>
        <w:t>เพื่อบำรุงรักษาระบบผลิตก๊าซ อุปกรณ์นำก๊าซไปใช้ประโยชน์ เครื่องกำเนิดไฟฟ้ารวมทั้งจัดหาบุคลากรควบคุมและดูแลระบบผลิตไฟฟ้าจากก๊าซชีวภาพ</w:t>
      </w:r>
      <w:r w:rsidR="0049109B" w:rsidRPr="007E67D8">
        <w:rPr>
          <w:rFonts w:ascii="Angsana New" w:hAnsi="Angsana New"/>
          <w:sz w:val="32"/>
          <w:szCs w:val="32"/>
          <w:cs/>
        </w:rPr>
        <w:t xml:space="preserve"> โดยมีค่าใช้จ่ายทั้งสิ</w:t>
      </w:r>
      <w:r w:rsidR="0049109B" w:rsidRPr="007E67D8">
        <w:rPr>
          <w:rFonts w:ascii="Angsana New" w:hAnsi="Angsana New" w:hint="cs"/>
          <w:sz w:val="32"/>
          <w:szCs w:val="32"/>
          <w:cs/>
        </w:rPr>
        <w:t>้</w:t>
      </w:r>
      <w:r w:rsidR="0049109B" w:rsidRPr="007E67D8">
        <w:rPr>
          <w:rFonts w:ascii="Angsana New" w:hAnsi="Angsana New"/>
          <w:sz w:val="32"/>
          <w:szCs w:val="32"/>
          <w:cs/>
        </w:rPr>
        <w:t xml:space="preserve">น </w:t>
      </w:r>
      <w:r w:rsidRPr="005F5E1C">
        <w:rPr>
          <w:rFonts w:ascii="Angsana New" w:hAnsi="Angsana New" w:hint="cs"/>
          <w:sz w:val="32"/>
          <w:szCs w:val="32"/>
        </w:rPr>
        <w:t>33</w:t>
      </w:r>
      <w:r w:rsidR="0049109B" w:rsidRPr="007E67D8">
        <w:rPr>
          <w:rFonts w:ascii="Angsana New" w:hAnsi="Angsana New"/>
          <w:sz w:val="32"/>
          <w:szCs w:val="32"/>
        </w:rPr>
        <w:t xml:space="preserve"> </w:t>
      </w:r>
      <w:r w:rsidR="0049109B" w:rsidRPr="007E67D8">
        <w:rPr>
          <w:rFonts w:ascii="Angsana New" w:hAnsi="Angsana New"/>
          <w:sz w:val="32"/>
          <w:szCs w:val="32"/>
          <w:cs/>
        </w:rPr>
        <w:t xml:space="preserve">ล้านบาท </w:t>
      </w:r>
      <w:r w:rsidR="0049109B" w:rsidRPr="007E67D8">
        <w:rPr>
          <w:rFonts w:ascii="Angsana New" w:hAnsi="Angsana New" w:hint="cs"/>
          <w:sz w:val="32"/>
          <w:szCs w:val="32"/>
          <w:cs/>
        </w:rPr>
        <w:t xml:space="preserve">ภายใต้เงื่อนไขของสัญญาดังกล่าว บริษัทย่อยมีภาระผูกพันที่ต้องจ่ายค่าจ้างควบคุมและบำรุงรักษาเป็นรายเดือนตามอัตราที่ระบุในสัญญา สัญญาดังกล่าวมีผลบังคับใช้ตั้งแต่วันที่ </w:t>
      </w:r>
      <w:r w:rsidRPr="005F5E1C">
        <w:rPr>
          <w:rFonts w:ascii="Angsana New" w:hAnsi="Angsana New"/>
          <w:sz w:val="32"/>
          <w:szCs w:val="32"/>
        </w:rPr>
        <w:t>1</w:t>
      </w:r>
      <w:r w:rsidR="0049109B" w:rsidRPr="007E67D8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5F5E1C">
        <w:rPr>
          <w:rFonts w:ascii="Angsana New" w:hAnsi="Angsana New"/>
          <w:sz w:val="32"/>
          <w:szCs w:val="32"/>
        </w:rPr>
        <w:t>2559</w:t>
      </w:r>
      <w:r w:rsidR="0049109B" w:rsidRPr="007E67D8">
        <w:rPr>
          <w:rFonts w:ascii="Angsana New" w:hAnsi="Angsana New"/>
          <w:sz w:val="32"/>
          <w:szCs w:val="32"/>
        </w:rPr>
        <w:t xml:space="preserve"> </w:t>
      </w:r>
      <w:r w:rsidR="0049109B" w:rsidRPr="007E67D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5F5E1C">
        <w:rPr>
          <w:rFonts w:ascii="Angsana New" w:hAnsi="Angsana New" w:hint="cs"/>
          <w:sz w:val="32"/>
          <w:szCs w:val="32"/>
        </w:rPr>
        <w:t>31</w:t>
      </w:r>
      <w:r w:rsidR="0049109B" w:rsidRPr="007E67D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F5E1C">
        <w:rPr>
          <w:rFonts w:ascii="Angsana New" w:hAnsi="Angsana New" w:hint="cs"/>
          <w:sz w:val="32"/>
          <w:szCs w:val="32"/>
        </w:rPr>
        <w:t>2563</w:t>
      </w:r>
      <w:r w:rsidR="0049109B" w:rsidRPr="007E67D8">
        <w:rPr>
          <w:rFonts w:ascii="Angsana New" w:hAnsi="Angsana New"/>
          <w:sz w:val="32"/>
          <w:szCs w:val="32"/>
        </w:rPr>
        <w:t xml:space="preserve"> </w:t>
      </w:r>
      <w:r w:rsidR="0049109B" w:rsidRPr="007E67D8">
        <w:rPr>
          <w:rFonts w:ascii="Angsana New" w:hAnsi="Angsana New" w:hint="cs"/>
          <w:sz w:val="32"/>
          <w:szCs w:val="32"/>
          <w:cs/>
        </w:rPr>
        <w:t>และสามารถต่อสัญญาได้ตามระยะเวลาของสัญญาขายไฟฟ้าโดยจะทำการตกลงค่าจ้างใหม่ในทุก</w:t>
      </w:r>
      <w:r w:rsidR="0049109B" w:rsidRPr="007E67D8">
        <w:rPr>
          <w:rFonts w:ascii="Angsana New" w:hAnsi="Angsana New"/>
          <w:sz w:val="32"/>
          <w:szCs w:val="32"/>
        </w:rPr>
        <w:t xml:space="preserve"> </w:t>
      </w:r>
      <w:r w:rsidR="0049109B" w:rsidRPr="007E67D8">
        <w:rPr>
          <w:rFonts w:ascii="Angsana New" w:hAnsi="Angsana New" w:hint="cs"/>
          <w:sz w:val="32"/>
          <w:szCs w:val="32"/>
          <w:cs/>
        </w:rPr>
        <w:t>ๆ</w:t>
      </w:r>
      <w:r w:rsidR="0049109B" w:rsidRPr="007E67D8">
        <w:rPr>
          <w:rFonts w:ascii="Angsana New" w:hAnsi="Angsana New"/>
          <w:sz w:val="32"/>
          <w:szCs w:val="32"/>
        </w:rPr>
        <w:t xml:space="preserve"> </w:t>
      </w:r>
      <w:r w:rsidR="0049109B" w:rsidRPr="007E67D8">
        <w:rPr>
          <w:rFonts w:ascii="Angsana New" w:hAnsi="Angsana New" w:hint="cs"/>
          <w:sz w:val="32"/>
          <w:szCs w:val="32"/>
          <w:cs/>
        </w:rPr>
        <w:t xml:space="preserve">รอบ </w:t>
      </w:r>
      <w:r w:rsidRPr="005F5E1C">
        <w:rPr>
          <w:rFonts w:ascii="Angsana New" w:hAnsi="Angsana New"/>
          <w:sz w:val="32"/>
          <w:szCs w:val="32"/>
        </w:rPr>
        <w:t>5</w:t>
      </w:r>
      <w:r w:rsidR="0049109B" w:rsidRPr="007E67D8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246D7B" w:rsidRPr="007E67D8" w:rsidRDefault="005F5E1C" w:rsidP="00957DA6">
      <w:pPr>
        <w:spacing w:after="360"/>
        <w:ind w:left="1800" w:hanging="720"/>
        <w:jc w:val="thaiDistribute"/>
        <w:rPr>
          <w:rFonts w:ascii="Angsana New" w:hAnsi="Angsana New"/>
          <w:sz w:val="32"/>
          <w:szCs w:val="32"/>
        </w:rPr>
      </w:pPr>
      <w:r w:rsidRPr="005F5E1C">
        <w:rPr>
          <w:rFonts w:ascii="Angsana New" w:hAnsi="Angsana New"/>
          <w:sz w:val="32"/>
          <w:szCs w:val="32"/>
        </w:rPr>
        <w:t>29</w:t>
      </w:r>
      <w:r w:rsidR="0049109B" w:rsidRPr="007E67D8">
        <w:rPr>
          <w:rFonts w:ascii="Angsana New" w:hAnsi="Angsana New" w:hint="cs"/>
          <w:sz w:val="32"/>
          <w:szCs w:val="32"/>
          <w:cs/>
        </w:rPr>
        <w:t>.</w:t>
      </w:r>
      <w:r w:rsidRPr="005F5E1C">
        <w:rPr>
          <w:rFonts w:ascii="Angsana New" w:hAnsi="Angsana New" w:hint="cs"/>
          <w:sz w:val="32"/>
          <w:szCs w:val="32"/>
        </w:rPr>
        <w:t>3</w:t>
      </w:r>
      <w:r w:rsidR="0049109B" w:rsidRPr="007E67D8">
        <w:rPr>
          <w:rFonts w:ascii="Angsana New" w:hAnsi="Angsana New" w:hint="cs"/>
          <w:sz w:val="32"/>
          <w:szCs w:val="32"/>
          <w:cs/>
        </w:rPr>
        <w:t>.</w:t>
      </w:r>
      <w:r w:rsidRPr="005F5E1C">
        <w:rPr>
          <w:rFonts w:ascii="Angsana New" w:hAnsi="Angsana New" w:hint="cs"/>
          <w:sz w:val="32"/>
          <w:szCs w:val="32"/>
        </w:rPr>
        <w:t>2</w:t>
      </w:r>
      <w:r w:rsidR="0049109B" w:rsidRPr="007E67D8">
        <w:rPr>
          <w:rFonts w:ascii="Angsana New" w:hAnsi="Angsana New" w:hint="cs"/>
          <w:sz w:val="32"/>
          <w:szCs w:val="32"/>
          <w:cs/>
        </w:rPr>
        <w:tab/>
      </w:r>
      <w:r w:rsidR="0049109B" w:rsidRPr="007E67D8">
        <w:rPr>
          <w:rFonts w:ascii="Angsana New" w:hAnsi="Angsana New"/>
          <w:sz w:val="32"/>
          <w:szCs w:val="32"/>
          <w:cs/>
        </w:rPr>
        <w:t>บริษัท พระแสงกรีน พาวเวอร์ จำกัด ซึ่งเป็นบริษัทย่อยได้ทำสัญญารับเงินสนับสนุนจากกองทุนเพื่อส่งเสริมการอนุรักษ์พลังงานตามโครงการส่งเสริมเทคโนโลยีก๊าซชีวภาพสำหรับโรงงานอุตสาหกรรมจากสำนักงานนโยบายและแผนพลังงานเป็นจำนวนเงิน</w:t>
      </w:r>
      <w:r w:rsidR="001A7DE6" w:rsidRPr="007E67D8">
        <w:rPr>
          <w:rFonts w:ascii="Angsana New" w:hAnsi="Angsana New"/>
          <w:sz w:val="32"/>
          <w:szCs w:val="32"/>
        </w:rPr>
        <w:t xml:space="preserve">  </w:t>
      </w:r>
      <w:r w:rsidR="0049109B" w:rsidRPr="007E67D8">
        <w:rPr>
          <w:rFonts w:ascii="Angsana New" w:hAnsi="Angsana New"/>
          <w:sz w:val="32"/>
          <w:szCs w:val="32"/>
          <w:cs/>
        </w:rPr>
        <w:t xml:space="preserve"> </w:t>
      </w:r>
      <w:r w:rsidRPr="005F5E1C">
        <w:rPr>
          <w:rFonts w:ascii="Angsana New" w:hAnsi="Angsana New"/>
          <w:sz w:val="32"/>
          <w:szCs w:val="32"/>
        </w:rPr>
        <w:t>15</w:t>
      </w:r>
      <w:r w:rsidR="0049109B" w:rsidRPr="007E67D8">
        <w:rPr>
          <w:rFonts w:ascii="Angsana New" w:hAnsi="Angsana New"/>
          <w:sz w:val="32"/>
          <w:szCs w:val="32"/>
          <w:cs/>
        </w:rPr>
        <w:t xml:space="preserve"> </w:t>
      </w:r>
      <w:r w:rsidR="0049109B" w:rsidRPr="007E67D8">
        <w:rPr>
          <w:rFonts w:ascii="Angsana New" w:hAnsi="Angsana New"/>
          <w:spacing w:val="-4"/>
          <w:sz w:val="32"/>
          <w:szCs w:val="32"/>
          <w:cs/>
        </w:rPr>
        <w:t>ล้านบาท โดยบริษัทย่อยผูกพันที่จะต้องปฏิบัติตามข้อกำหนดต่าง ๆ ตามที่ระบุไว้ในสัญญา</w:t>
      </w:r>
      <w:r w:rsidR="0049109B" w:rsidRPr="007E67D8">
        <w:rPr>
          <w:rFonts w:ascii="Angsana New" w:hAnsi="Angsana New"/>
          <w:sz w:val="32"/>
          <w:szCs w:val="32"/>
          <w:cs/>
        </w:rPr>
        <w:t xml:space="preserve"> ทั้งนี้ บริษัทย่อยได้รับเงินอุดหนุนดังกล่าวแล้วทั้งจำนวน</w:t>
      </w:r>
      <w:r w:rsidR="00915617" w:rsidRPr="007E67D8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5F5E1C">
        <w:rPr>
          <w:rFonts w:ascii="Angsana New" w:hAnsi="Angsana New"/>
          <w:sz w:val="32"/>
          <w:szCs w:val="32"/>
        </w:rPr>
        <w:t>2558</w:t>
      </w:r>
    </w:p>
    <w:p w:rsidR="00D57100" w:rsidRPr="007E67D8" w:rsidRDefault="00D5710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</w:rPr>
        <w:br w:type="page"/>
      </w:r>
    </w:p>
    <w:p w:rsidR="002D59B0" w:rsidRPr="007E67D8" w:rsidRDefault="005F5E1C" w:rsidP="006463A2">
      <w:pPr>
        <w:tabs>
          <w:tab w:val="right" w:pos="3780"/>
          <w:tab w:val="left" w:pos="4760"/>
          <w:tab w:val="right" w:pos="9540"/>
          <w:tab w:val="right" w:pos="12420"/>
        </w:tabs>
        <w:spacing w:after="120"/>
        <w:ind w:left="1800" w:right="-43" w:hanging="720"/>
        <w:jc w:val="thaiDistribute"/>
        <w:rPr>
          <w:rFonts w:ascii="Angsana New" w:hAnsi="Angsana New"/>
          <w:sz w:val="32"/>
          <w:szCs w:val="32"/>
        </w:rPr>
      </w:pPr>
      <w:r w:rsidRPr="005F5E1C">
        <w:rPr>
          <w:rFonts w:ascii="Angsana New" w:hAnsi="Angsana New"/>
          <w:sz w:val="32"/>
          <w:szCs w:val="32"/>
        </w:rPr>
        <w:t>29</w:t>
      </w:r>
      <w:r w:rsidR="002D59B0" w:rsidRPr="007E67D8">
        <w:rPr>
          <w:rFonts w:ascii="Angsana New" w:hAnsi="Angsana New" w:hint="cs"/>
          <w:sz w:val="32"/>
          <w:szCs w:val="32"/>
          <w:cs/>
        </w:rPr>
        <w:t>.</w:t>
      </w:r>
      <w:r w:rsidRPr="005F5E1C">
        <w:rPr>
          <w:rFonts w:ascii="Angsana New" w:hAnsi="Angsana New" w:hint="cs"/>
          <w:sz w:val="32"/>
          <w:szCs w:val="32"/>
        </w:rPr>
        <w:t>3</w:t>
      </w:r>
      <w:r w:rsidR="002D59B0" w:rsidRPr="007E67D8">
        <w:rPr>
          <w:rFonts w:ascii="Angsana New" w:hAnsi="Angsana New" w:hint="cs"/>
          <w:sz w:val="32"/>
          <w:szCs w:val="32"/>
          <w:cs/>
        </w:rPr>
        <w:t>.</w:t>
      </w:r>
      <w:r w:rsidRPr="005F5E1C">
        <w:rPr>
          <w:rFonts w:ascii="Angsana New" w:hAnsi="Angsana New"/>
          <w:sz w:val="32"/>
          <w:szCs w:val="32"/>
        </w:rPr>
        <w:t>3</w:t>
      </w:r>
      <w:r w:rsidR="002D59B0" w:rsidRPr="007E67D8">
        <w:rPr>
          <w:rFonts w:ascii="Angsana New" w:hAnsi="Angsana New"/>
          <w:sz w:val="32"/>
          <w:szCs w:val="32"/>
        </w:rPr>
        <w:tab/>
      </w:r>
      <w:r w:rsidR="002D59B0" w:rsidRPr="007E67D8">
        <w:rPr>
          <w:rFonts w:ascii="Angsana New" w:hAnsi="Angsana New"/>
          <w:sz w:val="32"/>
          <w:szCs w:val="32"/>
          <w:cs/>
        </w:rPr>
        <w:t xml:space="preserve">บริษัท </w:t>
      </w:r>
      <w:r w:rsidR="002D59B0" w:rsidRPr="007E67D8">
        <w:rPr>
          <w:rFonts w:ascii="Angsana New" w:hAnsi="Angsana New" w:hint="cs"/>
          <w:sz w:val="32"/>
          <w:szCs w:val="32"/>
          <w:cs/>
        </w:rPr>
        <w:t>พระแสงกรีน</w:t>
      </w:r>
      <w:r w:rsidR="002D59B0" w:rsidRPr="007E67D8">
        <w:rPr>
          <w:rFonts w:ascii="Angsana New" w:hAnsi="Angsana New"/>
          <w:sz w:val="32"/>
          <w:szCs w:val="32"/>
        </w:rPr>
        <w:t xml:space="preserve"> </w:t>
      </w:r>
      <w:r w:rsidR="002D59B0" w:rsidRPr="007E67D8">
        <w:rPr>
          <w:rFonts w:ascii="Angsana New" w:hAnsi="Angsana New" w:hint="cs"/>
          <w:sz w:val="32"/>
          <w:szCs w:val="32"/>
          <w:cs/>
        </w:rPr>
        <w:t>พาวเวอร์</w:t>
      </w:r>
      <w:r w:rsidR="002D59B0" w:rsidRPr="007E67D8">
        <w:rPr>
          <w:rFonts w:ascii="Angsana New" w:hAnsi="Angsana New"/>
          <w:sz w:val="32"/>
          <w:szCs w:val="32"/>
          <w:cs/>
        </w:rPr>
        <w:t xml:space="preserve"> จำกัด ได้ลงนามในสัญญาว่าจ้างควบคุมและบำรุงรักษาระบบผลิตไฟฟ้าจากก๊าซชีวภาพกับบริษัทที่เกี่ยวข้องกันแห่งหนึ่ง เพื่อบำรุงรักษาระบบผลิตก๊าซ อุปกรณ์นำก๊าซไปใช้ประโยชน์ เครื่องกำเนิดไฟฟ้ารวมทั้งจัดหาบุคลากรควบคุมและดูแลระบบผลิตไฟฟ้าจากก๊าซชีวภาพ จำนวนเงินขั้นต่ำที่ต้องจ่ายในอนาคตทั้งสิ้นภายใต้สัญญาบริการ</w:t>
      </w:r>
      <w:r w:rsidR="002D59B0" w:rsidRPr="007E67D8">
        <w:rPr>
          <w:rFonts w:ascii="Angsana New" w:hAnsi="Angsana New" w:hint="cs"/>
          <w:sz w:val="32"/>
          <w:szCs w:val="32"/>
          <w:cs/>
        </w:rPr>
        <w:t xml:space="preserve"> มีรายละเอียด</w:t>
      </w:r>
      <w:r w:rsidR="002D59B0" w:rsidRPr="007E67D8">
        <w:rPr>
          <w:rFonts w:ascii="Angsana New" w:hAnsi="Angsana New"/>
          <w:sz w:val="32"/>
          <w:szCs w:val="32"/>
          <w:cs/>
        </w:rPr>
        <w:t>ดังนี้</w:t>
      </w:r>
    </w:p>
    <w:p w:rsidR="002D59B0" w:rsidRPr="007E67D8" w:rsidRDefault="002D59B0" w:rsidP="002D59B0">
      <w:pPr>
        <w:tabs>
          <w:tab w:val="left" w:pos="360"/>
          <w:tab w:val="left" w:pos="900"/>
          <w:tab w:val="left" w:pos="2160"/>
        </w:tabs>
        <w:ind w:left="907" w:hanging="907"/>
        <w:jc w:val="right"/>
        <w:rPr>
          <w:rFonts w:ascii="Angsana New" w:hAnsi="Angsana New"/>
          <w:b/>
          <w:bCs/>
          <w:sz w:val="28"/>
        </w:rPr>
      </w:pPr>
      <w:r w:rsidRPr="007E67D8">
        <w:rPr>
          <w:rFonts w:ascii="Angsana New" w:hAnsi="Angsana New"/>
          <w:b/>
          <w:bCs/>
          <w:sz w:val="28"/>
        </w:rPr>
        <w:t>(</w:t>
      </w:r>
      <w:r w:rsidRPr="007E67D8">
        <w:rPr>
          <w:rFonts w:ascii="Angsana New" w:hAnsi="Angsana New"/>
          <w:b/>
          <w:bCs/>
          <w:sz w:val="28"/>
          <w:cs/>
        </w:rPr>
        <w:t>หน่วย</w:t>
      </w:r>
      <w:r w:rsidRPr="007E67D8">
        <w:rPr>
          <w:rFonts w:ascii="Angsana New" w:hAnsi="Angsana New"/>
          <w:b/>
          <w:bCs/>
          <w:sz w:val="28"/>
        </w:rPr>
        <w:t xml:space="preserve">: </w:t>
      </w:r>
      <w:r w:rsidRPr="007E67D8">
        <w:rPr>
          <w:rFonts w:ascii="Angsana New" w:hAnsi="Angsana New"/>
          <w:b/>
          <w:bCs/>
          <w:sz w:val="28"/>
          <w:cs/>
        </w:rPr>
        <w:t>ล้านบาท)</w:t>
      </w:r>
    </w:p>
    <w:tbl>
      <w:tblPr>
        <w:tblW w:w="8082" w:type="dxa"/>
        <w:tblInd w:w="1188" w:type="dxa"/>
        <w:tblLayout w:type="fixed"/>
        <w:tblLook w:val="01E0"/>
      </w:tblPr>
      <w:tblGrid>
        <w:gridCol w:w="4842"/>
        <w:gridCol w:w="1440"/>
        <w:gridCol w:w="236"/>
        <w:gridCol w:w="1564"/>
      </w:tblGrid>
      <w:tr w:rsidR="00577D7D" w:rsidRPr="007E67D8" w:rsidTr="00F46065">
        <w:tc>
          <w:tcPr>
            <w:tcW w:w="4842" w:type="dxa"/>
            <w:vAlign w:val="bottom"/>
          </w:tcPr>
          <w:p w:rsidR="00577D7D" w:rsidRPr="007E67D8" w:rsidRDefault="00577D7D" w:rsidP="00701F4E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:rsidR="00F46065" w:rsidRPr="007E67D8" w:rsidRDefault="00577D7D" w:rsidP="00701F4E">
            <w:pPr>
              <w:ind w:left="-110" w:right="-13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วันที่ </w:t>
            </w:r>
            <w:r w:rsidR="005F5E1C" w:rsidRPr="005F5E1C">
              <w:rPr>
                <w:rFonts w:ascii="Angsana New" w:hAnsi="Angsana New" w:hint="cs"/>
                <w:b/>
                <w:bCs/>
                <w:sz w:val="28"/>
              </w:rPr>
              <w:t>30</w:t>
            </w:r>
            <w:r w:rsidRPr="007E67D8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มิถุนายน </w:t>
            </w:r>
          </w:p>
          <w:p w:rsidR="00577D7D" w:rsidRPr="007E67D8" w:rsidRDefault="005F5E1C" w:rsidP="00701F4E">
            <w:pPr>
              <w:ind w:left="-110" w:right="-1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5E1C">
              <w:rPr>
                <w:rFonts w:ascii="Angsana New" w:hAnsi="Angsana New" w:hint="cs"/>
                <w:b/>
                <w:bCs/>
                <w:sz w:val="28"/>
              </w:rPr>
              <w:t>2562</w:t>
            </w:r>
          </w:p>
        </w:tc>
        <w:tc>
          <w:tcPr>
            <w:tcW w:w="236" w:type="dxa"/>
          </w:tcPr>
          <w:p w:rsidR="00577D7D" w:rsidRPr="007E67D8" w:rsidRDefault="00577D7D" w:rsidP="00701F4E">
            <w:pPr>
              <w:ind w:left="-110" w:right="-1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64" w:type="dxa"/>
            <w:vAlign w:val="bottom"/>
          </w:tcPr>
          <w:p w:rsidR="00F46065" w:rsidRPr="007E67D8" w:rsidRDefault="00577D7D" w:rsidP="00701F4E">
            <w:pPr>
              <w:ind w:left="-110" w:right="-13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วันที่ </w:t>
            </w:r>
            <w:r w:rsidR="005F5E1C" w:rsidRPr="005F5E1C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  <w:p w:rsidR="00577D7D" w:rsidRPr="007E67D8" w:rsidRDefault="00577D7D" w:rsidP="00701F4E">
            <w:pPr>
              <w:ind w:left="-110" w:right="-13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E67D8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5F5E1C" w:rsidRPr="005F5E1C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577D7D" w:rsidRPr="007E67D8" w:rsidTr="00F46065">
        <w:tc>
          <w:tcPr>
            <w:tcW w:w="4842" w:type="dxa"/>
          </w:tcPr>
          <w:p w:rsidR="00577D7D" w:rsidRPr="007E67D8" w:rsidRDefault="00577D7D" w:rsidP="00701F4E">
            <w:pPr>
              <w:ind w:left="500" w:right="-29"/>
              <w:rPr>
                <w:rFonts w:ascii="Angsana New" w:hAnsi="Angsana New"/>
                <w:color w:val="000000"/>
                <w:sz w:val="28"/>
                <w:cs/>
              </w:rPr>
            </w:pPr>
            <w:r w:rsidRPr="007E67D8">
              <w:rPr>
                <w:rFonts w:ascii="Angsana New" w:hAnsi="Angsana New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440" w:type="dxa"/>
          </w:tcPr>
          <w:p w:rsidR="00577D7D" w:rsidRPr="007E67D8" w:rsidRDefault="00577D7D" w:rsidP="00701F4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:rsidR="00577D7D" w:rsidRPr="007E67D8" w:rsidRDefault="00577D7D" w:rsidP="00701F4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</w:tcPr>
          <w:p w:rsidR="00577D7D" w:rsidRPr="007E67D8" w:rsidRDefault="00577D7D" w:rsidP="00701F4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77D7D" w:rsidRPr="007E67D8" w:rsidTr="00F46065">
        <w:tc>
          <w:tcPr>
            <w:tcW w:w="4842" w:type="dxa"/>
          </w:tcPr>
          <w:p w:rsidR="00577D7D" w:rsidRPr="007E67D8" w:rsidRDefault="00577D7D" w:rsidP="00701F4E">
            <w:pPr>
              <w:ind w:left="860" w:right="-29"/>
              <w:rPr>
                <w:rFonts w:ascii="Angsana New" w:hAnsi="Angsana New"/>
                <w:color w:val="000000"/>
                <w:sz w:val="28"/>
                <w:cs/>
              </w:rPr>
            </w:pPr>
            <w:r w:rsidRPr="007E67D8">
              <w:rPr>
                <w:rFonts w:ascii="Angsana New" w:hAnsi="Angsana New"/>
                <w:color w:val="000000"/>
                <w:sz w:val="28"/>
                <w:cs/>
              </w:rPr>
              <w:t xml:space="preserve">ภายใน </w:t>
            </w:r>
            <w:r w:rsidR="005F5E1C" w:rsidRPr="005F5E1C">
              <w:rPr>
                <w:rFonts w:ascii="Angsana New" w:hAnsi="Angsana New"/>
                <w:color w:val="000000"/>
                <w:sz w:val="28"/>
              </w:rPr>
              <w:t>1</w:t>
            </w:r>
            <w:r w:rsidRPr="007E67D8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577D7D" w:rsidRPr="007E67D8" w:rsidRDefault="005F5E1C" w:rsidP="00701F4E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</w:tcPr>
          <w:p w:rsidR="00577D7D" w:rsidRPr="007E67D8" w:rsidRDefault="00577D7D" w:rsidP="00701F4E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vAlign w:val="bottom"/>
          </w:tcPr>
          <w:p w:rsidR="00577D7D" w:rsidRPr="007E67D8" w:rsidRDefault="005F5E1C" w:rsidP="00701F4E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4</w:t>
            </w:r>
          </w:p>
        </w:tc>
      </w:tr>
      <w:tr w:rsidR="00577D7D" w:rsidRPr="007E67D8" w:rsidTr="00F46065">
        <w:tc>
          <w:tcPr>
            <w:tcW w:w="4842" w:type="dxa"/>
          </w:tcPr>
          <w:p w:rsidR="00577D7D" w:rsidRPr="007E67D8" w:rsidRDefault="00577D7D" w:rsidP="00701F4E">
            <w:pPr>
              <w:ind w:left="860" w:right="-29"/>
              <w:rPr>
                <w:rFonts w:ascii="Angsana New" w:hAnsi="Angsana New"/>
                <w:color w:val="000000"/>
                <w:sz w:val="28"/>
                <w:cs/>
              </w:rPr>
            </w:pPr>
            <w:r w:rsidRPr="007E67D8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="005F5E1C" w:rsidRPr="005F5E1C">
              <w:rPr>
                <w:rFonts w:ascii="Angsana New" w:hAnsi="Angsana New"/>
                <w:color w:val="000000"/>
                <w:sz w:val="28"/>
              </w:rPr>
              <w:t>1</w:t>
            </w:r>
            <w:r w:rsidRPr="007E67D8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7E67D8">
              <w:rPr>
                <w:rFonts w:ascii="Angsana New" w:hAnsi="Angsana New"/>
                <w:color w:val="000000"/>
                <w:sz w:val="28"/>
                <w:cs/>
              </w:rPr>
              <w:t xml:space="preserve">ปี แต่ไม่เกิน </w:t>
            </w:r>
            <w:r w:rsidR="005F5E1C" w:rsidRPr="005F5E1C">
              <w:rPr>
                <w:rFonts w:ascii="Angsana New" w:hAnsi="Angsana New"/>
                <w:color w:val="000000"/>
                <w:sz w:val="28"/>
              </w:rPr>
              <w:t>5</w:t>
            </w:r>
            <w:r w:rsidRPr="007E67D8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77D7D" w:rsidRPr="007E67D8" w:rsidRDefault="005F5E1C" w:rsidP="00701F4E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  <w:cs/>
              </w:rPr>
            </w:pPr>
            <w:r w:rsidRPr="005F5E1C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36" w:type="dxa"/>
          </w:tcPr>
          <w:p w:rsidR="00577D7D" w:rsidRPr="007E67D8" w:rsidRDefault="00577D7D" w:rsidP="00701F4E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:rsidR="00577D7D" w:rsidRPr="007E67D8" w:rsidRDefault="005F5E1C" w:rsidP="00701F4E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  <w:cs/>
              </w:rPr>
            </w:pPr>
            <w:r w:rsidRPr="005F5E1C">
              <w:rPr>
                <w:rFonts w:ascii="Angsana New" w:hAnsi="Angsana New"/>
                <w:sz w:val="28"/>
              </w:rPr>
              <w:t>15</w:t>
            </w:r>
          </w:p>
        </w:tc>
      </w:tr>
      <w:tr w:rsidR="00577D7D" w:rsidRPr="007E67D8" w:rsidTr="00F46065">
        <w:tc>
          <w:tcPr>
            <w:tcW w:w="4842" w:type="dxa"/>
          </w:tcPr>
          <w:p w:rsidR="00577D7D" w:rsidRPr="007E67D8" w:rsidRDefault="00577D7D" w:rsidP="00701F4E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7E67D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577D7D" w:rsidRPr="007E67D8" w:rsidRDefault="005F5E1C" w:rsidP="00701F4E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  <w:cs/>
              </w:rPr>
            </w:pPr>
            <w:r w:rsidRPr="005F5E1C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236" w:type="dxa"/>
          </w:tcPr>
          <w:p w:rsidR="00577D7D" w:rsidRPr="007E67D8" w:rsidRDefault="00577D7D" w:rsidP="00701F4E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:rsidR="00577D7D" w:rsidRPr="007E67D8" w:rsidRDefault="005F5E1C" w:rsidP="00701F4E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5F5E1C">
              <w:rPr>
                <w:rFonts w:ascii="Angsana New" w:hAnsi="Angsana New"/>
                <w:sz w:val="28"/>
              </w:rPr>
              <w:t>19</w:t>
            </w:r>
          </w:p>
        </w:tc>
      </w:tr>
    </w:tbl>
    <w:p w:rsidR="002D59B0" w:rsidRPr="007E67D8" w:rsidRDefault="002D59B0" w:rsidP="00F46065">
      <w:pPr>
        <w:tabs>
          <w:tab w:val="left" w:pos="900"/>
          <w:tab w:val="left" w:pos="180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240" w:after="240"/>
        <w:ind w:left="1800" w:right="-43" w:hanging="634"/>
        <w:jc w:val="thaiDistribute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</w:rPr>
        <w:tab/>
      </w:r>
      <w:r w:rsidRPr="007E67D8">
        <w:rPr>
          <w:rFonts w:ascii="Angsana New" w:hAnsi="Angsana New"/>
          <w:sz w:val="32"/>
          <w:szCs w:val="32"/>
          <w:cs/>
        </w:rPr>
        <w:t>ภายใต้</w:t>
      </w:r>
      <w:r w:rsidRPr="007E67D8">
        <w:rPr>
          <w:rFonts w:ascii="Angsana New" w:hAnsi="Angsana New"/>
          <w:spacing w:val="-8"/>
          <w:sz w:val="32"/>
          <w:szCs w:val="32"/>
          <w:cs/>
        </w:rPr>
        <w:t>เงื่อนไขของสัญญาดังกล่าว บริษัท</w:t>
      </w:r>
      <w:r w:rsidRPr="007E67D8">
        <w:rPr>
          <w:rFonts w:ascii="Angsana New" w:hAnsi="Angsana New" w:hint="cs"/>
          <w:spacing w:val="-8"/>
          <w:sz w:val="32"/>
          <w:szCs w:val="32"/>
          <w:cs/>
        </w:rPr>
        <w:t>ย่อย</w:t>
      </w:r>
      <w:r w:rsidRPr="007E67D8">
        <w:rPr>
          <w:rFonts w:ascii="Angsana New" w:hAnsi="Angsana New"/>
          <w:spacing w:val="-8"/>
          <w:sz w:val="32"/>
          <w:szCs w:val="32"/>
          <w:cs/>
        </w:rPr>
        <w:t>มีภาระผูกพันที่ต้องจ่ายค่าจ้างควบคุมและบำรุงรักษาเป็นรายเดือน</w:t>
      </w:r>
      <w:r w:rsidRPr="007E67D8">
        <w:rPr>
          <w:rFonts w:ascii="Angsana New" w:hAnsi="Angsana New"/>
          <w:sz w:val="32"/>
          <w:szCs w:val="32"/>
          <w:cs/>
        </w:rPr>
        <w:t xml:space="preserve">ตามอัตราที่ระบุในสัญญา สัญญาดังกล่าวมีผลบังคับใช้ตั้งแต่วันที่ </w:t>
      </w:r>
      <w:r w:rsidR="005F5E1C" w:rsidRPr="005F5E1C">
        <w:rPr>
          <w:rFonts w:ascii="Angsana New" w:hAnsi="Angsana New"/>
          <w:sz w:val="32"/>
          <w:szCs w:val="32"/>
        </w:rPr>
        <w:t>1</w:t>
      </w:r>
      <w:r w:rsidRPr="007E67D8">
        <w:rPr>
          <w:rFonts w:ascii="Angsana New" w:hAnsi="Angsana New"/>
          <w:sz w:val="32"/>
          <w:szCs w:val="32"/>
          <w:cs/>
        </w:rPr>
        <w:t xml:space="preserve"> มกราคม </w:t>
      </w:r>
      <w:r w:rsidR="005F5E1C" w:rsidRPr="005F5E1C">
        <w:rPr>
          <w:rFonts w:ascii="Angsana New" w:hAnsi="Angsana New"/>
          <w:sz w:val="32"/>
          <w:szCs w:val="32"/>
        </w:rPr>
        <w:t>2559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F5E1C" w:rsidRPr="005F5E1C">
        <w:rPr>
          <w:rFonts w:ascii="Angsana New" w:hAnsi="Angsana New"/>
          <w:sz w:val="32"/>
          <w:szCs w:val="32"/>
        </w:rPr>
        <w:t>31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5E1C" w:rsidRPr="005F5E1C">
        <w:rPr>
          <w:rFonts w:ascii="Angsana New" w:hAnsi="Angsana New"/>
          <w:sz w:val="32"/>
          <w:szCs w:val="32"/>
        </w:rPr>
        <w:t>2563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 xml:space="preserve">อย่างไรก็ตาม เมื่อวันที่ </w:t>
      </w:r>
      <w:r w:rsidR="005F5E1C" w:rsidRPr="005F5E1C">
        <w:rPr>
          <w:rFonts w:ascii="Angsana New" w:hAnsi="Angsana New"/>
          <w:sz w:val="32"/>
          <w:szCs w:val="32"/>
        </w:rPr>
        <w:t>1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5F5E1C" w:rsidRPr="005F5E1C">
        <w:rPr>
          <w:rFonts w:ascii="Angsana New" w:hAnsi="Angsana New"/>
          <w:sz w:val="32"/>
          <w:szCs w:val="32"/>
        </w:rPr>
        <w:t>2561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บริษัทย่อยได้ทำสัญญาฉบับใหม่</w:t>
      </w:r>
      <w:r w:rsidRPr="007E67D8">
        <w:rPr>
          <w:rFonts w:ascii="Angsana New" w:hAnsi="Angsana New" w:hint="cs"/>
          <w:spacing w:val="-4"/>
          <w:sz w:val="32"/>
          <w:szCs w:val="32"/>
          <w:cs/>
        </w:rPr>
        <w:t xml:space="preserve">และยกเลิกสัญญาฉบับเดิม โดยมีผลบังคับใช้ตั้งแต่วันที่ </w:t>
      </w:r>
      <w:r w:rsidR="00F46065" w:rsidRPr="007E67D8">
        <w:rPr>
          <w:rFonts w:ascii="Angsana New" w:hAnsi="Angsana New" w:hint="cs"/>
          <w:spacing w:val="-4"/>
          <w:sz w:val="32"/>
          <w:szCs w:val="32"/>
          <w:cs/>
        </w:rPr>
        <w:t xml:space="preserve">                  </w:t>
      </w:r>
      <w:r w:rsidR="005F5E1C" w:rsidRPr="005F5E1C">
        <w:rPr>
          <w:rFonts w:ascii="Angsana New" w:hAnsi="Angsana New"/>
          <w:spacing w:val="-4"/>
          <w:sz w:val="32"/>
          <w:szCs w:val="32"/>
        </w:rPr>
        <w:t>1</w:t>
      </w:r>
      <w:r w:rsidRPr="007E67D8">
        <w:rPr>
          <w:rFonts w:ascii="Angsana New" w:hAnsi="Angsana New" w:hint="cs"/>
          <w:spacing w:val="-4"/>
          <w:sz w:val="32"/>
          <w:szCs w:val="32"/>
          <w:cs/>
        </w:rPr>
        <w:t xml:space="preserve"> เมษายน </w:t>
      </w:r>
      <w:r w:rsidR="005F5E1C" w:rsidRPr="005F5E1C">
        <w:rPr>
          <w:rFonts w:ascii="Angsana New" w:hAnsi="Angsana New"/>
          <w:spacing w:val="-4"/>
          <w:sz w:val="32"/>
          <w:szCs w:val="32"/>
        </w:rPr>
        <w:t>2561</w:t>
      </w:r>
      <w:r w:rsidRPr="007E67D8">
        <w:rPr>
          <w:rFonts w:ascii="Angsana New" w:hAnsi="Angsana New"/>
          <w:spacing w:val="-4"/>
          <w:sz w:val="32"/>
          <w:szCs w:val="32"/>
        </w:rPr>
        <w:t xml:space="preserve"> </w:t>
      </w:r>
      <w:r w:rsidRPr="007E67D8">
        <w:rPr>
          <w:rFonts w:ascii="Angsana New" w:hAnsi="Angsana New" w:hint="cs"/>
          <w:spacing w:val="-4"/>
          <w:sz w:val="32"/>
          <w:szCs w:val="32"/>
          <w:cs/>
        </w:rPr>
        <w:t>สิ้นสุดวันที่</w:t>
      </w:r>
      <w:r w:rsidRPr="007E67D8">
        <w:rPr>
          <w:rFonts w:ascii="Angsana New" w:hAnsi="Angsana New"/>
          <w:spacing w:val="-4"/>
          <w:sz w:val="32"/>
          <w:szCs w:val="32"/>
        </w:rPr>
        <w:t xml:space="preserve"> </w:t>
      </w:r>
      <w:r w:rsidR="005F5E1C" w:rsidRPr="005F5E1C">
        <w:rPr>
          <w:rFonts w:ascii="Angsana New" w:hAnsi="Angsana New" w:hint="cs"/>
          <w:spacing w:val="-4"/>
          <w:sz w:val="32"/>
          <w:szCs w:val="32"/>
        </w:rPr>
        <w:t>31</w:t>
      </w:r>
      <w:r w:rsidRPr="007E67D8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="005F5E1C" w:rsidRPr="005F5E1C">
        <w:rPr>
          <w:rFonts w:ascii="Angsana New" w:hAnsi="Angsana New"/>
          <w:spacing w:val="-4"/>
          <w:sz w:val="32"/>
          <w:szCs w:val="32"/>
        </w:rPr>
        <w:t>2566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และสามารถต่อสัญญาได้ตามระยะเวลาของสัญญาขายไฟฟ้าโดยจะทำการตกลงค่าจ้างใหม่ในทุก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>ๆ</w:t>
      </w:r>
      <w:r w:rsidRPr="007E67D8">
        <w:rPr>
          <w:rFonts w:ascii="Angsana New" w:hAnsi="Angsana New"/>
          <w:sz w:val="32"/>
          <w:szCs w:val="32"/>
        </w:rPr>
        <w:t xml:space="preserve"> </w:t>
      </w:r>
      <w:r w:rsidRPr="007E67D8">
        <w:rPr>
          <w:rFonts w:ascii="Angsana New" w:hAnsi="Angsana New" w:hint="cs"/>
          <w:sz w:val="32"/>
          <w:szCs w:val="32"/>
          <w:cs/>
        </w:rPr>
        <w:t xml:space="preserve">รอบ </w:t>
      </w:r>
      <w:r w:rsidR="005F5E1C" w:rsidRPr="005F5E1C">
        <w:rPr>
          <w:rFonts w:ascii="Angsana New" w:hAnsi="Angsana New"/>
          <w:sz w:val="32"/>
          <w:szCs w:val="32"/>
        </w:rPr>
        <w:t>5</w:t>
      </w:r>
      <w:r w:rsidRPr="007E67D8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3129ED" w:rsidRPr="007E67D8" w:rsidRDefault="005F5E1C" w:rsidP="00701F4E">
      <w:pPr>
        <w:spacing w:after="240"/>
        <w:ind w:left="1800" w:hanging="720"/>
        <w:rPr>
          <w:rFonts w:ascii="Angsana New" w:hAnsi="Angsana New"/>
          <w:sz w:val="32"/>
          <w:szCs w:val="32"/>
        </w:rPr>
      </w:pPr>
      <w:r w:rsidRPr="005F5E1C">
        <w:rPr>
          <w:rFonts w:ascii="Angsana New" w:hAnsi="Angsana New"/>
          <w:sz w:val="32"/>
          <w:szCs w:val="32"/>
        </w:rPr>
        <w:t>29</w:t>
      </w:r>
      <w:r w:rsidR="002D59B0" w:rsidRPr="007E67D8">
        <w:rPr>
          <w:rFonts w:ascii="Angsana New" w:hAnsi="Angsana New" w:hint="cs"/>
          <w:sz w:val="32"/>
          <w:szCs w:val="32"/>
          <w:cs/>
        </w:rPr>
        <w:t>.</w:t>
      </w:r>
      <w:r w:rsidRPr="005F5E1C">
        <w:rPr>
          <w:rFonts w:ascii="Angsana New" w:hAnsi="Angsana New" w:hint="cs"/>
          <w:sz w:val="32"/>
          <w:szCs w:val="32"/>
        </w:rPr>
        <w:t>3</w:t>
      </w:r>
      <w:r w:rsidR="002D59B0" w:rsidRPr="007E67D8">
        <w:rPr>
          <w:rFonts w:ascii="Angsana New" w:hAnsi="Angsana New" w:hint="cs"/>
          <w:sz w:val="32"/>
          <w:szCs w:val="32"/>
          <w:cs/>
        </w:rPr>
        <w:t>.</w:t>
      </w:r>
      <w:r w:rsidRPr="005F5E1C">
        <w:rPr>
          <w:rFonts w:ascii="Angsana New" w:hAnsi="Angsana New" w:hint="cs"/>
          <w:sz w:val="32"/>
          <w:szCs w:val="32"/>
        </w:rPr>
        <w:t>4</w:t>
      </w:r>
      <w:r w:rsidR="002D59B0" w:rsidRPr="007E67D8">
        <w:rPr>
          <w:rFonts w:ascii="Angsana New" w:hAnsi="Angsana New" w:hint="cs"/>
          <w:sz w:val="32"/>
          <w:szCs w:val="32"/>
          <w:cs/>
        </w:rPr>
        <w:tab/>
      </w:r>
      <w:r w:rsidR="003129ED" w:rsidRPr="007E67D8">
        <w:rPr>
          <w:rFonts w:ascii="Angsana New" w:hAnsi="Angsana New"/>
          <w:sz w:val="32"/>
          <w:szCs w:val="32"/>
          <w:cs/>
        </w:rPr>
        <w:t xml:space="preserve">บริษัท พระแสงกรีน พาวเวอร์ จำกัด ซึ่งเป็นบริษัทย่อยมีภาระผูกพันที่จะต้องจ่ายภายใต้สัญญาซื้อขายน้ำเสียกับบริษัทที่เกี่ยวข้องกันในปริมาณเฉลี่ย </w:t>
      </w:r>
      <w:r w:rsidRPr="005F5E1C">
        <w:rPr>
          <w:rFonts w:ascii="Angsana New" w:hAnsi="Angsana New"/>
          <w:sz w:val="32"/>
          <w:szCs w:val="32"/>
        </w:rPr>
        <w:t>14</w:t>
      </w:r>
      <w:r w:rsidR="003129ED" w:rsidRPr="007E67D8">
        <w:rPr>
          <w:rFonts w:ascii="Angsana New" w:hAnsi="Angsana New"/>
          <w:sz w:val="32"/>
          <w:szCs w:val="32"/>
        </w:rPr>
        <w:t>,</w:t>
      </w:r>
      <w:r w:rsidRPr="005F5E1C">
        <w:rPr>
          <w:rFonts w:ascii="Angsana New" w:hAnsi="Angsana New"/>
          <w:sz w:val="32"/>
          <w:szCs w:val="32"/>
        </w:rPr>
        <w:t>100</w:t>
      </w:r>
      <w:r w:rsidR="003129ED" w:rsidRPr="007E67D8">
        <w:rPr>
          <w:rFonts w:ascii="Angsana New" w:hAnsi="Angsana New"/>
          <w:sz w:val="32"/>
          <w:szCs w:val="32"/>
          <w:cs/>
        </w:rPr>
        <w:t xml:space="preserve"> ลูกบาศก์เมตรต่อเดือน โดยคู่สัญญาตกลงกำหนดราคาน้ำเสียดังนี้</w:t>
      </w:r>
    </w:p>
    <w:tbl>
      <w:tblPr>
        <w:tblW w:w="0" w:type="auto"/>
        <w:tblInd w:w="1548" w:type="dxa"/>
        <w:tblCellMar>
          <w:left w:w="0" w:type="dxa"/>
          <w:right w:w="0" w:type="dxa"/>
        </w:tblCellMar>
        <w:tblLook w:val="04A0"/>
      </w:tblPr>
      <w:tblGrid>
        <w:gridCol w:w="3842"/>
        <w:gridCol w:w="3855"/>
      </w:tblGrid>
      <w:tr w:rsidR="003129ED" w:rsidRPr="007E67D8" w:rsidTr="003129ED">
        <w:tc>
          <w:tcPr>
            <w:tcW w:w="3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29ED" w:rsidRPr="007E67D8" w:rsidRDefault="003129ED" w:rsidP="00275C51">
            <w:pPr>
              <w:pBdr>
                <w:bottom w:val="single" w:sz="4" w:space="1" w:color="auto"/>
              </w:pBdr>
              <w:spacing w:before="120" w:after="240"/>
              <w:ind w:left="1800" w:right="334" w:hanging="138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E67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38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29ED" w:rsidRPr="007E67D8" w:rsidRDefault="003129ED" w:rsidP="00275C51">
            <w:pPr>
              <w:pBdr>
                <w:bottom w:val="single" w:sz="4" w:space="1" w:color="auto"/>
              </w:pBdr>
              <w:spacing w:before="120" w:after="240"/>
              <w:ind w:left="528" w:right="232" w:hanging="27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E67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ราคาต่อลูกบาศก์เมตร</w:t>
            </w:r>
            <w:r w:rsidRPr="007E67D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7E67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3129ED" w:rsidRPr="007E67D8" w:rsidTr="003129ED">
        <w:tc>
          <w:tcPr>
            <w:tcW w:w="3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29ED" w:rsidRPr="007E67D8" w:rsidRDefault="005F5E1C" w:rsidP="00F460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5E1C">
              <w:rPr>
                <w:rFonts w:ascii="Angsana New" w:hAnsi="Angsana New"/>
                <w:sz w:val="32"/>
                <w:szCs w:val="32"/>
              </w:rPr>
              <w:t>2559</w:t>
            </w:r>
            <w:r w:rsidR="003129ED" w:rsidRPr="007E67D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F5E1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38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29ED" w:rsidRPr="007E67D8" w:rsidRDefault="005F5E1C" w:rsidP="00F460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5E1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129ED" w:rsidRPr="007E67D8" w:rsidTr="003129ED">
        <w:tc>
          <w:tcPr>
            <w:tcW w:w="38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29ED" w:rsidRPr="007E67D8" w:rsidRDefault="005F5E1C" w:rsidP="00F460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5E1C">
              <w:rPr>
                <w:rFonts w:ascii="Angsana New" w:hAnsi="Angsana New"/>
                <w:sz w:val="32"/>
                <w:szCs w:val="32"/>
              </w:rPr>
              <w:t>2566</w:t>
            </w:r>
            <w:r w:rsidR="003129ED" w:rsidRPr="007E67D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F5E1C">
              <w:rPr>
                <w:rFonts w:ascii="Angsana New" w:hAnsi="Angsana New"/>
                <w:sz w:val="32"/>
                <w:szCs w:val="32"/>
              </w:rPr>
              <w:t>2573</w:t>
            </w:r>
          </w:p>
        </w:tc>
        <w:tc>
          <w:tcPr>
            <w:tcW w:w="38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29ED" w:rsidRPr="007E67D8" w:rsidRDefault="005F5E1C" w:rsidP="00F4606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5E1C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</w:tbl>
    <w:p w:rsidR="00275C51" w:rsidRPr="007E67D8" w:rsidRDefault="003129ED" w:rsidP="00701F4E">
      <w:pPr>
        <w:spacing w:before="240"/>
        <w:ind w:left="1800" w:hanging="720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pacing w:val="-2"/>
          <w:sz w:val="32"/>
          <w:szCs w:val="32"/>
        </w:rPr>
        <w:tab/>
      </w:r>
      <w:r w:rsidRPr="007E67D8">
        <w:rPr>
          <w:rFonts w:ascii="Angsana New" w:hAnsi="Angsana New"/>
          <w:sz w:val="32"/>
          <w:szCs w:val="32"/>
          <w:cs/>
        </w:rPr>
        <w:t>โดย</w:t>
      </w:r>
      <w:r w:rsidRPr="007E67D8">
        <w:rPr>
          <w:rFonts w:ascii="Angsana New" w:hAnsi="Angsana New"/>
          <w:spacing w:val="-2"/>
          <w:sz w:val="32"/>
          <w:szCs w:val="32"/>
          <w:cs/>
        </w:rPr>
        <w:t xml:space="preserve">สัญญามีอายุ </w:t>
      </w:r>
      <w:r w:rsidR="005F5E1C" w:rsidRPr="005F5E1C">
        <w:rPr>
          <w:rFonts w:ascii="Angsana New" w:hAnsi="Angsana New"/>
          <w:spacing w:val="-2"/>
          <w:sz w:val="32"/>
          <w:szCs w:val="32"/>
        </w:rPr>
        <w:t>15</w:t>
      </w:r>
      <w:r w:rsidRPr="007E67D8">
        <w:rPr>
          <w:rFonts w:ascii="Angsana New" w:hAnsi="Angsana New"/>
          <w:spacing w:val="-2"/>
          <w:sz w:val="32"/>
          <w:szCs w:val="32"/>
          <w:cs/>
        </w:rPr>
        <w:t xml:space="preserve"> ปี และสามารถต่อสัญญาเพิ่มคราวละ </w:t>
      </w:r>
      <w:r w:rsidR="005F5E1C" w:rsidRPr="005F5E1C">
        <w:rPr>
          <w:rFonts w:ascii="Angsana New" w:hAnsi="Angsana New"/>
          <w:spacing w:val="-2"/>
          <w:sz w:val="32"/>
          <w:szCs w:val="32"/>
        </w:rPr>
        <w:t>10</w:t>
      </w:r>
      <w:r w:rsidRPr="007E67D8">
        <w:rPr>
          <w:rFonts w:ascii="Angsana New" w:hAnsi="Angsana New"/>
          <w:spacing w:val="-2"/>
          <w:sz w:val="32"/>
          <w:szCs w:val="32"/>
          <w:cs/>
        </w:rPr>
        <w:t xml:space="preserve"> ปี</w:t>
      </w:r>
    </w:p>
    <w:p w:rsidR="00275C51" w:rsidRPr="007E67D8" w:rsidRDefault="00275C5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7E67D8">
        <w:rPr>
          <w:rFonts w:ascii="Angsana New" w:hAnsi="Angsana New"/>
          <w:sz w:val="32"/>
          <w:szCs w:val="32"/>
        </w:rPr>
        <w:br w:type="page"/>
      </w:r>
    </w:p>
    <w:p w:rsidR="00F46065" w:rsidRPr="007E67D8" w:rsidRDefault="005F5E1C" w:rsidP="00F85131">
      <w:pPr>
        <w:spacing w:after="360"/>
        <w:ind w:left="180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F5E1C">
        <w:rPr>
          <w:rFonts w:ascii="Angsana New" w:hAnsi="Angsana New"/>
          <w:sz w:val="32"/>
          <w:szCs w:val="32"/>
        </w:rPr>
        <w:t>29</w:t>
      </w:r>
      <w:r w:rsidR="002D59B0" w:rsidRPr="007E67D8">
        <w:rPr>
          <w:rFonts w:ascii="Angsana New" w:hAnsi="Angsana New" w:hint="cs"/>
          <w:sz w:val="32"/>
          <w:szCs w:val="32"/>
          <w:cs/>
        </w:rPr>
        <w:t>.</w:t>
      </w:r>
      <w:r w:rsidRPr="005F5E1C">
        <w:rPr>
          <w:rFonts w:ascii="Angsana New" w:hAnsi="Angsana New" w:hint="cs"/>
          <w:sz w:val="32"/>
          <w:szCs w:val="32"/>
        </w:rPr>
        <w:t>3</w:t>
      </w:r>
      <w:r w:rsidR="002D59B0" w:rsidRPr="007E67D8">
        <w:rPr>
          <w:rFonts w:ascii="Angsana New" w:hAnsi="Angsana New" w:hint="cs"/>
          <w:sz w:val="32"/>
          <w:szCs w:val="32"/>
          <w:cs/>
        </w:rPr>
        <w:t>.</w:t>
      </w:r>
      <w:r w:rsidRPr="005F5E1C">
        <w:rPr>
          <w:rFonts w:ascii="Angsana New" w:hAnsi="Angsana New"/>
          <w:sz w:val="32"/>
          <w:szCs w:val="32"/>
        </w:rPr>
        <w:t>5</w:t>
      </w:r>
      <w:r w:rsidR="004F2122" w:rsidRPr="007E67D8">
        <w:rPr>
          <w:rFonts w:ascii="Angsana New" w:hAnsi="Angsana New"/>
          <w:sz w:val="32"/>
          <w:szCs w:val="32"/>
        </w:rPr>
        <w:tab/>
      </w:r>
      <w:r w:rsidR="002D59B0" w:rsidRPr="007E67D8">
        <w:rPr>
          <w:rFonts w:ascii="Angsana New" w:hAnsi="Angsana New"/>
          <w:sz w:val="32"/>
          <w:szCs w:val="32"/>
          <w:cs/>
        </w:rPr>
        <w:t xml:space="preserve">บริษัท พระแสงกรีน พาวเวอร์ จำกัด ซึ่งเป็นบริษัทย่อยได้ทำสัญญารับเงินสนับสนุนจากกองทุนเพื่อส่งเสริมการอนุรักษ์พลังงานตามโครงการส่งเสริมเทคโนโลยีก๊าซชีวภาพสำหรับโรงงานอุตสาหกรรมจากสำนักงานนโยบายและแผนพลังงานเป็นจำนวนเงิน </w:t>
      </w:r>
      <w:r w:rsidR="001A7DE6" w:rsidRPr="007E67D8">
        <w:rPr>
          <w:rFonts w:ascii="Angsana New" w:hAnsi="Angsana New"/>
          <w:sz w:val="32"/>
          <w:szCs w:val="32"/>
        </w:rPr>
        <w:t xml:space="preserve">  </w:t>
      </w:r>
      <w:r w:rsidRPr="005F5E1C">
        <w:rPr>
          <w:rFonts w:ascii="Angsana New" w:hAnsi="Angsana New"/>
          <w:sz w:val="32"/>
          <w:szCs w:val="32"/>
        </w:rPr>
        <w:t>10</w:t>
      </w:r>
      <w:r w:rsidR="002D59B0" w:rsidRPr="007E67D8">
        <w:rPr>
          <w:rFonts w:ascii="Angsana New" w:hAnsi="Angsana New"/>
          <w:sz w:val="32"/>
          <w:szCs w:val="32"/>
          <w:cs/>
        </w:rPr>
        <w:t xml:space="preserve"> ล้านบาท โดยบริษัทย่อยผูกพันที่จะต้องปฏิบัติตามข้อกำหนดต่าง ๆ ตามที่ระบุไว้ในสัญญา ทั้งนี้ บริษัทย่อยได้รับเงินอุดหนุนดังกล่าวแล้วทั้งจำนวน</w:t>
      </w:r>
    </w:p>
    <w:p w:rsidR="00424013" w:rsidRPr="007E67D8" w:rsidRDefault="005F5E1C" w:rsidP="00424013">
      <w:pPr>
        <w:tabs>
          <w:tab w:val="left" w:pos="1170"/>
        </w:tabs>
        <w:ind w:left="547" w:right="-43" w:hanging="547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  <w:r w:rsidRPr="005F5E1C">
        <w:rPr>
          <w:rFonts w:ascii="Angsana New" w:hAnsi="Angsana New"/>
          <w:b/>
          <w:bCs/>
          <w:sz w:val="32"/>
          <w:szCs w:val="32"/>
        </w:rPr>
        <w:t>30</w:t>
      </w:r>
      <w:r w:rsidR="00D006C5" w:rsidRPr="007E67D8">
        <w:rPr>
          <w:rFonts w:ascii="Angsana New" w:hAnsi="Angsana New"/>
          <w:b/>
          <w:bCs/>
          <w:sz w:val="32"/>
          <w:szCs w:val="32"/>
        </w:rPr>
        <w:t>.</w:t>
      </w:r>
      <w:r w:rsidR="00D006C5" w:rsidRPr="007E67D8">
        <w:rPr>
          <w:rFonts w:ascii="Angsana New" w:hAnsi="Angsana New"/>
          <w:b/>
          <w:bCs/>
          <w:sz w:val="32"/>
          <w:szCs w:val="32"/>
        </w:rPr>
        <w:tab/>
      </w:r>
      <w:r w:rsidR="00424013" w:rsidRPr="007E67D8">
        <w:rPr>
          <w:rFonts w:ascii="Angsana New" w:eastAsia="Cordi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424013" w:rsidRPr="007E67D8" w:rsidRDefault="00424013" w:rsidP="00701F4E">
      <w:pPr>
        <w:tabs>
          <w:tab w:val="left" w:pos="1170"/>
        </w:tabs>
        <w:spacing w:after="240"/>
        <w:ind w:left="547" w:right="-43" w:hanging="7"/>
        <w:jc w:val="thaiDistribute"/>
        <w:rPr>
          <w:rFonts w:ascii="Angsana New" w:hAnsi="Angsana New"/>
          <w:sz w:val="32"/>
          <w:szCs w:val="32"/>
          <w:lang w:val="en-GB"/>
        </w:rPr>
      </w:pPr>
      <w:r w:rsidRPr="007E67D8">
        <w:rPr>
          <w:rFonts w:ascii="Angsana New" w:hAnsi="Angsana New"/>
          <w:sz w:val="32"/>
          <w:szCs w:val="32"/>
          <w:cs/>
          <w:lang w:val="en-GB"/>
        </w:rPr>
        <w:t xml:space="preserve">รายการสินทรัพย์ทางการเงินบางรายการของกลุ่มบริษัทมีการวัดมูลค่าด้วยมูลค่ายุติธรรมในงบแสดงฐานะการเงิน ณ วันสิ้นรอบระยะเวลารายงาน </w:t>
      </w:r>
    </w:p>
    <w:p w:rsidR="00424013" w:rsidRPr="007E67D8" w:rsidRDefault="00424013" w:rsidP="00701F4E">
      <w:pPr>
        <w:tabs>
          <w:tab w:val="left" w:pos="1170"/>
        </w:tabs>
        <w:spacing w:after="240"/>
        <w:ind w:left="547" w:right="-43"/>
        <w:jc w:val="thaiDistribute"/>
        <w:rPr>
          <w:rFonts w:ascii="Angsana New" w:hAnsi="Angsana New"/>
          <w:sz w:val="32"/>
          <w:szCs w:val="32"/>
          <w:lang w:val="en-GB"/>
        </w:rPr>
      </w:pPr>
      <w:r w:rsidRPr="007E67D8">
        <w:rPr>
          <w:rFonts w:ascii="Angsana New" w:hAnsi="Angsana New"/>
          <w:sz w:val="32"/>
          <w:szCs w:val="32"/>
          <w:cs/>
          <w:lang w:val="en-GB"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8717" w:type="dxa"/>
        <w:tblInd w:w="64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30"/>
        <w:gridCol w:w="1080"/>
        <w:gridCol w:w="1080"/>
        <w:gridCol w:w="1080"/>
        <w:gridCol w:w="1080"/>
        <w:gridCol w:w="977"/>
        <w:gridCol w:w="1890"/>
      </w:tblGrid>
      <w:tr w:rsidR="00424013" w:rsidRPr="007E67D8" w:rsidTr="00F51C91">
        <w:trPr>
          <w:cantSplit/>
          <w:trHeight w:val="144"/>
        </w:trPr>
        <w:tc>
          <w:tcPr>
            <w:tcW w:w="1530" w:type="dxa"/>
            <w:shd w:val="clear" w:color="auto" w:fill="auto"/>
            <w:vAlign w:val="bottom"/>
          </w:tcPr>
          <w:p w:rsidR="00424013" w:rsidRPr="007E67D8" w:rsidRDefault="00424013" w:rsidP="00F51C91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  <w:cs/>
                <w:lang w:val="th-TH"/>
              </w:rPr>
            </w:pPr>
            <w:r w:rsidRPr="007E67D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424013" w:rsidRPr="007E67D8" w:rsidRDefault="00424013" w:rsidP="00F51C91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7E67D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th-TH"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424013" w:rsidRPr="007E67D8" w:rsidRDefault="00424013" w:rsidP="00F51C91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  <w:cs/>
                <w:lang w:val="th-TH"/>
              </w:rPr>
            </w:pPr>
            <w:r w:rsidRPr="007E67D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77" w:type="dxa"/>
            <w:shd w:val="clear" w:color="auto" w:fill="auto"/>
            <w:vAlign w:val="bottom"/>
          </w:tcPr>
          <w:p w:rsidR="00424013" w:rsidRPr="007E67D8" w:rsidRDefault="00424013" w:rsidP="00F51C91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  <w:cs/>
                <w:lang w:val="th-TH"/>
              </w:rPr>
            </w:pPr>
            <w:r w:rsidRPr="007E67D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th-TH"/>
              </w:rPr>
              <w:t>ลำดับชั้นมูลค่า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424013" w:rsidRPr="007E67D8" w:rsidRDefault="00424013" w:rsidP="00F51C91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  <w:cs/>
                <w:lang w:val="th-TH"/>
              </w:rPr>
            </w:pPr>
            <w:r w:rsidRPr="007E67D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th-TH"/>
              </w:rPr>
              <w:t>เทคนิคการประเมินมูลค่า</w:t>
            </w:r>
          </w:p>
        </w:tc>
      </w:tr>
      <w:tr w:rsidR="00424013" w:rsidRPr="007E67D8" w:rsidTr="00F51C91">
        <w:trPr>
          <w:cantSplit/>
          <w:trHeight w:val="144"/>
        </w:trPr>
        <w:tc>
          <w:tcPr>
            <w:tcW w:w="1530" w:type="dxa"/>
            <w:shd w:val="clear" w:color="auto" w:fill="auto"/>
            <w:vAlign w:val="bottom"/>
          </w:tcPr>
          <w:p w:rsidR="00424013" w:rsidRPr="007E67D8" w:rsidRDefault="00424013" w:rsidP="00F51C91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24013" w:rsidRPr="007E67D8" w:rsidRDefault="00424013" w:rsidP="00F51C91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  <w:cs/>
                <w:lang w:val="th-TH"/>
              </w:rPr>
            </w:pPr>
            <w:r w:rsidRPr="007E67D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th-TH"/>
              </w:rPr>
              <w:t>ณ วันที่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24013" w:rsidRPr="007E67D8" w:rsidRDefault="00424013" w:rsidP="00F51C91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7E67D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th-TH"/>
              </w:rPr>
              <w:t>ณ วันที่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24013" w:rsidRPr="007E67D8" w:rsidRDefault="00424013" w:rsidP="00F51C91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  <w:cs/>
                <w:lang w:val="th-TH"/>
              </w:rPr>
            </w:pPr>
            <w:r w:rsidRPr="007E67D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th-TH"/>
              </w:rPr>
              <w:t>ณ วันที่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24013" w:rsidRPr="007E67D8" w:rsidRDefault="00424013" w:rsidP="00F51C91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7E67D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th-TH"/>
              </w:rPr>
              <w:t>ณ วันที่</w:t>
            </w:r>
          </w:p>
        </w:tc>
        <w:tc>
          <w:tcPr>
            <w:tcW w:w="977" w:type="dxa"/>
            <w:shd w:val="clear" w:color="auto" w:fill="auto"/>
            <w:vAlign w:val="bottom"/>
          </w:tcPr>
          <w:p w:rsidR="00424013" w:rsidRPr="007E67D8" w:rsidRDefault="00424013" w:rsidP="00F51C91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  <w:cs/>
                <w:lang w:val="th-TH"/>
              </w:rPr>
            </w:pPr>
            <w:r w:rsidRPr="007E67D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th-TH"/>
              </w:rPr>
              <w:t>ยุติธรรม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424013" w:rsidRPr="007E67D8" w:rsidRDefault="00424013" w:rsidP="00F51C91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  <w:cs/>
                <w:lang w:val="th-TH"/>
              </w:rPr>
            </w:pPr>
            <w:r w:rsidRPr="007E67D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th-TH"/>
              </w:rPr>
              <w:t>และข้อมูลที่ใช้ในการวัดมูลค่า</w:t>
            </w:r>
          </w:p>
        </w:tc>
      </w:tr>
      <w:tr w:rsidR="00424013" w:rsidRPr="007E67D8" w:rsidTr="00F51C91">
        <w:trPr>
          <w:cantSplit/>
          <w:trHeight w:val="144"/>
        </w:trPr>
        <w:tc>
          <w:tcPr>
            <w:tcW w:w="1530" w:type="dxa"/>
            <w:shd w:val="clear" w:color="auto" w:fill="auto"/>
            <w:vAlign w:val="bottom"/>
          </w:tcPr>
          <w:p w:rsidR="00424013" w:rsidRPr="007E67D8" w:rsidRDefault="00424013" w:rsidP="00F51C91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24013" w:rsidRPr="007E67D8" w:rsidRDefault="005F5E1C" w:rsidP="008F6273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  <w:cs/>
                <w:lang w:val="th-TH"/>
              </w:rPr>
            </w:pPr>
            <w:r w:rsidRPr="005F5E1C"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</w:rPr>
              <w:t>30</w:t>
            </w:r>
            <w:r w:rsidR="00424013" w:rsidRPr="007E67D8"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8F6273" w:rsidRPr="007E67D8">
              <w:rPr>
                <w:rFonts w:ascii="Angsana New" w:eastAsia="Times New Roman" w:hAnsi="Angsana New" w:hint="cs"/>
                <w:b/>
                <w:bCs/>
                <w:spacing w:val="-1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24013" w:rsidRPr="007E67D8" w:rsidRDefault="005F5E1C" w:rsidP="00F51C91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  <w:cs/>
                <w:lang w:val="th-TH"/>
              </w:rPr>
            </w:pPr>
            <w:r w:rsidRPr="005F5E1C"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</w:rPr>
              <w:t>31</w:t>
            </w:r>
            <w:r w:rsidR="00424013" w:rsidRPr="007E67D8"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  <w:cs/>
                <w:lang w:val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24013" w:rsidRPr="007E67D8" w:rsidRDefault="005F5E1C" w:rsidP="00F51C91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  <w:cs/>
                <w:lang w:val="th-TH"/>
              </w:rPr>
            </w:pPr>
            <w:r w:rsidRPr="005F5E1C"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</w:rPr>
              <w:t>30</w:t>
            </w:r>
            <w:r w:rsidR="008F6273" w:rsidRPr="007E67D8"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8F6273" w:rsidRPr="007E67D8">
              <w:rPr>
                <w:rFonts w:ascii="Angsana New" w:eastAsia="Times New Roman" w:hAnsi="Angsana New" w:hint="cs"/>
                <w:b/>
                <w:bCs/>
                <w:spacing w:val="-1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24013" w:rsidRPr="007E67D8" w:rsidRDefault="005F5E1C" w:rsidP="00F51C91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  <w:cs/>
                <w:lang w:val="th-TH"/>
              </w:rPr>
            </w:pPr>
            <w:r w:rsidRPr="005F5E1C"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</w:rPr>
              <w:t>31</w:t>
            </w:r>
            <w:r w:rsidR="00424013" w:rsidRPr="007E67D8"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  <w:cs/>
                <w:lang w:val="th-TH"/>
              </w:rPr>
              <w:t xml:space="preserve"> ธันวาคม</w:t>
            </w:r>
          </w:p>
        </w:tc>
        <w:tc>
          <w:tcPr>
            <w:tcW w:w="977" w:type="dxa"/>
            <w:shd w:val="clear" w:color="auto" w:fill="auto"/>
            <w:vAlign w:val="bottom"/>
          </w:tcPr>
          <w:p w:rsidR="00424013" w:rsidRPr="007E67D8" w:rsidRDefault="00424013" w:rsidP="00F51C91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  <w:cs/>
                <w:lang w:val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424013" w:rsidRPr="007E67D8" w:rsidRDefault="00424013" w:rsidP="00F51C91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  <w:cs/>
                <w:lang w:val="th-TH"/>
              </w:rPr>
            </w:pPr>
            <w:r w:rsidRPr="007E67D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th-TH"/>
              </w:rPr>
              <w:t>ยุติธรรม</w:t>
            </w:r>
          </w:p>
        </w:tc>
      </w:tr>
      <w:tr w:rsidR="00424013" w:rsidRPr="007E67D8" w:rsidTr="00F51C91">
        <w:trPr>
          <w:cantSplit/>
          <w:trHeight w:val="144"/>
        </w:trPr>
        <w:tc>
          <w:tcPr>
            <w:tcW w:w="1530" w:type="dxa"/>
            <w:shd w:val="clear" w:color="auto" w:fill="auto"/>
            <w:vAlign w:val="bottom"/>
          </w:tcPr>
          <w:p w:rsidR="00424013" w:rsidRPr="007E67D8" w:rsidRDefault="00424013" w:rsidP="00F51C91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24013" w:rsidRPr="007E67D8" w:rsidRDefault="005F5E1C" w:rsidP="00F51C91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</w:rPr>
            </w:pPr>
            <w:r w:rsidRPr="005F5E1C"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24013" w:rsidRPr="007E67D8" w:rsidRDefault="005F5E1C" w:rsidP="00F51C91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</w:rPr>
            </w:pPr>
            <w:r w:rsidRPr="005F5E1C"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24013" w:rsidRPr="007E67D8" w:rsidRDefault="005F5E1C" w:rsidP="00F51C91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</w:rPr>
            </w:pPr>
            <w:r w:rsidRPr="005F5E1C"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24013" w:rsidRPr="007E67D8" w:rsidRDefault="005F5E1C" w:rsidP="00F51C91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</w:rPr>
            </w:pPr>
            <w:r w:rsidRPr="005F5E1C"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</w:rPr>
              <w:t>2561</w:t>
            </w:r>
          </w:p>
        </w:tc>
        <w:tc>
          <w:tcPr>
            <w:tcW w:w="977" w:type="dxa"/>
            <w:shd w:val="clear" w:color="auto" w:fill="auto"/>
            <w:vAlign w:val="bottom"/>
          </w:tcPr>
          <w:p w:rsidR="00424013" w:rsidRPr="007E67D8" w:rsidRDefault="00424013" w:rsidP="00F51C91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  <w:cs/>
                <w:lang w:val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424013" w:rsidRPr="007E67D8" w:rsidRDefault="00424013" w:rsidP="00F51C91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</w:tr>
      <w:tr w:rsidR="00424013" w:rsidRPr="007E67D8" w:rsidTr="00F51C91">
        <w:trPr>
          <w:cantSplit/>
          <w:trHeight w:val="144"/>
        </w:trPr>
        <w:tc>
          <w:tcPr>
            <w:tcW w:w="1530" w:type="dxa"/>
            <w:shd w:val="clear" w:color="auto" w:fill="auto"/>
            <w:vAlign w:val="bottom"/>
          </w:tcPr>
          <w:p w:rsidR="00424013" w:rsidRPr="007E67D8" w:rsidRDefault="00424013" w:rsidP="00F51C91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  <w:cs/>
                <w:lang w:val="th-TH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424013" w:rsidRPr="007E67D8" w:rsidRDefault="00424013" w:rsidP="00F51C91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7E67D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th-TH"/>
              </w:rPr>
              <w:t>มูลค่ายุติธรรม (บาท)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424013" w:rsidRPr="007E67D8" w:rsidRDefault="00424013" w:rsidP="00F51C91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  <w:cs/>
                <w:lang w:val="th-TH"/>
              </w:rPr>
            </w:pPr>
            <w:r w:rsidRPr="007E67D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  <w:lang w:val="th-TH"/>
              </w:rPr>
              <w:t>มูลค่ายุติธรรม (บาท)</w:t>
            </w:r>
          </w:p>
        </w:tc>
        <w:tc>
          <w:tcPr>
            <w:tcW w:w="977" w:type="dxa"/>
            <w:shd w:val="clear" w:color="auto" w:fill="auto"/>
            <w:vAlign w:val="bottom"/>
          </w:tcPr>
          <w:p w:rsidR="00424013" w:rsidRPr="007E67D8" w:rsidRDefault="00424013" w:rsidP="00F51C91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  <w:cs/>
                <w:lang w:val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424013" w:rsidRPr="007E67D8" w:rsidRDefault="00424013" w:rsidP="00F51C91">
            <w:pPr>
              <w:jc w:val="center"/>
              <w:rPr>
                <w:rFonts w:ascii="Angsana New" w:eastAsia="Times New Roman" w:hAnsi="Angsana New"/>
                <w:b/>
                <w:bCs/>
                <w:spacing w:val="-10"/>
                <w:sz w:val="22"/>
                <w:szCs w:val="22"/>
                <w:cs/>
                <w:lang w:val="th-TH"/>
              </w:rPr>
            </w:pPr>
          </w:p>
        </w:tc>
      </w:tr>
      <w:tr w:rsidR="00424013" w:rsidRPr="007E67D8" w:rsidTr="00F51C91">
        <w:trPr>
          <w:cantSplit/>
          <w:trHeight w:val="144"/>
        </w:trPr>
        <w:tc>
          <w:tcPr>
            <w:tcW w:w="1530" w:type="dxa"/>
            <w:shd w:val="clear" w:color="auto" w:fill="auto"/>
          </w:tcPr>
          <w:p w:rsidR="00424013" w:rsidRPr="007E67D8" w:rsidRDefault="00424013" w:rsidP="00424013">
            <w:pPr>
              <w:numPr>
                <w:ilvl w:val="0"/>
                <w:numId w:val="49"/>
              </w:numPr>
              <w:overflowPunct/>
              <w:autoSpaceDE/>
              <w:autoSpaceDN/>
              <w:adjustRightInd/>
              <w:ind w:left="257" w:hanging="180"/>
              <w:textAlignment w:val="auto"/>
              <w:rPr>
                <w:rFonts w:ascii="Angsana New" w:eastAsia="Times New Roman" w:hAnsi="Angsana New"/>
                <w:sz w:val="22"/>
                <w:szCs w:val="22"/>
                <w:cs/>
                <w:lang w:val="th-TH"/>
              </w:rPr>
            </w:pPr>
            <w:r w:rsidRPr="007E67D8">
              <w:rPr>
                <w:rFonts w:ascii="Angsana New" w:eastAsia="Times New Roman" w:hAnsi="Angsana New"/>
                <w:sz w:val="22"/>
                <w:szCs w:val="22"/>
                <w:cs/>
                <w:lang w:val="th-TH"/>
              </w:rPr>
              <w:t>เงินลงทุน</w:t>
            </w:r>
            <w:r w:rsidRPr="007E67D8">
              <w:rPr>
                <w:rFonts w:ascii="Angsana New" w:eastAsia="Times New Roman" w:hAnsi="Angsana New" w:hint="cs"/>
                <w:sz w:val="22"/>
                <w:szCs w:val="22"/>
                <w:cs/>
                <w:lang w:val="th-TH"/>
              </w:rPr>
              <w:t>ชั่วคราว</w:t>
            </w:r>
          </w:p>
        </w:tc>
        <w:tc>
          <w:tcPr>
            <w:tcW w:w="1080" w:type="dxa"/>
            <w:shd w:val="clear" w:color="auto" w:fill="auto"/>
          </w:tcPr>
          <w:p w:rsidR="00424013" w:rsidRPr="007E67D8" w:rsidRDefault="005F5E1C" w:rsidP="00F51C91">
            <w:pPr>
              <w:tabs>
                <w:tab w:val="decimal" w:pos="977"/>
              </w:tabs>
              <w:rPr>
                <w:rFonts w:ascii="Angsana New" w:eastAsia="Times New Roman" w:hAnsi="Angsana New"/>
                <w:sz w:val="22"/>
                <w:szCs w:val="22"/>
              </w:rPr>
            </w:pPr>
            <w:r w:rsidRPr="005F5E1C">
              <w:rPr>
                <w:rFonts w:ascii="Angsana New" w:eastAsia="Times New Roman" w:hAnsi="Angsana New"/>
                <w:sz w:val="22"/>
                <w:szCs w:val="22"/>
              </w:rPr>
              <w:t>11</w:t>
            </w:r>
            <w:r w:rsidR="00424013" w:rsidRPr="007E67D8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F5E1C">
              <w:rPr>
                <w:rFonts w:ascii="Angsana New" w:eastAsia="Times New Roman" w:hAnsi="Angsana New"/>
                <w:sz w:val="22"/>
                <w:szCs w:val="22"/>
              </w:rPr>
              <w:t>363</w:t>
            </w:r>
          </w:p>
        </w:tc>
        <w:tc>
          <w:tcPr>
            <w:tcW w:w="1080" w:type="dxa"/>
            <w:shd w:val="clear" w:color="auto" w:fill="auto"/>
          </w:tcPr>
          <w:p w:rsidR="00424013" w:rsidRPr="007E67D8" w:rsidRDefault="005F5E1C" w:rsidP="00F51C91">
            <w:pPr>
              <w:tabs>
                <w:tab w:val="decimal" w:pos="977"/>
              </w:tabs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5F5E1C">
              <w:rPr>
                <w:rFonts w:ascii="Angsana New" w:eastAsia="Times New Roman" w:hAnsi="Angsana New"/>
                <w:sz w:val="22"/>
                <w:szCs w:val="22"/>
              </w:rPr>
              <w:t>9</w:t>
            </w:r>
            <w:r w:rsidR="00424013" w:rsidRPr="007E67D8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F5E1C">
              <w:rPr>
                <w:rFonts w:ascii="Angsana New" w:eastAsia="Times New Roman" w:hAnsi="Angsana New"/>
                <w:sz w:val="22"/>
                <w:szCs w:val="22"/>
              </w:rPr>
              <w:t>354</w:t>
            </w:r>
          </w:p>
        </w:tc>
        <w:tc>
          <w:tcPr>
            <w:tcW w:w="1080" w:type="dxa"/>
            <w:shd w:val="clear" w:color="auto" w:fill="auto"/>
          </w:tcPr>
          <w:p w:rsidR="00424013" w:rsidRPr="007E67D8" w:rsidRDefault="005F5E1C" w:rsidP="00F51C91">
            <w:pPr>
              <w:tabs>
                <w:tab w:val="decimal" w:pos="977"/>
              </w:tabs>
              <w:rPr>
                <w:rFonts w:ascii="Angsana New" w:eastAsia="Times New Roman" w:hAnsi="Angsana New"/>
                <w:sz w:val="22"/>
                <w:szCs w:val="22"/>
              </w:rPr>
            </w:pPr>
            <w:r w:rsidRPr="005F5E1C">
              <w:rPr>
                <w:rFonts w:ascii="Angsana New" w:eastAsia="Times New Roman" w:hAnsi="Angsana New"/>
                <w:sz w:val="22"/>
                <w:szCs w:val="22"/>
              </w:rPr>
              <w:t>11</w:t>
            </w:r>
            <w:r w:rsidR="00424013" w:rsidRPr="007E67D8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F5E1C">
              <w:rPr>
                <w:rFonts w:ascii="Angsana New" w:eastAsia="Times New Roman" w:hAnsi="Angsana New"/>
                <w:sz w:val="22"/>
                <w:szCs w:val="22"/>
              </w:rPr>
              <w:t>363</w:t>
            </w:r>
          </w:p>
        </w:tc>
        <w:tc>
          <w:tcPr>
            <w:tcW w:w="1080" w:type="dxa"/>
            <w:shd w:val="clear" w:color="auto" w:fill="auto"/>
          </w:tcPr>
          <w:p w:rsidR="00424013" w:rsidRPr="007E67D8" w:rsidRDefault="005F5E1C" w:rsidP="00F51C91">
            <w:pPr>
              <w:tabs>
                <w:tab w:val="decimal" w:pos="977"/>
              </w:tabs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5F5E1C">
              <w:rPr>
                <w:rFonts w:ascii="Angsana New" w:eastAsia="Times New Roman" w:hAnsi="Angsana New"/>
                <w:sz w:val="22"/>
                <w:szCs w:val="22"/>
              </w:rPr>
              <w:t>9</w:t>
            </w:r>
            <w:r w:rsidR="00424013" w:rsidRPr="007E67D8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F5E1C">
              <w:rPr>
                <w:rFonts w:ascii="Angsana New" w:eastAsia="Times New Roman" w:hAnsi="Angsana New"/>
                <w:sz w:val="22"/>
                <w:szCs w:val="22"/>
              </w:rPr>
              <w:t>354</w:t>
            </w:r>
          </w:p>
        </w:tc>
        <w:tc>
          <w:tcPr>
            <w:tcW w:w="977" w:type="dxa"/>
            <w:shd w:val="clear" w:color="auto" w:fill="auto"/>
          </w:tcPr>
          <w:p w:rsidR="00424013" w:rsidRPr="007E67D8" w:rsidRDefault="00424013" w:rsidP="00F51C91">
            <w:pPr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7E67D8">
              <w:rPr>
                <w:rFonts w:ascii="Angsana New" w:eastAsia="Times New Roman" w:hAnsi="Angsana New"/>
                <w:sz w:val="22"/>
                <w:szCs w:val="22"/>
                <w:cs/>
                <w:lang w:val="th-TH"/>
              </w:rPr>
              <w:t xml:space="preserve">ลำดับ </w:t>
            </w:r>
            <w:r w:rsidR="005F5E1C" w:rsidRPr="005F5E1C">
              <w:rPr>
                <w:rFonts w:ascii="Angsana New" w:eastAsia="Times New Roman" w:hAnsi="Angsana New"/>
                <w:sz w:val="22"/>
                <w:szCs w:val="22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:rsidR="00424013" w:rsidRPr="007E67D8" w:rsidRDefault="00424013" w:rsidP="00F51C91">
            <w:pPr>
              <w:ind w:left="174" w:right="90" w:hanging="90"/>
              <w:jc w:val="thaiDistribute"/>
              <w:rPr>
                <w:rFonts w:ascii="Angsana New" w:eastAsia="Times New Roman" w:hAnsi="Angsana New"/>
                <w:sz w:val="22"/>
                <w:szCs w:val="22"/>
                <w:cs/>
                <w:lang w:val="th-TH"/>
              </w:rPr>
            </w:pPr>
            <w:r w:rsidRPr="007E67D8">
              <w:rPr>
                <w:rFonts w:ascii="Angsana New" w:eastAsia="Times New Roman" w:hAnsi="Angsana New"/>
                <w:szCs w:val="22"/>
                <w:cs/>
                <w:lang w:val="th-TH"/>
              </w:rPr>
              <w:t>ราคาเสนอซื้อของตลาดหลักทรัพย์แห่งประเทศไทย</w:t>
            </w:r>
            <w:r w:rsidRPr="007E67D8">
              <w:rPr>
                <w:rFonts w:ascii="Angsana New" w:eastAsia="Times New Roman" w:hAnsi="Angsana New"/>
                <w:szCs w:val="24"/>
                <w:cs/>
                <w:lang w:val="th-TH"/>
              </w:rPr>
              <w:t xml:space="preserve"> </w:t>
            </w:r>
            <w:r w:rsidRPr="007E67D8">
              <w:rPr>
                <w:rFonts w:ascii="Angsana New" w:eastAsia="Times New Roman" w:hAnsi="Angsana New"/>
                <w:szCs w:val="22"/>
                <w:cs/>
                <w:lang w:val="th-TH"/>
              </w:rPr>
              <w:t>ณ สิ้นวันทำการสุดท้ายของงวดบัญชี</w:t>
            </w:r>
          </w:p>
        </w:tc>
      </w:tr>
      <w:tr w:rsidR="00424013" w:rsidRPr="007E67D8" w:rsidTr="00F51C91">
        <w:trPr>
          <w:cantSplit/>
          <w:trHeight w:val="144"/>
        </w:trPr>
        <w:tc>
          <w:tcPr>
            <w:tcW w:w="1530" w:type="dxa"/>
            <w:shd w:val="clear" w:color="auto" w:fill="auto"/>
          </w:tcPr>
          <w:p w:rsidR="00424013" w:rsidRPr="007E67D8" w:rsidRDefault="00424013" w:rsidP="00424013">
            <w:pPr>
              <w:numPr>
                <w:ilvl w:val="0"/>
                <w:numId w:val="49"/>
              </w:numPr>
              <w:overflowPunct/>
              <w:autoSpaceDE/>
              <w:autoSpaceDN/>
              <w:adjustRightInd/>
              <w:ind w:left="257" w:hanging="180"/>
              <w:textAlignment w:val="auto"/>
              <w:rPr>
                <w:rFonts w:ascii="Angsana New" w:eastAsia="Times New Roman" w:hAnsi="Angsana New"/>
                <w:sz w:val="22"/>
                <w:szCs w:val="22"/>
                <w:cs/>
                <w:lang w:val="th-TH"/>
              </w:rPr>
            </w:pPr>
            <w:r w:rsidRPr="007E67D8">
              <w:rPr>
                <w:rFonts w:ascii="Angsana New" w:eastAsia="Times New Roman" w:hAnsi="Angsana New" w:hint="cs"/>
                <w:sz w:val="22"/>
                <w:szCs w:val="22"/>
                <w:cs/>
                <w:lang w:val="th-TH"/>
              </w:rPr>
              <w:t>อสังหาริมทรัพย์เพื่อการลงทุนสุทธิ</w:t>
            </w:r>
          </w:p>
          <w:p w:rsidR="00424013" w:rsidRPr="007E67D8" w:rsidRDefault="00424013" w:rsidP="00F51C91">
            <w:pPr>
              <w:ind w:left="257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424013" w:rsidRPr="007E67D8" w:rsidRDefault="00424013" w:rsidP="00424013">
            <w:pPr>
              <w:tabs>
                <w:tab w:val="decimal" w:pos="616"/>
              </w:tabs>
              <w:rPr>
                <w:rFonts w:ascii="Angsana New" w:eastAsia="Times New Roman" w:hAnsi="Angsana New"/>
                <w:sz w:val="22"/>
                <w:szCs w:val="22"/>
              </w:rPr>
            </w:pPr>
            <w:r w:rsidRPr="007E67D8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424013" w:rsidRPr="007E67D8" w:rsidRDefault="00424013" w:rsidP="00424013">
            <w:pPr>
              <w:tabs>
                <w:tab w:val="decimal" w:pos="616"/>
              </w:tabs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7E67D8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424013" w:rsidRPr="007E67D8" w:rsidRDefault="005F5E1C" w:rsidP="00F51C91">
            <w:pPr>
              <w:tabs>
                <w:tab w:val="decimal" w:pos="977"/>
              </w:tabs>
              <w:rPr>
                <w:rFonts w:ascii="Angsana New" w:eastAsia="Times New Roman" w:hAnsi="Angsana New"/>
                <w:sz w:val="22"/>
                <w:szCs w:val="22"/>
              </w:rPr>
            </w:pPr>
            <w:r w:rsidRPr="005F5E1C">
              <w:rPr>
                <w:rFonts w:ascii="Angsana New" w:eastAsia="Times New Roman" w:hAnsi="Angsana New"/>
                <w:sz w:val="22"/>
                <w:szCs w:val="22"/>
              </w:rPr>
              <w:t>203</w:t>
            </w:r>
            <w:r w:rsidR="00424013" w:rsidRPr="007E67D8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F5E1C">
              <w:rPr>
                <w:rFonts w:ascii="Angsana New" w:eastAsia="Times New Roman" w:hAnsi="Angsana New"/>
                <w:sz w:val="22"/>
                <w:szCs w:val="22"/>
              </w:rPr>
              <w:t>200</w:t>
            </w:r>
          </w:p>
        </w:tc>
        <w:tc>
          <w:tcPr>
            <w:tcW w:w="1080" w:type="dxa"/>
            <w:shd w:val="clear" w:color="auto" w:fill="auto"/>
          </w:tcPr>
          <w:p w:rsidR="00424013" w:rsidRPr="007E67D8" w:rsidRDefault="005F5E1C" w:rsidP="00F51C91">
            <w:pPr>
              <w:tabs>
                <w:tab w:val="decimal" w:pos="977"/>
              </w:tabs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5F5E1C">
              <w:rPr>
                <w:rFonts w:ascii="Angsana New" w:eastAsia="Times New Roman" w:hAnsi="Angsana New"/>
                <w:sz w:val="22"/>
                <w:szCs w:val="22"/>
              </w:rPr>
              <w:t>203</w:t>
            </w:r>
            <w:r w:rsidR="00424013" w:rsidRPr="007E67D8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F5E1C">
              <w:rPr>
                <w:rFonts w:ascii="Angsana New" w:eastAsia="Times New Roman" w:hAnsi="Angsana New"/>
                <w:sz w:val="22"/>
                <w:szCs w:val="22"/>
              </w:rPr>
              <w:t>200</w:t>
            </w:r>
          </w:p>
        </w:tc>
        <w:tc>
          <w:tcPr>
            <w:tcW w:w="977" w:type="dxa"/>
            <w:shd w:val="clear" w:color="auto" w:fill="auto"/>
          </w:tcPr>
          <w:p w:rsidR="00424013" w:rsidRPr="007E67D8" w:rsidRDefault="00424013" w:rsidP="00F51C91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7E67D8">
              <w:rPr>
                <w:rFonts w:ascii="Angsana New" w:eastAsia="Times New Roman" w:hAnsi="Angsana New"/>
                <w:sz w:val="22"/>
                <w:szCs w:val="22"/>
                <w:cs/>
                <w:lang w:val="th-TH"/>
              </w:rPr>
              <w:t xml:space="preserve">ลำดับ </w:t>
            </w:r>
            <w:r w:rsidR="005F5E1C" w:rsidRPr="005F5E1C">
              <w:rPr>
                <w:rFonts w:ascii="Angsana New" w:eastAsia="Times New Roman" w:hAnsi="Angsana New"/>
                <w:sz w:val="22"/>
                <w:szCs w:val="22"/>
              </w:rPr>
              <w:t>2</w:t>
            </w:r>
          </w:p>
        </w:tc>
        <w:tc>
          <w:tcPr>
            <w:tcW w:w="1890" w:type="dxa"/>
            <w:shd w:val="clear" w:color="auto" w:fill="auto"/>
          </w:tcPr>
          <w:p w:rsidR="00424013" w:rsidRPr="007E67D8" w:rsidRDefault="00424013" w:rsidP="005F0259">
            <w:pPr>
              <w:ind w:left="174" w:right="90" w:hanging="90"/>
              <w:jc w:val="thaiDistribute"/>
              <w:rPr>
                <w:rFonts w:ascii="Angsana New" w:eastAsia="Times New Roman" w:hAnsi="Angsana New"/>
                <w:sz w:val="22"/>
                <w:szCs w:val="22"/>
                <w:cs/>
                <w:lang w:val="th-TH"/>
              </w:rPr>
            </w:pPr>
            <w:r w:rsidRPr="007E67D8">
              <w:rPr>
                <w:rFonts w:ascii="Angsana New" w:eastAsia="Times New Roman" w:hAnsi="Angsana New"/>
                <w:szCs w:val="22"/>
                <w:cs/>
                <w:lang w:val="th-TH"/>
              </w:rPr>
              <w:t>ราคาประเมินโดยผู้ประเมินอิสระภายนอกด้วยวิธีราคา</w:t>
            </w:r>
            <w:r w:rsidR="005F0259">
              <w:rPr>
                <w:rFonts w:ascii="Angsana New" w:eastAsia="Times New Roman" w:hAnsi="Angsana New" w:hint="cs"/>
                <w:szCs w:val="22"/>
                <w:cs/>
                <w:lang w:val="th-TH"/>
              </w:rPr>
              <w:t>วิเคราะห์รายได้</w:t>
            </w:r>
            <w:bookmarkStart w:id="0" w:name="_GoBack"/>
            <w:bookmarkEnd w:id="0"/>
          </w:p>
        </w:tc>
      </w:tr>
    </w:tbl>
    <w:p w:rsidR="0029656B" w:rsidRPr="007E67D8" w:rsidRDefault="0010764B" w:rsidP="00095B49">
      <w:pPr>
        <w:tabs>
          <w:tab w:val="left" w:pos="1170"/>
        </w:tabs>
        <w:spacing w:before="240" w:after="36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7E67D8">
        <w:rPr>
          <w:rFonts w:ascii="Angsana New" w:hAnsi="Angsana New" w:hint="cs"/>
          <w:sz w:val="32"/>
          <w:szCs w:val="32"/>
          <w:cs/>
          <w:lang w:val="en-GB"/>
        </w:rPr>
        <w:t>ใน</w:t>
      </w:r>
      <w:r w:rsidRPr="007E67D8">
        <w:rPr>
          <w:rFonts w:ascii="Angsana New" w:hAnsi="Angsana New" w:hint="cs"/>
          <w:sz w:val="32"/>
          <w:szCs w:val="32"/>
          <w:cs/>
        </w:rPr>
        <w:t>ระหว่างงวดปัจจุบัน ไม่มีการโอนรายการระหว่างลำดับชั้นของมูลค่ายุติธรรม</w:t>
      </w:r>
    </w:p>
    <w:p w:rsidR="00C266AF" w:rsidRPr="007E67D8" w:rsidRDefault="005F5E1C" w:rsidP="00D316F2">
      <w:pPr>
        <w:tabs>
          <w:tab w:val="left" w:pos="90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5E1C">
        <w:rPr>
          <w:rFonts w:ascii="Angsana New" w:hAnsi="Angsana New"/>
          <w:b/>
          <w:bCs/>
          <w:sz w:val="32"/>
          <w:szCs w:val="32"/>
        </w:rPr>
        <w:t>31</w:t>
      </w:r>
      <w:r w:rsidR="009D0B59" w:rsidRPr="007E67D8">
        <w:rPr>
          <w:rFonts w:ascii="Angsana New" w:hAnsi="Angsana New"/>
          <w:b/>
          <w:bCs/>
          <w:sz w:val="32"/>
          <w:szCs w:val="32"/>
        </w:rPr>
        <w:t>.</w:t>
      </w:r>
      <w:r w:rsidR="009D0B59" w:rsidRPr="007E67D8">
        <w:rPr>
          <w:rFonts w:ascii="Angsana New" w:hAnsi="Angsana New"/>
          <w:b/>
          <w:bCs/>
          <w:sz w:val="32"/>
          <w:szCs w:val="32"/>
        </w:rPr>
        <w:tab/>
      </w:r>
      <w:r w:rsidR="00C266AF" w:rsidRPr="007E67D8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396680" w:rsidRPr="007E67D8" w:rsidRDefault="00C266AF" w:rsidP="001E197D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E67D8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="00F1742D" w:rsidRPr="007E67D8">
        <w:rPr>
          <w:rFonts w:ascii="Angsana New" w:hAnsi="Angsana New" w:hint="cs"/>
          <w:sz w:val="32"/>
          <w:szCs w:val="32"/>
          <w:cs/>
        </w:rPr>
        <w:t>คณะ</w:t>
      </w:r>
      <w:r w:rsidRPr="007E67D8">
        <w:rPr>
          <w:rFonts w:ascii="Angsana New" w:hAnsi="Angsana New"/>
          <w:sz w:val="32"/>
          <w:szCs w:val="32"/>
          <w:cs/>
        </w:rPr>
        <w:t>กรรมการ</w:t>
      </w:r>
      <w:r w:rsidR="007F0EFB" w:rsidRPr="007E67D8">
        <w:rPr>
          <w:rFonts w:ascii="Angsana New" w:hAnsi="Angsana New"/>
          <w:sz w:val="32"/>
          <w:szCs w:val="32"/>
          <w:cs/>
        </w:rPr>
        <w:t>บริษัท</w:t>
      </w:r>
      <w:r w:rsidRPr="007E67D8">
        <w:rPr>
          <w:rFonts w:ascii="Angsana New" w:hAnsi="Angsana New"/>
          <w:sz w:val="32"/>
          <w:szCs w:val="32"/>
          <w:cs/>
        </w:rPr>
        <w:t>เมื่อวันที่</w:t>
      </w:r>
      <w:r w:rsidR="003C37B0" w:rsidRPr="007E67D8">
        <w:rPr>
          <w:rFonts w:ascii="Angsana New" w:hAnsi="Angsana New" w:hint="cs"/>
          <w:sz w:val="32"/>
          <w:szCs w:val="32"/>
          <w:cs/>
        </w:rPr>
        <w:t xml:space="preserve"> </w:t>
      </w:r>
      <w:r w:rsidR="005F5E1C" w:rsidRPr="005F5E1C">
        <w:rPr>
          <w:rFonts w:ascii="Angsana New" w:hAnsi="Angsana New"/>
          <w:sz w:val="32"/>
          <w:szCs w:val="32"/>
        </w:rPr>
        <w:t>14</w:t>
      </w:r>
      <w:r w:rsidR="008A2F00" w:rsidRPr="007E67D8">
        <w:rPr>
          <w:rFonts w:ascii="Angsana New" w:hAnsi="Angsana New"/>
          <w:sz w:val="32"/>
          <w:szCs w:val="32"/>
        </w:rPr>
        <w:t xml:space="preserve"> </w:t>
      </w:r>
      <w:r w:rsidR="008A2F00" w:rsidRPr="007E67D8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5F5E1C" w:rsidRPr="005F5E1C">
        <w:rPr>
          <w:rFonts w:ascii="Angsana New" w:hAnsi="Angsana New"/>
          <w:sz w:val="32"/>
          <w:szCs w:val="32"/>
        </w:rPr>
        <w:t>2562</w:t>
      </w:r>
    </w:p>
    <w:sectPr w:rsidR="00396680" w:rsidRPr="007E67D8" w:rsidSect="004B7E95">
      <w:headerReference w:type="default" r:id="rId14"/>
      <w:footerReference w:type="default" r:id="rId15"/>
      <w:footnotePr>
        <w:pos w:val="sectEnd"/>
      </w:footnotePr>
      <w:endnotePr>
        <w:numFmt w:val="decimal"/>
        <w:numStart w:val="0"/>
      </w:endnotePr>
      <w:pgSz w:w="11909" w:h="16834" w:code="9"/>
      <w:pgMar w:top="1440" w:right="1224" w:bottom="1440" w:left="1440" w:header="864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CFF" w:rsidRDefault="003E1CFF">
      <w:r>
        <w:separator/>
      </w:r>
    </w:p>
  </w:endnote>
  <w:endnote w:type="continuationSeparator" w:id="0">
    <w:p w:rsidR="003E1CFF" w:rsidRDefault="003E1C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67B" w:rsidRPr="00A360BA" w:rsidRDefault="0024567B" w:rsidP="00A360BA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67B" w:rsidRPr="00363352" w:rsidRDefault="0024567B" w:rsidP="00363352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67B" w:rsidRPr="00363352" w:rsidRDefault="0024567B" w:rsidP="00363352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CFF" w:rsidRDefault="003E1CFF">
      <w:r>
        <w:separator/>
      </w:r>
    </w:p>
  </w:footnote>
  <w:footnote w:type="continuationSeparator" w:id="0">
    <w:p w:rsidR="003E1CFF" w:rsidRDefault="003E1C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67B" w:rsidRPr="00CE17EA" w:rsidRDefault="0024567B" w:rsidP="00351BBB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:rsidR="0024567B" w:rsidRPr="00CE17EA" w:rsidRDefault="0024567B" w:rsidP="00CE17EA">
    <w:pPr>
      <w:pStyle w:val="Header"/>
      <w:jc w:val="center"/>
      <w:rPr>
        <w:rFonts w:ascii="Angsana New" w:hAnsi="Angsana New"/>
        <w:sz w:val="32"/>
        <w:szCs w:val="32"/>
        <w: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67B" w:rsidRPr="00CE17EA" w:rsidRDefault="0024567B" w:rsidP="00351BBB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:rsidR="0024567B" w:rsidRPr="00AC6B3B" w:rsidRDefault="002F10C1" w:rsidP="00351BBB">
    <w:pPr>
      <w:pStyle w:val="Header"/>
      <w:jc w:val="center"/>
      <w:rPr>
        <w:rFonts w:hAnsi="Times New Roman"/>
        <w:sz w:val="21"/>
        <w:szCs w:val="26"/>
      </w:rPr>
    </w:pPr>
    <w:r>
      <w:rPr>
        <w:rFonts w:hAnsi="Times New Roman" w:cs="Times New Roman"/>
        <w:sz w:val="21"/>
        <w:szCs w:val="21"/>
      </w:rPr>
      <w:fldChar w:fldCharType="begin"/>
    </w:r>
    <w:r w:rsidR="0024567B">
      <w:rPr>
        <w:rFonts w:hAnsi="Times New Roman" w:cs="Times New Roman"/>
        <w:sz w:val="21"/>
        <w:szCs w:val="21"/>
      </w:rPr>
      <w:instrText xml:space="preserve"> PAGE   \* MERGEFORMAT </w:instrText>
    </w:r>
    <w:r>
      <w:rPr>
        <w:rFonts w:hAnsi="Times New Roman" w:cs="Times New Roman"/>
        <w:sz w:val="21"/>
        <w:szCs w:val="21"/>
      </w:rPr>
      <w:fldChar w:fldCharType="separate"/>
    </w:r>
    <w:r w:rsidR="0080203F">
      <w:rPr>
        <w:rFonts w:hAnsi="Times New Roman" w:cs="Times New Roman"/>
        <w:noProof/>
        <w:sz w:val="21"/>
        <w:szCs w:val="21"/>
      </w:rPr>
      <w:t>- 19 -</w:t>
    </w:r>
    <w:r>
      <w:rPr>
        <w:rFonts w:hAnsi="Times New Roman" w:cs="Times New Roman"/>
        <w:sz w:val="21"/>
        <w:szCs w:val="21"/>
      </w:rPr>
      <w:fldChar w:fldCharType="end"/>
    </w:r>
  </w:p>
  <w:p w:rsidR="0024567B" w:rsidRPr="00CE17EA" w:rsidRDefault="0024567B" w:rsidP="00CE17EA">
    <w:pPr>
      <w:pStyle w:val="Header"/>
      <w:jc w:val="center"/>
      <w:rPr>
        <w:rFonts w:ascii="Angsana New" w:hAnsi="Angsana New"/>
        <w:sz w:val="32"/>
        <w:szCs w:val="32"/>
        <w:cs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67B" w:rsidRPr="00CE17EA" w:rsidRDefault="0024567B" w:rsidP="00CE17EA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p w:rsidR="0024567B" w:rsidRPr="00CE17EA" w:rsidRDefault="0024567B" w:rsidP="00867AB3">
    <w:pPr>
      <w:pStyle w:val="Header"/>
      <w:jc w:val="center"/>
      <w:rPr>
        <w:rFonts w:hAnsi="Times New Roman" w:cs="Times New Roman"/>
        <w:sz w:val="21"/>
        <w:szCs w:val="21"/>
      </w:rPr>
    </w:pPr>
    <w:r>
      <w:rPr>
        <w:rFonts w:hAnsi="Times New Roman" w:cstheme="minorBidi"/>
        <w:sz w:val="21"/>
        <w:szCs w:val="21"/>
      </w:rPr>
      <w:t xml:space="preserve">- </w:t>
    </w:r>
    <w:r w:rsidR="002F10C1" w:rsidRPr="00CE17EA">
      <w:rPr>
        <w:rFonts w:hAnsi="Times New Roman" w:cs="Times New Roman"/>
        <w:sz w:val="21"/>
        <w:szCs w:val="21"/>
      </w:rPr>
      <w:fldChar w:fldCharType="begin"/>
    </w:r>
    <w:r w:rsidRPr="00CE17EA">
      <w:rPr>
        <w:rFonts w:hAnsi="Times New Roman" w:cs="Times New Roman"/>
        <w:sz w:val="21"/>
        <w:szCs w:val="21"/>
      </w:rPr>
      <w:instrText xml:space="preserve"> PAGE   \* MERGEFORMAT </w:instrText>
    </w:r>
    <w:r w:rsidR="002F10C1" w:rsidRPr="00CE17EA">
      <w:rPr>
        <w:rFonts w:hAnsi="Times New Roman" w:cs="Times New Roman"/>
        <w:sz w:val="21"/>
        <w:szCs w:val="21"/>
      </w:rPr>
      <w:fldChar w:fldCharType="separate"/>
    </w:r>
    <w:r w:rsidR="005F0259">
      <w:rPr>
        <w:rFonts w:hAnsi="Times New Roman" w:cs="Times New Roman"/>
        <w:noProof/>
        <w:sz w:val="21"/>
        <w:szCs w:val="21"/>
      </w:rPr>
      <w:t>38</w:t>
    </w:r>
    <w:r w:rsidR="002F10C1" w:rsidRPr="00CE17EA">
      <w:rPr>
        <w:rFonts w:hAnsi="Times New Roman" w:cs="Times New Roman"/>
        <w:noProof/>
        <w:sz w:val="21"/>
        <w:szCs w:val="21"/>
      </w:rPr>
      <w:fldChar w:fldCharType="end"/>
    </w:r>
    <w:r>
      <w:rPr>
        <w:rFonts w:hAnsi="Times New Roman" w:cs="Times New Roman"/>
        <w:noProof/>
        <w:sz w:val="21"/>
        <w:szCs w:val="21"/>
      </w:rPr>
      <w:t xml:space="preserve"> -</w:t>
    </w:r>
  </w:p>
  <w:p w:rsidR="0024567B" w:rsidRPr="00CE17EA" w:rsidRDefault="0024567B" w:rsidP="00CE17EA">
    <w:pPr>
      <w:pStyle w:val="Header"/>
      <w:jc w:val="center"/>
      <w:rPr>
        <w:rFonts w:ascii="Angsana New" w:hAnsi="Angsana New"/>
        <w:sz w:val="32"/>
        <w:szCs w:val="32"/>
        <w:cs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67B" w:rsidRPr="00CE17EA" w:rsidRDefault="0024567B" w:rsidP="00CE17EA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p w:rsidR="0024567B" w:rsidRPr="00CE17EA" w:rsidRDefault="0024567B" w:rsidP="00867AB3">
    <w:pPr>
      <w:pStyle w:val="Header"/>
      <w:jc w:val="center"/>
      <w:rPr>
        <w:rFonts w:hAnsi="Times New Roman" w:cs="Times New Roman"/>
        <w:sz w:val="21"/>
        <w:szCs w:val="21"/>
      </w:rPr>
    </w:pPr>
    <w:r>
      <w:rPr>
        <w:rFonts w:hAnsi="Times New Roman" w:cstheme="minorBidi"/>
        <w:sz w:val="21"/>
        <w:szCs w:val="21"/>
      </w:rPr>
      <w:t xml:space="preserve">- </w:t>
    </w:r>
    <w:r w:rsidR="002F10C1" w:rsidRPr="00CE17EA">
      <w:rPr>
        <w:rFonts w:hAnsi="Times New Roman" w:cs="Times New Roman"/>
        <w:sz w:val="21"/>
        <w:szCs w:val="21"/>
      </w:rPr>
      <w:fldChar w:fldCharType="begin"/>
    </w:r>
    <w:r w:rsidRPr="00CE17EA">
      <w:rPr>
        <w:rFonts w:hAnsi="Times New Roman" w:cs="Times New Roman"/>
        <w:sz w:val="21"/>
        <w:szCs w:val="21"/>
      </w:rPr>
      <w:instrText xml:space="preserve"> PAGE   \* MERGEFORMAT </w:instrText>
    </w:r>
    <w:r w:rsidR="002F10C1" w:rsidRPr="00CE17EA">
      <w:rPr>
        <w:rFonts w:hAnsi="Times New Roman" w:cs="Times New Roman"/>
        <w:sz w:val="21"/>
        <w:szCs w:val="21"/>
      </w:rPr>
      <w:fldChar w:fldCharType="separate"/>
    </w:r>
    <w:r w:rsidR="005F0259">
      <w:rPr>
        <w:rFonts w:hAnsi="Times New Roman" w:cs="Times New Roman"/>
        <w:noProof/>
        <w:sz w:val="21"/>
        <w:szCs w:val="21"/>
      </w:rPr>
      <w:t>41</w:t>
    </w:r>
    <w:r w:rsidR="002F10C1" w:rsidRPr="00CE17EA">
      <w:rPr>
        <w:rFonts w:hAnsi="Times New Roman" w:cs="Times New Roman"/>
        <w:noProof/>
        <w:sz w:val="21"/>
        <w:szCs w:val="21"/>
      </w:rPr>
      <w:fldChar w:fldCharType="end"/>
    </w:r>
    <w:r>
      <w:rPr>
        <w:rFonts w:hAnsi="Times New Roman" w:cs="Times New Roman"/>
        <w:noProof/>
        <w:sz w:val="21"/>
        <w:szCs w:val="21"/>
      </w:rPr>
      <w:t xml:space="preserve"> -</w:t>
    </w:r>
  </w:p>
  <w:p w:rsidR="0024567B" w:rsidRPr="00CE17EA" w:rsidRDefault="0024567B" w:rsidP="00CE17EA">
    <w:pPr>
      <w:pStyle w:val="Header"/>
      <w:jc w:val="center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05AC0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4C0AC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91AD4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9781F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C0A22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E5ADC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3048B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7843E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C04B7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D04E3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9A5411"/>
    <w:multiLevelType w:val="multilevel"/>
    <w:tmpl w:val="544C396E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07284640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ABF611C"/>
    <w:multiLevelType w:val="multilevel"/>
    <w:tmpl w:val="90FA41A8"/>
    <w:lvl w:ilvl="0">
      <w:start w:val="3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cs="AngsanaUPC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111E53B6"/>
    <w:multiLevelType w:val="multilevel"/>
    <w:tmpl w:val="3B4AD3F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2D80A80"/>
    <w:multiLevelType w:val="hybridMultilevel"/>
    <w:tmpl w:val="EC7C10C0"/>
    <w:lvl w:ilvl="0" w:tplc="F9E088F6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6707C54"/>
    <w:multiLevelType w:val="hybridMultilevel"/>
    <w:tmpl w:val="A9AEF90E"/>
    <w:lvl w:ilvl="0" w:tplc="B04855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32"/>
        <w:szCs w:val="32"/>
      </w:rPr>
    </w:lvl>
    <w:lvl w:ilvl="1" w:tplc="493842EC">
      <w:start w:val="1"/>
      <w:numFmt w:val="decimal"/>
      <w:lvlText w:val="2.%2"/>
      <w:lvlJc w:val="left"/>
      <w:pPr>
        <w:tabs>
          <w:tab w:val="num" w:pos="1080"/>
        </w:tabs>
        <w:ind w:left="0" w:firstLine="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 w:tplc="7CCC12E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B24BE2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30AC0A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B32331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4A8145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E905AB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F080B4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8">
    <w:nsid w:val="1E0B3C8B"/>
    <w:multiLevelType w:val="hybridMultilevel"/>
    <w:tmpl w:val="D47C25DA"/>
    <w:lvl w:ilvl="0" w:tplc="DBD6399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21D5165B"/>
    <w:multiLevelType w:val="hybridMultilevel"/>
    <w:tmpl w:val="4634A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19F59E5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4363B43"/>
    <w:multiLevelType w:val="multilevel"/>
    <w:tmpl w:val="A5B6B6DC"/>
    <w:lvl w:ilvl="0">
      <w:start w:val="10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>
    <w:nsid w:val="398270F4"/>
    <w:multiLevelType w:val="hybridMultilevel"/>
    <w:tmpl w:val="1DBAB908"/>
    <w:lvl w:ilvl="0" w:tplc="F49821E8">
      <w:start w:val="104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DA5518"/>
    <w:multiLevelType w:val="multilevel"/>
    <w:tmpl w:val="544C396E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7">
    <w:nsid w:val="415C2CC6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>
    <w:nsid w:val="467E1CA8"/>
    <w:multiLevelType w:val="hybridMultilevel"/>
    <w:tmpl w:val="40C0867A"/>
    <w:lvl w:ilvl="0" w:tplc="CF908098">
      <w:start w:val="10"/>
      <w:numFmt w:val="bullet"/>
      <w:lvlText w:val="-"/>
      <w:lvlJc w:val="left"/>
      <w:pPr>
        <w:tabs>
          <w:tab w:val="num" w:pos="1627"/>
        </w:tabs>
        <w:ind w:left="1627" w:hanging="360"/>
      </w:pPr>
      <w:rPr>
        <w:rFonts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9">
    <w:nsid w:val="4C825629"/>
    <w:multiLevelType w:val="hybridMultilevel"/>
    <w:tmpl w:val="30187DC4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586B3D24"/>
    <w:multiLevelType w:val="multilevel"/>
    <w:tmpl w:val="F7AE71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/>
        <w:bCs w:val="0"/>
      </w:rPr>
    </w:lvl>
    <w:lvl w:ilvl="2">
      <w:start w:val="1"/>
      <w:numFmt w:val="upperLetter"/>
      <w:lvlText w:val="%1.%2.%3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  <w:b w:val="0"/>
      </w:rPr>
    </w:lvl>
  </w:abstractNum>
  <w:abstractNum w:abstractNumId="32">
    <w:nsid w:val="5FD37C57"/>
    <w:multiLevelType w:val="multilevel"/>
    <w:tmpl w:val="19DC5B74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3">
    <w:nsid w:val="625A59F6"/>
    <w:multiLevelType w:val="hybridMultilevel"/>
    <w:tmpl w:val="FB524424"/>
    <w:lvl w:ilvl="0" w:tplc="42D8C24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62CB5D8F"/>
    <w:multiLevelType w:val="hybridMultilevel"/>
    <w:tmpl w:val="FCD4E2F4"/>
    <w:lvl w:ilvl="0" w:tplc="E800F4C6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3DC298D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3C13E4"/>
    <w:multiLevelType w:val="hybridMultilevel"/>
    <w:tmpl w:val="468A85F4"/>
    <w:lvl w:ilvl="0" w:tplc="A95810D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84378C"/>
    <w:multiLevelType w:val="hybridMultilevel"/>
    <w:tmpl w:val="7AD0F90C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081934"/>
    <w:multiLevelType w:val="hybridMultilevel"/>
    <w:tmpl w:val="19DC5B74"/>
    <w:lvl w:ilvl="0" w:tplc="0409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9">
    <w:nsid w:val="72561F39"/>
    <w:multiLevelType w:val="hybridMultilevel"/>
    <w:tmpl w:val="90B88F68"/>
    <w:lvl w:ilvl="0" w:tplc="CB02BB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cs="AngsanaUPC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42">
    <w:nsid w:val="73781F49"/>
    <w:multiLevelType w:val="multilevel"/>
    <w:tmpl w:val="E6D2AC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4147DE9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3F6EFA"/>
    <w:multiLevelType w:val="multilevel"/>
    <w:tmpl w:val="544C396E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6">
    <w:nsid w:val="7D5156D3"/>
    <w:multiLevelType w:val="hybridMultilevel"/>
    <w:tmpl w:val="18C6C56A"/>
    <w:lvl w:ilvl="0" w:tplc="6B7A867E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6"/>
  </w:num>
  <w:num w:numId="2">
    <w:abstractNumId w:val="30"/>
  </w:num>
  <w:num w:numId="3">
    <w:abstractNumId w:val="41"/>
  </w:num>
  <w:num w:numId="4">
    <w:abstractNumId w:val="20"/>
  </w:num>
  <w:num w:numId="5">
    <w:abstractNumId w:val="43"/>
  </w:num>
  <w:num w:numId="6">
    <w:abstractNumId w:val="13"/>
  </w:num>
  <w:num w:numId="7">
    <w:abstractNumId w:val="4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33"/>
  </w:num>
  <w:num w:numId="21">
    <w:abstractNumId w:val="11"/>
  </w:num>
  <w:num w:numId="22">
    <w:abstractNumId w:val="35"/>
  </w:num>
  <w:num w:numId="23">
    <w:abstractNumId w:val="22"/>
  </w:num>
  <w:num w:numId="24">
    <w:abstractNumId w:val="37"/>
  </w:num>
  <w:num w:numId="25">
    <w:abstractNumId w:val="45"/>
  </w:num>
  <w:num w:numId="26">
    <w:abstractNumId w:val="42"/>
  </w:num>
  <w:num w:numId="27">
    <w:abstractNumId w:val="25"/>
  </w:num>
  <w:num w:numId="28">
    <w:abstractNumId w:val="10"/>
  </w:num>
  <w:num w:numId="29">
    <w:abstractNumId w:val="38"/>
  </w:num>
  <w:num w:numId="30">
    <w:abstractNumId w:val="32"/>
  </w:num>
  <w:num w:numId="31">
    <w:abstractNumId w:val="23"/>
  </w:num>
  <w:num w:numId="32">
    <w:abstractNumId w:val="34"/>
  </w:num>
  <w:num w:numId="33">
    <w:abstractNumId w:val="47"/>
  </w:num>
  <w:num w:numId="34">
    <w:abstractNumId w:val="39"/>
  </w:num>
  <w:num w:numId="35">
    <w:abstractNumId w:val="36"/>
  </w:num>
  <w:num w:numId="36">
    <w:abstractNumId w:val="15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12"/>
  </w:num>
  <w:num w:numId="40">
    <w:abstractNumId w:val="46"/>
  </w:num>
  <w:num w:numId="41">
    <w:abstractNumId w:val="24"/>
  </w:num>
  <w:num w:numId="42">
    <w:abstractNumId w:val="18"/>
  </w:num>
  <w:num w:numId="43">
    <w:abstractNumId w:val="27"/>
  </w:num>
  <w:num w:numId="44">
    <w:abstractNumId w:val="16"/>
  </w:num>
  <w:num w:numId="45">
    <w:abstractNumId w:val="21"/>
  </w:num>
  <w:num w:numId="46">
    <w:abstractNumId w:val="14"/>
  </w:num>
  <w:num w:numId="47">
    <w:abstractNumId w:val="31"/>
  </w:num>
  <w:num w:numId="48">
    <w:abstractNumId w:val="29"/>
  </w:num>
  <w:num w:numId="49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attachedTemplate r:id="rId1"/>
  <w:stylePaneFormatFilter w:val="3F01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pos w:val="sectEnd"/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docVars>
    <w:docVar w:name="__Grammarly_42____i" w:val="H4sIAAAAAAAEAKtWckksSQxILCpxzi/NK1GyMqwFAAEhoTITAAAA"/>
    <w:docVar w:name="__Grammarly_42___1" w:val="H4sIAAAAAAAEAKtWcslP9kxRslIyNDa0tDA3MTM2NbIwMjY3NDZQ0lEKTi0uzszPAykwrAUAeSmX9ywAAAA="/>
    <w:docVar w:name="IPSpeechSession$" w:val="FALSE"/>
    <w:docVar w:name="IPSpeechSessionSaved$" w:val="FALSE"/>
  </w:docVars>
  <w:rsids>
    <w:rsidRoot w:val="00DB7440"/>
    <w:rsid w:val="000001B3"/>
    <w:rsid w:val="000005D0"/>
    <w:rsid w:val="00000758"/>
    <w:rsid w:val="0000080B"/>
    <w:rsid w:val="00001D12"/>
    <w:rsid w:val="00001EF2"/>
    <w:rsid w:val="000021DE"/>
    <w:rsid w:val="00002506"/>
    <w:rsid w:val="0000288E"/>
    <w:rsid w:val="00002AE8"/>
    <w:rsid w:val="00002B08"/>
    <w:rsid w:val="00002B3F"/>
    <w:rsid w:val="00002BFE"/>
    <w:rsid w:val="00002F2E"/>
    <w:rsid w:val="00003642"/>
    <w:rsid w:val="000036F0"/>
    <w:rsid w:val="000038F5"/>
    <w:rsid w:val="00003C62"/>
    <w:rsid w:val="000049B9"/>
    <w:rsid w:val="00004B08"/>
    <w:rsid w:val="000061AF"/>
    <w:rsid w:val="0000642B"/>
    <w:rsid w:val="0000686B"/>
    <w:rsid w:val="00006AB4"/>
    <w:rsid w:val="00007B4C"/>
    <w:rsid w:val="00010254"/>
    <w:rsid w:val="00010303"/>
    <w:rsid w:val="000108AC"/>
    <w:rsid w:val="00010E21"/>
    <w:rsid w:val="00010E90"/>
    <w:rsid w:val="00011C18"/>
    <w:rsid w:val="000124AE"/>
    <w:rsid w:val="000126E2"/>
    <w:rsid w:val="000129CD"/>
    <w:rsid w:val="00012C86"/>
    <w:rsid w:val="000140FF"/>
    <w:rsid w:val="00014238"/>
    <w:rsid w:val="000143A5"/>
    <w:rsid w:val="000147EA"/>
    <w:rsid w:val="0001504B"/>
    <w:rsid w:val="00015532"/>
    <w:rsid w:val="00016122"/>
    <w:rsid w:val="00016123"/>
    <w:rsid w:val="00016282"/>
    <w:rsid w:val="0001688C"/>
    <w:rsid w:val="00016CEC"/>
    <w:rsid w:val="00016F8A"/>
    <w:rsid w:val="00017374"/>
    <w:rsid w:val="00017526"/>
    <w:rsid w:val="000178DF"/>
    <w:rsid w:val="000179AA"/>
    <w:rsid w:val="00017F00"/>
    <w:rsid w:val="0002005C"/>
    <w:rsid w:val="000219A6"/>
    <w:rsid w:val="00023CEA"/>
    <w:rsid w:val="000241FF"/>
    <w:rsid w:val="000242CD"/>
    <w:rsid w:val="0002460F"/>
    <w:rsid w:val="0002475D"/>
    <w:rsid w:val="00025321"/>
    <w:rsid w:val="0002540E"/>
    <w:rsid w:val="00025413"/>
    <w:rsid w:val="00025457"/>
    <w:rsid w:val="00026656"/>
    <w:rsid w:val="00026853"/>
    <w:rsid w:val="00026FBA"/>
    <w:rsid w:val="00027454"/>
    <w:rsid w:val="00027499"/>
    <w:rsid w:val="00027850"/>
    <w:rsid w:val="00027FBC"/>
    <w:rsid w:val="000303BB"/>
    <w:rsid w:val="000304E7"/>
    <w:rsid w:val="00030527"/>
    <w:rsid w:val="00030B6B"/>
    <w:rsid w:val="000310DF"/>
    <w:rsid w:val="000313F9"/>
    <w:rsid w:val="00031AAD"/>
    <w:rsid w:val="00031B61"/>
    <w:rsid w:val="00031DF3"/>
    <w:rsid w:val="000321E9"/>
    <w:rsid w:val="0003252A"/>
    <w:rsid w:val="000325CE"/>
    <w:rsid w:val="000334DA"/>
    <w:rsid w:val="0003356D"/>
    <w:rsid w:val="000339B6"/>
    <w:rsid w:val="0003419C"/>
    <w:rsid w:val="00034C80"/>
    <w:rsid w:val="00035348"/>
    <w:rsid w:val="00035DF6"/>
    <w:rsid w:val="0003645C"/>
    <w:rsid w:val="0003655A"/>
    <w:rsid w:val="00036648"/>
    <w:rsid w:val="00036679"/>
    <w:rsid w:val="000366BF"/>
    <w:rsid w:val="00036AF1"/>
    <w:rsid w:val="0003720F"/>
    <w:rsid w:val="00037437"/>
    <w:rsid w:val="00040C72"/>
    <w:rsid w:val="00041450"/>
    <w:rsid w:val="000418BB"/>
    <w:rsid w:val="00041A4D"/>
    <w:rsid w:val="00041E65"/>
    <w:rsid w:val="00041F07"/>
    <w:rsid w:val="00042292"/>
    <w:rsid w:val="0004230F"/>
    <w:rsid w:val="00042394"/>
    <w:rsid w:val="0004286E"/>
    <w:rsid w:val="00042BEA"/>
    <w:rsid w:val="00042D11"/>
    <w:rsid w:val="00043A01"/>
    <w:rsid w:val="00043CF6"/>
    <w:rsid w:val="000440FB"/>
    <w:rsid w:val="00044C07"/>
    <w:rsid w:val="00045386"/>
    <w:rsid w:val="00045A05"/>
    <w:rsid w:val="00045F11"/>
    <w:rsid w:val="00047351"/>
    <w:rsid w:val="000475A3"/>
    <w:rsid w:val="00050274"/>
    <w:rsid w:val="00050302"/>
    <w:rsid w:val="00050ABF"/>
    <w:rsid w:val="00050E1F"/>
    <w:rsid w:val="0005193B"/>
    <w:rsid w:val="000525B1"/>
    <w:rsid w:val="000532F8"/>
    <w:rsid w:val="00053C0E"/>
    <w:rsid w:val="00053C1A"/>
    <w:rsid w:val="0005421E"/>
    <w:rsid w:val="0005428E"/>
    <w:rsid w:val="00054441"/>
    <w:rsid w:val="000546D2"/>
    <w:rsid w:val="00054FE8"/>
    <w:rsid w:val="000552F5"/>
    <w:rsid w:val="00055364"/>
    <w:rsid w:val="00055454"/>
    <w:rsid w:val="0005550D"/>
    <w:rsid w:val="000559E6"/>
    <w:rsid w:val="00055DA8"/>
    <w:rsid w:val="0005622A"/>
    <w:rsid w:val="00056BF4"/>
    <w:rsid w:val="00057AB6"/>
    <w:rsid w:val="00057AEC"/>
    <w:rsid w:val="000602AE"/>
    <w:rsid w:val="00060BD1"/>
    <w:rsid w:val="00060F62"/>
    <w:rsid w:val="0006105B"/>
    <w:rsid w:val="000617A8"/>
    <w:rsid w:val="00061A09"/>
    <w:rsid w:val="00061C68"/>
    <w:rsid w:val="00062092"/>
    <w:rsid w:val="0006288C"/>
    <w:rsid w:val="00062A39"/>
    <w:rsid w:val="00062B13"/>
    <w:rsid w:val="00062FBE"/>
    <w:rsid w:val="000634A1"/>
    <w:rsid w:val="00064534"/>
    <w:rsid w:val="00065565"/>
    <w:rsid w:val="00065C8D"/>
    <w:rsid w:val="00066359"/>
    <w:rsid w:val="000670FE"/>
    <w:rsid w:val="000673D1"/>
    <w:rsid w:val="0006788B"/>
    <w:rsid w:val="00067B51"/>
    <w:rsid w:val="00070135"/>
    <w:rsid w:val="00070E6C"/>
    <w:rsid w:val="0007130F"/>
    <w:rsid w:val="00071811"/>
    <w:rsid w:val="00071954"/>
    <w:rsid w:val="00071B23"/>
    <w:rsid w:val="00072007"/>
    <w:rsid w:val="0007229D"/>
    <w:rsid w:val="000723E5"/>
    <w:rsid w:val="0007334D"/>
    <w:rsid w:val="00074040"/>
    <w:rsid w:val="000742C2"/>
    <w:rsid w:val="00074BE1"/>
    <w:rsid w:val="000755BE"/>
    <w:rsid w:val="00075B7E"/>
    <w:rsid w:val="00075CF6"/>
    <w:rsid w:val="000772A5"/>
    <w:rsid w:val="0007768E"/>
    <w:rsid w:val="00077C96"/>
    <w:rsid w:val="00077CFC"/>
    <w:rsid w:val="0008023A"/>
    <w:rsid w:val="00080D24"/>
    <w:rsid w:val="00081365"/>
    <w:rsid w:val="00082226"/>
    <w:rsid w:val="000826E6"/>
    <w:rsid w:val="00082CAB"/>
    <w:rsid w:val="00082F79"/>
    <w:rsid w:val="000830E2"/>
    <w:rsid w:val="000830F8"/>
    <w:rsid w:val="00083152"/>
    <w:rsid w:val="00083291"/>
    <w:rsid w:val="000844E1"/>
    <w:rsid w:val="00084F68"/>
    <w:rsid w:val="000850BF"/>
    <w:rsid w:val="00085ABB"/>
    <w:rsid w:val="00085C56"/>
    <w:rsid w:val="00086238"/>
    <w:rsid w:val="000862F2"/>
    <w:rsid w:val="000866EA"/>
    <w:rsid w:val="00086C9F"/>
    <w:rsid w:val="00086E9A"/>
    <w:rsid w:val="00090283"/>
    <w:rsid w:val="00090A11"/>
    <w:rsid w:val="00091CDF"/>
    <w:rsid w:val="00092834"/>
    <w:rsid w:val="00092889"/>
    <w:rsid w:val="00093251"/>
    <w:rsid w:val="00093FB8"/>
    <w:rsid w:val="00094179"/>
    <w:rsid w:val="00094364"/>
    <w:rsid w:val="00094873"/>
    <w:rsid w:val="00095253"/>
    <w:rsid w:val="00095344"/>
    <w:rsid w:val="00095B49"/>
    <w:rsid w:val="00095BDB"/>
    <w:rsid w:val="000962E6"/>
    <w:rsid w:val="00097ED8"/>
    <w:rsid w:val="000A0729"/>
    <w:rsid w:val="000A0EFE"/>
    <w:rsid w:val="000A10C5"/>
    <w:rsid w:val="000A1EB5"/>
    <w:rsid w:val="000A20CC"/>
    <w:rsid w:val="000A295A"/>
    <w:rsid w:val="000A2B46"/>
    <w:rsid w:val="000A3521"/>
    <w:rsid w:val="000A4BF2"/>
    <w:rsid w:val="000A51BB"/>
    <w:rsid w:val="000A52D3"/>
    <w:rsid w:val="000A55EE"/>
    <w:rsid w:val="000A586D"/>
    <w:rsid w:val="000A5C86"/>
    <w:rsid w:val="000A5FE8"/>
    <w:rsid w:val="000A62EA"/>
    <w:rsid w:val="000A7482"/>
    <w:rsid w:val="000A74F7"/>
    <w:rsid w:val="000A76BB"/>
    <w:rsid w:val="000A7BCE"/>
    <w:rsid w:val="000B017B"/>
    <w:rsid w:val="000B067A"/>
    <w:rsid w:val="000B07FC"/>
    <w:rsid w:val="000B0B93"/>
    <w:rsid w:val="000B0E73"/>
    <w:rsid w:val="000B0F93"/>
    <w:rsid w:val="000B2100"/>
    <w:rsid w:val="000B22EC"/>
    <w:rsid w:val="000B2466"/>
    <w:rsid w:val="000B2634"/>
    <w:rsid w:val="000B3040"/>
    <w:rsid w:val="000B316B"/>
    <w:rsid w:val="000B3424"/>
    <w:rsid w:val="000B3673"/>
    <w:rsid w:val="000B3BB2"/>
    <w:rsid w:val="000B3EF4"/>
    <w:rsid w:val="000B430B"/>
    <w:rsid w:val="000B447A"/>
    <w:rsid w:val="000B44A0"/>
    <w:rsid w:val="000B49C2"/>
    <w:rsid w:val="000B4CFA"/>
    <w:rsid w:val="000B4D61"/>
    <w:rsid w:val="000B4ECC"/>
    <w:rsid w:val="000B5775"/>
    <w:rsid w:val="000B5AF1"/>
    <w:rsid w:val="000B5FD4"/>
    <w:rsid w:val="000B607C"/>
    <w:rsid w:val="000B6FD9"/>
    <w:rsid w:val="000B7794"/>
    <w:rsid w:val="000B796B"/>
    <w:rsid w:val="000B796F"/>
    <w:rsid w:val="000B7AD9"/>
    <w:rsid w:val="000C0FBD"/>
    <w:rsid w:val="000C18D6"/>
    <w:rsid w:val="000C274C"/>
    <w:rsid w:val="000C2A23"/>
    <w:rsid w:val="000C40A6"/>
    <w:rsid w:val="000C42B2"/>
    <w:rsid w:val="000C4A2F"/>
    <w:rsid w:val="000C542E"/>
    <w:rsid w:val="000C6B8E"/>
    <w:rsid w:val="000C6F02"/>
    <w:rsid w:val="000C7386"/>
    <w:rsid w:val="000C752A"/>
    <w:rsid w:val="000C76BB"/>
    <w:rsid w:val="000C76C5"/>
    <w:rsid w:val="000D133A"/>
    <w:rsid w:val="000D14DE"/>
    <w:rsid w:val="000D153C"/>
    <w:rsid w:val="000D1A65"/>
    <w:rsid w:val="000D2048"/>
    <w:rsid w:val="000D2266"/>
    <w:rsid w:val="000D2478"/>
    <w:rsid w:val="000D2AC7"/>
    <w:rsid w:val="000D2AD5"/>
    <w:rsid w:val="000D312D"/>
    <w:rsid w:val="000D32B3"/>
    <w:rsid w:val="000D3796"/>
    <w:rsid w:val="000D42F3"/>
    <w:rsid w:val="000D48ED"/>
    <w:rsid w:val="000D50AE"/>
    <w:rsid w:val="000D61B8"/>
    <w:rsid w:val="000D79BA"/>
    <w:rsid w:val="000D7A59"/>
    <w:rsid w:val="000D7C96"/>
    <w:rsid w:val="000E15A3"/>
    <w:rsid w:val="000E2751"/>
    <w:rsid w:val="000E2EEC"/>
    <w:rsid w:val="000E35E4"/>
    <w:rsid w:val="000E3A62"/>
    <w:rsid w:val="000E435F"/>
    <w:rsid w:val="000E4FC7"/>
    <w:rsid w:val="000E5212"/>
    <w:rsid w:val="000E59C0"/>
    <w:rsid w:val="000E5CA7"/>
    <w:rsid w:val="000E5D0A"/>
    <w:rsid w:val="000E64E5"/>
    <w:rsid w:val="000E7156"/>
    <w:rsid w:val="000E7201"/>
    <w:rsid w:val="000E7407"/>
    <w:rsid w:val="000E760D"/>
    <w:rsid w:val="000E7804"/>
    <w:rsid w:val="000E78CB"/>
    <w:rsid w:val="000E7C33"/>
    <w:rsid w:val="000F0459"/>
    <w:rsid w:val="000F0572"/>
    <w:rsid w:val="000F0C75"/>
    <w:rsid w:val="000F1285"/>
    <w:rsid w:val="000F12F6"/>
    <w:rsid w:val="000F1AB1"/>
    <w:rsid w:val="000F2210"/>
    <w:rsid w:val="000F2640"/>
    <w:rsid w:val="000F282C"/>
    <w:rsid w:val="000F2AD9"/>
    <w:rsid w:val="000F320E"/>
    <w:rsid w:val="000F39DD"/>
    <w:rsid w:val="000F3AAA"/>
    <w:rsid w:val="000F3BDB"/>
    <w:rsid w:val="000F4BEE"/>
    <w:rsid w:val="000F5931"/>
    <w:rsid w:val="000F5EB6"/>
    <w:rsid w:val="000F6956"/>
    <w:rsid w:val="000F7056"/>
    <w:rsid w:val="000F730E"/>
    <w:rsid w:val="0010040C"/>
    <w:rsid w:val="00101CA1"/>
    <w:rsid w:val="0010229F"/>
    <w:rsid w:val="0010285B"/>
    <w:rsid w:val="00103A79"/>
    <w:rsid w:val="00104795"/>
    <w:rsid w:val="001048B1"/>
    <w:rsid w:val="00104CE5"/>
    <w:rsid w:val="00105A02"/>
    <w:rsid w:val="00105C42"/>
    <w:rsid w:val="00105F8B"/>
    <w:rsid w:val="001061CF"/>
    <w:rsid w:val="0010665A"/>
    <w:rsid w:val="00106A82"/>
    <w:rsid w:val="001073A6"/>
    <w:rsid w:val="0010764B"/>
    <w:rsid w:val="00110101"/>
    <w:rsid w:val="00110324"/>
    <w:rsid w:val="001106CA"/>
    <w:rsid w:val="00111844"/>
    <w:rsid w:val="00112189"/>
    <w:rsid w:val="001124BC"/>
    <w:rsid w:val="001126F9"/>
    <w:rsid w:val="00112AE1"/>
    <w:rsid w:val="00112EF0"/>
    <w:rsid w:val="00113787"/>
    <w:rsid w:val="00114255"/>
    <w:rsid w:val="00114659"/>
    <w:rsid w:val="00114C7C"/>
    <w:rsid w:val="001159D2"/>
    <w:rsid w:val="00115BD2"/>
    <w:rsid w:val="00117AF3"/>
    <w:rsid w:val="001205B0"/>
    <w:rsid w:val="001208E4"/>
    <w:rsid w:val="00121143"/>
    <w:rsid w:val="0012151A"/>
    <w:rsid w:val="00121544"/>
    <w:rsid w:val="00122CEE"/>
    <w:rsid w:val="00123329"/>
    <w:rsid w:val="00123885"/>
    <w:rsid w:val="00123EBB"/>
    <w:rsid w:val="00125040"/>
    <w:rsid w:val="001264C7"/>
    <w:rsid w:val="00126578"/>
    <w:rsid w:val="00126897"/>
    <w:rsid w:val="00126D45"/>
    <w:rsid w:val="00126FE8"/>
    <w:rsid w:val="001272DF"/>
    <w:rsid w:val="0012751D"/>
    <w:rsid w:val="001275BF"/>
    <w:rsid w:val="001277F3"/>
    <w:rsid w:val="0013119C"/>
    <w:rsid w:val="001313AC"/>
    <w:rsid w:val="001314E1"/>
    <w:rsid w:val="00131560"/>
    <w:rsid w:val="00131C03"/>
    <w:rsid w:val="001321DC"/>
    <w:rsid w:val="00132361"/>
    <w:rsid w:val="00132492"/>
    <w:rsid w:val="001328F8"/>
    <w:rsid w:val="00133B39"/>
    <w:rsid w:val="00134511"/>
    <w:rsid w:val="001347A1"/>
    <w:rsid w:val="00134F1F"/>
    <w:rsid w:val="001354AA"/>
    <w:rsid w:val="00136308"/>
    <w:rsid w:val="00136434"/>
    <w:rsid w:val="0013670E"/>
    <w:rsid w:val="00136AEA"/>
    <w:rsid w:val="00140372"/>
    <w:rsid w:val="001408EB"/>
    <w:rsid w:val="00140A47"/>
    <w:rsid w:val="00140E87"/>
    <w:rsid w:val="00141BA5"/>
    <w:rsid w:val="00141DD4"/>
    <w:rsid w:val="001442E9"/>
    <w:rsid w:val="0014496C"/>
    <w:rsid w:val="00144D04"/>
    <w:rsid w:val="00144DFC"/>
    <w:rsid w:val="00145010"/>
    <w:rsid w:val="001456BE"/>
    <w:rsid w:val="00146345"/>
    <w:rsid w:val="00150B8D"/>
    <w:rsid w:val="001517E4"/>
    <w:rsid w:val="00152B42"/>
    <w:rsid w:val="001531AE"/>
    <w:rsid w:val="001537F1"/>
    <w:rsid w:val="0015396F"/>
    <w:rsid w:val="00153C9C"/>
    <w:rsid w:val="00154782"/>
    <w:rsid w:val="00154FDE"/>
    <w:rsid w:val="001553B8"/>
    <w:rsid w:val="00155704"/>
    <w:rsid w:val="00155CBC"/>
    <w:rsid w:val="00156435"/>
    <w:rsid w:val="00157780"/>
    <w:rsid w:val="00157CEF"/>
    <w:rsid w:val="00160092"/>
    <w:rsid w:val="00160435"/>
    <w:rsid w:val="0016054F"/>
    <w:rsid w:val="001609B2"/>
    <w:rsid w:val="00160A5C"/>
    <w:rsid w:val="00160B9E"/>
    <w:rsid w:val="00160C07"/>
    <w:rsid w:val="001615C6"/>
    <w:rsid w:val="00161721"/>
    <w:rsid w:val="001620DB"/>
    <w:rsid w:val="001632CA"/>
    <w:rsid w:val="001633A3"/>
    <w:rsid w:val="00163789"/>
    <w:rsid w:val="001637C7"/>
    <w:rsid w:val="001643BE"/>
    <w:rsid w:val="00164A7C"/>
    <w:rsid w:val="00164BDC"/>
    <w:rsid w:val="00164EDB"/>
    <w:rsid w:val="001650AE"/>
    <w:rsid w:val="001657D1"/>
    <w:rsid w:val="00166BF5"/>
    <w:rsid w:val="00166E34"/>
    <w:rsid w:val="00167DBC"/>
    <w:rsid w:val="00170221"/>
    <w:rsid w:val="0017037C"/>
    <w:rsid w:val="00170A5B"/>
    <w:rsid w:val="00170C9F"/>
    <w:rsid w:val="00170D50"/>
    <w:rsid w:val="00170D87"/>
    <w:rsid w:val="00170E84"/>
    <w:rsid w:val="0017182C"/>
    <w:rsid w:val="00171C4B"/>
    <w:rsid w:val="00172333"/>
    <w:rsid w:val="001733C8"/>
    <w:rsid w:val="00173576"/>
    <w:rsid w:val="00173D43"/>
    <w:rsid w:val="00173D76"/>
    <w:rsid w:val="0017479C"/>
    <w:rsid w:val="001754CC"/>
    <w:rsid w:val="00175A6F"/>
    <w:rsid w:val="00175DF8"/>
    <w:rsid w:val="00176D8F"/>
    <w:rsid w:val="00176E8B"/>
    <w:rsid w:val="00177391"/>
    <w:rsid w:val="00177841"/>
    <w:rsid w:val="00181100"/>
    <w:rsid w:val="001814B5"/>
    <w:rsid w:val="0018169A"/>
    <w:rsid w:val="001817A8"/>
    <w:rsid w:val="001818A1"/>
    <w:rsid w:val="001825B5"/>
    <w:rsid w:val="00183534"/>
    <w:rsid w:val="0018355B"/>
    <w:rsid w:val="00183C72"/>
    <w:rsid w:val="00183D65"/>
    <w:rsid w:val="00184255"/>
    <w:rsid w:val="001842AE"/>
    <w:rsid w:val="00184592"/>
    <w:rsid w:val="00184BE4"/>
    <w:rsid w:val="00185F12"/>
    <w:rsid w:val="00186EDA"/>
    <w:rsid w:val="0018700B"/>
    <w:rsid w:val="0018711A"/>
    <w:rsid w:val="001871FA"/>
    <w:rsid w:val="00187226"/>
    <w:rsid w:val="001909ED"/>
    <w:rsid w:val="00190F09"/>
    <w:rsid w:val="0019127C"/>
    <w:rsid w:val="001914F2"/>
    <w:rsid w:val="00191BCB"/>
    <w:rsid w:val="00191C0A"/>
    <w:rsid w:val="00191F4D"/>
    <w:rsid w:val="00192678"/>
    <w:rsid w:val="00192EF3"/>
    <w:rsid w:val="00192F71"/>
    <w:rsid w:val="00192FDE"/>
    <w:rsid w:val="001932D3"/>
    <w:rsid w:val="00193782"/>
    <w:rsid w:val="00193D61"/>
    <w:rsid w:val="00194B12"/>
    <w:rsid w:val="00195098"/>
    <w:rsid w:val="00196048"/>
    <w:rsid w:val="00196574"/>
    <w:rsid w:val="001966CF"/>
    <w:rsid w:val="001969FC"/>
    <w:rsid w:val="00196BC0"/>
    <w:rsid w:val="00196EF0"/>
    <w:rsid w:val="001974F3"/>
    <w:rsid w:val="00197BC1"/>
    <w:rsid w:val="00197C13"/>
    <w:rsid w:val="001A0415"/>
    <w:rsid w:val="001A1040"/>
    <w:rsid w:val="001A163D"/>
    <w:rsid w:val="001A2818"/>
    <w:rsid w:val="001A3158"/>
    <w:rsid w:val="001A4898"/>
    <w:rsid w:val="001A4F6E"/>
    <w:rsid w:val="001A57B7"/>
    <w:rsid w:val="001A6171"/>
    <w:rsid w:val="001A6679"/>
    <w:rsid w:val="001A6B05"/>
    <w:rsid w:val="001A75DA"/>
    <w:rsid w:val="001A7DE6"/>
    <w:rsid w:val="001A7F21"/>
    <w:rsid w:val="001B051E"/>
    <w:rsid w:val="001B1024"/>
    <w:rsid w:val="001B2833"/>
    <w:rsid w:val="001B2941"/>
    <w:rsid w:val="001B2D2D"/>
    <w:rsid w:val="001B349D"/>
    <w:rsid w:val="001B36A7"/>
    <w:rsid w:val="001B378A"/>
    <w:rsid w:val="001B3F35"/>
    <w:rsid w:val="001B58A6"/>
    <w:rsid w:val="001B6474"/>
    <w:rsid w:val="001B6A00"/>
    <w:rsid w:val="001B6EFA"/>
    <w:rsid w:val="001B72D9"/>
    <w:rsid w:val="001B7AE2"/>
    <w:rsid w:val="001B7E07"/>
    <w:rsid w:val="001C0683"/>
    <w:rsid w:val="001C0C18"/>
    <w:rsid w:val="001C12B3"/>
    <w:rsid w:val="001C188D"/>
    <w:rsid w:val="001C1BD8"/>
    <w:rsid w:val="001C21C8"/>
    <w:rsid w:val="001C2CA4"/>
    <w:rsid w:val="001C357C"/>
    <w:rsid w:val="001C3C5B"/>
    <w:rsid w:val="001C3CBA"/>
    <w:rsid w:val="001C3F99"/>
    <w:rsid w:val="001C4075"/>
    <w:rsid w:val="001C4770"/>
    <w:rsid w:val="001C5275"/>
    <w:rsid w:val="001C5280"/>
    <w:rsid w:val="001C549B"/>
    <w:rsid w:val="001C5728"/>
    <w:rsid w:val="001C6B2E"/>
    <w:rsid w:val="001C6E64"/>
    <w:rsid w:val="001C6F74"/>
    <w:rsid w:val="001C70E5"/>
    <w:rsid w:val="001C7664"/>
    <w:rsid w:val="001C79E5"/>
    <w:rsid w:val="001D072C"/>
    <w:rsid w:val="001D09DD"/>
    <w:rsid w:val="001D15B3"/>
    <w:rsid w:val="001D248B"/>
    <w:rsid w:val="001D294A"/>
    <w:rsid w:val="001D2ADF"/>
    <w:rsid w:val="001D30E2"/>
    <w:rsid w:val="001D4416"/>
    <w:rsid w:val="001D50D0"/>
    <w:rsid w:val="001D58CA"/>
    <w:rsid w:val="001D5DBB"/>
    <w:rsid w:val="001D5FD0"/>
    <w:rsid w:val="001D60F2"/>
    <w:rsid w:val="001D6284"/>
    <w:rsid w:val="001D71D5"/>
    <w:rsid w:val="001D737B"/>
    <w:rsid w:val="001E0480"/>
    <w:rsid w:val="001E0F55"/>
    <w:rsid w:val="001E0F5E"/>
    <w:rsid w:val="001E10B8"/>
    <w:rsid w:val="001E1120"/>
    <w:rsid w:val="001E197D"/>
    <w:rsid w:val="001E1CBE"/>
    <w:rsid w:val="001E1FC2"/>
    <w:rsid w:val="001E240F"/>
    <w:rsid w:val="001E2817"/>
    <w:rsid w:val="001E290E"/>
    <w:rsid w:val="001E2F8C"/>
    <w:rsid w:val="001E34ED"/>
    <w:rsid w:val="001E383C"/>
    <w:rsid w:val="001E3B1E"/>
    <w:rsid w:val="001E405D"/>
    <w:rsid w:val="001E4969"/>
    <w:rsid w:val="001E4B94"/>
    <w:rsid w:val="001E4CF9"/>
    <w:rsid w:val="001E5198"/>
    <w:rsid w:val="001E56FE"/>
    <w:rsid w:val="001E5EDE"/>
    <w:rsid w:val="001E6533"/>
    <w:rsid w:val="001E6A85"/>
    <w:rsid w:val="001E6C93"/>
    <w:rsid w:val="001E6CEE"/>
    <w:rsid w:val="001E6EB5"/>
    <w:rsid w:val="001E7360"/>
    <w:rsid w:val="001F04AE"/>
    <w:rsid w:val="001F0C87"/>
    <w:rsid w:val="001F1004"/>
    <w:rsid w:val="001F118A"/>
    <w:rsid w:val="001F2327"/>
    <w:rsid w:val="001F25A4"/>
    <w:rsid w:val="001F2775"/>
    <w:rsid w:val="001F3586"/>
    <w:rsid w:val="001F35DC"/>
    <w:rsid w:val="001F3923"/>
    <w:rsid w:val="001F3973"/>
    <w:rsid w:val="001F39DD"/>
    <w:rsid w:val="001F3B9D"/>
    <w:rsid w:val="001F3CB7"/>
    <w:rsid w:val="001F4B03"/>
    <w:rsid w:val="001F4CB3"/>
    <w:rsid w:val="001F5244"/>
    <w:rsid w:val="001F52A3"/>
    <w:rsid w:val="001F5872"/>
    <w:rsid w:val="001F610C"/>
    <w:rsid w:val="001F7BFA"/>
    <w:rsid w:val="00200952"/>
    <w:rsid w:val="0020122D"/>
    <w:rsid w:val="0020154E"/>
    <w:rsid w:val="00201DB7"/>
    <w:rsid w:val="00202568"/>
    <w:rsid w:val="002027F3"/>
    <w:rsid w:val="00202FC9"/>
    <w:rsid w:val="00203617"/>
    <w:rsid w:val="00203A77"/>
    <w:rsid w:val="0020439F"/>
    <w:rsid w:val="00205A62"/>
    <w:rsid w:val="0020653C"/>
    <w:rsid w:val="00206F95"/>
    <w:rsid w:val="00210BC7"/>
    <w:rsid w:val="00210EBF"/>
    <w:rsid w:val="00211B77"/>
    <w:rsid w:val="00211FC4"/>
    <w:rsid w:val="002130F4"/>
    <w:rsid w:val="0021341D"/>
    <w:rsid w:val="00213B3D"/>
    <w:rsid w:val="002149EC"/>
    <w:rsid w:val="002160A2"/>
    <w:rsid w:val="0021640D"/>
    <w:rsid w:val="0021642E"/>
    <w:rsid w:val="00216A6B"/>
    <w:rsid w:val="00217939"/>
    <w:rsid w:val="00220063"/>
    <w:rsid w:val="00220724"/>
    <w:rsid w:val="002207DA"/>
    <w:rsid w:val="00221113"/>
    <w:rsid w:val="00221887"/>
    <w:rsid w:val="00221E21"/>
    <w:rsid w:val="002220A7"/>
    <w:rsid w:val="002222D8"/>
    <w:rsid w:val="00222821"/>
    <w:rsid w:val="00222BF6"/>
    <w:rsid w:val="00222D6C"/>
    <w:rsid w:val="00222DC7"/>
    <w:rsid w:val="00222EF3"/>
    <w:rsid w:val="0022305A"/>
    <w:rsid w:val="0022349C"/>
    <w:rsid w:val="00223595"/>
    <w:rsid w:val="002235F6"/>
    <w:rsid w:val="00223823"/>
    <w:rsid w:val="00223AEC"/>
    <w:rsid w:val="00223C11"/>
    <w:rsid w:val="00224722"/>
    <w:rsid w:val="002248AB"/>
    <w:rsid w:val="00224B77"/>
    <w:rsid w:val="0022595C"/>
    <w:rsid w:val="002259A5"/>
    <w:rsid w:val="002260CB"/>
    <w:rsid w:val="00226E2B"/>
    <w:rsid w:val="00227DDA"/>
    <w:rsid w:val="00227E28"/>
    <w:rsid w:val="00230039"/>
    <w:rsid w:val="00230363"/>
    <w:rsid w:val="00230E2C"/>
    <w:rsid w:val="0023105D"/>
    <w:rsid w:val="002314B6"/>
    <w:rsid w:val="002315F5"/>
    <w:rsid w:val="00231CD2"/>
    <w:rsid w:val="002326BA"/>
    <w:rsid w:val="00233D56"/>
    <w:rsid w:val="002345E9"/>
    <w:rsid w:val="00234CB2"/>
    <w:rsid w:val="002350A9"/>
    <w:rsid w:val="002354EE"/>
    <w:rsid w:val="00235C7D"/>
    <w:rsid w:val="00235D41"/>
    <w:rsid w:val="002363F8"/>
    <w:rsid w:val="002371F7"/>
    <w:rsid w:val="00240774"/>
    <w:rsid w:val="00240DDC"/>
    <w:rsid w:val="00240F40"/>
    <w:rsid w:val="0024114C"/>
    <w:rsid w:val="00241E9A"/>
    <w:rsid w:val="00242504"/>
    <w:rsid w:val="00242970"/>
    <w:rsid w:val="00242C2C"/>
    <w:rsid w:val="00243A8C"/>
    <w:rsid w:val="00244BE7"/>
    <w:rsid w:val="00244CE7"/>
    <w:rsid w:val="00244FB2"/>
    <w:rsid w:val="00245042"/>
    <w:rsid w:val="002455DE"/>
    <w:rsid w:val="0024567B"/>
    <w:rsid w:val="00246B71"/>
    <w:rsid w:val="00246C3E"/>
    <w:rsid w:val="00246D7B"/>
    <w:rsid w:val="0024711C"/>
    <w:rsid w:val="00247D88"/>
    <w:rsid w:val="00250195"/>
    <w:rsid w:val="00251597"/>
    <w:rsid w:val="00251D95"/>
    <w:rsid w:val="00251F44"/>
    <w:rsid w:val="00251F9A"/>
    <w:rsid w:val="00252B36"/>
    <w:rsid w:val="00252D0F"/>
    <w:rsid w:val="00253381"/>
    <w:rsid w:val="00253CB6"/>
    <w:rsid w:val="0025424E"/>
    <w:rsid w:val="00254EA6"/>
    <w:rsid w:val="00255995"/>
    <w:rsid w:val="00255A4D"/>
    <w:rsid w:val="00255C5C"/>
    <w:rsid w:val="00256531"/>
    <w:rsid w:val="00256C59"/>
    <w:rsid w:val="002570E0"/>
    <w:rsid w:val="00257110"/>
    <w:rsid w:val="002571B1"/>
    <w:rsid w:val="00257E48"/>
    <w:rsid w:val="00257E94"/>
    <w:rsid w:val="00257F32"/>
    <w:rsid w:val="00257FEA"/>
    <w:rsid w:val="00260EFD"/>
    <w:rsid w:val="002610D4"/>
    <w:rsid w:val="00261478"/>
    <w:rsid w:val="00261557"/>
    <w:rsid w:val="00263B9F"/>
    <w:rsid w:val="00263DF7"/>
    <w:rsid w:val="00263F93"/>
    <w:rsid w:val="0026451A"/>
    <w:rsid w:val="00264D9E"/>
    <w:rsid w:val="00264F06"/>
    <w:rsid w:val="002652D6"/>
    <w:rsid w:val="00265B35"/>
    <w:rsid w:val="002661C2"/>
    <w:rsid w:val="00266274"/>
    <w:rsid w:val="00266CA0"/>
    <w:rsid w:val="00267B92"/>
    <w:rsid w:val="00270E89"/>
    <w:rsid w:val="002712A0"/>
    <w:rsid w:val="0027154A"/>
    <w:rsid w:val="00272D49"/>
    <w:rsid w:val="00273256"/>
    <w:rsid w:val="0027354E"/>
    <w:rsid w:val="00273FE7"/>
    <w:rsid w:val="00274740"/>
    <w:rsid w:val="00274782"/>
    <w:rsid w:val="0027485A"/>
    <w:rsid w:val="00274B56"/>
    <w:rsid w:val="0027573C"/>
    <w:rsid w:val="002759C4"/>
    <w:rsid w:val="00275B4C"/>
    <w:rsid w:val="00275C51"/>
    <w:rsid w:val="00276300"/>
    <w:rsid w:val="00276465"/>
    <w:rsid w:val="00276B2B"/>
    <w:rsid w:val="00276B4D"/>
    <w:rsid w:val="00276CD1"/>
    <w:rsid w:val="00276E09"/>
    <w:rsid w:val="00276F66"/>
    <w:rsid w:val="00277529"/>
    <w:rsid w:val="002802E8"/>
    <w:rsid w:val="00280479"/>
    <w:rsid w:val="0028055C"/>
    <w:rsid w:val="0028083B"/>
    <w:rsid w:val="00280BD6"/>
    <w:rsid w:val="00280C5C"/>
    <w:rsid w:val="00281111"/>
    <w:rsid w:val="00281264"/>
    <w:rsid w:val="0028166E"/>
    <w:rsid w:val="00281A9E"/>
    <w:rsid w:val="00281F03"/>
    <w:rsid w:val="0028349A"/>
    <w:rsid w:val="00283B78"/>
    <w:rsid w:val="002859F0"/>
    <w:rsid w:val="00285FAC"/>
    <w:rsid w:val="00286EAE"/>
    <w:rsid w:val="00287460"/>
    <w:rsid w:val="00287467"/>
    <w:rsid w:val="00287726"/>
    <w:rsid w:val="00287973"/>
    <w:rsid w:val="00287AE0"/>
    <w:rsid w:val="00287B32"/>
    <w:rsid w:val="00287BCE"/>
    <w:rsid w:val="0029056D"/>
    <w:rsid w:val="002905E4"/>
    <w:rsid w:val="00290926"/>
    <w:rsid w:val="00290E3D"/>
    <w:rsid w:val="0029178F"/>
    <w:rsid w:val="00291E45"/>
    <w:rsid w:val="002923E1"/>
    <w:rsid w:val="002947F1"/>
    <w:rsid w:val="00295907"/>
    <w:rsid w:val="00295A4D"/>
    <w:rsid w:val="00295D6D"/>
    <w:rsid w:val="002963F7"/>
    <w:rsid w:val="0029656B"/>
    <w:rsid w:val="00296576"/>
    <w:rsid w:val="00297239"/>
    <w:rsid w:val="00297A4C"/>
    <w:rsid w:val="00297AF6"/>
    <w:rsid w:val="002A20B6"/>
    <w:rsid w:val="002A229C"/>
    <w:rsid w:val="002A25CA"/>
    <w:rsid w:val="002A2E78"/>
    <w:rsid w:val="002A32CD"/>
    <w:rsid w:val="002A39EA"/>
    <w:rsid w:val="002A3C7E"/>
    <w:rsid w:val="002A4691"/>
    <w:rsid w:val="002A496E"/>
    <w:rsid w:val="002A5EFA"/>
    <w:rsid w:val="002A6707"/>
    <w:rsid w:val="002A67E3"/>
    <w:rsid w:val="002A75E7"/>
    <w:rsid w:val="002A7B0C"/>
    <w:rsid w:val="002B020F"/>
    <w:rsid w:val="002B0297"/>
    <w:rsid w:val="002B0F59"/>
    <w:rsid w:val="002B1DF3"/>
    <w:rsid w:val="002B31D5"/>
    <w:rsid w:val="002B3D62"/>
    <w:rsid w:val="002B4432"/>
    <w:rsid w:val="002B49CD"/>
    <w:rsid w:val="002B49DC"/>
    <w:rsid w:val="002B4E43"/>
    <w:rsid w:val="002B57CF"/>
    <w:rsid w:val="002B5CE6"/>
    <w:rsid w:val="002B5EAA"/>
    <w:rsid w:val="002B7BF2"/>
    <w:rsid w:val="002B7F89"/>
    <w:rsid w:val="002C16FD"/>
    <w:rsid w:val="002C1A27"/>
    <w:rsid w:val="002C21B9"/>
    <w:rsid w:val="002C2AB0"/>
    <w:rsid w:val="002C2C18"/>
    <w:rsid w:val="002C30FA"/>
    <w:rsid w:val="002C37B3"/>
    <w:rsid w:val="002C3846"/>
    <w:rsid w:val="002C3AA4"/>
    <w:rsid w:val="002C4199"/>
    <w:rsid w:val="002C4365"/>
    <w:rsid w:val="002C48DB"/>
    <w:rsid w:val="002C5099"/>
    <w:rsid w:val="002C50AA"/>
    <w:rsid w:val="002C515A"/>
    <w:rsid w:val="002C533A"/>
    <w:rsid w:val="002C5420"/>
    <w:rsid w:val="002C5F7E"/>
    <w:rsid w:val="002C6328"/>
    <w:rsid w:val="002C75F0"/>
    <w:rsid w:val="002D04B5"/>
    <w:rsid w:val="002D0E93"/>
    <w:rsid w:val="002D16D2"/>
    <w:rsid w:val="002D2110"/>
    <w:rsid w:val="002D2F03"/>
    <w:rsid w:val="002D3257"/>
    <w:rsid w:val="002D3417"/>
    <w:rsid w:val="002D3695"/>
    <w:rsid w:val="002D5120"/>
    <w:rsid w:val="002D52F5"/>
    <w:rsid w:val="002D59B0"/>
    <w:rsid w:val="002D5ABF"/>
    <w:rsid w:val="002D5DD9"/>
    <w:rsid w:val="002D5DF1"/>
    <w:rsid w:val="002D5EC0"/>
    <w:rsid w:val="002D6595"/>
    <w:rsid w:val="002D69D4"/>
    <w:rsid w:val="002D6D3D"/>
    <w:rsid w:val="002D725F"/>
    <w:rsid w:val="002D72E4"/>
    <w:rsid w:val="002D7391"/>
    <w:rsid w:val="002D7502"/>
    <w:rsid w:val="002E0046"/>
    <w:rsid w:val="002E051C"/>
    <w:rsid w:val="002E10C6"/>
    <w:rsid w:val="002E1680"/>
    <w:rsid w:val="002E30D1"/>
    <w:rsid w:val="002E36E6"/>
    <w:rsid w:val="002E3F69"/>
    <w:rsid w:val="002E4A61"/>
    <w:rsid w:val="002E502A"/>
    <w:rsid w:val="002E5B59"/>
    <w:rsid w:val="002E73EB"/>
    <w:rsid w:val="002E7789"/>
    <w:rsid w:val="002F00C5"/>
    <w:rsid w:val="002F10C1"/>
    <w:rsid w:val="002F1286"/>
    <w:rsid w:val="002F1C1B"/>
    <w:rsid w:val="002F1E93"/>
    <w:rsid w:val="002F2497"/>
    <w:rsid w:val="002F2641"/>
    <w:rsid w:val="002F4008"/>
    <w:rsid w:val="002F5086"/>
    <w:rsid w:val="002F53B9"/>
    <w:rsid w:val="002F5B28"/>
    <w:rsid w:val="002F637C"/>
    <w:rsid w:val="002F66FF"/>
    <w:rsid w:val="002F71CF"/>
    <w:rsid w:val="00300F4A"/>
    <w:rsid w:val="00301920"/>
    <w:rsid w:val="003020F8"/>
    <w:rsid w:val="00302659"/>
    <w:rsid w:val="00302948"/>
    <w:rsid w:val="00303753"/>
    <w:rsid w:val="003037ED"/>
    <w:rsid w:val="00303BFC"/>
    <w:rsid w:val="00303FF0"/>
    <w:rsid w:val="003051AD"/>
    <w:rsid w:val="00306092"/>
    <w:rsid w:val="003062D2"/>
    <w:rsid w:val="00307207"/>
    <w:rsid w:val="00307951"/>
    <w:rsid w:val="003079E1"/>
    <w:rsid w:val="00307BFE"/>
    <w:rsid w:val="0031055D"/>
    <w:rsid w:val="00310C0F"/>
    <w:rsid w:val="0031128E"/>
    <w:rsid w:val="00311E1A"/>
    <w:rsid w:val="00311F79"/>
    <w:rsid w:val="003120F7"/>
    <w:rsid w:val="003129ED"/>
    <w:rsid w:val="00312AEB"/>
    <w:rsid w:val="00313073"/>
    <w:rsid w:val="0031314D"/>
    <w:rsid w:val="00313666"/>
    <w:rsid w:val="003143DA"/>
    <w:rsid w:val="0031441F"/>
    <w:rsid w:val="00314F91"/>
    <w:rsid w:val="00315328"/>
    <w:rsid w:val="00315340"/>
    <w:rsid w:val="00315931"/>
    <w:rsid w:val="003159ED"/>
    <w:rsid w:val="00315EC0"/>
    <w:rsid w:val="003166C5"/>
    <w:rsid w:val="0031756B"/>
    <w:rsid w:val="003175B8"/>
    <w:rsid w:val="00317699"/>
    <w:rsid w:val="00317ACB"/>
    <w:rsid w:val="00317EFA"/>
    <w:rsid w:val="00320186"/>
    <w:rsid w:val="00320EF9"/>
    <w:rsid w:val="003214A3"/>
    <w:rsid w:val="00322203"/>
    <w:rsid w:val="00323AA4"/>
    <w:rsid w:val="003253AD"/>
    <w:rsid w:val="0032541D"/>
    <w:rsid w:val="003254F5"/>
    <w:rsid w:val="003264FA"/>
    <w:rsid w:val="00326885"/>
    <w:rsid w:val="00326B66"/>
    <w:rsid w:val="00327062"/>
    <w:rsid w:val="003272BE"/>
    <w:rsid w:val="0032769C"/>
    <w:rsid w:val="003276B5"/>
    <w:rsid w:val="003279AC"/>
    <w:rsid w:val="00330553"/>
    <w:rsid w:val="003308F0"/>
    <w:rsid w:val="003309B4"/>
    <w:rsid w:val="00330A8F"/>
    <w:rsid w:val="00331169"/>
    <w:rsid w:val="003311F3"/>
    <w:rsid w:val="00331547"/>
    <w:rsid w:val="003321FE"/>
    <w:rsid w:val="00332C7F"/>
    <w:rsid w:val="003336A5"/>
    <w:rsid w:val="00333E96"/>
    <w:rsid w:val="003342F1"/>
    <w:rsid w:val="00334F31"/>
    <w:rsid w:val="00335919"/>
    <w:rsid w:val="00335FA5"/>
    <w:rsid w:val="003360B7"/>
    <w:rsid w:val="003362BF"/>
    <w:rsid w:val="00336446"/>
    <w:rsid w:val="003368BF"/>
    <w:rsid w:val="00337530"/>
    <w:rsid w:val="00337C83"/>
    <w:rsid w:val="00340050"/>
    <w:rsid w:val="0034106B"/>
    <w:rsid w:val="00341B4D"/>
    <w:rsid w:val="00341FDC"/>
    <w:rsid w:val="00342578"/>
    <w:rsid w:val="00342585"/>
    <w:rsid w:val="003425C4"/>
    <w:rsid w:val="00342817"/>
    <w:rsid w:val="00343A8B"/>
    <w:rsid w:val="00343D51"/>
    <w:rsid w:val="00344092"/>
    <w:rsid w:val="003440B0"/>
    <w:rsid w:val="003446ED"/>
    <w:rsid w:val="00344FDD"/>
    <w:rsid w:val="003452A1"/>
    <w:rsid w:val="00345358"/>
    <w:rsid w:val="003455D5"/>
    <w:rsid w:val="0034581E"/>
    <w:rsid w:val="00345B8B"/>
    <w:rsid w:val="003462C3"/>
    <w:rsid w:val="00346318"/>
    <w:rsid w:val="00347424"/>
    <w:rsid w:val="0034772A"/>
    <w:rsid w:val="00350C6D"/>
    <w:rsid w:val="003516E9"/>
    <w:rsid w:val="003519E8"/>
    <w:rsid w:val="00351BBB"/>
    <w:rsid w:val="00351C2F"/>
    <w:rsid w:val="00351FBD"/>
    <w:rsid w:val="00353C6A"/>
    <w:rsid w:val="00353FB5"/>
    <w:rsid w:val="00353FD0"/>
    <w:rsid w:val="003552DB"/>
    <w:rsid w:val="00355E32"/>
    <w:rsid w:val="003567D2"/>
    <w:rsid w:val="00357D5B"/>
    <w:rsid w:val="00357E84"/>
    <w:rsid w:val="00360B75"/>
    <w:rsid w:val="00360B9F"/>
    <w:rsid w:val="00360BCA"/>
    <w:rsid w:val="00360CED"/>
    <w:rsid w:val="0036227A"/>
    <w:rsid w:val="00362447"/>
    <w:rsid w:val="0036255E"/>
    <w:rsid w:val="00362957"/>
    <w:rsid w:val="00363352"/>
    <w:rsid w:val="00364F18"/>
    <w:rsid w:val="00365CCF"/>
    <w:rsid w:val="00371E0C"/>
    <w:rsid w:val="00373185"/>
    <w:rsid w:val="00373817"/>
    <w:rsid w:val="00373F15"/>
    <w:rsid w:val="00375437"/>
    <w:rsid w:val="00375C5C"/>
    <w:rsid w:val="003766D7"/>
    <w:rsid w:val="00380468"/>
    <w:rsid w:val="00380568"/>
    <w:rsid w:val="00380745"/>
    <w:rsid w:val="0038118A"/>
    <w:rsid w:val="0038168D"/>
    <w:rsid w:val="003820AA"/>
    <w:rsid w:val="00383AFD"/>
    <w:rsid w:val="0038408D"/>
    <w:rsid w:val="003842B9"/>
    <w:rsid w:val="00384925"/>
    <w:rsid w:val="00384B66"/>
    <w:rsid w:val="0038503E"/>
    <w:rsid w:val="003855D0"/>
    <w:rsid w:val="00385790"/>
    <w:rsid w:val="00385941"/>
    <w:rsid w:val="00385E8C"/>
    <w:rsid w:val="0038652A"/>
    <w:rsid w:val="00386884"/>
    <w:rsid w:val="003900A8"/>
    <w:rsid w:val="00390D29"/>
    <w:rsid w:val="00390FD6"/>
    <w:rsid w:val="00391015"/>
    <w:rsid w:val="003917A8"/>
    <w:rsid w:val="00391A65"/>
    <w:rsid w:val="00393330"/>
    <w:rsid w:val="00393877"/>
    <w:rsid w:val="00393BCB"/>
    <w:rsid w:val="00393D37"/>
    <w:rsid w:val="0039428B"/>
    <w:rsid w:val="0039472E"/>
    <w:rsid w:val="00394F22"/>
    <w:rsid w:val="003965CE"/>
    <w:rsid w:val="00396680"/>
    <w:rsid w:val="003979BB"/>
    <w:rsid w:val="003A0714"/>
    <w:rsid w:val="003A167D"/>
    <w:rsid w:val="003A183C"/>
    <w:rsid w:val="003A1B87"/>
    <w:rsid w:val="003A1BBA"/>
    <w:rsid w:val="003A20B8"/>
    <w:rsid w:val="003A22E7"/>
    <w:rsid w:val="003A28FE"/>
    <w:rsid w:val="003A33E7"/>
    <w:rsid w:val="003A376A"/>
    <w:rsid w:val="003A384D"/>
    <w:rsid w:val="003A50EF"/>
    <w:rsid w:val="003A6DE5"/>
    <w:rsid w:val="003A6ECE"/>
    <w:rsid w:val="003A7093"/>
    <w:rsid w:val="003A7225"/>
    <w:rsid w:val="003A7920"/>
    <w:rsid w:val="003A7984"/>
    <w:rsid w:val="003A7E0F"/>
    <w:rsid w:val="003B01F2"/>
    <w:rsid w:val="003B0A1C"/>
    <w:rsid w:val="003B13D1"/>
    <w:rsid w:val="003B15A6"/>
    <w:rsid w:val="003B1A11"/>
    <w:rsid w:val="003B1C66"/>
    <w:rsid w:val="003B412C"/>
    <w:rsid w:val="003B494A"/>
    <w:rsid w:val="003B52F7"/>
    <w:rsid w:val="003B5A59"/>
    <w:rsid w:val="003B6286"/>
    <w:rsid w:val="003B6358"/>
    <w:rsid w:val="003B653E"/>
    <w:rsid w:val="003B6D64"/>
    <w:rsid w:val="003B6DAC"/>
    <w:rsid w:val="003B705E"/>
    <w:rsid w:val="003B7702"/>
    <w:rsid w:val="003B7EA1"/>
    <w:rsid w:val="003B7EFC"/>
    <w:rsid w:val="003C09B6"/>
    <w:rsid w:val="003C1574"/>
    <w:rsid w:val="003C1661"/>
    <w:rsid w:val="003C18F2"/>
    <w:rsid w:val="003C20D4"/>
    <w:rsid w:val="003C297B"/>
    <w:rsid w:val="003C2E99"/>
    <w:rsid w:val="003C2FC6"/>
    <w:rsid w:val="003C3278"/>
    <w:rsid w:val="003C32C1"/>
    <w:rsid w:val="003C3611"/>
    <w:rsid w:val="003C3683"/>
    <w:rsid w:val="003C37B0"/>
    <w:rsid w:val="003C39BB"/>
    <w:rsid w:val="003C43C4"/>
    <w:rsid w:val="003C4AA9"/>
    <w:rsid w:val="003C530D"/>
    <w:rsid w:val="003C533A"/>
    <w:rsid w:val="003C53F4"/>
    <w:rsid w:val="003C551D"/>
    <w:rsid w:val="003C56BA"/>
    <w:rsid w:val="003C6520"/>
    <w:rsid w:val="003C663F"/>
    <w:rsid w:val="003C7045"/>
    <w:rsid w:val="003C7298"/>
    <w:rsid w:val="003C7487"/>
    <w:rsid w:val="003C74B5"/>
    <w:rsid w:val="003C7A7C"/>
    <w:rsid w:val="003C7C7B"/>
    <w:rsid w:val="003D0D08"/>
    <w:rsid w:val="003D0E04"/>
    <w:rsid w:val="003D1307"/>
    <w:rsid w:val="003D1353"/>
    <w:rsid w:val="003D186A"/>
    <w:rsid w:val="003D19B8"/>
    <w:rsid w:val="003D1A16"/>
    <w:rsid w:val="003D1A17"/>
    <w:rsid w:val="003D1F12"/>
    <w:rsid w:val="003D26B0"/>
    <w:rsid w:val="003D2A2F"/>
    <w:rsid w:val="003D2B2A"/>
    <w:rsid w:val="003D2D5A"/>
    <w:rsid w:val="003D392F"/>
    <w:rsid w:val="003D4C52"/>
    <w:rsid w:val="003D54C0"/>
    <w:rsid w:val="003D5DBB"/>
    <w:rsid w:val="003D6DF8"/>
    <w:rsid w:val="003D77D9"/>
    <w:rsid w:val="003D7F16"/>
    <w:rsid w:val="003E03C4"/>
    <w:rsid w:val="003E0F22"/>
    <w:rsid w:val="003E1CFF"/>
    <w:rsid w:val="003E1FB4"/>
    <w:rsid w:val="003E21A2"/>
    <w:rsid w:val="003E2541"/>
    <w:rsid w:val="003E45E4"/>
    <w:rsid w:val="003E4ADE"/>
    <w:rsid w:val="003E4D54"/>
    <w:rsid w:val="003E5353"/>
    <w:rsid w:val="003E6EEC"/>
    <w:rsid w:val="003F21DB"/>
    <w:rsid w:val="003F2960"/>
    <w:rsid w:val="003F2B47"/>
    <w:rsid w:val="003F2B6D"/>
    <w:rsid w:val="003F30F7"/>
    <w:rsid w:val="003F35E1"/>
    <w:rsid w:val="003F3A89"/>
    <w:rsid w:val="003F3C8B"/>
    <w:rsid w:val="003F3EA0"/>
    <w:rsid w:val="003F45D0"/>
    <w:rsid w:val="003F4B1E"/>
    <w:rsid w:val="003F4C0C"/>
    <w:rsid w:val="003F5C1A"/>
    <w:rsid w:val="003F5CDB"/>
    <w:rsid w:val="003F6193"/>
    <w:rsid w:val="003F6C21"/>
    <w:rsid w:val="003F717E"/>
    <w:rsid w:val="003F768E"/>
    <w:rsid w:val="00400874"/>
    <w:rsid w:val="00400937"/>
    <w:rsid w:val="00400CEF"/>
    <w:rsid w:val="004021A0"/>
    <w:rsid w:val="00402EB4"/>
    <w:rsid w:val="004037B7"/>
    <w:rsid w:val="00403F27"/>
    <w:rsid w:val="00404326"/>
    <w:rsid w:val="00404518"/>
    <w:rsid w:val="0040460A"/>
    <w:rsid w:val="00404640"/>
    <w:rsid w:val="00404708"/>
    <w:rsid w:val="00404878"/>
    <w:rsid w:val="004051F4"/>
    <w:rsid w:val="0040564D"/>
    <w:rsid w:val="00405939"/>
    <w:rsid w:val="00405962"/>
    <w:rsid w:val="00405AC8"/>
    <w:rsid w:val="0040668E"/>
    <w:rsid w:val="00406BE7"/>
    <w:rsid w:val="00406E72"/>
    <w:rsid w:val="00407047"/>
    <w:rsid w:val="00407E8D"/>
    <w:rsid w:val="00410303"/>
    <w:rsid w:val="004103DF"/>
    <w:rsid w:val="004115A8"/>
    <w:rsid w:val="00411EAC"/>
    <w:rsid w:val="004126E4"/>
    <w:rsid w:val="004127B0"/>
    <w:rsid w:val="004129BE"/>
    <w:rsid w:val="00412E49"/>
    <w:rsid w:val="00412EC6"/>
    <w:rsid w:val="004131D6"/>
    <w:rsid w:val="00413296"/>
    <w:rsid w:val="00413C35"/>
    <w:rsid w:val="00413CEA"/>
    <w:rsid w:val="00413E39"/>
    <w:rsid w:val="00414A17"/>
    <w:rsid w:val="00414A23"/>
    <w:rsid w:val="004151AA"/>
    <w:rsid w:val="004155BE"/>
    <w:rsid w:val="0041617A"/>
    <w:rsid w:val="00416239"/>
    <w:rsid w:val="004169E3"/>
    <w:rsid w:val="004171C7"/>
    <w:rsid w:val="00417C76"/>
    <w:rsid w:val="0042000C"/>
    <w:rsid w:val="00420049"/>
    <w:rsid w:val="0042129E"/>
    <w:rsid w:val="00421C7F"/>
    <w:rsid w:val="00421D47"/>
    <w:rsid w:val="00422864"/>
    <w:rsid w:val="00422C30"/>
    <w:rsid w:val="00422E82"/>
    <w:rsid w:val="00423299"/>
    <w:rsid w:val="0042368A"/>
    <w:rsid w:val="004236A7"/>
    <w:rsid w:val="00423BB4"/>
    <w:rsid w:val="00424013"/>
    <w:rsid w:val="0042415C"/>
    <w:rsid w:val="00424668"/>
    <w:rsid w:val="0042491A"/>
    <w:rsid w:val="00424C46"/>
    <w:rsid w:val="004255A0"/>
    <w:rsid w:val="00425E39"/>
    <w:rsid w:val="00425FC6"/>
    <w:rsid w:val="0042638F"/>
    <w:rsid w:val="004265E5"/>
    <w:rsid w:val="004268DD"/>
    <w:rsid w:val="00427068"/>
    <w:rsid w:val="0042728D"/>
    <w:rsid w:val="004272D5"/>
    <w:rsid w:val="0042740A"/>
    <w:rsid w:val="00427615"/>
    <w:rsid w:val="00427C23"/>
    <w:rsid w:val="00427F27"/>
    <w:rsid w:val="00430F34"/>
    <w:rsid w:val="00431706"/>
    <w:rsid w:val="004318C5"/>
    <w:rsid w:val="00431C9B"/>
    <w:rsid w:val="004323B6"/>
    <w:rsid w:val="00432E29"/>
    <w:rsid w:val="0043378A"/>
    <w:rsid w:val="00433E47"/>
    <w:rsid w:val="0043459F"/>
    <w:rsid w:val="0043486E"/>
    <w:rsid w:val="004357CF"/>
    <w:rsid w:val="004357E9"/>
    <w:rsid w:val="00435867"/>
    <w:rsid w:val="00435AA9"/>
    <w:rsid w:val="00435D4A"/>
    <w:rsid w:val="0043691E"/>
    <w:rsid w:val="004375C7"/>
    <w:rsid w:val="0044131A"/>
    <w:rsid w:val="00441AF6"/>
    <w:rsid w:val="00441B22"/>
    <w:rsid w:val="00441CD0"/>
    <w:rsid w:val="00442CE1"/>
    <w:rsid w:val="00443EB8"/>
    <w:rsid w:val="00443FCA"/>
    <w:rsid w:val="00445B8D"/>
    <w:rsid w:val="00445C48"/>
    <w:rsid w:val="00445E80"/>
    <w:rsid w:val="00446244"/>
    <w:rsid w:val="00446515"/>
    <w:rsid w:val="004479CD"/>
    <w:rsid w:val="00450532"/>
    <w:rsid w:val="00450E31"/>
    <w:rsid w:val="00450EE1"/>
    <w:rsid w:val="00451020"/>
    <w:rsid w:val="004518A4"/>
    <w:rsid w:val="00451A5F"/>
    <w:rsid w:val="00452BC7"/>
    <w:rsid w:val="004532C7"/>
    <w:rsid w:val="00453461"/>
    <w:rsid w:val="00453F54"/>
    <w:rsid w:val="0045410B"/>
    <w:rsid w:val="00454D96"/>
    <w:rsid w:val="00455850"/>
    <w:rsid w:val="00455B4E"/>
    <w:rsid w:val="00455C3C"/>
    <w:rsid w:val="0045687A"/>
    <w:rsid w:val="00457245"/>
    <w:rsid w:val="00457581"/>
    <w:rsid w:val="00457A40"/>
    <w:rsid w:val="00457DBA"/>
    <w:rsid w:val="00460B70"/>
    <w:rsid w:val="00461823"/>
    <w:rsid w:val="00461BFD"/>
    <w:rsid w:val="00462E83"/>
    <w:rsid w:val="004631A9"/>
    <w:rsid w:val="004637DA"/>
    <w:rsid w:val="00463A77"/>
    <w:rsid w:val="00463E83"/>
    <w:rsid w:val="004641C7"/>
    <w:rsid w:val="00464666"/>
    <w:rsid w:val="00464AFA"/>
    <w:rsid w:val="00464DBD"/>
    <w:rsid w:val="00465280"/>
    <w:rsid w:val="00465A83"/>
    <w:rsid w:val="00465F6A"/>
    <w:rsid w:val="00466248"/>
    <w:rsid w:val="0046630D"/>
    <w:rsid w:val="00466832"/>
    <w:rsid w:val="00466977"/>
    <w:rsid w:val="00467985"/>
    <w:rsid w:val="00467A04"/>
    <w:rsid w:val="00467AD5"/>
    <w:rsid w:val="004704D6"/>
    <w:rsid w:val="00470594"/>
    <w:rsid w:val="00470CBE"/>
    <w:rsid w:val="00470E76"/>
    <w:rsid w:val="00470F8D"/>
    <w:rsid w:val="00471B09"/>
    <w:rsid w:val="00472097"/>
    <w:rsid w:val="004720BB"/>
    <w:rsid w:val="004720EC"/>
    <w:rsid w:val="0047275A"/>
    <w:rsid w:val="0047293F"/>
    <w:rsid w:val="00472F10"/>
    <w:rsid w:val="00473430"/>
    <w:rsid w:val="00474554"/>
    <w:rsid w:val="004747D7"/>
    <w:rsid w:val="00474BD7"/>
    <w:rsid w:val="00474F19"/>
    <w:rsid w:val="004760A6"/>
    <w:rsid w:val="004771EA"/>
    <w:rsid w:val="004776B0"/>
    <w:rsid w:val="00477A15"/>
    <w:rsid w:val="0048035F"/>
    <w:rsid w:val="004805C2"/>
    <w:rsid w:val="00481700"/>
    <w:rsid w:val="004818C8"/>
    <w:rsid w:val="00481A29"/>
    <w:rsid w:val="00481AA5"/>
    <w:rsid w:val="00481CC5"/>
    <w:rsid w:val="004825E5"/>
    <w:rsid w:val="004826B5"/>
    <w:rsid w:val="00482A0E"/>
    <w:rsid w:val="00483523"/>
    <w:rsid w:val="00483BCB"/>
    <w:rsid w:val="0048472A"/>
    <w:rsid w:val="00484E06"/>
    <w:rsid w:val="00485DB2"/>
    <w:rsid w:val="00485ECE"/>
    <w:rsid w:val="00486232"/>
    <w:rsid w:val="004863D0"/>
    <w:rsid w:val="00486644"/>
    <w:rsid w:val="004867A3"/>
    <w:rsid w:val="00486AC1"/>
    <w:rsid w:val="00486AF9"/>
    <w:rsid w:val="00486B98"/>
    <w:rsid w:val="00486F59"/>
    <w:rsid w:val="00487F7E"/>
    <w:rsid w:val="0049054F"/>
    <w:rsid w:val="00490ADB"/>
    <w:rsid w:val="00490EBC"/>
    <w:rsid w:val="0049109B"/>
    <w:rsid w:val="00491650"/>
    <w:rsid w:val="00491927"/>
    <w:rsid w:val="00491A74"/>
    <w:rsid w:val="00492117"/>
    <w:rsid w:val="00492340"/>
    <w:rsid w:val="00492348"/>
    <w:rsid w:val="00492574"/>
    <w:rsid w:val="00492782"/>
    <w:rsid w:val="00492F17"/>
    <w:rsid w:val="00494BF0"/>
    <w:rsid w:val="00495C5C"/>
    <w:rsid w:val="00496803"/>
    <w:rsid w:val="004969B9"/>
    <w:rsid w:val="00496F23"/>
    <w:rsid w:val="004971CF"/>
    <w:rsid w:val="00497C29"/>
    <w:rsid w:val="00497CF2"/>
    <w:rsid w:val="00497E0B"/>
    <w:rsid w:val="004A042D"/>
    <w:rsid w:val="004A0970"/>
    <w:rsid w:val="004A0971"/>
    <w:rsid w:val="004A1AB1"/>
    <w:rsid w:val="004A28E8"/>
    <w:rsid w:val="004A2A89"/>
    <w:rsid w:val="004A3A62"/>
    <w:rsid w:val="004A3D88"/>
    <w:rsid w:val="004A3DDE"/>
    <w:rsid w:val="004A4D0E"/>
    <w:rsid w:val="004A4DC4"/>
    <w:rsid w:val="004A5322"/>
    <w:rsid w:val="004A5A94"/>
    <w:rsid w:val="004A6080"/>
    <w:rsid w:val="004A7000"/>
    <w:rsid w:val="004A71B3"/>
    <w:rsid w:val="004A7E16"/>
    <w:rsid w:val="004B0D6B"/>
    <w:rsid w:val="004B1224"/>
    <w:rsid w:val="004B12CD"/>
    <w:rsid w:val="004B252C"/>
    <w:rsid w:val="004B294E"/>
    <w:rsid w:val="004B2ADA"/>
    <w:rsid w:val="004B2D10"/>
    <w:rsid w:val="004B2FFD"/>
    <w:rsid w:val="004B3974"/>
    <w:rsid w:val="004B40D8"/>
    <w:rsid w:val="004B4788"/>
    <w:rsid w:val="004B48CC"/>
    <w:rsid w:val="004B562B"/>
    <w:rsid w:val="004B58A4"/>
    <w:rsid w:val="004B5B68"/>
    <w:rsid w:val="004B5C55"/>
    <w:rsid w:val="004B63D4"/>
    <w:rsid w:val="004B6941"/>
    <w:rsid w:val="004B76E0"/>
    <w:rsid w:val="004B777D"/>
    <w:rsid w:val="004B7901"/>
    <w:rsid w:val="004B795E"/>
    <w:rsid w:val="004B7A4A"/>
    <w:rsid w:val="004B7E95"/>
    <w:rsid w:val="004B7FFE"/>
    <w:rsid w:val="004C0DF7"/>
    <w:rsid w:val="004C0E25"/>
    <w:rsid w:val="004C1123"/>
    <w:rsid w:val="004C1A6B"/>
    <w:rsid w:val="004C1F0B"/>
    <w:rsid w:val="004C2B68"/>
    <w:rsid w:val="004C2F80"/>
    <w:rsid w:val="004C3BC7"/>
    <w:rsid w:val="004C4001"/>
    <w:rsid w:val="004C515F"/>
    <w:rsid w:val="004C5F0D"/>
    <w:rsid w:val="004C5F62"/>
    <w:rsid w:val="004C60C4"/>
    <w:rsid w:val="004C6214"/>
    <w:rsid w:val="004C64D2"/>
    <w:rsid w:val="004C6F9C"/>
    <w:rsid w:val="004C744A"/>
    <w:rsid w:val="004C78B4"/>
    <w:rsid w:val="004C7C60"/>
    <w:rsid w:val="004C7CC1"/>
    <w:rsid w:val="004D07B2"/>
    <w:rsid w:val="004D0877"/>
    <w:rsid w:val="004D09DE"/>
    <w:rsid w:val="004D12B6"/>
    <w:rsid w:val="004D1A2E"/>
    <w:rsid w:val="004D2346"/>
    <w:rsid w:val="004D51D2"/>
    <w:rsid w:val="004D52AE"/>
    <w:rsid w:val="004D52ED"/>
    <w:rsid w:val="004D5E11"/>
    <w:rsid w:val="004D61E5"/>
    <w:rsid w:val="004D651C"/>
    <w:rsid w:val="004D6A9C"/>
    <w:rsid w:val="004D6CAD"/>
    <w:rsid w:val="004D722D"/>
    <w:rsid w:val="004E0042"/>
    <w:rsid w:val="004E0083"/>
    <w:rsid w:val="004E03EA"/>
    <w:rsid w:val="004E052F"/>
    <w:rsid w:val="004E0AC5"/>
    <w:rsid w:val="004E0C04"/>
    <w:rsid w:val="004E148B"/>
    <w:rsid w:val="004E1908"/>
    <w:rsid w:val="004E28D9"/>
    <w:rsid w:val="004E2C8F"/>
    <w:rsid w:val="004E306C"/>
    <w:rsid w:val="004E3A37"/>
    <w:rsid w:val="004E4E76"/>
    <w:rsid w:val="004E54FF"/>
    <w:rsid w:val="004E57C6"/>
    <w:rsid w:val="004E5831"/>
    <w:rsid w:val="004E58B5"/>
    <w:rsid w:val="004E5B13"/>
    <w:rsid w:val="004E623F"/>
    <w:rsid w:val="004E6572"/>
    <w:rsid w:val="004E6B42"/>
    <w:rsid w:val="004F0304"/>
    <w:rsid w:val="004F0985"/>
    <w:rsid w:val="004F10DE"/>
    <w:rsid w:val="004F13C7"/>
    <w:rsid w:val="004F154F"/>
    <w:rsid w:val="004F17D7"/>
    <w:rsid w:val="004F2122"/>
    <w:rsid w:val="004F27DE"/>
    <w:rsid w:val="004F2817"/>
    <w:rsid w:val="004F295D"/>
    <w:rsid w:val="004F29DF"/>
    <w:rsid w:val="004F2CB8"/>
    <w:rsid w:val="004F2D7E"/>
    <w:rsid w:val="004F3AFC"/>
    <w:rsid w:val="004F48C9"/>
    <w:rsid w:val="004F4B89"/>
    <w:rsid w:val="004F4F7B"/>
    <w:rsid w:val="004F4FC4"/>
    <w:rsid w:val="004F5319"/>
    <w:rsid w:val="004F5831"/>
    <w:rsid w:val="004F58A2"/>
    <w:rsid w:val="004F5CCC"/>
    <w:rsid w:val="004F5F30"/>
    <w:rsid w:val="004F5FD1"/>
    <w:rsid w:val="004F6512"/>
    <w:rsid w:val="004F6A8C"/>
    <w:rsid w:val="004F745D"/>
    <w:rsid w:val="004F771A"/>
    <w:rsid w:val="004F7C01"/>
    <w:rsid w:val="0050043C"/>
    <w:rsid w:val="005024E5"/>
    <w:rsid w:val="00502F13"/>
    <w:rsid w:val="0050313B"/>
    <w:rsid w:val="00503872"/>
    <w:rsid w:val="00503A92"/>
    <w:rsid w:val="005041BF"/>
    <w:rsid w:val="00504453"/>
    <w:rsid w:val="005046AD"/>
    <w:rsid w:val="00505598"/>
    <w:rsid w:val="00505662"/>
    <w:rsid w:val="005059CB"/>
    <w:rsid w:val="00505C3E"/>
    <w:rsid w:val="005062AA"/>
    <w:rsid w:val="0050659E"/>
    <w:rsid w:val="005067BE"/>
    <w:rsid w:val="00507862"/>
    <w:rsid w:val="0051033D"/>
    <w:rsid w:val="005113C4"/>
    <w:rsid w:val="00511462"/>
    <w:rsid w:val="00511722"/>
    <w:rsid w:val="00511D95"/>
    <w:rsid w:val="00512183"/>
    <w:rsid w:val="00512A72"/>
    <w:rsid w:val="00512DFE"/>
    <w:rsid w:val="00513B28"/>
    <w:rsid w:val="00514429"/>
    <w:rsid w:val="005148E8"/>
    <w:rsid w:val="00514D95"/>
    <w:rsid w:val="00514E19"/>
    <w:rsid w:val="005150C6"/>
    <w:rsid w:val="00515455"/>
    <w:rsid w:val="005162AA"/>
    <w:rsid w:val="00517063"/>
    <w:rsid w:val="00517752"/>
    <w:rsid w:val="00521186"/>
    <w:rsid w:val="00521280"/>
    <w:rsid w:val="00521A16"/>
    <w:rsid w:val="00522712"/>
    <w:rsid w:val="00522810"/>
    <w:rsid w:val="00522B7B"/>
    <w:rsid w:val="00522BF4"/>
    <w:rsid w:val="00522DC0"/>
    <w:rsid w:val="00524130"/>
    <w:rsid w:val="005247A6"/>
    <w:rsid w:val="00524A73"/>
    <w:rsid w:val="005256D3"/>
    <w:rsid w:val="00526566"/>
    <w:rsid w:val="00526612"/>
    <w:rsid w:val="0052710D"/>
    <w:rsid w:val="00527155"/>
    <w:rsid w:val="00527C89"/>
    <w:rsid w:val="00530DA3"/>
    <w:rsid w:val="0053160B"/>
    <w:rsid w:val="00531A6F"/>
    <w:rsid w:val="00531C0B"/>
    <w:rsid w:val="0053271D"/>
    <w:rsid w:val="00532FED"/>
    <w:rsid w:val="00533186"/>
    <w:rsid w:val="00534953"/>
    <w:rsid w:val="00534A5D"/>
    <w:rsid w:val="00534A91"/>
    <w:rsid w:val="00534D85"/>
    <w:rsid w:val="005355E3"/>
    <w:rsid w:val="00535ECF"/>
    <w:rsid w:val="00535F2C"/>
    <w:rsid w:val="00536449"/>
    <w:rsid w:val="005368DE"/>
    <w:rsid w:val="0053774F"/>
    <w:rsid w:val="005378E1"/>
    <w:rsid w:val="00537ABE"/>
    <w:rsid w:val="005409CA"/>
    <w:rsid w:val="00540D34"/>
    <w:rsid w:val="00540E7C"/>
    <w:rsid w:val="00540F88"/>
    <w:rsid w:val="00541552"/>
    <w:rsid w:val="005415B1"/>
    <w:rsid w:val="00541A12"/>
    <w:rsid w:val="00541A4C"/>
    <w:rsid w:val="00541D2A"/>
    <w:rsid w:val="005425F9"/>
    <w:rsid w:val="00542999"/>
    <w:rsid w:val="00542AF4"/>
    <w:rsid w:val="00543026"/>
    <w:rsid w:val="00543D00"/>
    <w:rsid w:val="00544015"/>
    <w:rsid w:val="005442DA"/>
    <w:rsid w:val="005447C3"/>
    <w:rsid w:val="005448A0"/>
    <w:rsid w:val="00544A7D"/>
    <w:rsid w:val="00544B3D"/>
    <w:rsid w:val="00544E9D"/>
    <w:rsid w:val="005451F7"/>
    <w:rsid w:val="005457A8"/>
    <w:rsid w:val="005457FE"/>
    <w:rsid w:val="00545AB1"/>
    <w:rsid w:val="005465BB"/>
    <w:rsid w:val="00546C61"/>
    <w:rsid w:val="00546DCE"/>
    <w:rsid w:val="00547986"/>
    <w:rsid w:val="00547A18"/>
    <w:rsid w:val="005505EE"/>
    <w:rsid w:val="00550780"/>
    <w:rsid w:val="0055114B"/>
    <w:rsid w:val="005519BE"/>
    <w:rsid w:val="00551C01"/>
    <w:rsid w:val="00552440"/>
    <w:rsid w:val="00553611"/>
    <w:rsid w:val="0055377B"/>
    <w:rsid w:val="00553903"/>
    <w:rsid w:val="005542BA"/>
    <w:rsid w:val="005549E4"/>
    <w:rsid w:val="00554C6F"/>
    <w:rsid w:val="00555881"/>
    <w:rsid w:val="00555A24"/>
    <w:rsid w:val="00555CE8"/>
    <w:rsid w:val="00556066"/>
    <w:rsid w:val="00556275"/>
    <w:rsid w:val="00556709"/>
    <w:rsid w:val="0055695A"/>
    <w:rsid w:val="00556980"/>
    <w:rsid w:val="0056043A"/>
    <w:rsid w:val="00560BEC"/>
    <w:rsid w:val="00560C44"/>
    <w:rsid w:val="00561872"/>
    <w:rsid w:val="00562086"/>
    <w:rsid w:val="005623EC"/>
    <w:rsid w:val="005625DB"/>
    <w:rsid w:val="00563684"/>
    <w:rsid w:val="00563A50"/>
    <w:rsid w:val="00565692"/>
    <w:rsid w:val="00565EC0"/>
    <w:rsid w:val="00565EE1"/>
    <w:rsid w:val="00565FA5"/>
    <w:rsid w:val="0056605B"/>
    <w:rsid w:val="00566CD3"/>
    <w:rsid w:val="005677E8"/>
    <w:rsid w:val="0057073B"/>
    <w:rsid w:val="00570746"/>
    <w:rsid w:val="005708B7"/>
    <w:rsid w:val="005708EF"/>
    <w:rsid w:val="005710B9"/>
    <w:rsid w:val="005716D2"/>
    <w:rsid w:val="00572006"/>
    <w:rsid w:val="00573064"/>
    <w:rsid w:val="005739F5"/>
    <w:rsid w:val="00573B85"/>
    <w:rsid w:val="00573D0B"/>
    <w:rsid w:val="005746F3"/>
    <w:rsid w:val="00574857"/>
    <w:rsid w:val="00574B84"/>
    <w:rsid w:val="00575163"/>
    <w:rsid w:val="00575375"/>
    <w:rsid w:val="00576615"/>
    <w:rsid w:val="00576784"/>
    <w:rsid w:val="005779D7"/>
    <w:rsid w:val="00577D7D"/>
    <w:rsid w:val="0058061F"/>
    <w:rsid w:val="00580835"/>
    <w:rsid w:val="005813A6"/>
    <w:rsid w:val="005820AF"/>
    <w:rsid w:val="005822CE"/>
    <w:rsid w:val="00583133"/>
    <w:rsid w:val="00583233"/>
    <w:rsid w:val="00583D01"/>
    <w:rsid w:val="005843CE"/>
    <w:rsid w:val="0058455C"/>
    <w:rsid w:val="0058492E"/>
    <w:rsid w:val="0058592A"/>
    <w:rsid w:val="00585AB0"/>
    <w:rsid w:val="0058732A"/>
    <w:rsid w:val="00590061"/>
    <w:rsid w:val="0059060B"/>
    <w:rsid w:val="0059085F"/>
    <w:rsid w:val="00590F45"/>
    <w:rsid w:val="005917C9"/>
    <w:rsid w:val="00591CDC"/>
    <w:rsid w:val="00592020"/>
    <w:rsid w:val="00592577"/>
    <w:rsid w:val="00592740"/>
    <w:rsid w:val="00592CBA"/>
    <w:rsid w:val="0059304D"/>
    <w:rsid w:val="00593372"/>
    <w:rsid w:val="005933F1"/>
    <w:rsid w:val="005938E8"/>
    <w:rsid w:val="00593FEF"/>
    <w:rsid w:val="0059508B"/>
    <w:rsid w:val="00595705"/>
    <w:rsid w:val="0059570F"/>
    <w:rsid w:val="00595C07"/>
    <w:rsid w:val="0059604F"/>
    <w:rsid w:val="00596744"/>
    <w:rsid w:val="005971C0"/>
    <w:rsid w:val="0059728C"/>
    <w:rsid w:val="005975F6"/>
    <w:rsid w:val="00597C13"/>
    <w:rsid w:val="005A0C0D"/>
    <w:rsid w:val="005A1954"/>
    <w:rsid w:val="005A20F1"/>
    <w:rsid w:val="005A22E8"/>
    <w:rsid w:val="005A2415"/>
    <w:rsid w:val="005A25F4"/>
    <w:rsid w:val="005A2F2F"/>
    <w:rsid w:val="005A3467"/>
    <w:rsid w:val="005A37FC"/>
    <w:rsid w:val="005A3D71"/>
    <w:rsid w:val="005A422C"/>
    <w:rsid w:val="005A4BDD"/>
    <w:rsid w:val="005A4D9C"/>
    <w:rsid w:val="005A4F80"/>
    <w:rsid w:val="005A53EF"/>
    <w:rsid w:val="005A565A"/>
    <w:rsid w:val="005A5683"/>
    <w:rsid w:val="005A644A"/>
    <w:rsid w:val="005A6854"/>
    <w:rsid w:val="005A720E"/>
    <w:rsid w:val="005A7637"/>
    <w:rsid w:val="005B0010"/>
    <w:rsid w:val="005B0320"/>
    <w:rsid w:val="005B0A60"/>
    <w:rsid w:val="005B1184"/>
    <w:rsid w:val="005B181E"/>
    <w:rsid w:val="005B2295"/>
    <w:rsid w:val="005B272F"/>
    <w:rsid w:val="005B2E5D"/>
    <w:rsid w:val="005B3683"/>
    <w:rsid w:val="005B3A7E"/>
    <w:rsid w:val="005B46FB"/>
    <w:rsid w:val="005B4A3B"/>
    <w:rsid w:val="005B4FF5"/>
    <w:rsid w:val="005B5EBB"/>
    <w:rsid w:val="005B5FF9"/>
    <w:rsid w:val="005B6006"/>
    <w:rsid w:val="005B6181"/>
    <w:rsid w:val="005B6201"/>
    <w:rsid w:val="005B63B7"/>
    <w:rsid w:val="005B66A4"/>
    <w:rsid w:val="005B6B1A"/>
    <w:rsid w:val="005B79FE"/>
    <w:rsid w:val="005B7B96"/>
    <w:rsid w:val="005C0196"/>
    <w:rsid w:val="005C0E1A"/>
    <w:rsid w:val="005C1B43"/>
    <w:rsid w:val="005C1D7F"/>
    <w:rsid w:val="005C1F41"/>
    <w:rsid w:val="005C29BA"/>
    <w:rsid w:val="005C3328"/>
    <w:rsid w:val="005C342B"/>
    <w:rsid w:val="005C4339"/>
    <w:rsid w:val="005C4359"/>
    <w:rsid w:val="005C456C"/>
    <w:rsid w:val="005C4F1E"/>
    <w:rsid w:val="005C51A1"/>
    <w:rsid w:val="005C53DF"/>
    <w:rsid w:val="005C54F8"/>
    <w:rsid w:val="005C5BC2"/>
    <w:rsid w:val="005C64ED"/>
    <w:rsid w:val="005C6750"/>
    <w:rsid w:val="005C762D"/>
    <w:rsid w:val="005D1648"/>
    <w:rsid w:val="005D1903"/>
    <w:rsid w:val="005D1A61"/>
    <w:rsid w:val="005D1F25"/>
    <w:rsid w:val="005D2215"/>
    <w:rsid w:val="005D27F5"/>
    <w:rsid w:val="005D2D07"/>
    <w:rsid w:val="005D35B9"/>
    <w:rsid w:val="005D4296"/>
    <w:rsid w:val="005D4417"/>
    <w:rsid w:val="005D4B76"/>
    <w:rsid w:val="005D4C04"/>
    <w:rsid w:val="005D4D2C"/>
    <w:rsid w:val="005D514C"/>
    <w:rsid w:val="005D55AA"/>
    <w:rsid w:val="005D593B"/>
    <w:rsid w:val="005D5EAC"/>
    <w:rsid w:val="005D66CB"/>
    <w:rsid w:val="005D6721"/>
    <w:rsid w:val="005D712A"/>
    <w:rsid w:val="005D7C15"/>
    <w:rsid w:val="005D7EDF"/>
    <w:rsid w:val="005D7F03"/>
    <w:rsid w:val="005E00B4"/>
    <w:rsid w:val="005E0215"/>
    <w:rsid w:val="005E0E43"/>
    <w:rsid w:val="005E1B67"/>
    <w:rsid w:val="005E1B8F"/>
    <w:rsid w:val="005E2B9B"/>
    <w:rsid w:val="005E3ADB"/>
    <w:rsid w:val="005E3B8E"/>
    <w:rsid w:val="005E3DA1"/>
    <w:rsid w:val="005E3FB2"/>
    <w:rsid w:val="005E4E09"/>
    <w:rsid w:val="005E5035"/>
    <w:rsid w:val="005E5179"/>
    <w:rsid w:val="005E52EF"/>
    <w:rsid w:val="005E65EA"/>
    <w:rsid w:val="005E670C"/>
    <w:rsid w:val="005E6964"/>
    <w:rsid w:val="005E6D95"/>
    <w:rsid w:val="005F0259"/>
    <w:rsid w:val="005F0407"/>
    <w:rsid w:val="005F0B60"/>
    <w:rsid w:val="005F0CDF"/>
    <w:rsid w:val="005F0E6B"/>
    <w:rsid w:val="005F1009"/>
    <w:rsid w:val="005F10A2"/>
    <w:rsid w:val="005F1710"/>
    <w:rsid w:val="005F2038"/>
    <w:rsid w:val="005F23AC"/>
    <w:rsid w:val="005F2BC7"/>
    <w:rsid w:val="005F2DEE"/>
    <w:rsid w:val="005F4322"/>
    <w:rsid w:val="005F4477"/>
    <w:rsid w:val="005F4B84"/>
    <w:rsid w:val="005F5237"/>
    <w:rsid w:val="005F52FE"/>
    <w:rsid w:val="005F55BD"/>
    <w:rsid w:val="005F5815"/>
    <w:rsid w:val="005F5CB3"/>
    <w:rsid w:val="005F5CC9"/>
    <w:rsid w:val="005F5E1C"/>
    <w:rsid w:val="005F5E36"/>
    <w:rsid w:val="005F683B"/>
    <w:rsid w:val="005F694A"/>
    <w:rsid w:val="005F7172"/>
    <w:rsid w:val="005F7BF8"/>
    <w:rsid w:val="0060022C"/>
    <w:rsid w:val="00600A72"/>
    <w:rsid w:val="00600DD9"/>
    <w:rsid w:val="006011E4"/>
    <w:rsid w:val="00601929"/>
    <w:rsid w:val="00601EEF"/>
    <w:rsid w:val="00602379"/>
    <w:rsid w:val="0060274C"/>
    <w:rsid w:val="00602C71"/>
    <w:rsid w:val="006035EA"/>
    <w:rsid w:val="00603AA8"/>
    <w:rsid w:val="006043A2"/>
    <w:rsid w:val="00604F65"/>
    <w:rsid w:val="0060532B"/>
    <w:rsid w:val="006057B2"/>
    <w:rsid w:val="00605CA7"/>
    <w:rsid w:val="0060600F"/>
    <w:rsid w:val="006060AF"/>
    <w:rsid w:val="00606BF8"/>
    <w:rsid w:val="0060752E"/>
    <w:rsid w:val="006077A6"/>
    <w:rsid w:val="00607A27"/>
    <w:rsid w:val="0061009F"/>
    <w:rsid w:val="006108F7"/>
    <w:rsid w:val="00610D70"/>
    <w:rsid w:val="0061136D"/>
    <w:rsid w:val="00611C71"/>
    <w:rsid w:val="006121EA"/>
    <w:rsid w:val="0061256C"/>
    <w:rsid w:val="006128CC"/>
    <w:rsid w:val="00612E8E"/>
    <w:rsid w:val="00612EFB"/>
    <w:rsid w:val="00613B20"/>
    <w:rsid w:val="00614471"/>
    <w:rsid w:val="006146CE"/>
    <w:rsid w:val="00614A1C"/>
    <w:rsid w:val="00614DF0"/>
    <w:rsid w:val="0061633A"/>
    <w:rsid w:val="00616B90"/>
    <w:rsid w:val="00617AD2"/>
    <w:rsid w:val="0062125F"/>
    <w:rsid w:val="00621FE8"/>
    <w:rsid w:val="00622630"/>
    <w:rsid w:val="00623149"/>
    <w:rsid w:val="0062335A"/>
    <w:rsid w:val="006236D2"/>
    <w:rsid w:val="006240D9"/>
    <w:rsid w:val="006240F5"/>
    <w:rsid w:val="0062466A"/>
    <w:rsid w:val="00624A5F"/>
    <w:rsid w:val="00624BBC"/>
    <w:rsid w:val="006257E7"/>
    <w:rsid w:val="00625934"/>
    <w:rsid w:val="00626E4D"/>
    <w:rsid w:val="00627303"/>
    <w:rsid w:val="006274A5"/>
    <w:rsid w:val="006277B5"/>
    <w:rsid w:val="00627B2D"/>
    <w:rsid w:val="00627BC3"/>
    <w:rsid w:val="00630279"/>
    <w:rsid w:val="0063060A"/>
    <w:rsid w:val="0063196D"/>
    <w:rsid w:val="00632977"/>
    <w:rsid w:val="00632C34"/>
    <w:rsid w:val="00632CBA"/>
    <w:rsid w:val="0063469B"/>
    <w:rsid w:val="006346C4"/>
    <w:rsid w:val="00634C79"/>
    <w:rsid w:val="0063501B"/>
    <w:rsid w:val="0063689C"/>
    <w:rsid w:val="00636A19"/>
    <w:rsid w:val="006370E2"/>
    <w:rsid w:val="00637271"/>
    <w:rsid w:val="00637E20"/>
    <w:rsid w:val="006401D4"/>
    <w:rsid w:val="00640BC9"/>
    <w:rsid w:val="00641223"/>
    <w:rsid w:val="0064149A"/>
    <w:rsid w:val="006417F0"/>
    <w:rsid w:val="006417F6"/>
    <w:rsid w:val="00641950"/>
    <w:rsid w:val="00641959"/>
    <w:rsid w:val="006428E8"/>
    <w:rsid w:val="00643032"/>
    <w:rsid w:val="00643533"/>
    <w:rsid w:val="006435AC"/>
    <w:rsid w:val="006436AE"/>
    <w:rsid w:val="00643A46"/>
    <w:rsid w:val="00643B05"/>
    <w:rsid w:val="00643DE9"/>
    <w:rsid w:val="00644385"/>
    <w:rsid w:val="00644585"/>
    <w:rsid w:val="006447FB"/>
    <w:rsid w:val="00644AB1"/>
    <w:rsid w:val="00644AB5"/>
    <w:rsid w:val="0064552F"/>
    <w:rsid w:val="006455A9"/>
    <w:rsid w:val="006456A3"/>
    <w:rsid w:val="006457C9"/>
    <w:rsid w:val="006463A2"/>
    <w:rsid w:val="00647D3C"/>
    <w:rsid w:val="00650000"/>
    <w:rsid w:val="006503FA"/>
    <w:rsid w:val="00650D5B"/>
    <w:rsid w:val="00651975"/>
    <w:rsid w:val="00651A8E"/>
    <w:rsid w:val="00651CE3"/>
    <w:rsid w:val="00651D47"/>
    <w:rsid w:val="00651E8D"/>
    <w:rsid w:val="006523D1"/>
    <w:rsid w:val="006526D2"/>
    <w:rsid w:val="006535D3"/>
    <w:rsid w:val="00653E30"/>
    <w:rsid w:val="006546E0"/>
    <w:rsid w:val="00654A46"/>
    <w:rsid w:val="00654DB5"/>
    <w:rsid w:val="00655128"/>
    <w:rsid w:val="0065566F"/>
    <w:rsid w:val="006564DB"/>
    <w:rsid w:val="006571BB"/>
    <w:rsid w:val="00660C27"/>
    <w:rsid w:val="00661264"/>
    <w:rsid w:val="006613EB"/>
    <w:rsid w:val="006614B3"/>
    <w:rsid w:val="00661744"/>
    <w:rsid w:val="0066207A"/>
    <w:rsid w:val="006637F7"/>
    <w:rsid w:val="006638E8"/>
    <w:rsid w:val="006649F2"/>
    <w:rsid w:val="0066551A"/>
    <w:rsid w:val="00665D2E"/>
    <w:rsid w:val="0066647B"/>
    <w:rsid w:val="00666CEC"/>
    <w:rsid w:val="00666D17"/>
    <w:rsid w:val="00666E50"/>
    <w:rsid w:val="00667DD7"/>
    <w:rsid w:val="00670168"/>
    <w:rsid w:val="0067028D"/>
    <w:rsid w:val="00670BD2"/>
    <w:rsid w:val="00671435"/>
    <w:rsid w:val="0067152D"/>
    <w:rsid w:val="00671E98"/>
    <w:rsid w:val="00671F28"/>
    <w:rsid w:val="00671F87"/>
    <w:rsid w:val="006720BE"/>
    <w:rsid w:val="006734A9"/>
    <w:rsid w:val="00673806"/>
    <w:rsid w:val="00674A04"/>
    <w:rsid w:val="00674BC6"/>
    <w:rsid w:val="00675A78"/>
    <w:rsid w:val="00675AB7"/>
    <w:rsid w:val="00675FDA"/>
    <w:rsid w:val="0067676F"/>
    <w:rsid w:val="00676AE9"/>
    <w:rsid w:val="00676C5B"/>
    <w:rsid w:val="00677E2C"/>
    <w:rsid w:val="00680613"/>
    <w:rsid w:val="0068146B"/>
    <w:rsid w:val="00681E70"/>
    <w:rsid w:val="00682E24"/>
    <w:rsid w:val="00682E72"/>
    <w:rsid w:val="00683314"/>
    <w:rsid w:val="0068395E"/>
    <w:rsid w:val="006839E8"/>
    <w:rsid w:val="0068471B"/>
    <w:rsid w:val="006849E5"/>
    <w:rsid w:val="00684C76"/>
    <w:rsid w:val="00684CC7"/>
    <w:rsid w:val="00685CEA"/>
    <w:rsid w:val="00686255"/>
    <w:rsid w:val="00686658"/>
    <w:rsid w:val="00686979"/>
    <w:rsid w:val="00686B23"/>
    <w:rsid w:val="00686B67"/>
    <w:rsid w:val="0069054C"/>
    <w:rsid w:val="0069146C"/>
    <w:rsid w:val="00691DE4"/>
    <w:rsid w:val="00692CC1"/>
    <w:rsid w:val="00694498"/>
    <w:rsid w:val="00694DDE"/>
    <w:rsid w:val="006956C1"/>
    <w:rsid w:val="00695CB0"/>
    <w:rsid w:val="006965A6"/>
    <w:rsid w:val="00697325"/>
    <w:rsid w:val="006974AE"/>
    <w:rsid w:val="00697519"/>
    <w:rsid w:val="00697D65"/>
    <w:rsid w:val="006A0072"/>
    <w:rsid w:val="006A05B7"/>
    <w:rsid w:val="006A066D"/>
    <w:rsid w:val="006A07DF"/>
    <w:rsid w:val="006A14ED"/>
    <w:rsid w:val="006A237C"/>
    <w:rsid w:val="006A2A6B"/>
    <w:rsid w:val="006A3D5C"/>
    <w:rsid w:val="006A5473"/>
    <w:rsid w:val="006A5534"/>
    <w:rsid w:val="006A572D"/>
    <w:rsid w:val="006A5E7B"/>
    <w:rsid w:val="006A68CC"/>
    <w:rsid w:val="006A6BE6"/>
    <w:rsid w:val="006A6C28"/>
    <w:rsid w:val="006B107F"/>
    <w:rsid w:val="006B1DB1"/>
    <w:rsid w:val="006B26D1"/>
    <w:rsid w:val="006B3385"/>
    <w:rsid w:val="006B346B"/>
    <w:rsid w:val="006B3614"/>
    <w:rsid w:val="006B36CF"/>
    <w:rsid w:val="006B3A04"/>
    <w:rsid w:val="006B3B3F"/>
    <w:rsid w:val="006B3E8D"/>
    <w:rsid w:val="006B453A"/>
    <w:rsid w:val="006B491B"/>
    <w:rsid w:val="006B49EB"/>
    <w:rsid w:val="006B4AF6"/>
    <w:rsid w:val="006B4B8B"/>
    <w:rsid w:val="006B50B8"/>
    <w:rsid w:val="006B5580"/>
    <w:rsid w:val="006B5E99"/>
    <w:rsid w:val="006B5FF6"/>
    <w:rsid w:val="006B6195"/>
    <w:rsid w:val="006B643E"/>
    <w:rsid w:val="006B6C03"/>
    <w:rsid w:val="006B6EDD"/>
    <w:rsid w:val="006B721B"/>
    <w:rsid w:val="006B766F"/>
    <w:rsid w:val="006B7B0E"/>
    <w:rsid w:val="006B7D5C"/>
    <w:rsid w:val="006B7D75"/>
    <w:rsid w:val="006B7DB4"/>
    <w:rsid w:val="006C0095"/>
    <w:rsid w:val="006C07A4"/>
    <w:rsid w:val="006C0DBC"/>
    <w:rsid w:val="006C0F0E"/>
    <w:rsid w:val="006C1293"/>
    <w:rsid w:val="006C1469"/>
    <w:rsid w:val="006C3051"/>
    <w:rsid w:val="006C3377"/>
    <w:rsid w:val="006C3995"/>
    <w:rsid w:val="006C4433"/>
    <w:rsid w:val="006C4BDD"/>
    <w:rsid w:val="006C509B"/>
    <w:rsid w:val="006C51A5"/>
    <w:rsid w:val="006C546F"/>
    <w:rsid w:val="006C6235"/>
    <w:rsid w:val="006C6B81"/>
    <w:rsid w:val="006C7818"/>
    <w:rsid w:val="006D034D"/>
    <w:rsid w:val="006D0882"/>
    <w:rsid w:val="006D1630"/>
    <w:rsid w:val="006D3339"/>
    <w:rsid w:val="006D39A6"/>
    <w:rsid w:val="006D3A6E"/>
    <w:rsid w:val="006D417A"/>
    <w:rsid w:val="006D4203"/>
    <w:rsid w:val="006D4431"/>
    <w:rsid w:val="006D489C"/>
    <w:rsid w:val="006D4A06"/>
    <w:rsid w:val="006D4BD7"/>
    <w:rsid w:val="006D5A65"/>
    <w:rsid w:val="006D5DB2"/>
    <w:rsid w:val="006D5FE6"/>
    <w:rsid w:val="006D6C1E"/>
    <w:rsid w:val="006D7058"/>
    <w:rsid w:val="006D72D8"/>
    <w:rsid w:val="006D77CF"/>
    <w:rsid w:val="006D7C6F"/>
    <w:rsid w:val="006E0181"/>
    <w:rsid w:val="006E03B0"/>
    <w:rsid w:val="006E0CD8"/>
    <w:rsid w:val="006E0D85"/>
    <w:rsid w:val="006E1112"/>
    <w:rsid w:val="006E1655"/>
    <w:rsid w:val="006E1CF4"/>
    <w:rsid w:val="006E2EDE"/>
    <w:rsid w:val="006E377C"/>
    <w:rsid w:val="006E37D8"/>
    <w:rsid w:val="006E43FA"/>
    <w:rsid w:val="006E4B8B"/>
    <w:rsid w:val="006E4C56"/>
    <w:rsid w:val="006E4F46"/>
    <w:rsid w:val="006E5750"/>
    <w:rsid w:val="006E577D"/>
    <w:rsid w:val="006E5B36"/>
    <w:rsid w:val="006E64B5"/>
    <w:rsid w:val="006E7401"/>
    <w:rsid w:val="006E7C4F"/>
    <w:rsid w:val="006F05A9"/>
    <w:rsid w:val="006F0D88"/>
    <w:rsid w:val="006F1188"/>
    <w:rsid w:val="006F1311"/>
    <w:rsid w:val="006F1B3A"/>
    <w:rsid w:val="006F1DB6"/>
    <w:rsid w:val="006F1DE6"/>
    <w:rsid w:val="006F21A6"/>
    <w:rsid w:val="006F2215"/>
    <w:rsid w:val="006F280E"/>
    <w:rsid w:val="006F2CD5"/>
    <w:rsid w:val="006F31CE"/>
    <w:rsid w:val="006F4710"/>
    <w:rsid w:val="006F6392"/>
    <w:rsid w:val="006F65DD"/>
    <w:rsid w:val="006F70D1"/>
    <w:rsid w:val="006F7580"/>
    <w:rsid w:val="006F7ABD"/>
    <w:rsid w:val="006F7ECC"/>
    <w:rsid w:val="00700CAD"/>
    <w:rsid w:val="00701833"/>
    <w:rsid w:val="00701B5E"/>
    <w:rsid w:val="00701F4E"/>
    <w:rsid w:val="00702983"/>
    <w:rsid w:val="00702BC9"/>
    <w:rsid w:val="00703455"/>
    <w:rsid w:val="00703A6D"/>
    <w:rsid w:val="00703D5D"/>
    <w:rsid w:val="007052F2"/>
    <w:rsid w:val="0070537A"/>
    <w:rsid w:val="0070564B"/>
    <w:rsid w:val="0070616B"/>
    <w:rsid w:val="007062C4"/>
    <w:rsid w:val="007064BD"/>
    <w:rsid w:val="007065AA"/>
    <w:rsid w:val="0070673F"/>
    <w:rsid w:val="0070677E"/>
    <w:rsid w:val="00706953"/>
    <w:rsid w:val="00707723"/>
    <w:rsid w:val="007077CB"/>
    <w:rsid w:val="00707DB5"/>
    <w:rsid w:val="00707DD4"/>
    <w:rsid w:val="007105CC"/>
    <w:rsid w:val="00710A43"/>
    <w:rsid w:val="00710B3B"/>
    <w:rsid w:val="00710C44"/>
    <w:rsid w:val="00711254"/>
    <w:rsid w:val="007113D0"/>
    <w:rsid w:val="00711E88"/>
    <w:rsid w:val="0071222A"/>
    <w:rsid w:val="007122C0"/>
    <w:rsid w:val="00712C96"/>
    <w:rsid w:val="007130B7"/>
    <w:rsid w:val="00713887"/>
    <w:rsid w:val="007155FF"/>
    <w:rsid w:val="00715886"/>
    <w:rsid w:val="007167D3"/>
    <w:rsid w:val="0071693A"/>
    <w:rsid w:val="00716C4D"/>
    <w:rsid w:val="00716F1C"/>
    <w:rsid w:val="00716F23"/>
    <w:rsid w:val="00717129"/>
    <w:rsid w:val="0071775E"/>
    <w:rsid w:val="007177E4"/>
    <w:rsid w:val="00717A21"/>
    <w:rsid w:val="00720078"/>
    <w:rsid w:val="0072067E"/>
    <w:rsid w:val="00720D35"/>
    <w:rsid w:val="00721334"/>
    <w:rsid w:val="00721C74"/>
    <w:rsid w:val="007222BD"/>
    <w:rsid w:val="007225BF"/>
    <w:rsid w:val="007235BC"/>
    <w:rsid w:val="00723A9E"/>
    <w:rsid w:val="007240EC"/>
    <w:rsid w:val="007246CF"/>
    <w:rsid w:val="00724922"/>
    <w:rsid w:val="00724F75"/>
    <w:rsid w:val="00725262"/>
    <w:rsid w:val="00725693"/>
    <w:rsid w:val="00725A05"/>
    <w:rsid w:val="00725E8F"/>
    <w:rsid w:val="00726181"/>
    <w:rsid w:val="00726264"/>
    <w:rsid w:val="0072636F"/>
    <w:rsid w:val="00726A4C"/>
    <w:rsid w:val="007273B1"/>
    <w:rsid w:val="00727706"/>
    <w:rsid w:val="00727AA9"/>
    <w:rsid w:val="0073159B"/>
    <w:rsid w:val="007317C7"/>
    <w:rsid w:val="00731D82"/>
    <w:rsid w:val="00732AD7"/>
    <w:rsid w:val="00732E4C"/>
    <w:rsid w:val="0073372E"/>
    <w:rsid w:val="00733B98"/>
    <w:rsid w:val="007357C1"/>
    <w:rsid w:val="00735C9A"/>
    <w:rsid w:val="00736C5D"/>
    <w:rsid w:val="007375B1"/>
    <w:rsid w:val="007404D4"/>
    <w:rsid w:val="00740766"/>
    <w:rsid w:val="0074136E"/>
    <w:rsid w:val="0074207A"/>
    <w:rsid w:val="007420F5"/>
    <w:rsid w:val="007435B8"/>
    <w:rsid w:val="007439D9"/>
    <w:rsid w:val="00743F87"/>
    <w:rsid w:val="007444B3"/>
    <w:rsid w:val="00744C11"/>
    <w:rsid w:val="00744F56"/>
    <w:rsid w:val="00746DA1"/>
    <w:rsid w:val="00747C63"/>
    <w:rsid w:val="00747EE4"/>
    <w:rsid w:val="00750160"/>
    <w:rsid w:val="007511EC"/>
    <w:rsid w:val="007513DE"/>
    <w:rsid w:val="00751C8F"/>
    <w:rsid w:val="00751D40"/>
    <w:rsid w:val="00752504"/>
    <w:rsid w:val="0075279C"/>
    <w:rsid w:val="007530EA"/>
    <w:rsid w:val="00753472"/>
    <w:rsid w:val="0075376A"/>
    <w:rsid w:val="00754233"/>
    <w:rsid w:val="00754A46"/>
    <w:rsid w:val="007550A1"/>
    <w:rsid w:val="0075568D"/>
    <w:rsid w:val="007559A8"/>
    <w:rsid w:val="00756039"/>
    <w:rsid w:val="00756A3F"/>
    <w:rsid w:val="0075705F"/>
    <w:rsid w:val="0075773F"/>
    <w:rsid w:val="007578B2"/>
    <w:rsid w:val="007579F4"/>
    <w:rsid w:val="00760161"/>
    <w:rsid w:val="00760A28"/>
    <w:rsid w:val="00760CFA"/>
    <w:rsid w:val="00761D14"/>
    <w:rsid w:val="00761F88"/>
    <w:rsid w:val="00762706"/>
    <w:rsid w:val="0076270F"/>
    <w:rsid w:val="00762AAD"/>
    <w:rsid w:val="007637A7"/>
    <w:rsid w:val="00763B50"/>
    <w:rsid w:val="007640EA"/>
    <w:rsid w:val="00764561"/>
    <w:rsid w:val="00764950"/>
    <w:rsid w:val="0076732C"/>
    <w:rsid w:val="0076753F"/>
    <w:rsid w:val="0077053E"/>
    <w:rsid w:val="00770700"/>
    <w:rsid w:val="00770D93"/>
    <w:rsid w:val="00771101"/>
    <w:rsid w:val="0077122F"/>
    <w:rsid w:val="0077134A"/>
    <w:rsid w:val="007714E0"/>
    <w:rsid w:val="007721DA"/>
    <w:rsid w:val="007722F6"/>
    <w:rsid w:val="00772EA1"/>
    <w:rsid w:val="00773615"/>
    <w:rsid w:val="00773F6F"/>
    <w:rsid w:val="00774237"/>
    <w:rsid w:val="00774D32"/>
    <w:rsid w:val="00775C07"/>
    <w:rsid w:val="0077606D"/>
    <w:rsid w:val="007775C9"/>
    <w:rsid w:val="00777616"/>
    <w:rsid w:val="00777AEB"/>
    <w:rsid w:val="007803C7"/>
    <w:rsid w:val="00780989"/>
    <w:rsid w:val="00780B41"/>
    <w:rsid w:val="00780C08"/>
    <w:rsid w:val="007810C6"/>
    <w:rsid w:val="00781919"/>
    <w:rsid w:val="00781F33"/>
    <w:rsid w:val="00782467"/>
    <w:rsid w:val="00782496"/>
    <w:rsid w:val="00782596"/>
    <w:rsid w:val="00782C27"/>
    <w:rsid w:val="0078331A"/>
    <w:rsid w:val="00783AD7"/>
    <w:rsid w:val="007845A1"/>
    <w:rsid w:val="007851BC"/>
    <w:rsid w:val="0078584B"/>
    <w:rsid w:val="007859FF"/>
    <w:rsid w:val="00785BCC"/>
    <w:rsid w:val="00785FB9"/>
    <w:rsid w:val="007862B6"/>
    <w:rsid w:val="007873BE"/>
    <w:rsid w:val="0078766E"/>
    <w:rsid w:val="0078793B"/>
    <w:rsid w:val="00787A93"/>
    <w:rsid w:val="00787D0D"/>
    <w:rsid w:val="0079067D"/>
    <w:rsid w:val="007908B9"/>
    <w:rsid w:val="00790BAB"/>
    <w:rsid w:val="00790C4D"/>
    <w:rsid w:val="00791247"/>
    <w:rsid w:val="00791370"/>
    <w:rsid w:val="007916CC"/>
    <w:rsid w:val="007916DA"/>
    <w:rsid w:val="00791A10"/>
    <w:rsid w:val="00791C70"/>
    <w:rsid w:val="00791FF9"/>
    <w:rsid w:val="00792233"/>
    <w:rsid w:val="00792D0A"/>
    <w:rsid w:val="00793B8F"/>
    <w:rsid w:val="00794CC7"/>
    <w:rsid w:val="00796492"/>
    <w:rsid w:val="00796A22"/>
    <w:rsid w:val="00797CDB"/>
    <w:rsid w:val="00797FD1"/>
    <w:rsid w:val="007A0D0B"/>
    <w:rsid w:val="007A2881"/>
    <w:rsid w:val="007A292D"/>
    <w:rsid w:val="007A3FEB"/>
    <w:rsid w:val="007A4F34"/>
    <w:rsid w:val="007A6ADD"/>
    <w:rsid w:val="007A6C62"/>
    <w:rsid w:val="007B0129"/>
    <w:rsid w:val="007B18D3"/>
    <w:rsid w:val="007B19F6"/>
    <w:rsid w:val="007B1B5F"/>
    <w:rsid w:val="007B28D7"/>
    <w:rsid w:val="007B2FB3"/>
    <w:rsid w:val="007B3832"/>
    <w:rsid w:val="007B39CB"/>
    <w:rsid w:val="007B3D46"/>
    <w:rsid w:val="007B4352"/>
    <w:rsid w:val="007B4AD0"/>
    <w:rsid w:val="007B4F4F"/>
    <w:rsid w:val="007B5BE6"/>
    <w:rsid w:val="007B61A3"/>
    <w:rsid w:val="007B6BC9"/>
    <w:rsid w:val="007B7377"/>
    <w:rsid w:val="007B74BC"/>
    <w:rsid w:val="007B7890"/>
    <w:rsid w:val="007C0D50"/>
    <w:rsid w:val="007C1973"/>
    <w:rsid w:val="007C2AD4"/>
    <w:rsid w:val="007C2D84"/>
    <w:rsid w:val="007C33B7"/>
    <w:rsid w:val="007C33DF"/>
    <w:rsid w:val="007C4316"/>
    <w:rsid w:val="007C4672"/>
    <w:rsid w:val="007C603A"/>
    <w:rsid w:val="007C6B1F"/>
    <w:rsid w:val="007C6DCD"/>
    <w:rsid w:val="007C7E53"/>
    <w:rsid w:val="007D06FD"/>
    <w:rsid w:val="007D090E"/>
    <w:rsid w:val="007D1CEC"/>
    <w:rsid w:val="007D1EA8"/>
    <w:rsid w:val="007D2197"/>
    <w:rsid w:val="007D2840"/>
    <w:rsid w:val="007D2E00"/>
    <w:rsid w:val="007D2E13"/>
    <w:rsid w:val="007D3254"/>
    <w:rsid w:val="007D37CA"/>
    <w:rsid w:val="007D3949"/>
    <w:rsid w:val="007D448C"/>
    <w:rsid w:val="007D4A0D"/>
    <w:rsid w:val="007D4A26"/>
    <w:rsid w:val="007D4C44"/>
    <w:rsid w:val="007D4D71"/>
    <w:rsid w:val="007D532C"/>
    <w:rsid w:val="007D5510"/>
    <w:rsid w:val="007D57BA"/>
    <w:rsid w:val="007D5B3B"/>
    <w:rsid w:val="007D5CAA"/>
    <w:rsid w:val="007D64C6"/>
    <w:rsid w:val="007D6780"/>
    <w:rsid w:val="007D6BB7"/>
    <w:rsid w:val="007D7069"/>
    <w:rsid w:val="007D73C4"/>
    <w:rsid w:val="007E06E3"/>
    <w:rsid w:val="007E0FE8"/>
    <w:rsid w:val="007E19B1"/>
    <w:rsid w:val="007E1AA6"/>
    <w:rsid w:val="007E1D14"/>
    <w:rsid w:val="007E25EA"/>
    <w:rsid w:val="007E2B57"/>
    <w:rsid w:val="007E3B14"/>
    <w:rsid w:val="007E3BFE"/>
    <w:rsid w:val="007E3D51"/>
    <w:rsid w:val="007E42DB"/>
    <w:rsid w:val="007E47B7"/>
    <w:rsid w:val="007E5986"/>
    <w:rsid w:val="007E6518"/>
    <w:rsid w:val="007E67D8"/>
    <w:rsid w:val="007E69E4"/>
    <w:rsid w:val="007E77CF"/>
    <w:rsid w:val="007F0D2F"/>
    <w:rsid w:val="007F0EFB"/>
    <w:rsid w:val="007F1AA6"/>
    <w:rsid w:val="007F1E41"/>
    <w:rsid w:val="007F2057"/>
    <w:rsid w:val="007F23B7"/>
    <w:rsid w:val="007F25FF"/>
    <w:rsid w:val="007F2668"/>
    <w:rsid w:val="007F28F6"/>
    <w:rsid w:val="007F29AB"/>
    <w:rsid w:val="007F3123"/>
    <w:rsid w:val="007F31D1"/>
    <w:rsid w:val="007F320E"/>
    <w:rsid w:val="007F37C2"/>
    <w:rsid w:val="007F3AFF"/>
    <w:rsid w:val="007F4A09"/>
    <w:rsid w:val="007F5B7E"/>
    <w:rsid w:val="007F5D05"/>
    <w:rsid w:val="007F6A67"/>
    <w:rsid w:val="007F6B2C"/>
    <w:rsid w:val="007F720B"/>
    <w:rsid w:val="007F74CA"/>
    <w:rsid w:val="007F756D"/>
    <w:rsid w:val="007F77E1"/>
    <w:rsid w:val="007F7927"/>
    <w:rsid w:val="007F7B9A"/>
    <w:rsid w:val="007F7C30"/>
    <w:rsid w:val="008002ED"/>
    <w:rsid w:val="00800CC7"/>
    <w:rsid w:val="0080132B"/>
    <w:rsid w:val="008017A6"/>
    <w:rsid w:val="00801B8D"/>
    <w:rsid w:val="0080203F"/>
    <w:rsid w:val="00803271"/>
    <w:rsid w:val="008038A1"/>
    <w:rsid w:val="00803E2D"/>
    <w:rsid w:val="00803EF6"/>
    <w:rsid w:val="00803F4F"/>
    <w:rsid w:val="00804D5B"/>
    <w:rsid w:val="00805167"/>
    <w:rsid w:val="00806153"/>
    <w:rsid w:val="008063EE"/>
    <w:rsid w:val="008067BD"/>
    <w:rsid w:val="00806A14"/>
    <w:rsid w:val="008104F1"/>
    <w:rsid w:val="00810885"/>
    <w:rsid w:val="008116A7"/>
    <w:rsid w:val="00811761"/>
    <w:rsid w:val="00812664"/>
    <w:rsid w:val="00812BCC"/>
    <w:rsid w:val="00812F82"/>
    <w:rsid w:val="0081328F"/>
    <w:rsid w:val="00813809"/>
    <w:rsid w:val="00813CE2"/>
    <w:rsid w:val="00813FB3"/>
    <w:rsid w:val="0081477E"/>
    <w:rsid w:val="00814A21"/>
    <w:rsid w:val="00814D9A"/>
    <w:rsid w:val="00814F91"/>
    <w:rsid w:val="0081561D"/>
    <w:rsid w:val="00815897"/>
    <w:rsid w:val="00815E64"/>
    <w:rsid w:val="00815F36"/>
    <w:rsid w:val="008169D5"/>
    <w:rsid w:val="00817288"/>
    <w:rsid w:val="0081749B"/>
    <w:rsid w:val="00817D26"/>
    <w:rsid w:val="00820F49"/>
    <w:rsid w:val="00820FAA"/>
    <w:rsid w:val="00821799"/>
    <w:rsid w:val="00821A82"/>
    <w:rsid w:val="00821ACB"/>
    <w:rsid w:val="00822C9A"/>
    <w:rsid w:val="008231D9"/>
    <w:rsid w:val="00823626"/>
    <w:rsid w:val="00823A74"/>
    <w:rsid w:val="00823BD0"/>
    <w:rsid w:val="008245E2"/>
    <w:rsid w:val="00824B4F"/>
    <w:rsid w:val="00824F63"/>
    <w:rsid w:val="0082631B"/>
    <w:rsid w:val="008268E1"/>
    <w:rsid w:val="008277E2"/>
    <w:rsid w:val="008309D9"/>
    <w:rsid w:val="00830CCA"/>
    <w:rsid w:val="00831563"/>
    <w:rsid w:val="00832532"/>
    <w:rsid w:val="00832797"/>
    <w:rsid w:val="008327C3"/>
    <w:rsid w:val="00832D54"/>
    <w:rsid w:val="00833E1D"/>
    <w:rsid w:val="00833ECA"/>
    <w:rsid w:val="00834106"/>
    <w:rsid w:val="008347F0"/>
    <w:rsid w:val="00834B98"/>
    <w:rsid w:val="008355E0"/>
    <w:rsid w:val="00835791"/>
    <w:rsid w:val="008362AC"/>
    <w:rsid w:val="008379E0"/>
    <w:rsid w:val="00837E70"/>
    <w:rsid w:val="00840E3E"/>
    <w:rsid w:val="0084123C"/>
    <w:rsid w:val="0084149C"/>
    <w:rsid w:val="0084171E"/>
    <w:rsid w:val="00841B60"/>
    <w:rsid w:val="008424D4"/>
    <w:rsid w:val="008425D1"/>
    <w:rsid w:val="0084351A"/>
    <w:rsid w:val="0084411D"/>
    <w:rsid w:val="008450F4"/>
    <w:rsid w:val="00845BC5"/>
    <w:rsid w:val="00845F2E"/>
    <w:rsid w:val="0084686F"/>
    <w:rsid w:val="008469B6"/>
    <w:rsid w:val="00846E63"/>
    <w:rsid w:val="00846EC6"/>
    <w:rsid w:val="00847047"/>
    <w:rsid w:val="008470E1"/>
    <w:rsid w:val="008477CF"/>
    <w:rsid w:val="00847CDF"/>
    <w:rsid w:val="00850280"/>
    <w:rsid w:val="008505DC"/>
    <w:rsid w:val="0085087E"/>
    <w:rsid w:val="00850CD0"/>
    <w:rsid w:val="0085104D"/>
    <w:rsid w:val="0085183A"/>
    <w:rsid w:val="00852960"/>
    <w:rsid w:val="00852D3D"/>
    <w:rsid w:val="0085320B"/>
    <w:rsid w:val="00854093"/>
    <w:rsid w:val="008543AE"/>
    <w:rsid w:val="0085606D"/>
    <w:rsid w:val="00856101"/>
    <w:rsid w:val="00856696"/>
    <w:rsid w:val="0085691B"/>
    <w:rsid w:val="008569A6"/>
    <w:rsid w:val="00856C9C"/>
    <w:rsid w:val="0085756B"/>
    <w:rsid w:val="00857D46"/>
    <w:rsid w:val="0086033E"/>
    <w:rsid w:val="00860629"/>
    <w:rsid w:val="008617AC"/>
    <w:rsid w:val="00861F9A"/>
    <w:rsid w:val="00862AAC"/>
    <w:rsid w:val="00862C0C"/>
    <w:rsid w:val="00862E65"/>
    <w:rsid w:val="008632CE"/>
    <w:rsid w:val="0086330A"/>
    <w:rsid w:val="0086362C"/>
    <w:rsid w:val="0086377A"/>
    <w:rsid w:val="00864777"/>
    <w:rsid w:val="00864F16"/>
    <w:rsid w:val="00865971"/>
    <w:rsid w:val="00865D3E"/>
    <w:rsid w:val="00865E07"/>
    <w:rsid w:val="00866D32"/>
    <w:rsid w:val="00867278"/>
    <w:rsid w:val="00867577"/>
    <w:rsid w:val="00867683"/>
    <w:rsid w:val="00867AB3"/>
    <w:rsid w:val="00867F31"/>
    <w:rsid w:val="0087018B"/>
    <w:rsid w:val="00870263"/>
    <w:rsid w:val="008729E5"/>
    <w:rsid w:val="00872A7C"/>
    <w:rsid w:val="0087310B"/>
    <w:rsid w:val="008735C7"/>
    <w:rsid w:val="00873996"/>
    <w:rsid w:val="00873C7F"/>
    <w:rsid w:val="00873E68"/>
    <w:rsid w:val="0087415B"/>
    <w:rsid w:val="00874241"/>
    <w:rsid w:val="008749E8"/>
    <w:rsid w:val="00874BC3"/>
    <w:rsid w:val="008753A7"/>
    <w:rsid w:val="008758B7"/>
    <w:rsid w:val="00876365"/>
    <w:rsid w:val="00876BDB"/>
    <w:rsid w:val="00877406"/>
    <w:rsid w:val="00877521"/>
    <w:rsid w:val="00877A3C"/>
    <w:rsid w:val="00877F4E"/>
    <w:rsid w:val="00877FDB"/>
    <w:rsid w:val="00880016"/>
    <w:rsid w:val="008805CA"/>
    <w:rsid w:val="008826DD"/>
    <w:rsid w:val="0088282C"/>
    <w:rsid w:val="008828A4"/>
    <w:rsid w:val="00882C5D"/>
    <w:rsid w:val="0088302D"/>
    <w:rsid w:val="00883F53"/>
    <w:rsid w:val="0088410A"/>
    <w:rsid w:val="0088492B"/>
    <w:rsid w:val="00884BB5"/>
    <w:rsid w:val="00885602"/>
    <w:rsid w:val="008856E1"/>
    <w:rsid w:val="008860C2"/>
    <w:rsid w:val="00886461"/>
    <w:rsid w:val="008866F1"/>
    <w:rsid w:val="00887094"/>
    <w:rsid w:val="00890427"/>
    <w:rsid w:val="00891432"/>
    <w:rsid w:val="00891A11"/>
    <w:rsid w:val="00891F6E"/>
    <w:rsid w:val="00892206"/>
    <w:rsid w:val="00892DF5"/>
    <w:rsid w:val="0089301A"/>
    <w:rsid w:val="008934FB"/>
    <w:rsid w:val="0089383B"/>
    <w:rsid w:val="008938EB"/>
    <w:rsid w:val="00894FFD"/>
    <w:rsid w:val="008954EE"/>
    <w:rsid w:val="008957A7"/>
    <w:rsid w:val="00895D3F"/>
    <w:rsid w:val="00897438"/>
    <w:rsid w:val="00897852"/>
    <w:rsid w:val="008979A2"/>
    <w:rsid w:val="008A085D"/>
    <w:rsid w:val="008A09D9"/>
    <w:rsid w:val="008A10A9"/>
    <w:rsid w:val="008A14B0"/>
    <w:rsid w:val="008A1ED3"/>
    <w:rsid w:val="008A2027"/>
    <w:rsid w:val="008A24DF"/>
    <w:rsid w:val="008A2F00"/>
    <w:rsid w:val="008A420D"/>
    <w:rsid w:val="008A4A20"/>
    <w:rsid w:val="008A4BE4"/>
    <w:rsid w:val="008A4DA7"/>
    <w:rsid w:val="008A5565"/>
    <w:rsid w:val="008A55C5"/>
    <w:rsid w:val="008A741A"/>
    <w:rsid w:val="008A7443"/>
    <w:rsid w:val="008A7836"/>
    <w:rsid w:val="008A7CE2"/>
    <w:rsid w:val="008A7F53"/>
    <w:rsid w:val="008B0C06"/>
    <w:rsid w:val="008B1147"/>
    <w:rsid w:val="008B1404"/>
    <w:rsid w:val="008B164B"/>
    <w:rsid w:val="008B1877"/>
    <w:rsid w:val="008B22E6"/>
    <w:rsid w:val="008B26E8"/>
    <w:rsid w:val="008B2740"/>
    <w:rsid w:val="008B2D64"/>
    <w:rsid w:val="008B2DDD"/>
    <w:rsid w:val="008B307A"/>
    <w:rsid w:val="008B32AC"/>
    <w:rsid w:val="008B3488"/>
    <w:rsid w:val="008B37C6"/>
    <w:rsid w:val="008B3898"/>
    <w:rsid w:val="008B491D"/>
    <w:rsid w:val="008B4C5E"/>
    <w:rsid w:val="008B7D39"/>
    <w:rsid w:val="008B7F13"/>
    <w:rsid w:val="008B7FBC"/>
    <w:rsid w:val="008C0458"/>
    <w:rsid w:val="008C0A7C"/>
    <w:rsid w:val="008C0B7E"/>
    <w:rsid w:val="008C1460"/>
    <w:rsid w:val="008C27DF"/>
    <w:rsid w:val="008C29C7"/>
    <w:rsid w:val="008C2A5A"/>
    <w:rsid w:val="008C2BDE"/>
    <w:rsid w:val="008C2CE9"/>
    <w:rsid w:val="008C30DD"/>
    <w:rsid w:val="008C43D7"/>
    <w:rsid w:val="008C488C"/>
    <w:rsid w:val="008C55A8"/>
    <w:rsid w:val="008C5940"/>
    <w:rsid w:val="008C5EAA"/>
    <w:rsid w:val="008C6146"/>
    <w:rsid w:val="008C6275"/>
    <w:rsid w:val="008C6377"/>
    <w:rsid w:val="008C6490"/>
    <w:rsid w:val="008C66E2"/>
    <w:rsid w:val="008C67EB"/>
    <w:rsid w:val="008C6A16"/>
    <w:rsid w:val="008C6AAA"/>
    <w:rsid w:val="008C74BF"/>
    <w:rsid w:val="008C74E0"/>
    <w:rsid w:val="008C76AA"/>
    <w:rsid w:val="008C7BB2"/>
    <w:rsid w:val="008D0CB8"/>
    <w:rsid w:val="008D1103"/>
    <w:rsid w:val="008D2166"/>
    <w:rsid w:val="008D2239"/>
    <w:rsid w:val="008D2285"/>
    <w:rsid w:val="008D2F1B"/>
    <w:rsid w:val="008D3A54"/>
    <w:rsid w:val="008D3D15"/>
    <w:rsid w:val="008D3D34"/>
    <w:rsid w:val="008D47A5"/>
    <w:rsid w:val="008D4B4C"/>
    <w:rsid w:val="008D5684"/>
    <w:rsid w:val="008D5743"/>
    <w:rsid w:val="008D5ABB"/>
    <w:rsid w:val="008D5E0A"/>
    <w:rsid w:val="008D64D1"/>
    <w:rsid w:val="008D6570"/>
    <w:rsid w:val="008D688C"/>
    <w:rsid w:val="008D72A9"/>
    <w:rsid w:val="008D7422"/>
    <w:rsid w:val="008D7830"/>
    <w:rsid w:val="008D78B5"/>
    <w:rsid w:val="008D79FB"/>
    <w:rsid w:val="008E0450"/>
    <w:rsid w:val="008E0638"/>
    <w:rsid w:val="008E1902"/>
    <w:rsid w:val="008E1B69"/>
    <w:rsid w:val="008E1D2D"/>
    <w:rsid w:val="008E2275"/>
    <w:rsid w:val="008E28FF"/>
    <w:rsid w:val="008E3072"/>
    <w:rsid w:val="008E3508"/>
    <w:rsid w:val="008E394C"/>
    <w:rsid w:val="008E3FF7"/>
    <w:rsid w:val="008E4CFF"/>
    <w:rsid w:val="008E4ECC"/>
    <w:rsid w:val="008E5B50"/>
    <w:rsid w:val="008E5BDB"/>
    <w:rsid w:val="008E614C"/>
    <w:rsid w:val="008E6935"/>
    <w:rsid w:val="008E795F"/>
    <w:rsid w:val="008E7D49"/>
    <w:rsid w:val="008F012F"/>
    <w:rsid w:val="008F03C4"/>
    <w:rsid w:val="008F0B96"/>
    <w:rsid w:val="008F0F1D"/>
    <w:rsid w:val="008F1082"/>
    <w:rsid w:val="008F1428"/>
    <w:rsid w:val="008F16DD"/>
    <w:rsid w:val="008F1B8A"/>
    <w:rsid w:val="008F1D6C"/>
    <w:rsid w:val="008F2000"/>
    <w:rsid w:val="008F23B0"/>
    <w:rsid w:val="008F26C1"/>
    <w:rsid w:val="008F3224"/>
    <w:rsid w:val="008F33E6"/>
    <w:rsid w:val="008F3A92"/>
    <w:rsid w:val="008F3AA0"/>
    <w:rsid w:val="008F3C11"/>
    <w:rsid w:val="008F46E8"/>
    <w:rsid w:val="008F4CE2"/>
    <w:rsid w:val="008F59C1"/>
    <w:rsid w:val="008F6273"/>
    <w:rsid w:val="008F69CF"/>
    <w:rsid w:val="008F6D12"/>
    <w:rsid w:val="008F7032"/>
    <w:rsid w:val="00900D93"/>
    <w:rsid w:val="00901ABC"/>
    <w:rsid w:val="00901D4A"/>
    <w:rsid w:val="00901FB1"/>
    <w:rsid w:val="00902333"/>
    <w:rsid w:val="0090274C"/>
    <w:rsid w:val="00902B28"/>
    <w:rsid w:val="00902FA3"/>
    <w:rsid w:val="0090344A"/>
    <w:rsid w:val="009039CA"/>
    <w:rsid w:val="00903F79"/>
    <w:rsid w:val="00905250"/>
    <w:rsid w:val="009054EE"/>
    <w:rsid w:val="009062E9"/>
    <w:rsid w:val="009067C6"/>
    <w:rsid w:val="00906F15"/>
    <w:rsid w:val="0090734C"/>
    <w:rsid w:val="00907613"/>
    <w:rsid w:val="009079E5"/>
    <w:rsid w:val="00907BA6"/>
    <w:rsid w:val="009105C3"/>
    <w:rsid w:val="00910B80"/>
    <w:rsid w:val="0091130F"/>
    <w:rsid w:val="00911978"/>
    <w:rsid w:val="0091239D"/>
    <w:rsid w:val="00912464"/>
    <w:rsid w:val="00912720"/>
    <w:rsid w:val="00913490"/>
    <w:rsid w:val="00914AA7"/>
    <w:rsid w:val="00915617"/>
    <w:rsid w:val="0091607A"/>
    <w:rsid w:val="00916B7C"/>
    <w:rsid w:val="00916D76"/>
    <w:rsid w:val="0091763C"/>
    <w:rsid w:val="0091773B"/>
    <w:rsid w:val="009178FF"/>
    <w:rsid w:val="00917A65"/>
    <w:rsid w:val="00917E8B"/>
    <w:rsid w:val="00920897"/>
    <w:rsid w:val="00920A00"/>
    <w:rsid w:val="00920AEA"/>
    <w:rsid w:val="00921137"/>
    <w:rsid w:val="0092141F"/>
    <w:rsid w:val="00921864"/>
    <w:rsid w:val="00921D8F"/>
    <w:rsid w:val="009230B3"/>
    <w:rsid w:val="00923512"/>
    <w:rsid w:val="009237AD"/>
    <w:rsid w:val="00923F6F"/>
    <w:rsid w:val="00924005"/>
    <w:rsid w:val="00924012"/>
    <w:rsid w:val="0092422C"/>
    <w:rsid w:val="0092425D"/>
    <w:rsid w:val="00924EF5"/>
    <w:rsid w:val="009254A7"/>
    <w:rsid w:val="00926278"/>
    <w:rsid w:val="00926372"/>
    <w:rsid w:val="00926442"/>
    <w:rsid w:val="009270AE"/>
    <w:rsid w:val="0092765D"/>
    <w:rsid w:val="00927738"/>
    <w:rsid w:val="00930126"/>
    <w:rsid w:val="00930750"/>
    <w:rsid w:val="00930EF7"/>
    <w:rsid w:val="00931203"/>
    <w:rsid w:val="009318D8"/>
    <w:rsid w:val="009318EE"/>
    <w:rsid w:val="00931BE9"/>
    <w:rsid w:val="00931C27"/>
    <w:rsid w:val="00931EC9"/>
    <w:rsid w:val="009322F1"/>
    <w:rsid w:val="009328B2"/>
    <w:rsid w:val="00932FA1"/>
    <w:rsid w:val="009330C5"/>
    <w:rsid w:val="0093327F"/>
    <w:rsid w:val="00933427"/>
    <w:rsid w:val="009339DD"/>
    <w:rsid w:val="00933C6F"/>
    <w:rsid w:val="00933FFF"/>
    <w:rsid w:val="009346FF"/>
    <w:rsid w:val="009347CC"/>
    <w:rsid w:val="00934863"/>
    <w:rsid w:val="009350BF"/>
    <w:rsid w:val="009356A3"/>
    <w:rsid w:val="0093581D"/>
    <w:rsid w:val="0093607A"/>
    <w:rsid w:val="00936C28"/>
    <w:rsid w:val="00941110"/>
    <w:rsid w:val="009412A0"/>
    <w:rsid w:val="009416A6"/>
    <w:rsid w:val="00941A33"/>
    <w:rsid w:val="00941C1D"/>
    <w:rsid w:val="009420A6"/>
    <w:rsid w:val="009423E0"/>
    <w:rsid w:val="00942595"/>
    <w:rsid w:val="009429D8"/>
    <w:rsid w:val="0094362A"/>
    <w:rsid w:val="009447B1"/>
    <w:rsid w:val="0094482D"/>
    <w:rsid w:val="009452A4"/>
    <w:rsid w:val="00945859"/>
    <w:rsid w:val="009462F8"/>
    <w:rsid w:val="009469A9"/>
    <w:rsid w:val="00947387"/>
    <w:rsid w:val="009476AC"/>
    <w:rsid w:val="00950030"/>
    <w:rsid w:val="0095036B"/>
    <w:rsid w:val="009504A5"/>
    <w:rsid w:val="00950584"/>
    <w:rsid w:val="009505D3"/>
    <w:rsid w:val="00950D32"/>
    <w:rsid w:val="0095157D"/>
    <w:rsid w:val="00951B1E"/>
    <w:rsid w:val="00951C4F"/>
    <w:rsid w:val="00951FB4"/>
    <w:rsid w:val="00953343"/>
    <w:rsid w:val="0095360D"/>
    <w:rsid w:val="00953838"/>
    <w:rsid w:val="0095387D"/>
    <w:rsid w:val="00953BD8"/>
    <w:rsid w:val="00954233"/>
    <w:rsid w:val="00955757"/>
    <w:rsid w:val="009564CC"/>
    <w:rsid w:val="009572BD"/>
    <w:rsid w:val="0095740C"/>
    <w:rsid w:val="00957DA6"/>
    <w:rsid w:val="00960781"/>
    <w:rsid w:val="00960F01"/>
    <w:rsid w:val="00961A10"/>
    <w:rsid w:val="009634F2"/>
    <w:rsid w:val="00963886"/>
    <w:rsid w:val="009638B3"/>
    <w:rsid w:val="00963D75"/>
    <w:rsid w:val="009650E2"/>
    <w:rsid w:val="0096625B"/>
    <w:rsid w:val="00966BD1"/>
    <w:rsid w:val="0096796E"/>
    <w:rsid w:val="00967991"/>
    <w:rsid w:val="00967E23"/>
    <w:rsid w:val="00970152"/>
    <w:rsid w:val="00970BE3"/>
    <w:rsid w:val="0097134F"/>
    <w:rsid w:val="009730EC"/>
    <w:rsid w:val="00973220"/>
    <w:rsid w:val="0097349E"/>
    <w:rsid w:val="00973885"/>
    <w:rsid w:val="00974077"/>
    <w:rsid w:val="00974363"/>
    <w:rsid w:val="00974B70"/>
    <w:rsid w:val="00974FA6"/>
    <w:rsid w:val="00975044"/>
    <w:rsid w:val="00975EC3"/>
    <w:rsid w:val="009764B9"/>
    <w:rsid w:val="009767F2"/>
    <w:rsid w:val="00977242"/>
    <w:rsid w:val="009775F6"/>
    <w:rsid w:val="00977DC8"/>
    <w:rsid w:val="00980436"/>
    <w:rsid w:val="00980608"/>
    <w:rsid w:val="00981000"/>
    <w:rsid w:val="00981548"/>
    <w:rsid w:val="009822DC"/>
    <w:rsid w:val="00982A07"/>
    <w:rsid w:val="009830AE"/>
    <w:rsid w:val="009832BB"/>
    <w:rsid w:val="00983A24"/>
    <w:rsid w:val="00983CF5"/>
    <w:rsid w:val="00983DE6"/>
    <w:rsid w:val="00983EDE"/>
    <w:rsid w:val="00984218"/>
    <w:rsid w:val="009846F2"/>
    <w:rsid w:val="0098491C"/>
    <w:rsid w:val="009860C8"/>
    <w:rsid w:val="009860EA"/>
    <w:rsid w:val="0098641F"/>
    <w:rsid w:val="009871DB"/>
    <w:rsid w:val="009872F8"/>
    <w:rsid w:val="00987A8B"/>
    <w:rsid w:val="00987F8A"/>
    <w:rsid w:val="009902B0"/>
    <w:rsid w:val="009904AB"/>
    <w:rsid w:val="00990756"/>
    <w:rsid w:val="00990FCC"/>
    <w:rsid w:val="00991866"/>
    <w:rsid w:val="00991D14"/>
    <w:rsid w:val="00992D01"/>
    <w:rsid w:val="009937EF"/>
    <w:rsid w:val="00993D5C"/>
    <w:rsid w:val="00994C89"/>
    <w:rsid w:val="00994CA0"/>
    <w:rsid w:val="00994D72"/>
    <w:rsid w:val="009952F2"/>
    <w:rsid w:val="00995331"/>
    <w:rsid w:val="009956C1"/>
    <w:rsid w:val="00995A5C"/>
    <w:rsid w:val="00996092"/>
    <w:rsid w:val="00996714"/>
    <w:rsid w:val="00996E73"/>
    <w:rsid w:val="00997FC3"/>
    <w:rsid w:val="009A00E8"/>
    <w:rsid w:val="009A05B7"/>
    <w:rsid w:val="009A07D5"/>
    <w:rsid w:val="009A0A79"/>
    <w:rsid w:val="009A1617"/>
    <w:rsid w:val="009A17C7"/>
    <w:rsid w:val="009A2664"/>
    <w:rsid w:val="009A2853"/>
    <w:rsid w:val="009A2B61"/>
    <w:rsid w:val="009A3435"/>
    <w:rsid w:val="009A3736"/>
    <w:rsid w:val="009A394D"/>
    <w:rsid w:val="009A4F61"/>
    <w:rsid w:val="009A4F9B"/>
    <w:rsid w:val="009A50F2"/>
    <w:rsid w:val="009A51C8"/>
    <w:rsid w:val="009A52CE"/>
    <w:rsid w:val="009A559B"/>
    <w:rsid w:val="009A55DA"/>
    <w:rsid w:val="009A6007"/>
    <w:rsid w:val="009A69CD"/>
    <w:rsid w:val="009A6BCC"/>
    <w:rsid w:val="009A787F"/>
    <w:rsid w:val="009B0181"/>
    <w:rsid w:val="009B0239"/>
    <w:rsid w:val="009B09CB"/>
    <w:rsid w:val="009B0F4A"/>
    <w:rsid w:val="009B1770"/>
    <w:rsid w:val="009B1B50"/>
    <w:rsid w:val="009B23ED"/>
    <w:rsid w:val="009B2B4B"/>
    <w:rsid w:val="009B2BBC"/>
    <w:rsid w:val="009B2EF0"/>
    <w:rsid w:val="009B413C"/>
    <w:rsid w:val="009B491B"/>
    <w:rsid w:val="009B5E49"/>
    <w:rsid w:val="009B620D"/>
    <w:rsid w:val="009B6941"/>
    <w:rsid w:val="009B6A5D"/>
    <w:rsid w:val="009B6B77"/>
    <w:rsid w:val="009B6D64"/>
    <w:rsid w:val="009B6E18"/>
    <w:rsid w:val="009B7570"/>
    <w:rsid w:val="009B75BC"/>
    <w:rsid w:val="009C0702"/>
    <w:rsid w:val="009C08AB"/>
    <w:rsid w:val="009C0A87"/>
    <w:rsid w:val="009C163E"/>
    <w:rsid w:val="009C1737"/>
    <w:rsid w:val="009C1DA6"/>
    <w:rsid w:val="009C2541"/>
    <w:rsid w:val="009C2738"/>
    <w:rsid w:val="009C278C"/>
    <w:rsid w:val="009C27AD"/>
    <w:rsid w:val="009C362F"/>
    <w:rsid w:val="009C39DF"/>
    <w:rsid w:val="009C3D15"/>
    <w:rsid w:val="009C43CC"/>
    <w:rsid w:val="009C4E14"/>
    <w:rsid w:val="009C5329"/>
    <w:rsid w:val="009C5527"/>
    <w:rsid w:val="009C5791"/>
    <w:rsid w:val="009C61D5"/>
    <w:rsid w:val="009C64FD"/>
    <w:rsid w:val="009C6B7F"/>
    <w:rsid w:val="009C73B5"/>
    <w:rsid w:val="009C7782"/>
    <w:rsid w:val="009C7913"/>
    <w:rsid w:val="009C7A6D"/>
    <w:rsid w:val="009C7E29"/>
    <w:rsid w:val="009C7FD4"/>
    <w:rsid w:val="009D0127"/>
    <w:rsid w:val="009D03D3"/>
    <w:rsid w:val="009D0B59"/>
    <w:rsid w:val="009D0B8E"/>
    <w:rsid w:val="009D100C"/>
    <w:rsid w:val="009D10E2"/>
    <w:rsid w:val="009D1DB6"/>
    <w:rsid w:val="009D20A2"/>
    <w:rsid w:val="009D2EDD"/>
    <w:rsid w:val="009D3719"/>
    <w:rsid w:val="009D3C00"/>
    <w:rsid w:val="009D4236"/>
    <w:rsid w:val="009D43E7"/>
    <w:rsid w:val="009D4E2D"/>
    <w:rsid w:val="009D4EED"/>
    <w:rsid w:val="009D5549"/>
    <w:rsid w:val="009D6BCF"/>
    <w:rsid w:val="009D6F6C"/>
    <w:rsid w:val="009D71E7"/>
    <w:rsid w:val="009D73DF"/>
    <w:rsid w:val="009D7AE9"/>
    <w:rsid w:val="009E0176"/>
    <w:rsid w:val="009E0426"/>
    <w:rsid w:val="009E0F6E"/>
    <w:rsid w:val="009E1DFA"/>
    <w:rsid w:val="009E2054"/>
    <w:rsid w:val="009E2DB9"/>
    <w:rsid w:val="009E3041"/>
    <w:rsid w:val="009E3326"/>
    <w:rsid w:val="009E39B4"/>
    <w:rsid w:val="009E3E5B"/>
    <w:rsid w:val="009E4B56"/>
    <w:rsid w:val="009E5F3E"/>
    <w:rsid w:val="009E6862"/>
    <w:rsid w:val="009E6C7F"/>
    <w:rsid w:val="009E6F14"/>
    <w:rsid w:val="009E748F"/>
    <w:rsid w:val="009E74EE"/>
    <w:rsid w:val="009F07FC"/>
    <w:rsid w:val="009F0DAB"/>
    <w:rsid w:val="009F1064"/>
    <w:rsid w:val="009F1356"/>
    <w:rsid w:val="009F1463"/>
    <w:rsid w:val="009F2013"/>
    <w:rsid w:val="009F27A1"/>
    <w:rsid w:val="009F32D4"/>
    <w:rsid w:val="009F3601"/>
    <w:rsid w:val="009F42DC"/>
    <w:rsid w:val="009F4BFA"/>
    <w:rsid w:val="009F5389"/>
    <w:rsid w:val="009F55EE"/>
    <w:rsid w:val="009F598B"/>
    <w:rsid w:val="009F6AAE"/>
    <w:rsid w:val="009F6B7C"/>
    <w:rsid w:val="009F6B88"/>
    <w:rsid w:val="009F731B"/>
    <w:rsid w:val="009F76DC"/>
    <w:rsid w:val="009F786A"/>
    <w:rsid w:val="009F7B47"/>
    <w:rsid w:val="009F7BC1"/>
    <w:rsid w:val="00A0003D"/>
    <w:rsid w:val="00A009CF"/>
    <w:rsid w:val="00A018CB"/>
    <w:rsid w:val="00A01B31"/>
    <w:rsid w:val="00A02AFC"/>
    <w:rsid w:val="00A02B10"/>
    <w:rsid w:val="00A0334A"/>
    <w:rsid w:val="00A0385D"/>
    <w:rsid w:val="00A04537"/>
    <w:rsid w:val="00A045C7"/>
    <w:rsid w:val="00A0462C"/>
    <w:rsid w:val="00A04BF3"/>
    <w:rsid w:val="00A05753"/>
    <w:rsid w:val="00A058DA"/>
    <w:rsid w:val="00A05C1C"/>
    <w:rsid w:val="00A05C59"/>
    <w:rsid w:val="00A05DC0"/>
    <w:rsid w:val="00A05F22"/>
    <w:rsid w:val="00A06030"/>
    <w:rsid w:val="00A06034"/>
    <w:rsid w:val="00A06336"/>
    <w:rsid w:val="00A063BC"/>
    <w:rsid w:val="00A06E4B"/>
    <w:rsid w:val="00A070F2"/>
    <w:rsid w:val="00A0727E"/>
    <w:rsid w:val="00A073B9"/>
    <w:rsid w:val="00A0787C"/>
    <w:rsid w:val="00A10A09"/>
    <w:rsid w:val="00A10EF0"/>
    <w:rsid w:val="00A110EB"/>
    <w:rsid w:val="00A11896"/>
    <w:rsid w:val="00A1194A"/>
    <w:rsid w:val="00A12071"/>
    <w:rsid w:val="00A120D8"/>
    <w:rsid w:val="00A12CD6"/>
    <w:rsid w:val="00A13174"/>
    <w:rsid w:val="00A13341"/>
    <w:rsid w:val="00A13882"/>
    <w:rsid w:val="00A146B4"/>
    <w:rsid w:val="00A14803"/>
    <w:rsid w:val="00A14A61"/>
    <w:rsid w:val="00A14C91"/>
    <w:rsid w:val="00A152A3"/>
    <w:rsid w:val="00A15811"/>
    <w:rsid w:val="00A15982"/>
    <w:rsid w:val="00A15B44"/>
    <w:rsid w:val="00A15F46"/>
    <w:rsid w:val="00A160C0"/>
    <w:rsid w:val="00A165FB"/>
    <w:rsid w:val="00A1667D"/>
    <w:rsid w:val="00A173E1"/>
    <w:rsid w:val="00A175B9"/>
    <w:rsid w:val="00A1772E"/>
    <w:rsid w:val="00A2028E"/>
    <w:rsid w:val="00A206CD"/>
    <w:rsid w:val="00A212A6"/>
    <w:rsid w:val="00A21427"/>
    <w:rsid w:val="00A214F9"/>
    <w:rsid w:val="00A21880"/>
    <w:rsid w:val="00A2322E"/>
    <w:rsid w:val="00A23450"/>
    <w:rsid w:val="00A23B30"/>
    <w:rsid w:val="00A23BA9"/>
    <w:rsid w:val="00A23E0A"/>
    <w:rsid w:val="00A24CDD"/>
    <w:rsid w:val="00A24DF4"/>
    <w:rsid w:val="00A24F82"/>
    <w:rsid w:val="00A2552F"/>
    <w:rsid w:val="00A25A93"/>
    <w:rsid w:val="00A25F75"/>
    <w:rsid w:val="00A26D05"/>
    <w:rsid w:val="00A27C4D"/>
    <w:rsid w:val="00A30061"/>
    <w:rsid w:val="00A300E4"/>
    <w:rsid w:val="00A3218F"/>
    <w:rsid w:val="00A32580"/>
    <w:rsid w:val="00A3285A"/>
    <w:rsid w:val="00A32AE5"/>
    <w:rsid w:val="00A32EBC"/>
    <w:rsid w:val="00A32F91"/>
    <w:rsid w:val="00A33148"/>
    <w:rsid w:val="00A33A3B"/>
    <w:rsid w:val="00A33ABC"/>
    <w:rsid w:val="00A33ADE"/>
    <w:rsid w:val="00A3434C"/>
    <w:rsid w:val="00A344A7"/>
    <w:rsid w:val="00A34C73"/>
    <w:rsid w:val="00A3504B"/>
    <w:rsid w:val="00A35825"/>
    <w:rsid w:val="00A360BA"/>
    <w:rsid w:val="00A3628A"/>
    <w:rsid w:val="00A36344"/>
    <w:rsid w:val="00A37752"/>
    <w:rsid w:val="00A4098A"/>
    <w:rsid w:val="00A41D5C"/>
    <w:rsid w:val="00A4252D"/>
    <w:rsid w:val="00A43179"/>
    <w:rsid w:val="00A44096"/>
    <w:rsid w:val="00A4459D"/>
    <w:rsid w:val="00A449B0"/>
    <w:rsid w:val="00A450D5"/>
    <w:rsid w:val="00A456A1"/>
    <w:rsid w:val="00A460D6"/>
    <w:rsid w:val="00A46825"/>
    <w:rsid w:val="00A468F0"/>
    <w:rsid w:val="00A472BB"/>
    <w:rsid w:val="00A4775C"/>
    <w:rsid w:val="00A50053"/>
    <w:rsid w:val="00A50059"/>
    <w:rsid w:val="00A5087F"/>
    <w:rsid w:val="00A51DE3"/>
    <w:rsid w:val="00A51EBB"/>
    <w:rsid w:val="00A52256"/>
    <w:rsid w:val="00A52736"/>
    <w:rsid w:val="00A527BD"/>
    <w:rsid w:val="00A52F70"/>
    <w:rsid w:val="00A5349C"/>
    <w:rsid w:val="00A535B4"/>
    <w:rsid w:val="00A536C4"/>
    <w:rsid w:val="00A53CB4"/>
    <w:rsid w:val="00A54371"/>
    <w:rsid w:val="00A5493A"/>
    <w:rsid w:val="00A54F2A"/>
    <w:rsid w:val="00A54F30"/>
    <w:rsid w:val="00A557A7"/>
    <w:rsid w:val="00A55844"/>
    <w:rsid w:val="00A55F92"/>
    <w:rsid w:val="00A5650F"/>
    <w:rsid w:val="00A5667C"/>
    <w:rsid w:val="00A56877"/>
    <w:rsid w:val="00A56B34"/>
    <w:rsid w:val="00A5740F"/>
    <w:rsid w:val="00A57984"/>
    <w:rsid w:val="00A57EE5"/>
    <w:rsid w:val="00A60247"/>
    <w:rsid w:val="00A609E1"/>
    <w:rsid w:val="00A61FFE"/>
    <w:rsid w:val="00A62876"/>
    <w:rsid w:val="00A632EA"/>
    <w:rsid w:val="00A6343A"/>
    <w:rsid w:val="00A639B7"/>
    <w:rsid w:val="00A64A22"/>
    <w:rsid w:val="00A64D82"/>
    <w:rsid w:val="00A65233"/>
    <w:rsid w:val="00A65445"/>
    <w:rsid w:val="00A660DE"/>
    <w:rsid w:val="00A66110"/>
    <w:rsid w:val="00A6623C"/>
    <w:rsid w:val="00A66551"/>
    <w:rsid w:val="00A66A50"/>
    <w:rsid w:val="00A66AB3"/>
    <w:rsid w:val="00A66DA7"/>
    <w:rsid w:val="00A67746"/>
    <w:rsid w:val="00A677F5"/>
    <w:rsid w:val="00A67AFD"/>
    <w:rsid w:val="00A67BA9"/>
    <w:rsid w:val="00A70391"/>
    <w:rsid w:val="00A70533"/>
    <w:rsid w:val="00A70594"/>
    <w:rsid w:val="00A70620"/>
    <w:rsid w:val="00A70987"/>
    <w:rsid w:val="00A7116B"/>
    <w:rsid w:val="00A7226A"/>
    <w:rsid w:val="00A72CAD"/>
    <w:rsid w:val="00A72E84"/>
    <w:rsid w:val="00A7346A"/>
    <w:rsid w:val="00A746C4"/>
    <w:rsid w:val="00A7536C"/>
    <w:rsid w:val="00A75665"/>
    <w:rsid w:val="00A75C49"/>
    <w:rsid w:val="00A779FB"/>
    <w:rsid w:val="00A77BF8"/>
    <w:rsid w:val="00A77D96"/>
    <w:rsid w:val="00A806E0"/>
    <w:rsid w:val="00A815F0"/>
    <w:rsid w:val="00A81690"/>
    <w:rsid w:val="00A81BA0"/>
    <w:rsid w:val="00A8239B"/>
    <w:rsid w:val="00A831A6"/>
    <w:rsid w:val="00A833BD"/>
    <w:rsid w:val="00A83809"/>
    <w:rsid w:val="00A83F48"/>
    <w:rsid w:val="00A846EA"/>
    <w:rsid w:val="00A84D15"/>
    <w:rsid w:val="00A84D95"/>
    <w:rsid w:val="00A85221"/>
    <w:rsid w:val="00A85732"/>
    <w:rsid w:val="00A860FF"/>
    <w:rsid w:val="00A86435"/>
    <w:rsid w:val="00A87FBD"/>
    <w:rsid w:val="00A90B54"/>
    <w:rsid w:val="00A913DE"/>
    <w:rsid w:val="00A918A9"/>
    <w:rsid w:val="00A91997"/>
    <w:rsid w:val="00A91AA9"/>
    <w:rsid w:val="00A922EF"/>
    <w:rsid w:val="00A926C6"/>
    <w:rsid w:val="00A92738"/>
    <w:rsid w:val="00A92758"/>
    <w:rsid w:val="00A92CC5"/>
    <w:rsid w:val="00A941BC"/>
    <w:rsid w:val="00A94428"/>
    <w:rsid w:val="00A9455E"/>
    <w:rsid w:val="00A94B8F"/>
    <w:rsid w:val="00A94E2C"/>
    <w:rsid w:val="00A953C5"/>
    <w:rsid w:val="00A9552D"/>
    <w:rsid w:val="00A95C4C"/>
    <w:rsid w:val="00A967FC"/>
    <w:rsid w:val="00A97611"/>
    <w:rsid w:val="00A977F3"/>
    <w:rsid w:val="00A97C0A"/>
    <w:rsid w:val="00A97D2E"/>
    <w:rsid w:val="00AA0EB1"/>
    <w:rsid w:val="00AA1031"/>
    <w:rsid w:val="00AA1A47"/>
    <w:rsid w:val="00AA1ECD"/>
    <w:rsid w:val="00AA2F3E"/>
    <w:rsid w:val="00AA2FB4"/>
    <w:rsid w:val="00AA2FEF"/>
    <w:rsid w:val="00AA308F"/>
    <w:rsid w:val="00AA33D7"/>
    <w:rsid w:val="00AA36D6"/>
    <w:rsid w:val="00AA38F6"/>
    <w:rsid w:val="00AA4A82"/>
    <w:rsid w:val="00AA66CA"/>
    <w:rsid w:val="00AA6BC9"/>
    <w:rsid w:val="00AA6CD2"/>
    <w:rsid w:val="00AA71EF"/>
    <w:rsid w:val="00AA73A8"/>
    <w:rsid w:val="00AA7FAE"/>
    <w:rsid w:val="00AB08C4"/>
    <w:rsid w:val="00AB18AC"/>
    <w:rsid w:val="00AB19C6"/>
    <w:rsid w:val="00AB21FF"/>
    <w:rsid w:val="00AB2638"/>
    <w:rsid w:val="00AB26F5"/>
    <w:rsid w:val="00AB2953"/>
    <w:rsid w:val="00AB30C3"/>
    <w:rsid w:val="00AB69D2"/>
    <w:rsid w:val="00AB6D8B"/>
    <w:rsid w:val="00AC0322"/>
    <w:rsid w:val="00AC144E"/>
    <w:rsid w:val="00AC1DF0"/>
    <w:rsid w:val="00AC301F"/>
    <w:rsid w:val="00AC35C2"/>
    <w:rsid w:val="00AC3894"/>
    <w:rsid w:val="00AC430E"/>
    <w:rsid w:val="00AC46ED"/>
    <w:rsid w:val="00AC4823"/>
    <w:rsid w:val="00AC48D0"/>
    <w:rsid w:val="00AC4BB2"/>
    <w:rsid w:val="00AC5678"/>
    <w:rsid w:val="00AC5B5A"/>
    <w:rsid w:val="00AC5F18"/>
    <w:rsid w:val="00AC613A"/>
    <w:rsid w:val="00AC6680"/>
    <w:rsid w:val="00AC6B3B"/>
    <w:rsid w:val="00AC6D86"/>
    <w:rsid w:val="00AC78E0"/>
    <w:rsid w:val="00AD1628"/>
    <w:rsid w:val="00AD1D80"/>
    <w:rsid w:val="00AD22B1"/>
    <w:rsid w:val="00AD2A68"/>
    <w:rsid w:val="00AD3A8B"/>
    <w:rsid w:val="00AD4A6E"/>
    <w:rsid w:val="00AD57DB"/>
    <w:rsid w:val="00AD5C3B"/>
    <w:rsid w:val="00AD67B6"/>
    <w:rsid w:val="00AD70D0"/>
    <w:rsid w:val="00AD720D"/>
    <w:rsid w:val="00AD7303"/>
    <w:rsid w:val="00AD79B7"/>
    <w:rsid w:val="00AE055D"/>
    <w:rsid w:val="00AE0921"/>
    <w:rsid w:val="00AE0B22"/>
    <w:rsid w:val="00AE11A0"/>
    <w:rsid w:val="00AE222F"/>
    <w:rsid w:val="00AE24CB"/>
    <w:rsid w:val="00AE2691"/>
    <w:rsid w:val="00AE2CDB"/>
    <w:rsid w:val="00AE313E"/>
    <w:rsid w:val="00AE323C"/>
    <w:rsid w:val="00AE33D7"/>
    <w:rsid w:val="00AE3B59"/>
    <w:rsid w:val="00AE43E6"/>
    <w:rsid w:val="00AE4E91"/>
    <w:rsid w:val="00AE5182"/>
    <w:rsid w:val="00AE60A8"/>
    <w:rsid w:val="00AE6694"/>
    <w:rsid w:val="00AE69E1"/>
    <w:rsid w:val="00AE731B"/>
    <w:rsid w:val="00AE7582"/>
    <w:rsid w:val="00AE7F8A"/>
    <w:rsid w:val="00AF0430"/>
    <w:rsid w:val="00AF1168"/>
    <w:rsid w:val="00AF18F9"/>
    <w:rsid w:val="00AF197E"/>
    <w:rsid w:val="00AF1B57"/>
    <w:rsid w:val="00AF24E7"/>
    <w:rsid w:val="00AF3530"/>
    <w:rsid w:val="00AF366B"/>
    <w:rsid w:val="00AF4000"/>
    <w:rsid w:val="00AF453F"/>
    <w:rsid w:val="00AF52FA"/>
    <w:rsid w:val="00AF595E"/>
    <w:rsid w:val="00AF5B43"/>
    <w:rsid w:val="00AF6627"/>
    <w:rsid w:val="00AF69CD"/>
    <w:rsid w:val="00AF6B89"/>
    <w:rsid w:val="00AF6B8A"/>
    <w:rsid w:val="00B00144"/>
    <w:rsid w:val="00B00881"/>
    <w:rsid w:val="00B008ED"/>
    <w:rsid w:val="00B0123B"/>
    <w:rsid w:val="00B012FE"/>
    <w:rsid w:val="00B01394"/>
    <w:rsid w:val="00B01398"/>
    <w:rsid w:val="00B019EB"/>
    <w:rsid w:val="00B022DA"/>
    <w:rsid w:val="00B03084"/>
    <w:rsid w:val="00B03161"/>
    <w:rsid w:val="00B03669"/>
    <w:rsid w:val="00B04265"/>
    <w:rsid w:val="00B04DFE"/>
    <w:rsid w:val="00B0538C"/>
    <w:rsid w:val="00B05EBD"/>
    <w:rsid w:val="00B06218"/>
    <w:rsid w:val="00B06FD3"/>
    <w:rsid w:val="00B06FE4"/>
    <w:rsid w:val="00B072AE"/>
    <w:rsid w:val="00B0735C"/>
    <w:rsid w:val="00B0784E"/>
    <w:rsid w:val="00B07F0E"/>
    <w:rsid w:val="00B10027"/>
    <w:rsid w:val="00B10B28"/>
    <w:rsid w:val="00B10FF0"/>
    <w:rsid w:val="00B12023"/>
    <w:rsid w:val="00B12B67"/>
    <w:rsid w:val="00B12F63"/>
    <w:rsid w:val="00B135F2"/>
    <w:rsid w:val="00B13918"/>
    <w:rsid w:val="00B14EA7"/>
    <w:rsid w:val="00B1511B"/>
    <w:rsid w:val="00B15455"/>
    <w:rsid w:val="00B15965"/>
    <w:rsid w:val="00B15C19"/>
    <w:rsid w:val="00B15FA0"/>
    <w:rsid w:val="00B166F4"/>
    <w:rsid w:val="00B169F9"/>
    <w:rsid w:val="00B16C52"/>
    <w:rsid w:val="00B17478"/>
    <w:rsid w:val="00B17C16"/>
    <w:rsid w:val="00B17CC0"/>
    <w:rsid w:val="00B17D38"/>
    <w:rsid w:val="00B20023"/>
    <w:rsid w:val="00B202B3"/>
    <w:rsid w:val="00B2040F"/>
    <w:rsid w:val="00B206B6"/>
    <w:rsid w:val="00B20AEB"/>
    <w:rsid w:val="00B20DBE"/>
    <w:rsid w:val="00B216F9"/>
    <w:rsid w:val="00B22344"/>
    <w:rsid w:val="00B2268C"/>
    <w:rsid w:val="00B22CFA"/>
    <w:rsid w:val="00B22E0B"/>
    <w:rsid w:val="00B2369E"/>
    <w:rsid w:val="00B24241"/>
    <w:rsid w:val="00B247D3"/>
    <w:rsid w:val="00B24EB1"/>
    <w:rsid w:val="00B24EC5"/>
    <w:rsid w:val="00B2558C"/>
    <w:rsid w:val="00B265BB"/>
    <w:rsid w:val="00B27C0E"/>
    <w:rsid w:val="00B30055"/>
    <w:rsid w:val="00B30F61"/>
    <w:rsid w:val="00B310AD"/>
    <w:rsid w:val="00B31AA2"/>
    <w:rsid w:val="00B3295C"/>
    <w:rsid w:val="00B34539"/>
    <w:rsid w:val="00B345A6"/>
    <w:rsid w:val="00B3542F"/>
    <w:rsid w:val="00B35687"/>
    <w:rsid w:val="00B35A39"/>
    <w:rsid w:val="00B35F70"/>
    <w:rsid w:val="00B362D0"/>
    <w:rsid w:val="00B37439"/>
    <w:rsid w:val="00B37868"/>
    <w:rsid w:val="00B402EE"/>
    <w:rsid w:val="00B40688"/>
    <w:rsid w:val="00B4069A"/>
    <w:rsid w:val="00B41121"/>
    <w:rsid w:val="00B4146F"/>
    <w:rsid w:val="00B41D07"/>
    <w:rsid w:val="00B41E34"/>
    <w:rsid w:val="00B42109"/>
    <w:rsid w:val="00B42318"/>
    <w:rsid w:val="00B425F8"/>
    <w:rsid w:val="00B43026"/>
    <w:rsid w:val="00B4340B"/>
    <w:rsid w:val="00B447BA"/>
    <w:rsid w:val="00B44B95"/>
    <w:rsid w:val="00B44D85"/>
    <w:rsid w:val="00B44D98"/>
    <w:rsid w:val="00B4600F"/>
    <w:rsid w:val="00B46C30"/>
    <w:rsid w:val="00B47468"/>
    <w:rsid w:val="00B47968"/>
    <w:rsid w:val="00B50782"/>
    <w:rsid w:val="00B50CC4"/>
    <w:rsid w:val="00B50D5E"/>
    <w:rsid w:val="00B51292"/>
    <w:rsid w:val="00B51926"/>
    <w:rsid w:val="00B521B4"/>
    <w:rsid w:val="00B522B1"/>
    <w:rsid w:val="00B53104"/>
    <w:rsid w:val="00B5410D"/>
    <w:rsid w:val="00B54551"/>
    <w:rsid w:val="00B54E65"/>
    <w:rsid w:val="00B55453"/>
    <w:rsid w:val="00B55776"/>
    <w:rsid w:val="00B55940"/>
    <w:rsid w:val="00B55B65"/>
    <w:rsid w:val="00B5691F"/>
    <w:rsid w:val="00B56B34"/>
    <w:rsid w:val="00B56CAA"/>
    <w:rsid w:val="00B56EF5"/>
    <w:rsid w:val="00B57052"/>
    <w:rsid w:val="00B57E30"/>
    <w:rsid w:val="00B6053A"/>
    <w:rsid w:val="00B60CF1"/>
    <w:rsid w:val="00B60F29"/>
    <w:rsid w:val="00B61050"/>
    <w:rsid w:val="00B617BA"/>
    <w:rsid w:val="00B61AC0"/>
    <w:rsid w:val="00B6211E"/>
    <w:rsid w:val="00B62675"/>
    <w:rsid w:val="00B62A7A"/>
    <w:rsid w:val="00B62B2F"/>
    <w:rsid w:val="00B64A43"/>
    <w:rsid w:val="00B64ABF"/>
    <w:rsid w:val="00B64CA7"/>
    <w:rsid w:val="00B64E5F"/>
    <w:rsid w:val="00B64F54"/>
    <w:rsid w:val="00B65290"/>
    <w:rsid w:val="00B6542C"/>
    <w:rsid w:val="00B65FEA"/>
    <w:rsid w:val="00B66B1B"/>
    <w:rsid w:val="00B67152"/>
    <w:rsid w:val="00B6723A"/>
    <w:rsid w:val="00B67443"/>
    <w:rsid w:val="00B676E8"/>
    <w:rsid w:val="00B67AC8"/>
    <w:rsid w:val="00B709E5"/>
    <w:rsid w:val="00B70DEB"/>
    <w:rsid w:val="00B71B22"/>
    <w:rsid w:val="00B71C38"/>
    <w:rsid w:val="00B72305"/>
    <w:rsid w:val="00B729CA"/>
    <w:rsid w:val="00B73632"/>
    <w:rsid w:val="00B73852"/>
    <w:rsid w:val="00B73F4C"/>
    <w:rsid w:val="00B748AA"/>
    <w:rsid w:val="00B74B74"/>
    <w:rsid w:val="00B75015"/>
    <w:rsid w:val="00B75CDD"/>
    <w:rsid w:val="00B762A7"/>
    <w:rsid w:val="00B76925"/>
    <w:rsid w:val="00B76B10"/>
    <w:rsid w:val="00B77173"/>
    <w:rsid w:val="00B77320"/>
    <w:rsid w:val="00B773FF"/>
    <w:rsid w:val="00B77779"/>
    <w:rsid w:val="00B77B9D"/>
    <w:rsid w:val="00B77E32"/>
    <w:rsid w:val="00B8035E"/>
    <w:rsid w:val="00B809E7"/>
    <w:rsid w:val="00B809FC"/>
    <w:rsid w:val="00B81508"/>
    <w:rsid w:val="00B81B9B"/>
    <w:rsid w:val="00B81FA1"/>
    <w:rsid w:val="00B820BC"/>
    <w:rsid w:val="00B82814"/>
    <w:rsid w:val="00B82F70"/>
    <w:rsid w:val="00B831D9"/>
    <w:rsid w:val="00B832FF"/>
    <w:rsid w:val="00B83870"/>
    <w:rsid w:val="00B839AC"/>
    <w:rsid w:val="00B84306"/>
    <w:rsid w:val="00B843CC"/>
    <w:rsid w:val="00B84F6A"/>
    <w:rsid w:val="00B850FB"/>
    <w:rsid w:val="00B865FA"/>
    <w:rsid w:val="00B86EFE"/>
    <w:rsid w:val="00B86F57"/>
    <w:rsid w:val="00B87957"/>
    <w:rsid w:val="00B905C7"/>
    <w:rsid w:val="00B91430"/>
    <w:rsid w:val="00B91974"/>
    <w:rsid w:val="00B9208C"/>
    <w:rsid w:val="00B92446"/>
    <w:rsid w:val="00B9256F"/>
    <w:rsid w:val="00B92B80"/>
    <w:rsid w:val="00B93077"/>
    <w:rsid w:val="00B937B8"/>
    <w:rsid w:val="00B9409E"/>
    <w:rsid w:val="00B94B80"/>
    <w:rsid w:val="00B94EFA"/>
    <w:rsid w:val="00B94F92"/>
    <w:rsid w:val="00B952C1"/>
    <w:rsid w:val="00B952CA"/>
    <w:rsid w:val="00B9557C"/>
    <w:rsid w:val="00B95ABE"/>
    <w:rsid w:val="00B97A5F"/>
    <w:rsid w:val="00B97A6B"/>
    <w:rsid w:val="00BA0A58"/>
    <w:rsid w:val="00BA130A"/>
    <w:rsid w:val="00BA4008"/>
    <w:rsid w:val="00BA451D"/>
    <w:rsid w:val="00BA4D31"/>
    <w:rsid w:val="00BA605D"/>
    <w:rsid w:val="00BA60A7"/>
    <w:rsid w:val="00BA679B"/>
    <w:rsid w:val="00BA6B12"/>
    <w:rsid w:val="00BA6E07"/>
    <w:rsid w:val="00BA7340"/>
    <w:rsid w:val="00BA7485"/>
    <w:rsid w:val="00BA7AE9"/>
    <w:rsid w:val="00BB03E8"/>
    <w:rsid w:val="00BB043F"/>
    <w:rsid w:val="00BB10B3"/>
    <w:rsid w:val="00BB1544"/>
    <w:rsid w:val="00BB1642"/>
    <w:rsid w:val="00BB16E5"/>
    <w:rsid w:val="00BB1B5C"/>
    <w:rsid w:val="00BB1D70"/>
    <w:rsid w:val="00BB21C8"/>
    <w:rsid w:val="00BB2B01"/>
    <w:rsid w:val="00BB2C59"/>
    <w:rsid w:val="00BB3BD9"/>
    <w:rsid w:val="00BB42C6"/>
    <w:rsid w:val="00BB49E3"/>
    <w:rsid w:val="00BB4C3C"/>
    <w:rsid w:val="00BB5FC0"/>
    <w:rsid w:val="00BB6063"/>
    <w:rsid w:val="00BB6D20"/>
    <w:rsid w:val="00BB7038"/>
    <w:rsid w:val="00BB70BA"/>
    <w:rsid w:val="00BB761C"/>
    <w:rsid w:val="00BB7C0D"/>
    <w:rsid w:val="00BB7D72"/>
    <w:rsid w:val="00BC144A"/>
    <w:rsid w:val="00BC1843"/>
    <w:rsid w:val="00BC1866"/>
    <w:rsid w:val="00BC25D2"/>
    <w:rsid w:val="00BC27B8"/>
    <w:rsid w:val="00BC285C"/>
    <w:rsid w:val="00BC288C"/>
    <w:rsid w:val="00BC2958"/>
    <w:rsid w:val="00BC2A9A"/>
    <w:rsid w:val="00BC2B8B"/>
    <w:rsid w:val="00BC2F7D"/>
    <w:rsid w:val="00BC2FCE"/>
    <w:rsid w:val="00BC3F32"/>
    <w:rsid w:val="00BC4163"/>
    <w:rsid w:val="00BC4404"/>
    <w:rsid w:val="00BC4774"/>
    <w:rsid w:val="00BC49E5"/>
    <w:rsid w:val="00BC64D7"/>
    <w:rsid w:val="00BC6698"/>
    <w:rsid w:val="00BC6908"/>
    <w:rsid w:val="00BC728E"/>
    <w:rsid w:val="00BC76EB"/>
    <w:rsid w:val="00BC7B6E"/>
    <w:rsid w:val="00BD0690"/>
    <w:rsid w:val="00BD0716"/>
    <w:rsid w:val="00BD07A8"/>
    <w:rsid w:val="00BD0EE9"/>
    <w:rsid w:val="00BD1023"/>
    <w:rsid w:val="00BD18B7"/>
    <w:rsid w:val="00BD1D19"/>
    <w:rsid w:val="00BD2173"/>
    <w:rsid w:val="00BD2DF4"/>
    <w:rsid w:val="00BD3295"/>
    <w:rsid w:val="00BD3F88"/>
    <w:rsid w:val="00BD4D34"/>
    <w:rsid w:val="00BD4E3A"/>
    <w:rsid w:val="00BD5266"/>
    <w:rsid w:val="00BD5390"/>
    <w:rsid w:val="00BD6F68"/>
    <w:rsid w:val="00BD772C"/>
    <w:rsid w:val="00BE07C7"/>
    <w:rsid w:val="00BE08BC"/>
    <w:rsid w:val="00BE0932"/>
    <w:rsid w:val="00BE1541"/>
    <w:rsid w:val="00BE15E1"/>
    <w:rsid w:val="00BE1DE5"/>
    <w:rsid w:val="00BE34A2"/>
    <w:rsid w:val="00BE3FC7"/>
    <w:rsid w:val="00BE41C2"/>
    <w:rsid w:val="00BE4BAD"/>
    <w:rsid w:val="00BE4F06"/>
    <w:rsid w:val="00BE52D9"/>
    <w:rsid w:val="00BE5835"/>
    <w:rsid w:val="00BE6755"/>
    <w:rsid w:val="00BE6975"/>
    <w:rsid w:val="00BE69BC"/>
    <w:rsid w:val="00BE6FBE"/>
    <w:rsid w:val="00BF1AA5"/>
    <w:rsid w:val="00BF2CF4"/>
    <w:rsid w:val="00BF3404"/>
    <w:rsid w:val="00BF3BD8"/>
    <w:rsid w:val="00BF3C51"/>
    <w:rsid w:val="00BF4580"/>
    <w:rsid w:val="00BF4AFF"/>
    <w:rsid w:val="00BF6A77"/>
    <w:rsid w:val="00BF7F2C"/>
    <w:rsid w:val="00C003C2"/>
    <w:rsid w:val="00C005FB"/>
    <w:rsid w:val="00C0081C"/>
    <w:rsid w:val="00C00A88"/>
    <w:rsid w:val="00C00B4B"/>
    <w:rsid w:val="00C00C99"/>
    <w:rsid w:val="00C0123E"/>
    <w:rsid w:val="00C014C7"/>
    <w:rsid w:val="00C02064"/>
    <w:rsid w:val="00C020BB"/>
    <w:rsid w:val="00C021D7"/>
    <w:rsid w:val="00C0378E"/>
    <w:rsid w:val="00C03A52"/>
    <w:rsid w:val="00C03DBA"/>
    <w:rsid w:val="00C0468E"/>
    <w:rsid w:val="00C04749"/>
    <w:rsid w:val="00C04BB1"/>
    <w:rsid w:val="00C0568A"/>
    <w:rsid w:val="00C05C57"/>
    <w:rsid w:val="00C0607C"/>
    <w:rsid w:val="00C06155"/>
    <w:rsid w:val="00C066BC"/>
    <w:rsid w:val="00C06BFE"/>
    <w:rsid w:val="00C070F4"/>
    <w:rsid w:val="00C07DF8"/>
    <w:rsid w:val="00C07F27"/>
    <w:rsid w:val="00C10061"/>
    <w:rsid w:val="00C10BC5"/>
    <w:rsid w:val="00C12025"/>
    <w:rsid w:val="00C12626"/>
    <w:rsid w:val="00C12A81"/>
    <w:rsid w:val="00C13C9A"/>
    <w:rsid w:val="00C142FB"/>
    <w:rsid w:val="00C14881"/>
    <w:rsid w:val="00C14B9A"/>
    <w:rsid w:val="00C14D42"/>
    <w:rsid w:val="00C15070"/>
    <w:rsid w:val="00C15216"/>
    <w:rsid w:val="00C1580D"/>
    <w:rsid w:val="00C15A6D"/>
    <w:rsid w:val="00C15BFF"/>
    <w:rsid w:val="00C1641B"/>
    <w:rsid w:val="00C1688D"/>
    <w:rsid w:val="00C1698F"/>
    <w:rsid w:val="00C16CF9"/>
    <w:rsid w:val="00C16DD5"/>
    <w:rsid w:val="00C173BD"/>
    <w:rsid w:val="00C1746F"/>
    <w:rsid w:val="00C17715"/>
    <w:rsid w:val="00C17CE0"/>
    <w:rsid w:val="00C2002D"/>
    <w:rsid w:val="00C20758"/>
    <w:rsid w:val="00C20960"/>
    <w:rsid w:val="00C216D8"/>
    <w:rsid w:val="00C223BE"/>
    <w:rsid w:val="00C224AA"/>
    <w:rsid w:val="00C2269B"/>
    <w:rsid w:val="00C2382B"/>
    <w:rsid w:val="00C23971"/>
    <w:rsid w:val="00C2415E"/>
    <w:rsid w:val="00C249B4"/>
    <w:rsid w:val="00C24A11"/>
    <w:rsid w:val="00C24BEA"/>
    <w:rsid w:val="00C254F8"/>
    <w:rsid w:val="00C2571B"/>
    <w:rsid w:val="00C259ED"/>
    <w:rsid w:val="00C25D46"/>
    <w:rsid w:val="00C26109"/>
    <w:rsid w:val="00C26122"/>
    <w:rsid w:val="00C26153"/>
    <w:rsid w:val="00C26383"/>
    <w:rsid w:val="00C264C5"/>
    <w:rsid w:val="00C266AF"/>
    <w:rsid w:val="00C2709B"/>
    <w:rsid w:val="00C27573"/>
    <w:rsid w:val="00C27AD2"/>
    <w:rsid w:val="00C301A0"/>
    <w:rsid w:val="00C303C5"/>
    <w:rsid w:val="00C305A1"/>
    <w:rsid w:val="00C305DA"/>
    <w:rsid w:val="00C30822"/>
    <w:rsid w:val="00C319E7"/>
    <w:rsid w:val="00C31A23"/>
    <w:rsid w:val="00C31B1D"/>
    <w:rsid w:val="00C32BDD"/>
    <w:rsid w:val="00C32D7B"/>
    <w:rsid w:val="00C33F57"/>
    <w:rsid w:val="00C34876"/>
    <w:rsid w:val="00C34A5A"/>
    <w:rsid w:val="00C35B88"/>
    <w:rsid w:val="00C35F62"/>
    <w:rsid w:val="00C36599"/>
    <w:rsid w:val="00C36995"/>
    <w:rsid w:val="00C36F83"/>
    <w:rsid w:val="00C370A8"/>
    <w:rsid w:val="00C407E5"/>
    <w:rsid w:val="00C41493"/>
    <w:rsid w:val="00C418F5"/>
    <w:rsid w:val="00C41B93"/>
    <w:rsid w:val="00C421FE"/>
    <w:rsid w:val="00C42A87"/>
    <w:rsid w:val="00C43838"/>
    <w:rsid w:val="00C43B0D"/>
    <w:rsid w:val="00C4475D"/>
    <w:rsid w:val="00C44D78"/>
    <w:rsid w:val="00C4666E"/>
    <w:rsid w:val="00C46DBE"/>
    <w:rsid w:val="00C46DCD"/>
    <w:rsid w:val="00C47029"/>
    <w:rsid w:val="00C47202"/>
    <w:rsid w:val="00C5109B"/>
    <w:rsid w:val="00C52BE5"/>
    <w:rsid w:val="00C52E3B"/>
    <w:rsid w:val="00C5305F"/>
    <w:rsid w:val="00C5308D"/>
    <w:rsid w:val="00C531BE"/>
    <w:rsid w:val="00C532CC"/>
    <w:rsid w:val="00C537CF"/>
    <w:rsid w:val="00C53DCB"/>
    <w:rsid w:val="00C551D5"/>
    <w:rsid w:val="00C55E2D"/>
    <w:rsid w:val="00C56424"/>
    <w:rsid w:val="00C569F4"/>
    <w:rsid w:val="00C570D4"/>
    <w:rsid w:val="00C577D0"/>
    <w:rsid w:val="00C57D1F"/>
    <w:rsid w:val="00C57E58"/>
    <w:rsid w:val="00C608E7"/>
    <w:rsid w:val="00C609A8"/>
    <w:rsid w:val="00C62FBD"/>
    <w:rsid w:val="00C62FCA"/>
    <w:rsid w:val="00C62FE9"/>
    <w:rsid w:val="00C633B9"/>
    <w:rsid w:val="00C636B6"/>
    <w:rsid w:val="00C6382B"/>
    <w:rsid w:val="00C640A6"/>
    <w:rsid w:val="00C6486D"/>
    <w:rsid w:val="00C65367"/>
    <w:rsid w:val="00C656BD"/>
    <w:rsid w:val="00C65E65"/>
    <w:rsid w:val="00C65EC9"/>
    <w:rsid w:val="00C65F46"/>
    <w:rsid w:val="00C70CF3"/>
    <w:rsid w:val="00C70DD4"/>
    <w:rsid w:val="00C71FA2"/>
    <w:rsid w:val="00C721A5"/>
    <w:rsid w:val="00C737D6"/>
    <w:rsid w:val="00C74176"/>
    <w:rsid w:val="00C74311"/>
    <w:rsid w:val="00C74322"/>
    <w:rsid w:val="00C759ED"/>
    <w:rsid w:val="00C76857"/>
    <w:rsid w:val="00C80098"/>
    <w:rsid w:val="00C8048D"/>
    <w:rsid w:val="00C80585"/>
    <w:rsid w:val="00C8159A"/>
    <w:rsid w:val="00C81778"/>
    <w:rsid w:val="00C83227"/>
    <w:rsid w:val="00C84B5E"/>
    <w:rsid w:val="00C853D9"/>
    <w:rsid w:val="00C85526"/>
    <w:rsid w:val="00C86237"/>
    <w:rsid w:val="00C8626A"/>
    <w:rsid w:val="00C86556"/>
    <w:rsid w:val="00C86D4F"/>
    <w:rsid w:val="00C874A5"/>
    <w:rsid w:val="00C87E09"/>
    <w:rsid w:val="00C87E74"/>
    <w:rsid w:val="00C900C2"/>
    <w:rsid w:val="00C90F0C"/>
    <w:rsid w:val="00C91049"/>
    <w:rsid w:val="00C912A0"/>
    <w:rsid w:val="00C91320"/>
    <w:rsid w:val="00C928DB"/>
    <w:rsid w:val="00C93368"/>
    <w:rsid w:val="00C93BAD"/>
    <w:rsid w:val="00C9402D"/>
    <w:rsid w:val="00C944F9"/>
    <w:rsid w:val="00C948A0"/>
    <w:rsid w:val="00C94CB7"/>
    <w:rsid w:val="00C94EEE"/>
    <w:rsid w:val="00C95841"/>
    <w:rsid w:val="00C97C56"/>
    <w:rsid w:val="00C97EED"/>
    <w:rsid w:val="00CA0450"/>
    <w:rsid w:val="00CA0517"/>
    <w:rsid w:val="00CA095B"/>
    <w:rsid w:val="00CA187C"/>
    <w:rsid w:val="00CA1A73"/>
    <w:rsid w:val="00CA1B60"/>
    <w:rsid w:val="00CA1DFB"/>
    <w:rsid w:val="00CA2A53"/>
    <w:rsid w:val="00CA2B6A"/>
    <w:rsid w:val="00CA2EBF"/>
    <w:rsid w:val="00CA3007"/>
    <w:rsid w:val="00CA3057"/>
    <w:rsid w:val="00CA333E"/>
    <w:rsid w:val="00CA3524"/>
    <w:rsid w:val="00CA3C7B"/>
    <w:rsid w:val="00CA5155"/>
    <w:rsid w:val="00CA5E71"/>
    <w:rsid w:val="00CA6193"/>
    <w:rsid w:val="00CA68ED"/>
    <w:rsid w:val="00CA75F9"/>
    <w:rsid w:val="00CA7899"/>
    <w:rsid w:val="00CA79B9"/>
    <w:rsid w:val="00CB036D"/>
    <w:rsid w:val="00CB09AF"/>
    <w:rsid w:val="00CB0F14"/>
    <w:rsid w:val="00CB0FE5"/>
    <w:rsid w:val="00CB2202"/>
    <w:rsid w:val="00CB2C6D"/>
    <w:rsid w:val="00CB31D1"/>
    <w:rsid w:val="00CB48B3"/>
    <w:rsid w:val="00CB57E1"/>
    <w:rsid w:val="00CB58D1"/>
    <w:rsid w:val="00CB63B7"/>
    <w:rsid w:val="00CB63DE"/>
    <w:rsid w:val="00CB6DA0"/>
    <w:rsid w:val="00CC0FF7"/>
    <w:rsid w:val="00CC130F"/>
    <w:rsid w:val="00CC13F0"/>
    <w:rsid w:val="00CC1828"/>
    <w:rsid w:val="00CC1C14"/>
    <w:rsid w:val="00CC2066"/>
    <w:rsid w:val="00CC28D1"/>
    <w:rsid w:val="00CC2D5B"/>
    <w:rsid w:val="00CC3105"/>
    <w:rsid w:val="00CC3271"/>
    <w:rsid w:val="00CC35A3"/>
    <w:rsid w:val="00CC38B4"/>
    <w:rsid w:val="00CC3F83"/>
    <w:rsid w:val="00CC487D"/>
    <w:rsid w:val="00CC4B1E"/>
    <w:rsid w:val="00CC5404"/>
    <w:rsid w:val="00CC582C"/>
    <w:rsid w:val="00CC6339"/>
    <w:rsid w:val="00CC700E"/>
    <w:rsid w:val="00CD0636"/>
    <w:rsid w:val="00CD08A7"/>
    <w:rsid w:val="00CD0B22"/>
    <w:rsid w:val="00CD0BCC"/>
    <w:rsid w:val="00CD0E51"/>
    <w:rsid w:val="00CD104F"/>
    <w:rsid w:val="00CD1395"/>
    <w:rsid w:val="00CD1E46"/>
    <w:rsid w:val="00CD1E81"/>
    <w:rsid w:val="00CD2406"/>
    <w:rsid w:val="00CD25EB"/>
    <w:rsid w:val="00CD27F4"/>
    <w:rsid w:val="00CD3346"/>
    <w:rsid w:val="00CD35A6"/>
    <w:rsid w:val="00CD3943"/>
    <w:rsid w:val="00CD3EE3"/>
    <w:rsid w:val="00CD4543"/>
    <w:rsid w:val="00CD454A"/>
    <w:rsid w:val="00CD5D7F"/>
    <w:rsid w:val="00CD6C7D"/>
    <w:rsid w:val="00CD6DD2"/>
    <w:rsid w:val="00CD792F"/>
    <w:rsid w:val="00CD7E63"/>
    <w:rsid w:val="00CD7FCE"/>
    <w:rsid w:val="00CE00B9"/>
    <w:rsid w:val="00CE01B0"/>
    <w:rsid w:val="00CE029B"/>
    <w:rsid w:val="00CE12BC"/>
    <w:rsid w:val="00CE17EA"/>
    <w:rsid w:val="00CE1E6F"/>
    <w:rsid w:val="00CE23C8"/>
    <w:rsid w:val="00CE3207"/>
    <w:rsid w:val="00CE397B"/>
    <w:rsid w:val="00CE4012"/>
    <w:rsid w:val="00CE48A6"/>
    <w:rsid w:val="00CE4F43"/>
    <w:rsid w:val="00CE5164"/>
    <w:rsid w:val="00CE5EA0"/>
    <w:rsid w:val="00CE650D"/>
    <w:rsid w:val="00CE6E34"/>
    <w:rsid w:val="00CE7602"/>
    <w:rsid w:val="00CE7959"/>
    <w:rsid w:val="00CF01FC"/>
    <w:rsid w:val="00CF0CF2"/>
    <w:rsid w:val="00CF1515"/>
    <w:rsid w:val="00CF16FA"/>
    <w:rsid w:val="00CF17B0"/>
    <w:rsid w:val="00CF226F"/>
    <w:rsid w:val="00CF24E7"/>
    <w:rsid w:val="00CF2521"/>
    <w:rsid w:val="00CF2529"/>
    <w:rsid w:val="00CF27A3"/>
    <w:rsid w:val="00CF296F"/>
    <w:rsid w:val="00CF2EA9"/>
    <w:rsid w:val="00CF33C7"/>
    <w:rsid w:val="00CF34B4"/>
    <w:rsid w:val="00CF387F"/>
    <w:rsid w:val="00CF57EE"/>
    <w:rsid w:val="00CF5D5F"/>
    <w:rsid w:val="00CF5E89"/>
    <w:rsid w:val="00CF6560"/>
    <w:rsid w:val="00CF7BD6"/>
    <w:rsid w:val="00CF7D60"/>
    <w:rsid w:val="00D00542"/>
    <w:rsid w:val="00D006C5"/>
    <w:rsid w:val="00D0098C"/>
    <w:rsid w:val="00D00BEE"/>
    <w:rsid w:val="00D00EF7"/>
    <w:rsid w:val="00D01A86"/>
    <w:rsid w:val="00D022A9"/>
    <w:rsid w:val="00D02653"/>
    <w:rsid w:val="00D03215"/>
    <w:rsid w:val="00D032FB"/>
    <w:rsid w:val="00D03B1D"/>
    <w:rsid w:val="00D03B8D"/>
    <w:rsid w:val="00D0419A"/>
    <w:rsid w:val="00D04EFA"/>
    <w:rsid w:val="00D05259"/>
    <w:rsid w:val="00D05901"/>
    <w:rsid w:val="00D05D84"/>
    <w:rsid w:val="00D06AFA"/>
    <w:rsid w:val="00D06B90"/>
    <w:rsid w:val="00D06BAD"/>
    <w:rsid w:val="00D06BFF"/>
    <w:rsid w:val="00D06D61"/>
    <w:rsid w:val="00D07FB2"/>
    <w:rsid w:val="00D10660"/>
    <w:rsid w:val="00D10F71"/>
    <w:rsid w:val="00D114D6"/>
    <w:rsid w:val="00D11C89"/>
    <w:rsid w:val="00D12457"/>
    <w:rsid w:val="00D125A9"/>
    <w:rsid w:val="00D125F6"/>
    <w:rsid w:val="00D133F9"/>
    <w:rsid w:val="00D1443B"/>
    <w:rsid w:val="00D1455A"/>
    <w:rsid w:val="00D14565"/>
    <w:rsid w:val="00D14745"/>
    <w:rsid w:val="00D15841"/>
    <w:rsid w:val="00D15B1D"/>
    <w:rsid w:val="00D15D77"/>
    <w:rsid w:val="00D1605D"/>
    <w:rsid w:val="00D163DC"/>
    <w:rsid w:val="00D16D98"/>
    <w:rsid w:val="00D209EF"/>
    <w:rsid w:val="00D21787"/>
    <w:rsid w:val="00D21C5C"/>
    <w:rsid w:val="00D227A9"/>
    <w:rsid w:val="00D22BC0"/>
    <w:rsid w:val="00D230EE"/>
    <w:rsid w:val="00D231AD"/>
    <w:rsid w:val="00D2322E"/>
    <w:rsid w:val="00D250A3"/>
    <w:rsid w:val="00D25484"/>
    <w:rsid w:val="00D25D8B"/>
    <w:rsid w:val="00D26436"/>
    <w:rsid w:val="00D26EEB"/>
    <w:rsid w:val="00D26F2A"/>
    <w:rsid w:val="00D315A7"/>
    <w:rsid w:val="00D316F2"/>
    <w:rsid w:val="00D316FB"/>
    <w:rsid w:val="00D31734"/>
    <w:rsid w:val="00D31A8E"/>
    <w:rsid w:val="00D330DC"/>
    <w:rsid w:val="00D330EA"/>
    <w:rsid w:val="00D335F5"/>
    <w:rsid w:val="00D33BFD"/>
    <w:rsid w:val="00D33C67"/>
    <w:rsid w:val="00D33E18"/>
    <w:rsid w:val="00D340AB"/>
    <w:rsid w:val="00D34CF7"/>
    <w:rsid w:val="00D34F8B"/>
    <w:rsid w:val="00D35AEC"/>
    <w:rsid w:val="00D35CBC"/>
    <w:rsid w:val="00D36B8A"/>
    <w:rsid w:val="00D37361"/>
    <w:rsid w:val="00D37465"/>
    <w:rsid w:val="00D40D0C"/>
    <w:rsid w:val="00D41DE5"/>
    <w:rsid w:val="00D42080"/>
    <w:rsid w:val="00D42F22"/>
    <w:rsid w:val="00D437F0"/>
    <w:rsid w:val="00D43E8F"/>
    <w:rsid w:val="00D44088"/>
    <w:rsid w:val="00D459A4"/>
    <w:rsid w:val="00D46AC9"/>
    <w:rsid w:val="00D47A5A"/>
    <w:rsid w:val="00D47DE8"/>
    <w:rsid w:val="00D47F08"/>
    <w:rsid w:val="00D5008A"/>
    <w:rsid w:val="00D500EB"/>
    <w:rsid w:val="00D504B4"/>
    <w:rsid w:val="00D50505"/>
    <w:rsid w:val="00D51692"/>
    <w:rsid w:val="00D51B5A"/>
    <w:rsid w:val="00D51B9F"/>
    <w:rsid w:val="00D52032"/>
    <w:rsid w:val="00D52102"/>
    <w:rsid w:val="00D52390"/>
    <w:rsid w:val="00D532C2"/>
    <w:rsid w:val="00D53B21"/>
    <w:rsid w:val="00D53D57"/>
    <w:rsid w:val="00D53EDC"/>
    <w:rsid w:val="00D548D9"/>
    <w:rsid w:val="00D54A27"/>
    <w:rsid w:val="00D54B84"/>
    <w:rsid w:val="00D54F26"/>
    <w:rsid w:val="00D5542C"/>
    <w:rsid w:val="00D55817"/>
    <w:rsid w:val="00D5597B"/>
    <w:rsid w:val="00D565DC"/>
    <w:rsid w:val="00D56881"/>
    <w:rsid w:val="00D56A94"/>
    <w:rsid w:val="00D56C14"/>
    <w:rsid w:val="00D56DD2"/>
    <w:rsid w:val="00D57100"/>
    <w:rsid w:val="00D579B8"/>
    <w:rsid w:val="00D57D65"/>
    <w:rsid w:val="00D60423"/>
    <w:rsid w:val="00D61093"/>
    <w:rsid w:val="00D61381"/>
    <w:rsid w:val="00D61AF7"/>
    <w:rsid w:val="00D61B65"/>
    <w:rsid w:val="00D62EC0"/>
    <w:rsid w:val="00D6316D"/>
    <w:rsid w:val="00D637DC"/>
    <w:rsid w:val="00D63B05"/>
    <w:rsid w:val="00D63B89"/>
    <w:rsid w:val="00D63BE0"/>
    <w:rsid w:val="00D645B4"/>
    <w:rsid w:val="00D64D7B"/>
    <w:rsid w:val="00D6509A"/>
    <w:rsid w:val="00D6513A"/>
    <w:rsid w:val="00D6538C"/>
    <w:rsid w:val="00D66480"/>
    <w:rsid w:val="00D6675C"/>
    <w:rsid w:val="00D66E59"/>
    <w:rsid w:val="00D66F42"/>
    <w:rsid w:val="00D66F85"/>
    <w:rsid w:val="00D67EB9"/>
    <w:rsid w:val="00D70D1A"/>
    <w:rsid w:val="00D71BD1"/>
    <w:rsid w:val="00D7221C"/>
    <w:rsid w:val="00D72798"/>
    <w:rsid w:val="00D72799"/>
    <w:rsid w:val="00D72A82"/>
    <w:rsid w:val="00D72EF8"/>
    <w:rsid w:val="00D731BC"/>
    <w:rsid w:val="00D7338F"/>
    <w:rsid w:val="00D73723"/>
    <w:rsid w:val="00D73B77"/>
    <w:rsid w:val="00D745FC"/>
    <w:rsid w:val="00D7477F"/>
    <w:rsid w:val="00D74A3A"/>
    <w:rsid w:val="00D74CE3"/>
    <w:rsid w:val="00D7507C"/>
    <w:rsid w:val="00D752C4"/>
    <w:rsid w:val="00D75907"/>
    <w:rsid w:val="00D76379"/>
    <w:rsid w:val="00D76AC2"/>
    <w:rsid w:val="00D76D92"/>
    <w:rsid w:val="00D771A6"/>
    <w:rsid w:val="00D77291"/>
    <w:rsid w:val="00D77D91"/>
    <w:rsid w:val="00D80334"/>
    <w:rsid w:val="00D805BF"/>
    <w:rsid w:val="00D813DE"/>
    <w:rsid w:val="00D81CC4"/>
    <w:rsid w:val="00D81D88"/>
    <w:rsid w:val="00D822E6"/>
    <w:rsid w:val="00D824C1"/>
    <w:rsid w:val="00D82CC0"/>
    <w:rsid w:val="00D83DB5"/>
    <w:rsid w:val="00D83E00"/>
    <w:rsid w:val="00D841F4"/>
    <w:rsid w:val="00D853A0"/>
    <w:rsid w:val="00D855D8"/>
    <w:rsid w:val="00D85BEC"/>
    <w:rsid w:val="00D86170"/>
    <w:rsid w:val="00D862F3"/>
    <w:rsid w:val="00D86605"/>
    <w:rsid w:val="00D869E7"/>
    <w:rsid w:val="00D86D17"/>
    <w:rsid w:val="00D8708C"/>
    <w:rsid w:val="00D879B7"/>
    <w:rsid w:val="00D90419"/>
    <w:rsid w:val="00D90532"/>
    <w:rsid w:val="00D906ED"/>
    <w:rsid w:val="00D90773"/>
    <w:rsid w:val="00D908D7"/>
    <w:rsid w:val="00D908F8"/>
    <w:rsid w:val="00D90E42"/>
    <w:rsid w:val="00D91101"/>
    <w:rsid w:val="00D92016"/>
    <w:rsid w:val="00D92057"/>
    <w:rsid w:val="00D921F0"/>
    <w:rsid w:val="00D925A7"/>
    <w:rsid w:val="00D928FB"/>
    <w:rsid w:val="00D92EF2"/>
    <w:rsid w:val="00D935E2"/>
    <w:rsid w:val="00D93916"/>
    <w:rsid w:val="00D9409B"/>
    <w:rsid w:val="00D94744"/>
    <w:rsid w:val="00D95424"/>
    <w:rsid w:val="00D956C7"/>
    <w:rsid w:val="00D961A1"/>
    <w:rsid w:val="00D96957"/>
    <w:rsid w:val="00D973FD"/>
    <w:rsid w:val="00D9795D"/>
    <w:rsid w:val="00DA07DF"/>
    <w:rsid w:val="00DA0BBE"/>
    <w:rsid w:val="00DA0C01"/>
    <w:rsid w:val="00DA0DD4"/>
    <w:rsid w:val="00DA144D"/>
    <w:rsid w:val="00DA1503"/>
    <w:rsid w:val="00DA16DD"/>
    <w:rsid w:val="00DA1E23"/>
    <w:rsid w:val="00DA1E27"/>
    <w:rsid w:val="00DA2023"/>
    <w:rsid w:val="00DA2CAC"/>
    <w:rsid w:val="00DA2E42"/>
    <w:rsid w:val="00DA30BE"/>
    <w:rsid w:val="00DA36CF"/>
    <w:rsid w:val="00DA3AD9"/>
    <w:rsid w:val="00DA44A9"/>
    <w:rsid w:val="00DA468A"/>
    <w:rsid w:val="00DA46CB"/>
    <w:rsid w:val="00DA48C3"/>
    <w:rsid w:val="00DA56D6"/>
    <w:rsid w:val="00DA57C6"/>
    <w:rsid w:val="00DA59D3"/>
    <w:rsid w:val="00DA65D5"/>
    <w:rsid w:val="00DA71FB"/>
    <w:rsid w:val="00DA7345"/>
    <w:rsid w:val="00DA7891"/>
    <w:rsid w:val="00DA7EFB"/>
    <w:rsid w:val="00DB078B"/>
    <w:rsid w:val="00DB0DED"/>
    <w:rsid w:val="00DB17C6"/>
    <w:rsid w:val="00DB20CB"/>
    <w:rsid w:val="00DB2C1C"/>
    <w:rsid w:val="00DB3125"/>
    <w:rsid w:val="00DB31A8"/>
    <w:rsid w:val="00DB35D8"/>
    <w:rsid w:val="00DB42A2"/>
    <w:rsid w:val="00DB45E4"/>
    <w:rsid w:val="00DB4673"/>
    <w:rsid w:val="00DB48F3"/>
    <w:rsid w:val="00DB5095"/>
    <w:rsid w:val="00DB5550"/>
    <w:rsid w:val="00DB575E"/>
    <w:rsid w:val="00DB59AC"/>
    <w:rsid w:val="00DB65D9"/>
    <w:rsid w:val="00DB7440"/>
    <w:rsid w:val="00DC0563"/>
    <w:rsid w:val="00DC1316"/>
    <w:rsid w:val="00DC1FA3"/>
    <w:rsid w:val="00DC2CBD"/>
    <w:rsid w:val="00DC33BD"/>
    <w:rsid w:val="00DC37B1"/>
    <w:rsid w:val="00DC3CBD"/>
    <w:rsid w:val="00DC4439"/>
    <w:rsid w:val="00DC4E5D"/>
    <w:rsid w:val="00DC5994"/>
    <w:rsid w:val="00DC5BDE"/>
    <w:rsid w:val="00DC5C61"/>
    <w:rsid w:val="00DC5DCA"/>
    <w:rsid w:val="00DC605E"/>
    <w:rsid w:val="00DC61DB"/>
    <w:rsid w:val="00DC6280"/>
    <w:rsid w:val="00DC6EA4"/>
    <w:rsid w:val="00DC7280"/>
    <w:rsid w:val="00DC7765"/>
    <w:rsid w:val="00DD082F"/>
    <w:rsid w:val="00DD0CAA"/>
    <w:rsid w:val="00DD0E16"/>
    <w:rsid w:val="00DD1015"/>
    <w:rsid w:val="00DD13C3"/>
    <w:rsid w:val="00DD14DD"/>
    <w:rsid w:val="00DD1631"/>
    <w:rsid w:val="00DD18CC"/>
    <w:rsid w:val="00DD1A05"/>
    <w:rsid w:val="00DD1AAD"/>
    <w:rsid w:val="00DD1B92"/>
    <w:rsid w:val="00DD1D52"/>
    <w:rsid w:val="00DD1F61"/>
    <w:rsid w:val="00DD28B1"/>
    <w:rsid w:val="00DD28EC"/>
    <w:rsid w:val="00DD299F"/>
    <w:rsid w:val="00DD2A47"/>
    <w:rsid w:val="00DD2BD5"/>
    <w:rsid w:val="00DD326F"/>
    <w:rsid w:val="00DD3692"/>
    <w:rsid w:val="00DD3744"/>
    <w:rsid w:val="00DD3AFA"/>
    <w:rsid w:val="00DD41BB"/>
    <w:rsid w:val="00DD41FA"/>
    <w:rsid w:val="00DD4D62"/>
    <w:rsid w:val="00DD57DF"/>
    <w:rsid w:val="00DD5B6C"/>
    <w:rsid w:val="00DD676D"/>
    <w:rsid w:val="00DD6E18"/>
    <w:rsid w:val="00DD76DE"/>
    <w:rsid w:val="00DD7EE3"/>
    <w:rsid w:val="00DE06D6"/>
    <w:rsid w:val="00DE0A78"/>
    <w:rsid w:val="00DE166D"/>
    <w:rsid w:val="00DE1830"/>
    <w:rsid w:val="00DE1B95"/>
    <w:rsid w:val="00DE212C"/>
    <w:rsid w:val="00DE342A"/>
    <w:rsid w:val="00DE407C"/>
    <w:rsid w:val="00DE44B6"/>
    <w:rsid w:val="00DE4972"/>
    <w:rsid w:val="00DE4D3A"/>
    <w:rsid w:val="00DE5461"/>
    <w:rsid w:val="00DE571A"/>
    <w:rsid w:val="00DE585E"/>
    <w:rsid w:val="00DE622B"/>
    <w:rsid w:val="00DE624E"/>
    <w:rsid w:val="00DE6872"/>
    <w:rsid w:val="00DE6873"/>
    <w:rsid w:val="00DE6CBA"/>
    <w:rsid w:val="00DE76F6"/>
    <w:rsid w:val="00DE7EB8"/>
    <w:rsid w:val="00DF058E"/>
    <w:rsid w:val="00DF14CC"/>
    <w:rsid w:val="00DF159C"/>
    <w:rsid w:val="00DF1F93"/>
    <w:rsid w:val="00DF2862"/>
    <w:rsid w:val="00DF2B69"/>
    <w:rsid w:val="00DF2EE1"/>
    <w:rsid w:val="00DF30E6"/>
    <w:rsid w:val="00DF32E3"/>
    <w:rsid w:val="00DF3536"/>
    <w:rsid w:val="00DF39E7"/>
    <w:rsid w:val="00DF3B54"/>
    <w:rsid w:val="00DF3DFE"/>
    <w:rsid w:val="00DF4E18"/>
    <w:rsid w:val="00DF51BB"/>
    <w:rsid w:val="00DF56F5"/>
    <w:rsid w:val="00DF5B4F"/>
    <w:rsid w:val="00DF642E"/>
    <w:rsid w:val="00DF66A6"/>
    <w:rsid w:val="00DF6E41"/>
    <w:rsid w:val="00DF73EB"/>
    <w:rsid w:val="00DF7426"/>
    <w:rsid w:val="00DF7698"/>
    <w:rsid w:val="00DF7DBA"/>
    <w:rsid w:val="00E00B57"/>
    <w:rsid w:val="00E00E9E"/>
    <w:rsid w:val="00E011D2"/>
    <w:rsid w:val="00E01238"/>
    <w:rsid w:val="00E015C8"/>
    <w:rsid w:val="00E017C8"/>
    <w:rsid w:val="00E01923"/>
    <w:rsid w:val="00E01BB3"/>
    <w:rsid w:val="00E0203C"/>
    <w:rsid w:val="00E0296C"/>
    <w:rsid w:val="00E02F24"/>
    <w:rsid w:val="00E03065"/>
    <w:rsid w:val="00E042AA"/>
    <w:rsid w:val="00E043BF"/>
    <w:rsid w:val="00E049D0"/>
    <w:rsid w:val="00E05C57"/>
    <w:rsid w:val="00E05CDB"/>
    <w:rsid w:val="00E06656"/>
    <w:rsid w:val="00E06838"/>
    <w:rsid w:val="00E068AB"/>
    <w:rsid w:val="00E06B9A"/>
    <w:rsid w:val="00E06CAF"/>
    <w:rsid w:val="00E075E2"/>
    <w:rsid w:val="00E104EC"/>
    <w:rsid w:val="00E110A9"/>
    <w:rsid w:val="00E113B5"/>
    <w:rsid w:val="00E1170C"/>
    <w:rsid w:val="00E1234B"/>
    <w:rsid w:val="00E1251D"/>
    <w:rsid w:val="00E12621"/>
    <w:rsid w:val="00E12B57"/>
    <w:rsid w:val="00E14688"/>
    <w:rsid w:val="00E1595B"/>
    <w:rsid w:val="00E160F2"/>
    <w:rsid w:val="00E1638F"/>
    <w:rsid w:val="00E165FB"/>
    <w:rsid w:val="00E207DC"/>
    <w:rsid w:val="00E216CC"/>
    <w:rsid w:val="00E21723"/>
    <w:rsid w:val="00E21AC8"/>
    <w:rsid w:val="00E220FC"/>
    <w:rsid w:val="00E22167"/>
    <w:rsid w:val="00E221EA"/>
    <w:rsid w:val="00E22B72"/>
    <w:rsid w:val="00E22B88"/>
    <w:rsid w:val="00E22BB4"/>
    <w:rsid w:val="00E22FAF"/>
    <w:rsid w:val="00E23CDC"/>
    <w:rsid w:val="00E248A2"/>
    <w:rsid w:val="00E24A9F"/>
    <w:rsid w:val="00E24B25"/>
    <w:rsid w:val="00E256A1"/>
    <w:rsid w:val="00E264F8"/>
    <w:rsid w:val="00E26837"/>
    <w:rsid w:val="00E270DE"/>
    <w:rsid w:val="00E2754F"/>
    <w:rsid w:val="00E279D9"/>
    <w:rsid w:val="00E27A49"/>
    <w:rsid w:val="00E30B34"/>
    <w:rsid w:val="00E3132B"/>
    <w:rsid w:val="00E31438"/>
    <w:rsid w:val="00E317FC"/>
    <w:rsid w:val="00E31902"/>
    <w:rsid w:val="00E31D43"/>
    <w:rsid w:val="00E31E5B"/>
    <w:rsid w:val="00E3330A"/>
    <w:rsid w:val="00E33D44"/>
    <w:rsid w:val="00E33E3F"/>
    <w:rsid w:val="00E344D2"/>
    <w:rsid w:val="00E34769"/>
    <w:rsid w:val="00E36420"/>
    <w:rsid w:val="00E36978"/>
    <w:rsid w:val="00E36DA8"/>
    <w:rsid w:val="00E36E15"/>
    <w:rsid w:val="00E37904"/>
    <w:rsid w:val="00E37CAE"/>
    <w:rsid w:val="00E37F59"/>
    <w:rsid w:val="00E37F86"/>
    <w:rsid w:val="00E40041"/>
    <w:rsid w:val="00E40ABF"/>
    <w:rsid w:val="00E4140E"/>
    <w:rsid w:val="00E41BE9"/>
    <w:rsid w:val="00E41FA0"/>
    <w:rsid w:val="00E42BF4"/>
    <w:rsid w:val="00E437EF"/>
    <w:rsid w:val="00E45246"/>
    <w:rsid w:val="00E45A80"/>
    <w:rsid w:val="00E45B67"/>
    <w:rsid w:val="00E45B7B"/>
    <w:rsid w:val="00E46C0E"/>
    <w:rsid w:val="00E47023"/>
    <w:rsid w:val="00E47582"/>
    <w:rsid w:val="00E47748"/>
    <w:rsid w:val="00E504AB"/>
    <w:rsid w:val="00E51010"/>
    <w:rsid w:val="00E511B0"/>
    <w:rsid w:val="00E52094"/>
    <w:rsid w:val="00E52255"/>
    <w:rsid w:val="00E52780"/>
    <w:rsid w:val="00E528D2"/>
    <w:rsid w:val="00E52C23"/>
    <w:rsid w:val="00E53AB6"/>
    <w:rsid w:val="00E54E80"/>
    <w:rsid w:val="00E5519A"/>
    <w:rsid w:val="00E551CE"/>
    <w:rsid w:val="00E557CC"/>
    <w:rsid w:val="00E56198"/>
    <w:rsid w:val="00E570A2"/>
    <w:rsid w:val="00E6038C"/>
    <w:rsid w:val="00E61C3C"/>
    <w:rsid w:val="00E61E5D"/>
    <w:rsid w:val="00E61E69"/>
    <w:rsid w:val="00E62322"/>
    <w:rsid w:val="00E625DD"/>
    <w:rsid w:val="00E62A12"/>
    <w:rsid w:val="00E6346D"/>
    <w:rsid w:val="00E636CA"/>
    <w:rsid w:val="00E63887"/>
    <w:rsid w:val="00E639C1"/>
    <w:rsid w:val="00E642B8"/>
    <w:rsid w:val="00E643FC"/>
    <w:rsid w:val="00E65DBB"/>
    <w:rsid w:val="00E66F6D"/>
    <w:rsid w:val="00E670AB"/>
    <w:rsid w:val="00E6714C"/>
    <w:rsid w:val="00E6766B"/>
    <w:rsid w:val="00E677A2"/>
    <w:rsid w:val="00E67A0B"/>
    <w:rsid w:val="00E67AFF"/>
    <w:rsid w:val="00E704EF"/>
    <w:rsid w:val="00E70674"/>
    <w:rsid w:val="00E70D9F"/>
    <w:rsid w:val="00E70EBD"/>
    <w:rsid w:val="00E7176A"/>
    <w:rsid w:val="00E729E7"/>
    <w:rsid w:val="00E72BEC"/>
    <w:rsid w:val="00E7314E"/>
    <w:rsid w:val="00E7316F"/>
    <w:rsid w:val="00E731C3"/>
    <w:rsid w:val="00E744D8"/>
    <w:rsid w:val="00E751F0"/>
    <w:rsid w:val="00E75347"/>
    <w:rsid w:val="00E76171"/>
    <w:rsid w:val="00E76920"/>
    <w:rsid w:val="00E76EB6"/>
    <w:rsid w:val="00E7739E"/>
    <w:rsid w:val="00E80039"/>
    <w:rsid w:val="00E80738"/>
    <w:rsid w:val="00E807A1"/>
    <w:rsid w:val="00E808B1"/>
    <w:rsid w:val="00E80CF4"/>
    <w:rsid w:val="00E81164"/>
    <w:rsid w:val="00E815CD"/>
    <w:rsid w:val="00E81C38"/>
    <w:rsid w:val="00E826A2"/>
    <w:rsid w:val="00E826FB"/>
    <w:rsid w:val="00E82D73"/>
    <w:rsid w:val="00E82E7C"/>
    <w:rsid w:val="00E83A1F"/>
    <w:rsid w:val="00E83C83"/>
    <w:rsid w:val="00E83D30"/>
    <w:rsid w:val="00E843F8"/>
    <w:rsid w:val="00E853EC"/>
    <w:rsid w:val="00E85951"/>
    <w:rsid w:val="00E85DC4"/>
    <w:rsid w:val="00E8686C"/>
    <w:rsid w:val="00E87F62"/>
    <w:rsid w:val="00E900DD"/>
    <w:rsid w:val="00E91689"/>
    <w:rsid w:val="00E91E43"/>
    <w:rsid w:val="00E92219"/>
    <w:rsid w:val="00E92501"/>
    <w:rsid w:val="00E92BB5"/>
    <w:rsid w:val="00E92EFB"/>
    <w:rsid w:val="00E92F7B"/>
    <w:rsid w:val="00E93300"/>
    <w:rsid w:val="00E936E2"/>
    <w:rsid w:val="00E93943"/>
    <w:rsid w:val="00E94053"/>
    <w:rsid w:val="00E94F71"/>
    <w:rsid w:val="00E95715"/>
    <w:rsid w:val="00E96448"/>
    <w:rsid w:val="00E96963"/>
    <w:rsid w:val="00E969C8"/>
    <w:rsid w:val="00E969FD"/>
    <w:rsid w:val="00E96F88"/>
    <w:rsid w:val="00E975B4"/>
    <w:rsid w:val="00E978B8"/>
    <w:rsid w:val="00EA05D1"/>
    <w:rsid w:val="00EA1979"/>
    <w:rsid w:val="00EA203B"/>
    <w:rsid w:val="00EA244A"/>
    <w:rsid w:val="00EA2990"/>
    <w:rsid w:val="00EA2B9D"/>
    <w:rsid w:val="00EA2E25"/>
    <w:rsid w:val="00EA3F23"/>
    <w:rsid w:val="00EA40E1"/>
    <w:rsid w:val="00EA545C"/>
    <w:rsid w:val="00EA5AD0"/>
    <w:rsid w:val="00EA682F"/>
    <w:rsid w:val="00EA6BC7"/>
    <w:rsid w:val="00EB0033"/>
    <w:rsid w:val="00EB0E82"/>
    <w:rsid w:val="00EB12EE"/>
    <w:rsid w:val="00EB180D"/>
    <w:rsid w:val="00EB2322"/>
    <w:rsid w:val="00EB28CA"/>
    <w:rsid w:val="00EB4391"/>
    <w:rsid w:val="00EB44BA"/>
    <w:rsid w:val="00EB5087"/>
    <w:rsid w:val="00EB544A"/>
    <w:rsid w:val="00EB568C"/>
    <w:rsid w:val="00EB5A43"/>
    <w:rsid w:val="00EB5AC3"/>
    <w:rsid w:val="00EB6328"/>
    <w:rsid w:val="00EB653D"/>
    <w:rsid w:val="00EB6D1F"/>
    <w:rsid w:val="00EB70B6"/>
    <w:rsid w:val="00EB71EA"/>
    <w:rsid w:val="00EB7439"/>
    <w:rsid w:val="00EC1188"/>
    <w:rsid w:val="00EC17FD"/>
    <w:rsid w:val="00EC1D82"/>
    <w:rsid w:val="00EC25D6"/>
    <w:rsid w:val="00EC42AC"/>
    <w:rsid w:val="00EC4654"/>
    <w:rsid w:val="00EC4925"/>
    <w:rsid w:val="00EC5960"/>
    <w:rsid w:val="00EC5D5D"/>
    <w:rsid w:val="00EC5DFE"/>
    <w:rsid w:val="00EC6027"/>
    <w:rsid w:val="00EC6468"/>
    <w:rsid w:val="00EC67FA"/>
    <w:rsid w:val="00EC71C9"/>
    <w:rsid w:val="00EC7E50"/>
    <w:rsid w:val="00ED082A"/>
    <w:rsid w:val="00ED0976"/>
    <w:rsid w:val="00ED11B1"/>
    <w:rsid w:val="00ED13DD"/>
    <w:rsid w:val="00ED2BA4"/>
    <w:rsid w:val="00ED344D"/>
    <w:rsid w:val="00ED3B05"/>
    <w:rsid w:val="00ED3C72"/>
    <w:rsid w:val="00ED3E32"/>
    <w:rsid w:val="00ED4E16"/>
    <w:rsid w:val="00ED5508"/>
    <w:rsid w:val="00ED59AE"/>
    <w:rsid w:val="00ED5A34"/>
    <w:rsid w:val="00ED5DC4"/>
    <w:rsid w:val="00ED67B0"/>
    <w:rsid w:val="00ED6B20"/>
    <w:rsid w:val="00ED79C2"/>
    <w:rsid w:val="00EE0139"/>
    <w:rsid w:val="00EE0FE2"/>
    <w:rsid w:val="00EE123F"/>
    <w:rsid w:val="00EE1375"/>
    <w:rsid w:val="00EE22DE"/>
    <w:rsid w:val="00EE26E0"/>
    <w:rsid w:val="00EE2EA2"/>
    <w:rsid w:val="00EE348E"/>
    <w:rsid w:val="00EE351F"/>
    <w:rsid w:val="00EE3A3C"/>
    <w:rsid w:val="00EE4115"/>
    <w:rsid w:val="00EE42A5"/>
    <w:rsid w:val="00EE4495"/>
    <w:rsid w:val="00EE49F9"/>
    <w:rsid w:val="00EE5C39"/>
    <w:rsid w:val="00EE65C7"/>
    <w:rsid w:val="00EE662B"/>
    <w:rsid w:val="00EE685B"/>
    <w:rsid w:val="00EE6EC4"/>
    <w:rsid w:val="00EE76F7"/>
    <w:rsid w:val="00EF0C49"/>
    <w:rsid w:val="00EF0DFB"/>
    <w:rsid w:val="00EF11F0"/>
    <w:rsid w:val="00EF1772"/>
    <w:rsid w:val="00EF1E91"/>
    <w:rsid w:val="00EF2478"/>
    <w:rsid w:val="00EF37E8"/>
    <w:rsid w:val="00EF47E6"/>
    <w:rsid w:val="00EF4A6B"/>
    <w:rsid w:val="00EF51FC"/>
    <w:rsid w:val="00EF5DB7"/>
    <w:rsid w:val="00EF602F"/>
    <w:rsid w:val="00EF652B"/>
    <w:rsid w:val="00EF66EE"/>
    <w:rsid w:val="00EF7780"/>
    <w:rsid w:val="00EF7F2F"/>
    <w:rsid w:val="00F00508"/>
    <w:rsid w:val="00F007D3"/>
    <w:rsid w:val="00F00ACA"/>
    <w:rsid w:val="00F0206C"/>
    <w:rsid w:val="00F020DA"/>
    <w:rsid w:val="00F02188"/>
    <w:rsid w:val="00F02492"/>
    <w:rsid w:val="00F02A80"/>
    <w:rsid w:val="00F0363F"/>
    <w:rsid w:val="00F04B75"/>
    <w:rsid w:val="00F04C8A"/>
    <w:rsid w:val="00F04E68"/>
    <w:rsid w:val="00F04E74"/>
    <w:rsid w:val="00F05134"/>
    <w:rsid w:val="00F05D1C"/>
    <w:rsid w:val="00F06405"/>
    <w:rsid w:val="00F064C1"/>
    <w:rsid w:val="00F06F22"/>
    <w:rsid w:val="00F071FC"/>
    <w:rsid w:val="00F0767F"/>
    <w:rsid w:val="00F07B53"/>
    <w:rsid w:val="00F10906"/>
    <w:rsid w:val="00F11188"/>
    <w:rsid w:val="00F115FC"/>
    <w:rsid w:val="00F11675"/>
    <w:rsid w:val="00F12332"/>
    <w:rsid w:val="00F125F5"/>
    <w:rsid w:val="00F127A5"/>
    <w:rsid w:val="00F1364B"/>
    <w:rsid w:val="00F13A30"/>
    <w:rsid w:val="00F13AD2"/>
    <w:rsid w:val="00F13B80"/>
    <w:rsid w:val="00F13D46"/>
    <w:rsid w:val="00F13D4F"/>
    <w:rsid w:val="00F140C5"/>
    <w:rsid w:val="00F14236"/>
    <w:rsid w:val="00F142F8"/>
    <w:rsid w:val="00F1456B"/>
    <w:rsid w:val="00F1519C"/>
    <w:rsid w:val="00F151F5"/>
    <w:rsid w:val="00F152D4"/>
    <w:rsid w:val="00F1541C"/>
    <w:rsid w:val="00F15925"/>
    <w:rsid w:val="00F160BE"/>
    <w:rsid w:val="00F16E1A"/>
    <w:rsid w:val="00F1742D"/>
    <w:rsid w:val="00F21853"/>
    <w:rsid w:val="00F21CB8"/>
    <w:rsid w:val="00F226A0"/>
    <w:rsid w:val="00F235EA"/>
    <w:rsid w:val="00F23751"/>
    <w:rsid w:val="00F23831"/>
    <w:rsid w:val="00F23AE3"/>
    <w:rsid w:val="00F23EEF"/>
    <w:rsid w:val="00F23FC0"/>
    <w:rsid w:val="00F24E04"/>
    <w:rsid w:val="00F25927"/>
    <w:rsid w:val="00F25C47"/>
    <w:rsid w:val="00F26C98"/>
    <w:rsid w:val="00F26DB8"/>
    <w:rsid w:val="00F26F17"/>
    <w:rsid w:val="00F27903"/>
    <w:rsid w:val="00F27E6F"/>
    <w:rsid w:val="00F30DB4"/>
    <w:rsid w:val="00F31793"/>
    <w:rsid w:val="00F34B47"/>
    <w:rsid w:val="00F35045"/>
    <w:rsid w:val="00F35687"/>
    <w:rsid w:val="00F3581C"/>
    <w:rsid w:val="00F35D08"/>
    <w:rsid w:val="00F36989"/>
    <w:rsid w:val="00F3770D"/>
    <w:rsid w:val="00F37DC8"/>
    <w:rsid w:val="00F401FC"/>
    <w:rsid w:val="00F4053A"/>
    <w:rsid w:val="00F40902"/>
    <w:rsid w:val="00F4161F"/>
    <w:rsid w:val="00F4182D"/>
    <w:rsid w:val="00F424BA"/>
    <w:rsid w:val="00F4299B"/>
    <w:rsid w:val="00F42FC7"/>
    <w:rsid w:val="00F43453"/>
    <w:rsid w:val="00F4357F"/>
    <w:rsid w:val="00F43A2F"/>
    <w:rsid w:val="00F43BED"/>
    <w:rsid w:val="00F44581"/>
    <w:rsid w:val="00F447B1"/>
    <w:rsid w:val="00F44833"/>
    <w:rsid w:val="00F44CF3"/>
    <w:rsid w:val="00F44E16"/>
    <w:rsid w:val="00F45351"/>
    <w:rsid w:val="00F45C52"/>
    <w:rsid w:val="00F45EFB"/>
    <w:rsid w:val="00F46065"/>
    <w:rsid w:val="00F46611"/>
    <w:rsid w:val="00F46645"/>
    <w:rsid w:val="00F466BC"/>
    <w:rsid w:val="00F46BD0"/>
    <w:rsid w:val="00F46CE8"/>
    <w:rsid w:val="00F51291"/>
    <w:rsid w:val="00F51C91"/>
    <w:rsid w:val="00F51D30"/>
    <w:rsid w:val="00F529A2"/>
    <w:rsid w:val="00F5377F"/>
    <w:rsid w:val="00F54169"/>
    <w:rsid w:val="00F543E0"/>
    <w:rsid w:val="00F548EE"/>
    <w:rsid w:val="00F54BE0"/>
    <w:rsid w:val="00F54CA8"/>
    <w:rsid w:val="00F5540B"/>
    <w:rsid w:val="00F556E2"/>
    <w:rsid w:val="00F5586E"/>
    <w:rsid w:val="00F561F9"/>
    <w:rsid w:val="00F5675A"/>
    <w:rsid w:val="00F601B0"/>
    <w:rsid w:val="00F60489"/>
    <w:rsid w:val="00F60828"/>
    <w:rsid w:val="00F612BB"/>
    <w:rsid w:val="00F61CEB"/>
    <w:rsid w:val="00F61F9F"/>
    <w:rsid w:val="00F621B1"/>
    <w:rsid w:val="00F6281B"/>
    <w:rsid w:val="00F63A23"/>
    <w:rsid w:val="00F6488B"/>
    <w:rsid w:val="00F648B8"/>
    <w:rsid w:val="00F649BD"/>
    <w:rsid w:val="00F64F9C"/>
    <w:rsid w:val="00F65167"/>
    <w:rsid w:val="00F6547C"/>
    <w:rsid w:val="00F672DF"/>
    <w:rsid w:val="00F6759F"/>
    <w:rsid w:val="00F67FE0"/>
    <w:rsid w:val="00F70767"/>
    <w:rsid w:val="00F70D0B"/>
    <w:rsid w:val="00F70EB2"/>
    <w:rsid w:val="00F71CD0"/>
    <w:rsid w:val="00F71DBA"/>
    <w:rsid w:val="00F724EB"/>
    <w:rsid w:val="00F734D0"/>
    <w:rsid w:val="00F7351A"/>
    <w:rsid w:val="00F73CD7"/>
    <w:rsid w:val="00F74D6D"/>
    <w:rsid w:val="00F74E53"/>
    <w:rsid w:val="00F75D8B"/>
    <w:rsid w:val="00F76FAE"/>
    <w:rsid w:val="00F77120"/>
    <w:rsid w:val="00F77915"/>
    <w:rsid w:val="00F77A07"/>
    <w:rsid w:val="00F802E9"/>
    <w:rsid w:val="00F808A8"/>
    <w:rsid w:val="00F80F37"/>
    <w:rsid w:val="00F81118"/>
    <w:rsid w:val="00F815C9"/>
    <w:rsid w:val="00F81AC8"/>
    <w:rsid w:val="00F81DDE"/>
    <w:rsid w:val="00F81DFE"/>
    <w:rsid w:val="00F82165"/>
    <w:rsid w:val="00F824E4"/>
    <w:rsid w:val="00F82DF6"/>
    <w:rsid w:val="00F8364D"/>
    <w:rsid w:val="00F83B0F"/>
    <w:rsid w:val="00F83C86"/>
    <w:rsid w:val="00F85131"/>
    <w:rsid w:val="00F854EA"/>
    <w:rsid w:val="00F859F3"/>
    <w:rsid w:val="00F86CE1"/>
    <w:rsid w:val="00F87F24"/>
    <w:rsid w:val="00F9029A"/>
    <w:rsid w:val="00F906F1"/>
    <w:rsid w:val="00F9162E"/>
    <w:rsid w:val="00F921A3"/>
    <w:rsid w:val="00F92F4C"/>
    <w:rsid w:val="00F933BD"/>
    <w:rsid w:val="00F93482"/>
    <w:rsid w:val="00F934F1"/>
    <w:rsid w:val="00F93B91"/>
    <w:rsid w:val="00F9468B"/>
    <w:rsid w:val="00F94F4D"/>
    <w:rsid w:val="00F94F62"/>
    <w:rsid w:val="00F9544A"/>
    <w:rsid w:val="00F9582D"/>
    <w:rsid w:val="00F95C42"/>
    <w:rsid w:val="00F95D75"/>
    <w:rsid w:val="00F963C5"/>
    <w:rsid w:val="00F96565"/>
    <w:rsid w:val="00F96D6D"/>
    <w:rsid w:val="00FA085A"/>
    <w:rsid w:val="00FA08FA"/>
    <w:rsid w:val="00FA107D"/>
    <w:rsid w:val="00FA2058"/>
    <w:rsid w:val="00FA365B"/>
    <w:rsid w:val="00FA38BC"/>
    <w:rsid w:val="00FA4205"/>
    <w:rsid w:val="00FA4623"/>
    <w:rsid w:val="00FA49FC"/>
    <w:rsid w:val="00FA4B25"/>
    <w:rsid w:val="00FA4DE7"/>
    <w:rsid w:val="00FA5A69"/>
    <w:rsid w:val="00FA64B9"/>
    <w:rsid w:val="00FA65FF"/>
    <w:rsid w:val="00FA7392"/>
    <w:rsid w:val="00FA7699"/>
    <w:rsid w:val="00FA77C9"/>
    <w:rsid w:val="00FA7849"/>
    <w:rsid w:val="00FB0179"/>
    <w:rsid w:val="00FB0D0E"/>
    <w:rsid w:val="00FB1C36"/>
    <w:rsid w:val="00FB23DC"/>
    <w:rsid w:val="00FB302B"/>
    <w:rsid w:val="00FB3A13"/>
    <w:rsid w:val="00FB3BE9"/>
    <w:rsid w:val="00FB3F75"/>
    <w:rsid w:val="00FB41FF"/>
    <w:rsid w:val="00FB4633"/>
    <w:rsid w:val="00FB49D9"/>
    <w:rsid w:val="00FB4D2E"/>
    <w:rsid w:val="00FB4EF4"/>
    <w:rsid w:val="00FB5268"/>
    <w:rsid w:val="00FB537E"/>
    <w:rsid w:val="00FB616D"/>
    <w:rsid w:val="00FB676C"/>
    <w:rsid w:val="00FB7E05"/>
    <w:rsid w:val="00FC052F"/>
    <w:rsid w:val="00FC05D1"/>
    <w:rsid w:val="00FC0F72"/>
    <w:rsid w:val="00FC20F6"/>
    <w:rsid w:val="00FC2BE9"/>
    <w:rsid w:val="00FC2E49"/>
    <w:rsid w:val="00FC34C6"/>
    <w:rsid w:val="00FC3983"/>
    <w:rsid w:val="00FC3AB2"/>
    <w:rsid w:val="00FC47E5"/>
    <w:rsid w:val="00FC4F64"/>
    <w:rsid w:val="00FC5360"/>
    <w:rsid w:val="00FC5C19"/>
    <w:rsid w:val="00FC5E1F"/>
    <w:rsid w:val="00FC5FAE"/>
    <w:rsid w:val="00FC6403"/>
    <w:rsid w:val="00FC645F"/>
    <w:rsid w:val="00FC6D0A"/>
    <w:rsid w:val="00FC6D1C"/>
    <w:rsid w:val="00FC6F39"/>
    <w:rsid w:val="00FC728E"/>
    <w:rsid w:val="00FD0339"/>
    <w:rsid w:val="00FD08C2"/>
    <w:rsid w:val="00FD09D4"/>
    <w:rsid w:val="00FD0B4C"/>
    <w:rsid w:val="00FD1039"/>
    <w:rsid w:val="00FD1409"/>
    <w:rsid w:val="00FD14D1"/>
    <w:rsid w:val="00FD1571"/>
    <w:rsid w:val="00FD160B"/>
    <w:rsid w:val="00FD19B2"/>
    <w:rsid w:val="00FD2178"/>
    <w:rsid w:val="00FD292A"/>
    <w:rsid w:val="00FD2A28"/>
    <w:rsid w:val="00FD2FEE"/>
    <w:rsid w:val="00FD346F"/>
    <w:rsid w:val="00FD3B44"/>
    <w:rsid w:val="00FD40C7"/>
    <w:rsid w:val="00FD500D"/>
    <w:rsid w:val="00FD683A"/>
    <w:rsid w:val="00FD6ABA"/>
    <w:rsid w:val="00FD6F68"/>
    <w:rsid w:val="00FD7936"/>
    <w:rsid w:val="00FE0270"/>
    <w:rsid w:val="00FE040A"/>
    <w:rsid w:val="00FE044D"/>
    <w:rsid w:val="00FE055C"/>
    <w:rsid w:val="00FE14DE"/>
    <w:rsid w:val="00FE1842"/>
    <w:rsid w:val="00FE364A"/>
    <w:rsid w:val="00FE3AA3"/>
    <w:rsid w:val="00FE3DFF"/>
    <w:rsid w:val="00FE3E42"/>
    <w:rsid w:val="00FE3E9C"/>
    <w:rsid w:val="00FE4BC5"/>
    <w:rsid w:val="00FE4DB2"/>
    <w:rsid w:val="00FE52AF"/>
    <w:rsid w:val="00FE5751"/>
    <w:rsid w:val="00FE5B07"/>
    <w:rsid w:val="00FE5E30"/>
    <w:rsid w:val="00FE6DA1"/>
    <w:rsid w:val="00FE714B"/>
    <w:rsid w:val="00FE7664"/>
    <w:rsid w:val="00FE784B"/>
    <w:rsid w:val="00FE798E"/>
    <w:rsid w:val="00FE7C22"/>
    <w:rsid w:val="00FE7D33"/>
    <w:rsid w:val="00FE7E06"/>
    <w:rsid w:val="00FE7EC8"/>
    <w:rsid w:val="00FF2183"/>
    <w:rsid w:val="00FF2930"/>
    <w:rsid w:val="00FF38FC"/>
    <w:rsid w:val="00FF3B40"/>
    <w:rsid w:val="00FF4FC1"/>
    <w:rsid w:val="00FF5DB2"/>
    <w:rsid w:val="00FF6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S Sans Serif" w:eastAsia="Malgun Gothic" w:hAnsi="MS Sans Serif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DD9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80D24"/>
    <w:pPr>
      <w:keepNext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080D24"/>
    <w:pPr>
      <w:keepNext/>
      <w:ind w:left="162" w:right="-36"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080D24"/>
    <w:pPr>
      <w:keepNext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rsid w:val="00080D24"/>
    <w:pPr>
      <w:keepNext/>
      <w:tabs>
        <w:tab w:val="left" w:pos="2160"/>
      </w:tabs>
      <w:ind w:right="-36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rsid w:val="00080D24"/>
    <w:pPr>
      <w:keepNext/>
      <w:spacing w:line="400" w:lineRule="exact"/>
      <w:ind w:right="-36" w:firstLine="2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080D24"/>
    <w:pPr>
      <w:keepNext/>
      <w:ind w:left="360" w:firstLine="54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080D24"/>
    <w:pPr>
      <w:keepNext/>
      <w:ind w:right="-36"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qFormat/>
    <w:rsid w:val="00080D24"/>
    <w:pPr>
      <w:keepNext/>
      <w:tabs>
        <w:tab w:val="left" w:pos="2160"/>
      </w:tabs>
      <w:ind w:left="522" w:right="-36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qFormat/>
    <w:rsid w:val="00080D24"/>
    <w:pPr>
      <w:keepNext/>
      <w:ind w:left="-18" w:firstLine="18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80D2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080D24"/>
  </w:style>
  <w:style w:type="paragraph" w:styleId="Header">
    <w:name w:val="header"/>
    <w:basedOn w:val="Normal"/>
    <w:link w:val="HeaderChar"/>
    <w:uiPriority w:val="99"/>
    <w:rsid w:val="00080D24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080D24"/>
    <w:pPr>
      <w:tabs>
        <w:tab w:val="left" w:pos="360"/>
        <w:tab w:val="left" w:pos="2160"/>
      </w:tabs>
      <w:spacing w:before="240" w:after="120"/>
      <w:ind w:left="360" w:right="-43" w:firstLine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rsid w:val="00080D24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080D24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, อักขระ อักขระ Char Char, อักขระ อักขระ Char"/>
    <w:basedOn w:val="Normal"/>
    <w:link w:val="BodyTextIndentChar"/>
    <w:rsid w:val="00080D24"/>
    <w:pPr>
      <w:spacing w:before="120" w:after="120"/>
      <w:ind w:firstLine="540"/>
      <w:jc w:val="both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rsid w:val="00080D24"/>
    <w:pPr>
      <w:spacing w:line="380" w:lineRule="exact"/>
      <w:ind w:right="43"/>
      <w:jc w:val="center"/>
    </w:pPr>
    <w:rPr>
      <w:rFonts w:ascii="Angsana New" w:hAnsi="Angsana New"/>
      <w:sz w:val="28"/>
      <w:lang w:val="th-TH"/>
    </w:rPr>
  </w:style>
  <w:style w:type="paragraph" w:styleId="BodyTextIndent2">
    <w:name w:val="Body Text Indent 2"/>
    <w:basedOn w:val="Normal"/>
    <w:rsid w:val="00080D24"/>
    <w:pPr>
      <w:tabs>
        <w:tab w:val="left" w:pos="2160"/>
        <w:tab w:val="left" w:pos="4140"/>
      </w:tabs>
      <w:spacing w:before="120" w:after="80"/>
      <w:ind w:left="1260" w:firstLine="5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rsid w:val="00080D24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styleId="Hyperlink">
    <w:name w:val="Hyperlink"/>
    <w:rsid w:val="00080D24"/>
    <w:rPr>
      <w:color w:val="0000FF"/>
      <w:u w:val="single"/>
    </w:rPr>
  </w:style>
  <w:style w:type="paragraph" w:customStyle="1" w:styleId="Char">
    <w:name w:val="Char"/>
    <w:basedOn w:val="Normal"/>
    <w:rsid w:val="007721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B64E5F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rsid w:val="00A72E84"/>
    <w:pPr>
      <w:overflowPunct/>
      <w:autoSpaceDE/>
      <w:autoSpaceDN/>
      <w:adjustRightInd/>
      <w:jc w:val="both"/>
      <w:textAlignment w:val="auto"/>
    </w:pPr>
    <w:rPr>
      <w:rFonts w:eastAsia="Cordia New" w:hAnsi="Times New Roman"/>
      <w:szCs w:val="24"/>
    </w:rPr>
  </w:style>
  <w:style w:type="paragraph" w:styleId="Index1">
    <w:name w:val="index 1"/>
    <w:basedOn w:val="Normal"/>
    <w:next w:val="Normal"/>
    <w:autoRedefine/>
    <w:semiHidden/>
    <w:rsid w:val="00A72E84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2E84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table" w:styleId="TableGrid">
    <w:name w:val="Table Grid"/>
    <w:basedOn w:val="TableNormal"/>
    <w:uiPriority w:val="59"/>
    <w:rsid w:val="00ED79C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643A46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4059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2D04B5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99"/>
    <w:qFormat/>
    <w:rsid w:val="007C7E53"/>
    <w:pPr>
      <w:ind w:left="720"/>
    </w:pPr>
  </w:style>
  <w:style w:type="paragraph" w:customStyle="1" w:styleId="Default">
    <w:name w:val="Default"/>
    <w:rsid w:val="00923512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923512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923512"/>
    <w:rPr>
      <w:rFonts w:ascii="Calibri"/>
      <w:color w:val="auto"/>
    </w:rPr>
  </w:style>
  <w:style w:type="paragraph" w:customStyle="1" w:styleId="EYBusinessaddress">
    <w:name w:val="EY Business address"/>
    <w:basedOn w:val="Normal"/>
    <w:rsid w:val="00F60828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a">
    <w:name w:val="???????"/>
    <w:basedOn w:val="Normal"/>
    <w:rsid w:val="00FD14D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character" w:customStyle="1" w:styleId="BodyText2Char">
    <w:name w:val="Body Text 2 Char"/>
    <w:link w:val="BodyText2"/>
    <w:rsid w:val="00EE348E"/>
    <w:rPr>
      <w:rFonts w:ascii="Times New Roman" w:hAnsi="Tms Rmn"/>
      <w:sz w:val="24"/>
      <w:szCs w:val="24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, อักขระ อักขระ Char Char Char, อักขระ อักขระ Char Char1"/>
    <w:link w:val="BodyTextIndent"/>
    <w:locked/>
    <w:rsid w:val="00AE11A0"/>
    <w:rPr>
      <w:rFonts w:ascii="Angsana New" w:hAnsi="Angsana New" w:cs="AngsanaUPC"/>
      <w:sz w:val="30"/>
      <w:szCs w:val="30"/>
    </w:rPr>
  </w:style>
  <w:style w:type="character" w:styleId="Strong">
    <w:name w:val="Strong"/>
    <w:uiPriority w:val="22"/>
    <w:qFormat/>
    <w:rsid w:val="00B86F57"/>
    <w:rPr>
      <w:b/>
      <w:bCs/>
    </w:rPr>
  </w:style>
  <w:style w:type="character" w:styleId="Emphasis">
    <w:name w:val="Emphasis"/>
    <w:uiPriority w:val="20"/>
    <w:qFormat/>
    <w:rsid w:val="00AD1628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9D7AE9"/>
    <w:rPr>
      <w:rFonts w:ascii="Verdana" w:eastAsia="Verdana" w:hAnsi="Verdana" w:cs="BrowalliaUPC"/>
      <w:sz w:val="17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50313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0313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0313B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031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313B"/>
    <w:rPr>
      <w:rFonts w:ascii="Times New Roman"/>
      <w:b/>
      <w:bCs/>
      <w:szCs w:val="25"/>
    </w:rPr>
  </w:style>
  <w:style w:type="paragraph" w:styleId="NoSpacing">
    <w:name w:val="No Spacing"/>
    <w:uiPriority w:val="1"/>
    <w:qFormat/>
    <w:rsid w:val="0065566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customStyle="1" w:styleId="a0">
    <w:name w:val="¢éÍ¤ÇÒÁ"/>
    <w:basedOn w:val="Normal"/>
    <w:rsid w:val="00425FC6"/>
    <w:pPr>
      <w:tabs>
        <w:tab w:val="left" w:pos="1080"/>
      </w:tabs>
      <w:overflowPunct/>
      <w:autoSpaceDE/>
      <w:autoSpaceDN/>
      <w:adjustRightInd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styleId="MacroText">
    <w:name w:val="macro"/>
    <w:link w:val="MacroTextChar"/>
    <w:rsid w:val="003E6E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basedOn w:val="DefaultParagraphFont"/>
    <w:link w:val="MacroText"/>
    <w:rsid w:val="003E6EEC"/>
    <w:rPr>
      <w:rFonts w:ascii="Arial" w:eastAsia="PMingLiU" w:hAnsi="Arial"/>
    </w:rPr>
  </w:style>
  <w:style w:type="character" w:customStyle="1" w:styleId="Heading7Char">
    <w:name w:val="Heading 7 Char"/>
    <w:basedOn w:val="DefaultParagraphFont"/>
    <w:link w:val="Heading7"/>
    <w:uiPriority w:val="9"/>
    <w:rsid w:val="0032769C"/>
    <w:rPr>
      <w:rFonts w:ascii="Angsana New" w:hAnsi="Angsana New"/>
      <w:sz w:val="32"/>
      <w:szCs w:val="3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tiathawornchai\Desktop\PangmaoHelp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5000063960</EngagementID>
  <LogicalEMSServerID>587502520312770826</LogicalEMSServerID>
  <WorkingPaperID>3070465767100000457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0098F-4814-44C5-99C6-CCF0B5342759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BC133F7A-EDF5-4CA0-90CA-F8EDAB1CF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PangmaoHelper.dot</Template>
  <TotalTime>1</TotalTime>
  <Pages>19</Pages>
  <Words>9523</Words>
  <Characters>54282</Characters>
  <Application>Microsoft Office Word</Application>
  <DocSecurity>0</DocSecurity>
  <Lines>452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สามารถ อี-เทรดดิ้ง จำกัด</vt:lpstr>
      <vt:lpstr>บริษัท สามารถ อี-เทรดดิ้ง จำกัด</vt:lpstr>
    </vt:vector>
  </TitlesOfParts>
  <Company>Ernst &amp; Young</Company>
  <LinksUpToDate>false</LinksUpToDate>
  <CharactersWithSpaces>63678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 อี-เทรดดิ้ง จำกัด</dc:title>
  <dc:creator>Phitsinee.M</dc:creator>
  <cp:lastModifiedBy>Corporate Edition</cp:lastModifiedBy>
  <cp:revision>2</cp:revision>
  <cp:lastPrinted>2019-08-15T01:04:00Z</cp:lastPrinted>
  <dcterms:created xsi:type="dcterms:W3CDTF">2019-08-15T06:51:00Z</dcterms:created>
  <dcterms:modified xsi:type="dcterms:W3CDTF">2019-08-15T06:51:00Z</dcterms:modified>
</cp:coreProperties>
</file>