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4.xml" ContentType="application/vnd.openxmlformats-officedocument.wordprocessingml.header+xml"/>
  <Override PartName="/word/footer7.xml" ContentType="application/vnd.openxmlformats-officedocument.wordprocessingml.footer+xml"/>
  <Override PartName="/word/header5.xml" ContentType="application/vnd.openxmlformats-officedocument.wordprocessingml.header+xml"/>
  <Override PartName="/word/footer8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7920"/>
      </w:tblGrid>
      <w:tr w:rsidR="007B2433" w:rsidRPr="00C53FD5" w14:paraId="67CBEEDB" w14:textId="77777777" w:rsidTr="005C3080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F80B1C8" w14:textId="2AEC6A0E" w:rsidR="007B2433" w:rsidRPr="00C53FD5" w:rsidRDefault="007926B1" w:rsidP="005C30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7B2433" w:rsidRPr="00C53FD5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3081349B" w14:textId="77777777" w:rsidR="007B2433" w:rsidRPr="00C53FD5" w:rsidRDefault="007B2433" w:rsidP="00275D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3FD5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BE0EC1" w:rsidRPr="00C53FD5" w14:paraId="0566F224" w14:textId="77777777" w:rsidTr="005C30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B9394D7" w14:textId="77777777" w:rsidR="00BE0EC1" w:rsidRPr="00C53FD5" w:rsidRDefault="00BE0EC1" w:rsidP="008F29E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920" w:type="dxa"/>
          </w:tcPr>
          <w:p w14:paraId="17C1EB27" w14:textId="77777777" w:rsidR="00BE0EC1" w:rsidRPr="008F29E9" w:rsidRDefault="00BE0EC1" w:rsidP="00275D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8F29E9" w:rsidRPr="00C53FD5" w14:paraId="643AA556" w14:textId="77777777" w:rsidTr="005C30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DB82FDB" w14:textId="77777777" w:rsidR="008F29E9" w:rsidRPr="00C53FD5" w:rsidRDefault="008F29E9" w:rsidP="008F29E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3FD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7920" w:type="dxa"/>
          </w:tcPr>
          <w:p w14:paraId="0AEDEA1A" w14:textId="09C4DE82" w:rsidR="008F29E9" w:rsidRPr="008F29E9" w:rsidRDefault="008F29E9" w:rsidP="00275D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F29E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ข้อมูล</w:t>
            </w:r>
            <w:r w:rsidRPr="008F29E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ทั่วไป</w:t>
            </w:r>
          </w:p>
        </w:tc>
      </w:tr>
      <w:tr w:rsidR="008F29E9" w:rsidRPr="00C53FD5" w14:paraId="1556ADAA" w14:textId="77777777" w:rsidTr="005C30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8E5AF6E" w14:textId="77777777" w:rsidR="008F29E9" w:rsidRPr="00C53FD5" w:rsidRDefault="008F29E9" w:rsidP="008F29E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3FD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7920" w:type="dxa"/>
          </w:tcPr>
          <w:p w14:paraId="1F4E2E65" w14:textId="46CB1D05" w:rsidR="008F29E9" w:rsidRPr="008F29E9" w:rsidRDefault="00B335E8" w:rsidP="00275D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</w:t>
            </w:r>
            <w:r w:rsidR="00AE59A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ใช้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เกณฑ์</w:t>
            </w:r>
            <w:r w:rsidR="00AE59A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ในการ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ดำเนินงานต่อเนื่อง</w:t>
            </w:r>
          </w:p>
        </w:tc>
      </w:tr>
      <w:tr w:rsidR="00B335E8" w:rsidRPr="00C53FD5" w14:paraId="141A18D3" w14:textId="77777777" w:rsidTr="005C30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951057C" w14:textId="77777777" w:rsidR="00B335E8" w:rsidRPr="00C53FD5" w:rsidRDefault="00B335E8" w:rsidP="00B335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3FD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7920" w:type="dxa"/>
          </w:tcPr>
          <w:p w14:paraId="2C109B14" w14:textId="10B08EBF" w:rsidR="00B335E8" w:rsidRPr="008F29E9" w:rsidRDefault="00B335E8" w:rsidP="00275D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F29E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B335E8" w:rsidRPr="00C53FD5" w14:paraId="60864A77" w14:textId="77777777" w:rsidTr="005C30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836FFDD" w14:textId="77777777" w:rsidR="00B335E8" w:rsidRPr="00C53FD5" w:rsidRDefault="00B335E8" w:rsidP="00B335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3FD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7920" w:type="dxa"/>
          </w:tcPr>
          <w:p w14:paraId="5B7632C3" w14:textId="606102B6" w:rsidR="00B335E8" w:rsidRPr="008F29E9" w:rsidRDefault="00B335E8" w:rsidP="00275D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F29E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B335E8" w:rsidRPr="00C53FD5" w14:paraId="694C95AB" w14:textId="77777777" w:rsidTr="005C30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AE3A48E" w14:textId="77777777" w:rsidR="00B335E8" w:rsidRPr="00C53FD5" w:rsidRDefault="00B335E8" w:rsidP="00B335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3FD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7920" w:type="dxa"/>
          </w:tcPr>
          <w:p w14:paraId="0A8D4995" w14:textId="04B1EB58" w:rsidR="00B335E8" w:rsidRPr="008F29E9" w:rsidRDefault="00B335E8" w:rsidP="00275D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F29E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B335E8" w:rsidRPr="00C53FD5" w14:paraId="6F4B41E3" w14:textId="77777777" w:rsidTr="005C30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A16B855" w14:textId="77777777" w:rsidR="00B335E8" w:rsidRPr="00C53FD5" w:rsidRDefault="00B335E8" w:rsidP="00B335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3FD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7920" w:type="dxa"/>
          </w:tcPr>
          <w:p w14:paraId="6957FB29" w14:textId="389E3FAC" w:rsidR="00B335E8" w:rsidRPr="008F29E9" w:rsidRDefault="00B335E8" w:rsidP="00275D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F29E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B335E8" w:rsidRPr="00C53FD5" w14:paraId="56E40155" w14:textId="77777777" w:rsidTr="005C30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52B942E" w14:textId="77777777" w:rsidR="00B335E8" w:rsidRPr="00C53FD5" w:rsidRDefault="00B335E8" w:rsidP="00B335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3FD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7920" w:type="dxa"/>
          </w:tcPr>
          <w:p w14:paraId="378726B0" w14:textId="29FD85DF" w:rsidR="00B335E8" w:rsidRPr="008F29E9" w:rsidRDefault="00B335E8" w:rsidP="00275D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F29E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</w:t>
            </w:r>
            <w:r w:rsidRPr="008F29E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อื่น</w:t>
            </w:r>
          </w:p>
        </w:tc>
      </w:tr>
      <w:tr w:rsidR="00B335E8" w:rsidRPr="00C53FD5" w14:paraId="19F75F6F" w14:textId="77777777" w:rsidTr="005C30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413FA17" w14:textId="4259CB35" w:rsidR="00B335E8" w:rsidRPr="00C53FD5" w:rsidRDefault="00B335E8" w:rsidP="00B335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7920" w:type="dxa"/>
          </w:tcPr>
          <w:p w14:paraId="5016E90C" w14:textId="7E05946C" w:rsidR="00B335E8" w:rsidRPr="008F29E9" w:rsidRDefault="00B335E8" w:rsidP="00275D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F29E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B335E8" w:rsidRPr="00C53FD5" w14:paraId="17FD5DF7" w14:textId="77777777" w:rsidTr="005C30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214D248" w14:textId="77777777" w:rsidR="00B335E8" w:rsidRPr="00C53FD5" w:rsidRDefault="00B335E8" w:rsidP="00B335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3FD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7920" w:type="dxa"/>
          </w:tcPr>
          <w:p w14:paraId="64472257" w14:textId="371C0053" w:rsidR="00B335E8" w:rsidRPr="008F29E9" w:rsidRDefault="00B335E8" w:rsidP="00275D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F29E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ลูกหนี้อื่น</w:t>
            </w:r>
          </w:p>
        </w:tc>
      </w:tr>
      <w:tr w:rsidR="00B335E8" w:rsidRPr="00C53FD5" w14:paraId="6DBC54C8" w14:textId="77777777" w:rsidTr="005C30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E0A97F5" w14:textId="77777777" w:rsidR="00B335E8" w:rsidRPr="00C53FD5" w:rsidRDefault="00B335E8" w:rsidP="00B335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3FD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7920" w:type="dxa"/>
          </w:tcPr>
          <w:p w14:paraId="3A7676E7" w14:textId="3A30B901" w:rsidR="00B335E8" w:rsidRPr="008F29E9" w:rsidRDefault="00B335E8" w:rsidP="00275D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F29E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การดำเนินงานที่ยกเลิก</w:t>
            </w:r>
          </w:p>
        </w:tc>
      </w:tr>
      <w:tr w:rsidR="00B335E8" w:rsidRPr="00C53FD5" w14:paraId="5EF5BA0B" w14:textId="77777777" w:rsidTr="005C30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5"/>
        </w:trPr>
        <w:tc>
          <w:tcPr>
            <w:tcW w:w="1278" w:type="dxa"/>
          </w:tcPr>
          <w:p w14:paraId="6D0D66D4" w14:textId="77777777" w:rsidR="00B335E8" w:rsidRPr="00C53FD5" w:rsidRDefault="00B335E8" w:rsidP="00B335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3FD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7920" w:type="dxa"/>
          </w:tcPr>
          <w:p w14:paraId="39E345B3" w14:textId="0D18E1E6" w:rsidR="00B335E8" w:rsidRPr="008F29E9" w:rsidRDefault="00B335E8" w:rsidP="00275D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F29E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B335E8" w:rsidRPr="00C53FD5" w14:paraId="2F0DBB1F" w14:textId="77777777" w:rsidTr="005C30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3EF25EB" w14:textId="77777777" w:rsidR="00B335E8" w:rsidRPr="00C53FD5" w:rsidRDefault="00B335E8" w:rsidP="00B335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3FD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7920" w:type="dxa"/>
          </w:tcPr>
          <w:p w14:paraId="6B156698" w14:textId="0E9EF958" w:rsidR="00B335E8" w:rsidRPr="008F29E9" w:rsidRDefault="00B335E8" w:rsidP="00275D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F29E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</w:t>
            </w:r>
            <w:r w:rsidRPr="008F29E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ในบริษัทย่อย</w:t>
            </w:r>
          </w:p>
        </w:tc>
      </w:tr>
      <w:tr w:rsidR="00B335E8" w:rsidRPr="00C53FD5" w14:paraId="0876B55B" w14:textId="77777777" w:rsidTr="005C30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CD06F4D" w14:textId="77777777" w:rsidR="00B335E8" w:rsidRPr="00C53FD5" w:rsidRDefault="00B335E8" w:rsidP="00B335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3FD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7920" w:type="dxa"/>
          </w:tcPr>
          <w:p w14:paraId="0290CF8B" w14:textId="03D04EB5" w:rsidR="00B335E8" w:rsidRPr="008F29E9" w:rsidRDefault="00B335E8" w:rsidP="00275D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F29E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ส่วนได้เสียที่ไม่มีอำนาจควบคุม</w:t>
            </w:r>
          </w:p>
        </w:tc>
      </w:tr>
      <w:tr w:rsidR="00B335E8" w:rsidRPr="00C53FD5" w14:paraId="41A5258E" w14:textId="77777777" w:rsidTr="005C30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D181DD5" w14:textId="77777777" w:rsidR="00B335E8" w:rsidRPr="00C53FD5" w:rsidRDefault="00B335E8" w:rsidP="00B335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3FD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7920" w:type="dxa"/>
          </w:tcPr>
          <w:p w14:paraId="15E3078B" w14:textId="69682FE5" w:rsidR="00B335E8" w:rsidRPr="008F29E9" w:rsidRDefault="00B335E8" w:rsidP="00275D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F29E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เงินลงทุนระยะยาวในกิจการที่เกี่ยวข้องกัน</w:t>
            </w:r>
          </w:p>
        </w:tc>
      </w:tr>
      <w:tr w:rsidR="00B335E8" w:rsidRPr="00C53FD5" w14:paraId="422E7E5D" w14:textId="77777777" w:rsidTr="005C30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79E8C0E" w14:textId="77777777" w:rsidR="00B335E8" w:rsidRPr="00C53FD5" w:rsidRDefault="00B335E8" w:rsidP="00B335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7920" w:type="dxa"/>
          </w:tcPr>
          <w:p w14:paraId="1661D4D4" w14:textId="5D026298" w:rsidR="00B335E8" w:rsidRPr="008F29E9" w:rsidRDefault="00B335E8" w:rsidP="00275D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F29E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อสังหาริมทรัพย์</w:t>
            </w:r>
            <w:r w:rsidRPr="008F29E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เพื่อการลงทุน</w:t>
            </w:r>
          </w:p>
        </w:tc>
      </w:tr>
      <w:tr w:rsidR="00B335E8" w:rsidRPr="00C53FD5" w14:paraId="20D3ABCB" w14:textId="77777777" w:rsidTr="005C30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CB29C37" w14:textId="77777777" w:rsidR="00B335E8" w:rsidRPr="00C53FD5" w:rsidRDefault="00B335E8" w:rsidP="00B335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3FD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7920" w:type="dxa"/>
          </w:tcPr>
          <w:p w14:paraId="48A5EF21" w14:textId="3F8D4B78" w:rsidR="00B335E8" w:rsidRPr="008F29E9" w:rsidRDefault="00B335E8" w:rsidP="00275D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F29E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B335E8" w:rsidRPr="00C53FD5" w14:paraId="3137905B" w14:textId="77777777" w:rsidTr="005C30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3724650" w14:textId="77777777" w:rsidR="00B335E8" w:rsidRPr="00C53FD5" w:rsidRDefault="00B335E8" w:rsidP="00B335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3FD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7920" w:type="dxa"/>
          </w:tcPr>
          <w:p w14:paraId="61B328F8" w14:textId="3AF7B2CE" w:rsidR="00B335E8" w:rsidRPr="008F29E9" w:rsidRDefault="00B335E8" w:rsidP="00275D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F29E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ใบอนุญาตให้ใช้คลื่นความถี่และประกอบกิจการโทรทัศน์</w:t>
            </w:r>
          </w:p>
        </w:tc>
      </w:tr>
      <w:tr w:rsidR="00B335E8" w:rsidRPr="00C53FD5" w14:paraId="00F086FE" w14:textId="77777777" w:rsidTr="005C30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BA9D0DF" w14:textId="77777777" w:rsidR="00B335E8" w:rsidRPr="00C53FD5" w:rsidRDefault="00B335E8" w:rsidP="00B335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3FD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7920" w:type="dxa"/>
          </w:tcPr>
          <w:p w14:paraId="3C9A27AA" w14:textId="4B935A5C" w:rsidR="00B335E8" w:rsidRPr="008F29E9" w:rsidRDefault="00B335E8" w:rsidP="00275D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F29E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</w:tr>
      <w:tr w:rsidR="00B335E8" w:rsidRPr="00C53FD5" w14:paraId="0752AE0D" w14:textId="77777777" w:rsidTr="005C30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67776C5" w14:textId="77777777" w:rsidR="00B335E8" w:rsidRPr="00C53FD5" w:rsidRDefault="00B335E8" w:rsidP="00B335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7920" w:type="dxa"/>
          </w:tcPr>
          <w:p w14:paraId="33455ECD" w14:textId="6EFE46DF" w:rsidR="00B335E8" w:rsidRPr="008F29E9" w:rsidRDefault="00B335E8" w:rsidP="00275D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F29E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หนี้สิน</w:t>
            </w:r>
            <w:r w:rsidRPr="008F29E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ที่มีภาระดอกเบี้ย</w:t>
            </w:r>
          </w:p>
        </w:tc>
      </w:tr>
      <w:tr w:rsidR="00B335E8" w:rsidRPr="00C53FD5" w14:paraId="08F1B676" w14:textId="77777777" w:rsidTr="005C30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9EBD875" w14:textId="77777777" w:rsidR="00B335E8" w:rsidRPr="00C53FD5" w:rsidRDefault="00B335E8" w:rsidP="00B335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3FD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7920" w:type="dxa"/>
          </w:tcPr>
          <w:p w14:paraId="00E26963" w14:textId="2BF1D5D8" w:rsidR="00B335E8" w:rsidRPr="008F29E9" w:rsidRDefault="00B335E8" w:rsidP="00275D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F29E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เจ้าหนี้การค้า</w:t>
            </w:r>
          </w:p>
        </w:tc>
      </w:tr>
      <w:tr w:rsidR="00B335E8" w:rsidRPr="00C53FD5" w14:paraId="2DE442B8" w14:textId="77777777" w:rsidTr="005C30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BF188E3" w14:textId="77777777" w:rsidR="00B335E8" w:rsidRPr="00C53FD5" w:rsidRDefault="00B335E8" w:rsidP="00B335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3FD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7920" w:type="dxa"/>
          </w:tcPr>
          <w:p w14:paraId="48EFAD9D" w14:textId="7E1D6E3C" w:rsidR="00B335E8" w:rsidRPr="008F29E9" w:rsidRDefault="00B335E8" w:rsidP="00275D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F29E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ค่าใช้จ่ายค้างจ่าย</w:t>
            </w:r>
          </w:p>
        </w:tc>
      </w:tr>
      <w:tr w:rsidR="00B335E8" w:rsidRPr="00C53FD5" w14:paraId="2513F41E" w14:textId="77777777" w:rsidTr="005C30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8E048CA" w14:textId="77777777" w:rsidR="00B335E8" w:rsidRPr="00C53FD5" w:rsidRDefault="00B335E8" w:rsidP="00B335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3FD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7920" w:type="dxa"/>
          </w:tcPr>
          <w:p w14:paraId="41A654E7" w14:textId="4A1AF25A" w:rsidR="00B335E8" w:rsidRPr="008F29E9" w:rsidRDefault="00B335E8" w:rsidP="00275D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F29E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ค่าใบอนุญาตให้ใช้คลื่นความถี่และประกอบกิจการโทรทัศน์ค้างจ่าย</w:t>
            </w:r>
          </w:p>
        </w:tc>
      </w:tr>
      <w:tr w:rsidR="00B335E8" w:rsidRPr="00C53FD5" w14:paraId="551A1671" w14:textId="77777777" w:rsidTr="005C30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988E058" w14:textId="77777777" w:rsidR="00B335E8" w:rsidRPr="00C53FD5" w:rsidRDefault="00B335E8" w:rsidP="00B335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3FD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7920" w:type="dxa"/>
          </w:tcPr>
          <w:p w14:paraId="74BEC1B4" w14:textId="06D03899" w:rsidR="00B335E8" w:rsidRPr="008F29E9" w:rsidRDefault="00B335E8" w:rsidP="00275D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F29E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B335E8" w:rsidRPr="00C53FD5" w14:paraId="6EC28A41" w14:textId="77777777" w:rsidTr="005C30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4DBD739" w14:textId="77777777" w:rsidR="00B335E8" w:rsidRPr="00C53FD5" w:rsidRDefault="00B335E8" w:rsidP="00B335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3FD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7920" w:type="dxa"/>
          </w:tcPr>
          <w:p w14:paraId="084C360F" w14:textId="3C802864" w:rsidR="00B335E8" w:rsidRPr="008F29E9" w:rsidRDefault="00B335E8" w:rsidP="00275D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F29E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B335E8" w:rsidRPr="00C53FD5" w14:paraId="41F7853D" w14:textId="77777777" w:rsidTr="005C30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83ED148" w14:textId="77777777" w:rsidR="00B335E8" w:rsidRPr="00C53FD5" w:rsidRDefault="00B335E8" w:rsidP="00B335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3FD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7920" w:type="dxa"/>
          </w:tcPr>
          <w:p w14:paraId="6B05360D" w14:textId="1B9A5866" w:rsidR="00B335E8" w:rsidRPr="008F29E9" w:rsidRDefault="00B335E8" w:rsidP="00275D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F29E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ใบสำคัญแสดงสิทธิที่จะซื้อหุ้น</w:t>
            </w:r>
          </w:p>
        </w:tc>
      </w:tr>
      <w:tr w:rsidR="00B335E8" w:rsidRPr="00C53FD5" w14:paraId="5C2A0DE6" w14:textId="77777777" w:rsidTr="005C30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FBF3A05" w14:textId="77777777" w:rsidR="00B335E8" w:rsidRPr="00C53FD5" w:rsidRDefault="00B335E8" w:rsidP="00B335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3FD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7920" w:type="dxa"/>
          </w:tcPr>
          <w:p w14:paraId="0458C27E" w14:textId="0B3E1341" w:rsidR="00B335E8" w:rsidRPr="008F29E9" w:rsidRDefault="00B335E8" w:rsidP="00275D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F29E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สำรอง</w:t>
            </w:r>
          </w:p>
        </w:tc>
      </w:tr>
      <w:tr w:rsidR="00B335E8" w:rsidRPr="00C53FD5" w14:paraId="5B7E5D4E" w14:textId="77777777" w:rsidTr="005C30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4641E40" w14:textId="77777777" w:rsidR="00B335E8" w:rsidRPr="00C53FD5" w:rsidRDefault="00B335E8" w:rsidP="00B335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3FD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7920" w:type="dxa"/>
          </w:tcPr>
          <w:p w14:paraId="554BE433" w14:textId="3CBFE3AC" w:rsidR="00B335E8" w:rsidRPr="008F29E9" w:rsidRDefault="00B335E8" w:rsidP="00275D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60EC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</w:t>
            </w:r>
            <w:r w:rsidRPr="00960EC1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ดำเนินงาน</w:t>
            </w:r>
          </w:p>
        </w:tc>
      </w:tr>
      <w:tr w:rsidR="00B335E8" w:rsidRPr="00C53FD5" w14:paraId="38143350" w14:textId="77777777" w:rsidTr="005C30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9CE5EF1" w14:textId="77777777" w:rsidR="00B335E8" w:rsidRPr="00C53FD5" w:rsidRDefault="00B335E8" w:rsidP="00B335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28</w:t>
            </w:r>
          </w:p>
        </w:tc>
        <w:tc>
          <w:tcPr>
            <w:tcW w:w="7920" w:type="dxa"/>
          </w:tcPr>
          <w:p w14:paraId="7CFE0509" w14:textId="39D230D0" w:rsidR="00B335E8" w:rsidRPr="008F29E9" w:rsidRDefault="00B335E8" w:rsidP="00275D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รายได้อื่น</w:t>
            </w:r>
          </w:p>
        </w:tc>
      </w:tr>
      <w:tr w:rsidR="00B335E8" w:rsidRPr="00C53FD5" w14:paraId="7AF14039" w14:textId="77777777" w:rsidTr="005C30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A016671" w14:textId="555B95ED" w:rsidR="00B335E8" w:rsidRPr="00C53FD5" w:rsidRDefault="00B335E8" w:rsidP="00B335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29</w:t>
            </w:r>
          </w:p>
        </w:tc>
        <w:tc>
          <w:tcPr>
            <w:tcW w:w="7920" w:type="dxa"/>
          </w:tcPr>
          <w:p w14:paraId="50EEF9C8" w14:textId="6C14E2E9" w:rsidR="00B335E8" w:rsidRPr="00B335E8" w:rsidRDefault="00B335E8" w:rsidP="00275D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335E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</w:tr>
      <w:tr w:rsidR="00B335E8" w:rsidRPr="00C53FD5" w14:paraId="15C8957B" w14:textId="77777777" w:rsidTr="005C30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439D15B" w14:textId="77777777" w:rsidR="00B335E8" w:rsidRPr="00C53FD5" w:rsidRDefault="00B335E8" w:rsidP="00B335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30</w:t>
            </w:r>
          </w:p>
        </w:tc>
        <w:tc>
          <w:tcPr>
            <w:tcW w:w="7920" w:type="dxa"/>
          </w:tcPr>
          <w:p w14:paraId="5E845548" w14:textId="7851FF13" w:rsidR="00B335E8" w:rsidRPr="00B335E8" w:rsidRDefault="00B335E8" w:rsidP="00275D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335E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ค่าใช้จ่ายตามลักษณะ</w:t>
            </w:r>
          </w:p>
        </w:tc>
      </w:tr>
    </w:tbl>
    <w:p w14:paraId="3970200B" w14:textId="77777777" w:rsidR="00B335E8" w:rsidRDefault="00B335E8">
      <w:r>
        <w:rPr>
          <w:b/>
          <w:bCs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278"/>
        <w:gridCol w:w="7920"/>
      </w:tblGrid>
      <w:tr w:rsidR="00BE0EC1" w:rsidRPr="008F29E9" w14:paraId="599AEC20" w14:textId="77777777" w:rsidTr="005C3080">
        <w:tc>
          <w:tcPr>
            <w:tcW w:w="1278" w:type="dxa"/>
          </w:tcPr>
          <w:p w14:paraId="3C6651FA" w14:textId="05EDB740" w:rsidR="00BE0EC1" w:rsidRPr="00B335E8" w:rsidRDefault="00BE0EC1" w:rsidP="00BE0E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3FD5"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t>หมายเหตุ</w:t>
            </w:r>
          </w:p>
        </w:tc>
        <w:tc>
          <w:tcPr>
            <w:tcW w:w="7920" w:type="dxa"/>
          </w:tcPr>
          <w:p w14:paraId="3C63BEC9" w14:textId="0B9BBB8B" w:rsidR="00BE0EC1" w:rsidRPr="00B335E8" w:rsidRDefault="00BE0EC1" w:rsidP="00BE0E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3FD5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BE0EC1" w:rsidRPr="008F29E9" w14:paraId="1B0C7E68" w14:textId="77777777" w:rsidTr="005C3080">
        <w:tc>
          <w:tcPr>
            <w:tcW w:w="1278" w:type="dxa"/>
          </w:tcPr>
          <w:p w14:paraId="444F0D19" w14:textId="77777777" w:rsidR="00BE0EC1" w:rsidRPr="00B335E8" w:rsidRDefault="00BE0EC1" w:rsidP="00BE0E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7B6634E" w14:textId="77777777" w:rsidR="00BE0EC1" w:rsidRPr="00B335E8" w:rsidRDefault="00BE0EC1" w:rsidP="00BE0E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E0EC1" w:rsidRPr="008F29E9" w14:paraId="5024910F" w14:textId="77777777" w:rsidTr="005C3080">
        <w:tc>
          <w:tcPr>
            <w:tcW w:w="1278" w:type="dxa"/>
          </w:tcPr>
          <w:p w14:paraId="4B1B5FDB" w14:textId="7FE96FBA" w:rsidR="00BE0EC1" w:rsidRPr="00B335E8" w:rsidRDefault="00BE0EC1" w:rsidP="00BE0E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335E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31</w:t>
            </w:r>
          </w:p>
        </w:tc>
        <w:tc>
          <w:tcPr>
            <w:tcW w:w="7920" w:type="dxa"/>
          </w:tcPr>
          <w:p w14:paraId="52C0F930" w14:textId="7CB3749C" w:rsidR="00BE0EC1" w:rsidRPr="00B335E8" w:rsidRDefault="00BE0EC1" w:rsidP="00BE0E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335E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ต้นทุนทางการเงิน</w:t>
            </w:r>
          </w:p>
        </w:tc>
      </w:tr>
      <w:tr w:rsidR="00BE0EC1" w:rsidRPr="008F29E9" w14:paraId="5EDA0C51" w14:textId="77777777" w:rsidTr="005C3080">
        <w:tc>
          <w:tcPr>
            <w:tcW w:w="1278" w:type="dxa"/>
          </w:tcPr>
          <w:p w14:paraId="25DDD87F" w14:textId="77777777" w:rsidR="00BE0EC1" w:rsidRPr="00B335E8" w:rsidRDefault="00BE0EC1" w:rsidP="00BE0E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335E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32</w:t>
            </w:r>
          </w:p>
        </w:tc>
        <w:tc>
          <w:tcPr>
            <w:tcW w:w="7920" w:type="dxa"/>
          </w:tcPr>
          <w:p w14:paraId="5C666268" w14:textId="006859B4" w:rsidR="00BE0EC1" w:rsidRPr="00B335E8" w:rsidRDefault="00BE0EC1" w:rsidP="00BE0EC1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335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BE0EC1" w:rsidRPr="008F29E9" w14:paraId="7F7FBBC1" w14:textId="77777777" w:rsidTr="005C3080">
        <w:tc>
          <w:tcPr>
            <w:tcW w:w="1278" w:type="dxa"/>
          </w:tcPr>
          <w:p w14:paraId="21B260DA" w14:textId="2994A0C5" w:rsidR="00BE0EC1" w:rsidRPr="00B335E8" w:rsidRDefault="00BE0EC1" w:rsidP="00BE0E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335E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33</w:t>
            </w:r>
          </w:p>
        </w:tc>
        <w:tc>
          <w:tcPr>
            <w:tcW w:w="7920" w:type="dxa"/>
          </w:tcPr>
          <w:p w14:paraId="533A529A" w14:textId="15A326A7" w:rsidR="00BE0EC1" w:rsidRPr="00B335E8" w:rsidRDefault="00B12DB0" w:rsidP="00BE0E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กำไร (</w:t>
            </w:r>
            <w:r w:rsidR="00BE0EC1" w:rsidRPr="00B335E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) </w:t>
            </w:r>
            <w:r w:rsidR="00BE0EC1" w:rsidRPr="00B335E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ต่อหุ้น</w:t>
            </w:r>
          </w:p>
        </w:tc>
      </w:tr>
      <w:tr w:rsidR="00BE0EC1" w:rsidRPr="008F29E9" w14:paraId="24364BAA" w14:textId="77777777" w:rsidTr="005C3080">
        <w:tc>
          <w:tcPr>
            <w:tcW w:w="1278" w:type="dxa"/>
          </w:tcPr>
          <w:p w14:paraId="6E1765C6" w14:textId="7FBAD4FF" w:rsidR="00BE0EC1" w:rsidRPr="00B335E8" w:rsidRDefault="00BE0EC1" w:rsidP="00BE0E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335E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34</w:t>
            </w:r>
          </w:p>
        </w:tc>
        <w:tc>
          <w:tcPr>
            <w:tcW w:w="7920" w:type="dxa"/>
          </w:tcPr>
          <w:p w14:paraId="60BBEB14" w14:textId="1E04BBDC" w:rsidR="00BE0EC1" w:rsidRPr="00B335E8" w:rsidRDefault="00BE0EC1" w:rsidP="00BE0E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335E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BE0EC1" w:rsidRPr="008F29E9" w14:paraId="5C068D0C" w14:textId="77777777" w:rsidTr="005C3080">
        <w:tc>
          <w:tcPr>
            <w:tcW w:w="1278" w:type="dxa"/>
          </w:tcPr>
          <w:p w14:paraId="520173BA" w14:textId="1AB26235" w:rsidR="00BE0EC1" w:rsidRPr="00B335E8" w:rsidRDefault="00BE0EC1" w:rsidP="00BE0E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335E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35</w:t>
            </w:r>
          </w:p>
        </w:tc>
        <w:tc>
          <w:tcPr>
            <w:tcW w:w="7920" w:type="dxa"/>
          </w:tcPr>
          <w:p w14:paraId="4620310D" w14:textId="36A7ABC8" w:rsidR="00BE0EC1" w:rsidRPr="00B335E8" w:rsidRDefault="00BE0EC1" w:rsidP="00BE0EC1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335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ภาระผูกพันกับกิจการที่ไม่เกี่ยวข้องกัน</w:t>
            </w:r>
          </w:p>
        </w:tc>
      </w:tr>
      <w:tr w:rsidR="00BE0EC1" w:rsidRPr="008F29E9" w14:paraId="109435A5" w14:textId="77777777" w:rsidTr="005C3080">
        <w:tc>
          <w:tcPr>
            <w:tcW w:w="1278" w:type="dxa"/>
          </w:tcPr>
          <w:p w14:paraId="025DF096" w14:textId="24875159" w:rsidR="00BE0EC1" w:rsidRPr="00B335E8" w:rsidRDefault="00BE0EC1" w:rsidP="00BE0E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335E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36</w:t>
            </w:r>
          </w:p>
        </w:tc>
        <w:tc>
          <w:tcPr>
            <w:tcW w:w="7920" w:type="dxa"/>
          </w:tcPr>
          <w:p w14:paraId="752E698D" w14:textId="5975EEB9" w:rsidR="00BE0EC1" w:rsidRPr="00B335E8" w:rsidRDefault="00BE0EC1" w:rsidP="00BE0EC1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335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หนี้สินที่อาจเกิดขึ้น</w:t>
            </w:r>
          </w:p>
        </w:tc>
      </w:tr>
      <w:tr w:rsidR="00BE0EC1" w:rsidRPr="008F29E9" w14:paraId="4467863C" w14:textId="77777777" w:rsidTr="005C3080">
        <w:tc>
          <w:tcPr>
            <w:tcW w:w="1278" w:type="dxa"/>
          </w:tcPr>
          <w:p w14:paraId="20DAB251" w14:textId="51BD440F" w:rsidR="00BE0EC1" w:rsidRPr="00B335E8" w:rsidRDefault="00BE0EC1" w:rsidP="00BE0E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335E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37</w:t>
            </w:r>
          </w:p>
        </w:tc>
        <w:tc>
          <w:tcPr>
            <w:tcW w:w="7920" w:type="dxa"/>
          </w:tcPr>
          <w:p w14:paraId="336F0033" w14:textId="1C540B99" w:rsidR="00BE0EC1" w:rsidRPr="00B335E8" w:rsidRDefault="00BE0EC1" w:rsidP="00BE0EC1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335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เหตุการณ์ภายหลังรอบระยะเวลารายงาน</w:t>
            </w:r>
          </w:p>
        </w:tc>
      </w:tr>
      <w:tr w:rsidR="00BE0EC1" w:rsidRPr="008F29E9" w14:paraId="0B19EB1F" w14:textId="77777777" w:rsidTr="005C3080">
        <w:tc>
          <w:tcPr>
            <w:tcW w:w="1278" w:type="dxa"/>
          </w:tcPr>
          <w:p w14:paraId="78BF57A9" w14:textId="5C50691F" w:rsidR="00BE0EC1" w:rsidRPr="00B335E8" w:rsidRDefault="00BE0EC1" w:rsidP="00BE0E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335E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38</w:t>
            </w:r>
          </w:p>
        </w:tc>
        <w:tc>
          <w:tcPr>
            <w:tcW w:w="7920" w:type="dxa"/>
          </w:tcPr>
          <w:p w14:paraId="20DE4C18" w14:textId="5F4D9EA2" w:rsidR="00BE0EC1" w:rsidRPr="00B335E8" w:rsidRDefault="00BE0EC1" w:rsidP="00BE0EC1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335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มาตรฐานการรายงานทางการเงินที่ยังไม่ได้ใช้</w:t>
            </w:r>
          </w:p>
        </w:tc>
      </w:tr>
      <w:tr w:rsidR="00BE0EC1" w:rsidRPr="008F29E9" w14:paraId="6EA7CCE8" w14:textId="77777777" w:rsidTr="005C3080">
        <w:tc>
          <w:tcPr>
            <w:tcW w:w="1278" w:type="dxa"/>
          </w:tcPr>
          <w:p w14:paraId="7C5DB2CA" w14:textId="0080697F" w:rsidR="00BE0EC1" w:rsidRPr="00B335E8" w:rsidRDefault="00BE0EC1" w:rsidP="00BE0E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335E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39</w:t>
            </w:r>
          </w:p>
        </w:tc>
        <w:tc>
          <w:tcPr>
            <w:tcW w:w="7920" w:type="dxa"/>
          </w:tcPr>
          <w:p w14:paraId="04EC0C7D" w14:textId="3FCB9394" w:rsidR="00BE0EC1" w:rsidRPr="00B335E8" w:rsidRDefault="00BE0EC1" w:rsidP="00BE0EC1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335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การจัดประเภทรายการใหม่</w:t>
            </w:r>
          </w:p>
        </w:tc>
      </w:tr>
    </w:tbl>
    <w:p w14:paraId="1B7E3C4F" w14:textId="77777777" w:rsidR="000D12EA" w:rsidRPr="004535FA" w:rsidRDefault="000D12EA" w:rsidP="000D12EA">
      <w:pPr>
        <w:pStyle w:val="index"/>
        <w:tabs>
          <w:tab w:val="clear" w:pos="1134"/>
        </w:tabs>
        <w:spacing w:after="0" w:line="240" w:lineRule="atLeast"/>
        <w:ind w:left="0" w:firstLine="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5822E984" w14:textId="3635969D" w:rsidR="0025275A" w:rsidRPr="003B7C26" w:rsidRDefault="002371CF" w:rsidP="00B34C2D">
      <w:pPr>
        <w:pStyle w:val="index"/>
        <w:tabs>
          <w:tab w:val="clear" w:pos="1134"/>
        </w:tabs>
        <w:spacing w:after="0" w:line="240" w:lineRule="atLeast"/>
        <w:ind w:left="900" w:hanging="36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b/>
          <w:bCs/>
        </w:rPr>
        <w:br w:type="page"/>
      </w:r>
      <w:r w:rsidR="0025275A" w:rsidRPr="003B7C26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>หมายเหตุประกอบงบการเงินเป็นส่วนหนึ่งของงบการเงินนี้</w:t>
      </w:r>
    </w:p>
    <w:p w14:paraId="4E654CF0" w14:textId="77777777" w:rsidR="0025275A" w:rsidRPr="006634BD" w:rsidRDefault="0025275A" w:rsidP="00B34C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900"/>
        <w:jc w:val="thaiDistribute"/>
        <w:rPr>
          <w:rFonts w:asciiTheme="majorBidi" w:hAnsiTheme="majorBidi" w:cstheme="majorBidi"/>
          <w:sz w:val="20"/>
          <w:szCs w:val="20"/>
        </w:rPr>
      </w:pPr>
    </w:p>
    <w:p w14:paraId="1F4560D1" w14:textId="73AA285B" w:rsidR="0025275A" w:rsidRPr="003B7C26" w:rsidRDefault="004B6B6A" w:rsidP="00B34C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207"/>
        <w:jc w:val="thaiDistribute"/>
        <w:rPr>
          <w:rFonts w:asciiTheme="majorBidi" w:hAnsiTheme="majorBidi" w:cstheme="majorBidi"/>
          <w:sz w:val="30"/>
          <w:szCs w:val="30"/>
        </w:rPr>
      </w:pPr>
      <w:r w:rsidRPr="003B7C26">
        <w:rPr>
          <w:rFonts w:asciiTheme="majorBidi" w:hAnsiTheme="majorBidi" w:cstheme="majorBidi"/>
          <w:sz w:val="30"/>
          <w:szCs w:val="30"/>
          <w:cs/>
        </w:rPr>
        <w:tab/>
      </w:r>
      <w:r w:rsidR="0025275A" w:rsidRPr="003B7C26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49566A" w:rsidRPr="003B7C26">
        <w:rPr>
          <w:rFonts w:asciiTheme="majorBidi" w:hAnsiTheme="majorBidi" w:cstheme="majorBidi"/>
          <w:sz w:val="30"/>
          <w:szCs w:val="30"/>
          <w:cs/>
        </w:rPr>
        <w:t>นี้</w:t>
      </w:r>
      <w:r w:rsidR="0025275A" w:rsidRPr="003B7C26">
        <w:rPr>
          <w:rFonts w:asciiTheme="majorBidi" w:hAnsiTheme="majorBidi" w:cstheme="majorBidi"/>
          <w:sz w:val="30"/>
          <w:szCs w:val="30"/>
          <w:cs/>
        </w:rPr>
        <w:t>ได้รับอนุมั</w:t>
      </w:r>
      <w:r w:rsidR="006322AD" w:rsidRPr="003B7C26">
        <w:rPr>
          <w:rFonts w:asciiTheme="majorBidi" w:hAnsiTheme="majorBidi" w:cstheme="majorBidi"/>
          <w:sz w:val="30"/>
          <w:szCs w:val="30"/>
          <w:cs/>
        </w:rPr>
        <w:t>ติ</w:t>
      </w:r>
      <w:r w:rsidR="00C67B97" w:rsidRPr="003B7C26">
        <w:rPr>
          <w:rFonts w:asciiTheme="majorBidi" w:hAnsiTheme="majorBidi" w:cstheme="majorBidi"/>
          <w:sz w:val="30"/>
          <w:szCs w:val="30"/>
          <w:cs/>
        </w:rPr>
        <w:t>ให้ออกงบการเงิน</w:t>
      </w:r>
      <w:r w:rsidR="006322AD" w:rsidRPr="003B7C26">
        <w:rPr>
          <w:rFonts w:asciiTheme="majorBidi" w:hAnsiTheme="majorBidi" w:cstheme="majorBidi"/>
          <w:sz w:val="30"/>
          <w:szCs w:val="30"/>
          <w:cs/>
        </w:rPr>
        <w:t>จาก</w:t>
      </w:r>
      <w:r w:rsidR="003D3556" w:rsidRPr="003B7C26">
        <w:rPr>
          <w:rFonts w:asciiTheme="majorBidi" w:hAnsiTheme="majorBidi" w:cstheme="majorBidi"/>
          <w:sz w:val="30"/>
          <w:szCs w:val="30"/>
          <w:cs/>
        </w:rPr>
        <w:t>คณะ</w:t>
      </w:r>
      <w:r w:rsidR="006322AD" w:rsidRPr="003B7C26">
        <w:rPr>
          <w:rFonts w:asciiTheme="majorBidi" w:hAnsiTheme="majorBidi" w:cstheme="majorBidi"/>
          <w:sz w:val="30"/>
          <w:szCs w:val="30"/>
          <w:cs/>
        </w:rPr>
        <w:t>กรรมการเมื่อ</w:t>
      </w:r>
      <w:r w:rsidR="00C67B97" w:rsidRPr="00EB4868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EB4868" w:rsidRPr="00EB4868">
        <w:rPr>
          <w:rFonts w:asciiTheme="majorBidi" w:hAnsiTheme="majorBidi" w:cstheme="majorBidi"/>
          <w:sz w:val="30"/>
          <w:szCs w:val="30"/>
        </w:rPr>
        <w:t xml:space="preserve"> </w:t>
      </w:r>
      <w:r w:rsidR="00133846">
        <w:rPr>
          <w:rFonts w:asciiTheme="majorBidi" w:hAnsiTheme="majorBidi" w:cstheme="majorBidi"/>
          <w:sz w:val="30"/>
          <w:szCs w:val="30"/>
        </w:rPr>
        <w:t>16</w:t>
      </w:r>
      <w:r w:rsidR="005F3680" w:rsidRPr="00EB4868">
        <w:rPr>
          <w:rFonts w:asciiTheme="majorBidi" w:hAnsiTheme="majorBidi" w:cstheme="majorBidi"/>
          <w:sz w:val="30"/>
          <w:szCs w:val="30"/>
        </w:rPr>
        <w:t xml:space="preserve"> </w:t>
      </w:r>
      <w:r w:rsidR="00AE59AD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="00422F15" w:rsidRPr="003B7C26">
        <w:rPr>
          <w:rFonts w:asciiTheme="majorBidi" w:hAnsiTheme="majorBidi" w:cstheme="majorBidi"/>
          <w:sz w:val="30"/>
          <w:szCs w:val="30"/>
        </w:rPr>
        <w:t>2562</w:t>
      </w:r>
    </w:p>
    <w:p w14:paraId="439FEC4C" w14:textId="77777777" w:rsidR="00E66B73" w:rsidRPr="006634BD" w:rsidRDefault="00E66B73" w:rsidP="00707087">
      <w:pPr>
        <w:pStyle w:val="a1"/>
        <w:tabs>
          <w:tab w:val="clear" w:pos="360"/>
          <w:tab w:val="clear" w:pos="720"/>
          <w:tab w:val="clear" w:pos="1080"/>
          <w:tab w:val="left" w:pos="540"/>
          <w:tab w:val="left" w:pos="567"/>
        </w:tabs>
        <w:ind w:left="567" w:hanging="567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6938E631" w14:textId="2E77BF95" w:rsidR="00E66B73" w:rsidRPr="003B7C26" w:rsidRDefault="00A55A02" w:rsidP="001800B2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hanging="540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3B7C26">
        <w:rPr>
          <w:rFonts w:asciiTheme="majorBidi" w:hAnsiTheme="majorBidi" w:cstheme="majorBidi"/>
          <w:b/>
          <w:bCs/>
          <w:sz w:val="30"/>
          <w:szCs w:val="30"/>
          <w:cs/>
        </w:rPr>
        <w:t>ข้อมูล</w:t>
      </w:r>
      <w:r w:rsidR="00E66B73" w:rsidRPr="003B7C26">
        <w:rPr>
          <w:rFonts w:asciiTheme="majorBidi" w:hAnsiTheme="majorBidi" w:cstheme="majorBidi"/>
          <w:b/>
          <w:bCs/>
          <w:sz w:val="30"/>
          <w:szCs w:val="30"/>
          <w:cs/>
        </w:rPr>
        <w:t>ทั่วไป</w:t>
      </w:r>
      <w:r w:rsidR="00B970BF" w:rsidRPr="003B7C26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46E3C3B0" w14:textId="77777777" w:rsidR="00E66B73" w:rsidRPr="006634BD" w:rsidRDefault="00E66B73" w:rsidP="00707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67" w:hanging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2AD70145" w14:textId="175046E3" w:rsidR="00FF744B" w:rsidRPr="006634BD" w:rsidRDefault="00ED72B8" w:rsidP="00F81D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Theme="majorBidi" w:hAnsiTheme="majorBidi" w:cstheme="majorBidi"/>
          <w:sz w:val="44"/>
          <w:szCs w:val="44"/>
        </w:rPr>
      </w:pPr>
      <w:r w:rsidRPr="003B7C26">
        <w:rPr>
          <w:rFonts w:asciiTheme="majorBidi" w:hAnsiTheme="majorBidi" w:cstheme="majorBidi"/>
          <w:spacing w:val="4"/>
          <w:sz w:val="30"/>
          <w:szCs w:val="30"/>
          <w:cs/>
        </w:rPr>
        <w:tab/>
      </w:r>
      <w:r w:rsidR="00E66B73" w:rsidRPr="003B7C26">
        <w:rPr>
          <w:rFonts w:asciiTheme="majorBidi" w:hAnsiTheme="majorBidi" w:cstheme="majorBidi"/>
          <w:spacing w:val="4"/>
          <w:sz w:val="30"/>
          <w:szCs w:val="30"/>
          <w:cs/>
        </w:rPr>
        <w:t>บริษัท เนชั่น มัลติมีเดีย กรุ๊ป จำกัด (มหาชน)</w:t>
      </w:r>
      <w:r w:rsidR="00764C8F" w:rsidRPr="003B7C26">
        <w:rPr>
          <w:rFonts w:asciiTheme="majorBidi" w:hAnsiTheme="majorBidi" w:cstheme="majorBidi"/>
          <w:spacing w:val="4"/>
          <w:sz w:val="30"/>
          <w:szCs w:val="30"/>
        </w:rPr>
        <w:t xml:space="preserve"> “</w:t>
      </w:r>
      <w:r w:rsidR="00764C8F" w:rsidRPr="003B7C26">
        <w:rPr>
          <w:rFonts w:asciiTheme="majorBidi" w:hAnsiTheme="majorBidi" w:cstheme="majorBidi"/>
          <w:spacing w:val="4"/>
          <w:sz w:val="30"/>
          <w:szCs w:val="30"/>
          <w:cs/>
        </w:rPr>
        <w:t>บริษัท</w:t>
      </w:r>
      <w:r w:rsidR="00764C8F" w:rsidRPr="003B7C26">
        <w:rPr>
          <w:rFonts w:asciiTheme="majorBidi" w:hAnsiTheme="majorBidi" w:cstheme="majorBidi"/>
          <w:spacing w:val="4"/>
          <w:sz w:val="30"/>
          <w:szCs w:val="30"/>
        </w:rPr>
        <w:t>”</w:t>
      </w:r>
      <w:r w:rsidR="00764C8F" w:rsidRPr="003B7C26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E66B73" w:rsidRPr="003B7C26">
        <w:rPr>
          <w:rFonts w:asciiTheme="majorBidi" w:hAnsiTheme="majorBidi" w:cstheme="majorBidi"/>
          <w:spacing w:val="4"/>
          <w:sz w:val="30"/>
          <w:szCs w:val="30"/>
          <w:cs/>
        </w:rPr>
        <w:t>เป็นนิติบุคคล</w:t>
      </w:r>
      <w:r w:rsidR="00764C8F" w:rsidRPr="003B7C26">
        <w:rPr>
          <w:rFonts w:asciiTheme="majorBidi" w:hAnsiTheme="majorBidi" w:cstheme="majorBidi"/>
          <w:spacing w:val="4"/>
          <w:sz w:val="30"/>
          <w:szCs w:val="30"/>
          <w:cs/>
        </w:rPr>
        <w:t>ที่จัดตั้งขึ้น</w:t>
      </w:r>
      <w:r w:rsidR="00E66B73" w:rsidRPr="003B7C26">
        <w:rPr>
          <w:rFonts w:asciiTheme="majorBidi" w:hAnsiTheme="majorBidi" w:cstheme="majorBidi"/>
          <w:spacing w:val="4"/>
          <w:sz w:val="30"/>
          <w:szCs w:val="30"/>
          <w:cs/>
        </w:rPr>
        <w:t>ในประเทศไทย</w:t>
      </w:r>
      <w:r w:rsidR="001B4279" w:rsidRPr="003B7C26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E66B73" w:rsidRPr="003B7C26">
        <w:rPr>
          <w:rFonts w:asciiTheme="majorBidi" w:hAnsiTheme="majorBidi" w:cstheme="majorBidi"/>
          <w:spacing w:val="4"/>
          <w:sz w:val="30"/>
          <w:szCs w:val="30"/>
          <w:cs/>
        </w:rPr>
        <w:t>และ</w:t>
      </w:r>
      <w:r w:rsidR="00311907" w:rsidRPr="003B7C26">
        <w:rPr>
          <w:rFonts w:asciiTheme="majorBidi" w:hAnsiTheme="majorBidi" w:cstheme="majorBidi"/>
          <w:spacing w:val="4"/>
          <w:sz w:val="30"/>
          <w:szCs w:val="30"/>
          <w:cs/>
        </w:rPr>
        <w:t>มี</w:t>
      </w:r>
      <w:r w:rsidR="00FF744B" w:rsidRPr="003B7C26">
        <w:rPr>
          <w:rFonts w:asciiTheme="majorBidi" w:hAnsiTheme="majorBidi" w:cstheme="majorBidi"/>
          <w:spacing w:val="4"/>
          <w:sz w:val="30"/>
          <w:szCs w:val="30"/>
          <w:cs/>
        </w:rPr>
        <w:t>ที่อยู่</w:t>
      </w:r>
      <w:r w:rsidR="00334196" w:rsidRPr="003B7C26">
        <w:rPr>
          <w:rFonts w:asciiTheme="majorBidi" w:hAnsiTheme="majorBidi" w:cstheme="majorBidi"/>
          <w:sz w:val="30"/>
          <w:szCs w:val="30"/>
        </w:rPr>
        <w:br/>
      </w:r>
      <w:r w:rsidR="00FF744B" w:rsidRPr="003B7C26">
        <w:rPr>
          <w:rFonts w:asciiTheme="majorBidi" w:hAnsiTheme="majorBidi" w:cstheme="majorBidi"/>
          <w:spacing w:val="4"/>
          <w:sz w:val="30"/>
          <w:szCs w:val="30"/>
          <w:cs/>
        </w:rPr>
        <w:t xml:space="preserve">จดทะเบียนตั้งอยู่เลขที่ </w:t>
      </w:r>
      <w:r w:rsidR="00330BF1">
        <w:rPr>
          <w:rFonts w:asciiTheme="majorBidi" w:hAnsiTheme="majorBidi" w:cstheme="majorBidi"/>
          <w:spacing w:val="4"/>
          <w:sz w:val="30"/>
          <w:szCs w:val="30"/>
        </w:rPr>
        <w:t>1858/</w:t>
      </w:r>
      <w:r w:rsidR="008E58E2" w:rsidRPr="003B7C26">
        <w:rPr>
          <w:rFonts w:asciiTheme="majorBidi" w:hAnsiTheme="majorBidi" w:cstheme="majorBidi"/>
          <w:spacing w:val="4"/>
          <w:sz w:val="30"/>
          <w:szCs w:val="30"/>
        </w:rPr>
        <w:t>121-122,</w:t>
      </w:r>
      <w:r w:rsidR="003256BC" w:rsidRPr="003B7C26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6D4795" w:rsidRPr="003B7C26">
        <w:rPr>
          <w:rFonts w:asciiTheme="majorBidi" w:hAnsiTheme="majorBidi" w:cstheme="majorBidi"/>
          <w:spacing w:val="4"/>
          <w:sz w:val="30"/>
          <w:szCs w:val="30"/>
        </w:rPr>
        <w:t>1858/</w:t>
      </w:r>
      <w:r w:rsidR="00422F15" w:rsidRPr="003B7C26">
        <w:rPr>
          <w:rFonts w:asciiTheme="majorBidi" w:hAnsiTheme="majorBidi" w:cstheme="majorBidi"/>
          <w:spacing w:val="4"/>
          <w:sz w:val="30"/>
          <w:szCs w:val="30"/>
        </w:rPr>
        <w:t>125</w:t>
      </w:r>
      <w:r w:rsidR="008E58E2" w:rsidRPr="003B7C26">
        <w:rPr>
          <w:rFonts w:asciiTheme="majorBidi" w:hAnsiTheme="majorBidi" w:cstheme="majorBidi"/>
          <w:spacing w:val="4"/>
          <w:sz w:val="30"/>
          <w:szCs w:val="30"/>
        </w:rPr>
        <w:t>-</w:t>
      </w:r>
      <w:r w:rsidR="00DE5D90" w:rsidRPr="003B7C26">
        <w:rPr>
          <w:rFonts w:asciiTheme="majorBidi" w:hAnsiTheme="majorBidi" w:cstheme="majorBidi"/>
          <w:spacing w:val="4"/>
          <w:sz w:val="30"/>
          <w:szCs w:val="30"/>
        </w:rPr>
        <w:t>128</w:t>
      </w:r>
      <w:r w:rsidR="008E58E2" w:rsidRPr="003B7C26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DE5D90" w:rsidRPr="003B7C26">
        <w:rPr>
          <w:rFonts w:asciiTheme="majorBidi" w:hAnsiTheme="majorBidi" w:cstheme="majorBidi"/>
          <w:spacing w:val="4"/>
          <w:sz w:val="30"/>
          <w:szCs w:val="30"/>
          <w:cs/>
        </w:rPr>
        <w:t xml:space="preserve">ชั้น </w:t>
      </w:r>
      <w:r w:rsidR="006D4795" w:rsidRPr="003B7C26">
        <w:rPr>
          <w:rFonts w:asciiTheme="majorBidi" w:hAnsiTheme="majorBidi" w:cstheme="majorBidi"/>
          <w:spacing w:val="4"/>
          <w:sz w:val="30"/>
          <w:szCs w:val="30"/>
        </w:rPr>
        <w:t>28</w:t>
      </w:r>
      <w:r w:rsidR="00422F15" w:rsidRPr="003B7C26">
        <w:rPr>
          <w:rFonts w:asciiTheme="majorBidi" w:hAnsiTheme="majorBidi" w:cstheme="majorBidi"/>
          <w:spacing w:val="4"/>
          <w:sz w:val="30"/>
          <w:szCs w:val="30"/>
          <w:cs/>
        </w:rPr>
        <w:t xml:space="preserve">, </w:t>
      </w:r>
      <w:r w:rsidR="006D4795" w:rsidRPr="003B7C26">
        <w:rPr>
          <w:rFonts w:asciiTheme="majorBidi" w:hAnsiTheme="majorBidi" w:cstheme="majorBidi"/>
          <w:spacing w:val="4"/>
          <w:sz w:val="30"/>
          <w:szCs w:val="30"/>
        </w:rPr>
        <w:t>30</w:t>
      </w:r>
      <w:r w:rsidR="002F6B7B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2F6B7B">
        <w:rPr>
          <w:rFonts w:asciiTheme="majorBidi" w:hAnsiTheme="majorBidi" w:cstheme="majorBidi" w:hint="cs"/>
          <w:spacing w:val="4"/>
          <w:sz w:val="30"/>
          <w:szCs w:val="30"/>
          <w:cs/>
        </w:rPr>
        <w:t>และ</w:t>
      </w:r>
      <w:r w:rsidR="006D4795" w:rsidRPr="003B7C26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6D4795" w:rsidRPr="003B7C26">
        <w:rPr>
          <w:rFonts w:asciiTheme="majorBidi" w:hAnsiTheme="majorBidi" w:cstheme="majorBidi"/>
          <w:spacing w:val="4"/>
          <w:sz w:val="30"/>
          <w:szCs w:val="30"/>
        </w:rPr>
        <w:t>31</w:t>
      </w:r>
      <w:r w:rsidR="008E58E2" w:rsidRPr="00CE61D4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8E58E2" w:rsidRPr="003B7C26">
        <w:rPr>
          <w:rFonts w:asciiTheme="majorBidi" w:hAnsiTheme="majorBidi" w:cstheme="majorBidi"/>
          <w:spacing w:val="4"/>
          <w:sz w:val="30"/>
          <w:szCs w:val="30"/>
          <w:cs/>
        </w:rPr>
        <w:t>ถนน</w:t>
      </w:r>
      <w:r w:rsidR="00422F15" w:rsidRPr="003B7C26">
        <w:rPr>
          <w:rFonts w:asciiTheme="majorBidi" w:hAnsiTheme="majorBidi" w:cstheme="majorBidi"/>
          <w:spacing w:val="4"/>
          <w:sz w:val="30"/>
          <w:szCs w:val="30"/>
          <w:cs/>
        </w:rPr>
        <w:t>เทพรัตน</w:t>
      </w:r>
      <w:r w:rsidR="008E58E2" w:rsidRPr="003B7C26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8E58E2" w:rsidRPr="003B7C26">
        <w:rPr>
          <w:rFonts w:asciiTheme="majorBidi" w:hAnsiTheme="majorBidi" w:cstheme="majorBidi"/>
          <w:spacing w:val="4"/>
          <w:sz w:val="30"/>
          <w:szCs w:val="30"/>
          <w:cs/>
        </w:rPr>
        <w:t>แขวงบางนา</w:t>
      </w:r>
      <w:r w:rsidR="00422F15" w:rsidRPr="003B7C26">
        <w:rPr>
          <w:rFonts w:asciiTheme="majorBidi" w:hAnsiTheme="majorBidi" w:cstheme="majorBidi"/>
          <w:spacing w:val="4"/>
          <w:sz w:val="30"/>
          <w:szCs w:val="30"/>
          <w:cs/>
        </w:rPr>
        <w:t>ใต้</w:t>
      </w:r>
      <w:r w:rsidR="008E58E2" w:rsidRPr="003B7C26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99524C">
        <w:rPr>
          <w:rFonts w:asciiTheme="majorBidi" w:hAnsiTheme="majorBidi" w:cstheme="majorBidi"/>
          <w:spacing w:val="4"/>
          <w:sz w:val="30"/>
          <w:szCs w:val="30"/>
          <w:cs/>
        </w:rPr>
        <w:br/>
      </w:r>
      <w:r w:rsidR="008E58E2" w:rsidRPr="00CE61D4">
        <w:rPr>
          <w:rFonts w:asciiTheme="majorBidi" w:hAnsiTheme="majorBidi" w:cstheme="majorBidi"/>
          <w:spacing w:val="4"/>
          <w:sz w:val="30"/>
          <w:szCs w:val="30"/>
          <w:cs/>
        </w:rPr>
        <w:t>เขตบา</w:t>
      </w:r>
      <w:r w:rsidR="0099524C" w:rsidRPr="00CE61D4">
        <w:rPr>
          <w:rFonts w:asciiTheme="majorBidi" w:hAnsiTheme="majorBidi" w:cstheme="majorBidi" w:hint="cs"/>
          <w:spacing w:val="4"/>
          <w:sz w:val="30"/>
          <w:szCs w:val="30"/>
          <w:cs/>
        </w:rPr>
        <w:t>ง</w:t>
      </w:r>
      <w:r w:rsidR="008E58E2" w:rsidRPr="00CE61D4">
        <w:rPr>
          <w:rFonts w:asciiTheme="majorBidi" w:hAnsiTheme="majorBidi" w:cstheme="majorBidi"/>
          <w:spacing w:val="4"/>
          <w:sz w:val="30"/>
          <w:szCs w:val="30"/>
          <w:cs/>
        </w:rPr>
        <w:t>นา</w:t>
      </w:r>
      <w:r w:rsidR="008E58E2" w:rsidRPr="00CE61D4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8E58E2" w:rsidRPr="00CE61D4">
        <w:rPr>
          <w:rFonts w:asciiTheme="majorBidi" w:hAnsiTheme="majorBidi" w:cstheme="majorBidi"/>
          <w:spacing w:val="4"/>
          <w:sz w:val="30"/>
          <w:szCs w:val="30"/>
          <w:cs/>
        </w:rPr>
        <w:t>กรุงเทพมหานคร</w:t>
      </w:r>
    </w:p>
    <w:p w14:paraId="15586EBD" w14:textId="77777777" w:rsidR="00FF744B" w:rsidRPr="006634BD" w:rsidRDefault="00FF744B" w:rsidP="00F81D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7C9D04C0" w14:textId="77777777" w:rsidR="0017421C" w:rsidRPr="003B7C26" w:rsidRDefault="00ED72B8" w:rsidP="004A50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Theme="majorBidi" w:hAnsiTheme="majorBidi" w:cstheme="majorBidi"/>
          <w:sz w:val="30"/>
          <w:szCs w:val="30"/>
          <w:cs/>
        </w:rPr>
      </w:pPr>
      <w:r w:rsidRPr="003B7C26">
        <w:rPr>
          <w:rFonts w:asciiTheme="majorBidi" w:hAnsiTheme="majorBidi" w:cstheme="majorBidi"/>
          <w:sz w:val="30"/>
          <w:szCs w:val="30"/>
          <w:cs/>
        </w:rPr>
        <w:tab/>
      </w:r>
      <w:r w:rsidR="00FF744B" w:rsidRPr="003B7C26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E66B73" w:rsidRPr="003B7C26">
        <w:rPr>
          <w:rFonts w:asciiTheme="majorBidi" w:hAnsiTheme="majorBidi" w:cstheme="majorBidi"/>
          <w:sz w:val="30"/>
          <w:szCs w:val="30"/>
          <w:cs/>
        </w:rPr>
        <w:t>จดทะเบียน</w:t>
      </w:r>
      <w:r w:rsidR="00764C8F" w:rsidRPr="003B7C26">
        <w:rPr>
          <w:rFonts w:asciiTheme="majorBidi" w:hAnsiTheme="majorBidi" w:cstheme="majorBidi"/>
          <w:sz w:val="30"/>
          <w:szCs w:val="30"/>
          <w:cs/>
        </w:rPr>
        <w:t>กับ</w:t>
      </w:r>
      <w:r w:rsidR="00E66B73" w:rsidRPr="003B7C26">
        <w:rPr>
          <w:rFonts w:asciiTheme="majorBidi" w:hAnsiTheme="majorBidi" w:cstheme="majorBidi"/>
          <w:sz w:val="30"/>
          <w:szCs w:val="30"/>
          <w:cs/>
        </w:rPr>
        <w:t>ตลาดหลักทรัพย์แห่งประเทศไทย</w:t>
      </w:r>
      <w:r w:rsidR="00567213" w:rsidRPr="003B7C26">
        <w:rPr>
          <w:rFonts w:asciiTheme="majorBidi" w:hAnsiTheme="majorBidi" w:cstheme="majorBidi"/>
          <w:sz w:val="30"/>
          <w:szCs w:val="30"/>
          <w:cs/>
        </w:rPr>
        <w:t>เมื่อ</w:t>
      </w:r>
      <w:r w:rsidR="00043E2A" w:rsidRPr="003B7C26">
        <w:rPr>
          <w:rFonts w:asciiTheme="majorBidi" w:hAnsiTheme="majorBidi" w:cstheme="majorBidi"/>
          <w:sz w:val="30"/>
          <w:szCs w:val="30"/>
          <w:cs/>
        </w:rPr>
        <w:t>เดือน</w:t>
      </w:r>
      <w:r w:rsidR="00764C8F" w:rsidRPr="003B7C26">
        <w:rPr>
          <w:rFonts w:asciiTheme="majorBidi" w:hAnsiTheme="majorBidi" w:cstheme="majorBidi"/>
          <w:sz w:val="30"/>
          <w:szCs w:val="30"/>
          <w:cs/>
        </w:rPr>
        <w:t xml:space="preserve">มิถุนายน 2531  </w:t>
      </w:r>
    </w:p>
    <w:p w14:paraId="2ECC2D84" w14:textId="77777777" w:rsidR="00BC1CEE" w:rsidRPr="006634BD" w:rsidRDefault="00BC1CEE" w:rsidP="00F81D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69FAECDA" w14:textId="67F632AB" w:rsidR="001B4279" w:rsidRDefault="00ED72B8" w:rsidP="00F81D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3B7C26">
        <w:rPr>
          <w:rFonts w:asciiTheme="majorBidi" w:hAnsiTheme="majorBidi" w:cstheme="majorBidi"/>
          <w:sz w:val="30"/>
          <w:szCs w:val="30"/>
          <w:cs/>
        </w:rPr>
        <w:tab/>
      </w:r>
      <w:r w:rsidR="00C17293" w:rsidRPr="003B7C26">
        <w:rPr>
          <w:rFonts w:asciiTheme="majorBidi" w:hAnsiTheme="majorBidi" w:cstheme="majorBidi"/>
          <w:spacing w:val="-4"/>
          <w:sz w:val="30"/>
          <w:szCs w:val="30"/>
          <w:cs/>
        </w:rPr>
        <w:t>บริษัทดำเนินธุรกิจหลักเกี่ยวกับการผลิตและจำหน่ายหนังสือพิมพ์</w:t>
      </w:r>
      <w:r w:rsidR="00857E2B" w:rsidRPr="003B7C26">
        <w:rPr>
          <w:rFonts w:asciiTheme="majorBidi" w:hAnsiTheme="majorBidi" w:cstheme="majorBidi"/>
          <w:spacing w:val="-4"/>
          <w:sz w:val="30"/>
          <w:szCs w:val="30"/>
          <w:cs/>
        </w:rPr>
        <w:t>และ</w:t>
      </w:r>
      <w:r w:rsidR="00234EAF" w:rsidRPr="003B7C26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สิ่งพิมพ์ </w:t>
      </w:r>
      <w:r w:rsidR="00770912" w:rsidRPr="003B7C26">
        <w:rPr>
          <w:rFonts w:asciiTheme="majorBidi" w:hAnsiTheme="majorBidi" w:cstheme="majorBidi"/>
          <w:spacing w:val="-4"/>
          <w:sz w:val="30"/>
          <w:szCs w:val="30"/>
          <w:cs/>
        </w:rPr>
        <w:t>ให้บริการโฆษณา</w:t>
      </w:r>
      <w:r w:rsidR="00234EAF" w:rsidRPr="003B7C26">
        <w:rPr>
          <w:rFonts w:asciiTheme="majorBidi" w:hAnsiTheme="majorBidi" w:cstheme="majorBidi"/>
          <w:spacing w:val="-4"/>
          <w:sz w:val="30"/>
          <w:szCs w:val="30"/>
          <w:cs/>
        </w:rPr>
        <w:t>และ</w:t>
      </w:r>
      <w:r w:rsidR="006276DF" w:rsidRPr="003B7C26">
        <w:rPr>
          <w:rFonts w:asciiTheme="majorBidi" w:hAnsiTheme="majorBidi" w:cstheme="majorBidi"/>
          <w:spacing w:val="-4"/>
          <w:sz w:val="30"/>
          <w:szCs w:val="30"/>
          <w:cs/>
        </w:rPr>
        <w:t>ข้อมูลข่าวสา</w:t>
      </w:r>
      <w:r w:rsidR="00F73C32" w:rsidRPr="003B7C26">
        <w:rPr>
          <w:rFonts w:asciiTheme="majorBidi" w:hAnsiTheme="majorBidi" w:cstheme="majorBidi"/>
          <w:spacing w:val="-4"/>
          <w:sz w:val="30"/>
          <w:szCs w:val="30"/>
          <w:cs/>
        </w:rPr>
        <w:t>ร</w:t>
      </w:r>
      <w:r w:rsidR="00857E2B" w:rsidRPr="003B7C26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770912" w:rsidRPr="003B7C26">
        <w:rPr>
          <w:rFonts w:asciiTheme="majorBidi" w:hAnsiTheme="majorBidi" w:cstheme="majorBidi"/>
          <w:spacing w:val="-6"/>
          <w:sz w:val="30"/>
          <w:szCs w:val="30"/>
          <w:cs/>
        </w:rPr>
        <w:t>และอื่นๆ</w:t>
      </w:r>
      <w:r w:rsidR="00BE6A95" w:rsidRPr="003B7C26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BE6A95" w:rsidRPr="003B7C26">
        <w:rPr>
          <w:rFonts w:asciiTheme="majorBidi" w:hAnsiTheme="majorBidi" w:cstheme="majorBidi"/>
          <w:spacing w:val="-6"/>
          <w:sz w:val="30"/>
          <w:szCs w:val="30"/>
          <w:cs/>
        </w:rPr>
        <w:t>กลุ่มบริษัทดำเนินธุรกิจหลักเกี่ยวกับ</w:t>
      </w:r>
      <w:r w:rsidR="00834758" w:rsidRPr="003B7C26">
        <w:rPr>
          <w:rFonts w:asciiTheme="majorBidi" w:hAnsiTheme="majorBidi" w:cstheme="majorBidi"/>
          <w:spacing w:val="-4"/>
          <w:sz w:val="30"/>
          <w:szCs w:val="30"/>
          <w:cs/>
        </w:rPr>
        <w:t>การผลิต</w:t>
      </w:r>
      <w:r w:rsidR="0099524C">
        <w:rPr>
          <w:rFonts w:asciiTheme="majorBidi" w:hAnsiTheme="majorBidi" w:cstheme="majorBidi" w:hint="cs"/>
          <w:spacing w:val="-4"/>
          <w:sz w:val="30"/>
          <w:szCs w:val="30"/>
          <w:cs/>
        </w:rPr>
        <w:t>และ</w:t>
      </w:r>
      <w:r w:rsidR="00834758" w:rsidRPr="003B7C26">
        <w:rPr>
          <w:rFonts w:asciiTheme="majorBidi" w:hAnsiTheme="majorBidi" w:cstheme="majorBidi"/>
          <w:spacing w:val="-4"/>
          <w:sz w:val="30"/>
          <w:szCs w:val="30"/>
          <w:cs/>
        </w:rPr>
        <w:t>จำหน่ายหนังสือ</w:t>
      </w:r>
      <w:r w:rsidR="00BB6C09">
        <w:rPr>
          <w:rFonts w:asciiTheme="majorBidi" w:hAnsiTheme="majorBidi" w:cstheme="majorBidi"/>
          <w:spacing w:val="-4"/>
          <w:sz w:val="30"/>
          <w:szCs w:val="30"/>
          <w:cs/>
        </w:rPr>
        <w:t>พิมพ์ สิ่งพิมพ์ สิ่งพิมพ์ดิจิ</w:t>
      </w:r>
      <w:r w:rsidR="00E73F6C">
        <w:rPr>
          <w:rFonts w:asciiTheme="majorBidi" w:hAnsiTheme="majorBidi" w:cstheme="majorBidi" w:hint="cs"/>
          <w:spacing w:val="-4"/>
          <w:sz w:val="30"/>
          <w:szCs w:val="30"/>
          <w:cs/>
        </w:rPr>
        <w:t>ตอล</w:t>
      </w:r>
      <w:r w:rsidR="00834758" w:rsidRPr="003B7C26">
        <w:rPr>
          <w:rFonts w:asciiTheme="majorBidi" w:hAnsiTheme="majorBidi" w:cstheme="majorBidi"/>
          <w:spacing w:val="-4"/>
          <w:sz w:val="30"/>
          <w:szCs w:val="30"/>
          <w:cs/>
        </w:rPr>
        <w:t xml:space="preserve"> และ</w:t>
      </w:r>
      <w:r w:rsidR="000566A5">
        <w:rPr>
          <w:rFonts w:asciiTheme="majorBidi" w:hAnsiTheme="majorBidi" w:cstheme="majorBidi"/>
          <w:spacing w:val="-4"/>
          <w:sz w:val="30"/>
          <w:szCs w:val="30"/>
        </w:rPr>
        <w:br/>
      </w:r>
      <w:r w:rsidR="00834758" w:rsidRPr="003B7C26">
        <w:rPr>
          <w:rFonts w:asciiTheme="majorBidi" w:hAnsiTheme="majorBidi" w:cstheme="majorBidi"/>
          <w:spacing w:val="-4"/>
          <w:sz w:val="30"/>
          <w:szCs w:val="30"/>
          <w:cs/>
        </w:rPr>
        <w:t>สื่อโฆษณา</w:t>
      </w:r>
      <w:r w:rsidR="00834758" w:rsidRPr="003B7C2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834758" w:rsidRPr="003B7C26">
        <w:rPr>
          <w:rFonts w:asciiTheme="majorBidi" w:hAnsiTheme="majorBidi" w:cstheme="majorBidi"/>
          <w:spacing w:val="-4"/>
          <w:sz w:val="30"/>
          <w:szCs w:val="30"/>
          <w:cs/>
        </w:rPr>
        <w:t xml:space="preserve">ผลิตรายการโทรทัศน์ ให้บริการโฆษณาและข้อมูลข่าวสารผ่านสื่อโทรทัศน์และอื่นๆ </w:t>
      </w:r>
      <w:r w:rsidR="001B4279" w:rsidRPr="003B7C26">
        <w:rPr>
          <w:rFonts w:asciiTheme="majorBidi" w:hAnsiTheme="majorBidi" w:cstheme="majorBidi"/>
          <w:spacing w:val="-6"/>
          <w:sz w:val="30"/>
          <w:szCs w:val="30"/>
          <w:cs/>
        </w:rPr>
        <w:t>รายละเอียดของ</w:t>
      </w:r>
      <w:r w:rsidR="006974D8" w:rsidRPr="000566A5">
        <w:rPr>
          <w:rFonts w:asciiTheme="majorBidi" w:hAnsiTheme="majorBidi" w:cstheme="majorBidi"/>
          <w:spacing w:val="-10"/>
          <w:sz w:val="30"/>
          <w:szCs w:val="30"/>
          <w:cs/>
        </w:rPr>
        <w:t>บริษัทร่วมและ</w:t>
      </w:r>
      <w:r w:rsidR="001B4279" w:rsidRPr="000566A5">
        <w:rPr>
          <w:rFonts w:asciiTheme="majorBidi" w:hAnsiTheme="majorBidi" w:cstheme="majorBidi"/>
          <w:spacing w:val="-10"/>
          <w:sz w:val="30"/>
          <w:szCs w:val="30"/>
          <w:cs/>
        </w:rPr>
        <w:t>บริษัทย่อย</w:t>
      </w:r>
      <w:r w:rsidR="0049566A" w:rsidRPr="000566A5">
        <w:rPr>
          <w:rFonts w:asciiTheme="majorBidi" w:hAnsiTheme="majorBidi" w:cstheme="majorBidi"/>
          <w:spacing w:val="-10"/>
          <w:sz w:val="30"/>
          <w:szCs w:val="30"/>
          <w:cs/>
        </w:rPr>
        <w:t xml:space="preserve"> ณ วันที่ </w:t>
      </w:r>
      <w:r w:rsidR="00330BF1" w:rsidRPr="000566A5">
        <w:rPr>
          <w:rFonts w:asciiTheme="majorBidi" w:hAnsiTheme="majorBidi" w:cstheme="majorBidi"/>
          <w:spacing w:val="-10"/>
          <w:sz w:val="30"/>
          <w:szCs w:val="30"/>
        </w:rPr>
        <w:t>31</w:t>
      </w:r>
      <w:r w:rsidR="00426366" w:rsidRPr="000566A5">
        <w:rPr>
          <w:rFonts w:asciiTheme="majorBidi" w:hAnsiTheme="majorBidi" w:cstheme="majorBidi"/>
          <w:spacing w:val="-10"/>
          <w:sz w:val="30"/>
          <w:szCs w:val="30"/>
          <w:cs/>
        </w:rPr>
        <w:t xml:space="preserve"> ธันวาคม</w:t>
      </w:r>
      <w:r w:rsidR="00330BF1" w:rsidRPr="000566A5">
        <w:rPr>
          <w:rFonts w:asciiTheme="majorBidi" w:hAnsiTheme="majorBidi" w:cstheme="majorBidi"/>
          <w:spacing w:val="-10"/>
          <w:sz w:val="30"/>
          <w:szCs w:val="30"/>
          <w:cs/>
        </w:rPr>
        <w:t xml:space="preserve"> </w:t>
      </w:r>
      <w:r w:rsidR="00330BF1" w:rsidRPr="000566A5">
        <w:rPr>
          <w:rFonts w:asciiTheme="majorBidi" w:hAnsiTheme="majorBidi" w:cstheme="majorBidi"/>
          <w:spacing w:val="-10"/>
          <w:sz w:val="30"/>
          <w:szCs w:val="30"/>
        </w:rPr>
        <w:t>2561</w:t>
      </w:r>
      <w:r w:rsidR="00716186" w:rsidRPr="000566A5">
        <w:rPr>
          <w:rFonts w:asciiTheme="majorBidi" w:hAnsiTheme="majorBidi" w:cstheme="majorBidi"/>
          <w:spacing w:val="-10"/>
          <w:sz w:val="30"/>
          <w:szCs w:val="30"/>
          <w:cs/>
        </w:rPr>
        <w:t xml:space="preserve"> และ</w:t>
      </w:r>
      <w:r w:rsidRPr="000566A5">
        <w:rPr>
          <w:rFonts w:asciiTheme="majorBidi" w:hAnsiTheme="majorBidi" w:cstheme="majorBidi"/>
          <w:spacing w:val="-10"/>
          <w:sz w:val="30"/>
          <w:szCs w:val="30"/>
          <w:cs/>
        </w:rPr>
        <w:t xml:space="preserve"> </w:t>
      </w:r>
      <w:r w:rsidR="00E03918" w:rsidRPr="000566A5">
        <w:rPr>
          <w:rFonts w:asciiTheme="majorBidi" w:hAnsiTheme="majorBidi" w:cstheme="majorBidi"/>
          <w:spacing w:val="-10"/>
          <w:sz w:val="30"/>
          <w:szCs w:val="30"/>
        </w:rPr>
        <w:t>25</w:t>
      </w:r>
      <w:r w:rsidR="00330BF1" w:rsidRPr="000566A5">
        <w:rPr>
          <w:rFonts w:asciiTheme="majorBidi" w:hAnsiTheme="majorBidi" w:cstheme="majorBidi"/>
          <w:spacing w:val="-10"/>
          <w:sz w:val="30"/>
          <w:szCs w:val="30"/>
        </w:rPr>
        <w:t>60</w:t>
      </w:r>
      <w:r w:rsidR="00AA417A" w:rsidRPr="000566A5">
        <w:rPr>
          <w:rFonts w:asciiTheme="majorBidi" w:hAnsiTheme="majorBidi" w:cstheme="majorBidi"/>
          <w:spacing w:val="-10"/>
          <w:sz w:val="30"/>
          <w:szCs w:val="30"/>
        </w:rPr>
        <w:t xml:space="preserve"> </w:t>
      </w:r>
      <w:r w:rsidR="00857E2B" w:rsidRPr="000566A5">
        <w:rPr>
          <w:rFonts w:asciiTheme="majorBidi" w:hAnsiTheme="majorBidi" w:cstheme="majorBidi"/>
          <w:spacing w:val="-10"/>
          <w:sz w:val="30"/>
          <w:szCs w:val="30"/>
          <w:cs/>
        </w:rPr>
        <w:t>ได้เปิดเผยไว้</w:t>
      </w:r>
      <w:r w:rsidR="005B35E9" w:rsidRPr="000566A5">
        <w:rPr>
          <w:rFonts w:asciiTheme="majorBidi" w:hAnsiTheme="majorBidi" w:cstheme="majorBidi"/>
          <w:spacing w:val="-10"/>
          <w:sz w:val="30"/>
          <w:szCs w:val="30"/>
          <w:cs/>
        </w:rPr>
        <w:t>ในหมายเหตุ</w:t>
      </w:r>
      <w:r w:rsidR="00542361" w:rsidRPr="000566A5">
        <w:rPr>
          <w:rFonts w:asciiTheme="majorBidi" w:hAnsiTheme="majorBidi" w:cstheme="majorBidi" w:hint="cs"/>
          <w:spacing w:val="-10"/>
          <w:sz w:val="30"/>
          <w:szCs w:val="30"/>
          <w:cs/>
        </w:rPr>
        <w:t>ประกอบงบการเงิน</w:t>
      </w:r>
      <w:r w:rsidR="001A3F1E" w:rsidRPr="000566A5">
        <w:rPr>
          <w:rFonts w:asciiTheme="majorBidi" w:hAnsiTheme="majorBidi" w:cstheme="majorBidi"/>
          <w:spacing w:val="-10"/>
          <w:sz w:val="30"/>
          <w:szCs w:val="30"/>
          <w:cs/>
        </w:rPr>
        <w:t>ข้อ</w:t>
      </w:r>
      <w:r w:rsidR="00546AE3" w:rsidRPr="000566A5">
        <w:rPr>
          <w:rFonts w:asciiTheme="majorBidi" w:hAnsiTheme="majorBidi" w:cstheme="majorBidi"/>
          <w:spacing w:val="-10"/>
          <w:sz w:val="30"/>
          <w:szCs w:val="30"/>
          <w:cs/>
        </w:rPr>
        <w:t xml:space="preserve"> </w:t>
      </w:r>
      <w:r w:rsidR="00330BF1" w:rsidRPr="000566A5">
        <w:rPr>
          <w:rFonts w:asciiTheme="majorBidi" w:hAnsiTheme="majorBidi" w:cstheme="majorBidi"/>
          <w:spacing w:val="-10"/>
          <w:sz w:val="30"/>
          <w:szCs w:val="30"/>
        </w:rPr>
        <w:t>1</w:t>
      </w:r>
      <w:r w:rsidR="00C273E5" w:rsidRPr="000566A5">
        <w:rPr>
          <w:rFonts w:asciiTheme="majorBidi" w:hAnsiTheme="majorBidi" w:cstheme="majorBidi"/>
          <w:spacing w:val="-10"/>
          <w:sz w:val="30"/>
          <w:szCs w:val="30"/>
        </w:rPr>
        <w:t>1</w:t>
      </w:r>
      <w:r w:rsidR="006974D8" w:rsidRPr="000566A5">
        <w:rPr>
          <w:rFonts w:asciiTheme="majorBidi" w:hAnsiTheme="majorBidi" w:cstheme="majorBidi"/>
          <w:spacing w:val="-10"/>
          <w:sz w:val="30"/>
          <w:szCs w:val="30"/>
          <w:cs/>
        </w:rPr>
        <w:t xml:space="preserve"> และ </w:t>
      </w:r>
      <w:r w:rsidR="00330BF1" w:rsidRPr="000566A5">
        <w:rPr>
          <w:rFonts w:asciiTheme="majorBidi" w:hAnsiTheme="majorBidi" w:cstheme="majorBidi"/>
          <w:spacing w:val="-10"/>
          <w:sz w:val="30"/>
          <w:szCs w:val="30"/>
        </w:rPr>
        <w:t>1</w:t>
      </w:r>
      <w:r w:rsidR="00C273E5" w:rsidRPr="000566A5">
        <w:rPr>
          <w:rFonts w:asciiTheme="majorBidi" w:hAnsiTheme="majorBidi" w:cstheme="majorBidi"/>
          <w:spacing w:val="-10"/>
          <w:sz w:val="30"/>
          <w:szCs w:val="30"/>
        </w:rPr>
        <w:t>2</w:t>
      </w:r>
    </w:p>
    <w:p w14:paraId="2483ACC1" w14:textId="77777777" w:rsidR="00B57A6F" w:rsidRPr="006634BD" w:rsidRDefault="00B57A6F" w:rsidP="00B57A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20"/>
          <w:szCs w:val="20"/>
        </w:rPr>
      </w:pPr>
    </w:p>
    <w:p w14:paraId="5BE8ABE4" w14:textId="0D7A3659" w:rsidR="00B57A6F" w:rsidRPr="00AA0720" w:rsidRDefault="00B57A6F" w:rsidP="00B57A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pacing w:val="-4"/>
          <w:sz w:val="30"/>
          <w:szCs w:val="30"/>
        </w:rPr>
      </w:pPr>
      <w:r w:rsidRPr="00B00963">
        <w:rPr>
          <w:rFonts w:ascii="Angsana New" w:hAnsi="Angsana New"/>
          <w:sz w:val="30"/>
          <w:szCs w:val="30"/>
          <w:cs/>
        </w:rPr>
        <w:t>บริษัท แบงคอก บิสสิเนส บรอดแคสติ้ง จำกัด</w:t>
      </w:r>
      <w:r>
        <w:rPr>
          <w:rFonts w:ascii="Angsana New" w:hAnsi="Angsana New" w:hint="cs"/>
          <w:sz w:val="30"/>
          <w:szCs w:val="30"/>
          <w:cs/>
        </w:rPr>
        <w:t xml:space="preserve"> ซึ่งเป็นบริษัทย่อย</w:t>
      </w:r>
      <w:r w:rsidRPr="00316B46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ได้รับใบอนุญาตให้ใช้</w:t>
      </w:r>
      <w:r w:rsidRPr="00316B46">
        <w:rPr>
          <w:rFonts w:ascii="Angsana New" w:hAnsi="Angsana New"/>
          <w:sz w:val="30"/>
          <w:szCs w:val="30"/>
          <w:cs/>
        </w:rPr>
        <w:t>คลื่นความถี่</w:t>
      </w:r>
      <w:r>
        <w:rPr>
          <w:rFonts w:ascii="Angsana New" w:hAnsi="Angsana New" w:hint="cs"/>
          <w:sz w:val="30"/>
          <w:szCs w:val="30"/>
          <w:cs/>
        </w:rPr>
        <w:t xml:space="preserve">และประกอบกิจการโทรทัศน์ </w:t>
      </w:r>
      <w:r w:rsidRPr="00316B46">
        <w:rPr>
          <w:rFonts w:ascii="Angsana New" w:hAnsi="Angsana New"/>
          <w:sz w:val="30"/>
          <w:szCs w:val="30"/>
          <w:cs/>
        </w:rPr>
        <w:t>เพื่อให้บริกา</w:t>
      </w:r>
      <w:r>
        <w:rPr>
          <w:rFonts w:ascii="Angsana New" w:hAnsi="Angsana New"/>
          <w:sz w:val="30"/>
          <w:szCs w:val="30"/>
          <w:cs/>
        </w:rPr>
        <w:t>รโทรทัศน์ภาคพื้นดินในระบบดิจิ</w:t>
      </w:r>
      <w:r>
        <w:rPr>
          <w:rFonts w:ascii="Angsana New" w:hAnsi="Angsana New" w:hint="cs"/>
          <w:sz w:val="30"/>
          <w:szCs w:val="30"/>
          <w:cs/>
        </w:rPr>
        <w:t>ทัล</w:t>
      </w:r>
      <w:r w:rsidRPr="00316B46">
        <w:rPr>
          <w:rFonts w:ascii="Angsana New" w:hAnsi="Angsana New"/>
          <w:sz w:val="30"/>
          <w:szCs w:val="30"/>
          <w:cs/>
        </w:rPr>
        <w:t xml:space="preserve"> ประเภทบริการทางธุรกิจระดับชาติ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316B46">
        <w:rPr>
          <w:rFonts w:ascii="Angsana New" w:hAnsi="Angsana New"/>
          <w:sz w:val="30"/>
          <w:szCs w:val="30"/>
          <w:cs/>
        </w:rPr>
        <w:t>ในหมวดหมู่</w:t>
      </w:r>
      <w:r w:rsidRPr="00316B46">
        <w:rPr>
          <w:rFonts w:ascii="Angsana New" w:hAnsi="Angsana New" w:hint="cs"/>
          <w:sz w:val="30"/>
          <w:szCs w:val="30"/>
          <w:cs/>
        </w:rPr>
        <w:t>ทั่วไป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316B46">
        <w:rPr>
          <w:rFonts w:ascii="Angsana New" w:hAnsi="Angsana New" w:hint="cs"/>
          <w:sz w:val="30"/>
          <w:szCs w:val="30"/>
          <w:cs/>
        </w:rPr>
        <w:t>แบบความคมชัดปกติ</w:t>
      </w:r>
      <w:r>
        <w:rPr>
          <w:rFonts w:ascii="Angsana New" w:hAnsi="Angsana New" w:hint="cs"/>
          <w:sz w:val="30"/>
          <w:szCs w:val="30"/>
          <w:cs/>
        </w:rPr>
        <w:t xml:space="preserve"> โดยมีระยะเวลา 15 ปี เริ่มตั้งแต่วันที่ 25 เมษายน 2557 ถึงวันที่ 24 เมษายน 2572</w:t>
      </w:r>
    </w:p>
    <w:p w14:paraId="08171E6D" w14:textId="77777777" w:rsidR="00B57A6F" w:rsidRPr="006634BD" w:rsidRDefault="00B57A6F" w:rsidP="00B57A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79F6F1D8" w14:textId="313A2349" w:rsidR="00B57A6F" w:rsidRDefault="00B57A6F" w:rsidP="00B57A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316B46">
        <w:rPr>
          <w:rFonts w:ascii="Angsana New" w:hAnsi="Angsana New"/>
          <w:sz w:val="30"/>
          <w:szCs w:val="30"/>
          <w:cs/>
        </w:rPr>
        <w:t>บริษัท เอ็นบีซี เน็กซ์ วิชั่น จำกัด</w:t>
      </w:r>
      <w:r>
        <w:rPr>
          <w:rFonts w:ascii="Angsana New" w:hAnsi="Angsana New" w:hint="cs"/>
          <w:sz w:val="30"/>
          <w:szCs w:val="30"/>
          <w:cs/>
        </w:rPr>
        <w:t xml:space="preserve"> ซึ่งเป็น</w:t>
      </w:r>
      <w:r w:rsidRPr="00316B46">
        <w:rPr>
          <w:rFonts w:ascii="Angsana New" w:hAnsi="Angsana New"/>
          <w:sz w:val="30"/>
          <w:szCs w:val="30"/>
          <w:cs/>
        </w:rPr>
        <w:t>บริษัทย่อย</w:t>
      </w:r>
      <w:r w:rsidRPr="00316B46">
        <w:rPr>
          <w:rFonts w:ascii="Angsana New" w:hAnsi="Angsana New" w:hint="cs"/>
          <w:sz w:val="30"/>
          <w:szCs w:val="30"/>
          <w:cs/>
        </w:rPr>
        <w:t>ทางอ้อม</w:t>
      </w:r>
      <w:r w:rsidRPr="00316B46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ได้รับใบอนุญาตให้ใช้</w:t>
      </w:r>
      <w:r w:rsidRPr="00316B46">
        <w:rPr>
          <w:rFonts w:ascii="Angsana New" w:hAnsi="Angsana New"/>
          <w:sz w:val="30"/>
          <w:szCs w:val="30"/>
          <w:cs/>
        </w:rPr>
        <w:t>คลื่นความถี่</w:t>
      </w:r>
      <w:r>
        <w:rPr>
          <w:rFonts w:ascii="Angsana New" w:hAnsi="Angsana New" w:hint="cs"/>
          <w:sz w:val="30"/>
          <w:szCs w:val="30"/>
          <w:cs/>
        </w:rPr>
        <w:t xml:space="preserve">และประกอบกิจการโทรทัศน์ </w:t>
      </w:r>
      <w:r>
        <w:rPr>
          <w:rFonts w:ascii="Angsana New" w:hAnsi="Angsana New"/>
          <w:sz w:val="30"/>
          <w:szCs w:val="30"/>
        </w:rPr>
        <w:t xml:space="preserve"> </w:t>
      </w:r>
      <w:r w:rsidRPr="00316B46">
        <w:rPr>
          <w:rFonts w:ascii="Angsana New" w:hAnsi="Angsana New"/>
          <w:sz w:val="30"/>
          <w:szCs w:val="30"/>
          <w:cs/>
        </w:rPr>
        <w:t>เพื่อให้บริกา</w:t>
      </w:r>
      <w:r>
        <w:rPr>
          <w:rFonts w:ascii="Angsana New" w:hAnsi="Angsana New"/>
          <w:sz w:val="30"/>
          <w:szCs w:val="30"/>
          <w:cs/>
        </w:rPr>
        <w:t>รโทรทัศน์ภาคพื้นดินในระบบดิจิ</w:t>
      </w:r>
      <w:r>
        <w:rPr>
          <w:rFonts w:ascii="Angsana New" w:hAnsi="Angsana New" w:hint="cs"/>
          <w:sz w:val="30"/>
          <w:szCs w:val="30"/>
          <w:cs/>
        </w:rPr>
        <w:t>ทัล</w:t>
      </w:r>
      <w:r w:rsidRPr="00316B46">
        <w:rPr>
          <w:rFonts w:ascii="Angsana New" w:hAnsi="Angsana New"/>
          <w:sz w:val="30"/>
          <w:szCs w:val="30"/>
          <w:cs/>
        </w:rPr>
        <w:t xml:space="preserve"> ประเภทบริการทางธุรกิจระดับชาติ ในหมวดหมู่</w:t>
      </w:r>
      <w:r w:rsidRPr="000566A5">
        <w:rPr>
          <w:rFonts w:ascii="Angsana New" w:hAnsi="Angsana New"/>
          <w:spacing w:val="-4"/>
          <w:sz w:val="30"/>
          <w:szCs w:val="30"/>
          <w:cs/>
        </w:rPr>
        <w:t xml:space="preserve">ข่าวสารและสาระ </w:t>
      </w:r>
      <w:r w:rsidRPr="000566A5">
        <w:rPr>
          <w:rFonts w:ascii="Angsana New" w:hAnsi="Angsana New" w:hint="cs"/>
          <w:spacing w:val="-4"/>
          <w:sz w:val="30"/>
          <w:szCs w:val="30"/>
          <w:cs/>
        </w:rPr>
        <w:t>แบบความคมชัดปกติ โดยมีระยะเวลา 15 ปี เริ่มตั้งแต่วันที่ 25 เมษายน 2557 ถึงวันที่ 24 เมษายน 2572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14:paraId="1E687B97" w14:textId="77777777" w:rsidR="00C273E5" w:rsidRPr="006634BD" w:rsidRDefault="00C273E5" w:rsidP="00B57A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14:paraId="7EDA6BDD" w14:textId="10F0B361" w:rsidR="00700F08" w:rsidRPr="00C273E5" w:rsidRDefault="00700F08" w:rsidP="001800B2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hanging="540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700F08">
        <w:rPr>
          <w:rFonts w:asciiTheme="majorBidi" w:hAnsiTheme="majorBidi"/>
          <w:b/>
          <w:bCs/>
          <w:sz w:val="30"/>
          <w:szCs w:val="30"/>
          <w:cs/>
        </w:rPr>
        <w:t>การใช้เกณฑ์ในการดำเนินงานต่อเนื่อง</w:t>
      </w:r>
    </w:p>
    <w:p w14:paraId="7D1E5578" w14:textId="77777777" w:rsidR="00C273E5" w:rsidRPr="006634BD" w:rsidRDefault="00C273E5" w:rsidP="00C273E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b/>
          <w:bCs/>
          <w:sz w:val="20"/>
          <w:szCs w:val="20"/>
        </w:rPr>
      </w:pPr>
    </w:p>
    <w:p w14:paraId="44E55846" w14:textId="2E21BF17" w:rsidR="00E64878" w:rsidRPr="004351BB" w:rsidRDefault="00E64878" w:rsidP="00E648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สำหรับปีสิ้นสุดวันที่</w:t>
      </w:r>
      <w:r w:rsidRPr="00866987">
        <w:rPr>
          <w:rFonts w:asciiTheme="majorBidi" w:hAnsiTheme="majorBidi" w:cstheme="majorBidi"/>
          <w:sz w:val="30"/>
          <w:szCs w:val="30"/>
        </w:rPr>
        <w:t xml:space="preserve"> 31 </w:t>
      </w:r>
      <w:r w:rsidRPr="00866987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866987">
        <w:rPr>
          <w:rFonts w:asciiTheme="majorBidi" w:hAnsiTheme="majorBidi" w:cstheme="majorBidi"/>
          <w:sz w:val="30"/>
          <w:szCs w:val="30"/>
        </w:rPr>
        <w:t xml:space="preserve"> </w:t>
      </w:r>
      <w:r w:rsidRPr="00951BFB">
        <w:rPr>
          <w:rFonts w:asciiTheme="majorBidi" w:hAnsiTheme="majorBidi" w:cstheme="majorBidi"/>
          <w:sz w:val="30"/>
          <w:szCs w:val="30"/>
        </w:rPr>
        <w:t>2561</w:t>
      </w:r>
      <w:r w:rsidRPr="00951BF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046C5">
        <w:rPr>
          <w:rFonts w:ascii="Angsana New" w:hAnsi="Angsana New" w:hint="cs"/>
          <w:spacing w:val="-2"/>
          <w:sz w:val="30"/>
          <w:szCs w:val="30"/>
          <w:cs/>
        </w:rPr>
        <w:t xml:space="preserve">กลุ่มบริษัทมีกำไรสุทธิจำนวน </w:t>
      </w:r>
      <w:r w:rsidR="00D06244">
        <w:rPr>
          <w:rFonts w:ascii="Angsana New" w:hAnsi="Angsana New"/>
          <w:spacing w:val="-2"/>
          <w:sz w:val="30"/>
          <w:szCs w:val="30"/>
        </w:rPr>
        <w:t>290.50</w:t>
      </w:r>
      <w:r w:rsidRPr="007046C5">
        <w:rPr>
          <w:rFonts w:ascii="Angsana New" w:hAnsi="Angsana New" w:hint="cs"/>
          <w:spacing w:val="-2"/>
          <w:sz w:val="30"/>
          <w:szCs w:val="30"/>
          <w:cs/>
        </w:rPr>
        <w:t xml:space="preserve"> ล้านบาท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ซึ่งเกิดจากการ</w:t>
      </w:r>
      <w:r w:rsidRPr="007046C5">
        <w:rPr>
          <w:rFonts w:ascii="Angsana New" w:hAnsi="Angsana New" w:hint="cs"/>
          <w:spacing w:val="-2"/>
          <w:sz w:val="30"/>
          <w:szCs w:val="30"/>
          <w:cs/>
        </w:rPr>
        <w:t>กลับรายการผลขาดทุนจากการด้อยค่าของสินทรัพย์และ</w:t>
      </w:r>
      <w:r w:rsidRPr="007046C5">
        <w:rPr>
          <w:rFonts w:ascii="Angsana New" w:eastAsia="Calibri" w:hAnsi="Angsana New" w:hint="cs"/>
          <w:color w:val="000000"/>
          <w:spacing w:val="-2"/>
          <w:sz w:val="30"/>
          <w:szCs w:val="30"/>
          <w:cs/>
        </w:rPr>
        <w:t>ค่าเผื่อหนี้สงสัยจะสูญ</w:t>
      </w:r>
      <w:r w:rsidRPr="007046C5">
        <w:rPr>
          <w:rFonts w:ascii="Angsana New" w:hAnsi="Angsana New" w:hint="cs"/>
          <w:spacing w:val="-2"/>
          <w:sz w:val="30"/>
          <w:szCs w:val="30"/>
          <w:cs/>
        </w:rPr>
        <w:t xml:space="preserve">จำนวน </w:t>
      </w:r>
      <w:r w:rsidRPr="007046C5">
        <w:rPr>
          <w:rFonts w:ascii="Angsana New" w:hAnsi="Angsana New"/>
          <w:spacing w:val="-2"/>
          <w:sz w:val="30"/>
          <w:szCs w:val="30"/>
        </w:rPr>
        <w:t xml:space="preserve">1,184.53 </w:t>
      </w:r>
      <w:r w:rsidRPr="007046C5">
        <w:rPr>
          <w:rFonts w:ascii="Angsana New" w:hAnsi="Angsana New" w:hint="cs"/>
          <w:spacing w:val="-2"/>
          <w:sz w:val="30"/>
          <w:szCs w:val="30"/>
          <w:cs/>
        </w:rPr>
        <w:t>ล้านบาท และ</w:t>
      </w:r>
      <w:r w:rsidRPr="007046C5">
        <w:rPr>
          <w:rFonts w:ascii="Angsana New" w:hAnsi="Angsana New"/>
          <w:spacing w:val="-2"/>
          <w:sz w:val="30"/>
          <w:szCs w:val="30"/>
          <w:cs/>
        </w:rPr>
        <w:t>บริษัทมีขาดทุนสุทธิ</w:t>
      </w:r>
      <w:r w:rsidRPr="007046C5">
        <w:rPr>
          <w:rFonts w:ascii="Angsana New" w:hAnsi="Angsana New" w:hint="cs"/>
          <w:spacing w:val="-2"/>
          <w:sz w:val="30"/>
          <w:szCs w:val="30"/>
          <w:cs/>
        </w:rPr>
        <w:t xml:space="preserve">จำนวน </w:t>
      </w:r>
      <w:r w:rsidR="00851CAD">
        <w:rPr>
          <w:rFonts w:ascii="Angsana New" w:hAnsi="Angsana New"/>
          <w:spacing w:val="-2"/>
          <w:sz w:val="30"/>
          <w:szCs w:val="30"/>
        </w:rPr>
        <w:t>73</w:t>
      </w:r>
      <w:r w:rsidRPr="007046C5">
        <w:rPr>
          <w:rFonts w:ascii="Angsana New" w:hAnsi="Angsana New"/>
          <w:spacing w:val="-2"/>
          <w:sz w:val="30"/>
          <w:szCs w:val="30"/>
        </w:rPr>
        <w:t>.</w:t>
      </w:r>
      <w:r w:rsidR="00851CAD">
        <w:rPr>
          <w:rFonts w:ascii="Angsana New" w:hAnsi="Angsana New"/>
          <w:spacing w:val="-2"/>
          <w:sz w:val="30"/>
          <w:szCs w:val="30"/>
        </w:rPr>
        <w:t>3</w:t>
      </w:r>
      <w:r w:rsidRPr="007046C5">
        <w:rPr>
          <w:rFonts w:ascii="Angsana New" w:hAnsi="Angsana New"/>
          <w:spacing w:val="-2"/>
          <w:sz w:val="30"/>
          <w:szCs w:val="30"/>
        </w:rPr>
        <w:t>3</w:t>
      </w:r>
      <w:r w:rsidRPr="007046C5">
        <w:rPr>
          <w:rFonts w:ascii="Angsana New" w:hAnsi="Angsana New"/>
          <w:spacing w:val="-2"/>
          <w:sz w:val="30"/>
          <w:szCs w:val="30"/>
          <w:cs/>
        </w:rPr>
        <w:t xml:space="preserve"> ล้านบาท</w:t>
      </w:r>
      <w:r w:rsidRPr="007046C5">
        <w:rPr>
          <w:rFonts w:ascii="Angsana New" w:hAnsi="Angsana New"/>
          <w:spacing w:val="-2"/>
          <w:sz w:val="30"/>
          <w:szCs w:val="30"/>
        </w:rPr>
        <w:t xml:space="preserve"> (</w:t>
      </w:r>
      <w:r w:rsidRPr="007046C5">
        <w:rPr>
          <w:rFonts w:ascii="Angsana New" w:hAnsi="Angsana New" w:hint="cs"/>
          <w:spacing w:val="-2"/>
          <w:sz w:val="30"/>
          <w:szCs w:val="30"/>
          <w:cs/>
        </w:rPr>
        <w:t>รวมกลับรายการผลขาดทุนจาก</w:t>
      </w:r>
      <w:r w:rsidR="002176D7" w:rsidRPr="007046C5">
        <w:rPr>
          <w:rFonts w:ascii="Angsana New" w:eastAsia="Calibri" w:hAnsi="Angsana New" w:hint="cs"/>
          <w:color w:val="000000"/>
          <w:spacing w:val="-2"/>
          <w:sz w:val="30"/>
          <w:szCs w:val="30"/>
          <w:cs/>
        </w:rPr>
        <w:t>ค่าเผื่อหนี้สงสัยจะสูญ</w:t>
      </w:r>
      <w:r w:rsidRPr="007046C5">
        <w:rPr>
          <w:rFonts w:ascii="Angsana New" w:hAnsi="Angsana New" w:hint="cs"/>
          <w:spacing w:val="-2"/>
          <w:sz w:val="30"/>
          <w:szCs w:val="30"/>
          <w:cs/>
        </w:rPr>
        <w:t xml:space="preserve">จำนวน </w:t>
      </w:r>
      <w:r w:rsidRPr="007046C5">
        <w:rPr>
          <w:rFonts w:ascii="Angsana New" w:hAnsi="Angsana New"/>
          <w:spacing w:val="-2"/>
          <w:sz w:val="30"/>
          <w:szCs w:val="30"/>
        </w:rPr>
        <w:t xml:space="preserve">457.89 </w:t>
      </w:r>
      <w:r w:rsidRPr="007046C5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>
        <w:rPr>
          <w:rFonts w:ascii="Angsana New" w:hAnsi="Angsana New"/>
          <w:spacing w:val="-2"/>
          <w:sz w:val="30"/>
          <w:szCs w:val="30"/>
        </w:rPr>
        <w:t>)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4351BB">
        <w:rPr>
          <w:rFonts w:asciiTheme="majorBidi" w:hAnsiTheme="majorBidi"/>
          <w:i/>
          <w:iCs/>
          <w:sz w:val="30"/>
          <w:szCs w:val="30"/>
        </w:rPr>
        <w:t xml:space="preserve">(2560: 3,229.50 </w:t>
      </w:r>
      <w:r w:rsidRPr="004351BB">
        <w:rPr>
          <w:rFonts w:asciiTheme="majorBidi" w:hAnsiTheme="majorBidi" w:hint="cs"/>
          <w:i/>
          <w:iCs/>
          <w:sz w:val="30"/>
          <w:szCs w:val="30"/>
          <w:cs/>
        </w:rPr>
        <w:t>ล้านบาท</w:t>
      </w:r>
      <w:r w:rsidRPr="004351BB">
        <w:rPr>
          <w:rFonts w:asciiTheme="majorBidi" w:hAnsiTheme="majorBidi"/>
          <w:i/>
          <w:iCs/>
          <w:sz w:val="30"/>
          <w:szCs w:val="30"/>
        </w:rPr>
        <w:t>)</w:t>
      </w:r>
      <w:r w:rsidRPr="004351BB">
        <w:rPr>
          <w:rFonts w:asciiTheme="majorBidi" w:hAnsiTheme="majorBidi"/>
          <w:sz w:val="30"/>
          <w:szCs w:val="30"/>
        </w:rPr>
        <w:t xml:space="preserve"> </w:t>
      </w:r>
      <w:r w:rsidRPr="004351BB">
        <w:rPr>
          <w:rFonts w:asciiTheme="majorBidi" w:hAnsiTheme="majorBidi" w:hint="cs"/>
          <w:sz w:val="30"/>
          <w:szCs w:val="30"/>
          <w:cs/>
        </w:rPr>
        <w:t>และ ณ วันเดียวกัน</w:t>
      </w:r>
      <w:r w:rsidRPr="004351BB">
        <w:rPr>
          <w:rFonts w:asciiTheme="majorBidi" w:hAnsiTheme="majorBidi" w:hint="cs"/>
          <w:i/>
          <w:iCs/>
          <w:sz w:val="30"/>
          <w:szCs w:val="30"/>
          <w:cs/>
        </w:rPr>
        <w:t xml:space="preserve"> </w:t>
      </w:r>
      <w:r w:rsidRPr="004351BB">
        <w:rPr>
          <w:rFonts w:ascii="Angsana New" w:hAnsi="Angsana New" w:hint="cs"/>
          <w:sz w:val="30"/>
          <w:szCs w:val="30"/>
          <w:cs/>
        </w:rPr>
        <w:t>กลุ่มบริษัทและบริษัท</w:t>
      </w:r>
      <w:r w:rsidRPr="004351BB">
        <w:rPr>
          <w:rFonts w:asciiTheme="majorBidi" w:hAnsiTheme="majorBidi" w:cstheme="majorBidi"/>
          <w:sz w:val="30"/>
          <w:szCs w:val="30"/>
          <w:cs/>
        </w:rPr>
        <w:t>มีหนี้สินหมุนเวียน</w:t>
      </w:r>
      <w:r w:rsidRPr="004351BB">
        <w:rPr>
          <w:rFonts w:asciiTheme="majorBidi" w:hAnsiTheme="majorBidi" w:cstheme="majorBidi" w:hint="cs"/>
          <w:sz w:val="30"/>
          <w:szCs w:val="30"/>
          <w:cs/>
        </w:rPr>
        <w:t>รวม</w:t>
      </w:r>
      <w:r w:rsidRPr="004351BB">
        <w:rPr>
          <w:rFonts w:asciiTheme="majorBidi" w:hAnsiTheme="majorBidi" w:cstheme="majorBidi"/>
          <w:sz w:val="30"/>
          <w:szCs w:val="30"/>
          <w:cs/>
        </w:rPr>
        <w:t>สูงกว่าสินทรัพย์</w:t>
      </w:r>
      <w:r w:rsidRPr="004351BB">
        <w:rPr>
          <w:rFonts w:asciiTheme="majorBidi" w:hAnsiTheme="majorBidi" w:cstheme="majorBidi" w:hint="cs"/>
          <w:sz w:val="30"/>
          <w:szCs w:val="30"/>
          <w:cs/>
        </w:rPr>
        <w:t>หมุนเวียนรวม</w:t>
      </w:r>
      <w:r w:rsidRPr="004351BB">
        <w:rPr>
          <w:rFonts w:asciiTheme="majorBidi" w:hAnsiTheme="majorBidi" w:cstheme="majorBidi"/>
          <w:sz w:val="30"/>
          <w:szCs w:val="30"/>
          <w:cs/>
        </w:rPr>
        <w:t>จำนวน</w:t>
      </w:r>
      <w:r w:rsidRPr="004351BB">
        <w:rPr>
          <w:rFonts w:asciiTheme="majorBidi" w:hAnsiTheme="majorBidi" w:cstheme="majorBidi"/>
          <w:sz w:val="30"/>
          <w:szCs w:val="30"/>
          <w:rtl/>
        </w:rPr>
        <w:t xml:space="preserve"> </w:t>
      </w:r>
      <w:r w:rsidRPr="004351BB">
        <w:rPr>
          <w:rFonts w:ascii="Angsana New" w:hAnsi="Angsana New"/>
          <w:sz w:val="30"/>
          <w:szCs w:val="30"/>
        </w:rPr>
        <w:t xml:space="preserve">1,026.60 </w:t>
      </w:r>
      <w:r w:rsidRPr="004351BB">
        <w:rPr>
          <w:rFonts w:ascii="Angsana New" w:hAnsi="Angsana New"/>
          <w:sz w:val="30"/>
          <w:szCs w:val="30"/>
          <w:cs/>
        </w:rPr>
        <w:t>ล้านบาท</w:t>
      </w:r>
      <w:r w:rsidRPr="004351BB">
        <w:rPr>
          <w:rFonts w:ascii="Angsana New" w:hAnsi="Angsana New"/>
          <w:sz w:val="30"/>
          <w:szCs w:val="30"/>
        </w:rPr>
        <w:t xml:space="preserve"> </w:t>
      </w:r>
      <w:r w:rsidRPr="004351BB">
        <w:rPr>
          <w:rFonts w:ascii="Angsana New" w:hAnsi="Angsana New" w:hint="cs"/>
          <w:sz w:val="30"/>
          <w:szCs w:val="30"/>
          <w:cs/>
        </w:rPr>
        <w:t>และ</w:t>
      </w:r>
      <w:r w:rsidRPr="004351BB">
        <w:rPr>
          <w:rFonts w:ascii="Angsana New" w:hAnsi="Angsana New"/>
          <w:sz w:val="30"/>
          <w:szCs w:val="30"/>
        </w:rPr>
        <w:t xml:space="preserve"> 825.96 </w:t>
      </w:r>
      <w:r w:rsidRPr="004351BB">
        <w:rPr>
          <w:rFonts w:ascii="Angsana New" w:hAnsi="Angsana New"/>
          <w:sz w:val="30"/>
          <w:szCs w:val="30"/>
          <w:cs/>
        </w:rPr>
        <w:t>ล้านบาท</w:t>
      </w:r>
      <w:r w:rsidRPr="004351B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4351BB">
        <w:rPr>
          <w:rFonts w:asciiTheme="majorBidi" w:hAnsiTheme="majorBidi" w:cstheme="majorBidi" w:hint="cs"/>
          <w:sz w:val="30"/>
          <w:szCs w:val="30"/>
          <w:cs/>
        </w:rPr>
        <w:t>ตามลำดับ</w:t>
      </w:r>
      <w:r w:rsidRPr="004351BB">
        <w:rPr>
          <w:rFonts w:asciiTheme="majorBidi" w:hAnsiTheme="majorBidi" w:cstheme="majorBidi"/>
          <w:sz w:val="30"/>
          <w:szCs w:val="30"/>
        </w:rPr>
        <w:t xml:space="preserve"> </w:t>
      </w:r>
      <w:r w:rsidRPr="004351BB">
        <w:rPr>
          <w:rFonts w:asciiTheme="majorBidi" w:hAnsiTheme="majorBidi" w:cstheme="majorBidi"/>
          <w:i/>
          <w:iCs/>
          <w:sz w:val="30"/>
          <w:szCs w:val="30"/>
        </w:rPr>
        <w:t xml:space="preserve">(2560: 1,423.49 </w:t>
      </w:r>
      <w:r w:rsidRPr="004351BB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4351BB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และ </w:t>
      </w:r>
      <w:r w:rsidRPr="004351BB">
        <w:rPr>
          <w:rFonts w:asciiTheme="majorBidi" w:hAnsiTheme="majorBidi" w:cstheme="majorBidi"/>
          <w:i/>
          <w:iCs/>
          <w:sz w:val="30"/>
          <w:szCs w:val="30"/>
        </w:rPr>
        <w:t xml:space="preserve">1,668.01 </w:t>
      </w:r>
      <w:r w:rsidRPr="004351BB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4351BB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ตามลำดับ</w:t>
      </w:r>
      <w:r w:rsidRPr="004351BB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4351BB">
        <w:rPr>
          <w:rFonts w:ascii="Angsana New" w:hAnsi="Angsana New" w:hint="cs"/>
          <w:sz w:val="30"/>
          <w:szCs w:val="30"/>
          <w:cs/>
        </w:rPr>
        <w:t>มีขาดทุนสะสมจำนวน</w:t>
      </w:r>
      <w:r w:rsidRPr="004351BB">
        <w:rPr>
          <w:rFonts w:ascii="Angsana New" w:hAnsi="Angsana New"/>
          <w:sz w:val="30"/>
          <w:szCs w:val="30"/>
        </w:rPr>
        <w:t xml:space="preserve"> </w:t>
      </w:r>
      <w:r w:rsidRPr="004351BB">
        <w:rPr>
          <w:rFonts w:ascii="Angsana New" w:hAnsi="Angsana New"/>
          <w:spacing w:val="-2"/>
          <w:sz w:val="30"/>
          <w:szCs w:val="30"/>
        </w:rPr>
        <w:t>3,235.33</w:t>
      </w:r>
      <w:r w:rsidRPr="004351BB">
        <w:rPr>
          <w:rFonts w:ascii="Angsana New" w:hAnsi="Angsana New"/>
          <w:spacing w:val="-2"/>
          <w:sz w:val="30"/>
          <w:szCs w:val="30"/>
          <w:cs/>
        </w:rPr>
        <w:t xml:space="preserve"> ล้านบาท</w:t>
      </w:r>
      <w:r w:rsidRPr="004351BB">
        <w:rPr>
          <w:rFonts w:ascii="Angsana New" w:hAnsi="Angsana New"/>
          <w:spacing w:val="-2"/>
          <w:sz w:val="30"/>
          <w:szCs w:val="30"/>
        </w:rPr>
        <w:t xml:space="preserve"> </w:t>
      </w:r>
      <w:r w:rsidRPr="004351BB">
        <w:rPr>
          <w:rFonts w:ascii="Angsana New" w:hAnsi="Angsana New"/>
          <w:spacing w:val="-2"/>
          <w:sz w:val="30"/>
          <w:szCs w:val="30"/>
          <w:cs/>
        </w:rPr>
        <w:t>และ</w:t>
      </w:r>
      <w:r w:rsidRPr="004351BB">
        <w:rPr>
          <w:rFonts w:ascii="Angsana New" w:hAnsi="Angsana New"/>
          <w:spacing w:val="-2"/>
          <w:sz w:val="30"/>
          <w:szCs w:val="30"/>
        </w:rPr>
        <w:t xml:space="preserve"> 3,</w:t>
      </w:r>
      <w:r w:rsidR="00851CAD">
        <w:rPr>
          <w:rFonts w:ascii="Angsana New" w:hAnsi="Angsana New"/>
          <w:spacing w:val="-2"/>
          <w:sz w:val="30"/>
          <w:szCs w:val="30"/>
        </w:rPr>
        <w:t xml:space="preserve">138.80 </w:t>
      </w:r>
      <w:r w:rsidRPr="004351BB">
        <w:rPr>
          <w:rFonts w:ascii="Angsana New" w:hAnsi="Angsana New" w:hint="cs"/>
          <w:sz w:val="30"/>
          <w:szCs w:val="30"/>
          <w:cs/>
        </w:rPr>
        <w:t xml:space="preserve">ล้านบาท ตามลำดับ </w:t>
      </w:r>
      <w:r w:rsidRPr="004351BB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4351BB">
        <w:rPr>
          <w:rFonts w:ascii="Angsana New" w:hAnsi="Angsana New"/>
          <w:i/>
          <w:iCs/>
          <w:sz w:val="30"/>
          <w:szCs w:val="30"/>
        </w:rPr>
        <w:t>2560:</w:t>
      </w:r>
      <w:r w:rsidRPr="004351BB">
        <w:rPr>
          <w:rFonts w:ascii="Angsana New" w:hAnsi="Angsana New"/>
          <w:i/>
          <w:iCs/>
          <w:sz w:val="30"/>
          <w:szCs w:val="30"/>
          <w:rtl/>
          <w:cs/>
        </w:rPr>
        <w:t xml:space="preserve"> </w:t>
      </w:r>
      <w:r w:rsidRPr="004351BB">
        <w:rPr>
          <w:rFonts w:ascii="Angsana New" w:hAnsi="Angsana New"/>
          <w:i/>
          <w:iCs/>
          <w:sz w:val="30"/>
          <w:szCs w:val="30"/>
        </w:rPr>
        <w:t>3,556.</w:t>
      </w:r>
      <w:r w:rsidRPr="004351BB">
        <w:rPr>
          <w:rFonts w:ascii="Angsana New" w:hAnsi="Angsana New" w:hint="cs"/>
          <w:i/>
          <w:iCs/>
          <w:sz w:val="30"/>
          <w:szCs w:val="30"/>
          <w:rtl/>
          <w:cs/>
        </w:rPr>
        <w:t>27</w:t>
      </w:r>
      <w:r w:rsidRPr="004351BB">
        <w:rPr>
          <w:rFonts w:ascii="Angsana New" w:hAnsi="Angsana New"/>
          <w:i/>
          <w:iCs/>
          <w:sz w:val="30"/>
          <w:szCs w:val="30"/>
        </w:rPr>
        <w:t xml:space="preserve"> </w:t>
      </w:r>
      <w:r w:rsidRPr="004351BB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4351BB">
        <w:rPr>
          <w:rFonts w:ascii="Angsana New" w:hAnsi="Angsana New"/>
          <w:i/>
          <w:iCs/>
          <w:sz w:val="30"/>
          <w:szCs w:val="30"/>
        </w:rPr>
        <w:t xml:space="preserve"> </w:t>
      </w:r>
      <w:r w:rsidRPr="004351BB">
        <w:rPr>
          <w:rFonts w:ascii="Angsana New" w:hAnsi="Angsana New"/>
          <w:i/>
          <w:iCs/>
          <w:sz w:val="30"/>
          <w:szCs w:val="30"/>
          <w:cs/>
        </w:rPr>
        <w:t>และ</w:t>
      </w:r>
      <w:r w:rsidRPr="004351BB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4351BB">
        <w:rPr>
          <w:rFonts w:ascii="Angsana New" w:hAnsi="Angsana New"/>
          <w:i/>
          <w:iCs/>
          <w:sz w:val="30"/>
          <w:szCs w:val="30"/>
        </w:rPr>
        <w:t xml:space="preserve">3,102.74 </w:t>
      </w:r>
      <w:r w:rsidRPr="004351BB">
        <w:rPr>
          <w:rFonts w:ascii="Angsana New" w:hAnsi="Angsana New"/>
          <w:i/>
          <w:iCs/>
          <w:sz w:val="30"/>
          <w:szCs w:val="30"/>
          <w:cs/>
        </w:rPr>
        <w:t xml:space="preserve">ล้านบาท </w:t>
      </w:r>
      <w:r w:rsidRPr="004351BB">
        <w:rPr>
          <w:rFonts w:ascii="Angsana New" w:hAnsi="Angsana New" w:hint="cs"/>
          <w:i/>
          <w:iCs/>
          <w:sz w:val="30"/>
          <w:szCs w:val="30"/>
          <w:cs/>
        </w:rPr>
        <w:t xml:space="preserve">ตามลำดับ) </w:t>
      </w:r>
      <w:r w:rsidRPr="004351BB">
        <w:rPr>
          <w:rFonts w:asciiTheme="majorBidi" w:hAnsiTheme="majorBidi" w:cstheme="majorBidi" w:hint="cs"/>
          <w:sz w:val="30"/>
          <w:szCs w:val="30"/>
          <w:cs/>
        </w:rPr>
        <w:t xml:space="preserve">ทั้งนี้ </w:t>
      </w:r>
      <w:r w:rsidRPr="004351BB">
        <w:rPr>
          <w:rFonts w:asciiTheme="majorBidi" w:hAnsiTheme="majorBidi" w:cstheme="majorBidi"/>
          <w:sz w:val="30"/>
          <w:szCs w:val="30"/>
          <w:cs/>
        </w:rPr>
        <w:t>สถานการณ์ดังกล่าว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อย่างต่อเนื่องของ</w:t>
      </w:r>
      <w:r w:rsidRPr="004351BB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4351BB">
        <w:rPr>
          <w:rFonts w:asciiTheme="majorBidi" w:hAnsiTheme="majorBidi" w:cstheme="majorBidi" w:hint="cs"/>
          <w:sz w:val="30"/>
          <w:szCs w:val="30"/>
          <w:cs/>
        </w:rPr>
        <w:lastRenderedPageBreak/>
        <w:t>และบริษัท กลุ่มบริษัทและบริษัทใ</w:t>
      </w:r>
      <w:r w:rsidRPr="004351BB">
        <w:rPr>
          <w:rFonts w:asciiTheme="majorBidi" w:hAnsiTheme="majorBidi" w:cstheme="majorBidi"/>
          <w:sz w:val="30"/>
          <w:szCs w:val="30"/>
          <w:cs/>
        </w:rPr>
        <w:t>ช้นโยบายและวิธีการเพื่อจัดการความเสี่ยงด้านสภาพคล่อง</w:t>
      </w:r>
      <w:r w:rsidRPr="004351BB">
        <w:rPr>
          <w:rFonts w:asciiTheme="majorBidi" w:hAnsiTheme="majorBidi" w:cstheme="majorBidi"/>
          <w:sz w:val="30"/>
          <w:szCs w:val="30"/>
        </w:rPr>
        <w:t xml:space="preserve"> </w:t>
      </w:r>
      <w:r w:rsidRPr="004351BB">
        <w:rPr>
          <w:rFonts w:asciiTheme="majorBidi" w:hAnsiTheme="majorBidi" w:cstheme="majorBidi"/>
          <w:sz w:val="30"/>
          <w:szCs w:val="30"/>
          <w:cs/>
        </w:rPr>
        <w:t xml:space="preserve">และสถานการณ์อื่นๆ </w:t>
      </w:r>
      <w:r w:rsidRPr="004351BB">
        <w:rPr>
          <w:rFonts w:asciiTheme="majorBidi" w:hAnsiTheme="majorBidi" w:cstheme="majorBidi" w:hint="cs"/>
          <w:sz w:val="30"/>
          <w:szCs w:val="30"/>
          <w:cs/>
        </w:rPr>
        <w:t xml:space="preserve">เช่น การลดอัตราดอกเบี้ยจ่าย </w:t>
      </w:r>
      <w:r w:rsidRPr="004351BB">
        <w:rPr>
          <w:rFonts w:asciiTheme="majorBidi" w:hAnsiTheme="majorBidi" w:cstheme="majorBidi"/>
          <w:sz w:val="30"/>
          <w:szCs w:val="30"/>
          <w:cs/>
        </w:rPr>
        <w:t>การจัดตารางการจ่ายชำระหนี้ใหม่</w:t>
      </w:r>
      <w:r w:rsidRPr="004351BB">
        <w:rPr>
          <w:rFonts w:asciiTheme="majorBidi" w:hAnsiTheme="majorBidi" w:cstheme="majorBidi" w:hint="cs"/>
          <w:sz w:val="30"/>
          <w:szCs w:val="30"/>
          <w:cs/>
        </w:rPr>
        <w:t>ที่ผ่อนปรนมากขึ้น ทำให้กลุ่มบริษัทมีวงเงินสินเชื่อเพียงพอเพื่อเป็นทุนหมุนเวียนในการดำเนินงาน</w:t>
      </w:r>
    </w:p>
    <w:p w14:paraId="3F24458E" w14:textId="77777777" w:rsidR="006634BD" w:rsidRDefault="006634BD" w:rsidP="00C938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3EA0312F" w14:textId="744872AA" w:rsidR="00C273E5" w:rsidRDefault="00C273E5" w:rsidP="00C273E5">
      <w:pPr>
        <w:pStyle w:val="NormalWeb"/>
        <w:spacing w:before="0" w:beforeAutospacing="0" w:after="0" w:afterAutospacing="0"/>
        <w:ind w:left="544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ผู้บริหารของกลุ่มบริษัทอยู่ระหว่างการดำเนินการเพื่อปรับปรุงผลการดำเนินงานและสภาพคล่องของกลุ่มบริษัทและบริษัท โดย</w:t>
      </w:r>
      <w:r>
        <w:rPr>
          <w:rFonts w:ascii="Angsana New" w:hAnsi="Angsana New" w:cs="Angsana New" w:hint="cs"/>
          <w:sz w:val="30"/>
          <w:szCs w:val="30"/>
          <w:cs/>
        </w:rPr>
        <w:t>มี</w:t>
      </w:r>
      <w:r w:rsidRPr="00BE203C">
        <w:rPr>
          <w:rFonts w:ascii="Angsana New" w:hAnsi="Angsana New" w:cs="Angsana New"/>
          <w:sz w:val="30"/>
          <w:szCs w:val="30"/>
          <w:cs/>
        </w:rPr>
        <w:t>นโยบายที่จะมุ่งเน้น</w:t>
      </w:r>
      <w:r w:rsidRPr="00BE203C">
        <w:rPr>
          <w:rFonts w:ascii="Angsana New" w:hAnsi="Angsana New" w:cs="Angsana New" w:hint="cs"/>
          <w:sz w:val="30"/>
          <w:szCs w:val="30"/>
          <w:cs/>
        </w:rPr>
        <w:t>ดำ</w:t>
      </w:r>
      <w:r w:rsidRPr="00BE203C">
        <w:rPr>
          <w:rFonts w:ascii="Angsana New" w:hAnsi="Angsana New" w:cs="Angsana New"/>
          <w:sz w:val="30"/>
          <w:szCs w:val="30"/>
          <w:cs/>
        </w:rPr>
        <w:t>เน</w:t>
      </w:r>
      <w:r>
        <w:rPr>
          <w:rFonts w:ascii="Angsana New" w:hAnsi="Angsana New" w:cs="Angsana New"/>
          <w:sz w:val="30"/>
          <w:szCs w:val="30"/>
          <w:cs/>
        </w:rPr>
        <w:t>ินการในธุรกิจหลักที่กลุ่มบริษัท</w:t>
      </w:r>
      <w:r w:rsidRPr="00BE203C">
        <w:rPr>
          <w:rFonts w:ascii="Angsana New" w:hAnsi="Angsana New" w:cs="Angsana New"/>
          <w:sz w:val="30"/>
          <w:szCs w:val="30"/>
          <w:cs/>
        </w:rPr>
        <w:t>มีความรู้และความเชี่ยวชาญอย่างแท้จริง กล่าวคือ สื่อสิ่งพิมพ์ การจัดกิจกรรมที่เกี่ยวข้อง ธุรกิจสื่อโทรทัศน์ ด้านหมวดหมู่ข่าวสารและสาระที่มีความ</w:t>
      </w:r>
      <w:r w:rsidRPr="00BE203C">
        <w:rPr>
          <w:rFonts w:ascii="Angsana New" w:hAnsi="Angsana New" w:cs="Angsana New" w:hint="cs"/>
          <w:sz w:val="30"/>
          <w:szCs w:val="30"/>
          <w:cs/>
        </w:rPr>
        <w:t>ชำ</w:t>
      </w:r>
      <w:r w:rsidRPr="00BE203C">
        <w:rPr>
          <w:rFonts w:ascii="Angsana New" w:hAnsi="Angsana New" w:cs="Angsana New"/>
          <w:sz w:val="30"/>
          <w:szCs w:val="30"/>
          <w:cs/>
        </w:rPr>
        <w:t>นาญ และการผลิตเนื้อหารายการ (</w:t>
      </w:r>
      <w:r>
        <w:rPr>
          <w:rFonts w:ascii="Angsana New" w:hAnsi="Angsana New" w:cs="Angsana New"/>
          <w:sz w:val="30"/>
          <w:szCs w:val="30"/>
        </w:rPr>
        <w:t>C</w:t>
      </w:r>
      <w:r w:rsidRPr="00BE203C">
        <w:rPr>
          <w:rFonts w:ascii="Angsana New" w:hAnsi="Angsana New" w:cs="Angsana New"/>
          <w:sz w:val="30"/>
          <w:szCs w:val="30"/>
        </w:rPr>
        <w:t xml:space="preserve">ontents) </w:t>
      </w:r>
      <w:r w:rsidRPr="00BE203C">
        <w:rPr>
          <w:rFonts w:ascii="Angsana New" w:hAnsi="Angsana New" w:cs="Angsana New"/>
          <w:sz w:val="30"/>
          <w:szCs w:val="30"/>
          <w:cs/>
        </w:rPr>
        <w:t>รวมไปถึงธุรกิจที่เกี่ยวข้องที่มีศักยภาพในการเติบโตและเสริมกับธุรกิจหลักของกลุ่มบริษัท เพื่อให้สามารถด</w:t>
      </w:r>
      <w:r w:rsidRPr="00BE203C">
        <w:rPr>
          <w:rFonts w:ascii="Angsana New" w:hAnsi="Angsana New" w:cs="Angsana New" w:hint="cs"/>
          <w:sz w:val="30"/>
          <w:szCs w:val="30"/>
          <w:cs/>
        </w:rPr>
        <w:t>ำ</w:t>
      </w:r>
      <w:r w:rsidRPr="00BE203C">
        <w:rPr>
          <w:rFonts w:ascii="Angsana New" w:hAnsi="Angsana New" w:cs="Angsana New"/>
          <w:sz w:val="30"/>
          <w:szCs w:val="30"/>
          <w:cs/>
        </w:rPr>
        <w:t>เนินธุรกิจต่อไปได้</w:t>
      </w:r>
      <w:r w:rsidRPr="00BE203C">
        <w:rPr>
          <w:rFonts w:ascii="Angsana New" w:hAnsi="Angsana New" w:cs="Angsana New"/>
          <w:sz w:val="30"/>
          <w:szCs w:val="30"/>
        </w:rPr>
        <w:t xml:space="preserve"> </w:t>
      </w:r>
      <w:r w:rsidRPr="00BE203C">
        <w:rPr>
          <w:rFonts w:ascii="Angsana New" w:hAnsi="Angsana New" w:cs="Angsana New" w:hint="cs"/>
          <w:sz w:val="30"/>
          <w:szCs w:val="30"/>
          <w:cs/>
        </w:rPr>
        <w:t>และ</w:t>
      </w:r>
      <w:r w:rsidRPr="00BE203C">
        <w:rPr>
          <w:rFonts w:ascii="Angsana New" w:hAnsi="Angsana New" w:cs="Angsana New"/>
          <w:sz w:val="30"/>
          <w:szCs w:val="30"/>
          <w:cs/>
        </w:rPr>
        <w:t>สามารถระดม</w:t>
      </w:r>
      <w:r w:rsidRPr="00BE203C">
        <w:rPr>
          <w:rFonts w:ascii="Angsana New" w:hAnsi="Angsana New" w:cs="Angsana New" w:hint="cs"/>
          <w:sz w:val="30"/>
          <w:szCs w:val="30"/>
          <w:cs/>
        </w:rPr>
        <w:t>กำ</w:t>
      </w:r>
      <w:r w:rsidRPr="00BE203C">
        <w:rPr>
          <w:rFonts w:ascii="Angsana New" w:hAnsi="Angsana New" w:cs="Angsana New"/>
          <w:sz w:val="30"/>
          <w:szCs w:val="30"/>
          <w:cs/>
        </w:rPr>
        <w:t>ลังทรัพยากรภายในกลุ่มบริษัทในด้านต่างๆ ให้กับรายการข่าวสารที่มีอยู่ได้อย่างเต็มที่สอดคล้องกับนโยบายการ</w:t>
      </w:r>
      <w:r w:rsidRPr="00BE203C">
        <w:rPr>
          <w:rFonts w:ascii="Angsana New" w:hAnsi="Angsana New" w:cs="Angsana New" w:hint="cs"/>
          <w:sz w:val="30"/>
          <w:szCs w:val="30"/>
          <w:cs/>
        </w:rPr>
        <w:t>ดำ</w:t>
      </w:r>
      <w:r w:rsidRPr="00BE203C">
        <w:rPr>
          <w:rFonts w:ascii="Angsana New" w:hAnsi="Angsana New" w:cs="Angsana New"/>
          <w:sz w:val="30"/>
          <w:szCs w:val="30"/>
          <w:cs/>
        </w:rPr>
        <w:t>เนินธุรกิจหลัก</w:t>
      </w:r>
      <w:r>
        <w:rPr>
          <w:rFonts w:ascii="Angsana New" w:hAnsi="Angsana New" w:cs="Angsana New" w:hint="cs"/>
          <w:sz w:val="30"/>
          <w:szCs w:val="30"/>
          <w:cs/>
        </w:rPr>
        <w:t xml:space="preserve"> กลุ่มบริษัทมีการปรับปรุงรูปแบบการนำเสนอข่าวและรายการในสื่อต่างๆ ของกลุ่มบริษัทเพื่อเพิ่มรายได้ค่าโฆษณา </w:t>
      </w:r>
      <w:r>
        <w:rPr>
          <w:rFonts w:ascii="Angsana New" w:hAnsi="Angsana New" w:cs="Angsana New"/>
          <w:sz w:val="30"/>
          <w:szCs w:val="30"/>
          <w:cs/>
        </w:rPr>
        <w:t>ปรับโครงสร้างการทำงาน</w:t>
      </w:r>
      <w:r>
        <w:rPr>
          <w:rFonts w:ascii="Angsana New" w:hAnsi="Angsana New" w:cs="Angsana New" w:hint="cs"/>
          <w:sz w:val="30"/>
          <w:szCs w:val="30"/>
          <w:cs/>
        </w:rPr>
        <w:t>และเพิ่มอัตรากำลังคน</w:t>
      </w:r>
      <w:r>
        <w:rPr>
          <w:rFonts w:ascii="Angsana New" w:hAnsi="Angsana New" w:cs="Angsana New"/>
          <w:sz w:val="30"/>
          <w:szCs w:val="30"/>
          <w:cs/>
        </w:rPr>
        <w:t>ของฝ่ายการตลาด</w:t>
      </w:r>
      <w:r>
        <w:rPr>
          <w:rFonts w:ascii="Angsana New" w:hAnsi="Angsana New" w:cs="Angsana New" w:hint="cs"/>
          <w:sz w:val="30"/>
          <w:szCs w:val="30"/>
          <w:cs/>
        </w:rPr>
        <w:t>เพื่อขยายฐานลูกค้า ปรับปรุงอุปกรณ์ผลิตรายการและออกอากาศ และปรับโครงสร้าง</w:t>
      </w:r>
      <w:r>
        <w:rPr>
          <w:rFonts w:ascii="Angsana New" w:hAnsi="Angsana New" w:cs="Angsana New"/>
          <w:sz w:val="30"/>
          <w:szCs w:val="30"/>
          <w:cs/>
        </w:rPr>
        <w:t xml:space="preserve">ฝ่ายผลิตรายการให้มีประสิทธิภาพ ปรับผังรายการโทรทัศน์ให้มีความโดดเด่น </w:t>
      </w:r>
      <w:r>
        <w:rPr>
          <w:rFonts w:ascii="Angsana New" w:hAnsi="Angsana New" w:cs="Angsana New" w:hint="cs"/>
          <w:sz w:val="30"/>
          <w:szCs w:val="30"/>
          <w:cs/>
        </w:rPr>
        <w:t>ปรับเปลี่ยนรูปแบบของรายการเพื่อเพิ่มจำนวนผู้ชมรายการและเพิ่มช่องทางการหารายได้ในรูปแบบ</w:t>
      </w:r>
      <w:r w:rsidRPr="00895B63">
        <w:rPr>
          <w:rFonts w:ascii="Angsana New" w:hAnsi="Angsana New" w:cs="Angsana New" w:hint="cs"/>
          <w:sz w:val="30"/>
          <w:szCs w:val="30"/>
          <w:cs/>
        </w:rPr>
        <w:t>อื่นๆ เช่น สื่อแบบใหม่ การจัด</w:t>
      </w:r>
      <w:r>
        <w:rPr>
          <w:rFonts w:ascii="Angsana New" w:hAnsi="Angsana New" w:cs="Angsana New" w:hint="cs"/>
          <w:sz w:val="30"/>
          <w:szCs w:val="30"/>
          <w:cs/>
        </w:rPr>
        <w:t>กิจกรรมสัมมนาและกิจกรรมต่างๆ</w:t>
      </w:r>
      <w:r w:rsidRPr="00895B63">
        <w:rPr>
          <w:rFonts w:ascii="Angsana New" w:hAnsi="Angsana New" w:cs="Angsana New" w:hint="cs"/>
          <w:sz w:val="30"/>
          <w:szCs w:val="30"/>
          <w:cs/>
        </w:rPr>
        <w:t xml:space="preserve"> เป็นต้น </w:t>
      </w:r>
      <w:r w:rsidRPr="00895B63">
        <w:rPr>
          <w:rFonts w:ascii="Angsana New" w:hAnsi="Angsana New" w:cs="Angsana New"/>
          <w:sz w:val="30"/>
          <w:szCs w:val="30"/>
          <w:cs/>
        </w:rPr>
        <w:t>นอกจากนี้ ผู้บริหา</w:t>
      </w:r>
      <w:r>
        <w:rPr>
          <w:rFonts w:ascii="Angsana New" w:hAnsi="Angsana New" w:cs="Angsana New"/>
          <w:sz w:val="30"/>
          <w:szCs w:val="30"/>
          <w:cs/>
        </w:rPr>
        <w:t>รมีแผนในการเพิ่มรายได้โดยการใช้เทคโนโลยีปัญญาประดิษฐ์ (</w:t>
      </w:r>
      <w:r>
        <w:rPr>
          <w:rFonts w:ascii="Angsana New" w:hAnsi="Angsana New" w:cs="Angsana New"/>
          <w:sz w:val="30"/>
          <w:szCs w:val="30"/>
        </w:rPr>
        <w:t xml:space="preserve">Artificial Intelligence) </w:t>
      </w:r>
      <w:r>
        <w:rPr>
          <w:rFonts w:ascii="Angsana New" w:hAnsi="Angsana New" w:cs="Angsana New" w:hint="cs"/>
          <w:sz w:val="30"/>
          <w:szCs w:val="30"/>
          <w:cs/>
        </w:rPr>
        <w:t xml:space="preserve">รวมถึงการขยายส่วนงานดิจิทัล การปรับปรุงรูปแบบในการดำเนินรายการเพื่อให้รายการน่าสนใจและปรับปรุงรูปแบบการให้เช่าเวลาออกอากาศสำหรับลูกค้าทุกกลุ่มเป้าหมายให้มีประสิทธิภาพมากขึ้น อีกทั้งผลในเชิงบวกจากการบรรเทาผลกระทบต่อผู้ประกอบการกิจการวิทยุกระจายเสียง </w:t>
      </w:r>
      <w:r w:rsidR="00107C70">
        <w:rPr>
          <w:rFonts w:ascii="Angsana New" w:hAnsi="Angsana New" w:cs="Angsana New"/>
          <w:sz w:val="30"/>
          <w:szCs w:val="30"/>
          <w:cs/>
        </w:rPr>
        <w:br/>
      </w:r>
      <w:r w:rsidRPr="00107C70">
        <w:rPr>
          <w:rFonts w:ascii="Angsana New" w:hAnsi="Angsana New" w:cs="Angsana New" w:hint="cs"/>
          <w:spacing w:val="-6"/>
          <w:sz w:val="30"/>
          <w:szCs w:val="30"/>
          <w:cs/>
        </w:rPr>
        <w:t>วิทยุโทรทัศน์ และกิจการกระจายเสียงและกิจการโทรทัศน์ ตามที่กล่าวไว้ในหมายเหตุประกอบงบการเงินข้อ 1</w:t>
      </w:r>
      <w:r w:rsidR="00576269" w:rsidRPr="00107C70">
        <w:rPr>
          <w:rFonts w:ascii="Angsana New" w:hAnsi="Angsana New" w:cs="Angsana New"/>
          <w:spacing w:val="-6"/>
          <w:sz w:val="30"/>
          <w:szCs w:val="30"/>
        </w:rPr>
        <w:t xml:space="preserve">7 </w:t>
      </w:r>
      <w:r w:rsidR="00576269" w:rsidRPr="00107C70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และ </w:t>
      </w:r>
      <w:r w:rsidR="00576269" w:rsidRPr="00107C70">
        <w:rPr>
          <w:rFonts w:ascii="Angsana New" w:hAnsi="Angsana New" w:cs="Angsana New"/>
          <w:spacing w:val="-6"/>
          <w:sz w:val="30"/>
          <w:szCs w:val="30"/>
        </w:rPr>
        <w:t>37</w:t>
      </w:r>
    </w:p>
    <w:p w14:paraId="228BBD01" w14:textId="77777777" w:rsidR="00C273E5" w:rsidRPr="005D0965" w:rsidRDefault="00C273E5" w:rsidP="00C273E5">
      <w:pPr>
        <w:pStyle w:val="NormalWeb"/>
        <w:spacing w:before="0" w:beforeAutospacing="0" w:after="0" w:afterAutospacing="0"/>
        <w:ind w:left="544"/>
        <w:jc w:val="thaiDistribute"/>
        <w:textAlignment w:val="baseline"/>
        <w:rPr>
          <w:rFonts w:ascii="Angsana New" w:hAnsi="Angsana New" w:cs="Angsana New"/>
          <w:sz w:val="16"/>
          <w:szCs w:val="16"/>
        </w:rPr>
      </w:pPr>
    </w:p>
    <w:p w14:paraId="65DE9C8A" w14:textId="61CB0E75" w:rsidR="00C273E5" w:rsidRDefault="00C273E5" w:rsidP="00C273E5">
      <w:pPr>
        <w:pStyle w:val="NormalWeb"/>
        <w:spacing w:before="0" w:beforeAutospacing="0" w:after="0" w:afterAutospacing="0"/>
        <w:ind w:left="544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  <w:r w:rsidRPr="002341FB">
        <w:rPr>
          <w:rFonts w:ascii="Angsana New" w:hAnsi="Angsana New" w:cs="Angsana New" w:hint="cs"/>
          <w:sz w:val="30"/>
          <w:szCs w:val="30"/>
          <w:cs/>
        </w:rPr>
        <w:t xml:space="preserve">การปรับโครงสร้างธุรกิจของกลุ่มบริษัท </w:t>
      </w:r>
      <w:r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2341FB">
        <w:rPr>
          <w:rFonts w:ascii="Angsana New" w:hAnsi="Angsana New" w:cs="Angsana New" w:hint="cs"/>
          <w:sz w:val="30"/>
          <w:szCs w:val="30"/>
          <w:cs/>
        </w:rPr>
        <w:t xml:space="preserve">บริษัทจะมุ่งเน้นการดำเนินธุรกิจหลักอันประกอบด้วยธุรกิจสื่อสิ่งพิมพ์ ธุรกิจสื่อโทรทัศน์ และสื่อต่างๆ ดังนั้น </w:t>
      </w:r>
      <w:r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2341FB">
        <w:rPr>
          <w:rFonts w:ascii="Angsana New" w:hAnsi="Angsana New" w:cs="Angsana New" w:hint="cs"/>
          <w:sz w:val="30"/>
          <w:szCs w:val="30"/>
          <w:cs/>
        </w:rPr>
        <w:t>บริษัทได้พิจารณาจำหน่ายทรัพย์สิน และเงินลงทุนใน</w:t>
      </w:r>
      <w:r w:rsidRPr="007E199A">
        <w:rPr>
          <w:rFonts w:ascii="Angsana New" w:hAnsi="Angsana New" w:cs="Angsana New" w:hint="cs"/>
          <w:spacing w:val="-4"/>
          <w:sz w:val="30"/>
          <w:szCs w:val="30"/>
          <w:cs/>
        </w:rPr>
        <w:t>บริษัทย่อยที่มิใช่ธุรกิจหลักในระหว่างไตรมาสที่ 3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ถึง 4 </w:t>
      </w:r>
      <w:r w:rsidRPr="007E199A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ปี 2561 </w:t>
      </w:r>
      <w:r w:rsidRPr="007E199A">
        <w:rPr>
          <w:rFonts w:ascii="Angsana New" w:hAnsi="Angsana New" w:cs="Angsana New" w:hint="cs"/>
          <w:spacing w:val="-4"/>
          <w:sz w:val="30"/>
          <w:szCs w:val="30"/>
          <w:cs/>
        </w:rPr>
        <w:t>ตามที่กล่าวไว้ในหมายเหตุประกอบงบ</w:t>
      </w:r>
      <w:r w:rsidRPr="00302D39">
        <w:rPr>
          <w:rFonts w:ascii="Angsana New" w:hAnsi="Angsana New" w:cs="Angsana New" w:hint="cs"/>
          <w:spacing w:val="-4"/>
          <w:sz w:val="30"/>
          <w:szCs w:val="30"/>
          <w:cs/>
        </w:rPr>
        <w:t>การเงินข้อ 1</w:t>
      </w:r>
      <w:r w:rsidR="00576269">
        <w:rPr>
          <w:rFonts w:ascii="Angsana New" w:hAnsi="Angsana New" w:cs="Angsana New"/>
          <w:spacing w:val="-4"/>
          <w:sz w:val="30"/>
          <w:szCs w:val="30"/>
        </w:rPr>
        <w:t>2</w:t>
      </w:r>
      <w:r>
        <w:rPr>
          <w:rFonts w:ascii="Angsana New" w:hAnsi="Angsana New" w:cs="Angsana New"/>
          <w:spacing w:val="-4"/>
          <w:sz w:val="30"/>
          <w:szCs w:val="30"/>
        </w:rPr>
        <w:t xml:space="preserve"> 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และ </w:t>
      </w:r>
      <w:r w:rsidR="00DF32AB">
        <w:rPr>
          <w:rFonts w:ascii="Angsana New" w:hAnsi="Angsana New" w:cs="Angsana New"/>
          <w:spacing w:val="-4"/>
          <w:sz w:val="30"/>
          <w:szCs w:val="30"/>
        </w:rPr>
        <w:t>37</w:t>
      </w:r>
      <w:r>
        <w:rPr>
          <w:rFonts w:ascii="Angsana New" w:hAnsi="Angsana New" w:cs="Angsana New" w:hint="cs"/>
          <w:sz w:val="30"/>
          <w:szCs w:val="30"/>
          <w:cs/>
        </w:rPr>
        <w:t xml:space="preserve"> และสินทรัพย์</w:t>
      </w:r>
      <w:r w:rsidRPr="002341FB">
        <w:rPr>
          <w:rFonts w:ascii="Angsana New" w:hAnsi="Angsana New" w:cs="Angsana New" w:hint="cs"/>
          <w:sz w:val="30"/>
          <w:szCs w:val="30"/>
          <w:cs/>
        </w:rPr>
        <w:t>อื่นๆ ในอนาคต เพื่อนำกระแสเงินสดมาจ่ายชำระหนี้สิน เพื่อลดภาระดอกเบี้ย รวมถึง</w:t>
      </w:r>
      <w:r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2341FB">
        <w:rPr>
          <w:rFonts w:ascii="Angsana New" w:hAnsi="Angsana New" w:cs="Angsana New" w:hint="cs"/>
          <w:sz w:val="30"/>
          <w:szCs w:val="30"/>
          <w:cs/>
        </w:rPr>
        <w:t>บริษัทอาจมี</w:t>
      </w:r>
      <w:r w:rsidRPr="004365E5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แผนในการปรับโครงสร้างทางการเงิน </w:t>
      </w:r>
      <w:r w:rsidR="007103EF" w:rsidRPr="004365E5">
        <w:rPr>
          <w:rFonts w:ascii="Angsana New" w:hAnsi="Angsana New" w:cs="Angsana New" w:hint="cs"/>
          <w:spacing w:val="-4"/>
          <w:sz w:val="30"/>
          <w:szCs w:val="30"/>
          <w:cs/>
        </w:rPr>
        <w:t>การหาแหล่งเงินทุนเพิ่มเติม</w:t>
      </w:r>
      <w:r w:rsidRPr="004365E5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เพื่อเพิ่มสภาพคล่องและความแข็งแกร่งทางการเงิน เช่น </w:t>
      </w:r>
      <w:r w:rsidR="004365E5" w:rsidRPr="004365E5">
        <w:rPr>
          <w:rFonts w:ascii="Angsana New" w:hAnsi="Angsana New" w:cs="Angsana New" w:hint="cs"/>
          <w:spacing w:val="-4"/>
          <w:sz w:val="30"/>
          <w:szCs w:val="30"/>
          <w:cs/>
        </w:rPr>
        <w:t>การระดมทุน และการกู้ยืมเงินจากสถาบันการเงินที่มีต้นทุนทางการเงินที่เหมาะสมกับสภาวะตลาด</w:t>
      </w:r>
      <w:r w:rsidRPr="004365E5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เป็นต้น</w:t>
      </w:r>
    </w:p>
    <w:p w14:paraId="2828376C" w14:textId="77777777" w:rsidR="00C273E5" w:rsidRPr="005D0965" w:rsidRDefault="00C273E5" w:rsidP="00C273E5">
      <w:pPr>
        <w:pStyle w:val="NormalWeb"/>
        <w:spacing w:before="0" w:beforeAutospacing="0" w:after="0" w:afterAutospacing="0"/>
        <w:ind w:left="544"/>
        <w:jc w:val="thaiDistribute"/>
        <w:textAlignment w:val="baseline"/>
        <w:rPr>
          <w:rFonts w:ascii="Angsana New" w:hAnsi="Angsana New" w:cs="Angsana New"/>
          <w:sz w:val="16"/>
          <w:szCs w:val="16"/>
        </w:rPr>
      </w:pPr>
    </w:p>
    <w:p w14:paraId="6B15F48F" w14:textId="5B19A52F" w:rsidR="00C97451" w:rsidRDefault="00C273E5" w:rsidP="006634BD">
      <w:pPr>
        <w:pStyle w:val="NormalWeb"/>
        <w:spacing w:before="0" w:beforeAutospacing="0" w:after="0" w:afterAutospacing="0"/>
        <w:ind w:left="544"/>
        <w:jc w:val="thaiDistribute"/>
        <w:textAlignment w:val="baseline"/>
        <w:rPr>
          <w:rFonts w:ascii="Angsana New" w:hAnsi="Angsana New"/>
          <w:i/>
          <w:iCs/>
          <w:sz w:val="30"/>
          <w:szCs w:val="30"/>
          <w:cs/>
        </w:rPr>
      </w:pPr>
      <w:r w:rsidRPr="00B83920">
        <w:rPr>
          <w:rFonts w:ascii="Angsana New" w:hAnsi="Angsana New" w:cs="Angsana New" w:hint="cs"/>
          <w:sz w:val="30"/>
          <w:szCs w:val="30"/>
          <w:cs/>
        </w:rPr>
        <w:t>ฝ่ายบริหาร</w:t>
      </w:r>
      <w:r>
        <w:rPr>
          <w:rFonts w:ascii="Angsana New" w:hAnsi="Angsana New" w:cs="Angsana New" w:hint="cs"/>
          <w:sz w:val="30"/>
          <w:szCs w:val="30"/>
          <w:cs/>
        </w:rPr>
        <w:t>ของกลุ่มบริษัท</w:t>
      </w:r>
      <w:r w:rsidRPr="00B83920">
        <w:rPr>
          <w:rFonts w:ascii="Angsana New" w:hAnsi="Angsana New" w:cs="Angsana New" w:hint="cs"/>
          <w:sz w:val="30"/>
          <w:szCs w:val="30"/>
          <w:cs/>
        </w:rPr>
        <w:t>เชื่อว่าการจัดทำงบการเงินตามข้อสมมติทางบัญชีที่ว่ากลุ่มบริษัทและบริษัทจะดำเนินงานอย่างต่อเนื่องต่อไปมีความเหมาะสม</w:t>
      </w:r>
      <w:r w:rsidRPr="00B83920">
        <w:rPr>
          <w:rFonts w:ascii="Angsana New" w:hAnsi="Angsana New"/>
          <w:sz w:val="30"/>
          <w:szCs w:val="30"/>
          <w:cs/>
        </w:rPr>
        <w:t xml:space="preserve"> </w:t>
      </w:r>
      <w:r w:rsidRPr="00B83920">
        <w:rPr>
          <w:rFonts w:ascii="Angsana New" w:hAnsi="Angsana New" w:cs="Angsana New" w:hint="cs"/>
          <w:sz w:val="30"/>
          <w:szCs w:val="30"/>
          <w:cs/>
        </w:rPr>
        <w:t>ดังนั้น</w:t>
      </w:r>
      <w:r w:rsidRPr="00B83920">
        <w:rPr>
          <w:rFonts w:ascii="Angsana New" w:hAnsi="Angsana New"/>
          <w:sz w:val="30"/>
          <w:szCs w:val="30"/>
          <w:cs/>
        </w:rPr>
        <w:t xml:space="preserve"> </w:t>
      </w:r>
      <w:r w:rsidRPr="00B83920">
        <w:rPr>
          <w:rFonts w:ascii="Angsana New" w:hAnsi="Angsana New" w:cs="Angsana New" w:hint="cs"/>
          <w:sz w:val="30"/>
          <w:szCs w:val="30"/>
          <w:cs/>
        </w:rPr>
        <w:t>งบการเงินรวมและงบการเงินเฉพาะกิจการจึงไม่ได้รวมรายการปรับปรุงมูลค่าสินทรัพย์และการจัดประเภทรายการสินทรัพย์และหนี้สินใหม่</w:t>
      </w:r>
      <w:r w:rsidRPr="00B83920">
        <w:rPr>
          <w:rFonts w:ascii="Angsana New" w:hAnsi="Angsana New"/>
          <w:sz w:val="30"/>
          <w:szCs w:val="30"/>
          <w:cs/>
        </w:rPr>
        <w:t xml:space="preserve"> </w:t>
      </w:r>
      <w:r w:rsidRPr="00B83920">
        <w:rPr>
          <w:rFonts w:ascii="Angsana New" w:hAnsi="Angsana New" w:cs="Angsana New" w:hint="cs"/>
          <w:sz w:val="30"/>
          <w:szCs w:val="30"/>
          <w:cs/>
        </w:rPr>
        <w:t>ซึ่งอาจจำเป็นหากกลุ่มบริษัทและบริษัทไม่สามารถดำเนินงานต่อเนื่องต่อไปได้</w:t>
      </w:r>
      <w:r w:rsidR="00C97451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218230CB" w14:textId="1F0056FD" w:rsidR="00C273E5" w:rsidRPr="00FF6B58" w:rsidRDefault="00C273E5" w:rsidP="00C273E5">
      <w:pPr>
        <w:pStyle w:val="NormalWeb"/>
        <w:spacing w:before="0" w:beforeAutospacing="0" w:after="0" w:afterAutospacing="0"/>
        <w:ind w:left="544"/>
        <w:jc w:val="thaiDistribute"/>
        <w:textAlignment w:val="baseline"/>
        <w:rPr>
          <w:rFonts w:ascii="Angsana New" w:hAnsi="Angsana New" w:cs="Angsana New"/>
          <w:i/>
          <w:iCs/>
          <w:sz w:val="30"/>
          <w:szCs w:val="30"/>
        </w:rPr>
      </w:pPr>
      <w:r w:rsidRPr="00FF6B58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เกณฑ์การขึ้นเครื่องหมาย “</w:t>
      </w:r>
      <w:r w:rsidRPr="00FF6B58">
        <w:rPr>
          <w:rFonts w:ascii="Angsana New" w:hAnsi="Angsana New" w:cs="Angsana New"/>
          <w:i/>
          <w:iCs/>
          <w:sz w:val="30"/>
          <w:szCs w:val="30"/>
        </w:rPr>
        <w:t>C” (Caution</w:t>
      </w:r>
      <w:r>
        <w:rPr>
          <w:rFonts w:ascii="Angsana New" w:hAnsi="Angsana New" w:cs="Angsana New"/>
          <w:i/>
          <w:iCs/>
          <w:sz w:val="30"/>
          <w:szCs w:val="30"/>
        </w:rPr>
        <w:t>)</w:t>
      </w:r>
    </w:p>
    <w:p w14:paraId="1A969EF6" w14:textId="77777777" w:rsidR="00C273E5" w:rsidRPr="00107C56" w:rsidRDefault="00C273E5" w:rsidP="00C273E5">
      <w:pPr>
        <w:pStyle w:val="NormalWeb"/>
        <w:spacing w:before="0" w:beforeAutospacing="0" w:after="0" w:afterAutospacing="0"/>
        <w:ind w:left="544"/>
        <w:jc w:val="thaiDistribute"/>
        <w:textAlignment w:val="baseline"/>
        <w:rPr>
          <w:rFonts w:ascii="Angsana New" w:hAnsi="Angsana New" w:cs="Angsana New"/>
          <w:sz w:val="20"/>
          <w:szCs w:val="20"/>
        </w:rPr>
      </w:pPr>
    </w:p>
    <w:p w14:paraId="1F5D029C" w14:textId="4E489C9B" w:rsidR="00C273E5" w:rsidRDefault="00EB4868" w:rsidP="00C273E5">
      <w:pPr>
        <w:pStyle w:val="NormalWeb"/>
        <w:spacing w:before="0" w:beforeAutospacing="0" w:after="0" w:afterAutospacing="0"/>
        <w:ind w:left="544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cs="Angsana New"/>
          <w:sz w:val="30"/>
          <w:szCs w:val="30"/>
        </w:rPr>
        <w:t xml:space="preserve">14 </w:t>
      </w:r>
      <w:r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 w:cs="Angsana New"/>
          <w:sz w:val="30"/>
          <w:szCs w:val="30"/>
        </w:rPr>
        <w:t xml:space="preserve">2561 </w:t>
      </w:r>
      <w:r w:rsidR="00C273E5" w:rsidRPr="00FF6B58">
        <w:rPr>
          <w:rFonts w:ascii="Angsana New" w:hAnsi="Angsana New" w:cs="Angsana New"/>
          <w:sz w:val="30"/>
          <w:szCs w:val="30"/>
          <w:cs/>
        </w:rPr>
        <w:t>ตลาดหลักทรัพย์แห่งประเทศไทย (“</w:t>
      </w:r>
      <w:r w:rsidR="00C273E5" w:rsidRPr="00FF6B58">
        <w:rPr>
          <w:rFonts w:ascii="Angsana New" w:hAnsi="Angsana New" w:cs="Angsana New"/>
          <w:sz w:val="30"/>
          <w:szCs w:val="30"/>
        </w:rPr>
        <w:t xml:space="preserve">SET”) </w:t>
      </w:r>
      <w:r w:rsidR="00C273E5">
        <w:rPr>
          <w:rFonts w:ascii="Angsana New" w:hAnsi="Angsana New" w:cs="Angsana New" w:hint="cs"/>
          <w:sz w:val="30"/>
          <w:szCs w:val="30"/>
          <w:cs/>
        </w:rPr>
        <w:t>ได้</w:t>
      </w:r>
      <w:r w:rsidR="00C273E5" w:rsidRPr="00FF6B58">
        <w:rPr>
          <w:rFonts w:ascii="Angsana New" w:hAnsi="Angsana New" w:cs="Angsana New"/>
          <w:sz w:val="30"/>
          <w:szCs w:val="30"/>
          <w:cs/>
        </w:rPr>
        <w:t>ประกาศขึ้นเครื่องหมาย “</w:t>
      </w:r>
      <w:r w:rsidR="00C273E5" w:rsidRPr="00FF6B58">
        <w:rPr>
          <w:rFonts w:ascii="Angsana New" w:hAnsi="Angsana New" w:cs="Angsana New"/>
          <w:sz w:val="30"/>
          <w:szCs w:val="30"/>
        </w:rPr>
        <w:t xml:space="preserve">C” (Caution) </w:t>
      </w:r>
      <w:r w:rsidR="00C273E5">
        <w:rPr>
          <w:rFonts w:ascii="Angsana New" w:hAnsi="Angsana New" w:cs="Angsana New"/>
          <w:sz w:val="30"/>
          <w:szCs w:val="30"/>
          <w:cs/>
        </w:rPr>
        <w:t>ให้หลักทรัพย์ของบริษัท</w:t>
      </w:r>
      <w:r w:rsidR="00C273E5">
        <w:rPr>
          <w:rFonts w:ascii="Angsana New" w:hAnsi="Angsana New" w:cs="Angsana New" w:hint="cs"/>
          <w:sz w:val="30"/>
          <w:szCs w:val="30"/>
          <w:cs/>
        </w:rPr>
        <w:t>ซึ่ง</w:t>
      </w:r>
      <w:r w:rsidR="00C273E5" w:rsidRPr="00FF6B58">
        <w:rPr>
          <w:rFonts w:ascii="Angsana New" w:hAnsi="Angsana New" w:cs="Angsana New"/>
          <w:sz w:val="30"/>
          <w:szCs w:val="30"/>
          <w:cs/>
        </w:rPr>
        <w:t>มีการซื้อขายในตลาดหลักทรัพย์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เนื่องจาก</w:t>
      </w:r>
      <w:r w:rsidR="00C273E5" w:rsidRPr="00FF6B58">
        <w:rPr>
          <w:rFonts w:ascii="Angsana New" w:hAnsi="Angsana New" w:cs="Angsana New"/>
          <w:sz w:val="30"/>
          <w:szCs w:val="30"/>
          <w:cs/>
        </w:rPr>
        <w:t xml:space="preserve">ส่วนของผู้ถือหุ้นมีค่าน้อยกว่าร้อยละ </w:t>
      </w:r>
      <w:r w:rsidR="00C273E5" w:rsidRPr="00FF6B58">
        <w:rPr>
          <w:rFonts w:ascii="Angsana New" w:hAnsi="Angsana New" w:cs="Angsana New"/>
          <w:sz w:val="30"/>
          <w:szCs w:val="30"/>
        </w:rPr>
        <w:t xml:space="preserve">50 </w:t>
      </w:r>
      <w:r w:rsidR="00C273E5" w:rsidRPr="00FF6B58">
        <w:rPr>
          <w:rFonts w:ascii="Angsana New" w:hAnsi="Angsana New" w:cs="Angsana New"/>
          <w:sz w:val="30"/>
          <w:szCs w:val="30"/>
          <w:cs/>
        </w:rPr>
        <w:t>ของทุนช</w:t>
      </w:r>
      <w:r w:rsidR="00C273E5">
        <w:rPr>
          <w:rFonts w:ascii="Angsana New" w:hAnsi="Angsana New" w:cs="Angsana New"/>
          <w:sz w:val="30"/>
          <w:szCs w:val="30"/>
          <w:cs/>
        </w:rPr>
        <w:t xml:space="preserve">ำระแล้ว </w:t>
      </w:r>
      <w:r>
        <w:rPr>
          <w:rFonts w:ascii="Angsana New" w:hAnsi="Angsana New" w:cs="Angsana New" w:hint="cs"/>
          <w:sz w:val="30"/>
          <w:szCs w:val="30"/>
          <w:cs/>
        </w:rPr>
        <w:t>ทั้งนี้</w:t>
      </w:r>
      <w:r w:rsidR="00C273E5">
        <w:rPr>
          <w:rFonts w:ascii="Angsana New" w:hAnsi="Angsana New" w:cs="Angsana New"/>
          <w:sz w:val="30"/>
          <w:szCs w:val="30"/>
          <w:cs/>
        </w:rPr>
        <w:t>บริษัทได้</w:t>
      </w:r>
      <w:r w:rsidR="00C273E5" w:rsidRPr="00FF6B58">
        <w:rPr>
          <w:rFonts w:ascii="Angsana New" w:hAnsi="Angsana New" w:cs="Angsana New"/>
          <w:sz w:val="30"/>
          <w:szCs w:val="30"/>
          <w:cs/>
        </w:rPr>
        <w:t>เผยแพร่แผนการแก้ไขเหตุดังกล่าว</w:t>
      </w:r>
      <w:r w:rsidR="00C273E5">
        <w:rPr>
          <w:rFonts w:ascii="Angsana New" w:hAnsi="Angsana New" w:cs="Angsana New" w:hint="cs"/>
          <w:sz w:val="30"/>
          <w:szCs w:val="30"/>
          <w:cs/>
        </w:rPr>
        <w:t>แล้ว</w:t>
      </w:r>
    </w:p>
    <w:p w14:paraId="57DC6F21" w14:textId="77777777" w:rsidR="00C273E5" w:rsidRDefault="00C273E5" w:rsidP="00C273E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4B42ECAB" w14:textId="505C4546" w:rsidR="004A04B7" w:rsidRPr="003B7C26" w:rsidRDefault="00E66B73" w:rsidP="001800B2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hanging="540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3B7C26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</w:t>
      </w:r>
    </w:p>
    <w:p w14:paraId="4FE173DA" w14:textId="77777777" w:rsidR="001001BD" w:rsidRPr="003B7C26" w:rsidRDefault="001001BD" w:rsidP="00F81DE5">
      <w:pPr>
        <w:pStyle w:val="Heading8"/>
        <w:spacing w:line="240" w:lineRule="auto"/>
        <w:ind w:left="567" w:right="0" w:hanging="567"/>
        <w:jc w:val="thaiDistribute"/>
        <w:rPr>
          <w:rFonts w:asciiTheme="majorBidi" w:hAnsiTheme="majorBidi" w:cstheme="majorBidi"/>
        </w:rPr>
      </w:pPr>
    </w:p>
    <w:p w14:paraId="172640CC" w14:textId="73DE3540" w:rsidR="00716186" w:rsidRPr="00124116" w:rsidRDefault="00716186" w:rsidP="001800B2">
      <w:pPr>
        <w:pStyle w:val="ListParagraph"/>
        <w:numPr>
          <w:ilvl w:val="1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24116">
        <w:rPr>
          <w:rFonts w:asciiTheme="majorBidi" w:hAnsiTheme="majorBidi" w:cstheme="majorBidi"/>
          <w:i/>
          <w:iCs/>
          <w:sz w:val="30"/>
          <w:szCs w:val="30"/>
          <w:cs/>
        </w:rPr>
        <w:t>เกณฑ์การถือปฏิบัติ</w:t>
      </w:r>
    </w:p>
    <w:p w14:paraId="31909A57" w14:textId="77777777" w:rsidR="00716186" w:rsidRPr="00D73F8F" w:rsidRDefault="00716186" w:rsidP="00F81D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Theme="majorBidi" w:hAnsiTheme="majorBidi" w:cstheme="majorBidi"/>
        </w:rPr>
      </w:pPr>
    </w:p>
    <w:p w14:paraId="137DD958" w14:textId="2C3B3563" w:rsidR="00716186" w:rsidRPr="003B7C26" w:rsidRDefault="00ED72B8" w:rsidP="005A0A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Theme="majorBidi" w:hAnsiTheme="majorBidi" w:cstheme="majorBidi"/>
          <w:sz w:val="30"/>
          <w:szCs w:val="30"/>
        </w:rPr>
      </w:pPr>
      <w:r w:rsidRPr="003B7C26">
        <w:rPr>
          <w:rFonts w:asciiTheme="majorBidi" w:hAnsiTheme="majorBidi" w:cstheme="majorBidi"/>
          <w:sz w:val="30"/>
          <w:szCs w:val="30"/>
          <w:cs/>
        </w:rPr>
        <w:tab/>
      </w:r>
      <w:r w:rsidR="00534EA6" w:rsidRPr="003B7C26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334196" w:rsidRPr="003B7C26">
        <w:rPr>
          <w:rFonts w:asciiTheme="majorBidi" w:hAnsiTheme="majorBidi" w:cstheme="majorBidi"/>
          <w:sz w:val="30"/>
          <w:szCs w:val="30"/>
        </w:rPr>
        <w:br/>
      </w:r>
      <w:r w:rsidR="00534EA6" w:rsidRPr="003B7C26">
        <w:rPr>
          <w:rFonts w:asciiTheme="majorBidi" w:hAnsiTheme="majorBidi" w:cstheme="majorBidi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</w:t>
      </w:r>
      <w:r w:rsidR="00D4358C" w:rsidRPr="003B7C26">
        <w:rPr>
          <w:rFonts w:asciiTheme="majorBidi" w:hAnsiTheme="majorBidi" w:cstheme="majorBidi"/>
          <w:sz w:val="30"/>
          <w:szCs w:val="30"/>
          <w:cs/>
        </w:rPr>
        <w:t>ตลาดหลักทรัพย์ที่เกี่ยวข้อง</w:t>
      </w:r>
    </w:p>
    <w:p w14:paraId="5E07C15C" w14:textId="77777777" w:rsidR="00716186" w:rsidRPr="00D73F8F" w:rsidRDefault="00716186" w:rsidP="00D43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</w:rPr>
      </w:pPr>
    </w:p>
    <w:p w14:paraId="6A91CFB2" w14:textId="3C4142EC" w:rsidR="00534EA6" w:rsidRPr="003B7C26" w:rsidRDefault="00ED72B8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3B7C26">
        <w:rPr>
          <w:rFonts w:asciiTheme="majorBidi" w:hAnsiTheme="majorBidi" w:cstheme="majorBidi"/>
          <w:sz w:val="30"/>
          <w:szCs w:val="30"/>
          <w:cs/>
        </w:rPr>
        <w:tab/>
      </w:r>
      <w:r w:rsidR="00534EA6" w:rsidRPr="003B7C26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มาตรฐานการรายงานทางการเงินหลายฉบับ</w:t>
      </w:r>
      <w:r w:rsidR="0048500E" w:rsidRPr="003B7C26">
        <w:rPr>
          <w:rFonts w:asciiTheme="majorBidi" w:hAnsiTheme="majorBidi" w:cstheme="majorBidi"/>
          <w:sz w:val="30"/>
          <w:szCs w:val="30"/>
          <w:cs/>
        </w:rPr>
        <w:t>ได้มีการออกและปรับปรุงใหม่</w:t>
      </w:r>
      <w:r w:rsidR="00D4358C" w:rsidRPr="003B7C2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34EA6" w:rsidRPr="003B7C26">
        <w:rPr>
          <w:rFonts w:asciiTheme="majorBidi" w:hAnsiTheme="majorBidi" w:cstheme="majorBidi"/>
          <w:sz w:val="30"/>
          <w:szCs w:val="30"/>
          <w:cs/>
        </w:rPr>
        <w:t>ซึ่งมีผลบังคับใช้ตั้งแต่รอบระยะเวลาบัญชี</w:t>
      </w:r>
      <w:r w:rsidR="00534EA6" w:rsidRPr="003B7C26">
        <w:rPr>
          <w:rFonts w:asciiTheme="majorBidi" w:hAnsiTheme="majorBidi" w:cstheme="majorBidi"/>
          <w:spacing w:val="-4"/>
          <w:sz w:val="30"/>
          <w:szCs w:val="30"/>
          <w:cs/>
        </w:rPr>
        <w:t>ที่เริ</w:t>
      </w:r>
      <w:r w:rsidR="00F425B7">
        <w:rPr>
          <w:rFonts w:asciiTheme="majorBidi" w:hAnsiTheme="majorBidi" w:cstheme="majorBidi"/>
          <w:spacing w:val="-4"/>
          <w:sz w:val="30"/>
          <w:szCs w:val="30"/>
          <w:cs/>
        </w:rPr>
        <w:t xml:space="preserve">่มในหรือหลังวันที่ </w:t>
      </w:r>
      <w:r w:rsidR="00F425B7">
        <w:rPr>
          <w:rFonts w:asciiTheme="majorBidi" w:hAnsiTheme="majorBidi" w:cstheme="majorBidi"/>
          <w:spacing w:val="-4"/>
          <w:sz w:val="30"/>
          <w:szCs w:val="30"/>
        </w:rPr>
        <w:t>1</w:t>
      </w:r>
      <w:r w:rsidR="00EA698B" w:rsidRPr="003B7C26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F425B7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มกราคม </w:t>
      </w:r>
      <w:r w:rsidR="00F425B7">
        <w:rPr>
          <w:rFonts w:asciiTheme="majorBidi" w:hAnsiTheme="majorBidi" w:cstheme="majorBidi"/>
          <w:spacing w:val="-4"/>
          <w:sz w:val="30"/>
          <w:szCs w:val="30"/>
        </w:rPr>
        <w:t>2561</w:t>
      </w:r>
      <w:r w:rsidR="001E6350" w:rsidRPr="003B7C2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48500E" w:rsidRPr="003B7C26">
        <w:rPr>
          <w:rFonts w:asciiTheme="majorBidi" w:hAnsiTheme="majorBidi" w:cstheme="majorBidi"/>
          <w:spacing w:val="-4"/>
          <w:sz w:val="30"/>
          <w:szCs w:val="30"/>
          <w:cs/>
        </w:rPr>
        <w:t>การถือ</w:t>
      </w:r>
      <w:r w:rsidR="00534EA6" w:rsidRPr="003B7C26">
        <w:rPr>
          <w:rFonts w:asciiTheme="majorBidi" w:hAnsiTheme="majorBidi" w:cstheme="majorBidi"/>
          <w:spacing w:val="-4"/>
          <w:sz w:val="30"/>
          <w:szCs w:val="30"/>
          <w:cs/>
        </w:rPr>
        <w:t>การปฏิบัติตามมาตรฐานการรายงาน</w:t>
      </w:r>
      <w:r w:rsidR="006802C1" w:rsidRPr="003B7C26">
        <w:rPr>
          <w:rFonts w:asciiTheme="majorBidi" w:hAnsiTheme="majorBidi" w:cstheme="majorBidi"/>
          <w:spacing w:val="-4"/>
          <w:sz w:val="30"/>
          <w:szCs w:val="30"/>
          <w:cs/>
        </w:rPr>
        <w:t>ทางการเงินที่</w:t>
      </w:r>
      <w:r w:rsidR="00D4358C" w:rsidRPr="003B7C26">
        <w:rPr>
          <w:rFonts w:asciiTheme="majorBidi" w:hAnsiTheme="majorBidi" w:cstheme="majorBidi"/>
          <w:spacing w:val="-4"/>
          <w:sz w:val="30"/>
          <w:szCs w:val="30"/>
          <w:cs/>
        </w:rPr>
        <w:t>ออกและ</w:t>
      </w:r>
      <w:r w:rsidR="00534EA6" w:rsidRPr="003B7C26">
        <w:rPr>
          <w:rFonts w:asciiTheme="majorBidi" w:hAnsiTheme="majorBidi" w:cstheme="majorBidi"/>
          <w:spacing w:val="-4"/>
          <w:sz w:val="30"/>
          <w:szCs w:val="30"/>
          <w:cs/>
        </w:rPr>
        <w:t>ปรับปรุงใหม่</w:t>
      </w:r>
      <w:r w:rsidR="00BB274E" w:rsidRPr="003B7C26">
        <w:rPr>
          <w:rFonts w:asciiTheme="majorBidi" w:hAnsiTheme="majorBidi" w:cstheme="majorBidi"/>
          <w:spacing w:val="-4"/>
          <w:sz w:val="30"/>
          <w:szCs w:val="30"/>
          <w:cs/>
        </w:rPr>
        <w:t>นั้น</w:t>
      </w:r>
      <w:r w:rsidR="00D34DDA" w:rsidRPr="003B7C26">
        <w:rPr>
          <w:rFonts w:asciiTheme="majorBidi" w:hAnsiTheme="majorBidi" w:cstheme="majorBidi"/>
          <w:sz w:val="30"/>
          <w:szCs w:val="30"/>
        </w:rPr>
        <w:t xml:space="preserve"> </w:t>
      </w:r>
      <w:r w:rsidR="00534EA6" w:rsidRPr="003B7C26">
        <w:rPr>
          <w:rFonts w:asciiTheme="majorBidi" w:hAnsiTheme="majorBidi" w:cstheme="majorBidi"/>
          <w:sz w:val="30"/>
          <w:szCs w:val="30"/>
          <w:cs/>
        </w:rPr>
        <w:t>มีผลให้เกิดการเปลี่ยนแปลงนโยบายกา</w:t>
      </w:r>
      <w:r w:rsidR="00EA698B" w:rsidRPr="003B7C26">
        <w:rPr>
          <w:rFonts w:asciiTheme="majorBidi" w:hAnsiTheme="majorBidi" w:cstheme="majorBidi"/>
          <w:sz w:val="30"/>
          <w:szCs w:val="30"/>
          <w:cs/>
        </w:rPr>
        <w:t>รบัญชีของกลุ่มบริษัทในบางเรื่อง</w:t>
      </w:r>
      <w:r w:rsidR="00D4358C" w:rsidRPr="003B7C26">
        <w:rPr>
          <w:rFonts w:asciiTheme="majorBidi" w:hAnsiTheme="majorBidi" w:cstheme="majorBidi"/>
          <w:sz w:val="30"/>
          <w:szCs w:val="30"/>
          <w:cs/>
        </w:rPr>
        <w:t xml:space="preserve"> ทั้งนี้การเปลี่ยนแปลงดังกล่าว</w:t>
      </w:r>
      <w:r w:rsidR="00534EA6" w:rsidRPr="003B7C26">
        <w:rPr>
          <w:rFonts w:asciiTheme="majorBidi" w:hAnsiTheme="majorBidi" w:cstheme="majorBidi"/>
          <w:sz w:val="30"/>
          <w:szCs w:val="30"/>
          <w:cs/>
        </w:rPr>
        <w:t>ไม่มีผลกระทบอย่างเป็นสาระสำคัญต่องบการเงิน</w:t>
      </w:r>
    </w:p>
    <w:p w14:paraId="76D9C15E" w14:textId="77777777" w:rsidR="00534EA6" w:rsidRPr="00D73F8F" w:rsidRDefault="00534EA6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Theme="majorBidi" w:hAnsiTheme="majorBidi" w:cstheme="majorBidi"/>
          <w:spacing w:val="-2"/>
        </w:rPr>
      </w:pPr>
    </w:p>
    <w:p w14:paraId="440A41FE" w14:textId="0E76E4E4" w:rsidR="002B67E4" w:rsidRPr="003B7C26" w:rsidRDefault="00534EA6" w:rsidP="004A04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3B7C26">
        <w:rPr>
          <w:rFonts w:asciiTheme="majorBidi" w:hAnsiTheme="majorBidi" w:cstheme="majorBidi"/>
          <w:spacing w:val="-2"/>
          <w:sz w:val="30"/>
          <w:szCs w:val="30"/>
          <w:cs/>
        </w:rPr>
        <w:tab/>
      </w:r>
      <w:r w:rsidR="002B67E4" w:rsidRPr="003B7C26">
        <w:rPr>
          <w:rFonts w:asciiTheme="majorBidi" w:hAnsiTheme="majorBidi" w:cstheme="majorBidi"/>
          <w:sz w:val="30"/>
          <w:szCs w:val="30"/>
          <w:cs/>
        </w:rPr>
        <w:t xml:space="preserve">นอกเหนือจากมาตรฐานการรายงานทางการเงินที่ออกและปรับปรุงใหม่ข้างต้น </w:t>
      </w:r>
      <w:r w:rsidR="002E0A97">
        <w:rPr>
          <w:rFonts w:asciiTheme="majorBidi" w:hAnsiTheme="majorBidi" w:cstheme="majorBidi" w:hint="cs"/>
          <w:sz w:val="30"/>
          <w:szCs w:val="30"/>
          <w:cs/>
        </w:rPr>
        <w:t>ยังมี</w:t>
      </w:r>
      <w:r w:rsidR="002B67E4" w:rsidRPr="003B7C26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</w:t>
      </w:r>
      <w:r w:rsidR="002E0A97">
        <w:rPr>
          <w:rFonts w:asciiTheme="majorBidi" w:hAnsiTheme="majorBidi" w:cstheme="majorBidi" w:hint="cs"/>
          <w:sz w:val="30"/>
          <w:szCs w:val="30"/>
          <w:cs/>
        </w:rPr>
        <w:t>ฉบับ</w:t>
      </w:r>
      <w:r w:rsidR="002E0A97" w:rsidRPr="003B7C26">
        <w:rPr>
          <w:rFonts w:asciiTheme="majorBidi" w:hAnsiTheme="majorBidi" w:cstheme="majorBidi"/>
          <w:sz w:val="30"/>
          <w:szCs w:val="30"/>
          <w:cs/>
        </w:rPr>
        <w:t>ปรับปรุง</w:t>
      </w:r>
      <w:r w:rsidR="002E0A97">
        <w:rPr>
          <w:rFonts w:asciiTheme="majorBidi" w:hAnsiTheme="majorBidi" w:cstheme="majorBidi" w:hint="cs"/>
          <w:sz w:val="30"/>
          <w:szCs w:val="30"/>
          <w:cs/>
        </w:rPr>
        <w:t>และออกใหม่</w:t>
      </w:r>
      <w:r w:rsidR="002B67E4" w:rsidRPr="003B7C26">
        <w:rPr>
          <w:rFonts w:asciiTheme="majorBidi" w:hAnsiTheme="majorBidi" w:cstheme="majorBidi"/>
          <w:sz w:val="30"/>
          <w:szCs w:val="30"/>
          <w:cs/>
        </w:rPr>
        <w:t xml:space="preserve"> ซึ่งยังไม่มีผลบังคับในปัจจุบันและกลุ่มบริษัทไม่ได้ใช้มาตรฐานการรายงานทาง</w:t>
      </w:r>
      <w:r w:rsidR="002B67E4" w:rsidRPr="00107C56">
        <w:rPr>
          <w:rFonts w:asciiTheme="majorBidi" w:hAnsiTheme="majorBidi" w:cstheme="majorBidi"/>
          <w:spacing w:val="-6"/>
          <w:sz w:val="30"/>
          <w:szCs w:val="30"/>
          <w:cs/>
        </w:rPr>
        <w:t>การเงินดังกล่าวในการจัดทำงบการเงินก่อนวันที่มีผลบังคับใช้ มาตรฐานการรายงานทางการเงินที่ออกและปรับปรุงใหม่</w:t>
      </w:r>
      <w:r w:rsidR="002B67E4" w:rsidRPr="003B7C26">
        <w:rPr>
          <w:rFonts w:asciiTheme="majorBidi" w:hAnsiTheme="majorBidi" w:cstheme="majorBidi"/>
          <w:sz w:val="30"/>
          <w:szCs w:val="30"/>
          <w:cs/>
        </w:rPr>
        <w:t xml:space="preserve">ที่เกี่ยวกับการดำเนินงานของกลุ่มบริษัทได้เปิดเผยในหมายเหตุประกอบงบการเงินข้อ </w:t>
      </w:r>
      <w:r w:rsidR="00542361">
        <w:rPr>
          <w:rFonts w:asciiTheme="majorBidi" w:hAnsiTheme="majorBidi" w:cstheme="majorBidi"/>
          <w:sz w:val="30"/>
          <w:szCs w:val="30"/>
        </w:rPr>
        <w:t>38</w:t>
      </w:r>
    </w:p>
    <w:p w14:paraId="4219249D" w14:textId="77777777" w:rsidR="000173B0" w:rsidRPr="001D1207" w:rsidRDefault="000173B0" w:rsidP="00A738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Theme="majorBidi" w:hAnsiTheme="majorBidi" w:cstheme="majorBidi"/>
          <w:sz w:val="22"/>
          <w:szCs w:val="22"/>
        </w:rPr>
      </w:pPr>
    </w:p>
    <w:p w14:paraId="599E7912" w14:textId="143E7532" w:rsidR="006F54B9" w:rsidRPr="00024601" w:rsidRDefault="006F54B9" w:rsidP="001800B2">
      <w:pPr>
        <w:pStyle w:val="ListParagraph"/>
        <w:numPr>
          <w:ilvl w:val="1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24116">
        <w:rPr>
          <w:rFonts w:asciiTheme="majorBidi" w:hAnsiTheme="majorBidi" w:cstheme="majorBidi"/>
          <w:i/>
          <w:iCs/>
          <w:sz w:val="30"/>
          <w:szCs w:val="30"/>
          <w:cs/>
        </w:rPr>
        <w:t>เกณฑ์การวัดมูลค่า</w:t>
      </w:r>
    </w:p>
    <w:p w14:paraId="2F977FCE" w14:textId="77777777" w:rsidR="006F54B9" w:rsidRPr="001D1207" w:rsidRDefault="006F54B9" w:rsidP="003960B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620EDAA0" w14:textId="77777777" w:rsidR="006F54B9" w:rsidRPr="00024601" w:rsidRDefault="006F54B9" w:rsidP="0095072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024601">
        <w:rPr>
          <w:rFonts w:ascii="Angsana New" w:hAnsi="Angsana New"/>
          <w:sz w:val="30"/>
          <w:szCs w:val="30"/>
          <w:cs/>
        </w:rPr>
        <w:t>งบการเงินนี้จัดทำขึ้นโดยถือหลักเกณฑ์การบันทึกตาม</w:t>
      </w:r>
      <w:r w:rsidR="000173B0">
        <w:rPr>
          <w:rFonts w:ascii="Angsana New" w:hAnsi="Angsana New"/>
          <w:sz w:val="30"/>
          <w:szCs w:val="30"/>
          <w:cs/>
        </w:rPr>
        <w:t>ราคาทุนเดิม ยกเว้นรายการ</w:t>
      </w:r>
      <w:r w:rsidR="00BB274E" w:rsidRPr="00024601">
        <w:rPr>
          <w:rFonts w:ascii="Angsana New" w:hAnsi="Angsana New"/>
          <w:sz w:val="30"/>
          <w:szCs w:val="30"/>
          <w:cs/>
        </w:rPr>
        <w:t>ดังต่อไปนี้</w:t>
      </w:r>
    </w:p>
    <w:p w14:paraId="6EE60F54" w14:textId="77777777" w:rsidR="006F54B9" w:rsidRPr="00D73F8F" w:rsidRDefault="006F54B9" w:rsidP="0070708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W w:w="0" w:type="auto"/>
        <w:tblInd w:w="540" w:type="dxa"/>
        <w:tblLook w:val="04A0" w:firstRow="1" w:lastRow="0" w:firstColumn="1" w:lastColumn="0" w:noHBand="0" w:noVBand="1"/>
      </w:tblPr>
      <w:tblGrid>
        <w:gridCol w:w="4619"/>
        <w:gridCol w:w="4444"/>
      </w:tblGrid>
      <w:tr w:rsidR="00D0000C" w:rsidRPr="00024601" w14:paraId="502F5AA4" w14:textId="77777777" w:rsidTr="00997828">
        <w:tc>
          <w:tcPr>
            <w:tcW w:w="4671" w:type="dxa"/>
          </w:tcPr>
          <w:p w14:paraId="0AE6F63D" w14:textId="77777777" w:rsidR="00D0000C" w:rsidRPr="00024601" w:rsidRDefault="00D0000C" w:rsidP="00D0000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2460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</w:t>
            </w:r>
          </w:p>
        </w:tc>
        <w:tc>
          <w:tcPr>
            <w:tcW w:w="4494" w:type="dxa"/>
          </w:tcPr>
          <w:p w14:paraId="59814B37" w14:textId="77777777" w:rsidR="00D0000C" w:rsidRPr="00024601" w:rsidRDefault="00D0000C" w:rsidP="00D0000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2460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เกณฑ์การวัดมูลค่า</w:t>
            </w:r>
          </w:p>
        </w:tc>
      </w:tr>
      <w:tr w:rsidR="00D0000C" w:rsidRPr="00024601" w14:paraId="7237F80A" w14:textId="77777777" w:rsidTr="00997828">
        <w:tc>
          <w:tcPr>
            <w:tcW w:w="4671" w:type="dxa"/>
          </w:tcPr>
          <w:p w14:paraId="43B5215E" w14:textId="77777777" w:rsidR="00D0000C" w:rsidRPr="00024601" w:rsidRDefault="00A25597" w:rsidP="0090033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เงินลงทุนใน</w:t>
            </w:r>
            <w:r w:rsidR="00164358">
              <w:rPr>
                <w:rFonts w:ascii="Angsana New" w:hAnsi="Angsana New" w:hint="cs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4494" w:type="dxa"/>
          </w:tcPr>
          <w:p w14:paraId="16CDDA2F" w14:textId="77777777" w:rsidR="00D0000C" w:rsidRPr="00024601" w:rsidRDefault="00D0000C" w:rsidP="0090033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4601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F84A1D" w:rsidRPr="00024601" w14:paraId="6F3F2A5F" w14:textId="77777777" w:rsidTr="00997828">
        <w:tc>
          <w:tcPr>
            <w:tcW w:w="4671" w:type="dxa"/>
          </w:tcPr>
          <w:p w14:paraId="683395F6" w14:textId="77777777" w:rsidR="00F84A1D" w:rsidRPr="00024601" w:rsidRDefault="00932D9F" w:rsidP="00F84A1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32D9F">
              <w:rPr>
                <w:rFonts w:ascii="Angsana New" w:hAnsi="Angsana New"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4494" w:type="dxa"/>
          </w:tcPr>
          <w:p w14:paraId="1E0CE1CD" w14:textId="77777777" w:rsidR="00F84A1D" w:rsidRPr="00024601" w:rsidRDefault="00F84A1D" w:rsidP="00F84A1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4601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334196" w:rsidRPr="00024601" w14:paraId="3D5CB412" w14:textId="77777777" w:rsidTr="00997828">
        <w:tc>
          <w:tcPr>
            <w:tcW w:w="4671" w:type="dxa"/>
          </w:tcPr>
          <w:p w14:paraId="6549617D" w14:textId="4480F2B7" w:rsidR="00334196" w:rsidRPr="00834758" w:rsidRDefault="00334196" w:rsidP="002F6B7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4758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4494" w:type="dxa"/>
          </w:tcPr>
          <w:p w14:paraId="4B2DF6AA" w14:textId="77777777" w:rsidR="00334196" w:rsidRPr="00834758" w:rsidRDefault="00334196" w:rsidP="00F84A1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4758">
              <w:rPr>
                <w:rFonts w:ascii="Angsana New" w:hAnsi="Angsana New" w:hint="cs"/>
                <w:sz w:val="30"/>
                <w:szCs w:val="30"/>
                <w:cs/>
              </w:rPr>
              <w:t>การตีราคาใหม่ด้วยมูลค่ายุติธรรม</w:t>
            </w:r>
          </w:p>
        </w:tc>
      </w:tr>
      <w:tr w:rsidR="001A5310" w:rsidRPr="00024601" w14:paraId="6DAD9247" w14:textId="77777777" w:rsidTr="00997828">
        <w:tc>
          <w:tcPr>
            <w:tcW w:w="4671" w:type="dxa"/>
          </w:tcPr>
          <w:p w14:paraId="2874E7FD" w14:textId="77777777" w:rsidR="001A5310" w:rsidRPr="00024601" w:rsidRDefault="001A5310" w:rsidP="001A531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4601">
              <w:rPr>
                <w:rFonts w:ascii="Angsana New" w:hAnsi="Angsana New"/>
                <w:i/>
                <w:sz w:val="30"/>
                <w:szCs w:val="30"/>
                <w:cs/>
              </w:rPr>
              <w:t>หนี้สินผลประโยชน์ที่กำหนดไว้</w:t>
            </w:r>
          </w:p>
        </w:tc>
        <w:tc>
          <w:tcPr>
            <w:tcW w:w="4494" w:type="dxa"/>
          </w:tcPr>
          <w:p w14:paraId="27F49965" w14:textId="16EF8349" w:rsidR="001A5310" w:rsidRPr="00024601" w:rsidRDefault="001A5310" w:rsidP="001A531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 w:hanging="18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24601">
              <w:rPr>
                <w:rFonts w:ascii="Angsana New" w:hAnsi="Angsana New"/>
                <w:sz w:val="30"/>
                <w:szCs w:val="30"/>
                <w:cs/>
              </w:rPr>
              <w:t xml:space="preserve">มูลค่าปัจจุบันของภาระผูกพันตามผลประโยชน์ที่กำหนดไว้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ซึ่ง</w:t>
            </w:r>
            <w:r w:rsidRPr="00024601">
              <w:rPr>
                <w:rFonts w:ascii="Angsana New" w:hAnsi="Angsana New"/>
                <w:sz w:val="30"/>
                <w:szCs w:val="30"/>
                <w:cs/>
              </w:rPr>
              <w:t>ได้เปิดเผยไว้ในหมายเหตุ</w:t>
            </w:r>
            <w:r w:rsidR="002E0A97">
              <w:rPr>
                <w:rFonts w:ascii="Angsana New" w:hAnsi="Angsana New" w:hint="cs"/>
                <w:sz w:val="30"/>
                <w:szCs w:val="30"/>
                <w:cs/>
              </w:rPr>
              <w:t>ประกอบ</w:t>
            </w:r>
            <w:r w:rsidR="002F34DB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2E0A97">
              <w:rPr>
                <w:rFonts w:ascii="Angsana New" w:hAnsi="Angsana New" w:hint="cs"/>
                <w:sz w:val="30"/>
                <w:szCs w:val="30"/>
                <w:cs/>
              </w:rPr>
              <w:t>งบการเงิน</w:t>
            </w:r>
            <w:r w:rsidRPr="00024601">
              <w:rPr>
                <w:rFonts w:ascii="Angsana New" w:hAnsi="Angsana New"/>
                <w:sz w:val="30"/>
                <w:szCs w:val="30"/>
                <w:cs/>
              </w:rPr>
              <w:t>ข้อ</w:t>
            </w:r>
            <w:r w:rsidRPr="0002460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F34DB">
              <w:rPr>
                <w:rFonts w:ascii="Angsana New" w:hAnsi="Angsana New"/>
                <w:sz w:val="30"/>
                <w:szCs w:val="30"/>
              </w:rPr>
              <w:t>4</w:t>
            </w:r>
            <w:r w:rsidRPr="00024601">
              <w:rPr>
                <w:rFonts w:ascii="Angsana New" w:hAnsi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/>
                <w:sz w:val="30"/>
                <w:szCs w:val="30"/>
                <w:cs/>
              </w:rPr>
              <w:t>ฐ</w:t>
            </w:r>
            <w:r w:rsidRPr="0002460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A5310" w:rsidRPr="00024601" w14:paraId="0856754A" w14:textId="77777777" w:rsidTr="00997828">
        <w:tc>
          <w:tcPr>
            <w:tcW w:w="4671" w:type="dxa"/>
          </w:tcPr>
          <w:p w14:paraId="36D19EC9" w14:textId="77777777" w:rsidR="001A5310" w:rsidRPr="00024601" w:rsidRDefault="001A5310" w:rsidP="0000648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jc w:val="both"/>
              <w:rPr>
                <w:rFonts w:ascii="Angsana New" w:hAnsi="Angsana New"/>
                <w:i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sz w:val="30"/>
                <w:szCs w:val="30"/>
                <w:cs/>
              </w:rPr>
              <w:t>ใบสำคัญแสดงสิทธิที่จะซื้อหุ้น</w:t>
            </w:r>
          </w:p>
        </w:tc>
        <w:tc>
          <w:tcPr>
            <w:tcW w:w="4494" w:type="dxa"/>
          </w:tcPr>
          <w:p w14:paraId="22C55B90" w14:textId="77777777" w:rsidR="001A5310" w:rsidRPr="00024601" w:rsidRDefault="001A5310" w:rsidP="001A531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 w:hanging="18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4601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</w:tbl>
    <w:p w14:paraId="0861BE05" w14:textId="6F391698" w:rsidR="00124116" w:rsidRPr="00107C56" w:rsidRDefault="00124116" w:rsidP="0012411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14"/>
          <w:szCs w:val="14"/>
        </w:rPr>
      </w:pPr>
    </w:p>
    <w:p w14:paraId="77DE406A" w14:textId="7C24C27F" w:rsidR="00716186" w:rsidRPr="00024601" w:rsidRDefault="00716186" w:rsidP="001800B2">
      <w:pPr>
        <w:pStyle w:val="ListParagraph"/>
        <w:numPr>
          <w:ilvl w:val="1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24116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สกุลเงินที่ใช้ในการดำเนินงานและนำเสนองบการเงิน</w:t>
      </w:r>
    </w:p>
    <w:p w14:paraId="245A2CFA" w14:textId="77777777" w:rsidR="00716186" w:rsidRPr="00405907" w:rsidRDefault="00716186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24"/>
          <w:szCs w:val="24"/>
        </w:rPr>
      </w:pPr>
    </w:p>
    <w:p w14:paraId="327C4013" w14:textId="77777777" w:rsidR="00716186" w:rsidRPr="00024601" w:rsidRDefault="00780DE5" w:rsidP="00950721">
      <w:pPr>
        <w:pStyle w:val="BodyText2"/>
        <w:tabs>
          <w:tab w:val="clear" w:pos="540"/>
        </w:tabs>
        <w:ind w:left="567" w:hanging="567"/>
        <w:rPr>
          <w:cs/>
        </w:rPr>
      </w:pPr>
      <w:r w:rsidRPr="00024601">
        <w:rPr>
          <w:cs/>
        </w:rPr>
        <w:tab/>
        <w:t>งบการเงิน</w:t>
      </w:r>
      <w:r w:rsidR="00716186" w:rsidRPr="00024601">
        <w:rPr>
          <w:cs/>
        </w:rPr>
        <w:t>นี้จัดทำและแสดงหน่วยเงินตราเป็นเงินบาทซึ่งเป็นสกุลเงินที่ใช้ในการดำเนินงานของบริษัท</w:t>
      </w:r>
    </w:p>
    <w:p w14:paraId="63B2D6CB" w14:textId="77777777" w:rsidR="00716186" w:rsidRPr="00405907" w:rsidRDefault="00716186" w:rsidP="00950721">
      <w:pPr>
        <w:pStyle w:val="BodyText2"/>
        <w:tabs>
          <w:tab w:val="clear" w:pos="540"/>
        </w:tabs>
        <w:ind w:left="567" w:hanging="567"/>
        <w:rPr>
          <w:sz w:val="24"/>
          <w:szCs w:val="24"/>
        </w:rPr>
      </w:pPr>
    </w:p>
    <w:p w14:paraId="5EE704EF" w14:textId="1365A124" w:rsidR="00716186" w:rsidRPr="00124116" w:rsidRDefault="00716186" w:rsidP="001800B2">
      <w:pPr>
        <w:pStyle w:val="ListParagraph"/>
        <w:numPr>
          <w:ilvl w:val="1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24116">
        <w:rPr>
          <w:rFonts w:asciiTheme="majorBidi" w:hAnsiTheme="majorBidi" w:cstheme="majorBidi"/>
          <w:i/>
          <w:iCs/>
          <w:sz w:val="30"/>
          <w:szCs w:val="30"/>
          <w:cs/>
        </w:rPr>
        <w:t>การ</w:t>
      </w:r>
      <w:r w:rsidR="00E170AD" w:rsidRPr="00124116">
        <w:rPr>
          <w:rFonts w:asciiTheme="majorBidi" w:hAnsiTheme="majorBidi" w:cstheme="majorBidi"/>
          <w:i/>
          <w:iCs/>
          <w:sz w:val="30"/>
          <w:szCs w:val="30"/>
          <w:cs/>
        </w:rPr>
        <w:t>ใช้วิจารณญาณและการประมาณการ</w:t>
      </w:r>
    </w:p>
    <w:p w14:paraId="5FB520D6" w14:textId="77777777" w:rsidR="00716186" w:rsidRPr="00405907" w:rsidRDefault="00716186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24"/>
          <w:szCs w:val="24"/>
        </w:rPr>
      </w:pPr>
    </w:p>
    <w:p w14:paraId="42B98DAE" w14:textId="77777777" w:rsidR="00A13E24" w:rsidRPr="00024601" w:rsidRDefault="00ED72B8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024601">
        <w:rPr>
          <w:rFonts w:ascii="Angsana New" w:hAnsi="Angsana New"/>
          <w:sz w:val="30"/>
          <w:szCs w:val="30"/>
          <w:cs/>
        </w:rPr>
        <w:tab/>
      </w:r>
      <w:r w:rsidR="00A13E24" w:rsidRPr="00024601">
        <w:rPr>
          <w:rFonts w:ascii="Angsana New" w:hAnsi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ผู้บริหารต้องใช้วิจารณญาณ การประมาณและข้อ</w:t>
      </w:r>
      <w:r w:rsidR="000173B0">
        <w:rPr>
          <w:rFonts w:ascii="Angsana New" w:hAnsi="Angsana New"/>
          <w:sz w:val="30"/>
          <w:szCs w:val="30"/>
          <w:cs/>
        </w:rPr>
        <w:t>สมมติ</w:t>
      </w:r>
      <w:r w:rsidR="00A13E24" w:rsidRPr="00024601">
        <w:rPr>
          <w:rFonts w:ascii="Angsana New" w:hAnsi="Angsana New"/>
          <w:sz w:val="30"/>
          <w:szCs w:val="30"/>
          <w:cs/>
        </w:rPr>
        <w:t>หลายประการ ซึ่งมีผลกระทบต่อการกำหนดนโยบายการบัญชีและการรายงานจำนวนเงินที่เกี่ยวกับ สินทรัพย</w:t>
      </w:r>
      <w:r w:rsidR="001A5C5B">
        <w:rPr>
          <w:rFonts w:ascii="Angsana New" w:hAnsi="Angsana New"/>
          <w:sz w:val="30"/>
          <w:szCs w:val="30"/>
          <w:cs/>
        </w:rPr>
        <w:t xml:space="preserve">์ หนี้สิน รายได้ และค่าใช้จ่าย </w:t>
      </w:r>
      <w:r w:rsidR="00A13E24" w:rsidRPr="00024601">
        <w:rPr>
          <w:rFonts w:ascii="Angsana New" w:hAnsi="Angsana New"/>
          <w:sz w:val="30"/>
          <w:szCs w:val="30"/>
          <w:cs/>
        </w:rPr>
        <w:t>ผลที่เกิดขึ้นจริงอาจแตกต่างจากที่ประมาณไว้</w:t>
      </w:r>
    </w:p>
    <w:p w14:paraId="637D212E" w14:textId="77777777" w:rsidR="00A13E24" w:rsidRPr="00405907" w:rsidRDefault="00A13E24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24"/>
          <w:szCs w:val="24"/>
        </w:rPr>
      </w:pPr>
    </w:p>
    <w:p w14:paraId="526EBACD" w14:textId="77777777" w:rsidR="00024601" w:rsidRPr="00024601" w:rsidRDefault="00A13E24" w:rsidP="00FC6A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024601">
        <w:rPr>
          <w:rFonts w:ascii="Angsana New" w:hAnsi="Angsana New"/>
          <w:sz w:val="30"/>
          <w:szCs w:val="30"/>
          <w:cs/>
        </w:rPr>
        <w:tab/>
        <w:t>ประมาณการและข้อ</w:t>
      </w:r>
      <w:r w:rsidR="000173B0">
        <w:rPr>
          <w:rFonts w:ascii="Angsana New" w:hAnsi="Angsana New"/>
          <w:sz w:val="30"/>
          <w:szCs w:val="30"/>
          <w:cs/>
        </w:rPr>
        <w:t>สมมติ</w:t>
      </w:r>
      <w:r w:rsidRPr="00024601">
        <w:rPr>
          <w:rFonts w:ascii="Angsana New" w:hAnsi="Angsana New"/>
          <w:sz w:val="30"/>
          <w:szCs w:val="30"/>
          <w:cs/>
        </w:rPr>
        <w:t>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7D01232F" w14:textId="77777777" w:rsidR="0056663E" w:rsidRPr="00405907" w:rsidRDefault="0056663E" w:rsidP="005666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24"/>
          <w:szCs w:val="24"/>
        </w:rPr>
      </w:pPr>
    </w:p>
    <w:p w14:paraId="2FAFC4AD" w14:textId="545D7A85" w:rsidR="00024601" w:rsidRPr="00733661" w:rsidRDefault="00024601" w:rsidP="007213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733661">
        <w:rPr>
          <w:rFonts w:ascii="Angsana New" w:hAnsi="Angsana New"/>
          <w:i/>
          <w:iCs/>
          <w:sz w:val="30"/>
          <w:szCs w:val="30"/>
          <w:cs/>
        </w:rPr>
        <w:t>ข้อ</w:t>
      </w:r>
      <w:r w:rsidR="000173B0" w:rsidRPr="00733661">
        <w:rPr>
          <w:rFonts w:ascii="Angsana New" w:hAnsi="Angsana New"/>
          <w:i/>
          <w:iCs/>
          <w:sz w:val="30"/>
          <w:szCs w:val="30"/>
          <w:cs/>
        </w:rPr>
        <w:t>สมมติ</w:t>
      </w:r>
      <w:r w:rsidRPr="00733661">
        <w:rPr>
          <w:rFonts w:ascii="Angsana New" w:hAnsi="Angsana New"/>
          <w:i/>
          <w:iCs/>
          <w:sz w:val="30"/>
          <w:szCs w:val="30"/>
          <w:cs/>
        </w:rPr>
        <w:t>และความไม่แน่นอนของประมาณการ</w:t>
      </w:r>
    </w:p>
    <w:p w14:paraId="0518EB68" w14:textId="77777777" w:rsidR="00716186" w:rsidRPr="00405907" w:rsidRDefault="00716186" w:rsidP="007213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280B9DFE" w14:textId="33091C56" w:rsidR="00D0000C" w:rsidRDefault="00A13E24" w:rsidP="007213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6675A5">
        <w:rPr>
          <w:rFonts w:ascii="Angsana New" w:hAnsi="Angsana New"/>
          <w:sz w:val="30"/>
          <w:szCs w:val="30"/>
          <w:cs/>
        </w:rPr>
        <w:t>ข้อมูลเกี่ยวกับ</w:t>
      </w:r>
      <w:r w:rsidR="00543C68">
        <w:rPr>
          <w:rFonts w:ascii="Angsana New" w:hAnsi="Angsana New" w:hint="cs"/>
          <w:sz w:val="30"/>
          <w:szCs w:val="30"/>
          <w:cs/>
        </w:rPr>
        <w:t>ข้อสมมติและ</w:t>
      </w:r>
      <w:r w:rsidR="00BB274E" w:rsidRPr="006675A5">
        <w:rPr>
          <w:rFonts w:ascii="Angsana New" w:hAnsi="Angsana New"/>
          <w:sz w:val="30"/>
          <w:szCs w:val="30"/>
          <w:cs/>
        </w:rPr>
        <w:t>ความไม่แน่นอนของ</w:t>
      </w:r>
      <w:r w:rsidRPr="006675A5">
        <w:rPr>
          <w:rFonts w:ascii="Angsana New" w:hAnsi="Angsana New"/>
          <w:sz w:val="30"/>
          <w:szCs w:val="30"/>
          <w:cs/>
        </w:rPr>
        <w:t>การประมาณ</w:t>
      </w:r>
      <w:r w:rsidR="00BB274E" w:rsidRPr="006675A5">
        <w:rPr>
          <w:rFonts w:ascii="Angsana New" w:hAnsi="Angsana New"/>
          <w:sz w:val="30"/>
          <w:szCs w:val="30"/>
          <w:cs/>
        </w:rPr>
        <w:t>การ</w:t>
      </w:r>
      <w:r w:rsidRPr="006675A5">
        <w:rPr>
          <w:rFonts w:ascii="Angsana New" w:hAnsi="Angsana New"/>
          <w:sz w:val="30"/>
          <w:szCs w:val="30"/>
          <w:cs/>
        </w:rPr>
        <w:t>ที่สำคัญ</w:t>
      </w:r>
      <w:r w:rsidR="00E30265">
        <w:rPr>
          <w:rFonts w:ascii="Angsana New" w:hAnsi="Angsana New" w:hint="cs"/>
          <w:sz w:val="30"/>
          <w:szCs w:val="30"/>
          <w:cs/>
        </w:rPr>
        <w:t>ซึ่ง</w:t>
      </w:r>
      <w:r w:rsidR="00AE0F3A">
        <w:rPr>
          <w:rFonts w:ascii="Angsana New" w:hAnsi="Angsana New"/>
          <w:sz w:val="30"/>
          <w:szCs w:val="30"/>
          <w:cs/>
        </w:rPr>
        <w:t>ที่</w:t>
      </w:r>
      <w:r w:rsidR="00BB274E" w:rsidRPr="006675A5">
        <w:rPr>
          <w:rFonts w:ascii="Angsana New" w:hAnsi="Angsana New"/>
          <w:sz w:val="30"/>
          <w:szCs w:val="30"/>
          <w:cs/>
        </w:rPr>
        <w:t>มีความเสี่ยง</w:t>
      </w:r>
      <w:r w:rsidR="00E30265">
        <w:rPr>
          <w:rFonts w:ascii="Angsana New" w:hAnsi="Angsana New" w:hint="cs"/>
          <w:sz w:val="30"/>
          <w:szCs w:val="30"/>
          <w:cs/>
        </w:rPr>
        <w:t>อย่างมีนัยสำคัญที่เป็นเหตุให้</w:t>
      </w:r>
      <w:r w:rsidR="00BB274E" w:rsidRPr="006675A5">
        <w:rPr>
          <w:rFonts w:ascii="Angsana New" w:hAnsi="Angsana New"/>
          <w:sz w:val="30"/>
          <w:szCs w:val="30"/>
          <w:cs/>
        </w:rPr>
        <w:t>ต้องมีการปรับปรุง</w:t>
      </w:r>
      <w:r w:rsidR="00405907">
        <w:rPr>
          <w:rFonts w:ascii="Angsana New" w:hAnsi="Angsana New" w:hint="cs"/>
          <w:sz w:val="30"/>
          <w:szCs w:val="30"/>
          <w:cs/>
        </w:rPr>
        <w:t>มูลค่าตามบัญชีของสินทรัพย์และหนี้สินภายในบัญชีสิ้นสุดวันที่ 31 ธันวาคม 256</w:t>
      </w:r>
      <w:r w:rsidR="002F34DB">
        <w:rPr>
          <w:rFonts w:ascii="Angsana New" w:hAnsi="Angsana New"/>
          <w:sz w:val="30"/>
          <w:szCs w:val="30"/>
        </w:rPr>
        <w:t>2</w:t>
      </w:r>
      <w:r w:rsidR="00BB274E" w:rsidRPr="006675A5">
        <w:rPr>
          <w:rFonts w:ascii="Angsana New" w:hAnsi="Angsana New"/>
          <w:sz w:val="30"/>
          <w:szCs w:val="30"/>
          <w:cs/>
        </w:rPr>
        <w:t xml:space="preserve"> </w:t>
      </w:r>
      <w:r w:rsidR="00BE099E">
        <w:rPr>
          <w:rFonts w:ascii="Angsana New" w:hAnsi="Angsana New"/>
          <w:sz w:val="30"/>
          <w:szCs w:val="30"/>
        </w:rPr>
        <w:br/>
      </w:r>
      <w:r w:rsidRPr="006675A5">
        <w:rPr>
          <w:rFonts w:ascii="Angsana New" w:hAnsi="Angsana New"/>
          <w:sz w:val="30"/>
          <w:szCs w:val="30"/>
          <w:cs/>
        </w:rPr>
        <w:t>ซึ่ง</w:t>
      </w:r>
      <w:r w:rsidR="00543C68">
        <w:rPr>
          <w:rFonts w:ascii="Angsana New" w:hAnsi="Angsana New" w:hint="cs"/>
          <w:sz w:val="30"/>
          <w:szCs w:val="30"/>
          <w:cs/>
        </w:rPr>
        <w:t>ได้เปิดเผยใน</w:t>
      </w:r>
      <w:r w:rsidRPr="006675A5">
        <w:rPr>
          <w:rFonts w:ascii="Angsana New" w:hAnsi="Angsana New"/>
          <w:sz w:val="30"/>
          <w:szCs w:val="30"/>
          <w:cs/>
        </w:rPr>
        <w:t>หมายเหตุประกอบงบการเงินต่อไปนี้</w:t>
      </w:r>
    </w:p>
    <w:p w14:paraId="60B8EF5D" w14:textId="00CC40DB" w:rsidR="002E0A97" w:rsidRDefault="002E0A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</w:p>
    <w:tbl>
      <w:tblPr>
        <w:tblStyle w:val="TableGrid"/>
        <w:tblW w:w="9743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53"/>
        <w:gridCol w:w="6390"/>
      </w:tblGrid>
      <w:tr w:rsidR="004A7C2B" w14:paraId="4FB7F907" w14:textId="77777777" w:rsidTr="002E0A97">
        <w:tc>
          <w:tcPr>
            <w:tcW w:w="3353" w:type="dxa"/>
          </w:tcPr>
          <w:p w14:paraId="31C3B7AD" w14:textId="3B2B3037" w:rsidR="004A7C2B" w:rsidRPr="00F425B7" w:rsidRDefault="004A7C2B" w:rsidP="00543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0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425B7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  <w:r w:rsidR="00E45A0D" w:rsidRPr="00F425B7">
              <w:rPr>
                <w:rFonts w:ascii="Angsana New" w:hAnsi="Angsana New" w:cs="Angsana New"/>
                <w:sz w:val="30"/>
                <w:szCs w:val="30"/>
                <w:cs/>
              </w:rPr>
              <w:t>ประกอบงบการเงิน</w:t>
            </w:r>
            <w:r w:rsidRPr="00F425B7">
              <w:rPr>
                <w:rFonts w:ascii="Angsana New" w:hAnsi="Angsana New" w:cs="Angsana New"/>
                <w:sz w:val="30"/>
                <w:szCs w:val="30"/>
                <w:cs/>
              </w:rPr>
              <w:t xml:space="preserve">ข้อ </w:t>
            </w:r>
            <w:r w:rsidR="00F425B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2F34DB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6390" w:type="dxa"/>
          </w:tcPr>
          <w:p w14:paraId="3C6A291C" w14:textId="37FDFB9D" w:rsidR="004A7C2B" w:rsidRPr="00F425B7" w:rsidRDefault="004A7C2B" w:rsidP="002E0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0"/>
                <w:tab w:val="left" w:pos="5550"/>
              </w:tabs>
              <w:spacing w:line="240" w:lineRule="auto"/>
              <w:ind w:left="160" w:right="430" w:hanging="16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425B7">
              <w:rPr>
                <w:rFonts w:ascii="Angsana New" w:hAnsi="Angsana New" w:cs="Angsana New"/>
                <w:sz w:val="30"/>
                <w:szCs w:val="30"/>
                <w:cs/>
              </w:rPr>
              <w:t>การกำหนดมูลค่ายุติธรรมหักต้นทุนขายของกลุ่มสินทรัพย์ที่จะจำหน่าย</w:t>
            </w:r>
            <w:r w:rsidR="002E0A97" w:rsidRPr="00F425B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425B7">
              <w:rPr>
                <w:rFonts w:ascii="Angsana New" w:hAnsi="Angsana New" w:cs="Angsana New"/>
                <w:sz w:val="30"/>
                <w:szCs w:val="30"/>
                <w:cs/>
              </w:rPr>
              <w:t>โดยใช้</w:t>
            </w:r>
            <w:r w:rsidR="002E0A97" w:rsidRPr="00F425B7">
              <w:rPr>
                <w:rFonts w:ascii="Angsana New" w:hAnsi="Angsana New" w:cs="Angsana New"/>
                <w:sz w:val="30"/>
                <w:szCs w:val="30"/>
                <w:cs/>
              </w:rPr>
              <w:t>ข้อมูลที่ไม่สามารถสังเกตได้ที่มีนัยสำคัญ</w:t>
            </w:r>
          </w:p>
        </w:tc>
      </w:tr>
      <w:tr w:rsidR="004A7C2B" w14:paraId="174B21E2" w14:textId="77777777" w:rsidTr="002E0A97">
        <w:tc>
          <w:tcPr>
            <w:tcW w:w="3353" w:type="dxa"/>
          </w:tcPr>
          <w:p w14:paraId="0374266E" w14:textId="3A089B6E" w:rsidR="004A7C2B" w:rsidRPr="00F425B7" w:rsidRDefault="00E45A0D" w:rsidP="004A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0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425B7">
              <w:rPr>
                <w:rFonts w:ascii="Angsana New" w:hAnsi="Angsana New" w:cs="Angsana New"/>
                <w:sz w:val="30"/>
                <w:szCs w:val="30"/>
                <w:cs/>
              </w:rPr>
              <w:t>หมายเหตุประกอบงบการเงิน</w:t>
            </w:r>
            <w:r w:rsidR="004A7C2B" w:rsidRPr="00F425B7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ข้อ</w:t>
            </w:r>
            <w:r w:rsidR="000D5FA8" w:rsidRPr="00F425B7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</w:t>
            </w:r>
            <w:r w:rsidR="002F34DB">
              <w:rPr>
                <w:rFonts w:ascii="Angsana New" w:hAnsi="Angsana New" w:cs="Angsana New"/>
                <w:spacing w:val="-4"/>
                <w:sz w:val="30"/>
                <w:szCs w:val="30"/>
              </w:rPr>
              <w:t>8</w:t>
            </w:r>
            <w:r w:rsidR="000D5FA8" w:rsidRPr="00F425B7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</w:t>
            </w:r>
          </w:p>
        </w:tc>
        <w:tc>
          <w:tcPr>
            <w:tcW w:w="6390" w:type="dxa"/>
          </w:tcPr>
          <w:p w14:paraId="19F2EBC2" w14:textId="61D6C59B" w:rsidR="004A7C2B" w:rsidRPr="00F425B7" w:rsidRDefault="004A7C2B" w:rsidP="002E0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0"/>
                <w:tab w:val="left" w:pos="5550"/>
                <w:tab w:val="left" w:pos="6170"/>
              </w:tabs>
              <w:spacing w:line="240" w:lineRule="auto"/>
              <w:ind w:right="430"/>
              <w:rPr>
                <w:rFonts w:ascii="Angsana New" w:hAnsi="Angsana New" w:cs="Angsana New"/>
                <w:sz w:val="30"/>
                <w:szCs w:val="30"/>
              </w:rPr>
            </w:pPr>
            <w:r w:rsidRPr="00F425B7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การทดสอบการด้อยค่า</w:t>
            </w:r>
            <w:r w:rsidRPr="00F425B7"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 </w:t>
            </w:r>
            <w:r w:rsidRPr="00F425B7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เกี่ยวกับการใช้ข้อสมมติที่สำคัญในการประมาณ</w:t>
            </w:r>
          </w:p>
        </w:tc>
      </w:tr>
      <w:tr w:rsidR="004A7C2B" w14:paraId="5D66BC0D" w14:textId="77777777" w:rsidTr="002E0A97">
        <w:tc>
          <w:tcPr>
            <w:tcW w:w="3353" w:type="dxa"/>
          </w:tcPr>
          <w:p w14:paraId="385F9B9E" w14:textId="224125F1" w:rsidR="004A7C2B" w:rsidRPr="00F425B7" w:rsidRDefault="00336566" w:rsidP="00A44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0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425B7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    </w:t>
            </w:r>
            <w:r w:rsidR="002F34DB">
              <w:rPr>
                <w:rFonts w:ascii="Angsana New" w:hAnsi="Angsana New" w:cs="Angsana New"/>
                <w:spacing w:val="-4"/>
                <w:sz w:val="30"/>
                <w:szCs w:val="30"/>
              </w:rPr>
              <w:t>9</w:t>
            </w:r>
            <w:r w:rsidR="008E6F1B" w:rsidRPr="00F425B7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</w:t>
            </w:r>
            <w:r w:rsidRPr="00F425B7">
              <w:rPr>
                <w:rFonts w:ascii="Angsana New" w:hAnsi="Angsana New" w:cs="Angsana New"/>
                <w:spacing w:val="-4"/>
                <w:sz w:val="30"/>
                <w:szCs w:val="30"/>
              </w:rPr>
              <w:t>1</w:t>
            </w:r>
            <w:r w:rsidR="002F34DB">
              <w:rPr>
                <w:rFonts w:ascii="Angsana New" w:hAnsi="Angsana New" w:cs="Angsana New"/>
                <w:spacing w:val="-4"/>
                <w:sz w:val="30"/>
                <w:szCs w:val="30"/>
              </w:rPr>
              <w:t>1</w:t>
            </w:r>
            <w:r w:rsidRPr="00F425B7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1</w:t>
            </w:r>
            <w:r w:rsidR="002F34DB">
              <w:rPr>
                <w:rFonts w:ascii="Angsana New" w:hAnsi="Angsana New" w:cs="Angsana New"/>
                <w:spacing w:val="-4"/>
                <w:sz w:val="30"/>
                <w:szCs w:val="30"/>
              </w:rPr>
              <w:t>2</w:t>
            </w:r>
            <w:r w:rsidRPr="00F425B7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1</w:t>
            </w:r>
            <w:r w:rsidR="002F34DB">
              <w:rPr>
                <w:rFonts w:ascii="Angsana New" w:hAnsi="Angsana New" w:cs="Angsana New"/>
                <w:spacing w:val="-4"/>
                <w:sz w:val="30"/>
                <w:szCs w:val="30"/>
              </w:rPr>
              <w:t>5</w:t>
            </w:r>
            <w:r w:rsidRPr="00F425B7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</w:t>
            </w:r>
            <w:r w:rsidR="002F34DB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16 </w:t>
            </w:r>
            <w:r w:rsidRPr="00F425B7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และ </w:t>
            </w:r>
            <w:r w:rsidR="00A44029" w:rsidRPr="00F425B7">
              <w:rPr>
                <w:rFonts w:ascii="Angsana New" w:hAnsi="Angsana New" w:cs="Angsana New"/>
                <w:spacing w:val="-4"/>
                <w:sz w:val="30"/>
                <w:szCs w:val="30"/>
              </w:rPr>
              <w:t>1</w:t>
            </w:r>
            <w:r w:rsidR="002F34DB">
              <w:rPr>
                <w:rFonts w:ascii="Angsana New" w:hAnsi="Angsana New" w:cs="Angsana New"/>
                <w:spacing w:val="-4"/>
                <w:sz w:val="30"/>
                <w:szCs w:val="30"/>
              </w:rPr>
              <w:t>7</w:t>
            </w:r>
          </w:p>
        </w:tc>
        <w:tc>
          <w:tcPr>
            <w:tcW w:w="6390" w:type="dxa"/>
          </w:tcPr>
          <w:p w14:paraId="46E1BEEF" w14:textId="0767ADC5" w:rsidR="004A7C2B" w:rsidRPr="00F425B7" w:rsidRDefault="00336566" w:rsidP="002E0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0"/>
                <w:tab w:val="left" w:pos="5550"/>
              </w:tabs>
              <w:spacing w:line="240" w:lineRule="auto"/>
              <w:ind w:right="43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425B7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="002E0A97" w:rsidRPr="00F425B7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มูลค่าที่</w:t>
            </w:r>
            <w:r w:rsidRPr="00F425B7">
              <w:rPr>
                <w:rFonts w:ascii="Angsana New" w:hAnsi="Angsana New" w:cs="Angsana New"/>
                <w:sz w:val="30"/>
                <w:szCs w:val="30"/>
                <w:cs/>
              </w:rPr>
              <w:t>คาดว่าจะได้รับคืน</w:t>
            </w:r>
          </w:p>
        </w:tc>
      </w:tr>
      <w:tr w:rsidR="004A7C2B" w14:paraId="6CA11DBD" w14:textId="77777777" w:rsidTr="002E0A97">
        <w:tc>
          <w:tcPr>
            <w:tcW w:w="3353" w:type="dxa"/>
          </w:tcPr>
          <w:p w14:paraId="494927C6" w14:textId="25ACF827" w:rsidR="004A7C2B" w:rsidRPr="00F425B7" w:rsidRDefault="00E45A0D" w:rsidP="00543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0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425B7">
              <w:rPr>
                <w:rFonts w:ascii="Angsana New" w:hAnsi="Angsana New" w:cs="Angsana New"/>
                <w:sz w:val="30"/>
                <w:szCs w:val="30"/>
                <w:cs/>
              </w:rPr>
              <w:t>หมายเหตุประกอบงบการเงิน</w:t>
            </w:r>
            <w:r w:rsidR="002E0A97" w:rsidRPr="00F425B7">
              <w:rPr>
                <w:rFonts w:ascii="Angsana New" w:hAnsi="Angsana New" w:cs="Angsana New"/>
                <w:sz w:val="30"/>
                <w:szCs w:val="30"/>
                <w:cs/>
              </w:rPr>
              <w:t>ข้อ</w:t>
            </w:r>
            <w:r w:rsidR="004A7C2B" w:rsidRPr="00F425B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2F34DB">
              <w:rPr>
                <w:rFonts w:ascii="Angsana New" w:hAnsi="Angsana New" w:cs="Angsana New"/>
                <w:sz w:val="30"/>
                <w:szCs w:val="30"/>
              </w:rPr>
              <w:t>18</w:t>
            </w:r>
          </w:p>
        </w:tc>
        <w:tc>
          <w:tcPr>
            <w:tcW w:w="6390" w:type="dxa"/>
          </w:tcPr>
          <w:p w14:paraId="1687A3BC" w14:textId="527221AE" w:rsidR="004A7C2B" w:rsidRPr="00F425B7" w:rsidRDefault="004A7C2B" w:rsidP="002E0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0"/>
                <w:tab w:val="left" w:pos="5550"/>
              </w:tabs>
              <w:spacing w:line="240" w:lineRule="auto"/>
              <w:ind w:right="4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425B7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การรับรู้สินทรัพย์ภาษีเงินได้ การคาดการณ์กำไรทางภาษีในอนาคตที่จะนำ</w:t>
            </w:r>
          </w:p>
        </w:tc>
      </w:tr>
      <w:tr w:rsidR="004A7C2B" w14:paraId="0F0B6046" w14:textId="77777777" w:rsidTr="002E0A97">
        <w:tc>
          <w:tcPr>
            <w:tcW w:w="3353" w:type="dxa"/>
          </w:tcPr>
          <w:p w14:paraId="7BFECF92" w14:textId="77777777" w:rsidR="004A7C2B" w:rsidRPr="00F425B7" w:rsidRDefault="004A7C2B" w:rsidP="00543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0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90" w:type="dxa"/>
          </w:tcPr>
          <w:p w14:paraId="796E143D" w14:textId="7F82EC25" w:rsidR="004A7C2B" w:rsidRPr="00F425B7" w:rsidRDefault="004A7C2B" w:rsidP="002E0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left" w:pos="5550"/>
              </w:tabs>
              <w:spacing w:line="240" w:lineRule="auto"/>
              <w:ind w:right="4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425B7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="002E0A97" w:rsidRPr="00F425B7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ขาดทุน</w:t>
            </w:r>
            <w:r w:rsidR="002E0A97" w:rsidRPr="00F425B7">
              <w:rPr>
                <w:rFonts w:ascii="Angsana New" w:hAnsi="Angsana New" w:cs="Angsana New"/>
                <w:sz w:val="30"/>
                <w:szCs w:val="30"/>
                <w:cs/>
              </w:rPr>
              <w:t>ทางภาษีไปใช้ประโยชน์</w:t>
            </w:r>
            <w:r w:rsidR="002E0A97" w:rsidRPr="00F425B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2E0A97" w:rsidRPr="00F425B7">
              <w:rPr>
                <w:rFonts w:ascii="Angsana New" w:hAnsi="Angsana New" w:cs="Angsana New"/>
                <w:sz w:val="30"/>
                <w:szCs w:val="30"/>
                <w:cs/>
              </w:rPr>
              <w:t>และ</w:t>
            </w:r>
          </w:p>
        </w:tc>
      </w:tr>
      <w:tr w:rsidR="004A7C2B" w14:paraId="75AA8168" w14:textId="77777777" w:rsidTr="002E0A97">
        <w:tc>
          <w:tcPr>
            <w:tcW w:w="3353" w:type="dxa"/>
          </w:tcPr>
          <w:p w14:paraId="42791780" w14:textId="06DA0406" w:rsidR="004A7C2B" w:rsidRPr="00F425B7" w:rsidRDefault="00E45A0D" w:rsidP="00543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0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425B7">
              <w:rPr>
                <w:rFonts w:ascii="Angsana New" w:hAnsi="Angsana New" w:cs="Angsana New"/>
                <w:sz w:val="30"/>
                <w:szCs w:val="30"/>
                <w:cs/>
              </w:rPr>
              <w:t>หมายเหตุประกอบงบการเงิน</w:t>
            </w:r>
            <w:r w:rsidR="002E0A97" w:rsidRPr="00F425B7">
              <w:rPr>
                <w:rFonts w:ascii="Angsana New" w:hAnsi="Angsana New" w:cs="Angsana New"/>
                <w:sz w:val="30"/>
                <w:szCs w:val="30"/>
                <w:cs/>
              </w:rPr>
              <w:t>ข้อ</w:t>
            </w:r>
            <w:r w:rsidR="004A7C2B" w:rsidRPr="00F425B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405907" w:rsidRPr="00F425B7">
              <w:rPr>
                <w:rFonts w:ascii="Angsana New" w:hAnsi="Angsana New" w:cs="Angsana New"/>
                <w:sz w:val="30"/>
                <w:szCs w:val="30"/>
                <w:cs/>
              </w:rPr>
              <w:t>2</w:t>
            </w:r>
            <w:r w:rsidR="002F34DB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6390" w:type="dxa"/>
          </w:tcPr>
          <w:p w14:paraId="3A875A93" w14:textId="06341CE6" w:rsidR="004A7C2B" w:rsidRPr="00F425B7" w:rsidRDefault="004A7C2B" w:rsidP="008E6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0"/>
                <w:tab w:val="left" w:pos="5550"/>
              </w:tabs>
              <w:spacing w:line="240" w:lineRule="auto"/>
              <w:ind w:right="43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425B7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การวัดมูลค่าภาระผูกพันของโครงการผลประโยชน์ที่กำหนดไว้</w:t>
            </w:r>
            <w:r w:rsidRPr="00F425B7">
              <w:rPr>
                <w:rFonts w:ascii="Angsana New" w:hAnsi="Angsana New" w:cs="Angsana New"/>
                <w:spacing w:val="-6"/>
                <w:sz w:val="30"/>
                <w:szCs w:val="30"/>
              </w:rPr>
              <w:t xml:space="preserve"> </w:t>
            </w:r>
            <w:r w:rsidRPr="00F425B7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เกี่ยวกับ </w:t>
            </w:r>
          </w:p>
        </w:tc>
      </w:tr>
      <w:tr w:rsidR="004A7C2B" w14:paraId="18B1FB8E" w14:textId="77777777" w:rsidTr="002E0A97">
        <w:tc>
          <w:tcPr>
            <w:tcW w:w="3353" w:type="dxa"/>
          </w:tcPr>
          <w:p w14:paraId="293361FA" w14:textId="77777777" w:rsidR="004A7C2B" w:rsidRPr="00F425B7" w:rsidRDefault="004A7C2B" w:rsidP="00543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0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90" w:type="dxa"/>
          </w:tcPr>
          <w:p w14:paraId="33427C94" w14:textId="73B7AEDF" w:rsidR="004A7C2B" w:rsidRPr="00F425B7" w:rsidRDefault="004A7C2B" w:rsidP="002E0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0"/>
                <w:tab w:val="left" w:pos="5550"/>
              </w:tabs>
              <w:spacing w:line="240" w:lineRule="auto"/>
              <w:ind w:right="4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425B7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="002E0A97" w:rsidRPr="00F425B7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ข้อ</w:t>
            </w:r>
            <w:r w:rsidR="002E0A97" w:rsidRPr="00F425B7">
              <w:rPr>
                <w:rFonts w:ascii="Angsana New" w:hAnsi="Angsana New" w:cs="Angsana New"/>
                <w:sz w:val="30"/>
                <w:szCs w:val="30"/>
                <w:cs/>
              </w:rPr>
              <w:t>สมมติ</w:t>
            </w:r>
            <w:r w:rsidRPr="00F425B7">
              <w:rPr>
                <w:rFonts w:ascii="Angsana New" w:hAnsi="Angsana New" w:cs="Angsana New"/>
                <w:sz w:val="30"/>
                <w:szCs w:val="30"/>
                <w:cs/>
              </w:rPr>
              <w:t>หลักในการประมาณการตามหลักคณิตศาสตร์ประกันภัย</w:t>
            </w:r>
          </w:p>
        </w:tc>
      </w:tr>
    </w:tbl>
    <w:p w14:paraId="7F0C3C7E" w14:textId="77777777" w:rsidR="00024601" w:rsidRPr="00336566" w:rsidRDefault="00024601" w:rsidP="00543C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970"/>
        </w:tabs>
        <w:spacing w:line="240" w:lineRule="auto"/>
        <w:ind w:left="2700" w:hanging="2133"/>
        <w:jc w:val="thaiDistribute"/>
        <w:rPr>
          <w:rFonts w:ascii="Angsana New" w:hAnsi="Angsana New"/>
          <w:sz w:val="28"/>
          <w:szCs w:val="28"/>
        </w:rPr>
      </w:pPr>
    </w:p>
    <w:p w14:paraId="66BE0A88" w14:textId="77777777" w:rsidR="00F84A1D" w:rsidRPr="006675A5" w:rsidRDefault="00F84A1D" w:rsidP="002F58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675A5">
        <w:rPr>
          <w:rFonts w:ascii="Angsana New" w:hAnsi="Angsana New"/>
          <w:i/>
          <w:iCs/>
          <w:sz w:val="30"/>
          <w:szCs w:val="30"/>
          <w:cs/>
        </w:rPr>
        <w:t>การวัดมูลค่ายุติธรรม</w:t>
      </w:r>
      <w:r w:rsidRPr="006675A5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</w:p>
    <w:p w14:paraId="23A6F0CE" w14:textId="77777777" w:rsidR="00F84A1D" w:rsidRPr="00336566" w:rsidRDefault="00F84A1D" w:rsidP="002F58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5670C9CE" w14:textId="77777777" w:rsidR="000C6D28" w:rsidRDefault="00F84A1D" w:rsidP="004A7C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675A5">
        <w:rPr>
          <w:rFonts w:ascii="Angsana New" w:hAnsi="Angsana New"/>
          <w:sz w:val="30"/>
          <w:szCs w:val="30"/>
          <w:cs/>
        </w:rPr>
        <w:t>นโยบายการบัญชีและการเปิดเผยข้อมูลของ</w:t>
      </w:r>
      <w:r w:rsidRPr="006675A5">
        <w:rPr>
          <w:rFonts w:ascii="Angsana New" w:hAnsi="Angsana New" w:hint="cs"/>
          <w:sz w:val="30"/>
          <w:szCs w:val="30"/>
          <w:cs/>
        </w:rPr>
        <w:t>กลุ่มบริษัทหลายข้อ</w:t>
      </w:r>
      <w:r w:rsidRPr="006675A5">
        <w:rPr>
          <w:rFonts w:ascii="Angsana New" w:hAnsi="Angsana New"/>
          <w:sz w:val="30"/>
          <w:szCs w:val="30"/>
          <w:cs/>
        </w:rPr>
        <w:t>กำหนดให้มีการวัดมูลค่ายุติธรรมทั้งสินทรัพย์และหนี้สินทางการเงินและไม่ใช่ทางการเงิน</w:t>
      </w:r>
    </w:p>
    <w:p w14:paraId="11038AC1" w14:textId="7F90E51B" w:rsidR="00F84A1D" w:rsidRPr="000E098F" w:rsidRDefault="00F84A1D" w:rsidP="004A7C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675A5">
        <w:rPr>
          <w:rFonts w:ascii="Angsana New" w:hAnsi="Angsana New"/>
          <w:sz w:val="30"/>
          <w:szCs w:val="30"/>
          <w:cs/>
        </w:rPr>
        <w:lastRenderedPageBreak/>
        <w:t>กลุ่ม</w:t>
      </w:r>
      <w:r w:rsidRPr="006675A5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Pr="006675A5">
        <w:rPr>
          <w:rFonts w:ascii="Angsana New" w:hAnsi="Angsana New" w:hint="cs"/>
          <w:sz w:val="30"/>
          <w:szCs w:val="30"/>
          <w:cs/>
        </w:rPr>
        <w:t>กำหนด</w:t>
      </w:r>
      <w:r w:rsidRPr="006675A5">
        <w:rPr>
          <w:rFonts w:ascii="Angsana New" w:hAnsi="Angsana New"/>
          <w:sz w:val="30"/>
          <w:szCs w:val="30"/>
          <w:cs/>
        </w:rPr>
        <w:t>กรอบแนวคิดของการควบคุมเกี่ยวกับการวัดมูลค่ายุติธรรม</w:t>
      </w:r>
      <w:r w:rsidRPr="006675A5">
        <w:rPr>
          <w:rFonts w:ascii="Angsana New" w:hAnsi="Angsana New"/>
          <w:sz w:val="30"/>
          <w:szCs w:val="30"/>
        </w:rPr>
        <w:t xml:space="preserve"> </w:t>
      </w:r>
      <w:r w:rsidRPr="006675A5">
        <w:rPr>
          <w:rFonts w:ascii="Angsana New" w:hAnsi="Angsana New"/>
          <w:sz w:val="30"/>
          <w:szCs w:val="30"/>
          <w:cs/>
        </w:rPr>
        <w:t>กรอบแนวคิดนี้รวม</w:t>
      </w:r>
      <w:r w:rsidRPr="006675A5">
        <w:rPr>
          <w:rFonts w:ascii="Angsana New" w:hAnsi="Angsana New" w:hint="cs"/>
          <w:sz w:val="30"/>
          <w:szCs w:val="30"/>
          <w:cs/>
        </w:rPr>
        <w:t>ถึง</w:t>
      </w:r>
      <w:r w:rsidRPr="006675A5">
        <w:rPr>
          <w:rFonts w:ascii="Angsana New" w:hAnsi="Angsana New"/>
          <w:sz w:val="30"/>
          <w:szCs w:val="30"/>
          <w:cs/>
        </w:rPr>
        <w:t>กลุ่มผู้ประเมินมูลค่าซึ่งมีความรับผิดชอบโดยรวมต่อการวัดมูลค่ายุติธรรมที่</w:t>
      </w:r>
      <w:r w:rsidRPr="006675A5">
        <w:rPr>
          <w:rFonts w:ascii="Angsana New" w:hAnsi="Angsana New" w:hint="cs"/>
          <w:sz w:val="30"/>
          <w:szCs w:val="30"/>
          <w:cs/>
        </w:rPr>
        <w:t>มีนัย</w:t>
      </w:r>
      <w:r w:rsidRPr="006675A5">
        <w:rPr>
          <w:rFonts w:ascii="Angsana New" w:hAnsi="Angsana New"/>
          <w:sz w:val="30"/>
          <w:szCs w:val="30"/>
          <w:cs/>
        </w:rPr>
        <w:t>สำคัญ รวมถึง</w:t>
      </w:r>
      <w:r w:rsidRPr="006675A5">
        <w:rPr>
          <w:rFonts w:ascii="Angsana New" w:hAnsi="Angsana New" w:hint="cs"/>
          <w:sz w:val="30"/>
          <w:szCs w:val="30"/>
          <w:cs/>
        </w:rPr>
        <w:t>การวัด</w:t>
      </w:r>
      <w:r w:rsidRPr="006675A5">
        <w:rPr>
          <w:rFonts w:ascii="Angsana New" w:hAnsi="Angsana New"/>
          <w:sz w:val="30"/>
          <w:szCs w:val="30"/>
          <w:cs/>
        </w:rPr>
        <w:t xml:space="preserve">มูลค่ายุติธรรมระดับ </w:t>
      </w:r>
      <w:r w:rsidRPr="006675A5">
        <w:rPr>
          <w:rFonts w:ascii="Angsana New" w:hAnsi="Angsana New"/>
          <w:sz w:val="30"/>
          <w:szCs w:val="30"/>
        </w:rPr>
        <w:t xml:space="preserve">3 </w:t>
      </w:r>
      <w:r w:rsidR="00BE099E">
        <w:rPr>
          <w:rFonts w:ascii="Angsana New" w:hAnsi="Angsana New"/>
          <w:sz w:val="30"/>
          <w:szCs w:val="30"/>
        </w:rPr>
        <w:br/>
      </w:r>
      <w:r w:rsidRPr="006675A5">
        <w:rPr>
          <w:rFonts w:ascii="Angsana New" w:hAnsi="Angsana New" w:hint="cs"/>
          <w:sz w:val="30"/>
          <w:szCs w:val="30"/>
          <w:cs/>
        </w:rPr>
        <w:t>และรายงานโดยตรงต่อผู้บริหารสูงสุดทางด้านการเงิน</w:t>
      </w:r>
    </w:p>
    <w:p w14:paraId="4FEEDB70" w14:textId="77777777" w:rsidR="00F84A1D" w:rsidRPr="00BE6A95" w:rsidRDefault="00F84A1D" w:rsidP="002F5874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96542EA" w14:textId="74B24327" w:rsidR="00DD728B" w:rsidRDefault="00F84A1D" w:rsidP="00684B2C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6675A5">
        <w:rPr>
          <w:rFonts w:ascii="Angsana New" w:hAnsi="Angsana New" w:cs="Angsana New"/>
          <w:sz w:val="30"/>
          <w:szCs w:val="30"/>
          <w:cs/>
          <w:lang w:bidi="th-TH"/>
        </w:rPr>
        <w:t>กลุ่มผู้ประเมินมูลค่า</w:t>
      </w:r>
      <w:r w:rsidRPr="006675A5">
        <w:rPr>
          <w:rFonts w:ascii="Angsana New" w:hAnsi="Angsana New" w:cs="Angsana New" w:hint="cs"/>
          <w:sz w:val="30"/>
          <w:szCs w:val="30"/>
          <w:cs/>
          <w:lang w:bidi="th-TH"/>
        </w:rPr>
        <w:t>มีการ</w:t>
      </w:r>
      <w:r w:rsidRPr="006675A5">
        <w:rPr>
          <w:rFonts w:ascii="Angsana New" w:hAnsi="Angsana New" w:cs="Angsana New"/>
          <w:sz w:val="30"/>
          <w:szCs w:val="30"/>
          <w:cs/>
          <w:lang w:bidi="th-TH"/>
        </w:rPr>
        <w:t>ทบทวนข้อมูลที่</w:t>
      </w:r>
      <w:r w:rsidRPr="006675A5">
        <w:rPr>
          <w:rFonts w:ascii="Angsana New" w:hAnsi="Angsana New" w:cs="Angsana New" w:hint="cs"/>
          <w:sz w:val="30"/>
          <w:szCs w:val="30"/>
          <w:cs/>
          <w:lang w:bidi="th-TH"/>
        </w:rPr>
        <w:t>ไม่สามารถ</w:t>
      </w:r>
      <w:r w:rsidRPr="006675A5">
        <w:rPr>
          <w:rFonts w:ascii="Angsana New" w:hAnsi="Angsana New" w:cs="Angsana New"/>
          <w:sz w:val="30"/>
          <w:szCs w:val="30"/>
          <w:cs/>
          <w:lang w:bidi="th-TH"/>
        </w:rPr>
        <w:t>สังเกตได้ และปรับปรุงการวัดมูลค่าที่</w:t>
      </w:r>
      <w:r w:rsidRPr="006675A5">
        <w:rPr>
          <w:rFonts w:ascii="Angsana New" w:hAnsi="Angsana New" w:cs="Angsana New" w:hint="cs"/>
          <w:sz w:val="30"/>
          <w:szCs w:val="30"/>
          <w:cs/>
          <w:lang w:bidi="th-TH"/>
        </w:rPr>
        <w:t>มีนัย</w:t>
      </w:r>
      <w:r w:rsidRPr="006675A5">
        <w:rPr>
          <w:rFonts w:ascii="Angsana New" w:hAnsi="Angsana New" w:cs="Angsana New"/>
          <w:sz w:val="30"/>
          <w:szCs w:val="30"/>
          <w:cs/>
          <w:lang w:bidi="th-TH"/>
        </w:rPr>
        <w:t xml:space="preserve">สำคัญอย่างสม่ำเสมอ </w:t>
      </w:r>
      <w:r w:rsidRPr="006675A5">
        <w:rPr>
          <w:rFonts w:ascii="Angsana New" w:hAnsi="Angsana New" w:cs="Angsana New" w:hint="cs"/>
          <w:sz w:val="30"/>
          <w:szCs w:val="30"/>
          <w:cs/>
          <w:lang w:bidi="th-TH"/>
        </w:rPr>
        <w:t>หากมีการ</w:t>
      </w:r>
      <w:r w:rsidRPr="006675A5">
        <w:rPr>
          <w:rFonts w:ascii="Angsana New" w:hAnsi="Angsana New" w:cs="Angsana New"/>
          <w:sz w:val="30"/>
          <w:szCs w:val="30"/>
          <w:cs/>
          <w:lang w:bidi="th-TH"/>
        </w:rPr>
        <w:t>ใช้ข้อมูลจากบุคคลที่สามเพื่อวัดมูลค่ายุติธรรม เช่น ราคาจากนายหน้า หรือการตั้งราคา</w:t>
      </w:r>
      <w:r w:rsidR="00334196">
        <w:rPr>
          <w:rFonts w:ascii="Angsana New" w:hAnsi="Angsana New" w:cs="Angsana New"/>
          <w:sz w:val="30"/>
          <w:szCs w:val="30"/>
          <w:cs/>
          <w:lang w:bidi="th-TH"/>
        </w:rPr>
        <w:br/>
      </w:r>
      <w:r w:rsidRPr="006675A5">
        <w:rPr>
          <w:rFonts w:ascii="Angsana New" w:hAnsi="Angsana New" w:cs="Angsana New"/>
          <w:sz w:val="30"/>
          <w:szCs w:val="30"/>
          <w:cs/>
          <w:lang w:bidi="th-TH"/>
        </w:rPr>
        <w:t>กลุ่มผู้ประเมิน</w:t>
      </w:r>
      <w:r w:rsidRPr="006675A5">
        <w:rPr>
          <w:rFonts w:ascii="Angsana New" w:hAnsi="Angsana New" w:cs="Angsana New" w:hint="cs"/>
          <w:sz w:val="30"/>
          <w:szCs w:val="30"/>
          <w:cs/>
          <w:lang w:bidi="th-TH"/>
        </w:rPr>
        <w:t>ได้</w:t>
      </w:r>
      <w:r w:rsidRPr="006675A5">
        <w:rPr>
          <w:rFonts w:ascii="Angsana New" w:hAnsi="Angsana New" w:cs="Angsana New"/>
          <w:sz w:val="30"/>
          <w:szCs w:val="30"/>
          <w:cs/>
          <w:lang w:bidi="th-TH"/>
        </w:rPr>
        <w:t>ประเมินหลักฐานที่ได้มาจากบุคคลที่สาม</w:t>
      </w:r>
      <w:r w:rsidRPr="006675A5">
        <w:rPr>
          <w:rFonts w:ascii="Angsana New" w:hAnsi="Angsana New" w:cs="Angsana New" w:hint="cs"/>
          <w:sz w:val="30"/>
          <w:szCs w:val="30"/>
          <w:cs/>
          <w:lang w:bidi="th-TH"/>
        </w:rPr>
        <w:t>ที่</w:t>
      </w:r>
      <w:r w:rsidRPr="006675A5">
        <w:rPr>
          <w:rFonts w:ascii="Angsana New" w:hAnsi="Angsana New" w:cs="Angsana New"/>
          <w:sz w:val="30"/>
          <w:szCs w:val="30"/>
          <w:cs/>
          <w:lang w:bidi="th-TH"/>
        </w:rPr>
        <w:t>สนับสนุนข้อสรุป</w:t>
      </w:r>
      <w:r w:rsidRPr="006675A5">
        <w:rPr>
          <w:rFonts w:ascii="Angsana New" w:hAnsi="Angsana New" w:cs="Angsana New" w:hint="cs"/>
          <w:sz w:val="30"/>
          <w:szCs w:val="30"/>
          <w:cs/>
          <w:lang w:bidi="th-TH"/>
        </w:rPr>
        <w:t>เกี่ยวกับ</w:t>
      </w:r>
      <w:r w:rsidRPr="006675A5">
        <w:rPr>
          <w:rFonts w:ascii="Angsana New" w:hAnsi="Angsana New" w:cs="Angsana New"/>
          <w:sz w:val="30"/>
          <w:szCs w:val="30"/>
          <w:cs/>
          <w:lang w:bidi="th-TH"/>
        </w:rPr>
        <w:t>การวัดมูลค่ารวมถึง</w:t>
      </w:r>
      <w:r w:rsidR="00BE099E">
        <w:rPr>
          <w:rFonts w:ascii="Angsana New" w:hAnsi="Angsana New" w:cs="Angsana New"/>
          <w:sz w:val="30"/>
          <w:szCs w:val="30"/>
          <w:lang w:bidi="th-TH"/>
        </w:rPr>
        <w:br/>
      </w:r>
      <w:r w:rsidRPr="006675A5">
        <w:rPr>
          <w:rFonts w:ascii="Angsana New" w:hAnsi="Angsana New" w:cs="Angsana New" w:hint="cs"/>
          <w:sz w:val="30"/>
          <w:szCs w:val="30"/>
          <w:cs/>
          <w:lang w:bidi="th-TH"/>
        </w:rPr>
        <w:t>การจัด</w:t>
      </w:r>
      <w:r w:rsidR="004E7099">
        <w:rPr>
          <w:rFonts w:ascii="Angsana New" w:hAnsi="Angsana New" w:cs="Angsana New" w:hint="cs"/>
          <w:sz w:val="30"/>
          <w:szCs w:val="30"/>
          <w:cs/>
          <w:lang w:bidi="th-TH"/>
        </w:rPr>
        <w:t>ลำดับ</w:t>
      </w:r>
      <w:r w:rsidRPr="006675A5">
        <w:rPr>
          <w:rFonts w:ascii="Angsana New" w:hAnsi="Angsana New" w:cs="Angsana New"/>
          <w:sz w:val="30"/>
          <w:szCs w:val="30"/>
          <w:cs/>
          <w:lang w:bidi="th-TH"/>
        </w:rPr>
        <w:t>ชั้น</w:t>
      </w:r>
      <w:r w:rsidRPr="006675A5">
        <w:rPr>
          <w:rFonts w:ascii="Angsana New" w:hAnsi="Angsana New" w:cs="Angsana New" w:hint="cs"/>
          <w:sz w:val="30"/>
          <w:szCs w:val="30"/>
          <w:cs/>
          <w:lang w:bidi="th-TH"/>
        </w:rPr>
        <w:t>ของ</w:t>
      </w:r>
      <w:r w:rsidRPr="006675A5">
        <w:rPr>
          <w:rFonts w:ascii="Angsana New" w:hAnsi="Angsana New" w:cs="Angsana New"/>
          <w:sz w:val="30"/>
          <w:szCs w:val="30"/>
          <w:cs/>
          <w:lang w:bidi="th-TH"/>
        </w:rPr>
        <w:t>มูลค่ายุติธรรม</w:t>
      </w:r>
      <w:r w:rsidRPr="006675A5">
        <w:rPr>
          <w:rFonts w:ascii="Angsana New" w:hAnsi="Angsana New" w:cs="Angsana New" w:hint="cs"/>
          <w:sz w:val="30"/>
          <w:szCs w:val="30"/>
          <w:cs/>
          <w:lang w:bidi="th-TH"/>
        </w:rPr>
        <w:t>ว่า</w:t>
      </w:r>
      <w:r w:rsidRPr="006675A5">
        <w:rPr>
          <w:rFonts w:ascii="Angsana New" w:hAnsi="Angsana New" w:cs="Angsana New"/>
          <w:sz w:val="30"/>
          <w:szCs w:val="30"/>
          <w:cs/>
          <w:lang w:bidi="th-TH"/>
        </w:rPr>
        <w:t>เป็นไปตามที่กำหนดไว้ในมาตรฐานการรายงานทางการเงิน</w:t>
      </w:r>
      <w:r w:rsidRPr="006675A5">
        <w:rPr>
          <w:rFonts w:ascii="Angsana New" w:hAnsi="Angsana New" w:cs="Angsana New" w:hint="cs"/>
          <w:sz w:val="30"/>
          <w:szCs w:val="30"/>
          <w:cs/>
          <w:lang w:bidi="th-TH"/>
        </w:rPr>
        <w:t>อย่างเหมาะสม</w:t>
      </w:r>
    </w:p>
    <w:p w14:paraId="161FD5E8" w14:textId="77777777" w:rsidR="0015019B" w:rsidRDefault="0015019B" w:rsidP="00DD72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2621182" w14:textId="20144F7D" w:rsidR="00684B2C" w:rsidRPr="000E098F" w:rsidRDefault="00405907" w:rsidP="00DD72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ประเด็นปัญหาของ</w:t>
      </w:r>
      <w:r w:rsidR="00DD728B">
        <w:rPr>
          <w:rFonts w:ascii="Angsana New" w:hAnsi="Angsana New"/>
          <w:sz w:val="30"/>
          <w:szCs w:val="30"/>
          <w:cs/>
        </w:rPr>
        <w:t>การวัดมูลค่าที่มีนัยสำคัญจะถูกรายงานต่อคณะกรรมการตรวจสอบของกลุ่มบริษัท</w:t>
      </w:r>
    </w:p>
    <w:p w14:paraId="07465A48" w14:textId="77777777" w:rsidR="00263021" w:rsidRPr="003B7C26" w:rsidRDefault="00263021" w:rsidP="00273DF8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0"/>
          <w:lang w:bidi="th-TH"/>
        </w:rPr>
      </w:pPr>
    </w:p>
    <w:p w14:paraId="31023C86" w14:textId="77777777" w:rsidR="00721328" w:rsidRDefault="00F84A1D" w:rsidP="00721328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6675A5">
        <w:rPr>
          <w:rFonts w:ascii="Angsana New" w:hAnsi="Angsana New" w:hint="cs"/>
          <w:sz w:val="30"/>
          <w:szCs w:val="30"/>
          <w:cs/>
        </w:rPr>
        <w:t xml:space="preserve">เมื่อวัดมูลค่ายุติธรรมของสินทรัพย์หรือหนี้สิน </w:t>
      </w:r>
      <w:r w:rsidRPr="006675A5">
        <w:rPr>
          <w:rFonts w:ascii="Angsana New" w:hAnsi="Angsana New"/>
          <w:sz w:val="30"/>
          <w:szCs w:val="30"/>
          <w:cs/>
        </w:rPr>
        <w:t>กลุ่ม</w:t>
      </w:r>
      <w:r w:rsidRPr="006675A5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Pr="006675A5">
        <w:rPr>
          <w:rFonts w:ascii="Angsana New" w:hAnsi="Angsana New"/>
          <w:sz w:val="30"/>
          <w:szCs w:val="30"/>
          <w:cs/>
        </w:rPr>
        <w:t>ได้ใช้</w:t>
      </w:r>
      <w:r w:rsidRPr="006675A5">
        <w:rPr>
          <w:rFonts w:ascii="Angsana New" w:hAnsi="Angsana New" w:hint="cs"/>
          <w:sz w:val="30"/>
          <w:szCs w:val="30"/>
          <w:cs/>
        </w:rPr>
        <w:t>ข้อมูลที่สามารถสังเกตได้ให้มากที่สุดเท่าที่จะทำได้</w:t>
      </w:r>
      <w:r w:rsidRPr="006675A5">
        <w:rPr>
          <w:rFonts w:ascii="Angsana New" w:hAnsi="Angsana New"/>
          <w:sz w:val="30"/>
          <w:szCs w:val="30"/>
          <w:cs/>
        </w:rPr>
        <w:t>มูลค่ายุติธรรมเหล่านี้ถูกจัดประเภท</w:t>
      </w:r>
      <w:r w:rsidRPr="006675A5">
        <w:rPr>
          <w:rFonts w:ascii="Angsana New" w:hAnsi="Angsana New" w:hint="cs"/>
          <w:sz w:val="30"/>
          <w:szCs w:val="30"/>
          <w:cs/>
        </w:rPr>
        <w:t>ในแต่ละ</w:t>
      </w:r>
      <w:r w:rsidRPr="006675A5">
        <w:rPr>
          <w:rFonts w:ascii="Angsana New" w:hAnsi="Angsana New"/>
          <w:sz w:val="30"/>
          <w:szCs w:val="30"/>
          <w:cs/>
        </w:rPr>
        <w:t>ลำดับชั้น</w:t>
      </w:r>
      <w:r w:rsidRPr="006675A5">
        <w:rPr>
          <w:rFonts w:ascii="Angsana New" w:hAnsi="Angsana New" w:hint="cs"/>
          <w:sz w:val="30"/>
          <w:szCs w:val="30"/>
          <w:cs/>
        </w:rPr>
        <w:t>ของ</w:t>
      </w:r>
      <w:r w:rsidRPr="006675A5">
        <w:rPr>
          <w:rFonts w:ascii="Angsana New" w:hAnsi="Angsana New"/>
          <w:sz w:val="30"/>
          <w:szCs w:val="30"/>
          <w:cs/>
        </w:rPr>
        <w:t>มูลค่ายุติธรรมตาม</w:t>
      </w:r>
      <w:r w:rsidRPr="000E098F">
        <w:rPr>
          <w:rFonts w:ascii="Angsana New" w:hAnsi="Angsana New"/>
          <w:sz w:val="30"/>
          <w:szCs w:val="30"/>
          <w:cs/>
        </w:rPr>
        <w:t>ข้อมูลที่ใช้ในการประเมินมูลค่า</w:t>
      </w:r>
      <w:r w:rsidRPr="000E098F">
        <w:rPr>
          <w:rFonts w:ascii="Angsana New" w:hAnsi="Angsana New"/>
          <w:sz w:val="30"/>
          <w:szCs w:val="30"/>
        </w:rPr>
        <w:t xml:space="preserve"> </w:t>
      </w:r>
      <w:r w:rsidRPr="000E098F">
        <w:rPr>
          <w:rFonts w:ascii="Angsana New" w:hAnsi="Angsana New"/>
          <w:sz w:val="30"/>
          <w:szCs w:val="30"/>
          <w:cs/>
        </w:rPr>
        <w:t>ดังนี้</w:t>
      </w:r>
    </w:p>
    <w:p w14:paraId="3DD8AC46" w14:textId="77777777" w:rsidR="00263021" w:rsidRPr="003B7C26" w:rsidRDefault="00263021" w:rsidP="00721328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20"/>
          <w:szCs w:val="20"/>
        </w:rPr>
      </w:pPr>
    </w:p>
    <w:p w14:paraId="3C55CE96" w14:textId="2C96DCBC" w:rsidR="007602A4" w:rsidRPr="003A4818" w:rsidRDefault="007602A4" w:rsidP="00D138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rPr>
          <w:rFonts w:ascii="Angsana New" w:hAnsi="Angsana New"/>
          <w:sz w:val="30"/>
          <w:szCs w:val="30"/>
        </w:rPr>
      </w:pPr>
      <w:r w:rsidRPr="003A4818">
        <w:rPr>
          <w:rFonts w:ascii="Angsana New" w:hAnsi="Angsana New"/>
          <w:sz w:val="30"/>
          <w:szCs w:val="30"/>
        </w:rPr>
        <w:t>•</w:t>
      </w:r>
      <w:r w:rsidRPr="003A4818">
        <w:rPr>
          <w:rFonts w:ascii="Angsana New" w:hAnsi="Angsana New"/>
          <w:sz w:val="30"/>
          <w:szCs w:val="30"/>
        </w:rPr>
        <w:tab/>
      </w:r>
      <w:r w:rsidRPr="003A4818">
        <w:rPr>
          <w:rFonts w:ascii="Angsana New" w:hAnsi="Angsana New"/>
          <w:sz w:val="30"/>
          <w:szCs w:val="30"/>
          <w:cs/>
        </w:rPr>
        <w:t xml:space="preserve">ข้อมูลระดับ </w:t>
      </w:r>
      <w:r w:rsidRPr="003A4818">
        <w:rPr>
          <w:rFonts w:ascii="Angsana New" w:hAnsi="Angsana New"/>
          <w:sz w:val="30"/>
          <w:szCs w:val="30"/>
        </w:rPr>
        <w:t>1</w:t>
      </w:r>
      <w:r w:rsidRPr="003A4818">
        <w:rPr>
          <w:rFonts w:ascii="Angsana New" w:hAnsi="Angsana New"/>
          <w:sz w:val="30"/>
          <w:szCs w:val="30"/>
          <w:cs/>
        </w:rPr>
        <w:t xml:space="preserve">  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42E327DC" w14:textId="51FECB87" w:rsidR="007602A4" w:rsidRPr="003A4818" w:rsidRDefault="007602A4" w:rsidP="007602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 w:hanging="270"/>
        <w:jc w:val="thaiDistribute"/>
        <w:rPr>
          <w:rFonts w:ascii="Angsana New" w:hAnsi="Angsana New"/>
          <w:sz w:val="30"/>
          <w:szCs w:val="30"/>
        </w:rPr>
      </w:pPr>
      <w:r w:rsidRPr="003A4818">
        <w:rPr>
          <w:rFonts w:ascii="Angsana New" w:hAnsi="Angsana New"/>
          <w:sz w:val="30"/>
          <w:szCs w:val="30"/>
        </w:rPr>
        <w:t>•</w:t>
      </w:r>
      <w:r w:rsidRPr="003A4818">
        <w:rPr>
          <w:rFonts w:ascii="Angsana New" w:hAnsi="Angsana New"/>
          <w:sz w:val="30"/>
          <w:szCs w:val="30"/>
        </w:rPr>
        <w:tab/>
      </w:r>
      <w:r w:rsidRPr="003A4818">
        <w:rPr>
          <w:rFonts w:ascii="Angsana New" w:hAnsi="Angsana New"/>
          <w:sz w:val="30"/>
          <w:szCs w:val="30"/>
          <w:cs/>
        </w:rPr>
        <w:t xml:space="preserve">ข้อมูลระดับ </w:t>
      </w:r>
      <w:r w:rsidRPr="003A4818">
        <w:rPr>
          <w:rFonts w:ascii="Angsana New" w:hAnsi="Angsana New"/>
          <w:sz w:val="30"/>
          <w:szCs w:val="30"/>
        </w:rPr>
        <w:t>2</w:t>
      </w:r>
      <w:r w:rsidRPr="003A4818">
        <w:rPr>
          <w:rFonts w:ascii="Angsana New" w:hAnsi="Angsana New"/>
          <w:sz w:val="30"/>
          <w:szCs w:val="30"/>
          <w:cs/>
        </w:rPr>
        <w:t xml:space="preserve">  เป็นข้อมูลอื่นที่สังเกตได้โดยตรง (เช่น ราคาขาย) หรือโดยอ้อม (เช่น ได้มาจากราคา) </w:t>
      </w:r>
      <w:r w:rsidR="00E70267">
        <w:rPr>
          <w:rFonts w:ascii="Angsana New" w:hAnsi="Angsana New"/>
          <w:sz w:val="30"/>
          <w:szCs w:val="30"/>
        </w:rPr>
        <w:br/>
      </w:r>
      <w:r w:rsidRPr="003A4818">
        <w:rPr>
          <w:rFonts w:ascii="Angsana New" w:hAnsi="Angsana New"/>
          <w:sz w:val="30"/>
          <w:szCs w:val="30"/>
          <w:cs/>
        </w:rPr>
        <w:t xml:space="preserve">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3A4818">
        <w:rPr>
          <w:rFonts w:ascii="Angsana New" w:hAnsi="Angsana New"/>
          <w:sz w:val="30"/>
          <w:szCs w:val="30"/>
        </w:rPr>
        <w:t>1</w:t>
      </w:r>
    </w:p>
    <w:p w14:paraId="1F7CF4D2" w14:textId="77777777" w:rsidR="007602A4" w:rsidRPr="003A4818" w:rsidRDefault="007602A4" w:rsidP="007602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 w:hanging="270"/>
        <w:jc w:val="thaiDistribute"/>
        <w:rPr>
          <w:rFonts w:ascii="Angsana New" w:hAnsi="Angsana New"/>
          <w:sz w:val="30"/>
          <w:szCs w:val="30"/>
        </w:rPr>
      </w:pPr>
      <w:r w:rsidRPr="003A4818">
        <w:rPr>
          <w:rFonts w:ascii="Angsana New" w:hAnsi="Angsana New"/>
          <w:sz w:val="30"/>
          <w:szCs w:val="30"/>
        </w:rPr>
        <w:t>•</w:t>
      </w:r>
      <w:r w:rsidRPr="003A4818">
        <w:rPr>
          <w:rFonts w:ascii="Angsana New" w:hAnsi="Angsana New"/>
          <w:sz w:val="30"/>
          <w:szCs w:val="30"/>
        </w:rPr>
        <w:tab/>
      </w:r>
      <w:r w:rsidRPr="003A4818">
        <w:rPr>
          <w:rFonts w:ascii="Angsana New" w:hAnsi="Angsana New"/>
          <w:sz w:val="30"/>
          <w:szCs w:val="30"/>
          <w:cs/>
        </w:rPr>
        <w:t xml:space="preserve">ข้อมูลระดับ </w:t>
      </w:r>
      <w:r w:rsidRPr="003A4818">
        <w:rPr>
          <w:rFonts w:ascii="Angsana New" w:hAnsi="Angsana New"/>
          <w:sz w:val="30"/>
          <w:szCs w:val="30"/>
        </w:rPr>
        <w:t>3</w:t>
      </w:r>
      <w:r w:rsidRPr="003A4818">
        <w:rPr>
          <w:rFonts w:ascii="Angsana New" w:hAnsi="Angsana New"/>
          <w:sz w:val="30"/>
          <w:szCs w:val="30"/>
          <w:cs/>
        </w:rPr>
        <w:t xml:space="preserve">  เป็นข้อมูลสำหรับสินทรัพย์หรือหนี้สินที่ไม่ได้มาจากข้อมูลที่</w:t>
      </w:r>
      <w:r>
        <w:rPr>
          <w:rFonts w:ascii="Angsana New" w:hAnsi="Angsana New" w:hint="cs"/>
          <w:sz w:val="30"/>
          <w:szCs w:val="30"/>
          <w:cs/>
        </w:rPr>
        <w:t>สามารถ</w:t>
      </w:r>
      <w:r w:rsidRPr="003A4818">
        <w:rPr>
          <w:rFonts w:ascii="Angsana New" w:hAnsi="Angsana New"/>
          <w:sz w:val="30"/>
          <w:szCs w:val="30"/>
          <w:cs/>
        </w:rPr>
        <w:t>สังเกตได้ (ข้อมูลที่ไม่สามารถสังเกตได้)</w:t>
      </w:r>
    </w:p>
    <w:p w14:paraId="17C8E439" w14:textId="77777777" w:rsidR="00CB75CD" w:rsidRPr="003B7C26" w:rsidRDefault="00CB75CD" w:rsidP="007602A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after="0"/>
        <w:ind w:left="1170"/>
        <w:jc w:val="thaiDistribute"/>
        <w:rPr>
          <w:rFonts w:ascii="Angsana New" w:hAnsi="Angsana New"/>
          <w:sz w:val="20"/>
          <w:szCs w:val="20"/>
        </w:rPr>
      </w:pPr>
    </w:p>
    <w:p w14:paraId="10E82092" w14:textId="77777777" w:rsidR="00F84A1D" w:rsidRDefault="00F84A1D" w:rsidP="008F6BB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EB3936">
        <w:rPr>
          <w:rFonts w:ascii="Angsana New" w:hAnsi="Angsana New"/>
          <w:sz w:val="30"/>
          <w:szCs w:val="30"/>
          <w:cs/>
        </w:rPr>
        <w:t>หา</w:t>
      </w:r>
      <w:r w:rsidRPr="00EB3936">
        <w:rPr>
          <w:rFonts w:ascii="Angsana New" w:hAnsi="Angsana New" w:hint="cs"/>
          <w:sz w:val="30"/>
          <w:szCs w:val="30"/>
          <w:cs/>
        </w:rPr>
        <w:t>ก</w:t>
      </w:r>
      <w:r w:rsidRPr="00EB3936">
        <w:rPr>
          <w:rFonts w:ascii="Angsana New" w:hAnsi="Angsana New"/>
          <w:sz w:val="30"/>
          <w:szCs w:val="30"/>
          <w:cs/>
        </w:rPr>
        <w:t>ข้อมูลที่นำมาใช้ในการวัดมูลค่ายุติธรรมของสินทรัพย์หรือหนี้สินถูกจัดประเภทลำดับช</w:t>
      </w:r>
      <w:r w:rsidRPr="00EB3936">
        <w:rPr>
          <w:rFonts w:ascii="Angsana New" w:hAnsi="Angsana New" w:hint="cs"/>
          <w:sz w:val="30"/>
          <w:szCs w:val="30"/>
          <w:cs/>
        </w:rPr>
        <w:t>ั้น</w:t>
      </w:r>
      <w:r w:rsidRPr="00EB3936">
        <w:rPr>
          <w:rFonts w:ascii="Angsana New" w:hAnsi="Angsana New"/>
          <w:sz w:val="30"/>
          <w:szCs w:val="30"/>
          <w:cs/>
        </w:rPr>
        <w:t>ของมูลค่ายุติธรรมที่แตกต่างกัน การวัดมูลค่ายุติธรรม</w:t>
      </w:r>
      <w:r w:rsidRPr="00EB3936">
        <w:rPr>
          <w:rFonts w:ascii="Angsana New" w:hAnsi="Angsana New" w:hint="cs"/>
          <w:sz w:val="30"/>
          <w:szCs w:val="30"/>
          <w:cs/>
        </w:rPr>
        <w:t>โดยรวม</w:t>
      </w:r>
      <w:r w:rsidRPr="00EB3936">
        <w:rPr>
          <w:rFonts w:ascii="Angsana New" w:hAnsi="Angsana New"/>
          <w:sz w:val="30"/>
          <w:szCs w:val="30"/>
          <w:cs/>
        </w:rPr>
        <w:t>จะถูกจัดประเภทในภาพรวมในระดับเดียวกัน</w:t>
      </w:r>
      <w:r w:rsidRPr="00EB3936">
        <w:rPr>
          <w:rFonts w:ascii="Angsana New" w:hAnsi="Angsana New" w:hint="cs"/>
          <w:sz w:val="30"/>
          <w:szCs w:val="30"/>
          <w:cs/>
        </w:rPr>
        <w:t>ตาม</w:t>
      </w:r>
      <w:r w:rsidRPr="00EB3936">
        <w:rPr>
          <w:rFonts w:ascii="Angsana New" w:hAnsi="Angsana New"/>
          <w:sz w:val="30"/>
          <w:szCs w:val="30"/>
          <w:cs/>
        </w:rPr>
        <w:t>ลำดับชั้นของมูลค่ายุติธรรม</w:t>
      </w:r>
      <w:r w:rsidRPr="00EB3936">
        <w:rPr>
          <w:rFonts w:ascii="Angsana New" w:hAnsi="Angsana New" w:hint="cs"/>
          <w:sz w:val="30"/>
          <w:szCs w:val="30"/>
          <w:cs/>
        </w:rPr>
        <w:t>ของ</w:t>
      </w:r>
      <w:r w:rsidRPr="00EB3936">
        <w:rPr>
          <w:rFonts w:ascii="Angsana New" w:hAnsi="Angsana New"/>
          <w:sz w:val="30"/>
          <w:szCs w:val="30"/>
          <w:cs/>
        </w:rPr>
        <w:t>ข้อมูล</w:t>
      </w:r>
      <w:r w:rsidRPr="00EB3936">
        <w:rPr>
          <w:rFonts w:ascii="Angsana New" w:hAnsi="Angsana New" w:hint="cs"/>
          <w:sz w:val="30"/>
          <w:szCs w:val="30"/>
          <w:cs/>
        </w:rPr>
        <w:t>ที่อยู่</w:t>
      </w:r>
      <w:r w:rsidRPr="00EB3936">
        <w:rPr>
          <w:rFonts w:ascii="Angsana New" w:hAnsi="Angsana New"/>
          <w:sz w:val="30"/>
          <w:szCs w:val="30"/>
          <w:cs/>
        </w:rPr>
        <w:t>ในระดับต่ำสุด</w:t>
      </w:r>
      <w:r w:rsidRPr="00EB3936">
        <w:rPr>
          <w:rFonts w:ascii="Angsana New" w:hAnsi="Angsana New" w:hint="cs"/>
          <w:sz w:val="30"/>
          <w:szCs w:val="30"/>
          <w:cs/>
        </w:rPr>
        <w:t>ที่</w:t>
      </w:r>
      <w:r w:rsidRPr="00EB3936">
        <w:rPr>
          <w:rFonts w:ascii="Angsana New" w:hAnsi="Angsana New"/>
          <w:sz w:val="30"/>
          <w:szCs w:val="30"/>
          <w:cs/>
        </w:rPr>
        <w:t>มีนัยสำคัญ</w:t>
      </w:r>
      <w:r w:rsidRPr="00EB3936">
        <w:rPr>
          <w:rFonts w:ascii="Angsana New" w:hAnsi="Angsana New" w:hint="cs"/>
          <w:sz w:val="30"/>
          <w:szCs w:val="30"/>
          <w:cs/>
        </w:rPr>
        <w:t>สำหรับ</w:t>
      </w:r>
      <w:r w:rsidRPr="00EB3936">
        <w:rPr>
          <w:rFonts w:ascii="Angsana New" w:hAnsi="Angsana New"/>
          <w:sz w:val="30"/>
          <w:szCs w:val="30"/>
          <w:cs/>
        </w:rPr>
        <w:t>การวัดมูลค่า</w:t>
      </w:r>
      <w:r w:rsidRPr="00EB3936">
        <w:rPr>
          <w:rFonts w:ascii="Angsana New" w:hAnsi="Angsana New" w:hint="cs"/>
          <w:sz w:val="30"/>
          <w:szCs w:val="30"/>
          <w:cs/>
        </w:rPr>
        <w:t>ยุติธรรมโดยรวม</w:t>
      </w:r>
    </w:p>
    <w:p w14:paraId="34364DEB" w14:textId="77777777" w:rsidR="000C6D28" w:rsidRPr="00D04626" w:rsidRDefault="000C6D28" w:rsidP="008F6BB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711EC2BB" w14:textId="77777777" w:rsidR="008F50E0" w:rsidRDefault="008F50E0" w:rsidP="008F50E0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20DA4892" w14:textId="77777777" w:rsidR="008F50E0" w:rsidRPr="00D04626" w:rsidRDefault="008F50E0" w:rsidP="008F6BB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09337C8F" w14:textId="77777777" w:rsidR="00EE39E3" w:rsidRPr="00EB3936" w:rsidRDefault="00EE39E3" w:rsidP="008F6BB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851" w:hanging="284"/>
        <w:jc w:val="thaiDistribute"/>
        <w:rPr>
          <w:rFonts w:ascii="Angsana New" w:hAnsi="Angsana New"/>
          <w:sz w:val="30"/>
          <w:szCs w:val="30"/>
        </w:rPr>
      </w:pPr>
      <w:r w:rsidRPr="00EB3936">
        <w:rPr>
          <w:rFonts w:ascii="Angsana New" w:hAnsi="Angsana New"/>
          <w:sz w:val="30"/>
          <w:szCs w:val="30"/>
          <w:cs/>
        </w:rPr>
        <w:t>ข้อมูลเพิ่มเติมเกี่ยวกับ</w:t>
      </w:r>
      <w:r w:rsidRPr="00EB3936">
        <w:rPr>
          <w:rFonts w:ascii="Angsana New" w:hAnsi="Angsana New" w:hint="cs"/>
          <w:sz w:val="30"/>
          <w:szCs w:val="30"/>
          <w:cs/>
        </w:rPr>
        <w:t>ข้อ</w:t>
      </w:r>
      <w:r w:rsidR="000173B0">
        <w:rPr>
          <w:rFonts w:ascii="Angsana New" w:hAnsi="Angsana New" w:hint="cs"/>
          <w:sz w:val="30"/>
          <w:szCs w:val="30"/>
          <w:cs/>
        </w:rPr>
        <w:t>สมมติ</w:t>
      </w:r>
      <w:r w:rsidRPr="00EB3936">
        <w:rPr>
          <w:rFonts w:ascii="Angsana New" w:hAnsi="Angsana New" w:hint="cs"/>
          <w:sz w:val="30"/>
          <w:szCs w:val="30"/>
          <w:cs/>
        </w:rPr>
        <w:t>ที่ใช้ในการวัดมูลค่ายุติธรรม อยู่ในหมายเหตุประกอบงบการเงิน ดังต่อไปนี้</w:t>
      </w:r>
    </w:p>
    <w:p w14:paraId="173E1C7E" w14:textId="77777777" w:rsidR="00EE39E3" w:rsidRPr="00D04626" w:rsidRDefault="00EE39E3" w:rsidP="00EB393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 w:hanging="360"/>
        <w:jc w:val="thaiDistribute"/>
        <w:rPr>
          <w:rFonts w:ascii="Angsana New" w:hAnsi="Angsana New"/>
          <w:sz w:val="20"/>
          <w:szCs w:val="20"/>
        </w:rPr>
      </w:pPr>
    </w:p>
    <w:p w14:paraId="44D7DD7F" w14:textId="15464B34" w:rsidR="00334196" w:rsidRDefault="00334196" w:rsidP="003341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 w:hanging="270"/>
        <w:jc w:val="thaiDistribute"/>
        <w:rPr>
          <w:rFonts w:ascii="Angsana New" w:hAnsi="Angsana New"/>
          <w:sz w:val="30"/>
          <w:szCs w:val="30"/>
          <w:cs/>
        </w:rPr>
      </w:pPr>
      <w:r w:rsidRPr="003A4818">
        <w:rPr>
          <w:rFonts w:ascii="Angsana New" w:hAnsi="Angsana New"/>
          <w:sz w:val="30"/>
          <w:szCs w:val="30"/>
        </w:rPr>
        <w:t>•</w:t>
      </w:r>
      <w:r w:rsidRPr="003A4818">
        <w:rPr>
          <w:rFonts w:ascii="Angsana New" w:hAnsi="Angsana New"/>
          <w:sz w:val="30"/>
          <w:szCs w:val="30"/>
        </w:rPr>
        <w:tab/>
      </w:r>
      <w:r w:rsidRPr="00EB3936">
        <w:rPr>
          <w:rFonts w:ascii="Angsana New" w:hAnsi="Angsana New" w:hint="cs"/>
          <w:sz w:val="30"/>
          <w:szCs w:val="30"/>
          <w:cs/>
        </w:rPr>
        <w:t>หมายเหตุ</w:t>
      </w:r>
      <w:r w:rsidR="00B47AAE">
        <w:rPr>
          <w:rFonts w:ascii="Angsana New" w:hAnsi="Angsana New" w:hint="cs"/>
          <w:sz w:val="30"/>
          <w:szCs w:val="30"/>
          <w:cs/>
        </w:rPr>
        <w:t>ประกอบงบการเงิน</w:t>
      </w:r>
      <w:r w:rsidRPr="00EB3936">
        <w:rPr>
          <w:rFonts w:ascii="Angsana New" w:hAnsi="Angsana New" w:hint="cs"/>
          <w:sz w:val="30"/>
          <w:szCs w:val="30"/>
          <w:cs/>
        </w:rPr>
        <w:t>ข้อ</w:t>
      </w:r>
      <w:r>
        <w:rPr>
          <w:rFonts w:ascii="Angsana New" w:hAnsi="Angsana New"/>
          <w:sz w:val="30"/>
          <w:szCs w:val="30"/>
        </w:rPr>
        <w:t xml:space="preserve"> </w:t>
      </w:r>
      <w:r w:rsidR="00A44029">
        <w:rPr>
          <w:rFonts w:ascii="Angsana New" w:hAnsi="Angsana New"/>
          <w:sz w:val="30"/>
          <w:szCs w:val="30"/>
        </w:rPr>
        <w:t>1</w:t>
      </w:r>
      <w:r w:rsidR="00875568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 w:hint="cs"/>
          <w:sz w:val="30"/>
          <w:szCs w:val="30"/>
          <w:cs/>
        </w:rPr>
        <w:tab/>
        <w:t>ที่ดิน อาคารและอุปกรณ์</w:t>
      </w:r>
    </w:p>
    <w:p w14:paraId="2859352B" w14:textId="0A8B93ED" w:rsidR="00297143" w:rsidRDefault="007602A4" w:rsidP="007602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 w:hanging="270"/>
        <w:jc w:val="thaiDistribute"/>
        <w:rPr>
          <w:rFonts w:ascii="Angsana New" w:hAnsi="Angsana New"/>
          <w:sz w:val="30"/>
          <w:szCs w:val="30"/>
        </w:rPr>
      </w:pPr>
      <w:r w:rsidRPr="003A4818">
        <w:rPr>
          <w:rFonts w:ascii="Angsana New" w:hAnsi="Angsana New"/>
          <w:sz w:val="30"/>
          <w:szCs w:val="30"/>
        </w:rPr>
        <w:t>•</w:t>
      </w:r>
      <w:r w:rsidRPr="003A4818">
        <w:rPr>
          <w:rFonts w:ascii="Angsana New" w:hAnsi="Angsana New"/>
          <w:sz w:val="30"/>
          <w:szCs w:val="30"/>
        </w:rPr>
        <w:tab/>
      </w:r>
      <w:r w:rsidR="00B47AAE" w:rsidRPr="00EB3936">
        <w:rPr>
          <w:rFonts w:ascii="Angsana New" w:hAnsi="Angsana New" w:hint="cs"/>
          <w:sz w:val="30"/>
          <w:szCs w:val="30"/>
          <w:cs/>
        </w:rPr>
        <w:t>หมายเหตุ</w:t>
      </w:r>
      <w:r w:rsidR="00B47AAE">
        <w:rPr>
          <w:rFonts w:ascii="Angsana New" w:hAnsi="Angsana New" w:hint="cs"/>
          <w:sz w:val="30"/>
          <w:szCs w:val="30"/>
          <w:cs/>
        </w:rPr>
        <w:t>ประกอบงบการเงิน</w:t>
      </w:r>
      <w:r w:rsidR="00B47AAE" w:rsidRPr="00EB3936">
        <w:rPr>
          <w:rFonts w:ascii="Angsana New" w:hAnsi="Angsana New" w:hint="cs"/>
          <w:sz w:val="30"/>
          <w:szCs w:val="30"/>
          <w:cs/>
        </w:rPr>
        <w:t>ข้อ</w:t>
      </w:r>
      <w:r w:rsidR="003E1E68">
        <w:rPr>
          <w:rFonts w:ascii="Angsana New" w:hAnsi="Angsana New"/>
          <w:sz w:val="30"/>
          <w:szCs w:val="30"/>
        </w:rPr>
        <w:t xml:space="preserve"> </w:t>
      </w:r>
      <w:r w:rsidR="00A44029">
        <w:rPr>
          <w:rFonts w:ascii="Angsana New" w:hAnsi="Angsana New"/>
          <w:sz w:val="30"/>
          <w:szCs w:val="30"/>
        </w:rPr>
        <w:t>2</w:t>
      </w:r>
      <w:r w:rsidR="00875568">
        <w:rPr>
          <w:rFonts w:ascii="Angsana New" w:hAnsi="Angsana New"/>
          <w:sz w:val="30"/>
          <w:szCs w:val="30"/>
        </w:rPr>
        <w:t>5</w:t>
      </w:r>
      <w:r w:rsidR="007A53AA">
        <w:rPr>
          <w:rFonts w:ascii="Angsana New" w:hAnsi="Angsana New" w:hint="cs"/>
          <w:sz w:val="30"/>
          <w:szCs w:val="30"/>
          <w:cs/>
        </w:rPr>
        <w:tab/>
      </w:r>
      <w:r w:rsidR="00FF081D" w:rsidRPr="00EB3936">
        <w:rPr>
          <w:rFonts w:ascii="Angsana New" w:hAnsi="Angsana New" w:hint="cs"/>
          <w:sz w:val="30"/>
          <w:szCs w:val="30"/>
          <w:cs/>
        </w:rPr>
        <w:t>การจ่ายโดยใช้หุ้นเป็นเกณฑ์</w:t>
      </w:r>
    </w:p>
    <w:p w14:paraId="015978E8" w14:textId="1C3D0747" w:rsidR="00297143" w:rsidRDefault="007602A4" w:rsidP="007602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 w:hanging="270"/>
        <w:jc w:val="thaiDistribute"/>
        <w:rPr>
          <w:rFonts w:ascii="Angsana New" w:hAnsi="Angsana New"/>
          <w:sz w:val="30"/>
          <w:szCs w:val="30"/>
        </w:rPr>
      </w:pPr>
      <w:r w:rsidRPr="003A4818">
        <w:rPr>
          <w:rFonts w:ascii="Angsana New" w:hAnsi="Angsana New"/>
          <w:sz w:val="30"/>
          <w:szCs w:val="30"/>
        </w:rPr>
        <w:t>•</w:t>
      </w:r>
      <w:r w:rsidRPr="003A4818">
        <w:rPr>
          <w:rFonts w:ascii="Angsana New" w:hAnsi="Angsana New"/>
          <w:sz w:val="30"/>
          <w:szCs w:val="30"/>
        </w:rPr>
        <w:tab/>
      </w:r>
      <w:r w:rsidR="00B47AAE" w:rsidRPr="00EB3936">
        <w:rPr>
          <w:rFonts w:ascii="Angsana New" w:hAnsi="Angsana New" w:hint="cs"/>
          <w:sz w:val="30"/>
          <w:szCs w:val="30"/>
          <w:cs/>
        </w:rPr>
        <w:t>หมายเหตุ</w:t>
      </w:r>
      <w:r w:rsidR="00B47AAE">
        <w:rPr>
          <w:rFonts w:ascii="Angsana New" w:hAnsi="Angsana New" w:hint="cs"/>
          <w:sz w:val="30"/>
          <w:szCs w:val="30"/>
          <w:cs/>
        </w:rPr>
        <w:t>ประกอบงบการเงิน</w:t>
      </w:r>
      <w:r w:rsidR="00B47AAE" w:rsidRPr="00EB3936">
        <w:rPr>
          <w:rFonts w:ascii="Angsana New" w:hAnsi="Angsana New" w:hint="cs"/>
          <w:sz w:val="30"/>
          <w:szCs w:val="30"/>
          <w:cs/>
        </w:rPr>
        <w:t>ข้อ</w:t>
      </w:r>
      <w:r w:rsidR="00297143" w:rsidRPr="00EB3936">
        <w:rPr>
          <w:rFonts w:ascii="Angsana New" w:hAnsi="Angsana New" w:hint="cs"/>
          <w:sz w:val="30"/>
          <w:szCs w:val="30"/>
          <w:rtl/>
          <w:cs/>
        </w:rPr>
        <w:t xml:space="preserve"> </w:t>
      </w:r>
      <w:r w:rsidR="00875568">
        <w:rPr>
          <w:rFonts w:ascii="Angsana New" w:hAnsi="Angsana New"/>
          <w:sz w:val="30"/>
          <w:szCs w:val="30"/>
        </w:rPr>
        <w:t>34</w:t>
      </w:r>
      <w:r w:rsidR="00297143" w:rsidRPr="00EB3936">
        <w:rPr>
          <w:rFonts w:ascii="Angsana New" w:hAnsi="Angsana New"/>
          <w:sz w:val="30"/>
          <w:szCs w:val="30"/>
          <w:rtl/>
          <w:cs/>
        </w:rPr>
        <w:t xml:space="preserve"> </w:t>
      </w:r>
      <w:r w:rsidR="00636BDD">
        <w:rPr>
          <w:rFonts w:ascii="Angsana New" w:hAnsi="Angsana New"/>
          <w:sz w:val="30"/>
          <w:szCs w:val="30"/>
          <w:cs/>
        </w:rPr>
        <w:tab/>
      </w:r>
      <w:r w:rsidR="00DE2EDA">
        <w:rPr>
          <w:rFonts w:ascii="Angsana New" w:hAnsi="Angsana New" w:hint="cs"/>
          <w:sz w:val="30"/>
          <w:szCs w:val="30"/>
          <w:cs/>
        </w:rPr>
        <w:t>เครื่องมือทางการเงิน</w:t>
      </w:r>
    </w:p>
    <w:p w14:paraId="60801E4B" w14:textId="3DED7553" w:rsidR="00875568" w:rsidRDefault="008755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2"/>
          <w:szCs w:val="32"/>
          <w:cs/>
        </w:rPr>
      </w:pPr>
      <w:r>
        <w:rPr>
          <w:rFonts w:ascii="Angsana New" w:hAnsi="Angsana New"/>
          <w:i/>
          <w:iCs/>
          <w:sz w:val="32"/>
          <w:szCs w:val="32"/>
          <w:cs/>
        </w:rPr>
        <w:br w:type="page"/>
      </w:r>
    </w:p>
    <w:p w14:paraId="1FCBD638" w14:textId="68902AFD" w:rsidR="00A13E24" w:rsidRPr="00543C68" w:rsidRDefault="00A13E24" w:rsidP="001800B2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543C68">
        <w:rPr>
          <w:rFonts w:ascii="Angsana New" w:hAnsi="Angsana New"/>
          <w:b/>
          <w:bCs/>
          <w:sz w:val="30"/>
          <w:szCs w:val="30"/>
          <w:cs/>
        </w:rPr>
        <w:lastRenderedPageBreak/>
        <w:t>นโยบายการบัญชีที่สำคัญ</w:t>
      </w:r>
    </w:p>
    <w:p w14:paraId="69E5E3AE" w14:textId="77777777" w:rsidR="00A13E24" w:rsidRPr="00F970B8" w:rsidRDefault="00A13E24" w:rsidP="001A10EB">
      <w:pPr>
        <w:pStyle w:val="BodyText2"/>
        <w:spacing w:line="160" w:lineRule="atLeast"/>
        <w:ind w:left="547" w:right="43"/>
      </w:pPr>
    </w:p>
    <w:p w14:paraId="335C7309" w14:textId="77777777" w:rsidR="00A13E24" w:rsidRDefault="00A13E24" w:rsidP="00950721">
      <w:pPr>
        <w:pStyle w:val="AccPolicyalternative"/>
        <w:tabs>
          <w:tab w:val="clear" w:pos="540"/>
        </w:tabs>
        <w:ind w:left="567" w:right="0"/>
      </w:pPr>
      <w:r w:rsidRPr="00543C68">
        <w:rPr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  <w:r w:rsidRPr="00543C68">
        <w:rPr>
          <w:rFonts w:hint="cs"/>
          <w:cs/>
        </w:rPr>
        <w:t xml:space="preserve"> </w:t>
      </w:r>
    </w:p>
    <w:p w14:paraId="7CB5FE87" w14:textId="77777777" w:rsidR="00807814" w:rsidRPr="00543C68" w:rsidRDefault="00807814" w:rsidP="00950721">
      <w:pPr>
        <w:pStyle w:val="AccPolicyalternative"/>
        <w:tabs>
          <w:tab w:val="clear" w:pos="540"/>
        </w:tabs>
        <w:ind w:left="567" w:right="0"/>
      </w:pPr>
    </w:p>
    <w:p w14:paraId="2B7B007C" w14:textId="0F9EE797" w:rsidR="00A13E24" w:rsidRPr="003A7DE9" w:rsidRDefault="00A13E24" w:rsidP="001800B2">
      <w:pPr>
        <w:pStyle w:val="Heading8"/>
        <w:numPr>
          <w:ilvl w:val="1"/>
          <w:numId w:val="31"/>
        </w:numPr>
        <w:spacing w:line="240" w:lineRule="auto"/>
        <w:ind w:left="540" w:right="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A7DE9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เกณฑ์ในการจัดทำงบการเงินรวม</w:t>
      </w:r>
    </w:p>
    <w:p w14:paraId="28CE5A0F" w14:textId="77777777" w:rsidR="00A13E24" w:rsidRPr="00F970B8" w:rsidRDefault="00A13E24" w:rsidP="001A10EB">
      <w:pPr>
        <w:pStyle w:val="BodyText2"/>
        <w:spacing w:line="160" w:lineRule="atLeast"/>
        <w:ind w:left="547" w:right="43"/>
      </w:pPr>
    </w:p>
    <w:p w14:paraId="0F61B018" w14:textId="77777777" w:rsidR="00A13E24" w:rsidRDefault="00A13E24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543C68">
        <w:rPr>
          <w:rFonts w:ascii="Angsana New" w:hAnsi="Angsana New"/>
          <w:sz w:val="30"/>
          <w:szCs w:val="30"/>
          <w:cs/>
        </w:rPr>
        <w:t>งบการเงิน</w:t>
      </w:r>
      <w:r w:rsidR="00707087" w:rsidRPr="00543C68">
        <w:rPr>
          <w:rFonts w:ascii="Angsana New" w:hAnsi="Angsana New"/>
          <w:sz w:val="30"/>
          <w:szCs w:val="30"/>
          <w:cs/>
        </w:rPr>
        <w:t>รวมประกอบด้วยงบการเงินของบริษัท</w:t>
      </w:r>
      <w:r w:rsidR="00A73883" w:rsidRPr="00543C68">
        <w:rPr>
          <w:rFonts w:ascii="Angsana New" w:hAnsi="Angsana New" w:hint="cs"/>
          <w:sz w:val="30"/>
          <w:szCs w:val="30"/>
          <w:cs/>
        </w:rPr>
        <w:t xml:space="preserve"> </w:t>
      </w:r>
      <w:r w:rsidR="00707087" w:rsidRPr="00543C68">
        <w:rPr>
          <w:rFonts w:ascii="Angsana New" w:hAnsi="Angsana New" w:hint="cs"/>
          <w:sz w:val="30"/>
          <w:szCs w:val="30"/>
          <w:cs/>
        </w:rPr>
        <w:t>และ</w:t>
      </w:r>
      <w:r w:rsidRPr="00543C68">
        <w:rPr>
          <w:rFonts w:ascii="Angsana New" w:hAnsi="Angsana New"/>
          <w:sz w:val="30"/>
          <w:szCs w:val="30"/>
          <w:cs/>
        </w:rPr>
        <w:t>บริษัท</w:t>
      </w:r>
      <w:r w:rsidRPr="00543C68">
        <w:rPr>
          <w:rFonts w:ascii="Angsana New" w:hAnsi="Angsana New" w:hint="cs"/>
          <w:sz w:val="30"/>
          <w:szCs w:val="30"/>
          <w:cs/>
        </w:rPr>
        <w:t xml:space="preserve">ย่อย </w:t>
      </w:r>
      <w:r w:rsidR="00707087" w:rsidRPr="00543C68">
        <w:rPr>
          <w:rFonts w:ascii="Angsana New" w:hAnsi="Angsana New"/>
          <w:sz w:val="30"/>
          <w:szCs w:val="30"/>
          <w:cs/>
        </w:rPr>
        <w:t>(รวมกันเรียกว่า</w:t>
      </w:r>
      <w:r w:rsidRPr="00543C68">
        <w:rPr>
          <w:rFonts w:ascii="Angsana New" w:hAnsi="Angsana New"/>
          <w:sz w:val="30"/>
          <w:szCs w:val="30"/>
          <w:cs/>
        </w:rPr>
        <w:t xml:space="preserve"> </w:t>
      </w:r>
      <w:r w:rsidRPr="00543C68">
        <w:rPr>
          <w:rFonts w:ascii="Angsana New" w:hAnsi="Angsana New"/>
          <w:sz w:val="30"/>
          <w:szCs w:val="30"/>
        </w:rPr>
        <w:t>“</w:t>
      </w:r>
      <w:r w:rsidRPr="00543C68">
        <w:rPr>
          <w:rFonts w:ascii="Angsana New" w:hAnsi="Angsana New"/>
          <w:sz w:val="30"/>
          <w:szCs w:val="30"/>
          <w:cs/>
        </w:rPr>
        <w:t>กลุ่มบริษัท</w:t>
      </w:r>
      <w:r w:rsidRPr="00543C68">
        <w:rPr>
          <w:rFonts w:ascii="Angsana New" w:hAnsi="Angsana New"/>
          <w:sz w:val="30"/>
          <w:szCs w:val="30"/>
        </w:rPr>
        <w:t>”</w:t>
      </w:r>
      <w:r w:rsidRPr="00543C68">
        <w:rPr>
          <w:rFonts w:ascii="Angsana New" w:hAnsi="Angsana New"/>
          <w:sz w:val="30"/>
          <w:szCs w:val="30"/>
          <w:cs/>
        </w:rPr>
        <w:t>) และส่วนได้เสียของกลุ่มบริษัทใน</w:t>
      </w:r>
      <w:r w:rsidR="001406C5" w:rsidRPr="00543C68">
        <w:rPr>
          <w:rFonts w:ascii="Angsana New" w:hAnsi="Angsana New" w:hint="cs"/>
          <w:sz w:val="30"/>
          <w:szCs w:val="30"/>
          <w:cs/>
        </w:rPr>
        <w:t>บริษัทร่วม</w:t>
      </w:r>
    </w:p>
    <w:p w14:paraId="1ABDE49F" w14:textId="77777777" w:rsidR="002F6B7B" w:rsidRPr="002F6B7B" w:rsidRDefault="002F6B7B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2"/>
          <w:szCs w:val="22"/>
        </w:rPr>
      </w:pPr>
    </w:p>
    <w:p w14:paraId="30918A68" w14:textId="512C2119" w:rsidR="00A13E24" w:rsidRPr="000A0C6C" w:rsidRDefault="00A13E24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0A0C6C">
        <w:rPr>
          <w:rFonts w:ascii="Angsana New" w:hAnsi="Angsana New"/>
          <w:i/>
          <w:iCs/>
          <w:sz w:val="30"/>
          <w:szCs w:val="30"/>
          <w:cs/>
        </w:rPr>
        <w:t>บริษัทย่อย</w:t>
      </w:r>
    </w:p>
    <w:p w14:paraId="5A777D63" w14:textId="77777777" w:rsidR="00A73883" w:rsidRPr="00336566" w:rsidRDefault="00A73883" w:rsidP="00A73883">
      <w:pPr>
        <w:pStyle w:val="BodyText2"/>
        <w:spacing w:line="240" w:lineRule="atLeast"/>
        <w:ind w:left="540" w:right="47"/>
        <w:rPr>
          <w:sz w:val="22"/>
          <w:szCs w:val="22"/>
          <w:highlight w:val="yellow"/>
        </w:rPr>
      </w:pPr>
    </w:p>
    <w:p w14:paraId="3512355A" w14:textId="7DDED750" w:rsidR="00381010" w:rsidRPr="00866987" w:rsidRDefault="00B01313" w:rsidP="00381010">
      <w:pPr>
        <w:pStyle w:val="BodyText2"/>
        <w:ind w:left="540" w:right="47"/>
        <w:rPr>
          <w:sz w:val="16"/>
          <w:szCs w:val="16"/>
        </w:rPr>
      </w:pPr>
      <w:r w:rsidRPr="00C43249">
        <w:rPr>
          <w:cs/>
        </w:rPr>
        <w:t>บริษัทย่อยเป็นกิจการที่อยู</w:t>
      </w:r>
      <w:r>
        <w:rPr>
          <w:cs/>
        </w:rPr>
        <w:t xml:space="preserve">่ภายใต้การควบคุมของกลุ่มบริษัท </w:t>
      </w:r>
      <w:r w:rsidRPr="00C43249">
        <w:rPr>
          <w:cs/>
        </w:rPr>
        <w:t>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</w:t>
      </w:r>
      <w:r>
        <w:rPr>
          <w:cs/>
        </w:rPr>
        <w:t xml:space="preserve">ำนวนเงินผลตอบแทนของกลุ่มบริษัท </w:t>
      </w:r>
      <w:r w:rsidRPr="00C43249">
        <w:rPr>
          <w:cs/>
        </w:rPr>
        <w:t>งบการเงินของบริ</w:t>
      </w:r>
      <w:r>
        <w:rPr>
          <w:cs/>
        </w:rPr>
        <w:t>ษัทย่อยได้รวมอยู่ในงบการเงินรวม</w:t>
      </w:r>
      <w:r w:rsidR="00764E63">
        <w:br/>
      </w:r>
      <w:r w:rsidRPr="00C43249">
        <w:rPr>
          <w:cs/>
        </w:rPr>
        <w:t>นับแต่วันที่มีการควบคุมจนถึงวันที่การควบคุมสิ้นสุดลง</w:t>
      </w:r>
      <w:r w:rsidR="00381010" w:rsidRPr="00866987">
        <w:rPr>
          <w:rFonts w:hint="cs"/>
          <w:cs/>
        </w:rPr>
        <w:t xml:space="preserve"> </w:t>
      </w:r>
    </w:p>
    <w:p w14:paraId="1695973D" w14:textId="77777777" w:rsidR="005B4AD3" w:rsidRPr="00336566" w:rsidRDefault="005B4AD3" w:rsidP="001A10EB">
      <w:pPr>
        <w:pStyle w:val="BodyText2"/>
        <w:spacing w:line="160" w:lineRule="atLeast"/>
        <w:ind w:left="547" w:right="43"/>
        <w:rPr>
          <w:sz w:val="24"/>
          <w:szCs w:val="24"/>
        </w:rPr>
      </w:pPr>
    </w:p>
    <w:p w14:paraId="03D7B4F6" w14:textId="77777777" w:rsidR="000173B0" w:rsidRPr="00B2533B" w:rsidRDefault="000173B0" w:rsidP="005B4AD3">
      <w:pPr>
        <w:pStyle w:val="BodyText2"/>
        <w:spacing w:line="240" w:lineRule="atLeast"/>
        <w:ind w:left="540"/>
        <w:rPr>
          <w:b/>
          <w:bCs/>
          <w:color w:val="0000FF"/>
        </w:rPr>
      </w:pPr>
      <w:r w:rsidRPr="00B2533B">
        <w:rPr>
          <w:i/>
          <w:iCs/>
          <w:cs/>
        </w:rPr>
        <w:t>ส่วนได้เสียที่ไม่มีอำนาจควบคุม</w:t>
      </w:r>
      <w:r w:rsidRPr="00B2533B">
        <w:rPr>
          <w:cs/>
        </w:rPr>
        <w:t xml:space="preserve"> </w:t>
      </w:r>
    </w:p>
    <w:p w14:paraId="054604E2" w14:textId="77777777" w:rsidR="000173B0" w:rsidRPr="000C14E1" w:rsidRDefault="000173B0" w:rsidP="005C21AC">
      <w:pPr>
        <w:pStyle w:val="BodyText2"/>
        <w:spacing w:line="160" w:lineRule="atLeast"/>
        <w:ind w:left="547" w:right="43"/>
        <w:rPr>
          <w:sz w:val="28"/>
          <w:szCs w:val="28"/>
        </w:rPr>
      </w:pPr>
    </w:p>
    <w:p w14:paraId="6A35F876" w14:textId="1D31AC68" w:rsidR="00BE6A95" w:rsidRDefault="00B01313" w:rsidP="00BE6A95">
      <w:pPr>
        <w:pStyle w:val="BodyText2"/>
        <w:ind w:left="540" w:right="47"/>
      </w:pPr>
      <w:r w:rsidRPr="00F364AB">
        <w:rPr>
          <w:rFonts w:hint="cs"/>
          <w:cs/>
        </w:rPr>
        <w:t xml:space="preserve">ณ วันที่ซื้อธุรกิจ </w:t>
      </w:r>
      <w:r w:rsidRPr="00F364AB">
        <w:rPr>
          <w:cs/>
        </w:rPr>
        <w:t>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14:paraId="3389C712" w14:textId="77777777" w:rsidR="00BE6A95" w:rsidRPr="000C14E1" w:rsidRDefault="00BE6A95" w:rsidP="00BE6A95">
      <w:pPr>
        <w:pStyle w:val="BodyText2"/>
        <w:ind w:left="540" w:right="47"/>
        <w:rPr>
          <w:sz w:val="24"/>
          <w:szCs w:val="24"/>
        </w:rPr>
      </w:pPr>
    </w:p>
    <w:p w14:paraId="47A6CF36" w14:textId="4E837621" w:rsidR="000173B0" w:rsidRDefault="00B01313" w:rsidP="00BE6A95">
      <w:pPr>
        <w:pStyle w:val="BodyText2"/>
        <w:ind w:left="540" w:right="47"/>
      </w:pPr>
      <w:r w:rsidRPr="00F364AB">
        <w:rPr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</w:t>
      </w:r>
      <w:r>
        <w:rPr>
          <w:rFonts w:hint="cs"/>
          <w:cs/>
        </w:rPr>
        <w:t>ผู้ถือหุ้น</w:t>
      </w:r>
    </w:p>
    <w:p w14:paraId="2457AB41" w14:textId="77777777" w:rsidR="00B01313" w:rsidRPr="000C14E1" w:rsidRDefault="00B01313" w:rsidP="00BE6A95">
      <w:pPr>
        <w:pStyle w:val="BodyText2"/>
        <w:ind w:left="540" w:right="47"/>
        <w:rPr>
          <w:sz w:val="28"/>
          <w:szCs w:val="28"/>
        </w:rPr>
      </w:pPr>
    </w:p>
    <w:p w14:paraId="65682401" w14:textId="77777777" w:rsidR="00A73883" w:rsidRPr="00B2533B" w:rsidRDefault="00A73883" w:rsidP="00A738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B2533B">
        <w:rPr>
          <w:rFonts w:ascii="Angsana New" w:hAnsi="Angsana New"/>
          <w:i/>
          <w:iCs/>
          <w:sz w:val="30"/>
          <w:szCs w:val="30"/>
          <w:cs/>
        </w:rPr>
        <w:t>การสูญเสีย</w:t>
      </w:r>
      <w:r w:rsidRPr="00B2533B">
        <w:rPr>
          <w:rFonts w:ascii="Angsana New" w:hAnsi="Angsana New" w:hint="cs"/>
          <w:i/>
          <w:iCs/>
          <w:sz w:val="30"/>
          <w:szCs w:val="30"/>
          <w:cs/>
        </w:rPr>
        <w:t>การ</w:t>
      </w:r>
      <w:r w:rsidRPr="00B2533B">
        <w:rPr>
          <w:rFonts w:ascii="Angsana New" w:hAnsi="Angsana New"/>
          <w:i/>
          <w:iCs/>
          <w:sz w:val="30"/>
          <w:szCs w:val="30"/>
          <w:cs/>
        </w:rPr>
        <w:t>ควบคุม</w:t>
      </w:r>
    </w:p>
    <w:p w14:paraId="673A2EF3" w14:textId="77777777" w:rsidR="00A73883" w:rsidRPr="00F970B8" w:rsidRDefault="00A73883" w:rsidP="005C21AC">
      <w:pPr>
        <w:pStyle w:val="BodyText2"/>
        <w:tabs>
          <w:tab w:val="clear" w:pos="540"/>
        </w:tabs>
        <w:spacing w:line="160" w:lineRule="atLeast"/>
        <w:ind w:left="547" w:right="43"/>
        <w:rPr>
          <w:highlight w:val="yellow"/>
        </w:rPr>
      </w:pPr>
    </w:p>
    <w:p w14:paraId="13AA3CCA" w14:textId="2AAB9EA3" w:rsidR="00B01313" w:rsidRDefault="00B01313" w:rsidP="00B01313">
      <w:pPr>
        <w:pStyle w:val="BodyText2"/>
        <w:spacing w:line="240" w:lineRule="atLeast"/>
        <w:ind w:left="540" w:right="47"/>
      </w:pPr>
      <w:r w:rsidRPr="00C43249">
        <w:rPr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</w:t>
      </w:r>
      <w:r>
        <w:rPr>
          <w:rFonts w:hint="cs"/>
          <w:cs/>
        </w:rPr>
        <w:t>ผู้ถือหุ้น</w:t>
      </w:r>
      <w:r w:rsidRPr="00C43249">
        <w:rPr>
          <w:cs/>
        </w:rPr>
        <w:t>ที่เกี่ยวข้องกับบริษัทย่อยนั้น</w:t>
      </w:r>
      <w:r>
        <w:rPr>
          <w:cs/>
        </w:rPr>
        <w:br/>
      </w:r>
      <w:r w:rsidRPr="009269AC">
        <w:rPr>
          <w:spacing w:val="-4"/>
          <w:cs/>
        </w:rPr>
        <w:t>กำไรหรือขาดทุนที่เกิดขึ้นจากการสูญเสียการควบคุมในบริษัทย่อยรับรู้ในกำไรหรือขาดทุน</w:t>
      </w:r>
      <w:r w:rsidRPr="009269AC">
        <w:rPr>
          <w:rFonts w:hint="cs"/>
          <w:spacing w:val="-4"/>
          <w:cs/>
        </w:rPr>
        <w:t xml:space="preserve"> </w:t>
      </w:r>
      <w:r w:rsidRPr="009269AC">
        <w:rPr>
          <w:spacing w:val="-4"/>
          <w:cs/>
        </w:rPr>
        <w:t>ส่วนได้เสียในบริษัทย่อย</w:t>
      </w:r>
      <w:r w:rsidRPr="009269AC">
        <w:rPr>
          <w:spacing w:val="-4"/>
          <w:cs/>
        </w:rPr>
        <w:br/>
      </w:r>
      <w:r w:rsidRPr="00C43249">
        <w:rPr>
          <w:cs/>
        </w:rPr>
        <w:t>เดิมที่ยังคงเหลืออยู่ให้วัดมูลค่าด้วยมูลค่ายุติธรรม ณ วันที่สูญเสียการควบคุม</w:t>
      </w:r>
    </w:p>
    <w:p w14:paraId="14F19D9F" w14:textId="14389E67" w:rsidR="00443D99" w:rsidRDefault="00443D99" w:rsidP="00B01313">
      <w:pPr>
        <w:pStyle w:val="BodyText2"/>
        <w:spacing w:line="240" w:lineRule="atLeast"/>
        <w:ind w:left="540" w:right="47"/>
      </w:pPr>
    </w:p>
    <w:p w14:paraId="7955AC83" w14:textId="77777777" w:rsidR="00266EBC" w:rsidRDefault="00266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313A031B" w14:textId="68E6CD0F" w:rsidR="00443D99" w:rsidRPr="00866987" w:rsidRDefault="00443D99" w:rsidP="00443D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  <w:cs/>
        </w:rPr>
      </w:pPr>
      <w:r w:rsidRPr="00866987">
        <w:rPr>
          <w:rFonts w:ascii="Angsana New" w:hAnsi="Angsana New" w:hint="cs"/>
          <w:i/>
          <w:iCs/>
          <w:sz w:val="30"/>
          <w:szCs w:val="30"/>
          <w:cs/>
        </w:rPr>
        <w:lastRenderedPageBreak/>
        <w:t xml:space="preserve">ส่วนได้เสียในเงินลงทุนที่บันทึกตามวิธีส่วนได้เสีย </w:t>
      </w:r>
    </w:p>
    <w:p w14:paraId="1995EB1E" w14:textId="77777777" w:rsidR="00443D99" w:rsidRPr="00F61F5E" w:rsidRDefault="00443D99" w:rsidP="00443D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27699C3E" w14:textId="08E11105" w:rsidR="00443D99" w:rsidRPr="00866987" w:rsidRDefault="00443D99" w:rsidP="00443D99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866987">
        <w:rPr>
          <w:rFonts w:ascii="Angsana New" w:hAnsi="Angsana New"/>
          <w:sz w:val="30"/>
          <w:szCs w:val="30"/>
          <w:cs/>
        </w:rPr>
        <w:t>ส่วนได้เสีย</w:t>
      </w:r>
      <w:r w:rsidRPr="00866987">
        <w:rPr>
          <w:rFonts w:ascii="Angsana New" w:hAnsi="Angsana New" w:hint="cs"/>
          <w:sz w:val="30"/>
          <w:szCs w:val="30"/>
          <w:cs/>
        </w:rPr>
        <w:t>ของกลุ่มบริษัทในเงินลงทุนที่บันทึกตามวิธีส่วนได้เสีย</w:t>
      </w:r>
      <w:r w:rsidRPr="00866987">
        <w:rPr>
          <w:rFonts w:ascii="Angsana New" w:hAnsi="Angsana New"/>
          <w:sz w:val="30"/>
          <w:szCs w:val="30"/>
          <w:cs/>
        </w:rPr>
        <w:t xml:space="preserve"> ประกอบด้วยส่วนได้เสียในบริษัทร่วม</w:t>
      </w:r>
    </w:p>
    <w:p w14:paraId="199BAECC" w14:textId="77777777" w:rsidR="00443D99" w:rsidRPr="00F61F5E" w:rsidRDefault="00443D99" w:rsidP="00443D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048D8B66" w14:textId="677E34CB" w:rsidR="00443D99" w:rsidRPr="00866987" w:rsidRDefault="00443D99" w:rsidP="00443D99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66987">
        <w:rPr>
          <w:rFonts w:ascii="Angsana New" w:hAnsi="Angsana New"/>
          <w:sz w:val="30"/>
          <w:szCs w:val="30"/>
          <w:cs/>
        </w:rPr>
        <w:t>บริษัทร่วมเป็นกิจการที่</w:t>
      </w:r>
      <w:r w:rsidRPr="00866987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866987">
        <w:rPr>
          <w:rFonts w:ascii="Angsana New" w:hAnsi="Angsana New"/>
          <w:sz w:val="30"/>
          <w:szCs w:val="30"/>
          <w:cs/>
        </w:rPr>
        <w:t>มีอิทธิพลอย่าง</w:t>
      </w:r>
      <w:r w:rsidRPr="00866987">
        <w:rPr>
          <w:rFonts w:ascii="Angsana New" w:hAnsi="Angsana New" w:hint="cs"/>
          <w:sz w:val="30"/>
          <w:szCs w:val="30"/>
          <w:cs/>
        </w:rPr>
        <w:t>มีนัย</w:t>
      </w:r>
      <w:r w:rsidRPr="00866987">
        <w:rPr>
          <w:rFonts w:ascii="Angsana New" w:hAnsi="Angsana New"/>
          <w:sz w:val="30"/>
          <w:szCs w:val="30"/>
          <w:cs/>
        </w:rPr>
        <w:t>สำคัญโดยมีอำนาจเข้าไปมีส่วนร่วมในการตัดสินใ</w:t>
      </w:r>
      <w:r w:rsidRPr="00866987">
        <w:rPr>
          <w:rFonts w:ascii="Angsana New" w:hAnsi="Angsana New" w:hint="cs"/>
          <w:sz w:val="30"/>
          <w:szCs w:val="30"/>
          <w:cs/>
        </w:rPr>
        <w:t>จ</w:t>
      </w:r>
      <w:r w:rsidRPr="00866987">
        <w:rPr>
          <w:rFonts w:ascii="Angsana New" w:hAnsi="Angsana New"/>
          <w:sz w:val="30"/>
          <w:szCs w:val="30"/>
          <w:cs/>
        </w:rPr>
        <w:t>เกี่ยวกับนโยบายทางการเงินและการดำเนินงานแต่ไม่ถึงระดับที่จะควบคุม</w:t>
      </w:r>
      <w:r w:rsidRPr="00866987">
        <w:rPr>
          <w:rFonts w:ascii="Angsana New" w:hAnsi="Angsana New" w:hint="cs"/>
          <w:sz w:val="30"/>
          <w:szCs w:val="30"/>
          <w:cs/>
        </w:rPr>
        <w:t>หรือควบคุมร่วมใน</w:t>
      </w:r>
      <w:r w:rsidRPr="00866987">
        <w:rPr>
          <w:rFonts w:ascii="Angsana New" w:hAnsi="Angsana New"/>
          <w:sz w:val="30"/>
          <w:szCs w:val="30"/>
          <w:cs/>
        </w:rPr>
        <w:t>นโยบาย</w:t>
      </w:r>
      <w:r w:rsidR="002F6B7B">
        <w:rPr>
          <w:rFonts w:ascii="Angsana New" w:hAnsi="Angsana New" w:hint="cs"/>
          <w:sz w:val="30"/>
          <w:szCs w:val="30"/>
          <w:cs/>
        </w:rPr>
        <w:t>ดังกล่าว</w:t>
      </w:r>
    </w:p>
    <w:p w14:paraId="45297FE0" w14:textId="77777777" w:rsidR="00443D99" w:rsidRPr="00F61F5E" w:rsidRDefault="00443D99" w:rsidP="00443D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641B9A93" w14:textId="5E43A5FC" w:rsidR="00443D99" w:rsidRDefault="00443D99" w:rsidP="00443D99">
      <w:pPr>
        <w:pStyle w:val="BodyText"/>
        <w:spacing w:after="0"/>
        <w:ind w:left="540"/>
        <w:jc w:val="thaiDistribute"/>
        <w:rPr>
          <w:szCs w:val="22"/>
        </w:rPr>
      </w:pPr>
      <w:r w:rsidRPr="00866987">
        <w:rPr>
          <w:rFonts w:ascii="Angsana New" w:hAnsi="Angsana New"/>
          <w:sz w:val="30"/>
          <w:szCs w:val="30"/>
          <w:cs/>
        </w:rPr>
        <w:t>ส่วนได้เสียในบริษัทร่วมบันทึกบัญชีตามวิธีส่วนได้เสีย</w:t>
      </w:r>
      <w:r w:rsidRPr="00866987">
        <w:rPr>
          <w:rFonts w:ascii="Angsana New" w:hAnsi="Angsana New"/>
          <w:sz w:val="30"/>
          <w:szCs w:val="30"/>
        </w:rPr>
        <w:t xml:space="preserve"> </w:t>
      </w:r>
      <w:r w:rsidRPr="00866987">
        <w:rPr>
          <w:rFonts w:ascii="Angsana New" w:hAnsi="Angsana New" w:hint="cs"/>
          <w:sz w:val="30"/>
          <w:szCs w:val="30"/>
          <w:cs/>
        </w:rPr>
        <w:t>โดย</w:t>
      </w:r>
      <w:r w:rsidRPr="00866987">
        <w:rPr>
          <w:rFonts w:ascii="Angsana New" w:hAnsi="Angsana New"/>
          <w:sz w:val="30"/>
          <w:szCs w:val="30"/>
          <w:cs/>
        </w:rPr>
        <w:t>รับรู้รายการ</w:t>
      </w:r>
      <w:r w:rsidRPr="00866987">
        <w:rPr>
          <w:rFonts w:ascii="Angsana New" w:hAnsi="Angsana New" w:hint="cs"/>
          <w:sz w:val="30"/>
          <w:szCs w:val="30"/>
          <w:cs/>
        </w:rPr>
        <w:t>เมื่อ</w:t>
      </w:r>
      <w:r w:rsidRPr="00866987">
        <w:rPr>
          <w:rFonts w:ascii="Angsana New" w:hAnsi="Angsana New"/>
          <w:sz w:val="30"/>
          <w:szCs w:val="30"/>
          <w:cs/>
        </w:rPr>
        <w:t>เริ่มแรกด้วยราคาทุนซึ่งรวมถึงต้นทุนการทำรายการ ภายหลังการรับรู้รายการเริ่มแรก</w:t>
      </w:r>
      <w:r w:rsidRPr="00866987">
        <w:rPr>
          <w:rFonts w:ascii="Angsana New" w:hAnsi="Angsana New" w:hint="cs"/>
          <w:sz w:val="30"/>
          <w:szCs w:val="30"/>
          <w:cs/>
        </w:rPr>
        <w:t xml:space="preserve"> </w:t>
      </w:r>
      <w:r w:rsidRPr="00866987">
        <w:rPr>
          <w:rFonts w:ascii="Angsana New" w:hAnsi="Angsana New"/>
          <w:sz w:val="30"/>
          <w:szCs w:val="30"/>
          <w:cs/>
        </w:rPr>
        <w:t>ส่วนแบ่งกำไรหรือขาดทุนและกำไร</w:t>
      </w:r>
      <w:r w:rsidRPr="00866987">
        <w:rPr>
          <w:rFonts w:ascii="Angsana New" w:hAnsi="Angsana New" w:hint="cs"/>
          <w:sz w:val="30"/>
          <w:szCs w:val="30"/>
          <w:cs/>
        </w:rPr>
        <w:t>ขาดทุน</w:t>
      </w:r>
      <w:r w:rsidRPr="00866987">
        <w:rPr>
          <w:rFonts w:ascii="Angsana New" w:hAnsi="Angsana New"/>
          <w:sz w:val="30"/>
          <w:szCs w:val="30"/>
          <w:cs/>
        </w:rPr>
        <w:t>เบ็ดเสร็จอื่น</w:t>
      </w:r>
      <w:r w:rsidRPr="00866987">
        <w:rPr>
          <w:rFonts w:ascii="Angsana New" w:hAnsi="Angsana New" w:hint="cs"/>
          <w:sz w:val="30"/>
          <w:szCs w:val="30"/>
          <w:cs/>
        </w:rPr>
        <w:t>ของ</w:t>
      </w:r>
      <w:r w:rsidR="0070739B">
        <w:rPr>
          <w:rFonts w:ascii="Angsana New" w:hAnsi="Angsana New"/>
          <w:sz w:val="30"/>
          <w:szCs w:val="30"/>
        </w:rPr>
        <w:br/>
      </w:r>
      <w:r w:rsidRPr="00866987">
        <w:rPr>
          <w:rFonts w:ascii="Angsana New" w:hAnsi="Angsana New" w:hint="cs"/>
          <w:sz w:val="30"/>
          <w:szCs w:val="30"/>
          <w:cs/>
        </w:rPr>
        <w:t>เงินลงทุนที่บันทึกตามวิธีส่วนได้เสียของกลุ่มบริษัท</w:t>
      </w:r>
      <w:r w:rsidRPr="00866987">
        <w:rPr>
          <w:rFonts w:ascii="Angsana New" w:hAnsi="Angsana New"/>
          <w:sz w:val="30"/>
          <w:szCs w:val="30"/>
          <w:cs/>
        </w:rPr>
        <w:t xml:space="preserve"> </w:t>
      </w:r>
      <w:r w:rsidRPr="00866987">
        <w:rPr>
          <w:rFonts w:ascii="Angsana New" w:hAnsi="Angsana New" w:hint="cs"/>
          <w:sz w:val="30"/>
          <w:szCs w:val="30"/>
          <w:cs/>
        </w:rPr>
        <w:t>จะถูกบันทึกใน</w:t>
      </w:r>
      <w:r w:rsidRPr="00866987">
        <w:rPr>
          <w:rFonts w:ascii="Angsana New" w:hAnsi="Angsana New"/>
          <w:sz w:val="30"/>
          <w:szCs w:val="30"/>
          <w:cs/>
        </w:rPr>
        <w:t>งบการเงินรวมจนถึงวันที่</w:t>
      </w:r>
      <w:r w:rsidRPr="00866987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866987">
        <w:rPr>
          <w:rFonts w:ascii="Angsana New" w:hAnsi="Angsana New"/>
          <w:sz w:val="30"/>
          <w:szCs w:val="30"/>
          <w:cs/>
        </w:rPr>
        <w:t>สูญเสียความมีอิทธิพลอย่างมีนัยสำคัญ</w:t>
      </w:r>
    </w:p>
    <w:p w14:paraId="23E8D3F3" w14:textId="529BBD67" w:rsidR="00336566" w:rsidRDefault="00336566" w:rsidP="00443D99">
      <w:pPr>
        <w:pStyle w:val="BodyText2"/>
        <w:tabs>
          <w:tab w:val="clear" w:pos="540"/>
        </w:tabs>
        <w:rPr>
          <w:i/>
          <w:iCs/>
          <w:sz w:val="28"/>
          <w:szCs w:val="28"/>
        </w:rPr>
      </w:pPr>
    </w:p>
    <w:p w14:paraId="0057276A" w14:textId="77777777" w:rsidR="000A41BF" w:rsidRPr="0048714E" w:rsidRDefault="000A41BF" w:rsidP="000A41BF">
      <w:pPr>
        <w:pStyle w:val="BodyText2"/>
        <w:spacing w:line="240" w:lineRule="atLeast"/>
        <w:ind w:left="540" w:right="47"/>
        <w:rPr>
          <w:i/>
          <w:iCs/>
        </w:rPr>
      </w:pPr>
      <w:r w:rsidRPr="0048714E">
        <w:rPr>
          <w:rFonts w:hint="cs"/>
          <w:i/>
          <w:iCs/>
          <w:cs/>
        </w:rPr>
        <w:t xml:space="preserve">การรวมธุรกิจภายใต้การควบคุมเดียวกัน </w:t>
      </w:r>
    </w:p>
    <w:p w14:paraId="2A8FAB42" w14:textId="77777777" w:rsidR="000A41BF" w:rsidRPr="00F61F5E" w:rsidRDefault="000A41BF" w:rsidP="000A41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64A9BAB9" w14:textId="4D602826" w:rsidR="000A41BF" w:rsidRPr="000C14E1" w:rsidRDefault="000A41BF" w:rsidP="000A41BF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0C14E1">
        <w:rPr>
          <w:rFonts w:ascii="Angsana New" w:hAnsi="Angsana New" w:hint="cs"/>
          <w:sz w:val="30"/>
          <w:szCs w:val="30"/>
          <w:cs/>
        </w:rPr>
        <w:t>การรวมธุรกิจภายใต้การควบคุมเดียวกัน</w:t>
      </w:r>
      <w:r w:rsidRPr="000C14E1">
        <w:rPr>
          <w:rFonts w:ascii="Angsana New" w:hAnsi="Angsana New"/>
          <w:sz w:val="30"/>
          <w:szCs w:val="30"/>
          <w:cs/>
        </w:rPr>
        <w:t>บันทึก</w:t>
      </w:r>
      <w:r w:rsidRPr="000C14E1">
        <w:rPr>
          <w:rFonts w:ascii="Angsana New" w:hAnsi="Angsana New" w:hint="cs"/>
          <w:sz w:val="30"/>
          <w:szCs w:val="30"/>
          <w:cs/>
        </w:rPr>
        <w:t>บัญชี</w:t>
      </w:r>
      <w:r w:rsidRPr="000C14E1">
        <w:rPr>
          <w:rFonts w:ascii="Angsana New" w:hAnsi="Angsana New"/>
          <w:sz w:val="30"/>
          <w:szCs w:val="30"/>
          <w:cs/>
        </w:rPr>
        <w:t>โดย</w:t>
      </w:r>
      <w:r w:rsidRPr="000C14E1">
        <w:rPr>
          <w:rFonts w:ascii="Angsana New" w:hAnsi="Angsana New" w:hint="cs"/>
          <w:sz w:val="30"/>
          <w:szCs w:val="30"/>
          <w:cs/>
        </w:rPr>
        <w:t>ใช้วิธี</w:t>
      </w:r>
      <w:r w:rsidRPr="000C14E1">
        <w:rPr>
          <w:rFonts w:ascii="Angsana New" w:hAnsi="Angsana New"/>
          <w:sz w:val="30"/>
          <w:szCs w:val="30"/>
          <w:cs/>
        </w:rPr>
        <w:t>เสมือนว่าเป็นวิธีการรวมส่วน</w:t>
      </w:r>
      <w:r w:rsidRPr="000C14E1">
        <w:rPr>
          <w:rFonts w:ascii="Angsana New" w:hAnsi="Angsana New" w:hint="cs"/>
          <w:sz w:val="30"/>
          <w:szCs w:val="30"/>
          <w:cs/>
        </w:rPr>
        <w:t>ได้เสีย โดยวิธีการดังกล่าวผู้ซื้อต้องรับรู้สิน</w:t>
      </w:r>
      <w:r w:rsidRPr="000C14E1">
        <w:rPr>
          <w:rFonts w:ascii="Angsana New" w:hAnsi="Angsana New"/>
          <w:sz w:val="30"/>
          <w:szCs w:val="30"/>
          <w:cs/>
        </w:rPr>
        <w:t>ทรัพย์และ</w:t>
      </w:r>
      <w:r w:rsidRPr="000C14E1">
        <w:rPr>
          <w:rFonts w:ascii="Angsana New" w:hAnsi="Angsana New" w:hint="cs"/>
          <w:sz w:val="30"/>
          <w:szCs w:val="30"/>
          <w:cs/>
        </w:rPr>
        <w:t>หนี้สิน</w:t>
      </w:r>
      <w:r w:rsidRPr="000C14E1">
        <w:rPr>
          <w:rFonts w:ascii="Angsana New" w:hAnsi="Angsana New"/>
          <w:sz w:val="30"/>
          <w:szCs w:val="30"/>
          <w:cs/>
        </w:rPr>
        <w:t>ของ</w:t>
      </w:r>
      <w:r w:rsidRPr="000C14E1">
        <w:rPr>
          <w:rFonts w:ascii="Angsana New" w:hAnsi="Angsana New" w:hint="cs"/>
          <w:sz w:val="30"/>
          <w:szCs w:val="30"/>
          <w:cs/>
        </w:rPr>
        <w:t>ธุรกิจที่ถูกซื้อด้วย</w:t>
      </w:r>
      <w:r w:rsidRPr="000C14E1">
        <w:rPr>
          <w:rFonts w:ascii="Angsana New" w:hAnsi="Angsana New"/>
          <w:sz w:val="30"/>
          <w:szCs w:val="30"/>
          <w:cs/>
        </w:rPr>
        <w:t>มูลค่าตามบัญชี</w:t>
      </w:r>
      <w:r w:rsidRPr="000C14E1">
        <w:rPr>
          <w:rFonts w:ascii="Angsana New" w:hAnsi="Angsana New" w:hint="cs"/>
          <w:sz w:val="30"/>
          <w:szCs w:val="30"/>
          <w:cs/>
        </w:rPr>
        <w:t>ขอ</w:t>
      </w:r>
      <w:r w:rsidRPr="000C14E1">
        <w:rPr>
          <w:rFonts w:ascii="Angsana New" w:hAnsi="Angsana New"/>
          <w:sz w:val="30"/>
          <w:szCs w:val="30"/>
          <w:cs/>
        </w:rPr>
        <w:t>ง</w:t>
      </w:r>
      <w:r w:rsidRPr="000C14E1">
        <w:rPr>
          <w:rFonts w:ascii="Angsana New" w:hAnsi="Angsana New" w:hint="cs"/>
          <w:sz w:val="30"/>
          <w:szCs w:val="30"/>
          <w:cs/>
        </w:rPr>
        <w:t>ธุรกิจดังกล่าวตาม</w:t>
      </w:r>
      <w:r w:rsidRPr="000C14E1">
        <w:rPr>
          <w:rFonts w:ascii="Angsana New" w:hAnsi="Angsana New"/>
          <w:sz w:val="30"/>
          <w:szCs w:val="30"/>
          <w:cs/>
        </w:rPr>
        <w:t>งบการเงินรวมของบริษัทใหญ่</w:t>
      </w:r>
      <w:r w:rsidRPr="000C14E1">
        <w:rPr>
          <w:rFonts w:ascii="Angsana New" w:hAnsi="Angsana New" w:hint="cs"/>
          <w:sz w:val="30"/>
          <w:szCs w:val="30"/>
          <w:cs/>
        </w:rPr>
        <w:t>ในลำ</w:t>
      </w:r>
      <w:r w:rsidRPr="000C14E1">
        <w:rPr>
          <w:rFonts w:ascii="Angsana New" w:hAnsi="Angsana New"/>
          <w:sz w:val="30"/>
          <w:szCs w:val="30"/>
          <w:cs/>
        </w:rPr>
        <w:t>ดับสูงสุด</w:t>
      </w:r>
      <w:r w:rsidRPr="000C14E1">
        <w:rPr>
          <w:rFonts w:ascii="Angsana New" w:hAnsi="Angsana New" w:hint="cs"/>
          <w:sz w:val="30"/>
          <w:szCs w:val="30"/>
          <w:cs/>
        </w:rPr>
        <w:t xml:space="preserve"> </w:t>
      </w:r>
      <w:r w:rsidRPr="000C14E1">
        <w:rPr>
          <w:rFonts w:ascii="Angsana New" w:hAnsi="Angsana New"/>
          <w:sz w:val="30"/>
          <w:szCs w:val="30"/>
          <w:cs/>
        </w:rPr>
        <w:t>ณ</w:t>
      </w:r>
      <w:r w:rsidR="002F6B7B">
        <w:rPr>
          <w:rFonts w:ascii="Angsana New" w:hAnsi="Angsana New"/>
          <w:sz w:val="30"/>
          <w:szCs w:val="30"/>
        </w:rPr>
        <w:t xml:space="preserve"> </w:t>
      </w:r>
      <w:r w:rsidRPr="000C14E1">
        <w:rPr>
          <w:rFonts w:ascii="Angsana New" w:hAnsi="Angsana New" w:hint="cs"/>
          <w:sz w:val="30"/>
          <w:szCs w:val="30"/>
          <w:cs/>
        </w:rPr>
        <w:t xml:space="preserve">วันที่เกิดรายการ </w:t>
      </w:r>
      <w:r w:rsidRPr="000C14E1">
        <w:rPr>
          <w:rFonts w:ascii="Angsana New" w:hAnsi="Angsana New"/>
          <w:sz w:val="30"/>
          <w:szCs w:val="30"/>
          <w:cs/>
        </w:rPr>
        <w:t>ส่วนต่างระหว่างมูลค่า</w:t>
      </w:r>
      <w:r w:rsidRPr="000C14E1">
        <w:rPr>
          <w:rFonts w:ascii="Angsana New" w:hAnsi="Angsana New" w:hint="cs"/>
          <w:sz w:val="30"/>
          <w:szCs w:val="30"/>
          <w:cs/>
        </w:rPr>
        <w:t>สินทรัพย์สุทธิ</w:t>
      </w:r>
      <w:r w:rsidRPr="000C14E1">
        <w:rPr>
          <w:rFonts w:ascii="Angsana New" w:hAnsi="Angsana New"/>
          <w:sz w:val="30"/>
          <w:szCs w:val="30"/>
          <w:cs/>
        </w:rPr>
        <w:t>ของ</w:t>
      </w:r>
      <w:r w:rsidRPr="000C14E1">
        <w:rPr>
          <w:rFonts w:ascii="Angsana New" w:hAnsi="Angsana New" w:hint="cs"/>
          <w:sz w:val="30"/>
          <w:szCs w:val="30"/>
          <w:cs/>
        </w:rPr>
        <w:t>ธุรกิจที่ถูกนำม</w:t>
      </w:r>
      <w:r w:rsidRPr="000C14E1">
        <w:rPr>
          <w:rFonts w:ascii="Angsana New" w:hAnsi="Angsana New"/>
          <w:sz w:val="30"/>
          <w:szCs w:val="30"/>
          <w:cs/>
        </w:rPr>
        <w:t>ารวมดังกล่าวกับค่าตอบแทน</w:t>
      </w:r>
      <w:r w:rsidRPr="000C14E1">
        <w:rPr>
          <w:rFonts w:ascii="Angsana New" w:hAnsi="Angsana New" w:hint="cs"/>
          <w:sz w:val="30"/>
          <w:szCs w:val="30"/>
          <w:cs/>
        </w:rPr>
        <w:t>ที่จ่าย</w:t>
      </w:r>
      <w:r w:rsidRPr="000C14E1">
        <w:rPr>
          <w:rFonts w:ascii="Angsana New" w:hAnsi="Angsana New"/>
          <w:sz w:val="30"/>
          <w:szCs w:val="30"/>
          <w:cs/>
        </w:rPr>
        <w:t>รับ</w:t>
      </w:r>
      <w:r w:rsidRPr="000C14E1">
        <w:rPr>
          <w:rFonts w:ascii="Angsana New" w:hAnsi="Angsana New" w:hint="cs"/>
          <w:sz w:val="30"/>
          <w:szCs w:val="30"/>
          <w:cs/>
        </w:rPr>
        <w:t>รู้เป็น</w:t>
      </w:r>
      <w:r w:rsidRPr="000C14E1">
        <w:rPr>
          <w:rFonts w:ascii="Angsana New" w:hAnsi="Angsana New"/>
          <w:sz w:val="30"/>
          <w:szCs w:val="30"/>
          <w:cs/>
        </w:rPr>
        <w:t>ส่วน</w:t>
      </w:r>
      <w:r w:rsidRPr="000C14E1">
        <w:rPr>
          <w:rFonts w:ascii="Angsana New" w:hAnsi="Angsana New" w:hint="cs"/>
          <w:sz w:val="30"/>
          <w:szCs w:val="30"/>
          <w:cs/>
        </w:rPr>
        <w:t>เกินหรือ</w:t>
      </w:r>
      <w:r w:rsidRPr="000C14E1">
        <w:rPr>
          <w:rFonts w:ascii="Angsana New" w:hAnsi="Angsana New"/>
          <w:sz w:val="30"/>
          <w:szCs w:val="30"/>
          <w:cs/>
        </w:rPr>
        <w:t>ส่วนขาดจากการรวมธุรกิจภาย</w:t>
      </w:r>
      <w:r w:rsidRPr="000C14E1">
        <w:rPr>
          <w:rFonts w:ascii="Angsana New" w:hAnsi="Angsana New" w:hint="cs"/>
          <w:sz w:val="30"/>
          <w:szCs w:val="30"/>
          <w:cs/>
        </w:rPr>
        <w:t>ใต้การ</w:t>
      </w:r>
      <w:r w:rsidRPr="000C14E1">
        <w:rPr>
          <w:rFonts w:ascii="Angsana New" w:hAnsi="Angsana New"/>
          <w:sz w:val="30"/>
          <w:szCs w:val="30"/>
          <w:cs/>
        </w:rPr>
        <w:t>ควบคุมเดียวกันในส่วนของ</w:t>
      </w:r>
      <w:r w:rsidRPr="000C14E1">
        <w:rPr>
          <w:rFonts w:ascii="Angsana New" w:hAnsi="Angsana New" w:hint="cs"/>
          <w:sz w:val="30"/>
          <w:szCs w:val="30"/>
          <w:cs/>
        </w:rPr>
        <w:t>ผู้ถือหุ้น</w:t>
      </w:r>
      <w:r w:rsidR="002F6B7B">
        <w:rPr>
          <w:rFonts w:ascii="Angsana New" w:hAnsi="Angsana New"/>
          <w:sz w:val="30"/>
          <w:szCs w:val="30"/>
        </w:rPr>
        <w:t xml:space="preserve"> </w:t>
      </w:r>
      <w:r w:rsidRPr="000C14E1">
        <w:rPr>
          <w:rFonts w:ascii="Angsana New" w:hAnsi="Angsana New"/>
          <w:sz w:val="30"/>
          <w:szCs w:val="30"/>
          <w:cs/>
        </w:rPr>
        <w:t>รายการส่วนเกิน</w:t>
      </w:r>
      <w:r w:rsidRPr="000C14E1">
        <w:rPr>
          <w:rFonts w:ascii="Angsana New" w:hAnsi="Angsana New" w:hint="cs"/>
          <w:sz w:val="30"/>
          <w:szCs w:val="30"/>
          <w:cs/>
        </w:rPr>
        <w:t>หรือ</w:t>
      </w:r>
      <w:r w:rsidRPr="000C14E1">
        <w:rPr>
          <w:rFonts w:ascii="Angsana New" w:hAnsi="Angsana New"/>
          <w:sz w:val="30"/>
          <w:szCs w:val="30"/>
          <w:cs/>
        </w:rPr>
        <w:t>ส่วนขาดจะถูก</w:t>
      </w:r>
      <w:r w:rsidRPr="000C14E1">
        <w:rPr>
          <w:rFonts w:ascii="Angsana New" w:hAnsi="Angsana New" w:hint="cs"/>
          <w:sz w:val="30"/>
          <w:szCs w:val="30"/>
          <w:cs/>
        </w:rPr>
        <w:t>โอนไปยังกำไรสะสมเมื่อ</w:t>
      </w:r>
      <w:r w:rsidRPr="000C14E1">
        <w:rPr>
          <w:rFonts w:ascii="Angsana New" w:hAnsi="Angsana New"/>
          <w:sz w:val="30"/>
          <w:szCs w:val="30"/>
          <w:cs/>
        </w:rPr>
        <w:t>มีการขายเงินลงทุน</w:t>
      </w:r>
      <w:r w:rsidRPr="000C14E1">
        <w:rPr>
          <w:rFonts w:ascii="Angsana New" w:hAnsi="Angsana New" w:hint="cs"/>
          <w:sz w:val="30"/>
          <w:szCs w:val="30"/>
          <w:cs/>
        </w:rPr>
        <w:t>ในธุรกิจที่ซื้อ</w:t>
      </w:r>
      <w:r w:rsidRPr="000C14E1">
        <w:rPr>
          <w:rFonts w:ascii="Angsana New" w:hAnsi="Angsana New"/>
          <w:sz w:val="30"/>
          <w:szCs w:val="30"/>
          <w:cs/>
        </w:rPr>
        <w:t>ดังกล่าวไป</w:t>
      </w:r>
      <w:r w:rsidRPr="000C14E1">
        <w:rPr>
          <w:rFonts w:ascii="Angsana New" w:hAnsi="Angsana New" w:hint="cs"/>
          <w:sz w:val="30"/>
          <w:szCs w:val="30"/>
          <w:cs/>
        </w:rPr>
        <w:t xml:space="preserve"> </w:t>
      </w:r>
    </w:p>
    <w:p w14:paraId="5E6D38D3" w14:textId="77777777" w:rsidR="000A41BF" w:rsidRPr="000C14E1" w:rsidRDefault="000A41BF" w:rsidP="000A41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2"/>
          <w:szCs w:val="22"/>
        </w:rPr>
      </w:pPr>
    </w:p>
    <w:p w14:paraId="1F29ECE4" w14:textId="77777777" w:rsidR="000A41BF" w:rsidRDefault="000A41BF" w:rsidP="000A41BF">
      <w:pPr>
        <w:pStyle w:val="BodyText2"/>
        <w:spacing w:line="240" w:lineRule="atLeast"/>
        <w:ind w:left="540"/>
        <w:rPr>
          <w:rFonts w:cstheme="minorBidi"/>
        </w:rPr>
      </w:pPr>
      <w:r w:rsidRPr="000C14E1">
        <w:rPr>
          <w:cs/>
        </w:rPr>
        <w:t>ผลการดำเนินงานของ</w:t>
      </w:r>
      <w:r w:rsidRPr="000C14E1">
        <w:rPr>
          <w:rFonts w:hint="cs"/>
          <w:cs/>
        </w:rPr>
        <w:t>ธุรกิจที่ถูกซื้อ</w:t>
      </w:r>
      <w:r w:rsidRPr="000C14E1">
        <w:rPr>
          <w:cs/>
        </w:rPr>
        <w:t>จะรวม</w:t>
      </w:r>
      <w:r w:rsidRPr="000C14E1">
        <w:rPr>
          <w:rFonts w:hint="cs"/>
          <w:cs/>
        </w:rPr>
        <w:t>อยู่ใน</w:t>
      </w:r>
      <w:r w:rsidRPr="000C14E1">
        <w:rPr>
          <w:cs/>
        </w:rPr>
        <w:t>งบการเงินรวม</w:t>
      </w:r>
      <w:r w:rsidRPr="000C14E1">
        <w:rPr>
          <w:rFonts w:hint="cs"/>
          <w:cs/>
        </w:rPr>
        <w:t>ของผู้ซื้อ</w:t>
      </w:r>
      <w:r w:rsidRPr="000C14E1">
        <w:rPr>
          <w:cs/>
        </w:rPr>
        <w:t>นับตั้งแต่วัน</w:t>
      </w:r>
      <w:r w:rsidRPr="000C14E1">
        <w:rPr>
          <w:rFonts w:hint="cs"/>
          <w:cs/>
        </w:rPr>
        <w:t>ที่ต้น</w:t>
      </w:r>
      <w:r w:rsidRPr="000C14E1">
        <w:rPr>
          <w:cs/>
        </w:rPr>
        <w:t>งวดของงบการเงินเปรียบเทียบ</w:t>
      </w:r>
      <w:r w:rsidRPr="000C14E1">
        <w:rPr>
          <w:rFonts w:hint="cs"/>
          <w:cs/>
        </w:rPr>
        <w:t>หรือ</w:t>
      </w:r>
      <w:r w:rsidRPr="000C14E1">
        <w:rPr>
          <w:cs/>
        </w:rPr>
        <w:t>วัน</w:t>
      </w:r>
      <w:r w:rsidRPr="000C14E1">
        <w:rPr>
          <w:rFonts w:hint="cs"/>
          <w:cs/>
        </w:rPr>
        <w:t>ที่ธุรกิจ</w:t>
      </w:r>
      <w:r w:rsidRPr="000C14E1">
        <w:rPr>
          <w:cs/>
        </w:rPr>
        <w:t>เหล่านั้น</w:t>
      </w:r>
      <w:r w:rsidRPr="000C14E1">
        <w:rPr>
          <w:rFonts w:hint="cs"/>
          <w:cs/>
        </w:rPr>
        <w:t>อยู่ภายใต้การ</w:t>
      </w:r>
      <w:r w:rsidRPr="000C14E1">
        <w:rPr>
          <w:cs/>
        </w:rPr>
        <w:t>ควบคุมเดียวกัน</w:t>
      </w:r>
      <w:r w:rsidRPr="000C14E1">
        <w:rPr>
          <w:rFonts w:hint="cs"/>
          <w:cs/>
        </w:rPr>
        <w:t>แล้ว</w:t>
      </w:r>
      <w:r w:rsidRPr="000C14E1">
        <w:rPr>
          <w:cs/>
        </w:rPr>
        <w:t>แต่</w:t>
      </w:r>
      <w:r w:rsidRPr="000C14E1">
        <w:rPr>
          <w:rFonts w:hint="cs"/>
          <w:cs/>
        </w:rPr>
        <w:t>ระยะเวลาใดจะสั้นกว่า</w:t>
      </w:r>
      <w:r w:rsidRPr="000C14E1">
        <w:t xml:space="preserve"> </w:t>
      </w:r>
      <w:r w:rsidRPr="000C14E1">
        <w:rPr>
          <w:cs/>
        </w:rPr>
        <w:t>จนถึง</w:t>
      </w:r>
      <w:r w:rsidRPr="000C14E1">
        <w:rPr>
          <w:rFonts w:hint="cs"/>
          <w:cs/>
        </w:rPr>
        <w:t>วันที่การ</w:t>
      </w:r>
      <w:r w:rsidRPr="000C14E1">
        <w:rPr>
          <w:cs/>
        </w:rPr>
        <w:t>ควบคุม</w:t>
      </w:r>
      <w:r w:rsidRPr="000C14E1">
        <w:rPr>
          <w:rFonts w:hint="cs"/>
          <w:cs/>
        </w:rPr>
        <w:t>สิ้น</w:t>
      </w:r>
      <w:r w:rsidRPr="000C14E1">
        <w:rPr>
          <w:cs/>
        </w:rPr>
        <w:t>สุด</w:t>
      </w:r>
    </w:p>
    <w:p w14:paraId="3BBDEDC3" w14:textId="77777777" w:rsidR="000A41BF" w:rsidRPr="000C14E1" w:rsidRDefault="000A41BF" w:rsidP="00950721">
      <w:pPr>
        <w:pStyle w:val="BodyText2"/>
        <w:tabs>
          <w:tab w:val="clear" w:pos="540"/>
        </w:tabs>
        <w:ind w:left="567"/>
        <w:rPr>
          <w:i/>
          <w:iCs/>
          <w:sz w:val="28"/>
          <w:szCs w:val="28"/>
        </w:rPr>
      </w:pPr>
    </w:p>
    <w:p w14:paraId="6B81AFDE" w14:textId="4E04A989" w:rsidR="00A13E24" w:rsidRPr="00A73883" w:rsidRDefault="00A73883" w:rsidP="00950721">
      <w:pPr>
        <w:pStyle w:val="BodyText2"/>
        <w:tabs>
          <w:tab w:val="clear" w:pos="540"/>
        </w:tabs>
        <w:ind w:left="567"/>
        <w:rPr>
          <w:i/>
          <w:iCs/>
        </w:rPr>
      </w:pPr>
      <w:r w:rsidRPr="00A73883">
        <w:rPr>
          <w:rFonts w:hint="cs"/>
          <w:i/>
          <w:iCs/>
          <w:cs/>
        </w:rPr>
        <w:t>ก</w:t>
      </w:r>
      <w:r w:rsidR="00A13E24" w:rsidRPr="00A73883">
        <w:rPr>
          <w:i/>
          <w:iCs/>
          <w:cs/>
        </w:rPr>
        <w:t>ารตัดรายการในงบการเงินรวม</w:t>
      </w:r>
    </w:p>
    <w:p w14:paraId="6944C44B" w14:textId="77777777" w:rsidR="00A13E24" w:rsidRPr="000C14E1" w:rsidRDefault="00A13E24" w:rsidP="00950721">
      <w:pPr>
        <w:pStyle w:val="BodyText2"/>
        <w:tabs>
          <w:tab w:val="clear" w:pos="540"/>
        </w:tabs>
        <w:ind w:left="567"/>
        <w:rPr>
          <w:sz w:val="28"/>
          <w:szCs w:val="28"/>
        </w:rPr>
      </w:pPr>
    </w:p>
    <w:p w14:paraId="461080E9" w14:textId="3BCBC77C" w:rsidR="00B01313" w:rsidRPr="002F6B7B" w:rsidRDefault="00B01313" w:rsidP="00B013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43249">
        <w:rPr>
          <w:rFonts w:ascii="Angsana New" w:hAnsi="Angsana New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</w:t>
      </w:r>
      <w:r w:rsidR="002F6B7B">
        <w:rPr>
          <w:rFonts w:ascii="Angsana New" w:hAnsi="Angsana New"/>
          <w:sz w:val="30"/>
          <w:szCs w:val="30"/>
        </w:rPr>
        <w:t xml:space="preserve"> </w:t>
      </w:r>
      <w:r w:rsidR="002F6B7B">
        <w:rPr>
          <w:rFonts w:ascii="Angsana New" w:hAnsi="Angsana New" w:hint="cs"/>
          <w:sz w:val="30"/>
          <w:szCs w:val="30"/>
          <w:cs/>
        </w:rPr>
        <w:t>กำไรที่ยังไม่เกิดขึ้นจริงซึ่งเป็นผลมาจากรายการกับบริษัทร่วม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แต่เท่าที่เมื่อไม่ได้หลักฐานการด้อยค่าเกิดขึ้น</w:t>
      </w:r>
    </w:p>
    <w:p w14:paraId="301FC351" w14:textId="77777777" w:rsidR="00F970B8" w:rsidRPr="000C14E1" w:rsidRDefault="00F970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227FD0B6" w14:textId="77777777" w:rsidR="00266EBC" w:rsidRDefault="00266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4D94D1B7" w14:textId="66C8054A" w:rsidR="00A13E24" w:rsidRPr="003A7DE9" w:rsidRDefault="00A13E24" w:rsidP="001800B2">
      <w:pPr>
        <w:pStyle w:val="Heading8"/>
        <w:numPr>
          <w:ilvl w:val="1"/>
          <w:numId w:val="31"/>
        </w:numPr>
        <w:spacing w:line="240" w:lineRule="auto"/>
        <w:ind w:left="540" w:right="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A7DE9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 xml:space="preserve">เงินตราต่างประเทศ </w:t>
      </w:r>
    </w:p>
    <w:p w14:paraId="613E4AC5" w14:textId="77777777" w:rsidR="00A13E24" w:rsidRPr="00F970B8" w:rsidRDefault="00A13E24" w:rsidP="00950721">
      <w:pPr>
        <w:pStyle w:val="BodyText2"/>
        <w:tabs>
          <w:tab w:val="clear" w:pos="540"/>
        </w:tabs>
        <w:ind w:left="567"/>
      </w:pPr>
    </w:p>
    <w:p w14:paraId="2DC759FC" w14:textId="77777777" w:rsidR="00A13E24" w:rsidRPr="00BB274E" w:rsidRDefault="00A13E24" w:rsidP="00950721">
      <w:pPr>
        <w:pStyle w:val="BodyText2"/>
        <w:tabs>
          <w:tab w:val="clear" w:pos="540"/>
        </w:tabs>
        <w:ind w:left="567"/>
        <w:rPr>
          <w:i/>
          <w:iCs/>
        </w:rPr>
      </w:pPr>
      <w:r w:rsidRPr="00BB274E">
        <w:rPr>
          <w:i/>
          <w:iCs/>
          <w:cs/>
        </w:rPr>
        <w:t>รายการบัญชีที่เป็นเงินตราต่างประเทศ</w:t>
      </w:r>
    </w:p>
    <w:p w14:paraId="53D3DA09" w14:textId="77777777" w:rsidR="00A13E24" w:rsidRPr="00F970B8" w:rsidRDefault="00A13E24" w:rsidP="00950721">
      <w:pPr>
        <w:pStyle w:val="BodyText2"/>
        <w:tabs>
          <w:tab w:val="clear" w:pos="540"/>
        </w:tabs>
        <w:ind w:left="567"/>
      </w:pPr>
    </w:p>
    <w:p w14:paraId="01605BAC" w14:textId="77777777" w:rsidR="00A13E24" w:rsidRDefault="00A13E24" w:rsidP="00950721">
      <w:pPr>
        <w:pStyle w:val="BodyText2"/>
        <w:tabs>
          <w:tab w:val="clear" w:pos="540"/>
        </w:tabs>
        <w:ind w:left="567"/>
      </w:pPr>
      <w:r w:rsidRPr="00E84453">
        <w:rPr>
          <w:cs/>
        </w:rPr>
        <w:t>รายการ</w:t>
      </w:r>
      <w:r w:rsidRPr="00940A5D">
        <w:rPr>
          <w:cs/>
        </w:rPr>
        <w:t>บัญชีที่เป็นเงินตราต่างประเทศแปลงค่าเป็นสกุลเงินที่ใช้ในการดำเนินงานของ</w:t>
      </w:r>
      <w:r w:rsidRPr="00940A5D">
        <w:rPr>
          <w:rFonts w:hint="cs"/>
          <w:cs/>
        </w:rPr>
        <w:t>แต่ละบริษัทใน</w:t>
      </w:r>
      <w:r w:rsidRPr="00940A5D">
        <w:rPr>
          <w:cs/>
        </w:rPr>
        <w:t>กลุ่มบริษัท โดยใช้อัตราแลกเปลี่ยน ณ วันที่เกิดรายการ</w:t>
      </w:r>
    </w:p>
    <w:p w14:paraId="2072CD9E" w14:textId="77777777" w:rsidR="001D0363" w:rsidRDefault="001D0363" w:rsidP="00950721">
      <w:pPr>
        <w:pStyle w:val="BodyText2"/>
        <w:tabs>
          <w:tab w:val="clear" w:pos="540"/>
        </w:tabs>
        <w:ind w:left="567"/>
      </w:pPr>
    </w:p>
    <w:p w14:paraId="68A98523" w14:textId="77777777" w:rsidR="00543085" w:rsidRDefault="00A13E24" w:rsidP="00950721">
      <w:pPr>
        <w:pStyle w:val="BodyText2"/>
        <w:tabs>
          <w:tab w:val="clear" w:pos="540"/>
        </w:tabs>
        <w:ind w:left="567"/>
      </w:pPr>
      <w:r w:rsidRPr="002A4A3B">
        <w:rPr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</w:t>
      </w:r>
      <w:r w:rsidRPr="002A4A3B">
        <w:rPr>
          <w:rFonts w:hint="cs"/>
          <w:cs/>
        </w:rPr>
        <w:t>สกุล</w:t>
      </w:r>
      <w:r w:rsidRPr="002A4A3B">
        <w:rPr>
          <w:cs/>
        </w:rPr>
        <w:t>เงิน</w:t>
      </w:r>
      <w:r w:rsidRPr="002A4A3B">
        <w:rPr>
          <w:rFonts w:hint="cs"/>
          <w:cs/>
        </w:rPr>
        <w:t>ที่ใช้ใน</w:t>
      </w:r>
      <w:r w:rsidR="001749F8">
        <w:rPr>
          <w:cs/>
        </w:rPr>
        <w:br/>
      </w:r>
      <w:r w:rsidRPr="002A4A3B">
        <w:rPr>
          <w:rFonts w:hint="cs"/>
          <w:cs/>
        </w:rPr>
        <w:t>การดำเนินงาน</w:t>
      </w:r>
      <w:r w:rsidRPr="002A4A3B">
        <w:rPr>
          <w:cs/>
        </w:rPr>
        <w:t>โดยใช้อัตราแลกเปลี่ยน ณ วันนั้น</w:t>
      </w:r>
    </w:p>
    <w:p w14:paraId="4A657DA3" w14:textId="77777777" w:rsidR="009A33CD" w:rsidRPr="00F970B8" w:rsidRDefault="009A33CD" w:rsidP="00950721">
      <w:pPr>
        <w:pStyle w:val="BodyText2"/>
        <w:tabs>
          <w:tab w:val="clear" w:pos="540"/>
        </w:tabs>
        <w:ind w:left="567"/>
      </w:pPr>
    </w:p>
    <w:p w14:paraId="3291A710" w14:textId="77777777" w:rsidR="00A13E24" w:rsidRPr="002A4A3B" w:rsidRDefault="00A13E24" w:rsidP="00950721">
      <w:pPr>
        <w:pStyle w:val="BodyText2"/>
        <w:tabs>
          <w:tab w:val="clear" w:pos="540"/>
        </w:tabs>
        <w:ind w:left="567"/>
      </w:pPr>
      <w:r w:rsidRPr="002A4A3B">
        <w:rPr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</w:t>
      </w:r>
      <w:r w:rsidR="001749F8">
        <w:rPr>
          <w:cs/>
        </w:rPr>
        <w:br/>
      </w:r>
      <w:r w:rsidRPr="002A4A3B">
        <w:rPr>
          <w:cs/>
        </w:rPr>
        <w:t>ราคาทุนเดิม แปลงค่า</w:t>
      </w:r>
      <w:r w:rsidRPr="002A4A3B">
        <w:rPr>
          <w:rFonts w:hint="cs"/>
          <w:cs/>
        </w:rPr>
        <w:t>เป็นสกุล</w:t>
      </w:r>
      <w:r w:rsidRPr="002A4A3B">
        <w:rPr>
          <w:cs/>
        </w:rPr>
        <w:t>เงิน</w:t>
      </w:r>
      <w:r w:rsidRPr="002A4A3B">
        <w:rPr>
          <w:rFonts w:hint="cs"/>
          <w:cs/>
        </w:rPr>
        <w:t>ที่ใช้ในการดำเนินงาน</w:t>
      </w:r>
      <w:r w:rsidRPr="002A4A3B">
        <w:rPr>
          <w:cs/>
        </w:rPr>
        <w:t xml:space="preserve">โดยใช้อัตราแลกเปลี่ยน ณ วันที่เกิดรายการ </w:t>
      </w:r>
    </w:p>
    <w:p w14:paraId="18C2EA48" w14:textId="77777777" w:rsidR="00A13E24" w:rsidRPr="00336566" w:rsidRDefault="00A13E24" w:rsidP="00950721">
      <w:pPr>
        <w:pStyle w:val="BodyText2"/>
        <w:tabs>
          <w:tab w:val="clear" w:pos="540"/>
        </w:tabs>
        <w:ind w:left="567"/>
        <w:rPr>
          <w:sz w:val="24"/>
          <w:szCs w:val="24"/>
        </w:rPr>
      </w:pPr>
    </w:p>
    <w:p w14:paraId="08A27AFD" w14:textId="77777777" w:rsidR="004B0478" w:rsidRDefault="00A13E24" w:rsidP="00950721">
      <w:pPr>
        <w:pStyle w:val="BodyText2"/>
        <w:tabs>
          <w:tab w:val="clear" w:pos="540"/>
        </w:tabs>
        <w:ind w:left="567"/>
        <w:rPr>
          <w:cs/>
        </w:rPr>
      </w:pPr>
      <w:r w:rsidRPr="002A4A3B">
        <w:rPr>
          <w:rFonts w:hint="cs"/>
          <w:cs/>
        </w:rPr>
        <w:t>ผลต่างของอัตราแลกเปล</w:t>
      </w:r>
      <w:r w:rsidR="00690E9C">
        <w:rPr>
          <w:rFonts w:hint="cs"/>
          <w:cs/>
        </w:rPr>
        <w:t>ี่ยนที่เกิดขึ้นจากการแปลงค่า</w:t>
      </w:r>
      <w:r w:rsidRPr="002A4A3B">
        <w:rPr>
          <w:rFonts w:hint="cs"/>
          <w:cs/>
        </w:rPr>
        <w:t>รับรู้เป็นกำไรหรือขาดทุนใน</w:t>
      </w:r>
      <w:r w:rsidR="00024601">
        <w:rPr>
          <w:rFonts w:hint="cs"/>
          <w:cs/>
        </w:rPr>
        <w:t>งวด</w:t>
      </w:r>
      <w:r w:rsidRPr="002A4A3B">
        <w:rPr>
          <w:rFonts w:hint="cs"/>
          <w:cs/>
        </w:rPr>
        <w:t>บัญชีนั้น</w:t>
      </w:r>
    </w:p>
    <w:p w14:paraId="5C55038A" w14:textId="77777777" w:rsidR="00273DF8" w:rsidRPr="00E84453" w:rsidRDefault="00273DF8" w:rsidP="0086393E">
      <w:pPr>
        <w:pStyle w:val="BodyText2"/>
        <w:tabs>
          <w:tab w:val="clear" w:pos="540"/>
        </w:tabs>
        <w:ind w:left="567"/>
      </w:pPr>
    </w:p>
    <w:p w14:paraId="4475B7D9" w14:textId="644EDDBE" w:rsidR="00A13E24" w:rsidRPr="00A965B3" w:rsidRDefault="00713600" w:rsidP="001800B2">
      <w:pPr>
        <w:pStyle w:val="Heading8"/>
        <w:numPr>
          <w:ilvl w:val="1"/>
          <w:numId w:val="31"/>
        </w:numPr>
        <w:spacing w:line="240" w:lineRule="auto"/>
        <w:ind w:left="540" w:right="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965B3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="00A13E24" w:rsidRPr="00A965B3">
        <w:rPr>
          <w:rFonts w:ascii="Angsana New" w:hAnsi="Angsana New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731ADD31" w14:textId="77777777" w:rsidR="00A13E24" w:rsidRPr="00265D03" w:rsidRDefault="00A13E24" w:rsidP="0086393E">
      <w:pPr>
        <w:pStyle w:val="BodyText2"/>
        <w:tabs>
          <w:tab w:val="clear" w:pos="540"/>
        </w:tabs>
        <w:ind w:left="567"/>
        <w:rPr>
          <w:sz w:val="24"/>
          <w:szCs w:val="24"/>
        </w:rPr>
      </w:pPr>
    </w:p>
    <w:p w14:paraId="68A48713" w14:textId="77777777" w:rsidR="00A13E24" w:rsidRDefault="00A13E24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2A4A3B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</w:t>
      </w:r>
      <w:r w:rsidRPr="002A4A3B">
        <w:rPr>
          <w:rFonts w:ascii="Angsana New" w:hAnsi="Angsana New" w:hint="cs"/>
          <w:sz w:val="30"/>
          <w:szCs w:val="30"/>
          <w:cs/>
        </w:rPr>
        <w:t>ในงบกระแสเงินสด</w:t>
      </w:r>
      <w:r w:rsidRPr="002A4A3B">
        <w:rPr>
          <w:rFonts w:ascii="Angsana New" w:hAnsi="Angsana New"/>
          <w:sz w:val="30"/>
          <w:szCs w:val="30"/>
          <w:cs/>
        </w:rPr>
        <w:t>ประกอบด้วย ยอดเงินสด ยอดเงินฝากธนาคารประเภท</w:t>
      </w:r>
      <w:r w:rsidR="001749F8">
        <w:rPr>
          <w:rFonts w:ascii="Angsana New" w:hAnsi="Angsana New"/>
          <w:sz w:val="30"/>
          <w:szCs w:val="30"/>
          <w:cs/>
        </w:rPr>
        <w:br/>
      </w:r>
      <w:r w:rsidRPr="002A4A3B">
        <w:rPr>
          <w:rFonts w:ascii="Angsana New" w:hAnsi="Angsana New"/>
          <w:sz w:val="30"/>
          <w:szCs w:val="30"/>
          <w:cs/>
        </w:rPr>
        <w:t>เผื่อเรียก และเงินลงทุนระยะสั้นที่มีสภาพคล่องสูง เงินเบิกเกินบัญชีธนาคารซึ่งจะต้องชำระคืนเมื่อทวงถามถือเป็นส่วนหนึ่งของ</w:t>
      </w:r>
      <w:r w:rsidR="00B95377">
        <w:rPr>
          <w:rFonts w:ascii="Angsana New" w:hAnsi="Angsana New" w:hint="cs"/>
          <w:sz w:val="30"/>
          <w:szCs w:val="30"/>
          <w:cs/>
        </w:rPr>
        <w:t>กิจกรรมจัดหาเงิน</w:t>
      </w:r>
      <w:r w:rsidRPr="002A4A3B">
        <w:rPr>
          <w:rFonts w:ascii="Angsana New" w:hAnsi="Angsana New"/>
          <w:sz w:val="30"/>
          <w:szCs w:val="30"/>
          <w:cs/>
        </w:rPr>
        <w:t>ในงบกระแสเงินสด</w:t>
      </w:r>
    </w:p>
    <w:p w14:paraId="0ADEE1DC" w14:textId="77777777" w:rsidR="00FC48E4" w:rsidRPr="00265D03" w:rsidRDefault="00FC48E4" w:rsidP="0086393E">
      <w:pPr>
        <w:pStyle w:val="BodyText2"/>
        <w:tabs>
          <w:tab w:val="clear" w:pos="540"/>
        </w:tabs>
        <w:ind w:left="567"/>
        <w:rPr>
          <w:sz w:val="24"/>
          <w:szCs w:val="24"/>
          <w:cs/>
        </w:rPr>
      </w:pPr>
    </w:p>
    <w:p w14:paraId="238B755D" w14:textId="2C2C9164" w:rsidR="00A13E24" w:rsidRPr="00A965B3" w:rsidRDefault="00DB50B0" w:rsidP="001800B2">
      <w:pPr>
        <w:pStyle w:val="Heading8"/>
        <w:numPr>
          <w:ilvl w:val="1"/>
          <w:numId w:val="31"/>
        </w:numPr>
        <w:spacing w:line="240" w:lineRule="auto"/>
        <w:ind w:left="540" w:right="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965B3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="00A13E24" w:rsidRPr="00A965B3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ลูกหนี้การค้าและลูกหนี้อื่น</w:t>
      </w:r>
    </w:p>
    <w:p w14:paraId="38222C5B" w14:textId="77777777" w:rsidR="00A13E24" w:rsidRPr="00265D03" w:rsidRDefault="00A13E24" w:rsidP="0086393E">
      <w:pPr>
        <w:pStyle w:val="BodyText2"/>
        <w:tabs>
          <w:tab w:val="clear" w:pos="540"/>
        </w:tabs>
        <w:ind w:left="567"/>
        <w:rPr>
          <w:sz w:val="24"/>
          <w:szCs w:val="24"/>
        </w:rPr>
      </w:pPr>
    </w:p>
    <w:p w14:paraId="120C620C" w14:textId="7736817B" w:rsidR="00A13E24" w:rsidRDefault="00A13E24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6D6187">
        <w:rPr>
          <w:rFonts w:ascii="Angsana New" w:hAnsi="Angsana New"/>
          <w:sz w:val="30"/>
          <w:szCs w:val="30"/>
          <w:cs/>
        </w:rPr>
        <w:t>ลูกหนี้การค้าและลูกหนี้อื่นแสดงในราคาตามใบแจ้งหนี้หักค่าเผื่อหนี้สงสัยจะสูญ</w:t>
      </w:r>
    </w:p>
    <w:p w14:paraId="001A28AD" w14:textId="77777777" w:rsidR="001A5310" w:rsidRPr="00265D03" w:rsidRDefault="001A5310" w:rsidP="0086393E">
      <w:pPr>
        <w:pStyle w:val="BodyText2"/>
        <w:tabs>
          <w:tab w:val="clear" w:pos="540"/>
        </w:tabs>
        <w:ind w:left="567"/>
        <w:rPr>
          <w:sz w:val="24"/>
          <w:szCs w:val="24"/>
        </w:rPr>
      </w:pPr>
    </w:p>
    <w:p w14:paraId="06971ED0" w14:textId="6E1E8D3C" w:rsidR="00273DF8" w:rsidRDefault="00A13E24" w:rsidP="00273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6D6187">
        <w:rPr>
          <w:rFonts w:ascii="Angsana New" w:hAnsi="Angsana New"/>
          <w:sz w:val="30"/>
          <w:szCs w:val="30"/>
          <w:cs/>
        </w:rPr>
        <w:t>ค่าเผื่อหนี้สงสัยจะสูญประเมินโดยการวิเคราะห์ประวัติการชำระหนี้ และการคาดการณ์เกี่ยวกับการชำระหนี้</w:t>
      </w:r>
      <w:r w:rsidR="001749F8">
        <w:rPr>
          <w:rFonts w:ascii="Angsana New" w:hAnsi="Angsana New"/>
          <w:sz w:val="30"/>
          <w:szCs w:val="30"/>
          <w:cs/>
        </w:rPr>
        <w:br/>
      </w:r>
      <w:r w:rsidRPr="006D6187">
        <w:rPr>
          <w:rFonts w:ascii="Angsana New" w:hAnsi="Angsana New"/>
          <w:sz w:val="30"/>
          <w:szCs w:val="30"/>
          <w:cs/>
        </w:rPr>
        <w:t>ในอนา</w:t>
      </w:r>
      <w:r w:rsidR="005648BE">
        <w:rPr>
          <w:rFonts w:ascii="Angsana New" w:hAnsi="Angsana New"/>
          <w:sz w:val="30"/>
          <w:szCs w:val="30"/>
          <w:cs/>
        </w:rPr>
        <w:t>คตของลูกค้า</w:t>
      </w:r>
      <w:r w:rsidR="005C21AC">
        <w:rPr>
          <w:rFonts w:ascii="Angsana New" w:hAnsi="Angsana New"/>
          <w:sz w:val="30"/>
          <w:szCs w:val="30"/>
          <w:cs/>
        </w:rPr>
        <w:t xml:space="preserve"> ลูกหนี้จะถูกตัดจำหน่าย</w:t>
      </w:r>
      <w:r w:rsidRPr="006D6187">
        <w:rPr>
          <w:rFonts w:ascii="Angsana New" w:hAnsi="Angsana New"/>
          <w:sz w:val="30"/>
          <w:szCs w:val="30"/>
          <w:cs/>
        </w:rPr>
        <w:t>จากบัญชีเมื่อทราบว่าเป็นหนี้สูญ</w:t>
      </w:r>
    </w:p>
    <w:p w14:paraId="251D3BB9" w14:textId="77777777" w:rsidR="00336566" w:rsidRPr="00265D03" w:rsidRDefault="00336566" w:rsidP="00273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0B32F644" w14:textId="77777777" w:rsidR="00266EBC" w:rsidRDefault="00266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1B47034D" w14:textId="1C768E04" w:rsidR="00A13E24" w:rsidRPr="00A965B3" w:rsidRDefault="00A13E24" w:rsidP="001800B2">
      <w:pPr>
        <w:pStyle w:val="Heading8"/>
        <w:numPr>
          <w:ilvl w:val="1"/>
          <w:numId w:val="31"/>
        </w:numPr>
        <w:spacing w:line="240" w:lineRule="auto"/>
        <w:ind w:left="540" w:right="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965B3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สินค้าคงเหลือ</w:t>
      </w:r>
    </w:p>
    <w:p w14:paraId="0E5670C6" w14:textId="77777777" w:rsidR="00A13E24" w:rsidRPr="00265D03" w:rsidRDefault="00A13E24" w:rsidP="00950721">
      <w:pPr>
        <w:pStyle w:val="BodyText"/>
        <w:spacing w:after="0" w:line="240" w:lineRule="auto"/>
        <w:ind w:left="567"/>
        <w:jc w:val="both"/>
        <w:rPr>
          <w:rFonts w:ascii="Angsana New" w:hAnsi="Angsana New"/>
          <w:sz w:val="24"/>
          <w:szCs w:val="24"/>
        </w:rPr>
      </w:pPr>
    </w:p>
    <w:p w14:paraId="25312091" w14:textId="77777777" w:rsidR="00F970B8" w:rsidRDefault="00A13E24" w:rsidP="00950721">
      <w:pPr>
        <w:pStyle w:val="a"/>
        <w:tabs>
          <w:tab w:val="clear" w:pos="1080"/>
        </w:tabs>
        <w:ind w:left="567"/>
        <w:jc w:val="thaiDistribute"/>
        <w:rPr>
          <w:rFonts w:ascii="Angsana New" w:hAnsi="Angsana New" w:cs="Angsana New"/>
          <w:cs/>
        </w:rPr>
      </w:pPr>
      <w:r w:rsidRPr="006D6187">
        <w:rPr>
          <w:rFonts w:ascii="Angsana New" w:hAnsi="Angsana New" w:cs="Angsana New"/>
          <w:cs/>
        </w:rPr>
        <w:t>สินค้าคงเหลือ</w:t>
      </w:r>
      <w:r w:rsidR="0018037C">
        <w:rPr>
          <w:rFonts w:ascii="Angsana New" w:hAnsi="Angsana New" w:cs="Angsana New" w:hint="cs"/>
          <w:cs/>
        </w:rPr>
        <w:t>วัดมูลค่าด้วย</w:t>
      </w:r>
      <w:r w:rsidRPr="006D6187">
        <w:rPr>
          <w:rFonts w:ascii="Angsana New" w:hAnsi="Angsana New" w:cs="Angsana New"/>
          <w:cs/>
        </w:rPr>
        <w:t>ราคาทุนหรือมูลค่าสุทธิที่จะได้รับแล้วแต่ราคาใดจะต่ำกว่า</w:t>
      </w:r>
    </w:p>
    <w:p w14:paraId="68BB1CD6" w14:textId="77E64B39" w:rsidR="00F970B8" w:rsidRPr="00265D03" w:rsidRDefault="00F970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  <w:lang w:val="th-TH"/>
        </w:rPr>
      </w:pPr>
    </w:p>
    <w:p w14:paraId="6D4E267D" w14:textId="7D118E93" w:rsidR="00A13E24" w:rsidRDefault="00A13E24" w:rsidP="00950721">
      <w:pPr>
        <w:pStyle w:val="a"/>
        <w:tabs>
          <w:tab w:val="clear" w:pos="1080"/>
        </w:tabs>
        <w:ind w:left="567"/>
        <w:jc w:val="thaiDistribute"/>
        <w:rPr>
          <w:rFonts w:ascii="Angsana New" w:hAnsi="Angsana New" w:cs="Angsana New"/>
          <w:lang w:val="en-US"/>
        </w:rPr>
      </w:pPr>
      <w:r w:rsidRPr="002A4A3B">
        <w:rPr>
          <w:rFonts w:ascii="Angsana New" w:hAnsi="Angsana New" w:cs="Angsana New"/>
          <w:cs/>
          <w:lang w:val="en-US"/>
        </w:rPr>
        <w:t>ต้นทุนสินค้าประกอบด้วยราคาทุนที่ซื้อ ต้นทุนแปลง</w:t>
      </w:r>
      <w:r w:rsidRPr="002A4A3B">
        <w:rPr>
          <w:rFonts w:ascii="Angsana New" w:hAnsi="Angsana New" w:cs="Angsana New" w:hint="cs"/>
          <w:cs/>
          <w:lang w:val="en-US"/>
        </w:rPr>
        <w:t>สภาพ</w:t>
      </w:r>
      <w:r w:rsidRPr="002A4A3B">
        <w:rPr>
          <w:rFonts w:ascii="Angsana New" w:hAnsi="Angsana New" w:cs="Angsana New"/>
          <w:cs/>
          <w:lang w:val="en-US"/>
        </w:rPr>
        <w:t>หรือต้นทุนอื่นเพื่อให้สินค้าอยู่ในสถานที่และสภาพปัจจุบัน ในกรณีของสินค้าสำเร็จรูปและสินค้าระหว่างผลิตที่ผลิตเอง ต้นทุนสินค้ารวมการปันส่วนของค่าโสหุ้ย</w:t>
      </w:r>
      <w:r w:rsidR="001749F8">
        <w:rPr>
          <w:rFonts w:ascii="Angsana New" w:hAnsi="Angsana New" w:cs="Angsana New"/>
          <w:cs/>
          <w:lang w:val="en-US"/>
        </w:rPr>
        <w:br/>
      </w:r>
      <w:r w:rsidRPr="002A4A3B">
        <w:rPr>
          <w:rFonts w:ascii="Angsana New" w:hAnsi="Angsana New" w:cs="Angsana New"/>
          <w:cs/>
          <w:lang w:val="en-US"/>
        </w:rPr>
        <w:t>การ</w:t>
      </w:r>
      <w:r w:rsidRPr="00E84453">
        <w:rPr>
          <w:rFonts w:ascii="Angsana New" w:hAnsi="Angsana New" w:cs="Angsana New"/>
          <w:cs/>
          <w:lang w:val="en-US"/>
        </w:rPr>
        <w:t>ผลิต</w:t>
      </w:r>
      <w:r w:rsidRPr="002A4A3B">
        <w:rPr>
          <w:rFonts w:ascii="Angsana New" w:hAnsi="Angsana New" w:cs="Angsana New"/>
          <w:cs/>
          <w:lang w:val="en-US"/>
        </w:rPr>
        <w:t>อย่างเหมาะสมโดยคำนึงถึงระดับกำลังการผลิตตามปกติ</w:t>
      </w:r>
    </w:p>
    <w:p w14:paraId="25978A20" w14:textId="77777777" w:rsidR="00764E63" w:rsidRPr="00764E63" w:rsidRDefault="00764E63" w:rsidP="00950721">
      <w:pPr>
        <w:pStyle w:val="a"/>
        <w:tabs>
          <w:tab w:val="clear" w:pos="1080"/>
        </w:tabs>
        <w:ind w:left="567"/>
        <w:jc w:val="thaiDistribute"/>
        <w:rPr>
          <w:rFonts w:ascii="Angsana New" w:hAnsi="Angsana New" w:cs="Angsana New"/>
          <w:sz w:val="24"/>
          <w:szCs w:val="24"/>
          <w:cs/>
          <w:lang w:val="en-US"/>
        </w:rPr>
      </w:pPr>
    </w:p>
    <w:p w14:paraId="0975622F" w14:textId="1F6B6B5C" w:rsidR="00A13E24" w:rsidRPr="00834023" w:rsidRDefault="00A13E24" w:rsidP="000D0DD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สินค้าสำเร็จรูปประกอบด้วย หนังสือ แผ่นซีดี แผ่นดีวีดีและรายการโทรทัศน์ที่ผลิตเสร็จ </w:t>
      </w:r>
      <w:r w:rsidR="005B4D17">
        <w:rPr>
          <w:rFonts w:ascii="Angsana New" w:hAnsi="Angsana New" w:hint="cs"/>
          <w:sz w:val="30"/>
          <w:szCs w:val="30"/>
          <w:cs/>
        </w:rPr>
        <w:t>ต้นทุนของสินค้าคำนวณโดยใช้วิธี</w:t>
      </w:r>
      <w:r w:rsidR="00747DCE">
        <w:rPr>
          <w:rFonts w:ascii="Angsana New" w:hAnsi="Angsana New" w:hint="cs"/>
          <w:sz w:val="30"/>
          <w:szCs w:val="30"/>
          <w:cs/>
        </w:rPr>
        <w:t xml:space="preserve"> ดังนี้</w:t>
      </w:r>
    </w:p>
    <w:p w14:paraId="774451BA" w14:textId="77777777" w:rsidR="00A13E24" w:rsidRPr="00764E63" w:rsidRDefault="00A13E24" w:rsidP="00950721">
      <w:pPr>
        <w:pStyle w:val="BodyText"/>
        <w:tabs>
          <w:tab w:val="clear" w:pos="907"/>
          <w:tab w:val="left" w:pos="540"/>
        </w:tabs>
        <w:spacing w:after="0" w:line="240" w:lineRule="auto"/>
        <w:ind w:left="567"/>
        <w:jc w:val="thaiDistribute"/>
        <w:rPr>
          <w:rFonts w:ascii="Angsana New" w:hAnsi="Angsana New"/>
          <w:sz w:val="16"/>
          <w:szCs w:val="16"/>
        </w:rPr>
      </w:pPr>
    </w:p>
    <w:tbl>
      <w:tblPr>
        <w:tblW w:w="9270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240"/>
        <w:gridCol w:w="6030"/>
      </w:tblGrid>
      <w:tr w:rsidR="00764E63" w:rsidRPr="00834023" w14:paraId="21FB3020" w14:textId="77777777" w:rsidTr="005E2018">
        <w:tc>
          <w:tcPr>
            <w:tcW w:w="3240" w:type="dxa"/>
          </w:tcPr>
          <w:p w14:paraId="130056AB" w14:textId="31B54491" w:rsidR="00764E63" w:rsidRPr="00834023" w:rsidRDefault="00764E63" w:rsidP="00707087">
            <w:pPr>
              <w:tabs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br w:type="page"/>
            </w:r>
            <w:r w:rsidR="005E201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หนังสือ แผ่นซีดีและแผ่นดีวีดี</w:t>
            </w:r>
          </w:p>
        </w:tc>
        <w:tc>
          <w:tcPr>
            <w:tcW w:w="6030" w:type="dxa"/>
          </w:tcPr>
          <w:p w14:paraId="7BCA7BC5" w14:textId="121F4682" w:rsidR="00764E63" w:rsidRPr="00A05C81" w:rsidRDefault="00F514E4" w:rsidP="00707087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- </w:t>
            </w:r>
            <w:r w:rsidR="00764E63" w:rsidRPr="00834023">
              <w:rPr>
                <w:rFonts w:ascii="Angsana New" w:hAnsi="Angsana New" w:cs="Angsana New"/>
                <w:sz w:val="30"/>
                <w:szCs w:val="30"/>
                <w:cs/>
              </w:rPr>
              <w:t>วิธีถัวเฉลี่ยถ่วงน้ำหนัก</w:t>
            </w:r>
            <w:r w:rsidR="00764E6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764E63">
              <w:rPr>
                <w:rFonts w:ascii="Angsana New" w:hAnsi="Angsana New" w:cs="Angsana New"/>
                <w:sz w:val="30"/>
                <w:szCs w:val="30"/>
                <w:lang w:val="en-US"/>
              </w:rPr>
              <w:t>/</w:t>
            </w:r>
            <w:r w:rsidR="00764E6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เข้าก่อนออกก่อน</w:t>
            </w:r>
          </w:p>
        </w:tc>
      </w:tr>
      <w:tr w:rsidR="00764E63" w:rsidRPr="00834023" w14:paraId="4C1DCDEE" w14:textId="77777777" w:rsidTr="005E2018">
        <w:tc>
          <w:tcPr>
            <w:tcW w:w="3240" w:type="dxa"/>
          </w:tcPr>
          <w:p w14:paraId="3C720355" w14:textId="1214297F" w:rsidR="00764E63" w:rsidRPr="00834023" w:rsidRDefault="005E2018" w:rsidP="00707087">
            <w:pPr>
              <w:tabs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764E63">
              <w:rPr>
                <w:rFonts w:ascii="Angsana New" w:hAnsi="Angsana New" w:hint="cs"/>
                <w:sz w:val="30"/>
                <w:szCs w:val="30"/>
                <w:cs/>
              </w:rPr>
              <w:t>รายการโทรทัศน์</w:t>
            </w:r>
          </w:p>
        </w:tc>
        <w:tc>
          <w:tcPr>
            <w:tcW w:w="6030" w:type="dxa"/>
          </w:tcPr>
          <w:p w14:paraId="1D7928C5" w14:textId="3BB9F768" w:rsidR="00764E63" w:rsidRPr="00834023" w:rsidRDefault="00F514E4" w:rsidP="00764E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250" w:right="70" w:hanging="25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="00764E63">
              <w:rPr>
                <w:rFonts w:ascii="Angsana New" w:hAnsi="Angsana New" w:hint="cs"/>
                <w:sz w:val="30"/>
                <w:szCs w:val="30"/>
                <w:cs/>
              </w:rPr>
              <w:t>แสดงมูลค่าต้นทุนของรายการทั้งที่อยู่ระหว่างการผลิตและที่ผลิตเสร็จ ต้นทุนของรายการประกอบด้วย ค่าใช้จ่ายต่างๆ ที่เกี่ยวข้องโดยตรงกับการผลิตรายการ รับรู้เป็นต้นทุนเมื่อได้โอนสิทธิและส่งมอบ หรือ</w:t>
            </w:r>
            <w:r w:rsidR="00764E63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764E63">
              <w:rPr>
                <w:rFonts w:ascii="Angsana New" w:hAnsi="Angsana New" w:hint="cs"/>
                <w:sz w:val="30"/>
                <w:szCs w:val="30"/>
                <w:cs/>
              </w:rPr>
              <w:t>เมื่อได้ออกอากาศแล้ว หรือตัดจำหน่ายโดยวิธีเส้นตรงตามประมาณการระยะเวลาการออกอากาศ</w:t>
            </w:r>
          </w:p>
        </w:tc>
      </w:tr>
      <w:tr w:rsidR="00764E63" w:rsidRPr="00834023" w14:paraId="603B0925" w14:textId="77777777" w:rsidTr="005E2018">
        <w:tc>
          <w:tcPr>
            <w:tcW w:w="3240" w:type="dxa"/>
          </w:tcPr>
          <w:p w14:paraId="2E71FE6D" w14:textId="2A88B72B" w:rsidR="00764E63" w:rsidRPr="00834023" w:rsidRDefault="005E2018" w:rsidP="00707087">
            <w:pPr>
              <w:tabs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764E63" w:rsidRPr="00834023">
              <w:rPr>
                <w:rFonts w:ascii="Angsana New" w:hAnsi="Angsana New"/>
                <w:sz w:val="30"/>
                <w:szCs w:val="30"/>
                <w:cs/>
              </w:rPr>
              <w:t xml:space="preserve">วัตถุดิบ </w:t>
            </w:r>
          </w:p>
        </w:tc>
        <w:tc>
          <w:tcPr>
            <w:tcW w:w="6030" w:type="dxa"/>
          </w:tcPr>
          <w:p w14:paraId="68E97BB0" w14:textId="4DCC66B8" w:rsidR="00764E63" w:rsidRPr="00834023" w:rsidRDefault="00F514E4" w:rsidP="00707087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- </w:t>
            </w:r>
            <w:r w:rsidR="00AF4604">
              <w:rPr>
                <w:rFonts w:ascii="Angsana New" w:hAnsi="Angsana New" w:cs="Angsana New" w:hint="cs"/>
                <w:sz w:val="30"/>
                <w:szCs w:val="30"/>
                <w:cs/>
              </w:rPr>
              <w:t>วิ</w:t>
            </w:r>
            <w:r w:rsidR="00764E63" w:rsidRPr="00834023">
              <w:rPr>
                <w:rFonts w:ascii="Angsana New" w:hAnsi="Angsana New" w:cs="Angsana New"/>
                <w:sz w:val="30"/>
                <w:szCs w:val="30"/>
                <w:cs/>
              </w:rPr>
              <w:t>ธีราคาเฉพาะเจาะจง</w:t>
            </w:r>
            <w:r w:rsidR="00764E6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764E63" w:rsidRPr="00834023">
              <w:rPr>
                <w:rFonts w:ascii="Angsana New" w:hAnsi="Angsana New" w:cs="Angsana New"/>
                <w:sz w:val="30"/>
                <w:szCs w:val="30"/>
                <w:lang w:val="en-US"/>
              </w:rPr>
              <w:t>/</w:t>
            </w:r>
            <w:r w:rsidR="00764E6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764E63" w:rsidRPr="00834023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ถัวเฉลี่ย</w:t>
            </w:r>
            <w:r w:rsidR="00764E63" w:rsidRPr="00834023">
              <w:rPr>
                <w:rFonts w:ascii="Angsana New" w:hAnsi="Angsana New" w:cs="Angsana New"/>
                <w:sz w:val="30"/>
                <w:szCs w:val="30"/>
                <w:cs/>
              </w:rPr>
              <w:t>ถ่วงน้ำหนัก</w:t>
            </w:r>
          </w:p>
        </w:tc>
      </w:tr>
      <w:tr w:rsidR="00764E63" w:rsidRPr="00834023" w14:paraId="37DFD992" w14:textId="77777777" w:rsidTr="005E2018">
        <w:tc>
          <w:tcPr>
            <w:tcW w:w="3240" w:type="dxa"/>
          </w:tcPr>
          <w:p w14:paraId="53DAB418" w14:textId="59E7B1C7" w:rsidR="00764E63" w:rsidRPr="00834023" w:rsidRDefault="005E2018" w:rsidP="00707087">
            <w:pPr>
              <w:pStyle w:val="a"/>
              <w:tabs>
                <w:tab w:val="clear" w:pos="1080"/>
                <w:tab w:val="left" w:pos="540"/>
              </w:tabs>
              <w:ind w:right="-43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</w:t>
            </w:r>
            <w:r w:rsidR="00764E63" w:rsidRPr="00834023">
              <w:rPr>
                <w:rFonts w:ascii="Angsana New" w:hAnsi="Angsana New" w:cs="Angsana New"/>
                <w:cs/>
              </w:rPr>
              <w:t>วัสดุ ของใช้สิ้นเปลืองแ</w:t>
            </w:r>
            <w:r w:rsidR="00764E63">
              <w:rPr>
                <w:rFonts w:ascii="Angsana New" w:hAnsi="Angsana New" w:cs="Angsana New"/>
                <w:cs/>
              </w:rPr>
              <w:t>ละอื่น</w:t>
            </w:r>
            <w:r w:rsidR="00764E63" w:rsidRPr="00834023">
              <w:rPr>
                <w:rFonts w:ascii="Angsana New" w:hAnsi="Angsana New" w:cs="Angsana New"/>
                <w:cs/>
              </w:rPr>
              <w:t>ๆ</w:t>
            </w:r>
          </w:p>
        </w:tc>
        <w:tc>
          <w:tcPr>
            <w:tcW w:w="6030" w:type="dxa"/>
          </w:tcPr>
          <w:p w14:paraId="7DFB9714" w14:textId="7C2C5248" w:rsidR="00764E63" w:rsidRPr="0084493D" w:rsidRDefault="00F514E4" w:rsidP="00707087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- </w:t>
            </w:r>
            <w:r w:rsidR="00764E63" w:rsidRPr="00834023">
              <w:rPr>
                <w:rFonts w:ascii="Angsana New" w:hAnsi="Angsana New" w:cs="Angsana New"/>
                <w:sz w:val="30"/>
                <w:szCs w:val="30"/>
                <w:cs/>
              </w:rPr>
              <w:t>วิธีถัวเฉลี่ยถ่วงน้ำหนัก</w:t>
            </w:r>
            <w:r w:rsidR="00764E63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="00764E6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/ เข้าก่อนออกก่อน</w:t>
            </w:r>
          </w:p>
        </w:tc>
      </w:tr>
      <w:tr w:rsidR="00764E63" w:rsidRPr="00834023" w14:paraId="4DBE2A71" w14:textId="77777777" w:rsidTr="005E2018">
        <w:tc>
          <w:tcPr>
            <w:tcW w:w="3240" w:type="dxa"/>
          </w:tcPr>
          <w:p w14:paraId="21AA80E5" w14:textId="289C123C" w:rsidR="00764E63" w:rsidRPr="00834023" w:rsidRDefault="005E2018" w:rsidP="00707087">
            <w:pPr>
              <w:pStyle w:val="a"/>
              <w:tabs>
                <w:tab w:val="clear" w:pos="1080"/>
                <w:tab w:val="left" w:pos="540"/>
              </w:tabs>
              <w:ind w:right="-43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</w:t>
            </w:r>
            <w:r w:rsidR="00764E63" w:rsidRPr="00834023">
              <w:rPr>
                <w:rFonts w:ascii="Angsana New" w:hAnsi="Angsana New" w:cs="Angsana New"/>
                <w:cs/>
              </w:rPr>
              <w:t>งานระหว่าง</w:t>
            </w:r>
            <w:r w:rsidR="00764E63">
              <w:rPr>
                <w:rFonts w:ascii="Angsana New" w:hAnsi="Angsana New" w:cs="Angsana New" w:hint="cs"/>
                <w:cs/>
              </w:rPr>
              <w:t>ทำสำหรับโครงการ</w:t>
            </w:r>
          </w:p>
        </w:tc>
        <w:tc>
          <w:tcPr>
            <w:tcW w:w="6030" w:type="dxa"/>
          </w:tcPr>
          <w:p w14:paraId="47D4E767" w14:textId="0F215848" w:rsidR="00764E63" w:rsidRPr="00DA3C05" w:rsidRDefault="00F514E4" w:rsidP="00E84453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- </w:t>
            </w:r>
            <w:r w:rsidR="00764E63">
              <w:rPr>
                <w:rFonts w:ascii="Angsana New" w:hAnsi="Angsana New" w:cs="Angsana New" w:hint="cs"/>
                <w:sz w:val="30"/>
                <w:szCs w:val="30"/>
                <w:cs/>
              </w:rPr>
              <w:t>ประกอบด้วยต้นทุนการเตรียมการ วัดมูลค่าด้วยราคาทุน</w:t>
            </w:r>
          </w:p>
        </w:tc>
      </w:tr>
      <w:tr w:rsidR="00764E63" w:rsidRPr="00834023" w14:paraId="1495513F" w14:textId="77777777" w:rsidTr="005E2018">
        <w:tc>
          <w:tcPr>
            <w:tcW w:w="3240" w:type="dxa"/>
          </w:tcPr>
          <w:p w14:paraId="136F0A98" w14:textId="067453B4" w:rsidR="00764E63" w:rsidRPr="00834023" w:rsidRDefault="005E2018" w:rsidP="00707087">
            <w:pPr>
              <w:pStyle w:val="a"/>
              <w:tabs>
                <w:tab w:val="clear" w:pos="1080"/>
                <w:tab w:val="left" w:pos="540"/>
              </w:tabs>
              <w:ind w:right="-43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</w:t>
            </w:r>
            <w:r w:rsidR="00764E63" w:rsidRPr="00834023">
              <w:rPr>
                <w:rFonts w:ascii="Angsana New" w:hAnsi="Angsana New" w:cs="Angsana New"/>
                <w:cs/>
              </w:rPr>
              <w:t>งานพิมพ์</w:t>
            </w:r>
            <w:r w:rsidR="00764E63">
              <w:rPr>
                <w:rFonts w:ascii="Angsana New" w:hAnsi="Angsana New" w:cs="Angsana New" w:hint="cs"/>
                <w:cs/>
              </w:rPr>
              <w:t>และหนังสือ</w:t>
            </w:r>
            <w:r w:rsidR="00764E63">
              <w:rPr>
                <w:rFonts w:ascii="Angsana New" w:hAnsi="Angsana New" w:cs="Angsana New"/>
                <w:cs/>
              </w:rPr>
              <w:t>ระหว่างผลิต</w:t>
            </w:r>
          </w:p>
        </w:tc>
        <w:tc>
          <w:tcPr>
            <w:tcW w:w="6030" w:type="dxa"/>
          </w:tcPr>
          <w:p w14:paraId="6E10C653" w14:textId="492287DD" w:rsidR="00764E63" w:rsidRPr="00764E63" w:rsidRDefault="00F514E4" w:rsidP="00707087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- </w:t>
            </w:r>
            <w:r w:rsidR="00764E63" w:rsidRPr="00834023">
              <w:rPr>
                <w:rFonts w:ascii="Angsana New" w:hAnsi="Angsana New" w:cs="Angsana New"/>
                <w:sz w:val="30"/>
                <w:szCs w:val="30"/>
                <w:cs/>
              </w:rPr>
              <w:t>วิธีถัวเฉลี่ย</w:t>
            </w:r>
            <w:r w:rsidR="00764E63">
              <w:rPr>
                <w:rFonts w:ascii="Angsana New" w:hAnsi="Angsana New" w:cs="Angsana New" w:hint="cs"/>
                <w:sz w:val="30"/>
                <w:szCs w:val="30"/>
                <w:cs/>
              </w:rPr>
              <w:t>ถ่วงน้ำหนัก</w:t>
            </w:r>
          </w:p>
        </w:tc>
      </w:tr>
    </w:tbl>
    <w:p w14:paraId="7B94230C" w14:textId="77777777" w:rsidR="00764E63" w:rsidRPr="00764E63" w:rsidRDefault="00764E63" w:rsidP="00950721">
      <w:pPr>
        <w:pStyle w:val="a"/>
        <w:tabs>
          <w:tab w:val="clear" w:pos="1080"/>
        </w:tabs>
        <w:ind w:left="567"/>
        <w:jc w:val="thaiDistribute"/>
        <w:rPr>
          <w:rFonts w:ascii="Angsana New" w:hAnsi="Angsana New" w:cs="Angsana New"/>
          <w:spacing w:val="-4"/>
          <w:sz w:val="22"/>
          <w:szCs w:val="22"/>
          <w:cs/>
        </w:rPr>
      </w:pPr>
    </w:p>
    <w:p w14:paraId="10876E76" w14:textId="0F38424B" w:rsidR="00A13E24" w:rsidRPr="00EB3936" w:rsidRDefault="00A13E24" w:rsidP="00950721">
      <w:pPr>
        <w:pStyle w:val="a"/>
        <w:tabs>
          <w:tab w:val="clear" w:pos="1080"/>
        </w:tabs>
        <w:ind w:left="567"/>
        <w:jc w:val="thaiDistribute"/>
        <w:rPr>
          <w:rFonts w:ascii="Angsana New" w:hAnsi="Angsana New" w:cs="Angsana New"/>
          <w:spacing w:val="-4"/>
          <w:cs/>
        </w:rPr>
      </w:pPr>
      <w:r w:rsidRPr="00EB3936">
        <w:rPr>
          <w:rFonts w:ascii="Angsana New" w:hAnsi="Angsana New" w:cs="Angsana New"/>
          <w:spacing w:val="-4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</w:t>
      </w:r>
      <w:r w:rsidR="00AF4604">
        <w:rPr>
          <w:rFonts w:ascii="Angsana New" w:hAnsi="Angsana New" w:cs="Angsana New"/>
          <w:spacing w:val="-4"/>
          <w:lang w:val="en-US"/>
        </w:rPr>
        <w:br/>
      </w:r>
      <w:r w:rsidRPr="00EB3936">
        <w:rPr>
          <w:rFonts w:ascii="Angsana New" w:hAnsi="Angsana New" w:cs="Angsana New"/>
          <w:spacing w:val="-4"/>
          <w:cs/>
        </w:rPr>
        <w:t xml:space="preserve">โดยประมาณในการขาย </w:t>
      </w:r>
    </w:p>
    <w:p w14:paraId="640BDF4E" w14:textId="77777777" w:rsidR="00336566" w:rsidRPr="00167886" w:rsidRDefault="00336566" w:rsidP="001A531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both"/>
        <w:rPr>
          <w:rFonts w:ascii="Angsana New" w:hAnsi="Angsana New"/>
          <w:b/>
          <w:bCs/>
          <w:i/>
          <w:iCs/>
          <w:sz w:val="22"/>
          <w:szCs w:val="22"/>
          <w:cs/>
          <w:lang w:val="th-TH"/>
        </w:rPr>
      </w:pPr>
    </w:p>
    <w:p w14:paraId="712AD41A" w14:textId="6D88E4AC" w:rsidR="00A13E24" w:rsidRPr="00A965B3" w:rsidRDefault="00A13E24" w:rsidP="001800B2">
      <w:pPr>
        <w:pStyle w:val="Heading8"/>
        <w:numPr>
          <w:ilvl w:val="1"/>
          <w:numId w:val="31"/>
        </w:numPr>
        <w:spacing w:line="240" w:lineRule="auto"/>
        <w:ind w:left="540" w:right="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965B3">
        <w:rPr>
          <w:rFonts w:ascii="Angsana New" w:hAnsi="Angsana New"/>
          <w:b/>
          <w:bCs/>
          <w:i/>
          <w:iCs/>
          <w:sz w:val="30"/>
          <w:szCs w:val="30"/>
          <w:cs/>
        </w:rPr>
        <w:t>เงินลงทุน</w:t>
      </w:r>
    </w:p>
    <w:p w14:paraId="1317D8B8" w14:textId="77777777" w:rsidR="00A13E24" w:rsidRPr="00167886" w:rsidRDefault="00A13E24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14E1B448" w14:textId="77777777" w:rsidR="00A13E24" w:rsidRPr="00EB3936" w:rsidRDefault="00576790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EB3936">
        <w:rPr>
          <w:rFonts w:ascii="Angsana New" w:hAnsi="Angsana New" w:hint="cs"/>
          <w:i/>
          <w:iCs/>
          <w:sz w:val="30"/>
          <w:szCs w:val="30"/>
          <w:cs/>
        </w:rPr>
        <w:t>เงินลงทุนในบริษัทร่วมและ</w:t>
      </w:r>
      <w:r w:rsidR="00A13E24" w:rsidRPr="00EB3936">
        <w:rPr>
          <w:rFonts w:ascii="Angsana New" w:hAnsi="Angsana New" w:hint="cs"/>
          <w:i/>
          <w:iCs/>
          <w:sz w:val="30"/>
          <w:szCs w:val="30"/>
          <w:cs/>
        </w:rPr>
        <w:t>บริษัทย่อย</w:t>
      </w:r>
    </w:p>
    <w:p w14:paraId="31CDF2CB" w14:textId="77777777" w:rsidR="00A13E24" w:rsidRPr="00167886" w:rsidRDefault="00A13E24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44E817E8" w14:textId="7C53F189" w:rsidR="005B4AD3" w:rsidRDefault="00576790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EB3936">
        <w:rPr>
          <w:rFonts w:ascii="Angsana New" w:hAnsi="Angsana New"/>
          <w:sz w:val="30"/>
          <w:szCs w:val="30"/>
          <w:cs/>
        </w:rPr>
        <w:t>เงินลงทุนในบริษัทร่วม</w:t>
      </w:r>
      <w:r w:rsidRPr="00EB3936">
        <w:rPr>
          <w:rFonts w:ascii="Angsana New" w:hAnsi="Angsana New" w:hint="cs"/>
          <w:sz w:val="30"/>
          <w:szCs w:val="30"/>
          <w:cs/>
        </w:rPr>
        <w:t>และ</w:t>
      </w:r>
      <w:r w:rsidR="00A13E24" w:rsidRPr="00EB3936">
        <w:rPr>
          <w:rFonts w:ascii="Angsana New" w:hAnsi="Angsana New"/>
          <w:sz w:val="30"/>
          <w:szCs w:val="30"/>
          <w:cs/>
        </w:rPr>
        <w:t>บริษัทย่อย ในงบการเงินเฉพาะกิจการของบริษัท บันทึกบัญชีโดยใช้วิธีราคาทุน</w:t>
      </w:r>
      <w:r w:rsidR="00196649">
        <w:rPr>
          <w:rFonts w:ascii="Angsana New" w:hAnsi="Angsana New" w:hint="cs"/>
          <w:sz w:val="30"/>
          <w:szCs w:val="30"/>
          <w:cs/>
        </w:rPr>
        <w:t>หัก</w:t>
      </w:r>
      <w:r w:rsidR="00AF4604">
        <w:rPr>
          <w:rFonts w:ascii="Angsana New" w:hAnsi="Angsana New"/>
          <w:sz w:val="30"/>
          <w:szCs w:val="30"/>
        </w:rPr>
        <w:br/>
      </w:r>
      <w:r w:rsidR="00196649">
        <w:rPr>
          <w:rFonts w:ascii="Angsana New" w:hAnsi="Angsana New" w:hint="cs"/>
          <w:sz w:val="30"/>
          <w:szCs w:val="30"/>
          <w:cs/>
        </w:rPr>
        <w:t xml:space="preserve">ผลขาดทุนจากการด้อยค่าสะสม </w:t>
      </w:r>
      <w:r w:rsidR="00A13E24" w:rsidRPr="00EB3936">
        <w:rPr>
          <w:rFonts w:ascii="Angsana New" w:hAnsi="Angsana New"/>
          <w:sz w:val="30"/>
          <w:szCs w:val="30"/>
          <w:cs/>
        </w:rPr>
        <w:t>ส่วนการบันทึกบัญชีเงินลงทุนในบริษัทร่วมในงบการเงินรวมใช้วิธีส่</w:t>
      </w:r>
      <w:r w:rsidRPr="00EB3936">
        <w:rPr>
          <w:rFonts w:ascii="Angsana New" w:hAnsi="Angsana New"/>
          <w:sz w:val="30"/>
          <w:szCs w:val="30"/>
          <w:cs/>
        </w:rPr>
        <w:t>วนได้เสีย</w:t>
      </w:r>
    </w:p>
    <w:p w14:paraId="2AB2A031" w14:textId="77777777" w:rsidR="00FA20A9" w:rsidRPr="00167886" w:rsidRDefault="00FA20A9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4ADB2788" w14:textId="77777777" w:rsidR="00266EBC" w:rsidRDefault="00266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42525975" w14:textId="3D1E34C4" w:rsidR="00A13E24" w:rsidRDefault="00A13E24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EB3936">
        <w:rPr>
          <w:rFonts w:ascii="Angsana New" w:hAnsi="Angsana New"/>
          <w:i/>
          <w:iCs/>
          <w:sz w:val="30"/>
          <w:szCs w:val="30"/>
          <w:cs/>
        </w:rPr>
        <w:lastRenderedPageBreak/>
        <w:t>เงินลงทุนในตราสาร</w:t>
      </w:r>
      <w:r w:rsidR="00094894">
        <w:rPr>
          <w:rFonts w:ascii="Angsana New" w:hAnsi="Angsana New" w:hint="cs"/>
          <w:i/>
          <w:iCs/>
          <w:sz w:val="30"/>
          <w:szCs w:val="30"/>
          <w:cs/>
        </w:rPr>
        <w:t>หนี้และตราสาร</w:t>
      </w:r>
      <w:r w:rsidRPr="00EB3936">
        <w:rPr>
          <w:rFonts w:ascii="Angsana New" w:hAnsi="Angsana New"/>
          <w:i/>
          <w:iCs/>
          <w:sz w:val="30"/>
          <w:szCs w:val="30"/>
          <w:cs/>
        </w:rPr>
        <w:t>ทุนอื่น</w:t>
      </w:r>
    </w:p>
    <w:p w14:paraId="6C3EA98E" w14:textId="77777777" w:rsidR="00094894" w:rsidRPr="00E12301" w:rsidRDefault="00094894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3AFB9470" w14:textId="77777777" w:rsidR="00094894" w:rsidRPr="00094894" w:rsidRDefault="00094894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ตราสารหนี้ซึ่งเป็นหลักทรัพย์ในความต้องการของตลาดซึ่งถือไว้เพื่อค้า จัดประเภทเป็นสินทรัพย์หมุนเวียนและแสดงในมูลค่ายุติธรรม กำไรหรือขาดทุนจากการตีราคาหลักทรัพย์ได้บันทึก</w:t>
      </w:r>
      <w:r w:rsidR="00C84F1B">
        <w:rPr>
          <w:rFonts w:ascii="Angsana New" w:hAnsi="Angsana New" w:hint="cs"/>
          <w:sz w:val="30"/>
          <w:szCs w:val="30"/>
          <w:cs/>
        </w:rPr>
        <w:t>ใน</w:t>
      </w:r>
      <w:r>
        <w:rPr>
          <w:rFonts w:ascii="Angsana New" w:hAnsi="Angsana New" w:hint="cs"/>
          <w:sz w:val="30"/>
          <w:szCs w:val="30"/>
          <w:cs/>
        </w:rPr>
        <w:t>กำไรหรือขาดทุน</w:t>
      </w:r>
    </w:p>
    <w:p w14:paraId="607A5D3C" w14:textId="77777777" w:rsidR="00A13E24" w:rsidRPr="00E12301" w:rsidRDefault="00A13E24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5157AAC0" w14:textId="77777777" w:rsidR="00A13E24" w:rsidRDefault="00A13E24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EB3936">
        <w:rPr>
          <w:rFonts w:ascii="Angsana New" w:hAnsi="Angsana New"/>
          <w:sz w:val="30"/>
          <w:szCs w:val="30"/>
          <w:cs/>
        </w:rPr>
        <w:t xml:space="preserve">ตราสารทุนซึ่งเป็นหลักทรัพย์ในความต้องการของตลาด </w:t>
      </w:r>
      <w:r w:rsidR="005648BE">
        <w:rPr>
          <w:rFonts w:ascii="Angsana New" w:hAnsi="Angsana New"/>
          <w:sz w:val="30"/>
          <w:szCs w:val="30"/>
          <w:cs/>
        </w:rPr>
        <w:t>นอกเหนือจากที่ถือไว้เพื่อค้า</w:t>
      </w:r>
      <w:r w:rsidR="00FA3C96">
        <w:rPr>
          <w:rFonts w:ascii="Angsana New" w:hAnsi="Angsana New" w:hint="cs"/>
          <w:sz w:val="30"/>
          <w:szCs w:val="30"/>
          <w:cs/>
        </w:rPr>
        <w:t>หรือตั้งใจถือไว้จนครบกำหนด</w:t>
      </w:r>
      <w:r w:rsidRPr="00EB3936">
        <w:rPr>
          <w:rFonts w:ascii="Angsana New" w:hAnsi="Angsana New"/>
          <w:sz w:val="30"/>
          <w:szCs w:val="30"/>
          <w:cs/>
        </w:rPr>
        <w:t>จัดประเภทเป็นเงินลงทุนเผื่อขาย ภายหลังการรับรู้มูลค่าในครั้งแรกเงินลงทุนเผื่อขายแสดงในมูลค่ายุติธรรม และการเปลี่ยนแปลงที่ไม่ใช่ผลขาดทุนจากการด้อยค่า บันทึกโดยตรงในส่วนของผู้ถือหุ้น ส่วนผลขาดทุนจากการด้อยค่า</w:t>
      </w:r>
      <w:r w:rsidR="003C7171">
        <w:rPr>
          <w:rFonts w:ascii="Angsana New" w:hAnsi="Angsana New"/>
          <w:sz w:val="30"/>
          <w:szCs w:val="30"/>
          <w:cs/>
        </w:rPr>
        <w:t>รับรู้ในกำไร</w:t>
      </w:r>
      <w:r w:rsidR="005648BE">
        <w:rPr>
          <w:rFonts w:ascii="Angsana New" w:hAnsi="Angsana New"/>
          <w:sz w:val="30"/>
          <w:szCs w:val="30"/>
          <w:cs/>
        </w:rPr>
        <w:t>หรือขาดทุน</w:t>
      </w:r>
      <w:r w:rsidR="005648BE">
        <w:rPr>
          <w:rFonts w:ascii="Angsana New" w:hAnsi="Angsana New"/>
          <w:sz w:val="30"/>
          <w:szCs w:val="30"/>
        </w:rPr>
        <w:t xml:space="preserve"> </w:t>
      </w:r>
      <w:r w:rsidRPr="00EB3936">
        <w:rPr>
          <w:rFonts w:ascii="Angsana New" w:hAnsi="Angsana New"/>
          <w:sz w:val="30"/>
          <w:szCs w:val="30"/>
          <w:cs/>
        </w:rPr>
        <w:t>เมื่อมีการตัดจำหน่ายเงินลงทุน จะรับรู้ผลกำไรหรือขาดทุนสะสมที่เคยบันทึกในส่วนของผู้ถือ</w:t>
      </w:r>
      <w:r w:rsidR="003534EE">
        <w:rPr>
          <w:rFonts w:ascii="Angsana New" w:hAnsi="Angsana New"/>
          <w:sz w:val="30"/>
          <w:szCs w:val="30"/>
          <w:cs/>
        </w:rPr>
        <w:t>หุ้นโดยตรงเข้ากำไรหรือขาดทุน</w:t>
      </w:r>
    </w:p>
    <w:p w14:paraId="2B3E6D6E" w14:textId="77777777" w:rsidR="003534EE" w:rsidRPr="00E12301" w:rsidRDefault="003534EE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14F8DB19" w14:textId="77777777" w:rsidR="00A13E24" w:rsidRPr="00EB3936" w:rsidRDefault="00A13E24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EB3936">
        <w:rPr>
          <w:rFonts w:ascii="Angsana New" w:hAnsi="Angsana New"/>
          <w:sz w:val="30"/>
          <w:szCs w:val="30"/>
          <w:cs/>
        </w:rPr>
        <w:t>เงินลงทุนในตราสารทุนซึ่งไม่ใช่หลักทรัพย์ในความต้องการของตลาดแสดงในราคาทุนหักขาดทุนจากการด้อยค่า</w:t>
      </w:r>
    </w:p>
    <w:p w14:paraId="29FA0229" w14:textId="77777777" w:rsidR="00A13E24" w:rsidRPr="00E12301" w:rsidRDefault="00A13E24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77319B95" w14:textId="77777777" w:rsidR="00A13E24" w:rsidRPr="00584722" w:rsidRDefault="00A13E24" w:rsidP="00EB39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pacing w:val="-10"/>
          <w:sz w:val="30"/>
          <w:szCs w:val="30"/>
        </w:rPr>
      </w:pPr>
      <w:r w:rsidRPr="00584722">
        <w:rPr>
          <w:rFonts w:ascii="Angsana New" w:hAnsi="Angsana New"/>
          <w:spacing w:val="-10"/>
          <w:sz w:val="30"/>
          <w:szCs w:val="30"/>
          <w:cs/>
        </w:rPr>
        <w:t>มูลค่ายุติธรรมของเครื่องมือทางการเงินสำหรับหลักทรัพย์</w:t>
      </w:r>
      <w:r w:rsidR="00971902" w:rsidRPr="00584722">
        <w:rPr>
          <w:rFonts w:ascii="Angsana New" w:hAnsi="Angsana New" w:hint="cs"/>
          <w:spacing w:val="-10"/>
          <w:sz w:val="30"/>
          <w:szCs w:val="30"/>
          <w:cs/>
        </w:rPr>
        <w:t>เพื่อค้าและ</w:t>
      </w:r>
      <w:r w:rsidR="00583DDA" w:rsidRPr="00584722">
        <w:rPr>
          <w:rFonts w:ascii="Angsana New" w:hAnsi="Angsana New" w:hint="cs"/>
          <w:spacing w:val="-10"/>
          <w:sz w:val="30"/>
          <w:szCs w:val="30"/>
          <w:cs/>
        </w:rPr>
        <w:t>หลักทรัพย์</w:t>
      </w:r>
      <w:r w:rsidRPr="00584722">
        <w:rPr>
          <w:rFonts w:ascii="Angsana New" w:hAnsi="Angsana New"/>
          <w:spacing w:val="-10"/>
          <w:sz w:val="30"/>
          <w:szCs w:val="30"/>
          <w:cs/>
        </w:rPr>
        <w:t>เผื่อขายจะใช้ราคาเสนอซื้อ ณ วันที่รายงาน</w:t>
      </w:r>
    </w:p>
    <w:p w14:paraId="452AA847" w14:textId="77777777" w:rsidR="00273DF8" w:rsidRPr="00E12301" w:rsidRDefault="00273DF8" w:rsidP="00DB50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10867D18" w14:textId="77777777" w:rsidR="00A13E24" w:rsidRDefault="00A13E24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2A4A3B">
        <w:rPr>
          <w:rFonts w:ascii="Angsana New" w:hAnsi="Angsana New"/>
          <w:i/>
          <w:iCs/>
          <w:sz w:val="30"/>
          <w:szCs w:val="30"/>
          <w:cs/>
        </w:rPr>
        <w:t>การจำหน่ายเงินลงทุน</w:t>
      </w:r>
    </w:p>
    <w:p w14:paraId="1279B845" w14:textId="77777777" w:rsidR="002C4E1D" w:rsidRPr="00E12301" w:rsidRDefault="002C4E1D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629EEB88" w14:textId="77777777" w:rsidR="00A13E24" w:rsidRPr="002A4A3B" w:rsidRDefault="00C014A1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เมื่อมีการจำหน่ายเงินลงทุน </w:t>
      </w:r>
      <w:r w:rsidR="00A13E24" w:rsidRPr="002A4A3B">
        <w:rPr>
          <w:rFonts w:ascii="Angsana New" w:hAnsi="Angsana New"/>
          <w:sz w:val="30"/>
          <w:szCs w:val="30"/>
          <w:cs/>
        </w:rPr>
        <w:t>ผลต่างระหว่างจำนวนเงินสุทธิที่ได้รับและมูลค่าตามบัญชีและรวมถึงกำไรหรือ</w:t>
      </w:r>
      <w:r>
        <w:rPr>
          <w:rFonts w:ascii="Angsana New" w:hAnsi="Angsana New"/>
          <w:sz w:val="30"/>
          <w:szCs w:val="30"/>
        </w:rPr>
        <w:t xml:space="preserve"> </w:t>
      </w:r>
      <w:r w:rsidR="00A13E24" w:rsidRPr="00584722">
        <w:rPr>
          <w:rFonts w:ascii="Angsana New" w:hAnsi="Angsana New"/>
          <w:spacing w:val="-2"/>
          <w:sz w:val="30"/>
          <w:szCs w:val="30"/>
          <w:cs/>
        </w:rPr>
        <w:t>ขาดทุนสะสมจากการตีราคาหลักทรัพย์ที่เกี่ยวข้องที่เคยบันทึกในส่วนของผู้ถือหุ้น จะถูกบันทึกในกำไรหรือขาดทุน</w:t>
      </w:r>
    </w:p>
    <w:p w14:paraId="05BEB0A7" w14:textId="77777777" w:rsidR="00A13E24" w:rsidRPr="00E12301" w:rsidRDefault="00A13E24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7F8BADE3" w14:textId="77777777" w:rsidR="00543085" w:rsidRDefault="00A13E24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2A4A3B">
        <w:rPr>
          <w:rFonts w:ascii="Angsana New" w:hAnsi="Angsana New"/>
          <w:sz w:val="30"/>
          <w:szCs w:val="30"/>
          <w:cs/>
        </w:rPr>
        <w:t>ในกรณีที่กลุ่มบริษัทจำหน่</w:t>
      </w:r>
      <w:r w:rsidR="00C014A1">
        <w:rPr>
          <w:rFonts w:ascii="Angsana New" w:hAnsi="Angsana New"/>
          <w:sz w:val="30"/>
          <w:szCs w:val="30"/>
          <w:cs/>
        </w:rPr>
        <w:t>ายบางส่วนของเงินลงทุนที่ถืออยู่</w:t>
      </w:r>
      <w:r w:rsidRPr="002A4A3B">
        <w:rPr>
          <w:rFonts w:ascii="Angsana New" w:hAnsi="Angsana New"/>
          <w:sz w:val="30"/>
          <w:szCs w:val="30"/>
          <w:cs/>
        </w:rPr>
        <w:t xml:space="preserve">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</w:t>
      </w:r>
      <w:r w:rsidRPr="002A4A3B">
        <w:rPr>
          <w:rFonts w:ascii="Angsana New" w:hAnsi="Angsana New" w:hint="cs"/>
          <w:sz w:val="30"/>
          <w:szCs w:val="30"/>
          <w:cs/>
        </w:rPr>
        <w:t>ปรับใช้กับมูลค่าตามบัญชีของเงินลงทุนที่เหลืออยู่ทั้งหมด</w:t>
      </w:r>
    </w:p>
    <w:p w14:paraId="2C9AD8A6" w14:textId="77777777" w:rsidR="004B0478" w:rsidRPr="00E12301" w:rsidRDefault="004B0478" w:rsidP="00EF1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  <w:cs/>
        </w:rPr>
      </w:pPr>
    </w:p>
    <w:p w14:paraId="4B762375" w14:textId="3A7B0507" w:rsidR="00A13E24" w:rsidRPr="00434856" w:rsidRDefault="00273DF8" w:rsidP="001800B2">
      <w:pPr>
        <w:pStyle w:val="Heading8"/>
        <w:numPr>
          <w:ilvl w:val="1"/>
          <w:numId w:val="31"/>
        </w:numPr>
        <w:spacing w:line="240" w:lineRule="auto"/>
        <w:ind w:left="540" w:right="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434856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="00A13E24" w:rsidRPr="00434856">
        <w:rPr>
          <w:rFonts w:ascii="Angsana New" w:hAnsi="Angsana New"/>
          <w:b/>
          <w:bCs/>
          <w:i/>
          <w:iCs/>
          <w:sz w:val="30"/>
          <w:szCs w:val="30"/>
          <w:cs/>
        </w:rPr>
        <w:t>อสังหาริมทรัพย์เพื่อการลงทุน</w:t>
      </w:r>
    </w:p>
    <w:p w14:paraId="0E3B2077" w14:textId="77777777" w:rsidR="00A73883" w:rsidRPr="00E12301" w:rsidRDefault="00A73883" w:rsidP="00375F36">
      <w:pPr>
        <w:pStyle w:val="AccPolicyHeading"/>
        <w:rPr>
          <w:sz w:val="24"/>
          <w:szCs w:val="24"/>
        </w:rPr>
      </w:pPr>
    </w:p>
    <w:p w14:paraId="0D592A5C" w14:textId="77777777" w:rsidR="00AB5D9A" w:rsidRPr="00375F36" w:rsidRDefault="00AB5D9A" w:rsidP="00375F36">
      <w:pPr>
        <w:pStyle w:val="AccPolicyHeading"/>
        <w:rPr>
          <w:sz w:val="30"/>
          <w:szCs w:val="30"/>
        </w:rPr>
      </w:pPr>
      <w:r w:rsidRPr="00375F36">
        <w:rPr>
          <w:sz w:val="30"/>
          <w:szCs w:val="30"/>
          <w:cs/>
        </w:rPr>
        <w:t>อส</w:t>
      </w:r>
      <w:r w:rsidR="00357310" w:rsidRPr="00375F36">
        <w:rPr>
          <w:sz w:val="30"/>
          <w:szCs w:val="30"/>
          <w:cs/>
        </w:rPr>
        <w:t>ังหาริมทรัพย์เพื่อการลงทุนได้แก</w:t>
      </w:r>
      <w:r w:rsidR="00FA3C96" w:rsidRPr="00375F36">
        <w:rPr>
          <w:rFonts w:hint="cs"/>
          <w:sz w:val="30"/>
          <w:szCs w:val="30"/>
          <w:cs/>
        </w:rPr>
        <w:t xml:space="preserve">่ที่ดิน </w:t>
      </w:r>
      <w:r w:rsidR="00357310" w:rsidRPr="00375F36">
        <w:rPr>
          <w:rFonts w:hint="cs"/>
          <w:sz w:val="30"/>
          <w:szCs w:val="30"/>
          <w:cs/>
        </w:rPr>
        <w:t>อาคารชุด</w:t>
      </w:r>
      <w:r w:rsidR="00263021" w:rsidRPr="00375F36">
        <w:rPr>
          <w:rFonts w:hint="cs"/>
          <w:sz w:val="30"/>
          <w:szCs w:val="30"/>
          <w:cs/>
        </w:rPr>
        <w:t>และส่วนปรับปรุง</w:t>
      </w:r>
      <w:r w:rsidR="002C05DD" w:rsidRPr="00375F36">
        <w:rPr>
          <w:rFonts w:hint="cs"/>
          <w:sz w:val="30"/>
          <w:szCs w:val="30"/>
          <w:cs/>
        </w:rPr>
        <w:t>ที่ถือครองเพื่อหาประโยชน์จากรายได้ค่าเช่าหรือจากมูลค่าที่เพิ่มขึ้นหรือทั้งสองอย่าง</w:t>
      </w:r>
      <w:r w:rsidRPr="00375F36">
        <w:rPr>
          <w:sz w:val="30"/>
          <w:szCs w:val="30"/>
          <w:cs/>
        </w:rPr>
        <w:t xml:space="preserve">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</w:p>
    <w:p w14:paraId="30BAB695" w14:textId="77777777" w:rsidR="00074418" w:rsidRPr="00E12301" w:rsidRDefault="00074418" w:rsidP="00375F36">
      <w:pPr>
        <w:pStyle w:val="AccPolicyHeading"/>
        <w:rPr>
          <w:sz w:val="24"/>
          <w:szCs w:val="24"/>
        </w:rPr>
      </w:pPr>
    </w:p>
    <w:p w14:paraId="12765399" w14:textId="77777777" w:rsidR="00F970B8" w:rsidRPr="00375F36" w:rsidRDefault="00357310" w:rsidP="00375F36">
      <w:pPr>
        <w:pStyle w:val="AccPolicyHeading"/>
        <w:rPr>
          <w:sz w:val="30"/>
          <w:szCs w:val="30"/>
          <w:cs/>
        </w:rPr>
      </w:pPr>
      <w:r w:rsidRPr="00375F36">
        <w:rPr>
          <w:rFonts w:hint="cs"/>
          <w:sz w:val="30"/>
          <w:szCs w:val="30"/>
          <w:cs/>
        </w:rPr>
        <w:t>อสังหาริมทรัพย์เพื่อการลงทุน</w:t>
      </w:r>
      <w:r w:rsidR="00EB264E" w:rsidRPr="00375F36">
        <w:rPr>
          <w:sz w:val="30"/>
          <w:szCs w:val="30"/>
          <w:cs/>
        </w:rPr>
        <w:t>วัดมูลค่าด้วย</w:t>
      </w:r>
      <w:r w:rsidRPr="00375F36">
        <w:rPr>
          <w:sz w:val="30"/>
          <w:szCs w:val="30"/>
          <w:cs/>
        </w:rPr>
        <w:t xml:space="preserve">ราคาทุนหักค่าเสื่อมราคาสะสมและขาดทุนจากการด้อยค่า </w:t>
      </w:r>
    </w:p>
    <w:p w14:paraId="6071DF95" w14:textId="77777777" w:rsidR="00186FB6" w:rsidRPr="00E12301" w:rsidRDefault="00186FB6" w:rsidP="00357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0B9B5084" w14:textId="77777777" w:rsidR="00357310" w:rsidRPr="00375F36" w:rsidRDefault="00357310" w:rsidP="00357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75F36">
        <w:rPr>
          <w:rFonts w:ascii="Angsana New" w:hAnsi="Angsana New" w:hint="cs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 และต้นทุนทางตรงอื่นเพื่อให้อสังหาริมทรัพย์เพื่อการลงทุนอยู่ในสภาพพร้อมใช้งาน</w:t>
      </w:r>
    </w:p>
    <w:p w14:paraId="606C9551" w14:textId="77777777" w:rsidR="004832CA" w:rsidRPr="00E12301" w:rsidRDefault="004832CA" w:rsidP="003336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0A93B90" w14:textId="25E33D4C" w:rsidR="00357310" w:rsidRPr="00375F36" w:rsidRDefault="00357310" w:rsidP="003336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75F36">
        <w:rPr>
          <w:rFonts w:ascii="Angsana New" w:hAnsi="Angsana New"/>
          <w:sz w:val="30"/>
          <w:szCs w:val="30"/>
          <w:cs/>
        </w:rPr>
        <w:lastRenderedPageBreak/>
        <w:t>ค่าเสื่อมราคาจะบันทึกในกำไร</w:t>
      </w:r>
      <w:r w:rsidRPr="00375F36">
        <w:rPr>
          <w:rFonts w:ascii="Angsana New" w:hAnsi="Angsana New" w:hint="cs"/>
          <w:sz w:val="30"/>
          <w:szCs w:val="30"/>
          <w:cs/>
        </w:rPr>
        <w:t>หรือ</w:t>
      </w:r>
      <w:r w:rsidRPr="00375F36">
        <w:rPr>
          <w:rFonts w:ascii="Angsana New" w:hAnsi="Angsana New"/>
          <w:sz w:val="30"/>
          <w:szCs w:val="30"/>
          <w:cs/>
        </w:rPr>
        <w:t>ขาดทุน ซึ่งคำนวณโดยวิธีเส้นตรงตามอายุการให้ประโยชน์โดยประมาณของสินทรัพย์แต่ละรายการ ประมาณการอายุการให้ประโยชน์ของสินทรัพย์แสดงได้ดังนี้</w:t>
      </w:r>
    </w:p>
    <w:p w14:paraId="375ED5CF" w14:textId="77777777" w:rsidR="00AB5D9A" w:rsidRPr="001B630F" w:rsidRDefault="00AB5D9A" w:rsidP="00F970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ind w:left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7344" w:type="dxa"/>
        <w:tblInd w:w="558" w:type="dxa"/>
        <w:tblLook w:val="0000" w:firstRow="0" w:lastRow="0" w:firstColumn="0" w:lastColumn="0" w:noHBand="0" w:noVBand="0"/>
      </w:tblPr>
      <w:tblGrid>
        <w:gridCol w:w="5474"/>
        <w:gridCol w:w="1195"/>
        <w:gridCol w:w="675"/>
      </w:tblGrid>
      <w:tr w:rsidR="009B4C4B" w:rsidRPr="00375F36" w14:paraId="568F1A60" w14:textId="77777777" w:rsidTr="00405907">
        <w:tc>
          <w:tcPr>
            <w:tcW w:w="5474" w:type="dxa"/>
            <w:shd w:val="clear" w:color="auto" w:fill="auto"/>
            <w:vAlign w:val="bottom"/>
          </w:tcPr>
          <w:p w14:paraId="4C3D3F83" w14:textId="77777777" w:rsidR="009B4C4B" w:rsidRPr="00375F36" w:rsidRDefault="009B4C4B" w:rsidP="00EE2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/>
              <w:rPr>
                <w:rFonts w:ascii="Angsana New" w:hAnsi="Angsana New"/>
                <w:sz w:val="30"/>
                <w:szCs w:val="30"/>
              </w:rPr>
            </w:pPr>
            <w:r w:rsidRPr="00375F36">
              <w:rPr>
                <w:rFonts w:ascii="Angsana New" w:hAnsi="Angsana New" w:hint="cs"/>
                <w:sz w:val="30"/>
                <w:szCs w:val="30"/>
                <w:cs/>
              </w:rPr>
              <w:t>อาคารชุด</w:t>
            </w:r>
            <w:r w:rsidR="00583DDA" w:rsidRPr="00375F36">
              <w:rPr>
                <w:rFonts w:ascii="Angsana New" w:hAnsi="Angsana New" w:hint="cs"/>
                <w:sz w:val="30"/>
                <w:szCs w:val="30"/>
                <w:cs/>
              </w:rPr>
              <w:t>และส่วนปรับปรุง</w:t>
            </w:r>
          </w:p>
        </w:tc>
        <w:tc>
          <w:tcPr>
            <w:tcW w:w="1195" w:type="dxa"/>
          </w:tcPr>
          <w:p w14:paraId="64BA7235" w14:textId="77777777" w:rsidR="009B4C4B" w:rsidRPr="00375F36" w:rsidRDefault="009B4C4B" w:rsidP="00685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5F36">
              <w:rPr>
                <w:rFonts w:ascii="Angsana New" w:hAnsi="Angsana New" w:hint="cs"/>
                <w:sz w:val="30"/>
                <w:szCs w:val="30"/>
                <w:cs/>
              </w:rPr>
              <w:t>20</w:t>
            </w:r>
          </w:p>
        </w:tc>
        <w:tc>
          <w:tcPr>
            <w:tcW w:w="675" w:type="dxa"/>
          </w:tcPr>
          <w:p w14:paraId="5FBC517D" w14:textId="77777777" w:rsidR="009B4C4B" w:rsidRPr="00375F36" w:rsidRDefault="009B4C4B" w:rsidP="00685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375F36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4AF3B947" w14:textId="77777777" w:rsidR="009B4C4B" w:rsidRPr="001B630F" w:rsidRDefault="009B4C4B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0"/>
          <w:szCs w:val="20"/>
        </w:rPr>
      </w:pPr>
    </w:p>
    <w:p w14:paraId="1A3EC224" w14:textId="11F840C1" w:rsidR="00BE6276" w:rsidRDefault="00357310" w:rsidP="00EE2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</w:t>
      </w:r>
      <w:r w:rsidRPr="006D6187">
        <w:rPr>
          <w:rFonts w:ascii="Angsana New" w:hAnsi="Angsana New"/>
          <w:sz w:val="30"/>
          <w:szCs w:val="30"/>
          <w:cs/>
        </w:rPr>
        <w:t>ไม่คิดค่าเสื่อมราคาสำหรับ</w:t>
      </w:r>
      <w:r>
        <w:rPr>
          <w:rFonts w:ascii="Angsana New" w:hAnsi="Angsana New" w:hint="cs"/>
          <w:sz w:val="30"/>
          <w:szCs w:val="30"/>
          <w:cs/>
        </w:rPr>
        <w:t>อสังหาริมทรัพย์</w:t>
      </w:r>
      <w:r w:rsidR="00583DDA">
        <w:rPr>
          <w:rFonts w:ascii="Angsana New" w:hAnsi="Angsana New" w:hint="cs"/>
          <w:sz w:val="30"/>
          <w:szCs w:val="30"/>
          <w:cs/>
        </w:rPr>
        <w:t>เพื่อการลงทุน</w:t>
      </w:r>
      <w:r>
        <w:rPr>
          <w:rFonts w:ascii="Angsana New" w:hAnsi="Angsana New" w:hint="cs"/>
          <w:sz w:val="30"/>
          <w:szCs w:val="30"/>
          <w:cs/>
        </w:rPr>
        <w:t>ประเภทที่ดิน</w:t>
      </w:r>
    </w:p>
    <w:p w14:paraId="7BD8EEA5" w14:textId="77777777" w:rsidR="00E12301" w:rsidRPr="001B630F" w:rsidRDefault="00E12301" w:rsidP="00BE6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16"/>
          <w:szCs w:val="16"/>
          <w:cs/>
        </w:rPr>
      </w:pPr>
    </w:p>
    <w:p w14:paraId="134BC9C5" w14:textId="36829618" w:rsidR="00A13E24" w:rsidRPr="00434856" w:rsidRDefault="00A13E24" w:rsidP="001800B2">
      <w:pPr>
        <w:pStyle w:val="Heading8"/>
        <w:numPr>
          <w:ilvl w:val="1"/>
          <w:numId w:val="31"/>
        </w:numPr>
        <w:spacing w:line="240" w:lineRule="auto"/>
        <w:ind w:left="540" w:right="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34856">
        <w:rPr>
          <w:rFonts w:ascii="Angsana New" w:hAnsi="Angsana New"/>
          <w:b/>
          <w:bCs/>
          <w:i/>
          <w:iCs/>
          <w:sz w:val="30"/>
          <w:szCs w:val="30"/>
          <w:cs/>
        </w:rPr>
        <w:t>ที่ดิน อาคารและอุปกรณ์</w:t>
      </w:r>
    </w:p>
    <w:p w14:paraId="5D884921" w14:textId="77777777" w:rsidR="00A13E24" w:rsidRPr="001B630F" w:rsidRDefault="00A13E24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both"/>
        <w:rPr>
          <w:rFonts w:ascii="Angsana New" w:hAnsi="Angsana New"/>
        </w:rPr>
      </w:pPr>
    </w:p>
    <w:p w14:paraId="506A6A87" w14:textId="77777777" w:rsidR="00A13E24" w:rsidRPr="002A4A3B" w:rsidRDefault="00A13E24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both"/>
        <w:rPr>
          <w:rFonts w:ascii="Angsana New" w:hAnsi="Angsana New"/>
          <w:i/>
          <w:iCs/>
          <w:sz w:val="30"/>
          <w:szCs w:val="30"/>
        </w:rPr>
      </w:pPr>
      <w:r w:rsidRPr="002A4A3B">
        <w:rPr>
          <w:rFonts w:ascii="Angsana New" w:hAnsi="Angsana New"/>
          <w:i/>
          <w:iCs/>
          <w:sz w:val="30"/>
          <w:szCs w:val="30"/>
          <w:cs/>
        </w:rPr>
        <w:t>การรับรู้และการวัดมูลค่า</w:t>
      </w:r>
    </w:p>
    <w:p w14:paraId="1D859A55" w14:textId="77777777" w:rsidR="00A13E24" w:rsidRPr="001B630F" w:rsidRDefault="00A13E24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both"/>
        <w:rPr>
          <w:rFonts w:ascii="Angsana New" w:hAnsi="Angsana New"/>
          <w:cs/>
        </w:rPr>
      </w:pPr>
    </w:p>
    <w:p w14:paraId="297E67D3" w14:textId="77777777" w:rsidR="00A13E24" w:rsidRPr="002A4A3B" w:rsidRDefault="00A13E24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2A4A3B">
        <w:rPr>
          <w:rFonts w:ascii="Angsana New" w:hAnsi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7161E549" w14:textId="77777777" w:rsidR="00A13E24" w:rsidRPr="001B630F" w:rsidRDefault="00A13E24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</w:rPr>
      </w:pPr>
    </w:p>
    <w:p w14:paraId="53A62757" w14:textId="77777777" w:rsidR="00A13E24" w:rsidRPr="002A4A3B" w:rsidRDefault="00A13E24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2A4A3B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 w:rsidR="00EB264E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2A4A3B">
        <w:rPr>
          <w:rFonts w:ascii="Angsana New" w:hAnsi="Angsana New"/>
          <w:sz w:val="30"/>
          <w:szCs w:val="30"/>
          <w:cs/>
        </w:rPr>
        <w:t>ราคาทุนหักค่าเสื่อมราคาสะสมและขาดทุนจากการด้อยค่า</w:t>
      </w:r>
      <w:r w:rsidRPr="002A4A3B">
        <w:rPr>
          <w:rFonts w:ascii="Angsana New" w:hAnsi="Angsana New"/>
          <w:sz w:val="30"/>
          <w:szCs w:val="30"/>
        </w:rPr>
        <w:t xml:space="preserve"> </w:t>
      </w:r>
      <w:r w:rsidR="00917BA9">
        <w:rPr>
          <w:rFonts w:ascii="Angsana New" w:hAnsi="Angsana New" w:hint="cs"/>
          <w:sz w:val="30"/>
          <w:szCs w:val="30"/>
          <w:cs/>
        </w:rPr>
        <w:t>ยกเว้นที่ดินที่</w:t>
      </w:r>
      <w:r w:rsidR="00F51B74">
        <w:rPr>
          <w:rFonts w:ascii="Angsana New" w:hAnsi="Angsana New"/>
          <w:sz w:val="30"/>
          <w:szCs w:val="30"/>
          <w:cs/>
        </w:rPr>
        <w:br/>
      </w:r>
      <w:r w:rsidR="00917BA9">
        <w:rPr>
          <w:rFonts w:ascii="Angsana New" w:hAnsi="Angsana New" w:hint="cs"/>
          <w:sz w:val="30"/>
          <w:szCs w:val="30"/>
          <w:cs/>
        </w:rPr>
        <w:t>วัดมูลค่าด้วยราคาที่ตีใหม่ ราคาที่ดินที่ตีใหม่หมายถึงมูลค่ายุติธรรมซึ่งกำหนดจากเกณฑ์การใช้งานของสินทรัพย์ที่มีอยู่จริง ณ วันที่มีการตีราคาใหม่และค่าเผื่อการด้อยค่าของสินทรัพย์</w:t>
      </w:r>
    </w:p>
    <w:p w14:paraId="28401E55" w14:textId="77777777" w:rsidR="00A13E24" w:rsidRPr="001B630F" w:rsidRDefault="00A13E24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</w:rPr>
      </w:pPr>
    </w:p>
    <w:p w14:paraId="3ED861AB" w14:textId="3E9CF9CB" w:rsidR="00EB3936" w:rsidRPr="00FB2440" w:rsidRDefault="00A13E24" w:rsidP="001E6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z w:val="30"/>
          <w:szCs w:val="30"/>
          <w:cs/>
        </w:rPr>
      </w:pPr>
      <w:r w:rsidRPr="002A4A3B">
        <w:rPr>
          <w:rFonts w:ascii="Angsana New" w:hAnsi="Angsana New"/>
          <w:sz w:val="30"/>
          <w:szCs w:val="30"/>
          <w:cs/>
        </w:rPr>
        <w:t xml:space="preserve">ราคาทุนรวมถึงต้นทุนทางตรงที่เกี่ยวข้องกับการได้มาของสินทรัพย์ </w:t>
      </w:r>
      <w:r w:rsidR="00E07012">
        <w:rPr>
          <w:rFonts w:ascii="Angsana New" w:hAnsi="Angsana New" w:hint="cs"/>
          <w:sz w:val="30"/>
          <w:szCs w:val="30"/>
          <w:cs/>
        </w:rPr>
        <w:t>และ</w:t>
      </w:r>
      <w:r w:rsidR="00C014A1">
        <w:rPr>
          <w:rFonts w:ascii="Angsana New" w:hAnsi="Angsana New"/>
          <w:sz w:val="30"/>
          <w:szCs w:val="30"/>
          <w:cs/>
        </w:rPr>
        <w:t>ต้นทุนทางตรงอื่น</w:t>
      </w:r>
      <w:r w:rsidRPr="002A4A3B">
        <w:rPr>
          <w:rFonts w:ascii="Angsana New" w:hAnsi="Angsana New"/>
          <w:sz w:val="30"/>
          <w:szCs w:val="30"/>
          <w:cs/>
        </w:rPr>
        <w:t>ๆ ที่เกี่ยวข้องกับการจัดหาสินทรัพย์เพื่อให้สินทรัพย์นั้นอยู่ในสภาพที</w:t>
      </w:r>
      <w:r w:rsidR="00C014A1">
        <w:rPr>
          <w:rFonts w:ascii="Angsana New" w:hAnsi="Angsana New"/>
          <w:sz w:val="30"/>
          <w:szCs w:val="30"/>
          <w:cs/>
        </w:rPr>
        <w:t>่พร้อมจะใช้งานได้ตามความประสงค์</w:t>
      </w:r>
      <w:r w:rsidRPr="002A4A3B">
        <w:rPr>
          <w:rFonts w:ascii="Angsana New" w:hAnsi="Angsana New"/>
          <w:sz w:val="30"/>
          <w:szCs w:val="30"/>
          <w:cs/>
        </w:rPr>
        <w:t xml:space="preserve"> ต้นทุนในการรื้อถอน</w:t>
      </w:r>
      <w:r w:rsidR="00074418">
        <w:rPr>
          <w:rFonts w:ascii="Angsana New" w:hAnsi="Angsana New"/>
          <w:sz w:val="30"/>
          <w:szCs w:val="30"/>
          <w:cs/>
        </w:rPr>
        <w:br/>
      </w:r>
      <w:r w:rsidRPr="002A4A3B">
        <w:rPr>
          <w:rFonts w:ascii="Angsana New" w:hAnsi="Angsana New"/>
          <w:sz w:val="30"/>
          <w:szCs w:val="30"/>
          <w:cs/>
        </w:rPr>
        <w:t>การขนย้าย</w:t>
      </w:r>
      <w:r w:rsidR="00E07012">
        <w:rPr>
          <w:rFonts w:ascii="Angsana New" w:hAnsi="Angsana New" w:hint="cs"/>
          <w:sz w:val="30"/>
          <w:szCs w:val="30"/>
          <w:cs/>
        </w:rPr>
        <w:t xml:space="preserve"> </w:t>
      </w:r>
      <w:r w:rsidRPr="002A4A3B">
        <w:rPr>
          <w:rFonts w:ascii="Angsana New" w:hAnsi="Angsana New"/>
          <w:sz w:val="30"/>
          <w:szCs w:val="30"/>
          <w:cs/>
        </w:rPr>
        <w:t xml:space="preserve">การบูรณะสถานที่ตั้งของสินทรัพย์ </w:t>
      </w:r>
      <w:r w:rsidR="00FB2440">
        <w:rPr>
          <w:rFonts w:ascii="Angsana New" w:hAnsi="Angsana New"/>
          <w:sz w:val="30"/>
          <w:szCs w:val="30"/>
        </w:rPr>
        <w:t xml:space="preserve"> </w:t>
      </w:r>
      <w:r w:rsidR="00FB2440">
        <w:rPr>
          <w:rFonts w:ascii="Angsana New" w:hAnsi="Angsana New" w:hint="cs"/>
          <w:sz w:val="30"/>
          <w:szCs w:val="30"/>
          <w:cs/>
        </w:rPr>
        <w:t>สำหรับอ</w:t>
      </w:r>
      <w:r w:rsidR="00CB314B">
        <w:rPr>
          <w:rFonts w:ascii="Angsana New" w:hAnsi="Angsana New" w:hint="cs"/>
          <w:sz w:val="30"/>
          <w:szCs w:val="30"/>
          <w:cs/>
        </w:rPr>
        <w:t>ุปกรณ์</w:t>
      </w:r>
      <w:r w:rsidR="00FB2440">
        <w:rPr>
          <w:rFonts w:ascii="Angsana New" w:hAnsi="Angsana New" w:hint="cs"/>
          <w:sz w:val="30"/>
          <w:szCs w:val="30"/>
          <w:cs/>
        </w:rPr>
        <w:t>ที่ควบคุมโดยใช้ลิขสิทธิ์ซอฟ</w:t>
      </w:r>
      <w:r w:rsidR="002C05DD">
        <w:rPr>
          <w:rFonts w:ascii="Angsana New" w:hAnsi="Angsana New" w:hint="cs"/>
          <w:sz w:val="30"/>
          <w:szCs w:val="30"/>
          <w:cs/>
        </w:rPr>
        <w:t>ต์</w:t>
      </w:r>
      <w:r w:rsidR="00FB2440">
        <w:rPr>
          <w:rFonts w:ascii="Angsana New" w:hAnsi="Angsana New" w:hint="cs"/>
          <w:sz w:val="30"/>
          <w:szCs w:val="30"/>
          <w:cs/>
        </w:rPr>
        <w:t>แวร์ซึ่งไม่สามารถทำงานได้โดยปราศจากลิขสิทธิ์</w:t>
      </w:r>
      <w:r w:rsidR="002C05DD">
        <w:rPr>
          <w:rFonts w:ascii="Angsana New" w:hAnsi="Angsana New" w:hint="cs"/>
          <w:sz w:val="30"/>
          <w:szCs w:val="30"/>
          <w:cs/>
        </w:rPr>
        <w:t>ซอฟต์</w:t>
      </w:r>
      <w:r w:rsidR="00FB2440">
        <w:rPr>
          <w:rFonts w:ascii="Angsana New" w:hAnsi="Angsana New" w:hint="cs"/>
          <w:sz w:val="30"/>
          <w:szCs w:val="30"/>
          <w:cs/>
        </w:rPr>
        <w:t>แวร์นั้นให้ถือว่า ลิขสิทธิ์ซอฟ</w:t>
      </w:r>
      <w:r w:rsidR="002C05DD">
        <w:rPr>
          <w:rFonts w:ascii="Angsana New" w:hAnsi="Angsana New" w:hint="cs"/>
          <w:sz w:val="30"/>
          <w:szCs w:val="30"/>
          <w:cs/>
        </w:rPr>
        <w:t>ต์</w:t>
      </w:r>
      <w:r w:rsidR="00FB2440">
        <w:rPr>
          <w:rFonts w:ascii="Angsana New" w:hAnsi="Angsana New" w:hint="cs"/>
          <w:sz w:val="30"/>
          <w:szCs w:val="30"/>
          <w:cs/>
        </w:rPr>
        <w:t xml:space="preserve">แวร์ดังกล่าวเป็นส่วนหนึ่งของอุปกรณ์ </w:t>
      </w:r>
    </w:p>
    <w:p w14:paraId="0E27BF35" w14:textId="77777777" w:rsidR="00900766" w:rsidRPr="001B630F" w:rsidRDefault="00900766" w:rsidP="00EB39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cs/>
        </w:rPr>
      </w:pPr>
    </w:p>
    <w:p w14:paraId="25DEFED1" w14:textId="77777777" w:rsidR="00E47307" w:rsidRDefault="00A13E24" w:rsidP="00EB39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z w:val="30"/>
          <w:szCs w:val="30"/>
          <w:cs/>
        </w:rPr>
      </w:pPr>
      <w:r w:rsidRPr="002A4A3B">
        <w:rPr>
          <w:rFonts w:ascii="Angsana New" w:hAnsi="Angsana New"/>
          <w:sz w:val="30"/>
          <w:szCs w:val="30"/>
          <w:cs/>
        </w:rPr>
        <w:t>ส่วนประกอบของรายการที่ดิน</w:t>
      </w:r>
      <w:r w:rsidRPr="002A4A3B">
        <w:rPr>
          <w:rFonts w:ascii="Angsana New" w:hAnsi="Angsana New"/>
          <w:sz w:val="30"/>
          <w:szCs w:val="30"/>
        </w:rPr>
        <w:t xml:space="preserve"> </w:t>
      </w:r>
      <w:r w:rsidRPr="002A4A3B">
        <w:rPr>
          <w:rFonts w:ascii="Angsana New" w:hAnsi="Angsana New"/>
          <w:sz w:val="30"/>
          <w:szCs w:val="30"/>
          <w:cs/>
        </w:rPr>
        <w:t>อาคารและอุปกรณ์แต่ละรายการที่มีอายุการให้ประโยชน์ไม่เท่ากันต้องบันทึก</w:t>
      </w:r>
      <w:r w:rsidR="00074418">
        <w:rPr>
          <w:rFonts w:ascii="Angsana New" w:hAnsi="Angsana New"/>
          <w:sz w:val="30"/>
          <w:szCs w:val="30"/>
          <w:cs/>
        </w:rPr>
        <w:br/>
      </w:r>
      <w:r w:rsidRPr="002A4A3B">
        <w:rPr>
          <w:rFonts w:ascii="Angsana New" w:hAnsi="Angsana New"/>
          <w:sz w:val="30"/>
          <w:szCs w:val="30"/>
          <w:cs/>
        </w:rPr>
        <w:t>แต่ละส่วนประกอบที่มีนัยสำคัญแยกต่างหากจากกัน</w:t>
      </w:r>
    </w:p>
    <w:p w14:paraId="76E251FE" w14:textId="77777777" w:rsidR="00357310" w:rsidRPr="001B630F" w:rsidRDefault="00357310" w:rsidP="00E473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z w:val="16"/>
          <w:szCs w:val="16"/>
        </w:rPr>
      </w:pPr>
    </w:p>
    <w:p w14:paraId="795A3DB9" w14:textId="77777777" w:rsidR="00D548BC" w:rsidRDefault="00E47307" w:rsidP="00E473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กำ</w:t>
      </w:r>
      <w:r w:rsidR="00A13E24" w:rsidRPr="002A4A3B">
        <w:rPr>
          <w:rFonts w:ascii="Angsana New" w:hAnsi="Angsana New"/>
          <w:sz w:val="30"/>
          <w:szCs w:val="30"/>
          <w:cs/>
        </w:rPr>
        <w:t>ไรหรือ</w:t>
      </w:r>
      <w:r w:rsidR="00A13E24">
        <w:rPr>
          <w:rFonts w:ascii="Angsana New" w:hAnsi="Angsana New"/>
          <w:sz w:val="30"/>
          <w:szCs w:val="30"/>
          <w:cs/>
        </w:rPr>
        <w:t>ขาดทุนจากการจำหน่ายที่ดิน อาคาร</w:t>
      </w:r>
      <w:r w:rsidR="00A13E24" w:rsidRPr="002A4A3B">
        <w:rPr>
          <w:rFonts w:ascii="Angsana New" w:hAnsi="Angsana New"/>
          <w:sz w:val="30"/>
          <w:szCs w:val="30"/>
          <w:cs/>
        </w:rPr>
        <w:t>และอุปกรณ์ คือผลต่างระหว่างสิ่งตอบแทนสุทธิที่ได้รับจาก</w:t>
      </w:r>
      <w:r w:rsidR="00074418">
        <w:rPr>
          <w:rFonts w:ascii="Angsana New" w:hAnsi="Angsana New"/>
          <w:sz w:val="30"/>
          <w:szCs w:val="30"/>
          <w:cs/>
        </w:rPr>
        <w:br/>
      </w:r>
      <w:r w:rsidR="00A13E24" w:rsidRPr="00684B2C">
        <w:rPr>
          <w:rFonts w:ascii="Angsana New" w:hAnsi="Angsana New"/>
          <w:spacing w:val="-6"/>
          <w:sz w:val="30"/>
          <w:szCs w:val="30"/>
          <w:cs/>
        </w:rPr>
        <w:t>การจำหน่ายกับมูลค่าตามบัญชีของที่ดิน อาคาร</w:t>
      </w:r>
      <w:r w:rsidR="005C21AC">
        <w:rPr>
          <w:rFonts w:ascii="Angsana New" w:hAnsi="Angsana New"/>
          <w:spacing w:val="-6"/>
          <w:sz w:val="30"/>
          <w:szCs w:val="30"/>
        </w:rPr>
        <w:t xml:space="preserve"> </w:t>
      </w:r>
      <w:r w:rsidR="00A13E24" w:rsidRPr="00684B2C">
        <w:rPr>
          <w:rFonts w:ascii="Angsana New" w:hAnsi="Angsana New"/>
          <w:spacing w:val="-6"/>
          <w:sz w:val="30"/>
          <w:szCs w:val="30"/>
          <w:cs/>
        </w:rPr>
        <w:t>และอุปกรณ์ โดย</w:t>
      </w:r>
      <w:r w:rsidR="00EB264E" w:rsidRPr="00EB264E">
        <w:rPr>
          <w:rFonts w:ascii="Angsana New" w:hAnsi="Angsana New"/>
          <w:sz w:val="30"/>
          <w:szCs w:val="30"/>
          <w:cs/>
        </w:rPr>
        <w:t>รับรู้ในกำไรหรือขาดทุน</w:t>
      </w:r>
      <w:r w:rsidR="00F51B74">
        <w:rPr>
          <w:rFonts w:ascii="Angsana New" w:hAnsi="Angsana New" w:hint="cs"/>
          <w:sz w:val="30"/>
          <w:szCs w:val="30"/>
          <w:cs/>
        </w:rPr>
        <w:t xml:space="preserve"> เมื่อมีการขายสินทรัพย์ที่</w:t>
      </w:r>
      <w:r w:rsidR="00970AEE">
        <w:rPr>
          <w:rFonts w:ascii="Angsana New" w:hAnsi="Angsana New"/>
          <w:sz w:val="30"/>
          <w:szCs w:val="30"/>
          <w:cs/>
        </w:rPr>
        <w:br/>
      </w:r>
      <w:r w:rsidR="00F51B74">
        <w:rPr>
          <w:rFonts w:ascii="Angsana New" w:hAnsi="Angsana New" w:hint="cs"/>
          <w:sz w:val="30"/>
          <w:szCs w:val="30"/>
          <w:cs/>
        </w:rPr>
        <w:t>ตีราคาใหม่</w:t>
      </w:r>
      <w:r w:rsidR="00AD5862">
        <w:rPr>
          <w:rFonts w:ascii="Angsana New" w:hAnsi="Angsana New" w:hint="cs"/>
          <w:sz w:val="30"/>
          <w:szCs w:val="30"/>
          <w:cs/>
        </w:rPr>
        <w:t xml:space="preserve"> จำนวนเงินที่บันทึกอยู่ในส่วนเกินทุนจากการตีราคาของสินทรัพย์จะถูกโอนไปยังกำไรสะสม</w:t>
      </w:r>
    </w:p>
    <w:p w14:paraId="11066235" w14:textId="1DF49CB1" w:rsidR="00266EBC" w:rsidRPr="001B630F" w:rsidRDefault="00266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0"/>
          <w:szCs w:val="20"/>
          <w:cs/>
        </w:rPr>
      </w:pPr>
    </w:p>
    <w:p w14:paraId="637074B5" w14:textId="54886E90" w:rsidR="00A13E24" w:rsidRPr="002A4A3B" w:rsidRDefault="00A13E24" w:rsidP="00E473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i/>
          <w:iCs/>
          <w:sz w:val="30"/>
          <w:szCs w:val="30"/>
        </w:rPr>
      </w:pPr>
      <w:r w:rsidRPr="002A4A3B">
        <w:rPr>
          <w:rFonts w:ascii="Angsana New" w:hAnsi="Angsana New"/>
          <w:i/>
          <w:iCs/>
          <w:sz w:val="30"/>
          <w:szCs w:val="30"/>
          <w:cs/>
        </w:rPr>
        <w:t>สินทรัพย์ที่เช่า</w:t>
      </w:r>
    </w:p>
    <w:p w14:paraId="6C3A3245" w14:textId="77777777" w:rsidR="00A13E24" w:rsidRPr="001B630F" w:rsidRDefault="00A13E24" w:rsidP="00BB04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</w:rPr>
      </w:pPr>
    </w:p>
    <w:p w14:paraId="27A12B31" w14:textId="0C4297FB" w:rsidR="00E16F10" w:rsidRPr="001B630F" w:rsidRDefault="00A13E24" w:rsidP="001B63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2A4A3B">
        <w:rPr>
          <w:rFonts w:ascii="Angsana New" w:hAnsi="Angsana New"/>
          <w:sz w:val="30"/>
          <w:szCs w:val="30"/>
          <w:cs/>
        </w:rPr>
        <w:t>การเช่าซึ่งกลุ่มบริษัทได้รับส่วนใหญ่ของความเสี่ยงและผลตอบแทนจากการครอบครอง</w:t>
      </w:r>
      <w:r>
        <w:rPr>
          <w:rFonts w:ascii="Angsana New" w:hAnsi="Angsana New"/>
          <w:sz w:val="30"/>
          <w:szCs w:val="30"/>
          <w:cs/>
        </w:rPr>
        <w:t xml:space="preserve">ทรัพย์สินที่เช่านั้นๆ </w:t>
      </w:r>
      <w:r>
        <w:rPr>
          <w:rFonts w:ascii="Angsana New" w:hAnsi="Angsana New" w:hint="cs"/>
          <w:sz w:val="30"/>
          <w:szCs w:val="30"/>
          <w:cs/>
        </w:rPr>
        <w:t>ให้</w:t>
      </w:r>
      <w:r>
        <w:rPr>
          <w:rFonts w:ascii="Angsana New" w:hAnsi="Angsana New"/>
          <w:sz w:val="30"/>
          <w:szCs w:val="30"/>
          <w:cs/>
        </w:rPr>
        <w:t xml:space="preserve">จัดประเภทเป็นสัญญาเช่าการเงิน </w:t>
      </w:r>
      <w:r w:rsidRPr="002A4A3B">
        <w:rPr>
          <w:rFonts w:ascii="Angsana New" w:hAnsi="Angsana New"/>
          <w:sz w:val="30"/>
          <w:szCs w:val="30"/>
          <w:cs/>
        </w:rPr>
        <w:t>อุปกรณ์ที่ได้มาโดยทำสัญญาเช่าการเงินบันทึกเป็นสินทรัพย์ด้วยมูลค่ายุติธรรมหรือมูลค่าปัจจุบันของจำนวนเงินขั้นต่ำที่ต้องจ่ายตามสัญญาเช่าแล้วแต่จำนวนใดจะต่ำกว่า หักด้วยค่าเสื่อมราคาสะสมและขาดทุนจากการด้อยค่า ค่าเช่าที่ชำระจะแยกเป็นส่วนที่เป็นค่าใช้จ่ายทางการเงิน และส่วนที่จะหักจากหนี้ตามสัญญา เพื่อทำให้อัตราดอกเบี้ยแต่ละ</w:t>
      </w:r>
      <w:r w:rsidR="002E262F">
        <w:rPr>
          <w:rFonts w:ascii="Angsana New" w:hAnsi="Angsana New"/>
          <w:sz w:val="30"/>
          <w:szCs w:val="30"/>
          <w:cs/>
        </w:rPr>
        <w:t>ปี</w:t>
      </w:r>
      <w:r w:rsidRPr="002A4A3B">
        <w:rPr>
          <w:rFonts w:ascii="Angsana New" w:hAnsi="Angsana New"/>
          <w:sz w:val="30"/>
          <w:szCs w:val="30"/>
          <w:cs/>
        </w:rPr>
        <w:t>เป็นอัตราคงที่สำหรับยอดคงเหลือของหนี้สิน</w:t>
      </w:r>
      <w:r w:rsidRPr="002A4A3B">
        <w:rPr>
          <w:rFonts w:ascii="Angsana New" w:hAnsi="Angsana New"/>
          <w:sz w:val="30"/>
          <w:szCs w:val="30"/>
        </w:rPr>
        <w:t xml:space="preserve"> </w:t>
      </w:r>
      <w:r w:rsidRPr="002A4A3B">
        <w:rPr>
          <w:rFonts w:ascii="Angsana New" w:hAnsi="Angsana New"/>
          <w:sz w:val="30"/>
          <w:szCs w:val="30"/>
          <w:cs/>
        </w:rPr>
        <w:t>ค่าใช้</w:t>
      </w:r>
      <w:r>
        <w:rPr>
          <w:rFonts w:ascii="Angsana New" w:hAnsi="Angsana New"/>
          <w:sz w:val="30"/>
          <w:szCs w:val="30"/>
          <w:cs/>
        </w:rPr>
        <w:t>จ่ายทางการเงินจะบันทึกโดยตรงใน</w:t>
      </w:r>
      <w:r w:rsidRPr="002A4A3B">
        <w:rPr>
          <w:rFonts w:ascii="Angsana New" w:hAnsi="Angsana New"/>
          <w:sz w:val="30"/>
          <w:szCs w:val="30"/>
          <w:cs/>
        </w:rPr>
        <w:t>กำไร</w:t>
      </w:r>
      <w:r>
        <w:rPr>
          <w:rFonts w:ascii="Angsana New" w:hAnsi="Angsana New" w:hint="cs"/>
          <w:sz w:val="30"/>
          <w:szCs w:val="30"/>
          <w:cs/>
        </w:rPr>
        <w:t>หรือ</w:t>
      </w:r>
      <w:r w:rsidRPr="002A4A3B">
        <w:rPr>
          <w:rFonts w:ascii="Angsana New" w:hAnsi="Angsana New"/>
          <w:sz w:val="30"/>
          <w:szCs w:val="30"/>
          <w:cs/>
        </w:rPr>
        <w:t>ขาดทุน</w:t>
      </w:r>
      <w:r w:rsidR="00E16F10">
        <w:rPr>
          <w:rFonts w:ascii="Angsana New" w:hAnsi="Angsana New"/>
          <w:sz w:val="24"/>
          <w:szCs w:val="24"/>
        </w:rPr>
        <w:br w:type="page"/>
      </w:r>
    </w:p>
    <w:p w14:paraId="6D02C745" w14:textId="7CDDD731" w:rsidR="006C6B14" w:rsidRPr="000A39CB" w:rsidRDefault="006C6B14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0A39CB">
        <w:rPr>
          <w:rFonts w:ascii="Angsana New" w:hAnsi="Angsana New"/>
          <w:i/>
          <w:iCs/>
          <w:sz w:val="30"/>
          <w:szCs w:val="30"/>
          <w:cs/>
        </w:rPr>
        <w:lastRenderedPageBreak/>
        <w:t>สินทรัพย์ที่ตีราคาใหม่</w:t>
      </w:r>
    </w:p>
    <w:p w14:paraId="1EA3A56B" w14:textId="77777777" w:rsidR="00273DF8" w:rsidRPr="00167886" w:rsidRDefault="00273DF8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24"/>
          <w:szCs w:val="24"/>
        </w:rPr>
      </w:pPr>
    </w:p>
    <w:p w14:paraId="070DBD63" w14:textId="77777777" w:rsidR="006C6B14" w:rsidRPr="000A39CB" w:rsidRDefault="006C6B14" w:rsidP="006C6B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24"/>
          <w:szCs w:val="24"/>
          <w:cs/>
        </w:rPr>
      </w:pPr>
      <w:r w:rsidRPr="000A39CB">
        <w:rPr>
          <w:rFonts w:ascii="Angsana New" w:hAnsi="Angsana New"/>
          <w:sz w:val="30"/>
          <w:szCs w:val="30"/>
          <w:cs/>
        </w:rPr>
        <w:t>การตีราคาใหม่ดำเนินการโดยผู้</w:t>
      </w:r>
      <w:r w:rsidRPr="000A39CB">
        <w:rPr>
          <w:rFonts w:ascii="Angsana New" w:hAnsi="Angsana New" w:hint="cs"/>
          <w:sz w:val="30"/>
          <w:szCs w:val="30"/>
          <w:cs/>
        </w:rPr>
        <w:t>เชี่ยวชาญในการ</w:t>
      </w:r>
      <w:r w:rsidRPr="000A39CB">
        <w:rPr>
          <w:rFonts w:ascii="Angsana New" w:hAnsi="Angsana New"/>
          <w:sz w:val="30"/>
          <w:szCs w:val="30"/>
          <w:cs/>
        </w:rPr>
        <w:t>ประเมิน</w:t>
      </w:r>
      <w:r w:rsidRPr="000A39CB">
        <w:rPr>
          <w:rFonts w:ascii="Angsana New" w:hAnsi="Angsana New" w:hint="cs"/>
          <w:sz w:val="30"/>
          <w:szCs w:val="30"/>
          <w:cs/>
        </w:rPr>
        <w:t>ราคาที่มีความเป็น</w:t>
      </w:r>
      <w:r w:rsidRPr="000A39CB">
        <w:rPr>
          <w:rFonts w:ascii="Angsana New" w:hAnsi="Angsana New"/>
          <w:sz w:val="30"/>
          <w:szCs w:val="30"/>
          <w:cs/>
        </w:rPr>
        <w:t>อิสระอย่าง</w:t>
      </w:r>
      <w:r w:rsidRPr="000A39CB">
        <w:rPr>
          <w:rFonts w:ascii="Angsana New" w:hAnsi="Angsana New" w:hint="cs"/>
          <w:sz w:val="30"/>
          <w:szCs w:val="30"/>
          <w:cs/>
        </w:rPr>
        <w:t>สม่ำเสมอ</w:t>
      </w:r>
      <w:r w:rsidRPr="000A39CB">
        <w:rPr>
          <w:rFonts w:ascii="Angsana New" w:hAnsi="Angsana New"/>
          <w:sz w:val="30"/>
          <w:szCs w:val="30"/>
          <w:cs/>
        </w:rPr>
        <w:t xml:space="preserve"> เพื่อให้มั่นใจว่าราคาตามบัญชีของสินทรัพย์ที่ได้รับการประเมินไม่แตกต่างอย่างเป็นสาระสำคัญจากมูลค่ายุติธรรม ณ วันที่</w:t>
      </w:r>
      <w:r w:rsidRPr="000A39CB">
        <w:rPr>
          <w:rFonts w:ascii="Angsana New" w:hAnsi="Angsana New" w:hint="cs"/>
          <w:sz w:val="30"/>
          <w:szCs w:val="30"/>
          <w:cs/>
        </w:rPr>
        <w:t>รายงาน</w:t>
      </w:r>
    </w:p>
    <w:p w14:paraId="35272554" w14:textId="77777777" w:rsidR="00A13E24" w:rsidRPr="00167886" w:rsidRDefault="00A13E24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both"/>
        <w:rPr>
          <w:rFonts w:ascii="Angsana New" w:hAnsi="Angsana New"/>
          <w:sz w:val="24"/>
          <w:szCs w:val="24"/>
        </w:rPr>
      </w:pPr>
    </w:p>
    <w:p w14:paraId="39CFE15B" w14:textId="0281AC2B" w:rsidR="006C6B14" w:rsidRDefault="006C6B14" w:rsidP="006C6B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0A39CB">
        <w:rPr>
          <w:rFonts w:ascii="Angsana New" w:hAnsi="Angsana New" w:hint="cs"/>
          <w:sz w:val="30"/>
          <w:szCs w:val="30"/>
          <w:cs/>
        </w:rPr>
        <w:t>มูลค่าของ</w:t>
      </w:r>
      <w:r w:rsidRPr="000A39CB">
        <w:rPr>
          <w:rFonts w:ascii="Angsana New" w:hAnsi="Angsana New"/>
          <w:sz w:val="30"/>
          <w:szCs w:val="30"/>
          <w:cs/>
        </w:rPr>
        <w:t>สินทรัพย์</w:t>
      </w:r>
      <w:r w:rsidRPr="000A39CB">
        <w:rPr>
          <w:rFonts w:ascii="Angsana New" w:hAnsi="Angsana New" w:hint="cs"/>
          <w:sz w:val="30"/>
          <w:szCs w:val="30"/>
          <w:cs/>
        </w:rPr>
        <w:t>ส่วนที่ตี</w:t>
      </w:r>
      <w:r w:rsidRPr="000A39CB">
        <w:rPr>
          <w:rFonts w:ascii="Angsana New" w:hAnsi="Angsana New"/>
          <w:sz w:val="30"/>
          <w:szCs w:val="30"/>
          <w:cs/>
        </w:rPr>
        <w:t>เพิ่มขึ้น</w:t>
      </w:r>
      <w:r w:rsidRPr="000A39CB">
        <w:rPr>
          <w:rFonts w:ascii="Angsana New" w:hAnsi="Angsana New" w:hint="cs"/>
          <w:sz w:val="30"/>
          <w:szCs w:val="30"/>
          <w:cs/>
        </w:rPr>
        <w:t xml:space="preserve">จะบันทึกไปยังกำไรขาดทุนเบ็ดเสร็จอื่นและแสดงเป็น </w:t>
      </w:r>
      <w:r w:rsidRPr="000A39CB">
        <w:rPr>
          <w:rFonts w:ascii="Angsana New" w:hAnsi="Angsana New" w:hint="cs"/>
          <w:sz w:val="30"/>
          <w:szCs w:val="30"/>
        </w:rPr>
        <w:t>“</w:t>
      </w:r>
      <w:r w:rsidRPr="000A39CB">
        <w:rPr>
          <w:rFonts w:ascii="Angsana New" w:hAnsi="Angsana New"/>
          <w:sz w:val="30"/>
          <w:szCs w:val="30"/>
          <w:cs/>
        </w:rPr>
        <w:t>ส่วนเกินทุนจากการ</w:t>
      </w:r>
      <w:r w:rsidR="00787921">
        <w:rPr>
          <w:rFonts w:ascii="Angsana New" w:hAnsi="Angsana New"/>
          <w:sz w:val="30"/>
          <w:szCs w:val="30"/>
        </w:rPr>
        <w:br/>
      </w:r>
      <w:r w:rsidRPr="000A39CB">
        <w:rPr>
          <w:rFonts w:ascii="Angsana New" w:hAnsi="Angsana New"/>
          <w:sz w:val="30"/>
          <w:szCs w:val="30"/>
          <w:cs/>
        </w:rPr>
        <w:t>ตีราคาสินทรัพย์</w:t>
      </w:r>
      <w:r w:rsidRPr="000A39CB">
        <w:rPr>
          <w:rFonts w:ascii="Angsana New" w:hAnsi="Angsana New" w:hint="cs"/>
          <w:sz w:val="30"/>
          <w:szCs w:val="30"/>
        </w:rPr>
        <w:t>”</w:t>
      </w:r>
      <w:r w:rsidRPr="000A39CB">
        <w:rPr>
          <w:rFonts w:ascii="Angsana New" w:hAnsi="Angsana New"/>
          <w:sz w:val="30"/>
          <w:szCs w:val="30"/>
          <w:cs/>
        </w:rPr>
        <w:t xml:space="preserve"> </w:t>
      </w:r>
      <w:r w:rsidRPr="000A39CB">
        <w:rPr>
          <w:rFonts w:ascii="Angsana New" w:hAnsi="Angsana New" w:hint="cs"/>
          <w:sz w:val="30"/>
          <w:szCs w:val="30"/>
          <w:cs/>
        </w:rPr>
        <w:t>ในองค์ประกอบอื่นของส่วนของผู้ถือหุ้นยกเว้นกรณี</w:t>
      </w:r>
      <w:r w:rsidRPr="000A39CB">
        <w:rPr>
          <w:rFonts w:ascii="Angsana New" w:hAnsi="Angsana New"/>
          <w:sz w:val="30"/>
          <w:szCs w:val="30"/>
          <w:cs/>
        </w:rPr>
        <w:t>ที่เคยประเมิน</w:t>
      </w:r>
      <w:r w:rsidRPr="000A39CB">
        <w:rPr>
          <w:rFonts w:ascii="Angsana New" w:hAnsi="Angsana New" w:hint="cs"/>
          <w:sz w:val="30"/>
          <w:szCs w:val="30"/>
          <w:cs/>
        </w:rPr>
        <w:t>มูลค่าของสินทรัพย์</w:t>
      </w:r>
      <w:r w:rsidRPr="000A39CB">
        <w:rPr>
          <w:rFonts w:ascii="Angsana New" w:hAnsi="Angsana New"/>
          <w:sz w:val="30"/>
          <w:szCs w:val="30"/>
          <w:cs/>
        </w:rPr>
        <w:t>ลดลงและรับรู้</w:t>
      </w:r>
      <w:r w:rsidRPr="000A39CB">
        <w:rPr>
          <w:rFonts w:ascii="Angsana New" w:hAnsi="Angsana New" w:hint="cs"/>
          <w:sz w:val="30"/>
          <w:szCs w:val="30"/>
          <w:cs/>
        </w:rPr>
        <w:t>ขาดทุน</w:t>
      </w:r>
      <w:r w:rsidRPr="000A39CB">
        <w:rPr>
          <w:rFonts w:ascii="Angsana New" w:hAnsi="Angsana New"/>
          <w:sz w:val="30"/>
          <w:szCs w:val="30"/>
          <w:cs/>
        </w:rPr>
        <w:t>ในกำไร</w:t>
      </w:r>
      <w:r w:rsidRPr="000A39CB">
        <w:rPr>
          <w:rFonts w:ascii="Angsana New" w:hAnsi="Angsana New" w:hint="cs"/>
          <w:sz w:val="30"/>
          <w:szCs w:val="30"/>
          <w:cs/>
        </w:rPr>
        <w:t>หรือ</w:t>
      </w:r>
      <w:r w:rsidRPr="000A39CB">
        <w:rPr>
          <w:rFonts w:ascii="Angsana New" w:hAnsi="Angsana New"/>
          <w:sz w:val="30"/>
          <w:szCs w:val="30"/>
          <w:cs/>
        </w:rPr>
        <w:t>ขาดทุน</w:t>
      </w:r>
      <w:r w:rsidRPr="000A39CB">
        <w:rPr>
          <w:rFonts w:ascii="Angsana New" w:hAnsi="Angsana New" w:hint="cs"/>
          <w:sz w:val="30"/>
          <w:szCs w:val="30"/>
          <w:cs/>
        </w:rPr>
        <w:t>ของสินทรัพย์ชิ้นเดียวกันนั้น</w:t>
      </w:r>
      <w:r w:rsidRPr="000A39CB">
        <w:rPr>
          <w:rFonts w:ascii="Angsana New" w:hAnsi="Angsana New"/>
          <w:sz w:val="30"/>
          <w:szCs w:val="30"/>
          <w:cs/>
        </w:rPr>
        <w:t>แล้ว</w:t>
      </w:r>
      <w:r w:rsidRPr="000A39CB">
        <w:rPr>
          <w:rFonts w:ascii="Angsana New" w:hAnsi="Angsana New" w:hint="cs"/>
          <w:sz w:val="30"/>
          <w:szCs w:val="30"/>
          <w:cs/>
        </w:rPr>
        <w:t xml:space="preserve"> ใน</w:t>
      </w:r>
      <w:r w:rsidRPr="000A39CB">
        <w:rPr>
          <w:rFonts w:ascii="Angsana New" w:hAnsi="Angsana New"/>
          <w:sz w:val="30"/>
          <w:szCs w:val="30"/>
          <w:cs/>
        </w:rPr>
        <w:t>กรณีที่มูลค่าของสินทรัพย์ลดลงจากการตีราคาใหม่จะบันทึกในกำไร</w:t>
      </w:r>
      <w:r w:rsidRPr="000A39CB">
        <w:rPr>
          <w:rFonts w:ascii="Angsana New" w:hAnsi="Angsana New" w:hint="cs"/>
          <w:sz w:val="30"/>
          <w:szCs w:val="30"/>
          <w:cs/>
        </w:rPr>
        <w:t>หรือ</w:t>
      </w:r>
      <w:r w:rsidRPr="000A39CB">
        <w:rPr>
          <w:rFonts w:ascii="Angsana New" w:hAnsi="Angsana New"/>
          <w:sz w:val="30"/>
          <w:szCs w:val="30"/>
          <w:cs/>
        </w:rPr>
        <w:t>ขาดทุนสำหรับมูลค่าที่ลดลงเฉพาะจำนวนที่</w:t>
      </w:r>
      <w:r w:rsidRPr="000A39CB">
        <w:rPr>
          <w:rFonts w:ascii="Angsana New" w:hAnsi="Angsana New" w:hint="cs"/>
          <w:sz w:val="30"/>
          <w:szCs w:val="30"/>
          <w:cs/>
        </w:rPr>
        <w:t>ลดลง</w:t>
      </w:r>
      <w:r w:rsidRPr="000A39CB">
        <w:rPr>
          <w:rFonts w:ascii="Angsana New" w:hAnsi="Angsana New"/>
          <w:sz w:val="30"/>
          <w:szCs w:val="30"/>
          <w:cs/>
        </w:rPr>
        <w:t>มากกว่าส่วนเกินทุนจากการตีราคาสินทรัพย์ที่เคย</w:t>
      </w:r>
      <w:r w:rsidRPr="000A39CB">
        <w:rPr>
          <w:rFonts w:ascii="Angsana New" w:hAnsi="Angsana New" w:hint="cs"/>
          <w:sz w:val="30"/>
          <w:szCs w:val="30"/>
          <w:cs/>
        </w:rPr>
        <w:t>บันทึก</w:t>
      </w:r>
      <w:r w:rsidRPr="000A39CB">
        <w:rPr>
          <w:rFonts w:ascii="Angsana New" w:hAnsi="Angsana New"/>
          <w:sz w:val="30"/>
          <w:szCs w:val="30"/>
          <w:cs/>
        </w:rPr>
        <w:t>ไว้ครั้งก่อน</w:t>
      </w:r>
      <w:r w:rsidRPr="000A39CB">
        <w:rPr>
          <w:rFonts w:ascii="Angsana New" w:hAnsi="Angsana New" w:hint="cs"/>
          <w:sz w:val="30"/>
          <w:szCs w:val="30"/>
          <w:cs/>
        </w:rPr>
        <w:t xml:space="preserve">ในกำไรขาดทุนเบ็ดเสร็จอื่นของสินทรัพย์ชิ้นเดียวกันนั้น </w:t>
      </w:r>
      <w:r w:rsidRPr="000A39CB">
        <w:rPr>
          <w:rFonts w:ascii="Angsana New" w:hAnsi="Angsana New"/>
          <w:sz w:val="30"/>
          <w:szCs w:val="30"/>
          <w:cs/>
        </w:rPr>
        <w:t>ในกรณีที่มีการจำหน่ายสินทรัพย์ที่ตีราคาใหม่ ส่วนเกินทุนจากการตีราคา</w:t>
      </w:r>
      <w:r w:rsidRPr="000A39CB">
        <w:rPr>
          <w:rFonts w:ascii="Angsana New" w:hAnsi="Angsana New" w:hint="cs"/>
          <w:sz w:val="30"/>
          <w:szCs w:val="30"/>
          <w:cs/>
        </w:rPr>
        <w:t>ของ</w:t>
      </w:r>
      <w:r w:rsidRPr="000A39CB">
        <w:rPr>
          <w:rFonts w:ascii="Angsana New" w:hAnsi="Angsana New"/>
          <w:sz w:val="30"/>
          <w:szCs w:val="30"/>
          <w:cs/>
        </w:rPr>
        <w:t>สินทรัพย์ที่จำหน่ายจะโอน</w:t>
      </w:r>
      <w:r w:rsidRPr="000A39CB">
        <w:rPr>
          <w:rFonts w:ascii="Angsana New" w:hAnsi="Angsana New" w:hint="cs"/>
          <w:sz w:val="30"/>
          <w:szCs w:val="30"/>
          <w:cs/>
        </w:rPr>
        <w:t>โดยตรง</w:t>
      </w:r>
      <w:r w:rsidRPr="000A39CB">
        <w:rPr>
          <w:rFonts w:ascii="Angsana New" w:hAnsi="Angsana New"/>
          <w:sz w:val="30"/>
          <w:szCs w:val="30"/>
          <w:cs/>
        </w:rPr>
        <w:t>ไปยัง</w:t>
      </w:r>
      <w:r w:rsidRPr="000A39CB">
        <w:rPr>
          <w:rFonts w:ascii="Angsana New" w:hAnsi="Angsana New" w:hint="cs"/>
          <w:sz w:val="30"/>
          <w:szCs w:val="30"/>
          <w:cs/>
        </w:rPr>
        <w:t>กำไรสะสม</w:t>
      </w:r>
      <w:r w:rsidRPr="000A39CB">
        <w:rPr>
          <w:rFonts w:ascii="Angsana New" w:hAnsi="Angsana New"/>
          <w:sz w:val="30"/>
          <w:szCs w:val="30"/>
          <w:cs/>
        </w:rPr>
        <w:t>และ</w:t>
      </w:r>
      <w:r w:rsidR="00787921">
        <w:rPr>
          <w:rFonts w:ascii="Angsana New" w:hAnsi="Angsana New"/>
          <w:sz w:val="30"/>
          <w:szCs w:val="30"/>
        </w:rPr>
        <w:br/>
      </w:r>
      <w:r w:rsidRPr="000A39CB">
        <w:rPr>
          <w:rFonts w:ascii="Angsana New" w:hAnsi="Angsana New" w:hint="cs"/>
          <w:sz w:val="30"/>
          <w:szCs w:val="30"/>
          <w:cs/>
        </w:rPr>
        <w:t>ไม่รวม</w:t>
      </w:r>
      <w:r w:rsidRPr="000A39CB">
        <w:rPr>
          <w:rFonts w:ascii="Angsana New" w:hAnsi="Angsana New"/>
          <w:sz w:val="30"/>
          <w:szCs w:val="30"/>
          <w:cs/>
        </w:rPr>
        <w:t>ในการคำนวณกำไรหรือขาดทุนจากการจำหน่ายสินทรัพย์</w:t>
      </w:r>
    </w:p>
    <w:p w14:paraId="7DECCEF0" w14:textId="07E1A7D3" w:rsidR="00167886" w:rsidRDefault="00167886" w:rsidP="006C6B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6F00059" w14:textId="216EE3FB" w:rsidR="009B28FC" w:rsidRDefault="009B28FC" w:rsidP="006C6B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9B28FC">
        <w:rPr>
          <w:rFonts w:ascii="Angsana New" w:hAnsi="Angsana New"/>
          <w:i/>
          <w:iCs/>
          <w:sz w:val="30"/>
          <w:szCs w:val="30"/>
          <w:cs/>
        </w:rPr>
        <w:t>การจัดประเภทไปยังอสังหาริมทรัพย์เพื่อการลงทุน</w:t>
      </w:r>
    </w:p>
    <w:p w14:paraId="362CDC6A" w14:textId="7210AC3E" w:rsidR="009B28FC" w:rsidRDefault="009B28FC" w:rsidP="006C6B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113DED8" w14:textId="2D206759" w:rsidR="009B28FC" w:rsidRDefault="009B28FC" w:rsidP="009B28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9B28FC">
        <w:rPr>
          <w:rFonts w:ascii="Angsana New" w:hAnsi="Angsana New"/>
          <w:sz w:val="30"/>
          <w:szCs w:val="30"/>
          <w:cs/>
        </w:rPr>
        <w:t>เมื่อมีการเปลี่ยนแปลงการใช้งานจากอสังหาริมทรัพย์ที่มีไว้ใช้งานไปยังอสังหาริมทรัพย์เพื่อการลงทุน ต้องวัดมูลค่าอสังหาริมทรัพย์นั้นใหม่ด้วยมูลค่ายุติธรรมและจัดประเภทเป็นอสังหาริมทรัพย์เพื่อการลงทุน หากเกิดกำไรจากการวัดมูลค่าใหม่ซึ่งเป็นการกลับรายการผลขาดทุนจากการด้อยค่าของสินทรัพย์ที่เคยบันทึกไว้ จำนวนที่เพิ่มขึ้นให้รับรู้ในกำไรหรือขาดทุนในส่วนที่ไม่เกินกว่าจำนวนที่ทำให้มูลค่าตามบัญชีของอสังหาริมทรัพย์กลับไปเท่ากับมูลค่าที่ควรจะเป็น กำไรส่วนที่เหลือรับรู้ในกำไรขาดทุนเบ็ดเสร็จอื่น และแสดงรายการ “ส่วนเกินทุนจากการตีราคาสินทรัพย์” ในองค์ประกอบอื่นของส่วนของผู้ถือหุ้น กรณีเกิดส่วนที่ลดลงจากการวัดมูลค่าใหม่และหากสินทรัพย์นั้นเคยมีการตีราคาเพิ่มขึ้นและมียอดคงค้างอยู่ในบัญชี “ส่วนเกินทุนจากการตีราคาสินทรัพย์” ในองค์ประกอบอื่นของส่วนของผู้ถือหุ้น ส่วนที่ลดลงต้องรับรู้ในกำไรขาดทุนเบ็ดเสร็จอื่น  และต้องนำไปลดส่วนเกินทุนจากการ</w:t>
      </w:r>
      <w:r w:rsidR="00787921">
        <w:rPr>
          <w:rFonts w:ascii="Angsana New" w:hAnsi="Angsana New"/>
          <w:sz w:val="30"/>
          <w:szCs w:val="30"/>
        </w:rPr>
        <w:br/>
      </w:r>
      <w:r w:rsidRPr="009B28FC">
        <w:rPr>
          <w:rFonts w:ascii="Angsana New" w:hAnsi="Angsana New"/>
          <w:sz w:val="30"/>
          <w:szCs w:val="30"/>
          <w:cs/>
        </w:rPr>
        <w:t>ตีราคาสินทรัพย์ ขาดทุนส่วนที่เหลือรับรู้ในกำไรหรือขาดทุนทันที</w:t>
      </w:r>
    </w:p>
    <w:p w14:paraId="4F29958D" w14:textId="77777777" w:rsidR="00E16F10" w:rsidRDefault="00E16F10" w:rsidP="009B28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</w:p>
    <w:p w14:paraId="1D51AC53" w14:textId="1CE45064" w:rsidR="006C6B14" w:rsidRPr="006D6187" w:rsidRDefault="006C6B14" w:rsidP="006C6B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6D6187">
        <w:rPr>
          <w:rFonts w:ascii="Angsana New" w:hAnsi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14:paraId="614CBA73" w14:textId="77777777" w:rsidR="006C6B14" w:rsidRPr="00167886" w:rsidRDefault="006C6B14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both"/>
        <w:rPr>
          <w:rFonts w:ascii="Angsana New" w:hAnsi="Angsana New"/>
          <w:sz w:val="24"/>
          <w:szCs w:val="24"/>
        </w:rPr>
      </w:pPr>
    </w:p>
    <w:p w14:paraId="2293C988" w14:textId="1B72C3EB" w:rsidR="00167886" w:rsidRDefault="00A13E24" w:rsidP="00167886">
      <w:pPr>
        <w:pStyle w:val="Default"/>
        <w:ind w:left="567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6D6187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</w:t>
      </w:r>
      <w:r w:rsidRPr="0022563E">
        <w:rPr>
          <w:rFonts w:ascii="Angsana New" w:eastAsia="Times New Roman" w:hAnsi="Angsana New" w:cs="Angsana New"/>
          <w:color w:val="auto"/>
          <w:spacing w:val="-4"/>
          <w:sz w:val="30"/>
          <w:szCs w:val="30"/>
          <w:cs/>
        </w:rPr>
        <w:t>บัญชีของรายการ</w:t>
      </w:r>
      <w:r w:rsidR="005C21AC">
        <w:rPr>
          <w:rFonts w:ascii="Angsana New" w:eastAsia="Times New Roman" w:hAnsi="Angsana New" w:cs="Angsana New" w:hint="cs"/>
          <w:color w:val="auto"/>
          <w:spacing w:val="-4"/>
          <w:sz w:val="30"/>
          <w:szCs w:val="30"/>
          <w:cs/>
        </w:rPr>
        <w:t xml:space="preserve">ที่ดิน </w:t>
      </w:r>
      <w:r w:rsidRPr="0022563E">
        <w:rPr>
          <w:rFonts w:ascii="Angsana New" w:eastAsia="Times New Roman" w:hAnsi="Angsana New" w:cs="Angsana New"/>
          <w:color w:val="auto"/>
          <w:spacing w:val="-4"/>
          <w:sz w:val="30"/>
          <w:szCs w:val="30"/>
          <w:cs/>
        </w:rPr>
        <w:t>อาคารและ</w:t>
      </w:r>
      <w:r>
        <w:rPr>
          <w:rFonts w:ascii="Angsana New" w:eastAsia="Times New Roman" w:hAnsi="Angsana New" w:cs="Angsana New"/>
          <w:color w:val="auto"/>
          <w:sz w:val="30"/>
          <w:szCs w:val="30"/>
          <w:cs/>
        </w:rPr>
        <w:t>อุปกรณ์</w:t>
      </w:r>
      <w:r w:rsidRPr="006D6187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และสามารถวัดมูลค่าต้นทุนขอ</w:t>
      </w:r>
      <w:r w:rsidR="00C014A1">
        <w:rPr>
          <w:rFonts w:ascii="Angsana New" w:eastAsia="Times New Roman" w:hAnsi="Angsana New" w:cs="Angsana New"/>
          <w:color w:val="auto"/>
          <w:sz w:val="30"/>
          <w:szCs w:val="30"/>
          <w:cs/>
        </w:rPr>
        <w:t>งรายการนั้นได้อย่างน่าเชื่อถือ</w:t>
      </w:r>
      <w:r w:rsidR="00C014A1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6D6187">
        <w:rPr>
          <w:rFonts w:ascii="Angsana New" w:eastAsia="Times New Roman" w:hAnsi="Angsana New" w:cs="Angsana New"/>
          <w:color w:val="auto"/>
          <w:sz w:val="30"/>
          <w:szCs w:val="30"/>
          <w:cs/>
        </w:rPr>
        <w:t>ชิ้นส่วนที่ถูกเปลี่ยนแทนจะถูกตัดจำหน่ายตามมูลค่าตามบัญชี  ต้นทุนที่เกิดขึ้นในการซ่อมบำรุง</w:t>
      </w:r>
      <w:r w:rsidR="005C21AC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ที่ดิน </w:t>
      </w:r>
      <w:r w:rsidRPr="006D6187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อาคารและอุปกรณ์ที่เกิดขึ้นเป็นประจำจะรับรู้ในกำไรหรือขาดทุนเมื่อเกิดขึ้น</w:t>
      </w:r>
    </w:p>
    <w:p w14:paraId="1CD2D5F8" w14:textId="77777777" w:rsidR="00167886" w:rsidRPr="00167886" w:rsidRDefault="00167886" w:rsidP="00167886">
      <w:pPr>
        <w:pStyle w:val="Default"/>
        <w:ind w:left="567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</w:p>
    <w:p w14:paraId="0841D8A0" w14:textId="77777777" w:rsidR="00E16F10" w:rsidRDefault="00E16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color w:val="000000"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05A9963E" w14:textId="095B225C" w:rsidR="00A13E24" w:rsidRPr="006D6187" w:rsidRDefault="00A13E24" w:rsidP="00950721">
      <w:pPr>
        <w:pStyle w:val="Default"/>
        <w:ind w:left="56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6D6187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ค่าเสื่อมราคา</w:t>
      </w:r>
    </w:p>
    <w:p w14:paraId="55F5898F" w14:textId="77777777" w:rsidR="00A13E24" w:rsidRPr="00E16F10" w:rsidRDefault="00A13E24" w:rsidP="00F145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eastAsia="Calibri" w:hAnsi="Angsana New"/>
          <w:sz w:val="14"/>
          <w:szCs w:val="14"/>
        </w:rPr>
      </w:pPr>
    </w:p>
    <w:p w14:paraId="47AB2644" w14:textId="77777777" w:rsidR="00A13E24" w:rsidRPr="006D6187" w:rsidRDefault="00A13E24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6D6187">
        <w:rPr>
          <w:rFonts w:ascii="Angsana New" w:hAnsi="Angsana New"/>
          <w:sz w:val="30"/>
          <w:szCs w:val="30"/>
          <w:cs/>
        </w:rPr>
        <w:t>ค่าเสื่อมราคาคำนวณจากมูลค่าเสื่อมสภาพของรายการอาคารและอุปกรณ์ ซึ่งประกอบด้วยราคาทุนของสินทรัพย์หรือต้นทุนในการเปลี่ยนแทนอื่น</w:t>
      </w:r>
      <w:r w:rsidRPr="006D6187">
        <w:rPr>
          <w:rFonts w:ascii="Angsana New" w:hAnsi="Angsana New"/>
          <w:sz w:val="30"/>
          <w:szCs w:val="30"/>
        </w:rPr>
        <w:t xml:space="preserve"> </w:t>
      </w:r>
      <w:r w:rsidRPr="006D6187">
        <w:rPr>
          <w:rFonts w:ascii="Angsana New" w:hAnsi="Angsana New"/>
          <w:sz w:val="30"/>
          <w:szCs w:val="30"/>
          <w:cs/>
        </w:rPr>
        <w:t xml:space="preserve">หักด้วยมูลค่าคงเหลือของสินทรัพย์ </w:t>
      </w:r>
    </w:p>
    <w:p w14:paraId="0BE7C716" w14:textId="77777777" w:rsidR="00BB04B8" w:rsidRPr="00E16F10" w:rsidRDefault="00BB04B8" w:rsidP="00BB04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eastAsia="Calibri" w:hAnsi="Angsana New"/>
          <w:sz w:val="12"/>
          <w:szCs w:val="12"/>
        </w:rPr>
      </w:pPr>
    </w:p>
    <w:p w14:paraId="55CD5C4D" w14:textId="6A941DE9" w:rsidR="00D96DB1" w:rsidRDefault="00A13E24" w:rsidP="00284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2533B">
        <w:rPr>
          <w:rFonts w:ascii="Angsana New" w:hAnsi="Angsana New"/>
          <w:sz w:val="30"/>
          <w:szCs w:val="30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คำนวณโดยวิธีเส้นตรงตามเกณฑ์อายุการให้ประโยชน์โดยประมาณของส่</w:t>
      </w:r>
      <w:r w:rsidR="00C014A1" w:rsidRPr="00B2533B">
        <w:rPr>
          <w:rFonts w:ascii="Angsana New" w:hAnsi="Angsana New"/>
          <w:sz w:val="30"/>
          <w:szCs w:val="30"/>
          <w:cs/>
        </w:rPr>
        <w:t>วนประกอบของสินทรัพย์แต่ละรายการ</w:t>
      </w:r>
      <w:r w:rsidRPr="00B2533B">
        <w:rPr>
          <w:rFonts w:ascii="Angsana New" w:hAnsi="Angsana New"/>
          <w:sz w:val="30"/>
          <w:szCs w:val="30"/>
          <w:cs/>
        </w:rPr>
        <w:t xml:space="preserve"> ประมาณการอายุการให้ประโยชน์ของสินทรัพย์แสดงได้</w:t>
      </w:r>
      <w:r w:rsidRPr="00FA3ECC">
        <w:rPr>
          <w:rFonts w:ascii="Angsana New" w:hAnsi="Angsana New"/>
          <w:sz w:val="30"/>
          <w:szCs w:val="30"/>
          <w:cs/>
        </w:rPr>
        <w:t>ดังนี้</w:t>
      </w:r>
    </w:p>
    <w:p w14:paraId="425AD07C" w14:textId="77777777" w:rsidR="00D96DB1" w:rsidRPr="00E16F10" w:rsidRDefault="00D96DB1" w:rsidP="00F145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eastAsia="Calibri" w:hAnsi="Angsana New"/>
          <w:sz w:val="16"/>
          <w:szCs w:val="16"/>
          <w:cs/>
        </w:rPr>
      </w:pPr>
    </w:p>
    <w:tbl>
      <w:tblPr>
        <w:tblW w:w="9093" w:type="dxa"/>
        <w:tblInd w:w="450" w:type="dxa"/>
        <w:tblLook w:val="0000" w:firstRow="0" w:lastRow="0" w:firstColumn="0" w:lastColumn="0" w:noHBand="0" w:noVBand="0"/>
      </w:tblPr>
      <w:tblGrid>
        <w:gridCol w:w="4888"/>
        <w:gridCol w:w="3330"/>
        <w:gridCol w:w="875"/>
      </w:tblGrid>
      <w:tr w:rsidR="00A13E24" w:rsidRPr="006D6187" w14:paraId="73BC39E7" w14:textId="77777777" w:rsidTr="00480FE2">
        <w:tc>
          <w:tcPr>
            <w:tcW w:w="4888" w:type="dxa"/>
          </w:tcPr>
          <w:p w14:paraId="30FD0F12" w14:textId="77777777" w:rsidR="00A13E24" w:rsidRPr="006D6187" w:rsidRDefault="00D96DB1" w:rsidP="003F7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br w:type="page"/>
            </w:r>
            <w:r w:rsidR="00A13E24" w:rsidRPr="006D6187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3330" w:type="dxa"/>
          </w:tcPr>
          <w:p w14:paraId="77380033" w14:textId="77777777" w:rsidR="00A13E24" w:rsidRPr="006D6187" w:rsidRDefault="00A13E24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8"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6187">
              <w:rPr>
                <w:rFonts w:ascii="Angsana New" w:hAnsi="Angsana New"/>
                <w:sz w:val="30"/>
                <w:szCs w:val="30"/>
              </w:rPr>
              <w:t>5 - 30</w:t>
            </w:r>
          </w:p>
        </w:tc>
        <w:tc>
          <w:tcPr>
            <w:tcW w:w="875" w:type="dxa"/>
            <w:vAlign w:val="bottom"/>
          </w:tcPr>
          <w:p w14:paraId="3A6C9C7D" w14:textId="77777777" w:rsidR="00A13E24" w:rsidRPr="006D6187" w:rsidRDefault="00A13E24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8" w:right="-43"/>
              <w:rPr>
                <w:rFonts w:ascii="Angsana New" w:hAnsi="Angsana New"/>
                <w:sz w:val="30"/>
                <w:szCs w:val="30"/>
              </w:rPr>
            </w:pPr>
            <w:r w:rsidRPr="006D618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A13E24" w:rsidRPr="006D6187" w14:paraId="19B3E1CA" w14:textId="77777777" w:rsidTr="00480FE2">
        <w:tc>
          <w:tcPr>
            <w:tcW w:w="4888" w:type="dxa"/>
          </w:tcPr>
          <w:p w14:paraId="17065299" w14:textId="77777777" w:rsidR="00A13E24" w:rsidRPr="006D6187" w:rsidRDefault="00A13E24" w:rsidP="003F7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D6187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3330" w:type="dxa"/>
          </w:tcPr>
          <w:p w14:paraId="689B7ED6" w14:textId="77777777" w:rsidR="00A13E24" w:rsidRPr="006D6187" w:rsidRDefault="00A13E24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8"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6187">
              <w:rPr>
                <w:rFonts w:ascii="Angsana New" w:hAnsi="Angsana New"/>
                <w:sz w:val="30"/>
                <w:szCs w:val="30"/>
              </w:rPr>
              <w:t>5</w:t>
            </w:r>
            <w:r w:rsidRPr="006D618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D6187">
              <w:rPr>
                <w:rFonts w:ascii="Angsana New" w:hAnsi="Angsana New"/>
                <w:sz w:val="30"/>
                <w:szCs w:val="30"/>
              </w:rPr>
              <w:t xml:space="preserve">- 20 </w:t>
            </w:r>
            <w:r w:rsidRPr="006D6187">
              <w:rPr>
                <w:rFonts w:ascii="Angsana New" w:hAnsi="Angsana New"/>
                <w:sz w:val="30"/>
                <w:szCs w:val="30"/>
                <w:cs/>
              </w:rPr>
              <w:t xml:space="preserve">และ </w:t>
            </w:r>
            <w:r w:rsidRPr="006D6187">
              <w:rPr>
                <w:rFonts w:ascii="Angsana New" w:hAnsi="Angsana New"/>
                <w:sz w:val="30"/>
                <w:szCs w:val="30"/>
              </w:rPr>
              <w:t>30</w:t>
            </w:r>
            <w:r w:rsidRPr="006D618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D6187">
              <w:rPr>
                <w:rFonts w:ascii="Angsana New" w:hAnsi="Angsana New"/>
                <w:sz w:val="30"/>
                <w:szCs w:val="30"/>
              </w:rPr>
              <w:t>-</w:t>
            </w:r>
            <w:r w:rsidRPr="006D618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D6187">
              <w:rPr>
                <w:rFonts w:ascii="Angsana New" w:hAnsi="Angsana New"/>
                <w:sz w:val="30"/>
                <w:szCs w:val="30"/>
              </w:rPr>
              <w:t>35</w:t>
            </w:r>
            <w:r w:rsidRPr="006D618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75" w:type="dxa"/>
            <w:vAlign w:val="bottom"/>
          </w:tcPr>
          <w:p w14:paraId="305DCDFB" w14:textId="77777777" w:rsidR="00A13E24" w:rsidRPr="006D6187" w:rsidRDefault="00A13E24" w:rsidP="00D86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" w:right="-43"/>
              <w:rPr>
                <w:rFonts w:ascii="Angsana New" w:hAnsi="Angsana New"/>
                <w:sz w:val="30"/>
                <w:szCs w:val="30"/>
              </w:rPr>
            </w:pPr>
            <w:r w:rsidRPr="006D618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915950" w:rsidRPr="006D6187" w14:paraId="14841532" w14:textId="77777777" w:rsidTr="00480FE2">
        <w:tc>
          <w:tcPr>
            <w:tcW w:w="4888" w:type="dxa"/>
          </w:tcPr>
          <w:p w14:paraId="24E9C06D" w14:textId="77777777" w:rsidR="00915950" w:rsidRPr="006D6187" w:rsidRDefault="00915950" w:rsidP="003F7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D6187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  <w:r>
              <w:rPr>
                <w:rFonts w:ascii="Angsana New" w:hAnsi="Angsana New"/>
                <w:sz w:val="30"/>
                <w:szCs w:val="30"/>
                <w:cs/>
              </w:rPr>
              <w:t>สินทรัพย์เช่า</w:t>
            </w:r>
          </w:p>
        </w:tc>
        <w:tc>
          <w:tcPr>
            <w:tcW w:w="4205" w:type="dxa"/>
            <w:gridSpan w:val="2"/>
          </w:tcPr>
          <w:p w14:paraId="3687D85C" w14:textId="77777777" w:rsidR="00915950" w:rsidRPr="006D6187" w:rsidRDefault="00915950" w:rsidP="00684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D6187">
              <w:rPr>
                <w:rFonts w:ascii="Angsana New" w:hAnsi="Angsana New"/>
                <w:sz w:val="30"/>
                <w:szCs w:val="30"/>
              </w:rPr>
              <w:t xml:space="preserve">5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6D618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D6187">
              <w:rPr>
                <w:rFonts w:ascii="Angsana New" w:hAnsi="Angsana New"/>
                <w:sz w:val="30"/>
                <w:szCs w:val="30"/>
              </w:rPr>
              <w:t>10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D6187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38026E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  <w:r w:rsidR="00AA263C">
              <w:rPr>
                <w:rFonts w:ascii="Angsana New" w:hAnsi="Angsana New" w:hint="cs"/>
                <w:sz w:val="30"/>
                <w:szCs w:val="30"/>
                <w:cs/>
              </w:rPr>
              <w:t>ตาม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อายุสัญญาเช่า</w:t>
            </w:r>
          </w:p>
        </w:tc>
      </w:tr>
      <w:tr w:rsidR="00A13E24" w:rsidRPr="006D6187" w14:paraId="40226082" w14:textId="77777777" w:rsidTr="00480FE2">
        <w:tc>
          <w:tcPr>
            <w:tcW w:w="4888" w:type="dxa"/>
          </w:tcPr>
          <w:p w14:paraId="2A2DD57D" w14:textId="77777777" w:rsidR="00A13E24" w:rsidRPr="006D6187" w:rsidRDefault="00A13E24" w:rsidP="003F7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D6187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3330" w:type="dxa"/>
          </w:tcPr>
          <w:p w14:paraId="3B63EA56" w14:textId="77777777" w:rsidR="00A13E24" w:rsidRPr="006D6187" w:rsidRDefault="001A5C5B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8"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A13E24" w:rsidRPr="006D6187">
              <w:rPr>
                <w:rFonts w:ascii="Angsana New" w:hAnsi="Angsana New"/>
                <w:sz w:val="30"/>
                <w:szCs w:val="30"/>
              </w:rPr>
              <w:t xml:space="preserve"> - 1</w:t>
            </w:r>
            <w:r w:rsidR="001E635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75" w:type="dxa"/>
            <w:vAlign w:val="bottom"/>
          </w:tcPr>
          <w:p w14:paraId="0321BB7D" w14:textId="77777777" w:rsidR="00A13E24" w:rsidRPr="006D6187" w:rsidRDefault="00A13E24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D618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A13E24" w:rsidRPr="006D6187" w14:paraId="6C77CF5F" w14:textId="77777777" w:rsidTr="00480FE2">
        <w:tc>
          <w:tcPr>
            <w:tcW w:w="4888" w:type="dxa"/>
          </w:tcPr>
          <w:p w14:paraId="01DD3A9E" w14:textId="77777777" w:rsidR="00A13E24" w:rsidRPr="006D6187" w:rsidRDefault="00A13E24" w:rsidP="003F7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D6187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อุปกรณ์ที่ใช้ในการดำเนินงาน</w:t>
            </w:r>
          </w:p>
        </w:tc>
        <w:tc>
          <w:tcPr>
            <w:tcW w:w="3330" w:type="dxa"/>
          </w:tcPr>
          <w:p w14:paraId="1F1E6C48" w14:textId="77777777" w:rsidR="00A13E24" w:rsidRPr="006D6187" w:rsidRDefault="00A13E24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8"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6187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="001A5C5B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</w:t>
            </w:r>
            <w:r w:rsidR="001A5C5B">
              <w:rPr>
                <w:rFonts w:ascii="Angsana New" w:hAnsi="Angsana New"/>
                <w:sz w:val="30"/>
                <w:szCs w:val="30"/>
              </w:rPr>
              <w:t>-</w:t>
            </w:r>
            <w:r w:rsidRPr="006D6187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</w:t>
            </w:r>
            <w:r w:rsidRPr="006D6187">
              <w:rPr>
                <w:rFonts w:ascii="Angsana New" w:hAnsi="Angsana New"/>
                <w:sz w:val="30"/>
                <w:szCs w:val="30"/>
                <w:cs/>
              </w:rPr>
              <w:t>10</w:t>
            </w:r>
          </w:p>
        </w:tc>
        <w:tc>
          <w:tcPr>
            <w:tcW w:w="875" w:type="dxa"/>
            <w:vAlign w:val="bottom"/>
          </w:tcPr>
          <w:p w14:paraId="6D2CD86D" w14:textId="77777777" w:rsidR="00A13E24" w:rsidRPr="006D6187" w:rsidRDefault="00A13E24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D618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A13E24" w:rsidRPr="006D6187" w14:paraId="3388E2B4" w14:textId="77777777" w:rsidTr="00480FE2">
        <w:tc>
          <w:tcPr>
            <w:tcW w:w="4888" w:type="dxa"/>
          </w:tcPr>
          <w:p w14:paraId="4B5B606E" w14:textId="77777777" w:rsidR="00A13E24" w:rsidRPr="006D6187" w:rsidRDefault="00A13E24" w:rsidP="003F7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D6187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3330" w:type="dxa"/>
          </w:tcPr>
          <w:p w14:paraId="0B8F2B9D" w14:textId="77777777" w:rsidR="00A13E24" w:rsidRPr="006D6187" w:rsidRDefault="00A13E24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8"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D6187">
              <w:rPr>
                <w:rFonts w:ascii="Angsana New" w:hAnsi="Angsana New"/>
                <w:sz w:val="30"/>
                <w:szCs w:val="30"/>
              </w:rPr>
              <w:t>2 - 10</w:t>
            </w:r>
          </w:p>
        </w:tc>
        <w:tc>
          <w:tcPr>
            <w:tcW w:w="875" w:type="dxa"/>
            <w:vAlign w:val="bottom"/>
          </w:tcPr>
          <w:p w14:paraId="0E88DCBC" w14:textId="77777777" w:rsidR="00A13E24" w:rsidRPr="006D6187" w:rsidRDefault="00A13E24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D618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A13E24" w:rsidRPr="006D6187" w14:paraId="2C7E991C" w14:textId="77777777" w:rsidTr="00480FE2">
        <w:tc>
          <w:tcPr>
            <w:tcW w:w="4888" w:type="dxa"/>
          </w:tcPr>
          <w:p w14:paraId="59760825" w14:textId="77777777" w:rsidR="00A13E24" w:rsidRPr="006D6187" w:rsidRDefault="00A13E24" w:rsidP="003F7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D6187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3330" w:type="dxa"/>
          </w:tcPr>
          <w:p w14:paraId="20234A10" w14:textId="77777777" w:rsidR="00A13E24" w:rsidRPr="006D6187" w:rsidRDefault="00A13E24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8"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D618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75" w:type="dxa"/>
            <w:vAlign w:val="bottom"/>
          </w:tcPr>
          <w:p w14:paraId="04DCFA65" w14:textId="77777777" w:rsidR="00A13E24" w:rsidRPr="006D6187" w:rsidRDefault="00A13E24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D618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0FC4854A" w14:textId="77777777" w:rsidR="00074418" w:rsidRPr="00F14592" w:rsidRDefault="00074418" w:rsidP="00F145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eastAsia="Calibri" w:hAnsi="Angsana New"/>
          <w:sz w:val="24"/>
          <w:szCs w:val="24"/>
        </w:rPr>
      </w:pPr>
    </w:p>
    <w:p w14:paraId="013A319E" w14:textId="77777777" w:rsidR="00A13E24" w:rsidRDefault="00A13E24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6D6187">
        <w:rPr>
          <w:rFonts w:ascii="Angsana New" w:hAnsi="Angsana New"/>
          <w:sz w:val="30"/>
          <w:szCs w:val="30"/>
          <w:cs/>
        </w:rPr>
        <w:t>กลุ่มบริษัทไม่คิดค่าเสื่อมราคาสำหรับที่ดินและสิ</w:t>
      </w:r>
      <w:r w:rsidR="00FF373E">
        <w:rPr>
          <w:rFonts w:ascii="Angsana New" w:hAnsi="Angsana New"/>
          <w:sz w:val="30"/>
          <w:szCs w:val="30"/>
          <w:cs/>
        </w:rPr>
        <w:t>นทรัพย์ที่อยู่ระหว่างการ</w:t>
      </w:r>
      <w:r w:rsidR="00D528CA">
        <w:rPr>
          <w:rFonts w:ascii="Angsana New" w:hAnsi="Angsana New" w:hint="cs"/>
          <w:sz w:val="30"/>
          <w:szCs w:val="30"/>
          <w:cs/>
        </w:rPr>
        <w:t>ก่อสร้างและ</w:t>
      </w:r>
      <w:r w:rsidRPr="006D6187">
        <w:rPr>
          <w:rFonts w:ascii="Angsana New" w:hAnsi="Angsana New"/>
          <w:sz w:val="30"/>
          <w:szCs w:val="30"/>
          <w:cs/>
        </w:rPr>
        <w:t>ติดตั้ง</w:t>
      </w:r>
    </w:p>
    <w:p w14:paraId="308E23AF" w14:textId="77777777" w:rsidR="00284603" w:rsidRPr="00F14592" w:rsidRDefault="00284603" w:rsidP="00F145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eastAsia="Calibri" w:hAnsi="Angsana New"/>
          <w:sz w:val="24"/>
          <w:szCs w:val="24"/>
          <w:cs/>
        </w:rPr>
      </w:pPr>
    </w:p>
    <w:p w14:paraId="57FBCDA3" w14:textId="6B93BD30" w:rsidR="00D548BC" w:rsidRDefault="00A13E24" w:rsidP="004832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6D6187">
        <w:rPr>
          <w:rFonts w:ascii="Angsana New" w:hAnsi="Angsana New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14:paraId="51E2E2E0" w14:textId="1DCDC117" w:rsidR="00FA20A9" w:rsidRDefault="00FA20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6D99C195" w14:textId="4B48F557" w:rsidR="00A13E24" w:rsidRPr="00434856" w:rsidRDefault="00A13E24" w:rsidP="001800B2">
      <w:pPr>
        <w:pStyle w:val="Heading8"/>
        <w:numPr>
          <w:ilvl w:val="1"/>
          <w:numId w:val="31"/>
        </w:numPr>
        <w:spacing w:line="240" w:lineRule="auto"/>
        <w:ind w:left="540" w:right="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34856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3EA4668B" w14:textId="77777777" w:rsidR="00A13E24" w:rsidRPr="00E16F10" w:rsidRDefault="00A13E24" w:rsidP="00F145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eastAsia="Calibri" w:hAnsi="Angsana New"/>
          <w:sz w:val="16"/>
          <w:szCs w:val="16"/>
        </w:rPr>
      </w:pPr>
    </w:p>
    <w:p w14:paraId="43FEAE40" w14:textId="77777777" w:rsidR="00A13E24" w:rsidRPr="005E4697" w:rsidRDefault="00A13E24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eastAsia="Calibri" w:hAnsi="Angsana New"/>
          <w:i/>
          <w:iCs/>
          <w:sz w:val="30"/>
          <w:szCs w:val="30"/>
          <w:cs/>
        </w:rPr>
      </w:pPr>
      <w:r w:rsidRPr="005E4697">
        <w:rPr>
          <w:rFonts w:ascii="Angsana New" w:eastAsia="Calibri" w:hAnsi="Angsana New" w:hint="cs"/>
          <w:i/>
          <w:iCs/>
          <w:sz w:val="30"/>
          <w:szCs w:val="30"/>
          <w:cs/>
        </w:rPr>
        <w:t>ใบอนุญาตให้ใช้คลื่นความถี่และประกอบกิจการโทรทัศน์</w:t>
      </w:r>
    </w:p>
    <w:p w14:paraId="1C6F993B" w14:textId="77777777" w:rsidR="00A13E24" w:rsidRPr="00E16F10" w:rsidRDefault="00A13E24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eastAsia="Calibri" w:hAnsi="Angsana New"/>
          <w:sz w:val="16"/>
          <w:szCs w:val="16"/>
        </w:rPr>
      </w:pPr>
    </w:p>
    <w:p w14:paraId="005626F5" w14:textId="7975637F" w:rsidR="002174C2" w:rsidRDefault="005E4697" w:rsidP="00FF34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>
        <w:rPr>
          <w:rFonts w:ascii="Angsana New" w:eastAsia="Calibri" w:hAnsi="Angsana New" w:hint="cs"/>
          <w:sz w:val="30"/>
          <w:szCs w:val="30"/>
          <w:cs/>
        </w:rPr>
        <w:t>มูลค่าตามบัญชีของ</w:t>
      </w:r>
      <w:r w:rsidR="009D09AB" w:rsidRPr="005E4697">
        <w:rPr>
          <w:rFonts w:ascii="Angsana New" w:eastAsia="Calibri" w:hAnsi="Angsana New" w:hint="cs"/>
          <w:sz w:val="30"/>
          <w:szCs w:val="30"/>
          <w:cs/>
        </w:rPr>
        <w:t>ใบอนุญาตให้ใช้คลื่นความถ</w:t>
      </w:r>
      <w:r>
        <w:rPr>
          <w:rFonts w:ascii="Angsana New" w:eastAsia="Calibri" w:hAnsi="Angsana New" w:hint="cs"/>
          <w:sz w:val="30"/>
          <w:szCs w:val="30"/>
          <w:cs/>
        </w:rPr>
        <w:t>ี่และประกอบกิจการโทรทัศน์ ประกอบด้วย ต้นทุนทางตรงที่เกี่ยวข้องกับ</w:t>
      </w:r>
      <w:r w:rsidR="009D09AB" w:rsidRPr="005E4697">
        <w:rPr>
          <w:rFonts w:ascii="Angsana New" w:eastAsia="Calibri" w:hAnsi="Angsana New" w:hint="cs"/>
          <w:sz w:val="30"/>
          <w:szCs w:val="30"/>
          <w:cs/>
        </w:rPr>
        <w:t>การได้มาซึ่งใบอนุญาต</w:t>
      </w:r>
      <w:r>
        <w:rPr>
          <w:rFonts w:ascii="Angsana New" w:eastAsia="Calibri" w:hAnsi="Angsana New" w:hint="cs"/>
          <w:sz w:val="30"/>
          <w:szCs w:val="30"/>
          <w:cs/>
        </w:rPr>
        <w:t>ให้ใช้คลื่นความถี่และประกอบกิจการ</w:t>
      </w:r>
      <w:r w:rsidR="009D09AB" w:rsidRPr="005E4697">
        <w:rPr>
          <w:rFonts w:ascii="Angsana New" w:eastAsia="Calibri" w:hAnsi="Angsana New" w:hint="cs"/>
          <w:sz w:val="30"/>
          <w:szCs w:val="30"/>
          <w:cs/>
        </w:rPr>
        <w:t>โทรทัศน์ภาคพื้นดินในระบบดิจิตอล ประเภทบริการทางธุรกิจระดับชาติ ในหมวดหมู่ข่าวสารและส</w:t>
      </w:r>
      <w:r>
        <w:rPr>
          <w:rFonts w:ascii="Angsana New" w:eastAsia="Calibri" w:hAnsi="Angsana New" w:hint="cs"/>
          <w:sz w:val="30"/>
          <w:szCs w:val="30"/>
          <w:cs/>
        </w:rPr>
        <w:t>าระ และหมวดหมู่ทั่วไป</w:t>
      </w:r>
      <w:r w:rsidR="00B0261B">
        <w:rPr>
          <w:rFonts w:ascii="Angsana New" w:eastAsia="Calibri" w:hAnsi="Angsana New"/>
          <w:sz w:val="30"/>
          <w:szCs w:val="30"/>
        </w:rPr>
        <w:t xml:space="preserve"> </w:t>
      </w:r>
      <w:r w:rsidR="00D6736B">
        <w:rPr>
          <w:rFonts w:ascii="Angsana New" w:eastAsia="Calibri" w:hAnsi="Angsana New" w:hint="cs"/>
          <w:sz w:val="30"/>
          <w:szCs w:val="30"/>
          <w:cs/>
        </w:rPr>
        <w:t>แบบความคมชัดปกติ</w:t>
      </w:r>
      <w:r w:rsidR="002C6903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D6736B">
        <w:rPr>
          <w:rFonts w:ascii="Angsana New" w:eastAsia="Calibri" w:hAnsi="Angsana New" w:hint="cs"/>
          <w:sz w:val="30"/>
          <w:szCs w:val="30"/>
          <w:cs/>
        </w:rPr>
        <w:t xml:space="preserve">   </w:t>
      </w:r>
      <w:r>
        <w:rPr>
          <w:rFonts w:ascii="Angsana New" w:eastAsia="Calibri" w:hAnsi="Angsana New" w:hint="cs"/>
          <w:sz w:val="30"/>
          <w:szCs w:val="30"/>
          <w:cs/>
        </w:rPr>
        <w:t>แสดง</w:t>
      </w:r>
      <w:r w:rsidR="008D69A5" w:rsidRPr="005E4697">
        <w:rPr>
          <w:rFonts w:ascii="Angsana New" w:eastAsia="Calibri" w:hAnsi="Angsana New" w:hint="cs"/>
          <w:sz w:val="30"/>
          <w:szCs w:val="30"/>
          <w:cs/>
        </w:rPr>
        <w:t>มูลค่าเทียบเท่าเงินสด</w:t>
      </w:r>
      <w:r>
        <w:rPr>
          <w:rFonts w:ascii="Angsana New" w:eastAsia="Calibri" w:hAnsi="Angsana New" w:hint="cs"/>
          <w:sz w:val="30"/>
          <w:szCs w:val="30"/>
          <w:cs/>
        </w:rPr>
        <w:t>โดยวิธีคิดลดจำนวนเงินที่ต้องจ่า</w:t>
      </w:r>
      <w:r w:rsidR="00B0261B">
        <w:rPr>
          <w:rFonts w:ascii="Angsana New" w:eastAsia="Calibri" w:hAnsi="Angsana New" w:hint="cs"/>
          <w:sz w:val="30"/>
          <w:szCs w:val="30"/>
          <w:cs/>
        </w:rPr>
        <w:t>ยชำระเพื่อให้เป็นมูลค่าปัจจุบัน</w:t>
      </w:r>
      <w:r>
        <w:rPr>
          <w:rFonts w:ascii="Angsana New" w:eastAsia="Calibri" w:hAnsi="Angsana New" w:hint="cs"/>
          <w:sz w:val="30"/>
          <w:szCs w:val="30"/>
          <w:cs/>
        </w:rPr>
        <w:t>โดยใช้อัตราคิดลด</w:t>
      </w:r>
      <w:r w:rsidR="005C6B8A">
        <w:rPr>
          <w:rFonts w:ascii="Angsana New" w:eastAsia="Calibri" w:hAnsi="Angsana New"/>
          <w:sz w:val="30"/>
          <w:szCs w:val="30"/>
          <w:cs/>
        </w:rPr>
        <w:br/>
      </w:r>
      <w:r>
        <w:rPr>
          <w:rFonts w:ascii="Angsana New" w:eastAsia="Calibri" w:hAnsi="Angsana New" w:hint="cs"/>
          <w:sz w:val="30"/>
          <w:szCs w:val="30"/>
          <w:cs/>
        </w:rPr>
        <w:t>ตามท้องตลาด</w:t>
      </w:r>
      <w:r w:rsidR="00587C0F" w:rsidRPr="005E4697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C84F1B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="009D09AB" w:rsidRPr="005E4697">
        <w:rPr>
          <w:rFonts w:ascii="Angsana New" w:hAnsi="Angsana New"/>
          <w:sz w:val="30"/>
          <w:szCs w:val="30"/>
          <w:cs/>
        </w:rPr>
        <w:t>ราคาทุนหักค่าตัดจำหน่ายสะสมและ</w:t>
      </w:r>
      <w:r w:rsidR="00C84F1B">
        <w:rPr>
          <w:rFonts w:ascii="Angsana New" w:hAnsi="Angsana New" w:hint="cs"/>
          <w:sz w:val="30"/>
          <w:szCs w:val="30"/>
          <w:cs/>
        </w:rPr>
        <w:t>ผล</w:t>
      </w:r>
      <w:r w:rsidR="009D09AB" w:rsidRPr="005E4697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="009D09AB" w:rsidRPr="005E4697">
        <w:rPr>
          <w:rFonts w:ascii="Angsana New" w:hAnsi="Angsana New"/>
          <w:sz w:val="30"/>
          <w:szCs w:val="30"/>
        </w:rPr>
        <w:t xml:space="preserve"> </w:t>
      </w:r>
      <w:r w:rsidR="009D09AB" w:rsidRPr="005E4697">
        <w:rPr>
          <w:rFonts w:ascii="Angsana New" w:eastAsia="Calibri" w:hAnsi="Angsana New" w:hint="cs"/>
          <w:sz w:val="30"/>
          <w:szCs w:val="30"/>
          <w:cs/>
        </w:rPr>
        <w:t>ผลต่างระหว่างราคาเทียบเท่าเงินสดกับจำนวนเงินทั้งหมดที่ต้องจ่ายชำระ</w:t>
      </w:r>
      <w:r w:rsidR="002C6903">
        <w:rPr>
          <w:rFonts w:ascii="Angsana New" w:eastAsia="Calibri" w:hAnsi="Angsana New" w:hint="cs"/>
          <w:sz w:val="30"/>
          <w:szCs w:val="30"/>
          <w:cs/>
        </w:rPr>
        <w:t>บันทึก</w:t>
      </w:r>
      <w:r w:rsidR="009D09AB" w:rsidRPr="005E4697">
        <w:rPr>
          <w:rFonts w:ascii="Angsana New" w:eastAsia="Calibri" w:hAnsi="Angsana New" w:hint="cs"/>
          <w:sz w:val="30"/>
          <w:szCs w:val="30"/>
          <w:cs/>
        </w:rPr>
        <w:t>เป็น</w:t>
      </w:r>
      <w:r w:rsidR="002C6903">
        <w:rPr>
          <w:rFonts w:ascii="Angsana New" w:eastAsia="Calibri" w:hAnsi="Angsana New" w:hint="cs"/>
          <w:sz w:val="30"/>
          <w:szCs w:val="30"/>
          <w:cs/>
        </w:rPr>
        <w:t>ต้นทุนทางการเงินตลอดอายุ</w:t>
      </w:r>
      <w:r w:rsidR="00CE015F">
        <w:rPr>
          <w:rFonts w:ascii="Angsana New" w:eastAsia="Calibri" w:hAnsi="Angsana New" w:hint="cs"/>
          <w:sz w:val="30"/>
          <w:szCs w:val="30"/>
          <w:cs/>
        </w:rPr>
        <w:t>ของ</w:t>
      </w:r>
      <w:r w:rsidR="009D09AB" w:rsidRPr="005E4697">
        <w:rPr>
          <w:rFonts w:ascii="Angsana New" w:eastAsia="Calibri" w:hAnsi="Angsana New" w:hint="cs"/>
          <w:sz w:val="30"/>
          <w:szCs w:val="30"/>
          <w:cs/>
        </w:rPr>
        <w:t>การ</w:t>
      </w:r>
      <w:r w:rsidR="002C6903">
        <w:rPr>
          <w:rFonts w:ascii="Angsana New" w:eastAsia="Calibri" w:hAnsi="Angsana New" w:hint="cs"/>
          <w:sz w:val="30"/>
          <w:szCs w:val="30"/>
          <w:cs/>
        </w:rPr>
        <w:t>จ่าย</w:t>
      </w:r>
      <w:r w:rsidR="009D09AB" w:rsidRPr="005E4697">
        <w:rPr>
          <w:rFonts w:ascii="Angsana New" w:eastAsia="Calibri" w:hAnsi="Angsana New" w:hint="cs"/>
          <w:sz w:val="30"/>
          <w:szCs w:val="30"/>
          <w:cs/>
        </w:rPr>
        <w:t>ชำระค่าธรรมเนียมการได้รับใบอนุญาตให้ใช้คลื่นควา</w:t>
      </w:r>
      <w:r w:rsidR="0057441A">
        <w:rPr>
          <w:rFonts w:ascii="Angsana New" w:eastAsia="Calibri" w:hAnsi="Angsana New" w:hint="cs"/>
          <w:sz w:val="30"/>
          <w:szCs w:val="30"/>
          <w:cs/>
        </w:rPr>
        <w:t>มถี่และประกอบกิจการโทรทัศน์ สินทรัพย์จะ</w:t>
      </w:r>
      <w:r w:rsidR="00DD422B">
        <w:rPr>
          <w:rFonts w:ascii="Angsana New" w:eastAsia="Calibri" w:hAnsi="Angsana New" w:hint="cs"/>
          <w:sz w:val="30"/>
          <w:szCs w:val="30"/>
          <w:cs/>
        </w:rPr>
        <w:t>เริ่มตัดจำหน่าย</w:t>
      </w:r>
      <w:r w:rsidR="009D09AB" w:rsidRPr="005E4697">
        <w:rPr>
          <w:rFonts w:ascii="Angsana New" w:eastAsia="Calibri" w:hAnsi="Angsana New" w:hint="cs"/>
          <w:sz w:val="30"/>
          <w:szCs w:val="30"/>
          <w:cs/>
        </w:rPr>
        <w:t>เมื่อพร้อมที่จะให้บริการ</w:t>
      </w:r>
    </w:p>
    <w:p w14:paraId="5AD51CAF" w14:textId="77777777" w:rsidR="00FA20A9" w:rsidRPr="00AB44D2" w:rsidRDefault="00FA20A9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08B4818B" w14:textId="6B46DDAD" w:rsidR="00A13E24" w:rsidRPr="00541F27" w:rsidRDefault="00A13E24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541F27">
        <w:rPr>
          <w:rFonts w:ascii="Angsana New" w:hAnsi="Angsana New" w:hint="cs"/>
          <w:i/>
          <w:iCs/>
          <w:sz w:val="30"/>
          <w:szCs w:val="30"/>
          <w:cs/>
        </w:rPr>
        <w:lastRenderedPageBreak/>
        <w:t>สินทรัพย์ไม่มีตัวตนอื่นๆ</w:t>
      </w:r>
    </w:p>
    <w:p w14:paraId="0FDA6496" w14:textId="77777777" w:rsidR="00A13E24" w:rsidRPr="005C6B8A" w:rsidRDefault="00A13E24" w:rsidP="00F145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48518CCB" w14:textId="77777777" w:rsidR="00A13E24" w:rsidRDefault="00A13E24" w:rsidP="009507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51822">
        <w:rPr>
          <w:rFonts w:ascii="Angsana New" w:hAnsi="Angsana New"/>
          <w:sz w:val="30"/>
          <w:szCs w:val="30"/>
          <w:cs/>
        </w:rPr>
        <w:t>สินทรัพย์ไม่มีตัวตน</w:t>
      </w:r>
      <w:r>
        <w:rPr>
          <w:rFonts w:ascii="Angsana New" w:hAnsi="Angsana New" w:hint="cs"/>
          <w:sz w:val="30"/>
          <w:szCs w:val="30"/>
          <w:cs/>
        </w:rPr>
        <w:t>อื่นๆ</w:t>
      </w:r>
      <w:r w:rsidR="00444A45">
        <w:rPr>
          <w:rFonts w:ascii="Angsana New" w:hAnsi="Angsana New" w:hint="cs"/>
          <w:sz w:val="30"/>
          <w:szCs w:val="30"/>
          <w:cs/>
        </w:rPr>
        <w:t xml:space="preserve"> </w:t>
      </w:r>
      <w:r w:rsidRPr="00B51822">
        <w:rPr>
          <w:rFonts w:ascii="Angsana New" w:hAnsi="Angsana New"/>
          <w:sz w:val="30"/>
          <w:szCs w:val="30"/>
          <w:cs/>
        </w:rPr>
        <w:t>ที่กลุ่มบริษัทซื้อ</w:t>
      </w:r>
      <w:r w:rsidR="007F6FB2">
        <w:rPr>
          <w:rFonts w:ascii="Angsana New" w:hAnsi="Angsana New"/>
          <w:sz w:val="30"/>
          <w:szCs w:val="30"/>
          <w:cs/>
        </w:rPr>
        <w:t xml:space="preserve">มาและมีอายุการใช้งานจำกัด </w:t>
      </w:r>
      <w:r w:rsidR="007F6FB2" w:rsidRPr="007F6FB2">
        <w:rPr>
          <w:rFonts w:ascii="Angsana New" w:hAnsi="Angsana New"/>
          <w:sz w:val="30"/>
          <w:szCs w:val="30"/>
          <w:cs/>
        </w:rPr>
        <w:t>วัดมูลค่าด้วย</w:t>
      </w:r>
      <w:r w:rsidRPr="00B51822">
        <w:rPr>
          <w:rFonts w:ascii="Angsana New" w:hAnsi="Angsana New"/>
          <w:sz w:val="30"/>
          <w:szCs w:val="30"/>
          <w:cs/>
        </w:rPr>
        <w:t>รา</w:t>
      </w:r>
      <w:r w:rsidR="00444A45">
        <w:rPr>
          <w:rFonts w:ascii="Angsana New" w:hAnsi="Angsana New"/>
          <w:sz w:val="30"/>
          <w:szCs w:val="30"/>
          <w:cs/>
        </w:rPr>
        <w:t>คาทุนหักค่าตัดจำหน่ายสะสมและ</w:t>
      </w:r>
      <w:r w:rsidR="00C84F1B">
        <w:rPr>
          <w:rFonts w:ascii="Angsana New" w:hAnsi="Angsana New" w:hint="cs"/>
          <w:sz w:val="30"/>
          <w:szCs w:val="30"/>
          <w:cs/>
        </w:rPr>
        <w:t>ผล</w:t>
      </w:r>
      <w:r w:rsidRPr="00B51822">
        <w:rPr>
          <w:rFonts w:ascii="Angsana New" w:hAnsi="Angsana New"/>
          <w:sz w:val="30"/>
          <w:szCs w:val="30"/>
          <w:cs/>
        </w:rPr>
        <w:t>ขาดทุนจากการด้อยค่า</w:t>
      </w:r>
    </w:p>
    <w:p w14:paraId="7B933613" w14:textId="77777777" w:rsidR="00BE0242" w:rsidRPr="00F14592" w:rsidRDefault="00BE0242" w:rsidP="00F145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sz w:val="22"/>
          <w:szCs w:val="22"/>
        </w:rPr>
      </w:pPr>
    </w:p>
    <w:p w14:paraId="598E75D4" w14:textId="77777777" w:rsidR="00A13E24" w:rsidRPr="00EB3936" w:rsidRDefault="00A13E24" w:rsidP="009507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EB3936">
        <w:rPr>
          <w:rFonts w:ascii="Angsana New" w:hAnsi="Angsana New"/>
          <w:i/>
          <w:iCs/>
          <w:sz w:val="30"/>
          <w:szCs w:val="30"/>
          <w:cs/>
        </w:rPr>
        <w:t>รายจ่ายภายหลังการรับรู้รายการ</w:t>
      </w:r>
    </w:p>
    <w:p w14:paraId="494B3AD4" w14:textId="77777777" w:rsidR="00A13E24" w:rsidRPr="005C6B8A" w:rsidRDefault="00A13E24" w:rsidP="00F145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661CB7AC" w14:textId="77777777" w:rsidR="00A13E24" w:rsidRPr="00EB3936" w:rsidRDefault="00A13E24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eastAsia="Calibri" w:hAnsi="Angsana New"/>
          <w:sz w:val="30"/>
          <w:szCs w:val="30"/>
        </w:rPr>
      </w:pPr>
      <w:r w:rsidRPr="00EB3936">
        <w:rPr>
          <w:rFonts w:ascii="Angsana New" w:eastAsia="Calibri" w:hAnsi="Angsana New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โดยรวมเป็นสินทรัพย์ที่สามารถระบุได้ที่เกี่ยวข้องนั้น ค่าใช้จ่ายอื่นรับรู้ในกำไรหรือขาดทุนเมื่อเกิดขึ้น</w:t>
      </w:r>
    </w:p>
    <w:p w14:paraId="76BF2775" w14:textId="77777777" w:rsidR="004B0478" w:rsidRPr="00F14592" w:rsidRDefault="004B0478" w:rsidP="00F145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sz w:val="22"/>
          <w:szCs w:val="22"/>
        </w:rPr>
      </w:pPr>
    </w:p>
    <w:p w14:paraId="1E59BBE0" w14:textId="77777777" w:rsidR="00A13E24" w:rsidRPr="00EB3936" w:rsidRDefault="00A13E24" w:rsidP="004B047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firstLine="567"/>
        <w:jc w:val="thaiDistribute"/>
        <w:rPr>
          <w:rFonts w:ascii="Angsana New" w:hAnsi="Angsana New"/>
          <w:b/>
          <w:bCs/>
          <w:i/>
          <w:iCs/>
          <w:color w:val="0000FF"/>
          <w:sz w:val="30"/>
          <w:szCs w:val="30"/>
          <w:shd w:val="clear" w:color="auto" w:fill="E0E0E0"/>
        </w:rPr>
      </w:pPr>
      <w:r w:rsidRPr="00EB3936">
        <w:rPr>
          <w:rFonts w:ascii="Angsana New" w:hAnsi="Angsana New"/>
          <w:i/>
          <w:iCs/>
          <w:sz w:val="30"/>
          <w:szCs w:val="30"/>
          <w:cs/>
        </w:rPr>
        <w:t>ค่าตัดจำหน่าย</w:t>
      </w:r>
    </w:p>
    <w:p w14:paraId="73894A54" w14:textId="77777777" w:rsidR="00A13E24" w:rsidRPr="005C6B8A" w:rsidRDefault="00A13E24" w:rsidP="00F145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74F55D11" w14:textId="77777777" w:rsidR="00A13E24" w:rsidRPr="00EB3936" w:rsidRDefault="00A13E24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EB3936">
        <w:rPr>
          <w:rFonts w:ascii="Angsana New" w:hAnsi="Angsana New"/>
          <w:sz w:val="30"/>
          <w:szCs w:val="30"/>
          <w:cs/>
        </w:rPr>
        <w:t>ค่าตัดจำหน่ายคำนวณจาก</w:t>
      </w:r>
      <w:r w:rsidRPr="00EB3936">
        <w:rPr>
          <w:rFonts w:ascii="Angsana New" w:eastAsia="Calibri" w:hAnsi="Angsana New"/>
          <w:sz w:val="30"/>
          <w:szCs w:val="30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14:paraId="04004C64" w14:textId="77777777" w:rsidR="00A13E24" w:rsidRPr="005C6B8A" w:rsidRDefault="00A13E24" w:rsidP="00F145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sz w:val="20"/>
          <w:szCs w:val="20"/>
          <w:cs/>
        </w:rPr>
      </w:pPr>
    </w:p>
    <w:p w14:paraId="1A7F4B82" w14:textId="77777777" w:rsidR="00935716" w:rsidRDefault="00A13E24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EB3936">
        <w:rPr>
          <w:rFonts w:ascii="Angsana New" w:hAnsi="Angsana New"/>
          <w:sz w:val="30"/>
          <w:szCs w:val="30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ในอนาคตจากสินทรัพย์นั้นตามระยะเวลาที่คาดว่าจะได้รับประโยชน์จากสินทรัพย์ไม่มีตัวตน โดยเริ่มตัดจำหน่ายสินทรัพย์ไม่มีตัวตนเมื่อสินทรัพย์นั้นพร้อมที่จะให้ประโยชน์</w:t>
      </w:r>
      <w:r w:rsidRPr="00EB3936">
        <w:rPr>
          <w:rFonts w:ascii="Angsana New" w:hAnsi="Angsana New"/>
          <w:sz w:val="30"/>
          <w:szCs w:val="30"/>
        </w:rPr>
        <w:t xml:space="preserve"> </w:t>
      </w:r>
    </w:p>
    <w:p w14:paraId="4DBF09E2" w14:textId="291B98F2" w:rsidR="009B28FC" w:rsidRDefault="009B28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7A56800D" w14:textId="30C697EC" w:rsidR="00A13E24" w:rsidRDefault="00A13E24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EB3936">
        <w:rPr>
          <w:rFonts w:ascii="Angsana New" w:hAnsi="Angsana New"/>
          <w:sz w:val="30"/>
          <w:szCs w:val="30"/>
          <w:cs/>
        </w:rPr>
        <w:t>ระยะเวลาที่คาดว่าจะได้รับประโยชน์สำหรับปีปัจจุบันและปีเปรียบเทียบแสดงได้ดังนี้</w:t>
      </w:r>
    </w:p>
    <w:p w14:paraId="637B65D0" w14:textId="77777777" w:rsidR="005B4AD3" w:rsidRPr="005C6B8A" w:rsidRDefault="005B4AD3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</w:rPr>
      </w:pPr>
    </w:p>
    <w:tbl>
      <w:tblPr>
        <w:tblW w:w="9180" w:type="dxa"/>
        <w:tblInd w:w="450" w:type="dxa"/>
        <w:tblLook w:val="0000" w:firstRow="0" w:lastRow="0" w:firstColumn="0" w:lastColumn="0" w:noHBand="0" w:noVBand="0"/>
      </w:tblPr>
      <w:tblGrid>
        <w:gridCol w:w="4140"/>
        <w:gridCol w:w="4680"/>
        <w:gridCol w:w="360"/>
      </w:tblGrid>
      <w:tr w:rsidR="00167886" w:rsidRPr="00B51822" w14:paraId="37508874" w14:textId="77777777" w:rsidTr="00DF6F1F">
        <w:tc>
          <w:tcPr>
            <w:tcW w:w="4140" w:type="dxa"/>
          </w:tcPr>
          <w:p w14:paraId="30B6CFFC" w14:textId="403DBDAE" w:rsidR="002402F1" w:rsidRDefault="00167886" w:rsidP="00167886">
            <w:pPr>
              <w:tabs>
                <w:tab w:val="clear" w:pos="454"/>
                <w:tab w:val="clear" w:pos="907"/>
                <w:tab w:val="left" w:pos="540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B51822">
              <w:rPr>
                <w:rFonts w:ascii="Angsana New" w:hAnsi="Angsana New"/>
                <w:sz w:val="30"/>
                <w:szCs w:val="30"/>
                <w:cs/>
              </w:rPr>
              <w:t>ใบอนุญาตให้ใช้คลื่นความถี่</w:t>
            </w:r>
            <w:r w:rsidRPr="00B51822">
              <w:rPr>
                <w:rFonts w:ascii="Angsana New" w:hAnsi="Angsana New" w:hint="cs"/>
                <w:sz w:val="30"/>
                <w:szCs w:val="30"/>
                <w:cs/>
              </w:rPr>
              <w:t>และประกอบกิจการ</w:t>
            </w:r>
          </w:p>
          <w:p w14:paraId="134B5F18" w14:textId="128919FE" w:rsidR="00167886" w:rsidRPr="00B51822" w:rsidRDefault="00167886" w:rsidP="002402F1">
            <w:pPr>
              <w:tabs>
                <w:tab w:val="clear" w:pos="454"/>
                <w:tab w:val="clear" w:pos="907"/>
                <w:tab w:val="left" w:pos="540"/>
              </w:tabs>
              <w:spacing w:line="240" w:lineRule="auto"/>
              <w:ind w:left="340" w:right="-43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B51822">
              <w:rPr>
                <w:rFonts w:ascii="Angsana New" w:hAnsi="Angsana New" w:hint="cs"/>
                <w:sz w:val="30"/>
                <w:szCs w:val="30"/>
                <w:cs/>
              </w:rPr>
              <w:t xml:space="preserve">โทรทัศน์   </w:t>
            </w:r>
          </w:p>
        </w:tc>
        <w:tc>
          <w:tcPr>
            <w:tcW w:w="4680" w:type="dxa"/>
          </w:tcPr>
          <w:p w14:paraId="56E0977B" w14:textId="77777777" w:rsidR="002402F1" w:rsidRDefault="002402F1" w:rsidP="0016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8"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787439E" w14:textId="126C114E" w:rsidR="00167886" w:rsidRPr="00B51822" w:rsidRDefault="00167886" w:rsidP="0016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8"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360" w:type="dxa"/>
          </w:tcPr>
          <w:p w14:paraId="48BAA075" w14:textId="77777777" w:rsidR="002402F1" w:rsidRDefault="002402F1" w:rsidP="005C6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E33765D" w14:textId="012021BA" w:rsidR="00167886" w:rsidRPr="00B51822" w:rsidRDefault="00167886" w:rsidP="005C6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1822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A94320" w:rsidRPr="00B51822" w14:paraId="3B408ED2" w14:textId="77777777" w:rsidTr="00DF6F1F">
        <w:tc>
          <w:tcPr>
            <w:tcW w:w="4140" w:type="dxa"/>
          </w:tcPr>
          <w:p w14:paraId="278FAC99" w14:textId="1BA29C0C" w:rsidR="00A94320" w:rsidRPr="00B51822" w:rsidRDefault="00A94320" w:rsidP="00351F24">
            <w:pPr>
              <w:tabs>
                <w:tab w:val="clear" w:pos="454"/>
                <w:tab w:val="clear" w:pos="907"/>
                <w:tab w:val="left" w:pos="540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B51822">
              <w:rPr>
                <w:rFonts w:ascii="Angsana New" w:hAnsi="Angsana New"/>
                <w:sz w:val="30"/>
                <w:szCs w:val="30"/>
                <w:cs/>
              </w:rPr>
              <w:t>โปรแกรมคอมพิวเตอร์และลิขสิทธิ์</w:t>
            </w:r>
            <w:r>
              <w:rPr>
                <w:rFonts w:ascii="Angsana New" w:hAnsi="Angsana New"/>
                <w:sz w:val="30"/>
                <w:szCs w:val="30"/>
                <w:cs/>
              </w:rPr>
              <w:t>ซอฟ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ต์</w:t>
            </w:r>
            <w:r w:rsidRPr="00B51822">
              <w:rPr>
                <w:rFonts w:ascii="Angsana New" w:hAnsi="Angsana New"/>
                <w:sz w:val="30"/>
                <w:szCs w:val="30"/>
                <w:cs/>
              </w:rPr>
              <w:t>แวร์</w:t>
            </w:r>
          </w:p>
        </w:tc>
        <w:tc>
          <w:tcPr>
            <w:tcW w:w="4680" w:type="dxa"/>
          </w:tcPr>
          <w:p w14:paraId="4DDD36FC" w14:textId="77777777" w:rsidR="00A94320" w:rsidRPr="00B51822" w:rsidRDefault="00A94320" w:rsidP="00854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8"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="0085483F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/>
                <w:sz w:val="30"/>
                <w:szCs w:val="30"/>
              </w:rPr>
              <w:t xml:space="preserve"> 5</w:t>
            </w:r>
          </w:p>
        </w:tc>
        <w:tc>
          <w:tcPr>
            <w:tcW w:w="360" w:type="dxa"/>
          </w:tcPr>
          <w:p w14:paraId="3A932D60" w14:textId="77777777" w:rsidR="00A94320" w:rsidRPr="00B51822" w:rsidRDefault="00A94320" w:rsidP="005C6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1822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96DB1" w:rsidRPr="00B51822" w14:paraId="54DDC427" w14:textId="77777777" w:rsidTr="00DF6F1F">
        <w:tc>
          <w:tcPr>
            <w:tcW w:w="4140" w:type="dxa"/>
          </w:tcPr>
          <w:p w14:paraId="36B3EB0D" w14:textId="4849380C" w:rsidR="00D96DB1" w:rsidRPr="00B51822" w:rsidRDefault="00D96DB1" w:rsidP="00351F24">
            <w:pPr>
              <w:tabs>
                <w:tab w:val="clear" w:pos="454"/>
                <w:tab w:val="clear" w:pos="907"/>
                <w:tab w:val="left" w:pos="540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ค่าลิขสิทธิ์รายการ</w:t>
            </w:r>
          </w:p>
        </w:tc>
        <w:tc>
          <w:tcPr>
            <w:tcW w:w="4680" w:type="dxa"/>
          </w:tcPr>
          <w:p w14:paraId="2F4D269E" w14:textId="77777777" w:rsidR="00D96DB1" w:rsidRPr="00B51822" w:rsidRDefault="00D96DB1" w:rsidP="00D9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8"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360" w:type="dxa"/>
          </w:tcPr>
          <w:p w14:paraId="3DCF4D85" w14:textId="77777777" w:rsidR="00D96DB1" w:rsidRPr="00B51822" w:rsidRDefault="00D96DB1" w:rsidP="005C6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1822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96DB1" w:rsidRPr="00B51822" w14:paraId="554DC97E" w14:textId="77777777" w:rsidTr="00DF6F1F">
        <w:tc>
          <w:tcPr>
            <w:tcW w:w="4140" w:type="dxa"/>
          </w:tcPr>
          <w:p w14:paraId="5ABAE807" w14:textId="3BF80D56" w:rsidR="00D96DB1" w:rsidRPr="00B51822" w:rsidRDefault="00D96DB1" w:rsidP="00D96DB1">
            <w:pPr>
              <w:tabs>
                <w:tab w:val="clear" w:pos="454"/>
                <w:tab w:val="clear" w:pos="907"/>
                <w:tab w:val="left" w:pos="-18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B51822">
              <w:rPr>
                <w:rFonts w:ascii="Angsana New" w:hAnsi="Angsana New"/>
                <w:sz w:val="30"/>
                <w:szCs w:val="30"/>
                <w:cs/>
              </w:rPr>
              <w:t>ค่าลิขสิทธิ์หนังสือ</w:t>
            </w:r>
          </w:p>
        </w:tc>
        <w:tc>
          <w:tcPr>
            <w:tcW w:w="5040" w:type="dxa"/>
            <w:gridSpan w:val="2"/>
          </w:tcPr>
          <w:p w14:paraId="4F6448E8" w14:textId="2655A4C8" w:rsidR="00D96DB1" w:rsidRPr="00B51822" w:rsidRDefault="00D96DB1" w:rsidP="00AA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50" w:right="-20" w:hanging="25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51822">
              <w:rPr>
                <w:rFonts w:ascii="Angsana New" w:hAnsi="Angsana New"/>
                <w:sz w:val="30"/>
                <w:szCs w:val="30"/>
                <w:cs/>
              </w:rPr>
              <w:t>พิจารณาจากจำนวนเงินตัดจำหน่ายที่สูงกว่าระหว่</w:t>
            </w:r>
            <w:r>
              <w:rPr>
                <w:rFonts w:ascii="Angsana New" w:hAnsi="Angsana New"/>
                <w:sz w:val="30"/>
                <w:szCs w:val="30"/>
                <w:cs/>
              </w:rPr>
              <w:t>างวิธีเส้นตรงภายในระยะเวลาสาม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ถึงเจ็ด</w:t>
            </w:r>
            <w:r w:rsidRPr="00B51822">
              <w:rPr>
                <w:rFonts w:ascii="Angsana New" w:hAnsi="Angsana New"/>
                <w:sz w:val="30"/>
                <w:szCs w:val="30"/>
                <w:cs/>
              </w:rPr>
              <w:t>ปี และการคำนวณตามจำนวนเล่มของหนังสือที่พิมพ์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หรือ</w:t>
            </w:r>
            <w:r w:rsidRPr="00B51822">
              <w:rPr>
                <w:rFonts w:ascii="Angsana New" w:hAnsi="Angsana New"/>
                <w:sz w:val="30"/>
                <w:szCs w:val="30"/>
                <w:cs/>
              </w:rPr>
              <w:t>จำหน่ายได้ภายใต้สัญญาลิขสิทธิ์นั้นๆ</w:t>
            </w:r>
          </w:p>
        </w:tc>
      </w:tr>
      <w:tr w:rsidR="00D96DB1" w:rsidRPr="00B51822" w14:paraId="17716B55" w14:textId="77777777" w:rsidTr="00DF6F1F">
        <w:tc>
          <w:tcPr>
            <w:tcW w:w="4140" w:type="dxa"/>
          </w:tcPr>
          <w:p w14:paraId="2437BF1E" w14:textId="36246214" w:rsidR="00D96DB1" w:rsidRPr="00B51822" w:rsidRDefault="00D96DB1" w:rsidP="00D96DB1">
            <w:pPr>
              <w:tabs>
                <w:tab w:val="clear" w:pos="454"/>
                <w:tab w:val="clear" w:pos="907"/>
                <w:tab w:val="left" w:pos="-18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B51822">
              <w:rPr>
                <w:rFonts w:ascii="Angsana New" w:hAnsi="Angsana New"/>
                <w:sz w:val="30"/>
                <w:szCs w:val="30"/>
                <w:cs/>
              </w:rPr>
              <w:t>สิทธิ</w:t>
            </w:r>
            <w:r w:rsidRPr="00B51822">
              <w:rPr>
                <w:rFonts w:ascii="Angsana New" w:hAnsi="Angsana New" w:hint="cs"/>
                <w:sz w:val="30"/>
                <w:szCs w:val="30"/>
                <w:cs/>
              </w:rPr>
              <w:t>ใน</w:t>
            </w:r>
            <w:r w:rsidRPr="00B51822"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 w:rsidRPr="00B51822">
              <w:rPr>
                <w:rFonts w:ascii="Angsana New" w:hAnsi="Angsana New" w:hint="cs"/>
                <w:sz w:val="30"/>
                <w:szCs w:val="30"/>
                <w:cs/>
              </w:rPr>
              <w:t>เผย</w:t>
            </w:r>
            <w:r w:rsidRPr="00B51822">
              <w:rPr>
                <w:rFonts w:ascii="Angsana New" w:hAnsi="Angsana New"/>
                <w:sz w:val="30"/>
                <w:szCs w:val="30"/>
                <w:cs/>
              </w:rPr>
              <w:t>แพร่ภาพ</w:t>
            </w:r>
          </w:p>
        </w:tc>
        <w:tc>
          <w:tcPr>
            <w:tcW w:w="5040" w:type="dxa"/>
            <w:gridSpan w:val="2"/>
          </w:tcPr>
          <w:p w14:paraId="09AB9B4C" w14:textId="77777777" w:rsidR="00D96DB1" w:rsidRPr="00B51822" w:rsidRDefault="00D96DB1" w:rsidP="00AA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50" w:right="-20" w:hanging="25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ตัดจำหน่ายโดยวิธีเส้นตรง</w:t>
            </w:r>
            <w:r w:rsidRPr="00B51822">
              <w:rPr>
                <w:rFonts w:ascii="Angsana New" w:hAnsi="Angsana New" w:hint="cs"/>
                <w:sz w:val="30"/>
                <w:szCs w:val="30"/>
                <w:cs/>
              </w:rPr>
              <w:t>ตามระยะเวลาที่กำหนดในสัญญา</w:t>
            </w:r>
          </w:p>
        </w:tc>
      </w:tr>
      <w:tr w:rsidR="00D96DB1" w:rsidRPr="00B51822" w14:paraId="11B9445D" w14:textId="77777777" w:rsidTr="00DF6F1F">
        <w:tc>
          <w:tcPr>
            <w:tcW w:w="4140" w:type="dxa"/>
          </w:tcPr>
          <w:p w14:paraId="752F629C" w14:textId="2CD357D5" w:rsidR="00D96DB1" w:rsidRPr="00B51822" w:rsidRDefault="00D96DB1" w:rsidP="00D96DB1">
            <w:pPr>
              <w:tabs>
                <w:tab w:val="clear" w:pos="454"/>
                <w:tab w:val="clear" w:pos="907"/>
                <w:tab w:val="left" w:pos="-18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เครื่องหมายการค้า</w:t>
            </w:r>
          </w:p>
        </w:tc>
        <w:tc>
          <w:tcPr>
            <w:tcW w:w="4680" w:type="dxa"/>
          </w:tcPr>
          <w:p w14:paraId="35E6E67F" w14:textId="77777777" w:rsidR="00D96DB1" w:rsidRPr="00B51822" w:rsidRDefault="00D96DB1" w:rsidP="00240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8"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360" w:type="dxa"/>
          </w:tcPr>
          <w:p w14:paraId="7625584C" w14:textId="77777777" w:rsidR="00D96DB1" w:rsidRPr="00B51822" w:rsidRDefault="00D96DB1" w:rsidP="005C6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</w:tbl>
    <w:p w14:paraId="0B8054DE" w14:textId="77777777" w:rsidR="00444A45" w:rsidRPr="005C6B8A" w:rsidRDefault="00444A45" w:rsidP="00F145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</w:rPr>
      </w:pPr>
    </w:p>
    <w:p w14:paraId="55447B26" w14:textId="44B8D541" w:rsidR="00BB04B8" w:rsidRDefault="00444A45" w:rsidP="00BB04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EB3936">
        <w:rPr>
          <w:rFonts w:ascii="Angsana New" w:hAnsi="Angsana New" w:hint="cs"/>
          <w:sz w:val="30"/>
          <w:szCs w:val="30"/>
          <w:cs/>
        </w:rPr>
        <w:t>กลุ่มบริษัทไม่คิดค่าตัดจำหน่ายสำหรับโปรแกรมคอมพิวเตอร์</w:t>
      </w:r>
      <w:r w:rsidR="006802C1">
        <w:rPr>
          <w:rFonts w:ascii="Angsana New" w:hAnsi="Angsana New" w:hint="cs"/>
          <w:sz w:val="30"/>
          <w:szCs w:val="30"/>
          <w:cs/>
        </w:rPr>
        <w:t>ที่อยู่</w:t>
      </w:r>
      <w:r w:rsidRPr="00EB3936">
        <w:rPr>
          <w:rFonts w:ascii="Angsana New" w:hAnsi="Angsana New" w:hint="cs"/>
          <w:sz w:val="30"/>
          <w:szCs w:val="30"/>
          <w:cs/>
        </w:rPr>
        <w:t>ระหว่าง</w:t>
      </w:r>
      <w:r w:rsidR="006802C1">
        <w:rPr>
          <w:rFonts w:ascii="Angsana New" w:hAnsi="Angsana New" w:hint="cs"/>
          <w:sz w:val="30"/>
          <w:szCs w:val="30"/>
          <w:cs/>
        </w:rPr>
        <w:t>การ</w:t>
      </w:r>
      <w:r w:rsidRPr="00EB3936">
        <w:rPr>
          <w:rFonts w:ascii="Angsana New" w:hAnsi="Angsana New" w:hint="cs"/>
          <w:sz w:val="30"/>
          <w:szCs w:val="30"/>
          <w:cs/>
        </w:rPr>
        <w:t>ติดตั้ง</w:t>
      </w:r>
    </w:p>
    <w:p w14:paraId="01D9FE87" w14:textId="77777777" w:rsidR="00D548BC" w:rsidRPr="00DA1240" w:rsidRDefault="00D548BC" w:rsidP="00BB04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2"/>
          <w:szCs w:val="22"/>
          <w:cs/>
        </w:rPr>
      </w:pPr>
    </w:p>
    <w:p w14:paraId="3F354AFA" w14:textId="70746E1A" w:rsidR="005924A5" w:rsidRDefault="00A13E24" w:rsidP="008D69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EB3936">
        <w:rPr>
          <w:rFonts w:ascii="Angsana New" w:hAnsi="Angsana New"/>
          <w:sz w:val="30"/>
          <w:szCs w:val="30"/>
          <w:cs/>
        </w:rPr>
        <w:t>วิธีการตัดจำหน่าย ระยะเวลาที่คาดว่าจะได้รับประโยชน์ และมูลค่าคงเหลือ</w:t>
      </w:r>
      <w:r w:rsidRPr="00EB3936">
        <w:rPr>
          <w:rFonts w:ascii="Angsana New" w:hAnsi="Angsana New"/>
          <w:sz w:val="30"/>
          <w:szCs w:val="30"/>
        </w:rPr>
        <w:t xml:space="preserve"> </w:t>
      </w:r>
      <w:r w:rsidRPr="00EB3936">
        <w:rPr>
          <w:rFonts w:ascii="Angsana New" w:hAnsi="Angsana New"/>
          <w:sz w:val="30"/>
          <w:szCs w:val="30"/>
          <w:cs/>
        </w:rPr>
        <w:t>จะได้รับการทบทวนทุกสิ้นรอบปีบัญชี และปรับปรุงตามความเหมาะสม</w:t>
      </w:r>
    </w:p>
    <w:p w14:paraId="24FC9597" w14:textId="16A3C7FB" w:rsidR="00A13E24" w:rsidRPr="00434856" w:rsidRDefault="00A13E24" w:rsidP="001800B2">
      <w:pPr>
        <w:pStyle w:val="Heading8"/>
        <w:numPr>
          <w:ilvl w:val="1"/>
          <w:numId w:val="31"/>
        </w:numPr>
        <w:spacing w:line="240" w:lineRule="auto"/>
        <w:ind w:left="540" w:right="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34856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การด้อยค่า</w:t>
      </w:r>
    </w:p>
    <w:p w14:paraId="0903951B" w14:textId="77777777" w:rsidR="00A13E24" w:rsidRPr="00775F8A" w:rsidRDefault="00A13E24" w:rsidP="003171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28"/>
          <w:szCs w:val="28"/>
        </w:rPr>
      </w:pPr>
    </w:p>
    <w:p w14:paraId="697BD8B7" w14:textId="3DB0E10B" w:rsidR="00A13E24" w:rsidRPr="00EB3936" w:rsidRDefault="00A13E24" w:rsidP="003171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EB3936">
        <w:rPr>
          <w:rFonts w:ascii="Angsana New" w:hAnsi="Angsana New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="005E2018">
        <w:rPr>
          <w:rFonts w:ascii="Angsana New" w:hAnsi="Angsana New" w:hint="cs"/>
          <w:sz w:val="30"/>
          <w:szCs w:val="30"/>
          <w:cs/>
        </w:rPr>
        <w:t xml:space="preserve">   </w:t>
      </w:r>
      <w:r w:rsidRPr="00EB3936">
        <w:rPr>
          <w:rFonts w:ascii="Angsana New" w:hAnsi="Angsana New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 สำหรับสินทรัพย์ไม่มีตัวตนที่มีอายุก</w:t>
      </w:r>
      <w:r w:rsidR="00FB2440">
        <w:rPr>
          <w:rFonts w:ascii="Angsana New" w:hAnsi="Angsana New"/>
          <w:sz w:val="30"/>
          <w:szCs w:val="30"/>
          <w:cs/>
        </w:rPr>
        <w:t>ารให้ประโยชน์ไม่ทราบแน่นอน หรือ</w:t>
      </w:r>
      <w:r w:rsidRPr="00EB3936">
        <w:rPr>
          <w:rFonts w:ascii="Angsana New" w:hAnsi="Angsana New"/>
          <w:sz w:val="30"/>
          <w:szCs w:val="30"/>
          <w:cs/>
        </w:rPr>
        <w:t>ยังไม่พร้อมใช้งาน จะประมาณมูลค่าที่คาดว่าจะได้รับคืนทุกปีในช่วงเวลาเดียวกัน</w:t>
      </w:r>
    </w:p>
    <w:p w14:paraId="4F35CF41" w14:textId="77777777" w:rsidR="00A13E24" w:rsidRPr="00775F8A" w:rsidRDefault="00A13E24" w:rsidP="003171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28"/>
          <w:szCs w:val="28"/>
        </w:rPr>
      </w:pPr>
    </w:p>
    <w:p w14:paraId="5E5CC43B" w14:textId="776B937A" w:rsidR="00D528CA" w:rsidRDefault="00A13E24" w:rsidP="00D528C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EB3936">
        <w:rPr>
          <w:rFonts w:ascii="Angsana New" w:hAnsi="Angsana New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 หรือมูลค่าตามบัญชีของหน่วยสินทรัพย์ที่ก่อให้เกิด</w:t>
      </w:r>
      <w:r w:rsidRPr="00EB3936">
        <w:rPr>
          <w:rFonts w:ascii="Angsana New" w:hAnsi="Angsana New"/>
          <w:sz w:val="30"/>
          <w:szCs w:val="30"/>
        </w:rPr>
        <w:t xml:space="preserve"> </w:t>
      </w:r>
      <w:r w:rsidRPr="00EB3936">
        <w:rPr>
          <w:rFonts w:ascii="Angsana New" w:hAnsi="Angsana New"/>
          <w:sz w:val="30"/>
          <w:szCs w:val="30"/>
          <w:cs/>
        </w:rPr>
        <w:t>เงินสดสูงกว่ามูลค่าที่จะได้รับคืน ขาดทุนจากการด้อยค่าบันทึกในกำไรหรือขาดทุน</w:t>
      </w:r>
      <w:r w:rsidRPr="00EB3936">
        <w:rPr>
          <w:rFonts w:ascii="Angsana New" w:hAnsi="Angsana New"/>
          <w:sz w:val="30"/>
          <w:szCs w:val="30"/>
        </w:rPr>
        <w:t xml:space="preserve"> </w:t>
      </w:r>
      <w:r w:rsidR="00D528CA" w:rsidRPr="00ED7762">
        <w:rPr>
          <w:rFonts w:ascii="Angsana New" w:hAnsi="Angsana New"/>
          <w:sz w:val="30"/>
          <w:szCs w:val="30"/>
          <w:cs/>
        </w:rPr>
        <w:t>เว้นแต่เมื่อมีการกลับรายการ</w:t>
      </w:r>
      <w:r w:rsidR="00D528CA" w:rsidRPr="00645BAD">
        <w:rPr>
          <w:rFonts w:ascii="Angsana New" w:hAnsi="Angsana New"/>
          <w:spacing w:val="-8"/>
          <w:sz w:val="30"/>
          <w:szCs w:val="30"/>
          <w:cs/>
        </w:rPr>
        <w:t>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</w:t>
      </w:r>
      <w:r w:rsidR="00D528CA" w:rsidRPr="00ED7762">
        <w:rPr>
          <w:rFonts w:ascii="Angsana New" w:hAnsi="Angsana New"/>
          <w:sz w:val="30"/>
          <w:szCs w:val="30"/>
          <w:cs/>
        </w:rPr>
        <w:t>ในกรณีนี้จะรับรู้ในส่วนของผู้ถือหุ้น</w:t>
      </w:r>
    </w:p>
    <w:p w14:paraId="5CE838BA" w14:textId="22C752C2" w:rsidR="00BF53C6" w:rsidRPr="00775F8A" w:rsidRDefault="00BF5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</w:p>
    <w:p w14:paraId="7DDED106" w14:textId="023596D6" w:rsidR="00A13E24" w:rsidRPr="00EB3936" w:rsidRDefault="00A13E24" w:rsidP="003171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EB3936">
        <w:rPr>
          <w:rFonts w:ascii="Angsana New" w:hAnsi="Angsana New"/>
          <w:sz w:val="30"/>
          <w:szCs w:val="30"/>
          <w:cs/>
        </w:rPr>
        <w:t>เมื่อมีการลดลงในมูลค่ายุติธรรมของสินทรัพย์ทางการเงินเผื่อขาย ซึ่งได้บันทึกในส่วนของผู้ถือหุ้น และมีความชัดเจนว่าสินทรัพย์ดังกล่าวมีการด้อยค่า ยอดขาดทุนซึ่งเคยบันทึกในส่วนของผู้ถือหุ้นจะถูกบันทึกในกำไรหรือขาดทุนโดยไม่ต้องปรับกับยอดสินทรัพย์ทางการเงิ</w:t>
      </w:r>
      <w:r w:rsidR="00141C2A">
        <w:rPr>
          <w:rFonts w:ascii="Angsana New" w:hAnsi="Angsana New"/>
          <w:sz w:val="30"/>
          <w:szCs w:val="30"/>
          <w:cs/>
        </w:rPr>
        <w:t>นดังกล่าว ยอดขาดทุนที่บันทึกใน</w:t>
      </w:r>
      <w:r w:rsidRPr="00EB3936">
        <w:rPr>
          <w:rFonts w:ascii="Angsana New" w:hAnsi="Angsana New"/>
          <w:sz w:val="30"/>
          <w:szCs w:val="30"/>
          <w:cs/>
        </w:rPr>
        <w:t>กำไร</w:t>
      </w:r>
      <w:r w:rsidR="00141C2A">
        <w:rPr>
          <w:rFonts w:ascii="Angsana New" w:hAnsi="Angsana New" w:hint="cs"/>
          <w:sz w:val="30"/>
          <w:szCs w:val="30"/>
          <w:cs/>
        </w:rPr>
        <w:t>หรือ</w:t>
      </w:r>
      <w:r w:rsidRPr="00EB3936">
        <w:rPr>
          <w:rFonts w:ascii="Angsana New" w:hAnsi="Angsana New"/>
          <w:sz w:val="30"/>
          <w:szCs w:val="30"/>
          <w:cs/>
        </w:rPr>
        <w:t>ขาดทุนเป็นผลต่างระหว่างราคาทุนที่ซื้อกับมูลค่ายุติธรรมในปัจจุบันของสินทรัพย์ หักขาดทุนจากการด้อยค่าของสินทรัพย์ทางการเงินนั้นๆ ซึ่งเคยรับรู้แล้วในกำไรหรือขาดทุน</w:t>
      </w:r>
    </w:p>
    <w:p w14:paraId="6805CF09" w14:textId="77777777" w:rsidR="00A13E24" w:rsidRPr="00775F8A" w:rsidRDefault="00A13E24" w:rsidP="003171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8"/>
          <w:szCs w:val="28"/>
          <w:cs/>
        </w:rPr>
      </w:pPr>
    </w:p>
    <w:p w14:paraId="41E46FD9" w14:textId="77777777" w:rsidR="00A13E24" w:rsidRPr="00EB3936" w:rsidRDefault="00A13E24" w:rsidP="003171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EB3936">
        <w:rPr>
          <w:rFonts w:ascii="Angsana New" w:hAnsi="Angsana New"/>
          <w:i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73A3C107" w14:textId="77777777" w:rsidR="00A13E24" w:rsidRPr="00775F8A" w:rsidRDefault="00A13E24" w:rsidP="003171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28"/>
          <w:szCs w:val="28"/>
        </w:rPr>
      </w:pPr>
    </w:p>
    <w:p w14:paraId="6C312AA4" w14:textId="77777777" w:rsidR="00CF38DB" w:rsidRPr="00EB3936" w:rsidRDefault="00A13E24" w:rsidP="003171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EB3936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มูลค่าที่คาดว่าจะได้รับคืนของสินทรัพย์ทางการเงินสำหรับหลักทรัพย์เผื่อขาย คำนวณโดยอ้างอิงถึงมูลค่ายุติธรรม</w:t>
      </w:r>
    </w:p>
    <w:p w14:paraId="353DD495" w14:textId="77777777" w:rsidR="00EB3936" w:rsidRPr="00775F8A" w:rsidRDefault="00EB3936" w:rsidP="003171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28"/>
          <w:szCs w:val="28"/>
        </w:rPr>
      </w:pPr>
    </w:p>
    <w:p w14:paraId="20112D79" w14:textId="77777777" w:rsidR="00A13E24" w:rsidRPr="002A4A3B" w:rsidRDefault="00A13E24" w:rsidP="003171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2A4A3B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</w:t>
      </w:r>
      <w:r w:rsidR="00C014A1">
        <w:rPr>
          <w:rFonts w:ascii="Angsana New" w:hAnsi="Angsana New"/>
          <w:sz w:val="30"/>
          <w:szCs w:val="30"/>
          <w:cs/>
        </w:rPr>
        <w:t>เมินมูลค่าจากการใช้ของสินทรัพย์</w:t>
      </w:r>
      <w:r w:rsidRPr="002A4A3B">
        <w:rPr>
          <w:rFonts w:ascii="Angsana New" w:hAnsi="Angsana New"/>
          <w:sz w:val="30"/>
          <w:szCs w:val="30"/>
          <w:cs/>
        </w:rPr>
        <w:t xml:space="preserve">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4E0A5086" w14:textId="466EE134" w:rsidR="00F14592" w:rsidRPr="00775F8A" w:rsidRDefault="00F145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  <w:cs/>
        </w:rPr>
      </w:pPr>
    </w:p>
    <w:p w14:paraId="449D947F" w14:textId="77777777" w:rsidR="00775F8A" w:rsidRDefault="00775F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7CC00F26" w14:textId="691ACFAA" w:rsidR="00A13E24" w:rsidRPr="002A4A3B" w:rsidRDefault="00A13E24" w:rsidP="003171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2A4A3B">
        <w:rPr>
          <w:rFonts w:ascii="Angsana New" w:hAnsi="Angsana New"/>
          <w:i/>
          <w:iCs/>
          <w:sz w:val="30"/>
          <w:szCs w:val="30"/>
          <w:cs/>
        </w:rPr>
        <w:lastRenderedPageBreak/>
        <w:t>การกลับรายการด้อยค่า</w:t>
      </w:r>
    </w:p>
    <w:p w14:paraId="6F122946" w14:textId="77777777" w:rsidR="00A13E24" w:rsidRPr="00775F8A" w:rsidRDefault="00A13E24" w:rsidP="009A7A1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28"/>
          <w:szCs w:val="28"/>
        </w:rPr>
      </w:pPr>
    </w:p>
    <w:p w14:paraId="26C66807" w14:textId="6C56A54D" w:rsidR="00E47307" w:rsidRDefault="00313689" w:rsidP="003171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ขาดทุนจากการด้อยค่าของสินทรัพย์ทางการเงินจะถูกกลับรายการ เมื่อมูลค่าที่คาดว่าจะได้รับคืนเพิ่มขึ้นในภายหลังและการเพิ่มขึ้นนั้นสัมพันธ์โดยตรงกับขาดทุนจากการด้อยค่าที่เคยรับรู้ในกำไรหรือขาดทุน ส่วน</w:t>
      </w:r>
      <w:r w:rsidRPr="002A4A3B">
        <w:rPr>
          <w:rFonts w:ascii="Angsana New" w:hAnsi="Angsana New"/>
          <w:sz w:val="30"/>
          <w:szCs w:val="30"/>
          <w:cs/>
        </w:rPr>
        <w:t>สิน</w:t>
      </w:r>
      <w:r w:rsidR="00BB04B8">
        <w:rPr>
          <w:rFonts w:ascii="Angsana New" w:hAnsi="Angsana New"/>
          <w:sz w:val="30"/>
          <w:szCs w:val="30"/>
          <w:cs/>
        </w:rPr>
        <w:t>ทรัพย์ทางการเงินที่เป็น</w:t>
      </w:r>
      <w:r w:rsidR="003A525F">
        <w:rPr>
          <w:rFonts w:ascii="Angsana New" w:hAnsi="Angsana New" w:hint="cs"/>
          <w:sz w:val="30"/>
          <w:szCs w:val="30"/>
          <w:cs/>
        </w:rPr>
        <w:t>ตราสารทุน</w:t>
      </w:r>
      <w:r w:rsidRPr="002A4A3B">
        <w:rPr>
          <w:rFonts w:ascii="Angsana New" w:hAnsi="Angsana New"/>
          <w:sz w:val="30"/>
          <w:szCs w:val="30"/>
          <w:cs/>
        </w:rPr>
        <w:t>ที่จัดประเภทเป็นหลักทรัพย์เผื่อขาย การกลับรายการจะถูกรับรู้โดยตรงในกำไรขาดทุนเบ็ดเสร็จอื่น</w:t>
      </w:r>
    </w:p>
    <w:p w14:paraId="53105AA8" w14:textId="77777777" w:rsidR="00775F8A" w:rsidRDefault="00775F8A" w:rsidP="003171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</w:p>
    <w:p w14:paraId="03184012" w14:textId="7767AB33" w:rsidR="00A13E24" w:rsidRDefault="00A13E24" w:rsidP="0031368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2A4A3B">
        <w:rPr>
          <w:rFonts w:ascii="Angsana New" w:hAnsi="Angsana New"/>
          <w:sz w:val="30"/>
          <w:szCs w:val="30"/>
          <w:cs/>
        </w:rPr>
        <w:t>ขาดทุนจากการด้อยค่าของสินทรัพย์ที่ไม่ใช่สินทรัพย์ทางการเงินอื่นๆ ที่เคยรับรู้ใน</w:t>
      </w:r>
      <w:r w:rsidR="008616E3">
        <w:rPr>
          <w:rFonts w:ascii="Angsana New" w:hAnsi="Angsana New"/>
          <w:sz w:val="30"/>
          <w:szCs w:val="30"/>
          <w:cs/>
        </w:rPr>
        <w:t>งวด</w:t>
      </w:r>
      <w:r w:rsidR="00FB5D95">
        <w:rPr>
          <w:rFonts w:ascii="Angsana New" w:hAnsi="Angsana New"/>
          <w:sz w:val="30"/>
          <w:szCs w:val="30"/>
          <w:cs/>
        </w:rPr>
        <w:t>ก่อนจะถูกประเมิน</w:t>
      </w:r>
      <w:r w:rsidR="00FB5D95">
        <w:rPr>
          <w:rFonts w:ascii="Angsana New" w:hAnsi="Angsana New"/>
          <w:sz w:val="30"/>
          <w:szCs w:val="30"/>
        </w:rPr>
        <w:br/>
      </w:r>
      <w:r w:rsidRPr="002A4A3B">
        <w:rPr>
          <w:rFonts w:ascii="Angsana New" w:hAnsi="Angsana New"/>
          <w:sz w:val="30"/>
          <w:szCs w:val="30"/>
          <w:cs/>
        </w:rPr>
        <w:t>ณ ทุกวันที่ที่ออกรายงานว่ามีข</w:t>
      </w:r>
      <w:r w:rsidR="00C014A1">
        <w:rPr>
          <w:rFonts w:ascii="Angsana New" w:hAnsi="Angsana New"/>
          <w:sz w:val="30"/>
          <w:szCs w:val="30"/>
          <w:cs/>
        </w:rPr>
        <w:t>้อบ่งชี้เรื่องการด้อยค่าหรือไม่</w:t>
      </w:r>
      <w:r w:rsidRPr="002A4A3B">
        <w:rPr>
          <w:rFonts w:ascii="Angsana New" w:hAnsi="Angsana New"/>
          <w:sz w:val="30"/>
          <w:szCs w:val="30"/>
          <w:cs/>
        </w:rPr>
        <w:t xml:space="preserve"> ขาดทุนจากการด้อยค่าจะถูกกลับรายการ หากมี</w:t>
      </w:r>
      <w:r w:rsidR="00FB5D95">
        <w:rPr>
          <w:rFonts w:ascii="Angsana New" w:hAnsi="Angsana New"/>
          <w:sz w:val="30"/>
          <w:szCs w:val="30"/>
        </w:rPr>
        <w:br/>
      </w:r>
      <w:r w:rsidRPr="002A4A3B">
        <w:rPr>
          <w:rFonts w:ascii="Angsana New" w:hAnsi="Angsana New"/>
          <w:sz w:val="30"/>
          <w:szCs w:val="30"/>
          <w:cs/>
        </w:rPr>
        <w:t>การเปลี่ยนแปลงประมาณการที่ใช้ในการคำนวณมูลค่าที่คาดว่าจะได้</w:t>
      </w:r>
      <w:r w:rsidR="00C014A1">
        <w:rPr>
          <w:rFonts w:ascii="Angsana New" w:hAnsi="Angsana New"/>
          <w:sz w:val="30"/>
          <w:szCs w:val="30"/>
          <w:cs/>
        </w:rPr>
        <w:t>รับคืน</w:t>
      </w:r>
      <w:r w:rsidRPr="002A4A3B">
        <w:rPr>
          <w:rFonts w:ascii="Angsana New" w:hAnsi="Angsana New"/>
          <w:sz w:val="30"/>
          <w:szCs w:val="30"/>
          <w:cs/>
        </w:rPr>
        <w:t xml:space="preserve">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</w:t>
      </w:r>
      <w:r w:rsidR="00FB5D95">
        <w:rPr>
          <w:rFonts w:ascii="Angsana New" w:hAnsi="Angsana New"/>
          <w:sz w:val="30"/>
          <w:szCs w:val="30"/>
        </w:rPr>
        <w:br/>
      </w:r>
      <w:r w:rsidRPr="002A4A3B">
        <w:rPr>
          <w:rFonts w:ascii="Angsana New" w:hAnsi="Angsana New"/>
          <w:sz w:val="30"/>
          <w:szCs w:val="30"/>
          <w:cs/>
        </w:rPr>
        <w:t>ค่าตัดจำหน่าย เสมือนหนึ่งไม่เคยมีการบันทึกขาดทุนจากการด้อยค่ามาก่อน</w:t>
      </w:r>
    </w:p>
    <w:p w14:paraId="560018F3" w14:textId="53BEA3F5" w:rsidR="009B28FC" w:rsidRPr="00775F8A" w:rsidRDefault="009B28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  <w:cs/>
        </w:rPr>
      </w:pPr>
    </w:p>
    <w:p w14:paraId="4FC2E5BA" w14:textId="3455ADFA" w:rsidR="00A13E24" w:rsidRPr="00FE39B8" w:rsidRDefault="00A13E24" w:rsidP="001800B2">
      <w:pPr>
        <w:pStyle w:val="Heading8"/>
        <w:numPr>
          <w:ilvl w:val="1"/>
          <w:numId w:val="31"/>
        </w:numPr>
        <w:spacing w:line="240" w:lineRule="auto"/>
        <w:ind w:left="540" w:right="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434856">
        <w:rPr>
          <w:rFonts w:ascii="Angsana New" w:hAnsi="Angsana New"/>
          <w:b/>
          <w:bCs/>
          <w:i/>
          <w:iCs/>
          <w:sz w:val="30"/>
          <w:szCs w:val="30"/>
          <w:cs/>
        </w:rPr>
        <w:t>หนี้สินที่มีภาระดอกเบี้ย</w:t>
      </w:r>
    </w:p>
    <w:p w14:paraId="02F3FC9F" w14:textId="77777777" w:rsidR="00A13E24" w:rsidRPr="00E16F10" w:rsidRDefault="00A13E24" w:rsidP="003171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outlineLvl w:val="0"/>
        <w:rPr>
          <w:rFonts w:ascii="Angsana New" w:hAnsi="Angsana New"/>
          <w:sz w:val="16"/>
          <w:szCs w:val="16"/>
        </w:rPr>
      </w:pPr>
    </w:p>
    <w:p w14:paraId="652F1063" w14:textId="77777777" w:rsidR="00141C2A" w:rsidRDefault="005062D9" w:rsidP="00E4730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85373C">
        <w:rPr>
          <w:rFonts w:ascii="Angsana New" w:hAnsi="Angsana New"/>
          <w:sz w:val="30"/>
          <w:szCs w:val="30"/>
          <w:cs/>
        </w:rPr>
        <w:t>หนี้สินที่มีภาระดอกเบี้ยบันทึกเริ่มแรกในมูลค่ายุติธรรมหักค่าใช้จ่ายที่เกี่ยวกับการเกิดหนี้สิน ภายหลังจากการบันทึกหนี้สินที่มีภาระดอกเบี้ยจะบันทึกต่อมาโดยวิธีราคาทุนตัดจำหน่าย ผลต่างระหว่างยอดหนี้เริ่มแรกและยอดหนี้เมื่อครบกำหนด</w:t>
      </w:r>
      <w:r w:rsidR="006802C1">
        <w:rPr>
          <w:rFonts w:ascii="Angsana New" w:hAnsi="Angsana New" w:hint="cs"/>
          <w:sz w:val="30"/>
          <w:szCs w:val="30"/>
          <w:cs/>
        </w:rPr>
        <w:t>ไถ่ถอน</w:t>
      </w:r>
      <w:r w:rsidRPr="0085373C">
        <w:rPr>
          <w:rFonts w:ascii="Angsana New" w:hAnsi="Angsana New"/>
          <w:sz w:val="30"/>
          <w:szCs w:val="30"/>
          <w:cs/>
        </w:rPr>
        <w:t>จะบันทึกในกำไรหรือขาดทุนตลอดอายุการกู้ยืมโดยใช้วิธีอัตราดอกเบี้ยที่แท้จริง</w:t>
      </w:r>
    </w:p>
    <w:p w14:paraId="5994A1BF" w14:textId="77777777" w:rsidR="00141C2A" w:rsidRPr="00E16F10" w:rsidRDefault="00141C2A" w:rsidP="00E4730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hanging="567"/>
        <w:jc w:val="thaiDistribute"/>
        <w:rPr>
          <w:rFonts w:ascii="Angsana New" w:hAnsi="Angsana New"/>
          <w:sz w:val="16"/>
          <w:szCs w:val="16"/>
          <w:cs/>
          <w:lang w:val="th-TH"/>
        </w:rPr>
      </w:pPr>
    </w:p>
    <w:p w14:paraId="360E0FED" w14:textId="46C9CF2B" w:rsidR="00A13E24" w:rsidRPr="00434856" w:rsidRDefault="00FE39B8" w:rsidP="001800B2">
      <w:pPr>
        <w:pStyle w:val="Heading8"/>
        <w:numPr>
          <w:ilvl w:val="1"/>
          <w:numId w:val="31"/>
        </w:numPr>
        <w:spacing w:line="240" w:lineRule="auto"/>
        <w:ind w:left="540" w:right="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เ</w:t>
      </w:r>
      <w:r w:rsidR="00A13E24" w:rsidRPr="00434856">
        <w:rPr>
          <w:rFonts w:ascii="Angsana New" w:hAnsi="Angsana New"/>
          <w:b/>
          <w:bCs/>
          <w:i/>
          <w:iCs/>
          <w:sz w:val="30"/>
          <w:szCs w:val="30"/>
          <w:cs/>
        </w:rPr>
        <w:t>จ้าหนี้การค้าและเจ้าหนี้อื่น</w:t>
      </w:r>
    </w:p>
    <w:p w14:paraId="5485D462" w14:textId="77777777" w:rsidR="00A13E24" w:rsidRPr="00E16F10" w:rsidRDefault="00A13E24" w:rsidP="00375F36">
      <w:pPr>
        <w:pStyle w:val="AccPolicyHeading"/>
      </w:pPr>
    </w:p>
    <w:p w14:paraId="2D3192E9" w14:textId="4407369E" w:rsidR="00A13E24" w:rsidRDefault="00A13E24" w:rsidP="003171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outlineLvl w:val="0"/>
        <w:rPr>
          <w:rFonts w:ascii="Angsana New" w:hAnsi="Angsana New"/>
          <w:sz w:val="30"/>
          <w:szCs w:val="30"/>
        </w:rPr>
      </w:pPr>
      <w:r w:rsidRPr="002A4A3B">
        <w:rPr>
          <w:rFonts w:ascii="Angsana New" w:hAnsi="Angsana New"/>
          <w:sz w:val="30"/>
          <w:szCs w:val="30"/>
          <w:cs/>
        </w:rPr>
        <w:t>เจ้าหนี้การค้าและเจ้าหนี้อื่นแสดงในราคาทุน</w:t>
      </w:r>
    </w:p>
    <w:p w14:paraId="61DDD048" w14:textId="77777777" w:rsidR="004832CA" w:rsidRPr="00775F8A" w:rsidRDefault="004832CA" w:rsidP="003171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158C399E" w14:textId="76AE6CD6" w:rsidR="00A13E24" w:rsidRPr="00434856" w:rsidRDefault="00A13E24" w:rsidP="001800B2">
      <w:pPr>
        <w:pStyle w:val="Heading8"/>
        <w:numPr>
          <w:ilvl w:val="1"/>
          <w:numId w:val="31"/>
        </w:numPr>
        <w:spacing w:line="240" w:lineRule="auto"/>
        <w:ind w:left="540" w:right="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34856">
        <w:rPr>
          <w:rFonts w:ascii="Angsana New" w:hAnsi="Angsana New"/>
          <w:b/>
          <w:bCs/>
          <w:i/>
          <w:iCs/>
          <w:sz w:val="30"/>
          <w:szCs w:val="30"/>
          <w:cs/>
        </w:rPr>
        <w:t>ผลประโยชน์ของพนักงาน</w:t>
      </w:r>
    </w:p>
    <w:p w14:paraId="3F8B259C" w14:textId="77777777" w:rsidR="00A13E24" w:rsidRPr="008F0AF6" w:rsidRDefault="00A13E24" w:rsidP="005924A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  <w:r w:rsidRPr="002A4A3B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</w:p>
    <w:p w14:paraId="582EA8E3" w14:textId="77777777" w:rsidR="005924A5" w:rsidRPr="005924A5" w:rsidRDefault="005924A5" w:rsidP="00D528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5924A5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14:paraId="1111F6CB" w14:textId="77777777" w:rsidR="005924A5" w:rsidRPr="00775F8A" w:rsidRDefault="005924A5" w:rsidP="00592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Cs/>
          <w:sz w:val="20"/>
          <w:szCs w:val="20"/>
        </w:rPr>
      </w:pPr>
    </w:p>
    <w:p w14:paraId="7935738E" w14:textId="77777777" w:rsidR="005924A5" w:rsidRPr="005924A5" w:rsidRDefault="005924A5" w:rsidP="00592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Cs/>
          <w:sz w:val="30"/>
          <w:szCs w:val="30"/>
        </w:rPr>
      </w:pPr>
      <w:r w:rsidRPr="005924A5">
        <w:rPr>
          <w:rFonts w:ascii="Angsana New" w:hAnsi="Angsana New"/>
          <w:i/>
          <w:sz w:val="30"/>
          <w:szCs w:val="30"/>
          <w:cs/>
        </w:rPr>
        <w:t xml:space="preserve"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 </w:t>
      </w:r>
    </w:p>
    <w:p w14:paraId="70256507" w14:textId="65E07A72" w:rsidR="009B047B" w:rsidRPr="00775F8A" w:rsidRDefault="009B04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Cs/>
          <w:sz w:val="20"/>
          <w:szCs w:val="20"/>
          <w:cs/>
        </w:rPr>
      </w:pPr>
    </w:p>
    <w:p w14:paraId="3696AB6E" w14:textId="0264CD52" w:rsidR="005924A5" w:rsidRPr="005924A5" w:rsidRDefault="005924A5" w:rsidP="00592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Cs/>
          <w:sz w:val="30"/>
          <w:szCs w:val="30"/>
        </w:rPr>
      </w:pPr>
      <w:r w:rsidRPr="005924A5">
        <w:rPr>
          <w:rFonts w:ascii="Angsana New" w:hAnsi="Angsana New"/>
          <w:iCs/>
          <w:sz w:val="30"/>
          <w:szCs w:val="30"/>
          <w:cs/>
        </w:rPr>
        <w:t>โครงการผลประโยชน์ที่กำหนดไว้</w:t>
      </w:r>
    </w:p>
    <w:p w14:paraId="4D3B5C86" w14:textId="77777777" w:rsidR="005924A5" w:rsidRPr="00775F8A" w:rsidRDefault="005924A5" w:rsidP="00592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sz w:val="20"/>
          <w:szCs w:val="20"/>
        </w:rPr>
      </w:pPr>
    </w:p>
    <w:p w14:paraId="7959580B" w14:textId="77777777" w:rsidR="005924A5" w:rsidRPr="005924A5" w:rsidRDefault="005924A5" w:rsidP="00592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sz w:val="30"/>
          <w:szCs w:val="30"/>
        </w:rPr>
      </w:pPr>
      <w:r w:rsidRPr="005924A5">
        <w:rPr>
          <w:rFonts w:ascii="Angsana New" w:hAnsi="Angsana New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</w:t>
      </w:r>
      <w:r w:rsidRPr="005924A5">
        <w:rPr>
          <w:rFonts w:ascii="Angsana New" w:hAnsi="Angsana New" w:hint="cs"/>
          <w:i/>
          <w:sz w:val="30"/>
          <w:szCs w:val="30"/>
          <w:cs/>
        </w:rPr>
        <w:t>งวด</w:t>
      </w:r>
      <w:r w:rsidR="00C014A1">
        <w:rPr>
          <w:rFonts w:ascii="Angsana New" w:hAnsi="Angsana New"/>
          <w:i/>
          <w:sz w:val="30"/>
          <w:szCs w:val="30"/>
          <w:cs/>
        </w:rPr>
        <w:t xml:space="preserve">ปัจจุบันและงวดก่อนๆ </w:t>
      </w:r>
      <w:r w:rsidRPr="005924A5">
        <w:rPr>
          <w:rFonts w:ascii="Angsana New" w:hAnsi="Angsana New"/>
          <w:i/>
          <w:sz w:val="30"/>
          <w:szCs w:val="30"/>
          <w:cs/>
        </w:rPr>
        <w:t>ผลประโยชน์ดังกล่าวได้มีการคิดลดกระแสเงิน</w:t>
      </w:r>
      <w:r w:rsidRPr="005924A5">
        <w:rPr>
          <w:rFonts w:ascii="Angsana New" w:hAnsi="Angsana New" w:hint="cs"/>
          <w:i/>
          <w:sz w:val="30"/>
          <w:szCs w:val="30"/>
          <w:cs/>
        </w:rPr>
        <w:t>ส</w:t>
      </w:r>
      <w:r w:rsidRPr="005924A5">
        <w:rPr>
          <w:rFonts w:ascii="Angsana New" w:hAnsi="Angsana New"/>
          <w:i/>
          <w:sz w:val="30"/>
          <w:szCs w:val="30"/>
          <w:cs/>
        </w:rPr>
        <w:t>ดเพื่อให้เป็นมูลค่าปัจจุบัน</w:t>
      </w:r>
    </w:p>
    <w:p w14:paraId="73939641" w14:textId="77777777" w:rsidR="005924A5" w:rsidRPr="00775F8A" w:rsidRDefault="005924A5" w:rsidP="00592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sz w:val="12"/>
          <w:szCs w:val="12"/>
        </w:rPr>
      </w:pPr>
    </w:p>
    <w:p w14:paraId="7FF829FB" w14:textId="77777777" w:rsidR="005924A5" w:rsidRDefault="005924A5" w:rsidP="00592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sz w:val="30"/>
          <w:szCs w:val="30"/>
        </w:rPr>
      </w:pPr>
      <w:r w:rsidRPr="005924A5">
        <w:rPr>
          <w:rFonts w:ascii="Angsana New" w:hAnsi="Angsana New"/>
          <w:i/>
          <w:sz w:val="30"/>
          <w:szCs w:val="30"/>
          <w:cs/>
        </w:rPr>
        <w:lastRenderedPageBreak/>
        <w:t>การคำนวณ</w:t>
      </w:r>
      <w:r w:rsidRPr="005924A5">
        <w:rPr>
          <w:rFonts w:ascii="Angsana New" w:hAnsi="Angsana New" w:hint="cs"/>
          <w:i/>
          <w:sz w:val="30"/>
          <w:szCs w:val="30"/>
          <w:cs/>
        </w:rPr>
        <w:t>ภาระผูกพันของโครงการผลประโยชน์ที่กำหนดไว้</w:t>
      </w:r>
      <w:r w:rsidRPr="005924A5">
        <w:rPr>
          <w:rFonts w:ascii="Angsana New" w:hAnsi="Angsana New"/>
          <w:i/>
          <w:sz w:val="30"/>
          <w:szCs w:val="30"/>
          <w:cs/>
        </w:rPr>
        <w:t>นั้นจัดทำโดยนักคณิตศาสตร์ประกันภัยที่ได้รับอนุญาต โดยวิธีคิดลดแต่ละหน่วยที่ประมาณการไว้</w:t>
      </w:r>
      <w:r w:rsidRPr="005924A5">
        <w:rPr>
          <w:rFonts w:ascii="Angsana New" w:hAnsi="Angsana New" w:hint="cs"/>
          <w:i/>
          <w:sz w:val="30"/>
          <w:szCs w:val="30"/>
          <w:cs/>
        </w:rPr>
        <w:t xml:space="preserve">  </w:t>
      </w:r>
    </w:p>
    <w:p w14:paraId="6E6F7173" w14:textId="77777777" w:rsidR="002B473A" w:rsidRPr="00E16F10" w:rsidRDefault="002B473A" w:rsidP="00F145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16"/>
          <w:szCs w:val="16"/>
        </w:rPr>
      </w:pPr>
    </w:p>
    <w:p w14:paraId="44603EF0" w14:textId="06AA618B" w:rsidR="008A71D0" w:rsidRDefault="005924A5" w:rsidP="005924A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i/>
          <w:sz w:val="30"/>
          <w:szCs w:val="30"/>
          <w:cs/>
        </w:rPr>
      </w:pPr>
      <w:r w:rsidRPr="009A7A17">
        <w:rPr>
          <w:rFonts w:ascii="Angsana New" w:hAnsi="Angsana New" w:hint="cs"/>
          <w:i/>
          <w:sz w:val="30"/>
          <w:szCs w:val="30"/>
          <w:cs/>
        </w:rPr>
        <w:t>ใน</w:t>
      </w:r>
      <w:r w:rsidRPr="009A7A17">
        <w:rPr>
          <w:rFonts w:ascii="Angsana New" w:hAnsi="Angsana New"/>
          <w:i/>
          <w:sz w:val="30"/>
          <w:szCs w:val="30"/>
          <w:cs/>
        </w:rPr>
        <w:t>การวัดมูลค่าใหม่ของหนี้สินผลประโยชน์ที่กำหนดไว้สุทธิ</w:t>
      </w:r>
      <w:r w:rsidRPr="009A7A17">
        <w:rPr>
          <w:rFonts w:ascii="Angsana New" w:hAnsi="Angsana New"/>
          <w:i/>
          <w:sz w:val="30"/>
          <w:szCs w:val="30"/>
        </w:rPr>
        <w:t xml:space="preserve"> </w:t>
      </w:r>
      <w:r w:rsidRPr="009A7A17">
        <w:rPr>
          <w:rFonts w:ascii="Angsana New" w:hAnsi="Angsana New"/>
          <w:i/>
          <w:sz w:val="30"/>
          <w:szCs w:val="30"/>
          <w:cs/>
        </w:rPr>
        <w:t>กำไร</w:t>
      </w:r>
      <w:r w:rsidRPr="009A7A17">
        <w:rPr>
          <w:rFonts w:ascii="Angsana New" w:hAnsi="Angsana New" w:hint="cs"/>
          <w:i/>
          <w:sz w:val="30"/>
          <w:szCs w:val="30"/>
          <w:cs/>
        </w:rPr>
        <w:t>หรือ</w:t>
      </w:r>
      <w:r w:rsidRPr="009A7A17">
        <w:rPr>
          <w:rFonts w:ascii="Angsana New" w:hAnsi="Angsana New"/>
          <w:i/>
          <w:sz w:val="30"/>
          <w:szCs w:val="30"/>
          <w:cs/>
        </w:rPr>
        <w:t>ขาดทุนจากการประมาณการตามหลักคณิตศาสตร์ประกันภัย</w:t>
      </w:r>
      <w:r w:rsidRPr="009A7A17">
        <w:rPr>
          <w:rFonts w:ascii="Angsana New" w:hAnsi="Angsana New" w:hint="cs"/>
          <w:i/>
          <w:sz w:val="30"/>
          <w:szCs w:val="30"/>
          <w:cs/>
        </w:rPr>
        <w:t>จะถูก</w:t>
      </w:r>
      <w:r w:rsidRPr="009A7A17">
        <w:rPr>
          <w:rFonts w:ascii="Angsana New" w:hAnsi="Angsana New"/>
          <w:i/>
          <w:sz w:val="30"/>
          <w:szCs w:val="30"/>
          <w:cs/>
        </w:rPr>
        <w:t>รับรู้รายการในกำไรขาดทุนเบ็ดเสร็จอื่น</w:t>
      </w:r>
      <w:r w:rsidR="005E2018">
        <w:rPr>
          <w:rFonts w:ascii="Angsana New" w:hAnsi="Angsana New" w:hint="cs"/>
          <w:i/>
          <w:sz w:val="30"/>
          <w:szCs w:val="30"/>
          <w:cs/>
        </w:rPr>
        <w:t>ทันที</w:t>
      </w:r>
      <w:r w:rsidRPr="009A7A17">
        <w:rPr>
          <w:rFonts w:ascii="Angsana New" w:hAnsi="Angsana New"/>
          <w:i/>
          <w:sz w:val="30"/>
          <w:szCs w:val="30"/>
        </w:rPr>
        <w:t xml:space="preserve"> </w:t>
      </w:r>
      <w:r w:rsidRPr="009A7A17">
        <w:rPr>
          <w:rFonts w:ascii="Angsana New" w:hAnsi="Angsana New" w:hint="cs"/>
          <w:i/>
          <w:sz w:val="30"/>
          <w:szCs w:val="30"/>
          <w:cs/>
        </w:rPr>
        <w:t>กลุ่มบริษัท</w:t>
      </w:r>
      <w:r w:rsidRPr="009A7A17">
        <w:rPr>
          <w:rFonts w:ascii="Angsana New" w:hAnsi="Angsana New"/>
          <w:i/>
          <w:sz w:val="30"/>
          <w:szCs w:val="30"/>
          <w:cs/>
        </w:rPr>
        <w:t>กำหนดดอกเบี้ยจ่าย</w:t>
      </w:r>
      <w:r w:rsidRPr="009A7A17">
        <w:rPr>
          <w:rFonts w:ascii="Angsana New" w:hAnsi="Angsana New" w:hint="cs"/>
          <w:i/>
          <w:sz w:val="30"/>
          <w:szCs w:val="30"/>
          <w:cs/>
        </w:rPr>
        <w:t>ของ</w:t>
      </w:r>
      <w:r w:rsidRPr="009A7A17">
        <w:rPr>
          <w:rFonts w:ascii="Angsana New" w:hAnsi="Angsana New"/>
          <w:i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</w:t>
      </w:r>
      <w:r w:rsidR="009C4D5C">
        <w:rPr>
          <w:rFonts w:ascii="Angsana New" w:hAnsi="Angsana New"/>
          <w:i/>
          <w:sz w:val="30"/>
          <w:szCs w:val="30"/>
        </w:rPr>
        <w:br/>
      </w:r>
      <w:r w:rsidR="005E2018">
        <w:rPr>
          <w:rFonts w:ascii="Angsana New" w:hAnsi="Angsana New"/>
          <w:i/>
          <w:sz w:val="30"/>
          <w:szCs w:val="30"/>
        </w:rPr>
        <w:t xml:space="preserve"> </w:t>
      </w:r>
      <w:r w:rsidR="00FC2522">
        <w:rPr>
          <w:rFonts w:ascii="Angsana New" w:hAnsi="Angsana New"/>
          <w:i/>
          <w:sz w:val="30"/>
          <w:szCs w:val="30"/>
          <w:cs/>
        </w:rPr>
        <w:t>ณ</w:t>
      </w:r>
      <w:r w:rsidR="005E2018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9A7A17">
        <w:rPr>
          <w:rFonts w:ascii="Angsana New" w:hAnsi="Angsana New"/>
          <w:i/>
          <w:sz w:val="30"/>
          <w:szCs w:val="30"/>
          <w:cs/>
        </w:rPr>
        <w:t>ต้นปี โดยคำนึงถึงการเปลี่ยนแปลงใดๆ</w:t>
      </w:r>
      <w:r w:rsidRPr="009A7A17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9A7A17">
        <w:rPr>
          <w:rFonts w:ascii="Angsana New" w:hAnsi="Angsana New"/>
          <w:i/>
          <w:sz w:val="30"/>
          <w:szCs w:val="30"/>
          <w:cs/>
        </w:rPr>
        <w:t>ในหนี้สินผลประโยชน์ที่กำหนดไว้สุทธิซึ่งเป็นผลมาจากการสมทบเงิน</w:t>
      </w:r>
      <w:r w:rsidR="00FC2522">
        <w:rPr>
          <w:rFonts w:ascii="Angsana New" w:hAnsi="Angsana New"/>
          <w:i/>
          <w:sz w:val="30"/>
          <w:szCs w:val="30"/>
        </w:rPr>
        <w:t xml:space="preserve"> </w:t>
      </w:r>
      <w:r w:rsidRPr="00FC2522">
        <w:rPr>
          <w:rFonts w:ascii="Angsana New" w:hAnsi="Angsana New"/>
          <w:i/>
          <w:spacing w:val="-6"/>
          <w:sz w:val="30"/>
          <w:szCs w:val="30"/>
          <w:cs/>
        </w:rPr>
        <w:t>และการจ่ายชำระผลประโยชน์ ดอกเบี้ยจ่ายสุทธิและค่าใช้จ่ายอื่นๆ</w:t>
      </w:r>
      <w:r w:rsidRPr="00FC2522">
        <w:rPr>
          <w:rFonts w:ascii="Angsana New" w:hAnsi="Angsana New" w:hint="cs"/>
          <w:i/>
          <w:spacing w:val="-6"/>
          <w:sz w:val="30"/>
          <w:szCs w:val="30"/>
          <w:cs/>
        </w:rPr>
        <w:t xml:space="preserve"> </w:t>
      </w:r>
      <w:r w:rsidRPr="00FC2522">
        <w:rPr>
          <w:rFonts w:ascii="Angsana New" w:hAnsi="Angsana New"/>
          <w:i/>
          <w:spacing w:val="-6"/>
          <w:sz w:val="30"/>
          <w:szCs w:val="30"/>
          <w:cs/>
        </w:rPr>
        <w:t>ที่เกี่ยวข้องกับโครงการผลประโยชน์รับรู้รายการ</w:t>
      </w:r>
      <w:r w:rsidR="007E180E">
        <w:rPr>
          <w:rFonts w:ascii="Angsana New" w:hAnsi="Angsana New"/>
          <w:i/>
          <w:spacing w:val="-6"/>
          <w:sz w:val="30"/>
          <w:szCs w:val="30"/>
        </w:rPr>
        <w:br/>
      </w:r>
      <w:r w:rsidRPr="009A7A17">
        <w:rPr>
          <w:rFonts w:ascii="Angsana New" w:hAnsi="Angsana New"/>
          <w:i/>
          <w:sz w:val="30"/>
          <w:szCs w:val="30"/>
          <w:cs/>
        </w:rPr>
        <w:t>ในกำไรหรือขาดทุน</w:t>
      </w:r>
      <w:r w:rsidR="00436037">
        <w:rPr>
          <w:rFonts w:ascii="Angsana New" w:hAnsi="Angsana New" w:hint="cs"/>
          <w:i/>
          <w:sz w:val="30"/>
          <w:szCs w:val="30"/>
          <w:cs/>
        </w:rPr>
        <w:t xml:space="preserve"> </w:t>
      </w:r>
    </w:p>
    <w:p w14:paraId="1129F4F5" w14:textId="77777777" w:rsidR="008B7FF2" w:rsidRPr="008B7FF2" w:rsidRDefault="008B7FF2" w:rsidP="005924A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i/>
          <w:spacing w:val="-4"/>
          <w:sz w:val="20"/>
          <w:szCs w:val="20"/>
        </w:rPr>
      </w:pPr>
    </w:p>
    <w:p w14:paraId="3CBB9B78" w14:textId="0D29A19E" w:rsidR="005924A5" w:rsidRPr="00EE19E2" w:rsidRDefault="00E47307" w:rsidP="005924A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i/>
          <w:spacing w:val="-4"/>
          <w:sz w:val="30"/>
          <w:szCs w:val="30"/>
        </w:rPr>
      </w:pPr>
      <w:r w:rsidRPr="00EE19E2">
        <w:rPr>
          <w:rFonts w:ascii="Angsana New" w:hAnsi="Angsana New"/>
          <w:i/>
          <w:spacing w:val="-4"/>
          <w:sz w:val="30"/>
          <w:szCs w:val="30"/>
          <w:cs/>
        </w:rPr>
        <w:t xml:space="preserve">เมื่อมีการลดขนาดโครงการ กำไรหรือขาดทุนจากการลดขนาดโครงการต้องรับรู้ในกำไรหรือขาดทุนทันที </w:t>
      </w:r>
      <w:r w:rsidR="00436037" w:rsidRPr="00EE19E2">
        <w:rPr>
          <w:rFonts w:ascii="Angsana New" w:hAnsi="Angsana New" w:hint="cs"/>
          <w:i/>
          <w:spacing w:val="-4"/>
          <w:sz w:val="30"/>
          <w:szCs w:val="30"/>
          <w:cs/>
        </w:rPr>
        <w:t>กลุ่มบริษัทรับรู้กำไรและขาดทุนจากการจ่ายชำระผลประโยชน์พนักงานเมื่อเกิดขึ้น</w:t>
      </w:r>
    </w:p>
    <w:p w14:paraId="44C1CA09" w14:textId="77777777" w:rsidR="00545D6C" w:rsidRPr="00545D6C" w:rsidRDefault="00545D6C" w:rsidP="00545D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6048755F" w14:textId="78E38B44" w:rsidR="00935716" w:rsidRDefault="00935716" w:rsidP="00935716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866987">
        <w:rPr>
          <w:rFonts w:ascii="Angsana New" w:hAnsi="Angsana New"/>
          <w:iCs/>
          <w:sz w:val="30"/>
          <w:szCs w:val="30"/>
          <w:cs/>
        </w:rPr>
        <w:t xml:space="preserve">ผลประโยชน์เมื่อเลิกจ้าง </w:t>
      </w:r>
    </w:p>
    <w:p w14:paraId="4C62B021" w14:textId="77777777" w:rsidR="004E23AA" w:rsidRPr="008B7FF2" w:rsidRDefault="004E23AA" w:rsidP="00935716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22"/>
          <w:szCs w:val="22"/>
        </w:rPr>
      </w:pPr>
    </w:p>
    <w:p w14:paraId="5E76C6F7" w14:textId="77777777" w:rsidR="00935716" w:rsidRPr="00EE19E2" w:rsidRDefault="00935716" w:rsidP="0093571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i/>
          <w:spacing w:val="-4"/>
          <w:sz w:val="30"/>
          <w:szCs w:val="30"/>
        </w:rPr>
      </w:pPr>
      <w:r w:rsidRPr="00EE19E2">
        <w:rPr>
          <w:rFonts w:ascii="Angsana New" w:hAnsi="Angsana New" w:hint="cs"/>
          <w:i/>
          <w:spacing w:val="-4"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</w:t>
      </w:r>
      <w:r w:rsidRPr="00EE19E2">
        <w:rPr>
          <w:rFonts w:ascii="Angsana New" w:hAnsi="Angsana New" w:hint="cs"/>
          <w:spacing w:val="-4"/>
          <w:sz w:val="30"/>
          <w:szCs w:val="30"/>
          <w:cs/>
        </w:rPr>
        <w:t>กลุ่มบริษัท</w:t>
      </w:r>
      <w:r w:rsidRPr="00EE19E2">
        <w:rPr>
          <w:rFonts w:ascii="Angsana New" w:hAnsi="Angsana New" w:hint="cs"/>
          <w:i/>
          <w:spacing w:val="-4"/>
          <w:sz w:val="30"/>
          <w:szCs w:val="30"/>
          <w:cs/>
        </w:rPr>
        <w:t>ไม่สามารถยกเลิกข้อเสนอการให้ผลประโยชน์ดังกล่าวได้อีกต่อไป</w:t>
      </w:r>
      <w:r w:rsidRPr="00EE19E2">
        <w:rPr>
          <w:rFonts w:ascii="Angsana New" w:hAnsi="Angsana New"/>
          <w:i/>
          <w:spacing w:val="-4"/>
          <w:sz w:val="30"/>
          <w:szCs w:val="30"/>
          <w:cs/>
        </w:rPr>
        <w:t xml:space="preserve"> </w:t>
      </w:r>
      <w:r w:rsidRPr="00EE19E2">
        <w:rPr>
          <w:rFonts w:ascii="Angsana New" w:hAnsi="Angsana New" w:hint="cs"/>
          <w:i/>
          <w:spacing w:val="-4"/>
          <w:sz w:val="30"/>
          <w:szCs w:val="30"/>
          <w:cs/>
        </w:rPr>
        <w:t>หรือเมื่อ</w:t>
      </w:r>
      <w:r w:rsidRPr="00EE19E2">
        <w:rPr>
          <w:rFonts w:ascii="Angsana New" w:hAnsi="Angsana New" w:hint="cs"/>
          <w:spacing w:val="-4"/>
          <w:sz w:val="30"/>
          <w:szCs w:val="30"/>
          <w:cs/>
        </w:rPr>
        <w:t>กลุ่มบริษัท</w:t>
      </w:r>
      <w:r w:rsidRPr="00EE19E2">
        <w:rPr>
          <w:rFonts w:ascii="Angsana New" w:hAnsi="Angsana New" w:hint="cs"/>
          <w:i/>
          <w:spacing w:val="-4"/>
          <w:sz w:val="30"/>
          <w:szCs w:val="30"/>
          <w:cs/>
        </w:rPr>
        <w:t>รับรู้ต้นทุนสำหรับการปรับโครงสร้าง</w:t>
      </w:r>
    </w:p>
    <w:p w14:paraId="0DBBDB75" w14:textId="77777777" w:rsidR="008F0AF6" w:rsidRPr="008B7FF2" w:rsidRDefault="008F0AF6" w:rsidP="008F0A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Cs/>
          <w:sz w:val="22"/>
          <w:szCs w:val="22"/>
        </w:rPr>
      </w:pPr>
    </w:p>
    <w:p w14:paraId="7ADED64A" w14:textId="77777777" w:rsidR="005924A5" w:rsidRPr="009A7A17" w:rsidRDefault="005924A5" w:rsidP="00592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Cs/>
          <w:sz w:val="30"/>
          <w:szCs w:val="30"/>
        </w:rPr>
      </w:pPr>
      <w:r w:rsidRPr="009A7A17">
        <w:rPr>
          <w:rFonts w:ascii="Angsana New" w:hAnsi="Angsana New"/>
          <w:iCs/>
          <w:sz w:val="30"/>
          <w:szCs w:val="30"/>
          <w:cs/>
        </w:rPr>
        <w:t>ผลประโยชน์ระยะสั้นของพนักงาน</w:t>
      </w:r>
    </w:p>
    <w:p w14:paraId="51CFDD54" w14:textId="77777777" w:rsidR="005924A5" w:rsidRPr="008B7FF2" w:rsidRDefault="005924A5" w:rsidP="00592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sz w:val="24"/>
          <w:szCs w:val="24"/>
        </w:rPr>
      </w:pPr>
    </w:p>
    <w:p w14:paraId="2E6AB084" w14:textId="77777777" w:rsidR="005924A5" w:rsidRPr="00EE19E2" w:rsidRDefault="005924A5" w:rsidP="00592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EE19E2">
        <w:rPr>
          <w:rFonts w:ascii="Angsana New" w:hAnsi="Angsana New"/>
          <w:i/>
          <w:spacing w:val="-4"/>
          <w:sz w:val="30"/>
          <w:szCs w:val="30"/>
          <w:cs/>
        </w:rPr>
        <w:t>ผลประโยชน์ระยะสั้นของพนักงาน</w:t>
      </w:r>
      <w:r w:rsidRPr="00EE19E2">
        <w:rPr>
          <w:rFonts w:ascii="Angsana New" w:hAnsi="Angsana New" w:hint="cs"/>
          <w:i/>
          <w:spacing w:val="-4"/>
          <w:sz w:val="30"/>
          <w:szCs w:val="30"/>
          <w:cs/>
        </w:rPr>
        <w:t>รับรู้</w:t>
      </w:r>
      <w:r w:rsidRPr="00EE19E2">
        <w:rPr>
          <w:rFonts w:ascii="Angsana New" w:hAnsi="Angsana New"/>
          <w:i/>
          <w:spacing w:val="-4"/>
          <w:sz w:val="30"/>
          <w:szCs w:val="30"/>
          <w:cs/>
        </w:rPr>
        <w:t>เป็นค่าใช้จ่ายเมื่อพนักงานทำงานให้</w:t>
      </w:r>
      <w:r w:rsidRPr="00EE19E2">
        <w:rPr>
          <w:rFonts w:ascii="Angsana New" w:hAnsi="Angsana New"/>
          <w:i/>
          <w:spacing w:val="-4"/>
          <w:sz w:val="30"/>
          <w:szCs w:val="30"/>
        </w:rPr>
        <w:t xml:space="preserve"> </w:t>
      </w:r>
      <w:r w:rsidRPr="00EE19E2">
        <w:rPr>
          <w:rFonts w:ascii="Angsana New" w:hAnsi="Angsana New"/>
          <w:i/>
          <w:spacing w:val="-4"/>
          <w:sz w:val="30"/>
          <w:szCs w:val="30"/>
          <w:cs/>
        </w:rPr>
        <w:t>หนี้สินรับรู้ด้วยมูลค่าที่คาดว่าจะจ่ายชำระ หาก</w:t>
      </w:r>
      <w:r w:rsidRPr="00EE19E2">
        <w:rPr>
          <w:rFonts w:ascii="Angsana New" w:hAnsi="Angsana New" w:hint="cs"/>
          <w:i/>
          <w:spacing w:val="-4"/>
          <w:sz w:val="30"/>
          <w:szCs w:val="30"/>
          <w:cs/>
        </w:rPr>
        <w:t>กลุ่มบริษัท</w:t>
      </w:r>
      <w:r w:rsidRPr="00EE19E2">
        <w:rPr>
          <w:rFonts w:ascii="Angsana New" w:hAnsi="Angsana New"/>
          <w:i/>
          <w:spacing w:val="-4"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4E0278FE" w14:textId="77777777" w:rsidR="00FB5D95" w:rsidRPr="008B7FF2" w:rsidRDefault="00FB5D95" w:rsidP="00592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Cs/>
          <w:sz w:val="24"/>
          <w:szCs w:val="24"/>
        </w:rPr>
      </w:pPr>
      <w:bookmarkStart w:id="0" w:name="OLE_LINK6"/>
    </w:p>
    <w:bookmarkEnd w:id="0"/>
    <w:p w14:paraId="23E5FA74" w14:textId="187C0B1F" w:rsidR="005924A5" w:rsidRPr="00434856" w:rsidRDefault="005924A5" w:rsidP="001800B2">
      <w:pPr>
        <w:pStyle w:val="Heading8"/>
        <w:numPr>
          <w:ilvl w:val="1"/>
          <w:numId w:val="31"/>
        </w:numPr>
        <w:spacing w:line="240" w:lineRule="auto"/>
        <w:ind w:left="540" w:right="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34856">
        <w:rPr>
          <w:rFonts w:ascii="Angsana New" w:hAnsi="Angsana New"/>
          <w:b/>
          <w:bCs/>
          <w:i/>
          <w:iCs/>
          <w:sz w:val="30"/>
          <w:szCs w:val="30"/>
          <w:cs/>
        </w:rPr>
        <w:t>การจ่ายโดยใช้หุ้นเป็นเกณฑ์</w:t>
      </w:r>
    </w:p>
    <w:p w14:paraId="48C5F973" w14:textId="77777777" w:rsidR="005924A5" w:rsidRPr="008B7FF2" w:rsidRDefault="005924A5" w:rsidP="00F1459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6DFF8B4A" w14:textId="77777777" w:rsidR="00CF38DB" w:rsidRPr="00EE19E2" w:rsidRDefault="005924A5" w:rsidP="00592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EE19E2">
        <w:rPr>
          <w:rFonts w:ascii="Angsana New" w:hAnsi="Angsana New"/>
          <w:spacing w:val="-4"/>
          <w:sz w:val="30"/>
          <w:szCs w:val="30"/>
          <w:cs/>
        </w:rPr>
        <w:t>มูลค่ายุติธรรมของสิทธิซื้อหุ้น ณ วันที่ให้สิทธิแก่พนักงาน</w:t>
      </w:r>
      <w:r w:rsidRPr="00EE19E2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EE19E2">
        <w:rPr>
          <w:rFonts w:ascii="Angsana New" w:hAnsi="Angsana New"/>
          <w:spacing w:val="-4"/>
          <w:sz w:val="30"/>
          <w:szCs w:val="30"/>
        </w:rPr>
        <w:t>(</w:t>
      </w:r>
      <w:r w:rsidRPr="00EE19E2">
        <w:rPr>
          <w:rFonts w:ascii="Angsana New" w:hAnsi="Angsana New"/>
          <w:spacing w:val="-4"/>
          <w:sz w:val="30"/>
          <w:szCs w:val="30"/>
          <w:cs/>
        </w:rPr>
        <w:t>ชำระด้วยตราสารทุน)</w:t>
      </w:r>
      <w:r w:rsidRPr="00EE19E2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C014A1" w:rsidRPr="00EE19E2">
        <w:rPr>
          <w:rFonts w:ascii="Angsana New" w:hAnsi="Angsana New"/>
          <w:spacing w:val="-4"/>
          <w:sz w:val="30"/>
          <w:szCs w:val="30"/>
          <w:cs/>
        </w:rPr>
        <w:t>รับรู้เป็นค่าใช้จ่ายพร้อม</w:t>
      </w:r>
      <w:r w:rsidRPr="00EE19E2">
        <w:rPr>
          <w:rFonts w:ascii="Angsana New" w:hAnsi="Angsana New"/>
          <w:spacing w:val="-4"/>
          <w:sz w:val="30"/>
          <w:szCs w:val="30"/>
          <w:cs/>
        </w:rPr>
        <w:t>ๆ ไปกับการเพิ่มขึ้นในส่วนของผู้ถือหุ้น ตลอดระยะเวลาที่พนักงานสามารถเข้</w:t>
      </w:r>
      <w:r w:rsidR="00FC2522" w:rsidRPr="00EE19E2">
        <w:rPr>
          <w:rFonts w:ascii="Angsana New" w:hAnsi="Angsana New"/>
          <w:spacing w:val="-4"/>
          <w:sz w:val="30"/>
          <w:szCs w:val="30"/>
          <w:cs/>
        </w:rPr>
        <w:t xml:space="preserve">าใช้สิทธิได้อย่างไม่มีเงื่อนไข </w:t>
      </w:r>
      <w:r w:rsidRPr="00EE19E2">
        <w:rPr>
          <w:rFonts w:ascii="Angsana New" w:hAnsi="Angsana New"/>
          <w:spacing w:val="-4"/>
          <w:sz w:val="30"/>
          <w:szCs w:val="30"/>
          <w:cs/>
        </w:rPr>
        <w:t>จำนวน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และเงื่อนไขการได้รับสิทธ</w:t>
      </w:r>
      <w:r w:rsidR="00C014A1" w:rsidRPr="00EE19E2">
        <w:rPr>
          <w:rFonts w:ascii="Angsana New" w:hAnsi="Angsana New"/>
          <w:spacing w:val="-4"/>
          <w:sz w:val="30"/>
          <w:szCs w:val="30"/>
          <w:cs/>
        </w:rPr>
        <w:t xml:space="preserve">ิที่ไม่ใช่เงื่อนไขเรื่องตลาดทุน </w:t>
      </w:r>
      <w:r w:rsidRPr="00EE19E2">
        <w:rPr>
          <w:rFonts w:ascii="Angsana New" w:hAnsi="Angsana New"/>
          <w:spacing w:val="-4"/>
          <w:sz w:val="30"/>
          <w:szCs w:val="30"/>
          <w:cs/>
        </w:rPr>
        <w:t>ซึ่งเป็นจำนวนที่เดิมเคยรับรู้ตามจำนวนสิทธิซื้อหุ้นที่เข้าเงื่อนไขการให้บริการที่เกี่ยวข้องและเงื่อนไขการได้รับสิทธิที่ไม่ใช่เงื่อนไขเรื</w:t>
      </w:r>
      <w:r w:rsidR="00F14592">
        <w:rPr>
          <w:rFonts w:ascii="Angsana New" w:hAnsi="Angsana New"/>
          <w:spacing w:val="-4"/>
          <w:sz w:val="30"/>
          <w:szCs w:val="30"/>
          <w:cs/>
        </w:rPr>
        <w:t xml:space="preserve">่องตลาดทุน ณ วันที่ได้รับสิทธิ </w:t>
      </w:r>
      <w:r w:rsidRPr="00EE19E2">
        <w:rPr>
          <w:rFonts w:ascii="Angsana New" w:hAnsi="Angsana New"/>
          <w:spacing w:val="-4"/>
          <w:sz w:val="30"/>
          <w:szCs w:val="30"/>
          <w:cs/>
        </w:rPr>
        <w:t>สำหรับเงื่อนไขการได้รับสิทธิที่ไม่ใช่เงื่อนไขการบริการหรือผลงาน มูลค่ายุติธรรมของสิทธิซื้อหุ้น ณ วันที่ให้สิทธิจะถูกวัดค่าเพื่อให้สะท้อนถึงเงื่อนไขนั้นและไม่มีการปรับปรุงสำหรับผลต่างระหว่างจำนวนที่คาดไว้กับผลที่เกิดขึ้นจริง</w:t>
      </w:r>
    </w:p>
    <w:p w14:paraId="7F8F7FE7" w14:textId="77777777" w:rsidR="00A13E24" w:rsidRPr="00336566" w:rsidRDefault="00A13E24" w:rsidP="00F1459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3F2AC205" w14:textId="74387498" w:rsidR="00A13E24" w:rsidRPr="00434856" w:rsidRDefault="00A13E24" w:rsidP="001800B2">
      <w:pPr>
        <w:pStyle w:val="Heading8"/>
        <w:numPr>
          <w:ilvl w:val="1"/>
          <w:numId w:val="31"/>
        </w:numPr>
        <w:spacing w:line="240" w:lineRule="auto"/>
        <w:ind w:left="540" w:right="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34856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ประมาณการหนี้สิน</w:t>
      </w:r>
    </w:p>
    <w:p w14:paraId="66621274" w14:textId="77777777" w:rsidR="00A13E24" w:rsidRPr="00F14592" w:rsidRDefault="00A13E24" w:rsidP="003171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28"/>
          <w:szCs w:val="28"/>
        </w:rPr>
      </w:pPr>
    </w:p>
    <w:p w14:paraId="5B6AE7C5" w14:textId="3F5F58B6" w:rsidR="00A13E24" w:rsidRDefault="00A13E24" w:rsidP="003171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EE19E2">
        <w:rPr>
          <w:rFonts w:ascii="Angsana New" w:hAnsi="Angsana New"/>
          <w:spacing w:val="-4"/>
          <w:sz w:val="30"/>
          <w:szCs w:val="30"/>
          <w:cs/>
        </w:rPr>
        <w:t>ประมาณการหนี้สินจะรับรู้ก็ต่อเมื่อกลุ่มบริษัทมีภาระ</w:t>
      </w:r>
      <w:r w:rsidR="00795A30" w:rsidRPr="00EE19E2">
        <w:rPr>
          <w:rFonts w:ascii="Angsana New" w:hAnsi="Angsana New" w:hint="cs"/>
          <w:spacing w:val="-4"/>
          <w:sz w:val="30"/>
          <w:szCs w:val="30"/>
          <w:cs/>
        </w:rPr>
        <w:t>ผูกพัน</w:t>
      </w:r>
      <w:r w:rsidRPr="00EE19E2">
        <w:rPr>
          <w:rFonts w:ascii="Angsana New" w:hAnsi="Angsana New"/>
          <w:spacing w:val="-4"/>
          <w:sz w:val="30"/>
          <w:szCs w:val="30"/>
          <w:cs/>
        </w:rPr>
        <w:t>ตามกฎหมาย</w:t>
      </w:r>
      <w:r w:rsidR="008F0AF6" w:rsidRPr="00EE19E2">
        <w:rPr>
          <w:rFonts w:ascii="Angsana New" w:hAnsi="Angsana New"/>
          <w:spacing w:val="-4"/>
          <w:sz w:val="30"/>
          <w:szCs w:val="30"/>
          <w:cs/>
        </w:rPr>
        <w:t>หรือภาระผูกพันจากการอนุมาน</w:t>
      </w:r>
      <w:r w:rsidRPr="00EE19E2">
        <w:rPr>
          <w:rFonts w:ascii="Angsana New" w:hAnsi="Angsana New"/>
          <w:spacing w:val="-4"/>
          <w:sz w:val="30"/>
          <w:szCs w:val="30"/>
          <w:cs/>
        </w:rPr>
        <w:t>ที่เกิ</w:t>
      </w:r>
      <w:r w:rsidR="008F0AF6" w:rsidRPr="00EE19E2">
        <w:rPr>
          <w:rFonts w:ascii="Angsana New" w:hAnsi="Angsana New"/>
          <w:spacing w:val="-4"/>
          <w:sz w:val="30"/>
          <w:szCs w:val="30"/>
          <w:cs/>
        </w:rPr>
        <w:t>ดขึ้นในปัจจุบัน</w:t>
      </w:r>
      <w:r w:rsidR="006802C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EE19E2">
        <w:rPr>
          <w:rFonts w:ascii="Angsana New" w:hAnsi="Angsana New"/>
          <w:spacing w:val="-4"/>
          <w:sz w:val="30"/>
          <w:szCs w:val="30"/>
          <w:cs/>
        </w:rPr>
        <w:t>อันเป็นผลมาจากเหตุการณ์ในอดีต</w:t>
      </w:r>
      <w:r w:rsidR="008F0AF6" w:rsidRPr="00EE19E2">
        <w:rPr>
          <w:rFonts w:ascii="Angsana New" w:hAnsi="Angsana New"/>
          <w:spacing w:val="-4"/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Pr="00EE19E2">
        <w:rPr>
          <w:rFonts w:ascii="Angsana New" w:hAnsi="Angsana New"/>
          <w:spacing w:val="-4"/>
          <w:sz w:val="30"/>
          <w:szCs w:val="30"/>
          <w:cs/>
        </w:rPr>
        <w:t xml:space="preserve"> และมีความเป็นไปได้ค่อนข้างแน่นอนว่าประโยชน์เชิงเศรษฐกิจจะต้องถูกจ่า</w:t>
      </w:r>
      <w:r w:rsidR="00C014A1" w:rsidRPr="00EE19E2">
        <w:rPr>
          <w:rFonts w:ascii="Angsana New" w:hAnsi="Angsana New"/>
          <w:spacing w:val="-4"/>
          <w:sz w:val="30"/>
          <w:szCs w:val="30"/>
          <w:cs/>
        </w:rPr>
        <w:t>ยไปเพื่อชำระภาระ</w:t>
      </w:r>
      <w:r w:rsidR="00795A30" w:rsidRPr="00EE19E2">
        <w:rPr>
          <w:rFonts w:ascii="Angsana New" w:hAnsi="Angsana New" w:hint="cs"/>
          <w:spacing w:val="-4"/>
          <w:sz w:val="30"/>
          <w:szCs w:val="30"/>
          <w:cs/>
        </w:rPr>
        <w:t>ผูกพัน</w:t>
      </w:r>
      <w:r w:rsidR="00C014A1" w:rsidRPr="00EE19E2">
        <w:rPr>
          <w:rFonts w:ascii="Angsana New" w:hAnsi="Angsana New"/>
          <w:spacing w:val="-4"/>
          <w:sz w:val="30"/>
          <w:szCs w:val="30"/>
          <w:cs/>
        </w:rPr>
        <w:t>ดังกล่าว</w:t>
      </w:r>
      <w:r w:rsidRPr="00EE19E2">
        <w:rPr>
          <w:rFonts w:ascii="Angsana New" w:hAnsi="Angsana New"/>
          <w:spacing w:val="-4"/>
          <w:sz w:val="30"/>
          <w:szCs w:val="30"/>
          <w:cs/>
        </w:rPr>
        <w:t xml:space="preserve"> ประมาณการหนี้สินพิจารณาจากการคิดลดกระแสเงินสดที่จะจ่ายในอนาคตโดยใช้อัตราคิดลดในตลาด</w:t>
      </w:r>
      <w:r w:rsidR="00C014A1" w:rsidRPr="00EE19E2">
        <w:rPr>
          <w:rFonts w:ascii="Angsana New" w:hAnsi="Angsana New"/>
          <w:spacing w:val="-4"/>
          <w:sz w:val="30"/>
          <w:szCs w:val="30"/>
          <w:cs/>
        </w:rPr>
        <w:t>ปัจจุบันก่อนคำนึงถึงภาษีเงินได้</w:t>
      </w:r>
      <w:r w:rsidRPr="00EE19E2">
        <w:rPr>
          <w:rFonts w:ascii="Angsana New" w:hAnsi="Angsana New"/>
          <w:spacing w:val="-4"/>
          <w:sz w:val="30"/>
          <w:szCs w:val="30"/>
          <w:cs/>
        </w:rPr>
        <w:t xml:space="preserve"> เพื่อให้สะท้อนจำนวนที่อาจประเมินได้ในตลาดปัจจุบันซึ่งแปรไปตามเ</w:t>
      </w:r>
      <w:r w:rsidR="00C014A1" w:rsidRPr="00EE19E2">
        <w:rPr>
          <w:rFonts w:ascii="Angsana New" w:hAnsi="Angsana New"/>
          <w:spacing w:val="-4"/>
          <w:sz w:val="30"/>
          <w:szCs w:val="30"/>
          <w:cs/>
        </w:rPr>
        <w:t>วลาและความเสี่ยงที่มีต่อหนี้สิน</w:t>
      </w:r>
      <w:r w:rsidRPr="00EE19E2">
        <w:rPr>
          <w:rFonts w:ascii="Angsana New" w:hAnsi="Angsana New"/>
          <w:spacing w:val="-4"/>
          <w:sz w:val="30"/>
          <w:szCs w:val="30"/>
          <w:cs/>
        </w:rPr>
        <w:t xml:space="preserve">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0209A9A7" w14:textId="77777777" w:rsidR="00336566" w:rsidRDefault="00336566" w:rsidP="003171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5425DAA3" w14:textId="54EBC3AD" w:rsidR="00A13E24" w:rsidRPr="00FE39B8" w:rsidRDefault="00A13E24" w:rsidP="001800B2">
      <w:pPr>
        <w:pStyle w:val="Heading8"/>
        <w:numPr>
          <w:ilvl w:val="1"/>
          <w:numId w:val="31"/>
        </w:numPr>
        <w:spacing w:line="240" w:lineRule="auto"/>
        <w:ind w:left="540" w:right="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434856">
        <w:rPr>
          <w:rFonts w:ascii="Angsana New" w:hAnsi="Angsana New"/>
          <w:b/>
          <w:bCs/>
          <w:i/>
          <w:iCs/>
          <w:sz w:val="30"/>
          <w:szCs w:val="30"/>
          <w:cs/>
        </w:rPr>
        <w:t>รายได้</w:t>
      </w:r>
    </w:p>
    <w:p w14:paraId="4B417CF3" w14:textId="77777777" w:rsidR="00A13E24" w:rsidRPr="00550A9B" w:rsidRDefault="00A13E24" w:rsidP="00F1459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2A635909" w14:textId="77777777" w:rsidR="00A13E24" w:rsidRPr="002A4A3B" w:rsidRDefault="00A13E24" w:rsidP="003171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2A4A3B">
        <w:rPr>
          <w:rFonts w:ascii="Angsana New" w:hAnsi="Angsana New"/>
          <w:sz w:val="30"/>
          <w:szCs w:val="30"/>
          <w:cs/>
        </w:rPr>
        <w:t>รายได้ที่รับรู้ไม่รวมภาษีมูลค่าเพิ่ม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2A4A3B">
        <w:rPr>
          <w:rFonts w:ascii="Angsana New" w:hAnsi="Angsana New"/>
          <w:sz w:val="30"/>
          <w:szCs w:val="30"/>
          <w:cs/>
        </w:rPr>
        <w:t>และแสดงสุทธิจากส่วนลด</w:t>
      </w:r>
      <w:r w:rsidR="005669B9">
        <w:rPr>
          <w:rFonts w:ascii="Angsana New" w:hAnsi="Angsana New"/>
          <w:sz w:val="30"/>
          <w:szCs w:val="30"/>
          <w:cs/>
        </w:rPr>
        <w:t>การค้า</w:t>
      </w:r>
      <w:r w:rsidR="00DA1694">
        <w:rPr>
          <w:rFonts w:ascii="Angsana New" w:hAnsi="Angsana New" w:hint="cs"/>
          <w:sz w:val="30"/>
          <w:szCs w:val="30"/>
          <w:cs/>
        </w:rPr>
        <w:t>และส่วนลดตามปริมาณ</w:t>
      </w:r>
    </w:p>
    <w:p w14:paraId="2D4B81DD" w14:textId="77777777" w:rsidR="00545D6C" w:rsidRPr="00545D6C" w:rsidRDefault="00545D6C" w:rsidP="00545D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0F11D36C" w14:textId="77777777" w:rsidR="006802C1" w:rsidRPr="00DC23F6" w:rsidRDefault="00DC23F6" w:rsidP="006802C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>การขายสินค้า</w:t>
      </w:r>
      <w:r w:rsidR="006802C1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="006802C1" w:rsidRPr="00DC23F6">
        <w:rPr>
          <w:rFonts w:ascii="Angsana New" w:hAnsi="Angsana New"/>
          <w:iCs/>
          <w:sz w:val="30"/>
          <w:szCs w:val="30"/>
          <w:cs/>
        </w:rPr>
        <w:t>การให้บริการ</w:t>
      </w:r>
    </w:p>
    <w:p w14:paraId="39E88451" w14:textId="77777777" w:rsidR="00A75DE2" w:rsidRPr="00550A9B" w:rsidRDefault="00A75DE2" w:rsidP="00A75DE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22"/>
          <w:szCs w:val="22"/>
        </w:rPr>
      </w:pPr>
    </w:p>
    <w:p w14:paraId="2828E61A" w14:textId="792FC43B" w:rsidR="006802C1" w:rsidRPr="00DC23F6" w:rsidRDefault="00A75DE2" w:rsidP="006802C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t>รายได้</w:t>
      </w:r>
      <w:r w:rsidRPr="002A4A3B">
        <w:rPr>
          <w:rFonts w:ascii="Angsana New" w:hAnsi="Angsana New"/>
          <w:sz w:val="30"/>
          <w:szCs w:val="30"/>
          <w:cs/>
        </w:rPr>
        <w:t>รับรู้ในกำไรหรือขาดทุนเมื่อได้โอนความเสี่ยงและผลตอบแทนของความเป็นเจ้าของสินค้าที่มีนัยสำคัญ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7E180E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/>
          <w:sz w:val="30"/>
          <w:szCs w:val="30"/>
          <w:cs/>
        </w:rPr>
        <w:t>ไปให้กับผู้ซื้อแล้ว</w:t>
      </w:r>
      <w:r w:rsidRPr="002A4A3B">
        <w:rPr>
          <w:rFonts w:ascii="Angsana New" w:hAnsi="Angsana New"/>
          <w:sz w:val="30"/>
          <w:szCs w:val="30"/>
          <w:cs/>
        </w:rPr>
        <w:t xml:space="preserve"> และจะไม่รับรู้รายได้ถ้าฝ่ายบริหารยังมีการควบคุมหรือบริหารสินค้าที่ขายไปแล้วนั้นหรือ</w:t>
      </w:r>
      <w:r w:rsidR="007E180E">
        <w:rPr>
          <w:rFonts w:ascii="Angsana New" w:hAnsi="Angsana New"/>
          <w:sz w:val="30"/>
          <w:szCs w:val="30"/>
        </w:rPr>
        <w:br/>
      </w:r>
      <w:r w:rsidRPr="002A4A3B">
        <w:rPr>
          <w:rFonts w:ascii="Angsana New" w:hAnsi="Angsana New"/>
          <w:sz w:val="30"/>
          <w:szCs w:val="30"/>
          <w:cs/>
        </w:rPr>
        <w:t>มีความไม่แน่นอนที่มีนัยสำคัญในการได้รับประโยชน์เชิงเศรษฐกิจจากการขายสินค้าหรือให้บริการนั้นไม่อาจ</w:t>
      </w:r>
      <w:r w:rsidR="007E180E">
        <w:rPr>
          <w:rFonts w:ascii="Angsana New" w:hAnsi="Angsana New"/>
          <w:sz w:val="30"/>
          <w:szCs w:val="30"/>
        </w:rPr>
        <w:br/>
      </w:r>
      <w:r w:rsidRPr="002A4A3B">
        <w:rPr>
          <w:rFonts w:ascii="Angsana New" w:hAnsi="Angsana New"/>
          <w:sz w:val="30"/>
          <w:szCs w:val="30"/>
          <w:cs/>
        </w:rPr>
        <w:t>วัดมูลค่าของจำนวนรายได้และต้นทุนที่เกิดขึ้นได้อย่างน่าเชื่อถือ หรือมีความเป็นไปได้ค่อนข</w:t>
      </w:r>
      <w:r>
        <w:rPr>
          <w:rFonts w:ascii="Angsana New" w:hAnsi="Angsana New"/>
          <w:sz w:val="30"/>
          <w:szCs w:val="30"/>
          <w:cs/>
        </w:rPr>
        <w:t>้างแน่นอนที่จะต้อง</w:t>
      </w:r>
      <w:r w:rsidR="007E180E">
        <w:rPr>
          <w:rFonts w:ascii="Angsana New" w:hAnsi="Angsana New"/>
          <w:sz w:val="30"/>
          <w:szCs w:val="30"/>
        </w:rPr>
        <w:br/>
      </w:r>
      <w:r w:rsidR="00DC23F6">
        <w:rPr>
          <w:rFonts w:ascii="Angsana New" w:hAnsi="Angsana New"/>
          <w:sz w:val="30"/>
          <w:szCs w:val="30"/>
          <w:cs/>
        </w:rPr>
        <w:t>รับคืนสินค้า</w:t>
      </w:r>
      <w:r w:rsidR="005D7580">
        <w:rPr>
          <w:rFonts w:ascii="Angsana New" w:hAnsi="Angsana New"/>
          <w:sz w:val="30"/>
          <w:szCs w:val="30"/>
        </w:rPr>
        <w:t xml:space="preserve"> </w:t>
      </w:r>
      <w:r w:rsidR="006802C1">
        <w:rPr>
          <w:rFonts w:ascii="Angsana New" w:hAnsi="Angsana New"/>
          <w:sz w:val="30"/>
          <w:szCs w:val="30"/>
          <w:cs/>
        </w:rPr>
        <w:t>รายได้จากการ</w:t>
      </w:r>
      <w:r w:rsidR="006802C1">
        <w:rPr>
          <w:rFonts w:ascii="Angsana New" w:hAnsi="Angsana New" w:hint="cs"/>
          <w:sz w:val="30"/>
          <w:szCs w:val="30"/>
          <w:cs/>
        </w:rPr>
        <w:t>ให้</w:t>
      </w:r>
      <w:r w:rsidR="006802C1" w:rsidRPr="00DC23F6">
        <w:rPr>
          <w:rFonts w:ascii="Angsana New" w:hAnsi="Angsana New"/>
          <w:sz w:val="30"/>
          <w:szCs w:val="30"/>
          <w:cs/>
        </w:rPr>
        <w:t>บริการ</w:t>
      </w:r>
      <w:r w:rsidR="006802C1">
        <w:rPr>
          <w:rFonts w:ascii="Angsana New" w:hAnsi="Angsana New" w:hint="cs"/>
          <w:sz w:val="30"/>
          <w:szCs w:val="30"/>
          <w:cs/>
        </w:rPr>
        <w:t>รับรู้เมื่อมีการให้บริการ</w:t>
      </w:r>
    </w:p>
    <w:p w14:paraId="441042A5" w14:textId="77777777" w:rsidR="00686D98" w:rsidRPr="00550A9B" w:rsidRDefault="00686D98" w:rsidP="00686D9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3B1863B7" w14:textId="77777777" w:rsidR="00F14592" w:rsidRDefault="00F14592" w:rsidP="00686D9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F14592">
        <w:rPr>
          <w:rFonts w:ascii="Angsana New" w:hAnsi="Angsana New" w:hint="cs"/>
          <w:i/>
          <w:iCs/>
          <w:sz w:val="30"/>
          <w:szCs w:val="30"/>
          <w:cs/>
        </w:rPr>
        <w:t>รายได้ค่าโฆษณา</w:t>
      </w:r>
    </w:p>
    <w:p w14:paraId="31B6493C" w14:textId="77777777" w:rsidR="00F14592" w:rsidRPr="00550A9B" w:rsidRDefault="00F14592" w:rsidP="00686D9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22"/>
          <w:szCs w:val="22"/>
        </w:rPr>
      </w:pPr>
    </w:p>
    <w:p w14:paraId="39244FE6" w14:textId="77230A81" w:rsidR="00F14592" w:rsidRPr="004A7C2B" w:rsidRDefault="00F14592" w:rsidP="00686D9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4A7C2B">
        <w:rPr>
          <w:rFonts w:ascii="Angsana New" w:hAnsi="Angsana New" w:hint="cs"/>
          <w:sz w:val="30"/>
          <w:szCs w:val="30"/>
          <w:cs/>
        </w:rPr>
        <w:t>รายได้ค่าโฆษณารับรู้เมื่อมีการให้บริการ</w:t>
      </w:r>
      <w:r w:rsidR="00AD5862" w:rsidRPr="004A7C2B">
        <w:rPr>
          <w:rFonts w:ascii="Angsana New" w:hAnsi="Angsana New" w:hint="cs"/>
          <w:sz w:val="30"/>
          <w:szCs w:val="30"/>
          <w:cs/>
        </w:rPr>
        <w:t>โฆษณา</w:t>
      </w:r>
      <w:r w:rsidRPr="004A7C2B">
        <w:rPr>
          <w:rFonts w:ascii="Angsana New" w:hAnsi="Angsana New" w:hint="cs"/>
          <w:sz w:val="30"/>
          <w:szCs w:val="30"/>
          <w:cs/>
        </w:rPr>
        <w:t>ทางหนังสือพิมพ์ โทรทัศน์ และสื่อต่างๆ</w:t>
      </w:r>
      <w:r w:rsidR="007A00B9">
        <w:rPr>
          <w:rFonts w:ascii="Angsana New" w:hAnsi="Angsana New"/>
          <w:sz w:val="30"/>
          <w:szCs w:val="30"/>
        </w:rPr>
        <w:t xml:space="preserve"> </w:t>
      </w:r>
      <w:r w:rsidRPr="004A7C2B">
        <w:rPr>
          <w:rFonts w:ascii="Angsana New" w:hAnsi="Angsana New" w:hint="cs"/>
          <w:sz w:val="30"/>
          <w:szCs w:val="30"/>
          <w:cs/>
        </w:rPr>
        <w:t>แล้ว</w:t>
      </w:r>
    </w:p>
    <w:p w14:paraId="411A00DF" w14:textId="6F11FA71" w:rsidR="00F14592" w:rsidRDefault="00F14592" w:rsidP="00686D9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657EDF2F" w14:textId="77777777" w:rsidR="00DA1240" w:rsidRPr="004B4480" w:rsidRDefault="00DA1240" w:rsidP="00DA1240">
      <w:pPr>
        <w:pStyle w:val="BodyText"/>
        <w:spacing w:after="0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4B4480">
        <w:rPr>
          <w:rFonts w:ascii="Angsana New" w:hAnsi="Angsana New" w:hint="cs"/>
          <w:iCs/>
          <w:sz w:val="30"/>
          <w:szCs w:val="30"/>
          <w:cs/>
        </w:rPr>
        <w:t>รายได้จากรายการโทรทัศน์</w:t>
      </w:r>
    </w:p>
    <w:p w14:paraId="4F450B81" w14:textId="77777777" w:rsidR="00DA1240" w:rsidRPr="00550A9B" w:rsidRDefault="00DA1240" w:rsidP="00DA1240">
      <w:pPr>
        <w:pStyle w:val="BodyText"/>
        <w:spacing w:after="0"/>
        <w:ind w:left="540"/>
        <w:jc w:val="thaiDistribute"/>
        <w:rPr>
          <w:rFonts w:ascii="Angsana New" w:hAnsi="Angsana New"/>
          <w:iCs/>
          <w:sz w:val="22"/>
          <w:szCs w:val="22"/>
        </w:rPr>
      </w:pPr>
    </w:p>
    <w:p w14:paraId="26D73040" w14:textId="77777777" w:rsidR="00DA1240" w:rsidRPr="004B4480" w:rsidRDefault="00DA1240" w:rsidP="00DA1240">
      <w:pPr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4B4480">
        <w:rPr>
          <w:rFonts w:ascii="Angsana New" w:hAnsi="Angsana New"/>
          <w:b/>
          <w:sz w:val="30"/>
          <w:szCs w:val="30"/>
          <w:cs/>
        </w:rPr>
        <w:t>รายได้จากรายการโทรทัศน์เกิดจากรายได้จากการบริการโฆษณาและค่าเช่าเวลาออกอากาศ ซึ่งรับรู้เมื่อให้บริการออกอากาศทางโทรทัศน์แล้ว และรายได้จากการรับจ้างผลิตรายการโทรทัศน์รับรู้เมื่อผลิตเสร็จ และส่งมอบให้ลูกค้า</w:t>
      </w:r>
    </w:p>
    <w:p w14:paraId="1FC1B664" w14:textId="77777777" w:rsidR="00DA1240" w:rsidRPr="00B54B7F" w:rsidRDefault="00DA1240" w:rsidP="00686D9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24"/>
          <w:szCs w:val="24"/>
          <w:cs/>
        </w:rPr>
      </w:pPr>
    </w:p>
    <w:p w14:paraId="1DA04E72" w14:textId="77777777" w:rsidR="00DC23F6" w:rsidRDefault="00DC23F6" w:rsidP="00DC23F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รายได้ค่าสมาชิกหนังสือพิมพ์</w:t>
      </w:r>
    </w:p>
    <w:p w14:paraId="29EE2051" w14:textId="77777777" w:rsidR="00DC23F6" w:rsidRPr="00550A9B" w:rsidRDefault="00DC23F6" w:rsidP="003171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22"/>
          <w:szCs w:val="22"/>
        </w:rPr>
      </w:pPr>
    </w:p>
    <w:p w14:paraId="2F5A800B" w14:textId="77777777" w:rsidR="00A13E24" w:rsidRDefault="00A13E24" w:rsidP="003171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2A4A3B">
        <w:rPr>
          <w:rFonts w:ascii="Angsana New" w:hAnsi="Angsana New"/>
          <w:sz w:val="30"/>
          <w:szCs w:val="30"/>
          <w:cs/>
        </w:rPr>
        <w:t xml:space="preserve">รายได้ค่าสมาชิกหนังสือพิมพ์รับรู้โดยวิธีเส้นตรงตามอายุการเป็นสมาชิก </w:t>
      </w:r>
    </w:p>
    <w:p w14:paraId="3DEEFDD0" w14:textId="77777777" w:rsidR="00E47307" w:rsidRPr="00550A9B" w:rsidRDefault="00E47307" w:rsidP="003171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22"/>
          <w:szCs w:val="22"/>
        </w:rPr>
      </w:pPr>
    </w:p>
    <w:p w14:paraId="148BE9E9" w14:textId="77777777" w:rsidR="00EA33D2" w:rsidRDefault="00EA33D2" w:rsidP="003171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lastRenderedPageBreak/>
        <w:t>รายได้จากการพิมพ์</w:t>
      </w:r>
    </w:p>
    <w:p w14:paraId="56993ED9" w14:textId="77777777" w:rsidR="00EA33D2" w:rsidRPr="009F1D04" w:rsidRDefault="00EA33D2" w:rsidP="003171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</w:rPr>
      </w:pPr>
    </w:p>
    <w:p w14:paraId="500CF54E" w14:textId="77777777" w:rsidR="00EA33D2" w:rsidRPr="00EA33D2" w:rsidRDefault="00EA33D2" w:rsidP="003171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EA33D2">
        <w:rPr>
          <w:rFonts w:ascii="Angsana New" w:hAnsi="Angsana New" w:hint="cs"/>
          <w:sz w:val="30"/>
          <w:szCs w:val="30"/>
          <w:cs/>
        </w:rPr>
        <w:t>รายได้จากการพิมพ์รับรู้เมื่อการให้บริการเสร็จสิ้นแล้ว</w:t>
      </w:r>
    </w:p>
    <w:p w14:paraId="1C2B8F73" w14:textId="77777777" w:rsidR="00EA33D2" w:rsidRPr="009F1D04" w:rsidRDefault="00EA33D2" w:rsidP="003171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4E2AE7A6" w14:textId="47BE2D3B" w:rsidR="00A13E24" w:rsidRPr="002A4A3B" w:rsidRDefault="00A13E24" w:rsidP="003171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2A4A3B">
        <w:rPr>
          <w:rFonts w:ascii="Angsana New" w:hAnsi="Angsana New"/>
          <w:i/>
          <w:iCs/>
          <w:sz w:val="30"/>
          <w:szCs w:val="30"/>
          <w:cs/>
        </w:rPr>
        <w:t>ค่านายหน้า</w:t>
      </w:r>
    </w:p>
    <w:p w14:paraId="5F059FF9" w14:textId="77777777" w:rsidR="00A13E24" w:rsidRPr="009F1D04" w:rsidRDefault="00A13E24" w:rsidP="003171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</w:rPr>
      </w:pPr>
    </w:p>
    <w:p w14:paraId="75D6F709" w14:textId="77777777" w:rsidR="00CF38DB" w:rsidRDefault="00A13E24" w:rsidP="003171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2A4A3B">
        <w:rPr>
          <w:rFonts w:ascii="Angsana New" w:hAnsi="Angsana New"/>
          <w:sz w:val="30"/>
          <w:szCs w:val="30"/>
          <w:cs/>
        </w:rPr>
        <w:t>สำหรับรายการค้าที่กลุ่มบริษัทเข้าลักษณะการ</w:t>
      </w:r>
      <w:r>
        <w:rPr>
          <w:rFonts w:ascii="Angsana New" w:hAnsi="Angsana New"/>
          <w:sz w:val="30"/>
          <w:szCs w:val="30"/>
          <w:cs/>
        </w:rPr>
        <w:t xml:space="preserve">เป็นตัวแทนมากกว่าการเป็นตัวการ </w:t>
      </w:r>
      <w:r w:rsidRPr="002A4A3B">
        <w:rPr>
          <w:rFonts w:ascii="Angsana New" w:hAnsi="Angsana New"/>
          <w:sz w:val="30"/>
          <w:szCs w:val="30"/>
          <w:cs/>
        </w:rPr>
        <w:t>กลุ่มบริษัทจะรับรู้รายได้ด้วยจำนวนเงินสุทธิเป็นค่านายหน้า</w:t>
      </w:r>
    </w:p>
    <w:p w14:paraId="52CFFD78" w14:textId="3B40A559" w:rsidR="00EB3936" w:rsidRPr="009F1D04" w:rsidRDefault="00EB3936" w:rsidP="003171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2FCB17DC" w14:textId="77777777" w:rsidR="00DA1240" w:rsidRPr="004B4480" w:rsidRDefault="00DA1240" w:rsidP="00DA1240">
      <w:pPr>
        <w:keepNext/>
        <w:tabs>
          <w:tab w:val="left" w:pos="540"/>
        </w:tabs>
        <w:ind w:left="540"/>
        <w:jc w:val="both"/>
        <w:outlineLvl w:val="7"/>
        <w:rPr>
          <w:rFonts w:ascii="Angsana New" w:eastAsia="EucrosiaUPCBold" w:hAnsi="Angsana New"/>
          <w:i/>
          <w:iCs/>
          <w:sz w:val="30"/>
          <w:szCs w:val="30"/>
        </w:rPr>
      </w:pPr>
      <w:r w:rsidRPr="004B4480">
        <w:rPr>
          <w:rFonts w:ascii="Angsana New" w:eastAsia="EucrosiaUPCBold" w:hAnsi="Angsana New" w:hint="cs"/>
          <w:i/>
          <w:iCs/>
          <w:sz w:val="30"/>
          <w:szCs w:val="30"/>
          <w:cs/>
        </w:rPr>
        <w:t>รายได้จากการแลกเปลี่ยนสินค้าและบริการ</w:t>
      </w:r>
    </w:p>
    <w:p w14:paraId="1D5F10F7" w14:textId="77777777" w:rsidR="00DA1240" w:rsidRPr="009F1D04" w:rsidRDefault="00DA1240" w:rsidP="00DA1240">
      <w:pPr>
        <w:keepNext/>
        <w:tabs>
          <w:tab w:val="left" w:pos="540"/>
        </w:tabs>
        <w:ind w:left="540"/>
        <w:jc w:val="both"/>
        <w:outlineLvl w:val="7"/>
        <w:rPr>
          <w:rFonts w:ascii="Angsana New" w:eastAsia="EucrosiaUPCBold" w:hAnsi="Angsana New"/>
        </w:rPr>
      </w:pPr>
    </w:p>
    <w:p w14:paraId="631A967D" w14:textId="6A8B938F" w:rsidR="00DA1240" w:rsidRDefault="00DA1240" w:rsidP="00DA124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B4480">
        <w:rPr>
          <w:rFonts w:asciiTheme="majorBidi" w:hAnsiTheme="majorBidi" w:cstheme="majorBidi" w:hint="cs"/>
          <w:sz w:val="30"/>
          <w:szCs w:val="30"/>
          <w:cs/>
        </w:rPr>
        <w:t>รายได้จากการแลกเปลี่ยนสินค้าและบริการวัดมูลค่าโดยใช้มูลค่ายุติธรรมของสิ่งตอบแทนที่ได้รับหรือค้างรับ</w:t>
      </w:r>
      <w:r w:rsidR="00AC587D">
        <w:rPr>
          <w:rFonts w:asciiTheme="majorBidi" w:hAnsiTheme="majorBidi" w:cstheme="majorBidi"/>
          <w:sz w:val="30"/>
          <w:szCs w:val="30"/>
        </w:rPr>
        <w:br/>
      </w:r>
      <w:r w:rsidRPr="004B4480">
        <w:rPr>
          <w:rFonts w:asciiTheme="majorBidi" w:hAnsiTheme="majorBidi" w:cstheme="majorBidi" w:hint="cs"/>
          <w:sz w:val="30"/>
          <w:szCs w:val="30"/>
          <w:cs/>
        </w:rPr>
        <w:t>เว้นแต่รายการแลกเปลี่ยนเกี่ยวกับการบริการโฆษณาจะวัดมูลค่าโดยใช้มูลค่ายุติธรรมของบริการโฆษณาที่ให้ในรายการแลกเปลี่ยน</w:t>
      </w:r>
    </w:p>
    <w:p w14:paraId="387DE5D1" w14:textId="77777777" w:rsidR="00545D6C" w:rsidRPr="00545D6C" w:rsidRDefault="00545D6C" w:rsidP="00545D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103BBF56" w14:textId="77777777" w:rsidR="00A13E24" w:rsidRPr="002A4A3B" w:rsidRDefault="00A13E24" w:rsidP="003171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2A4A3B">
        <w:rPr>
          <w:rFonts w:ascii="Angsana New" w:hAnsi="Angsana New"/>
          <w:i/>
          <w:iCs/>
          <w:sz w:val="30"/>
          <w:szCs w:val="30"/>
          <w:cs/>
        </w:rPr>
        <w:t>รายได้ค่าเช่า</w:t>
      </w:r>
    </w:p>
    <w:p w14:paraId="5F27F871" w14:textId="77777777" w:rsidR="00A13E24" w:rsidRPr="009F1D04" w:rsidRDefault="00A13E24" w:rsidP="003171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</w:rPr>
      </w:pPr>
    </w:p>
    <w:p w14:paraId="05223830" w14:textId="4352DAD7" w:rsidR="00DA1240" w:rsidRPr="00A11D60" w:rsidRDefault="00DA1240" w:rsidP="00DA1240">
      <w:pPr>
        <w:pStyle w:val="BodyText"/>
        <w:tabs>
          <w:tab w:val="clear" w:pos="907"/>
          <w:tab w:val="left" w:pos="900"/>
        </w:tabs>
        <w:spacing w:after="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E2783">
        <w:rPr>
          <w:rFonts w:ascii="Angsana New" w:hAnsi="Angsana New"/>
          <w:sz w:val="30"/>
          <w:szCs w:val="30"/>
          <w:cs/>
        </w:rPr>
        <w:t>รายได้ค่าเช่าจาก</w:t>
      </w:r>
      <w:r w:rsidRPr="00945C99">
        <w:rPr>
          <w:rFonts w:ascii="Angsana New" w:hAnsi="Angsana New" w:hint="cs"/>
          <w:sz w:val="30"/>
          <w:szCs w:val="30"/>
          <w:cs/>
        </w:rPr>
        <w:t>อสังหาริมทรัพย์เพื่อการ</w:t>
      </w:r>
      <w:r w:rsidRPr="00945C99">
        <w:rPr>
          <w:rFonts w:ascii="Angsana New" w:hAnsi="Angsana New"/>
          <w:sz w:val="30"/>
          <w:szCs w:val="30"/>
          <w:cs/>
        </w:rPr>
        <w:t>ลงทุน</w:t>
      </w:r>
      <w:r w:rsidRPr="002E2783">
        <w:rPr>
          <w:rFonts w:ascii="Angsana New" w:hAnsi="Angsana New"/>
          <w:sz w:val="30"/>
          <w:szCs w:val="30"/>
          <w:cs/>
        </w:rPr>
        <w:t>รับรู้ในกำไร</w:t>
      </w:r>
      <w:r>
        <w:rPr>
          <w:rFonts w:ascii="Angsana New" w:hAnsi="Angsana New" w:hint="cs"/>
          <w:sz w:val="30"/>
          <w:szCs w:val="30"/>
          <w:cs/>
        </w:rPr>
        <w:t>หรือ</w:t>
      </w:r>
      <w:r w:rsidRPr="002E2783">
        <w:rPr>
          <w:rFonts w:ascii="Angsana New" w:hAnsi="Angsana New"/>
          <w:sz w:val="30"/>
          <w:szCs w:val="30"/>
          <w:cs/>
        </w:rPr>
        <w:t>ขาดทุนโดยวิธีเส้นตรงตลอดอายุสัญญาเช่าค่าใช้จ่าย</w:t>
      </w:r>
      <w:r w:rsidRPr="007E6054">
        <w:rPr>
          <w:rFonts w:ascii="Angsana New" w:hAnsi="Angsana New"/>
          <w:sz w:val="30"/>
          <w:szCs w:val="30"/>
          <w:cs/>
        </w:rPr>
        <w:t>เริ่มแรกที่เกิด</w:t>
      </w:r>
      <w:r w:rsidRPr="007E6054">
        <w:rPr>
          <w:rFonts w:ascii="Angsana New" w:hAnsi="Angsana New" w:hint="cs"/>
          <w:sz w:val="30"/>
          <w:szCs w:val="30"/>
          <w:cs/>
        </w:rPr>
        <w:t>ขึ้น</w:t>
      </w:r>
      <w:r w:rsidRPr="007E6054">
        <w:rPr>
          <w:rFonts w:ascii="Angsana New" w:hAnsi="Angsana New"/>
          <w:sz w:val="30"/>
          <w:szCs w:val="30"/>
          <w:cs/>
        </w:rPr>
        <w:t>เป็นการเฉพาะเพื่อให้เกิดสัญญาเช่ารับรู้เป็นส่วนหนึ่งของค่าเช่าทั้งสิ้นตามสัญญา</w:t>
      </w:r>
      <w:r w:rsidRPr="007E6054">
        <w:rPr>
          <w:rFonts w:ascii="Angsana New" w:hAnsi="Angsana New"/>
          <w:sz w:val="30"/>
          <w:szCs w:val="30"/>
        </w:rPr>
        <w:t xml:space="preserve">  </w:t>
      </w:r>
      <w:r w:rsidRPr="007E6054">
        <w:rPr>
          <w:rFonts w:ascii="Angsana New" w:hAnsi="Angsana New" w:hint="cs"/>
          <w:sz w:val="30"/>
          <w:szCs w:val="30"/>
          <w:cs/>
        </w:rPr>
        <w:t>ค่าเช่าที่อาจเกิดขึ้นรับรู้เป็นรายได้ในรอบระยะเวลาบัญชีซึ่งค่าเช่านั้นเกิดขึ้น</w:t>
      </w:r>
    </w:p>
    <w:p w14:paraId="252F6E34" w14:textId="77777777" w:rsidR="00EF7500" w:rsidRPr="009F1D04" w:rsidRDefault="00EF7500" w:rsidP="003171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27A388C0" w14:textId="672E4C20" w:rsidR="00A13E24" w:rsidRDefault="00A13E24" w:rsidP="003171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2A4A3B">
        <w:rPr>
          <w:rFonts w:ascii="Angsana New" w:hAnsi="Angsana New"/>
          <w:i/>
          <w:iCs/>
          <w:sz w:val="30"/>
          <w:szCs w:val="30"/>
          <w:cs/>
        </w:rPr>
        <w:t>รายได้ค่าเล่าเรียน</w:t>
      </w:r>
    </w:p>
    <w:p w14:paraId="47C1E8A5" w14:textId="77777777" w:rsidR="00725EF6" w:rsidRPr="009F1D04" w:rsidRDefault="00725EF6" w:rsidP="003171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</w:rPr>
      </w:pPr>
    </w:p>
    <w:p w14:paraId="7506D2F0" w14:textId="3D1BF2FB" w:rsidR="00A13E24" w:rsidRDefault="00B34093" w:rsidP="00725EF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รายได้ค่าเล่าเรียนรับรู้</w:t>
      </w:r>
      <w:r w:rsidRPr="00B34093">
        <w:rPr>
          <w:rFonts w:ascii="Angsana New" w:hAnsi="Angsana New"/>
          <w:sz w:val="30"/>
          <w:szCs w:val="30"/>
          <w:cs/>
        </w:rPr>
        <w:t>ในงบ</w:t>
      </w:r>
      <w:r w:rsidR="00AC587D">
        <w:rPr>
          <w:rFonts w:ascii="Angsana New" w:hAnsi="Angsana New" w:hint="cs"/>
          <w:sz w:val="30"/>
          <w:szCs w:val="30"/>
          <w:cs/>
        </w:rPr>
        <w:t>กำไรขาดทุน</w:t>
      </w:r>
      <w:r w:rsidR="007947E5">
        <w:rPr>
          <w:rFonts w:ascii="Angsana New" w:hAnsi="Angsana New" w:hint="cs"/>
          <w:sz w:val="30"/>
          <w:szCs w:val="30"/>
          <w:cs/>
        </w:rPr>
        <w:t>เบ็ดเสร็จ</w:t>
      </w:r>
      <w:r w:rsidRPr="00B34093">
        <w:rPr>
          <w:rFonts w:ascii="Angsana New" w:hAnsi="Angsana New"/>
          <w:sz w:val="30"/>
          <w:szCs w:val="30"/>
          <w:cs/>
        </w:rPr>
        <w:t>ตามระยะเวลาของการเรียนการสอนแต่ละปีการศึกษา รายได้</w:t>
      </w:r>
      <w:r w:rsidR="00BB6BEE">
        <w:rPr>
          <w:rFonts w:ascii="Angsana New" w:hAnsi="Angsana New"/>
          <w:sz w:val="30"/>
          <w:szCs w:val="30"/>
        </w:rPr>
        <w:br/>
      </w:r>
      <w:r w:rsidRPr="00B34093">
        <w:rPr>
          <w:rFonts w:ascii="Angsana New" w:hAnsi="Angsana New"/>
          <w:sz w:val="30"/>
          <w:szCs w:val="30"/>
          <w:cs/>
        </w:rPr>
        <w:t>ค่าเล่าเรียนที่รับมาล่วงหน้าสำหรับภาคเรียนการศึกษาถัดไปแสดงเป็น</w:t>
      </w:r>
      <w:r w:rsidRPr="00B34093">
        <w:rPr>
          <w:rFonts w:ascii="Angsana New" w:hAnsi="Angsana New"/>
          <w:sz w:val="30"/>
          <w:szCs w:val="30"/>
        </w:rPr>
        <w:t> “</w:t>
      </w:r>
      <w:r w:rsidRPr="00B34093">
        <w:rPr>
          <w:rFonts w:ascii="Angsana New" w:hAnsi="Angsana New"/>
          <w:sz w:val="30"/>
          <w:szCs w:val="30"/>
          <w:cs/>
        </w:rPr>
        <w:t>รายได้รับล่วงหน้า”</w:t>
      </w:r>
      <w:r w:rsidRPr="00B34093">
        <w:rPr>
          <w:rFonts w:ascii="Angsana New" w:hAnsi="Angsana New"/>
          <w:sz w:val="30"/>
          <w:szCs w:val="30"/>
        </w:rPr>
        <w:t> </w:t>
      </w:r>
      <w:r w:rsidRPr="00B34093">
        <w:rPr>
          <w:rFonts w:ascii="Angsana New" w:hAnsi="Angsana New"/>
          <w:sz w:val="30"/>
          <w:szCs w:val="30"/>
          <w:cs/>
        </w:rPr>
        <w:t>ภายใต้หนี้สินหมุนเวียนในงบแสดงฐานะการเงิน</w:t>
      </w:r>
    </w:p>
    <w:p w14:paraId="21D72897" w14:textId="77777777" w:rsidR="00136DB5" w:rsidRPr="009F1D04" w:rsidRDefault="00136DB5" w:rsidP="003171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</w:rPr>
      </w:pPr>
    </w:p>
    <w:p w14:paraId="563CF5CE" w14:textId="77777777" w:rsidR="00A13E24" w:rsidRPr="002A4A3B" w:rsidRDefault="00A13E24" w:rsidP="003171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2A4A3B">
        <w:rPr>
          <w:rFonts w:ascii="Angsana New" w:hAnsi="Angsana New"/>
          <w:i/>
          <w:iCs/>
          <w:sz w:val="30"/>
          <w:szCs w:val="30"/>
          <w:cs/>
        </w:rPr>
        <w:t>การลงทุน</w:t>
      </w:r>
    </w:p>
    <w:p w14:paraId="7BAECE94" w14:textId="77777777" w:rsidR="00A13E24" w:rsidRPr="009F1D04" w:rsidRDefault="00A13E24" w:rsidP="003171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</w:rPr>
      </w:pPr>
    </w:p>
    <w:p w14:paraId="7C37EF6F" w14:textId="77777777" w:rsidR="00A13E24" w:rsidRPr="002A4A3B" w:rsidRDefault="00A13E24" w:rsidP="003171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2A4A3B">
        <w:rPr>
          <w:rFonts w:ascii="Angsana New" w:hAnsi="Angsana New"/>
          <w:sz w:val="30"/>
          <w:szCs w:val="30"/>
          <w:cs/>
        </w:rPr>
        <w:t>รายได้จากการลงทุนประกอบด้วยเงินปันผลและดอกเบี้ยรับจากการลงทุนและเงินฝากธนาคาร</w:t>
      </w:r>
    </w:p>
    <w:p w14:paraId="08E97648" w14:textId="77777777" w:rsidR="00E47307" w:rsidRPr="009F1D04" w:rsidRDefault="00E47307" w:rsidP="003171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</w:rPr>
      </w:pPr>
    </w:p>
    <w:p w14:paraId="7F6B4C7E" w14:textId="77777777" w:rsidR="00A13E24" w:rsidRPr="002A4A3B" w:rsidRDefault="00A13E24" w:rsidP="003171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2A4A3B">
        <w:rPr>
          <w:rFonts w:ascii="Angsana New" w:hAnsi="Angsana New"/>
          <w:i/>
          <w:iCs/>
          <w:sz w:val="30"/>
          <w:szCs w:val="30"/>
          <w:cs/>
        </w:rPr>
        <w:t>เงินปันผลรับ</w:t>
      </w:r>
    </w:p>
    <w:p w14:paraId="526281A5" w14:textId="77777777" w:rsidR="00A13E24" w:rsidRPr="009F1D04" w:rsidRDefault="00A13E24" w:rsidP="003171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</w:rPr>
      </w:pPr>
    </w:p>
    <w:p w14:paraId="28148B28" w14:textId="77777777" w:rsidR="00A13E24" w:rsidRPr="002A4A3B" w:rsidRDefault="00A13E24" w:rsidP="003171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2A4A3B">
        <w:rPr>
          <w:rFonts w:ascii="Angsana New" w:hAnsi="Angsana New"/>
          <w:sz w:val="30"/>
          <w:szCs w:val="30"/>
          <w:cs/>
        </w:rPr>
        <w:t>เงินปันผลรับบันทึกในกำไรหรือขาดทุนในวันที่กลุ่มบริษัทมีสิทธิได้รับเงินปันผล</w:t>
      </w:r>
    </w:p>
    <w:p w14:paraId="372B4CCE" w14:textId="77777777" w:rsidR="00B54B7F" w:rsidRPr="00550A9B" w:rsidRDefault="00B54B7F" w:rsidP="003171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7475F6E1" w14:textId="3209074B" w:rsidR="00A13E24" w:rsidRPr="002A4A3B" w:rsidRDefault="00A13E24" w:rsidP="003171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2A4A3B">
        <w:rPr>
          <w:rFonts w:ascii="Angsana New" w:hAnsi="Angsana New"/>
          <w:i/>
          <w:iCs/>
          <w:sz w:val="30"/>
          <w:szCs w:val="30"/>
          <w:cs/>
        </w:rPr>
        <w:t>ดอกเบี้ยรับ</w:t>
      </w:r>
      <w:r w:rsidR="00550A9B">
        <w:rPr>
          <w:rFonts w:ascii="Angsana New" w:hAnsi="Angsana New" w:hint="cs"/>
          <w:i/>
          <w:iCs/>
          <w:sz w:val="30"/>
          <w:szCs w:val="30"/>
          <w:cs/>
        </w:rPr>
        <w:t>และรายได้อื่น</w:t>
      </w:r>
    </w:p>
    <w:p w14:paraId="6C8CFBDD" w14:textId="77777777" w:rsidR="00A13E24" w:rsidRPr="009F1D04" w:rsidRDefault="00A13E24" w:rsidP="003171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</w:rPr>
      </w:pPr>
    </w:p>
    <w:p w14:paraId="77A73D4D" w14:textId="30682F97" w:rsidR="00A13E24" w:rsidRPr="00550A9B" w:rsidRDefault="00A13E24" w:rsidP="004D1C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550A9B">
        <w:rPr>
          <w:rFonts w:ascii="Angsana New" w:hAnsi="Angsana New"/>
          <w:sz w:val="30"/>
          <w:szCs w:val="30"/>
          <w:cs/>
        </w:rPr>
        <w:t>ดอกเบี้ยรับ</w:t>
      </w:r>
      <w:r w:rsidR="00550A9B" w:rsidRPr="00550A9B">
        <w:rPr>
          <w:rFonts w:ascii="Angsana New" w:hAnsi="Angsana New" w:hint="cs"/>
          <w:sz w:val="30"/>
          <w:szCs w:val="30"/>
          <w:cs/>
        </w:rPr>
        <w:t>และรายได้อื่น</w:t>
      </w:r>
      <w:r w:rsidRPr="00550A9B">
        <w:rPr>
          <w:rFonts w:ascii="Angsana New" w:hAnsi="Angsana New"/>
          <w:sz w:val="30"/>
          <w:szCs w:val="30"/>
          <w:cs/>
        </w:rPr>
        <w:t xml:space="preserve">บันทึกในกำไรหรือขาดทุนตามเกณฑ์คงค้าง  </w:t>
      </w:r>
    </w:p>
    <w:p w14:paraId="65E7A217" w14:textId="77777777" w:rsidR="008E66CD" w:rsidRPr="009F1D04" w:rsidRDefault="008E66CD" w:rsidP="004D1C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16"/>
          <w:szCs w:val="16"/>
        </w:rPr>
      </w:pPr>
    </w:p>
    <w:p w14:paraId="02423496" w14:textId="03FF3C25" w:rsidR="00A13E24" w:rsidRPr="00434856" w:rsidRDefault="00A13E24" w:rsidP="001800B2">
      <w:pPr>
        <w:pStyle w:val="Heading8"/>
        <w:numPr>
          <w:ilvl w:val="1"/>
          <w:numId w:val="31"/>
        </w:numPr>
        <w:spacing w:line="240" w:lineRule="auto"/>
        <w:ind w:left="540" w:right="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34856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ต้นทุนทางการเงิน</w:t>
      </w:r>
    </w:p>
    <w:p w14:paraId="40E80501" w14:textId="77777777" w:rsidR="00A13E24" w:rsidRPr="00B54B7F" w:rsidRDefault="00A13E24" w:rsidP="003171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  <w:cs/>
          <w:lang w:val="th-TH"/>
        </w:rPr>
      </w:pPr>
    </w:p>
    <w:p w14:paraId="2014DF25" w14:textId="77777777" w:rsidR="00EF7500" w:rsidRDefault="000A0C6C" w:rsidP="000A0C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0A0C6C">
        <w:rPr>
          <w:rFonts w:ascii="Angsana New" w:hAnsi="Angsana New"/>
          <w:sz w:val="30"/>
          <w:szCs w:val="30"/>
          <w:cs/>
        </w:rPr>
        <w:t>ดอกเบี้ยจ่ายและค่าใช้จ่ายในทำนองเดียวกันบันทึกในกำไร</w:t>
      </w:r>
      <w:r w:rsidRPr="000A0C6C">
        <w:rPr>
          <w:rFonts w:ascii="Angsana New" w:hAnsi="Angsana New" w:hint="cs"/>
          <w:sz w:val="30"/>
          <w:szCs w:val="30"/>
          <w:cs/>
        </w:rPr>
        <w:t>หรือ</w:t>
      </w:r>
      <w:r w:rsidRPr="000A0C6C">
        <w:rPr>
          <w:rFonts w:ascii="Angsana New" w:hAnsi="Angsana New"/>
          <w:sz w:val="30"/>
          <w:szCs w:val="30"/>
          <w:cs/>
        </w:rPr>
        <w:t xml:space="preserve">ขาดทุนในงวดที่ค่าใช้จ่ายดังกล่าวเกิดขึ้น </w:t>
      </w:r>
    </w:p>
    <w:p w14:paraId="5BC14882" w14:textId="77777777" w:rsidR="00AE0F3A" w:rsidRPr="00B54B7F" w:rsidRDefault="00AE0F3A" w:rsidP="000A0C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1079AAA" w14:textId="6307B128" w:rsidR="00A13E24" w:rsidRPr="00434856" w:rsidRDefault="00A13E24" w:rsidP="001800B2">
      <w:pPr>
        <w:pStyle w:val="Heading8"/>
        <w:numPr>
          <w:ilvl w:val="1"/>
          <w:numId w:val="31"/>
        </w:numPr>
        <w:spacing w:line="240" w:lineRule="auto"/>
        <w:ind w:left="540" w:right="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434856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สัญญาเช่าดำเนินงาน</w:t>
      </w:r>
    </w:p>
    <w:p w14:paraId="3BC533C4" w14:textId="77777777" w:rsidR="00A13E24" w:rsidRPr="00B54B7F" w:rsidRDefault="00A13E24" w:rsidP="003171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00727C2B" w14:textId="77777777" w:rsidR="007C5658" w:rsidRDefault="007C5658" w:rsidP="007C565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216C7">
        <w:rPr>
          <w:rFonts w:asciiTheme="majorBidi" w:hAnsiTheme="majorBidi" w:cstheme="majorBidi"/>
          <w:sz w:val="30"/>
          <w:szCs w:val="30"/>
          <w:cs/>
        </w:rPr>
        <w:t>รายจ่ายภายใต้สัญญาเช่าดำเนินงานบันทึกในกำไรหรือขาดทุนโดย</w:t>
      </w:r>
      <w:r>
        <w:rPr>
          <w:rFonts w:asciiTheme="majorBidi" w:hAnsiTheme="majorBidi" w:cstheme="majorBidi"/>
          <w:sz w:val="30"/>
          <w:szCs w:val="30"/>
          <w:cs/>
        </w:rPr>
        <w:t>วิธีเส้นตรงตลอดอายุสัญญาเช่า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216C7">
        <w:rPr>
          <w:rFonts w:asciiTheme="majorBidi" w:hAnsiTheme="majorBidi" w:cstheme="majorBidi"/>
          <w:sz w:val="30"/>
          <w:szCs w:val="30"/>
          <w:cs/>
        </w:rPr>
        <w:t>ประโยชน์ที่ได้รับตามสัญญาเช่า จะรับรู้ในกำไรหรือขาดทุนเป็นส่วนหนึ่งของค่าเช่าทั้งสิ้นตามสัญญาตลอดอายุสัญญาเช่า</w:t>
      </w:r>
    </w:p>
    <w:p w14:paraId="43121C7E" w14:textId="77777777" w:rsidR="007C5658" w:rsidRPr="00F74476" w:rsidRDefault="007C5658" w:rsidP="007C5658">
      <w:pPr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28DBE152" w14:textId="77777777" w:rsidR="007C5658" w:rsidRDefault="007C5658" w:rsidP="007C565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216C7">
        <w:rPr>
          <w:rFonts w:asciiTheme="majorBidi" w:hAnsiTheme="majorBidi" w:cstheme="majorBidi"/>
          <w:sz w:val="30"/>
          <w:szCs w:val="30"/>
          <w:cs/>
        </w:rPr>
        <w:t>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 เมื่อได้รับการยืนยันการปรับค่าเช่า</w:t>
      </w:r>
    </w:p>
    <w:p w14:paraId="165FDA0A" w14:textId="77777777" w:rsidR="007C5658" w:rsidRPr="007C5658" w:rsidRDefault="007C5658" w:rsidP="007C5658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2BDB563" w14:textId="671C8B1E" w:rsidR="009B28FC" w:rsidRDefault="007C5658" w:rsidP="009B28FC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216C7">
        <w:rPr>
          <w:rFonts w:asciiTheme="majorBidi" w:hAnsiTheme="majorBidi" w:cstheme="majorBidi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</w:p>
    <w:p w14:paraId="4D11F9FB" w14:textId="77777777" w:rsidR="00DA6CAC" w:rsidRDefault="00DA6CAC" w:rsidP="009B28FC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3C01D4FA" w14:textId="10565CC0" w:rsidR="007C5658" w:rsidRDefault="007C5658" w:rsidP="007C565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 xml:space="preserve">ณ วันที่เริ่มต้นข้อตกลง </w:t>
      </w:r>
      <w:r w:rsidRPr="00E216C7">
        <w:rPr>
          <w:rFonts w:asciiTheme="majorBidi" w:hAnsiTheme="majorBidi" w:cstheme="majorBidi"/>
          <w:sz w:val="30"/>
          <w:szCs w:val="30"/>
          <w:cs/>
        </w:rPr>
        <w:t>กลุ่มบริษัทจะพิจารณาว่าข้อตกลงดังกล่าวประกอบด้วยสัญญาเช่าหรือมีสัญญาเช่าเป็นส่วนประกอบหรือไม่ โดยพิจารณาจาก</w:t>
      </w:r>
      <w:r>
        <w:rPr>
          <w:rFonts w:asciiTheme="majorBidi" w:hAnsiTheme="majorBidi" w:cstheme="majorBidi"/>
          <w:sz w:val="30"/>
          <w:szCs w:val="30"/>
          <w:cs/>
        </w:rPr>
        <w:t xml:space="preserve">สินทรัพย์ที่มีลักษณะเฉพาะเจาะจง </w:t>
      </w:r>
      <w:r w:rsidRPr="00E216C7">
        <w:rPr>
          <w:rFonts w:asciiTheme="majorBidi" w:hAnsiTheme="majorBidi" w:cstheme="majorBidi"/>
          <w:sz w:val="30"/>
          <w:szCs w:val="30"/>
          <w:cs/>
        </w:rPr>
        <w:t>ถ้าการปฏิบัติตามข้อตกลงนั้นขึ้นอยู่กับการใช้</w:t>
      </w:r>
      <w:r>
        <w:rPr>
          <w:rFonts w:asciiTheme="majorBidi" w:hAnsiTheme="majorBidi" w:cstheme="majorBidi"/>
          <w:sz w:val="30"/>
          <w:szCs w:val="30"/>
          <w:cs/>
        </w:rPr>
        <w:t xml:space="preserve">สินทรัพย์ที่มีลักษณะเฉพาะเจาะจง </w:t>
      </w:r>
      <w:r w:rsidRPr="00E216C7">
        <w:rPr>
          <w:rFonts w:asciiTheme="majorBidi" w:hAnsiTheme="majorBidi" w:cstheme="majorBidi"/>
          <w:sz w:val="30"/>
          <w:szCs w:val="30"/>
          <w:cs/>
        </w:rPr>
        <w:t>และข้อตกลงนั้นจะนำไปสู่</w:t>
      </w:r>
      <w:r>
        <w:rPr>
          <w:rFonts w:asciiTheme="majorBidi" w:hAnsiTheme="majorBidi" w:cstheme="majorBidi"/>
          <w:sz w:val="30"/>
          <w:szCs w:val="30"/>
          <w:cs/>
        </w:rPr>
        <w:t>สิทธิในการใช้สินทรัพย์ ถ้าทำให้</w:t>
      </w:r>
      <w:r w:rsidRPr="00E216C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E16D4C">
        <w:rPr>
          <w:rFonts w:asciiTheme="majorBidi" w:hAnsiTheme="majorBidi" w:cstheme="majorBidi"/>
          <w:sz w:val="30"/>
          <w:szCs w:val="30"/>
          <w:cs/>
        </w:rPr>
        <w:br/>
      </w:r>
      <w:r w:rsidRPr="00E216C7">
        <w:rPr>
          <w:rFonts w:asciiTheme="majorBidi" w:hAnsiTheme="majorBidi" w:cstheme="majorBidi"/>
          <w:sz w:val="30"/>
          <w:szCs w:val="30"/>
          <w:cs/>
        </w:rPr>
        <w:t xml:space="preserve">มีสิทธิในการควบคุมการใช้สินทรัพย์ </w:t>
      </w:r>
    </w:p>
    <w:p w14:paraId="2D54508A" w14:textId="77777777" w:rsidR="007C5658" w:rsidRPr="007C5658" w:rsidRDefault="007C5658" w:rsidP="007C5658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6A2902F" w14:textId="5B860BDA" w:rsidR="007C5658" w:rsidRDefault="007C5658" w:rsidP="007C565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216C7">
        <w:rPr>
          <w:rFonts w:asciiTheme="majorBidi" w:hAnsiTheme="majorBidi" w:cstheme="majorBidi"/>
          <w:sz w:val="30"/>
          <w:szCs w:val="30"/>
          <w:cs/>
        </w:rPr>
        <w:t>ณ วันที่เริ่มต้นข้อตกล</w:t>
      </w:r>
      <w:r>
        <w:rPr>
          <w:rFonts w:asciiTheme="majorBidi" w:hAnsiTheme="majorBidi" w:cstheme="majorBidi"/>
          <w:sz w:val="30"/>
          <w:szCs w:val="30"/>
          <w:cs/>
        </w:rPr>
        <w:t xml:space="preserve">ง หรือมีการประเมินข้อตกลงใหม่ </w:t>
      </w:r>
      <w:r w:rsidRPr="00E216C7">
        <w:rPr>
          <w:rFonts w:asciiTheme="majorBidi" w:hAnsiTheme="majorBidi" w:cstheme="majorBidi"/>
          <w:sz w:val="30"/>
          <w:szCs w:val="30"/>
          <w:cs/>
        </w:rPr>
        <w:t>กลุ่มบริษัทแยกค่าตอบแทนสำหรับสัญญาเช่า และ</w:t>
      </w:r>
      <w:r w:rsidR="00E16D4C">
        <w:rPr>
          <w:rFonts w:asciiTheme="majorBidi" w:hAnsiTheme="majorBidi" w:cstheme="majorBidi"/>
          <w:sz w:val="30"/>
          <w:szCs w:val="30"/>
          <w:cs/>
        </w:rPr>
        <w:br/>
      </w:r>
      <w:r w:rsidRPr="00E216C7">
        <w:rPr>
          <w:rFonts w:asciiTheme="majorBidi" w:hAnsiTheme="majorBidi" w:cstheme="majorBidi"/>
          <w:sz w:val="30"/>
          <w:szCs w:val="30"/>
          <w:cs/>
        </w:rPr>
        <w:t>ส่วนที่เป็นองค์ประกอบอื่นโดยใช้มูลค</w:t>
      </w:r>
      <w:r>
        <w:rPr>
          <w:rFonts w:asciiTheme="majorBidi" w:hAnsiTheme="majorBidi" w:cstheme="majorBidi"/>
          <w:sz w:val="30"/>
          <w:szCs w:val="30"/>
          <w:cs/>
        </w:rPr>
        <w:t>่ายุติธรรมเป็นเกณฑ์ในการแยก หากกลุ่มบริษัท</w:t>
      </w:r>
      <w:r w:rsidRPr="00E216C7">
        <w:rPr>
          <w:rFonts w:asciiTheme="majorBidi" w:hAnsiTheme="majorBidi" w:cstheme="majorBidi"/>
          <w:sz w:val="30"/>
          <w:szCs w:val="30"/>
          <w:cs/>
        </w:rPr>
        <w:t>สรุปว่าเป็นสัญญาเช่าการเงิน แต่ไม่สามารถแบ่งแยกจำนวนดังกล่าวได้อย่างน่าเชื่อถือ ให้รับรู้สินทรัพย์และหนี้สินในจำนวนที่เท่ากับมูลค่ายุติธรรมของสินทรัพย์ที่มีลักษณะเฉพาะเจาะจงนั้น หลังจากนั้นจำนวนหนี้สินจะลดลงตามจำนวนที่จ่าย และต้นทุนทางการเงินตามนัยจากหนี้สินจะรับรู้โดยใช้อัตร</w:t>
      </w:r>
      <w:r>
        <w:rPr>
          <w:rFonts w:asciiTheme="majorBidi" w:hAnsiTheme="majorBidi" w:cstheme="majorBidi"/>
          <w:sz w:val="30"/>
          <w:szCs w:val="30"/>
          <w:cs/>
        </w:rPr>
        <w:t>าดอกเบี้ยเงินกู้ยืมส่วนเพิ่มของ</w:t>
      </w:r>
      <w:r w:rsidRPr="00E216C7">
        <w:rPr>
          <w:rFonts w:asciiTheme="majorBidi" w:hAnsiTheme="majorBidi" w:cstheme="majorBidi"/>
          <w:sz w:val="30"/>
          <w:szCs w:val="30"/>
          <w:cs/>
        </w:rPr>
        <w:t>กลุ่มบริษัท</w:t>
      </w:r>
    </w:p>
    <w:p w14:paraId="797A75C9" w14:textId="77777777" w:rsidR="006C6B14" w:rsidRPr="00B54B7F" w:rsidRDefault="006C6B14" w:rsidP="009D36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24"/>
          <w:szCs w:val="24"/>
        </w:rPr>
      </w:pPr>
    </w:p>
    <w:p w14:paraId="6A058BEA" w14:textId="32A89E41" w:rsidR="00A13E24" w:rsidRPr="00434856" w:rsidRDefault="00A13E24" w:rsidP="001800B2">
      <w:pPr>
        <w:pStyle w:val="Heading8"/>
        <w:numPr>
          <w:ilvl w:val="1"/>
          <w:numId w:val="31"/>
        </w:numPr>
        <w:spacing w:line="240" w:lineRule="auto"/>
        <w:ind w:left="540" w:right="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34856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</w:t>
      </w:r>
    </w:p>
    <w:p w14:paraId="71D57F6C" w14:textId="77777777" w:rsidR="00A13E24" w:rsidRPr="00B54B7F" w:rsidRDefault="00A13E24" w:rsidP="003171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7C695D37" w14:textId="75820A93" w:rsidR="00336566" w:rsidRDefault="008F13EF" w:rsidP="003365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85373C">
        <w:rPr>
          <w:rFonts w:ascii="Angsana New" w:hAnsi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 ภาษีเงินได้ของงวดปัจจุบันและภาษีเงินได้รอการตัดบัญชีรับรู้ในกำไรหรือขาดทุนเว้นแต่รายการที่รับรู้โดยตรงในส่วนของ</w:t>
      </w:r>
      <w:r>
        <w:rPr>
          <w:rFonts w:ascii="Angsana New" w:hAnsi="Angsana New"/>
          <w:sz w:val="30"/>
          <w:szCs w:val="30"/>
          <w:cs/>
        </w:rPr>
        <w:br/>
      </w:r>
      <w:r w:rsidRPr="0085373C">
        <w:rPr>
          <w:rFonts w:ascii="Angsana New" w:hAnsi="Angsana New"/>
          <w:sz w:val="30"/>
          <w:szCs w:val="30"/>
          <w:cs/>
        </w:rPr>
        <w:t>ผู้ถือหุ้นหรือกำไรขาดทุนเบ็ดเสร็จอื่น</w:t>
      </w:r>
    </w:p>
    <w:p w14:paraId="18DCAFC0" w14:textId="77777777" w:rsidR="007C5658" w:rsidRPr="007C5658" w:rsidRDefault="007C5658" w:rsidP="003365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3E4525E9" w14:textId="712A08AE" w:rsidR="00A13E24" w:rsidRDefault="008F13EF" w:rsidP="003365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85373C">
        <w:rPr>
          <w:rFonts w:ascii="Angsana New" w:hAnsi="Angsana New"/>
          <w:sz w:val="30"/>
          <w:szCs w:val="30"/>
          <w:cs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316CA2DE" w14:textId="77777777" w:rsidR="008F13EF" w:rsidRPr="0085373C" w:rsidRDefault="008F13EF" w:rsidP="00FC14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85373C">
        <w:rPr>
          <w:rFonts w:ascii="Angsana New" w:hAnsi="Angsana New"/>
          <w:sz w:val="30"/>
          <w:szCs w:val="30"/>
          <w:cs/>
        </w:rPr>
        <w:lastRenderedPageBreak/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ภาษีเงินได้รอการตัดบัญชีจะไม่ถูกรับรู้เมื่อเกิดจากผลแตกต่างชั่วคราวต่อไปนี้ 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</w:t>
      </w:r>
    </w:p>
    <w:p w14:paraId="2FB0FEDC" w14:textId="77777777" w:rsidR="008F13EF" w:rsidRPr="007C5658" w:rsidRDefault="008F13EF" w:rsidP="008F13E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22"/>
          <w:szCs w:val="22"/>
        </w:rPr>
      </w:pPr>
    </w:p>
    <w:p w14:paraId="342DFA17" w14:textId="77777777" w:rsidR="008F13EF" w:rsidRPr="0085373C" w:rsidRDefault="008F13EF" w:rsidP="008F13E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85373C">
        <w:rPr>
          <w:rFonts w:ascii="Angsana New" w:hAnsi="Angsana New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>
        <w:rPr>
          <w:rFonts w:ascii="Angsana New" w:hAnsi="Angsana New"/>
          <w:sz w:val="30"/>
          <w:szCs w:val="30"/>
          <w:cs/>
        </w:rPr>
        <w:br/>
      </w:r>
      <w:r w:rsidRPr="0085373C">
        <w:rPr>
          <w:rFonts w:ascii="Angsana New" w:hAnsi="Angsana New"/>
          <w:sz w:val="30"/>
          <w:szCs w:val="30"/>
          <w:cs/>
        </w:rPr>
        <w:t>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</w:t>
      </w:r>
      <w:r>
        <w:rPr>
          <w:rFonts w:ascii="Angsana New" w:hAnsi="Angsana New"/>
          <w:sz w:val="30"/>
          <w:szCs w:val="30"/>
          <w:cs/>
        </w:rPr>
        <w:br/>
      </w:r>
      <w:r w:rsidRPr="0085373C">
        <w:rPr>
          <w:rFonts w:ascii="Angsana New" w:hAnsi="Angsana New"/>
          <w:sz w:val="30"/>
          <w:szCs w:val="30"/>
          <w:cs/>
        </w:rPr>
        <w:t>รอบระยะเวลาที่รายงาน</w:t>
      </w:r>
    </w:p>
    <w:p w14:paraId="62E018B9" w14:textId="77777777" w:rsidR="008F13EF" w:rsidRPr="007C5658" w:rsidRDefault="008F13EF" w:rsidP="008F13E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22"/>
          <w:szCs w:val="22"/>
        </w:rPr>
      </w:pPr>
    </w:p>
    <w:p w14:paraId="4A215F47" w14:textId="1B303177" w:rsidR="008F13EF" w:rsidRDefault="008F13EF" w:rsidP="008F13E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85373C">
        <w:rPr>
          <w:rFonts w:ascii="Angsana New" w:hAnsi="Angsana New"/>
          <w:sz w:val="30"/>
          <w:szCs w:val="30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</w:t>
      </w:r>
      <w:r w:rsidR="00B12602">
        <w:rPr>
          <w:rFonts w:ascii="Angsana New" w:hAnsi="Angsana New"/>
          <w:sz w:val="30"/>
          <w:szCs w:val="30"/>
          <w:cs/>
        </w:rPr>
        <w:br/>
      </w:r>
      <w:r w:rsidRPr="0085373C">
        <w:rPr>
          <w:rFonts w:ascii="Angsana New" w:hAnsi="Angsana New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</w:p>
    <w:p w14:paraId="7D50FA1C" w14:textId="77777777" w:rsidR="008F13EF" w:rsidRPr="007C5658" w:rsidRDefault="008F13EF" w:rsidP="008F13E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22"/>
          <w:szCs w:val="22"/>
        </w:rPr>
      </w:pPr>
    </w:p>
    <w:p w14:paraId="269803C7" w14:textId="0BFA3008" w:rsidR="008F13EF" w:rsidRDefault="008F13EF" w:rsidP="008F13E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85373C">
        <w:rPr>
          <w:rFonts w:ascii="Angsana New" w:hAnsi="Angsana New"/>
          <w:sz w:val="30"/>
          <w:szCs w:val="30"/>
          <w:cs/>
        </w:rPr>
        <w:t>ในการกำหนดมูลค่าของภาษีเงินได้ของงวดปัจจุบันและภาษีเงินได้รอการตัดบัญชี กลุ่มบริษัท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</w:t>
      </w:r>
      <w:r w:rsidR="00B12602">
        <w:rPr>
          <w:rFonts w:ascii="Angsana New" w:hAnsi="Angsana New"/>
          <w:sz w:val="30"/>
          <w:szCs w:val="30"/>
          <w:cs/>
        </w:rPr>
        <w:br/>
      </w:r>
      <w:r w:rsidRPr="0085373C">
        <w:rPr>
          <w:rFonts w:ascii="Angsana New" w:hAnsi="Angsana New"/>
          <w:sz w:val="30"/>
          <w:szCs w:val="30"/>
          <w:cs/>
        </w:rPr>
        <w:t>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</w:t>
      </w:r>
      <w:r>
        <w:rPr>
          <w:rFonts w:ascii="Angsana New" w:hAnsi="Angsana New"/>
          <w:sz w:val="30"/>
          <w:szCs w:val="30"/>
          <w:cs/>
        </w:rPr>
        <w:t xml:space="preserve">เมินผลกระทบจากหลายปัจจัย รวมถึง </w:t>
      </w:r>
      <w:r w:rsidRPr="0085373C">
        <w:rPr>
          <w:rFonts w:ascii="Angsana New" w:hAnsi="Angsana New"/>
          <w:sz w:val="30"/>
          <w:szCs w:val="30"/>
          <w:cs/>
        </w:rPr>
        <w:t>การตีความทางกฎหมายภาษี และจากประสบการณ์ในอดีต การประเมินนี้อยู่บนพื้นฐานการประมาณการและข้อสมมติ และอาจจะเกี่ยวข้องกับการตัดสินใจเกี่ยวกับเหตุการณ์ในอนาคต</w:t>
      </w:r>
      <w:r>
        <w:rPr>
          <w:rFonts w:ascii="Angsana New" w:hAnsi="Angsana New"/>
          <w:sz w:val="30"/>
          <w:szCs w:val="30"/>
        </w:rPr>
        <w:t xml:space="preserve"> </w:t>
      </w:r>
      <w:r w:rsidRPr="0085373C">
        <w:rPr>
          <w:rFonts w:ascii="Angsana New" w:hAnsi="Angsana New"/>
          <w:sz w:val="30"/>
          <w:szCs w:val="30"/>
          <w:cs/>
        </w:rPr>
        <w:t>ข้อมูลใหม่ๆ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5373C">
        <w:rPr>
          <w:rFonts w:ascii="Angsana New" w:hAnsi="Angsana New"/>
          <w:sz w:val="30"/>
          <w:szCs w:val="30"/>
          <w:cs/>
        </w:rPr>
        <w:t>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</w:t>
      </w:r>
      <w:r w:rsidR="00B12602">
        <w:rPr>
          <w:rFonts w:ascii="Angsana New" w:hAnsi="Angsana New"/>
          <w:sz w:val="30"/>
          <w:szCs w:val="30"/>
          <w:cs/>
        </w:rPr>
        <w:br/>
      </w:r>
      <w:r w:rsidRPr="0085373C">
        <w:rPr>
          <w:rFonts w:ascii="Angsana New" w:hAnsi="Angsana New"/>
          <w:sz w:val="30"/>
          <w:szCs w:val="30"/>
          <w:cs/>
        </w:rPr>
        <w:t>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30D5A9A8" w14:textId="77777777" w:rsidR="008F13EF" w:rsidRPr="007C5658" w:rsidRDefault="008F13EF" w:rsidP="008F13E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22"/>
          <w:szCs w:val="22"/>
        </w:rPr>
      </w:pPr>
    </w:p>
    <w:p w14:paraId="480E826A" w14:textId="72E26963" w:rsidR="00336566" w:rsidRDefault="008F13EF" w:rsidP="0033656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85373C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</w:t>
      </w:r>
      <w:r w:rsidR="00B12602">
        <w:rPr>
          <w:rFonts w:ascii="Angsana New" w:hAnsi="Angsana New"/>
          <w:sz w:val="30"/>
          <w:szCs w:val="30"/>
          <w:cs/>
        </w:rPr>
        <w:br/>
      </w:r>
      <w:r w:rsidRPr="0085373C">
        <w:rPr>
          <w:rFonts w:ascii="Angsana New" w:hAnsi="Angsana New"/>
          <w:sz w:val="30"/>
          <w:szCs w:val="30"/>
          <w:cs/>
        </w:rPr>
        <w:t>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</w:t>
      </w:r>
      <w:r w:rsidR="00B12602">
        <w:rPr>
          <w:rFonts w:ascii="Angsana New" w:hAnsi="Angsana New"/>
          <w:sz w:val="30"/>
          <w:szCs w:val="30"/>
          <w:cs/>
        </w:rPr>
        <w:br/>
      </w:r>
      <w:r w:rsidRPr="0085373C">
        <w:rPr>
          <w:rFonts w:ascii="Angsana New" w:hAnsi="Angsana New"/>
          <w:sz w:val="30"/>
          <w:szCs w:val="30"/>
          <w:cs/>
        </w:rPr>
        <w:t>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1CBA312A" w14:textId="77777777" w:rsidR="007C5658" w:rsidRPr="007C5658" w:rsidRDefault="007C5658" w:rsidP="0033656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22"/>
          <w:szCs w:val="22"/>
        </w:rPr>
      </w:pPr>
    </w:p>
    <w:p w14:paraId="1A8FF98C" w14:textId="3A384BA1" w:rsidR="008F13EF" w:rsidRDefault="008F13EF" w:rsidP="0033656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85373C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</w:t>
      </w:r>
      <w:r>
        <w:rPr>
          <w:rFonts w:ascii="Angsana New" w:hAnsi="Angsana New"/>
          <w:sz w:val="30"/>
          <w:szCs w:val="30"/>
          <w:cs/>
        </w:rPr>
        <w:t>็นไปได้ค่อนข้างแน่</w:t>
      </w:r>
      <w:r w:rsidRPr="0085373C">
        <w:rPr>
          <w:rFonts w:ascii="Angsana New" w:hAnsi="Angsana New"/>
          <w:sz w:val="30"/>
          <w:szCs w:val="30"/>
          <w:cs/>
        </w:rPr>
        <w:t>ว่ากำไรเพื่อเสียภาษีในอนาคตจะมีจำนวนเพียงพอกับการใช้ประโยชน์จากผลแตกต่างชั่วคราว</w:t>
      </w:r>
      <w:r w:rsidRPr="005C7095">
        <w:rPr>
          <w:rFonts w:ascii="Angsana New" w:hAnsi="Angsana New"/>
          <w:sz w:val="30"/>
          <w:szCs w:val="30"/>
          <w:cs/>
        </w:rPr>
        <w:t xml:space="preserve">ดังกล่าว </w:t>
      </w:r>
      <w:r w:rsidRPr="005C7095">
        <w:rPr>
          <w:rFonts w:ascii="Angsana New" w:hAnsi="Angsana New" w:hint="cs"/>
          <w:sz w:val="30"/>
          <w:szCs w:val="30"/>
          <w:cs/>
        </w:rPr>
        <w:t xml:space="preserve">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 </w:t>
      </w:r>
      <w:r w:rsidRPr="005C7095">
        <w:rPr>
          <w:rFonts w:ascii="Angsana New" w:hAnsi="Angsana New"/>
          <w:sz w:val="30"/>
          <w:szCs w:val="30"/>
          <w:cs/>
        </w:rPr>
        <w:t>สิ</w:t>
      </w:r>
      <w:r w:rsidRPr="0085373C">
        <w:rPr>
          <w:rFonts w:ascii="Angsana New" w:hAnsi="Angsana New"/>
          <w:sz w:val="30"/>
          <w:szCs w:val="30"/>
          <w:cs/>
        </w:rPr>
        <w:t>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7C8FF160" w14:textId="77777777" w:rsidR="003441BA" w:rsidRPr="007C5658" w:rsidRDefault="003441BA" w:rsidP="008F13E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2CD9812A" w14:textId="5D573184" w:rsidR="003441BA" w:rsidRDefault="003B1DFA" w:rsidP="001800B2">
      <w:pPr>
        <w:pStyle w:val="Heading8"/>
        <w:numPr>
          <w:ilvl w:val="1"/>
          <w:numId w:val="31"/>
        </w:numPr>
        <w:spacing w:line="240" w:lineRule="auto"/>
        <w:ind w:left="540" w:right="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B1DFA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การดำเนินงานที่ยกเลิก</w:t>
      </w:r>
    </w:p>
    <w:p w14:paraId="3830C33D" w14:textId="77777777" w:rsidR="003B1DFA" w:rsidRPr="00B54B7F" w:rsidRDefault="003B1DFA" w:rsidP="003B1DF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Cs/>
          <w:sz w:val="24"/>
          <w:szCs w:val="24"/>
        </w:rPr>
      </w:pPr>
    </w:p>
    <w:p w14:paraId="392BDC99" w14:textId="65A69940" w:rsidR="003441BA" w:rsidRDefault="003B1DFA" w:rsidP="008F13E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b/>
          <w:sz w:val="30"/>
          <w:szCs w:val="30"/>
        </w:rPr>
      </w:pPr>
      <w:r w:rsidRPr="006614F8">
        <w:rPr>
          <w:rFonts w:ascii="Angsana New" w:hAnsi="Angsana New"/>
          <w:b/>
          <w:sz w:val="30"/>
          <w:szCs w:val="30"/>
          <w:cs/>
        </w:rPr>
        <w:t>การดำเนินงานที่ยกเลิกเป็นส่วนประกอบของธุรกิจของ</w:t>
      </w:r>
      <w:r w:rsidRPr="006614F8">
        <w:rPr>
          <w:rFonts w:ascii="Angsana New" w:hAnsi="Angsana New" w:hint="cs"/>
          <w:b/>
          <w:sz w:val="30"/>
          <w:szCs w:val="30"/>
          <w:cs/>
        </w:rPr>
        <w:t>กลุ่มบริษัท</w:t>
      </w:r>
      <w:r w:rsidRPr="006614F8">
        <w:rPr>
          <w:rFonts w:ascii="Angsana New" w:hAnsi="Angsana New"/>
          <w:b/>
          <w:sz w:val="30"/>
          <w:szCs w:val="30"/>
          <w:cs/>
        </w:rPr>
        <w:t xml:space="preserve"> เป็นสายงานธุรกิจที่สำคัญหรือเขตภูมิศาสตร์ที่แยกต่างหากที่ยกเลิกหรือถือไว้เพื่อขาย โดยจัดประเภทเป็นการดำเนินงานที่ยกเลิกเมื่อมีการขาย หรือเมื่อเข้าเงื่อนไขของการถือไว้เพื่อขาย แล้วแต่เวลาใดจะเกิดขึ้นก่อน  เมื่อมีการจัดประเภทเป็นการดำเนินงานที่ยกเลิก </w:t>
      </w:r>
      <w:r w:rsidR="007A00B9">
        <w:rPr>
          <w:rFonts w:ascii="Angsana New" w:hAnsi="Angsana New"/>
          <w:b/>
          <w:sz w:val="30"/>
          <w:szCs w:val="30"/>
        </w:rPr>
        <w:br/>
      </w:r>
      <w:r w:rsidRPr="006614F8">
        <w:rPr>
          <w:rFonts w:ascii="Angsana New" w:hAnsi="Angsana New"/>
          <w:b/>
          <w:sz w:val="30"/>
          <w:szCs w:val="30"/>
          <w:cs/>
        </w:rPr>
        <w:t>งบกำไรขาดทุนเบ็ดเสร็จที่แสดงเปรียบเทียบจะถูกปรับปรุงใหม่เสมือนว่าส่วนงานนั้นได้ถูกยกเลิกตั้งแต่ต้นงวดที่นำมาเปรียบเทียบ</w:t>
      </w:r>
    </w:p>
    <w:p w14:paraId="77A7346B" w14:textId="43521D77" w:rsidR="009B28FC" w:rsidRDefault="009B28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5F372490" w14:textId="0CFD68CD" w:rsidR="00A13E24" w:rsidRPr="00FC146A" w:rsidRDefault="001676C2" w:rsidP="001800B2">
      <w:pPr>
        <w:pStyle w:val="Heading8"/>
        <w:numPr>
          <w:ilvl w:val="1"/>
          <w:numId w:val="31"/>
        </w:numPr>
        <w:spacing w:line="240" w:lineRule="auto"/>
        <w:ind w:left="540" w:right="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กำไร (</w:t>
      </w:r>
      <w:r w:rsidR="00E47307" w:rsidRPr="0043485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ขาดทุน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) </w:t>
      </w:r>
      <w:r w:rsidR="00A13E24" w:rsidRPr="00434856">
        <w:rPr>
          <w:rFonts w:ascii="Angsana New" w:hAnsi="Angsana New"/>
          <w:b/>
          <w:bCs/>
          <w:i/>
          <w:iCs/>
          <w:sz w:val="30"/>
          <w:szCs w:val="30"/>
          <w:cs/>
        </w:rPr>
        <w:t>ต่อหุ้น</w:t>
      </w:r>
    </w:p>
    <w:p w14:paraId="6182999A" w14:textId="77777777" w:rsidR="00A13E24" w:rsidRPr="00B54B7F" w:rsidRDefault="00A13E24" w:rsidP="003C74B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Cs/>
          <w:sz w:val="24"/>
          <w:szCs w:val="24"/>
        </w:rPr>
      </w:pPr>
    </w:p>
    <w:p w14:paraId="6A4B9B5C" w14:textId="1C800800" w:rsidR="00FA570D" w:rsidRDefault="00AA18D5" w:rsidP="00A374B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/>
          <w:sz w:val="30"/>
          <w:szCs w:val="30"/>
          <w:cs/>
        </w:rPr>
      </w:pPr>
      <w:r>
        <w:rPr>
          <w:rFonts w:ascii="Angsana New" w:hAnsi="Angsana New"/>
          <w:b/>
          <w:sz w:val="30"/>
          <w:szCs w:val="30"/>
          <w:cs/>
        </w:rPr>
        <w:t>กลุ่มบริษัทแสดง</w:t>
      </w:r>
      <w:r w:rsidR="001676C2" w:rsidRPr="001676C2">
        <w:rPr>
          <w:rFonts w:ascii="Angsana New" w:hAnsi="Angsana New"/>
          <w:b/>
          <w:sz w:val="30"/>
          <w:szCs w:val="30"/>
          <w:cs/>
        </w:rPr>
        <w:t xml:space="preserve">กำไร (ขาดทุน) </w:t>
      </w:r>
      <w:r w:rsidR="00A13E24" w:rsidRPr="002A4A3B">
        <w:rPr>
          <w:rFonts w:ascii="Angsana New" w:hAnsi="Angsana New"/>
          <w:b/>
          <w:sz w:val="30"/>
          <w:szCs w:val="30"/>
          <w:cs/>
        </w:rPr>
        <w:t>ต่อหุ้นขั้นพื้นฐานและ</w:t>
      </w:r>
      <w:r w:rsidR="001676C2" w:rsidRPr="001676C2">
        <w:rPr>
          <w:rFonts w:ascii="Angsana New" w:hAnsi="Angsana New"/>
          <w:b/>
          <w:sz w:val="30"/>
          <w:szCs w:val="30"/>
          <w:cs/>
        </w:rPr>
        <w:t xml:space="preserve">กำไร (ขาดทุน) </w:t>
      </w:r>
      <w:r w:rsidR="00A13E24" w:rsidRPr="002A4A3B">
        <w:rPr>
          <w:rFonts w:ascii="Angsana New" w:hAnsi="Angsana New"/>
          <w:b/>
          <w:sz w:val="30"/>
          <w:szCs w:val="30"/>
          <w:cs/>
        </w:rPr>
        <w:t>ต่อหุ้นปรับลดสำหรับหุ้นสามัญ</w:t>
      </w:r>
      <w:r w:rsidR="00A13E24" w:rsidRPr="002A4A3B">
        <w:rPr>
          <w:rFonts w:ascii="Angsana New" w:hAnsi="Angsana New"/>
          <w:b/>
          <w:sz w:val="30"/>
          <w:szCs w:val="30"/>
        </w:rPr>
        <w:t xml:space="preserve"> </w:t>
      </w:r>
      <w:r w:rsidR="001676C2">
        <w:rPr>
          <w:rFonts w:ascii="Angsana New" w:hAnsi="Angsana New"/>
          <w:b/>
          <w:sz w:val="30"/>
          <w:szCs w:val="30"/>
          <w:cs/>
        </w:rPr>
        <w:br/>
      </w:r>
      <w:r w:rsidR="001676C2" w:rsidRPr="001676C2">
        <w:rPr>
          <w:rFonts w:ascii="Angsana New" w:hAnsi="Angsana New"/>
          <w:b/>
          <w:sz w:val="30"/>
          <w:szCs w:val="30"/>
          <w:cs/>
        </w:rPr>
        <w:t xml:space="preserve">กำไร (ขาดทุน) </w:t>
      </w:r>
      <w:r w:rsidR="00A13E24" w:rsidRPr="002A4A3B">
        <w:rPr>
          <w:rFonts w:ascii="Angsana New" w:hAnsi="Angsana New"/>
          <w:b/>
          <w:sz w:val="30"/>
          <w:szCs w:val="30"/>
          <w:cs/>
        </w:rPr>
        <w:t>ต่อหุ้นขั้นพื้นฐานคำนว</w:t>
      </w:r>
      <w:r w:rsidR="006802C1">
        <w:rPr>
          <w:rFonts w:ascii="Angsana New" w:hAnsi="Angsana New"/>
          <w:b/>
          <w:sz w:val="30"/>
          <w:szCs w:val="30"/>
          <w:cs/>
        </w:rPr>
        <w:t>ณ</w:t>
      </w:r>
      <w:r w:rsidR="006802C1">
        <w:rPr>
          <w:rFonts w:ascii="Angsana New" w:hAnsi="Angsana New"/>
          <w:b/>
          <w:spacing w:val="-6"/>
          <w:sz w:val="30"/>
          <w:szCs w:val="30"/>
          <w:cs/>
        </w:rPr>
        <w:t>โดยการหาร</w:t>
      </w:r>
      <w:r w:rsidR="001676C2" w:rsidRPr="001676C2">
        <w:rPr>
          <w:rFonts w:ascii="Angsana New" w:hAnsi="Angsana New"/>
          <w:b/>
          <w:sz w:val="30"/>
          <w:szCs w:val="30"/>
          <w:cs/>
        </w:rPr>
        <w:t xml:space="preserve">กำไร (ขาดทุน) </w:t>
      </w:r>
      <w:r w:rsidR="00A13E24" w:rsidRPr="003C74BC">
        <w:rPr>
          <w:rFonts w:ascii="Angsana New" w:hAnsi="Angsana New"/>
          <w:b/>
          <w:spacing w:val="-6"/>
          <w:sz w:val="30"/>
          <w:szCs w:val="30"/>
          <w:cs/>
        </w:rPr>
        <w:t>ของผู้ถือหุ้นสามัญของบริษัท</w:t>
      </w:r>
      <w:r w:rsidR="003C74BC" w:rsidRPr="003C74BC">
        <w:rPr>
          <w:rFonts w:ascii="Angsana New" w:hAnsi="Angsana New" w:hint="cs"/>
          <w:b/>
          <w:spacing w:val="-6"/>
          <w:sz w:val="30"/>
          <w:szCs w:val="30"/>
          <w:cs/>
        </w:rPr>
        <w:t xml:space="preserve"> </w:t>
      </w:r>
      <w:r w:rsidR="00A13E24" w:rsidRPr="003C74BC">
        <w:rPr>
          <w:rFonts w:ascii="Angsana New" w:hAnsi="Angsana New"/>
          <w:b/>
          <w:spacing w:val="-6"/>
          <w:sz w:val="30"/>
          <w:szCs w:val="30"/>
          <w:cs/>
        </w:rPr>
        <w:t>ด้วยจำนวนหุ้นสามัญถัวเฉลี่ยถ่วงน้ำหนักที่</w:t>
      </w:r>
      <w:r w:rsidR="00A13E24" w:rsidRPr="002A4A3B">
        <w:rPr>
          <w:rFonts w:ascii="Angsana New" w:hAnsi="Angsana New"/>
          <w:b/>
          <w:sz w:val="30"/>
          <w:szCs w:val="30"/>
          <w:cs/>
        </w:rPr>
        <w:t xml:space="preserve">ออกจำหน่ายระหว่างปี </w:t>
      </w:r>
      <w:r w:rsidR="001676C2" w:rsidRPr="001676C2">
        <w:rPr>
          <w:rFonts w:ascii="Angsana New" w:hAnsi="Angsana New"/>
          <w:b/>
          <w:sz w:val="30"/>
          <w:szCs w:val="30"/>
          <w:cs/>
        </w:rPr>
        <w:t xml:space="preserve">กำไร (ขาดทุน) </w:t>
      </w:r>
      <w:r w:rsidR="00A13E24" w:rsidRPr="002A4A3B">
        <w:rPr>
          <w:rFonts w:ascii="Angsana New" w:hAnsi="Angsana New"/>
          <w:b/>
          <w:sz w:val="30"/>
          <w:szCs w:val="30"/>
          <w:cs/>
        </w:rPr>
        <w:t>ต่อ</w:t>
      </w:r>
      <w:r w:rsidR="006802C1">
        <w:rPr>
          <w:rFonts w:ascii="Angsana New" w:hAnsi="Angsana New"/>
          <w:b/>
          <w:sz w:val="30"/>
          <w:szCs w:val="30"/>
          <w:cs/>
        </w:rPr>
        <w:t>หุ้นปรับลดคำนวณโดยการหาร</w:t>
      </w:r>
      <w:r w:rsidR="001676C2">
        <w:rPr>
          <w:rFonts w:ascii="Angsana New" w:hAnsi="Angsana New"/>
          <w:b/>
          <w:sz w:val="30"/>
          <w:szCs w:val="30"/>
          <w:cs/>
        </w:rPr>
        <w:br/>
      </w:r>
      <w:r w:rsidR="001676C2" w:rsidRPr="001676C2">
        <w:rPr>
          <w:rFonts w:ascii="Angsana New" w:hAnsi="Angsana New"/>
          <w:b/>
          <w:sz w:val="30"/>
          <w:szCs w:val="30"/>
          <w:cs/>
        </w:rPr>
        <w:t xml:space="preserve">กำไร (ขาดทุน) </w:t>
      </w:r>
      <w:r w:rsidR="00A13E24" w:rsidRPr="002A4A3B">
        <w:rPr>
          <w:rFonts w:ascii="Angsana New" w:hAnsi="Angsana New"/>
          <w:b/>
          <w:sz w:val="30"/>
          <w:szCs w:val="30"/>
          <w:cs/>
        </w:rPr>
        <w:t>ของผู้ถือหุ้นสามัญที่ปรับปรุงด้วยจำนวนหุ้นสามัญถัวเฉลี่ยถ่วงน้ำหนักที่ออกจำหน่าย และ</w:t>
      </w:r>
      <w:r w:rsidR="000847B5" w:rsidRPr="00B43307">
        <w:rPr>
          <w:rFonts w:ascii="Angsana New" w:hAnsi="Angsana New"/>
          <w:b/>
          <w:sz w:val="30"/>
          <w:szCs w:val="30"/>
          <w:cs/>
        </w:rPr>
        <w:t>ผลกระทบของตราสารที่อาจเปลี่ยนเป็นหุ้นสามัญปรับลดทั้งหมดและ</w:t>
      </w:r>
      <w:r w:rsidR="00A13E24" w:rsidRPr="002A4A3B">
        <w:rPr>
          <w:rFonts w:ascii="Angsana New" w:hAnsi="Angsana New"/>
          <w:b/>
          <w:sz w:val="30"/>
          <w:szCs w:val="30"/>
          <w:cs/>
        </w:rPr>
        <w:t>สิทธิซื้อหุ้นของพนักงาน</w:t>
      </w:r>
    </w:p>
    <w:p w14:paraId="71940045" w14:textId="77777777" w:rsidR="00FA3ECC" w:rsidRPr="009538DE" w:rsidRDefault="00FA3ECC" w:rsidP="00FA570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630" w:hanging="630"/>
        <w:jc w:val="thaiDistribute"/>
        <w:rPr>
          <w:rFonts w:ascii="Angsana New" w:hAnsi="Angsana New"/>
          <w:sz w:val="28"/>
          <w:szCs w:val="28"/>
        </w:rPr>
      </w:pPr>
    </w:p>
    <w:p w14:paraId="55DB4DD4" w14:textId="606FA227" w:rsidR="00A13E24" w:rsidRPr="00FE39B8" w:rsidRDefault="00A13E24" w:rsidP="001800B2">
      <w:pPr>
        <w:pStyle w:val="Heading8"/>
        <w:numPr>
          <w:ilvl w:val="1"/>
          <w:numId w:val="31"/>
        </w:numPr>
        <w:spacing w:line="240" w:lineRule="auto"/>
        <w:ind w:left="540" w:right="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434856">
        <w:rPr>
          <w:rFonts w:ascii="Angsana New" w:hAnsi="Angsana New"/>
          <w:b/>
          <w:bCs/>
          <w:i/>
          <w:iCs/>
          <w:sz w:val="30"/>
          <w:szCs w:val="30"/>
          <w:cs/>
        </w:rPr>
        <w:t>รายงานทางการเงินจำแนกตามส่วนงาน</w:t>
      </w:r>
    </w:p>
    <w:p w14:paraId="5945941B" w14:textId="77777777" w:rsidR="00A13E24" w:rsidRPr="00B54B7F" w:rsidRDefault="00A13E24" w:rsidP="00A374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  <w:highlight w:val="cyan"/>
          <w:cs/>
          <w:lang w:val="th-TH"/>
        </w:rPr>
      </w:pPr>
    </w:p>
    <w:p w14:paraId="6432CE9F" w14:textId="431FD85B" w:rsidR="00985EC7" w:rsidRDefault="00985EC7" w:rsidP="00985EC7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85373C">
        <w:rPr>
          <w:rFonts w:ascii="Angsana New" w:hAnsi="Angsana New"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ผลการดำเนินงานของส่วนงานที่รายงานต่อประธานเจ้าหน้าที่บริหารของกลุ่มบริษัท (ผู้มีอำนาจตัดสินใจสูงสุด</w:t>
      </w:r>
      <w:r w:rsidR="0043734F">
        <w:rPr>
          <w:rFonts w:ascii="Angsana New" w:hAnsi="Angsana New"/>
          <w:sz w:val="30"/>
          <w:szCs w:val="30"/>
          <w:cs/>
        </w:rPr>
        <w:br/>
      </w:r>
      <w:r w:rsidRPr="0085373C">
        <w:rPr>
          <w:rFonts w:ascii="Angsana New" w:hAnsi="Angsana New"/>
          <w:sz w:val="30"/>
          <w:szCs w:val="30"/>
          <w:cs/>
        </w:rPr>
        <w:t>ด้านการดำเนินงาน) จะแสดงถึงรายการที่เกิดขึ้นจากส่วนงานดำเนินงานนั้นโดยตรงรวมถึงรายการที่ได้รับ</w:t>
      </w:r>
      <w:r w:rsidR="006A03DC">
        <w:rPr>
          <w:rFonts w:ascii="Angsana New" w:hAnsi="Angsana New"/>
          <w:sz w:val="30"/>
          <w:szCs w:val="30"/>
          <w:cs/>
        </w:rPr>
        <w:br/>
      </w:r>
      <w:r w:rsidRPr="0085373C">
        <w:rPr>
          <w:rFonts w:ascii="Angsana New" w:hAnsi="Angsana New"/>
          <w:sz w:val="30"/>
          <w:szCs w:val="30"/>
          <w:cs/>
        </w:rPr>
        <w:t xml:space="preserve">การปันส่วนอย่างสมเหตุสมผล รายการที่ไม่สามารถปันส่วนได้ส่วนใหญ่เป็นรายการเงินสดและรายการเทียบเท่าเงินสด </w:t>
      </w:r>
      <w:r>
        <w:rPr>
          <w:rFonts w:ascii="Angsana New" w:hAnsi="Angsana New" w:hint="cs"/>
          <w:sz w:val="30"/>
          <w:szCs w:val="30"/>
          <w:cs/>
        </w:rPr>
        <w:t xml:space="preserve">เงินลงทุนชั่วคราว </w:t>
      </w:r>
      <w:r w:rsidRPr="0085373C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 หนี้สินหมุนเวียนอื่น และ</w:t>
      </w:r>
      <w:r>
        <w:rPr>
          <w:rFonts w:ascii="Angsana New" w:hAnsi="Angsana New" w:hint="cs"/>
          <w:sz w:val="30"/>
          <w:szCs w:val="30"/>
          <w:cs/>
        </w:rPr>
        <w:t>ประมาณการหนี้สินไม่</w:t>
      </w:r>
      <w:r w:rsidR="000339FD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>หมุนเวียนสำหรับ</w:t>
      </w:r>
      <w:r w:rsidRPr="0085373C">
        <w:rPr>
          <w:rFonts w:ascii="Angsana New" w:hAnsi="Angsana New"/>
          <w:sz w:val="30"/>
          <w:szCs w:val="30"/>
          <w:cs/>
        </w:rPr>
        <w:t>ผลประโยชน์พนักงาน</w:t>
      </w:r>
    </w:p>
    <w:p w14:paraId="19E8F826" w14:textId="77777777" w:rsidR="004A5A18" w:rsidRDefault="004A5A18" w:rsidP="00985EC7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205C3E6D" w14:textId="5AF4E32B" w:rsidR="00E66B73" w:rsidRPr="00001062" w:rsidRDefault="00F96459" w:rsidP="001800B2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4A04B7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0DD38D34" w14:textId="77777777" w:rsidR="00C61BCB" w:rsidRPr="00BB04B8" w:rsidRDefault="00C61BCB" w:rsidP="003171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/>
          <w:sz w:val="28"/>
          <w:szCs w:val="28"/>
        </w:rPr>
      </w:pPr>
    </w:p>
    <w:p w14:paraId="07DCC0D0" w14:textId="373CF9F6" w:rsidR="00613542" w:rsidRPr="00537579" w:rsidRDefault="00066DA8" w:rsidP="003171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  <w:cs/>
        </w:rPr>
      </w:pPr>
      <w:r w:rsidRPr="00537579">
        <w:rPr>
          <w:rFonts w:ascii="Angsana New" w:hAnsi="Angsana New"/>
          <w:b/>
          <w:sz w:val="30"/>
          <w:szCs w:val="30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</w:t>
      </w:r>
      <w:r w:rsidR="00F86B2C">
        <w:rPr>
          <w:rFonts w:ascii="Angsana New" w:hAnsi="Angsana New"/>
          <w:b/>
          <w:sz w:val="30"/>
          <w:szCs w:val="30"/>
          <w:cs/>
        </w:rPr>
        <w:br/>
      </w:r>
      <w:r w:rsidRPr="00537579">
        <w:rPr>
          <w:rFonts w:ascii="Angsana New" w:hAnsi="Angsana New"/>
          <w:b/>
          <w:sz w:val="30"/>
          <w:szCs w:val="30"/>
          <w:cs/>
        </w:rPr>
        <w:t>หากกลุ่มบริษัทมีอำนาจควบคุมหรือควบคุมร่วมกันทั้งทางตรงและทางอ้อมหรือมีอิทธิพลอย่างมี</w:t>
      </w:r>
      <w:r w:rsidR="00635EC3">
        <w:rPr>
          <w:rFonts w:ascii="Angsana New" w:hAnsi="Angsana New" w:hint="cs"/>
          <w:b/>
          <w:sz w:val="30"/>
          <w:szCs w:val="30"/>
          <w:cs/>
        </w:rPr>
        <w:t>นัย</w:t>
      </w:r>
      <w:r w:rsidR="00240ECE" w:rsidRPr="00537579">
        <w:rPr>
          <w:rFonts w:ascii="Angsana New" w:hAnsi="Angsana New"/>
          <w:b/>
          <w:sz w:val="30"/>
          <w:szCs w:val="30"/>
          <w:cs/>
        </w:rPr>
        <w:t>สำคัญ</w:t>
      </w:r>
      <w:r w:rsidRPr="00537579">
        <w:rPr>
          <w:rFonts w:ascii="Angsana New" w:hAnsi="Angsana New"/>
          <w:b/>
          <w:sz w:val="30"/>
          <w:szCs w:val="30"/>
          <w:cs/>
        </w:rPr>
        <w:t>ต่อบุคคลหรือกิจการในการตัดสินใจทางการเงินและการบริหารหรือในทางก</w:t>
      </w:r>
      <w:r w:rsidR="00D73BE6">
        <w:rPr>
          <w:rFonts w:ascii="Angsana New" w:hAnsi="Angsana New"/>
          <w:b/>
          <w:sz w:val="30"/>
          <w:szCs w:val="30"/>
          <w:cs/>
        </w:rPr>
        <w:t xml:space="preserve">ลับกัน </w:t>
      </w:r>
      <w:r w:rsidR="009A5EE7">
        <w:rPr>
          <w:rFonts w:ascii="Angsana New" w:hAnsi="Angsana New" w:hint="cs"/>
          <w:b/>
          <w:sz w:val="30"/>
          <w:szCs w:val="30"/>
          <w:cs/>
        </w:rPr>
        <w:t>หรือกลุ่มบริษัท</w:t>
      </w:r>
      <w:r w:rsidR="00141C2A">
        <w:rPr>
          <w:rFonts w:ascii="Angsana New" w:hAnsi="Angsana New" w:hint="cs"/>
          <w:b/>
          <w:sz w:val="30"/>
          <w:szCs w:val="30"/>
          <w:cs/>
        </w:rPr>
        <w:t>อยู่</w:t>
      </w:r>
      <w:r w:rsidR="009A5EE7">
        <w:rPr>
          <w:rFonts w:ascii="Angsana New" w:hAnsi="Angsana New" w:hint="cs"/>
          <w:b/>
          <w:sz w:val="30"/>
          <w:szCs w:val="30"/>
          <w:cs/>
        </w:rPr>
        <w:t xml:space="preserve">ภายใต้การควบคุมเดียวกันหรืออยู่ภายใต้อิทธิพลอย่างมีนัยสำคัญเดียวกันกับบุคคลหรือกิจการนั้น </w:t>
      </w:r>
      <w:r w:rsidRPr="00537579">
        <w:rPr>
          <w:rFonts w:ascii="Angsana New" w:hAnsi="Angsana New"/>
          <w:b/>
          <w:sz w:val="30"/>
          <w:szCs w:val="30"/>
          <w:cs/>
        </w:rPr>
        <w:t>การเกี่ยวข้องกันนี้อาจเป็นรายบุคคลหรือเป็นกิจการ</w:t>
      </w:r>
    </w:p>
    <w:p w14:paraId="3ADD9287" w14:textId="77777777" w:rsidR="008904FB" w:rsidRPr="00726920" w:rsidRDefault="008904FB" w:rsidP="003171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28"/>
          <w:szCs w:val="28"/>
        </w:rPr>
      </w:pPr>
    </w:p>
    <w:p w14:paraId="70EBE2AF" w14:textId="77777777" w:rsidR="009B28FC" w:rsidRDefault="009B28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pacing w:val="4"/>
          <w:sz w:val="30"/>
          <w:szCs w:val="30"/>
          <w:cs/>
        </w:rPr>
      </w:pPr>
      <w:r>
        <w:rPr>
          <w:rFonts w:ascii="Angsana New" w:hAnsi="Angsana New"/>
          <w:b/>
          <w:spacing w:val="4"/>
          <w:sz w:val="30"/>
          <w:szCs w:val="30"/>
          <w:cs/>
        </w:rPr>
        <w:br w:type="page"/>
      </w:r>
    </w:p>
    <w:p w14:paraId="614B09E6" w14:textId="432723F7" w:rsidR="00F96F3A" w:rsidRPr="00537579" w:rsidRDefault="00240ECE" w:rsidP="003171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397D5C">
        <w:rPr>
          <w:rFonts w:ascii="Angsana New" w:hAnsi="Angsana New"/>
          <w:b/>
          <w:spacing w:val="4"/>
          <w:sz w:val="30"/>
          <w:szCs w:val="30"/>
          <w:cs/>
        </w:rPr>
        <w:lastRenderedPageBreak/>
        <w:t>ความสัมพันธ์ที่มีกับ</w:t>
      </w:r>
      <w:r w:rsidR="00AE0F3A">
        <w:rPr>
          <w:rFonts w:ascii="Angsana New" w:hAnsi="Angsana New"/>
          <w:b/>
          <w:spacing w:val="4"/>
          <w:sz w:val="30"/>
          <w:szCs w:val="30"/>
          <w:cs/>
        </w:rPr>
        <w:t>บริษัทร่วม</w:t>
      </w:r>
      <w:r w:rsidR="001F78AD" w:rsidRPr="00397D5C">
        <w:rPr>
          <w:rFonts w:ascii="Angsana New" w:hAnsi="Angsana New"/>
          <w:b/>
          <w:spacing w:val="4"/>
          <w:sz w:val="30"/>
          <w:szCs w:val="30"/>
          <w:cs/>
        </w:rPr>
        <w:t>และ</w:t>
      </w:r>
      <w:r w:rsidR="00AE0F3A">
        <w:rPr>
          <w:rFonts w:ascii="Angsana New" w:hAnsi="Angsana New"/>
          <w:b/>
          <w:spacing w:val="4"/>
          <w:sz w:val="30"/>
          <w:szCs w:val="30"/>
          <w:cs/>
        </w:rPr>
        <w:t>บริษัทย่อย</w:t>
      </w:r>
      <w:r w:rsidR="003F61B9" w:rsidRPr="00397D5C">
        <w:rPr>
          <w:rFonts w:ascii="Angsana New" w:hAnsi="Angsana New"/>
          <w:b/>
          <w:spacing w:val="4"/>
          <w:sz w:val="30"/>
          <w:szCs w:val="30"/>
          <w:cs/>
        </w:rPr>
        <w:t>ได้เปิดเผยในหมายเหตุ</w:t>
      </w:r>
      <w:r w:rsidR="00EA549E">
        <w:rPr>
          <w:rFonts w:ascii="Angsana New" w:hAnsi="Angsana New" w:hint="cs"/>
          <w:b/>
          <w:spacing w:val="4"/>
          <w:sz w:val="30"/>
          <w:szCs w:val="30"/>
          <w:cs/>
        </w:rPr>
        <w:t>ประกอบงบการเงิน</w:t>
      </w:r>
      <w:r w:rsidR="003F61B9" w:rsidRPr="00397D5C">
        <w:rPr>
          <w:rFonts w:ascii="Angsana New" w:hAnsi="Angsana New"/>
          <w:b/>
          <w:spacing w:val="4"/>
          <w:sz w:val="30"/>
          <w:szCs w:val="30"/>
          <w:cs/>
        </w:rPr>
        <w:t>ข้อ</w:t>
      </w:r>
      <w:r w:rsidR="003F61B9" w:rsidRPr="00397D5C">
        <w:rPr>
          <w:rFonts w:ascii="Angsana New" w:hAnsi="Angsana New"/>
          <w:bCs/>
          <w:spacing w:val="4"/>
          <w:sz w:val="30"/>
          <w:szCs w:val="30"/>
        </w:rPr>
        <w:t xml:space="preserve"> </w:t>
      </w:r>
      <w:r w:rsidR="00EA5FF7" w:rsidRPr="00EA549E">
        <w:rPr>
          <w:rFonts w:ascii="Angsana New" w:hAnsi="Angsana New"/>
          <w:bCs/>
          <w:spacing w:val="4"/>
          <w:sz w:val="30"/>
          <w:szCs w:val="30"/>
        </w:rPr>
        <w:t>1</w:t>
      </w:r>
      <w:r w:rsidR="00EA549E" w:rsidRPr="00EA549E">
        <w:rPr>
          <w:rFonts w:ascii="Angsana New" w:hAnsi="Angsana New"/>
          <w:bCs/>
          <w:spacing w:val="4"/>
          <w:sz w:val="30"/>
          <w:szCs w:val="30"/>
        </w:rPr>
        <w:t>1</w:t>
      </w:r>
      <w:r w:rsidR="00241F34" w:rsidRPr="00EA549E">
        <w:rPr>
          <w:rFonts w:ascii="Angsana New" w:hAnsi="Angsana New"/>
          <w:b/>
          <w:spacing w:val="4"/>
          <w:sz w:val="30"/>
          <w:szCs w:val="30"/>
          <w:cs/>
        </w:rPr>
        <w:t xml:space="preserve"> </w:t>
      </w:r>
      <w:r w:rsidR="003F61B9" w:rsidRPr="00EA549E">
        <w:rPr>
          <w:rFonts w:ascii="Angsana New" w:hAnsi="Angsana New"/>
          <w:b/>
          <w:spacing w:val="4"/>
          <w:sz w:val="30"/>
          <w:szCs w:val="30"/>
          <w:cs/>
        </w:rPr>
        <w:t>และ</w:t>
      </w:r>
      <w:r w:rsidR="003F61B9" w:rsidRPr="00EA549E">
        <w:rPr>
          <w:rFonts w:ascii="Angsana New" w:hAnsi="Angsana New"/>
          <w:bCs/>
          <w:spacing w:val="4"/>
          <w:sz w:val="30"/>
          <w:szCs w:val="30"/>
          <w:cs/>
        </w:rPr>
        <w:t xml:space="preserve"> </w:t>
      </w:r>
      <w:r w:rsidR="00EA5FF7" w:rsidRPr="00EA549E">
        <w:rPr>
          <w:rFonts w:ascii="Angsana New" w:hAnsi="Angsana New" w:hint="cs"/>
          <w:b/>
          <w:spacing w:val="4"/>
          <w:sz w:val="30"/>
          <w:szCs w:val="30"/>
          <w:cs/>
        </w:rPr>
        <w:t>1</w:t>
      </w:r>
      <w:r w:rsidR="00EA549E" w:rsidRPr="00EA549E">
        <w:rPr>
          <w:rFonts w:ascii="Angsana New" w:hAnsi="Angsana New"/>
          <w:bCs/>
          <w:spacing w:val="4"/>
          <w:sz w:val="30"/>
          <w:szCs w:val="30"/>
        </w:rPr>
        <w:t>2</w:t>
      </w:r>
      <w:r w:rsidR="003F61B9" w:rsidRPr="00397D5C">
        <w:rPr>
          <w:rFonts w:ascii="Angsana New" w:hAnsi="Angsana New"/>
          <w:b/>
          <w:spacing w:val="4"/>
          <w:sz w:val="30"/>
          <w:szCs w:val="30"/>
        </w:rPr>
        <w:t xml:space="preserve"> </w:t>
      </w:r>
      <w:r w:rsidR="003F61B9" w:rsidRPr="00397D5C">
        <w:rPr>
          <w:rFonts w:ascii="Angsana New" w:hAnsi="Angsana New"/>
          <w:b/>
          <w:spacing w:val="4"/>
          <w:sz w:val="30"/>
          <w:szCs w:val="30"/>
          <w:cs/>
        </w:rPr>
        <w:t>สำหรับ</w:t>
      </w:r>
      <w:r w:rsidR="003F61B9" w:rsidRPr="00537579">
        <w:rPr>
          <w:rFonts w:ascii="Angsana New" w:hAnsi="Angsana New"/>
          <w:b/>
          <w:sz w:val="30"/>
          <w:szCs w:val="30"/>
          <w:cs/>
        </w:rPr>
        <w:t>ความสัมพันธ์กับ</w:t>
      </w:r>
      <w:r w:rsidR="00082352" w:rsidRPr="00537579">
        <w:rPr>
          <w:rFonts w:ascii="Angsana New" w:hAnsi="Angsana New"/>
          <w:b/>
          <w:sz w:val="30"/>
          <w:szCs w:val="30"/>
          <w:cs/>
        </w:rPr>
        <w:t>ผู้บริหารสำคัญ</w:t>
      </w:r>
      <w:r w:rsidR="00FE3933">
        <w:rPr>
          <w:rFonts w:ascii="Angsana New" w:hAnsi="Angsana New"/>
          <w:b/>
          <w:sz w:val="30"/>
          <w:szCs w:val="30"/>
        </w:rPr>
        <w:t xml:space="preserve"> </w:t>
      </w:r>
      <w:r w:rsidR="001D6335">
        <w:rPr>
          <w:rFonts w:ascii="Angsana New" w:hAnsi="Angsana New" w:hint="cs"/>
          <w:b/>
          <w:sz w:val="30"/>
          <w:szCs w:val="30"/>
          <w:cs/>
        </w:rPr>
        <w:t>บริษัทย่อยทางอ้อม</w:t>
      </w:r>
      <w:r w:rsidR="000D21BA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5B310E" w:rsidRPr="00537579">
        <w:rPr>
          <w:rFonts w:ascii="Angsana New" w:hAnsi="Angsana New"/>
          <w:b/>
          <w:sz w:val="30"/>
          <w:szCs w:val="30"/>
          <w:cs/>
        </w:rPr>
        <w:t>และ</w:t>
      </w:r>
      <w:r w:rsidR="00A77D84">
        <w:rPr>
          <w:rFonts w:ascii="Angsana New" w:hAnsi="Angsana New" w:hint="cs"/>
          <w:b/>
          <w:sz w:val="30"/>
          <w:szCs w:val="30"/>
          <w:cs/>
        </w:rPr>
        <w:t>บุคคลหรือ</w:t>
      </w:r>
      <w:r w:rsidRPr="00537579">
        <w:rPr>
          <w:rFonts w:ascii="Angsana New" w:hAnsi="Angsana New"/>
          <w:b/>
          <w:sz w:val="30"/>
          <w:szCs w:val="30"/>
          <w:cs/>
        </w:rPr>
        <w:t>กิจการที่เกี่ยวข้องกันอื่</w:t>
      </w:r>
      <w:r w:rsidR="00F217DB" w:rsidRPr="00537579">
        <w:rPr>
          <w:rFonts w:ascii="Angsana New" w:hAnsi="Angsana New"/>
          <w:b/>
          <w:sz w:val="30"/>
          <w:szCs w:val="30"/>
          <w:cs/>
        </w:rPr>
        <w:t>น</w:t>
      </w:r>
      <w:r w:rsidR="007C6E11" w:rsidRPr="00537579">
        <w:rPr>
          <w:rFonts w:ascii="Angsana New" w:hAnsi="Angsana New"/>
          <w:b/>
          <w:sz w:val="30"/>
          <w:szCs w:val="30"/>
        </w:rPr>
        <w:t xml:space="preserve"> </w:t>
      </w:r>
      <w:r w:rsidRPr="00537579">
        <w:rPr>
          <w:rFonts w:ascii="Angsana New" w:hAnsi="Angsana New"/>
          <w:b/>
          <w:sz w:val="30"/>
          <w:szCs w:val="30"/>
          <w:cs/>
        </w:rPr>
        <w:t>มีดังนี้</w:t>
      </w:r>
    </w:p>
    <w:p w14:paraId="16C7B9FD" w14:textId="77777777" w:rsidR="00FA3ECC" w:rsidRPr="00540FAD" w:rsidRDefault="00FA3ECC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20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4343"/>
      </w:tblGrid>
      <w:tr w:rsidR="00434048" w:rsidRPr="00B45847" w14:paraId="4A58566D" w14:textId="77777777" w:rsidTr="003461D5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14:paraId="0736D4F0" w14:textId="3FBB72AD" w:rsidR="00434048" w:rsidRPr="00434048" w:rsidRDefault="00434048" w:rsidP="00B2036F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34048">
              <w:rPr>
                <w:rFonts w:ascii="Angsana New" w:hAnsi="Angsana New"/>
                <w:bCs/>
                <w:sz w:val="30"/>
                <w:szCs w:val="30"/>
              </w:rPr>
              <w:br w:type="page"/>
            </w:r>
          </w:p>
        </w:tc>
        <w:tc>
          <w:tcPr>
            <w:tcW w:w="1350" w:type="dxa"/>
            <w:shd w:val="clear" w:color="auto" w:fill="auto"/>
          </w:tcPr>
          <w:p w14:paraId="5D93AD3D" w14:textId="77777777" w:rsidR="00434048" w:rsidRPr="00434048" w:rsidRDefault="00434048" w:rsidP="00434048">
            <w:pPr>
              <w:tabs>
                <w:tab w:val="left" w:pos="540"/>
              </w:tabs>
              <w:spacing w:line="240" w:lineRule="auto"/>
              <w:ind w:left="-149" w:right="-90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34048">
              <w:rPr>
                <w:rFonts w:ascii="Angsana New" w:hAnsi="Angsana New"/>
                <w:bCs/>
                <w:sz w:val="30"/>
                <w:szCs w:val="30"/>
                <w:cs/>
              </w:rPr>
              <w:t>ประเทศที่จัดตั้ง</w:t>
            </w:r>
            <w:r w:rsidRPr="00434048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  <w:r w:rsidRPr="00434048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4343" w:type="dxa"/>
            <w:shd w:val="clear" w:color="auto" w:fill="auto"/>
            <w:vAlign w:val="bottom"/>
          </w:tcPr>
          <w:p w14:paraId="0569E3E4" w14:textId="18C6E3A1" w:rsidR="00434048" w:rsidRPr="00434048" w:rsidRDefault="00434048" w:rsidP="00434048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</w:tr>
      <w:tr w:rsidR="00434048" w:rsidRPr="00B45847" w14:paraId="60F0F3E9" w14:textId="77777777" w:rsidTr="003461D5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14:paraId="39F88112" w14:textId="152B1ABC" w:rsidR="00434048" w:rsidRPr="00434048" w:rsidRDefault="00B2036F" w:rsidP="00B2036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34048">
              <w:rPr>
                <w:rFonts w:ascii="Angsana New" w:hAnsi="Angsana New"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50" w:type="dxa"/>
            <w:shd w:val="clear" w:color="auto" w:fill="auto"/>
          </w:tcPr>
          <w:p w14:paraId="0D7C517B" w14:textId="77777777" w:rsidR="00434048" w:rsidRPr="00434048" w:rsidRDefault="00434048" w:rsidP="00434048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34048">
              <w:rPr>
                <w:rFonts w:ascii="Angsana New" w:hAnsi="Angsana New"/>
                <w:bCs/>
                <w:sz w:val="30"/>
                <w:szCs w:val="30"/>
              </w:rPr>
              <w:t>/</w:t>
            </w:r>
            <w:r w:rsidRPr="00434048">
              <w:rPr>
                <w:rFonts w:ascii="Angsana New" w:hAnsi="Angsana New"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343" w:type="dxa"/>
            <w:shd w:val="clear" w:color="auto" w:fill="auto"/>
            <w:vAlign w:val="bottom"/>
          </w:tcPr>
          <w:p w14:paraId="754E892A" w14:textId="21175F46" w:rsidR="00434048" w:rsidRPr="00434048" w:rsidRDefault="00B2036F" w:rsidP="00B2036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34048">
              <w:rPr>
                <w:rFonts w:ascii="Angsana New" w:hAnsi="Angsana New"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434048" w:rsidRPr="00B45847" w14:paraId="45BA51DA" w14:textId="77777777" w:rsidTr="003461D5">
        <w:trPr>
          <w:trHeight w:val="20"/>
        </w:trPr>
        <w:tc>
          <w:tcPr>
            <w:tcW w:w="3510" w:type="dxa"/>
            <w:shd w:val="clear" w:color="auto" w:fill="auto"/>
          </w:tcPr>
          <w:p w14:paraId="16CA21F7" w14:textId="77777777" w:rsidR="00434048" w:rsidRPr="00434048" w:rsidRDefault="00434048" w:rsidP="0043404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34048">
              <w:rPr>
                <w:rFonts w:ascii="Angsana New" w:hAnsi="Angsana New" w:hint="cs"/>
                <w:b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  <w:shd w:val="clear" w:color="auto" w:fill="auto"/>
          </w:tcPr>
          <w:p w14:paraId="6385BEEB" w14:textId="77777777" w:rsidR="00434048" w:rsidRPr="00434048" w:rsidRDefault="00434048" w:rsidP="00434048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34048">
              <w:rPr>
                <w:rFonts w:ascii="Angsana New" w:hAnsi="Angsana New" w:hint="cs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4343" w:type="dxa"/>
            <w:shd w:val="clear" w:color="auto" w:fill="auto"/>
          </w:tcPr>
          <w:p w14:paraId="1CFA346F" w14:textId="78024CE4" w:rsidR="00434048" w:rsidRPr="00434048" w:rsidRDefault="00434048" w:rsidP="003461D5">
            <w:pPr>
              <w:tabs>
                <w:tab w:val="left" w:pos="540"/>
              </w:tabs>
              <w:spacing w:line="240" w:lineRule="auto"/>
              <w:ind w:left="160" w:hanging="160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34048">
              <w:rPr>
                <w:rFonts w:ascii="Angsana New" w:hAnsi="Angsana New" w:hint="cs"/>
                <w:b/>
                <w:sz w:val="30"/>
                <w:szCs w:val="30"/>
                <w:cs/>
              </w:rPr>
              <w:t>บุคคลที่มีอำนาจและความรับผิดชอบการวางแผน</w:t>
            </w:r>
            <w:r w:rsidR="003461D5">
              <w:rPr>
                <w:rFonts w:ascii="Angsana New" w:hAnsi="Angsana New"/>
                <w:b/>
                <w:sz w:val="30"/>
                <w:szCs w:val="30"/>
                <w:cs/>
              </w:rPr>
              <w:br/>
            </w:r>
            <w:r w:rsidRPr="00434048">
              <w:rPr>
                <w:rFonts w:ascii="Angsana New" w:hAnsi="Angsana New" w:hint="cs"/>
                <w:b/>
                <w:sz w:val="30"/>
                <w:szCs w:val="30"/>
                <w:cs/>
              </w:rPr>
              <w:t>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</w:t>
            </w:r>
            <w:r w:rsidRPr="00A77373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</w:t>
            </w:r>
            <w:r w:rsidRPr="00A77373">
              <w:rPr>
                <w:rFonts w:ascii="Angsana New" w:hAnsi="Angsana New"/>
                <w:bCs/>
                <w:sz w:val="30"/>
                <w:szCs w:val="30"/>
              </w:rPr>
              <w:t>(</w:t>
            </w:r>
            <w:r w:rsidRPr="00A77373">
              <w:rPr>
                <w:rFonts w:ascii="Angsana New" w:hAnsi="Angsana New" w:hint="cs"/>
                <w:b/>
                <w:sz w:val="30"/>
                <w:szCs w:val="30"/>
                <w:cs/>
              </w:rPr>
              <w:t>ไม่ว่าจะทำหน้าที่ในระดับบริหารหรือไม่</w:t>
            </w:r>
            <w:r w:rsidRPr="00A77373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</w:tr>
      <w:tr w:rsidR="00726920" w:rsidRPr="00726920" w14:paraId="2FD85FF4" w14:textId="77777777" w:rsidTr="003461D5">
        <w:trPr>
          <w:trHeight w:val="20"/>
        </w:trPr>
        <w:tc>
          <w:tcPr>
            <w:tcW w:w="3510" w:type="dxa"/>
            <w:shd w:val="clear" w:color="auto" w:fill="auto"/>
          </w:tcPr>
          <w:p w14:paraId="21459E88" w14:textId="77777777" w:rsidR="00726920" w:rsidRPr="00726920" w:rsidRDefault="00726920" w:rsidP="00434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6DF8779" w14:textId="77777777" w:rsidR="00726920" w:rsidRPr="00726920" w:rsidRDefault="00726920" w:rsidP="00434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4343" w:type="dxa"/>
            <w:shd w:val="clear" w:color="auto" w:fill="auto"/>
          </w:tcPr>
          <w:p w14:paraId="485CEC0C" w14:textId="77777777" w:rsidR="00726920" w:rsidRPr="00726920" w:rsidRDefault="00726920" w:rsidP="00434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14"/>
                <w:szCs w:val="14"/>
                <w:cs/>
              </w:rPr>
            </w:pPr>
          </w:p>
        </w:tc>
      </w:tr>
      <w:tr w:rsidR="00434048" w:rsidRPr="00B45847" w14:paraId="675012F8" w14:textId="77777777" w:rsidTr="003461D5">
        <w:trPr>
          <w:trHeight w:val="20"/>
        </w:trPr>
        <w:tc>
          <w:tcPr>
            <w:tcW w:w="3510" w:type="dxa"/>
            <w:shd w:val="clear" w:color="auto" w:fill="auto"/>
          </w:tcPr>
          <w:p w14:paraId="4BC8C8A1" w14:textId="77777777" w:rsidR="00434048" w:rsidRPr="00355DA8" w:rsidRDefault="00434048" w:rsidP="00434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55DA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1350" w:type="dxa"/>
            <w:shd w:val="clear" w:color="auto" w:fill="auto"/>
          </w:tcPr>
          <w:p w14:paraId="70C598BC" w14:textId="77777777" w:rsidR="00434048" w:rsidRPr="008B4666" w:rsidRDefault="00434048" w:rsidP="00434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43" w:type="dxa"/>
            <w:shd w:val="clear" w:color="auto" w:fill="auto"/>
          </w:tcPr>
          <w:p w14:paraId="678152BD" w14:textId="77777777" w:rsidR="00434048" w:rsidRPr="008B4666" w:rsidRDefault="00434048" w:rsidP="00434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95D0A" w:rsidRPr="00B45847" w14:paraId="1FB4B311" w14:textId="77777777" w:rsidTr="003461D5">
        <w:trPr>
          <w:trHeight w:val="20"/>
        </w:trPr>
        <w:tc>
          <w:tcPr>
            <w:tcW w:w="3510" w:type="dxa"/>
            <w:shd w:val="clear" w:color="auto" w:fill="auto"/>
          </w:tcPr>
          <w:p w14:paraId="5188E232" w14:textId="4DF0F291" w:rsidR="00D95D0A" w:rsidRDefault="00D95D0A" w:rsidP="00D95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B4666">
              <w:rPr>
                <w:rFonts w:ascii="Angsana New" w:hAnsi="Angsana New"/>
                <w:sz w:val="30"/>
                <w:szCs w:val="30"/>
                <w:cs/>
              </w:rPr>
              <w:t>มหาวิทยาลัยเนชั่น</w:t>
            </w:r>
          </w:p>
        </w:tc>
        <w:tc>
          <w:tcPr>
            <w:tcW w:w="1350" w:type="dxa"/>
            <w:shd w:val="clear" w:color="auto" w:fill="auto"/>
          </w:tcPr>
          <w:p w14:paraId="0B5A705C" w14:textId="2F9690A6" w:rsidR="00D95D0A" w:rsidRDefault="00D95D0A" w:rsidP="00D95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B466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43" w:type="dxa"/>
            <w:shd w:val="clear" w:color="auto" w:fill="auto"/>
          </w:tcPr>
          <w:p w14:paraId="279524E2" w14:textId="3E380054" w:rsidR="00D95D0A" w:rsidRPr="00317161" w:rsidRDefault="00D95D0A" w:rsidP="0018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48" w:hanging="148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B4666">
              <w:rPr>
                <w:rFonts w:ascii="Angsana New" w:hAnsi="Angsana New"/>
                <w:sz w:val="30"/>
                <w:szCs w:val="30"/>
                <w:cs/>
              </w:rPr>
              <w:t>เป็นมหาวิทยาลัยที่บริษัท เนชั่น ยู จำกัด รับโอนใบอนุญาต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กลุ่มบริษัทขายเงินลงทุนนี้เมื่อวันที่ 25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150F7">
              <w:rPr>
                <w:rFonts w:ascii="Angsana New" w:hAnsi="Angsana New"/>
                <w:sz w:val="30"/>
                <w:szCs w:val="30"/>
                <w:cs/>
              </w:rPr>
              <w:t>กรกฎาคม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2561)</w:t>
            </w:r>
          </w:p>
        </w:tc>
      </w:tr>
      <w:tr w:rsidR="00D95D0A" w:rsidRPr="00B45847" w14:paraId="0B89BD6B" w14:textId="77777777" w:rsidTr="003461D5">
        <w:trPr>
          <w:trHeight w:val="20"/>
        </w:trPr>
        <w:tc>
          <w:tcPr>
            <w:tcW w:w="3510" w:type="dxa"/>
            <w:shd w:val="clear" w:color="auto" w:fill="auto"/>
          </w:tcPr>
          <w:p w14:paraId="05F4AD08" w14:textId="2BD34773" w:rsidR="00D95D0A" w:rsidRPr="008B4666" w:rsidRDefault="00D95D0A" w:rsidP="00D95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เอ็นบีซี เน็กซ์ วิชั่น จำกัด</w:t>
            </w:r>
          </w:p>
        </w:tc>
        <w:tc>
          <w:tcPr>
            <w:tcW w:w="1350" w:type="dxa"/>
            <w:shd w:val="clear" w:color="auto" w:fill="auto"/>
          </w:tcPr>
          <w:p w14:paraId="169EC5D4" w14:textId="44ACB68D" w:rsidR="00D95D0A" w:rsidRPr="008B4666" w:rsidRDefault="00D95D0A" w:rsidP="00D95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43" w:type="dxa"/>
            <w:shd w:val="clear" w:color="auto" w:fill="auto"/>
          </w:tcPr>
          <w:p w14:paraId="64181926" w14:textId="72ED98F5" w:rsidR="00D95D0A" w:rsidRPr="008B4666" w:rsidRDefault="00D95D0A" w:rsidP="00A43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48" w:hanging="14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17161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เป็นบริษัทที่บริษัท เนชั่น บรอดแคสติ้ง</w:t>
            </w:r>
            <w:r w:rsidR="00A7737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</w:t>
            </w:r>
            <w:r w:rsidRPr="00317161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คอร์ปอเรชั่น</w:t>
            </w:r>
            <w:r w:rsidRPr="0031716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43304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จำกัด (มหาชน) ถือหุ้นร้อยละ 99.99 และมี</w:t>
            </w:r>
            <w:r w:rsidR="00A43304" w:rsidRPr="00A43304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กรรมการ</w:t>
            </w:r>
            <w:r w:rsidRPr="00317161">
              <w:rPr>
                <w:rFonts w:ascii="Angsana New" w:hAnsi="Angsana New" w:hint="cs"/>
                <w:sz w:val="30"/>
                <w:szCs w:val="30"/>
                <w:cs/>
              </w:rPr>
              <w:t>ร่วมกัน</w:t>
            </w:r>
          </w:p>
        </w:tc>
      </w:tr>
      <w:tr w:rsidR="00D95D0A" w:rsidRPr="00726920" w14:paraId="0C40554E" w14:textId="77777777" w:rsidTr="003461D5">
        <w:trPr>
          <w:trHeight w:val="20"/>
        </w:trPr>
        <w:tc>
          <w:tcPr>
            <w:tcW w:w="3510" w:type="dxa"/>
            <w:shd w:val="clear" w:color="auto" w:fill="auto"/>
          </w:tcPr>
          <w:p w14:paraId="2085C26B" w14:textId="77777777" w:rsidR="00D95D0A" w:rsidRPr="00726920" w:rsidRDefault="00D95D0A" w:rsidP="00D95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93" w:hanging="293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6803AC4" w14:textId="77777777" w:rsidR="00D95D0A" w:rsidRPr="00726920" w:rsidRDefault="00D95D0A" w:rsidP="00D95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343" w:type="dxa"/>
            <w:shd w:val="clear" w:color="auto" w:fill="auto"/>
          </w:tcPr>
          <w:p w14:paraId="405B5E60" w14:textId="77777777" w:rsidR="00D95D0A" w:rsidRPr="00726920" w:rsidRDefault="00D95D0A" w:rsidP="00D95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D95D0A" w:rsidRPr="00B45847" w14:paraId="713D73CC" w14:textId="77777777" w:rsidTr="003461D5">
        <w:trPr>
          <w:trHeight w:val="20"/>
        </w:trPr>
        <w:tc>
          <w:tcPr>
            <w:tcW w:w="3510" w:type="dxa"/>
            <w:shd w:val="clear" w:color="auto" w:fill="auto"/>
          </w:tcPr>
          <w:p w14:paraId="2FA303AC" w14:textId="3CE7A7E6" w:rsidR="00D95D0A" w:rsidRPr="008B4666" w:rsidRDefault="00D95D0A" w:rsidP="00D95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93" w:hanging="29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บุคคลหรือ</w:t>
            </w:r>
            <w:r w:rsidRPr="00355DA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1BD0A86A" w14:textId="1E20EF49" w:rsidR="00D95D0A" w:rsidRPr="008B4666" w:rsidRDefault="00D95D0A" w:rsidP="00D95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43" w:type="dxa"/>
            <w:shd w:val="clear" w:color="auto" w:fill="auto"/>
          </w:tcPr>
          <w:p w14:paraId="2ED9B690" w14:textId="708876FE" w:rsidR="00D95D0A" w:rsidRPr="00317161" w:rsidRDefault="00D95D0A" w:rsidP="00D95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5D0A" w:rsidRPr="00B45847" w14:paraId="1B6C6A82" w14:textId="77777777" w:rsidTr="003461D5">
        <w:trPr>
          <w:trHeight w:val="20"/>
        </w:trPr>
        <w:tc>
          <w:tcPr>
            <w:tcW w:w="3510" w:type="dxa"/>
            <w:shd w:val="clear" w:color="auto" w:fill="auto"/>
          </w:tcPr>
          <w:p w14:paraId="5D904FDF" w14:textId="34153E3D" w:rsidR="00D95D0A" w:rsidRPr="00355DA8" w:rsidRDefault="00D95D0A" w:rsidP="00D95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ไทย พอร์ทัล จำกัด </w:t>
            </w:r>
          </w:p>
        </w:tc>
        <w:tc>
          <w:tcPr>
            <w:tcW w:w="1350" w:type="dxa"/>
            <w:shd w:val="clear" w:color="auto" w:fill="auto"/>
          </w:tcPr>
          <w:p w14:paraId="0454F41C" w14:textId="2E018653" w:rsidR="00D95D0A" w:rsidRDefault="00D95D0A" w:rsidP="00D95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43" w:type="dxa"/>
            <w:shd w:val="clear" w:color="auto" w:fill="auto"/>
          </w:tcPr>
          <w:p w14:paraId="4A257E55" w14:textId="0B8AE1AB" w:rsidR="00D95D0A" w:rsidRPr="00317161" w:rsidRDefault="00D95D0A" w:rsidP="00D95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17161"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เป็นกิจการที่เกี่ยวข้องกัน โดยบริษัท คมชัดลึก มีเดีย จำกัด ถือหุ้นร้อยละ </w:t>
            </w:r>
            <w:r w:rsidRPr="00317161">
              <w:rPr>
                <w:rFonts w:ascii="Angsana New" w:hAnsi="Angsana New"/>
                <w:sz w:val="30"/>
                <w:szCs w:val="30"/>
              </w:rPr>
              <w:t>19.00</w:t>
            </w:r>
          </w:p>
        </w:tc>
      </w:tr>
      <w:tr w:rsidR="00D95D0A" w:rsidRPr="00B45847" w14:paraId="3646066D" w14:textId="77777777" w:rsidTr="003461D5">
        <w:trPr>
          <w:trHeight w:val="20"/>
        </w:trPr>
        <w:tc>
          <w:tcPr>
            <w:tcW w:w="3510" w:type="dxa"/>
            <w:shd w:val="clear" w:color="auto" w:fill="auto"/>
          </w:tcPr>
          <w:p w14:paraId="626B1C09" w14:textId="41FB6AF2" w:rsidR="00D95D0A" w:rsidRDefault="00D95D0A" w:rsidP="00D95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สปริงนิวส์ คอร์ปอเรชั่น จำกัด</w:t>
            </w:r>
          </w:p>
        </w:tc>
        <w:tc>
          <w:tcPr>
            <w:tcW w:w="1350" w:type="dxa"/>
            <w:shd w:val="clear" w:color="auto" w:fill="auto"/>
          </w:tcPr>
          <w:p w14:paraId="421F6434" w14:textId="377144F0" w:rsidR="00D95D0A" w:rsidRDefault="00D95D0A" w:rsidP="00D95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43" w:type="dxa"/>
            <w:shd w:val="clear" w:color="auto" w:fill="auto"/>
          </w:tcPr>
          <w:p w14:paraId="4953FE0D" w14:textId="6D9F1DAF" w:rsidR="00D95D0A" w:rsidRDefault="00D95D0A" w:rsidP="00D95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17161">
              <w:rPr>
                <w:rFonts w:ascii="Angsana New" w:hAnsi="Angsana New" w:hint="cs"/>
                <w:sz w:val="30"/>
                <w:szCs w:val="30"/>
                <w:cs/>
              </w:rPr>
              <w:t>เป็น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บริษัทที่มีผู้ถือหุ้นร่วมกัน</w:t>
            </w:r>
          </w:p>
        </w:tc>
      </w:tr>
      <w:tr w:rsidR="00D95D0A" w:rsidRPr="00B45847" w14:paraId="597140B7" w14:textId="77777777" w:rsidTr="003461D5">
        <w:trPr>
          <w:trHeight w:val="20"/>
        </w:trPr>
        <w:tc>
          <w:tcPr>
            <w:tcW w:w="3510" w:type="dxa"/>
            <w:shd w:val="clear" w:color="auto" w:fill="auto"/>
          </w:tcPr>
          <w:p w14:paraId="62FB44A4" w14:textId="4D0581D2" w:rsidR="00D95D0A" w:rsidRDefault="00D95D0A" w:rsidP="00F86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เนชั่น โกลบอล 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เอ็ดดูเทนเมนท์ </w:t>
            </w:r>
            <w:r w:rsidR="00F86B2C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350" w:type="dxa"/>
            <w:shd w:val="clear" w:color="auto" w:fill="auto"/>
          </w:tcPr>
          <w:p w14:paraId="5C852862" w14:textId="24970297" w:rsidR="00D95D0A" w:rsidRDefault="00D95D0A" w:rsidP="00D95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43" w:type="dxa"/>
            <w:shd w:val="clear" w:color="auto" w:fill="auto"/>
          </w:tcPr>
          <w:p w14:paraId="7B6B2B83" w14:textId="504B258F" w:rsidR="00D95D0A" w:rsidRDefault="00D95D0A" w:rsidP="00A92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เป็นบริษัทที่บริษัท เนชั่น อินเตอร์เนชั่นแนล  เอ็ดดูเทนเมนท์ จำกัด (มหาชน) ถือหุ้นร้อยละ 99.74 และมีกรรมการร่วมกัน</w:t>
            </w:r>
          </w:p>
        </w:tc>
      </w:tr>
      <w:tr w:rsidR="00D95D0A" w:rsidRPr="00B45847" w14:paraId="13B4D4D1" w14:textId="77777777" w:rsidTr="003461D5">
        <w:trPr>
          <w:trHeight w:val="20"/>
        </w:trPr>
        <w:tc>
          <w:tcPr>
            <w:tcW w:w="3510" w:type="dxa"/>
            <w:shd w:val="clear" w:color="auto" w:fill="auto"/>
          </w:tcPr>
          <w:p w14:paraId="293EB8B9" w14:textId="1D9285E3" w:rsidR="00D95D0A" w:rsidRPr="008B4666" w:rsidRDefault="00D95D0A" w:rsidP="00D95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ผู้ถือหุ้น</w:t>
            </w:r>
          </w:p>
        </w:tc>
        <w:tc>
          <w:tcPr>
            <w:tcW w:w="1350" w:type="dxa"/>
            <w:shd w:val="clear" w:color="auto" w:fill="auto"/>
          </w:tcPr>
          <w:p w14:paraId="66414D39" w14:textId="0E15431C" w:rsidR="00D95D0A" w:rsidRPr="008B4666" w:rsidRDefault="00D95D0A" w:rsidP="00D95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43" w:type="dxa"/>
            <w:shd w:val="clear" w:color="auto" w:fill="auto"/>
          </w:tcPr>
          <w:p w14:paraId="723C7080" w14:textId="2EB1F206" w:rsidR="00D95D0A" w:rsidRPr="00317161" w:rsidRDefault="00D95D0A" w:rsidP="00D95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ผู้ถือหุ้นของบริษัท</w:t>
            </w:r>
          </w:p>
        </w:tc>
      </w:tr>
    </w:tbl>
    <w:p w14:paraId="3398A95D" w14:textId="77777777" w:rsidR="004D27E4" w:rsidRPr="00687DF0" w:rsidRDefault="004D27E4" w:rsidP="00707087">
      <w:pPr>
        <w:tabs>
          <w:tab w:val="left" w:pos="540"/>
        </w:tabs>
        <w:spacing w:line="240" w:lineRule="auto"/>
        <w:rPr>
          <w:sz w:val="2"/>
          <w:szCs w:val="2"/>
        </w:rPr>
      </w:pPr>
    </w:p>
    <w:p w14:paraId="7D277514" w14:textId="77777777" w:rsidR="004E23AA" w:rsidRPr="00E60B3C" w:rsidRDefault="004E23AA" w:rsidP="006544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67"/>
        <w:rPr>
          <w:rFonts w:ascii="Angsana New" w:hAnsi="Angsana New"/>
          <w:b/>
          <w:sz w:val="24"/>
          <w:szCs w:val="24"/>
        </w:rPr>
      </w:pPr>
    </w:p>
    <w:p w14:paraId="504F27BB" w14:textId="506D116A" w:rsidR="00615294" w:rsidRDefault="00B2036F" w:rsidP="008F34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rPr>
          <w:rFonts w:ascii="Angsana New" w:hAnsi="Angsana New"/>
          <w:b/>
          <w:sz w:val="30"/>
          <w:szCs w:val="30"/>
          <w:cs/>
        </w:rPr>
      </w:pPr>
      <w:r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615294">
        <w:rPr>
          <w:rFonts w:ascii="Angsana New" w:hAnsi="Angsana New"/>
          <w:b/>
          <w:sz w:val="30"/>
          <w:szCs w:val="30"/>
          <w:cs/>
        </w:rPr>
        <w:br w:type="page"/>
      </w:r>
    </w:p>
    <w:p w14:paraId="02A63659" w14:textId="7107B8F3" w:rsidR="00F96459" w:rsidRPr="003A011F" w:rsidRDefault="00F96459" w:rsidP="008F34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sz w:val="30"/>
          <w:szCs w:val="30"/>
        </w:rPr>
      </w:pPr>
      <w:r w:rsidRPr="003A011F">
        <w:rPr>
          <w:rFonts w:ascii="Angsana New" w:hAnsi="Angsana New"/>
          <w:b/>
          <w:sz w:val="30"/>
          <w:szCs w:val="30"/>
          <w:cs/>
        </w:rPr>
        <w:lastRenderedPageBreak/>
        <w:t>นโยบายการกำหนดราคาสำหรับ</w:t>
      </w:r>
      <w:r w:rsidR="00804420" w:rsidRPr="003A011F">
        <w:rPr>
          <w:rFonts w:ascii="Angsana New" w:hAnsi="Angsana New"/>
          <w:b/>
          <w:sz w:val="30"/>
          <w:szCs w:val="30"/>
          <w:cs/>
        </w:rPr>
        <w:t>รายการ</w:t>
      </w:r>
      <w:r w:rsidR="00FE3933" w:rsidRPr="003A011F">
        <w:rPr>
          <w:rFonts w:ascii="Angsana New" w:hAnsi="Angsana New" w:hint="cs"/>
          <w:b/>
          <w:sz w:val="30"/>
          <w:szCs w:val="30"/>
          <w:cs/>
        </w:rPr>
        <w:t>กับกิจการที่เกี่ยวข้องกัน</w:t>
      </w:r>
      <w:r w:rsidRPr="003A011F">
        <w:rPr>
          <w:rFonts w:ascii="Angsana New" w:hAnsi="Angsana New"/>
          <w:b/>
          <w:sz w:val="30"/>
          <w:szCs w:val="30"/>
          <w:cs/>
        </w:rPr>
        <w:t>อธิบายได้ดังต่อไปนี้</w:t>
      </w:r>
    </w:p>
    <w:p w14:paraId="3D7F947A" w14:textId="193A1F6E" w:rsidR="00CC0AF8" w:rsidRPr="00E60B3C" w:rsidRDefault="00CC0AF8" w:rsidP="008F34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6210"/>
      </w:tblGrid>
      <w:tr w:rsidR="00F26DD6" w:rsidRPr="00712622" w14:paraId="78EBDEA0" w14:textId="77777777" w:rsidTr="008F3444">
        <w:tc>
          <w:tcPr>
            <w:tcW w:w="3150" w:type="dxa"/>
          </w:tcPr>
          <w:p w14:paraId="626FE33D" w14:textId="77777777" w:rsidR="00F26DD6" w:rsidRPr="00712622" w:rsidRDefault="000B687F" w:rsidP="008F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26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6210" w:type="dxa"/>
          </w:tcPr>
          <w:p w14:paraId="796D809C" w14:textId="77777777" w:rsidR="00F26DD6" w:rsidRPr="00712622" w:rsidRDefault="00F26DD6" w:rsidP="008F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26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</w:t>
            </w:r>
            <w:r w:rsidR="00F96459" w:rsidRPr="007126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กำหนด</w:t>
            </w:r>
            <w:r w:rsidRPr="007126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</w:t>
            </w:r>
          </w:p>
        </w:tc>
      </w:tr>
      <w:tr w:rsidR="00015BCB" w:rsidRPr="00712622" w14:paraId="5E6F83A7" w14:textId="77777777" w:rsidTr="008F3444">
        <w:tc>
          <w:tcPr>
            <w:tcW w:w="3150" w:type="dxa"/>
          </w:tcPr>
          <w:p w14:paraId="0BC88701" w14:textId="77777777" w:rsidR="00015BCB" w:rsidRPr="00712622" w:rsidRDefault="00EE7A35" w:rsidP="008F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12622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  <w:r w:rsidR="00CF3D56" w:rsidRPr="00712622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 w:rsidR="00015BCB" w:rsidRPr="00712622">
              <w:rPr>
                <w:rFonts w:ascii="Angsana New" w:hAnsi="Angsana New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6210" w:type="dxa"/>
          </w:tcPr>
          <w:p w14:paraId="26EFF3FA" w14:textId="77777777" w:rsidR="00015BCB" w:rsidRPr="002564DF" w:rsidRDefault="00705AF2" w:rsidP="008F3444">
            <w:pPr>
              <w:pStyle w:val="a4"/>
              <w:widowControl/>
              <w:tabs>
                <w:tab w:val="clear" w:pos="1080"/>
              </w:tabs>
              <w:jc w:val="thaiDistribute"/>
              <w:rPr>
                <w:rFonts w:ascii="Angsana New" w:eastAsia="Times New Roman" w:hAnsi="Angsana New" w:cs="Angsana New"/>
                <w:snapToGrid/>
                <w:spacing w:val="-6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snapToGrid/>
                <w:spacing w:val="-6"/>
                <w:cs/>
                <w:lang w:eastAsia="en-US"/>
              </w:rPr>
              <w:t>ราคาซื้อขายทางการค้าปกติ</w:t>
            </w:r>
            <w:r w:rsidR="00725644" w:rsidRPr="002564DF">
              <w:rPr>
                <w:rFonts w:ascii="Angsana New" w:eastAsia="Times New Roman" w:hAnsi="Angsana New" w:cs="Angsana New"/>
                <w:snapToGrid/>
                <w:spacing w:val="-6"/>
                <w:cs/>
                <w:lang w:eastAsia="en-US"/>
              </w:rPr>
              <w:t>และ</w:t>
            </w:r>
            <w:r w:rsidR="004B6B6A" w:rsidRPr="002564DF">
              <w:rPr>
                <w:rFonts w:ascii="Angsana New" w:hAnsi="Angsana New" w:cs="Angsana New"/>
                <w:spacing w:val="-6"/>
                <w:cs/>
              </w:rPr>
              <w:t>ตามอัตราที่ตกล</w:t>
            </w:r>
            <w:r w:rsidR="004B6B6A" w:rsidRPr="002564DF">
              <w:rPr>
                <w:rFonts w:ascii="Angsana New" w:hAnsi="Angsana New" w:cs="Angsana New" w:hint="cs"/>
                <w:spacing w:val="-6"/>
                <w:cs/>
              </w:rPr>
              <w:t>ง</w:t>
            </w:r>
            <w:r w:rsidR="00725644" w:rsidRPr="002564DF">
              <w:rPr>
                <w:rFonts w:ascii="Angsana New" w:hAnsi="Angsana New" w:cs="Angsana New"/>
                <w:spacing w:val="-6"/>
                <w:cs/>
              </w:rPr>
              <w:t>ร่วมกัน</w:t>
            </w:r>
          </w:p>
        </w:tc>
      </w:tr>
      <w:tr w:rsidR="00F73562" w:rsidRPr="00712622" w14:paraId="588A93E9" w14:textId="77777777" w:rsidTr="008F3444">
        <w:tc>
          <w:tcPr>
            <w:tcW w:w="3150" w:type="dxa"/>
          </w:tcPr>
          <w:p w14:paraId="771A8298" w14:textId="77777777" w:rsidR="00F73562" w:rsidRPr="00712622" w:rsidRDefault="00145122" w:rsidP="008F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sz w:val="30"/>
                <w:szCs w:val="30"/>
                <w:cs/>
              </w:rPr>
              <w:t>ต้นทุนขายและการให้บริการ</w:t>
            </w:r>
          </w:p>
        </w:tc>
        <w:tc>
          <w:tcPr>
            <w:tcW w:w="6210" w:type="dxa"/>
          </w:tcPr>
          <w:p w14:paraId="4F10F4C2" w14:textId="77777777" w:rsidR="00F73562" w:rsidRPr="00712622" w:rsidRDefault="00F73562" w:rsidP="008F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12622">
              <w:rPr>
                <w:rFonts w:ascii="Angsana New" w:hAnsi="Angsana New"/>
                <w:sz w:val="30"/>
                <w:szCs w:val="30"/>
                <w:cs/>
              </w:rPr>
              <w:t>อัตราต้นทุนปันส่วนตามราคาทุนที่เกิดขึ้นจริงและตามอัตราที่ตกลงร่วมกัน</w:t>
            </w:r>
          </w:p>
        </w:tc>
      </w:tr>
      <w:tr w:rsidR="00F73562" w:rsidRPr="00712622" w14:paraId="2EB35EEB" w14:textId="77777777" w:rsidTr="008F3444">
        <w:tc>
          <w:tcPr>
            <w:tcW w:w="3150" w:type="dxa"/>
          </w:tcPr>
          <w:p w14:paraId="57593EE4" w14:textId="77777777" w:rsidR="00F73562" w:rsidRPr="00712622" w:rsidRDefault="00F73562" w:rsidP="008F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ขายอุปกรณ์</w:t>
            </w:r>
          </w:p>
        </w:tc>
        <w:tc>
          <w:tcPr>
            <w:tcW w:w="6210" w:type="dxa"/>
          </w:tcPr>
          <w:p w14:paraId="15CE843A" w14:textId="77777777" w:rsidR="00F73562" w:rsidRPr="00712622" w:rsidRDefault="00F73562" w:rsidP="008F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ราคาตามบัญชีบวกส่วนเพิ่ม</w:t>
            </w:r>
          </w:p>
        </w:tc>
      </w:tr>
      <w:tr w:rsidR="00F73562" w:rsidRPr="00712622" w14:paraId="0095F793" w14:textId="77777777" w:rsidTr="008F3444">
        <w:tc>
          <w:tcPr>
            <w:tcW w:w="3150" w:type="dxa"/>
          </w:tcPr>
          <w:p w14:paraId="324D198A" w14:textId="77777777" w:rsidR="00F73562" w:rsidRPr="00712622" w:rsidRDefault="00F73562" w:rsidP="008F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6210" w:type="dxa"/>
          </w:tcPr>
          <w:p w14:paraId="52D99780" w14:textId="77777777" w:rsidR="00F73562" w:rsidRPr="00712622" w:rsidRDefault="00F73562" w:rsidP="008F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ราคาตามบัญชีบวกส่วนเพิ่ม</w:t>
            </w:r>
          </w:p>
        </w:tc>
      </w:tr>
      <w:tr w:rsidR="00F73562" w:rsidRPr="00712622" w14:paraId="61E8468C" w14:textId="77777777" w:rsidTr="008F3444">
        <w:tc>
          <w:tcPr>
            <w:tcW w:w="3150" w:type="dxa"/>
          </w:tcPr>
          <w:p w14:paraId="14476F5D" w14:textId="77777777" w:rsidR="00F73562" w:rsidRDefault="00F73562" w:rsidP="008F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210" w:type="dxa"/>
          </w:tcPr>
          <w:p w14:paraId="1387F5AA" w14:textId="77777777" w:rsidR="00F73562" w:rsidRDefault="00701C6E" w:rsidP="008F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ตาม</w:t>
            </w:r>
            <w:r w:rsidR="00F73562">
              <w:rPr>
                <w:rFonts w:ascii="Angsana New" w:hAnsi="Angsana New" w:hint="cs"/>
                <w:sz w:val="30"/>
                <w:szCs w:val="30"/>
                <w:cs/>
              </w:rPr>
              <w:t>ที่ประกาศจ่</w:t>
            </w:r>
            <w:r w:rsidR="00DA7897">
              <w:rPr>
                <w:rFonts w:ascii="Angsana New" w:hAnsi="Angsana New" w:hint="cs"/>
                <w:sz w:val="30"/>
                <w:szCs w:val="30"/>
                <w:cs/>
              </w:rPr>
              <w:t>ายในรายงานการประชุมผู้ถือหุ้น</w:t>
            </w:r>
          </w:p>
        </w:tc>
      </w:tr>
      <w:tr w:rsidR="00F73562" w:rsidRPr="00712622" w14:paraId="7D861C80" w14:textId="77777777" w:rsidTr="008F3444">
        <w:tc>
          <w:tcPr>
            <w:tcW w:w="3150" w:type="dxa"/>
          </w:tcPr>
          <w:p w14:paraId="26E74B81" w14:textId="77777777" w:rsidR="00F73562" w:rsidRPr="00712622" w:rsidRDefault="00F73562" w:rsidP="008F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12622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10" w:type="dxa"/>
          </w:tcPr>
          <w:p w14:paraId="12485F8B" w14:textId="77777777" w:rsidR="00F73562" w:rsidRPr="00712622" w:rsidRDefault="00F73562" w:rsidP="008F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12622">
              <w:rPr>
                <w:rFonts w:ascii="Angsana New" w:hAnsi="Angsana New"/>
                <w:sz w:val="30"/>
                <w:szCs w:val="30"/>
                <w:cs/>
              </w:rPr>
              <w:t>ตามอัตราที่ตกลงร่วมกัน</w:t>
            </w:r>
          </w:p>
        </w:tc>
      </w:tr>
      <w:tr w:rsidR="00145122" w:rsidRPr="00712622" w14:paraId="4BD24F54" w14:textId="77777777" w:rsidTr="008F3444">
        <w:tc>
          <w:tcPr>
            <w:tcW w:w="3150" w:type="dxa"/>
          </w:tcPr>
          <w:p w14:paraId="76B6808B" w14:textId="77777777" w:rsidR="00FE4A03" w:rsidRDefault="00C51D2E" w:rsidP="008F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ต้นทุนในการจัดจำหน่ายและ</w:t>
            </w:r>
          </w:p>
          <w:p w14:paraId="3350C9CB" w14:textId="01FED95D" w:rsidR="00145122" w:rsidRPr="00712622" w:rsidRDefault="00145122" w:rsidP="008F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firstLine="25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sz w:val="30"/>
                <w:szCs w:val="30"/>
                <w:cs/>
              </w:rPr>
              <w:t>ค่าใช้จ่าย</w:t>
            </w:r>
            <w:r w:rsidR="00C51D2E">
              <w:rPr>
                <w:rFonts w:ascii="Angsana New" w:hAnsi="Angsana New" w:hint="cs"/>
                <w:sz w:val="30"/>
                <w:szCs w:val="30"/>
                <w:cs/>
              </w:rPr>
              <w:t>ในการ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บริหาร</w:t>
            </w:r>
          </w:p>
        </w:tc>
        <w:tc>
          <w:tcPr>
            <w:tcW w:w="6210" w:type="dxa"/>
          </w:tcPr>
          <w:p w14:paraId="3D5A49E9" w14:textId="77777777" w:rsidR="00145122" w:rsidRPr="00712622" w:rsidRDefault="00145122" w:rsidP="008F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12622">
              <w:rPr>
                <w:rFonts w:ascii="Angsana New" w:hAnsi="Angsana New"/>
                <w:sz w:val="30"/>
                <w:szCs w:val="30"/>
                <w:cs/>
              </w:rPr>
              <w:t>ตามอัตราที่ตกลงร่วมกัน</w:t>
            </w:r>
          </w:p>
        </w:tc>
      </w:tr>
      <w:tr w:rsidR="00A77D84" w:rsidRPr="00712622" w14:paraId="7D25FAD6" w14:textId="77777777" w:rsidTr="008F3444">
        <w:tc>
          <w:tcPr>
            <w:tcW w:w="3150" w:type="dxa"/>
          </w:tcPr>
          <w:p w14:paraId="5E3A21A1" w14:textId="77777777" w:rsidR="00A77D84" w:rsidRDefault="00A77D84" w:rsidP="008F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210" w:type="dxa"/>
          </w:tcPr>
          <w:p w14:paraId="77290EB4" w14:textId="77777777" w:rsidR="00A77D84" w:rsidRPr="00712622" w:rsidRDefault="00A77D84" w:rsidP="008F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อัตราที่ตกลงกันตามสัญญา</w:t>
            </w:r>
          </w:p>
        </w:tc>
      </w:tr>
    </w:tbl>
    <w:p w14:paraId="61C7B0BD" w14:textId="77777777" w:rsidR="00A4006A" w:rsidRDefault="00A4006A" w:rsidP="008F34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sz w:val="30"/>
          <w:szCs w:val="30"/>
        </w:rPr>
      </w:pPr>
    </w:p>
    <w:p w14:paraId="7A772F51" w14:textId="24E434BB" w:rsidR="00F96459" w:rsidRPr="00B81BAE" w:rsidRDefault="00B23D90" w:rsidP="008F34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sz w:val="30"/>
          <w:szCs w:val="30"/>
        </w:rPr>
      </w:pPr>
      <w:r w:rsidRPr="00D570E3">
        <w:rPr>
          <w:rFonts w:ascii="Angsana New" w:hAnsi="Angsana New"/>
          <w:b/>
          <w:sz w:val="30"/>
          <w:szCs w:val="30"/>
          <w:cs/>
        </w:rPr>
        <w:t>รายการที่สำคัญ</w:t>
      </w:r>
      <w:r w:rsidR="001C16AC" w:rsidRPr="00D570E3">
        <w:rPr>
          <w:rFonts w:ascii="Angsana New" w:hAnsi="Angsana New"/>
          <w:b/>
          <w:sz w:val="30"/>
          <w:szCs w:val="30"/>
          <w:cs/>
        </w:rPr>
        <w:t>กับ</w:t>
      </w:r>
      <w:r w:rsidR="00E7010C" w:rsidRPr="00D570E3">
        <w:rPr>
          <w:rFonts w:ascii="Angsana New" w:hAnsi="Angsana New"/>
          <w:b/>
          <w:sz w:val="30"/>
          <w:szCs w:val="30"/>
          <w:cs/>
        </w:rPr>
        <w:t>บุคคลหรือ</w:t>
      </w:r>
      <w:r w:rsidR="001C16AC" w:rsidRPr="00D570E3">
        <w:rPr>
          <w:rFonts w:ascii="Angsana New" w:hAnsi="Angsana New"/>
          <w:b/>
          <w:sz w:val="30"/>
          <w:szCs w:val="30"/>
          <w:cs/>
        </w:rPr>
        <w:t>กิจการที่เกี่ยวข้องกัน</w:t>
      </w:r>
      <w:r w:rsidR="00154A65" w:rsidRPr="00B81BAE">
        <w:rPr>
          <w:rFonts w:ascii="Angsana New" w:hAnsi="Angsana New"/>
          <w:b/>
          <w:sz w:val="30"/>
          <w:szCs w:val="30"/>
          <w:cs/>
        </w:rPr>
        <w:t>สำหรับ</w:t>
      </w:r>
      <w:r w:rsidR="00CF38DB" w:rsidRPr="00B81BAE">
        <w:rPr>
          <w:rFonts w:ascii="Angsana New" w:hAnsi="Angsana New" w:hint="cs"/>
          <w:b/>
          <w:sz w:val="30"/>
          <w:szCs w:val="30"/>
          <w:cs/>
        </w:rPr>
        <w:t>แต่ละ</w:t>
      </w:r>
      <w:r w:rsidR="006550C5" w:rsidRPr="00B81BAE">
        <w:rPr>
          <w:rFonts w:ascii="Angsana New" w:hAnsi="Angsana New" w:hint="cs"/>
          <w:b/>
          <w:sz w:val="30"/>
          <w:szCs w:val="30"/>
          <w:cs/>
        </w:rPr>
        <w:t>ปี</w:t>
      </w:r>
      <w:r w:rsidR="00F96459" w:rsidRPr="00B81BAE">
        <w:rPr>
          <w:rFonts w:ascii="Angsana New" w:hAnsi="Angsana New"/>
          <w:b/>
          <w:sz w:val="30"/>
          <w:szCs w:val="30"/>
          <w:cs/>
        </w:rPr>
        <w:t xml:space="preserve">สิ้นสุดวันที่ </w:t>
      </w:r>
      <w:r w:rsidR="006550C5" w:rsidRPr="00B81BAE">
        <w:rPr>
          <w:rFonts w:ascii="Angsana New" w:hAnsi="Angsana New" w:hint="cs"/>
          <w:b/>
          <w:sz w:val="30"/>
          <w:szCs w:val="30"/>
          <w:cs/>
        </w:rPr>
        <w:t xml:space="preserve">31 ธันวาคม </w:t>
      </w:r>
      <w:r w:rsidR="00F96459" w:rsidRPr="00B81BAE">
        <w:rPr>
          <w:rFonts w:ascii="Angsana New" w:hAnsi="Angsana New"/>
          <w:b/>
          <w:sz w:val="30"/>
          <w:szCs w:val="30"/>
          <w:cs/>
        </w:rPr>
        <w:t>สรุปได้ดังนี้</w:t>
      </w:r>
    </w:p>
    <w:p w14:paraId="495F350E" w14:textId="77777777" w:rsidR="00D60B8B" w:rsidRPr="00E60B3C" w:rsidRDefault="00D60B8B" w:rsidP="008F34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67"/>
        <w:rPr>
          <w:rFonts w:ascii="Angsana New" w:hAnsi="Angsana New"/>
          <w:sz w:val="6"/>
          <w:szCs w:val="6"/>
        </w:rPr>
      </w:pPr>
    </w:p>
    <w:tbl>
      <w:tblPr>
        <w:tblW w:w="92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8"/>
        <w:gridCol w:w="1083"/>
        <w:gridCol w:w="276"/>
        <w:gridCol w:w="1078"/>
        <w:gridCol w:w="29"/>
        <w:gridCol w:w="241"/>
        <w:gridCol w:w="1080"/>
        <w:gridCol w:w="270"/>
        <w:gridCol w:w="1080"/>
      </w:tblGrid>
      <w:tr w:rsidR="00D60B8B" w:rsidRPr="005A6DB6" w14:paraId="55EBF5C2" w14:textId="77777777" w:rsidTr="008F3444">
        <w:trPr>
          <w:tblHeader/>
        </w:trPr>
        <w:tc>
          <w:tcPr>
            <w:tcW w:w="4138" w:type="dxa"/>
          </w:tcPr>
          <w:p w14:paraId="64833306" w14:textId="77777777" w:rsidR="00D60B8B" w:rsidRPr="005A6DB6" w:rsidRDefault="00D60B8B" w:rsidP="008F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A6DB6">
              <w:rPr>
                <w:rFonts w:ascii="Angsana New" w:hAnsi="Angsana New"/>
                <w:spacing w:val="2"/>
                <w:sz w:val="30"/>
                <w:szCs w:val="30"/>
              </w:rPr>
              <w:br w:type="page"/>
            </w:r>
          </w:p>
        </w:tc>
        <w:tc>
          <w:tcPr>
            <w:tcW w:w="2437" w:type="dxa"/>
            <w:gridSpan w:val="3"/>
          </w:tcPr>
          <w:p w14:paraId="18495E53" w14:textId="77777777" w:rsidR="00D60B8B" w:rsidRPr="005A6DB6" w:rsidRDefault="00D60B8B" w:rsidP="008F3444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6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51B45444" w14:textId="77777777" w:rsidR="00D60B8B" w:rsidRPr="005A6DB6" w:rsidRDefault="00D60B8B" w:rsidP="008F3444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E11A4CD" w14:textId="77777777" w:rsidR="00D60B8B" w:rsidRPr="005A6DB6" w:rsidRDefault="00D60B8B" w:rsidP="008F3444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6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C3BB6" w:rsidRPr="005A6DB6" w14:paraId="3E728723" w14:textId="77777777" w:rsidTr="008F3444">
        <w:trPr>
          <w:tblHeader/>
        </w:trPr>
        <w:tc>
          <w:tcPr>
            <w:tcW w:w="4138" w:type="dxa"/>
          </w:tcPr>
          <w:p w14:paraId="583FF089" w14:textId="77777777" w:rsidR="005C3BB6" w:rsidRPr="005A6DB6" w:rsidRDefault="005C3BB6" w:rsidP="008F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5A6D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สิ้นสุดวันที่ 3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1 ธันวาคม</w:t>
            </w:r>
          </w:p>
        </w:tc>
        <w:tc>
          <w:tcPr>
            <w:tcW w:w="1083" w:type="dxa"/>
          </w:tcPr>
          <w:p w14:paraId="27FBA88A" w14:textId="77777777" w:rsidR="005C3BB6" w:rsidRPr="005A6DB6" w:rsidRDefault="005C3BB6" w:rsidP="008F3444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6" w:type="dxa"/>
          </w:tcPr>
          <w:p w14:paraId="7C7D77C4" w14:textId="77777777" w:rsidR="005C3BB6" w:rsidRPr="005A6DB6" w:rsidRDefault="005C3BB6" w:rsidP="008F3444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4689EE6" w14:textId="77777777" w:rsidR="005C3BB6" w:rsidRPr="005A6DB6" w:rsidRDefault="005C3BB6" w:rsidP="008F3444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gridSpan w:val="2"/>
          </w:tcPr>
          <w:p w14:paraId="6CA4D1C4" w14:textId="77777777" w:rsidR="005C3BB6" w:rsidRPr="005A6DB6" w:rsidRDefault="005C3BB6" w:rsidP="008F3444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1041EB" w14:textId="77777777" w:rsidR="005C3BB6" w:rsidRPr="005A6DB6" w:rsidRDefault="005C3BB6" w:rsidP="008F3444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2CBD95A3" w14:textId="77777777" w:rsidR="005C3BB6" w:rsidRPr="005A6DB6" w:rsidRDefault="005C3BB6" w:rsidP="008F3444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2249B6" w14:textId="77777777" w:rsidR="005C3BB6" w:rsidRPr="005A6DB6" w:rsidRDefault="005C3BB6" w:rsidP="008F3444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5C3BB6" w:rsidRPr="005A6DB6" w14:paraId="72BC12DA" w14:textId="77777777" w:rsidTr="008F3444">
        <w:trPr>
          <w:trHeight w:val="317"/>
          <w:tblHeader/>
        </w:trPr>
        <w:tc>
          <w:tcPr>
            <w:tcW w:w="4138" w:type="dxa"/>
          </w:tcPr>
          <w:p w14:paraId="4AB71026" w14:textId="26382C9D" w:rsidR="005C3BB6" w:rsidRPr="005A6DB6" w:rsidRDefault="007318DE" w:rsidP="008F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</w:t>
            </w:r>
          </w:p>
        </w:tc>
        <w:tc>
          <w:tcPr>
            <w:tcW w:w="5137" w:type="dxa"/>
            <w:gridSpan w:val="8"/>
          </w:tcPr>
          <w:p w14:paraId="6BF36023" w14:textId="77777777" w:rsidR="005C3BB6" w:rsidRPr="005A6DB6" w:rsidRDefault="005C3BB6" w:rsidP="008F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4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A6DB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00DEA" w:rsidRPr="005A6DB6" w14:paraId="7C2D8C04" w14:textId="77777777" w:rsidTr="008F3444">
        <w:tc>
          <w:tcPr>
            <w:tcW w:w="4138" w:type="dxa"/>
          </w:tcPr>
          <w:p w14:paraId="30918121" w14:textId="5414426C" w:rsidR="00200DEA" w:rsidRPr="005A6DB6" w:rsidRDefault="00200DEA" w:rsidP="008F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การดำเนินงานต่อเนื่อง</w:t>
            </w:r>
          </w:p>
        </w:tc>
        <w:tc>
          <w:tcPr>
            <w:tcW w:w="1083" w:type="dxa"/>
          </w:tcPr>
          <w:p w14:paraId="59138D54" w14:textId="77777777" w:rsidR="00200DEA" w:rsidRPr="005A6DB6" w:rsidRDefault="00200DEA" w:rsidP="008F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5E21AE26" w14:textId="77777777" w:rsidR="00200DEA" w:rsidRPr="005A6DB6" w:rsidRDefault="00200DEA" w:rsidP="008F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14:paraId="4D22D174" w14:textId="77777777" w:rsidR="00200DEA" w:rsidRPr="005A6DB6" w:rsidRDefault="00200DEA" w:rsidP="008F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4BCA2D53" w14:textId="77777777" w:rsidR="00200DEA" w:rsidRPr="005A6DB6" w:rsidRDefault="00200DEA" w:rsidP="008F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39AF5B" w14:textId="77777777" w:rsidR="00200DEA" w:rsidRPr="005A6DB6" w:rsidRDefault="00200DEA" w:rsidP="008F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09069C" w14:textId="77777777" w:rsidR="00200DEA" w:rsidRPr="005A6DB6" w:rsidRDefault="00200DEA" w:rsidP="008F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4F4C44" w14:textId="77777777" w:rsidR="00200DEA" w:rsidRPr="005A6DB6" w:rsidRDefault="00200DEA" w:rsidP="008F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3BB6" w:rsidRPr="005A6DB6" w14:paraId="1A823F71" w14:textId="77777777" w:rsidTr="008F3444">
        <w:tc>
          <w:tcPr>
            <w:tcW w:w="4138" w:type="dxa"/>
          </w:tcPr>
          <w:p w14:paraId="342C2404" w14:textId="77777777" w:rsidR="005C3BB6" w:rsidRPr="005A6DB6" w:rsidRDefault="005C3BB6" w:rsidP="008F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6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และบริษัทย่อยทางอ้อม</w:t>
            </w:r>
          </w:p>
        </w:tc>
        <w:tc>
          <w:tcPr>
            <w:tcW w:w="1083" w:type="dxa"/>
          </w:tcPr>
          <w:p w14:paraId="1C6E79CF" w14:textId="77777777" w:rsidR="005C3BB6" w:rsidRPr="005A6DB6" w:rsidRDefault="005C3BB6" w:rsidP="008F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5543B132" w14:textId="77777777" w:rsidR="005C3BB6" w:rsidRPr="005A6DB6" w:rsidRDefault="005C3BB6" w:rsidP="008F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14:paraId="20F1B172" w14:textId="77777777" w:rsidR="005C3BB6" w:rsidRPr="005A6DB6" w:rsidRDefault="005C3BB6" w:rsidP="008F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73311390" w14:textId="77777777" w:rsidR="005C3BB6" w:rsidRPr="005A6DB6" w:rsidRDefault="005C3BB6" w:rsidP="008F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C88182" w14:textId="77777777" w:rsidR="005C3BB6" w:rsidRPr="005A6DB6" w:rsidRDefault="005C3BB6" w:rsidP="008F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1D3E5A" w14:textId="77777777" w:rsidR="005C3BB6" w:rsidRPr="005A6DB6" w:rsidRDefault="005C3BB6" w:rsidP="008F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EDF2A3" w14:textId="77777777" w:rsidR="005C3BB6" w:rsidRPr="005A6DB6" w:rsidRDefault="005C3BB6" w:rsidP="008F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0552" w:rsidRPr="005A6DB6" w14:paraId="55C3F3CA" w14:textId="77777777" w:rsidTr="008F3444">
        <w:tc>
          <w:tcPr>
            <w:tcW w:w="4138" w:type="dxa"/>
          </w:tcPr>
          <w:p w14:paraId="11C89EEE" w14:textId="77777777" w:rsidR="00D50552" w:rsidRPr="005A6DB6" w:rsidRDefault="00D50552" w:rsidP="008F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DB6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3" w:type="dxa"/>
          </w:tcPr>
          <w:p w14:paraId="5885D1DF" w14:textId="77777777" w:rsidR="00D50552" w:rsidRPr="006A4653" w:rsidRDefault="00D50552" w:rsidP="008F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20D147CF" w14:textId="77777777" w:rsidR="00D50552" w:rsidRPr="005A6DB6" w:rsidRDefault="00D50552" w:rsidP="008F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14:paraId="17BC83FA" w14:textId="77777777" w:rsidR="00D50552" w:rsidRPr="006A4653" w:rsidRDefault="00D50552" w:rsidP="008F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361FD501" w14:textId="77777777" w:rsidR="00D50552" w:rsidRPr="005A6DB6" w:rsidRDefault="00D50552" w:rsidP="008F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3B5044" w14:textId="27D45608" w:rsidR="00D50552" w:rsidRPr="006A4653" w:rsidRDefault="00D50552" w:rsidP="008F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C843EA">
              <w:rPr>
                <w:rFonts w:ascii="Angsana New" w:hAnsi="Angsana New"/>
                <w:sz w:val="30"/>
                <w:szCs w:val="30"/>
              </w:rPr>
              <w:t>00,141</w:t>
            </w:r>
          </w:p>
        </w:tc>
        <w:tc>
          <w:tcPr>
            <w:tcW w:w="270" w:type="dxa"/>
          </w:tcPr>
          <w:p w14:paraId="448336CA" w14:textId="77777777" w:rsidR="00D50552" w:rsidRPr="005A6DB6" w:rsidRDefault="00D50552" w:rsidP="008F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D9C769" w14:textId="45E7CB7B" w:rsidR="00D50552" w:rsidRPr="006A4653" w:rsidRDefault="00D50552" w:rsidP="00EC2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C843EA">
              <w:rPr>
                <w:rFonts w:ascii="Angsana New" w:hAnsi="Angsana New"/>
                <w:sz w:val="30"/>
                <w:szCs w:val="30"/>
              </w:rPr>
              <w:t>4</w:t>
            </w:r>
            <w:r w:rsidR="00F97C09">
              <w:rPr>
                <w:rFonts w:ascii="Angsana New" w:hAnsi="Angsana New"/>
                <w:sz w:val="30"/>
                <w:szCs w:val="30"/>
              </w:rPr>
              <w:t>3,198</w:t>
            </w:r>
          </w:p>
        </w:tc>
      </w:tr>
      <w:tr w:rsidR="00D50552" w:rsidRPr="005A6DB6" w14:paraId="396816A6" w14:textId="77777777" w:rsidTr="008F3444">
        <w:tc>
          <w:tcPr>
            <w:tcW w:w="4138" w:type="dxa"/>
          </w:tcPr>
          <w:p w14:paraId="596C74E8" w14:textId="77777777" w:rsidR="00D50552" w:rsidRPr="005A6DB6" w:rsidRDefault="00D50552" w:rsidP="008F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DB6">
              <w:rPr>
                <w:rFonts w:ascii="Angsana New" w:hAnsi="Angsana New"/>
                <w:sz w:val="30"/>
                <w:szCs w:val="30"/>
                <w:cs/>
              </w:rPr>
              <w:t>ต้นทุนขายและการให้บริการ</w:t>
            </w:r>
          </w:p>
        </w:tc>
        <w:tc>
          <w:tcPr>
            <w:tcW w:w="1083" w:type="dxa"/>
          </w:tcPr>
          <w:p w14:paraId="30CDD108" w14:textId="77777777" w:rsidR="00D50552" w:rsidRPr="006A4653" w:rsidRDefault="00D50552" w:rsidP="008F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62D8F732" w14:textId="77777777" w:rsidR="00D50552" w:rsidRPr="005A6DB6" w:rsidRDefault="00D50552" w:rsidP="008F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14:paraId="38902A75" w14:textId="77777777" w:rsidR="00D50552" w:rsidRPr="006A4653" w:rsidRDefault="00D50552" w:rsidP="008F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0DB9968F" w14:textId="77777777" w:rsidR="00D50552" w:rsidRPr="005A6DB6" w:rsidRDefault="00D50552" w:rsidP="008F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D1AD70" w14:textId="4E709CC5" w:rsidR="00D50552" w:rsidRPr="006A4653" w:rsidRDefault="00C843EA" w:rsidP="008F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11,088</w:t>
            </w:r>
          </w:p>
        </w:tc>
        <w:tc>
          <w:tcPr>
            <w:tcW w:w="270" w:type="dxa"/>
          </w:tcPr>
          <w:p w14:paraId="3DF77216" w14:textId="77777777" w:rsidR="00D50552" w:rsidRPr="005A6DB6" w:rsidRDefault="00D50552" w:rsidP="008F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E08C02" w14:textId="2D8FA883" w:rsidR="00D50552" w:rsidRPr="006A4653" w:rsidRDefault="00C843EA" w:rsidP="00EC2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24,086</w:t>
            </w:r>
          </w:p>
        </w:tc>
      </w:tr>
      <w:tr w:rsidR="00D50552" w:rsidRPr="005A6DB6" w14:paraId="5A1B5D4A" w14:textId="77777777" w:rsidTr="008F3444">
        <w:tc>
          <w:tcPr>
            <w:tcW w:w="4138" w:type="dxa"/>
          </w:tcPr>
          <w:p w14:paraId="6939A3B0" w14:textId="77777777" w:rsidR="00D50552" w:rsidRPr="005A6DB6" w:rsidRDefault="00D50552" w:rsidP="008F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sz w:val="30"/>
                <w:szCs w:val="30"/>
                <w:cs/>
              </w:rPr>
              <w:t>ขายอุปกรณ์</w:t>
            </w:r>
          </w:p>
        </w:tc>
        <w:tc>
          <w:tcPr>
            <w:tcW w:w="1083" w:type="dxa"/>
          </w:tcPr>
          <w:p w14:paraId="6349786B" w14:textId="77777777" w:rsidR="00D50552" w:rsidRPr="006A4653" w:rsidRDefault="00D50552" w:rsidP="008F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149D86C7" w14:textId="77777777" w:rsidR="00D50552" w:rsidRPr="005A6DB6" w:rsidRDefault="00D50552" w:rsidP="008F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14:paraId="7A4834F7" w14:textId="77777777" w:rsidR="00D50552" w:rsidRPr="006A4653" w:rsidRDefault="00D50552" w:rsidP="008F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3F24DC2B" w14:textId="77777777" w:rsidR="00D50552" w:rsidRPr="005A6DB6" w:rsidRDefault="00D50552" w:rsidP="008F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1F41F4" w14:textId="5730052E" w:rsidR="00D50552" w:rsidRPr="006A4653" w:rsidRDefault="00D50552" w:rsidP="008F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C843EA">
              <w:rPr>
                <w:rFonts w:ascii="Angsana New" w:hAnsi="Angsana New"/>
                <w:sz w:val="30"/>
                <w:szCs w:val="30"/>
              </w:rPr>
              <w:t>7,732</w:t>
            </w:r>
          </w:p>
        </w:tc>
        <w:tc>
          <w:tcPr>
            <w:tcW w:w="270" w:type="dxa"/>
          </w:tcPr>
          <w:p w14:paraId="3E31E96F" w14:textId="77777777" w:rsidR="00D50552" w:rsidRPr="005A6DB6" w:rsidRDefault="00D50552" w:rsidP="008F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D51F38" w14:textId="77777777" w:rsidR="00D50552" w:rsidRPr="006A4653" w:rsidRDefault="00D50552" w:rsidP="00EC2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235</w:t>
            </w:r>
          </w:p>
        </w:tc>
      </w:tr>
      <w:tr w:rsidR="008F3444" w:rsidRPr="005A6DB6" w14:paraId="061123EA" w14:textId="77777777" w:rsidTr="008F3444">
        <w:tc>
          <w:tcPr>
            <w:tcW w:w="4138" w:type="dxa"/>
          </w:tcPr>
          <w:p w14:paraId="66D6D7B1" w14:textId="77777777" w:rsidR="008F3444" w:rsidRPr="005A6DB6" w:rsidRDefault="008F3444" w:rsidP="008F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1083" w:type="dxa"/>
          </w:tcPr>
          <w:p w14:paraId="5B1D8C26" w14:textId="77777777" w:rsidR="008F3444" w:rsidRPr="006A4653" w:rsidRDefault="008F3444" w:rsidP="008F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17966865" w14:textId="77777777" w:rsidR="008F3444" w:rsidRPr="005A6DB6" w:rsidRDefault="008F3444" w:rsidP="008F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14:paraId="002FB553" w14:textId="77777777" w:rsidR="008F3444" w:rsidRPr="006A4653" w:rsidRDefault="008F3444" w:rsidP="008F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414BE155" w14:textId="77777777" w:rsidR="008F3444" w:rsidRPr="005A6DB6" w:rsidRDefault="008F3444" w:rsidP="008F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104BDB" w14:textId="55633D6E" w:rsidR="008F3444" w:rsidRPr="006A4653" w:rsidRDefault="008F3444" w:rsidP="008F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3AC77B" w14:textId="77777777" w:rsidR="008F3444" w:rsidRPr="005A6DB6" w:rsidRDefault="008F3444" w:rsidP="008F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0398FE" w14:textId="77777777" w:rsidR="008F3444" w:rsidRPr="006A4653" w:rsidRDefault="008F3444" w:rsidP="00EC2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1,363</w:t>
            </w:r>
          </w:p>
        </w:tc>
      </w:tr>
      <w:tr w:rsidR="008F3444" w:rsidRPr="00250628" w14:paraId="47A67715" w14:textId="77777777" w:rsidTr="008F3444">
        <w:tc>
          <w:tcPr>
            <w:tcW w:w="4138" w:type="dxa"/>
          </w:tcPr>
          <w:p w14:paraId="461427E1" w14:textId="77777777" w:rsidR="008F3444" w:rsidRPr="005A6DB6" w:rsidRDefault="008F3444" w:rsidP="008F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DB6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3" w:type="dxa"/>
          </w:tcPr>
          <w:p w14:paraId="0E4AB829" w14:textId="77777777" w:rsidR="008F3444" w:rsidRPr="006A4653" w:rsidRDefault="008F3444" w:rsidP="008F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6387B311" w14:textId="77777777" w:rsidR="008F3444" w:rsidRPr="005A6DB6" w:rsidRDefault="008F3444" w:rsidP="008F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14:paraId="67ED7987" w14:textId="77777777" w:rsidR="008F3444" w:rsidRPr="006A4653" w:rsidRDefault="008F3444" w:rsidP="008F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1C5C0E88" w14:textId="77777777" w:rsidR="008F3444" w:rsidRPr="005A6DB6" w:rsidRDefault="008F3444" w:rsidP="008F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A62CC2" w14:textId="7FFBAF3B" w:rsidR="008F3444" w:rsidRPr="006A4653" w:rsidRDefault="008F3444" w:rsidP="008F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3,360</w:t>
            </w:r>
          </w:p>
        </w:tc>
        <w:tc>
          <w:tcPr>
            <w:tcW w:w="270" w:type="dxa"/>
          </w:tcPr>
          <w:p w14:paraId="0C0FCE8B" w14:textId="77777777" w:rsidR="008F3444" w:rsidRPr="005A6DB6" w:rsidRDefault="008F3444" w:rsidP="008F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736996" w14:textId="371406E8" w:rsidR="008F3444" w:rsidRPr="006A4653" w:rsidRDefault="008F3444" w:rsidP="00EC2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10,402</w:t>
            </w:r>
          </w:p>
        </w:tc>
      </w:tr>
      <w:tr w:rsidR="008F3444" w:rsidRPr="005A6DB6" w14:paraId="7A8A4F83" w14:textId="77777777" w:rsidTr="008F3444">
        <w:tc>
          <w:tcPr>
            <w:tcW w:w="4138" w:type="dxa"/>
          </w:tcPr>
          <w:p w14:paraId="5833476E" w14:textId="77777777" w:rsidR="008F3444" w:rsidRDefault="008F3444" w:rsidP="008F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ต้นทุนในการจัดจำหน่ายและ</w:t>
            </w:r>
          </w:p>
          <w:p w14:paraId="424828E4" w14:textId="77777777" w:rsidR="008F3444" w:rsidRPr="005A6DB6" w:rsidRDefault="008F3444" w:rsidP="008F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Pr="005A6DB6">
              <w:rPr>
                <w:rFonts w:ascii="Angsana New" w:hAnsi="Angsana New"/>
                <w:sz w:val="30"/>
                <w:szCs w:val="30"/>
                <w:cs/>
              </w:rPr>
              <w:t>ค่าใช้จ่าย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ในการบริหาร</w:t>
            </w:r>
          </w:p>
        </w:tc>
        <w:tc>
          <w:tcPr>
            <w:tcW w:w="1083" w:type="dxa"/>
          </w:tcPr>
          <w:p w14:paraId="6854E115" w14:textId="77777777" w:rsidR="008F3444" w:rsidRDefault="008F3444" w:rsidP="008F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5559C2D" w14:textId="5ED68FBB" w:rsidR="008F3444" w:rsidRPr="006A4653" w:rsidRDefault="008F3444" w:rsidP="008F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20555306" w14:textId="77777777" w:rsidR="008F3444" w:rsidRPr="005A6DB6" w:rsidRDefault="008F3444" w:rsidP="008F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14:paraId="480505AA" w14:textId="77777777" w:rsidR="008F3444" w:rsidRDefault="008F3444" w:rsidP="008F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45EDD82" w14:textId="1B4BDA5E" w:rsidR="008F3444" w:rsidRPr="006A4653" w:rsidRDefault="008F3444" w:rsidP="008F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46646CEA" w14:textId="77777777" w:rsidR="008F3444" w:rsidRPr="005A6DB6" w:rsidRDefault="008F3444" w:rsidP="008F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BEAADA" w14:textId="77777777" w:rsidR="008F3444" w:rsidRDefault="008F3444" w:rsidP="008F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5B318B0" w14:textId="5C04663E" w:rsidR="008F3444" w:rsidRPr="006A4653" w:rsidRDefault="008F3444" w:rsidP="008F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4,225</w:t>
            </w:r>
          </w:p>
        </w:tc>
        <w:tc>
          <w:tcPr>
            <w:tcW w:w="270" w:type="dxa"/>
          </w:tcPr>
          <w:p w14:paraId="12C6DCF3" w14:textId="77777777" w:rsidR="008F3444" w:rsidRPr="005A6DB6" w:rsidRDefault="008F3444" w:rsidP="008F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D3D7C5" w14:textId="77777777" w:rsidR="008F3444" w:rsidRDefault="008F3444" w:rsidP="00EC2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21714EA" w14:textId="5A735519" w:rsidR="008F3444" w:rsidRPr="006A4653" w:rsidRDefault="008F3444" w:rsidP="00EC2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7,468</w:t>
            </w:r>
          </w:p>
        </w:tc>
      </w:tr>
    </w:tbl>
    <w:p w14:paraId="2F537A78" w14:textId="19560233" w:rsidR="00D548C1" w:rsidRPr="00E60B3C" w:rsidRDefault="00D548C1" w:rsidP="008F34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10"/>
          <w:szCs w:val="10"/>
          <w:cs/>
        </w:rPr>
      </w:pPr>
    </w:p>
    <w:tbl>
      <w:tblPr>
        <w:tblW w:w="92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8"/>
        <w:gridCol w:w="1083"/>
        <w:gridCol w:w="276"/>
        <w:gridCol w:w="1107"/>
        <w:gridCol w:w="241"/>
        <w:gridCol w:w="1080"/>
        <w:gridCol w:w="270"/>
        <w:gridCol w:w="1080"/>
      </w:tblGrid>
      <w:tr w:rsidR="00541BCC" w:rsidRPr="005A6DB6" w14:paraId="6836F92A" w14:textId="77777777" w:rsidTr="00874970">
        <w:tc>
          <w:tcPr>
            <w:tcW w:w="4138" w:type="dxa"/>
          </w:tcPr>
          <w:p w14:paraId="394CC5CB" w14:textId="77777777" w:rsidR="00541BCC" w:rsidRPr="005A6DB6" w:rsidRDefault="00541BCC" w:rsidP="008F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A6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3" w:type="dxa"/>
          </w:tcPr>
          <w:p w14:paraId="514CC799" w14:textId="77777777" w:rsidR="00541BCC" w:rsidRPr="005A6DB6" w:rsidRDefault="00541BCC" w:rsidP="008F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09922408" w14:textId="77777777" w:rsidR="00541BCC" w:rsidRPr="005A6DB6" w:rsidRDefault="00541BCC" w:rsidP="008F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467D0C84" w14:textId="77777777" w:rsidR="00541BCC" w:rsidRPr="005A6DB6" w:rsidRDefault="00541BCC" w:rsidP="008F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4655F3FA" w14:textId="77777777" w:rsidR="00541BCC" w:rsidRPr="005A6DB6" w:rsidRDefault="00541BCC" w:rsidP="008F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7D975B" w14:textId="77777777" w:rsidR="00541BCC" w:rsidRPr="005A6DB6" w:rsidRDefault="00541BCC" w:rsidP="008F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248095" w14:textId="77777777" w:rsidR="00541BCC" w:rsidRPr="005A6DB6" w:rsidRDefault="00541BCC" w:rsidP="008F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65BE00" w14:textId="77777777" w:rsidR="00541BCC" w:rsidRPr="005A6DB6" w:rsidRDefault="00541BCC" w:rsidP="008F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41BCC" w:rsidRPr="005A6DB6" w14:paraId="5B9810EB" w14:textId="77777777" w:rsidTr="00874970">
        <w:tc>
          <w:tcPr>
            <w:tcW w:w="4138" w:type="dxa"/>
          </w:tcPr>
          <w:p w14:paraId="2001A111" w14:textId="77777777" w:rsidR="00541BCC" w:rsidRPr="005A6DB6" w:rsidRDefault="00541BCC" w:rsidP="008F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รายได้จาก</w:t>
            </w:r>
            <w:r w:rsidRPr="005A6DB6">
              <w:rPr>
                <w:rFonts w:ascii="Angsana New" w:hAnsi="Angsana New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1083" w:type="dxa"/>
          </w:tcPr>
          <w:p w14:paraId="798CD6B9" w14:textId="0809E233" w:rsidR="00541BCC" w:rsidRPr="006A4653" w:rsidRDefault="002B2AFA" w:rsidP="008F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391</w:t>
            </w:r>
          </w:p>
        </w:tc>
        <w:tc>
          <w:tcPr>
            <w:tcW w:w="276" w:type="dxa"/>
          </w:tcPr>
          <w:p w14:paraId="2B167756" w14:textId="77777777" w:rsidR="00541BCC" w:rsidRPr="006A4653" w:rsidRDefault="00541BCC" w:rsidP="008F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17ECE919" w14:textId="45E9DF8F" w:rsidR="00541BCC" w:rsidRPr="006A4653" w:rsidRDefault="00C843EA" w:rsidP="008F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122</w:t>
            </w:r>
          </w:p>
        </w:tc>
        <w:tc>
          <w:tcPr>
            <w:tcW w:w="241" w:type="dxa"/>
          </w:tcPr>
          <w:p w14:paraId="76B7292A" w14:textId="77777777" w:rsidR="00541BCC" w:rsidRPr="006A4653" w:rsidRDefault="00541BCC" w:rsidP="008F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B31C3A" w14:textId="0F110F87" w:rsidR="00541BCC" w:rsidRPr="006A4653" w:rsidRDefault="00C843EA" w:rsidP="008F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391</w:t>
            </w:r>
          </w:p>
        </w:tc>
        <w:tc>
          <w:tcPr>
            <w:tcW w:w="270" w:type="dxa"/>
          </w:tcPr>
          <w:p w14:paraId="514ED388" w14:textId="77777777" w:rsidR="00541BCC" w:rsidRPr="005A6DB6" w:rsidRDefault="00541BCC" w:rsidP="008F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15E8FD" w14:textId="77777777" w:rsidR="00541BCC" w:rsidRPr="006A4653" w:rsidRDefault="00541BCC" w:rsidP="008F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122</w:t>
            </w:r>
          </w:p>
        </w:tc>
      </w:tr>
      <w:tr w:rsidR="00541BCC" w:rsidRPr="005A6DB6" w14:paraId="49CF10EE" w14:textId="77777777" w:rsidTr="00874970">
        <w:tc>
          <w:tcPr>
            <w:tcW w:w="4138" w:type="dxa"/>
          </w:tcPr>
          <w:p w14:paraId="73CDED7F" w14:textId="77777777" w:rsidR="00541BCC" w:rsidRPr="00AC4D62" w:rsidRDefault="00541BCC" w:rsidP="00541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083" w:type="dxa"/>
          </w:tcPr>
          <w:p w14:paraId="3E1D1114" w14:textId="77777777" w:rsidR="00541BCC" w:rsidRPr="00AC4D62" w:rsidRDefault="00541BCC" w:rsidP="00541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6" w:type="dxa"/>
          </w:tcPr>
          <w:p w14:paraId="7C25147D" w14:textId="77777777" w:rsidR="00541BCC" w:rsidRPr="00AC4D62" w:rsidRDefault="00541BCC" w:rsidP="00541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107" w:type="dxa"/>
          </w:tcPr>
          <w:p w14:paraId="358FF2A7" w14:textId="77777777" w:rsidR="00541BCC" w:rsidRPr="00AC4D62" w:rsidRDefault="00541BCC" w:rsidP="00541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241" w:type="dxa"/>
          </w:tcPr>
          <w:p w14:paraId="6E5CB23A" w14:textId="77777777" w:rsidR="00541BCC" w:rsidRPr="00AC4D62" w:rsidRDefault="00541BCC" w:rsidP="00541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80" w:type="dxa"/>
          </w:tcPr>
          <w:p w14:paraId="752E58CC" w14:textId="77777777" w:rsidR="00541BCC" w:rsidRPr="00AC4D62" w:rsidRDefault="00541BCC" w:rsidP="00541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</w:tcPr>
          <w:p w14:paraId="0E118286" w14:textId="77777777" w:rsidR="00541BCC" w:rsidRPr="00AC4D62" w:rsidRDefault="00541BCC" w:rsidP="00541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80" w:type="dxa"/>
          </w:tcPr>
          <w:p w14:paraId="50C8FE42" w14:textId="77777777" w:rsidR="00541BCC" w:rsidRPr="00AC4D62" w:rsidRDefault="00541BCC" w:rsidP="00541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8"/>
                <w:szCs w:val="8"/>
                <w:cs/>
              </w:rPr>
            </w:pPr>
          </w:p>
        </w:tc>
      </w:tr>
    </w:tbl>
    <w:p w14:paraId="79F179C7" w14:textId="77777777" w:rsidR="00A4006A" w:rsidRDefault="00A4006A">
      <w:r>
        <w:br w:type="page"/>
      </w:r>
    </w:p>
    <w:tbl>
      <w:tblPr>
        <w:tblW w:w="92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8"/>
        <w:gridCol w:w="1083"/>
        <w:gridCol w:w="276"/>
        <w:gridCol w:w="1078"/>
        <w:gridCol w:w="29"/>
        <w:gridCol w:w="241"/>
        <w:gridCol w:w="1080"/>
        <w:gridCol w:w="270"/>
        <w:gridCol w:w="1080"/>
      </w:tblGrid>
      <w:tr w:rsidR="00A4006A" w:rsidRPr="005A6DB6" w14:paraId="061C01A5" w14:textId="77777777" w:rsidTr="00370C10">
        <w:tc>
          <w:tcPr>
            <w:tcW w:w="4138" w:type="dxa"/>
          </w:tcPr>
          <w:p w14:paraId="004193D5" w14:textId="31404650" w:rsidR="00A4006A" w:rsidRPr="005A6DB6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spacing w:val="2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2466" w:type="dxa"/>
            <w:gridSpan w:val="4"/>
          </w:tcPr>
          <w:p w14:paraId="582C5787" w14:textId="370E801F" w:rsidR="00A4006A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1" w:type="dxa"/>
          </w:tcPr>
          <w:p w14:paraId="3826BC8C" w14:textId="77777777" w:rsidR="00A4006A" w:rsidRPr="006A4653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4FE2D48" w14:textId="0E0753EC" w:rsidR="00A4006A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4006A" w:rsidRPr="005A6DB6" w14:paraId="50BBC1DB" w14:textId="77777777" w:rsidTr="00874970">
        <w:tc>
          <w:tcPr>
            <w:tcW w:w="4138" w:type="dxa"/>
          </w:tcPr>
          <w:p w14:paraId="159B1246" w14:textId="728BE100" w:rsidR="00A4006A" w:rsidRPr="005A6DB6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5A6D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สิ้นสุดวันที่ 3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1 ธันวาคม</w:t>
            </w:r>
          </w:p>
        </w:tc>
        <w:tc>
          <w:tcPr>
            <w:tcW w:w="1083" w:type="dxa"/>
          </w:tcPr>
          <w:p w14:paraId="7918B9EE" w14:textId="7B43B3E8" w:rsidR="00A4006A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6" w:type="dxa"/>
          </w:tcPr>
          <w:p w14:paraId="44A1E0A3" w14:textId="77777777" w:rsidR="00A4006A" w:rsidRPr="006A4653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14:paraId="1133ACC0" w14:textId="6F59D5AC" w:rsidR="00A4006A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41" w:type="dxa"/>
          </w:tcPr>
          <w:p w14:paraId="06770BEF" w14:textId="77777777" w:rsidR="00A4006A" w:rsidRPr="006A4653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117C8F" w14:textId="64671434" w:rsidR="00A4006A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59E43E48" w14:textId="77777777" w:rsidR="00A4006A" w:rsidRPr="005A6DB6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36432C" w14:textId="617EFE4F" w:rsidR="00A4006A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A4006A" w:rsidRPr="005A6DB6" w14:paraId="3A64E070" w14:textId="77777777" w:rsidTr="00370C10">
        <w:tc>
          <w:tcPr>
            <w:tcW w:w="4138" w:type="dxa"/>
          </w:tcPr>
          <w:p w14:paraId="36626E03" w14:textId="77777777" w:rsidR="00A4006A" w:rsidRPr="005A6DB6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7" w:type="dxa"/>
            <w:gridSpan w:val="8"/>
          </w:tcPr>
          <w:p w14:paraId="0BA45531" w14:textId="41BBD79E" w:rsidR="00A4006A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DB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4006A" w:rsidRPr="005A6DB6" w14:paraId="3DDADEE8" w14:textId="77777777" w:rsidTr="00874970">
        <w:tc>
          <w:tcPr>
            <w:tcW w:w="4138" w:type="dxa"/>
          </w:tcPr>
          <w:p w14:paraId="2870A71E" w14:textId="2A67BE7A" w:rsidR="00A4006A" w:rsidRPr="005A6DB6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F15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3" w:type="dxa"/>
          </w:tcPr>
          <w:p w14:paraId="04C7F61B" w14:textId="77777777" w:rsidR="00A4006A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063912E0" w14:textId="77777777" w:rsidR="00A4006A" w:rsidRPr="006A4653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14:paraId="5695BD2B" w14:textId="77777777" w:rsidR="00A4006A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4986F163" w14:textId="77777777" w:rsidR="00A4006A" w:rsidRPr="006A4653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E749D7" w14:textId="77777777" w:rsidR="00A4006A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08A601" w14:textId="77777777" w:rsidR="00A4006A" w:rsidRPr="005A6DB6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D55998" w14:textId="77777777" w:rsidR="00A4006A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006A" w:rsidRPr="005A6DB6" w14:paraId="154543B9" w14:textId="77777777" w:rsidTr="00874970">
        <w:tc>
          <w:tcPr>
            <w:tcW w:w="4138" w:type="dxa"/>
          </w:tcPr>
          <w:p w14:paraId="683A8448" w14:textId="690314AD" w:rsidR="00A4006A" w:rsidRPr="005A6DB6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รายได้จาก</w:t>
            </w:r>
            <w:r w:rsidRPr="005A6DB6">
              <w:rPr>
                <w:rFonts w:ascii="Angsana New" w:hAnsi="Angsana New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1083" w:type="dxa"/>
          </w:tcPr>
          <w:p w14:paraId="27F199CC" w14:textId="363D2031" w:rsidR="00A4006A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5,750</w:t>
            </w:r>
          </w:p>
        </w:tc>
        <w:tc>
          <w:tcPr>
            <w:tcW w:w="276" w:type="dxa"/>
          </w:tcPr>
          <w:p w14:paraId="7AA5E034" w14:textId="77777777" w:rsidR="00A4006A" w:rsidRPr="006A4653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14:paraId="48971477" w14:textId="6208CE7E" w:rsidR="00A4006A" w:rsidRDefault="00A4006A" w:rsidP="00043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66F8F085" w14:textId="77777777" w:rsidR="00A4006A" w:rsidRPr="006A4653" w:rsidRDefault="00A4006A" w:rsidP="00043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300F9B" w14:textId="06E697AF" w:rsidR="00A4006A" w:rsidRDefault="00A4006A" w:rsidP="00043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D39FBA" w14:textId="77777777" w:rsidR="00A4006A" w:rsidRPr="005A6DB6" w:rsidRDefault="00A4006A" w:rsidP="00043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A36423" w14:textId="5755DB3B" w:rsidR="00A4006A" w:rsidRDefault="00A4006A" w:rsidP="00043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4006A" w:rsidRPr="005A6DB6" w14:paraId="4B57930B" w14:textId="77777777" w:rsidTr="00874970">
        <w:tc>
          <w:tcPr>
            <w:tcW w:w="4138" w:type="dxa"/>
          </w:tcPr>
          <w:p w14:paraId="34FBA9C2" w14:textId="33A6EAB8" w:rsidR="00A4006A" w:rsidRPr="005A6DB6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sz w:val="30"/>
                <w:szCs w:val="30"/>
                <w:cs/>
              </w:rPr>
              <w:t>ขายอุปกรณ์</w:t>
            </w:r>
          </w:p>
        </w:tc>
        <w:tc>
          <w:tcPr>
            <w:tcW w:w="1083" w:type="dxa"/>
          </w:tcPr>
          <w:p w14:paraId="35AC57E9" w14:textId="25876731" w:rsidR="00A4006A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701</w:t>
            </w:r>
          </w:p>
        </w:tc>
        <w:tc>
          <w:tcPr>
            <w:tcW w:w="276" w:type="dxa"/>
          </w:tcPr>
          <w:p w14:paraId="2FB556B8" w14:textId="77777777" w:rsidR="00A4006A" w:rsidRPr="006A4653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14:paraId="5ACC98D9" w14:textId="568E8E2D" w:rsidR="00A4006A" w:rsidRDefault="00A4006A" w:rsidP="00043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7610AC06" w14:textId="77777777" w:rsidR="00A4006A" w:rsidRPr="006A4653" w:rsidRDefault="00A4006A" w:rsidP="00043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A4514C" w14:textId="35F14A36" w:rsidR="00A4006A" w:rsidRDefault="00A4006A" w:rsidP="00043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CFB8D5" w14:textId="77777777" w:rsidR="00A4006A" w:rsidRPr="005A6DB6" w:rsidRDefault="00A4006A" w:rsidP="00043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F2B6B3" w14:textId="04B8C8BF" w:rsidR="00A4006A" w:rsidRDefault="00A4006A" w:rsidP="00043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4006A" w:rsidRPr="005A6DB6" w14:paraId="09D704C5" w14:textId="77777777" w:rsidTr="00874970">
        <w:tc>
          <w:tcPr>
            <w:tcW w:w="4138" w:type="dxa"/>
          </w:tcPr>
          <w:p w14:paraId="79B0F8AA" w14:textId="3FF9F3AB" w:rsidR="00A4006A" w:rsidRPr="005A6DB6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083" w:type="dxa"/>
          </w:tcPr>
          <w:p w14:paraId="154092A3" w14:textId="7305CE5F" w:rsidR="00A4006A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7,138</w:t>
            </w:r>
          </w:p>
        </w:tc>
        <w:tc>
          <w:tcPr>
            <w:tcW w:w="276" w:type="dxa"/>
          </w:tcPr>
          <w:p w14:paraId="69463ADF" w14:textId="77777777" w:rsidR="00A4006A" w:rsidRPr="006A4653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14:paraId="464D7E0A" w14:textId="40CAF7E4" w:rsidR="00A4006A" w:rsidRDefault="00A4006A" w:rsidP="00043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25E9173B" w14:textId="77777777" w:rsidR="00A4006A" w:rsidRPr="006A4653" w:rsidRDefault="00A4006A" w:rsidP="00043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2D04DA" w14:textId="4594B687" w:rsidR="00A4006A" w:rsidRDefault="00A4006A" w:rsidP="00043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2017E8" w14:textId="77777777" w:rsidR="00A4006A" w:rsidRPr="005A6DB6" w:rsidRDefault="00A4006A" w:rsidP="00043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41EABB" w14:textId="752B2491" w:rsidR="00A4006A" w:rsidRDefault="00A4006A" w:rsidP="00043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4006A" w:rsidRPr="005A6DB6" w14:paraId="1A102486" w14:textId="77777777" w:rsidTr="00874970">
        <w:tc>
          <w:tcPr>
            <w:tcW w:w="4138" w:type="dxa"/>
          </w:tcPr>
          <w:p w14:paraId="18DE9E36" w14:textId="1326D27A" w:rsidR="00A4006A" w:rsidRPr="005A6DB6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3" w:type="dxa"/>
          </w:tcPr>
          <w:p w14:paraId="2F682A47" w14:textId="53655947" w:rsidR="00A4006A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8,278</w:t>
            </w:r>
          </w:p>
        </w:tc>
        <w:tc>
          <w:tcPr>
            <w:tcW w:w="276" w:type="dxa"/>
          </w:tcPr>
          <w:p w14:paraId="4A2AA329" w14:textId="77777777" w:rsidR="00A4006A" w:rsidRPr="006A4653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14:paraId="60C22CAA" w14:textId="721ED327" w:rsidR="00A4006A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4,700</w:t>
            </w:r>
          </w:p>
        </w:tc>
        <w:tc>
          <w:tcPr>
            <w:tcW w:w="241" w:type="dxa"/>
          </w:tcPr>
          <w:p w14:paraId="14386E9F" w14:textId="77777777" w:rsidR="00A4006A" w:rsidRPr="006A4653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F87CB6" w14:textId="2397819F" w:rsidR="00A4006A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8,278</w:t>
            </w:r>
          </w:p>
        </w:tc>
        <w:tc>
          <w:tcPr>
            <w:tcW w:w="270" w:type="dxa"/>
          </w:tcPr>
          <w:p w14:paraId="7ED53FBC" w14:textId="77777777" w:rsidR="00A4006A" w:rsidRPr="005A6DB6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FB0588" w14:textId="06546D62" w:rsidR="00A4006A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4,700</w:t>
            </w:r>
          </w:p>
        </w:tc>
      </w:tr>
      <w:tr w:rsidR="00A4006A" w:rsidRPr="00200DEA" w14:paraId="59DEB84A" w14:textId="77777777" w:rsidTr="00200DEA">
        <w:trPr>
          <w:trHeight w:val="80"/>
        </w:trPr>
        <w:tc>
          <w:tcPr>
            <w:tcW w:w="4138" w:type="dxa"/>
          </w:tcPr>
          <w:p w14:paraId="114C5F5B" w14:textId="77777777" w:rsidR="00A4006A" w:rsidRPr="00200DEA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083" w:type="dxa"/>
          </w:tcPr>
          <w:p w14:paraId="39F2EC58" w14:textId="77777777" w:rsidR="00A4006A" w:rsidRPr="00200DEA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6" w:type="dxa"/>
          </w:tcPr>
          <w:p w14:paraId="3761ADFB" w14:textId="77777777" w:rsidR="00A4006A" w:rsidRPr="00200DEA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107" w:type="dxa"/>
            <w:gridSpan w:val="2"/>
          </w:tcPr>
          <w:p w14:paraId="395C50FF" w14:textId="77777777" w:rsidR="00A4006A" w:rsidRPr="00200DEA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241" w:type="dxa"/>
          </w:tcPr>
          <w:p w14:paraId="259C262C" w14:textId="77777777" w:rsidR="00A4006A" w:rsidRPr="00200DEA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80" w:type="dxa"/>
          </w:tcPr>
          <w:p w14:paraId="72713029" w14:textId="77777777" w:rsidR="00A4006A" w:rsidRPr="00200DEA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</w:tcPr>
          <w:p w14:paraId="7B518E5A" w14:textId="77777777" w:rsidR="00A4006A" w:rsidRPr="00200DEA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80" w:type="dxa"/>
          </w:tcPr>
          <w:p w14:paraId="02CEFD79" w14:textId="77777777" w:rsidR="00A4006A" w:rsidRPr="00200DEA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8"/>
                <w:szCs w:val="8"/>
                <w:cs/>
              </w:rPr>
            </w:pPr>
          </w:p>
        </w:tc>
      </w:tr>
      <w:tr w:rsidR="00A4006A" w:rsidRPr="005A6DB6" w14:paraId="7DD953E7" w14:textId="77777777" w:rsidTr="00874970">
        <w:tc>
          <w:tcPr>
            <w:tcW w:w="4138" w:type="dxa"/>
          </w:tcPr>
          <w:p w14:paraId="27C943F8" w14:textId="0A008579" w:rsidR="00A4006A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3" w:type="dxa"/>
          </w:tcPr>
          <w:p w14:paraId="6F413BD6" w14:textId="77777777" w:rsidR="00A4006A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34A16A2B" w14:textId="77777777" w:rsidR="00A4006A" w:rsidRPr="006A4653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14:paraId="2F72BCFA" w14:textId="77777777" w:rsidR="00A4006A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1" w:type="dxa"/>
          </w:tcPr>
          <w:p w14:paraId="5FC895FD" w14:textId="77777777" w:rsidR="00A4006A" w:rsidRPr="006A4653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2EFC94" w14:textId="77777777" w:rsidR="00A4006A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9C824B" w14:textId="77777777" w:rsidR="00A4006A" w:rsidRPr="005A6DB6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3F70DB" w14:textId="77777777" w:rsidR="00A4006A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4006A" w:rsidRPr="005A6DB6" w14:paraId="7A4AD74D" w14:textId="77777777" w:rsidTr="00874970">
        <w:tc>
          <w:tcPr>
            <w:tcW w:w="4138" w:type="dxa"/>
          </w:tcPr>
          <w:p w14:paraId="1574B6A9" w14:textId="015CF86E" w:rsidR="00A4006A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3" w:type="dxa"/>
          </w:tcPr>
          <w:p w14:paraId="3990410B" w14:textId="77777777" w:rsidR="00A4006A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6E1C200E" w14:textId="77777777" w:rsidR="00A4006A" w:rsidRPr="006A4653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14:paraId="4806A9DA" w14:textId="77777777" w:rsidR="00A4006A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1" w:type="dxa"/>
          </w:tcPr>
          <w:p w14:paraId="42AEF845" w14:textId="77777777" w:rsidR="00A4006A" w:rsidRPr="006A4653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77545E" w14:textId="77777777" w:rsidR="00A4006A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EC8A2A" w14:textId="77777777" w:rsidR="00A4006A" w:rsidRPr="005A6DB6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7D5C4E" w14:textId="77777777" w:rsidR="00A4006A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4006A" w:rsidRPr="005A6DB6" w14:paraId="08955E00" w14:textId="77777777" w:rsidTr="00874970">
        <w:tc>
          <w:tcPr>
            <w:tcW w:w="4138" w:type="dxa"/>
          </w:tcPr>
          <w:p w14:paraId="2432A34E" w14:textId="0701E2C7" w:rsidR="00A4006A" w:rsidRPr="005A6DB6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A6DB6">
              <w:rPr>
                <w:rFonts w:ascii="Angsana New" w:hAnsi="Angsana New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083" w:type="dxa"/>
          </w:tcPr>
          <w:p w14:paraId="45AFA467" w14:textId="43CCC424" w:rsidR="00A4006A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41,668</w:t>
            </w:r>
          </w:p>
        </w:tc>
        <w:tc>
          <w:tcPr>
            <w:tcW w:w="276" w:type="dxa"/>
          </w:tcPr>
          <w:p w14:paraId="7E42DEAD" w14:textId="77777777" w:rsidR="00A4006A" w:rsidRPr="006A4653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14:paraId="66659C30" w14:textId="1776322E" w:rsidR="00A4006A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35,140</w:t>
            </w:r>
          </w:p>
        </w:tc>
        <w:tc>
          <w:tcPr>
            <w:tcW w:w="241" w:type="dxa"/>
          </w:tcPr>
          <w:p w14:paraId="6325DBB1" w14:textId="77777777" w:rsidR="00A4006A" w:rsidRPr="006A4653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69F19D" w14:textId="2D15CDDD" w:rsidR="00A4006A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17,142</w:t>
            </w:r>
          </w:p>
        </w:tc>
        <w:tc>
          <w:tcPr>
            <w:tcW w:w="270" w:type="dxa"/>
          </w:tcPr>
          <w:p w14:paraId="0166E57D" w14:textId="77777777" w:rsidR="00A4006A" w:rsidRPr="005A6DB6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7E8A88" w14:textId="388760B7" w:rsidR="00A4006A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16,965</w:t>
            </w:r>
          </w:p>
        </w:tc>
      </w:tr>
      <w:tr w:rsidR="00A4006A" w:rsidRPr="005A6DB6" w14:paraId="44E0DB2A" w14:textId="77777777" w:rsidTr="00C5466F">
        <w:tc>
          <w:tcPr>
            <w:tcW w:w="4138" w:type="dxa"/>
          </w:tcPr>
          <w:p w14:paraId="6543D5BA" w14:textId="675468F1" w:rsidR="00A4006A" w:rsidRPr="005A6DB6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766B3575" w14:textId="50F412FD" w:rsidR="00A4006A" w:rsidRPr="004D5281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1,929</w:t>
            </w:r>
          </w:p>
        </w:tc>
        <w:tc>
          <w:tcPr>
            <w:tcW w:w="276" w:type="dxa"/>
          </w:tcPr>
          <w:p w14:paraId="09EEB122" w14:textId="77777777" w:rsidR="00A4006A" w:rsidRPr="005A6DB6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  <w:tcBorders>
              <w:bottom w:val="single" w:sz="4" w:space="0" w:color="auto"/>
            </w:tcBorders>
          </w:tcPr>
          <w:p w14:paraId="250E20EC" w14:textId="353183DF" w:rsidR="00A4006A" w:rsidRPr="004D5281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2,124</w:t>
            </w:r>
          </w:p>
        </w:tc>
        <w:tc>
          <w:tcPr>
            <w:tcW w:w="241" w:type="dxa"/>
          </w:tcPr>
          <w:p w14:paraId="2A11C0B9" w14:textId="77777777" w:rsidR="00A4006A" w:rsidRPr="005A6DB6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61B3B86" w14:textId="1F5353D4" w:rsidR="00A4006A" w:rsidRPr="004D5281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649</w:t>
            </w:r>
          </w:p>
        </w:tc>
        <w:tc>
          <w:tcPr>
            <w:tcW w:w="270" w:type="dxa"/>
          </w:tcPr>
          <w:p w14:paraId="5DC72DA3" w14:textId="77777777" w:rsidR="00A4006A" w:rsidRPr="005A6DB6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D2EBBA1" w14:textId="1EA4EC9E" w:rsidR="00A4006A" w:rsidRPr="004D5281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864</w:t>
            </w:r>
          </w:p>
        </w:tc>
      </w:tr>
      <w:tr w:rsidR="00A4006A" w:rsidRPr="005A6DB6" w14:paraId="5FEE2986" w14:textId="77777777" w:rsidTr="00C5466F">
        <w:tc>
          <w:tcPr>
            <w:tcW w:w="4138" w:type="dxa"/>
          </w:tcPr>
          <w:p w14:paraId="0144C5A2" w14:textId="481B9879" w:rsidR="00A4006A" w:rsidRPr="00615294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529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6152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465E967E" w14:textId="2485A9EA" w:rsidR="00A4006A" w:rsidRPr="00615294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5294">
              <w:rPr>
                <w:rFonts w:ascii="Angsana New" w:hAnsi="Angsana New"/>
                <w:b/>
                <w:bCs/>
                <w:sz w:val="30"/>
                <w:szCs w:val="30"/>
              </w:rPr>
              <w:t>43,597</w:t>
            </w:r>
          </w:p>
        </w:tc>
        <w:tc>
          <w:tcPr>
            <w:tcW w:w="276" w:type="dxa"/>
          </w:tcPr>
          <w:p w14:paraId="35C033EC" w14:textId="77777777" w:rsidR="00A4006A" w:rsidRPr="00615294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994A300" w14:textId="7DA0C8E6" w:rsidR="00A4006A" w:rsidRPr="00615294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5294">
              <w:rPr>
                <w:rFonts w:ascii="Angsana New" w:hAnsi="Angsana New"/>
                <w:b/>
                <w:bCs/>
                <w:sz w:val="30"/>
                <w:szCs w:val="30"/>
              </w:rPr>
              <w:t>37,264</w:t>
            </w:r>
          </w:p>
        </w:tc>
        <w:tc>
          <w:tcPr>
            <w:tcW w:w="241" w:type="dxa"/>
          </w:tcPr>
          <w:p w14:paraId="463E0EAB" w14:textId="77777777" w:rsidR="00A4006A" w:rsidRPr="00615294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5C57D87" w14:textId="40C72339" w:rsidR="00A4006A" w:rsidRPr="00615294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5294">
              <w:rPr>
                <w:rFonts w:ascii="Angsana New" w:hAnsi="Angsana New"/>
                <w:b/>
                <w:bCs/>
                <w:sz w:val="30"/>
                <w:szCs w:val="30"/>
              </w:rPr>
              <w:t>17,791</w:t>
            </w:r>
          </w:p>
        </w:tc>
        <w:tc>
          <w:tcPr>
            <w:tcW w:w="270" w:type="dxa"/>
          </w:tcPr>
          <w:p w14:paraId="146D81DB" w14:textId="77777777" w:rsidR="00A4006A" w:rsidRPr="00615294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81B71EB" w14:textId="1AA36D0C" w:rsidR="00A4006A" w:rsidRPr="00615294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5294">
              <w:rPr>
                <w:rFonts w:ascii="Angsana New" w:hAnsi="Angsana New"/>
                <w:b/>
                <w:bCs/>
                <w:sz w:val="30"/>
                <w:szCs w:val="30"/>
              </w:rPr>
              <w:t>17,829</w:t>
            </w:r>
          </w:p>
        </w:tc>
      </w:tr>
      <w:tr w:rsidR="00A4006A" w:rsidRPr="00EF6757" w14:paraId="08CAC0D5" w14:textId="77777777" w:rsidTr="00C5466F">
        <w:tc>
          <w:tcPr>
            <w:tcW w:w="4138" w:type="dxa"/>
          </w:tcPr>
          <w:p w14:paraId="4EBBDBC3" w14:textId="0A9B3683" w:rsidR="00A4006A" w:rsidRPr="00AC4D62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083" w:type="dxa"/>
          </w:tcPr>
          <w:p w14:paraId="17EA98C4" w14:textId="7F86E833" w:rsidR="00A4006A" w:rsidRPr="00AC4D62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276" w:type="dxa"/>
          </w:tcPr>
          <w:p w14:paraId="1DF35146" w14:textId="77777777" w:rsidR="00A4006A" w:rsidRPr="00AC4D62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107" w:type="dxa"/>
            <w:gridSpan w:val="2"/>
          </w:tcPr>
          <w:p w14:paraId="1A81BB81" w14:textId="7586D799" w:rsidR="00A4006A" w:rsidRPr="00AC4D62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241" w:type="dxa"/>
          </w:tcPr>
          <w:p w14:paraId="7E030BDE" w14:textId="77777777" w:rsidR="00A4006A" w:rsidRPr="00AC4D62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80" w:type="dxa"/>
          </w:tcPr>
          <w:p w14:paraId="55EB32D7" w14:textId="5109F826" w:rsidR="00A4006A" w:rsidRPr="00AC4D62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</w:tcPr>
          <w:p w14:paraId="3B0A513A" w14:textId="77777777" w:rsidR="00A4006A" w:rsidRPr="00AC4D62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80" w:type="dxa"/>
          </w:tcPr>
          <w:p w14:paraId="15DADFDC" w14:textId="0681B57B" w:rsidR="00A4006A" w:rsidRPr="00AC4D62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A4006A" w:rsidRPr="005A6DB6" w14:paraId="76718FA2" w14:textId="77777777" w:rsidTr="00A4006A">
        <w:trPr>
          <w:trHeight w:val="344"/>
          <w:tblHeader/>
        </w:trPr>
        <w:tc>
          <w:tcPr>
            <w:tcW w:w="4138" w:type="dxa"/>
          </w:tcPr>
          <w:p w14:paraId="27B9BDD9" w14:textId="77777777" w:rsidR="00A4006A" w:rsidRPr="005A6DB6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pacing w:val="2"/>
                <w:sz w:val="30"/>
                <w:szCs w:val="30"/>
              </w:rPr>
            </w:pPr>
          </w:p>
        </w:tc>
        <w:tc>
          <w:tcPr>
            <w:tcW w:w="2437" w:type="dxa"/>
            <w:gridSpan w:val="3"/>
          </w:tcPr>
          <w:p w14:paraId="1BB4E941" w14:textId="77777777" w:rsidR="00A4006A" w:rsidRPr="005A6DB6" w:rsidRDefault="00A4006A" w:rsidP="00A4006A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066517AB" w14:textId="77777777" w:rsidR="00A4006A" w:rsidRPr="005A6DB6" w:rsidRDefault="00A4006A" w:rsidP="00A4006A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F499F4F" w14:textId="77777777" w:rsidR="00A4006A" w:rsidRPr="005A6DB6" w:rsidRDefault="00A4006A" w:rsidP="00A4006A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A4006A" w:rsidRPr="005A6DB6" w14:paraId="57DBFA2E" w14:textId="77777777" w:rsidTr="00E92424">
        <w:tc>
          <w:tcPr>
            <w:tcW w:w="4138" w:type="dxa"/>
          </w:tcPr>
          <w:p w14:paraId="30514D70" w14:textId="0C30056F" w:rsidR="00A4006A" w:rsidRPr="005A6DB6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การดำเนินงานที่ยกเลิก</w:t>
            </w:r>
          </w:p>
        </w:tc>
        <w:tc>
          <w:tcPr>
            <w:tcW w:w="1083" w:type="dxa"/>
          </w:tcPr>
          <w:p w14:paraId="3A147D1B" w14:textId="77777777" w:rsidR="00A4006A" w:rsidRPr="005A6DB6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3F105039" w14:textId="77777777" w:rsidR="00A4006A" w:rsidRPr="005A6DB6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14:paraId="6FE26542" w14:textId="77777777" w:rsidR="00A4006A" w:rsidRPr="005A6DB6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5B538AEA" w14:textId="77777777" w:rsidR="00A4006A" w:rsidRPr="005A6DB6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050940" w14:textId="77777777" w:rsidR="00A4006A" w:rsidRPr="005A6DB6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40B8B5" w14:textId="77777777" w:rsidR="00A4006A" w:rsidRPr="005A6DB6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FAFD81" w14:textId="77777777" w:rsidR="00A4006A" w:rsidRPr="005A6DB6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006A" w:rsidRPr="005A6DB6" w14:paraId="721C1441" w14:textId="77777777" w:rsidTr="00E92424">
        <w:tc>
          <w:tcPr>
            <w:tcW w:w="4138" w:type="dxa"/>
          </w:tcPr>
          <w:p w14:paraId="2D199905" w14:textId="77777777" w:rsidR="00A4006A" w:rsidRPr="005A6DB6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6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และบริษัทย่อยทางอ้อม</w:t>
            </w:r>
          </w:p>
        </w:tc>
        <w:tc>
          <w:tcPr>
            <w:tcW w:w="1083" w:type="dxa"/>
          </w:tcPr>
          <w:p w14:paraId="4A101448" w14:textId="77777777" w:rsidR="00A4006A" w:rsidRPr="005A6DB6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65E6E239" w14:textId="77777777" w:rsidR="00A4006A" w:rsidRPr="005A6DB6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14:paraId="65819D44" w14:textId="77777777" w:rsidR="00A4006A" w:rsidRPr="005A6DB6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387B1D82" w14:textId="77777777" w:rsidR="00A4006A" w:rsidRPr="005A6DB6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27DBF7" w14:textId="77777777" w:rsidR="00A4006A" w:rsidRPr="005A6DB6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2E8779" w14:textId="77777777" w:rsidR="00A4006A" w:rsidRPr="005A6DB6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0FE048" w14:textId="77777777" w:rsidR="00A4006A" w:rsidRPr="005A6DB6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006A" w:rsidRPr="005A6DB6" w14:paraId="5E18EDF7" w14:textId="77777777" w:rsidTr="00E92424">
        <w:tc>
          <w:tcPr>
            <w:tcW w:w="4138" w:type="dxa"/>
          </w:tcPr>
          <w:p w14:paraId="3A41E33F" w14:textId="77777777" w:rsidR="00A4006A" w:rsidRPr="005A6DB6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DB6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3" w:type="dxa"/>
          </w:tcPr>
          <w:p w14:paraId="0CB7B571" w14:textId="77777777" w:rsidR="00A4006A" w:rsidRPr="006A4653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7EB86373" w14:textId="77777777" w:rsidR="00A4006A" w:rsidRPr="005A6DB6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14:paraId="02CC23D9" w14:textId="77777777" w:rsidR="00A4006A" w:rsidRPr="006A4653" w:rsidRDefault="00A4006A" w:rsidP="00DA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6C87F30D" w14:textId="77777777" w:rsidR="00A4006A" w:rsidRPr="005A6DB6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8434E8" w14:textId="1D5FA696" w:rsidR="00A4006A" w:rsidRPr="006A4653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8,325</w:t>
            </w:r>
          </w:p>
        </w:tc>
        <w:tc>
          <w:tcPr>
            <w:tcW w:w="270" w:type="dxa"/>
          </w:tcPr>
          <w:p w14:paraId="08EE8A84" w14:textId="77777777" w:rsidR="00A4006A" w:rsidRPr="005A6DB6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44A273" w14:textId="500EC8A0" w:rsidR="00A4006A" w:rsidRPr="006A4653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3,966</w:t>
            </w:r>
          </w:p>
        </w:tc>
      </w:tr>
      <w:tr w:rsidR="00A4006A" w:rsidRPr="005A6DB6" w14:paraId="6637E290" w14:textId="77777777" w:rsidTr="00E92424">
        <w:tc>
          <w:tcPr>
            <w:tcW w:w="4138" w:type="dxa"/>
          </w:tcPr>
          <w:p w14:paraId="7D6E14E9" w14:textId="77777777" w:rsidR="00A4006A" w:rsidRPr="005A6DB6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DB6">
              <w:rPr>
                <w:rFonts w:ascii="Angsana New" w:hAnsi="Angsana New"/>
                <w:sz w:val="30"/>
                <w:szCs w:val="30"/>
                <w:cs/>
              </w:rPr>
              <w:t>ต้นทุนขายและการให้บริการ</w:t>
            </w:r>
          </w:p>
        </w:tc>
        <w:tc>
          <w:tcPr>
            <w:tcW w:w="1083" w:type="dxa"/>
          </w:tcPr>
          <w:p w14:paraId="03253C57" w14:textId="77777777" w:rsidR="00A4006A" w:rsidRPr="006A4653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4688754D" w14:textId="77777777" w:rsidR="00A4006A" w:rsidRPr="005A6DB6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14:paraId="7C08DE71" w14:textId="77777777" w:rsidR="00A4006A" w:rsidRPr="006A4653" w:rsidRDefault="00A4006A" w:rsidP="00DA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7B4A933A" w14:textId="77777777" w:rsidR="00A4006A" w:rsidRPr="005A6DB6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FF13C6" w14:textId="2D33F711" w:rsidR="00A4006A" w:rsidRPr="006A4653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12,581</w:t>
            </w:r>
          </w:p>
        </w:tc>
        <w:tc>
          <w:tcPr>
            <w:tcW w:w="270" w:type="dxa"/>
          </w:tcPr>
          <w:p w14:paraId="32A68EF0" w14:textId="77777777" w:rsidR="00A4006A" w:rsidRPr="005A6DB6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C65857" w14:textId="7770D84F" w:rsidR="00A4006A" w:rsidRPr="006A4653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4,687</w:t>
            </w:r>
          </w:p>
        </w:tc>
      </w:tr>
      <w:tr w:rsidR="00A4006A" w:rsidRPr="005A6DB6" w14:paraId="0DEC3FA6" w14:textId="77777777" w:rsidTr="00E92424">
        <w:tc>
          <w:tcPr>
            <w:tcW w:w="4138" w:type="dxa"/>
          </w:tcPr>
          <w:p w14:paraId="586A0983" w14:textId="77777777" w:rsidR="00A4006A" w:rsidRPr="005A6DB6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DB6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3" w:type="dxa"/>
          </w:tcPr>
          <w:p w14:paraId="76FBC11A" w14:textId="77777777" w:rsidR="00A4006A" w:rsidRPr="006A4653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332BEC78" w14:textId="77777777" w:rsidR="00A4006A" w:rsidRPr="005A6DB6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14:paraId="371B9255" w14:textId="77777777" w:rsidR="00A4006A" w:rsidRPr="006A4653" w:rsidRDefault="00A4006A" w:rsidP="00DA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37C99F72" w14:textId="77777777" w:rsidR="00A4006A" w:rsidRPr="005A6DB6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F6A6B7" w14:textId="0C4BB197" w:rsidR="00A4006A" w:rsidRPr="006A4653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D668D34" w14:textId="77777777" w:rsidR="00A4006A" w:rsidRPr="005A6DB6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43CBBF" w14:textId="77777777" w:rsidR="00A4006A" w:rsidRPr="006A4653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14</w:t>
            </w:r>
            <w:r>
              <w:rPr>
                <w:rFonts w:ascii="Angsana New" w:hAnsi="Angsana New"/>
                <w:sz w:val="30"/>
                <w:szCs w:val="30"/>
              </w:rPr>
              <w:t>,788</w:t>
            </w:r>
          </w:p>
        </w:tc>
      </w:tr>
      <w:tr w:rsidR="00A4006A" w:rsidRPr="00250628" w14:paraId="271ADAAC" w14:textId="77777777" w:rsidTr="00E92424">
        <w:tc>
          <w:tcPr>
            <w:tcW w:w="4138" w:type="dxa"/>
          </w:tcPr>
          <w:p w14:paraId="3B526DF1" w14:textId="77777777" w:rsidR="00A4006A" w:rsidRPr="005A6DB6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DB6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3" w:type="dxa"/>
          </w:tcPr>
          <w:p w14:paraId="64507796" w14:textId="77777777" w:rsidR="00A4006A" w:rsidRPr="006A4653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7E08A8CE" w14:textId="77777777" w:rsidR="00A4006A" w:rsidRPr="005A6DB6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14:paraId="2D40D595" w14:textId="77777777" w:rsidR="00A4006A" w:rsidRPr="006A4653" w:rsidRDefault="00A4006A" w:rsidP="00DA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2B4E7A97" w14:textId="77777777" w:rsidR="00A4006A" w:rsidRPr="005A6DB6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C1B4F0" w14:textId="6F86D2A3" w:rsidR="00A4006A" w:rsidRPr="006A4653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67</w:t>
            </w:r>
          </w:p>
        </w:tc>
        <w:tc>
          <w:tcPr>
            <w:tcW w:w="270" w:type="dxa"/>
          </w:tcPr>
          <w:p w14:paraId="2E476355" w14:textId="77777777" w:rsidR="00A4006A" w:rsidRPr="005A6DB6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BA8F5F" w14:textId="5BC732A8" w:rsidR="00A4006A" w:rsidRPr="006A4653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402</w:t>
            </w:r>
          </w:p>
        </w:tc>
      </w:tr>
      <w:tr w:rsidR="00A4006A" w:rsidRPr="005A6DB6" w14:paraId="09CBC44C" w14:textId="77777777" w:rsidTr="00E92424">
        <w:tc>
          <w:tcPr>
            <w:tcW w:w="4138" w:type="dxa"/>
          </w:tcPr>
          <w:p w14:paraId="4C43C3F0" w14:textId="77777777" w:rsidR="00A4006A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ต้นทุนในการจัดจำหน่ายและ</w:t>
            </w:r>
          </w:p>
          <w:p w14:paraId="5EC0A4A7" w14:textId="77777777" w:rsidR="00A4006A" w:rsidRPr="005A6DB6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Pr="005A6DB6">
              <w:rPr>
                <w:rFonts w:ascii="Angsana New" w:hAnsi="Angsana New"/>
                <w:sz w:val="30"/>
                <w:szCs w:val="30"/>
                <w:cs/>
              </w:rPr>
              <w:t>ค่าใช้จ่าย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ในการบริหาร</w:t>
            </w:r>
          </w:p>
        </w:tc>
        <w:tc>
          <w:tcPr>
            <w:tcW w:w="1083" w:type="dxa"/>
          </w:tcPr>
          <w:p w14:paraId="1F798C09" w14:textId="77777777" w:rsidR="00A4006A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  <w:p w14:paraId="14FE084B" w14:textId="77777777" w:rsidR="00A4006A" w:rsidRPr="006A4653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7090E29C" w14:textId="77777777" w:rsidR="00A4006A" w:rsidRPr="005A6DB6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14:paraId="015271D0" w14:textId="77777777" w:rsidR="00A4006A" w:rsidRDefault="00A4006A" w:rsidP="00DA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</w:p>
          <w:p w14:paraId="52E4E4D8" w14:textId="77777777" w:rsidR="00A4006A" w:rsidRPr="006A4653" w:rsidRDefault="00A4006A" w:rsidP="00DA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322C19B9" w14:textId="77777777" w:rsidR="00A4006A" w:rsidRPr="005A6DB6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E398AF" w14:textId="77777777" w:rsidR="00A4006A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665608C" w14:textId="2AF9201B" w:rsidR="00A4006A" w:rsidRPr="006A4653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2,745</w:t>
            </w:r>
          </w:p>
        </w:tc>
        <w:tc>
          <w:tcPr>
            <w:tcW w:w="270" w:type="dxa"/>
          </w:tcPr>
          <w:p w14:paraId="4A358EB6" w14:textId="77777777" w:rsidR="00A4006A" w:rsidRPr="005A6DB6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B0AA45" w14:textId="77777777" w:rsidR="00A4006A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B80DDDA" w14:textId="5D9CF7E6" w:rsidR="00A4006A" w:rsidRPr="006A4653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2,469</w:t>
            </w:r>
          </w:p>
        </w:tc>
      </w:tr>
      <w:tr w:rsidR="00A4006A" w:rsidRPr="00C843EA" w14:paraId="4EAEF3A3" w14:textId="77777777" w:rsidTr="00C843EA">
        <w:trPr>
          <w:trHeight w:val="137"/>
        </w:trPr>
        <w:tc>
          <w:tcPr>
            <w:tcW w:w="4138" w:type="dxa"/>
          </w:tcPr>
          <w:p w14:paraId="254E3B51" w14:textId="77777777" w:rsidR="00A4006A" w:rsidRPr="00C843EA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083" w:type="dxa"/>
          </w:tcPr>
          <w:p w14:paraId="45465423" w14:textId="77777777" w:rsidR="00A4006A" w:rsidRPr="00C843EA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6" w:type="dxa"/>
          </w:tcPr>
          <w:p w14:paraId="3616A805" w14:textId="77777777" w:rsidR="00A4006A" w:rsidRPr="00C843EA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  <w:tab w:val="decimal" w:pos="842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107" w:type="dxa"/>
            <w:gridSpan w:val="2"/>
          </w:tcPr>
          <w:p w14:paraId="1E389179" w14:textId="77777777" w:rsidR="00A4006A" w:rsidRPr="00C843EA" w:rsidRDefault="00A4006A" w:rsidP="00DA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20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41" w:type="dxa"/>
          </w:tcPr>
          <w:p w14:paraId="7B3197A2" w14:textId="77777777" w:rsidR="00A4006A" w:rsidRPr="00C843EA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80" w:type="dxa"/>
          </w:tcPr>
          <w:p w14:paraId="38932966" w14:textId="77777777" w:rsidR="00A4006A" w:rsidRPr="00C843EA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</w:tcPr>
          <w:p w14:paraId="00A7F82A" w14:textId="77777777" w:rsidR="00A4006A" w:rsidRPr="00C843EA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  <w:tab w:val="decimal" w:pos="842"/>
              </w:tabs>
              <w:spacing w:line="240" w:lineRule="auto"/>
              <w:ind w:left="-88" w:right="57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80" w:type="dxa"/>
          </w:tcPr>
          <w:p w14:paraId="46E80906" w14:textId="77777777" w:rsidR="00A4006A" w:rsidRPr="00C843EA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A4006A" w:rsidRPr="005A6DB6" w14:paraId="7C7344A6" w14:textId="77777777" w:rsidTr="00610366">
        <w:tc>
          <w:tcPr>
            <w:tcW w:w="4138" w:type="dxa"/>
          </w:tcPr>
          <w:p w14:paraId="331BAA33" w14:textId="77777777" w:rsidR="00A4006A" w:rsidRPr="00610366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03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3" w:type="dxa"/>
          </w:tcPr>
          <w:p w14:paraId="475D3906" w14:textId="77777777" w:rsidR="00A4006A" w:rsidRPr="005A6DB6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5E61747E" w14:textId="77777777" w:rsidR="00A4006A" w:rsidRPr="005A6DB6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14:paraId="5BBEF364" w14:textId="77777777" w:rsidR="00A4006A" w:rsidRPr="005A6DB6" w:rsidRDefault="00A4006A" w:rsidP="00DA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478C3991" w14:textId="77777777" w:rsidR="00A4006A" w:rsidRPr="005A6DB6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893B47" w14:textId="77777777" w:rsidR="00A4006A" w:rsidRPr="005A6DB6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B3F732" w14:textId="77777777" w:rsidR="00A4006A" w:rsidRPr="005A6DB6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1F224A" w14:textId="77777777" w:rsidR="00A4006A" w:rsidRPr="005A6DB6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006A" w:rsidRPr="006A4653" w14:paraId="495FB3C8" w14:textId="77777777" w:rsidTr="00610366">
        <w:tc>
          <w:tcPr>
            <w:tcW w:w="4138" w:type="dxa"/>
          </w:tcPr>
          <w:p w14:paraId="6D1D975A" w14:textId="77777777" w:rsidR="00A4006A" w:rsidRPr="005A6DB6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รายได้จาก</w:t>
            </w:r>
            <w:r w:rsidRPr="005A6DB6">
              <w:rPr>
                <w:rFonts w:ascii="Angsana New" w:hAnsi="Angsana New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1083" w:type="dxa"/>
          </w:tcPr>
          <w:p w14:paraId="23444C10" w14:textId="04D5E477" w:rsidR="00A4006A" w:rsidRPr="006A4653" w:rsidRDefault="002B2AF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3,745</w:t>
            </w:r>
          </w:p>
        </w:tc>
        <w:tc>
          <w:tcPr>
            <w:tcW w:w="276" w:type="dxa"/>
          </w:tcPr>
          <w:p w14:paraId="0E26B8BD" w14:textId="77777777" w:rsidR="00A4006A" w:rsidRPr="006A4653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14:paraId="7E89E39A" w14:textId="26CBF7C3" w:rsidR="00A4006A" w:rsidRPr="006A4653" w:rsidRDefault="00DA5746" w:rsidP="00DA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4,504</w:t>
            </w:r>
          </w:p>
        </w:tc>
        <w:tc>
          <w:tcPr>
            <w:tcW w:w="241" w:type="dxa"/>
          </w:tcPr>
          <w:p w14:paraId="0AED8CF3" w14:textId="77777777" w:rsidR="00A4006A" w:rsidRPr="006A4653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44FF72" w14:textId="209FB4C3" w:rsidR="00A4006A" w:rsidRPr="006A4653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11,612</w:t>
            </w:r>
          </w:p>
        </w:tc>
        <w:tc>
          <w:tcPr>
            <w:tcW w:w="270" w:type="dxa"/>
          </w:tcPr>
          <w:p w14:paraId="3008A8F5" w14:textId="77777777" w:rsidR="00A4006A" w:rsidRPr="005A6DB6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469219" w14:textId="0DD25EDB" w:rsidR="00A4006A" w:rsidRPr="006A4653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11,368</w:t>
            </w:r>
          </w:p>
        </w:tc>
      </w:tr>
      <w:tr w:rsidR="00A4006A" w14:paraId="4D313E91" w14:textId="77777777" w:rsidTr="00610366">
        <w:tc>
          <w:tcPr>
            <w:tcW w:w="4138" w:type="dxa"/>
          </w:tcPr>
          <w:p w14:paraId="252A1FE7" w14:textId="2A42FF2D" w:rsidR="00A4006A" w:rsidRPr="00610366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sz w:val="30"/>
                <w:szCs w:val="30"/>
                <w:cs/>
              </w:rPr>
              <w:t>ต้นทุนขายและการให้บริการ</w:t>
            </w:r>
          </w:p>
        </w:tc>
        <w:tc>
          <w:tcPr>
            <w:tcW w:w="1083" w:type="dxa"/>
          </w:tcPr>
          <w:p w14:paraId="5C16B763" w14:textId="50B30668" w:rsidR="00A4006A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</w:t>
            </w:r>
            <w:r w:rsidR="002B2AFA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6" w:type="dxa"/>
          </w:tcPr>
          <w:p w14:paraId="6E8632F8" w14:textId="77777777" w:rsidR="00A4006A" w:rsidRPr="006A4653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842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14:paraId="2D5E446A" w14:textId="636BF962" w:rsidR="00A4006A" w:rsidRDefault="00A4006A" w:rsidP="00DA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cs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147354C7" w14:textId="77777777" w:rsidR="00A4006A" w:rsidRPr="006A4653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880799" w14:textId="068C3141" w:rsidR="00A4006A" w:rsidRDefault="002B2AF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2,497</w:t>
            </w:r>
          </w:p>
        </w:tc>
        <w:tc>
          <w:tcPr>
            <w:tcW w:w="270" w:type="dxa"/>
          </w:tcPr>
          <w:p w14:paraId="28983FFE" w14:textId="77777777" w:rsidR="00A4006A" w:rsidRPr="005A6DB6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DBAAB8" w14:textId="126904B7" w:rsidR="00A4006A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11,086</w:t>
            </w:r>
          </w:p>
        </w:tc>
      </w:tr>
      <w:tr w:rsidR="00A4006A" w14:paraId="790091FD" w14:textId="77777777" w:rsidTr="00610366">
        <w:tc>
          <w:tcPr>
            <w:tcW w:w="4138" w:type="dxa"/>
          </w:tcPr>
          <w:p w14:paraId="13867012" w14:textId="3ABB4A4A" w:rsidR="00A4006A" w:rsidRPr="005A6DB6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ขายอุปกรณ์</w:t>
            </w:r>
          </w:p>
        </w:tc>
        <w:tc>
          <w:tcPr>
            <w:tcW w:w="1083" w:type="dxa"/>
          </w:tcPr>
          <w:p w14:paraId="278621DB" w14:textId="6917A924" w:rsidR="00A4006A" w:rsidRPr="006A4653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5FCD94B1" w14:textId="77777777" w:rsidR="00A4006A" w:rsidRPr="006A4653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  <w:tab w:val="decimal" w:pos="842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14:paraId="6CCE24BD" w14:textId="4BC0C20A" w:rsidR="00A4006A" w:rsidRPr="006A4653" w:rsidRDefault="00A4006A" w:rsidP="00DA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3B6449B7" w14:textId="77777777" w:rsidR="00A4006A" w:rsidRPr="006A4653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6CD06B" w14:textId="296B3B91" w:rsidR="00A4006A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306</w:t>
            </w:r>
          </w:p>
        </w:tc>
        <w:tc>
          <w:tcPr>
            <w:tcW w:w="270" w:type="dxa"/>
          </w:tcPr>
          <w:p w14:paraId="168451AB" w14:textId="77777777" w:rsidR="00A4006A" w:rsidRPr="005A6DB6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3DDAD2" w14:textId="11D8E0C0" w:rsidR="00A4006A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4006A" w14:paraId="4F76FED8" w14:textId="77777777" w:rsidTr="00610366">
        <w:tc>
          <w:tcPr>
            <w:tcW w:w="4138" w:type="dxa"/>
          </w:tcPr>
          <w:p w14:paraId="368E290E" w14:textId="6CD8BFD9" w:rsidR="00A4006A" w:rsidRPr="00610366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3" w:type="dxa"/>
          </w:tcPr>
          <w:p w14:paraId="06C9CF2A" w14:textId="2E2D373B" w:rsidR="00A4006A" w:rsidRDefault="002B2AFA" w:rsidP="002B2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6" w:type="dxa"/>
          </w:tcPr>
          <w:p w14:paraId="071D1FE8" w14:textId="77777777" w:rsidR="00A4006A" w:rsidRPr="006A4653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  <w:tab w:val="decimal" w:pos="842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14:paraId="035DA9C1" w14:textId="18BC7EF7" w:rsidR="00A4006A" w:rsidRDefault="00A4006A" w:rsidP="00DA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cs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3B45F382" w14:textId="77777777" w:rsidR="00A4006A" w:rsidRPr="006A4653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9B8404" w14:textId="23F114F0" w:rsidR="00A4006A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953</w:t>
            </w:r>
          </w:p>
        </w:tc>
        <w:tc>
          <w:tcPr>
            <w:tcW w:w="270" w:type="dxa"/>
          </w:tcPr>
          <w:p w14:paraId="3A24535D" w14:textId="58026010" w:rsidR="00A4006A" w:rsidRPr="005A6DB6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9EDC52" w14:textId="4C7B1DEB" w:rsidR="00A4006A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3,235</w:t>
            </w:r>
          </w:p>
        </w:tc>
      </w:tr>
      <w:tr w:rsidR="00A4006A" w14:paraId="13CDCB72" w14:textId="77777777" w:rsidTr="00610366">
        <w:tc>
          <w:tcPr>
            <w:tcW w:w="4138" w:type="dxa"/>
          </w:tcPr>
          <w:p w14:paraId="375000FC" w14:textId="77777777" w:rsidR="00A4006A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ต้นทุนในการจัดจำหน่ายและ</w:t>
            </w:r>
          </w:p>
          <w:p w14:paraId="231B8222" w14:textId="1342949F" w:rsidR="00A4006A" w:rsidRPr="00610366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Pr="005A6DB6">
              <w:rPr>
                <w:rFonts w:ascii="Angsana New" w:hAnsi="Angsana New"/>
                <w:sz w:val="30"/>
                <w:szCs w:val="30"/>
                <w:cs/>
              </w:rPr>
              <w:t>ค่าใช้จ่าย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ในการบริหาร</w:t>
            </w:r>
          </w:p>
        </w:tc>
        <w:tc>
          <w:tcPr>
            <w:tcW w:w="1083" w:type="dxa"/>
          </w:tcPr>
          <w:p w14:paraId="2E749ACF" w14:textId="77777777" w:rsidR="00A4006A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  <w:p w14:paraId="715C07C6" w14:textId="081A1AFB" w:rsidR="00A4006A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6" w:type="dxa"/>
          </w:tcPr>
          <w:p w14:paraId="72A32452" w14:textId="77777777" w:rsidR="00A4006A" w:rsidRPr="006A4653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842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14:paraId="777247F8" w14:textId="77777777" w:rsidR="00A4006A" w:rsidRDefault="00A4006A" w:rsidP="00DA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</w:p>
          <w:p w14:paraId="77B5657B" w14:textId="125F920A" w:rsidR="00A4006A" w:rsidRDefault="00A4006A" w:rsidP="00DA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05031E17" w14:textId="77777777" w:rsidR="00A4006A" w:rsidRPr="006A4653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351DA0" w14:textId="77777777" w:rsidR="00A4006A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3A61C50" w14:textId="18F1C04C" w:rsidR="00A4006A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360</w:t>
            </w:r>
          </w:p>
        </w:tc>
        <w:tc>
          <w:tcPr>
            <w:tcW w:w="270" w:type="dxa"/>
          </w:tcPr>
          <w:p w14:paraId="76991F99" w14:textId="77777777" w:rsidR="00A4006A" w:rsidRPr="005A6DB6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046D74" w14:textId="77777777" w:rsidR="00A4006A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B5E180E" w14:textId="60390F14" w:rsidR="00A4006A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1,965</w:t>
            </w:r>
          </w:p>
        </w:tc>
      </w:tr>
      <w:tr w:rsidR="00A4006A" w:rsidRPr="00C843EA" w14:paraId="0E036879" w14:textId="77777777" w:rsidTr="00610366">
        <w:tc>
          <w:tcPr>
            <w:tcW w:w="4138" w:type="dxa"/>
          </w:tcPr>
          <w:p w14:paraId="3313B42B" w14:textId="77777777" w:rsidR="00A4006A" w:rsidRPr="00C843EA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083" w:type="dxa"/>
          </w:tcPr>
          <w:p w14:paraId="15F3B30F" w14:textId="77777777" w:rsidR="00A4006A" w:rsidRPr="00C843EA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6" w:type="dxa"/>
          </w:tcPr>
          <w:p w14:paraId="41290D55" w14:textId="77777777" w:rsidR="00A4006A" w:rsidRPr="00C843EA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  <w:tab w:val="decimal" w:pos="842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107" w:type="dxa"/>
            <w:gridSpan w:val="2"/>
          </w:tcPr>
          <w:p w14:paraId="5EF14946" w14:textId="77777777" w:rsidR="00A4006A" w:rsidRPr="00C843EA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241" w:type="dxa"/>
          </w:tcPr>
          <w:p w14:paraId="6994E2A3" w14:textId="77777777" w:rsidR="00A4006A" w:rsidRPr="00C843EA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80" w:type="dxa"/>
          </w:tcPr>
          <w:p w14:paraId="0FC769C0" w14:textId="77777777" w:rsidR="00A4006A" w:rsidRPr="00C843EA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</w:tcPr>
          <w:p w14:paraId="703098C1" w14:textId="77777777" w:rsidR="00A4006A" w:rsidRPr="00C843EA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  <w:tab w:val="decimal" w:pos="842"/>
              </w:tabs>
              <w:spacing w:line="240" w:lineRule="auto"/>
              <w:ind w:left="-88" w:right="57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80" w:type="dxa"/>
          </w:tcPr>
          <w:p w14:paraId="13611230" w14:textId="77777777" w:rsidR="00A4006A" w:rsidRPr="00C843EA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8"/>
                <w:szCs w:val="8"/>
                <w:cs/>
              </w:rPr>
            </w:pPr>
          </w:p>
        </w:tc>
      </w:tr>
    </w:tbl>
    <w:p w14:paraId="1C13611C" w14:textId="77777777" w:rsidR="00A4006A" w:rsidRDefault="00A4006A">
      <w:r>
        <w:br w:type="page"/>
      </w:r>
    </w:p>
    <w:tbl>
      <w:tblPr>
        <w:tblW w:w="92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8"/>
        <w:gridCol w:w="1083"/>
        <w:gridCol w:w="276"/>
        <w:gridCol w:w="1107"/>
        <w:gridCol w:w="241"/>
        <w:gridCol w:w="1080"/>
        <w:gridCol w:w="270"/>
        <w:gridCol w:w="1080"/>
      </w:tblGrid>
      <w:tr w:rsidR="00A4006A" w14:paraId="17433E35" w14:textId="77777777" w:rsidTr="00370C10">
        <w:tc>
          <w:tcPr>
            <w:tcW w:w="4138" w:type="dxa"/>
          </w:tcPr>
          <w:p w14:paraId="0FD48875" w14:textId="1EFF6794" w:rsidR="00A4006A" w:rsidRPr="00C843EA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spacing w:val="2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2466" w:type="dxa"/>
            <w:gridSpan w:val="3"/>
          </w:tcPr>
          <w:p w14:paraId="7175C6F0" w14:textId="72D814E1" w:rsidR="00A4006A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1" w:type="dxa"/>
          </w:tcPr>
          <w:p w14:paraId="4E5DE996" w14:textId="77777777" w:rsidR="00A4006A" w:rsidRPr="006A4653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19CCBCD" w14:textId="26A8B9A8" w:rsidR="00A4006A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4006A" w14:paraId="0CA20368" w14:textId="77777777" w:rsidTr="00610366">
        <w:tc>
          <w:tcPr>
            <w:tcW w:w="4138" w:type="dxa"/>
          </w:tcPr>
          <w:p w14:paraId="77FBD5D2" w14:textId="4FA0596E" w:rsidR="00A4006A" w:rsidRPr="00C843EA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5A6D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สิ้นสุดวันที่ 3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1 ธันวาคม</w:t>
            </w:r>
          </w:p>
        </w:tc>
        <w:tc>
          <w:tcPr>
            <w:tcW w:w="1083" w:type="dxa"/>
          </w:tcPr>
          <w:p w14:paraId="1346D167" w14:textId="5593B42A" w:rsidR="00A4006A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6" w:type="dxa"/>
          </w:tcPr>
          <w:p w14:paraId="1EDC167D" w14:textId="77777777" w:rsidR="00A4006A" w:rsidRPr="006A4653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7C578A7B" w14:textId="1E739BFB" w:rsidR="00A4006A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41" w:type="dxa"/>
          </w:tcPr>
          <w:p w14:paraId="45687F0E" w14:textId="77777777" w:rsidR="00A4006A" w:rsidRPr="006A4653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DF04FD" w14:textId="5433B52A" w:rsidR="00A4006A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0ACF5400" w14:textId="77777777" w:rsidR="00A4006A" w:rsidRPr="005A6DB6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D641AA" w14:textId="5EB9E2F3" w:rsidR="00A4006A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A4006A" w14:paraId="427F8FC0" w14:textId="77777777" w:rsidTr="00370C10">
        <w:tc>
          <w:tcPr>
            <w:tcW w:w="4138" w:type="dxa"/>
          </w:tcPr>
          <w:p w14:paraId="587B4261" w14:textId="77777777" w:rsidR="00A4006A" w:rsidRPr="00C843EA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7" w:type="dxa"/>
            <w:gridSpan w:val="7"/>
          </w:tcPr>
          <w:p w14:paraId="34B2980A" w14:textId="3C844A33" w:rsidR="00A4006A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4006A" w14:paraId="3451C7DB" w14:textId="77777777" w:rsidTr="00610366">
        <w:tc>
          <w:tcPr>
            <w:tcW w:w="4138" w:type="dxa"/>
          </w:tcPr>
          <w:p w14:paraId="126E8AF3" w14:textId="44D43573" w:rsidR="00A4006A" w:rsidRPr="00C843EA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843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3" w:type="dxa"/>
          </w:tcPr>
          <w:p w14:paraId="35D53E2E" w14:textId="77777777" w:rsidR="00A4006A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50BF4380" w14:textId="77777777" w:rsidR="00A4006A" w:rsidRPr="006A4653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548D68B4" w14:textId="77777777" w:rsidR="00A4006A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1" w:type="dxa"/>
          </w:tcPr>
          <w:p w14:paraId="4FF6AE1C" w14:textId="77777777" w:rsidR="00A4006A" w:rsidRPr="006A4653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825784" w14:textId="77777777" w:rsidR="00A4006A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6439A5" w14:textId="77777777" w:rsidR="00A4006A" w:rsidRPr="005A6DB6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044EDB" w14:textId="77777777" w:rsidR="00A4006A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4006A" w14:paraId="301AFDBC" w14:textId="77777777" w:rsidTr="00610366">
        <w:tc>
          <w:tcPr>
            <w:tcW w:w="4138" w:type="dxa"/>
          </w:tcPr>
          <w:p w14:paraId="406CDB0D" w14:textId="77777777" w:rsidR="00A4006A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3" w:type="dxa"/>
          </w:tcPr>
          <w:p w14:paraId="2B1C47EF" w14:textId="77777777" w:rsidR="00A4006A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770056DD" w14:textId="77777777" w:rsidR="00A4006A" w:rsidRPr="006A4653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63116195" w14:textId="77777777" w:rsidR="00A4006A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1" w:type="dxa"/>
          </w:tcPr>
          <w:p w14:paraId="2CD9705D" w14:textId="77777777" w:rsidR="00A4006A" w:rsidRPr="006A4653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B87475" w14:textId="77777777" w:rsidR="00A4006A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5869B9" w14:textId="77777777" w:rsidR="00A4006A" w:rsidRPr="005A6DB6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DCA10B" w14:textId="77777777" w:rsidR="00A4006A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4006A" w14:paraId="0A0E261E" w14:textId="77777777" w:rsidTr="00C843EA">
        <w:tc>
          <w:tcPr>
            <w:tcW w:w="4138" w:type="dxa"/>
          </w:tcPr>
          <w:p w14:paraId="1684EDDD" w14:textId="77777777" w:rsidR="00A4006A" w:rsidRPr="005A6DB6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A6DB6">
              <w:rPr>
                <w:rFonts w:ascii="Angsana New" w:hAnsi="Angsana New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083" w:type="dxa"/>
          </w:tcPr>
          <w:p w14:paraId="04A60597" w14:textId="51A5958E" w:rsidR="00A4006A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13,507</w:t>
            </w:r>
          </w:p>
        </w:tc>
        <w:tc>
          <w:tcPr>
            <w:tcW w:w="276" w:type="dxa"/>
          </w:tcPr>
          <w:p w14:paraId="70311E36" w14:textId="77777777" w:rsidR="00A4006A" w:rsidRPr="006A4653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842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2760EBD7" w14:textId="6FBD146A" w:rsidR="00A4006A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6,240</w:t>
            </w:r>
          </w:p>
        </w:tc>
        <w:tc>
          <w:tcPr>
            <w:tcW w:w="241" w:type="dxa"/>
          </w:tcPr>
          <w:p w14:paraId="4C445213" w14:textId="77777777" w:rsidR="00A4006A" w:rsidRPr="006A4653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0D7ADE" w14:textId="4F57D86B" w:rsidR="00A4006A" w:rsidRDefault="00A4006A" w:rsidP="00707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2F79EE" w14:textId="77777777" w:rsidR="00A4006A" w:rsidRPr="005A6DB6" w:rsidRDefault="00A4006A" w:rsidP="00707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  <w:tab w:val="decimal" w:pos="842"/>
              </w:tabs>
              <w:spacing w:line="240" w:lineRule="auto"/>
              <w:ind w:left="-88"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656CDC" w14:textId="72A6372C" w:rsidR="00A4006A" w:rsidRDefault="00A4006A" w:rsidP="00707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4006A" w:rsidRPr="004D5281" w14:paraId="49D26B66" w14:textId="77777777" w:rsidTr="00C843EA">
        <w:tc>
          <w:tcPr>
            <w:tcW w:w="4138" w:type="dxa"/>
          </w:tcPr>
          <w:p w14:paraId="5BD8F97B" w14:textId="77777777" w:rsidR="00A4006A" w:rsidRPr="005A6DB6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2DE7C072" w14:textId="0162A669" w:rsidR="00A4006A" w:rsidRPr="004D5281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851</w:t>
            </w:r>
          </w:p>
        </w:tc>
        <w:tc>
          <w:tcPr>
            <w:tcW w:w="276" w:type="dxa"/>
          </w:tcPr>
          <w:p w14:paraId="2ECEAA4F" w14:textId="77777777" w:rsidR="00A4006A" w:rsidRPr="005A6DB6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842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49686AD2" w14:textId="73BAEB7D" w:rsidR="00A4006A" w:rsidRPr="004D5281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458</w:t>
            </w:r>
          </w:p>
        </w:tc>
        <w:tc>
          <w:tcPr>
            <w:tcW w:w="241" w:type="dxa"/>
          </w:tcPr>
          <w:p w14:paraId="45D6D720" w14:textId="77777777" w:rsidR="00A4006A" w:rsidRPr="005A6DB6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E07C27C" w14:textId="78166220" w:rsidR="00A4006A" w:rsidRPr="004D5281" w:rsidRDefault="00A4006A" w:rsidP="00707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BD0369" w14:textId="77777777" w:rsidR="00A4006A" w:rsidRPr="005A6DB6" w:rsidRDefault="00A4006A" w:rsidP="00707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  <w:tab w:val="decimal" w:pos="842"/>
              </w:tabs>
              <w:spacing w:line="240" w:lineRule="auto"/>
              <w:ind w:left="-88"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038B05A" w14:textId="6D9F88D8" w:rsidR="00A4006A" w:rsidRPr="004D5281" w:rsidRDefault="00A4006A" w:rsidP="00707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4006A" w:rsidRPr="004D5281" w14:paraId="0618FD46" w14:textId="77777777" w:rsidTr="00C843EA">
        <w:tc>
          <w:tcPr>
            <w:tcW w:w="4138" w:type="dxa"/>
          </w:tcPr>
          <w:p w14:paraId="286F07E4" w14:textId="77777777" w:rsidR="00A4006A" w:rsidRPr="00A4006A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00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A400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468E7584" w14:textId="5FDDCA79" w:rsidR="00A4006A" w:rsidRPr="00A4006A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006A">
              <w:rPr>
                <w:rFonts w:ascii="Angsana New" w:hAnsi="Angsana New"/>
                <w:b/>
                <w:bCs/>
                <w:sz w:val="30"/>
                <w:szCs w:val="30"/>
              </w:rPr>
              <w:t>14,358</w:t>
            </w:r>
          </w:p>
        </w:tc>
        <w:tc>
          <w:tcPr>
            <w:tcW w:w="276" w:type="dxa"/>
          </w:tcPr>
          <w:p w14:paraId="623F31ED" w14:textId="77777777" w:rsidR="00A4006A" w:rsidRPr="00A4006A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842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2D6B3D4C" w14:textId="42ACC427" w:rsidR="00A4006A" w:rsidRPr="00A4006A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006A">
              <w:rPr>
                <w:rFonts w:ascii="Angsana New" w:hAnsi="Angsana New"/>
                <w:b/>
                <w:bCs/>
                <w:sz w:val="30"/>
                <w:szCs w:val="30"/>
              </w:rPr>
              <w:t>6,698</w:t>
            </w:r>
          </w:p>
        </w:tc>
        <w:tc>
          <w:tcPr>
            <w:tcW w:w="241" w:type="dxa"/>
          </w:tcPr>
          <w:p w14:paraId="061B4B2E" w14:textId="77777777" w:rsidR="00A4006A" w:rsidRPr="00A4006A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01FCA86" w14:textId="0DBF5CFD" w:rsidR="00A4006A" w:rsidRPr="00A4006A" w:rsidRDefault="00A4006A" w:rsidP="00707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006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EA953F7" w14:textId="77777777" w:rsidR="00A4006A" w:rsidRPr="00A4006A" w:rsidRDefault="00A4006A" w:rsidP="00707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  <w:tab w:val="decimal" w:pos="842"/>
              </w:tabs>
              <w:spacing w:line="240" w:lineRule="auto"/>
              <w:ind w:left="-88" w:right="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1070A0B" w14:textId="1C51BC09" w:rsidR="00A4006A" w:rsidRPr="00A4006A" w:rsidRDefault="00A4006A" w:rsidP="00707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006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5646F02A" w14:textId="046A1FDC" w:rsidR="00A47552" w:rsidRDefault="00A47552" w:rsidP="004E7A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rPr>
          <w:rFonts w:ascii="Angsana New" w:hAnsi="Angsana New"/>
          <w:sz w:val="30"/>
          <w:szCs w:val="30"/>
          <w:cs/>
        </w:rPr>
      </w:pPr>
    </w:p>
    <w:p w14:paraId="5910C51B" w14:textId="24F148ED" w:rsidR="00355993" w:rsidRPr="00FA3ECC" w:rsidRDefault="00355993" w:rsidP="00EF09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sz w:val="30"/>
          <w:szCs w:val="30"/>
        </w:rPr>
      </w:pPr>
      <w:r w:rsidRPr="003A011F">
        <w:rPr>
          <w:rFonts w:ascii="Angsana New" w:hAnsi="Angsana New"/>
          <w:sz w:val="30"/>
          <w:szCs w:val="30"/>
          <w:cs/>
        </w:rPr>
        <w:t>ยอดคงเห</w:t>
      </w:r>
      <w:r w:rsidRPr="00FA3ECC">
        <w:rPr>
          <w:rFonts w:ascii="Angsana New" w:hAnsi="Angsana New"/>
          <w:sz w:val="30"/>
          <w:szCs w:val="30"/>
          <w:cs/>
        </w:rPr>
        <w:t>ลือ</w:t>
      </w:r>
      <w:r w:rsidR="001C16AC" w:rsidRPr="00FA3ECC">
        <w:rPr>
          <w:rFonts w:ascii="Angsana New" w:hAnsi="Angsana New"/>
          <w:sz w:val="30"/>
          <w:szCs w:val="30"/>
          <w:cs/>
        </w:rPr>
        <w:t>กับ</w:t>
      </w:r>
      <w:r w:rsidR="00602C34" w:rsidRPr="00FA3ECC">
        <w:rPr>
          <w:rFonts w:ascii="Angsana New" w:hAnsi="Angsana New" w:hint="cs"/>
          <w:sz w:val="30"/>
          <w:szCs w:val="30"/>
          <w:cs/>
        </w:rPr>
        <w:t>บุคคลหรือ</w:t>
      </w:r>
      <w:r w:rsidR="001C16AC" w:rsidRPr="00FA3ECC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  <w:r w:rsidRPr="00FA3ECC">
        <w:rPr>
          <w:rFonts w:ascii="Angsana New" w:hAnsi="Angsana New"/>
          <w:sz w:val="30"/>
          <w:szCs w:val="30"/>
        </w:rPr>
        <w:t xml:space="preserve"> </w:t>
      </w:r>
      <w:r w:rsidRPr="00FA3ECC">
        <w:rPr>
          <w:rFonts w:ascii="Angsana New" w:hAnsi="Angsana New"/>
          <w:sz w:val="30"/>
          <w:szCs w:val="30"/>
          <w:cs/>
        </w:rPr>
        <w:t xml:space="preserve">ณ วันที่ </w:t>
      </w:r>
      <w:r w:rsidR="00202EA2" w:rsidRPr="00FA3ECC">
        <w:rPr>
          <w:rFonts w:ascii="Angsana New" w:hAnsi="Angsana New" w:hint="cs"/>
          <w:sz w:val="30"/>
          <w:szCs w:val="30"/>
          <w:cs/>
        </w:rPr>
        <w:t xml:space="preserve">31 </w:t>
      </w:r>
      <w:r w:rsidR="00C22F29" w:rsidRPr="00FA3ECC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FA3ECC">
        <w:rPr>
          <w:rFonts w:ascii="Angsana New" w:hAnsi="Angsana New"/>
          <w:sz w:val="30"/>
          <w:szCs w:val="30"/>
          <w:cs/>
        </w:rPr>
        <w:t>มีดังนี้</w:t>
      </w:r>
    </w:p>
    <w:p w14:paraId="7366743F" w14:textId="77777777" w:rsidR="00F96459" w:rsidRPr="000809AF" w:rsidRDefault="00F96459" w:rsidP="00707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</w:rPr>
      </w:pPr>
    </w:p>
    <w:tbl>
      <w:tblPr>
        <w:tblW w:w="136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4"/>
        <w:gridCol w:w="1062"/>
        <w:gridCol w:w="272"/>
        <w:gridCol w:w="18"/>
        <w:gridCol w:w="1051"/>
        <w:gridCol w:w="9"/>
        <w:gridCol w:w="20"/>
        <w:gridCol w:w="270"/>
        <w:gridCol w:w="1051"/>
        <w:gridCol w:w="11"/>
        <w:gridCol w:w="18"/>
        <w:gridCol w:w="254"/>
        <w:gridCol w:w="18"/>
        <w:gridCol w:w="1080"/>
        <w:gridCol w:w="1080"/>
        <w:gridCol w:w="1080"/>
        <w:gridCol w:w="1080"/>
        <w:gridCol w:w="1080"/>
      </w:tblGrid>
      <w:tr w:rsidR="00241F34" w:rsidRPr="00832FD4" w14:paraId="36FDF816" w14:textId="77777777" w:rsidTr="00E92592">
        <w:trPr>
          <w:gridAfter w:val="4"/>
          <w:wAfter w:w="4320" w:type="dxa"/>
        </w:trPr>
        <w:tc>
          <w:tcPr>
            <w:tcW w:w="4154" w:type="dxa"/>
          </w:tcPr>
          <w:p w14:paraId="3C86941E" w14:textId="77777777" w:rsidR="00241F34" w:rsidRPr="00832FD4" w:rsidRDefault="007C4033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32F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  <w:r w:rsidRPr="00832F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832F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2412" w:type="dxa"/>
            <w:gridSpan w:val="5"/>
          </w:tcPr>
          <w:p w14:paraId="11ED06DD" w14:textId="77777777" w:rsidR="00241F34" w:rsidRDefault="00241F34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F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" w:type="dxa"/>
            <w:gridSpan w:val="2"/>
          </w:tcPr>
          <w:p w14:paraId="4D2CF618" w14:textId="77777777" w:rsidR="00241F34" w:rsidRPr="00832FD4" w:rsidRDefault="00241F34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2" w:type="dxa"/>
            <w:gridSpan w:val="6"/>
          </w:tcPr>
          <w:p w14:paraId="50E9DE32" w14:textId="77777777" w:rsidR="00241F34" w:rsidRDefault="00241F34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F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808A1" w:rsidRPr="00832FD4" w14:paraId="69EAD99B" w14:textId="77777777" w:rsidTr="00E92592">
        <w:trPr>
          <w:gridAfter w:val="4"/>
          <w:wAfter w:w="4320" w:type="dxa"/>
        </w:trPr>
        <w:tc>
          <w:tcPr>
            <w:tcW w:w="4154" w:type="dxa"/>
          </w:tcPr>
          <w:p w14:paraId="48232840" w14:textId="77777777" w:rsidR="006808A1" w:rsidRPr="00832FD4" w:rsidRDefault="006808A1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07CC0B4D" w14:textId="77777777" w:rsidR="006808A1" w:rsidRPr="00832FD4" w:rsidRDefault="008645A4" w:rsidP="005C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5C3BB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90" w:type="dxa"/>
            <w:gridSpan w:val="2"/>
          </w:tcPr>
          <w:p w14:paraId="39DA399A" w14:textId="77777777" w:rsidR="006808A1" w:rsidRPr="00832FD4" w:rsidRDefault="006808A1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03E09E5E" w14:textId="77777777" w:rsidR="006808A1" w:rsidRPr="00832FD4" w:rsidRDefault="00BC043C" w:rsidP="005C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5C3BB6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90" w:type="dxa"/>
            <w:gridSpan w:val="2"/>
          </w:tcPr>
          <w:p w14:paraId="5B283252" w14:textId="77777777" w:rsidR="006808A1" w:rsidRPr="00832FD4" w:rsidRDefault="006808A1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gridSpan w:val="2"/>
          </w:tcPr>
          <w:p w14:paraId="301F5A24" w14:textId="77777777" w:rsidR="006808A1" w:rsidRPr="00832FD4" w:rsidRDefault="008645A4" w:rsidP="005C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5C3BB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90" w:type="dxa"/>
            <w:gridSpan w:val="3"/>
          </w:tcPr>
          <w:p w14:paraId="3DD1F590" w14:textId="77777777" w:rsidR="006808A1" w:rsidRPr="00832FD4" w:rsidRDefault="006808A1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C67106" w14:textId="77777777" w:rsidR="006808A1" w:rsidRPr="00832FD4" w:rsidRDefault="00BC043C" w:rsidP="005C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5C3BB6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6808A1" w:rsidRPr="00832FD4" w14:paraId="3922C6D7" w14:textId="77777777" w:rsidTr="00E92592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4"/>
          <w:wAfter w:w="4320" w:type="dxa"/>
        </w:trPr>
        <w:tc>
          <w:tcPr>
            <w:tcW w:w="4154" w:type="dxa"/>
          </w:tcPr>
          <w:p w14:paraId="71AAF4C2" w14:textId="77777777" w:rsidR="006808A1" w:rsidRPr="00832FD4" w:rsidRDefault="006808A1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4" w:type="dxa"/>
            <w:gridSpan w:val="13"/>
            <w:vAlign w:val="bottom"/>
          </w:tcPr>
          <w:p w14:paraId="467CB46E" w14:textId="77777777" w:rsidR="006808A1" w:rsidRPr="00832FD4" w:rsidRDefault="006808A1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FD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32FD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5C3BB6" w:rsidRPr="00832FD4" w14:paraId="0C58D77F" w14:textId="77777777" w:rsidTr="00E92592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4"/>
          <w:wAfter w:w="4320" w:type="dxa"/>
        </w:trPr>
        <w:tc>
          <w:tcPr>
            <w:tcW w:w="4154" w:type="dxa"/>
          </w:tcPr>
          <w:p w14:paraId="0632E8A5" w14:textId="77777777" w:rsidR="005C3BB6" w:rsidRPr="006F1352" w:rsidRDefault="005C3BB6" w:rsidP="005C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F1352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และบริษัทย่อยทางอ้อม</w:t>
            </w:r>
          </w:p>
        </w:tc>
        <w:tc>
          <w:tcPr>
            <w:tcW w:w="1062" w:type="dxa"/>
          </w:tcPr>
          <w:p w14:paraId="6A13C0CE" w14:textId="77777777" w:rsidR="005C3BB6" w:rsidRPr="00147251" w:rsidRDefault="0082333D" w:rsidP="005C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0" w:type="dxa"/>
            <w:gridSpan w:val="2"/>
          </w:tcPr>
          <w:p w14:paraId="12D887E3" w14:textId="77777777" w:rsidR="005C3BB6" w:rsidRPr="00832FD4" w:rsidRDefault="005C3BB6" w:rsidP="005C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14:paraId="17E1DC45" w14:textId="77777777" w:rsidR="005C3BB6" w:rsidRPr="00832FD4" w:rsidRDefault="005C3BB6" w:rsidP="00707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725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9" w:type="dxa"/>
            <w:gridSpan w:val="3"/>
          </w:tcPr>
          <w:p w14:paraId="4ECBFD83" w14:textId="77777777" w:rsidR="005C3BB6" w:rsidRPr="00832FD4" w:rsidRDefault="005C3BB6" w:rsidP="005C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14:paraId="02C95825" w14:textId="77777777" w:rsidR="005C3BB6" w:rsidRPr="00147251" w:rsidRDefault="006C77C3" w:rsidP="005C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537,487</w:t>
            </w:r>
          </w:p>
        </w:tc>
        <w:tc>
          <w:tcPr>
            <w:tcW w:w="301" w:type="dxa"/>
            <w:gridSpan w:val="4"/>
          </w:tcPr>
          <w:p w14:paraId="014736D9" w14:textId="77777777" w:rsidR="005C3BB6" w:rsidRPr="00147251" w:rsidRDefault="005C3BB6" w:rsidP="005C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0FC72D" w14:textId="77777777" w:rsidR="005C3BB6" w:rsidRPr="00147251" w:rsidRDefault="005C3BB6" w:rsidP="005C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915,634</w:t>
            </w:r>
          </w:p>
        </w:tc>
      </w:tr>
      <w:tr w:rsidR="005C3BB6" w:rsidRPr="00C567C2" w14:paraId="1FC240EE" w14:textId="77777777" w:rsidTr="00E92592">
        <w:trPr>
          <w:gridAfter w:val="4"/>
          <w:wAfter w:w="4320" w:type="dxa"/>
        </w:trPr>
        <w:tc>
          <w:tcPr>
            <w:tcW w:w="4154" w:type="dxa"/>
          </w:tcPr>
          <w:p w14:paraId="474FD4C7" w14:textId="77777777" w:rsidR="005C3BB6" w:rsidRPr="006F1352" w:rsidRDefault="005C3BB6" w:rsidP="005C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F1352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62" w:type="dxa"/>
            <w:vAlign w:val="bottom"/>
          </w:tcPr>
          <w:p w14:paraId="5CA2A9E0" w14:textId="4E3FAFBA" w:rsidR="005C3BB6" w:rsidRPr="00147251" w:rsidRDefault="00CC74AB" w:rsidP="004E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</w:t>
            </w:r>
            <w:r w:rsidR="004E7A60">
              <w:rPr>
                <w:rFonts w:ascii="Angsana New" w:hAnsi="Angsana New" w:hint="cs"/>
                <w:sz w:val="30"/>
                <w:szCs w:val="30"/>
                <w:cs/>
              </w:rPr>
              <w:t>69</w:t>
            </w:r>
          </w:p>
        </w:tc>
        <w:tc>
          <w:tcPr>
            <w:tcW w:w="290" w:type="dxa"/>
            <w:gridSpan w:val="2"/>
            <w:vAlign w:val="bottom"/>
          </w:tcPr>
          <w:p w14:paraId="675BD4C8" w14:textId="77777777" w:rsidR="005C3BB6" w:rsidRPr="00C567C2" w:rsidRDefault="005C3BB6" w:rsidP="005C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48FEF7C3" w14:textId="77777777" w:rsidR="005C3BB6" w:rsidRPr="00147251" w:rsidRDefault="005C3BB6" w:rsidP="005C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181</w:t>
            </w:r>
          </w:p>
        </w:tc>
        <w:tc>
          <w:tcPr>
            <w:tcW w:w="299" w:type="dxa"/>
            <w:gridSpan w:val="3"/>
            <w:vAlign w:val="bottom"/>
          </w:tcPr>
          <w:p w14:paraId="7873DE62" w14:textId="77777777" w:rsidR="005C3BB6" w:rsidRPr="00C567C2" w:rsidRDefault="005C3BB6" w:rsidP="005C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1027610C" w14:textId="77777777" w:rsidR="005C3BB6" w:rsidRPr="00147251" w:rsidRDefault="006C77C3" w:rsidP="005C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1,069</w:t>
            </w:r>
          </w:p>
        </w:tc>
        <w:tc>
          <w:tcPr>
            <w:tcW w:w="301" w:type="dxa"/>
            <w:gridSpan w:val="4"/>
            <w:vAlign w:val="bottom"/>
          </w:tcPr>
          <w:p w14:paraId="51C2BE2F" w14:textId="77777777" w:rsidR="005C3BB6" w:rsidRPr="00147251" w:rsidRDefault="005C3BB6" w:rsidP="005C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706ED16" w14:textId="77777777" w:rsidR="005C3BB6" w:rsidRPr="00147251" w:rsidRDefault="005C3BB6" w:rsidP="005C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</w:tr>
      <w:tr w:rsidR="005C3BB6" w:rsidRPr="00C567C2" w14:paraId="2C4E7805" w14:textId="77777777" w:rsidTr="00E92592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4"/>
          <w:wAfter w:w="4320" w:type="dxa"/>
        </w:trPr>
        <w:tc>
          <w:tcPr>
            <w:tcW w:w="4154" w:type="dxa"/>
            <w:tcBorders>
              <w:top w:val="nil"/>
              <w:left w:val="nil"/>
              <w:bottom w:val="nil"/>
              <w:right w:val="nil"/>
            </w:tcBorders>
          </w:tcPr>
          <w:p w14:paraId="7A41BF6D" w14:textId="77777777" w:rsidR="005C3BB6" w:rsidRPr="006F1352" w:rsidRDefault="005C3BB6" w:rsidP="005C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F1352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4759B80D" w14:textId="0BC1B09A" w:rsidR="005C3BB6" w:rsidRPr="00147251" w:rsidRDefault="00CC74AB" w:rsidP="005C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6,90</w:t>
            </w:r>
            <w:r w:rsidR="004E7A6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F6A383" w14:textId="77777777" w:rsidR="005C3BB6" w:rsidRPr="00C567C2" w:rsidRDefault="005C3BB6" w:rsidP="005C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2BEBBBCC" w14:textId="77777777" w:rsidR="005C3BB6" w:rsidRPr="00147251" w:rsidRDefault="005C3BB6" w:rsidP="005C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</w:t>
            </w:r>
          </w:p>
        </w:tc>
        <w:tc>
          <w:tcPr>
            <w:tcW w:w="2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904778" w14:textId="77777777" w:rsidR="005C3BB6" w:rsidRPr="00C567C2" w:rsidRDefault="005C3BB6" w:rsidP="005C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128F92" w14:textId="77777777" w:rsidR="005C3BB6" w:rsidRPr="00147251" w:rsidRDefault="006C77C3" w:rsidP="00707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1AD119" w14:textId="77777777" w:rsidR="005C3BB6" w:rsidRPr="00C567C2" w:rsidRDefault="005C3BB6" w:rsidP="005C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1D465B3" w14:textId="77777777" w:rsidR="005C3BB6" w:rsidRPr="00832FD4" w:rsidRDefault="005C3BB6" w:rsidP="00707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725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C3BB6" w:rsidRPr="00C567C2" w14:paraId="17CDBBFF" w14:textId="77777777" w:rsidTr="00E92592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4"/>
          <w:wAfter w:w="4320" w:type="dxa"/>
        </w:trPr>
        <w:tc>
          <w:tcPr>
            <w:tcW w:w="4154" w:type="dxa"/>
          </w:tcPr>
          <w:p w14:paraId="595F122F" w14:textId="77777777" w:rsidR="005C3BB6" w:rsidRPr="00C567C2" w:rsidRDefault="005C3BB6" w:rsidP="005C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nil"/>
            </w:tcBorders>
          </w:tcPr>
          <w:p w14:paraId="2F498205" w14:textId="77777777" w:rsidR="005C3BB6" w:rsidRPr="00602C34" w:rsidRDefault="00CC74AB" w:rsidP="005C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7,973</w:t>
            </w:r>
          </w:p>
        </w:tc>
        <w:tc>
          <w:tcPr>
            <w:tcW w:w="290" w:type="dxa"/>
            <w:gridSpan w:val="2"/>
            <w:tcBorders>
              <w:top w:val="nil"/>
              <w:bottom w:val="nil"/>
            </w:tcBorders>
          </w:tcPr>
          <w:p w14:paraId="320DD7B4" w14:textId="77777777" w:rsidR="005C3BB6" w:rsidRPr="00602C34" w:rsidRDefault="005C3BB6" w:rsidP="005C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nil"/>
            </w:tcBorders>
          </w:tcPr>
          <w:p w14:paraId="5818DEB8" w14:textId="77777777" w:rsidR="005C3BB6" w:rsidRPr="00602C34" w:rsidRDefault="005C3BB6" w:rsidP="005C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2C34">
              <w:rPr>
                <w:rFonts w:ascii="Angsana New" w:hAnsi="Angsana New"/>
                <w:b/>
                <w:bCs/>
                <w:sz w:val="30"/>
                <w:szCs w:val="30"/>
              </w:rPr>
              <w:t>248</w:t>
            </w:r>
          </w:p>
        </w:tc>
        <w:tc>
          <w:tcPr>
            <w:tcW w:w="299" w:type="dxa"/>
            <w:gridSpan w:val="3"/>
            <w:tcBorders>
              <w:top w:val="nil"/>
              <w:bottom w:val="nil"/>
            </w:tcBorders>
          </w:tcPr>
          <w:p w14:paraId="4D2519E0" w14:textId="77777777" w:rsidR="005C3BB6" w:rsidRPr="00ED53C6" w:rsidRDefault="005C3BB6" w:rsidP="005C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gridSpan w:val="2"/>
            <w:tcBorders>
              <w:top w:val="single" w:sz="4" w:space="0" w:color="auto"/>
              <w:bottom w:val="nil"/>
            </w:tcBorders>
          </w:tcPr>
          <w:p w14:paraId="235E88D5" w14:textId="77777777" w:rsidR="005C3BB6" w:rsidRPr="00147251" w:rsidRDefault="006C77C3" w:rsidP="005C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538,556</w:t>
            </w:r>
          </w:p>
        </w:tc>
        <w:tc>
          <w:tcPr>
            <w:tcW w:w="290" w:type="dxa"/>
            <w:gridSpan w:val="3"/>
            <w:tcBorders>
              <w:top w:val="nil"/>
              <w:bottom w:val="nil"/>
            </w:tcBorders>
          </w:tcPr>
          <w:p w14:paraId="7CB420C7" w14:textId="77777777" w:rsidR="005C3BB6" w:rsidRPr="00ED53C6" w:rsidRDefault="005C3BB6" w:rsidP="005C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255A647C" w14:textId="77777777" w:rsidR="005C3BB6" w:rsidRPr="00147251" w:rsidRDefault="005C3BB6" w:rsidP="005C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915,645</w:t>
            </w:r>
          </w:p>
        </w:tc>
      </w:tr>
      <w:tr w:rsidR="005C3BB6" w:rsidRPr="00C567C2" w14:paraId="2B50C9C8" w14:textId="77777777" w:rsidTr="00E92592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4"/>
          <w:wAfter w:w="4320" w:type="dxa"/>
        </w:trPr>
        <w:tc>
          <w:tcPr>
            <w:tcW w:w="4154" w:type="dxa"/>
            <w:tcBorders>
              <w:top w:val="nil"/>
              <w:bottom w:val="nil"/>
            </w:tcBorders>
          </w:tcPr>
          <w:p w14:paraId="4AB1DC09" w14:textId="77777777" w:rsidR="005C3BB6" w:rsidRPr="00C567C2" w:rsidRDefault="005C3BB6" w:rsidP="005C3BB6">
            <w:pPr>
              <w:tabs>
                <w:tab w:val="clear" w:pos="227"/>
                <w:tab w:val="left" w:pos="25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67C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C567C2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062" w:type="dxa"/>
            <w:tcBorders>
              <w:top w:val="nil"/>
              <w:bottom w:val="single" w:sz="4" w:space="0" w:color="auto"/>
            </w:tcBorders>
          </w:tcPr>
          <w:p w14:paraId="24531A2A" w14:textId="77777777" w:rsidR="005C3BB6" w:rsidRPr="00147251" w:rsidRDefault="00CC74AB" w:rsidP="005C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(416)</w:t>
            </w:r>
          </w:p>
        </w:tc>
        <w:tc>
          <w:tcPr>
            <w:tcW w:w="290" w:type="dxa"/>
            <w:gridSpan w:val="2"/>
            <w:tcBorders>
              <w:top w:val="nil"/>
              <w:bottom w:val="nil"/>
            </w:tcBorders>
          </w:tcPr>
          <w:p w14:paraId="231F8F62" w14:textId="77777777" w:rsidR="005C3BB6" w:rsidRPr="00C567C2" w:rsidRDefault="005C3BB6" w:rsidP="005C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bottom w:val="single" w:sz="4" w:space="0" w:color="auto"/>
            </w:tcBorders>
          </w:tcPr>
          <w:p w14:paraId="0CCC5914" w14:textId="77777777" w:rsidR="005C3BB6" w:rsidRPr="00147251" w:rsidRDefault="005C3BB6" w:rsidP="005C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  <w:tab w:val="left" w:pos="540"/>
              </w:tabs>
              <w:spacing w:line="240" w:lineRule="auto"/>
              <w:ind w:right="-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(67)</w:t>
            </w:r>
          </w:p>
        </w:tc>
        <w:tc>
          <w:tcPr>
            <w:tcW w:w="299" w:type="dxa"/>
            <w:gridSpan w:val="3"/>
            <w:tcBorders>
              <w:top w:val="nil"/>
              <w:bottom w:val="nil"/>
            </w:tcBorders>
          </w:tcPr>
          <w:p w14:paraId="168209C4" w14:textId="77777777" w:rsidR="005C3BB6" w:rsidRPr="00C567C2" w:rsidRDefault="005C3BB6" w:rsidP="005C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gridSpan w:val="2"/>
            <w:tcBorders>
              <w:top w:val="nil"/>
              <w:bottom w:val="single" w:sz="4" w:space="0" w:color="auto"/>
            </w:tcBorders>
          </w:tcPr>
          <w:p w14:paraId="15BD7235" w14:textId="77777777" w:rsidR="005C3BB6" w:rsidRPr="00147251" w:rsidRDefault="006C77C3" w:rsidP="005C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(176,999)</w:t>
            </w:r>
          </w:p>
        </w:tc>
        <w:tc>
          <w:tcPr>
            <w:tcW w:w="290" w:type="dxa"/>
            <w:gridSpan w:val="3"/>
            <w:tcBorders>
              <w:top w:val="nil"/>
              <w:bottom w:val="nil"/>
            </w:tcBorders>
          </w:tcPr>
          <w:p w14:paraId="1FD3121B" w14:textId="77777777" w:rsidR="005C3BB6" w:rsidRPr="00C567C2" w:rsidRDefault="005C3BB6" w:rsidP="005C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7F6A47C8" w14:textId="77777777" w:rsidR="005C3BB6" w:rsidRPr="00147251" w:rsidRDefault="005C3BB6" w:rsidP="005C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(82,701)</w:t>
            </w:r>
          </w:p>
        </w:tc>
      </w:tr>
      <w:tr w:rsidR="005C3BB6" w:rsidRPr="00C567C2" w14:paraId="1E40BF29" w14:textId="77777777" w:rsidTr="00E92592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4"/>
          <w:wAfter w:w="4320" w:type="dxa"/>
        </w:trPr>
        <w:tc>
          <w:tcPr>
            <w:tcW w:w="4154" w:type="dxa"/>
            <w:tcBorders>
              <w:top w:val="nil"/>
              <w:bottom w:val="nil"/>
            </w:tcBorders>
          </w:tcPr>
          <w:p w14:paraId="5559B687" w14:textId="77777777" w:rsidR="005C3BB6" w:rsidRPr="00C567C2" w:rsidRDefault="005C3BB6" w:rsidP="005C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67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6DBC2DB6" w14:textId="77777777" w:rsidR="005C3BB6" w:rsidRPr="00602C34" w:rsidRDefault="0082333D" w:rsidP="005C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7,557</w:t>
            </w:r>
          </w:p>
        </w:tc>
        <w:tc>
          <w:tcPr>
            <w:tcW w:w="290" w:type="dxa"/>
            <w:gridSpan w:val="2"/>
            <w:tcBorders>
              <w:top w:val="nil"/>
              <w:bottom w:val="nil"/>
            </w:tcBorders>
          </w:tcPr>
          <w:p w14:paraId="673282B2" w14:textId="77777777" w:rsidR="005C3BB6" w:rsidRPr="00602C34" w:rsidRDefault="005C3BB6" w:rsidP="005C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</w:tcPr>
          <w:p w14:paraId="17CCCFF1" w14:textId="77777777" w:rsidR="005C3BB6" w:rsidRPr="00602C34" w:rsidRDefault="005C3BB6" w:rsidP="005C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2C34">
              <w:rPr>
                <w:rFonts w:ascii="Angsana New" w:hAnsi="Angsana New"/>
                <w:b/>
                <w:bCs/>
                <w:sz w:val="30"/>
                <w:szCs w:val="30"/>
              </w:rPr>
              <w:t>181</w:t>
            </w:r>
          </w:p>
        </w:tc>
        <w:tc>
          <w:tcPr>
            <w:tcW w:w="299" w:type="dxa"/>
            <w:gridSpan w:val="3"/>
            <w:tcBorders>
              <w:top w:val="nil"/>
              <w:bottom w:val="nil"/>
            </w:tcBorders>
          </w:tcPr>
          <w:p w14:paraId="27520BE5" w14:textId="77777777" w:rsidR="005C3BB6" w:rsidRPr="00602C34" w:rsidRDefault="005C3BB6" w:rsidP="005C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19F24A4" w14:textId="77777777" w:rsidR="005C3BB6" w:rsidRPr="00602C34" w:rsidRDefault="006C77C3" w:rsidP="005C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361,557</w:t>
            </w:r>
          </w:p>
        </w:tc>
        <w:tc>
          <w:tcPr>
            <w:tcW w:w="290" w:type="dxa"/>
            <w:gridSpan w:val="3"/>
            <w:tcBorders>
              <w:top w:val="nil"/>
              <w:bottom w:val="nil"/>
            </w:tcBorders>
          </w:tcPr>
          <w:p w14:paraId="214D4FE4" w14:textId="77777777" w:rsidR="005C3BB6" w:rsidRPr="00602C34" w:rsidRDefault="005C3BB6" w:rsidP="005C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DFEAD07" w14:textId="77777777" w:rsidR="005C3BB6" w:rsidRPr="00602C34" w:rsidRDefault="005C3BB6" w:rsidP="005C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832</w:t>
            </w:r>
            <w:r w:rsidRPr="00602C3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944</w:t>
            </w:r>
          </w:p>
        </w:tc>
      </w:tr>
      <w:tr w:rsidR="005C3BB6" w:rsidRPr="00C567C2" w14:paraId="0E80921B" w14:textId="77777777" w:rsidTr="00E92592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4"/>
          <w:wAfter w:w="4320" w:type="dxa"/>
        </w:trPr>
        <w:tc>
          <w:tcPr>
            <w:tcW w:w="4154" w:type="dxa"/>
            <w:tcBorders>
              <w:top w:val="nil"/>
              <w:bottom w:val="nil"/>
            </w:tcBorders>
          </w:tcPr>
          <w:p w14:paraId="34F244AA" w14:textId="77777777" w:rsidR="005C3BB6" w:rsidRPr="00C567C2" w:rsidRDefault="005C3BB6" w:rsidP="005C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2" w:type="dxa"/>
            <w:tcBorders>
              <w:top w:val="double" w:sz="4" w:space="0" w:color="auto"/>
              <w:bottom w:val="nil"/>
            </w:tcBorders>
          </w:tcPr>
          <w:p w14:paraId="4D40ED26" w14:textId="77777777" w:rsidR="005C3BB6" w:rsidRDefault="005C3BB6" w:rsidP="005C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gridSpan w:val="2"/>
            <w:tcBorders>
              <w:top w:val="nil"/>
              <w:bottom w:val="nil"/>
            </w:tcBorders>
          </w:tcPr>
          <w:p w14:paraId="4ED697E8" w14:textId="77777777" w:rsidR="005C3BB6" w:rsidRPr="00C567C2" w:rsidRDefault="005C3BB6" w:rsidP="005C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double" w:sz="4" w:space="0" w:color="auto"/>
              <w:bottom w:val="nil"/>
            </w:tcBorders>
          </w:tcPr>
          <w:p w14:paraId="198E759A" w14:textId="77777777" w:rsidR="005C3BB6" w:rsidRPr="00C567C2" w:rsidRDefault="005C3BB6" w:rsidP="005C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9" w:type="dxa"/>
            <w:gridSpan w:val="3"/>
            <w:tcBorders>
              <w:top w:val="nil"/>
              <w:bottom w:val="nil"/>
            </w:tcBorders>
          </w:tcPr>
          <w:p w14:paraId="09425204" w14:textId="77777777" w:rsidR="005C3BB6" w:rsidRPr="00C567C2" w:rsidRDefault="005C3BB6" w:rsidP="005C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gridSpan w:val="2"/>
            <w:tcBorders>
              <w:top w:val="double" w:sz="4" w:space="0" w:color="auto"/>
              <w:bottom w:val="nil"/>
            </w:tcBorders>
          </w:tcPr>
          <w:p w14:paraId="5051185A" w14:textId="77777777" w:rsidR="005C3BB6" w:rsidRDefault="005C3BB6" w:rsidP="005C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gridSpan w:val="3"/>
            <w:tcBorders>
              <w:top w:val="nil"/>
              <w:bottom w:val="nil"/>
            </w:tcBorders>
          </w:tcPr>
          <w:p w14:paraId="522017AD" w14:textId="77777777" w:rsidR="005C3BB6" w:rsidRPr="00C567C2" w:rsidRDefault="005C3BB6" w:rsidP="005C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</w:tcPr>
          <w:p w14:paraId="34391FAA" w14:textId="77777777" w:rsidR="005C3BB6" w:rsidRPr="00C567C2" w:rsidRDefault="005C3BB6" w:rsidP="005C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C74AB" w:rsidRPr="00C567C2" w14:paraId="2C368904" w14:textId="77777777" w:rsidTr="00E92592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4"/>
          <w:wAfter w:w="4320" w:type="dxa"/>
        </w:trPr>
        <w:tc>
          <w:tcPr>
            <w:tcW w:w="4154" w:type="dxa"/>
            <w:tcBorders>
              <w:top w:val="nil"/>
              <w:bottom w:val="nil"/>
            </w:tcBorders>
          </w:tcPr>
          <w:p w14:paraId="7571C503" w14:textId="69816840" w:rsidR="00CC74AB" w:rsidRPr="00C567C2" w:rsidRDefault="00CC74AB" w:rsidP="005C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B4666">
              <w:rPr>
                <w:rFonts w:ascii="Angsana New" w:hAnsi="Angsana New"/>
                <w:sz w:val="30"/>
                <w:szCs w:val="30"/>
                <w:cs/>
              </w:rPr>
              <w:t>หนี้สงสัยจะสูญ</w:t>
            </w:r>
            <w:r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8B466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B466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62" w:type="dxa"/>
            <w:tcBorders>
              <w:top w:val="nil"/>
              <w:bottom w:val="double" w:sz="4" w:space="0" w:color="auto"/>
            </w:tcBorders>
          </w:tcPr>
          <w:p w14:paraId="289FEE91" w14:textId="0B106645" w:rsidR="00CC74AB" w:rsidRPr="00D528CA" w:rsidRDefault="004E7A60" w:rsidP="004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349</w:t>
            </w:r>
          </w:p>
        </w:tc>
        <w:tc>
          <w:tcPr>
            <w:tcW w:w="290" w:type="dxa"/>
            <w:gridSpan w:val="2"/>
            <w:tcBorders>
              <w:top w:val="nil"/>
              <w:bottom w:val="nil"/>
            </w:tcBorders>
          </w:tcPr>
          <w:p w14:paraId="1A8FE880" w14:textId="77777777" w:rsidR="00CC74AB" w:rsidRPr="00D528CA" w:rsidRDefault="00CC74AB" w:rsidP="005C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bottom w:val="double" w:sz="4" w:space="0" w:color="auto"/>
            </w:tcBorders>
          </w:tcPr>
          <w:p w14:paraId="1DD73657" w14:textId="77777777" w:rsidR="00CC74AB" w:rsidRPr="00D528CA" w:rsidRDefault="00CC74AB" w:rsidP="00707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28C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9" w:type="dxa"/>
            <w:gridSpan w:val="3"/>
            <w:tcBorders>
              <w:top w:val="nil"/>
              <w:bottom w:val="nil"/>
            </w:tcBorders>
          </w:tcPr>
          <w:p w14:paraId="644C7827" w14:textId="77777777" w:rsidR="00CC74AB" w:rsidRPr="00D528CA" w:rsidRDefault="00CC74AB" w:rsidP="005C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gridSpan w:val="2"/>
            <w:tcBorders>
              <w:top w:val="nil"/>
              <w:bottom w:val="double" w:sz="4" w:space="0" w:color="auto"/>
            </w:tcBorders>
          </w:tcPr>
          <w:p w14:paraId="64AA541F" w14:textId="4E09F122" w:rsidR="00CC74AB" w:rsidRPr="00D528CA" w:rsidRDefault="009F26B2" w:rsidP="009F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94</w:t>
            </w:r>
            <w:r w:rsidR="00CC74A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298</w:t>
            </w:r>
          </w:p>
        </w:tc>
        <w:tc>
          <w:tcPr>
            <w:tcW w:w="290" w:type="dxa"/>
            <w:gridSpan w:val="3"/>
            <w:tcBorders>
              <w:top w:val="nil"/>
              <w:bottom w:val="nil"/>
            </w:tcBorders>
          </w:tcPr>
          <w:p w14:paraId="756A0EF0" w14:textId="77777777" w:rsidR="00CC74AB" w:rsidRPr="00D528CA" w:rsidRDefault="00CC74AB" w:rsidP="005C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</w:tcPr>
          <w:p w14:paraId="00CBF9B0" w14:textId="77777777" w:rsidR="00CC74AB" w:rsidRPr="00D528CA" w:rsidRDefault="00CC74AB" w:rsidP="005C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,701</w:t>
            </w:r>
          </w:p>
        </w:tc>
      </w:tr>
      <w:tr w:rsidR="002B09B1" w:rsidRPr="00C567C2" w14:paraId="42CC6685" w14:textId="77777777" w:rsidTr="00E92592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4"/>
          <w:wAfter w:w="4320" w:type="dxa"/>
        </w:trPr>
        <w:tc>
          <w:tcPr>
            <w:tcW w:w="9288" w:type="dxa"/>
            <w:gridSpan w:val="14"/>
            <w:tcBorders>
              <w:top w:val="nil"/>
              <w:bottom w:val="nil"/>
            </w:tcBorders>
          </w:tcPr>
          <w:p w14:paraId="7922162B" w14:textId="77777777" w:rsidR="002B09B1" w:rsidRDefault="002B09B1" w:rsidP="005C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0259C3DA" w14:textId="77777777" w:rsidR="002B09B1" w:rsidRDefault="002B09B1" w:rsidP="002B09B1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705C">
              <w:rPr>
                <w:rFonts w:ascii="Angsana New" w:hAnsi="Angsana New" w:hint="cs"/>
                <w:sz w:val="30"/>
                <w:szCs w:val="30"/>
                <w:cs/>
              </w:rPr>
              <w:t>กลุ่มบริษัท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และบริษัท</w:t>
            </w:r>
            <w:r w:rsidRPr="00B1705C">
              <w:rPr>
                <w:rFonts w:ascii="Angsana New" w:hAnsi="Angsana New" w:hint="cs"/>
                <w:sz w:val="30"/>
                <w:szCs w:val="30"/>
                <w:cs/>
              </w:rPr>
              <w:t>ประเมินค่าเผื่อหนี้สงสัยจะสูญสำหรับลูกหนี้การค้าและลูกหนี้อื่นกับกิจการที่เกี่ยวข้องกัน โดยประเมินจากสถานะปัจจุบันของลูกหนี้ และพิจารณาจากจำนวนเงินที่คาดว่าจะได้รับหรือจ่ายในอนาคตจากยอดสุทธิของยอดลูกหนี้ดังกล่าวจากยอดเจ้าหนี้การค้าและเจ้าหนี้อื่น</w:t>
            </w:r>
          </w:p>
          <w:p w14:paraId="0EEA04F2" w14:textId="26D2DC4A" w:rsidR="001E78F9" w:rsidRPr="000809AF" w:rsidRDefault="001E78F9" w:rsidP="002B09B1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74AB" w:rsidRPr="00537579" w14:paraId="69A1D939" w14:textId="77777777" w:rsidTr="00E92592">
        <w:trPr>
          <w:gridAfter w:val="4"/>
          <w:wAfter w:w="4320" w:type="dxa"/>
          <w:tblHeader/>
        </w:trPr>
        <w:tc>
          <w:tcPr>
            <w:tcW w:w="4154" w:type="dxa"/>
          </w:tcPr>
          <w:p w14:paraId="424444CA" w14:textId="1804C2EF" w:rsidR="00CC74AB" w:rsidRPr="002B09B1" w:rsidRDefault="00CC74AB" w:rsidP="00E92592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uppressAutoHyphens/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B09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lastRenderedPageBreak/>
              <w:br w:type="page"/>
            </w:r>
            <w:r w:rsidRPr="002B09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รายได้ค้างรับ</w:t>
            </w:r>
            <w:r w:rsidRPr="002B09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2B09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432" w:type="dxa"/>
            <w:gridSpan w:val="6"/>
          </w:tcPr>
          <w:p w14:paraId="500FE115" w14:textId="77777777" w:rsidR="00CC74AB" w:rsidRPr="002B09B1" w:rsidRDefault="00CC74AB" w:rsidP="002B0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09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C3ACB75" w14:textId="77777777" w:rsidR="00CC74AB" w:rsidRPr="002B09B1" w:rsidRDefault="00CC74AB" w:rsidP="002B0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2" w:type="dxa"/>
            <w:gridSpan w:val="6"/>
          </w:tcPr>
          <w:p w14:paraId="469BFF66" w14:textId="77777777" w:rsidR="00CC74AB" w:rsidRPr="002B09B1" w:rsidRDefault="00CC74AB" w:rsidP="002B0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09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C74AB" w:rsidRPr="00537579" w14:paraId="70DC171B" w14:textId="77777777" w:rsidTr="00E92592">
        <w:trPr>
          <w:gridAfter w:val="4"/>
          <w:wAfter w:w="4320" w:type="dxa"/>
          <w:tblHeader/>
        </w:trPr>
        <w:tc>
          <w:tcPr>
            <w:tcW w:w="4154" w:type="dxa"/>
          </w:tcPr>
          <w:p w14:paraId="01175280" w14:textId="77777777" w:rsidR="00CC74AB" w:rsidRPr="002B09B1" w:rsidRDefault="00CC74AB" w:rsidP="002B0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76C4B676" w14:textId="77777777" w:rsidR="00CC74AB" w:rsidRPr="002B09B1" w:rsidRDefault="00CC74AB" w:rsidP="002B0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09B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90" w:type="dxa"/>
            <w:gridSpan w:val="2"/>
          </w:tcPr>
          <w:p w14:paraId="7398D563" w14:textId="77777777" w:rsidR="00CC74AB" w:rsidRPr="002B09B1" w:rsidRDefault="00CC74AB" w:rsidP="002B0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</w:tcPr>
          <w:p w14:paraId="493F1A65" w14:textId="77777777" w:rsidR="00CC74AB" w:rsidRPr="002B09B1" w:rsidRDefault="00CC74AB" w:rsidP="002B0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09B1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14:paraId="14E47008" w14:textId="77777777" w:rsidR="00CC74AB" w:rsidRPr="002B09B1" w:rsidRDefault="00CC74AB" w:rsidP="002B0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</w:tcPr>
          <w:p w14:paraId="1AAAA67F" w14:textId="77777777" w:rsidR="00CC74AB" w:rsidRPr="002B09B1" w:rsidRDefault="00CC74AB" w:rsidP="002B0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09B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2" w:type="dxa"/>
            <w:gridSpan w:val="2"/>
          </w:tcPr>
          <w:p w14:paraId="1FC20378" w14:textId="77777777" w:rsidR="00CC74AB" w:rsidRPr="002B09B1" w:rsidRDefault="00CC74AB" w:rsidP="002B0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0BE84F" w14:textId="77777777" w:rsidR="00CC74AB" w:rsidRPr="002B09B1" w:rsidRDefault="00CC74AB" w:rsidP="002B0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09B1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CC74AB" w:rsidRPr="00537579" w14:paraId="664C02C9" w14:textId="77777777" w:rsidTr="00E92592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4"/>
          <w:wAfter w:w="4320" w:type="dxa"/>
          <w:tblHeader/>
        </w:trPr>
        <w:tc>
          <w:tcPr>
            <w:tcW w:w="4154" w:type="dxa"/>
          </w:tcPr>
          <w:p w14:paraId="466F631D" w14:textId="77777777" w:rsidR="00CC74AB" w:rsidRPr="002B09B1" w:rsidRDefault="00CC74AB" w:rsidP="002B0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4" w:type="dxa"/>
            <w:gridSpan w:val="13"/>
            <w:tcBorders>
              <w:bottom w:val="nil"/>
            </w:tcBorders>
            <w:vAlign w:val="bottom"/>
          </w:tcPr>
          <w:p w14:paraId="3A3A3690" w14:textId="77777777" w:rsidR="00CC74AB" w:rsidRPr="002B09B1" w:rsidRDefault="00CC74AB" w:rsidP="002B0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B09B1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B09B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CC74AB" w:rsidRPr="00602C34" w14:paraId="25534308" w14:textId="77777777" w:rsidTr="00E92592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4"/>
          <w:wAfter w:w="4320" w:type="dxa"/>
        </w:trPr>
        <w:tc>
          <w:tcPr>
            <w:tcW w:w="4154" w:type="dxa"/>
            <w:tcBorders>
              <w:top w:val="nil"/>
              <w:bottom w:val="nil"/>
            </w:tcBorders>
          </w:tcPr>
          <w:p w14:paraId="0D13B602" w14:textId="77777777" w:rsidR="00CC74AB" w:rsidRPr="002B09B1" w:rsidRDefault="00CC74AB" w:rsidP="002B0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B09B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  <w:r w:rsidRPr="002B09B1">
              <w:rPr>
                <w:rFonts w:ascii="Angsana New" w:hAnsi="Angsana New" w:hint="cs"/>
                <w:sz w:val="30"/>
                <w:szCs w:val="30"/>
                <w:cs/>
              </w:rPr>
              <w:t>และบริษัทย่อยทางอ้อม</w:t>
            </w:r>
          </w:p>
        </w:tc>
        <w:tc>
          <w:tcPr>
            <w:tcW w:w="1062" w:type="dxa"/>
            <w:tcBorders>
              <w:top w:val="nil"/>
              <w:bottom w:val="double" w:sz="4" w:space="0" w:color="auto"/>
            </w:tcBorders>
          </w:tcPr>
          <w:p w14:paraId="483A2E29" w14:textId="77777777" w:rsidR="00CC74AB" w:rsidRPr="002B09B1" w:rsidRDefault="00CC74AB" w:rsidP="002B0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09B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0" w:type="dxa"/>
            <w:gridSpan w:val="2"/>
            <w:tcBorders>
              <w:top w:val="nil"/>
              <w:bottom w:val="nil"/>
            </w:tcBorders>
          </w:tcPr>
          <w:p w14:paraId="7B09C703" w14:textId="77777777" w:rsidR="00CC74AB" w:rsidRPr="002B09B1" w:rsidRDefault="00CC74AB" w:rsidP="002B0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nil"/>
              <w:bottom w:val="double" w:sz="4" w:space="0" w:color="auto"/>
            </w:tcBorders>
          </w:tcPr>
          <w:p w14:paraId="4124C26A" w14:textId="77777777" w:rsidR="00CC74AB" w:rsidRPr="002B09B1" w:rsidRDefault="00CC74AB" w:rsidP="002B0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09B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432DF5" w14:textId="77777777" w:rsidR="00CC74AB" w:rsidRPr="002B09B1" w:rsidRDefault="00CC74AB" w:rsidP="002B0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nil"/>
              <w:bottom w:val="double" w:sz="4" w:space="0" w:color="auto"/>
            </w:tcBorders>
          </w:tcPr>
          <w:p w14:paraId="3E46D47D" w14:textId="77777777" w:rsidR="00CC74AB" w:rsidRPr="002B09B1" w:rsidRDefault="00CC74AB" w:rsidP="002B0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09B1">
              <w:rPr>
                <w:rFonts w:ascii="Angsana New" w:hAnsi="Angsana New"/>
                <w:b/>
                <w:bCs/>
                <w:sz w:val="30"/>
                <w:szCs w:val="30"/>
              </w:rPr>
              <w:t>2,058</w:t>
            </w:r>
          </w:p>
        </w:tc>
        <w:tc>
          <w:tcPr>
            <w:tcW w:w="272" w:type="dxa"/>
            <w:gridSpan w:val="2"/>
            <w:tcBorders>
              <w:top w:val="nil"/>
              <w:bottom w:val="nil"/>
            </w:tcBorders>
          </w:tcPr>
          <w:p w14:paraId="3E529A00" w14:textId="77777777" w:rsidR="00CC74AB" w:rsidRPr="002B09B1" w:rsidRDefault="00CC74AB" w:rsidP="002B0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</w:tcPr>
          <w:p w14:paraId="01EABCA2" w14:textId="5FC693E8" w:rsidR="00CC74AB" w:rsidRPr="002B09B1" w:rsidRDefault="00CC74AB" w:rsidP="002B0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09B1">
              <w:rPr>
                <w:rFonts w:ascii="Angsana New" w:hAnsi="Angsana New"/>
                <w:b/>
                <w:bCs/>
                <w:sz w:val="30"/>
                <w:szCs w:val="30"/>
              </w:rPr>
              <w:t>4,</w:t>
            </w:r>
            <w:r w:rsidR="00B522F0" w:rsidRPr="002B09B1">
              <w:rPr>
                <w:rFonts w:ascii="Angsana New" w:hAnsi="Angsana New"/>
                <w:b/>
                <w:bCs/>
                <w:sz w:val="30"/>
                <w:szCs w:val="30"/>
              </w:rPr>
              <w:t>472</w:t>
            </w:r>
          </w:p>
        </w:tc>
      </w:tr>
      <w:tr w:rsidR="00CC74AB" w:rsidRPr="00602C34" w14:paraId="396C74E8" w14:textId="77777777" w:rsidTr="00E92592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4"/>
          <w:wAfter w:w="4320" w:type="dxa"/>
        </w:trPr>
        <w:tc>
          <w:tcPr>
            <w:tcW w:w="4154" w:type="dxa"/>
            <w:tcBorders>
              <w:top w:val="nil"/>
              <w:bottom w:val="nil"/>
            </w:tcBorders>
          </w:tcPr>
          <w:p w14:paraId="063F5BE2" w14:textId="77777777" w:rsidR="00CC74AB" w:rsidRPr="00D42D5D" w:rsidRDefault="00CC74AB" w:rsidP="005C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2" w:type="dxa"/>
            <w:tcBorders>
              <w:top w:val="nil"/>
              <w:bottom w:val="nil"/>
            </w:tcBorders>
          </w:tcPr>
          <w:p w14:paraId="47B4ACA4" w14:textId="77777777" w:rsidR="00CC74AB" w:rsidRPr="00D42D5D" w:rsidRDefault="00CC74AB" w:rsidP="005C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90" w:type="dxa"/>
            <w:gridSpan w:val="2"/>
            <w:tcBorders>
              <w:top w:val="nil"/>
              <w:bottom w:val="nil"/>
            </w:tcBorders>
          </w:tcPr>
          <w:p w14:paraId="794FEA9D" w14:textId="77777777" w:rsidR="00CC74AB" w:rsidRPr="00D42D5D" w:rsidRDefault="00CC74AB" w:rsidP="005C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gridSpan w:val="3"/>
            <w:tcBorders>
              <w:top w:val="nil"/>
              <w:bottom w:val="nil"/>
            </w:tcBorders>
          </w:tcPr>
          <w:p w14:paraId="09E87D7A" w14:textId="77777777" w:rsidR="00CC74AB" w:rsidRPr="00D42D5D" w:rsidRDefault="00CC74AB" w:rsidP="005C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7226F49" w14:textId="77777777" w:rsidR="00CC74AB" w:rsidRPr="00D42D5D" w:rsidRDefault="00CC74AB" w:rsidP="005C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gridSpan w:val="3"/>
            <w:tcBorders>
              <w:top w:val="nil"/>
              <w:bottom w:val="nil"/>
            </w:tcBorders>
          </w:tcPr>
          <w:p w14:paraId="3F1425AD" w14:textId="77777777" w:rsidR="00CC74AB" w:rsidRPr="00D42D5D" w:rsidRDefault="00CC74AB" w:rsidP="005C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2" w:type="dxa"/>
            <w:gridSpan w:val="2"/>
            <w:tcBorders>
              <w:top w:val="nil"/>
              <w:bottom w:val="nil"/>
            </w:tcBorders>
          </w:tcPr>
          <w:p w14:paraId="02F635BE" w14:textId="77777777" w:rsidR="00CC74AB" w:rsidRPr="00D42D5D" w:rsidRDefault="00CC74AB" w:rsidP="005C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12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A786FF9" w14:textId="77777777" w:rsidR="00CC74AB" w:rsidRPr="00D42D5D" w:rsidRDefault="00CC74AB" w:rsidP="005C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E92592" w:rsidRPr="00602C34" w14:paraId="00F43B50" w14:textId="77777777" w:rsidTr="00E92592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4"/>
          <w:wAfter w:w="4320" w:type="dxa"/>
        </w:trPr>
        <w:tc>
          <w:tcPr>
            <w:tcW w:w="4154" w:type="dxa"/>
            <w:tcBorders>
              <w:top w:val="nil"/>
              <w:bottom w:val="nil"/>
            </w:tcBorders>
          </w:tcPr>
          <w:p w14:paraId="13C30308" w14:textId="77777777" w:rsidR="00E92592" w:rsidRPr="00832FD4" w:rsidRDefault="00E92592" w:rsidP="00E92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2" w:type="dxa"/>
            <w:gridSpan w:val="6"/>
            <w:tcBorders>
              <w:top w:val="nil"/>
              <w:bottom w:val="nil"/>
            </w:tcBorders>
          </w:tcPr>
          <w:p w14:paraId="3B580806" w14:textId="77777777" w:rsidR="00E92592" w:rsidRPr="002B09B1" w:rsidRDefault="00E92592" w:rsidP="00E92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B3897E9" w14:textId="77777777" w:rsidR="00E92592" w:rsidRPr="00537579" w:rsidRDefault="00E92592" w:rsidP="00E92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2" w:type="dxa"/>
            <w:gridSpan w:val="6"/>
            <w:tcBorders>
              <w:top w:val="nil"/>
              <w:bottom w:val="nil"/>
            </w:tcBorders>
          </w:tcPr>
          <w:p w14:paraId="0528954C" w14:textId="77777777" w:rsidR="00E92592" w:rsidRPr="002B09B1" w:rsidRDefault="00E92592" w:rsidP="00E92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E92592" w:rsidRPr="00602C34" w14:paraId="170843D9" w14:textId="77777777" w:rsidTr="00E92592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4"/>
          <w:wAfter w:w="4320" w:type="dxa"/>
        </w:trPr>
        <w:tc>
          <w:tcPr>
            <w:tcW w:w="4154" w:type="dxa"/>
            <w:tcBorders>
              <w:top w:val="nil"/>
              <w:bottom w:val="nil"/>
            </w:tcBorders>
          </w:tcPr>
          <w:p w14:paraId="47C54867" w14:textId="277B9F87" w:rsidR="00E92592" w:rsidRPr="00832FD4" w:rsidRDefault="00EE6EC3" w:rsidP="00E92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32F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432" w:type="dxa"/>
            <w:gridSpan w:val="6"/>
            <w:tcBorders>
              <w:top w:val="nil"/>
              <w:bottom w:val="nil"/>
            </w:tcBorders>
          </w:tcPr>
          <w:p w14:paraId="767783C3" w14:textId="4B4C33A6" w:rsidR="00E92592" w:rsidRPr="00537579" w:rsidRDefault="00E92592" w:rsidP="00E92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B09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206C2B4" w14:textId="77777777" w:rsidR="00E92592" w:rsidRPr="00537579" w:rsidRDefault="00E92592" w:rsidP="00E92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2" w:type="dxa"/>
            <w:gridSpan w:val="6"/>
            <w:tcBorders>
              <w:top w:val="nil"/>
              <w:bottom w:val="nil"/>
            </w:tcBorders>
          </w:tcPr>
          <w:p w14:paraId="38685EC3" w14:textId="45664EB5" w:rsidR="00E92592" w:rsidRPr="00537579" w:rsidRDefault="00E92592" w:rsidP="00E92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B09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2592" w:rsidRPr="00602C34" w14:paraId="17287F5A" w14:textId="00E642B6" w:rsidTr="00E92592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4" w:type="dxa"/>
            <w:tcBorders>
              <w:top w:val="nil"/>
              <w:bottom w:val="nil"/>
            </w:tcBorders>
          </w:tcPr>
          <w:p w14:paraId="7D777A6A" w14:textId="77777777" w:rsidR="00E92592" w:rsidRPr="00832FD4" w:rsidRDefault="00E92592" w:rsidP="00E92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2" w:type="dxa"/>
            <w:tcBorders>
              <w:top w:val="nil"/>
              <w:bottom w:val="nil"/>
            </w:tcBorders>
          </w:tcPr>
          <w:p w14:paraId="2E91C6C4" w14:textId="77777777" w:rsidR="00E92592" w:rsidRPr="00537579" w:rsidRDefault="00E92592" w:rsidP="00E92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B09B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29832073" w14:textId="77777777" w:rsidR="00E92592" w:rsidRPr="00537579" w:rsidRDefault="00E92592" w:rsidP="00E92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8" w:type="dxa"/>
            <w:gridSpan w:val="4"/>
            <w:tcBorders>
              <w:top w:val="nil"/>
              <w:bottom w:val="nil"/>
            </w:tcBorders>
          </w:tcPr>
          <w:p w14:paraId="6BA01DEE" w14:textId="38B64405" w:rsidR="00E92592" w:rsidRPr="00537579" w:rsidRDefault="00E92592" w:rsidP="00E92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B09B1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A9232D" w14:textId="77777777" w:rsidR="00E92592" w:rsidRPr="00537579" w:rsidRDefault="00E92592" w:rsidP="00E92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gridSpan w:val="2"/>
            <w:tcBorders>
              <w:top w:val="nil"/>
              <w:bottom w:val="nil"/>
            </w:tcBorders>
          </w:tcPr>
          <w:p w14:paraId="6D5EED9E" w14:textId="14CEE799" w:rsidR="00E92592" w:rsidRPr="00537579" w:rsidRDefault="00E92592" w:rsidP="00E92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B09B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2" w:type="dxa"/>
            <w:gridSpan w:val="2"/>
            <w:tcBorders>
              <w:top w:val="nil"/>
              <w:bottom w:val="nil"/>
            </w:tcBorders>
          </w:tcPr>
          <w:p w14:paraId="6DCEC506" w14:textId="77777777" w:rsidR="00E92592" w:rsidRPr="00537579" w:rsidRDefault="00E92592" w:rsidP="00E92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8" w:type="dxa"/>
            <w:gridSpan w:val="2"/>
            <w:tcBorders>
              <w:top w:val="nil"/>
              <w:bottom w:val="nil"/>
            </w:tcBorders>
          </w:tcPr>
          <w:p w14:paraId="0BB76EF6" w14:textId="60979772" w:rsidR="00E92592" w:rsidRPr="00537579" w:rsidRDefault="00E92592" w:rsidP="00E92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B09B1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080" w:type="dxa"/>
          </w:tcPr>
          <w:p w14:paraId="1C99E223" w14:textId="77777777" w:rsidR="00E92592" w:rsidRPr="00602C34" w:rsidRDefault="00E92592" w:rsidP="00E92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080" w:type="dxa"/>
          </w:tcPr>
          <w:p w14:paraId="56851E06" w14:textId="6CA76924" w:rsidR="00E92592" w:rsidRPr="00602C34" w:rsidRDefault="00E92592" w:rsidP="00E92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  <w:r w:rsidRPr="002B09B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080" w:type="dxa"/>
          </w:tcPr>
          <w:p w14:paraId="4BDDB232" w14:textId="77777777" w:rsidR="00E92592" w:rsidRPr="00602C34" w:rsidRDefault="00E92592" w:rsidP="00E92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080" w:type="dxa"/>
          </w:tcPr>
          <w:p w14:paraId="1309FA70" w14:textId="6D796BBF" w:rsidR="00E92592" w:rsidRPr="00602C34" w:rsidRDefault="00E92592" w:rsidP="00E92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  <w:r w:rsidRPr="002B09B1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E92592" w:rsidRPr="00602C34" w14:paraId="71F3C082" w14:textId="77777777" w:rsidTr="00E92592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4"/>
          <w:wAfter w:w="4320" w:type="dxa"/>
        </w:trPr>
        <w:tc>
          <w:tcPr>
            <w:tcW w:w="4154" w:type="dxa"/>
            <w:tcBorders>
              <w:top w:val="nil"/>
              <w:bottom w:val="nil"/>
            </w:tcBorders>
          </w:tcPr>
          <w:p w14:paraId="3BE88AAD" w14:textId="77777777" w:rsidR="00E92592" w:rsidRPr="00832FD4" w:rsidRDefault="00E92592" w:rsidP="00E92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4" w:type="dxa"/>
            <w:gridSpan w:val="13"/>
            <w:tcBorders>
              <w:top w:val="nil"/>
              <w:bottom w:val="nil"/>
            </w:tcBorders>
            <w:vAlign w:val="bottom"/>
          </w:tcPr>
          <w:p w14:paraId="325E97D6" w14:textId="15FDC49B" w:rsidR="00E92592" w:rsidRPr="00537579" w:rsidRDefault="00E92592" w:rsidP="00E92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B09B1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B09B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E92592" w:rsidRPr="00602C34" w14:paraId="6E9CC51F" w14:textId="77777777" w:rsidTr="00E92592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4"/>
          <w:wAfter w:w="4320" w:type="dxa"/>
        </w:trPr>
        <w:tc>
          <w:tcPr>
            <w:tcW w:w="4154" w:type="dxa"/>
            <w:tcBorders>
              <w:top w:val="nil"/>
              <w:bottom w:val="nil"/>
            </w:tcBorders>
          </w:tcPr>
          <w:p w14:paraId="10CDC3C6" w14:textId="3D3B5012" w:rsidR="00E92592" w:rsidRPr="00537579" w:rsidRDefault="00E92592" w:rsidP="00E92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2" w:type="dxa"/>
            <w:gridSpan w:val="6"/>
            <w:tcBorders>
              <w:top w:val="nil"/>
              <w:bottom w:val="nil"/>
            </w:tcBorders>
          </w:tcPr>
          <w:p w14:paraId="40DC2E17" w14:textId="61FA0AE4" w:rsidR="00E92592" w:rsidRPr="00537579" w:rsidRDefault="00E92592" w:rsidP="00E92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9E0F3CF" w14:textId="77777777" w:rsidR="00E92592" w:rsidRPr="00537579" w:rsidRDefault="00E92592" w:rsidP="00E92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2" w:type="dxa"/>
            <w:gridSpan w:val="6"/>
            <w:tcBorders>
              <w:top w:val="nil"/>
              <w:bottom w:val="nil"/>
            </w:tcBorders>
          </w:tcPr>
          <w:p w14:paraId="25F622AB" w14:textId="74E0751F" w:rsidR="00E92592" w:rsidRPr="00537579" w:rsidRDefault="00E92592" w:rsidP="00E92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92592" w:rsidRPr="00602C34" w14:paraId="60F864DB" w14:textId="77777777" w:rsidTr="00E92592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4"/>
          <w:wAfter w:w="4320" w:type="dxa"/>
        </w:trPr>
        <w:tc>
          <w:tcPr>
            <w:tcW w:w="4154" w:type="dxa"/>
            <w:tcBorders>
              <w:top w:val="nil"/>
              <w:bottom w:val="nil"/>
            </w:tcBorders>
          </w:tcPr>
          <w:p w14:paraId="2CBA4492" w14:textId="77777777" w:rsidR="00E92592" w:rsidRPr="006F1352" w:rsidRDefault="00E92592" w:rsidP="00E92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F1352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และบริษัทย่อยทางอ้อม</w:t>
            </w:r>
          </w:p>
        </w:tc>
        <w:tc>
          <w:tcPr>
            <w:tcW w:w="1062" w:type="dxa"/>
            <w:tcBorders>
              <w:top w:val="nil"/>
              <w:bottom w:val="nil"/>
            </w:tcBorders>
          </w:tcPr>
          <w:p w14:paraId="00E55D33" w14:textId="77777777" w:rsidR="00E92592" w:rsidRPr="004D1478" w:rsidRDefault="00E92592" w:rsidP="00E92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14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0" w:type="dxa"/>
            <w:gridSpan w:val="2"/>
            <w:tcBorders>
              <w:top w:val="nil"/>
              <w:bottom w:val="nil"/>
            </w:tcBorders>
          </w:tcPr>
          <w:p w14:paraId="7A351DEE" w14:textId="77777777" w:rsidR="00E92592" w:rsidRPr="004D1478" w:rsidRDefault="00E92592" w:rsidP="00E92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  <w:tab w:val="decimal" w:pos="79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nil"/>
              <w:bottom w:val="nil"/>
            </w:tcBorders>
          </w:tcPr>
          <w:p w14:paraId="62CA1A56" w14:textId="531276EC" w:rsidR="00E92592" w:rsidRPr="004D1478" w:rsidRDefault="00E92592" w:rsidP="00E92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14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E6149C1" w14:textId="77777777" w:rsidR="00E92592" w:rsidRPr="004D1478" w:rsidRDefault="00E92592" w:rsidP="00E92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  <w:tab w:val="decimal" w:pos="79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nil"/>
              <w:bottom w:val="nil"/>
            </w:tcBorders>
          </w:tcPr>
          <w:p w14:paraId="75575C42" w14:textId="77777777" w:rsidR="00E92592" w:rsidRPr="00ED2DA9" w:rsidRDefault="00E92592" w:rsidP="00E92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701,598</w:t>
            </w:r>
          </w:p>
        </w:tc>
        <w:tc>
          <w:tcPr>
            <w:tcW w:w="272" w:type="dxa"/>
            <w:gridSpan w:val="2"/>
            <w:tcBorders>
              <w:top w:val="nil"/>
              <w:bottom w:val="nil"/>
            </w:tcBorders>
          </w:tcPr>
          <w:p w14:paraId="337B4697" w14:textId="77777777" w:rsidR="00E92592" w:rsidRPr="00ED2DA9" w:rsidRDefault="00E92592" w:rsidP="00E92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B4FD704" w14:textId="77777777" w:rsidR="00E92592" w:rsidRPr="00ED2DA9" w:rsidRDefault="00E92592" w:rsidP="00E92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1,043,755</w:t>
            </w:r>
          </w:p>
        </w:tc>
      </w:tr>
      <w:tr w:rsidR="00E92592" w:rsidRPr="00602C34" w14:paraId="31F0F499" w14:textId="77777777" w:rsidTr="00E92592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4"/>
          <w:wAfter w:w="4320" w:type="dxa"/>
        </w:trPr>
        <w:tc>
          <w:tcPr>
            <w:tcW w:w="4154" w:type="dxa"/>
            <w:tcBorders>
              <w:top w:val="nil"/>
              <w:bottom w:val="nil"/>
            </w:tcBorders>
          </w:tcPr>
          <w:p w14:paraId="34420C70" w14:textId="77777777" w:rsidR="00E92592" w:rsidRPr="006F1352" w:rsidRDefault="00E92592" w:rsidP="00E92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F1352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14:paraId="64E3E739" w14:textId="77777777" w:rsidR="00E92592" w:rsidRPr="00545087" w:rsidRDefault="00E92592" w:rsidP="00E92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273</w:t>
            </w:r>
          </w:p>
        </w:tc>
        <w:tc>
          <w:tcPr>
            <w:tcW w:w="290" w:type="dxa"/>
            <w:gridSpan w:val="2"/>
            <w:tcBorders>
              <w:top w:val="nil"/>
              <w:bottom w:val="nil"/>
            </w:tcBorders>
            <w:vAlign w:val="bottom"/>
          </w:tcPr>
          <w:p w14:paraId="162A5AF0" w14:textId="77777777" w:rsidR="00E92592" w:rsidRPr="00C567C2" w:rsidRDefault="00E92592" w:rsidP="00E92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nil"/>
              <w:bottom w:val="nil"/>
            </w:tcBorders>
            <w:vAlign w:val="bottom"/>
          </w:tcPr>
          <w:p w14:paraId="71EF6BDF" w14:textId="67BE2F91" w:rsidR="00E92592" w:rsidRPr="00545087" w:rsidRDefault="00E92592" w:rsidP="00E92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90A3D2E" w14:textId="77777777" w:rsidR="00E92592" w:rsidRPr="00C567C2" w:rsidRDefault="00E92592" w:rsidP="00E92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nil"/>
              <w:bottom w:val="nil"/>
            </w:tcBorders>
            <w:vAlign w:val="bottom"/>
          </w:tcPr>
          <w:p w14:paraId="68D9C83A" w14:textId="77777777" w:rsidR="00E92592" w:rsidRPr="00545087" w:rsidRDefault="00E92592" w:rsidP="00E92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</w:p>
        </w:tc>
        <w:tc>
          <w:tcPr>
            <w:tcW w:w="272" w:type="dxa"/>
            <w:gridSpan w:val="2"/>
            <w:tcBorders>
              <w:top w:val="nil"/>
              <w:bottom w:val="nil"/>
            </w:tcBorders>
            <w:vAlign w:val="bottom"/>
          </w:tcPr>
          <w:p w14:paraId="05E353F5" w14:textId="274BC9B5" w:rsidR="00E92592" w:rsidRPr="00C567C2" w:rsidRDefault="00E92592" w:rsidP="00E92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7D188D48" w14:textId="289C8878" w:rsidR="00E92592" w:rsidRPr="00ED2DA9" w:rsidRDefault="00E92592" w:rsidP="00E92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9</w:t>
            </w:r>
          </w:p>
        </w:tc>
      </w:tr>
      <w:tr w:rsidR="00E92592" w:rsidRPr="00602C34" w14:paraId="639D4F1E" w14:textId="77777777" w:rsidTr="00E92592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4"/>
          <w:wAfter w:w="4320" w:type="dxa"/>
        </w:trPr>
        <w:tc>
          <w:tcPr>
            <w:tcW w:w="4154" w:type="dxa"/>
            <w:tcBorders>
              <w:top w:val="nil"/>
              <w:bottom w:val="nil"/>
            </w:tcBorders>
          </w:tcPr>
          <w:p w14:paraId="03E46BBA" w14:textId="77777777" w:rsidR="00E92592" w:rsidRPr="006F1352" w:rsidRDefault="00E92592" w:rsidP="00E92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F1352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62" w:type="dxa"/>
            <w:tcBorders>
              <w:top w:val="nil"/>
              <w:bottom w:val="single" w:sz="4" w:space="0" w:color="auto"/>
            </w:tcBorders>
          </w:tcPr>
          <w:p w14:paraId="6D055F63" w14:textId="77777777" w:rsidR="00E92592" w:rsidRPr="004D1478" w:rsidRDefault="00E92592" w:rsidP="00E92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14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0" w:type="dxa"/>
            <w:gridSpan w:val="2"/>
            <w:tcBorders>
              <w:top w:val="nil"/>
              <w:bottom w:val="nil"/>
            </w:tcBorders>
          </w:tcPr>
          <w:p w14:paraId="0229483D" w14:textId="77777777" w:rsidR="00E92592" w:rsidRPr="004D1478" w:rsidRDefault="00E92592" w:rsidP="00E92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nil"/>
              <w:bottom w:val="single" w:sz="4" w:space="0" w:color="auto"/>
            </w:tcBorders>
          </w:tcPr>
          <w:p w14:paraId="04C4F599" w14:textId="77777777" w:rsidR="00E92592" w:rsidRPr="00545087" w:rsidRDefault="00E92592" w:rsidP="00E92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17,345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30EB339" w14:textId="77777777" w:rsidR="00E92592" w:rsidRPr="00C567C2" w:rsidRDefault="00E92592" w:rsidP="00E92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nil"/>
              <w:bottom w:val="single" w:sz="4" w:space="0" w:color="auto"/>
            </w:tcBorders>
          </w:tcPr>
          <w:p w14:paraId="35FE4480" w14:textId="77777777" w:rsidR="00E92592" w:rsidRPr="00ED2DA9" w:rsidRDefault="00E92592" w:rsidP="00E92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  <w:gridSpan w:val="2"/>
            <w:tcBorders>
              <w:top w:val="nil"/>
              <w:bottom w:val="nil"/>
            </w:tcBorders>
            <w:vAlign w:val="bottom"/>
          </w:tcPr>
          <w:p w14:paraId="7696B2EF" w14:textId="77777777" w:rsidR="00E92592" w:rsidRPr="00BC043C" w:rsidRDefault="00E92592" w:rsidP="00E92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0E5B6779" w14:textId="77777777" w:rsidR="00E92592" w:rsidRPr="00ED2DA9" w:rsidRDefault="00E92592" w:rsidP="00E92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92592" w:rsidRPr="00602C34" w14:paraId="6BA9D1AA" w14:textId="77777777" w:rsidTr="00E92592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4"/>
          <w:wAfter w:w="4320" w:type="dxa"/>
        </w:trPr>
        <w:tc>
          <w:tcPr>
            <w:tcW w:w="4154" w:type="dxa"/>
            <w:tcBorders>
              <w:top w:val="nil"/>
              <w:bottom w:val="nil"/>
            </w:tcBorders>
          </w:tcPr>
          <w:p w14:paraId="24F11AA6" w14:textId="77777777" w:rsidR="00E92592" w:rsidRPr="00C567C2" w:rsidRDefault="00E92592" w:rsidP="00E92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nil"/>
            </w:tcBorders>
          </w:tcPr>
          <w:p w14:paraId="50982998" w14:textId="77777777" w:rsidR="00E92592" w:rsidRPr="00531F4A" w:rsidRDefault="00E92592" w:rsidP="00E92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273</w:t>
            </w:r>
          </w:p>
        </w:tc>
        <w:tc>
          <w:tcPr>
            <w:tcW w:w="290" w:type="dxa"/>
            <w:gridSpan w:val="2"/>
            <w:tcBorders>
              <w:top w:val="nil"/>
              <w:bottom w:val="nil"/>
            </w:tcBorders>
          </w:tcPr>
          <w:p w14:paraId="78809D82" w14:textId="77777777" w:rsidR="00E92592" w:rsidRPr="00ED53C6" w:rsidRDefault="00E92592" w:rsidP="00E92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nil"/>
            </w:tcBorders>
          </w:tcPr>
          <w:p w14:paraId="792776A4" w14:textId="77777777" w:rsidR="00E92592" w:rsidRPr="00531F4A" w:rsidRDefault="00E92592" w:rsidP="00E92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1F4A">
              <w:rPr>
                <w:rFonts w:ascii="Angsana New" w:hAnsi="Angsana New"/>
                <w:b/>
                <w:bCs/>
                <w:sz w:val="30"/>
                <w:szCs w:val="30"/>
              </w:rPr>
              <w:t>17,690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FF5980" w14:textId="77777777" w:rsidR="00E92592" w:rsidRPr="00ED53C6" w:rsidRDefault="00E92592" w:rsidP="00E92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nil"/>
            </w:tcBorders>
          </w:tcPr>
          <w:p w14:paraId="5419814E" w14:textId="77777777" w:rsidR="00E92592" w:rsidRPr="00ED2DA9" w:rsidRDefault="00E92592" w:rsidP="00E92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701,853</w:t>
            </w:r>
          </w:p>
        </w:tc>
        <w:tc>
          <w:tcPr>
            <w:tcW w:w="272" w:type="dxa"/>
            <w:gridSpan w:val="2"/>
            <w:tcBorders>
              <w:top w:val="nil"/>
              <w:bottom w:val="nil"/>
            </w:tcBorders>
          </w:tcPr>
          <w:p w14:paraId="71826646" w14:textId="77777777" w:rsidR="00E92592" w:rsidRPr="00ED53C6" w:rsidRDefault="00E92592" w:rsidP="00E92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329A7C93" w14:textId="77777777" w:rsidR="00E92592" w:rsidRPr="00ED2DA9" w:rsidRDefault="00E92592" w:rsidP="00BC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1,043,764</w:t>
            </w:r>
          </w:p>
        </w:tc>
      </w:tr>
      <w:tr w:rsidR="00E92592" w:rsidRPr="00602C34" w14:paraId="185C2700" w14:textId="77777777" w:rsidTr="00E92592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4"/>
          <w:wAfter w:w="4320" w:type="dxa"/>
        </w:trPr>
        <w:tc>
          <w:tcPr>
            <w:tcW w:w="4154" w:type="dxa"/>
            <w:tcBorders>
              <w:top w:val="nil"/>
              <w:bottom w:val="nil"/>
            </w:tcBorders>
          </w:tcPr>
          <w:p w14:paraId="6CDD64C9" w14:textId="77777777" w:rsidR="00E92592" w:rsidRPr="00C567C2" w:rsidRDefault="00E92592" w:rsidP="00E92592">
            <w:pPr>
              <w:tabs>
                <w:tab w:val="clear" w:pos="227"/>
                <w:tab w:val="left" w:pos="25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67C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C567C2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062" w:type="dxa"/>
            <w:tcBorders>
              <w:top w:val="nil"/>
              <w:bottom w:val="single" w:sz="4" w:space="0" w:color="auto"/>
            </w:tcBorders>
          </w:tcPr>
          <w:p w14:paraId="047060F1" w14:textId="77777777" w:rsidR="00E92592" w:rsidRPr="00545087" w:rsidRDefault="00E92592" w:rsidP="00E92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(160)</w:t>
            </w:r>
          </w:p>
        </w:tc>
        <w:tc>
          <w:tcPr>
            <w:tcW w:w="290" w:type="dxa"/>
            <w:gridSpan w:val="2"/>
            <w:tcBorders>
              <w:top w:val="nil"/>
              <w:bottom w:val="nil"/>
            </w:tcBorders>
          </w:tcPr>
          <w:p w14:paraId="6643C302" w14:textId="77777777" w:rsidR="00E92592" w:rsidRPr="00C567C2" w:rsidRDefault="00E92592" w:rsidP="00E92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nil"/>
              <w:bottom w:val="single" w:sz="4" w:space="0" w:color="auto"/>
            </w:tcBorders>
          </w:tcPr>
          <w:p w14:paraId="509D0C2D" w14:textId="77777777" w:rsidR="00E92592" w:rsidRPr="00545087" w:rsidRDefault="00E92592" w:rsidP="00E92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(17,345)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3E8FC21" w14:textId="77777777" w:rsidR="00E92592" w:rsidRPr="00C567C2" w:rsidRDefault="00E92592" w:rsidP="00E92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nil"/>
              <w:bottom w:val="single" w:sz="4" w:space="0" w:color="auto"/>
            </w:tcBorders>
          </w:tcPr>
          <w:p w14:paraId="0C1D5967" w14:textId="1C860868" w:rsidR="00E92592" w:rsidRPr="00ED2DA9" w:rsidRDefault="00E92592" w:rsidP="00E92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391DC8">
              <w:rPr>
                <w:rFonts w:ascii="Angsana New" w:hAnsi="Angsana New"/>
                <w:sz w:val="30"/>
                <w:szCs w:val="30"/>
              </w:rPr>
              <w:t>201,250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2" w:type="dxa"/>
            <w:gridSpan w:val="2"/>
            <w:tcBorders>
              <w:top w:val="nil"/>
              <w:bottom w:val="nil"/>
            </w:tcBorders>
          </w:tcPr>
          <w:p w14:paraId="5CFB8EF8" w14:textId="77777777" w:rsidR="00E92592" w:rsidRPr="00C567C2" w:rsidRDefault="00E92592" w:rsidP="00E92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39A8B608" w14:textId="63BB49DF" w:rsidR="00E92592" w:rsidRPr="00ED2DA9" w:rsidRDefault="00E92592" w:rsidP="00BC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9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(738,870)</w:t>
            </w:r>
          </w:p>
        </w:tc>
      </w:tr>
      <w:tr w:rsidR="00E92592" w:rsidRPr="00602C34" w14:paraId="3B7A2477" w14:textId="77777777" w:rsidTr="00E92592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4"/>
          <w:wAfter w:w="4320" w:type="dxa"/>
        </w:trPr>
        <w:tc>
          <w:tcPr>
            <w:tcW w:w="4154" w:type="dxa"/>
            <w:tcBorders>
              <w:top w:val="nil"/>
              <w:bottom w:val="nil"/>
            </w:tcBorders>
          </w:tcPr>
          <w:p w14:paraId="2250F987" w14:textId="77777777" w:rsidR="00E92592" w:rsidRPr="00C567C2" w:rsidRDefault="00E92592" w:rsidP="00E92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67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1781714F" w14:textId="77777777" w:rsidR="00E92592" w:rsidRPr="00531F4A" w:rsidRDefault="00E92592" w:rsidP="00E92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113</w:t>
            </w:r>
          </w:p>
        </w:tc>
        <w:tc>
          <w:tcPr>
            <w:tcW w:w="290" w:type="dxa"/>
            <w:gridSpan w:val="2"/>
            <w:tcBorders>
              <w:top w:val="nil"/>
              <w:bottom w:val="nil"/>
            </w:tcBorders>
          </w:tcPr>
          <w:p w14:paraId="5BE49F31" w14:textId="77777777" w:rsidR="00E92592" w:rsidRPr="00531F4A" w:rsidRDefault="00E92592" w:rsidP="00E92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CBBFD2E" w14:textId="77777777" w:rsidR="00E92592" w:rsidRPr="00531F4A" w:rsidRDefault="00E92592" w:rsidP="00E92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1F4A">
              <w:rPr>
                <w:rFonts w:ascii="Angsana New" w:hAnsi="Angsana New"/>
                <w:b/>
                <w:bCs/>
                <w:sz w:val="30"/>
                <w:szCs w:val="30"/>
              </w:rPr>
              <w:t>345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ECBA83" w14:textId="77777777" w:rsidR="00E92592" w:rsidRPr="00C567C2" w:rsidRDefault="00E92592" w:rsidP="00E92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4EBBDD2D" w14:textId="30EE77AD" w:rsidR="00E92592" w:rsidRPr="00ED2DA9" w:rsidRDefault="00391DC8" w:rsidP="00E92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500,603</w:t>
            </w:r>
          </w:p>
        </w:tc>
        <w:tc>
          <w:tcPr>
            <w:tcW w:w="272" w:type="dxa"/>
            <w:gridSpan w:val="2"/>
            <w:tcBorders>
              <w:top w:val="nil"/>
              <w:bottom w:val="nil"/>
            </w:tcBorders>
          </w:tcPr>
          <w:p w14:paraId="1820D9EC" w14:textId="77777777" w:rsidR="00E92592" w:rsidRPr="00C567C2" w:rsidRDefault="00E92592" w:rsidP="00E92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F5503A8" w14:textId="77777777" w:rsidR="00E92592" w:rsidRPr="00ED2DA9" w:rsidRDefault="00E92592" w:rsidP="00BC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304,894</w:t>
            </w:r>
          </w:p>
        </w:tc>
      </w:tr>
      <w:tr w:rsidR="00E92592" w:rsidRPr="00602C34" w14:paraId="5325064A" w14:textId="77777777" w:rsidTr="00E92592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4"/>
          <w:wAfter w:w="4320" w:type="dxa"/>
        </w:trPr>
        <w:tc>
          <w:tcPr>
            <w:tcW w:w="4154" w:type="dxa"/>
            <w:tcBorders>
              <w:top w:val="nil"/>
              <w:bottom w:val="nil"/>
            </w:tcBorders>
          </w:tcPr>
          <w:p w14:paraId="57D5BA4D" w14:textId="77777777" w:rsidR="00E92592" w:rsidRPr="00D42D5D" w:rsidRDefault="00E92592" w:rsidP="00E92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cs/>
              </w:rPr>
            </w:pPr>
          </w:p>
        </w:tc>
        <w:tc>
          <w:tcPr>
            <w:tcW w:w="1062" w:type="dxa"/>
            <w:tcBorders>
              <w:top w:val="double" w:sz="4" w:space="0" w:color="auto"/>
              <w:bottom w:val="nil"/>
            </w:tcBorders>
          </w:tcPr>
          <w:p w14:paraId="3D590A58" w14:textId="77777777" w:rsidR="00E92592" w:rsidRPr="00D42D5D" w:rsidRDefault="00E92592" w:rsidP="00E92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90" w:type="dxa"/>
            <w:gridSpan w:val="2"/>
            <w:tcBorders>
              <w:top w:val="nil"/>
              <w:bottom w:val="nil"/>
            </w:tcBorders>
          </w:tcPr>
          <w:p w14:paraId="1BEE9ACD" w14:textId="77777777" w:rsidR="00E92592" w:rsidRPr="00D42D5D" w:rsidRDefault="00E92592" w:rsidP="00E92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gridSpan w:val="3"/>
            <w:tcBorders>
              <w:top w:val="double" w:sz="4" w:space="0" w:color="auto"/>
              <w:bottom w:val="nil"/>
            </w:tcBorders>
          </w:tcPr>
          <w:p w14:paraId="2BB5733B" w14:textId="77777777" w:rsidR="00E92592" w:rsidRPr="00D42D5D" w:rsidRDefault="00E92592" w:rsidP="00E92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126038" w14:textId="77777777" w:rsidR="00E92592" w:rsidRPr="00D42D5D" w:rsidRDefault="00E92592" w:rsidP="00E92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gridSpan w:val="3"/>
            <w:tcBorders>
              <w:top w:val="double" w:sz="4" w:space="0" w:color="auto"/>
              <w:bottom w:val="nil"/>
            </w:tcBorders>
          </w:tcPr>
          <w:p w14:paraId="3B02309E" w14:textId="77777777" w:rsidR="00E92592" w:rsidRPr="00D42D5D" w:rsidRDefault="00E92592" w:rsidP="00E92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2" w:type="dxa"/>
            <w:gridSpan w:val="2"/>
            <w:tcBorders>
              <w:top w:val="nil"/>
              <w:bottom w:val="nil"/>
            </w:tcBorders>
          </w:tcPr>
          <w:p w14:paraId="5E0FE301" w14:textId="77777777" w:rsidR="00E92592" w:rsidRPr="00D42D5D" w:rsidRDefault="00E92592" w:rsidP="00E92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12"/>
              </w:tabs>
              <w:spacing w:line="240" w:lineRule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</w:tcPr>
          <w:p w14:paraId="228493C1" w14:textId="77777777" w:rsidR="00E92592" w:rsidRPr="00D42D5D" w:rsidRDefault="00E92592" w:rsidP="00BC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E92592" w:rsidRPr="00602C34" w14:paraId="0C6A0282" w14:textId="77777777" w:rsidTr="00E92592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4"/>
          <w:wAfter w:w="4320" w:type="dxa"/>
        </w:trPr>
        <w:tc>
          <w:tcPr>
            <w:tcW w:w="4154" w:type="dxa"/>
            <w:tcBorders>
              <w:top w:val="nil"/>
              <w:bottom w:val="nil"/>
            </w:tcBorders>
          </w:tcPr>
          <w:p w14:paraId="4E6F210B" w14:textId="24893F3C" w:rsidR="00E92592" w:rsidRPr="00C567C2" w:rsidRDefault="00E92592" w:rsidP="00E92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180" w:hanging="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กลับรายการ)</w:t>
            </w:r>
            <w:r w:rsidR="002F2DB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B4666">
              <w:rPr>
                <w:rFonts w:ascii="Angsana New" w:hAnsi="Angsana New"/>
                <w:sz w:val="30"/>
                <w:szCs w:val="30"/>
                <w:cs/>
              </w:rPr>
              <w:t>หนี้สงสัยจะสูญ</w:t>
            </w:r>
            <w:r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8B466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B466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62" w:type="dxa"/>
            <w:tcBorders>
              <w:top w:val="nil"/>
              <w:bottom w:val="double" w:sz="4" w:space="0" w:color="auto"/>
            </w:tcBorders>
          </w:tcPr>
          <w:p w14:paraId="18538CDF" w14:textId="664A3342" w:rsidR="00E92592" w:rsidRPr="00BF04D1" w:rsidRDefault="00D92610" w:rsidP="00D92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(17,185)</w:t>
            </w:r>
          </w:p>
        </w:tc>
        <w:tc>
          <w:tcPr>
            <w:tcW w:w="290" w:type="dxa"/>
            <w:gridSpan w:val="2"/>
            <w:tcBorders>
              <w:top w:val="nil"/>
              <w:bottom w:val="nil"/>
            </w:tcBorders>
          </w:tcPr>
          <w:p w14:paraId="585013BD" w14:textId="77777777" w:rsidR="00E92592" w:rsidRPr="00BF04D1" w:rsidRDefault="00E92592" w:rsidP="00E92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  <w:tab w:val="decimal" w:pos="79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nil"/>
              <w:bottom w:val="double" w:sz="4" w:space="0" w:color="auto"/>
            </w:tcBorders>
          </w:tcPr>
          <w:p w14:paraId="13121381" w14:textId="0A72A335" w:rsidR="00E92592" w:rsidRPr="00BF04D1" w:rsidRDefault="00E92592" w:rsidP="00E92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04D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782E72C" w14:textId="77777777" w:rsidR="00E92592" w:rsidRPr="00BF04D1" w:rsidRDefault="00E92592" w:rsidP="00E92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  <w:tab w:val="decimal" w:pos="79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nil"/>
              <w:bottom w:val="double" w:sz="4" w:space="0" w:color="auto"/>
            </w:tcBorders>
          </w:tcPr>
          <w:p w14:paraId="33EB5C60" w14:textId="68EEAEFE" w:rsidR="00E92592" w:rsidRPr="006273E2" w:rsidRDefault="00E92592" w:rsidP="00E92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391DC8">
              <w:rPr>
                <w:rFonts w:ascii="Angsana New" w:hAnsi="Angsana New"/>
                <w:b/>
                <w:bCs/>
                <w:sz w:val="30"/>
                <w:szCs w:val="30"/>
              </w:rPr>
              <w:t>537,620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2" w:type="dxa"/>
            <w:gridSpan w:val="2"/>
            <w:tcBorders>
              <w:top w:val="nil"/>
              <w:bottom w:val="nil"/>
            </w:tcBorders>
          </w:tcPr>
          <w:p w14:paraId="67439D19" w14:textId="77777777" w:rsidR="00E92592" w:rsidRPr="006273E2" w:rsidRDefault="00E92592" w:rsidP="00E92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</w:tcPr>
          <w:p w14:paraId="27EEBA33" w14:textId="779FF221" w:rsidR="00E92592" w:rsidRPr="006273E2" w:rsidRDefault="00E92592" w:rsidP="00BC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738,870</w:t>
            </w:r>
          </w:p>
        </w:tc>
      </w:tr>
    </w:tbl>
    <w:p w14:paraId="59EEEFBF" w14:textId="77777777" w:rsidR="00FA3ECC" w:rsidRPr="0053109C" w:rsidRDefault="00FA3ECC">
      <w:pPr>
        <w:rPr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94"/>
        <w:gridCol w:w="1044"/>
        <w:gridCol w:w="270"/>
        <w:gridCol w:w="1080"/>
        <w:gridCol w:w="270"/>
        <w:gridCol w:w="1080"/>
        <w:gridCol w:w="270"/>
        <w:gridCol w:w="1073"/>
        <w:gridCol w:w="7"/>
      </w:tblGrid>
      <w:tr w:rsidR="000809AF" w:rsidRPr="00621170" w14:paraId="0657E499" w14:textId="77777777" w:rsidTr="00A0170B">
        <w:trPr>
          <w:tblHeader/>
        </w:trPr>
        <w:tc>
          <w:tcPr>
            <w:tcW w:w="4194" w:type="dxa"/>
          </w:tcPr>
          <w:p w14:paraId="3E7046E8" w14:textId="2EAB90B3" w:rsidR="000809AF" w:rsidRPr="00621170" w:rsidRDefault="000809AF" w:rsidP="00080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21170">
              <w:rPr>
                <w:rFonts w:ascii="Angsana New" w:hAnsi="Angsana New"/>
                <w:sz w:val="30"/>
                <w:szCs w:val="30"/>
              </w:rPr>
              <w:br w:type="page"/>
            </w:r>
            <w:r w:rsidRPr="006211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2394" w:type="dxa"/>
            <w:gridSpan w:val="3"/>
          </w:tcPr>
          <w:p w14:paraId="745D07EC" w14:textId="1CC357BF" w:rsidR="000809AF" w:rsidRPr="00621170" w:rsidRDefault="000809AF" w:rsidP="00080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B09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005DA2D" w14:textId="77777777" w:rsidR="000809AF" w:rsidRPr="00621170" w:rsidRDefault="000809AF" w:rsidP="00080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4"/>
          </w:tcPr>
          <w:p w14:paraId="6B8FCA7C" w14:textId="0D09FE0D" w:rsidR="000809AF" w:rsidRPr="00621170" w:rsidRDefault="000809AF" w:rsidP="00080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B09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809AF" w:rsidRPr="00621170" w14:paraId="4BD82866" w14:textId="77777777" w:rsidTr="00A0170B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1"/>
          <w:wAfter w:w="7" w:type="dxa"/>
        </w:trPr>
        <w:tc>
          <w:tcPr>
            <w:tcW w:w="4194" w:type="dxa"/>
            <w:tcBorders>
              <w:top w:val="nil"/>
              <w:bottom w:val="nil"/>
            </w:tcBorders>
          </w:tcPr>
          <w:p w14:paraId="51255978" w14:textId="77777777" w:rsidR="000809AF" w:rsidRPr="00621170" w:rsidRDefault="000809AF" w:rsidP="00080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20E62FC1" w14:textId="39A2B7DB" w:rsidR="000809AF" w:rsidRDefault="000809AF" w:rsidP="00D42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09B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9C2CCD1" w14:textId="77777777" w:rsidR="000809AF" w:rsidRPr="005E397F" w:rsidRDefault="000809AF" w:rsidP="00D42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1382F44" w14:textId="3274237A" w:rsidR="000809AF" w:rsidRDefault="000809AF" w:rsidP="00D42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09B1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37A062A" w14:textId="77777777" w:rsidR="000809AF" w:rsidRPr="005E397F" w:rsidRDefault="000809AF" w:rsidP="00D42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B4B5784" w14:textId="2C81CDC6" w:rsidR="000809AF" w:rsidRDefault="000809AF" w:rsidP="00D42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09B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4695B96" w14:textId="77777777" w:rsidR="000809AF" w:rsidRPr="005E397F" w:rsidRDefault="000809AF" w:rsidP="00D42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nil"/>
              <w:bottom w:val="nil"/>
            </w:tcBorders>
          </w:tcPr>
          <w:p w14:paraId="08EB7445" w14:textId="0ABFDF3A" w:rsidR="000809AF" w:rsidRPr="00531F4A" w:rsidRDefault="000809AF" w:rsidP="00D42D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02"/>
              </w:tabs>
              <w:spacing w:after="0" w:line="380" w:lineRule="exact"/>
              <w:ind w:left="-108"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09B1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0809AF" w:rsidRPr="00621170" w14:paraId="71211790" w14:textId="77777777" w:rsidTr="004272D4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1"/>
          <w:wAfter w:w="7" w:type="dxa"/>
        </w:trPr>
        <w:tc>
          <w:tcPr>
            <w:tcW w:w="4194" w:type="dxa"/>
            <w:tcBorders>
              <w:top w:val="nil"/>
              <w:bottom w:val="nil"/>
            </w:tcBorders>
          </w:tcPr>
          <w:p w14:paraId="3E92A6C6" w14:textId="77777777" w:rsidR="000809AF" w:rsidRPr="00621170" w:rsidRDefault="000809AF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87" w:type="dxa"/>
            <w:gridSpan w:val="7"/>
            <w:tcBorders>
              <w:top w:val="nil"/>
              <w:bottom w:val="nil"/>
            </w:tcBorders>
          </w:tcPr>
          <w:p w14:paraId="3DD6B66C" w14:textId="26CBF889" w:rsidR="000809AF" w:rsidRPr="00531F4A" w:rsidRDefault="000809AF" w:rsidP="000809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02"/>
              </w:tabs>
              <w:spacing w:after="0" w:line="380" w:lineRule="exact"/>
              <w:ind w:left="-108"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09B1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B09B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04295" w:rsidRPr="00621170" w14:paraId="2076ECF4" w14:textId="77777777" w:rsidTr="00A0170B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1"/>
          <w:wAfter w:w="7" w:type="dxa"/>
        </w:trPr>
        <w:tc>
          <w:tcPr>
            <w:tcW w:w="4194" w:type="dxa"/>
            <w:tcBorders>
              <w:top w:val="nil"/>
              <w:bottom w:val="nil"/>
            </w:tcBorders>
          </w:tcPr>
          <w:p w14:paraId="3EB20884" w14:textId="77777777" w:rsidR="00104295" w:rsidRPr="00621170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21170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และบริษัทย่อยทางอ้อม</w:t>
            </w: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4EFD9076" w14:textId="77777777" w:rsidR="00104295" w:rsidRPr="00832FD4" w:rsidRDefault="000E458A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9BD6E8" w14:textId="77777777" w:rsidR="00104295" w:rsidRPr="005E397F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5906C88" w14:textId="77777777" w:rsidR="00104295" w:rsidRPr="005E397F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57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0A066C3" w14:textId="77777777" w:rsidR="00104295" w:rsidRPr="005E397F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5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4931A03" w14:textId="77777777" w:rsidR="00104295" w:rsidRPr="00531F4A" w:rsidRDefault="00E94911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543,717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A59B064" w14:textId="77777777" w:rsidR="00104295" w:rsidRPr="005E397F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nil"/>
              <w:bottom w:val="nil"/>
            </w:tcBorders>
          </w:tcPr>
          <w:p w14:paraId="0DD0DB3A" w14:textId="77777777" w:rsidR="00104295" w:rsidRPr="00375A04" w:rsidRDefault="00104295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02"/>
              </w:tabs>
              <w:spacing w:after="0" w:line="380" w:lineRule="exact"/>
              <w:ind w:left="-108"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31F4A">
              <w:rPr>
                <w:rFonts w:ascii="Angsana New" w:hAnsi="Angsana New"/>
                <w:sz w:val="30"/>
                <w:szCs w:val="30"/>
              </w:rPr>
              <w:t>1,332,737</w:t>
            </w:r>
          </w:p>
        </w:tc>
      </w:tr>
      <w:tr w:rsidR="001E78F9" w:rsidRPr="008135BD" w14:paraId="0F8A8018" w14:textId="77777777" w:rsidTr="00AC4D62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1"/>
          <w:wAfter w:w="7" w:type="dxa"/>
          <w:trHeight w:val="70"/>
        </w:trPr>
        <w:tc>
          <w:tcPr>
            <w:tcW w:w="4194" w:type="dxa"/>
            <w:tcBorders>
              <w:top w:val="nil"/>
              <w:bottom w:val="nil"/>
            </w:tcBorders>
          </w:tcPr>
          <w:p w14:paraId="0D6D1EEA" w14:textId="77777777" w:rsidR="001E78F9" w:rsidRPr="00621170" w:rsidRDefault="001E78F9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2E47BB6B" w14:textId="57782F06" w:rsidR="001E78F9" w:rsidRPr="00832FD4" w:rsidRDefault="001E78F9" w:rsidP="00A11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11EA4">
              <w:rPr>
                <w:rFonts w:ascii="Angsana New" w:hAnsi="Angsana New"/>
                <w:sz w:val="30"/>
                <w:szCs w:val="30"/>
              </w:rPr>
              <w:t>35,231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0EDCB7F" w14:textId="77777777" w:rsidR="001E78F9" w:rsidRPr="005E397F" w:rsidRDefault="001E78F9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DA46F87" w14:textId="77777777" w:rsidR="001E78F9" w:rsidRPr="006F21BF" w:rsidRDefault="001E78F9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5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573DD8" w14:textId="77777777" w:rsidR="001E78F9" w:rsidRPr="005E397F" w:rsidRDefault="001E78F9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5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5EC8353" w14:textId="77777777" w:rsidR="001E78F9" w:rsidRPr="00375A04" w:rsidRDefault="001E78F9" w:rsidP="00E94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25,321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D76EABC" w14:textId="77777777" w:rsidR="001E78F9" w:rsidRPr="008B4666" w:rsidRDefault="001E78F9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ind w:right="5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nil"/>
              <w:bottom w:val="nil"/>
            </w:tcBorders>
          </w:tcPr>
          <w:p w14:paraId="7617F121" w14:textId="5CC8F84E" w:rsidR="001E78F9" w:rsidRPr="00375A04" w:rsidRDefault="001E78F9" w:rsidP="00813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6"/>
                <w:tab w:val="decimal" w:pos="702"/>
              </w:tabs>
              <w:spacing w:after="0" w:line="380" w:lineRule="exact"/>
              <w:ind w:left="-108" w:right="5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C4D62" w:rsidRPr="00BF04D1" w14:paraId="7EBC0632" w14:textId="77777777" w:rsidTr="00AC4D62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1"/>
          <w:wAfter w:w="7" w:type="dxa"/>
        </w:trPr>
        <w:tc>
          <w:tcPr>
            <w:tcW w:w="4194" w:type="dxa"/>
            <w:tcBorders>
              <w:top w:val="nil"/>
              <w:bottom w:val="nil"/>
            </w:tcBorders>
          </w:tcPr>
          <w:p w14:paraId="688BDC0B" w14:textId="0AD90B2F" w:rsidR="00AC4D62" w:rsidRPr="00A11EA4" w:rsidRDefault="00A11EA4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11EA4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="00EB4868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A11EA4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44" w:type="dxa"/>
            <w:tcBorders>
              <w:top w:val="nil"/>
              <w:bottom w:val="single" w:sz="4" w:space="0" w:color="auto"/>
            </w:tcBorders>
          </w:tcPr>
          <w:p w14:paraId="58858503" w14:textId="20E2D577" w:rsidR="00AC4D62" w:rsidRPr="00A11EA4" w:rsidRDefault="00A11EA4" w:rsidP="00A11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A11EA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985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54C96F7" w14:textId="77777777" w:rsidR="00AC4D62" w:rsidRPr="006745DD" w:rsidRDefault="00AC4D62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36483129" w14:textId="32300E38" w:rsidR="00AC4D62" w:rsidRPr="00BF04D1" w:rsidRDefault="004E7A60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58"/>
              <w:rPr>
                <w:rFonts w:ascii="Angsana New" w:hAnsi="Angsana New"/>
                <w:sz w:val="30"/>
                <w:szCs w:val="30"/>
              </w:rPr>
            </w:pPr>
            <w:r w:rsidRPr="00BF04D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A92CAEA" w14:textId="77777777" w:rsidR="00AC4D62" w:rsidRPr="00BF04D1" w:rsidRDefault="00AC4D62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5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3C7F1E64" w14:textId="789E4CD6" w:rsidR="00AC4D62" w:rsidRPr="00BF04D1" w:rsidRDefault="004E7A60" w:rsidP="004E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04D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BDC2AF" w14:textId="77777777" w:rsidR="00AC4D62" w:rsidRPr="00BF04D1" w:rsidRDefault="00AC4D62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nil"/>
              <w:bottom w:val="single" w:sz="4" w:space="0" w:color="auto"/>
            </w:tcBorders>
          </w:tcPr>
          <w:p w14:paraId="51E2A40A" w14:textId="6BF6AD6B" w:rsidR="00AC4D62" w:rsidRPr="00BF04D1" w:rsidRDefault="004E7A60" w:rsidP="004E7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6"/>
                <w:tab w:val="decimal" w:pos="702"/>
              </w:tabs>
              <w:spacing w:after="0" w:line="380" w:lineRule="exact"/>
              <w:ind w:left="-108"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04D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04295" w:rsidRPr="005E397F" w14:paraId="0F15534F" w14:textId="77777777" w:rsidTr="00A0170B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1"/>
          <w:wAfter w:w="7" w:type="dxa"/>
        </w:trPr>
        <w:tc>
          <w:tcPr>
            <w:tcW w:w="4194" w:type="dxa"/>
            <w:tcBorders>
              <w:top w:val="nil"/>
              <w:bottom w:val="nil"/>
            </w:tcBorders>
          </w:tcPr>
          <w:p w14:paraId="4F60CAFF" w14:textId="497528D0" w:rsidR="00104295" w:rsidRPr="009F26AF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F26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4F586DE8" w14:textId="740EE814" w:rsidR="00104295" w:rsidRPr="001E78F9" w:rsidRDefault="00A11EA4" w:rsidP="00A11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78F9">
              <w:rPr>
                <w:rFonts w:ascii="Angsana New" w:hAnsi="Angsana New"/>
                <w:b/>
                <w:bCs/>
                <w:sz w:val="30"/>
                <w:szCs w:val="30"/>
              </w:rPr>
              <w:t>38,216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7D2BE2" w14:textId="77777777" w:rsidR="00104295" w:rsidRPr="001E78F9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3094554" w14:textId="77777777" w:rsidR="00104295" w:rsidRPr="001E78F9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5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78F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5B5AB9D" w14:textId="77777777" w:rsidR="00104295" w:rsidRPr="006745DD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5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58588DD" w14:textId="77777777" w:rsidR="00104295" w:rsidRPr="00531F4A" w:rsidRDefault="00E94911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569,038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EE07687" w14:textId="77777777" w:rsidR="00104295" w:rsidRPr="00531F4A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</w:tcPr>
          <w:p w14:paraId="142FF6A2" w14:textId="77777777" w:rsidR="00104295" w:rsidRPr="00531F4A" w:rsidRDefault="00104295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02"/>
              </w:tabs>
              <w:spacing w:after="0" w:line="380" w:lineRule="exact"/>
              <w:ind w:left="-108"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1F4A">
              <w:rPr>
                <w:rFonts w:ascii="Angsana New" w:hAnsi="Angsana New"/>
                <w:b/>
                <w:bCs/>
                <w:sz w:val="30"/>
                <w:szCs w:val="30"/>
              </w:rPr>
              <w:t>1,332,737</w:t>
            </w:r>
          </w:p>
        </w:tc>
      </w:tr>
    </w:tbl>
    <w:p w14:paraId="4029C8DA" w14:textId="77777777" w:rsidR="00465813" w:rsidRDefault="00465813" w:rsidP="00B03148">
      <w:pPr>
        <w:rPr>
          <w:rFonts w:asciiTheme="majorBidi" w:hAnsiTheme="majorBidi" w:cstheme="majorBidi"/>
          <w:sz w:val="32"/>
          <w:szCs w:val="32"/>
        </w:rPr>
      </w:pPr>
    </w:p>
    <w:tbl>
      <w:tblPr>
        <w:tblW w:w="9288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95"/>
        <w:gridCol w:w="1046"/>
        <w:gridCol w:w="269"/>
        <w:gridCol w:w="1081"/>
        <w:gridCol w:w="271"/>
        <w:gridCol w:w="1079"/>
        <w:gridCol w:w="271"/>
        <w:gridCol w:w="1076"/>
      </w:tblGrid>
      <w:tr w:rsidR="000809AF" w:rsidRPr="00621170" w14:paraId="19E29E1A" w14:textId="77777777" w:rsidTr="004272D4">
        <w:tc>
          <w:tcPr>
            <w:tcW w:w="2258" w:type="pct"/>
            <w:tcBorders>
              <w:top w:val="nil"/>
              <w:bottom w:val="nil"/>
            </w:tcBorders>
          </w:tcPr>
          <w:p w14:paraId="1E0B3428" w14:textId="25EB70D1" w:rsidR="000809AF" w:rsidRPr="00621170" w:rsidRDefault="000809AF" w:rsidP="002F2DBB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211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เจ้าหนี้อื่น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-</w:t>
            </w:r>
            <w:r w:rsidRPr="006211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290" w:type="pct"/>
            <w:gridSpan w:val="3"/>
            <w:tcBorders>
              <w:top w:val="nil"/>
              <w:bottom w:val="nil"/>
            </w:tcBorders>
          </w:tcPr>
          <w:p w14:paraId="2EDC97A8" w14:textId="66F9CE86" w:rsidR="000809AF" w:rsidRPr="00621170" w:rsidRDefault="000809AF" w:rsidP="00080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09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5FB2D98D" w14:textId="77777777" w:rsidR="000809AF" w:rsidRPr="00621170" w:rsidRDefault="000809AF" w:rsidP="00080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6" w:type="pct"/>
            <w:gridSpan w:val="3"/>
            <w:tcBorders>
              <w:top w:val="nil"/>
              <w:bottom w:val="nil"/>
            </w:tcBorders>
          </w:tcPr>
          <w:p w14:paraId="6B50E809" w14:textId="1874D801" w:rsidR="000809AF" w:rsidRPr="00621170" w:rsidRDefault="000809AF" w:rsidP="00080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09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809AF" w:rsidRPr="00621170" w14:paraId="74F6A940" w14:textId="77777777" w:rsidTr="004272D4">
        <w:tc>
          <w:tcPr>
            <w:tcW w:w="2258" w:type="pct"/>
          </w:tcPr>
          <w:p w14:paraId="13E44D4C" w14:textId="77777777" w:rsidR="000809AF" w:rsidRPr="00621170" w:rsidRDefault="000809AF" w:rsidP="00080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3" w:type="pct"/>
          </w:tcPr>
          <w:p w14:paraId="38760A17" w14:textId="03D5B846" w:rsidR="000809AF" w:rsidRDefault="000809AF" w:rsidP="00D42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09B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5" w:type="pct"/>
          </w:tcPr>
          <w:p w14:paraId="236DF803" w14:textId="77777777" w:rsidR="000809AF" w:rsidRPr="00621170" w:rsidRDefault="000809AF" w:rsidP="00D42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4CD054E5" w14:textId="390B198A" w:rsidR="000809AF" w:rsidRDefault="000809AF" w:rsidP="00D42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09B1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6" w:type="pct"/>
          </w:tcPr>
          <w:p w14:paraId="6F55ABCE" w14:textId="77777777" w:rsidR="000809AF" w:rsidRPr="00621170" w:rsidRDefault="000809AF" w:rsidP="00D42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44ACFD24" w14:textId="79DFA13D" w:rsidR="000809AF" w:rsidRDefault="000809AF" w:rsidP="00D42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09B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6" w:type="pct"/>
          </w:tcPr>
          <w:p w14:paraId="3B7818EF" w14:textId="77777777" w:rsidR="000809AF" w:rsidRPr="00296973" w:rsidRDefault="000809AF" w:rsidP="00D42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09614DE9" w14:textId="1339A6C3" w:rsidR="000809AF" w:rsidRDefault="000809AF" w:rsidP="00D42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09B1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0809AF" w:rsidRPr="00621170" w14:paraId="569CD1DC" w14:textId="77777777" w:rsidTr="000809AF">
        <w:tc>
          <w:tcPr>
            <w:tcW w:w="2258" w:type="pct"/>
          </w:tcPr>
          <w:p w14:paraId="35C7F2A3" w14:textId="77777777" w:rsidR="000809AF" w:rsidRPr="00621170" w:rsidRDefault="000809AF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42" w:type="pct"/>
            <w:gridSpan w:val="7"/>
            <w:vAlign w:val="bottom"/>
          </w:tcPr>
          <w:p w14:paraId="5F3A31FE" w14:textId="371CA86E" w:rsidR="000809AF" w:rsidRDefault="000809AF" w:rsidP="00080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09B1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B09B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04295" w:rsidRPr="00621170" w14:paraId="1263E367" w14:textId="77777777" w:rsidTr="00104295">
        <w:tc>
          <w:tcPr>
            <w:tcW w:w="2258" w:type="pct"/>
          </w:tcPr>
          <w:p w14:paraId="0BB685A9" w14:textId="77777777" w:rsidR="00104295" w:rsidRPr="00621170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21170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และบริษัทย่อยทางอ้อม</w:t>
            </w:r>
          </w:p>
        </w:tc>
        <w:tc>
          <w:tcPr>
            <w:tcW w:w="563" w:type="pct"/>
            <w:vAlign w:val="bottom"/>
          </w:tcPr>
          <w:p w14:paraId="74325013" w14:textId="77777777" w:rsidR="00104295" w:rsidRPr="001F2748" w:rsidRDefault="000E458A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936E522" w14:textId="77777777" w:rsidR="00104295" w:rsidRPr="00621170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5A01297C" w14:textId="77777777" w:rsidR="00104295" w:rsidRPr="001F2748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9A1559B" w14:textId="77777777" w:rsidR="00104295" w:rsidRPr="00621170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3D5E1A2A" w14:textId="6AA8AF33" w:rsidR="00104295" w:rsidRPr="00296973" w:rsidRDefault="007B55A8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E94911">
              <w:rPr>
                <w:rFonts w:ascii="Angsana New" w:hAnsi="Angsana New"/>
                <w:sz w:val="30"/>
                <w:szCs w:val="30"/>
              </w:rPr>
              <w:t>17,828</w:t>
            </w:r>
          </w:p>
        </w:tc>
        <w:tc>
          <w:tcPr>
            <w:tcW w:w="146" w:type="pct"/>
          </w:tcPr>
          <w:p w14:paraId="5E1E84AA" w14:textId="77777777" w:rsidR="00104295" w:rsidRPr="00296973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53D44B91" w14:textId="77777777" w:rsidR="00104295" w:rsidRPr="00296973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33,923</w:t>
            </w:r>
          </w:p>
        </w:tc>
      </w:tr>
      <w:tr w:rsidR="00A11EA4" w:rsidRPr="00621170" w14:paraId="2151FC12" w14:textId="77777777" w:rsidTr="0010429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58" w:type="pct"/>
          </w:tcPr>
          <w:p w14:paraId="1D17A536" w14:textId="77777777" w:rsidR="00A11EA4" w:rsidRPr="00621170" w:rsidRDefault="00A11EA4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21170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63" w:type="pct"/>
          </w:tcPr>
          <w:p w14:paraId="2F29C456" w14:textId="118A78CF" w:rsidR="00A11EA4" w:rsidRPr="00832FD4" w:rsidRDefault="00A11EA4" w:rsidP="00A11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  <w:r w:rsidRPr="00A11EA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306</w:t>
            </w:r>
          </w:p>
        </w:tc>
        <w:tc>
          <w:tcPr>
            <w:tcW w:w="145" w:type="pct"/>
            <w:vAlign w:val="bottom"/>
          </w:tcPr>
          <w:p w14:paraId="705DE82A" w14:textId="77777777" w:rsidR="00A11EA4" w:rsidRPr="00621170" w:rsidRDefault="00A11EA4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5DA073B0" w14:textId="77777777" w:rsidR="00A11EA4" w:rsidRPr="00296973" w:rsidRDefault="00A11EA4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6F831E72" w14:textId="77777777" w:rsidR="00A11EA4" w:rsidRPr="00621170" w:rsidRDefault="00A11EA4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1433F0C1" w14:textId="77777777" w:rsidR="00A11EA4" w:rsidRPr="00296973" w:rsidRDefault="00A11EA4" w:rsidP="007B5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14,474</w:t>
            </w:r>
          </w:p>
        </w:tc>
        <w:tc>
          <w:tcPr>
            <w:tcW w:w="146" w:type="pct"/>
            <w:vAlign w:val="bottom"/>
          </w:tcPr>
          <w:p w14:paraId="27A7E0F9" w14:textId="77777777" w:rsidR="00A11EA4" w:rsidRPr="00296973" w:rsidRDefault="00A11EA4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14:paraId="6E6E8785" w14:textId="77777777" w:rsidR="00A11EA4" w:rsidRPr="00296973" w:rsidRDefault="00A11EA4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11EA4" w:rsidRPr="00621170" w14:paraId="2AFDDD61" w14:textId="77777777" w:rsidTr="00104295">
        <w:tc>
          <w:tcPr>
            <w:tcW w:w="2258" w:type="pct"/>
            <w:tcBorders>
              <w:top w:val="nil"/>
              <w:bottom w:val="nil"/>
            </w:tcBorders>
          </w:tcPr>
          <w:p w14:paraId="613FF0AA" w14:textId="77777777" w:rsidR="00A11EA4" w:rsidRPr="00621170" w:rsidRDefault="00A11EA4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211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</w:tcPr>
          <w:p w14:paraId="6D009773" w14:textId="75298823" w:rsidR="00A11EA4" w:rsidRPr="001E78F9" w:rsidRDefault="00A11EA4" w:rsidP="00A11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78F9">
              <w:rPr>
                <w:rFonts w:ascii="Angsana New" w:hAnsi="Angsana New"/>
                <w:b/>
                <w:bCs/>
                <w:sz w:val="30"/>
                <w:szCs w:val="30"/>
              </w:rPr>
              <w:t>15,306</w:t>
            </w:r>
          </w:p>
        </w:tc>
        <w:tc>
          <w:tcPr>
            <w:tcW w:w="145" w:type="pct"/>
            <w:tcBorders>
              <w:top w:val="nil"/>
              <w:bottom w:val="nil"/>
            </w:tcBorders>
          </w:tcPr>
          <w:p w14:paraId="4ABF13FB" w14:textId="77777777" w:rsidR="00A11EA4" w:rsidRPr="001E78F9" w:rsidRDefault="00A11EA4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1F6E721B" w14:textId="77777777" w:rsidR="00A11EA4" w:rsidRPr="001E78F9" w:rsidRDefault="00A11EA4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78F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6B1C3B31" w14:textId="77777777" w:rsidR="00A11EA4" w:rsidRPr="00296973" w:rsidRDefault="00A11EA4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3517A849" w14:textId="77777777" w:rsidR="00A11EA4" w:rsidRPr="007B55A8" w:rsidRDefault="00A11EA4" w:rsidP="007B5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55A8">
              <w:rPr>
                <w:rFonts w:ascii="Angsana New" w:hAnsi="Angsana New"/>
                <w:b/>
                <w:bCs/>
                <w:sz w:val="30"/>
                <w:szCs w:val="30"/>
              </w:rPr>
              <w:t>32,302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679FB822" w14:textId="77777777" w:rsidR="00A11EA4" w:rsidRPr="00621170" w:rsidRDefault="00A11EA4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7567D25B" w14:textId="77777777" w:rsidR="00A11EA4" w:rsidRPr="00296973" w:rsidRDefault="00A11EA4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33,923</w:t>
            </w:r>
          </w:p>
        </w:tc>
      </w:tr>
    </w:tbl>
    <w:p w14:paraId="68229080" w14:textId="77777777" w:rsidR="000037F0" w:rsidRDefault="000037F0">
      <w:pPr>
        <w:rPr>
          <w:rFonts w:asciiTheme="majorBidi" w:hAnsiTheme="majorBidi" w:cstheme="majorBidi"/>
          <w:sz w:val="32"/>
          <w:szCs w:val="32"/>
        </w:rPr>
      </w:pPr>
    </w:p>
    <w:tbl>
      <w:tblPr>
        <w:tblW w:w="9270" w:type="dxa"/>
        <w:tblInd w:w="534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22"/>
        <w:gridCol w:w="15"/>
        <w:gridCol w:w="705"/>
        <w:gridCol w:w="276"/>
        <w:gridCol w:w="782"/>
        <w:gridCol w:w="1022"/>
        <w:gridCol w:w="24"/>
        <w:gridCol w:w="219"/>
        <w:gridCol w:w="28"/>
        <w:gridCol w:w="6"/>
        <w:gridCol w:w="20"/>
        <w:gridCol w:w="1066"/>
        <w:gridCol w:w="20"/>
        <w:gridCol w:w="252"/>
        <w:gridCol w:w="20"/>
        <w:gridCol w:w="1048"/>
        <w:gridCol w:w="33"/>
        <w:gridCol w:w="243"/>
        <w:gridCol w:w="7"/>
        <w:gridCol w:w="22"/>
        <w:gridCol w:w="1033"/>
        <w:gridCol w:w="7"/>
      </w:tblGrid>
      <w:tr w:rsidR="004600B4" w:rsidRPr="00621170" w14:paraId="0AE00DF9" w14:textId="77777777" w:rsidTr="00C04DDC">
        <w:tc>
          <w:tcPr>
            <w:tcW w:w="2265" w:type="pct"/>
            <w:gridSpan w:val="5"/>
            <w:tcBorders>
              <w:top w:val="nil"/>
              <w:bottom w:val="nil"/>
            </w:tcBorders>
          </w:tcPr>
          <w:p w14:paraId="758C9655" w14:textId="6AAE89D4" w:rsidR="004600B4" w:rsidRPr="00621170" w:rsidRDefault="004600B4" w:rsidP="00427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211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ค่าใช้จ่ายค้างจ่าย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6211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297" w:type="pct"/>
            <w:gridSpan w:val="8"/>
            <w:tcBorders>
              <w:top w:val="nil"/>
              <w:bottom w:val="nil"/>
            </w:tcBorders>
          </w:tcPr>
          <w:p w14:paraId="2D702CB2" w14:textId="77777777" w:rsidR="004600B4" w:rsidRPr="00621170" w:rsidRDefault="004600B4" w:rsidP="00427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09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gridSpan w:val="2"/>
            <w:tcBorders>
              <w:top w:val="nil"/>
              <w:bottom w:val="nil"/>
            </w:tcBorders>
          </w:tcPr>
          <w:p w14:paraId="436F7F35" w14:textId="77777777" w:rsidR="004600B4" w:rsidRPr="00621170" w:rsidRDefault="004600B4" w:rsidP="00427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pct"/>
            <w:gridSpan w:val="7"/>
            <w:tcBorders>
              <w:top w:val="nil"/>
              <w:bottom w:val="nil"/>
            </w:tcBorders>
          </w:tcPr>
          <w:p w14:paraId="276FE63A" w14:textId="77777777" w:rsidR="004600B4" w:rsidRPr="00621170" w:rsidRDefault="004600B4" w:rsidP="00427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09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42D5D" w14:paraId="3ABD3909" w14:textId="77777777" w:rsidTr="00C04DDC">
        <w:tc>
          <w:tcPr>
            <w:tcW w:w="2265" w:type="pct"/>
            <w:gridSpan w:val="5"/>
            <w:tcBorders>
              <w:bottom w:val="nil"/>
            </w:tcBorders>
          </w:tcPr>
          <w:p w14:paraId="5084C732" w14:textId="77777777" w:rsidR="004600B4" w:rsidRPr="00621170" w:rsidRDefault="004600B4" w:rsidP="00427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4" w:type="pct"/>
            <w:gridSpan w:val="2"/>
            <w:tcBorders>
              <w:bottom w:val="nil"/>
            </w:tcBorders>
          </w:tcPr>
          <w:p w14:paraId="10DABCC8" w14:textId="77777777" w:rsidR="004600B4" w:rsidRDefault="004600B4" w:rsidP="00D42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09B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7" w:type="pct"/>
            <w:gridSpan w:val="4"/>
            <w:tcBorders>
              <w:bottom w:val="nil"/>
            </w:tcBorders>
          </w:tcPr>
          <w:p w14:paraId="3289028C" w14:textId="77777777" w:rsidR="004600B4" w:rsidRPr="00621170" w:rsidRDefault="004600B4" w:rsidP="00D42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bottom w:val="nil"/>
            </w:tcBorders>
          </w:tcPr>
          <w:p w14:paraId="4D33900C" w14:textId="77777777" w:rsidR="004600B4" w:rsidRDefault="004600B4" w:rsidP="00D42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09B1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7" w:type="pct"/>
            <w:gridSpan w:val="2"/>
            <w:tcBorders>
              <w:bottom w:val="nil"/>
            </w:tcBorders>
          </w:tcPr>
          <w:p w14:paraId="4E29F85F" w14:textId="77777777" w:rsidR="004600B4" w:rsidRPr="00621170" w:rsidRDefault="004600B4" w:rsidP="00D42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bottom w:val="nil"/>
            </w:tcBorders>
          </w:tcPr>
          <w:p w14:paraId="3B2A3073" w14:textId="77777777" w:rsidR="004600B4" w:rsidRDefault="004600B4" w:rsidP="00D42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09B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7" w:type="pct"/>
            <w:gridSpan w:val="3"/>
            <w:tcBorders>
              <w:bottom w:val="nil"/>
            </w:tcBorders>
          </w:tcPr>
          <w:p w14:paraId="5C9180BF" w14:textId="77777777" w:rsidR="004600B4" w:rsidRPr="00296973" w:rsidRDefault="004600B4" w:rsidP="00D42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gridSpan w:val="2"/>
            <w:tcBorders>
              <w:bottom w:val="nil"/>
            </w:tcBorders>
          </w:tcPr>
          <w:p w14:paraId="5504F87A" w14:textId="77777777" w:rsidR="004600B4" w:rsidRDefault="004600B4" w:rsidP="00D42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09B1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4600B4" w14:paraId="7BA1B35B" w14:textId="77777777" w:rsidTr="00C04DDC">
        <w:tc>
          <w:tcPr>
            <w:tcW w:w="2265" w:type="pct"/>
            <w:gridSpan w:val="5"/>
            <w:tcBorders>
              <w:top w:val="nil"/>
              <w:bottom w:val="nil"/>
            </w:tcBorders>
          </w:tcPr>
          <w:p w14:paraId="0841EA83" w14:textId="77777777" w:rsidR="004600B4" w:rsidRPr="00621170" w:rsidRDefault="004600B4" w:rsidP="00427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35" w:type="pct"/>
            <w:gridSpan w:val="17"/>
            <w:tcBorders>
              <w:top w:val="nil"/>
              <w:bottom w:val="nil"/>
            </w:tcBorders>
            <w:vAlign w:val="bottom"/>
          </w:tcPr>
          <w:p w14:paraId="63CE47B4" w14:textId="77777777" w:rsidR="004600B4" w:rsidRDefault="004600B4" w:rsidP="00427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09B1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B09B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D42D5D" w:rsidRPr="00296973" w14:paraId="1ADF6AEA" w14:textId="77777777" w:rsidTr="00C04DDC">
        <w:tc>
          <w:tcPr>
            <w:tcW w:w="2265" w:type="pct"/>
            <w:gridSpan w:val="5"/>
            <w:tcBorders>
              <w:top w:val="nil"/>
              <w:bottom w:val="nil"/>
            </w:tcBorders>
          </w:tcPr>
          <w:p w14:paraId="4194F8A1" w14:textId="7958ACB0" w:rsidR="004600B4" w:rsidRPr="00621170" w:rsidRDefault="004600B4" w:rsidP="004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21170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64" w:type="pct"/>
            <w:gridSpan w:val="2"/>
            <w:tcBorders>
              <w:top w:val="nil"/>
              <w:bottom w:val="double" w:sz="4" w:space="0" w:color="auto"/>
            </w:tcBorders>
          </w:tcPr>
          <w:p w14:paraId="0B1310C2" w14:textId="77777777" w:rsidR="004600B4" w:rsidRPr="00D528CA" w:rsidRDefault="004600B4" w:rsidP="004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4"/>
            <w:tcBorders>
              <w:top w:val="nil"/>
              <w:bottom w:val="nil"/>
            </w:tcBorders>
          </w:tcPr>
          <w:p w14:paraId="757694E6" w14:textId="77777777" w:rsidR="004600B4" w:rsidRPr="00621170" w:rsidRDefault="004600B4" w:rsidP="004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top w:val="nil"/>
              <w:bottom w:val="double" w:sz="4" w:space="0" w:color="auto"/>
            </w:tcBorders>
          </w:tcPr>
          <w:p w14:paraId="613B451F" w14:textId="77777777" w:rsidR="004600B4" w:rsidRPr="006D4FDA" w:rsidRDefault="004600B4" w:rsidP="004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4FD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  <w:tcBorders>
              <w:top w:val="nil"/>
              <w:bottom w:val="nil"/>
            </w:tcBorders>
          </w:tcPr>
          <w:p w14:paraId="39D7A2FC" w14:textId="77777777" w:rsidR="004600B4" w:rsidRPr="00296973" w:rsidRDefault="004600B4" w:rsidP="004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top w:val="nil"/>
              <w:bottom w:val="double" w:sz="4" w:space="0" w:color="auto"/>
            </w:tcBorders>
          </w:tcPr>
          <w:p w14:paraId="20946687" w14:textId="0463B03F" w:rsidR="004600B4" w:rsidRPr="00296973" w:rsidRDefault="004600B4" w:rsidP="00550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331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50AC1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E2331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50AC1">
              <w:rPr>
                <w:rFonts w:ascii="Angsana New" w:hAnsi="Angsana New"/>
                <w:b/>
                <w:bCs/>
                <w:sz w:val="30"/>
                <w:szCs w:val="30"/>
              </w:rPr>
              <w:t>518</w:t>
            </w:r>
          </w:p>
        </w:tc>
        <w:tc>
          <w:tcPr>
            <w:tcW w:w="147" w:type="pct"/>
            <w:gridSpan w:val="3"/>
            <w:tcBorders>
              <w:top w:val="nil"/>
              <w:bottom w:val="nil"/>
            </w:tcBorders>
          </w:tcPr>
          <w:p w14:paraId="782E1FBB" w14:textId="77777777" w:rsidR="004600B4" w:rsidRPr="00621170" w:rsidRDefault="004600B4" w:rsidP="004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gridSpan w:val="2"/>
            <w:tcBorders>
              <w:top w:val="nil"/>
              <w:bottom w:val="double" w:sz="4" w:space="0" w:color="auto"/>
            </w:tcBorders>
          </w:tcPr>
          <w:p w14:paraId="1C844F35" w14:textId="2A7DAABD" w:rsidR="004600B4" w:rsidRPr="00296973" w:rsidRDefault="009F26B2" w:rsidP="009F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  <w:r w:rsidR="004600B4" w:rsidRPr="0061424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474</w:t>
            </w:r>
          </w:p>
        </w:tc>
      </w:tr>
      <w:tr w:rsidR="00D42D5D" w:rsidRPr="00621170" w14:paraId="4063AED1" w14:textId="77777777" w:rsidTr="00C04DDC">
        <w:tc>
          <w:tcPr>
            <w:tcW w:w="1306" w:type="pct"/>
            <w:tcBorders>
              <w:top w:val="nil"/>
              <w:bottom w:val="nil"/>
            </w:tcBorders>
          </w:tcPr>
          <w:p w14:paraId="28FBFEC2" w14:textId="77777777" w:rsidR="00D42D5D" w:rsidRPr="00437595" w:rsidRDefault="00D42D5D" w:rsidP="00D42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59" w:type="pct"/>
            <w:gridSpan w:val="4"/>
            <w:tcBorders>
              <w:top w:val="nil"/>
              <w:bottom w:val="nil"/>
            </w:tcBorders>
          </w:tcPr>
          <w:p w14:paraId="66690E93" w14:textId="77777777" w:rsidR="00D42D5D" w:rsidRPr="00D42D5D" w:rsidRDefault="00D42D5D" w:rsidP="00D42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6" w:type="pct"/>
            <w:gridSpan w:val="7"/>
            <w:tcBorders>
              <w:top w:val="nil"/>
              <w:bottom w:val="nil"/>
            </w:tcBorders>
            <w:vAlign w:val="bottom"/>
          </w:tcPr>
          <w:p w14:paraId="6760FCC9" w14:textId="77777777" w:rsidR="00D42D5D" w:rsidRPr="00D42D5D" w:rsidRDefault="00D42D5D" w:rsidP="00D42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gridSpan w:val="2"/>
            <w:tcBorders>
              <w:top w:val="nil"/>
              <w:bottom w:val="nil"/>
            </w:tcBorders>
          </w:tcPr>
          <w:p w14:paraId="0ECE8DA1" w14:textId="77777777" w:rsidR="00D42D5D" w:rsidRPr="00D42D5D" w:rsidRDefault="00D42D5D" w:rsidP="00D42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pct"/>
            <w:gridSpan w:val="8"/>
            <w:tcBorders>
              <w:top w:val="nil"/>
              <w:bottom w:val="nil"/>
            </w:tcBorders>
          </w:tcPr>
          <w:p w14:paraId="251C0E77" w14:textId="77777777" w:rsidR="00D42D5D" w:rsidRPr="00D42D5D" w:rsidRDefault="00D42D5D" w:rsidP="00D42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15A2A" w:rsidRPr="00621170" w14:paraId="269FA810" w14:textId="77777777" w:rsidTr="00C04DDC">
        <w:tc>
          <w:tcPr>
            <w:tcW w:w="2265" w:type="pct"/>
            <w:gridSpan w:val="5"/>
            <w:tcBorders>
              <w:top w:val="nil"/>
              <w:bottom w:val="nil"/>
            </w:tcBorders>
          </w:tcPr>
          <w:p w14:paraId="723888AF" w14:textId="77612BA8" w:rsidR="00715A2A" w:rsidRPr="00D42D5D" w:rsidRDefault="00715A2A" w:rsidP="00D42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42D5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เงินกู้ยืมระยะสั้นจากบุคคล</w:t>
            </w:r>
          </w:p>
        </w:tc>
        <w:tc>
          <w:tcPr>
            <w:tcW w:w="1286" w:type="pct"/>
            <w:gridSpan w:val="7"/>
            <w:tcBorders>
              <w:top w:val="nil"/>
              <w:bottom w:val="nil"/>
            </w:tcBorders>
            <w:vAlign w:val="bottom"/>
          </w:tcPr>
          <w:p w14:paraId="7DE0945C" w14:textId="77777777" w:rsidR="00715A2A" w:rsidRPr="00D42D5D" w:rsidRDefault="00715A2A" w:rsidP="00D42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  <w:gridSpan w:val="2"/>
            <w:tcBorders>
              <w:top w:val="nil"/>
              <w:bottom w:val="nil"/>
            </w:tcBorders>
          </w:tcPr>
          <w:p w14:paraId="2BA8981E" w14:textId="77777777" w:rsidR="00715A2A" w:rsidRPr="00D42D5D" w:rsidRDefault="00715A2A" w:rsidP="00D42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2" w:type="pct"/>
            <w:gridSpan w:val="8"/>
            <w:tcBorders>
              <w:top w:val="nil"/>
              <w:bottom w:val="nil"/>
            </w:tcBorders>
          </w:tcPr>
          <w:p w14:paraId="7DE072C3" w14:textId="77777777" w:rsidR="00715A2A" w:rsidRPr="00D42D5D" w:rsidRDefault="00715A2A" w:rsidP="00D42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C04DDC" w:rsidRPr="00621170" w14:paraId="7D25AA1D" w14:textId="77777777" w:rsidTr="00C04DDC">
        <w:tc>
          <w:tcPr>
            <w:tcW w:w="1314" w:type="pct"/>
            <w:gridSpan w:val="2"/>
            <w:tcBorders>
              <w:top w:val="nil"/>
              <w:bottom w:val="nil"/>
            </w:tcBorders>
          </w:tcPr>
          <w:p w14:paraId="54F0175D" w14:textId="77777777" w:rsidR="00C04DDC" w:rsidRPr="00D42D5D" w:rsidRDefault="00C04DDC" w:rsidP="00C04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42D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D42D5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951" w:type="pct"/>
            <w:gridSpan w:val="3"/>
            <w:tcBorders>
              <w:top w:val="nil"/>
              <w:bottom w:val="nil"/>
            </w:tcBorders>
          </w:tcPr>
          <w:p w14:paraId="7FC149E3" w14:textId="6829E154" w:rsidR="00C04DDC" w:rsidRPr="00D42D5D" w:rsidRDefault="00C04DDC" w:rsidP="00C04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4BD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286" w:type="pct"/>
            <w:gridSpan w:val="7"/>
            <w:tcBorders>
              <w:top w:val="nil"/>
              <w:bottom w:val="nil"/>
            </w:tcBorders>
            <w:vAlign w:val="bottom"/>
          </w:tcPr>
          <w:p w14:paraId="353C7A28" w14:textId="77777777" w:rsidR="00C04DDC" w:rsidRPr="00D42D5D" w:rsidRDefault="00C04DDC" w:rsidP="00C04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D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gridSpan w:val="2"/>
            <w:tcBorders>
              <w:top w:val="nil"/>
              <w:bottom w:val="nil"/>
            </w:tcBorders>
          </w:tcPr>
          <w:p w14:paraId="6C273190" w14:textId="77777777" w:rsidR="00C04DDC" w:rsidRPr="00D42D5D" w:rsidRDefault="00C04DDC" w:rsidP="00C04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2" w:type="pct"/>
            <w:gridSpan w:val="8"/>
            <w:tcBorders>
              <w:top w:val="nil"/>
              <w:bottom w:val="nil"/>
            </w:tcBorders>
          </w:tcPr>
          <w:p w14:paraId="36A543C5" w14:textId="77777777" w:rsidR="00C04DDC" w:rsidRPr="00D42D5D" w:rsidRDefault="00C04DDC" w:rsidP="00C04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D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4DDC" w:rsidRPr="00621170" w14:paraId="7F944B44" w14:textId="77777777" w:rsidTr="00C04DDC">
        <w:tc>
          <w:tcPr>
            <w:tcW w:w="1306" w:type="pct"/>
          </w:tcPr>
          <w:p w14:paraId="28FC1AAA" w14:textId="19926835" w:rsidR="00C04DDC" w:rsidRPr="00D42D5D" w:rsidRDefault="00C04DDC" w:rsidP="00C04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42D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 </w:t>
            </w:r>
          </w:p>
        </w:tc>
        <w:tc>
          <w:tcPr>
            <w:tcW w:w="388" w:type="pct"/>
            <w:gridSpan w:val="2"/>
            <w:vAlign w:val="center"/>
          </w:tcPr>
          <w:p w14:paraId="6A97B69C" w14:textId="77777777" w:rsidR="00C04DDC" w:rsidRPr="00D42D5D" w:rsidRDefault="00C04DDC" w:rsidP="00C04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2D5D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9" w:type="pct"/>
            <w:vAlign w:val="center"/>
          </w:tcPr>
          <w:p w14:paraId="59456A1E" w14:textId="77777777" w:rsidR="00C04DDC" w:rsidRPr="00D42D5D" w:rsidRDefault="00C04DDC" w:rsidP="00C04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2" w:type="pct"/>
            <w:vAlign w:val="center"/>
          </w:tcPr>
          <w:p w14:paraId="5704ECDE" w14:textId="00B893E1" w:rsidR="00C04DDC" w:rsidRPr="00D42D5D" w:rsidRDefault="00C04DDC" w:rsidP="00C04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2D5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551" w:type="pct"/>
          </w:tcPr>
          <w:p w14:paraId="72FFF708" w14:textId="77777777" w:rsidR="00C04DDC" w:rsidRPr="00D42D5D" w:rsidRDefault="00C04DDC" w:rsidP="00C04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2D5D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6" w:type="pct"/>
            <w:gridSpan w:val="3"/>
          </w:tcPr>
          <w:p w14:paraId="60B4EDCF" w14:textId="77777777" w:rsidR="00C04DDC" w:rsidRPr="00D42D5D" w:rsidRDefault="00C04DDC" w:rsidP="00C04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gridSpan w:val="3"/>
          </w:tcPr>
          <w:p w14:paraId="1813FA70" w14:textId="77777777" w:rsidR="00C04DDC" w:rsidRPr="00D42D5D" w:rsidRDefault="00C04DDC" w:rsidP="00C04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2D5D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7" w:type="pct"/>
            <w:gridSpan w:val="2"/>
          </w:tcPr>
          <w:p w14:paraId="517B652A" w14:textId="77777777" w:rsidR="00C04DDC" w:rsidRPr="00D42D5D" w:rsidRDefault="00C04DDC" w:rsidP="00C04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gridSpan w:val="2"/>
          </w:tcPr>
          <w:p w14:paraId="05E4EB3B" w14:textId="77777777" w:rsidR="00C04DDC" w:rsidRPr="00D42D5D" w:rsidRDefault="00C04DDC" w:rsidP="00C04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2D5D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3" w:type="pct"/>
            <w:gridSpan w:val="3"/>
          </w:tcPr>
          <w:p w14:paraId="3A20EA49" w14:textId="77777777" w:rsidR="00C04DDC" w:rsidRPr="00D42D5D" w:rsidRDefault="00C04DDC" w:rsidP="00C04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gridSpan w:val="3"/>
          </w:tcPr>
          <w:p w14:paraId="1BC8C0AC" w14:textId="77777777" w:rsidR="00C04DDC" w:rsidRPr="00D42D5D" w:rsidRDefault="00C04DDC" w:rsidP="00C04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2D5D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C04DDC" w:rsidRPr="007733D8" w14:paraId="1ED53A9C" w14:textId="77777777" w:rsidTr="00C04DDC">
        <w:tblPrEx>
          <w:tblBorders>
            <w:top w:val="none" w:sz="0" w:space="0" w:color="auto"/>
            <w:bottom w:val="none" w:sz="0" w:space="0" w:color="auto"/>
          </w:tblBorders>
        </w:tblPrEx>
        <w:trPr>
          <w:gridAfter w:val="1"/>
          <w:wAfter w:w="4" w:type="pct"/>
        </w:trPr>
        <w:tc>
          <w:tcPr>
            <w:tcW w:w="1306" w:type="pct"/>
          </w:tcPr>
          <w:p w14:paraId="77186629" w14:textId="77777777" w:rsidR="00C04DDC" w:rsidRPr="00D42D5D" w:rsidRDefault="00C04DDC" w:rsidP="00C04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59" w:type="pct"/>
            <w:gridSpan w:val="4"/>
          </w:tcPr>
          <w:p w14:paraId="7E1439D6" w14:textId="77777777" w:rsidR="00C04DDC" w:rsidRPr="00D42D5D" w:rsidRDefault="00C04DDC" w:rsidP="00C04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42D5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31" w:type="pct"/>
            <w:gridSpan w:val="16"/>
            <w:vAlign w:val="center"/>
          </w:tcPr>
          <w:p w14:paraId="68FBCC30" w14:textId="11C07443" w:rsidR="00C04DDC" w:rsidRPr="00D42D5D" w:rsidRDefault="00C04DDC" w:rsidP="00C04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42D5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42D5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C04DDC" w:rsidRPr="007733D8" w14:paraId="3E7595D7" w14:textId="77777777" w:rsidTr="00C04DDC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1306" w:type="pct"/>
          </w:tcPr>
          <w:p w14:paraId="75363F19" w14:textId="77777777" w:rsidR="00C04DDC" w:rsidRPr="00D42D5D" w:rsidRDefault="00C04DDC" w:rsidP="00C04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42D5D">
              <w:rPr>
                <w:rFonts w:ascii="Angsana New" w:hAnsi="Angsana New" w:hint="cs"/>
                <w:sz w:val="30"/>
                <w:szCs w:val="30"/>
                <w:cs/>
              </w:rPr>
              <w:t>ผู้ถือหุ้น</w:t>
            </w:r>
          </w:p>
        </w:tc>
        <w:tc>
          <w:tcPr>
            <w:tcW w:w="388" w:type="pct"/>
            <w:gridSpan w:val="2"/>
          </w:tcPr>
          <w:p w14:paraId="3D1F8669" w14:textId="682F09C8" w:rsidR="00C04DDC" w:rsidRPr="00D42D5D" w:rsidRDefault="00C04DDC" w:rsidP="00C04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42D5D">
              <w:rPr>
                <w:rFonts w:ascii="Angsana New" w:hAnsi="Angsana New"/>
                <w:sz w:val="30"/>
                <w:szCs w:val="30"/>
              </w:rPr>
              <w:t>12.00</w:t>
            </w:r>
          </w:p>
        </w:tc>
        <w:tc>
          <w:tcPr>
            <w:tcW w:w="149" w:type="pct"/>
          </w:tcPr>
          <w:p w14:paraId="7D744C5F" w14:textId="77777777" w:rsidR="00C04DDC" w:rsidRPr="00D42D5D" w:rsidRDefault="00C04DDC" w:rsidP="00C04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2" w:type="pct"/>
          </w:tcPr>
          <w:p w14:paraId="71A2DDBB" w14:textId="77777777" w:rsidR="00C04DDC" w:rsidRPr="00D42D5D" w:rsidRDefault="00C04DDC" w:rsidP="00C04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42D5D">
              <w:rPr>
                <w:rFonts w:ascii="Angsana New" w:hAnsi="Angsana New"/>
                <w:sz w:val="30"/>
                <w:szCs w:val="30"/>
              </w:rPr>
              <w:t>12.00</w:t>
            </w:r>
          </w:p>
        </w:tc>
        <w:tc>
          <w:tcPr>
            <w:tcW w:w="551" w:type="pct"/>
          </w:tcPr>
          <w:p w14:paraId="10214DA4" w14:textId="1FA36672" w:rsidR="00C04DDC" w:rsidRPr="00D42D5D" w:rsidRDefault="00C04DDC" w:rsidP="00C04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2D5D">
              <w:rPr>
                <w:rFonts w:ascii="Angsana New" w:hAnsi="Angsana New"/>
                <w:sz w:val="30"/>
                <w:szCs w:val="30"/>
              </w:rPr>
              <w:t xml:space="preserve">  70,000</w:t>
            </w:r>
          </w:p>
        </w:tc>
        <w:tc>
          <w:tcPr>
            <w:tcW w:w="131" w:type="pct"/>
            <w:gridSpan w:val="2"/>
          </w:tcPr>
          <w:p w14:paraId="68AC460C" w14:textId="77777777" w:rsidR="00C04DDC" w:rsidRPr="00D42D5D" w:rsidRDefault="00C04DDC" w:rsidP="00C04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gridSpan w:val="4"/>
          </w:tcPr>
          <w:p w14:paraId="3408206A" w14:textId="77777777" w:rsidR="00C04DDC" w:rsidRPr="00D42D5D" w:rsidRDefault="00C04DDC" w:rsidP="00C04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2D5D">
              <w:rPr>
                <w:rFonts w:ascii="Angsana New" w:hAnsi="Angsana New"/>
                <w:sz w:val="30"/>
                <w:szCs w:val="30"/>
              </w:rPr>
              <w:t>70,000</w:t>
            </w:r>
          </w:p>
        </w:tc>
        <w:tc>
          <w:tcPr>
            <w:tcW w:w="147" w:type="pct"/>
            <w:gridSpan w:val="2"/>
          </w:tcPr>
          <w:p w14:paraId="36D0451F" w14:textId="77777777" w:rsidR="00C04DDC" w:rsidRPr="00D42D5D" w:rsidRDefault="00C04DDC" w:rsidP="00C04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gridSpan w:val="2"/>
          </w:tcPr>
          <w:p w14:paraId="6EF87C18" w14:textId="1529F1B7" w:rsidR="00C04DDC" w:rsidRPr="00D42D5D" w:rsidRDefault="00C04DDC" w:rsidP="00C04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2D5D">
              <w:rPr>
                <w:rFonts w:ascii="Angsana New" w:hAnsi="Angsana New"/>
                <w:sz w:val="30"/>
                <w:szCs w:val="30"/>
              </w:rPr>
              <w:t xml:space="preserve">  70,000</w:t>
            </w:r>
          </w:p>
        </w:tc>
        <w:tc>
          <w:tcPr>
            <w:tcW w:w="149" w:type="pct"/>
            <w:gridSpan w:val="2"/>
          </w:tcPr>
          <w:p w14:paraId="4DBD89A6" w14:textId="3E792A15" w:rsidR="00C04DDC" w:rsidRPr="00D42D5D" w:rsidRDefault="00C04DDC" w:rsidP="00C04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gridSpan w:val="4"/>
          </w:tcPr>
          <w:p w14:paraId="7B56728D" w14:textId="77777777" w:rsidR="00C04DDC" w:rsidRPr="00D42D5D" w:rsidRDefault="00C04DDC" w:rsidP="00C04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2D5D">
              <w:rPr>
                <w:rFonts w:ascii="Angsana New" w:hAnsi="Angsana New"/>
                <w:sz w:val="30"/>
                <w:szCs w:val="30"/>
              </w:rPr>
              <w:t>70,000</w:t>
            </w:r>
          </w:p>
        </w:tc>
      </w:tr>
      <w:tr w:rsidR="00C04DDC" w:rsidRPr="006E7091" w14:paraId="669C17E9" w14:textId="77777777" w:rsidTr="00C04DDC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1306" w:type="pct"/>
          </w:tcPr>
          <w:p w14:paraId="40023472" w14:textId="77777777" w:rsidR="00C04DDC" w:rsidRPr="00D42D5D" w:rsidRDefault="00C04DDC" w:rsidP="00C04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42D5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D42D5D">
              <w:rPr>
                <w:rFonts w:ascii="Angsana New" w:hAnsi="Angsana New" w:hint="cs"/>
                <w:sz w:val="30"/>
                <w:szCs w:val="30"/>
                <w:cs/>
              </w:rPr>
              <w:t xml:space="preserve"> ดอกเบี้ยจ่ายล่วงหน้า</w:t>
            </w:r>
          </w:p>
        </w:tc>
        <w:tc>
          <w:tcPr>
            <w:tcW w:w="388" w:type="pct"/>
            <w:gridSpan w:val="2"/>
          </w:tcPr>
          <w:p w14:paraId="2FA2BD00" w14:textId="77777777" w:rsidR="00C04DDC" w:rsidRPr="00D42D5D" w:rsidRDefault="00C04DDC" w:rsidP="00C04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11397CB3" w14:textId="77777777" w:rsidR="00C04DDC" w:rsidRPr="00D42D5D" w:rsidRDefault="00C04DDC" w:rsidP="00C04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2" w:type="pct"/>
          </w:tcPr>
          <w:p w14:paraId="65718E61" w14:textId="77777777" w:rsidR="00C04DDC" w:rsidRPr="00D42D5D" w:rsidRDefault="00C04DDC" w:rsidP="00C04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  <w:tcBorders>
              <w:bottom w:val="single" w:sz="4" w:space="0" w:color="auto"/>
            </w:tcBorders>
          </w:tcPr>
          <w:p w14:paraId="507017A6" w14:textId="15A378CD" w:rsidR="00C04DDC" w:rsidRPr="00D42D5D" w:rsidRDefault="00C04DDC" w:rsidP="00C04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2D5D">
              <w:rPr>
                <w:rFonts w:ascii="Angsana New" w:hAnsi="Angsana New"/>
                <w:sz w:val="30"/>
                <w:szCs w:val="30"/>
              </w:rPr>
              <w:t>(706)</w:t>
            </w:r>
          </w:p>
        </w:tc>
        <w:tc>
          <w:tcPr>
            <w:tcW w:w="131" w:type="pct"/>
            <w:gridSpan w:val="2"/>
          </w:tcPr>
          <w:p w14:paraId="7748112B" w14:textId="77777777" w:rsidR="00C04DDC" w:rsidRPr="00D42D5D" w:rsidRDefault="00C04DDC" w:rsidP="00C04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gridSpan w:val="4"/>
            <w:tcBorders>
              <w:bottom w:val="single" w:sz="4" w:space="0" w:color="auto"/>
            </w:tcBorders>
          </w:tcPr>
          <w:p w14:paraId="22C7A4F8" w14:textId="77777777" w:rsidR="00C04DDC" w:rsidRPr="00D42D5D" w:rsidRDefault="00C04DDC" w:rsidP="00C04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3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2D5D">
              <w:rPr>
                <w:rFonts w:ascii="Angsana New" w:hAnsi="Angsana New"/>
                <w:sz w:val="30"/>
                <w:szCs w:val="30"/>
              </w:rPr>
              <w:t>(1,305)</w:t>
            </w:r>
          </w:p>
        </w:tc>
        <w:tc>
          <w:tcPr>
            <w:tcW w:w="147" w:type="pct"/>
            <w:gridSpan w:val="2"/>
          </w:tcPr>
          <w:p w14:paraId="60108BCB" w14:textId="77777777" w:rsidR="00C04DDC" w:rsidRPr="00D42D5D" w:rsidRDefault="00C04DDC" w:rsidP="00C04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tcBorders>
              <w:bottom w:val="single" w:sz="4" w:space="0" w:color="auto"/>
            </w:tcBorders>
          </w:tcPr>
          <w:p w14:paraId="75CFD272" w14:textId="29025BE6" w:rsidR="00C04DDC" w:rsidRPr="00D42D5D" w:rsidRDefault="00C04DDC" w:rsidP="00C04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2D5D">
              <w:rPr>
                <w:rFonts w:ascii="Angsana New" w:hAnsi="Angsana New"/>
                <w:sz w:val="30"/>
                <w:szCs w:val="30"/>
              </w:rPr>
              <w:t>(706)</w:t>
            </w:r>
          </w:p>
        </w:tc>
        <w:tc>
          <w:tcPr>
            <w:tcW w:w="149" w:type="pct"/>
            <w:gridSpan w:val="2"/>
          </w:tcPr>
          <w:p w14:paraId="40C9483D" w14:textId="77777777" w:rsidR="00C04DDC" w:rsidRPr="00D42D5D" w:rsidRDefault="00C04DDC" w:rsidP="00C04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gridSpan w:val="4"/>
            <w:tcBorders>
              <w:bottom w:val="single" w:sz="4" w:space="0" w:color="auto"/>
            </w:tcBorders>
          </w:tcPr>
          <w:p w14:paraId="04E52A80" w14:textId="77777777" w:rsidR="00C04DDC" w:rsidRPr="00D42D5D" w:rsidRDefault="00C04DDC" w:rsidP="00C04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2D5D">
              <w:rPr>
                <w:rFonts w:ascii="Angsana New" w:hAnsi="Angsana New"/>
                <w:sz w:val="30"/>
                <w:szCs w:val="30"/>
              </w:rPr>
              <w:t>(1,305)</w:t>
            </w:r>
          </w:p>
        </w:tc>
      </w:tr>
      <w:tr w:rsidR="00C04DDC" w:rsidRPr="00621170" w14:paraId="5E8D1440" w14:textId="77777777" w:rsidTr="00C04DDC">
        <w:tc>
          <w:tcPr>
            <w:tcW w:w="2265" w:type="pct"/>
            <w:gridSpan w:val="5"/>
            <w:tcBorders>
              <w:top w:val="nil"/>
              <w:bottom w:val="nil"/>
            </w:tcBorders>
          </w:tcPr>
          <w:p w14:paraId="14D663F1" w14:textId="246193A0" w:rsidR="00C04DDC" w:rsidRPr="00621170" w:rsidRDefault="00C04DDC" w:rsidP="00C04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br w:type="page"/>
            </w:r>
            <w:r w:rsidRPr="007733D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รวมเงินกู้ยืมระยะสั้นจาก</w:t>
            </w:r>
          </w:p>
        </w:tc>
        <w:tc>
          <w:tcPr>
            <w:tcW w:w="1286" w:type="pct"/>
            <w:gridSpan w:val="7"/>
            <w:tcBorders>
              <w:top w:val="nil"/>
              <w:bottom w:val="nil"/>
            </w:tcBorders>
          </w:tcPr>
          <w:p w14:paraId="7FC4DD01" w14:textId="77777777" w:rsidR="00C04DDC" w:rsidRPr="00621170" w:rsidRDefault="00C04DDC" w:rsidP="00C04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gridSpan w:val="2"/>
            <w:tcBorders>
              <w:top w:val="nil"/>
              <w:bottom w:val="nil"/>
            </w:tcBorders>
          </w:tcPr>
          <w:p w14:paraId="3E5F6201" w14:textId="77777777" w:rsidR="00C04DDC" w:rsidRPr="00621170" w:rsidRDefault="00C04DDC" w:rsidP="00C04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pct"/>
            <w:gridSpan w:val="8"/>
            <w:tcBorders>
              <w:top w:val="nil"/>
              <w:bottom w:val="nil"/>
            </w:tcBorders>
          </w:tcPr>
          <w:p w14:paraId="6C3F96E7" w14:textId="77777777" w:rsidR="00C04DDC" w:rsidRPr="00621170" w:rsidRDefault="00C04DDC" w:rsidP="00C04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04DDC" w:rsidRPr="00621170" w14:paraId="50E2455C" w14:textId="77777777" w:rsidTr="00C04DDC">
        <w:tc>
          <w:tcPr>
            <w:tcW w:w="2265" w:type="pct"/>
            <w:gridSpan w:val="5"/>
            <w:tcBorders>
              <w:top w:val="nil"/>
              <w:bottom w:val="nil"/>
            </w:tcBorders>
          </w:tcPr>
          <w:p w14:paraId="654ED0A9" w14:textId="28CEBF2C" w:rsidR="00C04DDC" w:rsidRPr="00621170" w:rsidRDefault="00C04DDC" w:rsidP="00C04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7733D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551" w:type="pct"/>
            <w:tcBorders>
              <w:top w:val="nil"/>
              <w:bottom w:val="double" w:sz="4" w:space="0" w:color="auto"/>
            </w:tcBorders>
            <w:vAlign w:val="bottom"/>
          </w:tcPr>
          <w:p w14:paraId="1BA7D570" w14:textId="0B28C5A2" w:rsidR="00C04DDC" w:rsidRPr="005E397F" w:rsidRDefault="00C04DDC" w:rsidP="00C04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69,294</w:t>
            </w:r>
          </w:p>
        </w:tc>
        <w:tc>
          <w:tcPr>
            <w:tcW w:w="149" w:type="pct"/>
            <w:gridSpan w:val="4"/>
            <w:tcBorders>
              <w:top w:val="nil"/>
              <w:bottom w:val="nil"/>
            </w:tcBorders>
          </w:tcPr>
          <w:p w14:paraId="10B3EEB3" w14:textId="77777777" w:rsidR="00C04DDC" w:rsidRPr="005E397F" w:rsidRDefault="00C04DDC" w:rsidP="00C04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14:paraId="61D907AA" w14:textId="6FC76BAD" w:rsidR="00C04DDC" w:rsidRPr="005E397F" w:rsidRDefault="00C04DDC" w:rsidP="00C04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6F1F8C">
              <w:rPr>
                <w:rFonts w:ascii="Angsana New" w:hAnsi="Angsana New"/>
                <w:b/>
                <w:bCs/>
                <w:sz w:val="30"/>
                <w:szCs w:val="30"/>
              </w:rPr>
              <w:t>8,695</w:t>
            </w:r>
          </w:p>
        </w:tc>
        <w:tc>
          <w:tcPr>
            <w:tcW w:w="147" w:type="pct"/>
            <w:gridSpan w:val="2"/>
            <w:tcBorders>
              <w:top w:val="nil"/>
              <w:bottom w:val="nil"/>
            </w:tcBorders>
          </w:tcPr>
          <w:p w14:paraId="5E07FF44" w14:textId="77777777" w:rsidR="00C04DDC" w:rsidRPr="00621170" w:rsidRDefault="00C04DDC" w:rsidP="00C04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14:paraId="73D8ACDD" w14:textId="69EA4DCF" w:rsidR="00C04DDC" w:rsidRPr="00952160" w:rsidRDefault="00C04DDC" w:rsidP="00C04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69,294</w:t>
            </w:r>
          </w:p>
        </w:tc>
        <w:tc>
          <w:tcPr>
            <w:tcW w:w="153" w:type="pct"/>
            <w:gridSpan w:val="3"/>
            <w:tcBorders>
              <w:top w:val="nil"/>
              <w:bottom w:val="nil"/>
            </w:tcBorders>
          </w:tcPr>
          <w:p w14:paraId="5A6CA055" w14:textId="77777777" w:rsidR="00C04DDC" w:rsidRPr="00621170" w:rsidRDefault="00C04DDC" w:rsidP="00C04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gridSpan w:val="3"/>
            <w:tcBorders>
              <w:top w:val="nil"/>
              <w:bottom w:val="double" w:sz="4" w:space="0" w:color="auto"/>
            </w:tcBorders>
          </w:tcPr>
          <w:p w14:paraId="144FB513" w14:textId="018A8247" w:rsidR="00C04DDC" w:rsidRPr="00675E90" w:rsidRDefault="00C04DDC" w:rsidP="00C04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3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6F1F8C">
              <w:rPr>
                <w:rFonts w:ascii="Angsana New" w:hAnsi="Angsana New"/>
                <w:b/>
                <w:bCs/>
                <w:sz w:val="30"/>
                <w:szCs w:val="30"/>
              </w:rPr>
              <w:t>68,695</w:t>
            </w:r>
          </w:p>
        </w:tc>
      </w:tr>
    </w:tbl>
    <w:p w14:paraId="73CCDA0F" w14:textId="77777777" w:rsidR="00363B99" w:rsidRDefault="00363B99" w:rsidP="006E70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32C8E0E" w14:textId="1D6B3F65" w:rsidR="00B81BAE" w:rsidRDefault="00B81BAE" w:rsidP="008F6C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รายการเคลื่อนไหวของเงินกู้ยืม</w:t>
      </w:r>
      <w:r w:rsidR="0042679A">
        <w:rPr>
          <w:rFonts w:ascii="Angsana New" w:hAnsi="Angsana New" w:hint="cs"/>
          <w:sz w:val="30"/>
          <w:szCs w:val="30"/>
          <w:cs/>
        </w:rPr>
        <w:t>ระยะสั้น</w:t>
      </w:r>
      <w:r>
        <w:rPr>
          <w:rFonts w:ascii="Angsana New" w:hAnsi="Angsana New"/>
          <w:sz w:val="30"/>
          <w:szCs w:val="30"/>
          <w:cs/>
        </w:rPr>
        <w:t>จากบุคคลที่เกี่ยวข้องกันสำหรับแต่ละปีสิ้นสุดวันที่ 31 ธันวาคม มีดังนี้</w:t>
      </w:r>
    </w:p>
    <w:p w14:paraId="1F527D50" w14:textId="77777777" w:rsidR="00B81BAE" w:rsidRPr="00A47552" w:rsidRDefault="00B81BAE" w:rsidP="006E70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tbl>
      <w:tblPr>
        <w:tblW w:w="933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09"/>
        <w:gridCol w:w="1260"/>
        <w:gridCol w:w="270"/>
        <w:gridCol w:w="990"/>
        <w:gridCol w:w="270"/>
        <w:gridCol w:w="1080"/>
        <w:gridCol w:w="270"/>
        <w:gridCol w:w="990"/>
      </w:tblGrid>
      <w:tr w:rsidR="00B81BAE" w:rsidRPr="00B068BD" w14:paraId="617E41EA" w14:textId="77777777" w:rsidTr="003C742C">
        <w:trPr>
          <w:tblHeader/>
        </w:trPr>
        <w:tc>
          <w:tcPr>
            <w:tcW w:w="4209" w:type="dxa"/>
          </w:tcPr>
          <w:p w14:paraId="3A9E31D1" w14:textId="77777777" w:rsidR="00B81BAE" w:rsidRPr="00B068BD" w:rsidRDefault="00B81BAE" w:rsidP="00773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</w:pPr>
            <w:r w:rsidRPr="00B068BD">
              <w:rPr>
                <w:rFonts w:ascii="Angsana New" w:hAnsi="Angsana New"/>
                <w:spacing w:val="2"/>
                <w:sz w:val="30"/>
                <w:szCs w:val="30"/>
              </w:rPr>
              <w:br w:type="page"/>
            </w:r>
            <w:r w:rsidRPr="00B068BD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เงินกู้ยืม</w:t>
            </w:r>
            <w:r w:rsidRPr="00B068BD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ระยะสั้น</w:t>
            </w:r>
            <w:r w:rsidRPr="00B068BD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จากบุคคลที่เกี่ยวข้องกัน</w:t>
            </w:r>
          </w:p>
        </w:tc>
        <w:tc>
          <w:tcPr>
            <w:tcW w:w="2520" w:type="dxa"/>
            <w:gridSpan w:val="3"/>
          </w:tcPr>
          <w:p w14:paraId="61E9EAE7" w14:textId="77777777" w:rsidR="00B81BAE" w:rsidRPr="00B068BD" w:rsidRDefault="00B81BAE" w:rsidP="0044258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68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5E580CC" w14:textId="77777777" w:rsidR="00B81BAE" w:rsidRPr="00B068BD" w:rsidRDefault="00B81BAE" w:rsidP="0044258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308B0CFE" w14:textId="77777777" w:rsidR="00B81BAE" w:rsidRPr="00B068BD" w:rsidRDefault="00B81BAE" w:rsidP="0044258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68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4295" w:rsidRPr="00B068BD" w14:paraId="78520E36" w14:textId="77777777" w:rsidTr="003C742C">
        <w:trPr>
          <w:tblHeader/>
        </w:trPr>
        <w:tc>
          <w:tcPr>
            <w:tcW w:w="4209" w:type="dxa"/>
          </w:tcPr>
          <w:p w14:paraId="43B39F73" w14:textId="77777777" w:rsidR="00104295" w:rsidRPr="00B068BD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CF8D8C4" w14:textId="77777777" w:rsidR="00104295" w:rsidRPr="00B068BD" w:rsidRDefault="00104295" w:rsidP="00104295">
            <w:pPr>
              <w:tabs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51A0B6D0" w14:textId="77777777" w:rsidR="00104295" w:rsidRPr="00B068BD" w:rsidRDefault="00104295" w:rsidP="00104295">
            <w:pPr>
              <w:tabs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D921AB6" w14:textId="77777777" w:rsidR="00104295" w:rsidRPr="00B068BD" w:rsidRDefault="00104295" w:rsidP="00104295">
            <w:pPr>
              <w:tabs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14:paraId="09178718" w14:textId="77777777" w:rsidR="00104295" w:rsidRPr="00B068BD" w:rsidRDefault="00104295" w:rsidP="00104295">
            <w:pPr>
              <w:tabs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A6686D" w14:textId="77777777" w:rsidR="00104295" w:rsidRPr="00B068BD" w:rsidRDefault="00104295" w:rsidP="00104295">
            <w:pPr>
              <w:tabs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19010D18" w14:textId="77777777" w:rsidR="00104295" w:rsidRPr="00B068BD" w:rsidRDefault="00104295" w:rsidP="00104295">
            <w:pPr>
              <w:tabs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8600FFC" w14:textId="77777777" w:rsidR="00104295" w:rsidRPr="00B068BD" w:rsidRDefault="00104295" w:rsidP="00104295">
            <w:pPr>
              <w:tabs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104295" w:rsidRPr="00B068BD" w14:paraId="128BAF9A" w14:textId="77777777" w:rsidTr="003C742C">
        <w:trPr>
          <w:tblHeader/>
        </w:trPr>
        <w:tc>
          <w:tcPr>
            <w:tcW w:w="4209" w:type="dxa"/>
          </w:tcPr>
          <w:p w14:paraId="7EF81B62" w14:textId="77777777" w:rsidR="00104295" w:rsidRPr="00B068BD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0F3F82DA" w14:textId="77777777" w:rsidR="00104295" w:rsidRPr="00B068BD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94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068B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04295" w:rsidRPr="00B068BD" w14:paraId="580C6A22" w14:textId="77777777" w:rsidTr="003C742C">
        <w:tc>
          <w:tcPr>
            <w:tcW w:w="4209" w:type="dxa"/>
          </w:tcPr>
          <w:p w14:paraId="13DC6896" w14:textId="77777777" w:rsidR="00104295" w:rsidRPr="00B068BD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ผู้ถือหุ้น</w:t>
            </w:r>
          </w:p>
        </w:tc>
        <w:tc>
          <w:tcPr>
            <w:tcW w:w="1260" w:type="dxa"/>
          </w:tcPr>
          <w:p w14:paraId="09A4FA78" w14:textId="77777777" w:rsidR="00104295" w:rsidRPr="00B068BD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297502" w14:textId="77777777" w:rsidR="00104295" w:rsidRPr="00B068BD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67A9608" w14:textId="77777777" w:rsidR="00104295" w:rsidRPr="00B068BD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DA959D" w14:textId="77777777" w:rsidR="00104295" w:rsidRPr="00B068BD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AA604E" w14:textId="77777777" w:rsidR="00104295" w:rsidRPr="00B068BD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3D79FD" w14:textId="77777777" w:rsidR="00104295" w:rsidRPr="00B068BD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77D96BB" w14:textId="77777777" w:rsidR="00104295" w:rsidRPr="00B068BD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1ECE" w:rsidRPr="00B068BD" w14:paraId="73ABBADB" w14:textId="77777777" w:rsidTr="003C742C">
        <w:tc>
          <w:tcPr>
            <w:tcW w:w="4209" w:type="dxa"/>
          </w:tcPr>
          <w:p w14:paraId="6F509143" w14:textId="77777777" w:rsidR="005D1ECE" w:rsidRPr="00B068BD" w:rsidRDefault="005D1ECE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068B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068BD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068BD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0" w:type="dxa"/>
          </w:tcPr>
          <w:p w14:paraId="00E19B4C" w14:textId="65296DF4" w:rsidR="005D1ECE" w:rsidRPr="00B068BD" w:rsidRDefault="005D1ECE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70,000</w:t>
            </w:r>
          </w:p>
        </w:tc>
        <w:tc>
          <w:tcPr>
            <w:tcW w:w="270" w:type="dxa"/>
          </w:tcPr>
          <w:p w14:paraId="6A0F7212" w14:textId="77777777" w:rsidR="005D1ECE" w:rsidRPr="00B068BD" w:rsidRDefault="005D1ECE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D9816F8" w14:textId="77777777" w:rsidR="005D1ECE" w:rsidRPr="00B068BD" w:rsidRDefault="005D1ECE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068B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B62C1D" w14:textId="77777777" w:rsidR="005D1ECE" w:rsidRPr="00B068BD" w:rsidRDefault="005D1ECE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C756D6" w14:textId="1D7B24FA" w:rsidR="005D1ECE" w:rsidRPr="00B068BD" w:rsidRDefault="005D1ECE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70,000</w:t>
            </w:r>
          </w:p>
        </w:tc>
        <w:tc>
          <w:tcPr>
            <w:tcW w:w="270" w:type="dxa"/>
          </w:tcPr>
          <w:p w14:paraId="535B24C9" w14:textId="77777777" w:rsidR="005D1ECE" w:rsidRPr="00B068BD" w:rsidRDefault="005D1ECE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A9F1313" w14:textId="77777777" w:rsidR="005D1ECE" w:rsidRPr="00B068BD" w:rsidRDefault="005D1ECE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068B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D1ECE" w:rsidRPr="00B068BD" w14:paraId="37476827" w14:textId="77777777" w:rsidTr="003C742C">
        <w:tc>
          <w:tcPr>
            <w:tcW w:w="4209" w:type="dxa"/>
          </w:tcPr>
          <w:p w14:paraId="1E2C6689" w14:textId="77777777" w:rsidR="005D1ECE" w:rsidRPr="00B068BD" w:rsidRDefault="005D1ECE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068BD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28665CBA" w14:textId="772F3629" w:rsidR="005D1ECE" w:rsidRPr="00B068BD" w:rsidRDefault="005D1ECE" w:rsidP="00492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0025EE" w14:textId="77777777" w:rsidR="005D1ECE" w:rsidRPr="00B068BD" w:rsidRDefault="005D1ECE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2BC1DE9" w14:textId="77777777" w:rsidR="005D1ECE" w:rsidRPr="00B068BD" w:rsidRDefault="005D1ECE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068BD">
              <w:rPr>
                <w:rFonts w:ascii="Angsana New" w:hAnsi="Angsana New"/>
                <w:sz w:val="30"/>
                <w:szCs w:val="30"/>
              </w:rPr>
              <w:t>70,000</w:t>
            </w:r>
          </w:p>
        </w:tc>
        <w:tc>
          <w:tcPr>
            <w:tcW w:w="270" w:type="dxa"/>
          </w:tcPr>
          <w:p w14:paraId="35D456A0" w14:textId="77777777" w:rsidR="005D1ECE" w:rsidRPr="00B068BD" w:rsidRDefault="005D1ECE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0C1004" w14:textId="59F339BA" w:rsidR="005D1ECE" w:rsidRPr="00B068BD" w:rsidRDefault="005D1ECE" w:rsidP="00492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</w:tcPr>
          <w:p w14:paraId="1FCF45C4" w14:textId="77777777" w:rsidR="005D1ECE" w:rsidRPr="00B068BD" w:rsidRDefault="005D1ECE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DB441A6" w14:textId="77777777" w:rsidR="005D1ECE" w:rsidRPr="00B068BD" w:rsidRDefault="005D1ECE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068BD">
              <w:rPr>
                <w:rFonts w:ascii="Angsana New" w:hAnsi="Angsana New"/>
                <w:sz w:val="30"/>
                <w:szCs w:val="30"/>
              </w:rPr>
              <w:t>70,000</w:t>
            </w:r>
          </w:p>
        </w:tc>
      </w:tr>
      <w:tr w:rsidR="005D1ECE" w:rsidRPr="00B068BD" w14:paraId="2AB2EF67" w14:textId="77777777" w:rsidTr="003C742C">
        <w:tc>
          <w:tcPr>
            <w:tcW w:w="4209" w:type="dxa"/>
          </w:tcPr>
          <w:p w14:paraId="49737AE8" w14:textId="77777777" w:rsidR="005D1ECE" w:rsidRPr="00B068BD" w:rsidRDefault="005D1ECE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68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31 </w:t>
            </w:r>
            <w:r w:rsidRPr="00B068B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E3EEED8" w14:textId="27EB1610" w:rsidR="005D1ECE" w:rsidRPr="00B068BD" w:rsidRDefault="005D1ECE" w:rsidP="00492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70,000</w:t>
            </w:r>
          </w:p>
        </w:tc>
        <w:tc>
          <w:tcPr>
            <w:tcW w:w="270" w:type="dxa"/>
          </w:tcPr>
          <w:p w14:paraId="7F5DC921" w14:textId="77777777" w:rsidR="005D1ECE" w:rsidRPr="00B068BD" w:rsidRDefault="005D1ECE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BF9F026" w14:textId="77777777" w:rsidR="005D1ECE" w:rsidRPr="00B068BD" w:rsidRDefault="005D1ECE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68BD">
              <w:rPr>
                <w:rFonts w:ascii="Angsana New" w:hAnsi="Angsana New"/>
                <w:b/>
                <w:bCs/>
                <w:sz w:val="30"/>
                <w:szCs w:val="30"/>
              </w:rPr>
              <w:t>70,000</w:t>
            </w:r>
          </w:p>
        </w:tc>
        <w:tc>
          <w:tcPr>
            <w:tcW w:w="270" w:type="dxa"/>
          </w:tcPr>
          <w:p w14:paraId="4E7EB0B4" w14:textId="77777777" w:rsidR="005D1ECE" w:rsidRPr="00B068BD" w:rsidRDefault="005D1ECE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D4DCD7E" w14:textId="406F9585" w:rsidR="005D1ECE" w:rsidRPr="00B068BD" w:rsidRDefault="005D1ECE" w:rsidP="00492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70,000</w:t>
            </w:r>
          </w:p>
        </w:tc>
        <w:tc>
          <w:tcPr>
            <w:tcW w:w="270" w:type="dxa"/>
          </w:tcPr>
          <w:p w14:paraId="5CD14E63" w14:textId="77777777" w:rsidR="005D1ECE" w:rsidRPr="00B068BD" w:rsidRDefault="005D1ECE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4B9104B" w14:textId="77777777" w:rsidR="005D1ECE" w:rsidRPr="00B068BD" w:rsidRDefault="005D1ECE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068BD">
              <w:rPr>
                <w:rFonts w:ascii="Angsana New" w:hAnsi="Angsana New"/>
                <w:b/>
                <w:bCs/>
                <w:sz w:val="30"/>
                <w:szCs w:val="30"/>
              </w:rPr>
              <w:t>70,000</w:t>
            </w:r>
          </w:p>
        </w:tc>
      </w:tr>
    </w:tbl>
    <w:p w14:paraId="2D971A4F" w14:textId="77777777" w:rsidR="00B81BAE" w:rsidRPr="00A47552" w:rsidRDefault="00B81BAE" w:rsidP="006E70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18D92503" w14:textId="77777777" w:rsidR="00E5648E" w:rsidRPr="00B068BD" w:rsidRDefault="00E5648E" w:rsidP="00346654">
      <w:pPr>
        <w:pageBreakBefore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068BD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สัญญาสำคัญที่ทำกับ</w:t>
      </w:r>
      <w:r w:rsidR="006273E2" w:rsidRPr="00B068B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บุคคลหรือ</w:t>
      </w:r>
      <w:r w:rsidRPr="00B068BD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14:paraId="5D6DB589" w14:textId="77777777" w:rsidR="00617DC8" w:rsidRPr="00A47552" w:rsidRDefault="00617DC8" w:rsidP="004615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54DA339E" w14:textId="0155DE33" w:rsidR="00440277" w:rsidRDefault="006F1352" w:rsidP="004615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068BD">
        <w:rPr>
          <w:rFonts w:ascii="Angsana New" w:hAnsi="Angsana New"/>
          <w:sz w:val="30"/>
          <w:szCs w:val="30"/>
          <w:cs/>
        </w:rPr>
        <w:t>บริษัท</w:t>
      </w:r>
      <w:r w:rsidR="0048620D" w:rsidRPr="00B068BD">
        <w:rPr>
          <w:rFonts w:ascii="Angsana New" w:hAnsi="Angsana New"/>
          <w:sz w:val="30"/>
          <w:szCs w:val="30"/>
          <w:cs/>
        </w:rPr>
        <w:t>ได้ทำสัญญากับ</w:t>
      </w:r>
      <w:r w:rsidR="00F5127B">
        <w:rPr>
          <w:rFonts w:ascii="Angsana New" w:hAnsi="Angsana New" w:hint="cs"/>
          <w:sz w:val="30"/>
          <w:szCs w:val="30"/>
          <w:cs/>
        </w:rPr>
        <w:t xml:space="preserve">บริษัทร่วม </w:t>
      </w:r>
      <w:r w:rsidR="0048620D" w:rsidRPr="00B068BD">
        <w:rPr>
          <w:rFonts w:ascii="Angsana New" w:hAnsi="Angsana New"/>
          <w:sz w:val="30"/>
          <w:szCs w:val="30"/>
          <w:cs/>
        </w:rPr>
        <w:t>บริษัทย่อย</w:t>
      </w:r>
      <w:r w:rsidR="00825F30" w:rsidRPr="00B068BD">
        <w:rPr>
          <w:rFonts w:ascii="Angsana New" w:hAnsi="Angsana New"/>
          <w:sz w:val="30"/>
          <w:szCs w:val="30"/>
          <w:cs/>
        </w:rPr>
        <w:t>และบริษัทย่อยทางอ้อม</w:t>
      </w:r>
      <w:r w:rsidR="0048620D" w:rsidRPr="00B068BD">
        <w:rPr>
          <w:rFonts w:ascii="Angsana New" w:hAnsi="Angsana New"/>
          <w:sz w:val="30"/>
          <w:szCs w:val="30"/>
          <w:cs/>
        </w:rPr>
        <w:t>หลายแห่ง</w:t>
      </w:r>
      <w:r w:rsidRPr="00B068BD">
        <w:rPr>
          <w:rFonts w:ascii="Angsana New" w:hAnsi="Angsana New"/>
          <w:sz w:val="30"/>
          <w:szCs w:val="30"/>
          <w:cs/>
        </w:rPr>
        <w:t>เพื่อให้บริการ</w:t>
      </w:r>
      <w:r w:rsidR="006971F0" w:rsidRPr="00B068BD">
        <w:rPr>
          <w:rFonts w:ascii="Angsana New" w:hAnsi="Angsana New"/>
          <w:sz w:val="30"/>
          <w:szCs w:val="30"/>
          <w:cs/>
        </w:rPr>
        <w:t>ด้านการ</w:t>
      </w:r>
      <w:r w:rsidRPr="00B068BD">
        <w:rPr>
          <w:rFonts w:ascii="Angsana New" w:hAnsi="Angsana New"/>
          <w:sz w:val="30"/>
          <w:szCs w:val="30"/>
          <w:cs/>
        </w:rPr>
        <w:t>บริหารจัดการ สนับสนุนการดำเนิน</w:t>
      </w:r>
      <w:r w:rsidR="006971F0" w:rsidRPr="00B068BD">
        <w:rPr>
          <w:rFonts w:ascii="Angsana New" w:hAnsi="Angsana New"/>
          <w:sz w:val="30"/>
          <w:szCs w:val="30"/>
          <w:cs/>
        </w:rPr>
        <w:t>งาน</w:t>
      </w:r>
      <w:r w:rsidR="00BC4760" w:rsidRPr="00B068BD">
        <w:rPr>
          <w:rFonts w:ascii="Angsana New" w:hAnsi="Angsana New"/>
          <w:sz w:val="30"/>
          <w:szCs w:val="30"/>
          <w:cs/>
        </w:rPr>
        <w:t xml:space="preserve"> การตลาด</w:t>
      </w:r>
      <w:r w:rsidRPr="00B068BD">
        <w:rPr>
          <w:rFonts w:ascii="Angsana New" w:hAnsi="Angsana New"/>
          <w:sz w:val="30"/>
          <w:szCs w:val="30"/>
          <w:cs/>
        </w:rPr>
        <w:t>และงานด้านอื่นๆ โดยบ</w:t>
      </w:r>
      <w:r w:rsidR="00D570E3" w:rsidRPr="00B068BD">
        <w:rPr>
          <w:rFonts w:ascii="Angsana New" w:hAnsi="Angsana New"/>
          <w:sz w:val="30"/>
          <w:szCs w:val="30"/>
          <w:cs/>
        </w:rPr>
        <w:t>ริษัทจะได้รับค่าบริการ</w:t>
      </w:r>
      <w:r w:rsidR="001E34CF" w:rsidRPr="00B068BD">
        <w:rPr>
          <w:rFonts w:ascii="Angsana New" w:hAnsi="Angsana New"/>
          <w:sz w:val="30"/>
          <w:szCs w:val="30"/>
          <w:cs/>
        </w:rPr>
        <w:t>ตาม</w:t>
      </w:r>
      <w:r w:rsidR="00B34093" w:rsidRPr="00B068BD">
        <w:rPr>
          <w:rFonts w:ascii="Angsana New" w:hAnsi="Angsana New" w:hint="cs"/>
          <w:sz w:val="30"/>
          <w:szCs w:val="30"/>
          <w:cs/>
        </w:rPr>
        <w:t>อัตราที่ตกลง</w:t>
      </w:r>
      <w:r w:rsidRPr="00B068BD">
        <w:rPr>
          <w:rFonts w:ascii="Angsana New" w:hAnsi="Angsana New"/>
          <w:sz w:val="30"/>
          <w:szCs w:val="30"/>
          <w:cs/>
        </w:rPr>
        <w:t>ในสัญญา</w:t>
      </w:r>
    </w:p>
    <w:p w14:paraId="563A0E43" w14:textId="0C4201FA" w:rsidR="00573814" w:rsidRPr="00D21802" w:rsidRDefault="00573814" w:rsidP="004615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07FAC1D6" w14:textId="0D05BFB3" w:rsidR="00573814" w:rsidRPr="00B068BD" w:rsidRDefault="00573814" w:rsidP="005738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068BD">
        <w:rPr>
          <w:rFonts w:ascii="Angsana New" w:hAnsi="Angsana New"/>
          <w:sz w:val="30"/>
          <w:szCs w:val="30"/>
          <w:cs/>
        </w:rPr>
        <w:t>บริษัทไ</w:t>
      </w:r>
      <w:r>
        <w:rPr>
          <w:rFonts w:ascii="Angsana New" w:hAnsi="Angsana New"/>
          <w:sz w:val="30"/>
          <w:szCs w:val="30"/>
          <w:cs/>
        </w:rPr>
        <w:t>ด้ทำสัญญากับบริษัทย่อยแห่งหนึ่ง</w:t>
      </w:r>
      <w:r w:rsidRPr="00B068BD">
        <w:rPr>
          <w:rFonts w:ascii="Angsana New" w:hAnsi="Angsana New"/>
          <w:sz w:val="30"/>
          <w:szCs w:val="30"/>
          <w:cs/>
        </w:rPr>
        <w:t>เพื่อเช่าพื้นที่และบริการที่เกี่ยวข้อง โดยบริษัทตกลงจะ</w:t>
      </w:r>
      <w:r w:rsidR="00A65252">
        <w:rPr>
          <w:rFonts w:ascii="Angsana New" w:hAnsi="Angsana New" w:hint="cs"/>
          <w:sz w:val="30"/>
          <w:szCs w:val="30"/>
          <w:cs/>
        </w:rPr>
        <w:t>จ่าย</w:t>
      </w:r>
      <w:r w:rsidRPr="00B068BD">
        <w:rPr>
          <w:rFonts w:ascii="Angsana New" w:hAnsi="Angsana New"/>
          <w:sz w:val="30"/>
          <w:szCs w:val="30"/>
          <w:cs/>
        </w:rPr>
        <w:t>ชำระค่าเช่าและบริการตามอัตราที่ตกลงในสัญญา</w:t>
      </w:r>
      <w:r w:rsidR="00D21802">
        <w:rPr>
          <w:rFonts w:ascii="Angsana New" w:hAnsi="Angsana New"/>
          <w:sz w:val="30"/>
          <w:szCs w:val="30"/>
        </w:rPr>
        <w:t xml:space="preserve"> </w:t>
      </w:r>
      <w:r w:rsidR="00D21802">
        <w:rPr>
          <w:rFonts w:ascii="Angsana New" w:hAnsi="Angsana New" w:hint="cs"/>
          <w:sz w:val="30"/>
          <w:szCs w:val="30"/>
          <w:cs/>
        </w:rPr>
        <w:t>ทั้งนี้</w:t>
      </w:r>
      <w:r w:rsidR="00A65252">
        <w:rPr>
          <w:rFonts w:ascii="Angsana New" w:hAnsi="Angsana New" w:hint="cs"/>
          <w:sz w:val="30"/>
          <w:szCs w:val="30"/>
          <w:cs/>
        </w:rPr>
        <w:t xml:space="preserve"> </w:t>
      </w:r>
      <w:r w:rsidR="00D21802">
        <w:rPr>
          <w:rFonts w:ascii="Angsana New" w:hAnsi="Angsana New" w:hint="cs"/>
          <w:sz w:val="30"/>
          <w:szCs w:val="30"/>
          <w:cs/>
        </w:rPr>
        <w:t>บริษัทได้ยกเลิกสัญญา</w:t>
      </w:r>
      <w:r w:rsidR="00A65252">
        <w:rPr>
          <w:rFonts w:ascii="Angsana New" w:hAnsi="Angsana New" w:hint="cs"/>
          <w:sz w:val="30"/>
          <w:szCs w:val="30"/>
          <w:cs/>
        </w:rPr>
        <w:t>ดังกล่าวแล้ว</w:t>
      </w:r>
      <w:r w:rsidR="00D21802">
        <w:rPr>
          <w:rFonts w:ascii="Angsana New" w:hAnsi="Angsana New" w:hint="cs"/>
          <w:sz w:val="30"/>
          <w:szCs w:val="30"/>
          <w:cs/>
        </w:rPr>
        <w:t>ในเดือน</w:t>
      </w:r>
      <w:r w:rsidR="00B20255">
        <w:rPr>
          <w:rFonts w:ascii="Angsana New" w:hAnsi="Angsana New" w:hint="cs"/>
          <w:sz w:val="30"/>
          <w:szCs w:val="30"/>
          <w:cs/>
        </w:rPr>
        <w:t>ธันวาคม</w:t>
      </w:r>
      <w:r w:rsidR="00D21802">
        <w:rPr>
          <w:rFonts w:ascii="Angsana New" w:hAnsi="Angsana New" w:hint="cs"/>
          <w:sz w:val="30"/>
          <w:szCs w:val="30"/>
          <w:cs/>
        </w:rPr>
        <w:t xml:space="preserve"> </w:t>
      </w:r>
      <w:r w:rsidR="00D21802">
        <w:rPr>
          <w:rFonts w:ascii="Angsana New" w:hAnsi="Angsana New"/>
          <w:sz w:val="30"/>
          <w:szCs w:val="30"/>
        </w:rPr>
        <w:t>2561</w:t>
      </w:r>
    </w:p>
    <w:p w14:paraId="2CB8E6AD" w14:textId="77777777" w:rsidR="00D86115" w:rsidRPr="00A47552" w:rsidRDefault="00D86115" w:rsidP="00F512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7B15C030" w14:textId="3AC9A2B9" w:rsidR="00D76F41" w:rsidRDefault="00D86115" w:rsidP="00D76F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068BD">
        <w:rPr>
          <w:rFonts w:ascii="Angsana New" w:hAnsi="Angsana New"/>
          <w:sz w:val="30"/>
          <w:szCs w:val="30"/>
          <w:cs/>
        </w:rPr>
        <w:t>บริษัทได้ทำสัญญากับบริษัทย่อย</w:t>
      </w:r>
      <w:r w:rsidR="00D21802">
        <w:rPr>
          <w:rFonts w:ascii="Angsana New" w:hAnsi="Angsana New" w:hint="cs"/>
          <w:sz w:val="30"/>
          <w:szCs w:val="30"/>
          <w:cs/>
        </w:rPr>
        <w:t>หลายแห่ง</w:t>
      </w:r>
      <w:r w:rsidRPr="00B068BD">
        <w:rPr>
          <w:rFonts w:ascii="Angsana New" w:hAnsi="Angsana New"/>
          <w:sz w:val="30"/>
          <w:szCs w:val="30"/>
          <w:cs/>
        </w:rPr>
        <w:t>เพื่อให้เช่าพื้นที่และบริการที่เกี่ยวข้อง โดยบริษัทย่อย</w:t>
      </w:r>
      <w:r w:rsidR="00B34093" w:rsidRPr="00B068BD">
        <w:rPr>
          <w:rFonts w:ascii="Angsana New" w:hAnsi="Angsana New"/>
          <w:sz w:val="30"/>
          <w:szCs w:val="30"/>
          <w:cs/>
        </w:rPr>
        <w:t>ดังกล่าวตกลง</w:t>
      </w:r>
      <w:r w:rsidRPr="00B068BD">
        <w:rPr>
          <w:rFonts w:ascii="Angsana New" w:hAnsi="Angsana New"/>
          <w:sz w:val="30"/>
          <w:szCs w:val="30"/>
          <w:cs/>
        </w:rPr>
        <w:t>จะ</w:t>
      </w:r>
      <w:r w:rsidR="00C235CB">
        <w:rPr>
          <w:rFonts w:ascii="Angsana New" w:hAnsi="Angsana New" w:hint="cs"/>
          <w:sz w:val="30"/>
          <w:szCs w:val="30"/>
          <w:cs/>
        </w:rPr>
        <w:t>จ่าย</w:t>
      </w:r>
      <w:r w:rsidRPr="00B068BD">
        <w:rPr>
          <w:rFonts w:ascii="Angsana New" w:hAnsi="Angsana New"/>
          <w:sz w:val="30"/>
          <w:szCs w:val="30"/>
          <w:cs/>
        </w:rPr>
        <w:t>ชำระค่</w:t>
      </w:r>
      <w:r w:rsidR="00B34093" w:rsidRPr="00B068BD">
        <w:rPr>
          <w:rFonts w:ascii="Angsana New" w:hAnsi="Angsana New"/>
          <w:sz w:val="30"/>
          <w:szCs w:val="30"/>
          <w:cs/>
        </w:rPr>
        <w:t>าเช่าและบริการตามอัตราที่ตกลง</w:t>
      </w:r>
      <w:r w:rsidRPr="00B068BD">
        <w:rPr>
          <w:rFonts w:ascii="Angsana New" w:hAnsi="Angsana New"/>
          <w:sz w:val="30"/>
          <w:szCs w:val="30"/>
          <w:cs/>
        </w:rPr>
        <w:t>ในสัญญา</w:t>
      </w:r>
      <w:r w:rsidR="00D21802">
        <w:rPr>
          <w:rFonts w:ascii="Angsana New" w:hAnsi="Angsana New" w:hint="cs"/>
          <w:sz w:val="30"/>
          <w:szCs w:val="30"/>
          <w:cs/>
        </w:rPr>
        <w:t xml:space="preserve"> ทั้งนี้</w:t>
      </w:r>
      <w:r w:rsidR="00A65252">
        <w:rPr>
          <w:rFonts w:ascii="Angsana New" w:hAnsi="Angsana New" w:hint="cs"/>
          <w:sz w:val="30"/>
          <w:szCs w:val="30"/>
          <w:cs/>
        </w:rPr>
        <w:t xml:space="preserve"> </w:t>
      </w:r>
      <w:r w:rsidR="00D21802">
        <w:rPr>
          <w:rFonts w:ascii="Angsana New" w:hAnsi="Angsana New" w:hint="cs"/>
          <w:sz w:val="30"/>
          <w:szCs w:val="30"/>
          <w:cs/>
        </w:rPr>
        <w:t>บริษัทได้ยกเลิกสัญญา</w:t>
      </w:r>
      <w:r w:rsidR="00EB4868">
        <w:rPr>
          <w:rFonts w:ascii="Angsana New" w:hAnsi="Angsana New" w:hint="cs"/>
          <w:sz w:val="30"/>
          <w:szCs w:val="30"/>
          <w:cs/>
        </w:rPr>
        <w:t>จำนวนสองสัญญา</w:t>
      </w:r>
      <w:r w:rsidR="00D21802">
        <w:rPr>
          <w:rFonts w:ascii="Angsana New" w:hAnsi="Angsana New" w:hint="cs"/>
          <w:sz w:val="30"/>
          <w:szCs w:val="30"/>
          <w:cs/>
        </w:rPr>
        <w:t>กับบริษัทย่อย</w:t>
      </w:r>
      <w:r w:rsidR="00C235CB">
        <w:rPr>
          <w:rFonts w:ascii="Angsana New" w:hAnsi="Angsana New"/>
          <w:sz w:val="30"/>
          <w:szCs w:val="30"/>
          <w:cs/>
        </w:rPr>
        <w:br/>
      </w:r>
      <w:r w:rsidR="00D21802">
        <w:rPr>
          <w:rFonts w:ascii="Angsana New" w:hAnsi="Angsana New" w:hint="cs"/>
          <w:sz w:val="30"/>
          <w:szCs w:val="30"/>
          <w:cs/>
        </w:rPr>
        <w:t>แห่งหนึ่งในเดือน</w:t>
      </w:r>
      <w:r w:rsidR="00B20255">
        <w:rPr>
          <w:rFonts w:ascii="Angsana New" w:hAnsi="Angsana New" w:hint="cs"/>
          <w:sz w:val="30"/>
          <w:szCs w:val="30"/>
          <w:cs/>
        </w:rPr>
        <w:t>ตุลาคม</w:t>
      </w:r>
      <w:r w:rsidR="00D21802">
        <w:rPr>
          <w:rFonts w:ascii="Angsana New" w:hAnsi="Angsana New" w:hint="cs"/>
          <w:sz w:val="30"/>
          <w:szCs w:val="30"/>
          <w:cs/>
        </w:rPr>
        <w:t xml:space="preserve"> </w:t>
      </w:r>
      <w:r w:rsidR="00D21802">
        <w:rPr>
          <w:rFonts w:ascii="Angsana New" w:hAnsi="Angsana New"/>
          <w:sz w:val="30"/>
          <w:szCs w:val="30"/>
        </w:rPr>
        <w:t>2561</w:t>
      </w:r>
    </w:p>
    <w:p w14:paraId="190B9E99" w14:textId="23F190A7" w:rsidR="00A47552" w:rsidRDefault="00A47552" w:rsidP="00D76F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0AC32DDE" w14:textId="7BE4E299" w:rsidR="00D21802" w:rsidRPr="00B068BD" w:rsidRDefault="00D21802" w:rsidP="00D218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068BD">
        <w:rPr>
          <w:rFonts w:ascii="Angsana New" w:hAnsi="Angsana New" w:hint="cs"/>
          <w:sz w:val="30"/>
          <w:szCs w:val="30"/>
          <w:cs/>
        </w:rPr>
        <w:t>บริษัทได้ทำสัญญากับบริษัทย่อยเพื่อรับบริการระบบสารสนเทศ โดยบริษัทตกลงจะ</w:t>
      </w:r>
      <w:r w:rsidR="00C46B18">
        <w:rPr>
          <w:rFonts w:ascii="Angsana New" w:hAnsi="Angsana New" w:hint="cs"/>
          <w:sz w:val="30"/>
          <w:szCs w:val="30"/>
          <w:cs/>
        </w:rPr>
        <w:t>จ่าย</w:t>
      </w:r>
      <w:r w:rsidRPr="00B068BD">
        <w:rPr>
          <w:rFonts w:ascii="Angsana New" w:hAnsi="Angsana New" w:hint="cs"/>
          <w:sz w:val="30"/>
          <w:szCs w:val="30"/>
          <w:cs/>
        </w:rPr>
        <w:t>ชำระค่าบริการ</w:t>
      </w:r>
      <w:r>
        <w:rPr>
          <w:rFonts w:ascii="Angsana New" w:hAnsi="Angsana New" w:hint="cs"/>
          <w:sz w:val="30"/>
          <w:szCs w:val="30"/>
          <w:cs/>
        </w:rPr>
        <w:t>ตามอัตรา</w:t>
      </w:r>
      <w:r w:rsidRPr="00B068BD">
        <w:rPr>
          <w:rFonts w:ascii="Angsana New" w:hAnsi="Angsana New" w:hint="cs"/>
          <w:sz w:val="30"/>
          <w:szCs w:val="30"/>
          <w:cs/>
        </w:rPr>
        <w:t>ที่</w:t>
      </w:r>
      <w:r w:rsidR="00C751AD">
        <w:rPr>
          <w:rFonts w:ascii="Angsana New" w:hAnsi="Angsana New"/>
          <w:sz w:val="30"/>
          <w:szCs w:val="30"/>
        </w:rPr>
        <w:br/>
      </w:r>
      <w:r w:rsidRPr="00B068BD">
        <w:rPr>
          <w:rFonts w:ascii="Angsana New" w:hAnsi="Angsana New" w:hint="cs"/>
          <w:sz w:val="30"/>
          <w:szCs w:val="30"/>
          <w:cs/>
        </w:rPr>
        <w:t>ตกลงในสัญญา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ทั้งนี้</w:t>
      </w:r>
      <w:r w:rsidR="00A65252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บริษัทได้ยกเลิกสัญญา</w:t>
      </w:r>
      <w:r w:rsidR="00A65252">
        <w:rPr>
          <w:rFonts w:ascii="Angsana New" w:hAnsi="Angsana New" w:hint="cs"/>
          <w:sz w:val="30"/>
          <w:szCs w:val="30"/>
          <w:cs/>
        </w:rPr>
        <w:t>ดังกล่าวแล้ว</w:t>
      </w:r>
      <w:r>
        <w:rPr>
          <w:rFonts w:ascii="Angsana New" w:hAnsi="Angsana New" w:hint="cs"/>
          <w:sz w:val="30"/>
          <w:szCs w:val="30"/>
          <w:cs/>
        </w:rPr>
        <w:t>ในเดือน</w:t>
      </w:r>
      <w:r w:rsidR="00B20255">
        <w:rPr>
          <w:rFonts w:ascii="Angsana New" w:hAnsi="Angsana New" w:hint="cs"/>
          <w:sz w:val="30"/>
          <w:szCs w:val="30"/>
          <w:cs/>
        </w:rPr>
        <w:t>ธันวาคม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2561</w:t>
      </w:r>
    </w:p>
    <w:p w14:paraId="7CC36760" w14:textId="77777777" w:rsidR="00D21802" w:rsidRPr="00A47552" w:rsidRDefault="00D21802" w:rsidP="00D218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5F09ECA4" w14:textId="16D5FD39" w:rsidR="00D86115" w:rsidRPr="00FC446B" w:rsidRDefault="00AB7F42" w:rsidP="00FC4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FC446B">
        <w:rPr>
          <w:rFonts w:ascii="Angsana New" w:hAnsi="Angsana New" w:hint="cs"/>
          <w:sz w:val="30"/>
          <w:szCs w:val="30"/>
          <w:cs/>
        </w:rPr>
        <w:t>บริษัทได้ทำสัญญากู้ยืมเงินระยะส</w:t>
      </w:r>
      <w:r w:rsidR="00F5127B">
        <w:rPr>
          <w:rFonts w:ascii="Angsana New" w:hAnsi="Angsana New" w:hint="cs"/>
          <w:sz w:val="30"/>
          <w:szCs w:val="30"/>
          <w:cs/>
        </w:rPr>
        <w:t xml:space="preserve">ั้นกับผู้ถือหุ้นรายหนึ่งจำนวน 70 </w:t>
      </w:r>
      <w:r w:rsidRPr="00FC446B">
        <w:rPr>
          <w:rFonts w:ascii="Angsana New" w:hAnsi="Angsana New" w:hint="cs"/>
          <w:sz w:val="30"/>
          <w:szCs w:val="30"/>
          <w:cs/>
        </w:rPr>
        <w:t>ล้านบาท</w:t>
      </w:r>
      <w:r w:rsidRPr="00FC446B">
        <w:rPr>
          <w:rFonts w:ascii="Angsana New" w:hAnsi="Angsana New"/>
          <w:sz w:val="30"/>
          <w:szCs w:val="30"/>
        </w:rPr>
        <w:t xml:space="preserve"> </w:t>
      </w:r>
      <w:r w:rsidRPr="00FC446B">
        <w:rPr>
          <w:rFonts w:ascii="Angsana New" w:hAnsi="Angsana New" w:hint="cs"/>
          <w:sz w:val="30"/>
          <w:szCs w:val="30"/>
          <w:cs/>
        </w:rPr>
        <w:t>เงินกู้ยืมดังกล่าวเป็นตั๋วแลกเงิน</w:t>
      </w:r>
      <w:r w:rsidR="00C751AD">
        <w:rPr>
          <w:rFonts w:ascii="Angsana New" w:hAnsi="Angsana New"/>
          <w:sz w:val="30"/>
          <w:szCs w:val="30"/>
        </w:rPr>
        <w:br/>
      </w:r>
      <w:r w:rsidRPr="00FC446B">
        <w:rPr>
          <w:rFonts w:ascii="Angsana New" w:hAnsi="Angsana New" w:hint="cs"/>
          <w:sz w:val="30"/>
          <w:szCs w:val="30"/>
          <w:cs/>
        </w:rPr>
        <w:t xml:space="preserve">มีกำหนดชำระคืน </w:t>
      </w:r>
      <w:r w:rsidRPr="00FC446B">
        <w:rPr>
          <w:rFonts w:ascii="Angsana New" w:hAnsi="Angsana New"/>
          <w:sz w:val="30"/>
          <w:szCs w:val="30"/>
        </w:rPr>
        <w:t xml:space="preserve">3 </w:t>
      </w:r>
      <w:r w:rsidR="006E7091" w:rsidRPr="00FC446B">
        <w:rPr>
          <w:rFonts w:ascii="Angsana New" w:hAnsi="Angsana New" w:hint="cs"/>
          <w:sz w:val="30"/>
          <w:szCs w:val="30"/>
          <w:cs/>
        </w:rPr>
        <w:t>เดือน</w:t>
      </w:r>
      <w:r w:rsidR="00C46B18">
        <w:rPr>
          <w:rFonts w:ascii="Angsana New" w:hAnsi="Angsana New" w:hint="cs"/>
          <w:sz w:val="30"/>
          <w:szCs w:val="30"/>
          <w:cs/>
        </w:rPr>
        <w:t xml:space="preserve"> </w:t>
      </w:r>
      <w:r w:rsidRPr="00FC446B">
        <w:rPr>
          <w:rFonts w:ascii="Angsana New" w:hAnsi="Angsana New" w:hint="cs"/>
          <w:sz w:val="30"/>
          <w:szCs w:val="30"/>
          <w:cs/>
        </w:rPr>
        <w:t>และมีอัตราดอกเบี้ยร้อยละ 12</w:t>
      </w:r>
      <w:r w:rsidRPr="00FC446B">
        <w:rPr>
          <w:rFonts w:ascii="Angsana New" w:hAnsi="Angsana New"/>
          <w:sz w:val="30"/>
          <w:szCs w:val="30"/>
        </w:rPr>
        <w:t xml:space="preserve"> </w:t>
      </w:r>
      <w:r w:rsidRPr="00FC446B">
        <w:rPr>
          <w:rFonts w:ascii="Angsana New" w:hAnsi="Angsana New" w:hint="cs"/>
          <w:sz w:val="30"/>
          <w:szCs w:val="30"/>
          <w:cs/>
        </w:rPr>
        <w:t>ต่อปี</w:t>
      </w:r>
      <w:r w:rsidR="00EB5E0F" w:rsidRPr="00FC446B">
        <w:rPr>
          <w:rFonts w:ascii="Angsana New" w:hAnsi="Angsana New" w:hint="cs"/>
          <w:sz w:val="30"/>
          <w:szCs w:val="30"/>
          <w:cs/>
        </w:rPr>
        <w:t xml:space="preserve"> </w:t>
      </w:r>
      <w:r w:rsidR="007733D8" w:rsidRPr="00FC446B">
        <w:rPr>
          <w:rFonts w:ascii="Angsana New" w:hAnsi="Angsana New" w:hint="cs"/>
          <w:sz w:val="30"/>
          <w:szCs w:val="30"/>
          <w:cs/>
        </w:rPr>
        <w:t>บริษัทได้จ่ายดอกเบี้ยในวันเริ่ม</w:t>
      </w:r>
      <w:r w:rsidR="00EB5E0F" w:rsidRPr="00FC446B">
        <w:rPr>
          <w:rFonts w:ascii="Angsana New" w:hAnsi="Angsana New" w:hint="cs"/>
          <w:sz w:val="30"/>
          <w:szCs w:val="30"/>
          <w:cs/>
        </w:rPr>
        <w:t>สัญญาเงินกู้ยืมระยะสั้นดังกล่าว</w:t>
      </w:r>
      <w:r w:rsidR="007733D8" w:rsidRPr="00FC446B">
        <w:rPr>
          <w:rFonts w:ascii="Angsana New" w:hAnsi="Angsana New" w:hint="cs"/>
          <w:sz w:val="30"/>
          <w:szCs w:val="30"/>
          <w:cs/>
        </w:rPr>
        <w:t>จำนวน 2.01 ล้านบาท</w:t>
      </w:r>
      <w:r w:rsidR="006F1F8C" w:rsidRPr="00FC446B">
        <w:rPr>
          <w:rFonts w:ascii="Angsana New" w:hAnsi="Angsana New" w:hint="cs"/>
          <w:sz w:val="30"/>
          <w:szCs w:val="30"/>
          <w:cs/>
        </w:rPr>
        <w:t xml:space="preserve"> </w:t>
      </w:r>
      <w:r w:rsidR="00AC3D33" w:rsidRPr="00FC446B">
        <w:rPr>
          <w:rFonts w:ascii="Angsana New" w:hAnsi="Angsana New" w:hint="cs"/>
          <w:sz w:val="30"/>
          <w:szCs w:val="30"/>
          <w:cs/>
        </w:rPr>
        <w:t xml:space="preserve">นอกจากนี้ </w:t>
      </w:r>
      <w:r w:rsidR="006E7091" w:rsidRPr="00FC446B">
        <w:rPr>
          <w:rFonts w:ascii="Angsana New" w:hAnsi="Angsana New" w:hint="cs"/>
          <w:sz w:val="30"/>
          <w:szCs w:val="30"/>
          <w:cs/>
        </w:rPr>
        <w:t>บริษัทได้นำเงินลงทุนในบริษัทย่อย</w:t>
      </w:r>
      <w:r w:rsidR="00AC3D33" w:rsidRPr="00FC446B">
        <w:rPr>
          <w:rFonts w:ascii="Angsana New" w:hAnsi="Angsana New" w:hint="cs"/>
          <w:sz w:val="30"/>
          <w:szCs w:val="30"/>
          <w:cs/>
        </w:rPr>
        <w:t>แห่งหนึ่ง</w:t>
      </w:r>
      <w:r w:rsidR="006E7091" w:rsidRPr="00FC446B">
        <w:rPr>
          <w:rFonts w:ascii="Angsana New" w:hAnsi="Angsana New" w:hint="cs"/>
          <w:sz w:val="30"/>
          <w:szCs w:val="30"/>
          <w:cs/>
        </w:rPr>
        <w:t>ไปจำนำเพื่อเป็นหลักทรัพย์ค้ำประกันเงินกู้ยืมดังกล่าว (ดูหมายเหตุ</w:t>
      </w:r>
      <w:r w:rsidR="00346654">
        <w:rPr>
          <w:rFonts w:ascii="Angsana New" w:hAnsi="Angsana New" w:hint="cs"/>
          <w:sz w:val="30"/>
          <w:szCs w:val="30"/>
          <w:cs/>
        </w:rPr>
        <w:t>ประกอบงบการเงิน</w:t>
      </w:r>
      <w:r w:rsidR="006E7091" w:rsidRPr="00FC446B">
        <w:rPr>
          <w:rFonts w:ascii="Angsana New" w:hAnsi="Angsana New" w:hint="cs"/>
          <w:sz w:val="30"/>
          <w:szCs w:val="30"/>
          <w:cs/>
        </w:rPr>
        <w:t xml:space="preserve">ข้อ </w:t>
      </w:r>
      <w:r w:rsidR="00694E3A" w:rsidRPr="00FC446B">
        <w:rPr>
          <w:rFonts w:ascii="Angsana New" w:hAnsi="Angsana New"/>
          <w:sz w:val="30"/>
          <w:szCs w:val="30"/>
        </w:rPr>
        <w:t>1</w:t>
      </w:r>
      <w:r w:rsidR="00346654">
        <w:rPr>
          <w:rFonts w:ascii="Angsana New" w:hAnsi="Angsana New"/>
          <w:sz w:val="30"/>
          <w:szCs w:val="30"/>
        </w:rPr>
        <w:t>2</w:t>
      </w:r>
      <w:r w:rsidR="006E7091" w:rsidRPr="00FC446B">
        <w:rPr>
          <w:rFonts w:ascii="Angsana New" w:hAnsi="Angsana New" w:hint="cs"/>
          <w:sz w:val="30"/>
          <w:szCs w:val="30"/>
          <w:cs/>
        </w:rPr>
        <w:t>)</w:t>
      </w:r>
    </w:p>
    <w:p w14:paraId="1AC82AEB" w14:textId="77777777" w:rsidR="00807814" w:rsidRPr="00A47552" w:rsidRDefault="00807814" w:rsidP="00003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2598E6BF" w14:textId="26DB4E03" w:rsidR="00440277" w:rsidRPr="00001062" w:rsidRDefault="00440277" w:rsidP="005A0A5B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67"/>
        </w:tabs>
        <w:spacing w:line="240" w:lineRule="auto"/>
        <w:ind w:hanging="540"/>
        <w:jc w:val="thaiDistribute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001062">
        <w:rPr>
          <w:rFonts w:ascii="Angsana New" w:hAnsi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75D8FF6E" w14:textId="77777777" w:rsidR="00440277" w:rsidRPr="00A47552" w:rsidRDefault="00440277" w:rsidP="00457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rPr>
          <w:rFonts w:ascii="Angsana New" w:hAnsi="Angsana New"/>
          <w:sz w:val="24"/>
          <w:szCs w:val="24"/>
          <w:cs/>
          <w:lang w:val="th-TH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990"/>
      </w:tblGrid>
      <w:tr w:rsidR="002D65A1" w:rsidRPr="002D65A1" w14:paraId="190FAFD7" w14:textId="77777777" w:rsidTr="005A0A5B">
        <w:tc>
          <w:tcPr>
            <w:tcW w:w="4140" w:type="dxa"/>
            <w:vAlign w:val="bottom"/>
          </w:tcPr>
          <w:p w14:paraId="20CC1B32" w14:textId="77777777" w:rsidR="002D65A1" w:rsidRPr="002D65A1" w:rsidRDefault="002D65A1" w:rsidP="0045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513C06EF" w14:textId="77777777" w:rsidR="002D65A1" w:rsidRPr="002D65A1" w:rsidRDefault="002D65A1" w:rsidP="0045750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D65A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06E2DA64" w14:textId="77777777" w:rsidR="002D65A1" w:rsidRPr="002D65A1" w:rsidRDefault="002D65A1" w:rsidP="0045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47E0E074" w14:textId="77777777" w:rsidR="002D65A1" w:rsidRPr="002D65A1" w:rsidRDefault="002D65A1" w:rsidP="0045750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D65A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04295" w:rsidRPr="00F92902" w14:paraId="29507320" w14:textId="77777777" w:rsidTr="005A0A5B">
        <w:tc>
          <w:tcPr>
            <w:tcW w:w="4140" w:type="dxa"/>
            <w:vAlign w:val="bottom"/>
          </w:tcPr>
          <w:p w14:paraId="09D97B96" w14:textId="77777777" w:rsidR="00104295" w:rsidRPr="00F92902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766F0F9" w14:textId="77777777" w:rsidR="00104295" w:rsidRPr="00F92902" w:rsidRDefault="00104295" w:rsidP="00104295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4337653C" w14:textId="77777777" w:rsidR="00104295" w:rsidRPr="00F92902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33947A" w14:textId="77777777" w:rsidR="00104295" w:rsidRPr="00F92902" w:rsidRDefault="00104295" w:rsidP="0010429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14:paraId="38D3D274" w14:textId="77777777" w:rsidR="00104295" w:rsidRPr="00F92902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3D8695" w14:textId="77777777" w:rsidR="00104295" w:rsidRPr="00F92902" w:rsidRDefault="00104295" w:rsidP="0010429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2060BED3" w14:textId="77777777" w:rsidR="00104295" w:rsidRPr="00F92902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3A855D13" w14:textId="77777777" w:rsidR="00104295" w:rsidRPr="00F92902" w:rsidRDefault="00104295" w:rsidP="0010429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104295" w:rsidRPr="00F92902" w14:paraId="6FBE0EFE" w14:textId="77777777" w:rsidTr="005A0A5B">
        <w:tc>
          <w:tcPr>
            <w:tcW w:w="4140" w:type="dxa"/>
            <w:vAlign w:val="bottom"/>
          </w:tcPr>
          <w:p w14:paraId="0E5D6892" w14:textId="77777777" w:rsidR="00104295" w:rsidRPr="00F92902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  <w:vAlign w:val="bottom"/>
          </w:tcPr>
          <w:p w14:paraId="308169A1" w14:textId="77777777" w:rsidR="00104295" w:rsidRPr="002D65A1" w:rsidRDefault="00104295" w:rsidP="0010429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04295" w:rsidRPr="00F92902" w14:paraId="14686CDE" w14:textId="77777777" w:rsidTr="005A0A5B">
        <w:tc>
          <w:tcPr>
            <w:tcW w:w="4140" w:type="dxa"/>
          </w:tcPr>
          <w:p w14:paraId="69520761" w14:textId="77777777" w:rsidR="00104295" w:rsidRPr="00F92902" w:rsidRDefault="00104295" w:rsidP="009E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92902">
              <w:rPr>
                <w:rFonts w:ascii="Angsana New" w:hAnsi="Angsana New" w:hint="cs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080" w:type="dxa"/>
          </w:tcPr>
          <w:p w14:paraId="0AF1FDAA" w14:textId="77777777" w:rsidR="00104295" w:rsidRPr="00F9676B" w:rsidRDefault="00DA3D33" w:rsidP="00352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906</w:t>
            </w:r>
          </w:p>
        </w:tc>
        <w:tc>
          <w:tcPr>
            <w:tcW w:w="270" w:type="dxa"/>
          </w:tcPr>
          <w:p w14:paraId="009D2C0B" w14:textId="77777777" w:rsidR="00104295" w:rsidRPr="00F92902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AF47D6" w14:textId="77777777" w:rsidR="00104295" w:rsidRPr="00DB5BA4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,390</w:t>
            </w:r>
          </w:p>
        </w:tc>
        <w:tc>
          <w:tcPr>
            <w:tcW w:w="270" w:type="dxa"/>
          </w:tcPr>
          <w:p w14:paraId="6763AC2A" w14:textId="77777777" w:rsidR="00104295" w:rsidRPr="00F92902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D0C147" w14:textId="5BAE9B6B" w:rsidR="00104295" w:rsidRPr="00DB5BA4" w:rsidRDefault="00DA3D33" w:rsidP="007F3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  <w:r w:rsidR="001C244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493A63E" w14:textId="77777777" w:rsidR="00104295" w:rsidRPr="00F92902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0F5D96A2" w14:textId="77777777" w:rsidR="00104295" w:rsidRPr="00DB5BA4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323</w:t>
            </w:r>
          </w:p>
        </w:tc>
      </w:tr>
      <w:tr w:rsidR="00104295" w:rsidRPr="00F92902" w14:paraId="2F252B82" w14:textId="77777777" w:rsidTr="005A0A5B">
        <w:tc>
          <w:tcPr>
            <w:tcW w:w="4140" w:type="dxa"/>
          </w:tcPr>
          <w:p w14:paraId="052533FA" w14:textId="77777777" w:rsidR="00104295" w:rsidRPr="00F92902" w:rsidRDefault="00104295" w:rsidP="009E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92902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080" w:type="dxa"/>
          </w:tcPr>
          <w:p w14:paraId="7F47C18D" w14:textId="77777777" w:rsidR="00104295" w:rsidRPr="00DB5BA4" w:rsidRDefault="00B01151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1,403</w:t>
            </w:r>
          </w:p>
        </w:tc>
        <w:tc>
          <w:tcPr>
            <w:tcW w:w="270" w:type="dxa"/>
          </w:tcPr>
          <w:p w14:paraId="7ED94637" w14:textId="77777777" w:rsidR="00104295" w:rsidRPr="00F92902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679FE4" w14:textId="77777777" w:rsidR="00104295" w:rsidRPr="00DB5BA4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3,492</w:t>
            </w:r>
          </w:p>
        </w:tc>
        <w:tc>
          <w:tcPr>
            <w:tcW w:w="270" w:type="dxa"/>
          </w:tcPr>
          <w:p w14:paraId="526DEE08" w14:textId="77777777" w:rsidR="00104295" w:rsidRPr="00F92902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517AA7" w14:textId="77777777" w:rsidR="00104295" w:rsidRPr="00DB5BA4" w:rsidRDefault="002B778E" w:rsidP="00A3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438</w:t>
            </w:r>
          </w:p>
        </w:tc>
        <w:tc>
          <w:tcPr>
            <w:tcW w:w="270" w:type="dxa"/>
          </w:tcPr>
          <w:p w14:paraId="76DB3906" w14:textId="77777777" w:rsidR="00104295" w:rsidRPr="00F92902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53278BA5" w14:textId="77777777" w:rsidR="00104295" w:rsidRPr="00DB5BA4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458</w:t>
            </w:r>
          </w:p>
        </w:tc>
      </w:tr>
      <w:tr w:rsidR="00104295" w:rsidRPr="00F92902" w14:paraId="5C4CD537" w14:textId="77777777" w:rsidTr="005A0A5B">
        <w:tc>
          <w:tcPr>
            <w:tcW w:w="4140" w:type="dxa"/>
          </w:tcPr>
          <w:p w14:paraId="4002E9A7" w14:textId="77777777" w:rsidR="00104295" w:rsidRPr="00F92902" w:rsidRDefault="00104295" w:rsidP="009E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92902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080" w:type="dxa"/>
          </w:tcPr>
          <w:p w14:paraId="4ACA73D3" w14:textId="77777777" w:rsidR="00104295" w:rsidRPr="00DB5BA4" w:rsidRDefault="00B01151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115,7</w:t>
            </w:r>
            <w:r w:rsidR="00DA3D33">
              <w:rPr>
                <w:rFonts w:ascii="Angsana New" w:hAnsi="Angsana New"/>
                <w:sz w:val="30"/>
                <w:szCs w:val="30"/>
              </w:rPr>
              <w:t>85</w:t>
            </w:r>
          </w:p>
        </w:tc>
        <w:tc>
          <w:tcPr>
            <w:tcW w:w="270" w:type="dxa"/>
          </w:tcPr>
          <w:p w14:paraId="53CA3C6B" w14:textId="77777777" w:rsidR="00104295" w:rsidRPr="00F92902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7CBBC0" w14:textId="77777777" w:rsidR="00104295" w:rsidRPr="00DB5BA4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62,238</w:t>
            </w:r>
          </w:p>
        </w:tc>
        <w:tc>
          <w:tcPr>
            <w:tcW w:w="270" w:type="dxa"/>
          </w:tcPr>
          <w:p w14:paraId="1C3B774A" w14:textId="77777777" w:rsidR="00104295" w:rsidRPr="00F92902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5C10C0" w14:textId="4C536FC4" w:rsidR="00104295" w:rsidRPr="00DB5BA4" w:rsidRDefault="002B778E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</w:t>
            </w:r>
            <w:r w:rsidR="00DA3D33">
              <w:rPr>
                <w:rFonts w:ascii="Angsana New" w:hAnsi="Angsana New"/>
                <w:sz w:val="30"/>
                <w:szCs w:val="30"/>
              </w:rPr>
              <w:t>57</w:t>
            </w:r>
            <w:r w:rsidR="001C244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6FB586F" w14:textId="77777777" w:rsidR="00104295" w:rsidRPr="00F92902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037C8D7E" w14:textId="77777777" w:rsidR="00104295" w:rsidRPr="00DB5BA4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8,699</w:t>
            </w:r>
          </w:p>
        </w:tc>
      </w:tr>
      <w:tr w:rsidR="00104295" w:rsidRPr="00F92902" w14:paraId="0A3E05CB" w14:textId="77777777" w:rsidTr="005A0A5B">
        <w:tc>
          <w:tcPr>
            <w:tcW w:w="4140" w:type="dxa"/>
          </w:tcPr>
          <w:p w14:paraId="0A9C92E6" w14:textId="77777777" w:rsidR="00104295" w:rsidRPr="00F92902" w:rsidRDefault="00104295" w:rsidP="009E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3BC34F5" w14:textId="77777777" w:rsidR="00104295" w:rsidRPr="00DB5BA4" w:rsidRDefault="00B01151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50,80</w:t>
            </w:r>
            <w:r w:rsidR="00DA3D3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64865B5" w14:textId="77777777" w:rsidR="00104295" w:rsidRPr="00F92902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272AE44" w14:textId="77777777" w:rsidR="00104295" w:rsidRPr="00DB5BA4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3F14">
              <w:rPr>
                <w:rFonts w:ascii="Angsana New" w:hAnsi="Angsana New"/>
                <w:sz w:val="30"/>
                <w:szCs w:val="30"/>
              </w:rPr>
              <w:t>119,279</w:t>
            </w:r>
          </w:p>
        </w:tc>
        <w:tc>
          <w:tcPr>
            <w:tcW w:w="270" w:type="dxa"/>
          </w:tcPr>
          <w:p w14:paraId="7494348D" w14:textId="77777777" w:rsidR="00104295" w:rsidRPr="00F92902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4B0FADB" w14:textId="77777777" w:rsidR="00104295" w:rsidRPr="00DB5BA4" w:rsidRDefault="00A34172" w:rsidP="00C7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94AAA8" w14:textId="77777777" w:rsidR="00104295" w:rsidRPr="00F92902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663B5B1" w14:textId="77777777" w:rsidR="00104295" w:rsidRPr="00DB5BA4" w:rsidRDefault="00104295" w:rsidP="003F7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104295" w:rsidRPr="00D916E2" w14:paraId="05B1AB07" w14:textId="77777777" w:rsidTr="005A0A5B">
        <w:trPr>
          <w:trHeight w:val="262"/>
        </w:trPr>
        <w:tc>
          <w:tcPr>
            <w:tcW w:w="4140" w:type="dxa"/>
          </w:tcPr>
          <w:p w14:paraId="087102F5" w14:textId="77777777" w:rsidR="00104295" w:rsidRPr="00D916E2" w:rsidRDefault="00104295" w:rsidP="009E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28B2C0B" w14:textId="77777777" w:rsidR="00104295" w:rsidRPr="00531F4A" w:rsidRDefault="00B01151" w:rsidP="00352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</w:t>
            </w:r>
            <w:r w:rsidR="00DA3D33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A3D33">
              <w:rPr>
                <w:rFonts w:ascii="Angsana New" w:hAnsi="Angsana New"/>
                <w:b/>
                <w:bCs/>
                <w:sz w:val="30"/>
                <w:szCs w:val="30"/>
              </w:rPr>
              <w:t>895</w:t>
            </w:r>
          </w:p>
        </w:tc>
        <w:tc>
          <w:tcPr>
            <w:tcW w:w="270" w:type="dxa"/>
          </w:tcPr>
          <w:p w14:paraId="6025A74B" w14:textId="77777777" w:rsidR="00104295" w:rsidRPr="00531F4A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F8FC77B" w14:textId="77777777" w:rsidR="00104295" w:rsidRPr="00531F4A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186,399</w:t>
            </w:r>
          </w:p>
        </w:tc>
        <w:tc>
          <w:tcPr>
            <w:tcW w:w="270" w:type="dxa"/>
          </w:tcPr>
          <w:p w14:paraId="69E48E5A" w14:textId="77777777" w:rsidR="00104295" w:rsidRPr="00531F4A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035F647" w14:textId="638F72B8" w:rsidR="00104295" w:rsidRPr="00531F4A" w:rsidRDefault="00A34172" w:rsidP="007F3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2B778E">
              <w:rPr>
                <w:rFonts w:ascii="Angsana New" w:hAnsi="Angsana New"/>
                <w:b/>
                <w:bCs/>
                <w:sz w:val="30"/>
                <w:szCs w:val="30"/>
              </w:rPr>
              <w:t>4,</w:t>
            </w:r>
            <w:r w:rsidR="007F3812">
              <w:rPr>
                <w:rFonts w:ascii="Angsana New" w:hAnsi="Angsana New"/>
                <w:b/>
                <w:bCs/>
                <w:sz w:val="30"/>
                <w:szCs w:val="30"/>
              </w:rPr>
              <w:t>120</w:t>
            </w:r>
          </w:p>
        </w:tc>
        <w:tc>
          <w:tcPr>
            <w:tcW w:w="270" w:type="dxa"/>
          </w:tcPr>
          <w:p w14:paraId="3135C4A1" w14:textId="77777777" w:rsidR="00104295" w:rsidRPr="00D916E2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6C52F3A" w14:textId="77777777" w:rsidR="00104295" w:rsidRPr="00DB5BA4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9,481</w:t>
            </w:r>
          </w:p>
        </w:tc>
      </w:tr>
    </w:tbl>
    <w:p w14:paraId="17CB8D09" w14:textId="77777777" w:rsidR="00346654" w:rsidRDefault="00346654" w:rsidP="0034665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67"/>
        </w:tabs>
        <w:spacing w:line="240" w:lineRule="auto"/>
        <w:ind w:left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2FDDB06D" w14:textId="345ABB2D" w:rsidR="00440277" w:rsidRPr="00001062" w:rsidRDefault="00D916E2" w:rsidP="005A0A5B">
      <w:pPr>
        <w:pStyle w:val="ListParagraph"/>
        <w:pageBreakBefore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67"/>
        </w:tabs>
        <w:spacing w:line="240" w:lineRule="auto"/>
        <w:ind w:left="547" w:hanging="547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001062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</w:t>
      </w:r>
      <w:r w:rsidR="00C43D6D" w:rsidRPr="00001062">
        <w:rPr>
          <w:rFonts w:ascii="Angsana New" w:hAnsi="Angsana New" w:hint="cs"/>
          <w:b/>
          <w:bCs/>
          <w:sz w:val="30"/>
          <w:szCs w:val="30"/>
          <w:cs/>
        </w:rPr>
        <w:t>อื่น</w:t>
      </w:r>
    </w:p>
    <w:p w14:paraId="66C6006A" w14:textId="77777777" w:rsidR="00440277" w:rsidRPr="007D7760" w:rsidRDefault="00440277" w:rsidP="00457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30"/>
          <w:szCs w:val="30"/>
          <w:cs/>
          <w:lang w:val="th-TH"/>
        </w:rPr>
      </w:pPr>
    </w:p>
    <w:tbl>
      <w:tblPr>
        <w:tblW w:w="9288" w:type="dxa"/>
        <w:tblInd w:w="360" w:type="dxa"/>
        <w:tblLook w:val="01E0" w:firstRow="1" w:lastRow="1" w:firstColumn="1" w:lastColumn="1" w:noHBand="0" w:noVBand="0"/>
      </w:tblPr>
      <w:tblGrid>
        <w:gridCol w:w="4108"/>
        <w:gridCol w:w="16"/>
        <w:gridCol w:w="1057"/>
        <w:gridCol w:w="20"/>
        <w:gridCol w:w="249"/>
        <w:gridCol w:w="21"/>
        <w:gridCol w:w="1149"/>
        <w:gridCol w:w="19"/>
        <w:gridCol w:w="250"/>
        <w:gridCol w:w="20"/>
        <w:gridCol w:w="1029"/>
        <w:gridCol w:w="270"/>
        <w:gridCol w:w="1080"/>
      </w:tblGrid>
      <w:tr w:rsidR="00D916E2" w:rsidRPr="002D65A1" w14:paraId="3A9D1C80" w14:textId="77777777" w:rsidTr="00D10247">
        <w:trPr>
          <w:tblHeader/>
        </w:trPr>
        <w:tc>
          <w:tcPr>
            <w:tcW w:w="4108" w:type="dxa"/>
            <w:vAlign w:val="bottom"/>
          </w:tcPr>
          <w:p w14:paraId="550AD2E6" w14:textId="77777777" w:rsidR="00D916E2" w:rsidRPr="002D65A1" w:rsidRDefault="00D916E2" w:rsidP="00B16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12" w:type="dxa"/>
            <w:gridSpan w:val="6"/>
            <w:vAlign w:val="bottom"/>
          </w:tcPr>
          <w:p w14:paraId="1B49AD14" w14:textId="77777777" w:rsidR="00D916E2" w:rsidRPr="002D65A1" w:rsidRDefault="00D916E2" w:rsidP="006D44B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D65A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9" w:type="dxa"/>
            <w:gridSpan w:val="2"/>
            <w:vAlign w:val="bottom"/>
          </w:tcPr>
          <w:p w14:paraId="7481A4D7" w14:textId="77777777" w:rsidR="00D916E2" w:rsidRPr="002D65A1" w:rsidRDefault="00D916E2" w:rsidP="006D4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9" w:type="dxa"/>
            <w:gridSpan w:val="4"/>
            <w:vAlign w:val="bottom"/>
          </w:tcPr>
          <w:p w14:paraId="2C9DBE5F" w14:textId="77777777" w:rsidR="00D916E2" w:rsidRPr="002D65A1" w:rsidRDefault="00D916E2" w:rsidP="006D44B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D65A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04295" w:rsidRPr="00F92902" w14:paraId="62C5F550" w14:textId="77777777" w:rsidTr="00D10247">
        <w:trPr>
          <w:tblHeader/>
        </w:trPr>
        <w:tc>
          <w:tcPr>
            <w:tcW w:w="4108" w:type="dxa"/>
            <w:vAlign w:val="bottom"/>
          </w:tcPr>
          <w:p w14:paraId="385B3A1C" w14:textId="77777777" w:rsidR="00104295" w:rsidRPr="00F92902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3" w:type="dxa"/>
            <w:gridSpan w:val="2"/>
          </w:tcPr>
          <w:p w14:paraId="1ED11552" w14:textId="77777777" w:rsidR="00104295" w:rsidRPr="00F92902" w:rsidRDefault="00104295" w:rsidP="00104295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69" w:type="dxa"/>
            <w:gridSpan w:val="2"/>
          </w:tcPr>
          <w:p w14:paraId="562BB9C3" w14:textId="77777777" w:rsidR="00104295" w:rsidRPr="00F92902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668258E9" w14:textId="77777777" w:rsidR="00104295" w:rsidRPr="00F92902" w:rsidRDefault="00104295" w:rsidP="0010429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69" w:type="dxa"/>
            <w:gridSpan w:val="2"/>
          </w:tcPr>
          <w:p w14:paraId="3199D224" w14:textId="77777777" w:rsidR="00104295" w:rsidRPr="00F92902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9" w:type="dxa"/>
            <w:gridSpan w:val="2"/>
          </w:tcPr>
          <w:p w14:paraId="751F6D57" w14:textId="77777777" w:rsidR="00104295" w:rsidRPr="00F92902" w:rsidRDefault="00104295" w:rsidP="0010429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51B2A0A2" w14:textId="77777777" w:rsidR="00104295" w:rsidRPr="00F92902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C954C5" w14:textId="77777777" w:rsidR="00104295" w:rsidRPr="00F92902" w:rsidRDefault="00104295" w:rsidP="0010429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104295" w:rsidRPr="00F92902" w14:paraId="40AACD18" w14:textId="77777777" w:rsidTr="00D10247">
        <w:trPr>
          <w:tblHeader/>
        </w:trPr>
        <w:tc>
          <w:tcPr>
            <w:tcW w:w="4108" w:type="dxa"/>
            <w:vAlign w:val="bottom"/>
          </w:tcPr>
          <w:p w14:paraId="5F60DF8B" w14:textId="77777777" w:rsidR="00104295" w:rsidRPr="00F92902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80" w:type="dxa"/>
            <w:gridSpan w:val="12"/>
            <w:vAlign w:val="bottom"/>
          </w:tcPr>
          <w:p w14:paraId="226CBD67" w14:textId="77777777" w:rsidR="00104295" w:rsidRPr="002D65A1" w:rsidRDefault="00104295" w:rsidP="0010429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04295" w:rsidRPr="00F92902" w14:paraId="1248B376" w14:textId="77777777" w:rsidTr="00D10247">
        <w:tc>
          <w:tcPr>
            <w:tcW w:w="4108" w:type="dxa"/>
          </w:tcPr>
          <w:p w14:paraId="738ADFCB" w14:textId="77777777" w:rsidR="00104295" w:rsidRPr="00E91BDE" w:rsidRDefault="00104295" w:rsidP="009E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91BD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073" w:type="dxa"/>
            <w:gridSpan w:val="2"/>
          </w:tcPr>
          <w:p w14:paraId="31B852ED" w14:textId="77777777" w:rsidR="00104295" w:rsidRDefault="00104295" w:rsidP="00104295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gridSpan w:val="2"/>
          </w:tcPr>
          <w:p w14:paraId="07522265" w14:textId="77777777" w:rsidR="00104295" w:rsidRPr="00F92902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74FE3D6D" w14:textId="77777777" w:rsidR="00104295" w:rsidRPr="004F50E4" w:rsidRDefault="00104295" w:rsidP="00104295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gridSpan w:val="2"/>
          </w:tcPr>
          <w:p w14:paraId="58877C67" w14:textId="77777777" w:rsidR="00104295" w:rsidRPr="00F92902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9" w:type="dxa"/>
            <w:gridSpan w:val="2"/>
          </w:tcPr>
          <w:p w14:paraId="60BC545B" w14:textId="77777777" w:rsidR="00104295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FD1834" w14:textId="77777777" w:rsidR="00104295" w:rsidRPr="00F92902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964102" w14:textId="77777777" w:rsidR="00104295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04295" w:rsidRPr="00F92902" w14:paraId="0F263044" w14:textId="77777777" w:rsidTr="00D10247">
        <w:tc>
          <w:tcPr>
            <w:tcW w:w="4108" w:type="dxa"/>
          </w:tcPr>
          <w:p w14:paraId="0A195F28" w14:textId="77777777" w:rsidR="00104295" w:rsidRPr="00F92902" w:rsidRDefault="00104295" w:rsidP="009E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92902">
              <w:rPr>
                <w:rFonts w:ascii="Angsana New" w:hAnsi="Angsana New" w:hint="cs"/>
                <w:sz w:val="30"/>
                <w:szCs w:val="30"/>
                <w:cs/>
              </w:rPr>
              <w:t>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ฝากระยะสั้นกับสถาบันการเงิน</w:t>
            </w:r>
          </w:p>
        </w:tc>
        <w:tc>
          <w:tcPr>
            <w:tcW w:w="1073" w:type="dxa"/>
            <w:gridSpan w:val="2"/>
          </w:tcPr>
          <w:p w14:paraId="0A64383C" w14:textId="7D8D3043" w:rsidR="00104295" w:rsidRPr="00531F4A" w:rsidRDefault="00F94026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230</w:t>
            </w:r>
          </w:p>
        </w:tc>
        <w:tc>
          <w:tcPr>
            <w:tcW w:w="269" w:type="dxa"/>
            <w:gridSpan w:val="2"/>
          </w:tcPr>
          <w:p w14:paraId="41CDF9D6" w14:textId="77777777" w:rsidR="00104295" w:rsidRPr="00531F4A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15F66EBF" w14:textId="77777777" w:rsidR="00104295" w:rsidRPr="004F50E4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531F4A">
              <w:rPr>
                <w:rFonts w:ascii="Angsana New" w:hAnsi="Angsana New"/>
                <w:sz w:val="30"/>
                <w:szCs w:val="30"/>
              </w:rPr>
              <w:t>3,471</w:t>
            </w:r>
          </w:p>
        </w:tc>
        <w:tc>
          <w:tcPr>
            <w:tcW w:w="269" w:type="dxa"/>
            <w:gridSpan w:val="2"/>
          </w:tcPr>
          <w:p w14:paraId="2A034D5C" w14:textId="77777777" w:rsidR="00104295" w:rsidRPr="00F92902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9" w:type="dxa"/>
            <w:gridSpan w:val="2"/>
          </w:tcPr>
          <w:p w14:paraId="5BBB9032" w14:textId="77777777" w:rsidR="00104295" w:rsidRPr="00341445" w:rsidRDefault="00A34172" w:rsidP="00D10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34144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97BCD5" w14:textId="77777777" w:rsidR="00104295" w:rsidRPr="00341445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341C15" w14:textId="77777777" w:rsidR="00104295" w:rsidRPr="00341445" w:rsidRDefault="00104295" w:rsidP="00341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144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04295" w:rsidRPr="00F92902" w14:paraId="79D92B4B" w14:textId="77777777" w:rsidTr="00D10247">
        <w:tc>
          <w:tcPr>
            <w:tcW w:w="4108" w:type="dxa"/>
          </w:tcPr>
          <w:p w14:paraId="3232F11E" w14:textId="77777777" w:rsidR="00104295" w:rsidRDefault="00104295" w:rsidP="009E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ตราสารหนี้ถือไว้เพื่อค้า (ในกองทุนส่วนบุคคล)</w:t>
            </w:r>
          </w:p>
        </w:tc>
        <w:tc>
          <w:tcPr>
            <w:tcW w:w="1073" w:type="dxa"/>
            <w:gridSpan w:val="2"/>
          </w:tcPr>
          <w:p w14:paraId="6758D5ED" w14:textId="77777777" w:rsidR="00104295" w:rsidRPr="004F50E4" w:rsidRDefault="002777D3" w:rsidP="00D10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gridSpan w:val="2"/>
          </w:tcPr>
          <w:p w14:paraId="5613DC1F" w14:textId="77777777" w:rsidR="00104295" w:rsidRPr="00531F4A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52F06C86" w14:textId="77777777" w:rsidR="00104295" w:rsidRPr="004F50E4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121,951</w:t>
            </w:r>
          </w:p>
        </w:tc>
        <w:tc>
          <w:tcPr>
            <w:tcW w:w="269" w:type="dxa"/>
            <w:gridSpan w:val="2"/>
          </w:tcPr>
          <w:p w14:paraId="6C8033A8" w14:textId="77777777" w:rsidR="00104295" w:rsidRPr="00531F4A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9" w:type="dxa"/>
            <w:gridSpan w:val="2"/>
          </w:tcPr>
          <w:p w14:paraId="0D4AB237" w14:textId="77777777" w:rsidR="00104295" w:rsidRPr="00341445" w:rsidRDefault="00A34172" w:rsidP="003F7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34144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A396F7" w14:textId="77777777" w:rsidR="00104295" w:rsidRPr="00341445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E330EF" w14:textId="77777777" w:rsidR="00104295" w:rsidRPr="00341445" w:rsidRDefault="00104295" w:rsidP="00341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144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04295" w:rsidRPr="00F92902" w14:paraId="0FCB2DF3" w14:textId="77777777" w:rsidTr="00D10247">
        <w:tc>
          <w:tcPr>
            <w:tcW w:w="4108" w:type="dxa"/>
          </w:tcPr>
          <w:p w14:paraId="1B5EE0CC" w14:textId="77777777" w:rsidR="00104295" w:rsidRPr="00F92902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E2B206" w14:textId="5EF657ED" w:rsidR="00104295" w:rsidRPr="00531F4A" w:rsidRDefault="00F94026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230</w:t>
            </w:r>
          </w:p>
        </w:tc>
        <w:tc>
          <w:tcPr>
            <w:tcW w:w="269" w:type="dxa"/>
            <w:gridSpan w:val="2"/>
          </w:tcPr>
          <w:p w14:paraId="10D467B3" w14:textId="77777777" w:rsidR="00104295" w:rsidRPr="00531F4A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9AF77F" w14:textId="77777777" w:rsidR="00104295" w:rsidRPr="00531F4A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1F4A">
              <w:rPr>
                <w:rFonts w:ascii="Angsana New" w:hAnsi="Angsana New"/>
                <w:b/>
                <w:bCs/>
                <w:sz w:val="30"/>
                <w:szCs w:val="30"/>
              </w:rPr>
              <w:t>125,422</w:t>
            </w:r>
          </w:p>
        </w:tc>
        <w:tc>
          <w:tcPr>
            <w:tcW w:w="269" w:type="dxa"/>
            <w:gridSpan w:val="2"/>
          </w:tcPr>
          <w:p w14:paraId="3715A931" w14:textId="77777777" w:rsidR="00104295" w:rsidRPr="00531F4A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087F69" w14:textId="77777777" w:rsidR="00104295" w:rsidRPr="00341445" w:rsidRDefault="00A34172" w:rsidP="003F7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144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0CCB57" w14:textId="77777777" w:rsidR="00104295" w:rsidRPr="00341445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FE1AD88" w14:textId="77777777" w:rsidR="00104295" w:rsidRPr="00341445" w:rsidRDefault="00104295" w:rsidP="00341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144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104295" w:rsidRPr="00F92902" w14:paraId="4388B347" w14:textId="77777777" w:rsidTr="00D10247">
        <w:tc>
          <w:tcPr>
            <w:tcW w:w="4124" w:type="dxa"/>
            <w:gridSpan w:val="2"/>
          </w:tcPr>
          <w:p w14:paraId="7A1D2021" w14:textId="77777777" w:rsidR="00104295" w:rsidRPr="00F92902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Pr="00EF460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งินลงทุนระยะยาวอื่น</w:t>
            </w:r>
          </w:p>
        </w:tc>
        <w:tc>
          <w:tcPr>
            <w:tcW w:w="1077" w:type="dxa"/>
            <w:gridSpan w:val="2"/>
          </w:tcPr>
          <w:p w14:paraId="4A667FC2" w14:textId="77777777" w:rsidR="00104295" w:rsidRPr="005C2F64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940135C" w14:textId="77777777" w:rsidR="00104295" w:rsidRPr="005C2F64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gridSpan w:val="2"/>
          </w:tcPr>
          <w:p w14:paraId="0A33A11E" w14:textId="77777777" w:rsidR="00104295" w:rsidRPr="005C2F64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79B8B690" w14:textId="77777777" w:rsidR="00104295" w:rsidRPr="005C2F64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9" w:type="dxa"/>
          </w:tcPr>
          <w:p w14:paraId="3E40BB22" w14:textId="77777777" w:rsidR="00104295" w:rsidRPr="005C2F64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57D4E7" w14:textId="77777777" w:rsidR="00104295" w:rsidRPr="005C2F64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8F7BAF" w14:textId="77777777" w:rsidR="00104295" w:rsidRPr="005C2F64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D4271" w:rsidRPr="00F92902" w14:paraId="6EC3AE49" w14:textId="77777777" w:rsidTr="00D10247">
        <w:tc>
          <w:tcPr>
            <w:tcW w:w="4124" w:type="dxa"/>
            <w:gridSpan w:val="2"/>
          </w:tcPr>
          <w:p w14:paraId="1DFB45CC" w14:textId="2C98CF3D" w:rsidR="003D4271" w:rsidRDefault="003D4271" w:rsidP="003D4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077" w:type="dxa"/>
            <w:gridSpan w:val="2"/>
          </w:tcPr>
          <w:p w14:paraId="4BB16C64" w14:textId="7D5330D9" w:rsidR="003D4271" w:rsidRPr="00D76F41" w:rsidRDefault="003D4271" w:rsidP="003D4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6F4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gridSpan w:val="2"/>
          </w:tcPr>
          <w:p w14:paraId="70980487" w14:textId="77777777" w:rsidR="003D4271" w:rsidRPr="00D76F41" w:rsidRDefault="003D4271" w:rsidP="003D4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gridSpan w:val="2"/>
          </w:tcPr>
          <w:p w14:paraId="12F2A4D5" w14:textId="7B85DEED" w:rsidR="003D4271" w:rsidRPr="00D76F41" w:rsidRDefault="003D4271" w:rsidP="003D4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76F41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  <w:gridSpan w:val="2"/>
          </w:tcPr>
          <w:p w14:paraId="01AA478A" w14:textId="77777777" w:rsidR="003D4271" w:rsidRPr="00D76F41" w:rsidRDefault="003D4271" w:rsidP="003D4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9" w:type="dxa"/>
          </w:tcPr>
          <w:p w14:paraId="7C872988" w14:textId="59C63217" w:rsidR="003D4271" w:rsidRPr="00D76F41" w:rsidRDefault="003D4271" w:rsidP="00B20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D76F4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85153A5" w14:textId="77777777" w:rsidR="003D4271" w:rsidRPr="00D76F41" w:rsidRDefault="003D4271" w:rsidP="003D4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02D575" w14:textId="237C9046" w:rsidR="003D4271" w:rsidRPr="00D76F41" w:rsidRDefault="003D4271" w:rsidP="003D4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76F41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B207F8" w:rsidRPr="00F92902" w14:paraId="2E368948" w14:textId="77777777" w:rsidTr="00D10247">
        <w:tc>
          <w:tcPr>
            <w:tcW w:w="4124" w:type="dxa"/>
            <w:gridSpan w:val="2"/>
          </w:tcPr>
          <w:p w14:paraId="4D189CF6" w14:textId="7CB780D4" w:rsidR="00B207F8" w:rsidRDefault="00B207F8" w:rsidP="00B20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1077" w:type="dxa"/>
            <w:gridSpan w:val="2"/>
          </w:tcPr>
          <w:p w14:paraId="444A6EBF" w14:textId="100EC37C" w:rsidR="00B207F8" w:rsidRDefault="00D76F41" w:rsidP="00B20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2,260</w:t>
            </w:r>
          </w:p>
        </w:tc>
        <w:tc>
          <w:tcPr>
            <w:tcW w:w="270" w:type="dxa"/>
            <w:gridSpan w:val="2"/>
          </w:tcPr>
          <w:p w14:paraId="76876602" w14:textId="77777777" w:rsidR="00B207F8" w:rsidRPr="005C2F64" w:rsidRDefault="00B207F8" w:rsidP="00B20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gridSpan w:val="2"/>
          </w:tcPr>
          <w:p w14:paraId="436145A6" w14:textId="20B8C883" w:rsidR="00B207F8" w:rsidRPr="004F50E4" w:rsidRDefault="00D76F41" w:rsidP="00B20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4,016</w:t>
            </w:r>
          </w:p>
        </w:tc>
        <w:tc>
          <w:tcPr>
            <w:tcW w:w="270" w:type="dxa"/>
            <w:gridSpan w:val="2"/>
          </w:tcPr>
          <w:p w14:paraId="05B9D2F1" w14:textId="77777777" w:rsidR="00B207F8" w:rsidRPr="005C2F64" w:rsidRDefault="00B207F8" w:rsidP="00B20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9" w:type="dxa"/>
          </w:tcPr>
          <w:p w14:paraId="44DE0EAA" w14:textId="03C36C58" w:rsidR="00B207F8" w:rsidRDefault="00D76F41" w:rsidP="00B20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2,260</w:t>
            </w:r>
          </w:p>
        </w:tc>
        <w:tc>
          <w:tcPr>
            <w:tcW w:w="270" w:type="dxa"/>
          </w:tcPr>
          <w:p w14:paraId="15E5628E" w14:textId="77777777" w:rsidR="00B207F8" w:rsidRPr="005C2F64" w:rsidRDefault="00B207F8" w:rsidP="00B20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02B06A" w14:textId="591340DA" w:rsidR="00B207F8" w:rsidRDefault="00D76F41" w:rsidP="00B20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4,016</w:t>
            </w:r>
          </w:p>
        </w:tc>
      </w:tr>
      <w:tr w:rsidR="003D4271" w:rsidRPr="00F92902" w14:paraId="0FB45564" w14:textId="77777777" w:rsidTr="00D10247">
        <w:tc>
          <w:tcPr>
            <w:tcW w:w="4124" w:type="dxa"/>
            <w:gridSpan w:val="2"/>
          </w:tcPr>
          <w:p w14:paraId="2E865DA9" w14:textId="77777777" w:rsidR="003D4271" w:rsidRPr="00F92902" w:rsidRDefault="003D4271" w:rsidP="003D4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C3EF43" w14:textId="1C4D07DE" w:rsidR="003D4271" w:rsidRPr="002777D3" w:rsidRDefault="003D4271" w:rsidP="00011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77D3">
              <w:rPr>
                <w:rFonts w:ascii="Angsana New" w:hAnsi="Angsana New"/>
                <w:b/>
                <w:bCs/>
                <w:sz w:val="30"/>
                <w:szCs w:val="30"/>
              </w:rPr>
              <w:t>2,26</w:t>
            </w:r>
            <w:r w:rsidR="000118CA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gridSpan w:val="2"/>
          </w:tcPr>
          <w:p w14:paraId="3EBED97F" w14:textId="77777777" w:rsidR="003D4271" w:rsidRPr="005C2F64" w:rsidRDefault="003D4271" w:rsidP="003D4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AAB63A" w14:textId="1ABE186B" w:rsidR="003D4271" w:rsidRPr="005C2F64" w:rsidRDefault="003D4271" w:rsidP="00011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C2F64">
              <w:rPr>
                <w:rFonts w:ascii="Angsana New" w:hAnsi="Angsana New"/>
                <w:b/>
                <w:bCs/>
                <w:sz w:val="30"/>
                <w:szCs w:val="30"/>
              </w:rPr>
              <w:t>4,0</w:t>
            </w:r>
            <w:r w:rsidR="000118CA"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</w:p>
        </w:tc>
        <w:tc>
          <w:tcPr>
            <w:tcW w:w="270" w:type="dxa"/>
            <w:gridSpan w:val="2"/>
          </w:tcPr>
          <w:p w14:paraId="421DA7C9" w14:textId="77777777" w:rsidR="003D4271" w:rsidRPr="005C2F64" w:rsidRDefault="003D4271" w:rsidP="003D4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</w:tcBorders>
          </w:tcPr>
          <w:p w14:paraId="06BAA643" w14:textId="7817C43E" w:rsidR="003D4271" w:rsidRPr="00DC5F18" w:rsidRDefault="003D4271" w:rsidP="00011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5F18">
              <w:rPr>
                <w:rFonts w:ascii="Angsana New" w:hAnsi="Angsana New"/>
                <w:b/>
                <w:bCs/>
                <w:sz w:val="30"/>
                <w:szCs w:val="30"/>
              </w:rPr>
              <w:t>2,26</w:t>
            </w:r>
            <w:r w:rsidR="000118CA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188FC75" w14:textId="77777777" w:rsidR="003D4271" w:rsidRPr="005C2F64" w:rsidRDefault="003D4271" w:rsidP="003D4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F49DD1C" w14:textId="50F9D594" w:rsidR="003D4271" w:rsidRPr="005C2F64" w:rsidRDefault="003D4271" w:rsidP="00011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2F64">
              <w:rPr>
                <w:rFonts w:ascii="Angsana New" w:hAnsi="Angsana New"/>
                <w:b/>
                <w:bCs/>
                <w:sz w:val="30"/>
                <w:szCs w:val="30"/>
              </w:rPr>
              <w:t>4,01</w:t>
            </w:r>
            <w:r w:rsidR="000118CA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</w:tr>
      <w:tr w:rsidR="003D4271" w:rsidRPr="00F92902" w14:paraId="7BB7E06C" w14:textId="77777777" w:rsidTr="00D10247">
        <w:trPr>
          <w:trHeight w:val="279"/>
        </w:trPr>
        <w:tc>
          <w:tcPr>
            <w:tcW w:w="4124" w:type="dxa"/>
            <w:gridSpan w:val="2"/>
          </w:tcPr>
          <w:p w14:paraId="143C851E" w14:textId="77777777" w:rsidR="003D4271" w:rsidRPr="002873A4" w:rsidRDefault="003D4271" w:rsidP="003D4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</w:tcBorders>
          </w:tcPr>
          <w:p w14:paraId="70CB94AE" w14:textId="77777777" w:rsidR="003D4271" w:rsidRPr="00E917DA" w:rsidRDefault="003D4271" w:rsidP="003D4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4D13CDAC" w14:textId="77777777" w:rsidR="003D4271" w:rsidRPr="00E917DA" w:rsidRDefault="003D4271" w:rsidP="003D4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auto"/>
            </w:tcBorders>
          </w:tcPr>
          <w:p w14:paraId="0BC62012" w14:textId="77777777" w:rsidR="003D4271" w:rsidRPr="00E917DA" w:rsidRDefault="003D4271" w:rsidP="003D4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gridSpan w:val="2"/>
          </w:tcPr>
          <w:p w14:paraId="4AC90B2F" w14:textId="77777777" w:rsidR="003D4271" w:rsidRPr="00E917DA" w:rsidRDefault="003D4271" w:rsidP="003D4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</w:tcPr>
          <w:p w14:paraId="1DBEF034" w14:textId="77777777" w:rsidR="003D4271" w:rsidRPr="00E917DA" w:rsidRDefault="003D4271" w:rsidP="00B20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111C478" w14:textId="77777777" w:rsidR="003D4271" w:rsidRPr="00E917DA" w:rsidRDefault="003D4271" w:rsidP="003D4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1AB17AB" w14:textId="77777777" w:rsidR="003D4271" w:rsidRPr="00E917DA" w:rsidRDefault="003D4271" w:rsidP="003D4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D4271" w:rsidRPr="00F92902" w14:paraId="1BD24275" w14:textId="77777777" w:rsidTr="00D10247">
        <w:tc>
          <w:tcPr>
            <w:tcW w:w="4124" w:type="dxa"/>
            <w:gridSpan w:val="2"/>
          </w:tcPr>
          <w:p w14:paraId="58297F40" w14:textId="77777777" w:rsidR="003D4271" w:rsidRPr="00F92902" w:rsidRDefault="003D4271" w:rsidP="003D4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7" w:type="dxa"/>
            <w:gridSpan w:val="2"/>
            <w:tcBorders>
              <w:bottom w:val="double" w:sz="4" w:space="0" w:color="auto"/>
            </w:tcBorders>
          </w:tcPr>
          <w:p w14:paraId="4B03A95E" w14:textId="326F3328" w:rsidR="003D4271" w:rsidRPr="002777D3" w:rsidRDefault="00F94026" w:rsidP="00F94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3D427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493</w:t>
            </w:r>
          </w:p>
        </w:tc>
        <w:tc>
          <w:tcPr>
            <w:tcW w:w="270" w:type="dxa"/>
            <w:gridSpan w:val="2"/>
          </w:tcPr>
          <w:p w14:paraId="6685634C" w14:textId="77777777" w:rsidR="003D4271" w:rsidRPr="005C2F64" w:rsidRDefault="003D4271" w:rsidP="003D4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gridSpan w:val="2"/>
            <w:tcBorders>
              <w:bottom w:val="double" w:sz="4" w:space="0" w:color="auto"/>
            </w:tcBorders>
          </w:tcPr>
          <w:p w14:paraId="263F46E2" w14:textId="77777777" w:rsidR="003D4271" w:rsidRPr="005C2F64" w:rsidRDefault="003D4271" w:rsidP="003D4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31F4A">
              <w:rPr>
                <w:rFonts w:ascii="Angsana New" w:hAnsi="Angsana New"/>
                <w:b/>
                <w:bCs/>
                <w:sz w:val="30"/>
                <w:szCs w:val="30"/>
              </w:rPr>
              <w:t>129,441</w:t>
            </w:r>
          </w:p>
        </w:tc>
        <w:tc>
          <w:tcPr>
            <w:tcW w:w="270" w:type="dxa"/>
            <w:gridSpan w:val="2"/>
          </w:tcPr>
          <w:p w14:paraId="648F11A2" w14:textId="77777777" w:rsidR="003D4271" w:rsidRPr="005C2F64" w:rsidRDefault="003D4271" w:rsidP="003D4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9" w:type="dxa"/>
            <w:tcBorders>
              <w:bottom w:val="double" w:sz="4" w:space="0" w:color="auto"/>
            </w:tcBorders>
          </w:tcPr>
          <w:p w14:paraId="5FA46345" w14:textId="77777777" w:rsidR="003D4271" w:rsidRPr="00DC5F18" w:rsidRDefault="003D4271" w:rsidP="00B20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5F18">
              <w:rPr>
                <w:rFonts w:ascii="Angsana New" w:hAnsi="Angsana New"/>
                <w:b/>
                <w:bCs/>
                <w:sz w:val="30"/>
                <w:szCs w:val="30"/>
              </w:rPr>
              <w:t>2,263</w:t>
            </w:r>
          </w:p>
        </w:tc>
        <w:tc>
          <w:tcPr>
            <w:tcW w:w="270" w:type="dxa"/>
          </w:tcPr>
          <w:p w14:paraId="40812BBA" w14:textId="77777777" w:rsidR="003D4271" w:rsidRPr="005C2F64" w:rsidRDefault="003D4271" w:rsidP="003D4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6775A5C" w14:textId="77777777" w:rsidR="003D4271" w:rsidRPr="005C2F64" w:rsidRDefault="003D4271" w:rsidP="003D4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31F4A">
              <w:rPr>
                <w:rFonts w:ascii="Angsana New" w:hAnsi="Angsana New"/>
                <w:b/>
                <w:bCs/>
                <w:sz w:val="30"/>
                <w:szCs w:val="30"/>
              </w:rPr>
              <w:t>4,019</w:t>
            </w:r>
          </w:p>
        </w:tc>
      </w:tr>
    </w:tbl>
    <w:p w14:paraId="63E776E0" w14:textId="77777777" w:rsidR="00A47552" w:rsidRDefault="00A47552" w:rsidP="000118C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26"/>
        <w:jc w:val="thaiDistribute"/>
        <w:rPr>
          <w:rFonts w:ascii="Angsana New" w:hAnsi="Angsana New"/>
          <w:b/>
          <w:spacing w:val="-6"/>
          <w:sz w:val="30"/>
          <w:szCs w:val="30"/>
        </w:rPr>
      </w:pPr>
    </w:p>
    <w:p w14:paraId="51B3056D" w14:textId="655DA087" w:rsidR="00500D46" w:rsidRDefault="00500D46" w:rsidP="000118C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26"/>
        <w:jc w:val="thaiDistribute"/>
        <w:rPr>
          <w:rFonts w:ascii="Angsana New" w:hAnsi="Angsana New"/>
          <w:b/>
          <w:spacing w:val="-6"/>
          <w:sz w:val="30"/>
          <w:szCs w:val="30"/>
        </w:rPr>
      </w:pPr>
      <w:r w:rsidRPr="000648C8">
        <w:rPr>
          <w:rFonts w:ascii="Angsana New" w:hAnsi="Angsana New" w:hint="cs"/>
          <w:b/>
          <w:spacing w:val="-6"/>
          <w:sz w:val="30"/>
          <w:szCs w:val="30"/>
          <w:cs/>
        </w:rPr>
        <w:t>รายการเคลื่อนไหวใน</w:t>
      </w:r>
      <w:r w:rsidR="000648C8" w:rsidRPr="000648C8">
        <w:rPr>
          <w:rFonts w:ascii="Angsana New" w:hAnsi="Angsana New" w:hint="cs"/>
          <w:b/>
          <w:spacing w:val="-6"/>
          <w:sz w:val="30"/>
          <w:szCs w:val="30"/>
          <w:cs/>
        </w:rPr>
        <w:t>ระหว่างปีสิ้นสุดวันที่</w:t>
      </w:r>
      <w:r w:rsidR="000648C8" w:rsidRPr="000648C8">
        <w:rPr>
          <w:rFonts w:ascii="Angsana New" w:hAnsi="Angsana New"/>
          <w:b/>
          <w:spacing w:val="-6"/>
          <w:sz w:val="30"/>
          <w:szCs w:val="30"/>
        </w:rPr>
        <w:t xml:space="preserve"> </w:t>
      </w:r>
      <w:r w:rsidRPr="000648C8">
        <w:rPr>
          <w:rFonts w:ascii="Angsana New" w:hAnsi="Angsana New" w:hint="cs"/>
          <w:b/>
          <w:spacing w:val="-6"/>
          <w:sz w:val="30"/>
          <w:szCs w:val="30"/>
          <w:cs/>
        </w:rPr>
        <w:t>31 ธันวาคม ของ</w:t>
      </w:r>
      <w:r w:rsidR="00A5382E" w:rsidRPr="000648C8">
        <w:rPr>
          <w:rFonts w:ascii="Angsana New" w:hAnsi="Angsana New" w:hint="cs"/>
          <w:b/>
          <w:spacing w:val="-6"/>
          <w:sz w:val="30"/>
          <w:szCs w:val="30"/>
          <w:cs/>
        </w:rPr>
        <w:t>ตราสารทุนและ</w:t>
      </w:r>
      <w:r w:rsidR="00DF494D" w:rsidRPr="000648C8">
        <w:rPr>
          <w:rFonts w:ascii="Angsana New" w:hAnsi="Angsana New" w:hint="cs"/>
          <w:b/>
          <w:spacing w:val="-6"/>
          <w:sz w:val="30"/>
          <w:szCs w:val="30"/>
          <w:cs/>
        </w:rPr>
        <w:t>ตราสารหนี้</w:t>
      </w:r>
      <w:r w:rsidR="00A5382E" w:rsidRPr="000648C8">
        <w:rPr>
          <w:rFonts w:ascii="Angsana New" w:hAnsi="Angsana New" w:hint="cs"/>
          <w:b/>
          <w:spacing w:val="-6"/>
          <w:sz w:val="30"/>
          <w:szCs w:val="30"/>
          <w:cs/>
        </w:rPr>
        <w:t>ที่อยู่ในความต้องการตลาด</w:t>
      </w:r>
      <w:r w:rsidR="0046656E" w:rsidRPr="000648C8">
        <w:rPr>
          <w:rFonts w:ascii="Angsana New" w:hAnsi="Angsana New" w:hint="cs"/>
          <w:spacing w:val="-6"/>
          <w:sz w:val="30"/>
          <w:szCs w:val="30"/>
          <w:cs/>
        </w:rPr>
        <w:t>มี</w:t>
      </w:r>
      <w:r w:rsidRPr="000648C8">
        <w:rPr>
          <w:rFonts w:ascii="Angsana New" w:hAnsi="Angsana New" w:hint="cs"/>
          <w:b/>
          <w:spacing w:val="-6"/>
          <w:sz w:val="30"/>
          <w:szCs w:val="30"/>
          <w:cs/>
        </w:rPr>
        <w:t>ดังนี้</w:t>
      </w:r>
    </w:p>
    <w:p w14:paraId="5BE3FBF1" w14:textId="77777777" w:rsidR="00B81BAE" w:rsidRPr="00762AA4" w:rsidRDefault="00B81BAE" w:rsidP="00DA06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bCs/>
          <w:spacing w:val="-6"/>
          <w:sz w:val="24"/>
          <w:szCs w:val="24"/>
        </w:rPr>
      </w:pP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870"/>
        <w:gridCol w:w="270"/>
        <w:gridCol w:w="1080"/>
        <w:gridCol w:w="270"/>
        <w:gridCol w:w="1170"/>
        <w:gridCol w:w="270"/>
        <w:gridCol w:w="990"/>
        <w:gridCol w:w="236"/>
        <w:gridCol w:w="34"/>
        <w:gridCol w:w="990"/>
        <w:gridCol w:w="90"/>
      </w:tblGrid>
      <w:tr w:rsidR="00DA061B" w:rsidRPr="00F92902" w14:paraId="23EAEE4F" w14:textId="77777777" w:rsidTr="00D10247">
        <w:trPr>
          <w:tblHeader/>
        </w:trPr>
        <w:tc>
          <w:tcPr>
            <w:tcW w:w="4140" w:type="dxa"/>
            <w:gridSpan w:val="2"/>
          </w:tcPr>
          <w:p w14:paraId="5445221E" w14:textId="77777777" w:rsidR="00DA061B" w:rsidRPr="008D5D6A" w:rsidRDefault="00E664DC" w:rsidP="008E2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br w:type="page"/>
            </w:r>
          </w:p>
        </w:tc>
        <w:tc>
          <w:tcPr>
            <w:tcW w:w="2520" w:type="dxa"/>
            <w:gridSpan w:val="3"/>
            <w:vAlign w:val="bottom"/>
          </w:tcPr>
          <w:p w14:paraId="7B3AC35E" w14:textId="77777777" w:rsidR="00DA061B" w:rsidRDefault="00DA061B" w:rsidP="00DA0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5A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1865F1A0" w14:textId="77777777" w:rsidR="00DA061B" w:rsidRPr="00F92902" w:rsidRDefault="00DA061B" w:rsidP="00DA0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40" w:type="dxa"/>
            <w:gridSpan w:val="5"/>
            <w:vAlign w:val="bottom"/>
          </w:tcPr>
          <w:p w14:paraId="19F34000" w14:textId="77777777" w:rsidR="00DA061B" w:rsidRDefault="00DA061B" w:rsidP="00DA0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5A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A061B" w:rsidRPr="00F92902" w14:paraId="49E78A71" w14:textId="77777777" w:rsidTr="00D10247">
        <w:trPr>
          <w:tblHeader/>
        </w:trPr>
        <w:tc>
          <w:tcPr>
            <w:tcW w:w="4140" w:type="dxa"/>
            <w:gridSpan w:val="2"/>
          </w:tcPr>
          <w:p w14:paraId="06C509EB" w14:textId="77777777" w:rsidR="00DA061B" w:rsidRPr="008D5D6A" w:rsidRDefault="00DA061B" w:rsidP="0046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01A3F35" w14:textId="77777777" w:rsidR="00DA061B" w:rsidRPr="00F92902" w:rsidRDefault="00DA061B" w:rsidP="00104295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</w:t>
            </w:r>
            <w:r w:rsidR="00104295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19F7AEFF" w14:textId="77777777" w:rsidR="00DA061B" w:rsidRPr="00F92902" w:rsidRDefault="00DA061B" w:rsidP="00DA0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E011ED7" w14:textId="77777777" w:rsidR="00DA061B" w:rsidRPr="00F92902" w:rsidRDefault="00DA061B" w:rsidP="0010429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</w:t>
            </w:r>
            <w:r w:rsidR="00104295">
              <w:rPr>
                <w:rFonts w:ascii="Angsana New" w:hAnsi="Angsana New" w:cs="Angsana New"/>
                <w:sz w:val="30"/>
                <w:szCs w:val="30"/>
                <w:lang w:bidi="th-TH"/>
              </w:rPr>
              <w:t>60</w:t>
            </w:r>
          </w:p>
        </w:tc>
        <w:tc>
          <w:tcPr>
            <w:tcW w:w="270" w:type="dxa"/>
            <w:vAlign w:val="bottom"/>
          </w:tcPr>
          <w:p w14:paraId="1C08EC68" w14:textId="77777777" w:rsidR="00DA061B" w:rsidRPr="00F92902" w:rsidRDefault="00DA061B" w:rsidP="00DA0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D622481" w14:textId="77777777" w:rsidR="00DA061B" w:rsidRPr="00F92902" w:rsidRDefault="00DA061B" w:rsidP="0010429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</w:t>
            </w:r>
            <w:r w:rsidR="00104295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270" w:type="dxa"/>
            <w:gridSpan w:val="2"/>
            <w:vAlign w:val="bottom"/>
          </w:tcPr>
          <w:p w14:paraId="591F30B8" w14:textId="77777777" w:rsidR="00DA061B" w:rsidRPr="00F92902" w:rsidRDefault="00DA061B" w:rsidP="00DA0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C9CE41A" w14:textId="77777777" w:rsidR="00DA061B" w:rsidRPr="00F92902" w:rsidRDefault="00DA061B" w:rsidP="0010429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</w:t>
            </w:r>
            <w:r w:rsidR="00104295">
              <w:rPr>
                <w:rFonts w:ascii="Angsana New" w:hAnsi="Angsana New" w:cs="Angsana New"/>
                <w:sz w:val="30"/>
                <w:szCs w:val="30"/>
                <w:lang w:bidi="th-TH"/>
              </w:rPr>
              <w:t>60</w:t>
            </w:r>
          </w:p>
        </w:tc>
      </w:tr>
      <w:tr w:rsidR="00DA061B" w:rsidRPr="00F92902" w14:paraId="7EC22C19" w14:textId="77777777" w:rsidTr="00D10247">
        <w:trPr>
          <w:tblHeader/>
        </w:trPr>
        <w:tc>
          <w:tcPr>
            <w:tcW w:w="4140" w:type="dxa"/>
            <w:gridSpan w:val="2"/>
          </w:tcPr>
          <w:p w14:paraId="52B6F873" w14:textId="77777777" w:rsidR="00DA061B" w:rsidRPr="008D5D6A" w:rsidRDefault="00DA061B" w:rsidP="0046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9"/>
            <w:vAlign w:val="bottom"/>
          </w:tcPr>
          <w:p w14:paraId="50664717" w14:textId="77777777" w:rsidR="00DA061B" w:rsidRDefault="00DA061B" w:rsidP="00DA0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A061B" w:rsidRPr="00F92902" w14:paraId="6C4324DD" w14:textId="77777777" w:rsidTr="00D10247">
        <w:tc>
          <w:tcPr>
            <w:tcW w:w="4140" w:type="dxa"/>
            <w:gridSpan w:val="2"/>
          </w:tcPr>
          <w:p w14:paraId="7A22A6C0" w14:textId="77777777" w:rsidR="008D5D6A" w:rsidRPr="008D5D6A" w:rsidRDefault="008D5D6A" w:rsidP="0046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D5D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080" w:type="dxa"/>
          </w:tcPr>
          <w:p w14:paraId="1E6414B4" w14:textId="77777777" w:rsidR="008D5D6A" w:rsidRDefault="008D5D6A" w:rsidP="00876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7B0819" w14:textId="77777777" w:rsidR="008D5D6A" w:rsidRPr="00F92902" w:rsidRDefault="008D5D6A" w:rsidP="0046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F25E3C" w14:textId="77777777" w:rsidR="008D5D6A" w:rsidRDefault="008D5D6A" w:rsidP="003E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15CB4A" w14:textId="77777777" w:rsidR="008D5D6A" w:rsidRPr="00F92902" w:rsidRDefault="008D5D6A" w:rsidP="0046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52248A4B" w14:textId="77777777" w:rsidR="008D5D6A" w:rsidRDefault="008D5D6A" w:rsidP="005E3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EDA4E7A" w14:textId="77777777" w:rsidR="008D5D6A" w:rsidRPr="00F92902" w:rsidRDefault="008D5D6A" w:rsidP="0046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8017DC7" w14:textId="77777777" w:rsidR="008D5D6A" w:rsidRDefault="008D5D6A" w:rsidP="003E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A061B" w:rsidRPr="00F92902" w14:paraId="75A05315" w14:textId="77777777" w:rsidTr="00D10247">
        <w:tc>
          <w:tcPr>
            <w:tcW w:w="4140" w:type="dxa"/>
            <w:gridSpan w:val="2"/>
          </w:tcPr>
          <w:p w14:paraId="66EA2FF0" w14:textId="77777777" w:rsidR="008D5D6A" w:rsidRPr="008D5D6A" w:rsidRDefault="008D5D6A" w:rsidP="0046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5D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หลักทรัพย์เพื่อค้า</w:t>
            </w:r>
          </w:p>
        </w:tc>
        <w:tc>
          <w:tcPr>
            <w:tcW w:w="1080" w:type="dxa"/>
          </w:tcPr>
          <w:p w14:paraId="413DFB8E" w14:textId="77777777" w:rsidR="008D5D6A" w:rsidRDefault="008D5D6A" w:rsidP="00340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E8499C" w14:textId="77777777" w:rsidR="008D5D6A" w:rsidRPr="00F92902" w:rsidRDefault="008D5D6A" w:rsidP="0046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5CA30A" w14:textId="77777777" w:rsidR="008D5D6A" w:rsidRDefault="008D5D6A" w:rsidP="003E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E78768" w14:textId="77777777" w:rsidR="008D5D6A" w:rsidRPr="00F92902" w:rsidRDefault="008D5D6A" w:rsidP="0046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8428A48" w14:textId="77777777" w:rsidR="008D5D6A" w:rsidRPr="00195338" w:rsidRDefault="008D5D6A" w:rsidP="00DF7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BBFBC67" w14:textId="77777777" w:rsidR="008D5D6A" w:rsidRPr="00F92902" w:rsidRDefault="008D5D6A" w:rsidP="0046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5ABA9DD" w14:textId="77777777" w:rsidR="008D5D6A" w:rsidRDefault="008D5D6A" w:rsidP="003E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0CC1" w:rsidRPr="000D43F1" w14:paraId="1F7722C8" w14:textId="77777777" w:rsidTr="00D10247">
        <w:tc>
          <w:tcPr>
            <w:tcW w:w="4140" w:type="dxa"/>
            <w:gridSpan w:val="2"/>
          </w:tcPr>
          <w:p w14:paraId="22A037A1" w14:textId="77777777" w:rsidR="00CD0CC1" w:rsidRPr="00F92902" w:rsidRDefault="00CD0CC1" w:rsidP="00CD0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C639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5C639F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C639F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</w:tcPr>
          <w:p w14:paraId="7782DDA6" w14:textId="29B14CBA" w:rsidR="00CD0CC1" w:rsidRPr="00195338" w:rsidRDefault="00CD0CC1" w:rsidP="00D10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7E120D" w14:textId="77777777" w:rsidR="00CD0CC1" w:rsidRPr="000D43F1" w:rsidRDefault="00CD0CC1" w:rsidP="00D10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570"/>
                <w:tab w:val="decimal" w:pos="830"/>
              </w:tabs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877A86" w14:textId="77777777" w:rsidR="00CD0CC1" w:rsidRPr="00195338" w:rsidRDefault="00CD0CC1" w:rsidP="00CD0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223,598</w:t>
            </w:r>
          </w:p>
        </w:tc>
        <w:tc>
          <w:tcPr>
            <w:tcW w:w="270" w:type="dxa"/>
          </w:tcPr>
          <w:p w14:paraId="0D7465FC" w14:textId="77777777" w:rsidR="00CD0CC1" w:rsidRPr="000D43F1" w:rsidRDefault="00CD0CC1" w:rsidP="00CD0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5793F53" w14:textId="77777777" w:rsidR="00CD0CC1" w:rsidRPr="00195338" w:rsidRDefault="00CD0CC1" w:rsidP="00DF7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577F37A1" w14:textId="77777777" w:rsidR="00CD0CC1" w:rsidRPr="000D43F1" w:rsidRDefault="00CD0CC1" w:rsidP="00CD0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6860B95" w14:textId="77777777" w:rsidR="00CD0CC1" w:rsidRPr="00195338" w:rsidRDefault="00CD0CC1" w:rsidP="00CD0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49,289</w:t>
            </w:r>
          </w:p>
        </w:tc>
      </w:tr>
      <w:tr w:rsidR="00DC5F18" w:rsidRPr="000D43F1" w14:paraId="2886C07C" w14:textId="77777777" w:rsidTr="00D10247">
        <w:tc>
          <w:tcPr>
            <w:tcW w:w="4140" w:type="dxa"/>
            <w:gridSpan w:val="2"/>
          </w:tcPr>
          <w:p w14:paraId="387E095B" w14:textId="77777777" w:rsidR="00DC5F18" w:rsidRPr="00F92902" w:rsidRDefault="00DC5F18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ซื้อระหว่างปี</w:t>
            </w:r>
          </w:p>
        </w:tc>
        <w:tc>
          <w:tcPr>
            <w:tcW w:w="1080" w:type="dxa"/>
          </w:tcPr>
          <w:p w14:paraId="5639B276" w14:textId="4EE4970B" w:rsidR="00DC5F18" w:rsidRPr="00195338" w:rsidRDefault="00143A87" w:rsidP="00340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CD0CC1">
              <w:rPr>
                <w:rFonts w:ascii="Angsana New" w:hAnsi="Angsana New"/>
                <w:sz w:val="30"/>
                <w:szCs w:val="30"/>
              </w:rPr>
              <w:t>31</w:t>
            </w:r>
            <w:r w:rsidR="00956BA8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70" w:type="dxa"/>
          </w:tcPr>
          <w:p w14:paraId="7E8040DD" w14:textId="77777777" w:rsidR="00DC5F18" w:rsidRPr="00E664DC" w:rsidRDefault="00DC5F18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30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4562FC" w14:textId="77777777" w:rsidR="00DC5F18" w:rsidRPr="00195338" w:rsidRDefault="00DC5F18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346,900</w:t>
            </w:r>
          </w:p>
        </w:tc>
        <w:tc>
          <w:tcPr>
            <w:tcW w:w="270" w:type="dxa"/>
          </w:tcPr>
          <w:p w14:paraId="15F32B66" w14:textId="77777777" w:rsidR="00DC5F18" w:rsidRPr="00E664DC" w:rsidRDefault="00DC5F18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CD4B755" w14:textId="77777777" w:rsidR="00DC5F18" w:rsidRPr="00195338" w:rsidRDefault="00DC5F18" w:rsidP="00DF7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32,000</w:t>
            </w:r>
          </w:p>
        </w:tc>
        <w:tc>
          <w:tcPr>
            <w:tcW w:w="270" w:type="dxa"/>
            <w:gridSpan w:val="2"/>
          </w:tcPr>
          <w:p w14:paraId="7789F218" w14:textId="77777777" w:rsidR="00DC5F18" w:rsidRPr="00E664DC" w:rsidRDefault="00DC5F18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2198818" w14:textId="77777777" w:rsidR="00DC5F18" w:rsidRPr="00195338" w:rsidRDefault="00DC5F18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105,000</w:t>
            </w:r>
          </w:p>
        </w:tc>
      </w:tr>
      <w:tr w:rsidR="00DC5F18" w:rsidRPr="000D43F1" w14:paraId="75235E72" w14:textId="77777777" w:rsidTr="00D10247">
        <w:tc>
          <w:tcPr>
            <w:tcW w:w="4140" w:type="dxa"/>
            <w:gridSpan w:val="2"/>
          </w:tcPr>
          <w:p w14:paraId="54931EA1" w14:textId="77777777" w:rsidR="00DC5F18" w:rsidRPr="00F92902" w:rsidRDefault="00DC5F18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ขายระหว่างปี</w:t>
            </w:r>
          </w:p>
        </w:tc>
        <w:tc>
          <w:tcPr>
            <w:tcW w:w="1080" w:type="dxa"/>
          </w:tcPr>
          <w:p w14:paraId="2B0ADF34" w14:textId="5B4F8DC0" w:rsidR="00DC5F18" w:rsidRPr="00195338" w:rsidRDefault="00FE59EB" w:rsidP="00340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143A87">
              <w:rPr>
                <w:rFonts w:ascii="Angsana New" w:hAnsi="Angsana New"/>
                <w:sz w:val="30"/>
                <w:szCs w:val="30"/>
              </w:rPr>
              <w:t>6</w:t>
            </w:r>
            <w:r w:rsidR="00CD0CC1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CD0CC1">
              <w:rPr>
                <w:rFonts w:ascii="Angsana New" w:hAnsi="Angsana New"/>
                <w:sz w:val="30"/>
                <w:szCs w:val="30"/>
              </w:rPr>
              <w:t>1</w:t>
            </w:r>
            <w:r w:rsidR="00C04CBB">
              <w:rPr>
                <w:rFonts w:ascii="Angsana New" w:hAnsi="Angsana New"/>
                <w:sz w:val="30"/>
                <w:szCs w:val="30"/>
              </w:rPr>
              <w:t>33</w:t>
            </w:r>
            <w:r w:rsidR="00956BA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B21AA20" w14:textId="77777777" w:rsidR="00DC5F18" w:rsidRPr="00E664DC" w:rsidRDefault="00DC5F18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30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887E78" w14:textId="77777777" w:rsidR="00DC5F18" w:rsidRPr="00195338" w:rsidRDefault="00DC5F18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(331,046)</w:t>
            </w:r>
          </w:p>
        </w:tc>
        <w:tc>
          <w:tcPr>
            <w:tcW w:w="270" w:type="dxa"/>
          </w:tcPr>
          <w:p w14:paraId="50688A33" w14:textId="77777777" w:rsidR="00DC5F18" w:rsidRPr="00E664DC" w:rsidRDefault="00DC5F18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58AA0BD" w14:textId="77777777" w:rsidR="00DC5F18" w:rsidRPr="00195338" w:rsidRDefault="00DC5F18" w:rsidP="00B1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(32,012)</w:t>
            </w:r>
          </w:p>
        </w:tc>
        <w:tc>
          <w:tcPr>
            <w:tcW w:w="270" w:type="dxa"/>
            <w:gridSpan w:val="2"/>
          </w:tcPr>
          <w:p w14:paraId="4245672D" w14:textId="77777777" w:rsidR="00DC5F18" w:rsidRPr="00E664DC" w:rsidRDefault="00DC5F18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B93EE21" w14:textId="77777777" w:rsidR="00DC5F18" w:rsidRPr="00195338" w:rsidRDefault="00DC5F18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(113,781)</w:t>
            </w:r>
          </w:p>
        </w:tc>
      </w:tr>
      <w:tr w:rsidR="00CD0CC1" w:rsidRPr="000D43F1" w14:paraId="1BEF0999" w14:textId="77777777" w:rsidTr="00D10247">
        <w:tc>
          <w:tcPr>
            <w:tcW w:w="4140" w:type="dxa"/>
            <w:gridSpan w:val="2"/>
          </w:tcPr>
          <w:p w14:paraId="68EB425C" w14:textId="77777777" w:rsidR="00CD0CC1" w:rsidRPr="00F92902" w:rsidRDefault="00CD0CC1" w:rsidP="00CD0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โอนระหว่างปี</w:t>
            </w:r>
          </w:p>
        </w:tc>
        <w:tc>
          <w:tcPr>
            <w:tcW w:w="1080" w:type="dxa"/>
          </w:tcPr>
          <w:p w14:paraId="245DA282" w14:textId="62A497BB" w:rsidR="00CD0CC1" w:rsidRPr="00195338" w:rsidRDefault="00CD0CC1" w:rsidP="00D10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301BF6" w14:textId="77777777" w:rsidR="00CD0CC1" w:rsidRPr="000D43F1" w:rsidRDefault="00CD0CC1" w:rsidP="00D10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570"/>
                <w:tab w:val="decimal" w:pos="830"/>
              </w:tabs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AD71D3" w14:textId="77777777" w:rsidR="00CD0CC1" w:rsidRPr="003901B4" w:rsidRDefault="00CD0CC1" w:rsidP="00CD0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(239,765)</w:t>
            </w:r>
          </w:p>
        </w:tc>
        <w:tc>
          <w:tcPr>
            <w:tcW w:w="270" w:type="dxa"/>
          </w:tcPr>
          <w:p w14:paraId="57F4941A" w14:textId="77777777" w:rsidR="00CD0CC1" w:rsidRPr="003901B4" w:rsidRDefault="00CD0CC1" w:rsidP="00CD0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CE28B3A" w14:textId="77777777" w:rsidR="00CD0CC1" w:rsidRPr="00B743E0" w:rsidRDefault="00CD0CC1" w:rsidP="00DF7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43E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gridSpan w:val="2"/>
          </w:tcPr>
          <w:p w14:paraId="7A040B7B" w14:textId="77777777" w:rsidR="00CD0CC1" w:rsidRPr="000D43F1" w:rsidRDefault="00CD0CC1" w:rsidP="00CD0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8395E9B" w14:textId="77777777" w:rsidR="00CD0CC1" w:rsidRPr="003901B4" w:rsidRDefault="00CD0CC1" w:rsidP="00CD0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(40,606)</w:t>
            </w:r>
          </w:p>
        </w:tc>
      </w:tr>
      <w:tr w:rsidR="00FE59EB" w:rsidRPr="000D43F1" w14:paraId="2A38B52B" w14:textId="77777777" w:rsidTr="00D10247">
        <w:tc>
          <w:tcPr>
            <w:tcW w:w="4140" w:type="dxa"/>
            <w:gridSpan w:val="2"/>
          </w:tcPr>
          <w:p w14:paraId="3C4FE948" w14:textId="77777777" w:rsidR="00FE59EB" w:rsidRDefault="00FE59EB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1080" w:type="dxa"/>
          </w:tcPr>
          <w:p w14:paraId="60B5398F" w14:textId="1EDFBFD5" w:rsidR="00FE59EB" w:rsidRPr="00195338" w:rsidRDefault="00CD0CC1" w:rsidP="00340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54645D"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270" w:type="dxa"/>
          </w:tcPr>
          <w:p w14:paraId="236E0AF4" w14:textId="77777777" w:rsidR="00FE59EB" w:rsidRPr="00E664DC" w:rsidRDefault="00FE59EB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30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A6EA9D" w14:textId="77777777" w:rsidR="00FE59EB" w:rsidRDefault="00FE59EB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313</w:t>
            </w:r>
          </w:p>
        </w:tc>
        <w:tc>
          <w:tcPr>
            <w:tcW w:w="270" w:type="dxa"/>
          </w:tcPr>
          <w:p w14:paraId="518356CF" w14:textId="77777777" w:rsidR="00FE59EB" w:rsidRPr="00E664DC" w:rsidRDefault="00FE59EB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6A631DF" w14:textId="77777777" w:rsidR="00FE59EB" w:rsidRDefault="00FE59EB" w:rsidP="00DF7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70" w:type="dxa"/>
            <w:gridSpan w:val="2"/>
          </w:tcPr>
          <w:p w14:paraId="20D3F65B" w14:textId="77777777" w:rsidR="00FE59EB" w:rsidRPr="00E664DC" w:rsidRDefault="00FE59EB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E9EB954" w14:textId="77777777" w:rsidR="00FE59EB" w:rsidRDefault="00FE59EB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98</w:t>
            </w:r>
          </w:p>
        </w:tc>
      </w:tr>
      <w:tr w:rsidR="00CD0CC1" w:rsidRPr="000D43F1" w14:paraId="0F016E05" w14:textId="77777777" w:rsidTr="00D10247">
        <w:tc>
          <w:tcPr>
            <w:tcW w:w="4140" w:type="dxa"/>
            <w:gridSpan w:val="2"/>
          </w:tcPr>
          <w:p w14:paraId="5C8AEA97" w14:textId="77777777" w:rsidR="00CD0CC1" w:rsidRPr="00500D46" w:rsidRDefault="00CD0CC1" w:rsidP="00CD0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0D4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00D4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500D4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85696FE" w14:textId="5F5DC436" w:rsidR="00CD0CC1" w:rsidRPr="00D10247" w:rsidRDefault="00CD0CC1" w:rsidP="00D10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024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EB7CF2" w14:textId="77777777" w:rsidR="00CD0CC1" w:rsidRPr="00CE017B" w:rsidRDefault="00CD0CC1" w:rsidP="00D10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570"/>
                <w:tab w:val="decimal" w:pos="830"/>
              </w:tabs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1250E41" w14:textId="403E4433" w:rsidR="00CD0CC1" w:rsidRPr="000D43F1" w:rsidRDefault="00CD0CC1" w:rsidP="00CD0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48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5A0B23F" w14:textId="77777777" w:rsidR="00CD0CC1" w:rsidRPr="000D43F1" w:rsidRDefault="00CD0CC1" w:rsidP="00CD0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E30489" w14:textId="77777777" w:rsidR="00CD0CC1" w:rsidRPr="00434856" w:rsidRDefault="00CD0CC1" w:rsidP="00DF7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6031D9F4" w14:textId="77777777" w:rsidR="00CD0CC1" w:rsidRPr="00434856" w:rsidRDefault="00CD0CC1" w:rsidP="00CD0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3834BD7" w14:textId="77777777" w:rsidR="00CD0CC1" w:rsidRPr="000D43F1" w:rsidRDefault="00CD0CC1" w:rsidP="00340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48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6A52B6" w:rsidRPr="00500D46" w14:paraId="49DEEBFC" w14:textId="77777777" w:rsidTr="00D10247">
        <w:trPr>
          <w:gridAfter w:val="1"/>
          <w:wAfter w:w="90" w:type="dxa"/>
        </w:trPr>
        <w:tc>
          <w:tcPr>
            <w:tcW w:w="3870" w:type="dxa"/>
          </w:tcPr>
          <w:p w14:paraId="61DE7303" w14:textId="77777777" w:rsidR="006A52B6" w:rsidRPr="006B78C2" w:rsidRDefault="006A52B6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5310" w:type="dxa"/>
            <w:gridSpan w:val="9"/>
            <w:vAlign w:val="bottom"/>
          </w:tcPr>
          <w:p w14:paraId="2DEF2158" w14:textId="2D81C7EE" w:rsidR="006A52B6" w:rsidRPr="006B78C2" w:rsidRDefault="006A52B6" w:rsidP="0010429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sz w:val="24"/>
                <w:szCs w:val="24"/>
                <w:lang w:val="en-US" w:bidi="th-TH"/>
              </w:rPr>
            </w:pPr>
          </w:p>
        </w:tc>
      </w:tr>
      <w:tr w:rsidR="006A52B6" w:rsidRPr="00500D46" w14:paraId="721DE750" w14:textId="77777777" w:rsidTr="00D10247">
        <w:tc>
          <w:tcPr>
            <w:tcW w:w="4140" w:type="dxa"/>
            <w:gridSpan w:val="2"/>
          </w:tcPr>
          <w:p w14:paraId="080FF32C" w14:textId="77777777" w:rsidR="006A52B6" w:rsidRPr="00AA1A92" w:rsidRDefault="006A52B6" w:rsidP="00D21802">
            <w:pPr>
              <w:pageBreakBefore/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AA1A92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lastRenderedPageBreak/>
              <w:t>หลักทรัพย์</w:t>
            </w:r>
            <w:r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เพื่อค้า</w:t>
            </w:r>
            <w:r w:rsidRPr="00AA1A92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 xml:space="preserve"> (</w:t>
            </w:r>
            <w:r w:rsidRPr="00AA1A92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ในกองทุนส่วนบุคคล</w:t>
            </w:r>
            <w:r w:rsidRPr="00AA1A92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>)</w:t>
            </w:r>
          </w:p>
        </w:tc>
        <w:tc>
          <w:tcPr>
            <w:tcW w:w="1080" w:type="dxa"/>
          </w:tcPr>
          <w:p w14:paraId="66F0A38B" w14:textId="77777777" w:rsidR="006A52B6" w:rsidRPr="00D528CA" w:rsidRDefault="006A52B6" w:rsidP="00104295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="Angsana New" w:hAnsi="Angsana New" w:cs="Angsana New"/>
                <w:sz w:val="14"/>
                <w:szCs w:val="14"/>
                <w:lang w:bidi="th-TH"/>
              </w:rPr>
            </w:pPr>
          </w:p>
        </w:tc>
        <w:tc>
          <w:tcPr>
            <w:tcW w:w="270" w:type="dxa"/>
          </w:tcPr>
          <w:p w14:paraId="38BEED0E" w14:textId="77777777" w:rsidR="006A52B6" w:rsidRPr="00D528CA" w:rsidRDefault="006A52B6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14"/>
                <w:szCs w:val="14"/>
              </w:rPr>
            </w:pPr>
          </w:p>
        </w:tc>
        <w:tc>
          <w:tcPr>
            <w:tcW w:w="1170" w:type="dxa"/>
          </w:tcPr>
          <w:p w14:paraId="0F98F899" w14:textId="77777777" w:rsidR="006A52B6" w:rsidRPr="0042679A" w:rsidRDefault="006A52B6" w:rsidP="0010429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14"/>
                <w:szCs w:val="14"/>
                <w:lang w:val="en-US" w:bidi="th-TH"/>
              </w:rPr>
            </w:pPr>
          </w:p>
        </w:tc>
        <w:tc>
          <w:tcPr>
            <w:tcW w:w="270" w:type="dxa"/>
          </w:tcPr>
          <w:p w14:paraId="7A85B622" w14:textId="77777777" w:rsidR="006A52B6" w:rsidRPr="00D528CA" w:rsidRDefault="006A52B6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14"/>
                <w:szCs w:val="14"/>
              </w:rPr>
            </w:pPr>
          </w:p>
        </w:tc>
        <w:tc>
          <w:tcPr>
            <w:tcW w:w="990" w:type="dxa"/>
          </w:tcPr>
          <w:p w14:paraId="76A92B29" w14:textId="77777777" w:rsidR="006A52B6" w:rsidRPr="00D528CA" w:rsidRDefault="006A52B6" w:rsidP="0010429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14"/>
                <w:szCs w:val="14"/>
                <w:lang w:bidi="th-TH"/>
              </w:rPr>
            </w:pPr>
          </w:p>
        </w:tc>
        <w:tc>
          <w:tcPr>
            <w:tcW w:w="236" w:type="dxa"/>
          </w:tcPr>
          <w:p w14:paraId="52E9CAFD" w14:textId="77777777" w:rsidR="006A52B6" w:rsidRPr="00D528CA" w:rsidRDefault="006A52B6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14"/>
                <w:szCs w:val="14"/>
              </w:rPr>
            </w:pPr>
          </w:p>
        </w:tc>
        <w:tc>
          <w:tcPr>
            <w:tcW w:w="1114" w:type="dxa"/>
            <w:gridSpan w:val="3"/>
          </w:tcPr>
          <w:p w14:paraId="6E1D38EE" w14:textId="77777777" w:rsidR="006A52B6" w:rsidRPr="00D528CA" w:rsidRDefault="006A52B6" w:rsidP="0010429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14"/>
                <w:szCs w:val="14"/>
                <w:lang w:bidi="th-TH"/>
              </w:rPr>
            </w:pPr>
          </w:p>
        </w:tc>
      </w:tr>
      <w:tr w:rsidR="005B1F2F" w:rsidRPr="00500D46" w14:paraId="5741AEB7" w14:textId="77777777" w:rsidTr="00D10247">
        <w:tc>
          <w:tcPr>
            <w:tcW w:w="4140" w:type="dxa"/>
            <w:gridSpan w:val="2"/>
          </w:tcPr>
          <w:p w14:paraId="003FD4CA" w14:textId="77777777" w:rsidR="005B1F2F" w:rsidRPr="00AA1A92" w:rsidRDefault="005B1F2F" w:rsidP="00104295">
            <w:pPr>
              <w:tabs>
                <w:tab w:val="left" w:pos="540"/>
              </w:tabs>
              <w:spacing w:line="240" w:lineRule="auto"/>
              <w:ind w:right="-227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3901B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3901B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901B4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</w:tcPr>
          <w:p w14:paraId="2BD2EC14" w14:textId="6D7B1C9E" w:rsidR="005B1F2F" w:rsidRPr="00BA175A" w:rsidRDefault="00D658EA" w:rsidP="00BA1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121,951</w:t>
            </w:r>
          </w:p>
        </w:tc>
        <w:tc>
          <w:tcPr>
            <w:tcW w:w="270" w:type="dxa"/>
          </w:tcPr>
          <w:p w14:paraId="55B77290" w14:textId="77777777" w:rsidR="005B1F2F" w:rsidRPr="003901B4" w:rsidRDefault="005B1F2F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B2E87C" w14:textId="77777777" w:rsidR="005B1F2F" w:rsidRPr="003901B4" w:rsidRDefault="005B1F2F" w:rsidP="00E96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F8DC5A5" w14:textId="77777777" w:rsidR="005B1F2F" w:rsidRPr="003901B4" w:rsidRDefault="005B1F2F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CE43AA8" w14:textId="77777777" w:rsidR="005B1F2F" w:rsidRPr="00906F49" w:rsidRDefault="005B1F2F" w:rsidP="00720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3AAB3891" w14:textId="77777777" w:rsidR="005B1F2F" w:rsidRPr="003901B4" w:rsidRDefault="005B1F2F" w:rsidP="0082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gridSpan w:val="3"/>
          </w:tcPr>
          <w:p w14:paraId="55A5DDFA" w14:textId="1C9AEEB0" w:rsidR="005B1F2F" w:rsidRPr="003901B4" w:rsidRDefault="005B1F2F" w:rsidP="00720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5B1F2F" w:rsidRPr="00500D46" w14:paraId="12A925CA" w14:textId="77777777" w:rsidTr="00D10247">
        <w:tc>
          <w:tcPr>
            <w:tcW w:w="4140" w:type="dxa"/>
            <w:gridSpan w:val="2"/>
          </w:tcPr>
          <w:p w14:paraId="0DD875BB" w14:textId="77777777" w:rsidR="005B1F2F" w:rsidRPr="003901B4" w:rsidRDefault="005B1F2F" w:rsidP="00104295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โอนระหว่างปี</w:t>
            </w:r>
          </w:p>
        </w:tc>
        <w:tc>
          <w:tcPr>
            <w:tcW w:w="1080" w:type="dxa"/>
          </w:tcPr>
          <w:p w14:paraId="442932D7" w14:textId="77777777" w:rsidR="005B1F2F" w:rsidRPr="00195338" w:rsidRDefault="005B1F2F" w:rsidP="0082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B904CE0" w14:textId="77777777" w:rsidR="005B1F2F" w:rsidRPr="003901B4" w:rsidRDefault="005B1F2F" w:rsidP="0082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decimal" w:pos="88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E2275B" w14:textId="77777777" w:rsidR="005B1F2F" w:rsidRPr="00195338" w:rsidRDefault="005B1F2F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121,951</w:t>
            </w:r>
          </w:p>
        </w:tc>
        <w:tc>
          <w:tcPr>
            <w:tcW w:w="270" w:type="dxa"/>
          </w:tcPr>
          <w:p w14:paraId="240CC32C" w14:textId="77777777" w:rsidR="005B1F2F" w:rsidRPr="003901B4" w:rsidRDefault="005B1F2F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8A84528" w14:textId="77777777" w:rsidR="005B1F2F" w:rsidRPr="00195338" w:rsidRDefault="005B1F2F" w:rsidP="00720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0A71BEAA" w14:textId="77777777" w:rsidR="005B1F2F" w:rsidRPr="003901B4" w:rsidRDefault="005B1F2F" w:rsidP="0082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gridSpan w:val="3"/>
          </w:tcPr>
          <w:p w14:paraId="48AC3CE6" w14:textId="3346E1F5" w:rsidR="005B1F2F" w:rsidRPr="00195338" w:rsidRDefault="005B1F2F" w:rsidP="00720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5B1F2F" w:rsidRPr="00500D46" w14:paraId="7876DEF7" w14:textId="77777777" w:rsidTr="00D10247">
        <w:tc>
          <w:tcPr>
            <w:tcW w:w="4140" w:type="dxa"/>
            <w:gridSpan w:val="2"/>
          </w:tcPr>
          <w:p w14:paraId="39D40CAF" w14:textId="6F009167" w:rsidR="005B1F2F" w:rsidRDefault="005B1F2F" w:rsidP="00104295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ขายระหว่างปี</w:t>
            </w:r>
          </w:p>
        </w:tc>
        <w:tc>
          <w:tcPr>
            <w:tcW w:w="1080" w:type="dxa"/>
          </w:tcPr>
          <w:p w14:paraId="16F766A6" w14:textId="2705CED0" w:rsidR="005B1F2F" w:rsidRDefault="00D658EA" w:rsidP="00066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(123,870)</w:t>
            </w:r>
          </w:p>
        </w:tc>
        <w:tc>
          <w:tcPr>
            <w:tcW w:w="270" w:type="dxa"/>
          </w:tcPr>
          <w:p w14:paraId="2C29B650" w14:textId="77777777" w:rsidR="005B1F2F" w:rsidRPr="003901B4" w:rsidRDefault="005B1F2F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43E3E4" w14:textId="251188DB" w:rsidR="005B1F2F" w:rsidRDefault="005B1F2F" w:rsidP="00E96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732B8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28A90F2" w14:textId="77777777" w:rsidR="005B1F2F" w:rsidRPr="003901B4" w:rsidRDefault="005B1F2F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8E77C10" w14:textId="0F219E8C" w:rsidR="005B1F2F" w:rsidRDefault="005B1F2F" w:rsidP="00720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38F5E15" w14:textId="77777777" w:rsidR="005B1F2F" w:rsidRPr="003901B4" w:rsidRDefault="005B1F2F" w:rsidP="0082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gridSpan w:val="3"/>
          </w:tcPr>
          <w:p w14:paraId="0E19379B" w14:textId="4157527D" w:rsidR="005B1F2F" w:rsidRDefault="005B1F2F" w:rsidP="00720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B1F2F" w:rsidRPr="00500D46" w14:paraId="2DEA7C8E" w14:textId="77777777" w:rsidTr="00D10247">
        <w:tc>
          <w:tcPr>
            <w:tcW w:w="4140" w:type="dxa"/>
            <w:gridSpan w:val="2"/>
          </w:tcPr>
          <w:p w14:paraId="13905166" w14:textId="6B8C32DF" w:rsidR="005B1F2F" w:rsidRDefault="005B1F2F" w:rsidP="00104295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28F63FD" w14:textId="24DBCD51" w:rsidR="005B1F2F" w:rsidRDefault="00D658EA" w:rsidP="00BA1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1,919</w:t>
            </w:r>
          </w:p>
        </w:tc>
        <w:tc>
          <w:tcPr>
            <w:tcW w:w="270" w:type="dxa"/>
          </w:tcPr>
          <w:p w14:paraId="71FBA1A5" w14:textId="77777777" w:rsidR="005B1F2F" w:rsidRPr="003901B4" w:rsidRDefault="005B1F2F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D7534BF" w14:textId="2CBC0829" w:rsidR="005B1F2F" w:rsidRDefault="005B1F2F" w:rsidP="00E96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732B8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4755C53" w14:textId="77777777" w:rsidR="005B1F2F" w:rsidRPr="003901B4" w:rsidRDefault="005B1F2F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563CD4B" w14:textId="17CC15E9" w:rsidR="005B1F2F" w:rsidRDefault="005B1F2F" w:rsidP="00720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0C79ADF" w14:textId="77777777" w:rsidR="005B1F2F" w:rsidRPr="003901B4" w:rsidRDefault="005B1F2F" w:rsidP="0082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gridSpan w:val="3"/>
            <w:tcBorders>
              <w:bottom w:val="single" w:sz="4" w:space="0" w:color="auto"/>
            </w:tcBorders>
          </w:tcPr>
          <w:p w14:paraId="348D5B0B" w14:textId="4E04611F" w:rsidR="005B1F2F" w:rsidRDefault="005B1F2F" w:rsidP="00720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B1F2F" w:rsidRPr="00500D46" w14:paraId="73E6DF0A" w14:textId="77777777" w:rsidTr="00D10247">
        <w:tc>
          <w:tcPr>
            <w:tcW w:w="4140" w:type="dxa"/>
            <w:gridSpan w:val="2"/>
          </w:tcPr>
          <w:p w14:paraId="7E1B6EE0" w14:textId="77777777" w:rsidR="005B1F2F" w:rsidRPr="003901B4" w:rsidRDefault="005B1F2F" w:rsidP="00104295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A1A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</w:t>
            </w:r>
            <w:r w:rsidRPr="00AA1A9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AA1A9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D7985ED" w14:textId="77777777" w:rsidR="005B1F2F" w:rsidRPr="008202B6" w:rsidRDefault="005B1F2F" w:rsidP="00720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02B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A13CD5C" w14:textId="77777777" w:rsidR="005B1F2F" w:rsidRPr="008202B6" w:rsidRDefault="005B1F2F" w:rsidP="0082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decimal" w:pos="88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4BA0A6E" w14:textId="77777777" w:rsidR="005B1F2F" w:rsidRPr="00E664DC" w:rsidRDefault="005B1F2F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2E2B">
              <w:rPr>
                <w:rFonts w:ascii="Angsana New" w:hAnsi="Angsana New"/>
                <w:b/>
                <w:bCs/>
                <w:sz w:val="30"/>
                <w:szCs w:val="30"/>
              </w:rPr>
              <w:t>121,951</w:t>
            </w:r>
          </w:p>
        </w:tc>
        <w:tc>
          <w:tcPr>
            <w:tcW w:w="270" w:type="dxa"/>
          </w:tcPr>
          <w:p w14:paraId="102EE6CB" w14:textId="77777777" w:rsidR="005B1F2F" w:rsidRPr="00E664DC" w:rsidRDefault="005B1F2F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258C280" w14:textId="77777777" w:rsidR="005B1F2F" w:rsidRPr="008202B6" w:rsidRDefault="005B1F2F" w:rsidP="00720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02B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522A90A6" w14:textId="77777777" w:rsidR="005B1F2F" w:rsidRPr="008202B6" w:rsidRDefault="005B1F2F" w:rsidP="0082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45FC1CBA" w14:textId="6735ED63" w:rsidR="005B1F2F" w:rsidRPr="00E664DC" w:rsidRDefault="005B1F2F" w:rsidP="00720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64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E96F3B" w:rsidRPr="00500D46" w14:paraId="36D2131A" w14:textId="77777777" w:rsidTr="00D10247">
        <w:tc>
          <w:tcPr>
            <w:tcW w:w="4140" w:type="dxa"/>
            <w:gridSpan w:val="2"/>
          </w:tcPr>
          <w:p w14:paraId="667308AF" w14:textId="77777777" w:rsidR="00E96F3B" w:rsidRPr="006B78C2" w:rsidRDefault="00E96F3B" w:rsidP="006B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620FD5C" w14:textId="77777777" w:rsidR="00E96F3B" w:rsidRPr="006B78C2" w:rsidRDefault="00E96F3B" w:rsidP="006B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14:paraId="1AA49FD2" w14:textId="77777777" w:rsidR="00E96F3B" w:rsidRPr="006B78C2" w:rsidRDefault="00E96F3B" w:rsidP="006B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893F642" w14:textId="77777777" w:rsidR="00E96F3B" w:rsidRPr="006B78C2" w:rsidRDefault="00E96F3B" w:rsidP="006B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6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F5B19F2" w14:textId="77777777" w:rsidR="00E96F3B" w:rsidRPr="006B78C2" w:rsidRDefault="00E96F3B" w:rsidP="006B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4FF15D6" w14:textId="77777777" w:rsidR="00E96F3B" w:rsidRPr="006B78C2" w:rsidRDefault="00E96F3B" w:rsidP="006B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6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48F559B4" w14:textId="77777777" w:rsidR="00E96F3B" w:rsidRPr="006B78C2" w:rsidRDefault="00E96F3B" w:rsidP="006B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4" w:type="dxa"/>
            <w:gridSpan w:val="3"/>
            <w:tcBorders>
              <w:top w:val="single" w:sz="4" w:space="0" w:color="auto"/>
            </w:tcBorders>
          </w:tcPr>
          <w:p w14:paraId="077F399E" w14:textId="77777777" w:rsidR="00E96F3B" w:rsidRPr="006B78C2" w:rsidRDefault="00E96F3B" w:rsidP="006B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6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</w:tr>
      <w:tr w:rsidR="00E96F3B" w:rsidRPr="00F92902" w14:paraId="398B7576" w14:textId="77777777" w:rsidTr="00D10247">
        <w:tc>
          <w:tcPr>
            <w:tcW w:w="4140" w:type="dxa"/>
            <w:gridSpan w:val="2"/>
          </w:tcPr>
          <w:p w14:paraId="3433A8D5" w14:textId="77777777" w:rsidR="00E96F3B" w:rsidRDefault="00E96F3B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D5D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หลักทรัพย์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เผื่อขาย</w:t>
            </w:r>
          </w:p>
        </w:tc>
        <w:tc>
          <w:tcPr>
            <w:tcW w:w="1080" w:type="dxa"/>
          </w:tcPr>
          <w:p w14:paraId="3CE0CBCB" w14:textId="77777777" w:rsidR="00E96F3B" w:rsidRDefault="00E96F3B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F7117A" w14:textId="77777777" w:rsidR="00E96F3B" w:rsidRPr="00A82E2B" w:rsidRDefault="00E96F3B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6629EC" w14:textId="77777777" w:rsidR="00E96F3B" w:rsidRDefault="00E96F3B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D6309D8" w14:textId="77777777" w:rsidR="00E96F3B" w:rsidRPr="00F92902" w:rsidRDefault="00E96F3B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B7D6568" w14:textId="77777777" w:rsidR="00E96F3B" w:rsidRDefault="00E96F3B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4A81AA1" w14:textId="77777777" w:rsidR="00E96F3B" w:rsidRPr="00906F49" w:rsidRDefault="00E96F3B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gridSpan w:val="3"/>
          </w:tcPr>
          <w:p w14:paraId="60124FC7" w14:textId="77777777" w:rsidR="00E96F3B" w:rsidRDefault="00E96F3B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75CF4" w:rsidRPr="00F92902" w14:paraId="584683D6" w14:textId="77777777" w:rsidTr="00D10247">
        <w:tc>
          <w:tcPr>
            <w:tcW w:w="4140" w:type="dxa"/>
            <w:gridSpan w:val="2"/>
          </w:tcPr>
          <w:p w14:paraId="3626067C" w14:textId="77777777" w:rsidR="00475CF4" w:rsidRDefault="00475CF4" w:rsidP="00475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C639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5C639F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C639F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</w:tcPr>
          <w:p w14:paraId="6BD39BFC" w14:textId="77777777" w:rsidR="00475CF4" w:rsidRDefault="00475CF4" w:rsidP="00720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01403B1" w14:textId="77777777" w:rsidR="00475CF4" w:rsidRPr="00A82E2B" w:rsidRDefault="00475CF4" w:rsidP="00475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DE5B92" w14:textId="77777777" w:rsidR="00475CF4" w:rsidRDefault="00475CF4" w:rsidP="00475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F6BA158" w14:textId="77777777" w:rsidR="00475CF4" w:rsidRPr="00F92902" w:rsidRDefault="00475CF4" w:rsidP="00475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F197460" w14:textId="77777777" w:rsidR="00475CF4" w:rsidRDefault="00475CF4" w:rsidP="00720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7E9264AF" w14:textId="77777777" w:rsidR="00475CF4" w:rsidRPr="00906F49" w:rsidRDefault="00475CF4" w:rsidP="00475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gridSpan w:val="3"/>
          </w:tcPr>
          <w:p w14:paraId="512D774C" w14:textId="712C1FEB" w:rsidR="00475CF4" w:rsidRDefault="00475CF4" w:rsidP="00720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E96F3B" w:rsidRPr="00F92902" w14:paraId="08BDD518" w14:textId="77777777" w:rsidTr="00D10247">
        <w:tc>
          <w:tcPr>
            <w:tcW w:w="4140" w:type="dxa"/>
            <w:gridSpan w:val="2"/>
          </w:tcPr>
          <w:p w14:paraId="243C91CB" w14:textId="77777777" w:rsidR="00E96F3B" w:rsidRDefault="00E96F3B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ซื้อระหว่างปี</w:t>
            </w:r>
          </w:p>
        </w:tc>
        <w:tc>
          <w:tcPr>
            <w:tcW w:w="1080" w:type="dxa"/>
          </w:tcPr>
          <w:p w14:paraId="42B1E58C" w14:textId="77777777" w:rsidR="00E96F3B" w:rsidRDefault="00E96F3B" w:rsidP="00720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DC00CAB" w14:textId="77777777" w:rsidR="00E96F3B" w:rsidRPr="00A82E2B" w:rsidRDefault="00E96F3B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B2C9AD" w14:textId="77777777" w:rsidR="00E96F3B" w:rsidRDefault="00E96F3B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880,200</w:t>
            </w:r>
          </w:p>
        </w:tc>
        <w:tc>
          <w:tcPr>
            <w:tcW w:w="270" w:type="dxa"/>
          </w:tcPr>
          <w:p w14:paraId="64EFA53F" w14:textId="77777777" w:rsidR="00E96F3B" w:rsidRPr="00F92902" w:rsidRDefault="00E96F3B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8A352F4" w14:textId="77777777" w:rsidR="00E96F3B" w:rsidRDefault="00E96F3B" w:rsidP="00720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0CB23828" w14:textId="77777777" w:rsidR="00E96F3B" w:rsidRPr="00906F49" w:rsidRDefault="00E96F3B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gridSpan w:val="3"/>
          </w:tcPr>
          <w:p w14:paraId="2C20FE05" w14:textId="77777777" w:rsidR="00E96F3B" w:rsidRDefault="00E96F3B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347,000</w:t>
            </w:r>
          </w:p>
        </w:tc>
      </w:tr>
      <w:tr w:rsidR="00E96F3B" w:rsidRPr="00F92902" w14:paraId="31C8AAAD" w14:textId="77777777" w:rsidTr="00D10247">
        <w:tc>
          <w:tcPr>
            <w:tcW w:w="4140" w:type="dxa"/>
            <w:gridSpan w:val="2"/>
          </w:tcPr>
          <w:p w14:paraId="75A4B3EF" w14:textId="77777777" w:rsidR="00E96F3B" w:rsidRDefault="00E96F3B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ขายระหว่างปี</w:t>
            </w:r>
          </w:p>
        </w:tc>
        <w:tc>
          <w:tcPr>
            <w:tcW w:w="1080" w:type="dxa"/>
          </w:tcPr>
          <w:p w14:paraId="4A97DD32" w14:textId="77777777" w:rsidR="00E96F3B" w:rsidRDefault="00E96F3B" w:rsidP="00720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F0DAD4B" w14:textId="77777777" w:rsidR="00E96F3B" w:rsidRPr="00A82E2B" w:rsidRDefault="00E96F3B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BDDFD4" w14:textId="77777777" w:rsidR="00E96F3B" w:rsidRDefault="00E96F3B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(1,119,965)</w:t>
            </w:r>
          </w:p>
        </w:tc>
        <w:tc>
          <w:tcPr>
            <w:tcW w:w="270" w:type="dxa"/>
          </w:tcPr>
          <w:p w14:paraId="314089BB" w14:textId="77777777" w:rsidR="00E96F3B" w:rsidRPr="00F92902" w:rsidRDefault="00E96F3B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3F089E0" w14:textId="77777777" w:rsidR="00E96F3B" w:rsidRDefault="00E96F3B" w:rsidP="00720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0DE62008" w14:textId="77777777" w:rsidR="00E96F3B" w:rsidRPr="00906F49" w:rsidRDefault="00E96F3B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gridSpan w:val="3"/>
          </w:tcPr>
          <w:p w14:paraId="50679B96" w14:textId="77777777" w:rsidR="00E96F3B" w:rsidRDefault="00E96F3B" w:rsidP="0053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(387,606)</w:t>
            </w:r>
          </w:p>
        </w:tc>
      </w:tr>
      <w:tr w:rsidR="00E96F3B" w:rsidRPr="00F92902" w14:paraId="51F242A9" w14:textId="77777777" w:rsidTr="00D10247">
        <w:tc>
          <w:tcPr>
            <w:tcW w:w="4140" w:type="dxa"/>
            <w:gridSpan w:val="2"/>
          </w:tcPr>
          <w:p w14:paraId="7A4878E0" w14:textId="77777777" w:rsidR="00E96F3B" w:rsidRPr="00F92902" w:rsidRDefault="00E96F3B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โอนระหว่างปี</w:t>
            </w:r>
          </w:p>
        </w:tc>
        <w:tc>
          <w:tcPr>
            <w:tcW w:w="1080" w:type="dxa"/>
          </w:tcPr>
          <w:p w14:paraId="495214E6" w14:textId="77777777" w:rsidR="00E96F3B" w:rsidRPr="00195338" w:rsidRDefault="00E96F3B" w:rsidP="00720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CF88834" w14:textId="77777777" w:rsidR="00E96F3B" w:rsidRPr="00A82E2B" w:rsidRDefault="00E96F3B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8E2C21" w14:textId="77777777" w:rsidR="00E96F3B" w:rsidRPr="00195338" w:rsidRDefault="00E96F3B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239,765</w:t>
            </w:r>
          </w:p>
        </w:tc>
        <w:tc>
          <w:tcPr>
            <w:tcW w:w="270" w:type="dxa"/>
          </w:tcPr>
          <w:p w14:paraId="0A3F9D92" w14:textId="77777777" w:rsidR="00E96F3B" w:rsidRPr="00F92902" w:rsidRDefault="00E96F3B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58CAAA1" w14:textId="77777777" w:rsidR="00E96F3B" w:rsidRPr="00195338" w:rsidRDefault="00E96F3B" w:rsidP="00720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407AABFE" w14:textId="77777777" w:rsidR="00E96F3B" w:rsidRPr="00906F49" w:rsidRDefault="00E96F3B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gridSpan w:val="3"/>
          </w:tcPr>
          <w:p w14:paraId="3D251062" w14:textId="77777777" w:rsidR="00E96F3B" w:rsidRPr="00195338" w:rsidRDefault="00E96F3B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40,606</w:t>
            </w:r>
          </w:p>
        </w:tc>
      </w:tr>
      <w:tr w:rsidR="00E96F3B" w:rsidRPr="00F92902" w14:paraId="17274854" w14:textId="77777777" w:rsidTr="00D10247">
        <w:tc>
          <w:tcPr>
            <w:tcW w:w="4140" w:type="dxa"/>
            <w:gridSpan w:val="2"/>
          </w:tcPr>
          <w:p w14:paraId="55F43D09" w14:textId="77777777" w:rsidR="00E96F3B" w:rsidRPr="00F92902" w:rsidRDefault="00E96F3B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8611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8611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8611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5D674D6" w14:textId="77777777" w:rsidR="00E96F3B" w:rsidRPr="000118CA" w:rsidRDefault="00E96F3B" w:rsidP="00720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18C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F4D052A" w14:textId="77777777" w:rsidR="00E96F3B" w:rsidRPr="000118CA" w:rsidRDefault="00E96F3B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8CC0AC7" w14:textId="77777777" w:rsidR="00E96F3B" w:rsidRPr="008202B6" w:rsidRDefault="00E96F3B" w:rsidP="0082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02B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6C64B10" w14:textId="77777777" w:rsidR="00E96F3B" w:rsidRPr="008202B6" w:rsidRDefault="00E96F3B" w:rsidP="0082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3A6553" w14:textId="77777777" w:rsidR="00E96F3B" w:rsidRPr="000118CA" w:rsidRDefault="00E96F3B" w:rsidP="00720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18C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0B4E0A0E" w14:textId="77777777" w:rsidR="00E96F3B" w:rsidRPr="000118CA" w:rsidRDefault="00E96F3B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4BE479F3" w14:textId="77777777" w:rsidR="00E96F3B" w:rsidRPr="000118CA" w:rsidRDefault="00E96F3B" w:rsidP="00720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18C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E96F3B" w:rsidRPr="00500D46" w14:paraId="2E470CB4" w14:textId="77777777" w:rsidTr="00D10247">
        <w:tc>
          <w:tcPr>
            <w:tcW w:w="4140" w:type="dxa"/>
            <w:gridSpan w:val="2"/>
          </w:tcPr>
          <w:p w14:paraId="590E8B51" w14:textId="77777777" w:rsidR="00E96F3B" w:rsidRPr="00B81BAE" w:rsidRDefault="00E96F3B" w:rsidP="00104295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E03833C" w14:textId="77777777" w:rsidR="00E96F3B" w:rsidRPr="00D528CA" w:rsidRDefault="00E96F3B" w:rsidP="0010429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26"/>
              <w:rPr>
                <w:rFonts w:ascii="Angsana New" w:hAnsi="Angsana New" w:cs="Angsana New"/>
                <w:sz w:val="14"/>
                <w:szCs w:val="14"/>
                <w:lang w:bidi="th-TH"/>
              </w:rPr>
            </w:pPr>
          </w:p>
        </w:tc>
        <w:tc>
          <w:tcPr>
            <w:tcW w:w="270" w:type="dxa"/>
          </w:tcPr>
          <w:p w14:paraId="07CE625A" w14:textId="77777777" w:rsidR="00E96F3B" w:rsidRPr="00D528CA" w:rsidRDefault="00E96F3B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b/>
                <w:sz w:val="14"/>
                <w:szCs w:val="14"/>
              </w:rPr>
            </w:pPr>
          </w:p>
        </w:tc>
        <w:tc>
          <w:tcPr>
            <w:tcW w:w="1170" w:type="dxa"/>
          </w:tcPr>
          <w:p w14:paraId="139FCA19" w14:textId="77777777" w:rsidR="00E96F3B" w:rsidRPr="00D528CA" w:rsidRDefault="00E96F3B" w:rsidP="0010429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="Angsana New" w:hAnsi="Angsana New" w:cs="Angsana New"/>
                <w:sz w:val="14"/>
                <w:szCs w:val="14"/>
                <w:lang w:bidi="th-TH"/>
              </w:rPr>
            </w:pPr>
          </w:p>
        </w:tc>
        <w:tc>
          <w:tcPr>
            <w:tcW w:w="270" w:type="dxa"/>
          </w:tcPr>
          <w:p w14:paraId="7418EBC8" w14:textId="77777777" w:rsidR="00E96F3B" w:rsidRPr="00D528CA" w:rsidRDefault="00E96F3B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b/>
                <w:sz w:val="14"/>
                <w:szCs w:val="14"/>
              </w:rPr>
            </w:pPr>
          </w:p>
        </w:tc>
        <w:tc>
          <w:tcPr>
            <w:tcW w:w="990" w:type="dxa"/>
          </w:tcPr>
          <w:p w14:paraId="7B1A5B87" w14:textId="77777777" w:rsidR="00E96F3B" w:rsidRPr="00D528CA" w:rsidRDefault="00E96F3B" w:rsidP="0010429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="Angsana New" w:hAnsi="Angsana New" w:cs="Angsana New"/>
                <w:sz w:val="14"/>
                <w:szCs w:val="14"/>
                <w:lang w:bidi="th-TH"/>
              </w:rPr>
            </w:pPr>
          </w:p>
        </w:tc>
        <w:tc>
          <w:tcPr>
            <w:tcW w:w="236" w:type="dxa"/>
          </w:tcPr>
          <w:p w14:paraId="3D363E42" w14:textId="77777777" w:rsidR="00E96F3B" w:rsidRPr="00D528CA" w:rsidRDefault="00E96F3B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b/>
                <w:sz w:val="14"/>
                <w:szCs w:val="14"/>
              </w:rPr>
            </w:pPr>
          </w:p>
        </w:tc>
        <w:tc>
          <w:tcPr>
            <w:tcW w:w="1114" w:type="dxa"/>
            <w:gridSpan w:val="3"/>
          </w:tcPr>
          <w:p w14:paraId="64FF3953" w14:textId="77777777" w:rsidR="00E96F3B" w:rsidRPr="00D528CA" w:rsidRDefault="00E96F3B" w:rsidP="0010429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="Angsana New" w:hAnsi="Angsana New" w:cs="Angsana New"/>
                <w:sz w:val="14"/>
                <w:szCs w:val="14"/>
                <w:lang w:bidi="th-TH"/>
              </w:rPr>
            </w:pPr>
          </w:p>
        </w:tc>
      </w:tr>
      <w:tr w:rsidR="00E96F3B" w:rsidRPr="00500D46" w14:paraId="51B8D1B3" w14:textId="77777777" w:rsidTr="00D10247">
        <w:tc>
          <w:tcPr>
            <w:tcW w:w="4140" w:type="dxa"/>
            <w:gridSpan w:val="2"/>
          </w:tcPr>
          <w:p w14:paraId="76BF3047" w14:textId="2E8EFC82" w:rsidR="00E96F3B" w:rsidRPr="00D528CA" w:rsidRDefault="00E96F3B" w:rsidP="00104295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</w:rPr>
            </w:pPr>
            <w:r w:rsidRPr="00AA1A92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หลักทรัพย์เผื่อขาย</w:t>
            </w:r>
            <w:r w:rsidRPr="00AA1A92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ในกองทุนส่วน</w:t>
            </w:r>
            <w:r w:rsidRPr="00AA1A92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บุคคล</w:t>
            </w:r>
            <w:r w:rsidRPr="00AA1A92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>)</w:t>
            </w:r>
          </w:p>
        </w:tc>
        <w:tc>
          <w:tcPr>
            <w:tcW w:w="1080" w:type="dxa"/>
          </w:tcPr>
          <w:p w14:paraId="1FABFA4C" w14:textId="77777777" w:rsidR="00E96F3B" w:rsidRPr="00D528CA" w:rsidRDefault="00E96F3B" w:rsidP="0010429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26"/>
              <w:rPr>
                <w:rFonts w:ascii="Angsana New" w:hAnsi="Angsana New" w:cs="Angsana New"/>
                <w:sz w:val="14"/>
                <w:szCs w:val="14"/>
                <w:lang w:bidi="th-TH"/>
              </w:rPr>
            </w:pPr>
          </w:p>
        </w:tc>
        <w:tc>
          <w:tcPr>
            <w:tcW w:w="270" w:type="dxa"/>
          </w:tcPr>
          <w:p w14:paraId="23ADFBAB" w14:textId="77777777" w:rsidR="00E96F3B" w:rsidRPr="00D528CA" w:rsidRDefault="00E96F3B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b/>
                <w:sz w:val="14"/>
                <w:szCs w:val="14"/>
              </w:rPr>
            </w:pPr>
          </w:p>
        </w:tc>
        <w:tc>
          <w:tcPr>
            <w:tcW w:w="1170" w:type="dxa"/>
          </w:tcPr>
          <w:p w14:paraId="649CA297" w14:textId="77777777" w:rsidR="00E96F3B" w:rsidRPr="00D528CA" w:rsidRDefault="00E96F3B" w:rsidP="0010429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="Angsana New" w:hAnsi="Angsana New" w:cs="Angsana New"/>
                <w:sz w:val="14"/>
                <w:szCs w:val="14"/>
                <w:lang w:bidi="th-TH"/>
              </w:rPr>
            </w:pPr>
          </w:p>
        </w:tc>
        <w:tc>
          <w:tcPr>
            <w:tcW w:w="270" w:type="dxa"/>
          </w:tcPr>
          <w:p w14:paraId="68166208" w14:textId="77777777" w:rsidR="00E96F3B" w:rsidRPr="00D528CA" w:rsidRDefault="00E96F3B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b/>
                <w:sz w:val="14"/>
                <w:szCs w:val="14"/>
              </w:rPr>
            </w:pPr>
          </w:p>
        </w:tc>
        <w:tc>
          <w:tcPr>
            <w:tcW w:w="990" w:type="dxa"/>
          </w:tcPr>
          <w:p w14:paraId="3DBBAB51" w14:textId="77777777" w:rsidR="00E96F3B" w:rsidRPr="00D528CA" w:rsidRDefault="00E96F3B" w:rsidP="0010429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="Angsana New" w:hAnsi="Angsana New" w:cs="Angsana New"/>
                <w:sz w:val="14"/>
                <w:szCs w:val="14"/>
                <w:lang w:bidi="th-TH"/>
              </w:rPr>
            </w:pPr>
          </w:p>
        </w:tc>
        <w:tc>
          <w:tcPr>
            <w:tcW w:w="236" w:type="dxa"/>
          </w:tcPr>
          <w:p w14:paraId="63A8172B" w14:textId="77777777" w:rsidR="00E96F3B" w:rsidRPr="00D528CA" w:rsidRDefault="00E96F3B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b/>
                <w:sz w:val="14"/>
                <w:szCs w:val="14"/>
              </w:rPr>
            </w:pPr>
          </w:p>
        </w:tc>
        <w:tc>
          <w:tcPr>
            <w:tcW w:w="1114" w:type="dxa"/>
            <w:gridSpan w:val="3"/>
          </w:tcPr>
          <w:p w14:paraId="428DB72B" w14:textId="77777777" w:rsidR="00E96F3B" w:rsidRPr="00D528CA" w:rsidRDefault="00E96F3B" w:rsidP="0010429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="Angsana New" w:hAnsi="Angsana New" w:cs="Angsana New"/>
                <w:sz w:val="14"/>
                <w:szCs w:val="14"/>
                <w:lang w:bidi="th-TH"/>
              </w:rPr>
            </w:pPr>
          </w:p>
        </w:tc>
      </w:tr>
      <w:tr w:rsidR="00E96F3B" w:rsidRPr="00500D46" w14:paraId="61CF857E" w14:textId="77777777" w:rsidTr="00D10247">
        <w:tc>
          <w:tcPr>
            <w:tcW w:w="4140" w:type="dxa"/>
            <w:gridSpan w:val="2"/>
          </w:tcPr>
          <w:p w14:paraId="3A519B24" w14:textId="77777777" w:rsidR="00E96F3B" w:rsidRPr="00AA1A92" w:rsidRDefault="00E96F3B" w:rsidP="00104295">
            <w:pPr>
              <w:tabs>
                <w:tab w:val="left" w:pos="540"/>
              </w:tabs>
              <w:spacing w:line="240" w:lineRule="auto"/>
              <w:ind w:right="-227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3901B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3901B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901B4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</w:tcPr>
          <w:p w14:paraId="67B9891F" w14:textId="77777777" w:rsidR="00E96F3B" w:rsidRPr="00906F49" w:rsidRDefault="00E96F3B" w:rsidP="00720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3CE4A52" w14:textId="77777777" w:rsidR="00E96F3B" w:rsidRPr="003901B4" w:rsidRDefault="00E96F3B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060062" w14:textId="77777777" w:rsidR="00E96F3B" w:rsidRPr="003901B4" w:rsidRDefault="00E96F3B" w:rsidP="0082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D498C36" w14:textId="77777777" w:rsidR="00E96F3B" w:rsidRPr="003901B4" w:rsidRDefault="00E96F3B" w:rsidP="0082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994E0F1" w14:textId="77777777" w:rsidR="00E96F3B" w:rsidRPr="00906F49" w:rsidRDefault="00E96F3B" w:rsidP="00720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2F8631A1" w14:textId="77777777" w:rsidR="00E96F3B" w:rsidRPr="003901B4" w:rsidRDefault="00E96F3B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gridSpan w:val="3"/>
          </w:tcPr>
          <w:p w14:paraId="4A2AAA2E" w14:textId="77777777" w:rsidR="00E96F3B" w:rsidRPr="003901B4" w:rsidRDefault="00E96F3B" w:rsidP="00720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E96F3B" w:rsidRPr="00500D46" w14:paraId="7BB88BF5" w14:textId="77777777" w:rsidTr="00D10247">
        <w:tc>
          <w:tcPr>
            <w:tcW w:w="4140" w:type="dxa"/>
            <w:gridSpan w:val="2"/>
          </w:tcPr>
          <w:p w14:paraId="71412A5B" w14:textId="77777777" w:rsidR="00E96F3B" w:rsidRPr="003901B4" w:rsidRDefault="00E96F3B" w:rsidP="00104295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 w:rsidRPr="003901B4">
              <w:rPr>
                <w:rFonts w:ascii="Angsana New" w:hAnsi="Angsana New"/>
                <w:sz w:val="30"/>
                <w:szCs w:val="30"/>
                <w:cs/>
              </w:rPr>
              <w:t>ระหว่างปี</w:t>
            </w:r>
          </w:p>
        </w:tc>
        <w:tc>
          <w:tcPr>
            <w:tcW w:w="1080" w:type="dxa"/>
          </w:tcPr>
          <w:p w14:paraId="6C02E15D" w14:textId="77777777" w:rsidR="00E96F3B" w:rsidRPr="00195338" w:rsidRDefault="00E96F3B" w:rsidP="00720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58C93D0" w14:textId="77777777" w:rsidR="00E96F3B" w:rsidRPr="003901B4" w:rsidRDefault="00E96F3B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0F631C" w14:textId="77777777" w:rsidR="00E96F3B" w:rsidRPr="00195338" w:rsidRDefault="00E96F3B" w:rsidP="0024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208,246</w:t>
            </w:r>
          </w:p>
        </w:tc>
        <w:tc>
          <w:tcPr>
            <w:tcW w:w="270" w:type="dxa"/>
          </w:tcPr>
          <w:p w14:paraId="125A0D21" w14:textId="77777777" w:rsidR="00E96F3B" w:rsidRPr="003901B4" w:rsidRDefault="00E96F3B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3B66A4E" w14:textId="77777777" w:rsidR="00E96F3B" w:rsidRPr="00195338" w:rsidRDefault="00E96F3B" w:rsidP="00720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2818F878" w14:textId="77777777" w:rsidR="00E96F3B" w:rsidRPr="003901B4" w:rsidRDefault="00E96F3B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gridSpan w:val="3"/>
          </w:tcPr>
          <w:p w14:paraId="6100EE08" w14:textId="77777777" w:rsidR="00E96F3B" w:rsidRPr="00195338" w:rsidRDefault="00E96F3B" w:rsidP="00720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E96F3B" w:rsidRPr="00500D46" w14:paraId="10B8EC4A" w14:textId="77777777" w:rsidTr="00D10247">
        <w:tc>
          <w:tcPr>
            <w:tcW w:w="4140" w:type="dxa"/>
            <w:gridSpan w:val="2"/>
          </w:tcPr>
          <w:p w14:paraId="71DE3B26" w14:textId="77777777" w:rsidR="00E96F3B" w:rsidRPr="003901B4" w:rsidRDefault="00E96F3B" w:rsidP="00104295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901B4">
              <w:rPr>
                <w:rFonts w:ascii="Angsana New" w:hAnsi="Angsana New"/>
                <w:sz w:val="30"/>
                <w:szCs w:val="30"/>
                <w:cs/>
              </w:rPr>
              <w:t>ขายระหว่างปี</w:t>
            </w:r>
          </w:p>
        </w:tc>
        <w:tc>
          <w:tcPr>
            <w:tcW w:w="1080" w:type="dxa"/>
          </w:tcPr>
          <w:p w14:paraId="75901876" w14:textId="77777777" w:rsidR="00E96F3B" w:rsidRPr="00195338" w:rsidRDefault="00E96F3B" w:rsidP="00720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4076A38" w14:textId="77777777" w:rsidR="00E96F3B" w:rsidRPr="003901B4" w:rsidRDefault="00E96F3B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82A9DB" w14:textId="3645774F" w:rsidR="00E96F3B" w:rsidRPr="00195338" w:rsidRDefault="00E96F3B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36D27">
              <w:rPr>
                <w:rFonts w:ascii="Angsana New" w:hAnsi="Angsana New"/>
                <w:sz w:val="30"/>
                <w:szCs w:val="30"/>
              </w:rPr>
              <w:t>86,295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EBB0348" w14:textId="77777777" w:rsidR="00E96F3B" w:rsidRPr="003901B4" w:rsidRDefault="00E96F3B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779E15B" w14:textId="77777777" w:rsidR="00E96F3B" w:rsidRPr="00195338" w:rsidRDefault="00E96F3B" w:rsidP="00720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49C7582B" w14:textId="77777777" w:rsidR="00E96F3B" w:rsidRPr="003901B4" w:rsidRDefault="00E96F3B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gridSpan w:val="3"/>
          </w:tcPr>
          <w:p w14:paraId="7F8E49FA" w14:textId="77777777" w:rsidR="00E96F3B" w:rsidRPr="00195338" w:rsidRDefault="00E96F3B" w:rsidP="00720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E96F3B" w:rsidRPr="00500D46" w14:paraId="0AE61D92" w14:textId="77777777" w:rsidTr="00D10247">
        <w:tc>
          <w:tcPr>
            <w:tcW w:w="4140" w:type="dxa"/>
            <w:gridSpan w:val="2"/>
          </w:tcPr>
          <w:p w14:paraId="214D9F16" w14:textId="77777777" w:rsidR="00E96F3B" w:rsidRPr="003901B4" w:rsidRDefault="00E96F3B" w:rsidP="00104295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โอนระหว่างปี</w:t>
            </w:r>
          </w:p>
        </w:tc>
        <w:tc>
          <w:tcPr>
            <w:tcW w:w="1080" w:type="dxa"/>
          </w:tcPr>
          <w:p w14:paraId="39DCDE6B" w14:textId="77777777" w:rsidR="00E96F3B" w:rsidRPr="00195338" w:rsidRDefault="00E96F3B" w:rsidP="00720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94D7706" w14:textId="77777777" w:rsidR="00E96F3B" w:rsidRPr="003901B4" w:rsidRDefault="00E96F3B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DC1E4F" w14:textId="77777777" w:rsidR="00E96F3B" w:rsidRPr="00195338" w:rsidRDefault="00E96F3B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(121,951)</w:t>
            </w:r>
          </w:p>
        </w:tc>
        <w:tc>
          <w:tcPr>
            <w:tcW w:w="270" w:type="dxa"/>
          </w:tcPr>
          <w:p w14:paraId="2683A394" w14:textId="77777777" w:rsidR="00E96F3B" w:rsidRPr="003901B4" w:rsidRDefault="00E96F3B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327274E" w14:textId="77777777" w:rsidR="00E96F3B" w:rsidRPr="00195338" w:rsidRDefault="00E96F3B" w:rsidP="00720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301B9A34" w14:textId="77777777" w:rsidR="00E96F3B" w:rsidRPr="003901B4" w:rsidRDefault="00E96F3B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gridSpan w:val="3"/>
          </w:tcPr>
          <w:p w14:paraId="2DF77F94" w14:textId="77777777" w:rsidR="00E96F3B" w:rsidRPr="00195338" w:rsidRDefault="00E96F3B" w:rsidP="00720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E96F3B" w:rsidRPr="00F92902" w14:paraId="475E8833" w14:textId="77777777" w:rsidTr="00D10247">
        <w:tc>
          <w:tcPr>
            <w:tcW w:w="4140" w:type="dxa"/>
            <w:gridSpan w:val="2"/>
          </w:tcPr>
          <w:p w14:paraId="367FACA0" w14:textId="77777777" w:rsidR="00E96F3B" w:rsidRPr="00F92902" w:rsidRDefault="00E96F3B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D16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</w:t>
            </w:r>
            <w:r w:rsidRPr="00DD167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DD16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B0E43D3" w14:textId="77777777" w:rsidR="00E96F3B" w:rsidRPr="00A82E2B" w:rsidRDefault="00E96F3B" w:rsidP="00720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16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D4CDD5A" w14:textId="77777777" w:rsidR="00E96F3B" w:rsidRPr="00A82E2B" w:rsidRDefault="00E96F3B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8D4AE86" w14:textId="77777777" w:rsidR="00E96F3B" w:rsidRPr="003C16E0" w:rsidRDefault="00E96F3B" w:rsidP="0082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2E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2380294" w14:textId="77777777" w:rsidR="00E96F3B" w:rsidRPr="003C16E0" w:rsidRDefault="00E96F3B" w:rsidP="0082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88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9C7AE93" w14:textId="77777777" w:rsidR="00E96F3B" w:rsidRPr="003C16E0" w:rsidRDefault="00E96F3B" w:rsidP="00720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16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6C8109D4" w14:textId="77777777" w:rsidR="00E96F3B" w:rsidRPr="003C16E0" w:rsidRDefault="00E96F3B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2D62EE59" w14:textId="77777777" w:rsidR="00E96F3B" w:rsidRPr="003C16E0" w:rsidRDefault="00E96F3B" w:rsidP="00720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16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E96F3B" w:rsidRPr="00500D46" w14:paraId="31BA83E3" w14:textId="77777777" w:rsidTr="00D10247">
        <w:tc>
          <w:tcPr>
            <w:tcW w:w="4140" w:type="dxa"/>
            <w:gridSpan w:val="2"/>
          </w:tcPr>
          <w:p w14:paraId="109BEB64" w14:textId="77777777" w:rsidR="00E96F3B" w:rsidRPr="006B78C2" w:rsidRDefault="00E96F3B" w:rsidP="00104295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8A20D28" w14:textId="77777777" w:rsidR="00E96F3B" w:rsidRPr="006B78C2" w:rsidRDefault="00E96F3B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BDF895B" w14:textId="77777777" w:rsidR="00E96F3B" w:rsidRPr="006B78C2" w:rsidRDefault="00E96F3B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9A52906" w14:textId="77777777" w:rsidR="00E96F3B" w:rsidRPr="006B78C2" w:rsidRDefault="00E96F3B" w:rsidP="0010429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0239129" w14:textId="77777777" w:rsidR="00E96F3B" w:rsidRPr="006B78C2" w:rsidRDefault="00E96F3B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14:paraId="1F84C4C3" w14:textId="77777777" w:rsidR="00E96F3B" w:rsidRPr="006B78C2" w:rsidRDefault="00E96F3B" w:rsidP="0010429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437D31D9" w14:textId="77777777" w:rsidR="00E96F3B" w:rsidRPr="006B78C2" w:rsidRDefault="00E96F3B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114" w:type="dxa"/>
            <w:gridSpan w:val="3"/>
          </w:tcPr>
          <w:p w14:paraId="34EE36D6" w14:textId="77777777" w:rsidR="00E96F3B" w:rsidRPr="006B78C2" w:rsidRDefault="00E96F3B" w:rsidP="0010429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E96F3B" w:rsidRPr="00500D46" w14:paraId="5F6B1DAA" w14:textId="77777777" w:rsidTr="00D10247">
        <w:tc>
          <w:tcPr>
            <w:tcW w:w="4140" w:type="dxa"/>
            <w:gridSpan w:val="2"/>
          </w:tcPr>
          <w:p w14:paraId="5B6274A1" w14:textId="77777777" w:rsidR="00E96F3B" w:rsidRPr="00D528CA" w:rsidRDefault="00E96F3B" w:rsidP="00104295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</w:rPr>
            </w:pPr>
            <w:r w:rsidRPr="00EF460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080" w:type="dxa"/>
          </w:tcPr>
          <w:p w14:paraId="6B21242B" w14:textId="77777777" w:rsidR="00E96F3B" w:rsidRPr="00A82E2B" w:rsidRDefault="00E96F3B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758419" w14:textId="77777777" w:rsidR="00E96F3B" w:rsidRPr="00A82E2B" w:rsidRDefault="00E96F3B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59A44C" w14:textId="77777777" w:rsidR="00E96F3B" w:rsidRPr="00D528CA" w:rsidRDefault="00E96F3B" w:rsidP="0010429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="Angsana New" w:hAnsi="Angsana New" w:cs="Angsana New"/>
                <w:sz w:val="14"/>
                <w:szCs w:val="14"/>
                <w:lang w:bidi="th-TH"/>
              </w:rPr>
            </w:pPr>
          </w:p>
        </w:tc>
        <w:tc>
          <w:tcPr>
            <w:tcW w:w="270" w:type="dxa"/>
          </w:tcPr>
          <w:p w14:paraId="3E00E322" w14:textId="77777777" w:rsidR="00E96F3B" w:rsidRPr="00D528CA" w:rsidRDefault="00E96F3B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b/>
                <w:sz w:val="14"/>
                <w:szCs w:val="14"/>
              </w:rPr>
            </w:pPr>
          </w:p>
        </w:tc>
        <w:tc>
          <w:tcPr>
            <w:tcW w:w="990" w:type="dxa"/>
          </w:tcPr>
          <w:p w14:paraId="43165BEE" w14:textId="77777777" w:rsidR="00E96F3B" w:rsidRPr="00D528CA" w:rsidRDefault="00E96F3B" w:rsidP="0010429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="Angsana New" w:hAnsi="Angsana New" w:cs="Angsana New"/>
                <w:sz w:val="14"/>
                <w:szCs w:val="14"/>
                <w:lang w:bidi="th-TH"/>
              </w:rPr>
            </w:pPr>
          </w:p>
        </w:tc>
        <w:tc>
          <w:tcPr>
            <w:tcW w:w="236" w:type="dxa"/>
          </w:tcPr>
          <w:p w14:paraId="4BD1855D" w14:textId="77777777" w:rsidR="00E96F3B" w:rsidRPr="00D528CA" w:rsidRDefault="00E96F3B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b/>
                <w:sz w:val="14"/>
                <w:szCs w:val="14"/>
              </w:rPr>
            </w:pPr>
          </w:p>
        </w:tc>
        <w:tc>
          <w:tcPr>
            <w:tcW w:w="1114" w:type="dxa"/>
            <w:gridSpan w:val="3"/>
          </w:tcPr>
          <w:p w14:paraId="3FF61AB3" w14:textId="77777777" w:rsidR="00E96F3B" w:rsidRPr="00D528CA" w:rsidRDefault="00E96F3B" w:rsidP="0010429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="Angsana New" w:hAnsi="Angsana New" w:cs="Angsana New"/>
                <w:sz w:val="14"/>
                <w:szCs w:val="14"/>
                <w:lang w:bidi="th-TH"/>
              </w:rPr>
            </w:pPr>
          </w:p>
        </w:tc>
      </w:tr>
      <w:tr w:rsidR="00E96F3B" w:rsidRPr="00500D46" w14:paraId="0A0D6F79" w14:textId="77777777" w:rsidTr="00D10247">
        <w:tc>
          <w:tcPr>
            <w:tcW w:w="4140" w:type="dxa"/>
            <w:gridSpan w:val="2"/>
          </w:tcPr>
          <w:p w14:paraId="2B5DFE64" w14:textId="77777777" w:rsidR="00E96F3B" w:rsidRPr="00371315" w:rsidRDefault="00E96F3B" w:rsidP="00104295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13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หลักทรัพย์เผื่อขาย</w:t>
            </w:r>
          </w:p>
        </w:tc>
        <w:tc>
          <w:tcPr>
            <w:tcW w:w="1080" w:type="dxa"/>
          </w:tcPr>
          <w:p w14:paraId="4FF510ED" w14:textId="77777777" w:rsidR="00E96F3B" w:rsidRPr="00A82E2B" w:rsidRDefault="00E96F3B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9742B2" w14:textId="77777777" w:rsidR="00E96F3B" w:rsidRPr="003901B4" w:rsidRDefault="00E96F3B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E65E09" w14:textId="77777777" w:rsidR="00E96F3B" w:rsidRPr="003901B4" w:rsidRDefault="00E96F3B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B26207" w14:textId="77777777" w:rsidR="00E96F3B" w:rsidRPr="003901B4" w:rsidRDefault="00E96F3B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6676974" w14:textId="77777777" w:rsidR="00E96F3B" w:rsidRPr="009A0D66" w:rsidRDefault="00E96F3B" w:rsidP="00976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084568DA" w14:textId="77777777" w:rsidR="00E96F3B" w:rsidRPr="003901B4" w:rsidRDefault="00E96F3B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gridSpan w:val="3"/>
          </w:tcPr>
          <w:p w14:paraId="69D42146" w14:textId="77777777" w:rsidR="00E96F3B" w:rsidRPr="003901B4" w:rsidRDefault="00E96F3B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118CA" w:rsidRPr="00A82E2B" w14:paraId="090B62F2" w14:textId="77777777" w:rsidTr="00D10247">
        <w:tc>
          <w:tcPr>
            <w:tcW w:w="4140" w:type="dxa"/>
            <w:gridSpan w:val="2"/>
          </w:tcPr>
          <w:p w14:paraId="407A1DCB" w14:textId="77777777" w:rsidR="000118CA" w:rsidRPr="00371315" w:rsidRDefault="000118CA" w:rsidP="005547B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901B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3901B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901B4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</w:tcPr>
          <w:p w14:paraId="27D5CE5D" w14:textId="15AA5196" w:rsidR="000118CA" w:rsidRPr="005547B8" w:rsidRDefault="000118CA" w:rsidP="00011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5547B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05A828D" w14:textId="77777777" w:rsidR="000118CA" w:rsidRPr="005547B8" w:rsidRDefault="000118CA" w:rsidP="00554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4F40FA" w14:textId="77777777" w:rsidR="000118CA" w:rsidRPr="005547B8" w:rsidRDefault="000118CA" w:rsidP="00554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5547B8">
              <w:rPr>
                <w:rFonts w:ascii="Angsana New" w:hAnsi="Angsana New" w:hint="cs"/>
                <w:sz w:val="30"/>
                <w:szCs w:val="30"/>
                <w:cs/>
              </w:rPr>
              <w:t>2,</w:t>
            </w:r>
            <w:r w:rsidRPr="005547B8">
              <w:rPr>
                <w:rFonts w:ascii="Angsana New" w:hAnsi="Angsana New"/>
                <w:sz w:val="30"/>
                <w:szCs w:val="30"/>
              </w:rPr>
              <w:t>800</w:t>
            </w:r>
          </w:p>
        </w:tc>
        <w:tc>
          <w:tcPr>
            <w:tcW w:w="270" w:type="dxa"/>
          </w:tcPr>
          <w:p w14:paraId="6A7C83EB" w14:textId="77777777" w:rsidR="000118CA" w:rsidRPr="005547B8" w:rsidRDefault="000118CA" w:rsidP="00554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5DDCB0D" w14:textId="3A08B59A" w:rsidR="000118CA" w:rsidRPr="005547B8" w:rsidRDefault="000118CA" w:rsidP="00554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47B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68C39526" w14:textId="77777777" w:rsidR="000118CA" w:rsidRPr="003901B4" w:rsidRDefault="000118CA" w:rsidP="00554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gridSpan w:val="3"/>
          </w:tcPr>
          <w:p w14:paraId="323DD46F" w14:textId="77777777" w:rsidR="000118CA" w:rsidRPr="003901B4" w:rsidRDefault="000118CA" w:rsidP="00554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2,</w:t>
            </w:r>
            <w:r>
              <w:rPr>
                <w:rFonts w:ascii="Angsana New" w:hAnsi="Angsana New"/>
                <w:sz w:val="30"/>
                <w:szCs w:val="30"/>
              </w:rPr>
              <w:t>800</w:t>
            </w:r>
          </w:p>
        </w:tc>
      </w:tr>
      <w:tr w:rsidR="000118CA" w:rsidRPr="005345DD" w14:paraId="474F1784" w14:textId="77777777" w:rsidTr="00D10247">
        <w:tc>
          <w:tcPr>
            <w:tcW w:w="4140" w:type="dxa"/>
            <w:gridSpan w:val="2"/>
          </w:tcPr>
          <w:p w14:paraId="14DF8F5F" w14:textId="77777777" w:rsidR="000118CA" w:rsidRPr="003901B4" w:rsidRDefault="000118CA" w:rsidP="005547B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901B4">
              <w:rPr>
                <w:rFonts w:ascii="Angsana New" w:hAnsi="Angsana New"/>
                <w:sz w:val="30"/>
                <w:szCs w:val="30"/>
                <w:cs/>
              </w:rPr>
              <w:t>ขายระหว่างปี</w:t>
            </w:r>
          </w:p>
        </w:tc>
        <w:tc>
          <w:tcPr>
            <w:tcW w:w="1080" w:type="dxa"/>
          </w:tcPr>
          <w:p w14:paraId="5F8BDE7D" w14:textId="5E3C78A1" w:rsidR="000118CA" w:rsidRPr="005547B8" w:rsidRDefault="000118CA" w:rsidP="00720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5547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E35D58" w14:textId="77777777" w:rsidR="000118CA" w:rsidRPr="003901B4" w:rsidRDefault="000118CA" w:rsidP="00554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80BD15" w14:textId="77777777" w:rsidR="000118CA" w:rsidRPr="00195338" w:rsidRDefault="000118CA" w:rsidP="00554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(8,082)</w:t>
            </w:r>
          </w:p>
        </w:tc>
        <w:tc>
          <w:tcPr>
            <w:tcW w:w="270" w:type="dxa"/>
          </w:tcPr>
          <w:p w14:paraId="29E28661" w14:textId="77777777" w:rsidR="000118CA" w:rsidRPr="003901B4" w:rsidRDefault="000118CA" w:rsidP="00554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249F01B" w14:textId="563362D0" w:rsidR="000118CA" w:rsidRPr="00195338" w:rsidRDefault="000118CA" w:rsidP="00720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547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98D36D8" w14:textId="77777777" w:rsidR="000118CA" w:rsidRPr="003901B4" w:rsidRDefault="000118CA" w:rsidP="00554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gridSpan w:val="3"/>
          </w:tcPr>
          <w:p w14:paraId="597DB9D5" w14:textId="77777777" w:rsidR="000118CA" w:rsidRPr="00195338" w:rsidRDefault="000118CA" w:rsidP="00136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(8,082)</w:t>
            </w:r>
          </w:p>
        </w:tc>
      </w:tr>
      <w:tr w:rsidR="000118CA" w:rsidRPr="00A82E2B" w14:paraId="0B5D0FE9" w14:textId="77777777" w:rsidTr="00D10247">
        <w:tc>
          <w:tcPr>
            <w:tcW w:w="4140" w:type="dxa"/>
            <w:gridSpan w:val="2"/>
          </w:tcPr>
          <w:p w14:paraId="4045F573" w14:textId="77777777" w:rsidR="000118CA" w:rsidRPr="003901B4" w:rsidRDefault="000118CA" w:rsidP="005547B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รายการปรับปรุงจากการ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ปรับมูลค่า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6E61617" w14:textId="1EC7B16A" w:rsidR="000118CA" w:rsidRPr="005547B8" w:rsidRDefault="000118CA" w:rsidP="00720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5547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EA5DFA" w14:textId="77777777" w:rsidR="000118CA" w:rsidRPr="003901B4" w:rsidRDefault="000118CA" w:rsidP="00554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1240FB1" w14:textId="77777777" w:rsidR="000118CA" w:rsidRPr="00195338" w:rsidRDefault="000118CA" w:rsidP="00554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,285</w:t>
            </w:r>
          </w:p>
        </w:tc>
        <w:tc>
          <w:tcPr>
            <w:tcW w:w="270" w:type="dxa"/>
          </w:tcPr>
          <w:p w14:paraId="3F7AEB44" w14:textId="77777777" w:rsidR="000118CA" w:rsidRPr="003901B4" w:rsidRDefault="000118CA" w:rsidP="00554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9A0741B" w14:textId="3D31139C" w:rsidR="000118CA" w:rsidRPr="00195338" w:rsidRDefault="000118CA" w:rsidP="00720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5547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B9318EF" w14:textId="77777777" w:rsidR="000118CA" w:rsidRPr="003901B4" w:rsidRDefault="000118CA" w:rsidP="00554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gridSpan w:val="3"/>
            <w:tcBorders>
              <w:bottom w:val="single" w:sz="4" w:space="0" w:color="auto"/>
            </w:tcBorders>
          </w:tcPr>
          <w:p w14:paraId="65305C98" w14:textId="77777777" w:rsidR="000118CA" w:rsidRPr="00195338" w:rsidRDefault="000118CA" w:rsidP="00554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5,285</w:t>
            </w:r>
          </w:p>
        </w:tc>
      </w:tr>
      <w:tr w:rsidR="000118CA" w:rsidRPr="00A82E2B" w14:paraId="7ED3F710" w14:textId="77777777" w:rsidTr="00D10247">
        <w:tc>
          <w:tcPr>
            <w:tcW w:w="4140" w:type="dxa"/>
            <w:gridSpan w:val="2"/>
          </w:tcPr>
          <w:p w14:paraId="0C380536" w14:textId="77777777" w:rsidR="000118CA" w:rsidRPr="003901B4" w:rsidRDefault="000118CA" w:rsidP="005547B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901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</w:t>
            </w:r>
            <w:r w:rsidRPr="003901B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3901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C2C987F" w14:textId="5C239875" w:rsidR="000118CA" w:rsidRPr="005547B8" w:rsidRDefault="000118CA" w:rsidP="00011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47B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5E31C99" w14:textId="77777777" w:rsidR="000118CA" w:rsidRPr="00A82E2B" w:rsidRDefault="000118CA" w:rsidP="00554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4CCF8F7" w14:textId="77777777" w:rsidR="000118CA" w:rsidRPr="008E2A2E" w:rsidRDefault="000118CA" w:rsidP="00554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2E2B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677FE57" w14:textId="77777777" w:rsidR="000118CA" w:rsidRPr="008E2A2E" w:rsidRDefault="000118CA" w:rsidP="00554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4650494" w14:textId="4AC23848" w:rsidR="000118CA" w:rsidRPr="00A82E2B" w:rsidRDefault="000118CA" w:rsidP="00554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47B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126D8BB8" w14:textId="77777777" w:rsidR="000118CA" w:rsidRPr="00A82E2B" w:rsidRDefault="000118CA" w:rsidP="00554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F95BF2E" w14:textId="77777777" w:rsidR="000118CA" w:rsidRPr="00A82E2B" w:rsidRDefault="000118CA" w:rsidP="00554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2E2B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</w:tr>
    </w:tbl>
    <w:p w14:paraId="7485E766" w14:textId="643DA089" w:rsidR="00001062" w:rsidRDefault="000010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1BC080B4" w14:textId="2A7A26F8" w:rsidR="005B6F45" w:rsidRPr="00001062" w:rsidRDefault="00192DBF" w:rsidP="00346654">
      <w:pPr>
        <w:pStyle w:val="ListParagraph"/>
        <w:pageBreakBefore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001062">
        <w:rPr>
          <w:rFonts w:ascii="Angsana New" w:hAnsi="Angsana New"/>
          <w:b/>
          <w:bCs/>
          <w:sz w:val="30"/>
          <w:szCs w:val="30"/>
          <w:cs/>
        </w:rPr>
        <w:lastRenderedPageBreak/>
        <w:t>ลูกหนี้การค้า</w:t>
      </w:r>
    </w:p>
    <w:p w14:paraId="431627B2" w14:textId="77777777" w:rsidR="00621AE2" w:rsidRPr="006B78C2" w:rsidRDefault="00621AE2" w:rsidP="00762A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2"/>
          <w:szCs w:val="22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58"/>
        <w:gridCol w:w="810"/>
        <w:gridCol w:w="1080"/>
        <w:gridCol w:w="270"/>
        <w:gridCol w:w="1080"/>
        <w:gridCol w:w="270"/>
        <w:gridCol w:w="1080"/>
        <w:gridCol w:w="270"/>
        <w:gridCol w:w="1170"/>
      </w:tblGrid>
      <w:tr w:rsidR="00B72C6B" w:rsidRPr="005A6DB6" w14:paraId="36794908" w14:textId="77777777" w:rsidTr="008700E1">
        <w:trPr>
          <w:trHeight w:val="420"/>
        </w:trPr>
        <w:tc>
          <w:tcPr>
            <w:tcW w:w="3258" w:type="dxa"/>
            <w:vAlign w:val="bottom"/>
          </w:tcPr>
          <w:p w14:paraId="43FDBB3E" w14:textId="77777777" w:rsidR="00B72C6B" w:rsidRPr="005A6DB6" w:rsidRDefault="00B72C6B" w:rsidP="006D4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  <w:vAlign w:val="bottom"/>
          </w:tcPr>
          <w:p w14:paraId="780522B8" w14:textId="77777777" w:rsidR="00B72C6B" w:rsidRPr="005A6DB6" w:rsidRDefault="00B72C6B" w:rsidP="006D4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7811EDF1" w14:textId="77777777" w:rsidR="00B72C6B" w:rsidRPr="005A6DB6" w:rsidRDefault="00B72C6B" w:rsidP="006D4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62E2358D" w14:textId="77777777" w:rsidR="00B72C6B" w:rsidRPr="005A6DB6" w:rsidRDefault="00B72C6B" w:rsidP="006D4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1B2D5DEF" w14:textId="77777777" w:rsidR="00B72C6B" w:rsidRPr="005A6DB6" w:rsidRDefault="00B72C6B" w:rsidP="006D4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4295" w:rsidRPr="005A6DB6" w14:paraId="15AE1C71" w14:textId="77777777" w:rsidTr="008700E1">
        <w:trPr>
          <w:trHeight w:val="420"/>
        </w:trPr>
        <w:tc>
          <w:tcPr>
            <w:tcW w:w="3258" w:type="dxa"/>
            <w:vAlign w:val="bottom"/>
          </w:tcPr>
          <w:p w14:paraId="65F37C04" w14:textId="77777777" w:rsidR="00104295" w:rsidRPr="005A6DB6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  <w:vAlign w:val="bottom"/>
          </w:tcPr>
          <w:p w14:paraId="48E98390" w14:textId="77777777" w:rsidR="00104295" w:rsidRPr="005A6DB6" w:rsidRDefault="00104295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13" w:right="-11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A6DB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  <w:vAlign w:val="bottom"/>
          </w:tcPr>
          <w:p w14:paraId="41690A8C" w14:textId="77777777" w:rsidR="00104295" w:rsidRPr="005A6DB6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bottom"/>
          </w:tcPr>
          <w:p w14:paraId="75C67186" w14:textId="77777777" w:rsidR="00104295" w:rsidRPr="005A6DB6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8FE2B9F" w14:textId="77777777" w:rsidR="00104295" w:rsidRPr="005A6DB6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vAlign w:val="bottom"/>
          </w:tcPr>
          <w:p w14:paraId="29DC5C0A" w14:textId="77777777" w:rsidR="00104295" w:rsidRPr="005A6DB6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5C3A6FB" w14:textId="77777777" w:rsidR="00104295" w:rsidRPr="005A6DB6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bottom"/>
          </w:tcPr>
          <w:p w14:paraId="3DE99944" w14:textId="77777777" w:rsidR="00104295" w:rsidRPr="005A6DB6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5A99461" w14:textId="77777777" w:rsidR="00104295" w:rsidRPr="005A6DB6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104295" w:rsidRPr="005A6DB6" w14:paraId="0483CBA2" w14:textId="77777777" w:rsidTr="008700E1">
        <w:trPr>
          <w:trHeight w:val="420"/>
        </w:trPr>
        <w:tc>
          <w:tcPr>
            <w:tcW w:w="3258" w:type="dxa"/>
            <w:vAlign w:val="bottom"/>
          </w:tcPr>
          <w:p w14:paraId="5385CE4D" w14:textId="77777777" w:rsidR="00104295" w:rsidRPr="005A6DB6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  <w:vAlign w:val="bottom"/>
          </w:tcPr>
          <w:p w14:paraId="4F48431A" w14:textId="77777777" w:rsidR="00104295" w:rsidRPr="005A6DB6" w:rsidRDefault="00104295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22432233" w14:textId="77777777" w:rsidR="00104295" w:rsidRPr="005A6DB6" w:rsidRDefault="00104295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DB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04295" w:rsidRPr="005A6DB6" w14:paraId="4DD6429F" w14:textId="77777777" w:rsidTr="008700E1">
        <w:trPr>
          <w:trHeight w:val="420"/>
        </w:trPr>
        <w:tc>
          <w:tcPr>
            <w:tcW w:w="3258" w:type="dxa"/>
            <w:vAlign w:val="bottom"/>
          </w:tcPr>
          <w:p w14:paraId="4F27B5CE" w14:textId="77777777" w:rsidR="00104295" w:rsidRPr="005A6DB6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A6DB6">
              <w:rPr>
                <w:rFonts w:ascii="Angsana New" w:hAnsi="Angsana New"/>
                <w:sz w:val="30"/>
                <w:szCs w:val="30"/>
                <w:cs/>
              </w:rPr>
              <w:t xml:space="preserve">กิจการที่เกี่ยวข้องกัน                    </w:t>
            </w:r>
          </w:p>
        </w:tc>
        <w:tc>
          <w:tcPr>
            <w:tcW w:w="810" w:type="dxa"/>
            <w:vAlign w:val="bottom"/>
          </w:tcPr>
          <w:p w14:paraId="41768344" w14:textId="3918400B" w:rsidR="00104295" w:rsidRPr="005A6DB6" w:rsidRDefault="00346654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080" w:type="dxa"/>
            <w:vAlign w:val="bottom"/>
          </w:tcPr>
          <w:p w14:paraId="7A96A2F6" w14:textId="77777777" w:rsidR="00104295" w:rsidRPr="00F907BB" w:rsidRDefault="0014290E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7,973</w:t>
            </w:r>
          </w:p>
        </w:tc>
        <w:tc>
          <w:tcPr>
            <w:tcW w:w="270" w:type="dxa"/>
            <w:vAlign w:val="bottom"/>
          </w:tcPr>
          <w:p w14:paraId="7FF6C0B5" w14:textId="77777777" w:rsidR="00104295" w:rsidRPr="005A6DB6" w:rsidRDefault="00104295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84BDE02" w14:textId="77777777" w:rsidR="00104295" w:rsidRPr="00740691" w:rsidRDefault="00104295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248</w:t>
            </w:r>
          </w:p>
        </w:tc>
        <w:tc>
          <w:tcPr>
            <w:tcW w:w="270" w:type="dxa"/>
            <w:vAlign w:val="bottom"/>
          </w:tcPr>
          <w:p w14:paraId="5190CF1D" w14:textId="77777777" w:rsidR="00104295" w:rsidRPr="00740691" w:rsidRDefault="00104295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B6663F3" w14:textId="77777777" w:rsidR="00104295" w:rsidRPr="00740691" w:rsidRDefault="00D571ED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</w:t>
            </w:r>
            <w:r w:rsidR="00BC2AFC">
              <w:rPr>
                <w:rFonts w:ascii="Angsana New" w:hAnsi="Angsana New"/>
                <w:sz w:val="30"/>
                <w:szCs w:val="30"/>
              </w:rPr>
              <w:t>8</w:t>
            </w:r>
            <w:r w:rsidR="008B4AE3">
              <w:rPr>
                <w:rFonts w:ascii="Angsana New" w:hAnsi="Angsana New"/>
                <w:sz w:val="30"/>
                <w:szCs w:val="30"/>
              </w:rPr>
              <w:t>,</w:t>
            </w:r>
            <w:r w:rsidR="00BC2AFC">
              <w:rPr>
                <w:rFonts w:ascii="Angsana New" w:hAnsi="Angsana New"/>
                <w:sz w:val="30"/>
                <w:szCs w:val="30"/>
              </w:rPr>
              <w:t>556</w:t>
            </w:r>
          </w:p>
        </w:tc>
        <w:tc>
          <w:tcPr>
            <w:tcW w:w="270" w:type="dxa"/>
            <w:vAlign w:val="bottom"/>
          </w:tcPr>
          <w:p w14:paraId="62154801" w14:textId="77777777" w:rsidR="00104295" w:rsidRPr="00740691" w:rsidRDefault="00104295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5782953" w14:textId="77777777" w:rsidR="00104295" w:rsidRPr="00740691" w:rsidRDefault="00104295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0691">
              <w:rPr>
                <w:rFonts w:ascii="Angsana New" w:hAnsi="Angsana New"/>
                <w:sz w:val="30"/>
                <w:szCs w:val="30"/>
              </w:rPr>
              <w:t>915,645</w:t>
            </w:r>
          </w:p>
        </w:tc>
      </w:tr>
      <w:tr w:rsidR="00104295" w:rsidRPr="005A6DB6" w14:paraId="259E42F0" w14:textId="77777777" w:rsidTr="008700E1">
        <w:trPr>
          <w:trHeight w:val="420"/>
        </w:trPr>
        <w:tc>
          <w:tcPr>
            <w:tcW w:w="3258" w:type="dxa"/>
            <w:vAlign w:val="bottom"/>
          </w:tcPr>
          <w:p w14:paraId="2FC6B610" w14:textId="77777777" w:rsidR="00104295" w:rsidRPr="005A6DB6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A6DB6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810" w:type="dxa"/>
            <w:vAlign w:val="bottom"/>
          </w:tcPr>
          <w:p w14:paraId="754357A8" w14:textId="77777777" w:rsidR="00104295" w:rsidRPr="005A6DB6" w:rsidRDefault="00104295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386ABB0" w14:textId="0313D992" w:rsidR="00104295" w:rsidRPr="00F907BB" w:rsidRDefault="0014290E" w:rsidP="00487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  <w:r w:rsidR="0046385C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6385C">
              <w:rPr>
                <w:rFonts w:ascii="Angsana New" w:hAnsi="Angsana New"/>
                <w:sz w:val="30"/>
                <w:szCs w:val="30"/>
              </w:rPr>
              <w:t>38</w:t>
            </w:r>
            <w:r w:rsidR="00DC6C7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507548E4" w14:textId="77777777" w:rsidR="00104295" w:rsidRPr="005A6DB6" w:rsidRDefault="00104295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E7A3762" w14:textId="77777777" w:rsidR="00104295" w:rsidRPr="00740691" w:rsidRDefault="00104295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339,640</w:t>
            </w:r>
          </w:p>
        </w:tc>
        <w:tc>
          <w:tcPr>
            <w:tcW w:w="270" w:type="dxa"/>
            <w:vAlign w:val="bottom"/>
          </w:tcPr>
          <w:p w14:paraId="71AB7B4C" w14:textId="77777777" w:rsidR="00104295" w:rsidRPr="00740691" w:rsidRDefault="00104295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AA60480" w14:textId="56C59668" w:rsidR="00104295" w:rsidRPr="00740691" w:rsidRDefault="008B4AE3" w:rsidP="00487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46385C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6385C">
              <w:rPr>
                <w:rFonts w:ascii="Angsana New" w:hAnsi="Angsana New"/>
                <w:sz w:val="30"/>
                <w:szCs w:val="30"/>
              </w:rPr>
              <w:t>7</w:t>
            </w:r>
            <w:r w:rsidR="00E306DC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70" w:type="dxa"/>
            <w:vAlign w:val="bottom"/>
          </w:tcPr>
          <w:p w14:paraId="2E077FF0" w14:textId="77777777" w:rsidR="00104295" w:rsidRPr="00740691" w:rsidRDefault="00104295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0C3E111" w14:textId="77777777" w:rsidR="00104295" w:rsidRPr="00740691" w:rsidRDefault="00104295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0691">
              <w:rPr>
                <w:rFonts w:ascii="Angsana New" w:hAnsi="Angsana New"/>
                <w:sz w:val="30"/>
                <w:szCs w:val="30"/>
              </w:rPr>
              <w:t>133,270</w:t>
            </w:r>
          </w:p>
        </w:tc>
      </w:tr>
      <w:tr w:rsidR="00104295" w:rsidRPr="005A6DB6" w14:paraId="6B6A5C92" w14:textId="77777777" w:rsidTr="008700E1">
        <w:trPr>
          <w:trHeight w:val="420"/>
        </w:trPr>
        <w:tc>
          <w:tcPr>
            <w:tcW w:w="3258" w:type="dxa"/>
            <w:vAlign w:val="bottom"/>
          </w:tcPr>
          <w:p w14:paraId="437AAB1B" w14:textId="77777777" w:rsidR="00104295" w:rsidRPr="005A6DB6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  <w:vAlign w:val="bottom"/>
          </w:tcPr>
          <w:p w14:paraId="5403144F" w14:textId="77777777" w:rsidR="00104295" w:rsidRPr="005A6DB6" w:rsidRDefault="00104295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52EEAF3" w14:textId="23CB5A77" w:rsidR="00104295" w:rsidRPr="00740691" w:rsidRDefault="0014290E" w:rsidP="00487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</w:t>
            </w:r>
            <w:r w:rsidR="0046385C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46385C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DC6C77">
              <w:rPr>
                <w:rFonts w:ascii="Angsana New" w:hAnsi="Angsana New"/>
                <w:b/>
                <w:bCs/>
                <w:sz w:val="30"/>
                <w:szCs w:val="30"/>
              </w:rPr>
              <w:t>59</w:t>
            </w:r>
          </w:p>
        </w:tc>
        <w:tc>
          <w:tcPr>
            <w:tcW w:w="270" w:type="dxa"/>
            <w:vAlign w:val="bottom"/>
          </w:tcPr>
          <w:p w14:paraId="43F8345C" w14:textId="77777777" w:rsidR="00104295" w:rsidRPr="005A6DB6" w:rsidRDefault="00104295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3FD7D39" w14:textId="77777777" w:rsidR="00104295" w:rsidRPr="00F907BB" w:rsidRDefault="00104295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0691">
              <w:rPr>
                <w:rFonts w:ascii="Angsana New" w:hAnsi="Angsana New"/>
                <w:b/>
                <w:bCs/>
                <w:sz w:val="30"/>
                <w:szCs w:val="30"/>
              </w:rPr>
              <w:t>339,888</w:t>
            </w:r>
          </w:p>
        </w:tc>
        <w:tc>
          <w:tcPr>
            <w:tcW w:w="270" w:type="dxa"/>
            <w:vAlign w:val="bottom"/>
          </w:tcPr>
          <w:p w14:paraId="4EB9B857" w14:textId="77777777" w:rsidR="00104295" w:rsidRPr="005A6DB6" w:rsidRDefault="00104295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5E1CA21" w14:textId="4994A0C3" w:rsidR="00104295" w:rsidRPr="00F907BB" w:rsidRDefault="008B4AE3" w:rsidP="00487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  <w:r w:rsidR="00BC2AFC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BC2AFC">
              <w:rPr>
                <w:rFonts w:ascii="Angsana New" w:hAnsi="Angsana New"/>
                <w:b/>
                <w:bCs/>
                <w:sz w:val="30"/>
                <w:szCs w:val="30"/>
              </w:rPr>
              <w:t>26</w:t>
            </w:r>
            <w:r w:rsidR="00E74E34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02143CBE" w14:textId="77777777" w:rsidR="00104295" w:rsidRPr="005A6DB6" w:rsidRDefault="00104295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D6AF5F3" w14:textId="77777777" w:rsidR="00104295" w:rsidRPr="00F907BB" w:rsidRDefault="00104295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1,048,915</w:t>
            </w:r>
          </w:p>
        </w:tc>
      </w:tr>
      <w:tr w:rsidR="00104295" w:rsidRPr="005A6DB6" w14:paraId="5A4120DC" w14:textId="77777777" w:rsidTr="008700E1">
        <w:trPr>
          <w:trHeight w:val="420"/>
        </w:trPr>
        <w:tc>
          <w:tcPr>
            <w:tcW w:w="3258" w:type="dxa"/>
            <w:vAlign w:val="bottom"/>
          </w:tcPr>
          <w:p w14:paraId="6A6E3018" w14:textId="77777777" w:rsidR="00104295" w:rsidRPr="005A6DB6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5A6DB6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810" w:type="dxa"/>
            <w:vAlign w:val="bottom"/>
          </w:tcPr>
          <w:p w14:paraId="2037E7A8" w14:textId="77777777" w:rsidR="00104295" w:rsidRPr="005A6DB6" w:rsidRDefault="00104295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BBED0D4" w14:textId="61654E16" w:rsidR="00104295" w:rsidRPr="00F907BB" w:rsidRDefault="0014290E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(29,08</w:t>
            </w:r>
            <w:r w:rsidR="00DC6C77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025E22B8" w14:textId="77777777" w:rsidR="00104295" w:rsidRPr="005A6DB6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066AE2E" w14:textId="77777777" w:rsidR="00104295" w:rsidRPr="00740691" w:rsidRDefault="00104295" w:rsidP="00870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(59,786)</w:t>
            </w:r>
          </w:p>
        </w:tc>
        <w:tc>
          <w:tcPr>
            <w:tcW w:w="270" w:type="dxa"/>
            <w:vAlign w:val="bottom"/>
          </w:tcPr>
          <w:p w14:paraId="2E35038A" w14:textId="77777777" w:rsidR="00104295" w:rsidRPr="00740691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2D59408" w14:textId="52E5FD7C" w:rsidR="00104295" w:rsidRPr="00740691" w:rsidRDefault="008B4AE3" w:rsidP="008B4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(202,</w:t>
            </w:r>
            <w:r w:rsidR="00BC2AFC">
              <w:rPr>
                <w:rFonts w:ascii="Angsana New" w:hAnsi="Angsana New"/>
                <w:sz w:val="30"/>
                <w:szCs w:val="30"/>
              </w:rPr>
              <w:t>72</w:t>
            </w:r>
            <w:r w:rsidR="00E74E34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169CDB03" w14:textId="77777777" w:rsidR="00104295" w:rsidRPr="00740691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A8ACF58" w14:textId="77777777" w:rsidR="00104295" w:rsidRPr="00740691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740691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113</w:t>
            </w:r>
            <w:r w:rsidRPr="0074069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269</w:t>
            </w:r>
            <w:r w:rsidRPr="0074069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04295" w:rsidRPr="005A6DB6" w14:paraId="44350986" w14:textId="77777777" w:rsidTr="008700E1">
        <w:trPr>
          <w:trHeight w:val="420"/>
        </w:trPr>
        <w:tc>
          <w:tcPr>
            <w:tcW w:w="3258" w:type="dxa"/>
            <w:vAlign w:val="bottom"/>
          </w:tcPr>
          <w:p w14:paraId="0F96731D" w14:textId="77777777" w:rsidR="00104295" w:rsidRPr="005A6DB6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sz w:val="30"/>
                <w:szCs w:val="30"/>
                <w:cs/>
              </w:rPr>
              <w:t xml:space="preserve">      ค่าเผื่อสินค้ารับคืน</w:t>
            </w:r>
          </w:p>
        </w:tc>
        <w:tc>
          <w:tcPr>
            <w:tcW w:w="810" w:type="dxa"/>
            <w:vAlign w:val="bottom"/>
          </w:tcPr>
          <w:p w14:paraId="19CAD530" w14:textId="77777777" w:rsidR="00104295" w:rsidRPr="005A6DB6" w:rsidRDefault="00104295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5614804" w14:textId="77777777" w:rsidR="00104295" w:rsidRPr="00F907BB" w:rsidRDefault="0014290E" w:rsidP="00870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(1,843)</w:t>
            </w:r>
          </w:p>
        </w:tc>
        <w:tc>
          <w:tcPr>
            <w:tcW w:w="270" w:type="dxa"/>
            <w:vAlign w:val="bottom"/>
          </w:tcPr>
          <w:p w14:paraId="5014700F" w14:textId="77777777" w:rsidR="00104295" w:rsidRPr="005A6DB6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B1BC88A" w14:textId="77777777" w:rsidR="00104295" w:rsidRPr="00740691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(5,334)</w:t>
            </w:r>
          </w:p>
        </w:tc>
        <w:tc>
          <w:tcPr>
            <w:tcW w:w="270" w:type="dxa"/>
            <w:vAlign w:val="bottom"/>
          </w:tcPr>
          <w:p w14:paraId="33E92ED9" w14:textId="77777777" w:rsidR="00104295" w:rsidRPr="00740691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3B71712" w14:textId="77777777" w:rsidR="00104295" w:rsidRPr="00740691" w:rsidRDefault="008B4AE3" w:rsidP="00720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1FCD804" w14:textId="77777777" w:rsidR="00104295" w:rsidRPr="00740691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BF8006D" w14:textId="77777777" w:rsidR="00104295" w:rsidRPr="00740691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(2,875</w:t>
            </w:r>
            <w:r w:rsidRPr="0074069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04295" w:rsidRPr="005A6DB6" w14:paraId="117D22AB" w14:textId="77777777" w:rsidTr="008700E1">
        <w:trPr>
          <w:trHeight w:val="420"/>
        </w:trPr>
        <w:tc>
          <w:tcPr>
            <w:tcW w:w="3258" w:type="dxa"/>
            <w:vAlign w:val="bottom"/>
          </w:tcPr>
          <w:p w14:paraId="41BB2ECC" w14:textId="77777777" w:rsidR="00104295" w:rsidRPr="005A6DB6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6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10" w:type="dxa"/>
            <w:vAlign w:val="bottom"/>
          </w:tcPr>
          <w:p w14:paraId="44FF2F23" w14:textId="77777777" w:rsidR="00104295" w:rsidRPr="005A6DB6" w:rsidRDefault="00104295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C02231" w14:textId="77777777" w:rsidR="00104295" w:rsidRPr="00740691" w:rsidRDefault="009770ED" w:rsidP="00487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  <w:r w:rsidR="0046385C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46385C">
              <w:rPr>
                <w:rFonts w:ascii="Angsana New" w:hAnsi="Angsana New"/>
                <w:b/>
                <w:bCs/>
                <w:sz w:val="30"/>
                <w:szCs w:val="30"/>
              </w:rPr>
              <w:t>429</w:t>
            </w:r>
          </w:p>
        </w:tc>
        <w:tc>
          <w:tcPr>
            <w:tcW w:w="270" w:type="dxa"/>
            <w:vAlign w:val="bottom"/>
          </w:tcPr>
          <w:p w14:paraId="41EC686C" w14:textId="77777777" w:rsidR="00104295" w:rsidRPr="005A6DB6" w:rsidRDefault="00104295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6EE109" w14:textId="77777777" w:rsidR="00104295" w:rsidRPr="00F907BB" w:rsidRDefault="00104295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0691">
              <w:rPr>
                <w:rFonts w:ascii="Angsana New" w:hAnsi="Angsana New"/>
                <w:b/>
                <w:bCs/>
                <w:sz w:val="30"/>
                <w:szCs w:val="30"/>
              </w:rPr>
              <w:t>274,768</w:t>
            </w:r>
          </w:p>
        </w:tc>
        <w:tc>
          <w:tcPr>
            <w:tcW w:w="270" w:type="dxa"/>
            <w:vAlign w:val="bottom"/>
          </w:tcPr>
          <w:p w14:paraId="29BBDC08" w14:textId="77777777" w:rsidR="00104295" w:rsidRPr="005A6DB6" w:rsidRDefault="00104295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F4D681" w14:textId="34332E5D" w:rsidR="00104295" w:rsidRPr="00F907BB" w:rsidRDefault="00A34172" w:rsidP="00487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</w:t>
            </w:r>
            <w:r w:rsidR="00BC2AFC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BC2AFC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7F3812">
              <w:rPr>
                <w:rFonts w:ascii="Angsana New" w:hAnsi="Angsana New"/>
                <w:b/>
                <w:bCs/>
                <w:sz w:val="30"/>
                <w:szCs w:val="30"/>
              </w:rPr>
              <w:t>40</w:t>
            </w:r>
          </w:p>
        </w:tc>
        <w:tc>
          <w:tcPr>
            <w:tcW w:w="270" w:type="dxa"/>
            <w:vAlign w:val="bottom"/>
          </w:tcPr>
          <w:p w14:paraId="19D5E42A" w14:textId="77777777" w:rsidR="00104295" w:rsidRPr="005A6DB6" w:rsidRDefault="00104295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9ED5CE" w14:textId="77777777" w:rsidR="00104295" w:rsidRPr="00F907BB" w:rsidRDefault="00104295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932,771</w:t>
            </w:r>
          </w:p>
        </w:tc>
      </w:tr>
      <w:tr w:rsidR="00104295" w:rsidRPr="005A6DB6" w14:paraId="121BC289" w14:textId="77777777" w:rsidTr="008700E1">
        <w:trPr>
          <w:trHeight w:val="286"/>
        </w:trPr>
        <w:tc>
          <w:tcPr>
            <w:tcW w:w="3258" w:type="dxa"/>
            <w:vAlign w:val="bottom"/>
          </w:tcPr>
          <w:p w14:paraId="08A7C401" w14:textId="77777777" w:rsidR="00104295" w:rsidRPr="00E76C79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27171196" w14:textId="77777777" w:rsidR="00104295" w:rsidRPr="00E76C79" w:rsidRDefault="00104295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B0A7C50" w14:textId="77777777" w:rsidR="00104295" w:rsidRPr="00E76C79" w:rsidRDefault="00104295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037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C4FD438" w14:textId="77777777" w:rsidR="00104295" w:rsidRPr="00E76C79" w:rsidRDefault="00104295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D8D22F0" w14:textId="77777777" w:rsidR="00104295" w:rsidRPr="00E76C79" w:rsidRDefault="00104295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037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A822CAC" w14:textId="77777777" w:rsidR="00104295" w:rsidRPr="00E76C79" w:rsidRDefault="00104295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EF8BA5F" w14:textId="77777777" w:rsidR="00104295" w:rsidRPr="00E76C79" w:rsidRDefault="00104295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471299F7" w14:textId="77777777" w:rsidR="00104295" w:rsidRPr="00E76C79" w:rsidRDefault="00104295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2FA96F33" w14:textId="77777777" w:rsidR="00104295" w:rsidRPr="00E76C79" w:rsidRDefault="00104295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104295" w:rsidRPr="005A6DB6" w14:paraId="418D3971" w14:textId="77777777" w:rsidTr="008700E1">
        <w:trPr>
          <w:trHeight w:val="420"/>
        </w:trPr>
        <w:tc>
          <w:tcPr>
            <w:tcW w:w="4068" w:type="dxa"/>
            <w:gridSpan w:val="2"/>
            <w:vAlign w:val="bottom"/>
          </w:tcPr>
          <w:p w14:paraId="4E02AE6D" w14:textId="0929F469" w:rsidR="00104295" w:rsidRPr="00ED59EE" w:rsidRDefault="00FE5847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กลับรายการ) </w:t>
            </w:r>
            <w:r w:rsidR="00104295" w:rsidRPr="006423F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หนี้สงสัย</w:t>
            </w:r>
            <w:r w:rsidR="0010429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จะสูญ</w:t>
            </w:r>
            <w:r w:rsidR="00104295" w:rsidRPr="006423F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7EA6F53" w14:textId="4C2C7A97" w:rsidR="00104295" w:rsidRPr="009C6E96" w:rsidRDefault="0014290E" w:rsidP="00870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EF5D12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0118C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EF5D12">
              <w:rPr>
                <w:rFonts w:ascii="Angsana New" w:hAnsi="Angsana New"/>
                <w:b/>
                <w:bCs/>
                <w:sz w:val="30"/>
                <w:szCs w:val="30"/>
              </w:rPr>
              <w:t>69</w:t>
            </w:r>
            <w:r w:rsidR="00DC6C77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BDBA4A" w14:textId="77777777" w:rsidR="00104295" w:rsidRPr="009C6E96" w:rsidRDefault="00104295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4A07B61" w14:textId="7A72F1F4" w:rsidR="00104295" w:rsidRPr="009C6E96" w:rsidRDefault="00BB701B" w:rsidP="00870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(5,689)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AA118E" w14:textId="77777777" w:rsidR="00104295" w:rsidRPr="009C6E96" w:rsidRDefault="00104295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6703BD9" w14:textId="3122467F" w:rsidR="00104295" w:rsidRPr="009C6E96" w:rsidRDefault="009223B7" w:rsidP="00BB19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89,45</w:t>
            </w:r>
            <w:r w:rsidR="00E306DC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1AB49D58" w14:textId="77777777" w:rsidR="00104295" w:rsidRPr="009C6E96" w:rsidRDefault="00104295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E050493" w14:textId="6273859A" w:rsidR="00104295" w:rsidRPr="001E7B71" w:rsidRDefault="00BB701B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bookmarkStart w:id="1" w:name="OLE_LINK1"/>
            <w:r>
              <w:rPr>
                <w:rFonts w:ascii="Angsana New" w:hAnsi="Angsana New"/>
                <w:b/>
                <w:bCs/>
                <w:sz w:val="30"/>
                <w:szCs w:val="30"/>
              </w:rPr>
              <w:t>78,894</w:t>
            </w:r>
            <w:bookmarkEnd w:id="1"/>
          </w:p>
        </w:tc>
      </w:tr>
    </w:tbl>
    <w:p w14:paraId="61E18D2C" w14:textId="77777777" w:rsidR="00AA1A92" w:rsidRDefault="00AA1A92" w:rsidP="000626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24F1CB1F" w14:textId="77777777" w:rsidR="00680729" w:rsidRDefault="00680729" w:rsidP="000626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4B2B95">
        <w:rPr>
          <w:rFonts w:ascii="Angsana New" w:hAnsi="Angsana New"/>
          <w:sz w:val="30"/>
          <w:szCs w:val="30"/>
          <w:cs/>
        </w:rPr>
        <w:t>การวิเคราะห์อายุของลูกหนี้การค้า</w:t>
      </w:r>
      <w:r>
        <w:rPr>
          <w:rFonts w:ascii="Angsana New" w:hAnsi="Angsana New"/>
          <w:sz w:val="30"/>
          <w:szCs w:val="30"/>
        </w:rPr>
        <w:t xml:space="preserve"> </w:t>
      </w:r>
      <w:r w:rsidRPr="004B2B95">
        <w:rPr>
          <w:rFonts w:ascii="Angsana New" w:hAnsi="Angsana New"/>
          <w:sz w:val="30"/>
          <w:szCs w:val="30"/>
          <w:cs/>
        </w:rPr>
        <w:t>มีดังนี้</w:t>
      </w:r>
    </w:p>
    <w:p w14:paraId="6B0A1A95" w14:textId="77777777" w:rsidR="005A256D" w:rsidRPr="003203E0" w:rsidRDefault="005A256D" w:rsidP="000626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9"/>
        <w:gridCol w:w="1081"/>
        <w:gridCol w:w="271"/>
        <w:gridCol w:w="1081"/>
        <w:gridCol w:w="273"/>
        <w:gridCol w:w="1081"/>
        <w:gridCol w:w="271"/>
        <w:gridCol w:w="1164"/>
      </w:tblGrid>
      <w:tr w:rsidR="00680729" w:rsidRPr="005C639F" w14:paraId="2C0D1350" w14:textId="77777777" w:rsidTr="008700E1">
        <w:trPr>
          <w:tblHeader/>
        </w:trPr>
        <w:tc>
          <w:tcPr>
            <w:tcW w:w="2184" w:type="pct"/>
          </w:tcPr>
          <w:p w14:paraId="7DAABA6A" w14:textId="77777777" w:rsidR="00680729" w:rsidRPr="005C639F" w:rsidRDefault="00680729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2" w:type="pct"/>
            <w:gridSpan w:val="3"/>
          </w:tcPr>
          <w:p w14:paraId="19BE711E" w14:textId="77777777" w:rsidR="00680729" w:rsidRPr="005C639F" w:rsidRDefault="00680729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63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3A064213" w14:textId="77777777" w:rsidR="00680729" w:rsidRPr="005C639F" w:rsidRDefault="00680729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pct"/>
            <w:gridSpan w:val="3"/>
          </w:tcPr>
          <w:p w14:paraId="1D2192E5" w14:textId="77777777" w:rsidR="00680729" w:rsidRPr="005C639F" w:rsidRDefault="00680729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C63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41AF4" w:rsidRPr="005C639F" w14:paraId="55088BA5" w14:textId="77777777" w:rsidTr="008700E1">
        <w:trPr>
          <w:tblHeader/>
        </w:trPr>
        <w:tc>
          <w:tcPr>
            <w:tcW w:w="2184" w:type="pct"/>
          </w:tcPr>
          <w:p w14:paraId="0CAABFC7" w14:textId="77777777" w:rsidR="00680729" w:rsidRPr="005C639F" w:rsidRDefault="00680729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0D8BF55C" w14:textId="77777777" w:rsidR="00680729" w:rsidRPr="005C639F" w:rsidRDefault="008645A4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10429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6" w:type="pct"/>
          </w:tcPr>
          <w:p w14:paraId="4D508983" w14:textId="77777777" w:rsidR="00680729" w:rsidRPr="005C639F" w:rsidRDefault="00680729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25B83E2F" w14:textId="77777777" w:rsidR="00680729" w:rsidRPr="005C639F" w:rsidRDefault="008428D4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104295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7" w:type="pct"/>
          </w:tcPr>
          <w:p w14:paraId="28365184" w14:textId="77777777" w:rsidR="00680729" w:rsidRPr="005C639F" w:rsidRDefault="00680729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46E1F085" w14:textId="77777777" w:rsidR="00680729" w:rsidRPr="005C639F" w:rsidRDefault="008645A4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10429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6" w:type="pct"/>
          </w:tcPr>
          <w:p w14:paraId="64D507AA" w14:textId="77777777" w:rsidR="00680729" w:rsidRPr="005C639F" w:rsidRDefault="00680729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5B93ED6E" w14:textId="77777777" w:rsidR="00680729" w:rsidRPr="005C639F" w:rsidRDefault="008428D4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104295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680729" w:rsidRPr="005C639F" w14:paraId="7AA32BAA" w14:textId="77777777" w:rsidTr="008700E1">
        <w:trPr>
          <w:tblHeader/>
        </w:trPr>
        <w:tc>
          <w:tcPr>
            <w:tcW w:w="2184" w:type="pct"/>
          </w:tcPr>
          <w:p w14:paraId="43E22E5B" w14:textId="77777777" w:rsidR="00680729" w:rsidRPr="005C639F" w:rsidRDefault="00680729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16" w:type="pct"/>
            <w:gridSpan w:val="7"/>
          </w:tcPr>
          <w:p w14:paraId="571924BC" w14:textId="77777777" w:rsidR="00680729" w:rsidRPr="005C639F" w:rsidRDefault="00680729" w:rsidP="0070708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C639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C639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5C639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F41AF4" w:rsidRPr="005C639F" w14:paraId="36633F4F" w14:textId="77777777" w:rsidTr="008700E1">
        <w:tc>
          <w:tcPr>
            <w:tcW w:w="2184" w:type="pct"/>
          </w:tcPr>
          <w:p w14:paraId="60CF241F" w14:textId="77777777" w:rsidR="00680729" w:rsidRPr="005C639F" w:rsidRDefault="00680729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C63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83" w:type="pct"/>
          </w:tcPr>
          <w:p w14:paraId="05A9B3C6" w14:textId="77777777" w:rsidR="00680729" w:rsidRPr="005C639F" w:rsidRDefault="00680729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5A6265BB" w14:textId="77777777" w:rsidR="00680729" w:rsidRPr="005C639F" w:rsidRDefault="00680729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0BE5969F" w14:textId="77777777" w:rsidR="00680729" w:rsidRPr="005C639F" w:rsidRDefault="00680729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1D00385" w14:textId="77777777" w:rsidR="00680729" w:rsidRPr="005C639F" w:rsidRDefault="00680729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2423A9CF" w14:textId="77777777" w:rsidR="00680729" w:rsidRPr="005C639F" w:rsidRDefault="00680729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7362F4A" w14:textId="77777777" w:rsidR="00680729" w:rsidRPr="005C639F" w:rsidRDefault="00680729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44C0E022" w14:textId="77777777" w:rsidR="00680729" w:rsidRPr="005C639F" w:rsidRDefault="00680729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30C3" w:rsidRPr="005C639F" w14:paraId="0580E735" w14:textId="77777777" w:rsidTr="008700E1">
        <w:trPr>
          <w:trHeight w:val="362"/>
        </w:trPr>
        <w:tc>
          <w:tcPr>
            <w:tcW w:w="2184" w:type="pct"/>
          </w:tcPr>
          <w:p w14:paraId="18809411" w14:textId="77777777" w:rsidR="00D730C3" w:rsidRPr="005C639F" w:rsidRDefault="00D730C3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639F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583" w:type="pct"/>
          </w:tcPr>
          <w:p w14:paraId="17BD05E7" w14:textId="535F67DC" w:rsidR="00D730C3" w:rsidRPr="007D02ED" w:rsidRDefault="004228BB" w:rsidP="00C04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0"/>
              </w:tabs>
              <w:spacing w:after="0" w:line="240" w:lineRule="auto"/>
              <w:ind w:right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7D02E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301</w:t>
            </w:r>
          </w:p>
        </w:tc>
        <w:tc>
          <w:tcPr>
            <w:tcW w:w="146" w:type="pct"/>
          </w:tcPr>
          <w:p w14:paraId="49982B76" w14:textId="77777777" w:rsidR="00D730C3" w:rsidRPr="007C33C2" w:rsidRDefault="00D730C3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6DC81EB6" w14:textId="77777777" w:rsidR="00D730C3" w:rsidRPr="009F2041" w:rsidRDefault="00D730C3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181</w:t>
            </w:r>
          </w:p>
        </w:tc>
        <w:tc>
          <w:tcPr>
            <w:tcW w:w="147" w:type="pct"/>
          </w:tcPr>
          <w:p w14:paraId="314F2BF2" w14:textId="77777777" w:rsidR="00D730C3" w:rsidRPr="007C33C2" w:rsidRDefault="00D730C3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4555B842" w14:textId="77777777" w:rsidR="00D730C3" w:rsidRPr="00177550" w:rsidRDefault="00BC2AFC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</w:t>
            </w:r>
            <w:r w:rsidR="00D730C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933</w:t>
            </w:r>
          </w:p>
        </w:tc>
        <w:tc>
          <w:tcPr>
            <w:tcW w:w="146" w:type="pct"/>
          </w:tcPr>
          <w:p w14:paraId="048A918C" w14:textId="77777777" w:rsidR="00D730C3" w:rsidRPr="007C33C2" w:rsidRDefault="00D730C3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52FE6BF8" w14:textId="77777777" w:rsidR="00D730C3" w:rsidRPr="00177550" w:rsidRDefault="00D730C3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92,812</w:t>
            </w:r>
          </w:p>
        </w:tc>
      </w:tr>
      <w:tr w:rsidR="00D730C3" w:rsidRPr="005C639F" w14:paraId="0B40927A" w14:textId="77777777" w:rsidTr="008700E1">
        <w:trPr>
          <w:trHeight w:val="425"/>
        </w:trPr>
        <w:tc>
          <w:tcPr>
            <w:tcW w:w="2184" w:type="pct"/>
          </w:tcPr>
          <w:p w14:paraId="3D329520" w14:textId="77777777" w:rsidR="00D730C3" w:rsidRPr="005C639F" w:rsidRDefault="00D730C3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  <w:r w:rsidRPr="005C639F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583" w:type="pct"/>
          </w:tcPr>
          <w:p w14:paraId="588FC14B" w14:textId="77777777" w:rsidR="00D730C3" w:rsidRPr="007D02ED" w:rsidRDefault="00D730C3" w:rsidP="00C04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0"/>
              </w:tabs>
              <w:spacing w:after="0" w:line="240" w:lineRule="auto"/>
              <w:ind w:right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DF73DD4" w14:textId="77777777" w:rsidR="00D730C3" w:rsidRPr="007C33C2" w:rsidRDefault="00D730C3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310BB0DA" w14:textId="77777777" w:rsidR="00D730C3" w:rsidRPr="009F2041" w:rsidRDefault="00D730C3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88C75EF" w14:textId="77777777" w:rsidR="00D730C3" w:rsidRPr="007C33C2" w:rsidRDefault="00D730C3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2F952A64" w14:textId="77777777" w:rsidR="00D730C3" w:rsidRPr="00177550" w:rsidRDefault="00D730C3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8880CA2" w14:textId="77777777" w:rsidR="00D730C3" w:rsidRPr="007C33C2" w:rsidRDefault="00D730C3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66594F35" w14:textId="77777777" w:rsidR="00D730C3" w:rsidRPr="00177550" w:rsidRDefault="00D730C3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30C3" w:rsidRPr="005C639F" w14:paraId="6CAC3F13" w14:textId="77777777" w:rsidTr="008700E1">
        <w:trPr>
          <w:trHeight w:val="362"/>
        </w:trPr>
        <w:tc>
          <w:tcPr>
            <w:tcW w:w="2184" w:type="pct"/>
          </w:tcPr>
          <w:p w14:paraId="47400D37" w14:textId="77777777" w:rsidR="00D730C3" w:rsidRPr="005C639F" w:rsidRDefault="00D730C3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  <w:cs/>
              </w:rPr>
            </w:pPr>
            <w:r w:rsidRPr="005C639F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5C639F">
              <w:rPr>
                <w:rFonts w:ascii="Angsana New" w:hAnsi="Angsana New"/>
                <w:sz w:val="30"/>
                <w:szCs w:val="30"/>
              </w:rPr>
              <w:t>3</w:t>
            </w:r>
            <w:r w:rsidRPr="005C639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83" w:type="pct"/>
          </w:tcPr>
          <w:p w14:paraId="7F47C7F9" w14:textId="56A3B55A" w:rsidR="00D730C3" w:rsidRPr="007D02ED" w:rsidRDefault="004228BB" w:rsidP="00C04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0"/>
              </w:tabs>
              <w:spacing w:after="0" w:line="240" w:lineRule="auto"/>
              <w:ind w:right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3,639</w:t>
            </w:r>
          </w:p>
        </w:tc>
        <w:tc>
          <w:tcPr>
            <w:tcW w:w="146" w:type="pct"/>
          </w:tcPr>
          <w:p w14:paraId="7FCFA938" w14:textId="77777777" w:rsidR="00D730C3" w:rsidRPr="007C33C2" w:rsidRDefault="00D730C3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5C9BBCA8" w14:textId="77777777" w:rsidR="00D730C3" w:rsidRPr="009F2041" w:rsidRDefault="00D730C3" w:rsidP="00D84D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righ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204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DA167D9" w14:textId="77777777" w:rsidR="00D730C3" w:rsidRPr="007C33C2" w:rsidRDefault="00D730C3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1419E27A" w14:textId="77777777" w:rsidR="00D730C3" w:rsidRPr="00177550" w:rsidRDefault="00D730C3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231</w:t>
            </w:r>
          </w:p>
        </w:tc>
        <w:tc>
          <w:tcPr>
            <w:tcW w:w="146" w:type="pct"/>
          </w:tcPr>
          <w:p w14:paraId="4012125A" w14:textId="77777777" w:rsidR="00D730C3" w:rsidRPr="007C33C2" w:rsidRDefault="00D730C3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1056CABC" w14:textId="77777777" w:rsidR="00D730C3" w:rsidRPr="00177550" w:rsidRDefault="00D730C3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76,683</w:t>
            </w:r>
          </w:p>
        </w:tc>
      </w:tr>
      <w:tr w:rsidR="00D730C3" w:rsidRPr="005C639F" w14:paraId="4E865AD4" w14:textId="77777777" w:rsidTr="008700E1">
        <w:trPr>
          <w:trHeight w:val="362"/>
        </w:trPr>
        <w:tc>
          <w:tcPr>
            <w:tcW w:w="2184" w:type="pct"/>
          </w:tcPr>
          <w:p w14:paraId="26FC9F42" w14:textId="77777777" w:rsidR="00D730C3" w:rsidRPr="005C639F" w:rsidRDefault="00D730C3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5C639F">
              <w:rPr>
                <w:rFonts w:ascii="Angsana New" w:hAnsi="Angsana New"/>
                <w:sz w:val="30"/>
                <w:szCs w:val="30"/>
              </w:rPr>
              <w:t>3 - 6</w:t>
            </w:r>
            <w:r w:rsidRPr="005C639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83" w:type="pct"/>
          </w:tcPr>
          <w:p w14:paraId="44767B6C" w14:textId="21F21361" w:rsidR="00D730C3" w:rsidRPr="007D02ED" w:rsidRDefault="000118CA" w:rsidP="00C04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0"/>
              </w:tabs>
              <w:spacing w:after="0" w:line="240" w:lineRule="auto"/>
              <w:ind w:right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</w:t>
            </w:r>
            <w:r w:rsidR="004228BB">
              <w:rPr>
                <w:rFonts w:ascii="Angsana New" w:hAnsi="Angsana New"/>
                <w:sz w:val="30"/>
                <w:szCs w:val="30"/>
              </w:rPr>
              <w:t>03</w:t>
            </w:r>
            <w:r w:rsidR="007D02E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6" w:type="pct"/>
          </w:tcPr>
          <w:p w14:paraId="1069ACEA" w14:textId="77777777" w:rsidR="00D730C3" w:rsidRPr="007C33C2" w:rsidRDefault="00D730C3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411B35D8" w14:textId="77777777" w:rsidR="00D730C3" w:rsidRPr="009F2041" w:rsidRDefault="00D730C3" w:rsidP="00D84D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righ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204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BED7915" w14:textId="77777777" w:rsidR="00D730C3" w:rsidRPr="007C33C2" w:rsidRDefault="00D730C3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704AFDC2" w14:textId="77777777" w:rsidR="00D730C3" w:rsidRPr="00177550" w:rsidRDefault="00D730C3" w:rsidP="00CF7D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7F5E13C" w14:textId="77777777" w:rsidR="00D730C3" w:rsidRPr="007C33C2" w:rsidRDefault="00D730C3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7ECE61AE" w14:textId="77777777" w:rsidR="00D730C3" w:rsidRPr="00177550" w:rsidRDefault="00D730C3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125,347</w:t>
            </w:r>
          </w:p>
        </w:tc>
      </w:tr>
      <w:tr w:rsidR="00C04922" w:rsidRPr="005C639F" w14:paraId="4C925A1C" w14:textId="77777777" w:rsidTr="008700E1">
        <w:trPr>
          <w:trHeight w:val="425"/>
        </w:trPr>
        <w:tc>
          <w:tcPr>
            <w:tcW w:w="2184" w:type="pct"/>
          </w:tcPr>
          <w:p w14:paraId="1357525B" w14:textId="77777777" w:rsidR="00C04922" w:rsidRPr="005C639F" w:rsidRDefault="00C04922" w:rsidP="00C04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5C639F">
              <w:rPr>
                <w:rFonts w:ascii="Angsana New" w:hAnsi="Angsana New"/>
                <w:sz w:val="30"/>
                <w:szCs w:val="30"/>
                <w:cs/>
              </w:rPr>
              <w:t>6 -</w:t>
            </w:r>
            <w:r w:rsidRPr="005C639F">
              <w:rPr>
                <w:rFonts w:ascii="Angsana New" w:hAnsi="Angsana New"/>
                <w:sz w:val="30"/>
                <w:szCs w:val="30"/>
              </w:rPr>
              <w:t xml:space="preserve"> 12 </w:t>
            </w:r>
            <w:r w:rsidRPr="005C639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83" w:type="pct"/>
          </w:tcPr>
          <w:p w14:paraId="17FF30A6" w14:textId="2D79B1D7" w:rsidR="00C04922" w:rsidRPr="007D02ED" w:rsidRDefault="00C04922" w:rsidP="00C04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  <w:tab w:val="left" w:pos="850"/>
              </w:tabs>
              <w:spacing w:after="0" w:line="240" w:lineRule="auto"/>
              <w:ind w:right="20" w:firstLine="3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3F9FDA3" w14:textId="77777777" w:rsidR="00C04922" w:rsidRPr="007C33C2" w:rsidRDefault="00C04922" w:rsidP="00C04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18842BEF" w14:textId="77777777" w:rsidR="00C04922" w:rsidRPr="009F2041" w:rsidRDefault="00C04922" w:rsidP="00D84D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righ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204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19641DF" w14:textId="77777777" w:rsidR="00C04922" w:rsidRPr="007C33C2" w:rsidRDefault="00C04922" w:rsidP="00C04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1C69DDE2" w14:textId="77777777" w:rsidR="00C04922" w:rsidRPr="00177550" w:rsidRDefault="00C04922" w:rsidP="00C04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471E0B9" w14:textId="77777777" w:rsidR="00C04922" w:rsidRPr="007C33C2" w:rsidRDefault="00C04922" w:rsidP="00C04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3FC6E6D5" w14:textId="77777777" w:rsidR="00C04922" w:rsidRPr="00177550" w:rsidRDefault="00C04922" w:rsidP="00C04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112,373</w:t>
            </w:r>
          </w:p>
        </w:tc>
      </w:tr>
      <w:tr w:rsidR="00C04922" w:rsidRPr="005C639F" w14:paraId="4ED22B0E" w14:textId="77777777" w:rsidTr="008700E1">
        <w:trPr>
          <w:trHeight w:val="317"/>
        </w:trPr>
        <w:tc>
          <w:tcPr>
            <w:tcW w:w="2184" w:type="pct"/>
          </w:tcPr>
          <w:p w14:paraId="2597D11F" w14:textId="77777777" w:rsidR="00C04922" w:rsidRPr="005C639F" w:rsidRDefault="00C04922" w:rsidP="00C04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5C639F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5C639F">
              <w:rPr>
                <w:rFonts w:ascii="Angsana New" w:hAnsi="Angsana New"/>
                <w:sz w:val="30"/>
                <w:szCs w:val="30"/>
              </w:rPr>
              <w:t xml:space="preserve">12  </w:t>
            </w:r>
            <w:r w:rsidRPr="005C639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4C3E49C8" w14:textId="47045370" w:rsidR="00C04922" w:rsidRPr="007D02ED" w:rsidRDefault="00C04922" w:rsidP="00C04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  <w:tab w:val="left" w:pos="850"/>
              </w:tabs>
              <w:spacing w:after="0" w:line="240" w:lineRule="auto"/>
              <w:ind w:right="20" w:firstLine="3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CA16E5A" w14:textId="77777777" w:rsidR="00C04922" w:rsidRPr="007C33C2" w:rsidRDefault="00C04922" w:rsidP="00C04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28132D5E" w14:textId="77777777" w:rsidR="00C04922" w:rsidRPr="009F2041" w:rsidRDefault="00C04922" w:rsidP="00C04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</w:t>
            </w:r>
          </w:p>
        </w:tc>
        <w:tc>
          <w:tcPr>
            <w:tcW w:w="147" w:type="pct"/>
          </w:tcPr>
          <w:p w14:paraId="02C02B3F" w14:textId="77777777" w:rsidR="00C04922" w:rsidRPr="007C33C2" w:rsidRDefault="00C04922" w:rsidP="00C04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2147B6ED" w14:textId="77777777" w:rsidR="00C04922" w:rsidRPr="00177550" w:rsidRDefault="00C04922" w:rsidP="00C04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505,392</w:t>
            </w:r>
          </w:p>
        </w:tc>
        <w:tc>
          <w:tcPr>
            <w:tcW w:w="146" w:type="pct"/>
          </w:tcPr>
          <w:p w14:paraId="57416DED" w14:textId="77777777" w:rsidR="00C04922" w:rsidRPr="007C33C2" w:rsidRDefault="00C04922" w:rsidP="00C04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0423070D" w14:textId="77777777" w:rsidR="00C04922" w:rsidRPr="00177550" w:rsidRDefault="00C04922" w:rsidP="00C04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508,430</w:t>
            </w:r>
          </w:p>
        </w:tc>
      </w:tr>
      <w:tr w:rsidR="007D02ED" w:rsidRPr="005C639F" w14:paraId="65A8A26E" w14:textId="77777777" w:rsidTr="008700E1">
        <w:trPr>
          <w:trHeight w:val="352"/>
        </w:trPr>
        <w:tc>
          <w:tcPr>
            <w:tcW w:w="2184" w:type="pct"/>
          </w:tcPr>
          <w:p w14:paraId="6FCA8DCD" w14:textId="77777777" w:rsidR="007D02ED" w:rsidRPr="005C639F" w:rsidRDefault="007D02ED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48AEE9E2" w14:textId="77777777" w:rsidR="007D02ED" w:rsidRPr="009F2041" w:rsidRDefault="007D02ED" w:rsidP="00C04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51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7,973</w:t>
            </w:r>
          </w:p>
        </w:tc>
        <w:tc>
          <w:tcPr>
            <w:tcW w:w="146" w:type="pct"/>
          </w:tcPr>
          <w:p w14:paraId="794F590B" w14:textId="77777777" w:rsidR="007D02ED" w:rsidRPr="007C33C2" w:rsidRDefault="007D02ED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7417E1F2" w14:textId="77777777" w:rsidR="007D02ED" w:rsidRPr="009F2041" w:rsidRDefault="007D02ED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248</w:t>
            </w:r>
          </w:p>
        </w:tc>
        <w:tc>
          <w:tcPr>
            <w:tcW w:w="147" w:type="pct"/>
          </w:tcPr>
          <w:p w14:paraId="5343F0EE" w14:textId="77777777" w:rsidR="007D02ED" w:rsidRPr="007C33C2" w:rsidRDefault="007D02ED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707EC994" w14:textId="77777777" w:rsidR="007D02ED" w:rsidRPr="00177550" w:rsidRDefault="00BC2AFC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538</w:t>
            </w:r>
            <w:r w:rsidR="007D02E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556</w:t>
            </w:r>
          </w:p>
        </w:tc>
        <w:tc>
          <w:tcPr>
            <w:tcW w:w="146" w:type="pct"/>
          </w:tcPr>
          <w:p w14:paraId="4B081AEA" w14:textId="77777777" w:rsidR="007D02ED" w:rsidRPr="007C33C2" w:rsidRDefault="007D02ED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</w:tcPr>
          <w:p w14:paraId="10FD6F6F" w14:textId="77777777" w:rsidR="007D02ED" w:rsidRPr="00177550" w:rsidRDefault="007D02ED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915,645</w:t>
            </w:r>
          </w:p>
        </w:tc>
      </w:tr>
      <w:tr w:rsidR="007D02ED" w:rsidRPr="005C639F" w14:paraId="09FFEC4E" w14:textId="77777777" w:rsidTr="008700E1">
        <w:trPr>
          <w:trHeight w:val="407"/>
        </w:trPr>
        <w:tc>
          <w:tcPr>
            <w:tcW w:w="2184" w:type="pct"/>
          </w:tcPr>
          <w:p w14:paraId="116C3D24" w14:textId="77777777" w:rsidR="007D02ED" w:rsidRPr="005C639F" w:rsidRDefault="007D02ED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C639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5C639F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583" w:type="pct"/>
          </w:tcPr>
          <w:p w14:paraId="00724621" w14:textId="77777777" w:rsidR="007D02ED" w:rsidRPr="009F2041" w:rsidRDefault="007D02ED" w:rsidP="00C04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71"/>
                <w:tab w:val="decimal" w:pos="751"/>
              </w:tabs>
              <w:spacing w:after="0" w:line="240" w:lineRule="auto"/>
              <w:ind w:right="-1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(416)</w:t>
            </w:r>
          </w:p>
        </w:tc>
        <w:tc>
          <w:tcPr>
            <w:tcW w:w="146" w:type="pct"/>
          </w:tcPr>
          <w:p w14:paraId="3AF90E5F" w14:textId="77777777" w:rsidR="007D02ED" w:rsidRPr="007C33C2" w:rsidRDefault="007D02ED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7FA916B2" w14:textId="77777777" w:rsidR="007D02ED" w:rsidRPr="009F2041" w:rsidRDefault="007D02ED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-1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(67)</w:t>
            </w:r>
          </w:p>
        </w:tc>
        <w:tc>
          <w:tcPr>
            <w:tcW w:w="147" w:type="pct"/>
          </w:tcPr>
          <w:p w14:paraId="14D89B36" w14:textId="77777777" w:rsidR="007D02ED" w:rsidRPr="007C33C2" w:rsidRDefault="007D02ED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54C71380" w14:textId="77777777" w:rsidR="007D02ED" w:rsidRPr="00177550" w:rsidRDefault="00BC2AFC" w:rsidP="00C04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6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(176,999</w:t>
            </w:r>
            <w:r w:rsidR="007D02E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7443E7C5" w14:textId="77777777" w:rsidR="007D02ED" w:rsidRPr="007C33C2" w:rsidRDefault="007D02ED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28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6C1F5B56" w14:textId="77777777" w:rsidR="007D02ED" w:rsidRPr="00177550" w:rsidRDefault="007D02ED" w:rsidP="00011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0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(82,701)</w:t>
            </w:r>
          </w:p>
        </w:tc>
      </w:tr>
      <w:tr w:rsidR="007D02ED" w:rsidRPr="005C639F" w14:paraId="0ECD1010" w14:textId="77777777" w:rsidTr="008700E1">
        <w:tc>
          <w:tcPr>
            <w:tcW w:w="2184" w:type="pct"/>
          </w:tcPr>
          <w:p w14:paraId="3A191BC4" w14:textId="77777777" w:rsidR="007D02ED" w:rsidRPr="005C639F" w:rsidRDefault="007D02ED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</w:tcPr>
          <w:p w14:paraId="704B0737" w14:textId="77777777" w:rsidR="007D02ED" w:rsidRPr="009F2041" w:rsidRDefault="007D02ED" w:rsidP="00C04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51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7,557</w:t>
            </w:r>
          </w:p>
        </w:tc>
        <w:tc>
          <w:tcPr>
            <w:tcW w:w="146" w:type="pct"/>
          </w:tcPr>
          <w:p w14:paraId="0960C118" w14:textId="77777777" w:rsidR="007D02ED" w:rsidRPr="007C33C2" w:rsidRDefault="007D02ED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</w:tcPr>
          <w:p w14:paraId="5FDC6FC9" w14:textId="77777777" w:rsidR="007D02ED" w:rsidRPr="009F2041" w:rsidRDefault="007D02ED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181</w:t>
            </w:r>
          </w:p>
        </w:tc>
        <w:tc>
          <w:tcPr>
            <w:tcW w:w="147" w:type="pct"/>
          </w:tcPr>
          <w:p w14:paraId="26B96975" w14:textId="77777777" w:rsidR="007D02ED" w:rsidRPr="007C33C2" w:rsidRDefault="007D02ED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</w:tcPr>
          <w:p w14:paraId="320F7583" w14:textId="77777777" w:rsidR="007D02ED" w:rsidRPr="00177550" w:rsidRDefault="00BC2AFC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361</w:t>
            </w:r>
            <w:r w:rsidR="007D02E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557</w:t>
            </w:r>
          </w:p>
        </w:tc>
        <w:tc>
          <w:tcPr>
            <w:tcW w:w="146" w:type="pct"/>
          </w:tcPr>
          <w:p w14:paraId="161BEB6C" w14:textId="77777777" w:rsidR="007D02ED" w:rsidRPr="007C33C2" w:rsidRDefault="007D02ED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</w:tcPr>
          <w:p w14:paraId="482356FD" w14:textId="77777777" w:rsidR="007D02ED" w:rsidRPr="00177550" w:rsidRDefault="007D02ED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832,944</w:t>
            </w:r>
          </w:p>
        </w:tc>
      </w:tr>
      <w:tr w:rsidR="007D02ED" w:rsidRPr="005C639F" w14:paraId="05829E2E" w14:textId="77777777" w:rsidTr="008700E1">
        <w:tc>
          <w:tcPr>
            <w:tcW w:w="2184" w:type="pct"/>
          </w:tcPr>
          <w:p w14:paraId="6BEDFBB8" w14:textId="55F03AAF" w:rsidR="007D02ED" w:rsidRPr="003203E0" w:rsidRDefault="007D02ED" w:rsidP="003F1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83" w:type="pct"/>
          </w:tcPr>
          <w:p w14:paraId="23DEADBE" w14:textId="77777777" w:rsidR="007D02ED" w:rsidRPr="003F1134" w:rsidRDefault="007D02ED" w:rsidP="003F1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30BC1B14" w14:textId="77777777" w:rsidR="007D02ED" w:rsidRPr="003F1134" w:rsidRDefault="007D02ED" w:rsidP="003F1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3B67ABED" w14:textId="77777777" w:rsidR="007D02ED" w:rsidRPr="003F1134" w:rsidRDefault="007D02ED" w:rsidP="003F1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33B7EE3" w14:textId="77777777" w:rsidR="007D02ED" w:rsidRPr="003F1134" w:rsidRDefault="007D02ED" w:rsidP="003F1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6C7F917F" w14:textId="77777777" w:rsidR="007D02ED" w:rsidRPr="003F1134" w:rsidRDefault="007D02ED" w:rsidP="003F1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4FD9677" w14:textId="77777777" w:rsidR="007D02ED" w:rsidRPr="003F1134" w:rsidRDefault="007D02ED" w:rsidP="003F1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3F8251A3" w14:textId="77777777" w:rsidR="007D02ED" w:rsidRPr="003F1134" w:rsidRDefault="007D02ED" w:rsidP="003F1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F1134" w:rsidRPr="005C639F" w14:paraId="28E6A652" w14:textId="77777777" w:rsidTr="008700E1">
        <w:tc>
          <w:tcPr>
            <w:tcW w:w="2184" w:type="pct"/>
          </w:tcPr>
          <w:p w14:paraId="485E8407" w14:textId="7C082A81" w:rsidR="003F1134" w:rsidRPr="003F1134" w:rsidRDefault="003F1134" w:rsidP="00A47552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F1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บุคคลหรือกิจการอื่นๆ</w:t>
            </w:r>
          </w:p>
        </w:tc>
        <w:tc>
          <w:tcPr>
            <w:tcW w:w="583" w:type="pct"/>
          </w:tcPr>
          <w:p w14:paraId="6CFBD74F" w14:textId="77777777" w:rsidR="003F1134" w:rsidRPr="003F1134" w:rsidRDefault="003F1134" w:rsidP="003F1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47FD894" w14:textId="77777777" w:rsidR="003F1134" w:rsidRPr="003F1134" w:rsidRDefault="003F1134" w:rsidP="003F1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07A46861" w14:textId="77777777" w:rsidR="003F1134" w:rsidRPr="003F1134" w:rsidRDefault="003F1134" w:rsidP="003F1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9451712" w14:textId="77777777" w:rsidR="003F1134" w:rsidRPr="003F1134" w:rsidRDefault="003F1134" w:rsidP="003F1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7A92F277" w14:textId="77777777" w:rsidR="003F1134" w:rsidRPr="003F1134" w:rsidRDefault="003F1134" w:rsidP="003F1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26CB2C4" w14:textId="77777777" w:rsidR="003F1134" w:rsidRPr="003F1134" w:rsidRDefault="003F1134" w:rsidP="003F1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4F130D00" w14:textId="77777777" w:rsidR="003F1134" w:rsidRPr="003F1134" w:rsidRDefault="003F1134" w:rsidP="003F1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D02ED" w:rsidRPr="005C639F" w14:paraId="3BB857C1" w14:textId="77777777" w:rsidTr="008700E1">
        <w:tc>
          <w:tcPr>
            <w:tcW w:w="2184" w:type="pct"/>
          </w:tcPr>
          <w:p w14:paraId="7EFAF484" w14:textId="77777777" w:rsidR="007D02ED" w:rsidRPr="003F1134" w:rsidRDefault="007D02ED" w:rsidP="003F1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F1134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583" w:type="pct"/>
          </w:tcPr>
          <w:p w14:paraId="7C8379CA" w14:textId="77130ABF" w:rsidR="007D02ED" w:rsidRPr="003F1134" w:rsidRDefault="007D02ED" w:rsidP="003F1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1134">
              <w:rPr>
                <w:rFonts w:ascii="Angsana New" w:hAnsi="Angsana New"/>
                <w:sz w:val="30"/>
                <w:szCs w:val="30"/>
              </w:rPr>
              <w:t>11</w:t>
            </w:r>
            <w:r w:rsidR="006761FA" w:rsidRPr="003F1134">
              <w:rPr>
                <w:rFonts w:ascii="Angsana New" w:hAnsi="Angsana New"/>
                <w:sz w:val="30"/>
                <w:szCs w:val="30"/>
              </w:rPr>
              <w:t>9</w:t>
            </w:r>
            <w:r w:rsidRPr="003F1134">
              <w:rPr>
                <w:rFonts w:ascii="Angsana New" w:hAnsi="Angsana New"/>
                <w:sz w:val="30"/>
                <w:szCs w:val="30"/>
              </w:rPr>
              <w:t>,</w:t>
            </w:r>
            <w:r w:rsidR="006761FA" w:rsidRPr="003F1134">
              <w:rPr>
                <w:rFonts w:ascii="Angsana New" w:hAnsi="Angsana New"/>
                <w:sz w:val="30"/>
                <w:szCs w:val="30"/>
              </w:rPr>
              <w:t>52</w:t>
            </w:r>
            <w:r w:rsidR="0099201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6" w:type="pct"/>
          </w:tcPr>
          <w:p w14:paraId="5AE434BD" w14:textId="77777777" w:rsidR="007D02ED" w:rsidRPr="003F1134" w:rsidRDefault="007D02ED" w:rsidP="003F1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7FC82853" w14:textId="77777777" w:rsidR="007D02ED" w:rsidRPr="003F1134" w:rsidRDefault="007D02ED" w:rsidP="003F1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1134">
              <w:rPr>
                <w:rFonts w:ascii="Angsana New" w:hAnsi="Angsana New"/>
                <w:sz w:val="30"/>
                <w:szCs w:val="30"/>
              </w:rPr>
              <w:t>152,976</w:t>
            </w:r>
          </w:p>
        </w:tc>
        <w:tc>
          <w:tcPr>
            <w:tcW w:w="147" w:type="pct"/>
          </w:tcPr>
          <w:p w14:paraId="3CBFE70C" w14:textId="77777777" w:rsidR="007D02ED" w:rsidRPr="003F1134" w:rsidRDefault="007D02ED" w:rsidP="003F1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290F8A9B" w14:textId="1B4BF679" w:rsidR="007D02ED" w:rsidRPr="003F1134" w:rsidRDefault="006761FA" w:rsidP="003F1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1134">
              <w:rPr>
                <w:rFonts w:ascii="Angsana New" w:hAnsi="Angsana New"/>
                <w:sz w:val="30"/>
                <w:szCs w:val="30"/>
              </w:rPr>
              <w:t>18</w:t>
            </w:r>
            <w:r w:rsidR="007D02ED" w:rsidRPr="003F1134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3F1134">
              <w:rPr>
                <w:rFonts w:ascii="Angsana New" w:hAnsi="Angsana New"/>
                <w:sz w:val="30"/>
                <w:szCs w:val="30"/>
              </w:rPr>
              <w:t>51</w:t>
            </w:r>
            <w:r w:rsidR="00E306D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14:paraId="54452E94" w14:textId="77777777" w:rsidR="007D02ED" w:rsidRPr="003F1134" w:rsidRDefault="007D02ED" w:rsidP="003F1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7D18CE89" w14:textId="77777777" w:rsidR="007D02ED" w:rsidRPr="003F1134" w:rsidRDefault="007D02ED" w:rsidP="003F1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1134">
              <w:rPr>
                <w:rFonts w:ascii="Angsana New" w:hAnsi="Angsana New"/>
                <w:sz w:val="30"/>
                <w:szCs w:val="30"/>
              </w:rPr>
              <w:t>51,576</w:t>
            </w:r>
          </w:p>
        </w:tc>
      </w:tr>
      <w:tr w:rsidR="007D02ED" w:rsidRPr="005C639F" w14:paraId="276C1401" w14:textId="77777777" w:rsidTr="008700E1">
        <w:tc>
          <w:tcPr>
            <w:tcW w:w="2184" w:type="pct"/>
          </w:tcPr>
          <w:p w14:paraId="2A0B55DD" w14:textId="77777777" w:rsidR="007D02ED" w:rsidRPr="003F1134" w:rsidRDefault="007D02ED" w:rsidP="003F1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F1134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  <w:r w:rsidRPr="003F1134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583" w:type="pct"/>
          </w:tcPr>
          <w:p w14:paraId="0FE9D575" w14:textId="77777777" w:rsidR="007D02ED" w:rsidRPr="003F1134" w:rsidRDefault="007D02ED" w:rsidP="003F1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8AE98A3" w14:textId="77777777" w:rsidR="007D02ED" w:rsidRPr="003F1134" w:rsidRDefault="007D02ED" w:rsidP="003F1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7D22625A" w14:textId="77777777" w:rsidR="007D02ED" w:rsidRPr="003F1134" w:rsidRDefault="007D02ED" w:rsidP="003F1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B241F4B" w14:textId="77777777" w:rsidR="007D02ED" w:rsidRPr="003F1134" w:rsidRDefault="007D02ED" w:rsidP="003F1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23D138D2" w14:textId="77777777" w:rsidR="007D02ED" w:rsidRPr="003F1134" w:rsidRDefault="007D02ED" w:rsidP="003F1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2C7D8916" w14:textId="77777777" w:rsidR="007D02ED" w:rsidRPr="003F1134" w:rsidRDefault="007D02ED" w:rsidP="003F1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6700DEB1" w14:textId="77777777" w:rsidR="007D02ED" w:rsidRPr="003F1134" w:rsidRDefault="007D02ED" w:rsidP="003F1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D02ED" w:rsidRPr="005C639F" w14:paraId="540EF883" w14:textId="77777777" w:rsidTr="008700E1">
        <w:tc>
          <w:tcPr>
            <w:tcW w:w="2184" w:type="pct"/>
          </w:tcPr>
          <w:p w14:paraId="78482CD2" w14:textId="77777777" w:rsidR="007D02ED" w:rsidRPr="003F1134" w:rsidRDefault="007D02ED" w:rsidP="003F1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F1134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3F1134">
              <w:rPr>
                <w:rFonts w:ascii="Angsana New" w:hAnsi="Angsana New"/>
                <w:sz w:val="30"/>
                <w:szCs w:val="30"/>
              </w:rPr>
              <w:t>3</w:t>
            </w:r>
            <w:r w:rsidRPr="003F1134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83" w:type="pct"/>
          </w:tcPr>
          <w:p w14:paraId="03EC78EB" w14:textId="77777777" w:rsidR="007D02ED" w:rsidRPr="003F1134" w:rsidRDefault="007D02ED" w:rsidP="003F1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1134">
              <w:rPr>
                <w:rFonts w:ascii="Angsana New" w:hAnsi="Angsana New"/>
                <w:sz w:val="30"/>
                <w:szCs w:val="30"/>
              </w:rPr>
              <w:t>62,128</w:t>
            </w:r>
          </w:p>
        </w:tc>
        <w:tc>
          <w:tcPr>
            <w:tcW w:w="146" w:type="pct"/>
          </w:tcPr>
          <w:p w14:paraId="21E76FF8" w14:textId="77777777" w:rsidR="007D02ED" w:rsidRPr="003F1134" w:rsidRDefault="007D02ED" w:rsidP="003F1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46BF3118" w14:textId="77777777" w:rsidR="007D02ED" w:rsidRPr="003F1134" w:rsidRDefault="007D02ED" w:rsidP="003F1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1134">
              <w:rPr>
                <w:rFonts w:ascii="Angsana New" w:hAnsi="Angsana New"/>
                <w:sz w:val="30"/>
                <w:szCs w:val="30"/>
              </w:rPr>
              <w:t>94,224</w:t>
            </w:r>
          </w:p>
        </w:tc>
        <w:tc>
          <w:tcPr>
            <w:tcW w:w="147" w:type="pct"/>
          </w:tcPr>
          <w:p w14:paraId="2FCB41CF" w14:textId="77777777" w:rsidR="007D02ED" w:rsidRPr="003F1134" w:rsidRDefault="007D02ED" w:rsidP="003F1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23A85EBE" w14:textId="77777777" w:rsidR="007D02ED" w:rsidRPr="003F1134" w:rsidRDefault="007D02ED" w:rsidP="003F1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1134">
              <w:rPr>
                <w:rFonts w:ascii="Angsana New" w:hAnsi="Angsana New" w:hint="cs"/>
                <w:sz w:val="30"/>
                <w:szCs w:val="30"/>
                <w:cs/>
              </w:rPr>
              <w:t>14,422</w:t>
            </w:r>
          </w:p>
        </w:tc>
        <w:tc>
          <w:tcPr>
            <w:tcW w:w="146" w:type="pct"/>
          </w:tcPr>
          <w:p w14:paraId="0D476FE0" w14:textId="77777777" w:rsidR="007D02ED" w:rsidRPr="003F1134" w:rsidRDefault="007D02ED" w:rsidP="003F1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089B977B" w14:textId="77777777" w:rsidR="007D02ED" w:rsidRPr="003F1134" w:rsidRDefault="007D02ED" w:rsidP="003F1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1134">
              <w:rPr>
                <w:rFonts w:ascii="Angsana New" w:hAnsi="Angsana New"/>
                <w:sz w:val="30"/>
                <w:szCs w:val="30"/>
              </w:rPr>
              <w:t>36,413</w:t>
            </w:r>
          </w:p>
        </w:tc>
      </w:tr>
      <w:tr w:rsidR="007D02ED" w:rsidRPr="005C639F" w14:paraId="57AB7B75" w14:textId="77777777" w:rsidTr="008700E1">
        <w:tc>
          <w:tcPr>
            <w:tcW w:w="2184" w:type="pct"/>
          </w:tcPr>
          <w:p w14:paraId="5D60A795" w14:textId="77777777" w:rsidR="007D02ED" w:rsidRPr="005C639F" w:rsidRDefault="007D02ED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5C639F">
              <w:rPr>
                <w:rFonts w:ascii="Angsana New" w:hAnsi="Angsana New"/>
                <w:sz w:val="30"/>
                <w:szCs w:val="30"/>
              </w:rPr>
              <w:t>3 - 6</w:t>
            </w:r>
            <w:r w:rsidRPr="005C639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83" w:type="pct"/>
          </w:tcPr>
          <w:p w14:paraId="6009F1D8" w14:textId="77777777" w:rsidR="007D02ED" w:rsidRPr="00D576BE" w:rsidRDefault="007D02ED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5,009</w:t>
            </w:r>
          </w:p>
        </w:tc>
        <w:tc>
          <w:tcPr>
            <w:tcW w:w="146" w:type="pct"/>
          </w:tcPr>
          <w:p w14:paraId="788FC8D4" w14:textId="77777777" w:rsidR="007D02ED" w:rsidRPr="007C33C2" w:rsidRDefault="007D02ED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3F18534B" w14:textId="77777777" w:rsidR="007D02ED" w:rsidRPr="00D576BE" w:rsidRDefault="007D02ED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15,017</w:t>
            </w:r>
          </w:p>
        </w:tc>
        <w:tc>
          <w:tcPr>
            <w:tcW w:w="147" w:type="pct"/>
          </w:tcPr>
          <w:p w14:paraId="23403BD7" w14:textId="77777777" w:rsidR="007D02ED" w:rsidRPr="007C33C2" w:rsidRDefault="007D02ED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7244678B" w14:textId="77777777" w:rsidR="007D02ED" w:rsidRPr="00177550" w:rsidRDefault="007D02ED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2,740</w:t>
            </w:r>
          </w:p>
        </w:tc>
        <w:tc>
          <w:tcPr>
            <w:tcW w:w="146" w:type="pct"/>
          </w:tcPr>
          <w:p w14:paraId="4545216D" w14:textId="77777777" w:rsidR="007D02ED" w:rsidRPr="007C33C2" w:rsidRDefault="007D02ED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08203C07" w14:textId="77777777" w:rsidR="007D02ED" w:rsidRPr="00177550" w:rsidRDefault="007D02ED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4,365</w:t>
            </w:r>
          </w:p>
        </w:tc>
      </w:tr>
      <w:tr w:rsidR="007D02ED" w:rsidRPr="005C639F" w14:paraId="79CEE024" w14:textId="77777777" w:rsidTr="008700E1">
        <w:tc>
          <w:tcPr>
            <w:tcW w:w="2184" w:type="pct"/>
          </w:tcPr>
          <w:p w14:paraId="68AC2A11" w14:textId="77777777" w:rsidR="007D02ED" w:rsidRPr="005C639F" w:rsidRDefault="007D02ED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5C639F">
              <w:rPr>
                <w:rFonts w:ascii="Angsana New" w:hAnsi="Angsana New"/>
                <w:sz w:val="30"/>
                <w:szCs w:val="30"/>
                <w:cs/>
              </w:rPr>
              <w:t>6 -</w:t>
            </w:r>
            <w:r w:rsidRPr="005C639F">
              <w:rPr>
                <w:rFonts w:ascii="Angsana New" w:hAnsi="Angsana New"/>
                <w:sz w:val="30"/>
                <w:szCs w:val="30"/>
              </w:rPr>
              <w:t xml:space="preserve"> 12 </w:t>
            </w:r>
            <w:r w:rsidRPr="005C639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83" w:type="pct"/>
          </w:tcPr>
          <w:p w14:paraId="2FD6C3F7" w14:textId="77777777" w:rsidR="007D02ED" w:rsidRPr="00D576BE" w:rsidRDefault="007D02ED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6,354</w:t>
            </w:r>
          </w:p>
        </w:tc>
        <w:tc>
          <w:tcPr>
            <w:tcW w:w="146" w:type="pct"/>
          </w:tcPr>
          <w:p w14:paraId="5D28A2E3" w14:textId="77777777" w:rsidR="007D02ED" w:rsidRPr="007C33C2" w:rsidRDefault="007D02ED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7AFDB53B" w14:textId="77777777" w:rsidR="007D02ED" w:rsidRPr="00D576BE" w:rsidRDefault="007D02ED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7,885</w:t>
            </w:r>
          </w:p>
        </w:tc>
        <w:tc>
          <w:tcPr>
            <w:tcW w:w="147" w:type="pct"/>
          </w:tcPr>
          <w:p w14:paraId="721E7F4F" w14:textId="77777777" w:rsidR="007D02ED" w:rsidRPr="007C33C2" w:rsidRDefault="007D02ED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1706E2AD" w14:textId="77777777" w:rsidR="007D02ED" w:rsidRPr="00177550" w:rsidRDefault="003D5184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5,612</w:t>
            </w:r>
          </w:p>
        </w:tc>
        <w:tc>
          <w:tcPr>
            <w:tcW w:w="146" w:type="pct"/>
          </w:tcPr>
          <w:p w14:paraId="7E32CCC1" w14:textId="77777777" w:rsidR="007D02ED" w:rsidRPr="007C33C2" w:rsidRDefault="007D02ED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7DE5F402" w14:textId="77777777" w:rsidR="007D02ED" w:rsidRPr="00177550" w:rsidRDefault="007D02ED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4,237</w:t>
            </w:r>
          </w:p>
        </w:tc>
      </w:tr>
      <w:tr w:rsidR="007D02ED" w:rsidRPr="005C639F" w14:paraId="03515B03" w14:textId="77777777" w:rsidTr="008700E1">
        <w:tc>
          <w:tcPr>
            <w:tcW w:w="2184" w:type="pct"/>
          </w:tcPr>
          <w:p w14:paraId="1079C92E" w14:textId="77777777" w:rsidR="007D02ED" w:rsidRPr="005C639F" w:rsidRDefault="007D02ED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5C639F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5C639F">
              <w:rPr>
                <w:rFonts w:ascii="Angsana New" w:hAnsi="Angsana New"/>
                <w:sz w:val="30"/>
                <w:szCs w:val="30"/>
              </w:rPr>
              <w:t xml:space="preserve">12  </w:t>
            </w:r>
            <w:r w:rsidRPr="005C639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2B27A62E" w14:textId="77777777" w:rsidR="007D02ED" w:rsidRPr="00D576BE" w:rsidRDefault="007D02ED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35,371</w:t>
            </w:r>
          </w:p>
        </w:tc>
        <w:tc>
          <w:tcPr>
            <w:tcW w:w="146" w:type="pct"/>
          </w:tcPr>
          <w:p w14:paraId="2B1EFC98" w14:textId="77777777" w:rsidR="007D02ED" w:rsidRPr="007C33C2" w:rsidRDefault="007D02ED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5ECD0A70" w14:textId="77777777" w:rsidR="007D02ED" w:rsidRPr="00D576BE" w:rsidRDefault="007D02ED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69,538</w:t>
            </w:r>
          </w:p>
        </w:tc>
        <w:tc>
          <w:tcPr>
            <w:tcW w:w="147" w:type="pct"/>
          </w:tcPr>
          <w:p w14:paraId="7B1665DE" w14:textId="77777777" w:rsidR="007D02ED" w:rsidRPr="007C33C2" w:rsidRDefault="007D02ED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254EE72B" w14:textId="77777777" w:rsidR="007D02ED" w:rsidRPr="00177550" w:rsidRDefault="007D02ED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32,419</w:t>
            </w:r>
          </w:p>
        </w:tc>
        <w:tc>
          <w:tcPr>
            <w:tcW w:w="146" w:type="pct"/>
          </w:tcPr>
          <w:p w14:paraId="5F07174A" w14:textId="77777777" w:rsidR="007D02ED" w:rsidRPr="007C33C2" w:rsidRDefault="007D02ED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2E155457" w14:textId="77777777" w:rsidR="007D02ED" w:rsidRPr="00177550" w:rsidRDefault="007D02ED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36,679</w:t>
            </w:r>
          </w:p>
        </w:tc>
      </w:tr>
      <w:tr w:rsidR="007D02ED" w:rsidRPr="005C639F" w14:paraId="34127A44" w14:textId="77777777" w:rsidTr="008700E1">
        <w:tc>
          <w:tcPr>
            <w:tcW w:w="2184" w:type="pct"/>
          </w:tcPr>
          <w:p w14:paraId="631D278D" w14:textId="77777777" w:rsidR="007D02ED" w:rsidRPr="005C639F" w:rsidRDefault="007D02ED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70834588" w14:textId="290E9128" w:rsidR="007D02ED" w:rsidRPr="00D576BE" w:rsidRDefault="006119EF" w:rsidP="00CF0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228</w:t>
            </w:r>
            <w:r w:rsidR="007D02E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38</w:t>
            </w:r>
            <w:r w:rsidR="00992018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6" w:type="pct"/>
          </w:tcPr>
          <w:p w14:paraId="770F662B" w14:textId="77777777" w:rsidR="007D02ED" w:rsidRPr="007C33C2" w:rsidRDefault="007D02ED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24CF71E4" w14:textId="77777777" w:rsidR="007D02ED" w:rsidRPr="00D576BE" w:rsidRDefault="007D02ED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339,640</w:t>
            </w:r>
          </w:p>
        </w:tc>
        <w:tc>
          <w:tcPr>
            <w:tcW w:w="147" w:type="pct"/>
          </w:tcPr>
          <w:p w14:paraId="4550EB74" w14:textId="77777777" w:rsidR="007D02ED" w:rsidRPr="007C33C2" w:rsidRDefault="007D02ED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4C65A0C0" w14:textId="1AC5C63C" w:rsidR="007D02ED" w:rsidRPr="00177550" w:rsidRDefault="006119EF" w:rsidP="00CF0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73</w:t>
            </w:r>
            <w:r w:rsidR="007D02E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71</w:t>
            </w:r>
            <w:r w:rsidR="00E306D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6" w:type="pct"/>
          </w:tcPr>
          <w:p w14:paraId="71D4B6E5" w14:textId="77777777" w:rsidR="007D02ED" w:rsidRPr="007C33C2" w:rsidRDefault="007D02ED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</w:tcPr>
          <w:p w14:paraId="08796488" w14:textId="77777777" w:rsidR="007D02ED" w:rsidRPr="00177550" w:rsidRDefault="007D02ED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133,270</w:t>
            </w:r>
          </w:p>
        </w:tc>
      </w:tr>
      <w:tr w:rsidR="007D02ED" w:rsidRPr="005C639F" w14:paraId="05C90967" w14:textId="77777777" w:rsidTr="008700E1">
        <w:tc>
          <w:tcPr>
            <w:tcW w:w="2184" w:type="pct"/>
          </w:tcPr>
          <w:p w14:paraId="43E959C5" w14:textId="77777777" w:rsidR="007D02ED" w:rsidRPr="005C639F" w:rsidRDefault="007D02ED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C639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5C639F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583" w:type="pct"/>
          </w:tcPr>
          <w:p w14:paraId="6A25B6F3" w14:textId="66642301" w:rsidR="007D02ED" w:rsidRPr="00D576BE" w:rsidRDefault="007D02ED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71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(28,67</w:t>
            </w:r>
            <w:r w:rsidR="00992018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43E8870E" w14:textId="77777777" w:rsidR="007D02ED" w:rsidRPr="007C33C2" w:rsidRDefault="007D02ED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71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4A920AD0" w14:textId="77777777" w:rsidR="007D02ED" w:rsidRPr="00D576BE" w:rsidRDefault="007D02ED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(59,719)</w:t>
            </w:r>
          </w:p>
        </w:tc>
        <w:tc>
          <w:tcPr>
            <w:tcW w:w="147" w:type="pct"/>
          </w:tcPr>
          <w:p w14:paraId="5FB5A886" w14:textId="77777777" w:rsidR="007D02ED" w:rsidRPr="007C33C2" w:rsidRDefault="007D02ED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570F0A26" w14:textId="5ABA1303" w:rsidR="007D02ED" w:rsidRPr="00177550" w:rsidRDefault="007D02ED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(25,72</w:t>
            </w:r>
            <w:r w:rsidR="00E306DC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77053C1A" w14:textId="77777777" w:rsidR="007D02ED" w:rsidRPr="007C33C2" w:rsidRDefault="007D02ED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1EDFABA8" w14:textId="77777777" w:rsidR="007D02ED" w:rsidRPr="00177550" w:rsidRDefault="007D02ED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(30,568)</w:t>
            </w:r>
          </w:p>
        </w:tc>
      </w:tr>
      <w:tr w:rsidR="007D02ED" w:rsidRPr="005C639F" w14:paraId="6463B5E8" w14:textId="77777777" w:rsidTr="008700E1">
        <w:tc>
          <w:tcPr>
            <w:tcW w:w="2184" w:type="pct"/>
          </w:tcPr>
          <w:p w14:paraId="0C7A5ED5" w14:textId="77777777" w:rsidR="007D02ED" w:rsidRPr="005C639F" w:rsidRDefault="007D02ED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C639F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5C639F">
              <w:rPr>
                <w:rFonts w:ascii="Angsana New" w:hAnsi="Angsana New"/>
                <w:sz w:val="30"/>
                <w:szCs w:val="30"/>
                <w:cs/>
              </w:rPr>
              <w:t>ค่าเผื่อสินค้ารับคืน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4D94BD83" w14:textId="77777777" w:rsidR="007D02ED" w:rsidRPr="00D576BE" w:rsidRDefault="007D02ED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71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(1,843)</w:t>
            </w:r>
          </w:p>
        </w:tc>
        <w:tc>
          <w:tcPr>
            <w:tcW w:w="146" w:type="pct"/>
          </w:tcPr>
          <w:p w14:paraId="5E3723E7" w14:textId="77777777" w:rsidR="007D02ED" w:rsidRPr="007C33C2" w:rsidRDefault="007D02ED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71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0469428B" w14:textId="77777777" w:rsidR="007D02ED" w:rsidRPr="00D576BE" w:rsidRDefault="007D02ED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(5,334)</w:t>
            </w:r>
          </w:p>
        </w:tc>
        <w:tc>
          <w:tcPr>
            <w:tcW w:w="147" w:type="pct"/>
          </w:tcPr>
          <w:p w14:paraId="552A7801" w14:textId="77777777" w:rsidR="007D02ED" w:rsidRPr="007C33C2" w:rsidRDefault="007D02ED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594AB054" w14:textId="77777777" w:rsidR="007D02ED" w:rsidRPr="00177550" w:rsidRDefault="007D02ED" w:rsidP="00BE7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15B6AEC" w14:textId="77777777" w:rsidR="007D02ED" w:rsidRPr="007C33C2" w:rsidRDefault="007D02ED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4B21A27F" w14:textId="77777777" w:rsidR="007D02ED" w:rsidRPr="00177550" w:rsidRDefault="007D02ED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(2,875)</w:t>
            </w:r>
          </w:p>
        </w:tc>
      </w:tr>
      <w:tr w:rsidR="007D02ED" w:rsidRPr="005C639F" w14:paraId="4B22BB1C" w14:textId="77777777" w:rsidTr="008700E1">
        <w:tc>
          <w:tcPr>
            <w:tcW w:w="2184" w:type="pct"/>
          </w:tcPr>
          <w:p w14:paraId="604661F7" w14:textId="77777777" w:rsidR="007D02ED" w:rsidRPr="005C639F" w:rsidRDefault="007D02ED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</w:tcPr>
          <w:p w14:paraId="07293506" w14:textId="77777777" w:rsidR="007D02ED" w:rsidRPr="00D576BE" w:rsidRDefault="007D02ED" w:rsidP="00CF0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197,</w:t>
            </w:r>
            <w:r w:rsidR="006119EF">
              <w:rPr>
                <w:rFonts w:ascii="Angsana New" w:hAnsi="Angsana New"/>
                <w:b/>
                <w:bCs/>
                <w:sz w:val="30"/>
                <w:szCs w:val="30"/>
              </w:rPr>
              <w:t>872</w:t>
            </w:r>
          </w:p>
        </w:tc>
        <w:tc>
          <w:tcPr>
            <w:tcW w:w="146" w:type="pct"/>
          </w:tcPr>
          <w:p w14:paraId="52E3D70F" w14:textId="77777777" w:rsidR="007D02ED" w:rsidRPr="007C33C2" w:rsidRDefault="007D02ED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</w:tcPr>
          <w:p w14:paraId="09BE36EA" w14:textId="77777777" w:rsidR="007D02ED" w:rsidRPr="00D576BE" w:rsidRDefault="007D02ED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274,587</w:t>
            </w:r>
          </w:p>
        </w:tc>
        <w:tc>
          <w:tcPr>
            <w:tcW w:w="147" w:type="pct"/>
          </w:tcPr>
          <w:p w14:paraId="614D6807" w14:textId="77777777" w:rsidR="007D02ED" w:rsidRPr="007C33C2" w:rsidRDefault="007D02ED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</w:tcPr>
          <w:p w14:paraId="719CB725" w14:textId="77777777" w:rsidR="007D02ED" w:rsidRPr="00177550" w:rsidRDefault="007D02ED" w:rsidP="00CF0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6119EF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6119EF">
              <w:rPr>
                <w:rFonts w:ascii="Angsana New" w:hAnsi="Angsana New"/>
                <w:b/>
                <w:bCs/>
                <w:sz w:val="30"/>
                <w:szCs w:val="30"/>
              </w:rPr>
              <w:t>983</w:t>
            </w:r>
          </w:p>
        </w:tc>
        <w:tc>
          <w:tcPr>
            <w:tcW w:w="146" w:type="pct"/>
          </w:tcPr>
          <w:p w14:paraId="242B0825" w14:textId="77777777" w:rsidR="007D02ED" w:rsidRPr="007C33C2" w:rsidRDefault="007D02ED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</w:tcPr>
          <w:p w14:paraId="21E4371B" w14:textId="77777777" w:rsidR="007D02ED" w:rsidRPr="00177550" w:rsidRDefault="007D02ED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99,827</w:t>
            </w:r>
          </w:p>
        </w:tc>
      </w:tr>
      <w:tr w:rsidR="007D02ED" w:rsidRPr="009C28E5" w14:paraId="034FBBC2" w14:textId="77777777" w:rsidTr="008700E1">
        <w:trPr>
          <w:trHeight w:hRule="exact" w:val="372"/>
        </w:trPr>
        <w:tc>
          <w:tcPr>
            <w:tcW w:w="2184" w:type="pct"/>
          </w:tcPr>
          <w:p w14:paraId="0E70F2C6" w14:textId="77777777" w:rsidR="007D02ED" w:rsidRPr="0048686E" w:rsidRDefault="007D02ED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56"/>
                <w:szCs w:val="56"/>
                <w:cs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1E1E41FD" w14:textId="77777777" w:rsidR="007D02ED" w:rsidRPr="0048686E" w:rsidRDefault="007D02ED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56"/>
                <w:szCs w:val="56"/>
              </w:rPr>
            </w:pPr>
          </w:p>
        </w:tc>
        <w:tc>
          <w:tcPr>
            <w:tcW w:w="146" w:type="pct"/>
          </w:tcPr>
          <w:p w14:paraId="09D65943" w14:textId="77777777" w:rsidR="007D02ED" w:rsidRPr="0048686E" w:rsidRDefault="007D02ED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56"/>
                <w:szCs w:val="56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7F2B045A" w14:textId="77777777" w:rsidR="007D02ED" w:rsidRPr="0048686E" w:rsidRDefault="007D02ED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56"/>
                <w:szCs w:val="56"/>
              </w:rPr>
            </w:pPr>
          </w:p>
        </w:tc>
        <w:tc>
          <w:tcPr>
            <w:tcW w:w="147" w:type="pct"/>
          </w:tcPr>
          <w:p w14:paraId="3052E68F" w14:textId="77777777" w:rsidR="007D02ED" w:rsidRPr="0048686E" w:rsidRDefault="007D02ED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56"/>
                <w:szCs w:val="56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7763CB25" w14:textId="77777777" w:rsidR="007D02ED" w:rsidRPr="0048686E" w:rsidRDefault="007D02ED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04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56"/>
                <w:szCs w:val="56"/>
              </w:rPr>
            </w:pPr>
          </w:p>
        </w:tc>
        <w:tc>
          <w:tcPr>
            <w:tcW w:w="146" w:type="pct"/>
          </w:tcPr>
          <w:p w14:paraId="4A754A6B" w14:textId="77777777" w:rsidR="007D02ED" w:rsidRPr="0048686E" w:rsidRDefault="007D02ED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56"/>
                <w:szCs w:val="56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</w:tcPr>
          <w:p w14:paraId="10B4CE01" w14:textId="77777777" w:rsidR="007D02ED" w:rsidRPr="0048686E" w:rsidRDefault="007D02ED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04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56"/>
                <w:szCs w:val="56"/>
              </w:rPr>
            </w:pPr>
          </w:p>
        </w:tc>
      </w:tr>
      <w:tr w:rsidR="007D02ED" w:rsidRPr="005C639F" w14:paraId="4A5247AA" w14:textId="77777777" w:rsidTr="008700E1">
        <w:tc>
          <w:tcPr>
            <w:tcW w:w="2184" w:type="pct"/>
          </w:tcPr>
          <w:p w14:paraId="24E2A837" w14:textId="77777777" w:rsidR="007D02ED" w:rsidRPr="005C639F" w:rsidRDefault="007D02ED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C63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3" w:type="pct"/>
            <w:tcBorders>
              <w:bottom w:val="double" w:sz="4" w:space="0" w:color="auto"/>
            </w:tcBorders>
          </w:tcPr>
          <w:p w14:paraId="265C1C4D" w14:textId="77777777" w:rsidR="007D02ED" w:rsidRPr="00D576BE" w:rsidRDefault="007D02ED" w:rsidP="00CF0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  <w:r w:rsidR="006119EF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6119EF">
              <w:rPr>
                <w:rFonts w:ascii="Angsana New" w:hAnsi="Angsana New"/>
                <w:b/>
                <w:bCs/>
                <w:sz w:val="30"/>
                <w:szCs w:val="30"/>
              </w:rPr>
              <w:t>429</w:t>
            </w:r>
          </w:p>
        </w:tc>
        <w:tc>
          <w:tcPr>
            <w:tcW w:w="146" w:type="pct"/>
          </w:tcPr>
          <w:p w14:paraId="36B68A0B" w14:textId="77777777" w:rsidR="007D02ED" w:rsidRPr="007C33C2" w:rsidRDefault="007D02ED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</w:tcPr>
          <w:p w14:paraId="13DA9A32" w14:textId="77777777" w:rsidR="007D02ED" w:rsidRPr="00D576BE" w:rsidRDefault="007D02ED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274,768</w:t>
            </w:r>
          </w:p>
        </w:tc>
        <w:tc>
          <w:tcPr>
            <w:tcW w:w="147" w:type="pct"/>
          </w:tcPr>
          <w:p w14:paraId="445A2D9B" w14:textId="77777777" w:rsidR="007D02ED" w:rsidRPr="007C33C2" w:rsidRDefault="007D02ED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</w:tcPr>
          <w:p w14:paraId="52946B0C" w14:textId="77777777" w:rsidR="007D02ED" w:rsidRPr="00177550" w:rsidRDefault="006119EF" w:rsidP="00D71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409</w:t>
            </w:r>
            <w:r w:rsidR="00D7173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540</w:t>
            </w:r>
          </w:p>
        </w:tc>
        <w:tc>
          <w:tcPr>
            <w:tcW w:w="146" w:type="pct"/>
          </w:tcPr>
          <w:p w14:paraId="22DBA01A" w14:textId="77777777" w:rsidR="007D02ED" w:rsidRPr="007C33C2" w:rsidRDefault="007D02ED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double" w:sz="4" w:space="0" w:color="auto"/>
            </w:tcBorders>
          </w:tcPr>
          <w:p w14:paraId="5E99B8C5" w14:textId="77777777" w:rsidR="007D02ED" w:rsidRPr="00177550" w:rsidRDefault="007D02ED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932,771</w:t>
            </w:r>
          </w:p>
        </w:tc>
      </w:tr>
    </w:tbl>
    <w:p w14:paraId="51942663" w14:textId="77777777" w:rsidR="00680729" w:rsidRPr="003203E0" w:rsidRDefault="00680729" w:rsidP="00776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2"/>
        <w:jc w:val="thaiDistribute"/>
        <w:rPr>
          <w:rFonts w:ascii="Angsana New" w:hAnsi="Angsana New"/>
          <w:sz w:val="24"/>
          <w:szCs w:val="24"/>
        </w:rPr>
      </w:pPr>
    </w:p>
    <w:p w14:paraId="3B9197CE" w14:textId="77777777" w:rsidR="00FE30C2" w:rsidRDefault="00680729" w:rsidP="00A017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  <w:r w:rsidRPr="009C28E5">
        <w:rPr>
          <w:rFonts w:ascii="Angsana New" w:hAnsi="Angsana New"/>
          <w:sz w:val="30"/>
          <w:szCs w:val="30"/>
          <w:cs/>
          <w:lang w:val="th-TH"/>
        </w:rPr>
        <w:t>โดยปกติระยะเวลาการให้สินเชื่อแก่ลูกค้าของ</w:t>
      </w:r>
      <w:r w:rsidRPr="009C28E5">
        <w:rPr>
          <w:rFonts w:ascii="Angsana New" w:hAnsi="Angsana New"/>
          <w:sz w:val="30"/>
          <w:szCs w:val="30"/>
          <w:cs/>
        </w:rPr>
        <w:t>กลุ่ม</w:t>
      </w:r>
      <w:r w:rsidRPr="009C28E5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Pr="009C28E5">
        <w:rPr>
          <w:rFonts w:ascii="Angsana New" w:hAnsi="Angsana New"/>
          <w:sz w:val="30"/>
          <w:szCs w:val="30"/>
        </w:rPr>
        <w:t xml:space="preserve"> </w:t>
      </w:r>
      <w:r w:rsidRPr="009C28E5">
        <w:rPr>
          <w:rFonts w:ascii="Angsana New" w:hAnsi="Angsana New"/>
          <w:sz w:val="30"/>
          <w:szCs w:val="30"/>
          <w:cs/>
        </w:rPr>
        <w:t>มีระยะเวลา</w:t>
      </w:r>
      <w:r w:rsidRPr="009C28E5">
        <w:rPr>
          <w:rFonts w:ascii="Angsana New" w:hAnsi="Angsana New" w:hint="cs"/>
          <w:sz w:val="30"/>
          <w:szCs w:val="30"/>
          <w:cs/>
        </w:rPr>
        <w:t xml:space="preserve">ตั้งแต่ </w:t>
      </w:r>
      <w:r w:rsidRPr="009C28E5">
        <w:rPr>
          <w:rFonts w:ascii="Angsana New" w:hAnsi="Angsana New"/>
          <w:sz w:val="30"/>
          <w:szCs w:val="30"/>
        </w:rPr>
        <w:t>7</w:t>
      </w:r>
      <w:r w:rsidRPr="009C28E5">
        <w:rPr>
          <w:rFonts w:ascii="Angsana New" w:hAnsi="Angsana New" w:hint="cs"/>
          <w:sz w:val="30"/>
          <w:szCs w:val="30"/>
          <w:cs/>
        </w:rPr>
        <w:t xml:space="preserve"> วัน</w:t>
      </w:r>
      <w:r w:rsidR="006745DD" w:rsidRPr="009C28E5">
        <w:rPr>
          <w:rFonts w:ascii="Angsana New" w:hAnsi="Angsana New"/>
          <w:sz w:val="30"/>
          <w:szCs w:val="30"/>
        </w:rPr>
        <w:t xml:space="preserve"> </w:t>
      </w:r>
      <w:r w:rsidRPr="009C28E5">
        <w:rPr>
          <w:rFonts w:ascii="Angsana New" w:hAnsi="Angsana New" w:hint="cs"/>
          <w:sz w:val="30"/>
          <w:szCs w:val="30"/>
          <w:cs/>
        </w:rPr>
        <w:t>ถึง</w:t>
      </w:r>
      <w:r w:rsidRPr="009C28E5">
        <w:rPr>
          <w:rFonts w:ascii="Angsana New" w:hAnsi="Angsana New"/>
          <w:sz w:val="30"/>
          <w:szCs w:val="30"/>
        </w:rPr>
        <w:t xml:space="preserve"> 90 </w:t>
      </w:r>
      <w:r w:rsidRPr="009C28E5">
        <w:rPr>
          <w:rFonts w:ascii="Angsana New" w:hAnsi="Angsana New"/>
          <w:sz w:val="30"/>
          <w:szCs w:val="30"/>
          <w:cs/>
        </w:rPr>
        <w:t>วัน</w:t>
      </w:r>
    </w:p>
    <w:p w14:paraId="5B798CA1" w14:textId="77777777" w:rsidR="0077651C" w:rsidRDefault="0077651C" w:rsidP="00D143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</w:p>
    <w:p w14:paraId="2897FF57" w14:textId="77777777" w:rsidR="00A47552" w:rsidRDefault="00A475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7B8856FB" w14:textId="4FEBEAB5" w:rsidR="00FC62DF" w:rsidRPr="00B34A5A" w:rsidRDefault="00FC62DF" w:rsidP="001800B2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line="240" w:lineRule="auto"/>
        <w:ind w:hanging="540"/>
        <w:jc w:val="thaiDistribute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B34A5A">
        <w:rPr>
          <w:rFonts w:ascii="Angsana New" w:hAnsi="Angsana New"/>
          <w:b/>
          <w:bCs/>
          <w:sz w:val="30"/>
          <w:szCs w:val="30"/>
          <w:cs/>
        </w:rPr>
        <w:lastRenderedPageBreak/>
        <w:t>ลูกหนี้อื่น</w:t>
      </w:r>
    </w:p>
    <w:p w14:paraId="4E116566" w14:textId="77777777" w:rsidR="005050A9" w:rsidRPr="00B34A5A" w:rsidRDefault="005050A9" w:rsidP="005A256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225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27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240"/>
        <w:gridCol w:w="991"/>
        <w:gridCol w:w="996"/>
        <w:gridCol w:w="273"/>
        <w:gridCol w:w="1084"/>
        <w:gridCol w:w="271"/>
        <w:gridCol w:w="1076"/>
        <w:gridCol w:w="263"/>
        <w:gridCol w:w="1084"/>
      </w:tblGrid>
      <w:tr w:rsidR="009F2944" w:rsidRPr="00B34A5A" w14:paraId="33B4E5AD" w14:textId="77777777" w:rsidTr="00FE5847">
        <w:trPr>
          <w:trHeight w:val="420"/>
        </w:trPr>
        <w:tc>
          <w:tcPr>
            <w:tcW w:w="1746" w:type="pct"/>
          </w:tcPr>
          <w:p w14:paraId="0C6BE6B4" w14:textId="77777777" w:rsidR="005050A9" w:rsidRPr="00B34A5A" w:rsidRDefault="005050A9" w:rsidP="006D4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4" w:type="pct"/>
          </w:tcPr>
          <w:p w14:paraId="227E4968" w14:textId="77777777" w:rsidR="005050A9" w:rsidRPr="00B34A5A" w:rsidRDefault="005050A9" w:rsidP="006D4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8" w:type="pct"/>
            <w:gridSpan w:val="3"/>
            <w:shd w:val="clear" w:color="auto" w:fill="auto"/>
          </w:tcPr>
          <w:p w14:paraId="61D2CF3B" w14:textId="77777777" w:rsidR="005050A9" w:rsidRPr="00B34A5A" w:rsidRDefault="005050A9" w:rsidP="006D4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4A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shd w:val="clear" w:color="auto" w:fill="auto"/>
          </w:tcPr>
          <w:p w14:paraId="6F64E9F7" w14:textId="77777777" w:rsidR="005050A9" w:rsidRPr="00B34A5A" w:rsidRDefault="005050A9" w:rsidP="006D4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7" w:type="pct"/>
            <w:gridSpan w:val="3"/>
            <w:shd w:val="clear" w:color="auto" w:fill="auto"/>
          </w:tcPr>
          <w:p w14:paraId="0D709947" w14:textId="77777777" w:rsidR="005050A9" w:rsidRPr="00B34A5A" w:rsidRDefault="005050A9" w:rsidP="006D4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4A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4295" w:rsidRPr="00B34A5A" w14:paraId="7DB0C855" w14:textId="77777777" w:rsidTr="00FE5847">
        <w:trPr>
          <w:trHeight w:val="420"/>
        </w:trPr>
        <w:tc>
          <w:tcPr>
            <w:tcW w:w="1746" w:type="pct"/>
          </w:tcPr>
          <w:p w14:paraId="3DDBF01F" w14:textId="77777777" w:rsidR="00104295" w:rsidRPr="00B34A5A" w:rsidRDefault="00104295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4" w:type="pct"/>
          </w:tcPr>
          <w:p w14:paraId="399799AC" w14:textId="77777777" w:rsidR="00104295" w:rsidRPr="00B34A5A" w:rsidRDefault="00104295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13" w:right="-11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34A5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37" w:type="pct"/>
            <w:shd w:val="clear" w:color="auto" w:fill="auto"/>
          </w:tcPr>
          <w:p w14:paraId="07EF2F1C" w14:textId="77777777" w:rsidR="00104295" w:rsidRPr="00B34A5A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4A5A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47" w:type="pct"/>
            <w:shd w:val="clear" w:color="auto" w:fill="auto"/>
          </w:tcPr>
          <w:p w14:paraId="7DEEED8E" w14:textId="77777777" w:rsidR="00104295" w:rsidRPr="00B34A5A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521C5D1E" w14:textId="77777777" w:rsidR="00104295" w:rsidRPr="00B34A5A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4A5A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46" w:type="pct"/>
            <w:shd w:val="clear" w:color="auto" w:fill="auto"/>
          </w:tcPr>
          <w:p w14:paraId="252D1D8B" w14:textId="77777777" w:rsidR="00104295" w:rsidRPr="00B34A5A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4ED32893" w14:textId="77777777" w:rsidR="00104295" w:rsidRPr="00B34A5A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4A5A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42" w:type="pct"/>
          </w:tcPr>
          <w:p w14:paraId="15C86965" w14:textId="77777777" w:rsidR="00104295" w:rsidRPr="00B34A5A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448000F0" w14:textId="77777777" w:rsidR="00104295" w:rsidRPr="00B34A5A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4A5A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104295" w:rsidRPr="00B34A5A" w14:paraId="09D41A66" w14:textId="77777777" w:rsidTr="00FE5847">
        <w:trPr>
          <w:trHeight w:val="420"/>
        </w:trPr>
        <w:tc>
          <w:tcPr>
            <w:tcW w:w="1746" w:type="pct"/>
          </w:tcPr>
          <w:p w14:paraId="02025A39" w14:textId="77777777" w:rsidR="00104295" w:rsidRPr="00B34A5A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4" w:type="pct"/>
          </w:tcPr>
          <w:p w14:paraId="2F4BDB34" w14:textId="77777777" w:rsidR="00104295" w:rsidRPr="00B34A5A" w:rsidRDefault="00104295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20" w:type="pct"/>
            <w:gridSpan w:val="7"/>
            <w:shd w:val="clear" w:color="auto" w:fill="auto"/>
            <w:vAlign w:val="bottom"/>
          </w:tcPr>
          <w:p w14:paraId="0C2530F7" w14:textId="77777777" w:rsidR="00104295" w:rsidRPr="00B34A5A" w:rsidRDefault="00104295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4A5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04295" w:rsidRPr="00B34A5A" w14:paraId="7F7B36F4" w14:textId="77777777" w:rsidTr="00FE5847">
        <w:trPr>
          <w:trHeight w:val="420"/>
        </w:trPr>
        <w:tc>
          <w:tcPr>
            <w:tcW w:w="1746" w:type="pct"/>
          </w:tcPr>
          <w:p w14:paraId="2905640B" w14:textId="77777777" w:rsidR="00104295" w:rsidRPr="00B34A5A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34A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34" w:type="pct"/>
          </w:tcPr>
          <w:p w14:paraId="4EDBBB2F" w14:textId="257E720A" w:rsidR="00104295" w:rsidRPr="00B34A5A" w:rsidRDefault="00FE5847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537" w:type="pct"/>
            <w:tcBorders>
              <w:bottom w:val="single" w:sz="4" w:space="0" w:color="auto"/>
            </w:tcBorders>
            <w:shd w:val="clear" w:color="auto" w:fill="auto"/>
          </w:tcPr>
          <w:p w14:paraId="5EA8D4F6" w14:textId="72FEC7AA" w:rsidR="00104295" w:rsidRPr="00B34A5A" w:rsidRDefault="00F167E1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4A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</w:t>
            </w:r>
            <w:r w:rsidR="00AE7A67" w:rsidRPr="00B34A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7" w:type="pct"/>
            <w:shd w:val="clear" w:color="auto" w:fill="auto"/>
          </w:tcPr>
          <w:p w14:paraId="0DFEC7DF" w14:textId="77777777" w:rsidR="00104295" w:rsidRPr="00B34A5A" w:rsidRDefault="00104295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14:paraId="02467C13" w14:textId="77777777" w:rsidR="00104295" w:rsidRPr="00B34A5A" w:rsidRDefault="00104295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4A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17,690</w:t>
            </w:r>
          </w:p>
        </w:tc>
        <w:tc>
          <w:tcPr>
            <w:tcW w:w="146" w:type="pct"/>
            <w:shd w:val="clear" w:color="auto" w:fill="auto"/>
          </w:tcPr>
          <w:p w14:paraId="65129202" w14:textId="77777777" w:rsidR="00104295" w:rsidRPr="00B34A5A" w:rsidRDefault="00104295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14783DE8" w14:textId="17346A8F" w:rsidR="00104295" w:rsidRPr="00B34A5A" w:rsidRDefault="00F167E1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4A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701,853</w:t>
            </w:r>
          </w:p>
        </w:tc>
        <w:tc>
          <w:tcPr>
            <w:tcW w:w="142" w:type="pct"/>
          </w:tcPr>
          <w:p w14:paraId="63EBBC54" w14:textId="77777777" w:rsidR="00104295" w:rsidRPr="00B34A5A" w:rsidRDefault="00104295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65A4D48E" w14:textId="77777777" w:rsidR="00104295" w:rsidRPr="00B34A5A" w:rsidRDefault="00104295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4A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1,043,764</w:t>
            </w:r>
          </w:p>
        </w:tc>
      </w:tr>
      <w:tr w:rsidR="00B34A5A" w:rsidRPr="00B34A5A" w14:paraId="0FC4C1B4" w14:textId="77777777" w:rsidTr="00FE5847">
        <w:trPr>
          <w:trHeight w:val="420"/>
        </w:trPr>
        <w:tc>
          <w:tcPr>
            <w:tcW w:w="1746" w:type="pct"/>
          </w:tcPr>
          <w:p w14:paraId="3451703D" w14:textId="77777777" w:rsidR="00B34A5A" w:rsidRPr="00B34A5A" w:rsidRDefault="00B34A5A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4" w:type="pct"/>
          </w:tcPr>
          <w:p w14:paraId="334BAC34" w14:textId="77777777" w:rsidR="00B34A5A" w:rsidRPr="00B34A5A" w:rsidRDefault="00B34A5A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791A0AC6" w14:textId="77777777" w:rsidR="00B34A5A" w:rsidRPr="00B34A5A" w:rsidRDefault="00B34A5A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5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771C3D7F" w14:textId="77777777" w:rsidR="00B34A5A" w:rsidRPr="00B34A5A" w:rsidRDefault="00B34A5A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5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11701CD0" w14:textId="77777777" w:rsidR="00B34A5A" w:rsidRPr="00B34A5A" w:rsidRDefault="00B34A5A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5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150E0BCA" w14:textId="77777777" w:rsidR="00B34A5A" w:rsidRPr="00B34A5A" w:rsidRDefault="00B34A5A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5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56E70F03" w14:textId="77777777" w:rsidR="00B34A5A" w:rsidRPr="00B34A5A" w:rsidRDefault="00B34A5A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58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7937BCA1" w14:textId="77777777" w:rsidR="00B34A5A" w:rsidRPr="00B34A5A" w:rsidRDefault="00B34A5A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57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6A4C64D2" w14:textId="77777777" w:rsidR="00B34A5A" w:rsidRPr="00B34A5A" w:rsidRDefault="00B34A5A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58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04295" w:rsidRPr="00B34A5A" w14:paraId="7E14E681" w14:textId="77777777" w:rsidTr="00FE5847">
        <w:trPr>
          <w:trHeight w:val="420"/>
        </w:trPr>
        <w:tc>
          <w:tcPr>
            <w:tcW w:w="1746" w:type="pct"/>
          </w:tcPr>
          <w:p w14:paraId="418C96F0" w14:textId="77777777" w:rsidR="00104295" w:rsidRPr="00B34A5A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34A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</w:p>
        </w:tc>
        <w:tc>
          <w:tcPr>
            <w:tcW w:w="534" w:type="pct"/>
          </w:tcPr>
          <w:p w14:paraId="49874CA1" w14:textId="77777777" w:rsidR="00104295" w:rsidRPr="00B34A5A" w:rsidRDefault="00104295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6693A2FD" w14:textId="77777777" w:rsidR="00104295" w:rsidRPr="00B34A5A" w:rsidRDefault="00104295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5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48E0B055" w14:textId="77777777" w:rsidR="00104295" w:rsidRPr="00B34A5A" w:rsidRDefault="00104295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5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6ED98059" w14:textId="77777777" w:rsidR="00104295" w:rsidRPr="00B34A5A" w:rsidRDefault="00104295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5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291DBD83" w14:textId="77777777" w:rsidR="00104295" w:rsidRPr="00B34A5A" w:rsidRDefault="00104295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5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74FC02B5" w14:textId="77777777" w:rsidR="00104295" w:rsidRPr="00B34A5A" w:rsidRDefault="00104295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58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0300DBD5" w14:textId="77777777" w:rsidR="00104295" w:rsidRPr="00B34A5A" w:rsidRDefault="00104295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57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52FE3A71" w14:textId="77777777" w:rsidR="00104295" w:rsidRPr="00B34A5A" w:rsidRDefault="00104295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58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04295" w:rsidRPr="00B34A5A" w14:paraId="172D7191" w14:textId="77777777" w:rsidTr="00FE5847">
        <w:trPr>
          <w:trHeight w:val="420"/>
        </w:trPr>
        <w:tc>
          <w:tcPr>
            <w:tcW w:w="1746" w:type="pct"/>
          </w:tcPr>
          <w:p w14:paraId="02DBD176" w14:textId="77777777" w:rsidR="00104295" w:rsidRPr="00B34A5A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4A5A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34" w:type="pct"/>
          </w:tcPr>
          <w:p w14:paraId="45FF533D" w14:textId="77777777" w:rsidR="00104295" w:rsidRPr="00B34A5A" w:rsidRDefault="00104295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6F292DEA" w14:textId="185D41E1" w:rsidR="00104295" w:rsidRPr="00B34A5A" w:rsidRDefault="00F167E1" w:rsidP="00DF1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34A5A">
              <w:rPr>
                <w:rFonts w:asciiTheme="majorBidi" w:hAnsiTheme="majorBidi" w:cstheme="majorBidi"/>
                <w:sz w:val="30"/>
                <w:szCs w:val="30"/>
              </w:rPr>
              <w:t>54</w:t>
            </w:r>
            <w:r w:rsidR="007C671E" w:rsidRPr="00B34A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F1DEB">
              <w:rPr>
                <w:rFonts w:asciiTheme="majorBidi" w:hAnsiTheme="majorBidi" w:cstheme="majorBidi"/>
                <w:sz w:val="30"/>
                <w:szCs w:val="30"/>
              </w:rPr>
              <w:t>54</w:t>
            </w:r>
            <w:r w:rsidR="000E2ED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7" w:type="pct"/>
            <w:shd w:val="clear" w:color="auto" w:fill="auto"/>
          </w:tcPr>
          <w:p w14:paraId="19D36A4A" w14:textId="77777777" w:rsidR="00104295" w:rsidRPr="00B34A5A" w:rsidRDefault="00104295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5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5EA14B28" w14:textId="5BF4C502" w:rsidR="00104295" w:rsidRPr="00B34A5A" w:rsidRDefault="00DF1DEB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53,269</w:t>
            </w:r>
          </w:p>
        </w:tc>
        <w:tc>
          <w:tcPr>
            <w:tcW w:w="146" w:type="pct"/>
            <w:shd w:val="clear" w:color="auto" w:fill="auto"/>
          </w:tcPr>
          <w:p w14:paraId="6CCD3929" w14:textId="77777777" w:rsidR="00104295" w:rsidRPr="00B34A5A" w:rsidRDefault="00104295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5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1816CEDC" w14:textId="5E1010A6" w:rsidR="00104295" w:rsidRPr="00B34A5A" w:rsidRDefault="00F167E1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34A5A">
              <w:rPr>
                <w:rFonts w:asciiTheme="majorBidi" w:hAnsiTheme="majorBidi" w:cstheme="majorBidi"/>
                <w:sz w:val="30"/>
                <w:szCs w:val="30"/>
              </w:rPr>
              <w:t>54</w:t>
            </w:r>
            <w:r w:rsidR="00D51BBE" w:rsidRPr="00B34A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4A5A">
              <w:rPr>
                <w:rFonts w:asciiTheme="majorBidi" w:hAnsiTheme="majorBidi" w:cstheme="majorBidi"/>
                <w:sz w:val="30"/>
                <w:szCs w:val="30"/>
              </w:rPr>
              <w:t>348</w:t>
            </w:r>
          </w:p>
        </w:tc>
        <w:tc>
          <w:tcPr>
            <w:tcW w:w="142" w:type="pct"/>
          </w:tcPr>
          <w:p w14:paraId="3E0A963A" w14:textId="77777777" w:rsidR="00104295" w:rsidRPr="00B34A5A" w:rsidRDefault="00104295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left="-57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373213C6" w14:textId="77777777" w:rsidR="00104295" w:rsidRPr="00B34A5A" w:rsidRDefault="00104295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34A5A">
              <w:rPr>
                <w:rFonts w:asciiTheme="majorBidi" w:hAnsiTheme="majorBidi" w:cstheme="majorBidi"/>
                <w:sz w:val="30"/>
                <w:szCs w:val="30"/>
              </w:rPr>
              <w:t>52,088</w:t>
            </w:r>
          </w:p>
        </w:tc>
      </w:tr>
      <w:tr w:rsidR="00104295" w:rsidRPr="00B34A5A" w14:paraId="0059414F" w14:textId="77777777" w:rsidTr="00FE5847">
        <w:trPr>
          <w:trHeight w:val="420"/>
        </w:trPr>
        <w:tc>
          <w:tcPr>
            <w:tcW w:w="1746" w:type="pct"/>
          </w:tcPr>
          <w:p w14:paraId="456A8AF6" w14:textId="77777777" w:rsidR="00104295" w:rsidRPr="00B34A5A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4A5A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534" w:type="pct"/>
          </w:tcPr>
          <w:p w14:paraId="2361DD8E" w14:textId="77777777" w:rsidR="00104295" w:rsidRPr="00B34A5A" w:rsidRDefault="00104295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7C7D506C" w14:textId="77777777" w:rsidR="00104295" w:rsidRPr="00B34A5A" w:rsidRDefault="007C671E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34A5A">
              <w:rPr>
                <w:rFonts w:asciiTheme="majorBidi" w:hAnsiTheme="majorBidi" w:cstheme="majorBidi"/>
                <w:sz w:val="30"/>
                <w:szCs w:val="30"/>
              </w:rPr>
              <w:t>49,665</w:t>
            </w:r>
          </w:p>
        </w:tc>
        <w:tc>
          <w:tcPr>
            <w:tcW w:w="147" w:type="pct"/>
            <w:shd w:val="clear" w:color="auto" w:fill="auto"/>
          </w:tcPr>
          <w:p w14:paraId="6E833625" w14:textId="77777777" w:rsidR="00104295" w:rsidRPr="00B34A5A" w:rsidRDefault="00104295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5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3AC10D79" w14:textId="77777777" w:rsidR="00104295" w:rsidRPr="00B34A5A" w:rsidRDefault="00104295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34A5A">
              <w:rPr>
                <w:rFonts w:asciiTheme="majorBidi" w:hAnsiTheme="majorBidi" w:cstheme="majorBidi"/>
                <w:sz w:val="30"/>
                <w:szCs w:val="30"/>
              </w:rPr>
              <w:t>50,958</w:t>
            </w:r>
          </w:p>
        </w:tc>
        <w:tc>
          <w:tcPr>
            <w:tcW w:w="146" w:type="pct"/>
            <w:shd w:val="clear" w:color="auto" w:fill="auto"/>
          </w:tcPr>
          <w:p w14:paraId="1B2EA151" w14:textId="77777777" w:rsidR="00104295" w:rsidRPr="00B34A5A" w:rsidRDefault="00104295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5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66EF6967" w14:textId="77777777" w:rsidR="00104295" w:rsidRPr="00B34A5A" w:rsidRDefault="00D51BBE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34A5A">
              <w:rPr>
                <w:rFonts w:asciiTheme="majorBidi" w:hAnsiTheme="majorBidi" w:cstheme="majorBidi"/>
                <w:sz w:val="30"/>
                <w:szCs w:val="30"/>
              </w:rPr>
              <w:t>29,101</w:t>
            </w:r>
          </w:p>
        </w:tc>
        <w:tc>
          <w:tcPr>
            <w:tcW w:w="142" w:type="pct"/>
          </w:tcPr>
          <w:p w14:paraId="09AB917A" w14:textId="77777777" w:rsidR="00104295" w:rsidRPr="00B34A5A" w:rsidRDefault="00104295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left="-57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15F8AEDE" w14:textId="77777777" w:rsidR="00104295" w:rsidRPr="00B34A5A" w:rsidRDefault="00104295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34A5A">
              <w:rPr>
                <w:rFonts w:asciiTheme="majorBidi" w:hAnsiTheme="majorBidi" w:cstheme="majorBidi"/>
                <w:sz w:val="30"/>
                <w:szCs w:val="30"/>
              </w:rPr>
              <w:t>28,524</w:t>
            </w:r>
          </w:p>
        </w:tc>
      </w:tr>
      <w:tr w:rsidR="00104295" w:rsidRPr="00B34A5A" w14:paraId="3529F5B2" w14:textId="77777777" w:rsidTr="00FE5847">
        <w:trPr>
          <w:trHeight w:val="420"/>
        </w:trPr>
        <w:tc>
          <w:tcPr>
            <w:tcW w:w="1746" w:type="pct"/>
          </w:tcPr>
          <w:p w14:paraId="7B2B3230" w14:textId="77777777" w:rsidR="00104295" w:rsidRPr="00B34A5A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4A5A">
              <w:rPr>
                <w:rFonts w:asciiTheme="majorBidi" w:hAnsiTheme="majorBidi" w:cstheme="majorBidi"/>
                <w:sz w:val="30"/>
                <w:szCs w:val="30"/>
                <w:cs/>
              </w:rPr>
              <w:t>เงินทดรองจ่ายพนักงาน</w:t>
            </w:r>
          </w:p>
        </w:tc>
        <w:tc>
          <w:tcPr>
            <w:tcW w:w="534" w:type="pct"/>
          </w:tcPr>
          <w:p w14:paraId="43314803" w14:textId="77777777" w:rsidR="00104295" w:rsidRPr="00B34A5A" w:rsidRDefault="00104295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54A46498" w14:textId="77777777" w:rsidR="00104295" w:rsidRPr="00B34A5A" w:rsidRDefault="007C671E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34A5A">
              <w:rPr>
                <w:rFonts w:asciiTheme="majorBidi" w:hAnsiTheme="majorBidi" w:cstheme="majorBidi"/>
                <w:sz w:val="30"/>
                <w:szCs w:val="30"/>
              </w:rPr>
              <w:t>612</w:t>
            </w:r>
          </w:p>
        </w:tc>
        <w:tc>
          <w:tcPr>
            <w:tcW w:w="147" w:type="pct"/>
            <w:shd w:val="clear" w:color="auto" w:fill="auto"/>
          </w:tcPr>
          <w:p w14:paraId="41B3FC53" w14:textId="77777777" w:rsidR="00104295" w:rsidRPr="00B34A5A" w:rsidRDefault="00104295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5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30E3E594" w14:textId="77777777" w:rsidR="00104295" w:rsidRPr="00B34A5A" w:rsidRDefault="00104295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34A5A">
              <w:rPr>
                <w:rFonts w:asciiTheme="majorBidi" w:hAnsiTheme="majorBidi" w:cstheme="majorBidi"/>
                <w:sz w:val="30"/>
                <w:szCs w:val="30"/>
              </w:rPr>
              <w:t>1,426</w:t>
            </w:r>
          </w:p>
        </w:tc>
        <w:tc>
          <w:tcPr>
            <w:tcW w:w="146" w:type="pct"/>
            <w:shd w:val="clear" w:color="auto" w:fill="auto"/>
          </w:tcPr>
          <w:p w14:paraId="31EB280C" w14:textId="77777777" w:rsidR="00104295" w:rsidRPr="00B34A5A" w:rsidRDefault="00104295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5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256C2090" w14:textId="77777777" w:rsidR="00104295" w:rsidRPr="00B34A5A" w:rsidRDefault="00D51BBE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34A5A"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142" w:type="pct"/>
          </w:tcPr>
          <w:p w14:paraId="402A03BD" w14:textId="77777777" w:rsidR="00104295" w:rsidRPr="00B34A5A" w:rsidRDefault="00104295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left="-57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26DE31D1" w14:textId="77777777" w:rsidR="00104295" w:rsidRPr="00B34A5A" w:rsidRDefault="00104295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34A5A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</w:tr>
      <w:tr w:rsidR="00104295" w:rsidRPr="00B34A5A" w14:paraId="27BDC889" w14:textId="77777777" w:rsidTr="00FE5847">
        <w:trPr>
          <w:trHeight w:val="307"/>
        </w:trPr>
        <w:tc>
          <w:tcPr>
            <w:tcW w:w="1746" w:type="pct"/>
          </w:tcPr>
          <w:p w14:paraId="5D41CDAB" w14:textId="77777777" w:rsidR="00104295" w:rsidRPr="00B34A5A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4" w:type="pct"/>
          </w:tcPr>
          <w:p w14:paraId="407C0EC2" w14:textId="77777777" w:rsidR="00104295" w:rsidRPr="00B34A5A" w:rsidRDefault="00104295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4F090E" w14:textId="570C0308" w:rsidR="00104295" w:rsidRPr="00B34A5A" w:rsidRDefault="00F167E1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4A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104</w:t>
            </w:r>
            <w:r w:rsidR="007C671E" w:rsidRPr="00B34A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34A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</w:t>
            </w:r>
            <w:r w:rsidR="000E2E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7" w:type="pct"/>
            <w:shd w:val="clear" w:color="auto" w:fill="auto"/>
          </w:tcPr>
          <w:p w14:paraId="5D1B6375" w14:textId="77777777" w:rsidR="00104295" w:rsidRPr="00B34A5A" w:rsidRDefault="00104295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C365A1" w14:textId="77777777" w:rsidR="00104295" w:rsidRPr="00B34A5A" w:rsidRDefault="00104295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4A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105,653</w:t>
            </w:r>
          </w:p>
        </w:tc>
        <w:tc>
          <w:tcPr>
            <w:tcW w:w="146" w:type="pct"/>
            <w:shd w:val="clear" w:color="auto" w:fill="auto"/>
          </w:tcPr>
          <w:p w14:paraId="291EC16F" w14:textId="77777777" w:rsidR="00104295" w:rsidRPr="00B34A5A" w:rsidRDefault="00104295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EF8130" w14:textId="4EF974B2" w:rsidR="00104295" w:rsidRPr="00B34A5A" w:rsidRDefault="00F167E1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4A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</w:t>
            </w:r>
            <w:r w:rsidR="00D51BBE" w:rsidRPr="00B34A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67CA6" w:rsidRPr="00B34A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512</w:t>
            </w:r>
          </w:p>
        </w:tc>
        <w:tc>
          <w:tcPr>
            <w:tcW w:w="142" w:type="pct"/>
          </w:tcPr>
          <w:p w14:paraId="4E3BDB50" w14:textId="77777777" w:rsidR="00104295" w:rsidRPr="00B34A5A" w:rsidRDefault="00104295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</w:tcPr>
          <w:p w14:paraId="695973D6" w14:textId="77777777" w:rsidR="00104295" w:rsidRPr="00B34A5A" w:rsidRDefault="00104295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4A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80,642</w:t>
            </w:r>
          </w:p>
        </w:tc>
      </w:tr>
      <w:tr w:rsidR="002A31CA" w:rsidRPr="00B34A5A" w14:paraId="36F1928B" w14:textId="77777777" w:rsidTr="00FE5847">
        <w:trPr>
          <w:trHeight w:val="172"/>
        </w:trPr>
        <w:tc>
          <w:tcPr>
            <w:tcW w:w="1746" w:type="pct"/>
          </w:tcPr>
          <w:p w14:paraId="28FF0A92" w14:textId="77777777" w:rsidR="002A31CA" w:rsidRPr="002A31CA" w:rsidRDefault="002A31CA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534" w:type="pct"/>
          </w:tcPr>
          <w:p w14:paraId="5B454E91" w14:textId="77777777" w:rsidR="002A31CA" w:rsidRPr="002A31CA" w:rsidRDefault="002A31CA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3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537" w:type="pct"/>
            <w:tcBorders>
              <w:top w:val="single" w:sz="4" w:space="0" w:color="auto"/>
            </w:tcBorders>
            <w:shd w:val="clear" w:color="auto" w:fill="auto"/>
          </w:tcPr>
          <w:p w14:paraId="0CE3EE1D" w14:textId="77777777" w:rsidR="002A31CA" w:rsidRPr="002A31CA" w:rsidRDefault="002A31CA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47" w:type="pct"/>
            <w:shd w:val="clear" w:color="auto" w:fill="auto"/>
          </w:tcPr>
          <w:p w14:paraId="1F32956B" w14:textId="77777777" w:rsidR="002A31CA" w:rsidRPr="002A31CA" w:rsidRDefault="002A31CA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46"/>
              </w:tabs>
              <w:spacing w:after="0" w:line="240" w:lineRule="auto"/>
              <w:ind w:left="-58" w:right="57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  <w:shd w:val="clear" w:color="auto" w:fill="auto"/>
          </w:tcPr>
          <w:p w14:paraId="729AFD43" w14:textId="77777777" w:rsidR="002A31CA" w:rsidRPr="002A31CA" w:rsidRDefault="002A31CA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3EF2F9E9" w14:textId="77777777" w:rsidR="002A31CA" w:rsidRPr="002A31CA" w:rsidRDefault="002A31CA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46"/>
              </w:tabs>
              <w:spacing w:after="0" w:line="240" w:lineRule="auto"/>
              <w:ind w:left="-58" w:right="57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shd w:val="clear" w:color="auto" w:fill="auto"/>
          </w:tcPr>
          <w:p w14:paraId="0A6A422E" w14:textId="77777777" w:rsidR="002A31CA" w:rsidRPr="002A31CA" w:rsidRDefault="002A31CA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42" w:type="pct"/>
          </w:tcPr>
          <w:p w14:paraId="29798CB8" w14:textId="77777777" w:rsidR="002A31CA" w:rsidRPr="002A31CA" w:rsidRDefault="002A31CA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left="-57" w:right="57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3718368D" w14:textId="77777777" w:rsidR="002A31CA" w:rsidRPr="002A31CA" w:rsidRDefault="002A31CA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104295" w:rsidRPr="00B34A5A" w14:paraId="7AD36BAF" w14:textId="77777777" w:rsidTr="00FE5847">
        <w:trPr>
          <w:trHeight w:val="420"/>
        </w:trPr>
        <w:tc>
          <w:tcPr>
            <w:tcW w:w="1746" w:type="pct"/>
          </w:tcPr>
          <w:p w14:paraId="36C309E9" w14:textId="77777777" w:rsidR="00104295" w:rsidRPr="00B34A5A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34A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4" w:type="pct"/>
          </w:tcPr>
          <w:p w14:paraId="735FF6D3" w14:textId="77777777" w:rsidR="00104295" w:rsidRPr="00B34A5A" w:rsidRDefault="00104295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3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438CEBEC" w14:textId="7B3ACAD4" w:rsidR="00104295" w:rsidRPr="00B34A5A" w:rsidRDefault="00F167E1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4A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</w:t>
            </w:r>
            <w:r w:rsidR="007C671E" w:rsidRPr="00B34A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34A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</w:t>
            </w:r>
            <w:r w:rsidR="000E2E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7" w:type="pct"/>
            <w:shd w:val="clear" w:color="auto" w:fill="auto"/>
          </w:tcPr>
          <w:p w14:paraId="10438C89" w14:textId="77777777" w:rsidR="00104295" w:rsidRPr="00B34A5A" w:rsidRDefault="00104295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46"/>
              </w:tabs>
              <w:spacing w:after="0" w:line="240" w:lineRule="auto"/>
              <w:ind w:left="-58"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0A732868" w14:textId="77777777" w:rsidR="00104295" w:rsidRPr="00B34A5A" w:rsidRDefault="00104295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4A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123</w:t>
            </w:r>
            <w:r w:rsidRPr="00B34A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34A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343</w:t>
            </w:r>
          </w:p>
        </w:tc>
        <w:tc>
          <w:tcPr>
            <w:tcW w:w="146" w:type="pct"/>
            <w:shd w:val="clear" w:color="auto" w:fill="auto"/>
          </w:tcPr>
          <w:p w14:paraId="7EE1DFF0" w14:textId="77777777" w:rsidR="00104295" w:rsidRPr="00B34A5A" w:rsidRDefault="00104295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46"/>
              </w:tabs>
              <w:spacing w:after="0" w:line="240" w:lineRule="auto"/>
              <w:ind w:left="-58"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3A59094D" w14:textId="0F4A8838" w:rsidR="00104295" w:rsidRPr="00B34A5A" w:rsidRDefault="00867CA6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4A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785</w:t>
            </w:r>
            <w:r w:rsidR="00D51BBE" w:rsidRPr="00B34A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AE7A67" w:rsidRPr="00B34A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B34A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</w:t>
            </w:r>
          </w:p>
        </w:tc>
        <w:tc>
          <w:tcPr>
            <w:tcW w:w="142" w:type="pct"/>
          </w:tcPr>
          <w:p w14:paraId="04C6A66B" w14:textId="77777777" w:rsidR="00104295" w:rsidRPr="00B34A5A" w:rsidRDefault="00104295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left="-57"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53EB095F" w14:textId="77777777" w:rsidR="00104295" w:rsidRPr="00B34A5A" w:rsidRDefault="00104295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4A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1,124,406</w:t>
            </w:r>
          </w:p>
        </w:tc>
      </w:tr>
      <w:tr w:rsidR="00104295" w:rsidRPr="00B34A5A" w14:paraId="5233FC17" w14:textId="77777777" w:rsidTr="00FE5847">
        <w:trPr>
          <w:trHeight w:val="420"/>
        </w:trPr>
        <w:tc>
          <w:tcPr>
            <w:tcW w:w="1746" w:type="pct"/>
          </w:tcPr>
          <w:p w14:paraId="1BD7012D" w14:textId="77777777" w:rsidR="00104295" w:rsidRPr="00B34A5A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4A5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34A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534" w:type="pct"/>
          </w:tcPr>
          <w:p w14:paraId="2254E4B4" w14:textId="77777777" w:rsidR="00104295" w:rsidRPr="00B34A5A" w:rsidRDefault="00104295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7" w:type="pct"/>
            <w:tcBorders>
              <w:bottom w:val="single" w:sz="4" w:space="0" w:color="auto"/>
            </w:tcBorders>
            <w:shd w:val="clear" w:color="auto" w:fill="auto"/>
          </w:tcPr>
          <w:p w14:paraId="2DD6A090" w14:textId="7C380B28" w:rsidR="00104295" w:rsidRPr="00B34A5A" w:rsidRDefault="00F167E1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34A5A">
              <w:rPr>
                <w:rFonts w:asciiTheme="majorBidi" w:hAnsiTheme="majorBidi" w:cstheme="majorBidi"/>
                <w:sz w:val="30"/>
                <w:szCs w:val="30"/>
              </w:rPr>
              <w:t>(36,96</w:t>
            </w:r>
            <w:r w:rsidR="000E2ED3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7C671E" w:rsidRPr="00B34A5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7" w:type="pct"/>
            <w:shd w:val="clear" w:color="auto" w:fill="auto"/>
          </w:tcPr>
          <w:p w14:paraId="1DDA7F9E" w14:textId="77777777" w:rsidR="00104295" w:rsidRPr="00B34A5A" w:rsidRDefault="00104295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46"/>
              </w:tabs>
              <w:spacing w:after="0" w:line="240" w:lineRule="auto"/>
              <w:ind w:left="-58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14:paraId="625E98ED" w14:textId="77777777" w:rsidR="00104295" w:rsidRPr="00B34A5A" w:rsidRDefault="00104295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34A5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34A5A">
              <w:rPr>
                <w:rFonts w:asciiTheme="majorBidi" w:hAnsiTheme="majorBidi" w:cstheme="majorBidi"/>
                <w:sz w:val="30"/>
                <w:szCs w:val="30"/>
                <w:cs/>
              </w:rPr>
              <w:t>63</w:t>
            </w:r>
            <w:r w:rsidRPr="00B34A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4A5A">
              <w:rPr>
                <w:rFonts w:asciiTheme="majorBidi" w:hAnsiTheme="majorBidi" w:cstheme="majorBidi"/>
                <w:sz w:val="30"/>
                <w:szCs w:val="30"/>
                <w:cs/>
              </w:rPr>
              <w:t>738</w:t>
            </w:r>
            <w:r w:rsidRPr="00B34A5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14:paraId="621DB5B4" w14:textId="77777777" w:rsidR="00104295" w:rsidRPr="00B34A5A" w:rsidRDefault="00104295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46"/>
              </w:tabs>
              <w:spacing w:after="0" w:line="240" w:lineRule="auto"/>
              <w:ind w:left="-58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28D0B307" w14:textId="1E0232CA" w:rsidR="00104295" w:rsidRPr="00B34A5A" w:rsidRDefault="00867CA6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34A5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C1AAA">
              <w:rPr>
                <w:rFonts w:asciiTheme="majorBidi" w:hAnsiTheme="majorBidi" w:cstheme="majorBidi"/>
                <w:sz w:val="30"/>
                <w:szCs w:val="30"/>
              </w:rPr>
              <w:t>237,919</w:t>
            </w:r>
            <w:r w:rsidR="00D51BBE" w:rsidRPr="00B34A5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2" w:type="pct"/>
          </w:tcPr>
          <w:p w14:paraId="6970D7F3" w14:textId="77777777" w:rsidR="00104295" w:rsidRPr="00B34A5A" w:rsidRDefault="00104295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left="-57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29197F43" w14:textId="77777777" w:rsidR="00104295" w:rsidRPr="00B34A5A" w:rsidRDefault="00104295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34A5A">
              <w:rPr>
                <w:rFonts w:asciiTheme="majorBidi" w:hAnsiTheme="majorBidi" w:cstheme="majorBidi"/>
                <w:sz w:val="30"/>
                <w:szCs w:val="30"/>
              </w:rPr>
              <w:t>(785,263)</w:t>
            </w:r>
          </w:p>
        </w:tc>
      </w:tr>
      <w:tr w:rsidR="002A31CA" w:rsidRPr="00B34A5A" w14:paraId="166FF2EC" w14:textId="77777777" w:rsidTr="000C23D4">
        <w:trPr>
          <w:trHeight w:val="145"/>
        </w:trPr>
        <w:tc>
          <w:tcPr>
            <w:tcW w:w="1746" w:type="pct"/>
          </w:tcPr>
          <w:p w14:paraId="737EBAA9" w14:textId="77777777" w:rsidR="002A31CA" w:rsidRPr="002A31CA" w:rsidRDefault="002A31CA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534" w:type="pct"/>
          </w:tcPr>
          <w:p w14:paraId="5FCBE72B" w14:textId="77777777" w:rsidR="002A31CA" w:rsidRPr="002A31CA" w:rsidRDefault="002A31CA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3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537" w:type="pct"/>
            <w:tcBorders>
              <w:top w:val="single" w:sz="4" w:space="0" w:color="auto"/>
            </w:tcBorders>
            <w:shd w:val="clear" w:color="auto" w:fill="auto"/>
          </w:tcPr>
          <w:p w14:paraId="2C704D8A" w14:textId="77777777" w:rsidR="002A31CA" w:rsidRPr="002A31CA" w:rsidRDefault="002A31CA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47" w:type="pct"/>
            <w:shd w:val="clear" w:color="auto" w:fill="auto"/>
          </w:tcPr>
          <w:p w14:paraId="6B5B76B4" w14:textId="77777777" w:rsidR="002A31CA" w:rsidRPr="002A31CA" w:rsidRDefault="002A31CA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  <w:shd w:val="clear" w:color="auto" w:fill="auto"/>
          </w:tcPr>
          <w:p w14:paraId="2EE5D3D9" w14:textId="77777777" w:rsidR="002A31CA" w:rsidRPr="002A31CA" w:rsidRDefault="002A31CA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46" w:type="pct"/>
            <w:shd w:val="clear" w:color="auto" w:fill="auto"/>
          </w:tcPr>
          <w:p w14:paraId="41FCFA6F" w14:textId="77777777" w:rsidR="002A31CA" w:rsidRPr="002A31CA" w:rsidRDefault="002A31CA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shd w:val="clear" w:color="auto" w:fill="auto"/>
          </w:tcPr>
          <w:p w14:paraId="21203C8F" w14:textId="77777777" w:rsidR="002A31CA" w:rsidRPr="002A31CA" w:rsidRDefault="002A31CA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42" w:type="pct"/>
          </w:tcPr>
          <w:p w14:paraId="6CBFF152" w14:textId="77777777" w:rsidR="002A31CA" w:rsidRPr="002A31CA" w:rsidRDefault="002A31CA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1A99B98C" w14:textId="77777777" w:rsidR="002A31CA" w:rsidRPr="002A31CA" w:rsidRDefault="002A31CA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DF1DEB" w:rsidRPr="00B34A5A" w14:paraId="6F04050B" w14:textId="77777777" w:rsidTr="000C23D4">
        <w:trPr>
          <w:trHeight w:val="420"/>
        </w:trPr>
        <w:tc>
          <w:tcPr>
            <w:tcW w:w="1746" w:type="pct"/>
          </w:tcPr>
          <w:p w14:paraId="29E896C4" w14:textId="644FAD3F" w:rsidR="00DF1DEB" w:rsidRPr="00B34A5A" w:rsidRDefault="00DF1DEB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34A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34" w:type="pct"/>
          </w:tcPr>
          <w:p w14:paraId="5AECA5CF" w14:textId="77777777" w:rsidR="00DF1DEB" w:rsidRPr="00B34A5A" w:rsidRDefault="00DF1DEB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3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7" w:type="pct"/>
            <w:tcBorders>
              <w:bottom w:val="double" w:sz="4" w:space="0" w:color="auto"/>
            </w:tcBorders>
            <w:shd w:val="clear" w:color="auto" w:fill="auto"/>
          </w:tcPr>
          <w:p w14:paraId="43A1D06A" w14:textId="5FB63927" w:rsidR="00DF1DEB" w:rsidRPr="00B34A5A" w:rsidRDefault="00DF1DEB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4A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68,134</w:t>
            </w:r>
          </w:p>
        </w:tc>
        <w:tc>
          <w:tcPr>
            <w:tcW w:w="147" w:type="pct"/>
            <w:shd w:val="clear" w:color="auto" w:fill="auto"/>
          </w:tcPr>
          <w:p w14:paraId="31C540A9" w14:textId="77777777" w:rsidR="00DF1DEB" w:rsidRPr="00B34A5A" w:rsidRDefault="00DF1DEB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shd w:val="clear" w:color="auto" w:fill="auto"/>
          </w:tcPr>
          <w:p w14:paraId="774E582D" w14:textId="6CBB8341" w:rsidR="00DF1DEB" w:rsidRPr="00B34A5A" w:rsidRDefault="00DF1DEB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4A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59,605</w:t>
            </w:r>
          </w:p>
        </w:tc>
        <w:tc>
          <w:tcPr>
            <w:tcW w:w="146" w:type="pct"/>
            <w:shd w:val="clear" w:color="auto" w:fill="auto"/>
          </w:tcPr>
          <w:p w14:paraId="1399ACD0" w14:textId="77777777" w:rsidR="00DF1DEB" w:rsidRPr="00B34A5A" w:rsidRDefault="00DF1DEB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double" w:sz="4" w:space="0" w:color="auto"/>
            </w:tcBorders>
            <w:shd w:val="clear" w:color="auto" w:fill="auto"/>
          </w:tcPr>
          <w:p w14:paraId="098761C9" w14:textId="36298713" w:rsidR="00DF1DEB" w:rsidRPr="00B34A5A" w:rsidRDefault="00EC1AAA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547,446</w:t>
            </w:r>
          </w:p>
        </w:tc>
        <w:tc>
          <w:tcPr>
            <w:tcW w:w="142" w:type="pct"/>
          </w:tcPr>
          <w:p w14:paraId="29BF14AB" w14:textId="77777777" w:rsidR="00DF1DEB" w:rsidRPr="00B34A5A" w:rsidRDefault="00DF1DEB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</w:tcPr>
          <w:p w14:paraId="2288A3E3" w14:textId="5A34D84C" w:rsidR="00DF1DEB" w:rsidRPr="00B34A5A" w:rsidRDefault="00DF1DEB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4A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339,143</w:t>
            </w:r>
          </w:p>
        </w:tc>
      </w:tr>
      <w:tr w:rsidR="000C23D4" w:rsidRPr="00613D33" w14:paraId="291B4EFE" w14:textId="77777777" w:rsidTr="000C23D4">
        <w:trPr>
          <w:trHeight w:val="420"/>
        </w:trPr>
        <w:tc>
          <w:tcPr>
            <w:tcW w:w="1746" w:type="pct"/>
          </w:tcPr>
          <w:p w14:paraId="16D54562" w14:textId="77777777" w:rsidR="000C23D4" w:rsidRPr="00DF1DEB" w:rsidRDefault="000C23D4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</w:tcPr>
          <w:p w14:paraId="0ED36B8A" w14:textId="77777777" w:rsidR="000C23D4" w:rsidRPr="00B34A5A" w:rsidRDefault="000C23D4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3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double" w:sz="4" w:space="0" w:color="auto"/>
            </w:tcBorders>
            <w:shd w:val="clear" w:color="auto" w:fill="auto"/>
          </w:tcPr>
          <w:p w14:paraId="5FD143AE" w14:textId="77777777" w:rsidR="000C23D4" w:rsidRPr="00613D33" w:rsidRDefault="000C23D4" w:rsidP="00FE5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-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7A1E4D0A" w14:textId="77777777" w:rsidR="000C23D4" w:rsidRPr="00613D33" w:rsidRDefault="000C23D4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  <w:shd w:val="clear" w:color="auto" w:fill="auto"/>
          </w:tcPr>
          <w:p w14:paraId="777E68DF" w14:textId="77777777" w:rsidR="000C23D4" w:rsidRPr="00613D33" w:rsidRDefault="000C23D4" w:rsidP="00FE5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478A371C" w14:textId="77777777" w:rsidR="000C23D4" w:rsidRPr="00613D33" w:rsidRDefault="000C23D4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  <w:shd w:val="clear" w:color="auto" w:fill="auto"/>
          </w:tcPr>
          <w:p w14:paraId="1C711001" w14:textId="77777777" w:rsidR="000C23D4" w:rsidRPr="00AC0D36" w:rsidRDefault="000C23D4" w:rsidP="00FE5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387FC03E" w14:textId="77777777" w:rsidR="000C23D4" w:rsidRPr="00AC0D36" w:rsidRDefault="000C23D4" w:rsidP="00AC0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</w:tcPr>
          <w:p w14:paraId="17FEE81D" w14:textId="77777777" w:rsidR="000C23D4" w:rsidRPr="00613D33" w:rsidRDefault="000C23D4" w:rsidP="00FE5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F1DEB" w:rsidRPr="00613D33" w14:paraId="726B71CB" w14:textId="77777777" w:rsidTr="000C23D4">
        <w:trPr>
          <w:trHeight w:val="420"/>
        </w:trPr>
        <w:tc>
          <w:tcPr>
            <w:tcW w:w="1746" w:type="pct"/>
          </w:tcPr>
          <w:p w14:paraId="2F5AD486" w14:textId="0DC161D4" w:rsidR="00DF1DEB" w:rsidRPr="00DF1DEB" w:rsidRDefault="00DF1DEB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1DE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F1DE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กลับรายการ)</w:t>
            </w:r>
            <w:r w:rsidR="0034665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F1DEB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หนี้สงสัยจะสูญสำหรับปี</w:t>
            </w:r>
          </w:p>
        </w:tc>
        <w:tc>
          <w:tcPr>
            <w:tcW w:w="534" w:type="pct"/>
          </w:tcPr>
          <w:p w14:paraId="4A97EE2C" w14:textId="77777777" w:rsidR="00DF1DEB" w:rsidRPr="00B34A5A" w:rsidRDefault="00DF1DEB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3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7" w:type="pct"/>
            <w:tcBorders>
              <w:bottom w:val="double" w:sz="4" w:space="0" w:color="auto"/>
            </w:tcBorders>
            <w:shd w:val="clear" w:color="auto" w:fill="auto"/>
          </w:tcPr>
          <w:p w14:paraId="4198F17D" w14:textId="5DE05E1E" w:rsidR="00DF1DEB" w:rsidRPr="00613D33" w:rsidRDefault="00DF1DEB" w:rsidP="00FE5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-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3D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(26,77</w:t>
            </w:r>
            <w:r w:rsidR="000E2E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613D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7" w:type="pct"/>
            <w:shd w:val="clear" w:color="auto" w:fill="auto"/>
          </w:tcPr>
          <w:p w14:paraId="23752AA5" w14:textId="77777777" w:rsidR="00DF1DEB" w:rsidRPr="00613D33" w:rsidRDefault="00DF1DEB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shd w:val="clear" w:color="auto" w:fill="auto"/>
          </w:tcPr>
          <w:p w14:paraId="60F1B470" w14:textId="469A4B60" w:rsidR="00DF1DEB" w:rsidRPr="00613D33" w:rsidRDefault="00FE5847" w:rsidP="00FE5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3D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DF1DEB" w:rsidRPr="00613D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(1,344)</w:t>
            </w:r>
          </w:p>
        </w:tc>
        <w:tc>
          <w:tcPr>
            <w:tcW w:w="146" w:type="pct"/>
            <w:shd w:val="clear" w:color="auto" w:fill="auto"/>
          </w:tcPr>
          <w:p w14:paraId="33A404E1" w14:textId="77777777" w:rsidR="00DF1DEB" w:rsidRPr="00613D33" w:rsidRDefault="00DF1DEB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double" w:sz="4" w:space="0" w:color="auto"/>
            </w:tcBorders>
            <w:shd w:val="clear" w:color="auto" w:fill="auto"/>
          </w:tcPr>
          <w:p w14:paraId="365BFD90" w14:textId="540D7C00" w:rsidR="00DF1DEB" w:rsidRPr="00AC0D36" w:rsidRDefault="00DF1DEB" w:rsidP="00FE5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0D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EC1A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547,344</w:t>
            </w:r>
            <w:r w:rsidRPr="00AC0D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2" w:type="pct"/>
          </w:tcPr>
          <w:p w14:paraId="021B3E48" w14:textId="77777777" w:rsidR="00DF1DEB" w:rsidRPr="00AC0D36" w:rsidRDefault="00DF1DEB" w:rsidP="00AC0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</w:tcPr>
          <w:p w14:paraId="6A30EFC6" w14:textId="69A5F350" w:rsidR="00DF1DEB" w:rsidRPr="00613D33" w:rsidRDefault="00DF1DEB" w:rsidP="00FE5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3D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737,526</w:t>
            </w:r>
          </w:p>
        </w:tc>
      </w:tr>
    </w:tbl>
    <w:p w14:paraId="7F85AAE6" w14:textId="1D292583" w:rsidR="00C30E33" w:rsidRPr="000C23D4" w:rsidRDefault="00C30E33">
      <w:pPr>
        <w:rPr>
          <w:sz w:val="30"/>
          <w:szCs w:val="30"/>
        </w:rPr>
      </w:pPr>
    </w:p>
    <w:p w14:paraId="74CFCAF5" w14:textId="23D20093" w:rsidR="000D0888" w:rsidRPr="000D0888" w:rsidRDefault="000D0888" w:rsidP="001800B2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0D0888">
        <w:rPr>
          <w:rFonts w:ascii="Angsana New" w:hAnsi="Angsana New"/>
          <w:b/>
          <w:bCs/>
          <w:sz w:val="30"/>
          <w:szCs w:val="30"/>
          <w:cs/>
        </w:rPr>
        <w:t>การดำเนินงานที่ยกเลิก</w:t>
      </w:r>
    </w:p>
    <w:p w14:paraId="62A9FDA1" w14:textId="77777777" w:rsidR="000D0888" w:rsidRDefault="000D0888" w:rsidP="000D0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61FAB602" w14:textId="4D0BB82D" w:rsidR="002942BC" w:rsidRDefault="000D0888" w:rsidP="00FE3B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 w:right="-43"/>
        <w:jc w:val="thaiDistribute"/>
        <w:rPr>
          <w:rFonts w:ascii="Angsana New" w:hAnsi="Angsana New"/>
          <w:sz w:val="30"/>
          <w:szCs w:val="30"/>
        </w:rPr>
      </w:pPr>
      <w:r w:rsidRPr="00346654">
        <w:rPr>
          <w:rFonts w:ascii="Angsana New" w:hAnsi="Angsana New" w:hint="cs"/>
          <w:spacing w:val="-4"/>
          <w:sz w:val="30"/>
          <w:szCs w:val="30"/>
          <w:cs/>
        </w:rPr>
        <w:t>ใน</w:t>
      </w:r>
      <w:r w:rsidR="00626078" w:rsidRPr="00346654">
        <w:rPr>
          <w:rFonts w:ascii="Angsana New" w:hAnsi="Angsana New" w:hint="cs"/>
          <w:spacing w:val="-4"/>
          <w:sz w:val="30"/>
          <w:szCs w:val="30"/>
          <w:cs/>
        </w:rPr>
        <w:t xml:space="preserve">ระหว่างปี </w:t>
      </w:r>
      <w:r w:rsidR="00626078" w:rsidRPr="00346654">
        <w:rPr>
          <w:rFonts w:ascii="Angsana New" w:hAnsi="Angsana New"/>
          <w:spacing w:val="-4"/>
          <w:sz w:val="30"/>
          <w:szCs w:val="30"/>
        </w:rPr>
        <w:t>2561</w:t>
      </w:r>
      <w:r w:rsidRPr="00346654">
        <w:rPr>
          <w:rFonts w:ascii="Angsana New" w:hAnsi="Angsana New"/>
          <w:spacing w:val="-4"/>
          <w:sz w:val="30"/>
          <w:szCs w:val="30"/>
        </w:rPr>
        <w:t xml:space="preserve"> </w:t>
      </w:r>
      <w:r w:rsidRPr="00346654">
        <w:rPr>
          <w:rFonts w:ascii="Angsana New" w:hAnsi="Angsana New" w:hint="cs"/>
          <w:spacing w:val="-4"/>
          <w:sz w:val="30"/>
          <w:szCs w:val="30"/>
          <w:cs/>
        </w:rPr>
        <w:t>กลุ่มบริษัทขายเงินลงทุนในบริษัท</w:t>
      </w:r>
      <w:r w:rsidRPr="0034665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346654">
        <w:rPr>
          <w:rFonts w:ascii="Angsana New" w:hAnsi="Angsana New" w:hint="cs"/>
          <w:spacing w:val="-4"/>
          <w:sz w:val="30"/>
          <w:szCs w:val="30"/>
          <w:cs/>
        </w:rPr>
        <w:t>ดับบลิวพีเอส (ประเทศไทย)</w:t>
      </w:r>
      <w:r w:rsidRPr="0034665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346654">
        <w:rPr>
          <w:rFonts w:ascii="Angsana New" w:hAnsi="Angsana New" w:hint="cs"/>
          <w:spacing w:val="-4"/>
          <w:sz w:val="30"/>
          <w:szCs w:val="30"/>
          <w:cs/>
        </w:rPr>
        <w:t>จำกัด</w:t>
      </w:r>
      <w:r w:rsidRPr="0034665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346654">
        <w:rPr>
          <w:rFonts w:ascii="Angsana New" w:hAnsi="Angsana New" w:hint="cs"/>
          <w:spacing w:val="-4"/>
          <w:sz w:val="30"/>
          <w:szCs w:val="30"/>
          <w:cs/>
        </w:rPr>
        <w:t>ซึ่งเป็นบริษัทย่อย</w:t>
      </w:r>
      <w:r w:rsidR="0026210A" w:rsidRPr="00346654">
        <w:rPr>
          <w:rFonts w:ascii="Angsana New" w:hAnsi="Angsana New" w:hint="cs"/>
          <w:spacing w:val="-4"/>
          <w:sz w:val="30"/>
          <w:szCs w:val="30"/>
          <w:cs/>
        </w:rPr>
        <w:t>ใน</w:t>
      </w:r>
      <w:r w:rsidRPr="00346654">
        <w:rPr>
          <w:rFonts w:ascii="Angsana New" w:hAnsi="Angsana New" w:hint="cs"/>
          <w:spacing w:val="-4"/>
          <w:sz w:val="30"/>
          <w:szCs w:val="30"/>
          <w:cs/>
        </w:rPr>
        <w:t>ส่วนงานบริการด้านการพิมพ์ทั้งหมดของ</w:t>
      </w:r>
      <w:r w:rsidR="0026210A" w:rsidRPr="00346654">
        <w:rPr>
          <w:rFonts w:ascii="Angsana New" w:hAnsi="Angsana New" w:hint="cs"/>
          <w:spacing w:val="-4"/>
          <w:sz w:val="30"/>
          <w:szCs w:val="30"/>
          <w:cs/>
        </w:rPr>
        <w:t>กลุ่ม</w:t>
      </w:r>
      <w:r w:rsidRPr="00346654">
        <w:rPr>
          <w:rFonts w:ascii="Angsana New" w:hAnsi="Angsana New" w:hint="cs"/>
          <w:spacing w:val="-4"/>
          <w:sz w:val="30"/>
          <w:szCs w:val="30"/>
          <w:cs/>
        </w:rPr>
        <w:t>บริษัท</w:t>
      </w:r>
      <w:r w:rsidRPr="0034665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2942BC" w:rsidRPr="00346654">
        <w:rPr>
          <w:rFonts w:ascii="Angsana New" w:hAnsi="Angsana New" w:hint="cs"/>
          <w:spacing w:val="-4"/>
          <w:sz w:val="30"/>
          <w:szCs w:val="30"/>
          <w:cs/>
        </w:rPr>
        <w:t xml:space="preserve">และการลดลงของสัดส่วนการลงทุนในบริษัท </w:t>
      </w:r>
      <w:r w:rsidR="002942BC" w:rsidRPr="0034665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2942BC" w:rsidRPr="00346654">
        <w:rPr>
          <w:rFonts w:ascii="Angsana New" w:hAnsi="Angsana New" w:hint="cs"/>
          <w:spacing w:val="-4"/>
          <w:sz w:val="30"/>
          <w:szCs w:val="30"/>
          <w:cs/>
        </w:rPr>
        <w:t>เนชั่น</w:t>
      </w:r>
      <w:r w:rsidR="002942BC" w:rsidRPr="0034665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2942BC" w:rsidRPr="00346654">
        <w:rPr>
          <w:rFonts w:ascii="Angsana New" w:hAnsi="Angsana New" w:hint="cs"/>
          <w:spacing w:val="-4"/>
          <w:sz w:val="30"/>
          <w:szCs w:val="30"/>
          <w:cs/>
        </w:rPr>
        <w:t>อินเตอร์เนชั่นแนล</w:t>
      </w:r>
      <w:r w:rsidR="002942BC" w:rsidRPr="00D87C74">
        <w:rPr>
          <w:rFonts w:ascii="Angsana New" w:hAnsi="Angsana New"/>
          <w:sz w:val="30"/>
          <w:szCs w:val="30"/>
          <w:cs/>
        </w:rPr>
        <w:t xml:space="preserve"> </w:t>
      </w:r>
      <w:r w:rsidR="002942BC" w:rsidRPr="00D87C74">
        <w:rPr>
          <w:rFonts w:ascii="Angsana New" w:hAnsi="Angsana New" w:hint="cs"/>
          <w:sz w:val="30"/>
          <w:szCs w:val="30"/>
          <w:cs/>
        </w:rPr>
        <w:t>เอ็ดดูเทนเมนท์</w:t>
      </w:r>
      <w:r w:rsidR="002942BC" w:rsidRPr="00D87C74">
        <w:rPr>
          <w:rFonts w:ascii="Angsana New" w:hAnsi="Angsana New"/>
          <w:sz w:val="30"/>
          <w:szCs w:val="30"/>
          <w:cs/>
        </w:rPr>
        <w:t xml:space="preserve"> </w:t>
      </w:r>
      <w:r w:rsidR="002942BC" w:rsidRPr="00D87C74">
        <w:rPr>
          <w:rFonts w:ascii="Angsana New" w:hAnsi="Angsana New" w:hint="cs"/>
          <w:sz w:val="30"/>
          <w:szCs w:val="30"/>
          <w:cs/>
        </w:rPr>
        <w:t>จำกัด (มหาชน)  ทำให้กลุ่มบริษัทสูญเสียอำนาจควบคุมในส่วนงาน</w:t>
      </w:r>
      <w:r w:rsidR="0082084A" w:rsidRPr="00D87C74">
        <w:rPr>
          <w:rFonts w:ascii="Angsana New" w:hAnsi="Angsana New" w:hint="cs"/>
          <w:sz w:val="30"/>
          <w:szCs w:val="30"/>
          <w:cs/>
        </w:rPr>
        <w:t>สื่อการศ</w:t>
      </w:r>
      <w:r w:rsidR="00346654">
        <w:rPr>
          <w:rFonts w:ascii="Angsana New" w:hAnsi="Angsana New" w:hint="cs"/>
          <w:sz w:val="30"/>
          <w:szCs w:val="30"/>
          <w:cs/>
        </w:rPr>
        <w:t>ึ</w:t>
      </w:r>
      <w:r w:rsidR="0082084A" w:rsidRPr="00D87C74">
        <w:rPr>
          <w:rFonts w:ascii="Angsana New" w:hAnsi="Angsana New" w:hint="cs"/>
          <w:sz w:val="30"/>
          <w:szCs w:val="30"/>
          <w:cs/>
        </w:rPr>
        <w:t>กษาและบันเทิง</w:t>
      </w:r>
      <w:r w:rsidR="002942BC" w:rsidRPr="00D87C74">
        <w:rPr>
          <w:rFonts w:ascii="Angsana New" w:hAnsi="Angsana New" w:hint="cs"/>
          <w:sz w:val="30"/>
          <w:szCs w:val="30"/>
          <w:cs/>
        </w:rPr>
        <w:t>ทั้งหมด</w:t>
      </w:r>
      <w:r w:rsidR="00D87C74" w:rsidRPr="00D87C74">
        <w:rPr>
          <w:rFonts w:ascii="Angsana New" w:hAnsi="Angsana New"/>
          <w:sz w:val="30"/>
          <w:szCs w:val="30"/>
        </w:rPr>
        <w:t xml:space="preserve"> </w:t>
      </w:r>
      <w:r w:rsidR="002942BC" w:rsidRPr="00D87C74">
        <w:rPr>
          <w:rFonts w:ascii="Angsana New" w:hAnsi="Angsana New" w:hint="cs"/>
          <w:sz w:val="30"/>
          <w:szCs w:val="30"/>
          <w:cs/>
        </w:rPr>
        <w:t>โดยกลุ่มบริษัทจะแสดงเป็นการดำเนินงานที่ยกเลิก</w:t>
      </w:r>
      <w:r w:rsidR="006311F4">
        <w:rPr>
          <w:rFonts w:ascii="Angsana New" w:hAnsi="Angsana New" w:hint="cs"/>
          <w:sz w:val="30"/>
          <w:szCs w:val="30"/>
          <w:cs/>
        </w:rPr>
        <w:t xml:space="preserve">ทั้ง </w:t>
      </w:r>
      <w:r w:rsidR="006311F4">
        <w:rPr>
          <w:rFonts w:ascii="Angsana New" w:hAnsi="Angsana New"/>
          <w:sz w:val="30"/>
          <w:szCs w:val="30"/>
        </w:rPr>
        <w:t xml:space="preserve">2 </w:t>
      </w:r>
      <w:r w:rsidR="006311F4">
        <w:rPr>
          <w:rFonts w:ascii="Angsana New" w:hAnsi="Angsana New" w:hint="cs"/>
          <w:sz w:val="30"/>
          <w:szCs w:val="30"/>
          <w:cs/>
        </w:rPr>
        <w:t>ส่วนงาน</w:t>
      </w:r>
      <w:r w:rsidR="002942BC" w:rsidRPr="00D87C74">
        <w:rPr>
          <w:rFonts w:ascii="Angsana New" w:hAnsi="Angsana New" w:hint="cs"/>
          <w:sz w:val="30"/>
          <w:szCs w:val="30"/>
          <w:cs/>
        </w:rPr>
        <w:t>แยกต่างหากจากการดำเนินงานต่อเนื่องสำหรับปี</w:t>
      </w:r>
      <w:r w:rsidR="002942BC" w:rsidRPr="00F7524F">
        <w:rPr>
          <w:rFonts w:ascii="Angsana New" w:hAnsi="Angsana New" w:hint="cs"/>
          <w:spacing w:val="-8"/>
          <w:sz w:val="30"/>
          <w:szCs w:val="30"/>
          <w:cs/>
        </w:rPr>
        <w:t>สิ้นสุดวันที่</w:t>
      </w:r>
      <w:r w:rsidR="0082084A" w:rsidRPr="00F7524F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2942BC" w:rsidRPr="00F7524F">
        <w:rPr>
          <w:rFonts w:ascii="Angsana New" w:hAnsi="Angsana New" w:hint="cs"/>
          <w:spacing w:val="-8"/>
          <w:sz w:val="30"/>
          <w:szCs w:val="30"/>
        </w:rPr>
        <w:t xml:space="preserve">31 </w:t>
      </w:r>
      <w:r w:rsidR="002942BC" w:rsidRPr="00F7524F">
        <w:rPr>
          <w:rFonts w:ascii="Angsana New" w:hAnsi="Angsana New" w:hint="cs"/>
          <w:spacing w:val="-8"/>
          <w:sz w:val="30"/>
          <w:szCs w:val="30"/>
          <w:cs/>
        </w:rPr>
        <w:t xml:space="preserve">ธันวาคม </w:t>
      </w:r>
      <w:r w:rsidR="002942BC" w:rsidRPr="00F7524F">
        <w:rPr>
          <w:rFonts w:ascii="Angsana New" w:hAnsi="Angsana New" w:hint="cs"/>
          <w:spacing w:val="-8"/>
          <w:sz w:val="30"/>
          <w:szCs w:val="30"/>
        </w:rPr>
        <w:t>256</w:t>
      </w:r>
      <w:r w:rsidR="002942BC" w:rsidRPr="00F7524F">
        <w:rPr>
          <w:rFonts w:ascii="Angsana New" w:hAnsi="Angsana New" w:hint="cs"/>
          <w:spacing w:val="-8"/>
          <w:sz w:val="30"/>
          <w:szCs w:val="30"/>
          <w:cs/>
        </w:rPr>
        <w:t xml:space="preserve">1 </w:t>
      </w:r>
      <w:r w:rsidR="0082084A" w:rsidRPr="00F7524F">
        <w:rPr>
          <w:rFonts w:ascii="Angsana New" w:hAnsi="Angsana New" w:hint="cs"/>
          <w:spacing w:val="-8"/>
          <w:sz w:val="30"/>
          <w:szCs w:val="30"/>
          <w:cs/>
        </w:rPr>
        <w:t xml:space="preserve">และ </w:t>
      </w:r>
      <w:r w:rsidR="0082084A" w:rsidRPr="00F7524F">
        <w:rPr>
          <w:rFonts w:ascii="Angsana New" w:hAnsi="Angsana New"/>
          <w:spacing w:val="-8"/>
          <w:sz w:val="30"/>
          <w:szCs w:val="30"/>
        </w:rPr>
        <w:t>2560</w:t>
      </w:r>
      <w:r w:rsidR="0026210A" w:rsidRPr="00F7524F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FE3BFA" w:rsidRPr="00F7524F">
        <w:rPr>
          <w:rFonts w:ascii="Angsana New" w:hAnsi="Angsana New" w:hint="cs"/>
          <w:spacing w:val="-8"/>
          <w:sz w:val="30"/>
          <w:szCs w:val="30"/>
          <w:cs/>
        </w:rPr>
        <w:t xml:space="preserve">โดยมีรายละเอียดด้านล่าง </w:t>
      </w:r>
      <w:r w:rsidR="0026210A" w:rsidRPr="00F7524F">
        <w:rPr>
          <w:rFonts w:ascii="Angsana New" w:hAnsi="Angsana New"/>
          <w:spacing w:val="-8"/>
          <w:sz w:val="30"/>
          <w:szCs w:val="30"/>
          <w:cs/>
        </w:rPr>
        <w:t>(</w:t>
      </w:r>
      <w:r w:rsidR="00346654" w:rsidRPr="00F7524F">
        <w:rPr>
          <w:rFonts w:ascii="Angsana New" w:hAnsi="Angsana New" w:hint="cs"/>
          <w:spacing w:val="-8"/>
          <w:sz w:val="30"/>
          <w:szCs w:val="30"/>
          <w:cs/>
        </w:rPr>
        <w:t>ดู</w:t>
      </w:r>
      <w:r w:rsidR="0026210A" w:rsidRPr="00F7524F">
        <w:rPr>
          <w:rFonts w:ascii="Angsana New" w:hAnsi="Angsana New"/>
          <w:spacing w:val="-8"/>
          <w:sz w:val="30"/>
          <w:szCs w:val="30"/>
          <w:cs/>
        </w:rPr>
        <w:t>ข้อมูลเพิ่มเติม</w:t>
      </w:r>
      <w:r w:rsidR="00F7524F" w:rsidRPr="00F7524F">
        <w:rPr>
          <w:rFonts w:ascii="Angsana New" w:hAnsi="Angsana New" w:hint="cs"/>
          <w:spacing w:val="-8"/>
          <w:sz w:val="30"/>
          <w:szCs w:val="30"/>
          <w:cs/>
        </w:rPr>
        <w:t>ใน</w:t>
      </w:r>
      <w:r w:rsidR="0026210A" w:rsidRPr="00F7524F">
        <w:rPr>
          <w:rFonts w:ascii="Angsana New" w:hAnsi="Angsana New"/>
          <w:spacing w:val="-8"/>
          <w:sz w:val="30"/>
          <w:szCs w:val="30"/>
          <w:cs/>
        </w:rPr>
        <w:t>หมายเหตุ</w:t>
      </w:r>
      <w:r w:rsidR="0026210A" w:rsidRPr="00F7524F">
        <w:rPr>
          <w:rFonts w:ascii="Angsana New" w:hAnsi="Angsana New" w:hint="cs"/>
          <w:spacing w:val="-8"/>
          <w:sz w:val="30"/>
          <w:szCs w:val="30"/>
          <w:cs/>
        </w:rPr>
        <w:t>ประกอบงบการเงิน</w:t>
      </w:r>
      <w:r w:rsidR="0026210A" w:rsidRPr="00F7524F">
        <w:rPr>
          <w:rFonts w:ascii="Angsana New" w:hAnsi="Angsana New"/>
          <w:spacing w:val="-8"/>
          <w:sz w:val="30"/>
          <w:szCs w:val="30"/>
          <w:cs/>
        </w:rPr>
        <w:t xml:space="preserve">ข้อ </w:t>
      </w:r>
      <w:r w:rsidR="0026210A" w:rsidRPr="00F7524F">
        <w:rPr>
          <w:rFonts w:ascii="Angsana New" w:hAnsi="Angsana New"/>
          <w:spacing w:val="-8"/>
          <w:sz w:val="30"/>
          <w:szCs w:val="30"/>
        </w:rPr>
        <w:t>1</w:t>
      </w:r>
      <w:r w:rsidR="00346654" w:rsidRPr="00F7524F">
        <w:rPr>
          <w:rFonts w:ascii="Angsana New" w:hAnsi="Angsana New"/>
          <w:spacing w:val="-8"/>
          <w:sz w:val="30"/>
          <w:szCs w:val="30"/>
        </w:rPr>
        <w:t>2</w:t>
      </w:r>
      <w:r w:rsidR="0026210A" w:rsidRPr="00F7524F">
        <w:rPr>
          <w:rFonts w:ascii="Angsana New" w:hAnsi="Angsana New"/>
          <w:spacing w:val="-8"/>
          <w:sz w:val="30"/>
          <w:szCs w:val="30"/>
          <w:cs/>
        </w:rPr>
        <w:t>)</w:t>
      </w:r>
    </w:p>
    <w:p w14:paraId="2210FDC1" w14:textId="77777777" w:rsidR="00A47552" w:rsidRDefault="00A47552" w:rsidP="00262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 w:right="-43"/>
        <w:jc w:val="thaiDistribute"/>
        <w:rPr>
          <w:rFonts w:ascii="Angsana New" w:hAnsi="Angsana New"/>
          <w:sz w:val="30"/>
          <w:szCs w:val="30"/>
        </w:rPr>
      </w:pPr>
    </w:p>
    <w:p w14:paraId="4D2DE05F" w14:textId="391C7E17" w:rsidR="00E540A5" w:rsidRDefault="00DF1DEB" w:rsidP="00A8296D">
      <w:pPr>
        <w:pageBreakBefore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2" w:right="-43"/>
        <w:jc w:val="thaiDistribute"/>
        <w:rPr>
          <w:rFonts w:ascii="Angsana New" w:hAnsi="Angsana New"/>
          <w:sz w:val="30"/>
          <w:szCs w:val="30"/>
        </w:rPr>
      </w:pPr>
      <w:r w:rsidRPr="000677DF">
        <w:rPr>
          <w:rFonts w:ascii="Angsana New" w:hAnsi="Angsana New" w:hint="cs"/>
          <w:spacing w:val="-4"/>
          <w:sz w:val="30"/>
          <w:szCs w:val="30"/>
          <w:cs/>
        </w:rPr>
        <w:lastRenderedPageBreak/>
        <w:t>ใน</w:t>
      </w:r>
      <w:r w:rsidR="00046C8D">
        <w:rPr>
          <w:rFonts w:ascii="Angsana New" w:hAnsi="Angsana New" w:hint="cs"/>
          <w:spacing w:val="-4"/>
          <w:sz w:val="30"/>
          <w:szCs w:val="30"/>
          <w:cs/>
        </w:rPr>
        <w:t xml:space="preserve">วันที่ </w:t>
      </w:r>
      <w:r w:rsidR="00046C8D">
        <w:rPr>
          <w:rFonts w:ascii="Angsana New" w:hAnsi="Angsana New"/>
          <w:spacing w:val="-4"/>
          <w:sz w:val="30"/>
          <w:szCs w:val="30"/>
        </w:rPr>
        <w:t>1</w:t>
      </w:r>
      <w:r w:rsidR="00A31A34">
        <w:rPr>
          <w:rFonts w:ascii="Angsana New" w:hAnsi="Angsana New"/>
          <w:spacing w:val="-4"/>
          <w:sz w:val="30"/>
          <w:szCs w:val="30"/>
        </w:rPr>
        <w:t xml:space="preserve">8 </w:t>
      </w:r>
      <w:r w:rsidRPr="000677DF">
        <w:rPr>
          <w:rFonts w:ascii="Angsana New" w:hAnsi="Angsana New" w:hint="cs"/>
          <w:spacing w:val="-4"/>
          <w:sz w:val="30"/>
          <w:szCs w:val="30"/>
          <w:cs/>
        </w:rPr>
        <w:t>ธันวาคม</w:t>
      </w:r>
      <w:r w:rsidR="001F59ED" w:rsidRPr="000677DF">
        <w:rPr>
          <w:rFonts w:ascii="Angsana New" w:hAnsi="Angsana New" w:hint="cs"/>
          <w:spacing w:val="-4"/>
          <w:sz w:val="30"/>
          <w:szCs w:val="30"/>
          <w:cs/>
        </w:rPr>
        <w:t xml:space="preserve"> 2561 กลุ่มบริษัทขายเงินลงทุนในบริษัท ดับบลิวพีเอส (ประเทศไทย) จำกัด ซึ่งเป็นบริษัทในส่วนงาน</w:t>
      </w:r>
      <w:r w:rsidR="001F59ED">
        <w:rPr>
          <w:rFonts w:ascii="Angsana New" w:hAnsi="Angsana New" w:hint="cs"/>
          <w:sz w:val="30"/>
          <w:szCs w:val="30"/>
          <w:cs/>
        </w:rPr>
        <w:t>บริการด้านการพิมพ์ทั้งหมดของกลุ่มบริษัท ส่วนงานนี้ไม่ได้เป็นการดำเนินงานที่ยกเลิกหรือถูกจัดประเภท</w:t>
      </w:r>
      <w:r w:rsidR="000677DF">
        <w:rPr>
          <w:rFonts w:ascii="Angsana New" w:hAnsi="Angsana New" w:hint="cs"/>
          <w:sz w:val="30"/>
          <w:szCs w:val="30"/>
          <w:cs/>
        </w:rPr>
        <w:t>เป็นถือ</w:t>
      </w:r>
      <w:r w:rsidR="001F59ED">
        <w:rPr>
          <w:rFonts w:ascii="Angsana New" w:hAnsi="Angsana New" w:hint="cs"/>
          <w:sz w:val="30"/>
          <w:szCs w:val="30"/>
          <w:cs/>
        </w:rPr>
        <w:t>ไว้เ</w:t>
      </w:r>
      <w:r w:rsidR="001C5CA7">
        <w:rPr>
          <w:rFonts w:ascii="Angsana New" w:hAnsi="Angsana New" w:hint="cs"/>
          <w:sz w:val="30"/>
          <w:szCs w:val="30"/>
          <w:cs/>
        </w:rPr>
        <w:t>พื่อ</w:t>
      </w:r>
      <w:r w:rsidR="001F59ED">
        <w:rPr>
          <w:rFonts w:ascii="Angsana New" w:hAnsi="Angsana New" w:hint="cs"/>
          <w:sz w:val="30"/>
          <w:szCs w:val="30"/>
          <w:cs/>
        </w:rPr>
        <w:t xml:space="preserve">ขาย ณ วันที่ </w:t>
      </w:r>
      <w:r w:rsidR="001F59ED">
        <w:rPr>
          <w:rFonts w:ascii="Angsana New" w:hAnsi="Angsana New"/>
          <w:sz w:val="30"/>
          <w:szCs w:val="30"/>
        </w:rPr>
        <w:t xml:space="preserve">31 </w:t>
      </w:r>
      <w:r w:rsidR="001F59ED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1F59ED">
        <w:rPr>
          <w:rFonts w:ascii="Angsana New" w:hAnsi="Angsana New"/>
          <w:sz w:val="30"/>
          <w:szCs w:val="30"/>
        </w:rPr>
        <w:t xml:space="preserve">2560 </w:t>
      </w:r>
      <w:r w:rsidR="001F59ED">
        <w:rPr>
          <w:rFonts w:ascii="Angsana New" w:hAnsi="Angsana New" w:hint="cs"/>
          <w:sz w:val="30"/>
          <w:szCs w:val="30"/>
          <w:cs/>
        </w:rPr>
        <w:t>งบกำไรขาดทุนเบ็ดเสร็จที่แสดงเปรียบเทียบ</w:t>
      </w:r>
      <w:r w:rsidR="00625EA4">
        <w:rPr>
          <w:rFonts w:ascii="Angsana New" w:hAnsi="Angsana New" w:hint="cs"/>
          <w:sz w:val="30"/>
          <w:szCs w:val="30"/>
          <w:cs/>
        </w:rPr>
        <w:t xml:space="preserve">ได้ถูกจัดประเภทใหม่เพื่อนำเสนอการดำเนินงานที่ยกเลิกเป็นรายการแยกต่างหากจากการดำเนินงานต่อเนื่อง </w:t>
      </w:r>
    </w:p>
    <w:tbl>
      <w:tblPr>
        <w:tblW w:w="9252" w:type="dxa"/>
        <w:tblInd w:w="558" w:type="dxa"/>
        <w:tblLook w:val="01E0" w:firstRow="1" w:lastRow="1" w:firstColumn="1" w:lastColumn="1" w:noHBand="0" w:noVBand="0"/>
      </w:tblPr>
      <w:tblGrid>
        <w:gridCol w:w="4032"/>
        <w:gridCol w:w="1080"/>
        <w:gridCol w:w="1980"/>
        <w:gridCol w:w="270"/>
        <w:gridCol w:w="1890"/>
      </w:tblGrid>
      <w:tr w:rsidR="00516797" w:rsidRPr="0079195F" w14:paraId="77CB1160" w14:textId="77777777" w:rsidTr="00C138A7">
        <w:trPr>
          <w:trHeight w:val="119"/>
          <w:tblHeader/>
        </w:trPr>
        <w:tc>
          <w:tcPr>
            <w:tcW w:w="4032" w:type="dxa"/>
          </w:tcPr>
          <w:p w14:paraId="74BFF478" w14:textId="77777777" w:rsidR="00516797" w:rsidRPr="0020697B" w:rsidRDefault="00516797" w:rsidP="00A82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080" w:type="dxa"/>
          </w:tcPr>
          <w:p w14:paraId="03129037" w14:textId="77777777" w:rsidR="00516797" w:rsidRPr="0020697B" w:rsidRDefault="00516797" w:rsidP="00A82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jc w:val="center"/>
              <w:rPr>
                <w:rFonts w:ascii="Angsana New" w:hAnsi="Angsana New"/>
                <w:b/>
                <w:i/>
                <w:iCs/>
                <w:sz w:val="8"/>
                <w:szCs w:val="8"/>
              </w:rPr>
            </w:pPr>
          </w:p>
        </w:tc>
        <w:tc>
          <w:tcPr>
            <w:tcW w:w="4140" w:type="dxa"/>
            <w:gridSpan w:val="3"/>
            <w:vAlign w:val="bottom"/>
          </w:tcPr>
          <w:p w14:paraId="1B6E76AA" w14:textId="77777777" w:rsidR="00516797" w:rsidRPr="0020697B" w:rsidRDefault="00516797" w:rsidP="00A82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Cs/>
                <w:sz w:val="8"/>
                <w:szCs w:val="8"/>
                <w:cs/>
              </w:rPr>
            </w:pPr>
          </w:p>
        </w:tc>
      </w:tr>
      <w:tr w:rsidR="00516797" w:rsidRPr="009D3338" w14:paraId="1BB7C635" w14:textId="77777777" w:rsidTr="00C138A7">
        <w:trPr>
          <w:tblHeader/>
        </w:trPr>
        <w:tc>
          <w:tcPr>
            <w:tcW w:w="4032" w:type="dxa"/>
          </w:tcPr>
          <w:p w14:paraId="1A7340E9" w14:textId="29EC69D5" w:rsidR="00516797" w:rsidRPr="00EB4868" w:rsidRDefault="00EB4868" w:rsidP="00EB4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EB4868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บริษัท ดับบลิวพีเอส (ประเทศไทย) จำกัด</w:t>
            </w:r>
          </w:p>
        </w:tc>
        <w:tc>
          <w:tcPr>
            <w:tcW w:w="1080" w:type="dxa"/>
          </w:tcPr>
          <w:p w14:paraId="528DEE61" w14:textId="77777777" w:rsidR="00516797" w:rsidRPr="009D3338" w:rsidRDefault="00516797" w:rsidP="00A82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40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4140" w:type="dxa"/>
            <w:gridSpan w:val="3"/>
            <w:vAlign w:val="bottom"/>
          </w:tcPr>
          <w:p w14:paraId="3205987D" w14:textId="77777777" w:rsidR="00516797" w:rsidRPr="009D3338" w:rsidRDefault="00516797" w:rsidP="00A82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D333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16797" w:rsidRPr="009D3338" w14:paraId="0BC6F00A" w14:textId="77777777" w:rsidTr="00C138A7">
        <w:trPr>
          <w:tblHeader/>
        </w:trPr>
        <w:tc>
          <w:tcPr>
            <w:tcW w:w="4032" w:type="dxa"/>
          </w:tcPr>
          <w:p w14:paraId="743BAE13" w14:textId="2A949AE2" w:rsidR="00516797" w:rsidRPr="009D3338" w:rsidRDefault="00516797" w:rsidP="00A82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40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601A2F" w14:textId="77777777" w:rsidR="002F54FB" w:rsidRDefault="002F54FB" w:rsidP="00516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40" w:right="70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  <w:p w14:paraId="2A224C23" w14:textId="77777777" w:rsidR="002F54FB" w:rsidRDefault="002F54FB" w:rsidP="00516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40" w:right="70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  <w:p w14:paraId="360D39C9" w14:textId="77777777" w:rsidR="002F54FB" w:rsidRDefault="002F54FB" w:rsidP="00516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40" w:right="70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  <w:p w14:paraId="30921267" w14:textId="00CF917E" w:rsidR="00516797" w:rsidRPr="009D3338" w:rsidRDefault="00516797" w:rsidP="00516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40" w:right="70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9D333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980" w:type="dxa"/>
            <w:vAlign w:val="center"/>
          </w:tcPr>
          <w:p w14:paraId="6CF88CD8" w14:textId="77777777" w:rsidR="00046C8D" w:rsidRDefault="00046C8D" w:rsidP="00A82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C8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สำหรับระยะเวลาตั้งแต่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sz w:val="30"/>
                <w:szCs w:val="30"/>
              </w:rPr>
              <w:t xml:space="preserve">2561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ถึงวันที่ </w:t>
            </w:r>
          </w:p>
          <w:p w14:paraId="0DEB6B23" w14:textId="0C2F7173" w:rsidR="00516797" w:rsidRPr="009D3338" w:rsidRDefault="00046C8D" w:rsidP="00A82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A31A34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center"/>
          </w:tcPr>
          <w:p w14:paraId="1B79D218" w14:textId="77777777" w:rsidR="00516797" w:rsidRPr="009D3338" w:rsidRDefault="00516797" w:rsidP="00A82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center"/>
              <w:rPr>
                <w:rFonts w:ascii="Angsana New" w:hAnsi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890" w:type="dxa"/>
            <w:vAlign w:val="bottom"/>
          </w:tcPr>
          <w:p w14:paraId="2B7D94EC" w14:textId="77619AB1" w:rsidR="00516797" w:rsidRPr="009D3338" w:rsidRDefault="00516797" w:rsidP="00EE5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center"/>
              <w:rPr>
                <w:rFonts w:ascii="Angsana New" w:hAnsi="Angsana New"/>
                <w:bCs/>
                <w:sz w:val="30"/>
                <w:szCs w:val="30"/>
                <w:highlight w:val="cyan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สำหรับปีสิ้นสุดวันที่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516797" w:rsidRPr="009D3338" w14:paraId="28B89081" w14:textId="77777777" w:rsidTr="00C138A7">
        <w:trPr>
          <w:tblHeader/>
        </w:trPr>
        <w:tc>
          <w:tcPr>
            <w:tcW w:w="4032" w:type="dxa"/>
          </w:tcPr>
          <w:p w14:paraId="69F35BFD" w14:textId="77777777" w:rsidR="00516797" w:rsidRPr="009D3338" w:rsidRDefault="00516797" w:rsidP="00A8296D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1CE721" w14:textId="77777777" w:rsidR="00516797" w:rsidRPr="009D3338" w:rsidRDefault="00516797" w:rsidP="00A82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40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4140" w:type="dxa"/>
            <w:gridSpan w:val="3"/>
            <w:vAlign w:val="bottom"/>
          </w:tcPr>
          <w:p w14:paraId="541E47E2" w14:textId="1DEAD909" w:rsidR="00516797" w:rsidRPr="009D3338" w:rsidRDefault="00516797" w:rsidP="00A82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40" w:right="5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16FE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16797" w:rsidRPr="009D3338" w14:paraId="45108D68" w14:textId="77777777" w:rsidTr="00C138A7">
        <w:tc>
          <w:tcPr>
            <w:tcW w:w="4032" w:type="dxa"/>
            <w:vAlign w:val="bottom"/>
          </w:tcPr>
          <w:p w14:paraId="4B8C71D0" w14:textId="77777777" w:rsidR="00516797" w:rsidRPr="009D3338" w:rsidRDefault="00516797" w:rsidP="00A8296D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33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ผลการดำเนินงานของการดำเนินงานที่ยกเลิก</w:t>
            </w:r>
            <w:r w:rsidRPr="009D333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65F7274E" w14:textId="77777777" w:rsidR="00516797" w:rsidRPr="009D3338" w:rsidRDefault="00516797" w:rsidP="00A82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40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39FE723E" w14:textId="77777777" w:rsidR="00516797" w:rsidRPr="009D3338" w:rsidRDefault="00516797" w:rsidP="00A8296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171782E" w14:textId="77777777" w:rsidR="00516797" w:rsidRPr="009D3338" w:rsidRDefault="00516797" w:rsidP="00A82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890" w:type="dxa"/>
            <w:vAlign w:val="bottom"/>
          </w:tcPr>
          <w:p w14:paraId="291C7DBD" w14:textId="77777777" w:rsidR="00516797" w:rsidRPr="009D3338" w:rsidRDefault="00516797" w:rsidP="00A8296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highlight w:val="cyan"/>
              </w:rPr>
            </w:pPr>
          </w:p>
        </w:tc>
      </w:tr>
      <w:tr w:rsidR="00516797" w:rsidRPr="009D3338" w14:paraId="2618671A" w14:textId="77777777" w:rsidTr="00C138A7">
        <w:tc>
          <w:tcPr>
            <w:tcW w:w="4032" w:type="dxa"/>
            <w:vAlign w:val="bottom"/>
          </w:tcPr>
          <w:p w14:paraId="270DAF24" w14:textId="77777777" w:rsidR="00516797" w:rsidRPr="009D3338" w:rsidRDefault="00516797" w:rsidP="00A8296D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sz w:val="30"/>
                <w:szCs w:val="30"/>
              </w:rPr>
            </w:pPr>
            <w:r w:rsidRPr="009D3338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Pr="009D333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5304C22E" w14:textId="77777777" w:rsidR="00516797" w:rsidRPr="009D3338" w:rsidRDefault="00516797" w:rsidP="00A82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40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532A0058" w14:textId="1C455427" w:rsidR="00516797" w:rsidRPr="009D3338" w:rsidRDefault="00516797" w:rsidP="00B71397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36,</w:t>
            </w:r>
            <w:r w:rsidR="00562265">
              <w:rPr>
                <w:rFonts w:ascii="Angsana New" w:hAnsi="Angsana New" w:cs="Angsana New"/>
                <w:sz w:val="30"/>
                <w:szCs w:val="30"/>
              </w:rPr>
              <w:t>407</w:t>
            </w:r>
          </w:p>
        </w:tc>
        <w:tc>
          <w:tcPr>
            <w:tcW w:w="270" w:type="dxa"/>
          </w:tcPr>
          <w:p w14:paraId="0D5C22B0" w14:textId="77777777" w:rsidR="00516797" w:rsidRPr="009D3338" w:rsidRDefault="00516797" w:rsidP="00A82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thaiDistribute"/>
              <w:rPr>
                <w:rFonts w:ascii="Angsana New" w:hAnsi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890" w:type="dxa"/>
            <w:vAlign w:val="bottom"/>
          </w:tcPr>
          <w:p w14:paraId="22AB70F0" w14:textId="42877D91" w:rsidR="00516797" w:rsidRPr="009D3338" w:rsidRDefault="00516797" w:rsidP="00226B53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43,951</w:t>
            </w:r>
          </w:p>
        </w:tc>
      </w:tr>
      <w:tr w:rsidR="00516797" w:rsidRPr="009D3338" w14:paraId="275D7E59" w14:textId="77777777" w:rsidTr="00C138A7">
        <w:tc>
          <w:tcPr>
            <w:tcW w:w="4032" w:type="dxa"/>
            <w:vAlign w:val="bottom"/>
          </w:tcPr>
          <w:p w14:paraId="113827F7" w14:textId="77777777" w:rsidR="00516797" w:rsidRPr="009D3338" w:rsidRDefault="00516797" w:rsidP="00A8296D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sz w:val="30"/>
                <w:szCs w:val="30"/>
              </w:rPr>
            </w:pPr>
            <w:r w:rsidRPr="009D3338">
              <w:rPr>
                <w:rFonts w:ascii="Angsana New" w:hAnsi="Angsana New"/>
                <w:sz w:val="30"/>
                <w:szCs w:val="30"/>
                <w:cs/>
              </w:rPr>
              <w:t>ค่าใช้จ่าย</w:t>
            </w:r>
            <w:r w:rsidRPr="009D333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3261E834" w14:textId="77777777" w:rsidR="00516797" w:rsidRPr="009D3338" w:rsidRDefault="00516797" w:rsidP="00A82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40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6D3C60BD" w14:textId="2C074D1A" w:rsidR="00516797" w:rsidRPr="009D3338" w:rsidRDefault="000B4BCE" w:rsidP="00B71397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16797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="0056226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51679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62265">
              <w:rPr>
                <w:rFonts w:ascii="Angsana New" w:hAnsi="Angsana New" w:cs="Angsana New"/>
                <w:sz w:val="30"/>
                <w:szCs w:val="30"/>
              </w:rPr>
              <w:t>309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0581EEF" w14:textId="77777777" w:rsidR="00516797" w:rsidRPr="009D3338" w:rsidRDefault="00516797" w:rsidP="00A82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thaiDistribute"/>
              <w:rPr>
                <w:rFonts w:ascii="Angsana New" w:hAnsi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0FA77C70" w14:textId="51C5E09A" w:rsidR="00516797" w:rsidRPr="009D3338" w:rsidRDefault="000B4BCE" w:rsidP="00226B53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16797">
              <w:rPr>
                <w:rFonts w:ascii="Angsana New" w:hAnsi="Angsana New" w:cs="Angsana New"/>
                <w:sz w:val="30"/>
                <w:szCs w:val="30"/>
              </w:rPr>
              <w:t>208,191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516797" w:rsidRPr="008135BD" w14:paraId="579BD1EC" w14:textId="77777777" w:rsidTr="00C138A7">
        <w:tc>
          <w:tcPr>
            <w:tcW w:w="4032" w:type="dxa"/>
            <w:vAlign w:val="bottom"/>
          </w:tcPr>
          <w:p w14:paraId="48C4F5DF" w14:textId="77777777" w:rsidR="00516797" w:rsidRPr="00055BC5" w:rsidRDefault="00516797" w:rsidP="00A8296D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5B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ผลการดำเนินงานจากกิจกรรมการดำเนินงาน</w:t>
            </w:r>
            <w:r w:rsidRPr="00055BC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4719482C" w14:textId="77777777" w:rsidR="00516797" w:rsidRPr="009D3338" w:rsidRDefault="00516797" w:rsidP="00A82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40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0B6B29A7" w14:textId="0E9BD9A8" w:rsidR="00516797" w:rsidRPr="009D3338" w:rsidRDefault="00516797" w:rsidP="00B71397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-2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(164,</w:t>
            </w:r>
            <w:r w:rsidR="00562265">
              <w:rPr>
                <w:rFonts w:ascii="Angsana New" w:hAnsi="Angsana New" w:cs="Angsana New"/>
                <w:b/>
                <w:bCs/>
                <w:sz w:val="30"/>
                <w:szCs w:val="30"/>
              </w:rPr>
              <w:t>902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9299F25" w14:textId="77777777" w:rsidR="00516797" w:rsidRPr="009D3338" w:rsidRDefault="00516797" w:rsidP="00A82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3CCB201D" w14:textId="7019E5B5" w:rsidR="00516797" w:rsidRPr="00226B53" w:rsidRDefault="00516797" w:rsidP="00226B53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26B53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(164,240)</w:t>
            </w:r>
          </w:p>
        </w:tc>
      </w:tr>
      <w:tr w:rsidR="00516797" w:rsidRPr="009D3338" w14:paraId="6D4601BD" w14:textId="77777777" w:rsidTr="00C138A7">
        <w:tc>
          <w:tcPr>
            <w:tcW w:w="4032" w:type="dxa"/>
            <w:vAlign w:val="bottom"/>
          </w:tcPr>
          <w:p w14:paraId="0FD13F53" w14:textId="778A1321" w:rsidR="00516797" w:rsidRPr="009D3338" w:rsidRDefault="00516797" w:rsidP="00A8296D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Pr="009D3338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  <w:r w:rsidRPr="009D333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69771EE7" w14:textId="77777777" w:rsidR="00516797" w:rsidRPr="009D3338" w:rsidRDefault="00516797" w:rsidP="00A82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40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2C6AA2DC" w14:textId="71B49DEF" w:rsidR="00516797" w:rsidRPr="009D3338" w:rsidRDefault="00516797" w:rsidP="00B71397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186</w:t>
            </w:r>
          </w:p>
        </w:tc>
        <w:tc>
          <w:tcPr>
            <w:tcW w:w="270" w:type="dxa"/>
          </w:tcPr>
          <w:p w14:paraId="11F6A672" w14:textId="77777777" w:rsidR="00516797" w:rsidRPr="009D3338" w:rsidRDefault="00516797" w:rsidP="00A82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thaiDistribute"/>
              <w:rPr>
                <w:rFonts w:ascii="Angsana New" w:hAnsi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3E5C12B2" w14:textId="40D0DF6A" w:rsidR="00516797" w:rsidRPr="009D3338" w:rsidRDefault="00226B53" w:rsidP="00226B53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="00516797">
              <w:rPr>
                <w:rFonts w:ascii="Angsana New" w:hAnsi="Angsana New" w:cs="Angsana New"/>
                <w:sz w:val="30"/>
                <w:szCs w:val="30"/>
              </w:rPr>
              <w:t>1,505</w:t>
            </w:r>
          </w:p>
        </w:tc>
      </w:tr>
      <w:tr w:rsidR="00516797" w:rsidRPr="00226B53" w14:paraId="5E9D880B" w14:textId="77777777" w:rsidTr="00C138A7">
        <w:tc>
          <w:tcPr>
            <w:tcW w:w="4032" w:type="dxa"/>
            <w:vAlign w:val="bottom"/>
          </w:tcPr>
          <w:p w14:paraId="31BDB003" w14:textId="67A99AD8" w:rsidR="00516797" w:rsidRPr="00A41873" w:rsidRDefault="00516797" w:rsidP="00A8296D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ขาดทุนสำหรับปี</w:t>
            </w:r>
          </w:p>
        </w:tc>
        <w:tc>
          <w:tcPr>
            <w:tcW w:w="1080" w:type="dxa"/>
          </w:tcPr>
          <w:p w14:paraId="551642C6" w14:textId="77777777" w:rsidR="00516797" w:rsidRPr="009D3338" w:rsidRDefault="00516797" w:rsidP="00A82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40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4C5D36" w14:textId="1A8BF2B8" w:rsidR="00516797" w:rsidRPr="009D3338" w:rsidRDefault="00516797" w:rsidP="00B71397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(164,</w:t>
            </w:r>
            <w:r w:rsidR="00562265">
              <w:rPr>
                <w:rFonts w:ascii="Angsana New" w:hAnsi="Angsana New" w:cs="Angsana New"/>
                <w:b/>
                <w:bCs/>
                <w:sz w:val="30"/>
                <w:szCs w:val="30"/>
              </w:rPr>
              <w:t>716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0A0CC11" w14:textId="77777777" w:rsidR="00516797" w:rsidRPr="009D3338" w:rsidRDefault="00516797" w:rsidP="00A82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C16DC8" w14:textId="1CB79266" w:rsidR="00516797" w:rsidRPr="00226B53" w:rsidRDefault="00516797" w:rsidP="00226B53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26B53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(162,735)</w:t>
            </w:r>
          </w:p>
        </w:tc>
      </w:tr>
      <w:tr w:rsidR="00EA39E8" w:rsidRPr="00D863CB" w14:paraId="71054D45" w14:textId="77777777" w:rsidTr="00C138A7">
        <w:tc>
          <w:tcPr>
            <w:tcW w:w="4032" w:type="dxa"/>
          </w:tcPr>
          <w:p w14:paraId="078CEBF6" w14:textId="27C473D8" w:rsidR="00EA39E8" w:rsidRPr="000E78F9" w:rsidRDefault="000E78F9" w:rsidP="000E78F9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E78F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การแบ่งปันขาดทุน</w:t>
            </w:r>
          </w:p>
        </w:tc>
        <w:tc>
          <w:tcPr>
            <w:tcW w:w="1080" w:type="dxa"/>
          </w:tcPr>
          <w:p w14:paraId="4444FF0E" w14:textId="77777777" w:rsidR="00EA39E8" w:rsidRPr="00D863CB" w:rsidRDefault="00EA39E8" w:rsidP="00EA3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40" w:right="-108"/>
              <w:jc w:val="center"/>
              <w:rPr>
                <w:rFonts w:ascii="Angsana New" w:hAnsi="Angsana New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double" w:sz="4" w:space="0" w:color="auto"/>
            </w:tcBorders>
            <w:vAlign w:val="bottom"/>
          </w:tcPr>
          <w:p w14:paraId="38AEB5DA" w14:textId="177186A8" w:rsidR="00EA39E8" w:rsidRPr="00EA39E8" w:rsidRDefault="00EA39E8" w:rsidP="00EA39E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-7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1833CAC" w14:textId="77777777" w:rsidR="00EA39E8" w:rsidRPr="00EA39E8" w:rsidRDefault="00EA39E8" w:rsidP="00EA39E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-7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  <w:vAlign w:val="bottom"/>
          </w:tcPr>
          <w:p w14:paraId="25F988E4" w14:textId="6FAB3DDF" w:rsidR="00EA39E8" w:rsidRPr="00EA39E8" w:rsidRDefault="00EA39E8" w:rsidP="00EA39E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-7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26AE1" w:rsidRPr="00D863CB" w14:paraId="182259B3" w14:textId="77777777" w:rsidTr="00C138A7">
        <w:tc>
          <w:tcPr>
            <w:tcW w:w="4032" w:type="dxa"/>
          </w:tcPr>
          <w:p w14:paraId="39C389EC" w14:textId="326F41FE" w:rsidR="00426AE1" w:rsidRPr="00426AE1" w:rsidRDefault="00C138A7" w:rsidP="00426AE1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426AE1" w:rsidRPr="00426AE1">
              <w:rPr>
                <w:rFonts w:ascii="Angsana New" w:hAnsi="Angsana New" w:hint="cs"/>
                <w:sz w:val="30"/>
                <w:szCs w:val="30"/>
                <w:cs/>
              </w:rPr>
              <w:t>ส่วนที่เป็นของบริษัทให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ญ่</w:t>
            </w:r>
          </w:p>
        </w:tc>
        <w:tc>
          <w:tcPr>
            <w:tcW w:w="1080" w:type="dxa"/>
          </w:tcPr>
          <w:p w14:paraId="1D8EED24" w14:textId="77777777" w:rsidR="00426AE1" w:rsidRPr="00D863CB" w:rsidRDefault="00426AE1" w:rsidP="00426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40" w:right="-108"/>
              <w:jc w:val="center"/>
              <w:rPr>
                <w:rFonts w:ascii="Angsana New" w:hAnsi="Angsana New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14:paraId="0F2C3FB8" w14:textId="34ED9E14" w:rsidR="00426AE1" w:rsidRPr="00B9704C" w:rsidRDefault="009761C7" w:rsidP="00B71397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704C">
              <w:rPr>
                <w:rFonts w:ascii="Angsana New" w:hAnsi="Angsana New" w:cs="Angsana New"/>
                <w:sz w:val="30"/>
                <w:szCs w:val="30"/>
              </w:rPr>
              <w:t>(13</w:t>
            </w:r>
            <w:r w:rsidR="005D2EBF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B9704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D2EBF">
              <w:rPr>
                <w:rFonts w:ascii="Angsana New" w:hAnsi="Angsana New" w:cs="Angsana New"/>
                <w:sz w:val="30"/>
                <w:szCs w:val="30"/>
              </w:rPr>
              <w:t>184</w:t>
            </w:r>
            <w:r w:rsidRPr="00B9704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2F952DD1" w14:textId="665AFFB0" w:rsidR="00426AE1" w:rsidRPr="00EA39E8" w:rsidRDefault="00426AE1" w:rsidP="00426AE1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-7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090B78B4" w14:textId="237299F3" w:rsidR="00426AE1" w:rsidRPr="00B9704C" w:rsidRDefault="009761C7" w:rsidP="00226B53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704C">
              <w:rPr>
                <w:rFonts w:ascii="Angsana New" w:hAnsi="Angsana New" w:cs="Angsana New"/>
                <w:sz w:val="30"/>
                <w:szCs w:val="30"/>
              </w:rPr>
              <w:t>(137,511)</w:t>
            </w:r>
          </w:p>
        </w:tc>
      </w:tr>
      <w:tr w:rsidR="00426AE1" w:rsidRPr="00D863CB" w14:paraId="1378FF3E" w14:textId="77777777" w:rsidTr="00C138A7">
        <w:tc>
          <w:tcPr>
            <w:tcW w:w="4032" w:type="dxa"/>
          </w:tcPr>
          <w:p w14:paraId="4CF86FB5" w14:textId="7C17ED5D" w:rsidR="00426AE1" w:rsidRPr="009761C7" w:rsidRDefault="00C138A7" w:rsidP="00426AE1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  </w:t>
            </w:r>
            <w:r w:rsidR="00426AE1" w:rsidRPr="009761C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80" w:type="dxa"/>
          </w:tcPr>
          <w:p w14:paraId="71E25090" w14:textId="77777777" w:rsidR="00426AE1" w:rsidRPr="00D863CB" w:rsidRDefault="00426AE1" w:rsidP="00426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40" w:right="-108"/>
              <w:jc w:val="center"/>
              <w:rPr>
                <w:rFonts w:ascii="Angsana New" w:hAnsi="Angsana New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12398E0A" w14:textId="05B5FFB4" w:rsidR="00426AE1" w:rsidRPr="00B9704C" w:rsidRDefault="009761C7" w:rsidP="00B71397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704C">
              <w:rPr>
                <w:rFonts w:ascii="Angsana New" w:hAnsi="Angsana New" w:cs="Angsana New"/>
                <w:sz w:val="30"/>
                <w:szCs w:val="30"/>
              </w:rPr>
              <w:t>(25,</w:t>
            </w:r>
            <w:r w:rsidR="005D2EBF">
              <w:rPr>
                <w:rFonts w:ascii="Angsana New" w:hAnsi="Angsana New" w:cs="Angsana New"/>
                <w:sz w:val="30"/>
                <w:szCs w:val="30"/>
              </w:rPr>
              <w:t>532</w:t>
            </w:r>
            <w:r w:rsidRPr="00B9704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450AD47F" w14:textId="77777777" w:rsidR="00426AE1" w:rsidRPr="00EA39E8" w:rsidRDefault="00426AE1" w:rsidP="00426AE1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-7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4B86F530" w14:textId="3035081E" w:rsidR="00426AE1" w:rsidRPr="00B9704C" w:rsidRDefault="009761C7" w:rsidP="00226B53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704C">
              <w:rPr>
                <w:rFonts w:ascii="Angsana New" w:hAnsi="Angsana New" w:cs="Angsana New"/>
                <w:sz w:val="30"/>
                <w:szCs w:val="30"/>
              </w:rPr>
              <w:t>(25,224)</w:t>
            </w:r>
          </w:p>
        </w:tc>
      </w:tr>
      <w:tr w:rsidR="005D2EBF" w:rsidRPr="00D863CB" w14:paraId="38227F29" w14:textId="77777777" w:rsidTr="00C138A7">
        <w:tc>
          <w:tcPr>
            <w:tcW w:w="4032" w:type="dxa"/>
          </w:tcPr>
          <w:p w14:paraId="142C7784" w14:textId="45D3412C" w:rsidR="005D2EBF" w:rsidRPr="0012064C" w:rsidRDefault="005D2EBF" w:rsidP="005D2EBF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ขาดทุนสำหรับปี</w:t>
            </w:r>
          </w:p>
        </w:tc>
        <w:tc>
          <w:tcPr>
            <w:tcW w:w="1080" w:type="dxa"/>
          </w:tcPr>
          <w:p w14:paraId="08F1CF29" w14:textId="77777777" w:rsidR="005D2EBF" w:rsidRPr="00D863CB" w:rsidRDefault="005D2EBF" w:rsidP="005D2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40" w:right="-108"/>
              <w:jc w:val="center"/>
              <w:rPr>
                <w:rFonts w:ascii="Angsana New" w:hAnsi="Angsana New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5AE20A" w14:textId="244CBC1A" w:rsidR="005D2EBF" w:rsidRPr="00EA39E8" w:rsidRDefault="005D2EBF" w:rsidP="00B71397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(164,716)</w:t>
            </w:r>
          </w:p>
        </w:tc>
        <w:tc>
          <w:tcPr>
            <w:tcW w:w="270" w:type="dxa"/>
            <w:vAlign w:val="bottom"/>
          </w:tcPr>
          <w:p w14:paraId="6B9E8826" w14:textId="77777777" w:rsidR="005D2EBF" w:rsidRPr="00EA39E8" w:rsidRDefault="005D2EBF" w:rsidP="005D2EB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A500F5" w14:textId="261A74C0" w:rsidR="005D2EBF" w:rsidRPr="00EA39E8" w:rsidRDefault="005D2EBF" w:rsidP="00226B53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(162,735)</w:t>
            </w:r>
          </w:p>
        </w:tc>
      </w:tr>
      <w:tr w:rsidR="005D2EBF" w:rsidRPr="00D863CB" w14:paraId="60BA919E" w14:textId="77777777" w:rsidTr="00C138A7">
        <w:tc>
          <w:tcPr>
            <w:tcW w:w="4032" w:type="dxa"/>
          </w:tcPr>
          <w:p w14:paraId="649FB46E" w14:textId="77777777" w:rsidR="005D2EBF" w:rsidRPr="0012064C" w:rsidRDefault="005D2EBF" w:rsidP="005D2EBF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D9CA6F" w14:textId="77777777" w:rsidR="005D2EBF" w:rsidRPr="00D863CB" w:rsidRDefault="005D2EBF" w:rsidP="005D2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40" w:right="-108"/>
              <w:jc w:val="center"/>
              <w:rPr>
                <w:rFonts w:ascii="Angsana New" w:hAnsi="Angsana New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double" w:sz="4" w:space="0" w:color="auto"/>
            </w:tcBorders>
            <w:vAlign w:val="bottom"/>
          </w:tcPr>
          <w:p w14:paraId="10198128" w14:textId="77777777" w:rsidR="005D2EBF" w:rsidRPr="00EA39E8" w:rsidRDefault="005D2EBF" w:rsidP="005D2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D7C9574" w14:textId="77777777" w:rsidR="005D2EBF" w:rsidRPr="00EA39E8" w:rsidRDefault="005D2EBF" w:rsidP="005D2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  <w:vAlign w:val="bottom"/>
          </w:tcPr>
          <w:p w14:paraId="05F69B90" w14:textId="37CEB599" w:rsidR="005D2EBF" w:rsidRPr="00EA39E8" w:rsidRDefault="005D2EBF" w:rsidP="005D2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5D2EBF" w:rsidRPr="009D3338" w14:paraId="618D4648" w14:textId="77777777" w:rsidTr="00C138A7">
        <w:tc>
          <w:tcPr>
            <w:tcW w:w="4032" w:type="dxa"/>
            <w:vAlign w:val="bottom"/>
          </w:tcPr>
          <w:p w14:paraId="70713DFA" w14:textId="318078A8" w:rsidR="005D2EBF" w:rsidRPr="009D3338" w:rsidRDefault="005D2EBF" w:rsidP="005D2EBF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Pr="009D333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ต่อหุ้น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9435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  <w:r w:rsidRPr="00055BC5"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43638905" w14:textId="77777777" w:rsidR="005D2EBF" w:rsidRPr="009D3338" w:rsidRDefault="005D2EBF" w:rsidP="005D2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40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103AA328" w14:textId="77777777" w:rsidR="005D2EBF" w:rsidRPr="009D3338" w:rsidRDefault="005D2EBF" w:rsidP="005D2EB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491DD78" w14:textId="77777777" w:rsidR="005D2EBF" w:rsidRPr="009D3338" w:rsidRDefault="005D2EBF" w:rsidP="005D2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thaiDistribute"/>
              <w:rPr>
                <w:rFonts w:ascii="Angsana New" w:hAnsi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890" w:type="dxa"/>
            <w:vAlign w:val="bottom"/>
          </w:tcPr>
          <w:p w14:paraId="5AEA1750" w14:textId="77777777" w:rsidR="005D2EBF" w:rsidRPr="009D3338" w:rsidRDefault="005D2EBF" w:rsidP="005D2EB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D2EBF" w:rsidRPr="009D3338" w14:paraId="2019092F" w14:textId="77777777" w:rsidTr="00C138A7">
        <w:tc>
          <w:tcPr>
            <w:tcW w:w="4032" w:type="dxa"/>
            <w:vAlign w:val="bottom"/>
          </w:tcPr>
          <w:p w14:paraId="03CE196B" w14:textId="37B2E6A7" w:rsidR="005D2EBF" w:rsidRPr="009D3338" w:rsidRDefault="005D2EBF" w:rsidP="005D2EBF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sz w:val="30"/>
                <w:szCs w:val="30"/>
              </w:rPr>
            </w:pPr>
            <w:r w:rsidRPr="009D3338">
              <w:rPr>
                <w:rFonts w:ascii="Angsana New" w:hAnsi="Angsana New"/>
                <w:sz w:val="30"/>
                <w:szCs w:val="30"/>
                <w:cs/>
              </w:rPr>
              <w:t>ขาดทุนต่อหุ้นขั้นพื้นฐาน</w:t>
            </w:r>
          </w:p>
        </w:tc>
        <w:tc>
          <w:tcPr>
            <w:tcW w:w="1080" w:type="dxa"/>
          </w:tcPr>
          <w:p w14:paraId="14B1C882" w14:textId="7C3525DA" w:rsidR="005D2EBF" w:rsidRPr="009D3338" w:rsidRDefault="005D2EBF" w:rsidP="005D2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40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33</w:t>
            </w:r>
          </w:p>
        </w:tc>
        <w:tc>
          <w:tcPr>
            <w:tcW w:w="1980" w:type="dxa"/>
            <w:tcBorders>
              <w:bottom w:val="double" w:sz="4" w:space="0" w:color="auto"/>
            </w:tcBorders>
            <w:vAlign w:val="bottom"/>
          </w:tcPr>
          <w:p w14:paraId="76F2D1A7" w14:textId="55201D62" w:rsidR="005D2EBF" w:rsidRPr="009D3338" w:rsidRDefault="005D2EBF" w:rsidP="00B71397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(0.03)</w:t>
            </w:r>
          </w:p>
        </w:tc>
        <w:tc>
          <w:tcPr>
            <w:tcW w:w="270" w:type="dxa"/>
          </w:tcPr>
          <w:p w14:paraId="5C61E269" w14:textId="77777777" w:rsidR="005D2EBF" w:rsidRPr="009D3338" w:rsidRDefault="005D2EBF" w:rsidP="005D2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thaiDistribute"/>
              <w:rPr>
                <w:rFonts w:ascii="Angsana New" w:hAnsi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890" w:type="dxa"/>
            <w:tcBorders>
              <w:bottom w:val="double" w:sz="4" w:space="0" w:color="auto"/>
            </w:tcBorders>
            <w:vAlign w:val="bottom"/>
          </w:tcPr>
          <w:p w14:paraId="3237C1F8" w14:textId="3B6A2FD3" w:rsidR="005D2EBF" w:rsidRPr="009D3338" w:rsidRDefault="005D2EBF" w:rsidP="00226B53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(0.03)</w:t>
            </w:r>
          </w:p>
        </w:tc>
      </w:tr>
    </w:tbl>
    <w:p w14:paraId="0AB094D3" w14:textId="7BBACFCC" w:rsidR="000D0888" w:rsidRPr="0020697B" w:rsidRDefault="000D0888" w:rsidP="00A8296D">
      <w:pPr>
        <w:pStyle w:val="block"/>
        <w:spacing w:after="0" w:line="240" w:lineRule="atLeast"/>
        <w:ind w:left="0"/>
        <w:jc w:val="both"/>
        <w:rPr>
          <w:rFonts w:ascii="Angsana New" w:hAnsi="Angsana New" w:cs="Angsana New"/>
          <w:sz w:val="8"/>
          <w:szCs w:val="8"/>
          <w:highlight w:val="lightGray"/>
          <w:lang w:bidi="th-TH"/>
        </w:rPr>
      </w:pPr>
    </w:p>
    <w:tbl>
      <w:tblPr>
        <w:tblW w:w="10268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109"/>
        <w:gridCol w:w="993"/>
        <w:gridCol w:w="990"/>
        <w:gridCol w:w="270"/>
        <w:gridCol w:w="179"/>
        <w:gridCol w:w="270"/>
        <w:gridCol w:w="1441"/>
        <w:gridCol w:w="89"/>
        <w:gridCol w:w="927"/>
      </w:tblGrid>
      <w:tr w:rsidR="00C029D1" w:rsidRPr="00EA0746" w14:paraId="004CFE91" w14:textId="77777777" w:rsidTr="0055461D">
        <w:trPr>
          <w:gridAfter w:val="2"/>
          <w:wAfter w:w="1016" w:type="dxa"/>
        </w:trPr>
        <w:tc>
          <w:tcPr>
            <w:tcW w:w="5109" w:type="dxa"/>
          </w:tcPr>
          <w:p w14:paraId="37038DF5" w14:textId="39FA7FA4" w:rsidR="00C029D1" w:rsidRPr="00EA0746" w:rsidRDefault="00C029D1" w:rsidP="00A8296D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705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กระแสเงินสดได้มาจาก (ใช้ไปใน) การดำเนินงาน</w:t>
            </w:r>
            <w:r w:rsidR="00644EF5">
              <w:rPr>
                <w:rFonts w:ascii="Angsana New" w:hAnsi="Angsana New"/>
                <w:b/>
                <w:bCs/>
                <w:sz w:val="30"/>
                <w:szCs w:val="30"/>
              </w:rPr>
              <w:br/>
              <w:t xml:space="preserve">   </w:t>
            </w:r>
            <w:r w:rsidRPr="008705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ที่ยกเลิก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983" w:type="dxa"/>
            <w:gridSpan w:val="2"/>
            <w:vAlign w:val="bottom"/>
          </w:tcPr>
          <w:p w14:paraId="49CBD1AB" w14:textId="77777777" w:rsidR="00C029D1" w:rsidRPr="00EA0746" w:rsidRDefault="00C029D1" w:rsidP="00A8296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B375CFF" w14:textId="77777777" w:rsidR="00C029D1" w:rsidRPr="00EA0746" w:rsidRDefault="00C029D1" w:rsidP="00A82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05F76E3E" w14:textId="77777777" w:rsidR="00C029D1" w:rsidRPr="00EA0746" w:rsidRDefault="00C029D1" w:rsidP="00A8296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029D1" w:rsidRPr="00EA0746" w14:paraId="6FD2D647" w14:textId="77777777" w:rsidTr="0055461D">
        <w:trPr>
          <w:gridAfter w:val="2"/>
          <w:wAfter w:w="1016" w:type="dxa"/>
        </w:trPr>
        <w:tc>
          <w:tcPr>
            <w:tcW w:w="5109" w:type="dxa"/>
            <w:vAlign w:val="bottom"/>
          </w:tcPr>
          <w:p w14:paraId="24CEC370" w14:textId="6D6C8E50" w:rsidR="00C029D1" w:rsidRPr="00EA0746" w:rsidRDefault="00C029D1" w:rsidP="00A8296D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sz w:val="30"/>
                <w:szCs w:val="30"/>
              </w:rPr>
            </w:pPr>
            <w:r w:rsidRPr="0087055E">
              <w:rPr>
                <w:rFonts w:ascii="Angsana New" w:hAnsi="Angsana New"/>
                <w:sz w:val="30"/>
                <w:szCs w:val="30"/>
                <w:cs/>
              </w:rPr>
              <w:t>เงินสดสุทธิได้มา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 w:rsidRPr="0087055E">
              <w:rPr>
                <w:rFonts w:ascii="Angsana New" w:hAnsi="Angsana New"/>
                <w:sz w:val="30"/>
                <w:szCs w:val="30"/>
                <w:cs/>
              </w:rPr>
              <w:t>กิจกรรมดำเนินงาน</w:t>
            </w:r>
          </w:p>
        </w:tc>
        <w:tc>
          <w:tcPr>
            <w:tcW w:w="1983" w:type="dxa"/>
            <w:gridSpan w:val="2"/>
            <w:vAlign w:val="bottom"/>
          </w:tcPr>
          <w:p w14:paraId="7E1208E4" w14:textId="6EA90E88" w:rsidR="00C029D1" w:rsidRPr="00EA0746" w:rsidRDefault="00C029D1" w:rsidP="00B71397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19,958</w:t>
            </w:r>
          </w:p>
        </w:tc>
        <w:tc>
          <w:tcPr>
            <w:tcW w:w="270" w:type="dxa"/>
          </w:tcPr>
          <w:p w14:paraId="14EC1DD3" w14:textId="77777777" w:rsidR="00C029D1" w:rsidRPr="00EA0746" w:rsidRDefault="00C029D1" w:rsidP="00A82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4140D908" w14:textId="7BF01477" w:rsidR="00C029D1" w:rsidRPr="00EA0746" w:rsidRDefault="00C029D1" w:rsidP="00226B53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15,820</w:t>
            </w:r>
          </w:p>
        </w:tc>
      </w:tr>
      <w:tr w:rsidR="00C029D1" w:rsidRPr="00EA0746" w14:paraId="7C6E8CD1" w14:textId="77777777" w:rsidTr="0055461D">
        <w:trPr>
          <w:gridAfter w:val="2"/>
          <w:wAfter w:w="1016" w:type="dxa"/>
        </w:trPr>
        <w:tc>
          <w:tcPr>
            <w:tcW w:w="5109" w:type="dxa"/>
            <w:vAlign w:val="bottom"/>
          </w:tcPr>
          <w:p w14:paraId="067361D9" w14:textId="27A28248" w:rsidR="00C029D1" w:rsidRPr="00EA0746" w:rsidRDefault="00C029D1" w:rsidP="00A8296D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sz w:val="30"/>
                <w:szCs w:val="30"/>
              </w:rPr>
            </w:pPr>
            <w:r w:rsidRPr="0087055E">
              <w:rPr>
                <w:rFonts w:ascii="Angsana New" w:hAnsi="Angsana New"/>
                <w:sz w:val="30"/>
                <w:szCs w:val="30"/>
                <w:cs/>
              </w:rPr>
              <w:t>เงินสดสุทธิ</w:t>
            </w:r>
            <w:r w:rsidRPr="00EE61F7">
              <w:rPr>
                <w:rFonts w:ascii="Angsana New" w:hAnsi="Angsana New"/>
                <w:bCs/>
                <w:sz w:val="30"/>
                <w:szCs w:val="30"/>
              </w:rPr>
              <w:t>ใ</w:t>
            </w:r>
            <w:r w:rsidRPr="00EE61F7">
              <w:rPr>
                <w:rFonts w:ascii="Angsana New" w:hAnsi="Angsana New" w:hint="cs"/>
                <w:b/>
                <w:sz w:val="30"/>
                <w:szCs w:val="30"/>
                <w:cs/>
              </w:rPr>
              <w:t>ช้ไป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ใน</w:t>
            </w:r>
            <w:r w:rsidRPr="0087055E">
              <w:rPr>
                <w:rFonts w:ascii="Angsana New" w:hAnsi="Angsana New"/>
                <w:sz w:val="30"/>
                <w:szCs w:val="30"/>
                <w:cs/>
              </w:rPr>
              <w:t>กิจกรรมลงทุน</w:t>
            </w:r>
          </w:p>
        </w:tc>
        <w:tc>
          <w:tcPr>
            <w:tcW w:w="1983" w:type="dxa"/>
            <w:gridSpan w:val="2"/>
            <w:vAlign w:val="bottom"/>
          </w:tcPr>
          <w:p w14:paraId="3BD82711" w14:textId="669F72BC" w:rsidR="00C029D1" w:rsidRPr="00E52199" w:rsidRDefault="00C029D1" w:rsidP="00B71397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5219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(501)</w:t>
            </w:r>
          </w:p>
        </w:tc>
        <w:tc>
          <w:tcPr>
            <w:tcW w:w="270" w:type="dxa"/>
          </w:tcPr>
          <w:p w14:paraId="6E5F8A58" w14:textId="77777777" w:rsidR="00C029D1" w:rsidRPr="00EA0746" w:rsidRDefault="00C029D1" w:rsidP="00A82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624B43A2" w14:textId="444E0A26" w:rsidR="00C029D1" w:rsidRPr="00E52199" w:rsidRDefault="00C029D1" w:rsidP="00226B53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52199">
              <w:rPr>
                <w:rFonts w:ascii="Angsana New" w:hAnsi="Angsana New" w:cs="Angsana New"/>
                <w:sz w:val="30"/>
                <w:szCs w:val="30"/>
              </w:rPr>
              <w:t>(1,618)</w:t>
            </w:r>
          </w:p>
        </w:tc>
      </w:tr>
      <w:tr w:rsidR="00C029D1" w:rsidRPr="008135BD" w14:paraId="06B41A3F" w14:textId="77777777" w:rsidTr="0055461D">
        <w:trPr>
          <w:gridAfter w:val="2"/>
          <w:wAfter w:w="1016" w:type="dxa"/>
        </w:trPr>
        <w:tc>
          <w:tcPr>
            <w:tcW w:w="5109" w:type="dxa"/>
            <w:vAlign w:val="bottom"/>
          </w:tcPr>
          <w:p w14:paraId="381D2E81" w14:textId="0A625EC3" w:rsidR="00C029D1" w:rsidRPr="00EA0746" w:rsidRDefault="00C029D1" w:rsidP="00A8296D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sz w:val="30"/>
                <w:szCs w:val="30"/>
              </w:rPr>
            </w:pPr>
            <w:r w:rsidRPr="0087055E">
              <w:rPr>
                <w:rFonts w:ascii="Angsana New" w:hAnsi="Angsana New"/>
                <w:sz w:val="30"/>
                <w:szCs w:val="30"/>
                <w:cs/>
              </w:rPr>
              <w:t>เงินสดสุทธิ</w:t>
            </w:r>
            <w:r w:rsidRPr="00EE61F7">
              <w:rPr>
                <w:rFonts w:ascii="Angsana New" w:hAnsi="Angsana New"/>
                <w:bCs/>
                <w:sz w:val="30"/>
                <w:szCs w:val="30"/>
              </w:rPr>
              <w:t>ใ</w:t>
            </w:r>
            <w:r w:rsidRPr="00EE61F7">
              <w:rPr>
                <w:rFonts w:ascii="Angsana New" w:hAnsi="Angsana New" w:hint="cs"/>
                <w:b/>
                <w:sz w:val="30"/>
                <w:szCs w:val="30"/>
                <w:cs/>
              </w:rPr>
              <w:t>ช้ไป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ใน</w:t>
            </w:r>
            <w:r w:rsidRPr="0087055E">
              <w:rPr>
                <w:rFonts w:ascii="Angsana New" w:hAnsi="Angsana New"/>
                <w:sz w:val="30"/>
                <w:szCs w:val="30"/>
                <w:cs/>
              </w:rPr>
              <w:t>กิจกรรมจัดหาเงิน</w:t>
            </w:r>
          </w:p>
        </w:tc>
        <w:tc>
          <w:tcPr>
            <w:tcW w:w="1983" w:type="dxa"/>
            <w:gridSpan w:val="2"/>
            <w:tcBorders>
              <w:bottom w:val="single" w:sz="4" w:space="0" w:color="auto"/>
            </w:tcBorders>
            <w:vAlign w:val="bottom"/>
          </w:tcPr>
          <w:p w14:paraId="5C797B42" w14:textId="0E0195C1" w:rsidR="00C029D1" w:rsidRPr="00E52199" w:rsidRDefault="00C029D1" w:rsidP="00B71397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5219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(17,713)</w:t>
            </w:r>
          </w:p>
        </w:tc>
        <w:tc>
          <w:tcPr>
            <w:tcW w:w="270" w:type="dxa"/>
          </w:tcPr>
          <w:p w14:paraId="3B7A737C" w14:textId="77777777" w:rsidR="00C029D1" w:rsidRPr="00EA0746" w:rsidRDefault="00C029D1" w:rsidP="00A82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890" w:type="dxa"/>
            <w:gridSpan w:val="3"/>
            <w:tcBorders>
              <w:bottom w:val="single" w:sz="4" w:space="0" w:color="auto"/>
            </w:tcBorders>
            <w:vAlign w:val="bottom"/>
          </w:tcPr>
          <w:p w14:paraId="63AD3416" w14:textId="00E82375" w:rsidR="00C029D1" w:rsidRPr="00E52199" w:rsidRDefault="00C029D1" w:rsidP="00226B53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52199">
              <w:rPr>
                <w:rFonts w:ascii="Angsana New" w:hAnsi="Angsana New" w:cs="Angsana New"/>
                <w:sz w:val="30"/>
                <w:szCs w:val="30"/>
              </w:rPr>
              <w:t>(14,240)</w:t>
            </w:r>
          </w:p>
        </w:tc>
      </w:tr>
      <w:tr w:rsidR="00C029D1" w:rsidRPr="008135BD" w14:paraId="33A6A50A" w14:textId="77777777" w:rsidTr="0055461D">
        <w:trPr>
          <w:gridAfter w:val="2"/>
          <w:wAfter w:w="1016" w:type="dxa"/>
        </w:trPr>
        <w:tc>
          <w:tcPr>
            <w:tcW w:w="5109" w:type="dxa"/>
            <w:vAlign w:val="bottom"/>
          </w:tcPr>
          <w:p w14:paraId="465F85BA" w14:textId="14E8EF52" w:rsidR="00C029D1" w:rsidRPr="00EA0746" w:rsidRDefault="00C029D1" w:rsidP="00A8296D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05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กระแสเงินสดได้มาจาก (ใช้ไปใน) การดำเนินงาน</w:t>
            </w:r>
            <w:r w:rsidR="00644EF5">
              <w:rPr>
                <w:rFonts w:ascii="Angsana New" w:hAnsi="Angsana New"/>
                <w:b/>
                <w:bCs/>
                <w:sz w:val="30"/>
                <w:szCs w:val="30"/>
              </w:rPr>
              <w:br/>
              <w:t xml:space="preserve">   </w:t>
            </w:r>
            <w:r w:rsidRPr="008705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ที่ยกเลิก</w:t>
            </w:r>
          </w:p>
        </w:tc>
        <w:tc>
          <w:tcPr>
            <w:tcW w:w="198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FD4667" w14:textId="13B39961" w:rsidR="00C029D1" w:rsidRPr="00E52199" w:rsidRDefault="00C029D1" w:rsidP="00B71397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5219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</w:t>
            </w:r>
            <w:r w:rsidRPr="00E52199">
              <w:rPr>
                <w:rFonts w:ascii="Angsana New" w:hAnsi="Angsana New" w:cs="Angsana New"/>
                <w:b/>
                <w:bCs/>
                <w:sz w:val="30"/>
                <w:szCs w:val="30"/>
              </w:rPr>
              <w:t>744</w:t>
            </w:r>
          </w:p>
        </w:tc>
        <w:tc>
          <w:tcPr>
            <w:tcW w:w="270" w:type="dxa"/>
          </w:tcPr>
          <w:p w14:paraId="7C82B7B4" w14:textId="77777777" w:rsidR="00C029D1" w:rsidRPr="00EA0746" w:rsidRDefault="00C029D1" w:rsidP="00A82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CE6FDF" w14:textId="64A4F633" w:rsidR="00C029D1" w:rsidRPr="008135BD" w:rsidRDefault="00C029D1" w:rsidP="00226B53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135BD">
              <w:rPr>
                <w:rFonts w:ascii="Angsana New" w:hAnsi="Angsana New" w:cs="Angsana New"/>
                <w:b/>
                <w:bCs/>
                <w:sz w:val="30"/>
                <w:szCs w:val="30"/>
              </w:rPr>
              <w:t>(38)</w:t>
            </w:r>
          </w:p>
        </w:tc>
      </w:tr>
      <w:tr w:rsidR="003A2897" w:rsidRPr="00EA0746" w14:paraId="05B137EC" w14:textId="77777777" w:rsidTr="0055461D">
        <w:trPr>
          <w:gridAfter w:val="1"/>
          <w:wAfter w:w="927" w:type="dxa"/>
        </w:trPr>
        <w:tc>
          <w:tcPr>
            <w:tcW w:w="6102" w:type="dxa"/>
            <w:gridSpan w:val="2"/>
          </w:tcPr>
          <w:p w14:paraId="33C5E045" w14:textId="44099AC6" w:rsidR="003A2897" w:rsidRPr="0087055E" w:rsidRDefault="003A2897" w:rsidP="003A2897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4868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lastRenderedPageBreak/>
              <w:t>บริษัท ดับบลิวพีเอส (ประเทศไทย) จำกัด</w:t>
            </w:r>
          </w:p>
        </w:tc>
        <w:tc>
          <w:tcPr>
            <w:tcW w:w="3239" w:type="dxa"/>
            <w:gridSpan w:val="6"/>
          </w:tcPr>
          <w:p w14:paraId="63711EA3" w14:textId="37C2C575" w:rsidR="003A2897" w:rsidRPr="002C2F7F" w:rsidRDefault="003A2897" w:rsidP="003A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C2F7F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A2897" w:rsidRPr="00EA0746" w14:paraId="64090EE6" w14:textId="2F75A8DC" w:rsidTr="0055461D">
        <w:tc>
          <w:tcPr>
            <w:tcW w:w="5109" w:type="dxa"/>
          </w:tcPr>
          <w:p w14:paraId="7BC8E22B" w14:textId="77777777" w:rsidR="003A2897" w:rsidRPr="0087055E" w:rsidRDefault="003A2897" w:rsidP="003A2897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vAlign w:val="bottom"/>
          </w:tcPr>
          <w:p w14:paraId="7ABB1101" w14:textId="7CC89CB0" w:rsidR="003A2897" w:rsidRPr="00387764" w:rsidRDefault="003A2897" w:rsidP="003A289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pacing w:val="-10"/>
                <w:sz w:val="30"/>
                <w:szCs w:val="30"/>
                <w:cs/>
              </w:rPr>
            </w:pPr>
            <w:r w:rsidRPr="00387764">
              <w:rPr>
                <w:rFonts w:ascii="Angsana New" w:hAnsi="Angsana New" w:hint="cs"/>
                <w:i/>
                <w:iCs/>
                <w:spacing w:val="-1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39" w:type="dxa"/>
            <w:gridSpan w:val="3"/>
            <w:vAlign w:val="center"/>
          </w:tcPr>
          <w:p w14:paraId="65F1CB17" w14:textId="3B28A788" w:rsidR="003A2897" w:rsidRDefault="003A2897" w:rsidP="00CA1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 w:hanging="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7439">
              <w:rPr>
                <w:rFonts w:ascii="Angsana New" w:hAnsi="Angsana New" w:hint="cs"/>
                <w:sz w:val="30"/>
                <w:szCs w:val="30"/>
                <w:cs/>
              </w:rPr>
              <w:t xml:space="preserve">ณ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</w:p>
          <w:p w14:paraId="06997A47" w14:textId="00EEF140" w:rsidR="003A2897" w:rsidRPr="00F27439" w:rsidRDefault="00CA1905" w:rsidP="00CA1905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110" w:right="-110" w:hanging="7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A2897">
              <w:rPr>
                <w:rFonts w:ascii="Angsana New" w:hAnsi="Angsana New"/>
                <w:sz w:val="30"/>
                <w:szCs w:val="30"/>
              </w:rPr>
              <w:t>1</w:t>
            </w:r>
            <w:r w:rsidR="00A31A34">
              <w:rPr>
                <w:rFonts w:ascii="Angsana New" w:hAnsi="Angsana New"/>
                <w:sz w:val="30"/>
                <w:szCs w:val="30"/>
              </w:rPr>
              <w:t>8</w:t>
            </w:r>
            <w:r w:rsidR="003A289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A2897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3A2897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center"/>
          </w:tcPr>
          <w:p w14:paraId="48F4B5B5" w14:textId="31A49C2D" w:rsidR="003A2897" w:rsidRPr="00F27439" w:rsidRDefault="003A2897" w:rsidP="003A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center"/>
          </w:tcPr>
          <w:p w14:paraId="6AF71949" w14:textId="036CC24F" w:rsidR="003A2897" w:rsidRDefault="003A2897" w:rsidP="003A2897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ณ วันที่</w:t>
            </w:r>
          </w:p>
          <w:p w14:paraId="6EEBB845" w14:textId="0FAC95AF" w:rsidR="003A2897" w:rsidRPr="00F27439" w:rsidRDefault="003A2897" w:rsidP="003A2897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7439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F2743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F27439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927" w:type="dxa"/>
            <w:vAlign w:val="center"/>
          </w:tcPr>
          <w:p w14:paraId="4FDBBC04" w14:textId="70F691AD" w:rsidR="003A2897" w:rsidRPr="00EA0746" w:rsidRDefault="003A2897" w:rsidP="003A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</w:tr>
      <w:tr w:rsidR="003A2897" w:rsidRPr="00EA0746" w14:paraId="075BB62B" w14:textId="77777777" w:rsidTr="0055461D">
        <w:trPr>
          <w:gridAfter w:val="1"/>
          <w:wAfter w:w="927" w:type="dxa"/>
        </w:trPr>
        <w:tc>
          <w:tcPr>
            <w:tcW w:w="6102" w:type="dxa"/>
            <w:gridSpan w:val="2"/>
          </w:tcPr>
          <w:p w14:paraId="4A8D73AE" w14:textId="77777777" w:rsidR="003A2897" w:rsidRPr="0087055E" w:rsidRDefault="003A2897" w:rsidP="003A2897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239" w:type="dxa"/>
            <w:gridSpan w:val="6"/>
          </w:tcPr>
          <w:p w14:paraId="388953AC" w14:textId="3C2572B9" w:rsidR="003A2897" w:rsidRPr="002C2F7F" w:rsidRDefault="003A2897" w:rsidP="003A2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C2F7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A2897" w:rsidRPr="00EA0746" w14:paraId="755AD4E0" w14:textId="77777777" w:rsidTr="0055461D">
        <w:trPr>
          <w:gridAfter w:val="1"/>
          <w:wAfter w:w="927" w:type="dxa"/>
        </w:trPr>
        <w:tc>
          <w:tcPr>
            <w:tcW w:w="6102" w:type="dxa"/>
            <w:gridSpan w:val="2"/>
            <w:vAlign w:val="bottom"/>
          </w:tcPr>
          <w:p w14:paraId="0F61B84B" w14:textId="3F799818" w:rsidR="003A2897" w:rsidRPr="00EA0746" w:rsidRDefault="003A2897" w:rsidP="003A2897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705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ผลกระทบจากการจำหน่ายต่อฐานะการเงิน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รวมของกลุ่มบริษัท</w:t>
            </w:r>
          </w:p>
        </w:tc>
        <w:tc>
          <w:tcPr>
            <w:tcW w:w="1439" w:type="dxa"/>
            <w:gridSpan w:val="3"/>
            <w:vAlign w:val="bottom"/>
          </w:tcPr>
          <w:p w14:paraId="02E0BDCE" w14:textId="77777777" w:rsidR="003A2897" w:rsidRPr="00EA0746" w:rsidRDefault="003A2897" w:rsidP="003A2897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2DE274F" w14:textId="77777777" w:rsidR="003A2897" w:rsidRPr="00EA0746" w:rsidRDefault="003A2897" w:rsidP="003A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1F96C045" w14:textId="77777777" w:rsidR="003A2897" w:rsidRPr="00EA0746" w:rsidRDefault="003A2897" w:rsidP="003A2897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A2897" w:rsidRPr="00EA0746" w14:paraId="5ADE8E2C" w14:textId="77777777" w:rsidTr="0055461D">
        <w:trPr>
          <w:gridAfter w:val="1"/>
          <w:wAfter w:w="927" w:type="dxa"/>
        </w:trPr>
        <w:tc>
          <w:tcPr>
            <w:tcW w:w="5109" w:type="dxa"/>
            <w:vAlign w:val="bottom"/>
          </w:tcPr>
          <w:p w14:paraId="38A58851" w14:textId="2CFE0AC3" w:rsidR="003A2897" w:rsidRPr="00EA0746" w:rsidRDefault="003A2897" w:rsidP="003A2897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  <w:r w:rsidRPr="00FE1240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Pr="00FE124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93" w:type="dxa"/>
          </w:tcPr>
          <w:p w14:paraId="416B577A" w14:textId="77777777" w:rsidR="003A2897" w:rsidRPr="00EA0746" w:rsidRDefault="003A2897" w:rsidP="003A2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439" w:type="dxa"/>
            <w:gridSpan w:val="3"/>
            <w:vAlign w:val="bottom"/>
          </w:tcPr>
          <w:p w14:paraId="1C0A2763" w14:textId="6C0FCD37" w:rsidR="003A2897" w:rsidRPr="00EA0746" w:rsidRDefault="003A2897" w:rsidP="003A2897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1,069</w:t>
            </w:r>
          </w:p>
        </w:tc>
        <w:tc>
          <w:tcPr>
            <w:tcW w:w="270" w:type="dxa"/>
          </w:tcPr>
          <w:p w14:paraId="4C95B09E" w14:textId="77777777" w:rsidR="003A2897" w:rsidRPr="00EA0746" w:rsidRDefault="003A2897" w:rsidP="003A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25A58B52" w14:textId="026D5ECA" w:rsidR="003A2897" w:rsidRPr="00EA0746" w:rsidRDefault="003A2897" w:rsidP="003A2897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674</w:t>
            </w:r>
          </w:p>
        </w:tc>
      </w:tr>
      <w:tr w:rsidR="003A2897" w:rsidRPr="00EA0746" w14:paraId="349179F9" w14:textId="77777777" w:rsidTr="0055461D">
        <w:trPr>
          <w:gridAfter w:val="1"/>
          <w:wAfter w:w="927" w:type="dxa"/>
        </w:trPr>
        <w:tc>
          <w:tcPr>
            <w:tcW w:w="5109" w:type="dxa"/>
            <w:vAlign w:val="bottom"/>
          </w:tcPr>
          <w:p w14:paraId="1149F60B" w14:textId="28EFB847" w:rsidR="003A2897" w:rsidRPr="0087055E" w:rsidRDefault="003A2897" w:rsidP="003A2897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E1240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93" w:type="dxa"/>
          </w:tcPr>
          <w:p w14:paraId="5D70C854" w14:textId="77777777" w:rsidR="003A2897" w:rsidRPr="00EA0746" w:rsidRDefault="003A2897" w:rsidP="003A2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439" w:type="dxa"/>
            <w:gridSpan w:val="3"/>
            <w:vAlign w:val="bottom"/>
          </w:tcPr>
          <w:p w14:paraId="16F30148" w14:textId="3540B2EA" w:rsidR="003A2897" w:rsidRPr="00EA0746" w:rsidRDefault="003A2897" w:rsidP="003A2897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12,397</w:t>
            </w:r>
          </w:p>
        </w:tc>
        <w:tc>
          <w:tcPr>
            <w:tcW w:w="270" w:type="dxa"/>
          </w:tcPr>
          <w:p w14:paraId="0384D697" w14:textId="77777777" w:rsidR="003A2897" w:rsidRPr="00EA0746" w:rsidRDefault="003A2897" w:rsidP="003A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1A291182" w14:textId="38DA22C1" w:rsidR="003A2897" w:rsidRPr="00EA0746" w:rsidRDefault="003A2897" w:rsidP="003A2897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11,218</w:t>
            </w:r>
          </w:p>
        </w:tc>
      </w:tr>
      <w:tr w:rsidR="003A2897" w:rsidRPr="00EA0746" w14:paraId="27E6241B" w14:textId="77777777" w:rsidTr="0055461D">
        <w:trPr>
          <w:gridAfter w:val="1"/>
          <w:wAfter w:w="927" w:type="dxa"/>
        </w:trPr>
        <w:tc>
          <w:tcPr>
            <w:tcW w:w="5109" w:type="dxa"/>
            <w:vAlign w:val="bottom"/>
          </w:tcPr>
          <w:p w14:paraId="4C0125D0" w14:textId="0F7D42AE" w:rsidR="003A2897" w:rsidRPr="0087055E" w:rsidRDefault="003A2897" w:rsidP="003A2897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993" w:type="dxa"/>
          </w:tcPr>
          <w:p w14:paraId="63148D07" w14:textId="77777777" w:rsidR="003A2897" w:rsidRPr="00EA0746" w:rsidRDefault="003A2897" w:rsidP="003A2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439" w:type="dxa"/>
            <w:gridSpan w:val="3"/>
            <w:vAlign w:val="bottom"/>
          </w:tcPr>
          <w:p w14:paraId="2D3979BA" w14:textId="0E1C7F1F" w:rsidR="003A2897" w:rsidRPr="00EA0746" w:rsidRDefault="003A2897" w:rsidP="003A2897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796</w:t>
            </w:r>
          </w:p>
        </w:tc>
        <w:tc>
          <w:tcPr>
            <w:tcW w:w="270" w:type="dxa"/>
          </w:tcPr>
          <w:p w14:paraId="10FFA0DA" w14:textId="77777777" w:rsidR="003A2897" w:rsidRPr="00EA0746" w:rsidRDefault="003A2897" w:rsidP="003A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39CA7B3A" w14:textId="237428E0" w:rsidR="003A2897" w:rsidRPr="00EA0746" w:rsidRDefault="003A2897" w:rsidP="003A2897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4,254</w:t>
            </w:r>
          </w:p>
        </w:tc>
      </w:tr>
      <w:tr w:rsidR="003A2897" w:rsidRPr="00EA0746" w14:paraId="3D1F22DD" w14:textId="77777777" w:rsidTr="0055461D">
        <w:trPr>
          <w:gridAfter w:val="1"/>
          <w:wAfter w:w="927" w:type="dxa"/>
        </w:trPr>
        <w:tc>
          <w:tcPr>
            <w:tcW w:w="5109" w:type="dxa"/>
            <w:vAlign w:val="bottom"/>
          </w:tcPr>
          <w:p w14:paraId="64D37D28" w14:textId="6E89550B" w:rsidR="003A2897" w:rsidRPr="00FE1240" w:rsidRDefault="003A2897" w:rsidP="003A2897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993" w:type="dxa"/>
          </w:tcPr>
          <w:p w14:paraId="2075456B" w14:textId="77777777" w:rsidR="003A2897" w:rsidRPr="00EA0746" w:rsidRDefault="003A2897" w:rsidP="003A2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439" w:type="dxa"/>
            <w:gridSpan w:val="3"/>
            <w:vAlign w:val="bottom"/>
          </w:tcPr>
          <w:p w14:paraId="1AEFA568" w14:textId="7807EE00" w:rsidR="003A2897" w:rsidRPr="00625EA4" w:rsidRDefault="003A2897" w:rsidP="003A2897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1,393</w:t>
            </w:r>
          </w:p>
        </w:tc>
        <w:tc>
          <w:tcPr>
            <w:tcW w:w="270" w:type="dxa"/>
          </w:tcPr>
          <w:p w14:paraId="76A9542E" w14:textId="77777777" w:rsidR="003A2897" w:rsidRPr="00EA0746" w:rsidRDefault="003A2897" w:rsidP="003A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590F5AE7" w14:textId="6342741A" w:rsidR="003A2897" w:rsidRDefault="003A2897" w:rsidP="003A2897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371</w:t>
            </w:r>
          </w:p>
        </w:tc>
      </w:tr>
      <w:tr w:rsidR="003A2897" w:rsidRPr="00EA0746" w14:paraId="1E6043E6" w14:textId="77777777" w:rsidTr="0055461D">
        <w:trPr>
          <w:gridAfter w:val="1"/>
          <w:wAfter w:w="927" w:type="dxa"/>
        </w:trPr>
        <w:tc>
          <w:tcPr>
            <w:tcW w:w="5109" w:type="dxa"/>
            <w:vAlign w:val="bottom"/>
          </w:tcPr>
          <w:p w14:paraId="4303F6F3" w14:textId="5373BA3E" w:rsidR="003A2897" w:rsidRPr="0087055E" w:rsidRDefault="003A2897" w:rsidP="003A2897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E1240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993" w:type="dxa"/>
          </w:tcPr>
          <w:p w14:paraId="0A25ABA3" w14:textId="77777777" w:rsidR="003A2897" w:rsidRPr="00EA0746" w:rsidRDefault="003A2897" w:rsidP="003A2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439" w:type="dxa"/>
            <w:gridSpan w:val="3"/>
            <w:vAlign w:val="bottom"/>
          </w:tcPr>
          <w:p w14:paraId="5561848B" w14:textId="76458001" w:rsidR="003A2897" w:rsidRPr="00EA0746" w:rsidRDefault="003A2897" w:rsidP="003A2897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20,931</w:t>
            </w:r>
          </w:p>
        </w:tc>
        <w:tc>
          <w:tcPr>
            <w:tcW w:w="270" w:type="dxa"/>
          </w:tcPr>
          <w:p w14:paraId="19269FF1" w14:textId="77777777" w:rsidR="003A2897" w:rsidRPr="00EA0746" w:rsidRDefault="003A2897" w:rsidP="003A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79D2930D" w14:textId="3A50CCED" w:rsidR="003A2897" w:rsidRPr="00EA0746" w:rsidRDefault="003A2897" w:rsidP="003A2897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16,133</w:t>
            </w:r>
          </w:p>
        </w:tc>
      </w:tr>
      <w:tr w:rsidR="003A2897" w:rsidRPr="00EA0746" w14:paraId="462BD99C" w14:textId="77777777" w:rsidTr="0055461D">
        <w:trPr>
          <w:gridAfter w:val="1"/>
          <w:wAfter w:w="927" w:type="dxa"/>
        </w:trPr>
        <w:tc>
          <w:tcPr>
            <w:tcW w:w="5109" w:type="dxa"/>
            <w:vAlign w:val="bottom"/>
          </w:tcPr>
          <w:p w14:paraId="6E1990DD" w14:textId="19BCBCBC" w:rsidR="003A2897" w:rsidRPr="0087055E" w:rsidRDefault="003A2897" w:rsidP="003A2897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993" w:type="dxa"/>
          </w:tcPr>
          <w:p w14:paraId="65D764F8" w14:textId="77777777" w:rsidR="003A2897" w:rsidRPr="00EA0746" w:rsidRDefault="003A2897" w:rsidP="003A2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439" w:type="dxa"/>
            <w:gridSpan w:val="3"/>
            <w:vAlign w:val="bottom"/>
          </w:tcPr>
          <w:p w14:paraId="03E10DE8" w14:textId="7B7B2362" w:rsidR="003A2897" w:rsidRPr="00625EA4" w:rsidRDefault="003A2897" w:rsidP="003A2897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2,915</w:t>
            </w:r>
          </w:p>
        </w:tc>
        <w:tc>
          <w:tcPr>
            <w:tcW w:w="270" w:type="dxa"/>
          </w:tcPr>
          <w:p w14:paraId="6BDF424A" w14:textId="77777777" w:rsidR="003A2897" w:rsidRPr="00EA0746" w:rsidRDefault="003A2897" w:rsidP="003A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6EFEF5E2" w14:textId="73515BD7" w:rsidR="003A2897" w:rsidRPr="00EA0746" w:rsidRDefault="003A2897" w:rsidP="003A2897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2,067</w:t>
            </w:r>
          </w:p>
        </w:tc>
      </w:tr>
      <w:tr w:rsidR="003A2897" w:rsidRPr="00EA0746" w14:paraId="7CE2DAAC" w14:textId="77777777" w:rsidTr="0055461D">
        <w:trPr>
          <w:gridAfter w:val="1"/>
          <w:wAfter w:w="927" w:type="dxa"/>
        </w:trPr>
        <w:tc>
          <w:tcPr>
            <w:tcW w:w="5109" w:type="dxa"/>
            <w:vAlign w:val="bottom"/>
          </w:tcPr>
          <w:p w14:paraId="1B480EEA" w14:textId="78A13476" w:rsidR="003A2897" w:rsidRPr="0087055E" w:rsidRDefault="003A2897" w:rsidP="003A2897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E1240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993" w:type="dxa"/>
          </w:tcPr>
          <w:p w14:paraId="3670E74C" w14:textId="44FA4FB7" w:rsidR="003A2897" w:rsidRPr="00CB314C" w:rsidRDefault="003A2897" w:rsidP="003A2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CB314C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16</w:t>
            </w:r>
          </w:p>
        </w:tc>
        <w:tc>
          <w:tcPr>
            <w:tcW w:w="1439" w:type="dxa"/>
            <w:gridSpan w:val="3"/>
            <w:vAlign w:val="bottom"/>
          </w:tcPr>
          <w:p w14:paraId="7D4A5F88" w14:textId="0F6DD11D" w:rsidR="003A2897" w:rsidRPr="00EA0746" w:rsidRDefault="003A2897" w:rsidP="003A2897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463,471</w:t>
            </w:r>
          </w:p>
        </w:tc>
        <w:tc>
          <w:tcPr>
            <w:tcW w:w="270" w:type="dxa"/>
          </w:tcPr>
          <w:p w14:paraId="293FF2B2" w14:textId="77777777" w:rsidR="003A2897" w:rsidRPr="00EA0746" w:rsidRDefault="003A2897" w:rsidP="003A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154E6E1C" w14:textId="1027DDB6" w:rsidR="003A2897" w:rsidRPr="00EA0746" w:rsidRDefault="003A2897" w:rsidP="003A2897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305AA8">
              <w:rPr>
                <w:rFonts w:ascii="Angsana New" w:hAnsi="Angsana New" w:cs="Angsana New"/>
                <w:sz w:val="30"/>
                <w:szCs w:val="30"/>
              </w:rPr>
              <w:t>42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05AA8">
              <w:rPr>
                <w:rFonts w:ascii="Angsana New" w:hAnsi="Angsana New" w:cs="Angsana New"/>
                <w:sz w:val="30"/>
                <w:szCs w:val="30"/>
              </w:rPr>
              <w:t>623</w:t>
            </w:r>
          </w:p>
        </w:tc>
      </w:tr>
      <w:tr w:rsidR="003A2897" w:rsidRPr="00EA0746" w14:paraId="1F6595B0" w14:textId="77777777" w:rsidTr="0055461D">
        <w:trPr>
          <w:gridAfter w:val="1"/>
          <w:wAfter w:w="927" w:type="dxa"/>
        </w:trPr>
        <w:tc>
          <w:tcPr>
            <w:tcW w:w="5109" w:type="dxa"/>
            <w:vAlign w:val="bottom"/>
          </w:tcPr>
          <w:p w14:paraId="2AEF32A8" w14:textId="5B668D99" w:rsidR="003A2897" w:rsidRPr="0087055E" w:rsidRDefault="003A2897" w:rsidP="003A2897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993" w:type="dxa"/>
          </w:tcPr>
          <w:p w14:paraId="357710A7" w14:textId="77777777" w:rsidR="003A2897" w:rsidRPr="00EA0746" w:rsidRDefault="003A2897" w:rsidP="003A2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439" w:type="dxa"/>
            <w:gridSpan w:val="3"/>
            <w:vAlign w:val="bottom"/>
          </w:tcPr>
          <w:p w14:paraId="6699B1FA" w14:textId="02FC09B9" w:rsidR="003A2897" w:rsidRPr="00EA0746" w:rsidRDefault="003A2897" w:rsidP="003A2897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16,062</w:t>
            </w:r>
          </w:p>
        </w:tc>
        <w:tc>
          <w:tcPr>
            <w:tcW w:w="270" w:type="dxa"/>
          </w:tcPr>
          <w:p w14:paraId="314DB0C4" w14:textId="77777777" w:rsidR="003A2897" w:rsidRPr="00EA0746" w:rsidRDefault="003A2897" w:rsidP="003A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0C832D17" w14:textId="2CC5DC10" w:rsidR="003A2897" w:rsidRPr="00EA0746" w:rsidRDefault="003A2897" w:rsidP="003A2897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11,858</w:t>
            </w:r>
          </w:p>
        </w:tc>
      </w:tr>
      <w:tr w:rsidR="003A2897" w:rsidRPr="00EA0746" w14:paraId="3494556E" w14:textId="77777777" w:rsidTr="0055461D">
        <w:trPr>
          <w:gridAfter w:val="1"/>
          <w:wAfter w:w="927" w:type="dxa"/>
        </w:trPr>
        <w:tc>
          <w:tcPr>
            <w:tcW w:w="5109" w:type="dxa"/>
            <w:vAlign w:val="bottom"/>
          </w:tcPr>
          <w:p w14:paraId="172C3B9C" w14:textId="6EF7514E" w:rsidR="003A2897" w:rsidRPr="0087055E" w:rsidRDefault="003A2897" w:rsidP="003A2897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เงินเบิกเกินบัญชีและเงินกู้ระยะสั้นจากสถาบันการเงิน</w:t>
            </w:r>
          </w:p>
        </w:tc>
        <w:tc>
          <w:tcPr>
            <w:tcW w:w="993" w:type="dxa"/>
          </w:tcPr>
          <w:p w14:paraId="16F78BC4" w14:textId="5B58152C" w:rsidR="003A2897" w:rsidRPr="00CB314C" w:rsidRDefault="003A2897" w:rsidP="003A2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CB314C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19</w:t>
            </w:r>
          </w:p>
        </w:tc>
        <w:tc>
          <w:tcPr>
            <w:tcW w:w="1439" w:type="dxa"/>
            <w:gridSpan w:val="3"/>
            <w:vAlign w:val="bottom"/>
          </w:tcPr>
          <w:p w14:paraId="3AF92523" w14:textId="1A0DBCED" w:rsidR="003A2897" w:rsidRPr="00EA0746" w:rsidRDefault="003A2897" w:rsidP="003A2897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8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(68,061)</w:t>
            </w:r>
          </w:p>
        </w:tc>
        <w:tc>
          <w:tcPr>
            <w:tcW w:w="270" w:type="dxa"/>
          </w:tcPr>
          <w:p w14:paraId="031282AA" w14:textId="77777777" w:rsidR="003A2897" w:rsidRPr="00EA0746" w:rsidRDefault="003A2897" w:rsidP="003A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782B6A27" w14:textId="3D981A0B" w:rsidR="003A2897" w:rsidRPr="00EA0746" w:rsidRDefault="003A2897" w:rsidP="003A2897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(63,489)</w:t>
            </w:r>
          </w:p>
        </w:tc>
      </w:tr>
      <w:tr w:rsidR="003A2897" w:rsidRPr="001B5412" w14:paraId="56C7BF20" w14:textId="77777777" w:rsidTr="0055461D">
        <w:trPr>
          <w:gridAfter w:val="1"/>
          <w:wAfter w:w="927" w:type="dxa"/>
        </w:trPr>
        <w:tc>
          <w:tcPr>
            <w:tcW w:w="5109" w:type="dxa"/>
            <w:vAlign w:val="bottom"/>
          </w:tcPr>
          <w:p w14:paraId="399E1FB9" w14:textId="20F70AE2" w:rsidR="003A2897" w:rsidRPr="0087055E" w:rsidRDefault="003A2897" w:rsidP="003A2897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96480">
              <w:rPr>
                <w:rFonts w:ascii="Angsana New" w:hAnsi="Angsana New"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การค้า</w:t>
            </w:r>
          </w:p>
        </w:tc>
        <w:tc>
          <w:tcPr>
            <w:tcW w:w="993" w:type="dxa"/>
          </w:tcPr>
          <w:p w14:paraId="0233CFFB" w14:textId="77777777" w:rsidR="003A2897" w:rsidRPr="00EA0746" w:rsidRDefault="003A2897" w:rsidP="003A2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439" w:type="dxa"/>
            <w:gridSpan w:val="3"/>
            <w:vAlign w:val="bottom"/>
          </w:tcPr>
          <w:p w14:paraId="603AF727" w14:textId="1C1584DA" w:rsidR="003A2897" w:rsidRPr="00EA0746" w:rsidRDefault="003A2897" w:rsidP="003A2897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8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(36,059)</w:t>
            </w:r>
          </w:p>
        </w:tc>
        <w:tc>
          <w:tcPr>
            <w:tcW w:w="270" w:type="dxa"/>
          </w:tcPr>
          <w:p w14:paraId="5128806A" w14:textId="77777777" w:rsidR="003A2897" w:rsidRPr="001B5412" w:rsidRDefault="003A2897" w:rsidP="003A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right="-84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19D335E8" w14:textId="0F2BF5BC" w:rsidR="003A2897" w:rsidRPr="00EA0746" w:rsidRDefault="003A2897" w:rsidP="003A2897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(27,568)</w:t>
            </w:r>
          </w:p>
        </w:tc>
      </w:tr>
      <w:tr w:rsidR="003A2897" w:rsidRPr="001B5412" w14:paraId="5A66B8E7" w14:textId="77777777" w:rsidTr="0055461D">
        <w:trPr>
          <w:gridAfter w:val="1"/>
          <w:wAfter w:w="927" w:type="dxa"/>
        </w:trPr>
        <w:tc>
          <w:tcPr>
            <w:tcW w:w="5109" w:type="dxa"/>
            <w:vAlign w:val="bottom"/>
          </w:tcPr>
          <w:p w14:paraId="7A2E5D14" w14:textId="52EA62A3" w:rsidR="003A2897" w:rsidRDefault="003A2897" w:rsidP="003A2897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993" w:type="dxa"/>
          </w:tcPr>
          <w:p w14:paraId="5FB5B775" w14:textId="77777777" w:rsidR="003A2897" w:rsidRPr="00EA0746" w:rsidRDefault="003A2897" w:rsidP="003A2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439" w:type="dxa"/>
            <w:gridSpan w:val="3"/>
            <w:vAlign w:val="bottom"/>
          </w:tcPr>
          <w:p w14:paraId="2794C7EB" w14:textId="31D051B5" w:rsidR="003A2897" w:rsidRDefault="003A2897" w:rsidP="003A2897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8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(2,724)</w:t>
            </w:r>
          </w:p>
        </w:tc>
        <w:tc>
          <w:tcPr>
            <w:tcW w:w="270" w:type="dxa"/>
          </w:tcPr>
          <w:p w14:paraId="11C647E8" w14:textId="77777777" w:rsidR="003A2897" w:rsidRPr="001B5412" w:rsidRDefault="003A2897" w:rsidP="003A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right="-84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7EC15855" w14:textId="1FDB53CA" w:rsidR="003A2897" w:rsidRDefault="003A2897" w:rsidP="003A2897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(1,639)</w:t>
            </w:r>
          </w:p>
        </w:tc>
      </w:tr>
      <w:tr w:rsidR="003A2897" w:rsidRPr="001B5412" w14:paraId="798A9DC8" w14:textId="77777777" w:rsidTr="0055461D">
        <w:trPr>
          <w:gridAfter w:val="1"/>
          <w:wAfter w:w="927" w:type="dxa"/>
        </w:trPr>
        <w:tc>
          <w:tcPr>
            <w:tcW w:w="5109" w:type="dxa"/>
            <w:vAlign w:val="bottom"/>
          </w:tcPr>
          <w:p w14:paraId="47FC1128" w14:textId="40694902" w:rsidR="003A2897" w:rsidRPr="0087055E" w:rsidRDefault="003A2897" w:rsidP="003A2897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993" w:type="dxa"/>
          </w:tcPr>
          <w:p w14:paraId="2C2AFFE7" w14:textId="77777777" w:rsidR="003A2897" w:rsidRPr="00EA0746" w:rsidRDefault="003A2897" w:rsidP="003A2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439" w:type="dxa"/>
            <w:gridSpan w:val="3"/>
            <w:vAlign w:val="bottom"/>
          </w:tcPr>
          <w:p w14:paraId="315FB572" w14:textId="009664E2" w:rsidR="003A2897" w:rsidRPr="00EA0746" w:rsidRDefault="003A2897" w:rsidP="003A2897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8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(3,199)</w:t>
            </w:r>
          </w:p>
        </w:tc>
        <w:tc>
          <w:tcPr>
            <w:tcW w:w="270" w:type="dxa"/>
          </w:tcPr>
          <w:p w14:paraId="3FC0AFA7" w14:textId="77777777" w:rsidR="003A2897" w:rsidRPr="001B5412" w:rsidRDefault="003A2897" w:rsidP="003A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right="-84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5E1F8051" w14:textId="3F3A66A8" w:rsidR="003A2897" w:rsidRPr="00EA0746" w:rsidRDefault="003A2897" w:rsidP="003A2897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(2,8</w:t>
            </w:r>
            <w:r w:rsidR="00305AA8">
              <w:rPr>
                <w:rFonts w:ascii="Angsana New" w:hAnsi="Angsana New" w:cs="Angsana New"/>
                <w:sz w:val="30"/>
                <w:szCs w:val="30"/>
              </w:rPr>
              <w:t>64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3A2897" w:rsidRPr="001B5412" w14:paraId="43D0E25F" w14:textId="77777777" w:rsidTr="0055461D">
        <w:trPr>
          <w:gridAfter w:val="1"/>
          <w:wAfter w:w="927" w:type="dxa"/>
        </w:trPr>
        <w:tc>
          <w:tcPr>
            <w:tcW w:w="5109" w:type="dxa"/>
            <w:vAlign w:val="bottom"/>
          </w:tcPr>
          <w:p w14:paraId="55D3F33F" w14:textId="2222A174" w:rsidR="003A2897" w:rsidRPr="0087055E" w:rsidRDefault="003A2897" w:rsidP="003A2897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96480">
              <w:rPr>
                <w:rFonts w:ascii="Angsana New" w:hAnsi="Angsana New" w:hint="cs"/>
                <w:sz w:val="30"/>
                <w:szCs w:val="30"/>
                <w:cs/>
              </w:rPr>
              <w:t>หนี้สิน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696480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993" w:type="dxa"/>
          </w:tcPr>
          <w:p w14:paraId="3F279FD0" w14:textId="77777777" w:rsidR="003A2897" w:rsidRPr="00EA0746" w:rsidRDefault="003A2897" w:rsidP="003A2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439" w:type="dxa"/>
            <w:gridSpan w:val="3"/>
            <w:vAlign w:val="bottom"/>
          </w:tcPr>
          <w:p w14:paraId="79F80D5B" w14:textId="511259AC" w:rsidR="003A2897" w:rsidRPr="00EA0746" w:rsidRDefault="003A2897" w:rsidP="003A2897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8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(18,044)</w:t>
            </w:r>
          </w:p>
        </w:tc>
        <w:tc>
          <w:tcPr>
            <w:tcW w:w="270" w:type="dxa"/>
          </w:tcPr>
          <w:p w14:paraId="3C254A6E" w14:textId="77777777" w:rsidR="003A2897" w:rsidRPr="001B5412" w:rsidRDefault="003A2897" w:rsidP="003A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right="-84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7DA526DD" w14:textId="4B3B2652" w:rsidR="003A2897" w:rsidRPr="00EA0746" w:rsidRDefault="003A2897" w:rsidP="003A2897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(15,056)</w:t>
            </w:r>
          </w:p>
        </w:tc>
      </w:tr>
      <w:tr w:rsidR="003A2897" w:rsidRPr="001B5412" w14:paraId="13781BD0" w14:textId="77777777" w:rsidTr="0055461D">
        <w:trPr>
          <w:gridAfter w:val="1"/>
          <w:wAfter w:w="927" w:type="dxa"/>
        </w:trPr>
        <w:tc>
          <w:tcPr>
            <w:tcW w:w="5109" w:type="dxa"/>
          </w:tcPr>
          <w:p w14:paraId="27010F78" w14:textId="6AC4777B" w:rsidR="003A2897" w:rsidRPr="00EA0746" w:rsidRDefault="003A2897" w:rsidP="003A2897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3" w:type="dxa"/>
          </w:tcPr>
          <w:p w14:paraId="6EBB2E21" w14:textId="77777777" w:rsidR="003A2897" w:rsidRPr="00EA0746" w:rsidRDefault="003A2897" w:rsidP="003A2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439" w:type="dxa"/>
            <w:gridSpan w:val="3"/>
            <w:vAlign w:val="bottom"/>
          </w:tcPr>
          <w:p w14:paraId="0EA02F7B" w14:textId="7E0EF559" w:rsidR="003A2897" w:rsidRPr="00EA0746" w:rsidRDefault="003A2897" w:rsidP="003A2897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8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(19,219)</w:t>
            </w:r>
          </w:p>
        </w:tc>
        <w:tc>
          <w:tcPr>
            <w:tcW w:w="270" w:type="dxa"/>
          </w:tcPr>
          <w:p w14:paraId="324A4678" w14:textId="77777777" w:rsidR="003A2897" w:rsidRPr="001B5412" w:rsidRDefault="003A2897" w:rsidP="003A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right="-84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667E39B1" w14:textId="18DD9756" w:rsidR="003A2897" w:rsidRPr="00EA0746" w:rsidRDefault="003A2897" w:rsidP="003A2897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(19,405)</w:t>
            </w:r>
          </w:p>
        </w:tc>
      </w:tr>
      <w:tr w:rsidR="003A2897" w:rsidRPr="001B5412" w14:paraId="644751C3" w14:textId="77777777" w:rsidTr="0055461D">
        <w:trPr>
          <w:gridAfter w:val="1"/>
          <w:wAfter w:w="927" w:type="dxa"/>
        </w:trPr>
        <w:tc>
          <w:tcPr>
            <w:tcW w:w="5109" w:type="dxa"/>
          </w:tcPr>
          <w:p w14:paraId="01CFAC3E" w14:textId="45782456" w:rsidR="003A2897" w:rsidRPr="00EA0746" w:rsidRDefault="003A2897" w:rsidP="003A2897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  <w:r w:rsidRPr="009378C6">
              <w:rPr>
                <w:rFonts w:ascii="Angsana New" w:hAnsi="Angsana New" w:hint="cs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993" w:type="dxa"/>
          </w:tcPr>
          <w:p w14:paraId="170F8A69" w14:textId="593489D2" w:rsidR="003A2897" w:rsidRPr="00E74F3B" w:rsidRDefault="003A2897" w:rsidP="003A2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E74F3B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23</w:t>
            </w:r>
          </w:p>
        </w:tc>
        <w:tc>
          <w:tcPr>
            <w:tcW w:w="1439" w:type="dxa"/>
            <w:gridSpan w:val="3"/>
            <w:vAlign w:val="bottom"/>
          </w:tcPr>
          <w:p w14:paraId="3A4A03EF" w14:textId="1EE765BC" w:rsidR="003A2897" w:rsidRPr="00EA0746" w:rsidRDefault="003A2897" w:rsidP="003A2897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8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(8,033)</w:t>
            </w:r>
          </w:p>
        </w:tc>
        <w:tc>
          <w:tcPr>
            <w:tcW w:w="270" w:type="dxa"/>
          </w:tcPr>
          <w:p w14:paraId="4485B24E" w14:textId="77777777" w:rsidR="003A2897" w:rsidRPr="001B5412" w:rsidRDefault="003A2897" w:rsidP="003A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right="-84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581622F1" w14:textId="08036E0D" w:rsidR="003A2897" w:rsidRPr="00EA0746" w:rsidRDefault="003A2897" w:rsidP="003A2897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(7,432)</w:t>
            </w:r>
          </w:p>
        </w:tc>
      </w:tr>
      <w:tr w:rsidR="003A2897" w:rsidRPr="00EA0746" w14:paraId="69DE95E7" w14:textId="77777777" w:rsidTr="0055461D">
        <w:trPr>
          <w:gridAfter w:val="1"/>
          <w:wAfter w:w="927" w:type="dxa"/>
        </w:trPr>
        <w:tc>
          <w:tcPr>
            <w:tcW w:w="5109" w:type="dxa"/>
            <w:vAlign w:val="bottom"/>
          </w:tcPr>
          <w:p w14:paraId="65FD0B76" w14:textId="308169BD" w:rsidR="003A2897" w:rsidRPr="00EA0746" w:rsidRDefault="003A2897" w:rsidP="003A2897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มูลค่าตามบัญชี</w:t>
            </w:r>
            <w:r w:rsidRPr="008705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สินทรัพย์และหนี้สินสุทธิ</w:t>
            </w:r>
          </w:p>
        </w:tc>
        <w:tc>
          <w:tcPr>
            <w:tcW w:w="993" w:type="dxa"/>
          </w:tcPr>
          <w:p w14:paraId="37ADAB25" w14:textId="77777777" w:rsidR="003A2897" w:rsidRPr="00EA0746" w:rsidRDefault="003A2897" w:rsidP="003A2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39" w:type="dxa"/>
            <w:gridSpan w:val="3"/>
            <w:tcBorders>
              <w:top w:val="single" w:sz="4" w:space="0" w:color="auto"/>
            </w:tcBorders>
            <w:vAlign w:val="bottom"/>
          </w:tcPr>
          <w:p w14:paraId="2C8470AE" w14:textId="2E36ABE6" w:rsidR="003A2897" w:rsidRPr="00EA0746" w:rsidRDefault="003A2897" w:rsidP="003A2897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363,695</w:t>
            </w:r>
          </w:p>
        </w:tc>
        <w:tc>
          <w:tcPr>
            <w:tcW w:w="270" w:type="dxa"/>
          </w:tcPr>
          <w:p w14:paraId="6FE3812D" w14:textId="77777777" w:rsidR="003A2897" w:rsidRPr="00EA0746" w:rsidRDefault="003A2897" w:rsidP="003A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14:paraId="05DF7D82" w14:textId="16A78767" w:rsidR="003A2897" w:rsidRPr="00EA0746" w:rsidRDefault="003A2897" w:rsidP="003A2897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="00305AA8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</w:t>
            </w:r>
            <w:r w:rsidR="00305AA8">
              <w:rPr>
                <w:rFonts w:ascii="Angsana New" w:hAnsi="Angsana New" w:cs="Angsana New"/>
                <w:b/>
                <w:bCs/>
                <w:sz w:val="30"/>
                <w:szCs w:val="30"/>
              </w:rPr>
              <w:t>745</w:t>
            </w:r>
          </w:p>
        </w:tc>
      </w:tr>
      <w:tr w:rsidR="003A2897" w:rsidRPr="00EA0746" w14:paraId="4D663B78" w14:textId="77777777" w:rsidTr="0055461D">
        <w:trPr>
          <w:gridAfter w:val="1"/>
          <w:wAfter w:w="927" w:type="dxa"/>
        </w:trPr>
        <w:tc>
          <w:tcPr>
            <w:tcW w:w="5109" w:type="dxa"/>
            <w:vAlign w:val="bottom"/>
          </w:tcPr>
          <w:p w14:paraId="1EE66837" w14:textId="01422A10" w:rsidR="003A2897" w:rsidRPr="000C5124" w:rsidRDefault="003A2897" w:rsidP="003A2897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C5124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ส่วนได้เสียที่ไม่มีอำนาจควบคุม</w:t>
            </w:r>
          </w:p>
        </w:tc>
        <w:tc>
          <w:tcPr>
            <w:tcW w:w="993" w:type="dxa"/>
          </w:tcPr>
          <w:p w14:paraId="0838BCC2" w14:textId="77777777" w:rsidR="003A2897" w:rsidRPr="00EA0746" w:rsidRDefault="003A2897" w:rsidP="003A2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39" w:type="dxa"/>
            <w:gridSpan w:val="3"/>
            <w:tcBorders>
              <w:bottom w:val="single" w:sz="4" w:space="0" w:color="auto"/>
            </w:tcBorders>
            <w:vAlign w:val="bottom"/>
          </w:tcPr>
          <w:p w14:paraId="38B90BCF" w14:textId="6C18462A" w:rsidR="003A2897" w:rsidRPr="00DF2986" w:rsidRDefault="003A2897" w:rsidP="003A2897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0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F29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(56,373)</w:t>
            </w:r>
          </w:p>
        </w:tc>
        <w:tc>
          <w:tcPr>
            <w:tcW w:w="270" w:type="dxa"/>
          </w:tcPr>
          <w:p w14:paraId="2E06CE74" w14:textId="77777777" w:rsidR="003A2897" w:rsidRPr="00DF2986" w:rsidRDefault="003A2897" w:rsidP="003A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bottom"/>
          </w:tcPr>
          <w:p w14:paraId="562B1234" w14:textId="732F0306" w:rsidR="003A2897" w:rsidRPr="00DF2986" w:rsidRDefault="003A2897" w:rsidP="00CD5EAE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298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05AA8">
              <w:rPr>
                <w:rFonts w:ascii="Angsana New" w:hAnsi="Angsana New" w:cs="Angsana New"/>
                <w:sz w:val="30"/>
                <w:szCs w:val="30"/>
              </w:rPr>
              <w:t>70</w:t>
            </w:r>
            <w:r w:rsidRPr="00DF298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05AA8">
              <w:rPr>
                <w:rFonts w:ascii="Angsana New" w:hAnsi="Angsana New" w:cs="Angsana New"/>
                <w:sz w:val="30"/>
                <w:szCs w:val="30"/>
              </w:rPr>
              <w:t>020</w:t>
            </w:r>
            <w:r w:rsidRPr="00DF298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3A2897" w:rsidRPr="00D863CB" w14:paraId="4CD15EE8" w14:textId="77777777" w:rsidTr="0055461D">
        <w:trPr>
          <w:gridAfter w:val="1"/>
          <w:wAfter w:w="927" w:type="dxa"/>
        </w:trPr>
        <w:tc>
          <w:tcPr>
            <w:tcW w:w="5109" w:type="dxa"/>
            <w:vAlign w:val="bottom"/>
          </w:tcPr>
          <w:p w14:paraId="1B29A92B" w14:textId="47450819" w:rsidR="003A2897" w:rsidRPr="00DF2986" w:rsidRDefault="003A2897" w:rsidP="003A2897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F298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ตาม</w:t>
            </w:r>
            <w:r w:rsidRPr="00DF298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บัญชีของส่วนได้เสียของบริษัทย่อย</w:t>
            </w:r>
          </w:p>
        </w:tc>
        <w:tc>
          <w:tcPr>
            <w:tcW w:w="993" w:type="dxa"/>
          </w:tcPr>
          <w:p w14:paraId="284B9FD4" w14:textId="77777777" w:rsidR="003A2897" w:rsidRPr="00D863CB" w:rsidRDefault="003A2897" w:rsidP="003A2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439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8363CC" w14:textId="0AFF8E9D" w:rsidR="003A2897" w:rsidRPr="00DF2986" w:rsidRDefault="003A2897" w:rsidP="003A2897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F2986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307,322</w:t>
            </w:r>
          </w:p>
        </w:tc>
        <w:tc>
          <w:tcPr>
            <w:tcW w:w="270" w:type="dxa"/>
          </w:tcPr>
          <w:p w14:paraId="5E9850F7" w14:textId="77777777" w:rsidR="003A2897" w:rsidRPr="00DF2986" w:rsidRDefault="003A2897" w:rsidP="003A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66F4FE" w14:textId="500E872E" w:rsidR="003A2897" w:rsidRPr="00DF2986" w:rsidRDefault="003A2897" w:rsidP="003A2897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F2986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305AA8">
              <w:rPr>
                <w:rFonts w:ascii="Angsana New" w:hAnsi="Angsana New" w:cs="Angsana New"/>
                <w:b/>
                <w:bCs/>
                <w:sz w:val="30"/>
                <w:szCs w:val="30"/>
              </w:rPr>
              <w:t>81</w:t>
            </w:r>
            <w:r w:rsidRPr="00DF298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305AA8">
              <w:rPr>
                <w:rFonts w:ascii="Angsana New" w:hAnsi="Angsana New" w:cs="Angsana New"/>
                <w:b/>
                <w:bCs/>
                <w:sz w:val="30"/>
                <w:szCs w:val="30"/>
              </w:rPr>
              <w:t>725</w:t>
            </w:r>
          </w:p>
        </w:tc>
      </w:tr>
      <w:tr w:rsidR="003A2897" w:rsidRPr="00D863CB" w14:paraId="23D93987" w14:textId="77777777" w:rsidTr="0055461D">
        <w:trPr>
          <w:gridAfter w:val="1"/>
          <w:wAfter w:w="927" w:type="dxa"/>
        </w:trPr>
        <w:tc>
          <w:tcPr>
            <w:tcW w:w="5109" w:type="dxa"/>
            <w:vAlign w:val="bottom"/>
          </w:tcPr>
          <w:p w14:paraId="646F89A9" w14:textId="77777777" w:rsidR="003A2897" w:rsidRPr="00D863CB" w:rsidRDefault="003A2897" w:rsidP="003A2897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2600F6CE" w14:textId="77777777" w:rsidR="003A2897" w:rsidRPr="00D863CB" w:rsidRDefault="003A2897" w:rsidP="003A2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439" w:type="dxa"/>
            <w:gridSpan w:val="3"/>
            <w:tcBorders>
              <w:top w:val="double" w:sz="4" w:space="0" w:color="auto"/>
            </w:tcBorders>
            <w:vAlign w:val="bottom"/>
          </w:tcPr>
          <w:p w14:paraId="1213F325" w14:textId="77777777" w:rsidR="003A2897" w:rsidRPr="00202792" w:rsidRDefault="003A2897" w:rsidP="003A2897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638731" w14:textId="77777777" w:rsidR="003A2897" w:rsidRPr="00D863CB" w:rsidRDefault="003A2897" w:rsidP="003A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tcBorders>
              <w:top w:val="double" w:sz="4" w:space="0" w:color="auto"/>
            </w:tcBorders>
            <w:vAlign w:val="bottom"/>
          </w:tcPr>
          <w:p w14:paraId="5F4637D8" w14:textId="77777777" w:rsidR="003A2897" w:rsidRPr="00D863CB" w:rsidRDefault="003A2897" w:rsidP="003A2897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A2897" w:rsidRPr="00D863CB" w14:paraId="729C9E23" w14:textId="77777777" w:rsidTr="0055461D">
        <w:trPr>
          <w:gridAfter w:val="1"/>
          <w:wAfter w:w="927" w:type="dxa"/>
        </w:trPr>
        <w:tc>
          <w:tcPr>
            <w:tcW w:w="5109" w:type="dxa"/>
            <w:vAlign w:val="bottom"/>
          </w:tcPr>
          <w:p w14:paraId="1EDF243A" w14:textId="1DF15D6C" w:rsidR="003A2897" w:rsidRPr="00D863CB" w:rsidRDefault="003A2897" w:rsidP="003A2897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24"/>
                <w:szCs w:val="24"/>
              </w:rPr>
            </w:pPr>
            <w:r w:rsidRPr="0087055E">
              <w:rPr>
                <w:rFonts w:ascii="Angsana New" w:hAnsi="Angsana New"/>
                <w:sz w:val="30"/>
                <w:szCs w:val="30"/>
                <w:cs/>
              </w:rPr>
              <w:t>สิ่งตอบแทนในการขายที่ได้รับในรูปเงินสด</w:t>
            </w:r>
          </w:p>
        </w:tc>
        <w:tc>
          <w:tcPr>
            <w:tcW w:w="993" w:type="dxa"/>
          </w:tcPr>
          <w:p w14:paraId="717D9790" w14:textId="77777777" w:rsidR="003A2897" w:rsidRPr="00D863CB" w:rsidRDefault="003A2897" w:rsidP="003A2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439" w:type="dxa"/>
            <w:gridSpan w:val="3"/>
            <w:vAlign w:val="bottom"/>
          </w:tcPr>
          <w:p w14:paraId="549BAA5B" w14:textId="34DF9FF1" w:rsidR="003A2897" w:rsidRPr="00AB1692" w:rsidRDefault="003A2897" w:rsidP="003A2897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B1692">
              <w:rPr>
                <w:rFonts w:ascii="Angsana New" w:hAnsi="Angsana New" w:cs="Angsana New"/>
                <w:sz w:val="30"/>
                <w:szCs w:val="30"/>
              </w:rPr>
              <w:t>407,500</w:t>
            </w:r>
          </w:p>
        </w:tc>
        <w:tc>
          <w:tcPr>
            <w:tcW w:w="270" w:type="dxa"/>
          </w:tcPr>
          <w:p w14:paraId="72E337A0" w14:textId="77777777" w:rsidR="003A2897" w:rsidRPr="00AB1692" w:rsidRDefault="003A2897" w:rsidP="003A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11D9FBC6" w14:textId="4F99AD35" w:rsidR="003A2897" w:rsidRPr="00AB1692" w:rsidRDefault="003A2897" w:rsidP="003A2897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65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169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A2897" w:rsidRPr="00D863CB" w14:paraId="256E86DF" w14:textId="77777777" w:rsidTr="0055461D">
        <w:trPr>
          <w:gridAfter w:val="1"/>
          <w:wAfter w:w="927" w:type="dxa"/>
        </w:trPr>
        <w:tc>
          <w:tcPr>
            <w:tcW w:w="5109" w:type="dxa"/>
            <w:vAlign w:val="bottom"/>
          </w:tcPr>
          <w:p w14:paraId="013724E1" w14:textId="257ED051" w:rsidR="003A2897" w:rsidRPr="00D863CB" w:rsidRDefault="003A2897" w:rsidP="003A2897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24"/>
                <w:szCs w:val="24"/>
              </w:rPr>
            </w:pPr>
            <w:r w:rsidRPr="0087055E">
              <w:rPr>
                <w:rFonts w:ascii="Angsana New" w:hAnsi="Angsana New"/>
                <w:sz w:val="30"/>
                <w:szCs w:val="30"/>
                <w:cs/>
              </w:rPr>
              <w:t>เงินสดหรือรายการเทียบเท่าเงินสดที่จ่ายไป</w:t>
            </w:r>
          </w:p>
        </w:tc>
        <w:tc>
          <w:tcPr>
            <w:tcW w:w="993" w:type="dxa"/>
          </w:tcPr>
          <w:p w14:paraId="3B8E8A61" w14:textId="77777777" w:rsidR="003A2897" w:rsidRPr="00D863CB" w:rsidRDefault="003A2897" w:rsidP="003A2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439" w:type="dxa"/>
            <w:gridSpan w:val="3"/>
            <w:tcBorders>
              <w:bottom w:val="single" w:sz="4" w:space="0" w:color="auto"/>
            </w:tcBorders>
            <w:vAlign w:val="bottom"/>
          </w:tcPr>
          <w:p w14:paraId="2ED02A1A" w14:textId="01980352" w:rsidR="003A2897" w:rsidRPr="00323453" w:rsidRDefault="003A2897" w:rsidP="003A2897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0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2345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(1,069)</w:t>
            </w:r>
          </w:p>
        </w:tc>
        <w:tc>
          <w:tcPr>
            <w:tcW w:w="270" w:type="dxa"/>
          </w:tcPr>
          <w:p w14:paraId="02EBEF02" w14:textId="77777777" w:rsidR="003A2897" w:rsidRPr="00AB1692" w:rsidRDefault="003A2897" w:rsidP="003A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bottom"/>
          </w:tcPr>
          <w:p w14:paraId="303CBEC0" w14:textId="5596B434" w:rsidR="003A2897" w:rsidRPr="00AB1692" w:rsidRDefault="003A2897" w:rsidP="003A2897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65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169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A2897" w:rsidRPr="00D863CB" w14:paraId="0A843255" w14:textId="77777777" w:rsidTr="0055461D">
        <w:trPr>
          <w:gridAfter w:val="1"/>
          <w:wAfter w:w="927" w:type="dxa"/>
          <w:trHeight w:val="442"/>
        </w:trPr>
        <w:tc>
          <w:tcPr>
            <w:tcW w:w="5109" w:type="dxa"/>
            <w:vAlign w:val="bottom"/>
          </w:tcPr>
          <w:p w14:paraId="5F80C4A3" w14:textId="0D0A6987" w:rsidR="003A2897" w:rsidRPr="00D863CB" w:rsidRDefault="003A2897" w:rsidP="003A2897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24"/>
                <w:szCs w:val="24"/>
              </w:rPr>
            </w:pPr>
            <w:r w:rsidRPr="008705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กระแสเงินสดรับสุทธิ</w:t>
            </w:r>
          </w:p>
        </w:tc>
        <w:tc>
          <w:tcPr>
            <w:tcW w:w="993" w:type="dxa"/>
          </w:tcPr>
          <w:p w14:paraId="6A047DD3" w14:textId="77777777" w:rsidR="003A2897" w:rsidRPr="00D863CB" w:rsidRDefault="003A2897" w:rsidP="003A2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439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F82A5F" w14:textId="020D9184" w:rsidR="003A2897" w:rsidRPr="00202792" w:rsidRDefault="003A2897" w:rsidP="003A2897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02792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406,431</w:t>
            </w:r>
          </w:p>
        </w:tc>
        <w:tc>
          <w:tcPr>
            <w:tcW w:w="270" w:type="dxa"/>
          </w:tcPr>
          <w:p w14:paraId="297E87C8" w14:textId="77777777" w:rsidR="003A2897" w:rsidRPr="00202792" w:rsidRDefault="003A2897" w:rsidP="003A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2BD480" w14:textId="118C0297" w:rsidR="003A2897" w:rsidRPr="00AB1692" w:rsidRDefault="003A2897" w:rsidP="003A2897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65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B1692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280E684F" w14:textId="77777777" w:rsidR="000D0888" w:rsidRDefault="000D0888" w:rsidP="000D0888">
      <w:pPr>
        <w:rPr>
          <w:rFonts w:cstheme="minorBidi"/>
        </w:rPr>
      </w:pPr>
    </w:p>
    <w:p w14:paraId="04BC632D" w14:textId="77777777" w:rsidR="00E92424" w:rsidRDefault="00E924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en-GB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2B6787D" w14:textId="7440E584" w:rsidR="000D0888" w:rsidRDefault="00F65EBD" w:rsidP="000D0888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lastRenderedPageBreak/>
        <w:t xml:space="preserve">เมื่อวันที่ 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29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พฤศจิกายน </w:t>
      </w:r>
      <w:r w:rsidR="000D0888" w:rsidRPr="00F75F1F">
        <w:rPr>
          <w:rFonts w:ascii="Angsana New" w:hAnsi="Angsana New" w:cs="Angsana New"/>
          <w:sz w:val="30"/>
          <w:szCs w:val="30"/>
        </w:rPr>
        <w:t xml:space="preserve">2561 </w:t>
      </w:r>
      <w:r w:rsidR="000D0888" w:rsidRPr="00F75F1F">
        <w:rPr>
          <w:rFonts w:ascii="Angsana New" w:hAnsi="Angsana New" w:cs="Angsana New"/>
          <w:sz w:val="30"/>
          <w:szCs w:val="30"/>
          <w:cs/>
          <w:lang w:bidi="th-TH"/>
        </w:rPr>
        <w:t>กลุ่มบริษัท</w:t>
      </w:r>
      <w:r w:rsidR="000D0888" w:rsidRPr="00F75F1F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สูญเสียอำนาจควบคุมในบริษัท </w:t>
      </w:r>
      <w:r w:rsidR="000D0888" w:rsidRPr="00F75F1F">
        <w:rPr>
          <w:rFonts w:ascii="Angsana New" w:hAnsi="Angsana New" w:cs="Angsana New"/>
          <w:sz w:val="30"/>
          <w:szCs w:val="30"/>
          <w:cs/>
          <w:lang w:bidi="th-TH"/>
        </w:rPr>
        <w:t xml:space="preserve"> เนชั่น อินเตอร์เนชั่นแนล เอ็ดดูเท</w:t>
      </w:r>
      <w:r w:rsidR="000D0888" w:rsidRPr="00F75F1F">
        <w:rPr>
          <w:rFonts w:ascii="Angsana New" w:hAnsi="Angsana New" w:cs="Angsana New" w:hint="cs"/>
          <w:sz w:val="30"/>
          <w:szCs w:val="30"/>
          <w:cs/>
          <w:lang w:bidi="th-TH"/>
        </w:rPr>
        <w:t>น</w:t>
      </w:r>
      <w:r w:rsidR="000D0888" w:rsidRPr="00F75F1F">
        <w:rPr>
          <w:rFonts w:ascii="Angsana New" w:hAnsi="Angsana New" w:cs="Angsana New"/>
          <w:sz w:val="30"/>
          <w:szCs w:val="30"/>
          <w:cs/>
          <w:lang w:bidi="th-TH"/>
        </w:rPr>
        <w:t>เมนท์ จำกัด</w:t>
      </w:r>
      <w:r w:rsidR="000D0888" w:rsidRPr="00F75F1F">
        <w:rPr>
          <w:rFonts w:ascii="Angsana New" w:hAnsi="Angsana New" w:cs="Angsana New"/>
          <w:sz w:val="30"/>
          <w:szCs w:val="30"/>
        </w:rPr>
        <w:t xml:space="preserve"> </w:t>
      </w:r>
      <w:r w:rsidR="004A29A7">
        <w:rPr>
          <w:rFonts w:ascii="Angsana New" w:hAnsi="Angsana New" w:cs="Angsana New" w:hint="cs"/>
          <w:sz w:val="30"/>
          <w:szCs w:val="30"/>
          <w:cs/>
          <w:lang w:bidi="th-TH"/>
        </w:rPr>
        <w:t>(มหาชน) ซึ่ง</w:t>
      </w:r>
      <w:r w:rsidR="00F9170D">
        <w:rPr>
          <w:rFonts w:ascii="Angsana New" w:hAnsi="Angsana New" w:cs="Angsana New" w:hint="cs"/>
          <w:sz w:val="30"/>
          <w:szCs w:val="30"/>
          <w:cs/>
          <w:lang w:bidi="th-TH"/>
        </w:rPr>
        <w:t>เป็นบริษัทใน</w:t>
      </w:r>
      <w:r w:rsidR="004A29A7"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ส่วนงานสื่อการศึกษาและบัน</w:t>
      </w:r>
      <w:r w:rsidR="000D0888" w:rsidRPr="00F75F1F">
        <w:rPr>
          <w:rFonts w:ascii="Angsana New" w:hAnsi="Angsana New" w:cs="Angsana New" w:hint="cs"/>
          <w:sz w:val="30"/>
          <w:szCs w:val="30"/>
          <w:cs/>
          <w:lang w:bidi="th-TH"/>
        </w:rPr>
        <w:t>เทิง</w:t>
      </w:r>
      <w:r w:rsidR="000D0888" w:rsidRPr="00F75F1F">
        <w:rPr>
          <w:rFonts w:ascii="Angsana New" w:hAnsi="Angsana New" w:cs="Angsana New"/>
          <w:sz w:val="30"/>
          <w:szCs w:val="30"/>
          <w:cs/>
          <w:lang w:bidi="th-TH"/>
        </w:rPr>
        <w:t>ทั้งหมดของ</w:t>
      </w:r>
      <w:r w:rsidR="00D830AB">
        <w:rPr>
          <w:rFonts w:ascii="Angsana New" w:hAnsi="Angsana New" w:cs="Angsana New" w:hint="cs"/>
          <w:sz w:val="30"/>
          <w:szCs w:val="30"/>
          <w:cs/>
          <w:lang w:bidi="th-TH"/>
        </w:rPr>
        <w:t>กลุ่ม</w:t>
      </w:r>
      <w:r w:rsidR="000D0888" w:rsidRPr="00F75F1F">
        <w:rPr>
          <w:rFonts w:ascii="Angsana New" w:hAnsi="Angsana New" w:cs="Angsana New"/>
          <w:sz w:val="30"/>
          <w:szCs w:val="30"/>
          <w:cs/>
          <w:lang w:bidi="th-TH"/>
        </w:rPr>
        <w:t>บริษัท ส่วนงานนี้ไม่ได้เป็น</w:t>
      </w:r>
      <w:r w:rsidR="00332DFB">
        <w:rPr>
          <w:rFonts w:ascii="Angsana New" w:hAnsi="Angsana New" w:cs="Angsana New"/>
          <w:sz w:val="30"/>
          <w:szCs w:val="30"/>
          <w:lang w:bidi="th-TH"/>
        </w:rPr>
        <w:br/>
      </w:r>
      <w:r w:rsidR="000D0888" w:rsidRPr="00F75F1F">
        <w:rPr>
          <w:rFonts w:ascii="Angsana New" w:hAnsi="Angsana New" w:cs="Angsana New"/>
          <w:sz w:val="30"/>
          <w:szCs w:val="30"/>
          <w:cs/>
          <w:lang w:bidi="th-TH"/>
        </w:rPr>
        <w:t>การดำเนินงานที่ยกเลิกหรือถูกจัดประเภทเป็นถือไว้</w:t>
      </w:r>
      <w:r w:rsidR="00F9170D">
        <w:rPr>
          <w:rFonts w:ascii="Angsana New" w:hAnsi="Angsana New" w:cs="Angsana New" w:hint="cs"/>
          <w:sz w:val="30"/>
          <w:szCs w:val="30"/>
          <w:cs/>
          <w:lang w:bidi="th-TH"/>
        </w:rPr>
        <w:t>เ</w:t>
      </w:r>
      <w:r w:rsidR="00DC5AC1">
        <w:rPr>
          <w:rFonts w:ascii="Angsana New" w:hAnsi="Angsana New" w:cs="Angsana New" w:hint="cs"/>
          <w:sz w:val="30"/>
          <w:szCs w:val="30"/>
          <w:cs/>
          <w:lang w:bidi="th-TH"/>
        </w:rPr>
        <w:t>พื่อ</w:t>
      </w:r>
      <w:r w:rsidR="000D0888" w:rsidRPr="00F75F1F">
        <w:rPr>
          <w:rFonts w:ascii="Angsana New" w:hAnsi="Angsana New" w:cs="Angsana New"/>
          <w:sz w:val="30"/>
          <w:szCs w:val="30"/>
          <w:cs/>
          <w:lang w:bidi="th-TH"/>
        </w:rPr>
        <w:t>ขาย ณ</w:t>
      </w:r>
      <w:r w:rsidR="000D0888" w:rsidRPr="00F75F1F">
        <w:rPr>
          <w:rFonts w:ascii="Angsana New" w:hAnsi="Angsana New" w:cs="Angsana New"/>
          <w:sz w:val="30"/>
          <w:szCs w:val="30"/>
        </w:rPr>
        <w:t xml:space="preserve"> </w:t>
      </w:r>
      <w:r w:rsidR="000D0888" w:rsidRPr="00F75F1F">
        <w:rPr>
          <w:rFonts w:ascii="Angsana New" w:hAnsi="Angsana New" w:cs="Angsana New"/>
          <w:sz w:val="30"/>
          <w:szCs w:val="30"/>
          <w:cs/>
          <w:lang w:bidi="th-TH"/>
        </w:rPr>
        <w:t xml:space="preserve">วันที่ </w:t>
      </w:r>
      <w:r w:rsidR="000D0888" w:rsidRPr="00F75F1F">
        <w:rPr>
          <w:rFonts w:ascii="Angsana New" w:hAnsi="Angsana New" w:cs="Angsana New"/>
          <w:sz w:val="30"/>
          <w:szCs w:val="30"/>
        </w:rPr>
        <w:t xml:space="preserve">31 </w:t>
      </w:r>
      <w:r w:rsidR="000D0888" w:rsidRPr="00F75F1F">
        <w:rPr>
          <w:rFonts w:ascii="Angsana New" w:hAnsi="Angsana New" w:cs="Angsana New"/>
          <w:sz w:val="30"/>
          <w:szCs w:val="30"/>
          <w:cs/>
          <w:lang w:bidi="th-TH"/>
        </w:rPr>
        <w:t xml:space="preserve">ธันวาคม </w:t>
      </w:r>
      <w:r w:rsidR="000D0888" w:rsidRPr="00F75F1F">
        <w:rPr>
          <w:rFonts w:ascii="Angsana New" w:hAnsi="Angsana New" w:cs="Angsana New"/>
          <w:sz w:val="30"/>
          <w:szCs w:val="30"/>
        </w:rPr>
        <w:t xml:space="preserve">2560 </w:t>
      </w:r>
      <w:r w:rsidR="000D0888" w:rsidRPr="00F75F1F">
        <w:rPr>
          <w:rFonts w:ascii="Angsana New" w:hAnsi="Angsana New" w:cs="Angsana New"/>
          <w:sz w:val="30"/>
          <w:szCs w:val="30"/>
          <w:cs/>
          <w:lang w:bidi="th-TH"/>
        </w:rPr>
        <w:t>งบกำไรขาดทุนเบ็ดเสร็จ</w:t>
      </w:r>
      <w:r w:rsidR="00332DFB">
        <w:rPr>
          <w:rFonts w:ascii="Angsana New" w:hAnsi="Angsana New" w:cs="Angsana New"/>
          <w:sz w:val="30"/>
          <w:szCs w:val="30"/>
          <w:lang w:bidi="th-TH"/>
        </w:rPr>
        <w:br/>
      </w:r>
      <w:r w:rsidR="000D0888" w:rsidRPr="00F75F1F">
        <w:rPr>
          <w:rFonts w:ascii="Angsana New" w:hAnsi="Angsana New" w:cs="Angsana New"/>
          <w:sz w:val="30"/>
          <w:szCs w:val="30"/>
          <w:cs/>
          <w:lang w:bidi="th-TH"/>
        </w:rPr>
        <w:t>ที่แสดงเปรียบเทียบได้ถูกจัดประเภทใหม่เพื่อนำเสนอการดำเนินงานที่ยกเลิกเป็นรายการแยกต่างหากจาก</w:t>
      </w:r>
      <w:r w:rsidR="00332DFB">
        <w:rPr>
          <w:rFonts w:ascii="Angsana New" w:hAnsi="Angsana New" w:cs="Angsana New"/>
          <w:sz w:val="30"/>
          <w:szCs w:val="30"/>
          <w:lang w:bidi="th-TH"/>
        </w:rPr>
        <w:br/>
      </w:r>
      <w:r w:rsidR="000D0888" w:rsidRPr="00F75F1F">
        <w:rPr>
          <w:rFonts w:ascii="Angsana New" w:hAnsi="Angsana New" w:cs="Angsana New"/>
          <w:sz w:val="30"/>
          <w:szCs w:val="30"/>
          <w:cs/>
          <w:lang w:bidi="th-TH"/>
        </w:rPr>
        <w:t xml:space="preserve">การดำเนินงานต่อเนื่อง </w:t>
      </w:r>
    </w:p>
    <w:p w14:paraId="0DC1A476" w14:textId="77777777" w:rsidR="00E92424" w:rsidRPr="004D1ED1" w:rsidRDefault="00E92424" w:rsidP="000D0888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 w:cs="Angsana New"/>
          <w:sz w:val="20"/>
        </w:rPr>
      </w:pPr>
    </w:p>
    <w:tbl>
      <w:tblPr>
        <w:tblW w:w="9072" w:type="dxa"/>
        <w:tblInd w:w="360" w:type="dxa"/>
        <w:tblLook w:val="01E0" w:firstRow="1" w:lastRow="1" w:firstColumn="1" w:lastColumn="1" w:noHBand="0" w:noVBand="0"/>
      </w:tblPr>
      <w:tblGrid>
        <w:gridCol w:w="4122"/>
        <w:gridCol w:w="810"/>
        <w:gridCol w:w="1980"/>
        <w:gridCol w:w="270"/>
        <w:gridCol w:w="1890"/>
      </w:tblGrid>
      <w:tr w:rsidR="004432E1" w:rsidRPr="009D3338" w14:paraId="2AE88E0A" w14:textId="77777777" w:rsidTr="00172749">
        <w:trPr>
          <w:tblHeader/>
        </w:trPr>
        <w:tc>
          <w:tcPr>
            <w:tcW w:w="4122" w:type="dxa"/>
          </w:tcPr>
          <w:p w14:paraId="7E4A3DB3" w14:textId="77777777" w:rsidR="004D1ED1" w:rsidRPr="004D1ED1" w:rsidRDefault="004432E1" w:rsidP="00E92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="004D1ED1" w:rsidRPr="004D1ED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  เนชั่น อินเตอร์เนชั่นแนล เอ็ดดูเทนเมนท์</w:t>
            </w:r>
          </w:p>
          <w:p w14:paraId="23C3965B" w14:textId="5D4628C3" w:rsidR="004432E1" w:rsidRPr="009D3338" w:rsidRDefault="004D1ED1" w:rsidP="00E92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  <w:r w:rsidRPr="004D1ED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Pr="004D1ED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จำกัด (มหาชน)</w:t>
            </w:r>
          </w:p>
        </w:tc>
        <w:tc>
          <w:tcPr>
            <w:tcW w:w="810" w:type="dxa"/>
          </w:tcPr>
          <w:p w14:paraId="216BF967" w14:textId="77777777" w:rsidR="004432E1" w:rsidRPr="009D3338" w:rsidRDefault="004432E1" w:rsidP="008D5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4140" w:type="dxa"/>
            <w:gridSpan w:val="3"/>
            <w:vAlign w:val="bottom"/>
          </w:tcPr>
          <w:p w14:paraId="5DF213A5" w14:textId="77777777" w:rsidR="004432E1" w:rsidRPr="009D3338" w:rsidRDefault="004432E1" w:rsidP="008D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D333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7047B" w:rsidRPr="009D3338" w14:paraId="63A2910C" w14:textId="77777777" w:rsidTr="00172749">
        <w:trPr>
          <w:tblHeader/>
        </w:trPr>
        <w:tc>
          <w:tcPr>
            <w:tcW w:w="4122" w:type="dxa"/>
          </w:tcPr>
          <w:p w14:paraId="369DDB18" w14:textId="14672122" w:rsidR="0007047B" w:rsidRPr="009D3338" w:rsidRDefault="0007047B" w:rsidP="00070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0EAE9CE" w14:textId="77777777" w:rsidR="0007047B" w:rsidRPr="009D3338" w:rsidRDefault="0007047B" w:rsidP="00070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470" w:right="-108" w:firstLine="362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9D333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980" w:type="dxa"/>
            <w:vAlign w:val="center"/>
          </w:tcPr>
          <w:p w14:paraId="2E3306E4" w14:textId="77777777" w:rsidR="0007047B" w:rsidRDefault="0007047B" w:rsidP="00070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C8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สำหรับระยะเวลาตั้งแต่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sz w:val="30"/>
                <w:szCs w:val="30"/>
              </w:rPr>
              <w:t xml:space="preserve">2561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ถึงวันที่ </w:t>
            </w:r>
          </w:p>
          <w:p w14:paraId="55FF39CF" w14:textId="0163743F" w:rsidR="0007047B" w:rsidRPr="009D3338" w:rsidRDefault="0007047B" w:rsidP="00070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29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พฤศจิกายน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center"/>
          </w:tcPr>
          <w:p w14:paraId="3B59AB1E" w14:textId="77777777" w:rsidR="0007047B" w:rsidRPr="009D3338" w:rsidRDefault="0007047B" w:rsidP="00070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890" w:type="dxa"/>
            <w:vAlign w:val="bottom"/>
          </w:tcPr>
          <w:p w14:paraId="7A066D78" w14:textId="5A20F6AE" w:rsidR="0007047B" w:rsidRPr="009D3338" w:rsidRDefault="0007047B" w:rsidP="00070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Cs/>
                <w:sz w:val="30"/>
                <w:szCs w:val="30"/>
                <w:highlight w:val="cyan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สำหรับปีสิ้นสุดวันที่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07047B" w:rsidRPr="009D3338" w14:paraId="51754BE9" w14:textId="77777777" w:rsidTr="00172749">
        <w:trPr>
          <w:tblHeader/>
        </w:trPr>
        <w:tc>
          <w:tcPr>
            <w:tcW w:w="4122" w:type="dxa"/>
          </w:tcPr>
          <w:p w14:paraId="6EA36E52" w14:textId="77777777" w:rsidR="0007047B" w:rsidRPr="009D3338" w:rsidRDefault="0007047B" w:rsidP="0007047B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0ECC2E63" w14:textId="77777777" w:rsidR="0007047B" w:rsidRPr="009D3338" w:rsidRDefault="0007047B" w:rsidP="00070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4140" w:type="dxa"/>
            <w:gridSpan w:val="3"/>
            <w:vAlign w:val="bottom"/>
          </w:tcPr>
          <w:p w14:paraId="39501D00" w14:textId="460D409B" w:rsidR="0007047B" w:rsidRPr="00BD291D" w:rsidRDefault="0007047B" w:rsidP="0007047B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8"/>
              <w:jc w:val="center"/>
              <w:rPr>
                <w:rFonts w:ascii="Angsana New" w:hAnsi="Angsana New" w:cstheme="minorBidi"/>
                <w:i/>
                <w:iCs/>
                <w:sz w:val="30"/>
                <w:szCs w:val="38"/>
                <w:lang w:bidi="th-TH"/>
              </w:rPr>
            </w:pPr>
            <w:r w:rsidRPr="0087055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87055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ท)</w:t>
            </w:r>
          </w:p>
        </w:tc>
      </w:tr>
      <w:tr w:rsidR="0007047B" w:rsidRPr="009D3338" w14:paraId="63D4EF92" w14:textId="77777777" w:rsidTr="00172749">
        <w:tc>
          <w:tcPr>
            <w:tcW w:w="4122" w:type="dxa"/>
            <w:vAlign w:val="bottom"/>
          </w:tcPr>
          <w:p w14:paraId="1BEE0B5B" w14:textId="77777777" w:rsidR="0007047B" w:rsidRPr="009D3338" w:rsidRDefault="0007047B" w:rsidP="0007047B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33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ผลการดำเนินงานของการดำเนินงานที่ยกเลิก</w:t>
            </w:r>
            <w:r w:rsidRPr="009D333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</w:tcPr>
          <w:p w14:paraId="16365024" w14:textId="77777777" w:rsidR="0007047B" w:rsidRPr="009D3338" w:rsidRDefault="0007047B" w:rsidP="00070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5E0D1250" w14:textId="77777777" w:rsidR="0007047B" w:rsidRPr="009D3338" w:rsidRDefault="0007047B" w:rsidP="0007047B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68460AD" w14:textId="77777777" w:rsidR="0007047B" w:rsidRPr="009D3338" w:rsidRDefault="0007047B" w:rsidP="00070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890" w:type="dxa"/>
            <w:vAlign w:val="bottom"/>
          </w:tcPr>
          <w:p w14:paraId="0F7DAFFB" w14:textId="77777777" w:rsidR="0007047B" w:rsidRPr="009D3338" w:rsidRDefault="0007047B" w:rsidP="0007047B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highlight w:val="cyan"/>
              </w:rPr>
            </w:pPr>
          </w:p>
        </w:tc>
      </w:tr>
      <w:tr w:rsidR="0007047B" w:rsidRPr="009D3338" w14:paraId="40E4680B" w14:textId="77777777" w:rsidTr="00172749">
        <w:tc>
          <w:tcPr>
            <w:tcW w:w="4122" w:type="dxa"/>
            <w:vAlign w:val="bottom"/>
          </w:tcPr>
          <w:p w14:paraId="7AF7A780" w14:textId="77777777" w:rsidR="0007047B" w:rsidRPr="009D3338" w:rsidRDefault="0007047B" w:rsidP="0007047B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  <w:r w:rsidRPr="009D3338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Pr="009D333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</w:tcPr>
          <w:p w14:paraId="09E1D62F" w14:textId="77777777" w:rsidR="0007047B" w:rsidRPr="009D3338" w:rsidRDefault="0007047B" w:rsidP="00070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0840EE58" w14:textId="727911BD" w:rsidR="0007047B" w:rsidRPr="009D3338" w:rsidRDefault="0007047B" w:rsidP="00C5757A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5B6DDC"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B6DDC">
              <w:rPr>
                <w:rFonts w:ascii="Angsana New" w:hAnsi="Angsana New" w:cs="Angsana New"/>
                <w:sz w:val="30"/>
                <w:szCs w:val="30"/>
              </w:rPr>
              <w:t>198</w:t>
            </w:r>
          </w:p>
        </w:tc>
        <w:tc>
          <w:tcPr>
            <w:tcW w:w="270" w:type="dxa"/>
          </w:tcPr>
          <w:p w14:paraId="3E046296" w14:textId="77777777" w:rsidR="0007047B" w:rsidRPr="009D3338" w:rsidRDefault="0007047B" w:rsidP="00070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890" w:type="dxa"/>
            <w:vAlign w:val="bottom"/>
          </w:tcPr>
          <w:p w14:paraId="4946EC4F" w14:textId="3CD4D936" w:rsidR="0007047B" w:rsidRPr="009D3338" w:rsidRDefault="0007047B" w:rsidP="00C5757A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135,52</w:t>
            </w:r>
            <w:r w:rsidR="00E95231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07047B" w:rsidRPr="009D3338" w14:paraId="717F2356" w14:textId="77777777" w:rsidTr="00172749">
        <w:tc>
          <w:tcPr>
            <w:tcW w:w="4122" w:type="dxa"/>
            <w:vAlign w:val="bottom"/>
          </w:tcPr>
          <w:p w14:paraId="15784391" w14:textId="77777777" w:rsidR="0007047B" w:rsidRPr="009D3338" w:rsidRDefault="0007047B" w:rsidP="0007047B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  <w:r w:rsidRPr="009D3338">
              <w:rPr>
                <w:rFonts w:ascii="Angsana New" w:hAnsi="Angsana New"/>
                <w:sz w:val="30"/>
                <w:szCs w:val="30"/>
                <w:cs/>
              </w:rPr>
              <w:t>ค่าใช้จ่าย</w:t>
            </w:r>
            <w:r w:rsidRPr="009D333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</w:tcPr>
          <w:p w14:paraId="41C4D5C9" w14:textId="77777777" w:rsidR="0007047B" w:rsidRPr="009D3338" w:rsidRDefault="0007047B" w:rsidP="00070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3B09F739" w14:textId="25BBB904" w:rsidR="0007047B" w:rsidRPr="009D3338" w:rsidRDefault="00645ACC" w:rsidP="0007047B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7047B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5B6DDC">
              <w:rPr>
                <w:rFonts w:ascii="Angsana New" w:hAnsi="Angsana New" w:cs="Angsana New"/>
                <w:sz w:val="30"/>
                <w:szCs w:val="30"/>
              </w:rPr>
              <w:t>78</w:t>
            </w:r>
            <w:r w:rsidR="0007047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B6DDC">
              <w:rPr>
                <w:rFonts w:ascii="Angsana New" w:hAnsi="Angsana New" w:cs="Angsana New"/>
                <w:sz w:val="30"/>
                <w:szCs w:val="30"/>
              </w:rPr>
              <w:t>275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85E1A61" w14:textId="77777777" w:rsidR="0007047B" w:rsidRPr="009D3338" w:rsidRDefault="0007047B" w:rsidP="00070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1D26B875" w14:textId="2AFAEE75" w:rsidR="0007047B" w:rsidRPr="007615EB" w:rsidRDefault="00645ACC" w:rsidP="0007047B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5B6D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105,134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07047B" w:rsidRPr="009D3338" w14:paraId="74FB0223" w14:textId="77777777" w:rsidTr="00172749">
        <w:tc>
          <w:tcPr>
            <w:tcW w:w="4122" w:type="dxa"/>
            <w:vAlign w:val="bottom"/>
          </w:tcPr>
          <w:p w14:paraId="357B9B58" w14:textId="77777777" w:rsidR="0007047B" w:rsidRPr="00055BC5" w:rsidRDefault="0007047B" w:rsidP="0007047B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5B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ผลการดำเนินงานจากกิจกรรมการดำเนินงาน</w:t>
            </w:r>
            <w:r w:rsidRPr="00055BC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</w:tcPr>
          <w:p w14:paraId="6203579B" w14:textId="77777777" w:rsidR="0007047B" w:rsidRPr="009D3338" w:rsidRDefault="0007047B" w:rsidP="00070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2C107C27" w14:textId="015C3D24" w:rsidR="0007047B" w:rsidRPr="009D3338" w:rsidRDefault="0007047B" w:rsidP="00C5757A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5B6DDC">
              <w:rPr>
                <w:rFonts w:ascii="Angsana New" w:hAnsi="Angsana New" w:cs="Angsana New"/>
                <w:b/>
                <w:bCs/>
                <w:sz w:val="30"/>
                <w:szCs w:val="30"/>
              </w:rPr>
              <w:t>98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5B6DDC">
              <w:rPr>
                <w:rFonts w:ascii="Angsana New" w:hAnsi="Angsana New" w:cs="Angsana New"/>
                <w:b/>
                <w:bCs/>
                <w:sz w:val="30"/>
                <w:szCs w:val="30"/>
              </w:rPr>
              <w:t>077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F77AC67" w14:textId="77777777" w:rsidR="0007047B" w:rsidRPr="009D3338" w:rsidRDefault="0007047B" w:rsidP="00070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7D1DA2C9" w14:textId="3027093E" w:rsidR="0007047B" w:rsidRPr="009D3338" w:rsidRDefault="003324CD" w:rsidP="0007047B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30,390</w:t>
            </w:r>
          </w:p>
        </w:tc>
      </w:tr>
      <w:tr w:rsidR="0007047B" w:rsidRPr="009D3338" w14:paraId="45C85B25" w14:textId="77777777" w:rsidTr="00172749">
        <w:tc>
          <w:tcPr>
            <w:tcW w:w="4122" w:type="dxa"/>
            <w:vAlign w:val="bottom"/>
          </w:tcPr>
          <w:p w14:paraId="5C8DE223" w14:textId="77777777" w:rsidR="0007047B" w:rsidRPr="009D3338" w:rsidRDefault="0007047B" w:rsidP="0007047B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  <w:r w:rsidRPr="009D3338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  <w:r w:rsidRPr="009D333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</w:tcPr>
          <w:p w14:paraId="4A29486F" w14:textId="77777777" w:rsidR="0007047B" w:rsidRPr="009D3338" w:rsidRDefault="0007047B" w:rsidP="00070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40C2DC71" w14:textId="2FE46761" w:rsidR="0007047B" w:rsidRPr="009D3338" w:rsidRDefault="0007047B" w:rsidP="00C5757A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(6,454)</w:t>
            </w:r>
          </w:p>
        </w:tc>
        <w:tc>
          <w:tcPr>
            <w:tcW w:w="270" w:type="dxa"/>
          </w:tcPr>
          <w:p w14:paraId="0E8FA396" w14:textId="77777777" w:rsidR="0007047B" w:rsidRPr="009D3338" w:rsidRDefault="0007047B" w:rsidP="00070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37835E60" w14:textId="6855C2D0" w:rsidR="0007047B" w:rsidRPr="009D3338" w:rsidRDefault="0007047B" w:rsidP="0007047B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5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(4,104)</w:t>
            </w:r>
          </w:p>
        </w:tc>
      </w:tr>
      <w:tr w:rsidR="0007047B" w:rsidRPr="009D3338" w14:paraId="772A660D" w14:textId="77777777" w:rsidTr="00172749">
        <w:tc>
          <w:tcPr>
            <w:tcW w:w="4122" w:type="dxa"/>
            <w:vAlign w:val="bottom"/>
          </w:tcPr>
          <w:p w14:paraId="325D8537" w14:textId="77DA10C7" w:rsidR="0007047B" w:rsidRPr="00A41873" w:rsidRDefault="0007047B" w:rsidP="0007047B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 w:rsidRPr="00055B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055BC5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Pr="00055B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สำหรับปี</w:t>
            </w:r>
          </w:p>
        </w:tc>
        <w:tc>
          <w:tcPr>
            <w:tcW w:w="810" w:type="dxa"/>
          </w:tcPr>
          <w:p w14:paraId="48CC629A" w14:textId="77777777" w:rsidR="0007047B" w:rsidRPr="009D3338" w:rsidRDefault="0007047B" w:rsidP="00070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8F8ED4" w14:textId="3D833EA4" w:rsidR="0007047B" w:rsidRPr="009D3338" w:rsidRDefault="0007047B" w:rsidP="00C5757A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5B6DD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5B6DDC">
              <w:rPr>
                <w:rFonts w:ascii="Angsana New" w:hAnsi="Angsana New" w:cs="Angsana New"/>
                <w:b/>
                <w:bCs/>
                <w:sz w:val="30"/>
                <w:szCs w:val="30"/>
              </w:rPr>
              <w:t>531</w:t>
            </w:r>
            <w:r w:rsidR="00172749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F6756E0" w14:textId="77777777" w:rsidR="0007047B" w:rsidRPr="002F54FB" w:rsidRDefault="0007047B" w:rsidP="00070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right="-7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7C8C97" w14:textId="79B5AC7A" w:rsidR="0007047B" w:rsidRPr="009D3338" w:rsidRDefault="003324CD" w:rsidP="0007047B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26,28</w:t>
            </w:r>
            <w:r w:rsidR="00E95231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</w:tr>
      <w:tr w:rsidR="001859A0" w:rsidRPr="00D863CB" w14:paraId="62627E29" w14:textId="77777777" w:rsidTr="00172749">
        <w:tc>
          <w:tcPr>
            <w:tcW w:w="4122" w:type="dxa"/>
          </w:tcPr>
          <w:p w14:paraId="6D022E42" w14:textId="6D3C6E6F" w:rsidR="001859A0" w:rsidRPr="0012064C" w:rsidRDefault="001859A0" w:rsidP="001859A0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E78F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การแบ่งปัน</w:t>
            </w:r>
            <w:r w:rsidR="003B394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 (</w:t>
            </w:r>
            <w:r w:rsidRPr="000E78F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="003B394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810" w:type="dxa"/>
          </w:tcPr>
          <w:p w14:paraId="07B580C8" w14:textId="77777777" w:rsidR="001859A0" w:rsidRPr="00D863CB" w:rsidRDefault="001859A0" w:rsidP="00185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double" w:sz="4" w:space="0" w:color="auto"/>
            </w:tcBorders>
            <w:vAlign w:val="bottom"/>
          </w:tcPr>
          <w:p w14:paraId="591A3439" w14:textId="77777777" w:rsidR="001859A0" w:rsidRPr="00F65EBD" w:rsidRDefault="001859A0" w:rsidP="001859A0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D52580E" w14:textId="77777777" w:rsidR="001859A0" w:rsidRPr="00F65EBD" w:rsidRDefault="001859A0" w:rsidP="00185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  <w:vAlign w:val="bottom"/>
          </w:tcPr>
          <w:p w14:paraId="3B08F9C3" w14:textId="77777777" w:rsidR="001859A0" w:rsidRPr="00F65EBD" w:rsidRDefault="001859A0" w:rsidP="001859A0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5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859A0" w:rsidRPr="00D863CB" w14:paraId="4A0A8464" w14:textId="77777777" w:rsidTr="00172749">
        <w:tc>
          <w:tcPr>
            <w:tcW w:w="4122" w:type="dxa"/>
          </w:tcPr>
          <w:p w14:paraId="68C75953" w14:textId="3EA819A8" w:rsidR="001859A0" w:rsidRPr="0012064C" w:rsidRDefault="00785EF4" w:rsidP="001859A0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1859A0" w:rsidRPr="00426AE1">
              <w:rPr>
                <w:rFonts w:ascii="Angsana New" w:hAnsi="Angsana New" w:hint="cs"/>
                <w:sz w:val="30"/>
                <w:szCs w:val="30"/>
                <w:cs/>
              </w:rPr>
              <w:t>ส่วนที่เป็นของบริษัทให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ญ่</w:t>
            </w:r>
          </w:p>
        </w:tc>
        <w:tc>
          <w:tcPr>
            <w:tcW w:w="810" w:type="dxa"/>
          </w:tcPr>
          <w:p w14:paraId="42BABBB0" w14:textId="77777777" w:rsidR="001859A0" w:rsidRPr="00D863CB" w:rsidRDefault="001859A0" w:rsidP="00185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14:paraId="10BF366B" w14:textId="1CAB5249" w:rsidR="001859A0" w:rsidRPr="001859A0" w:rsidRDefault="001859A0" w:rsidP="00C5757A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3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59A0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324CD">
              <w:rPr>
                <w:rFonts w:ascii="Angsana New" w:hAnsi="Angsana New" w:cs="Angsana New"/>
                <w:sz w:val="30"/>
                <w:szCs w:val="30"/>
              </w:rPr>
              <w:t>74,259</w:t>
            </w:r>
            <w:r w:rsidRPr="001859A0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1297546E" w14:textId="77777777" w:rsidR="001859A0" w:rsidRPr="00F65EBD" w:rsidRDefault="001859A0" w:rsidP="00185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528EC438" w14:textId="75FB92E8" w:rsidR="001859A0" w:rsidRPr="001859A0" w:rsidRDefault="003324CD" w:rsidP="00C5757A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18,676</w:t>
            </w:r>
          </w:p>
        </w:tc>
      </w:tr>
      <w:tr w:rsidR="001859A0" w:rsidRPr="00D863CB" w14:paraId="31C21AA6" w14:textId="77777777" w:rsidTr="00172749">
        <w:tc>
          <w:tcPr>
            <w:tcW w:w="4122" w:type="dxa"/>
          </w:tcPr>
          <w:p w14:paraId="40A1E453" w14:textId="784F397F" w:rsidR="001859A0" w:rsidRPr="00F65EBD" w:rsidRDefault="00785EF4" w:rsidP="001859A0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  </w:t>
            </w:r>
            <w:r w:rsidR="001859A0" w:rsidRPr="009761C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810" w:type="dxa"/>
          </w:tcPr>
          <w:p w14:paraId="1DC11E71" w14:textId="77777777" w:rsidR="001859A0" w:rsidRPr="00D863CB" w:rsidRDefault="001859A0" w:rsidP="00185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44CC4C4C" w14:textId="5BBD575C" w:rsidR="001859A0" w:rsidRPr="001859A0" w:rsidRDefault="001859A0" w:rsidP="00C5757A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3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59A0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324CD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1859A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324CD">
              <w:rPr>
                <w:rFonts w:ascii="Angsana New" w:hAnsi="Angsana New" w:cs="Angsana New"/>
                <w:sz w:val="30"/>
                <w:szCs w:val="30"/>
              </w:rPr>
              <w:t>272</w:t>
            </w:r>
            <w:r w:rsidRPr="001859A0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6C97DCBE" w14:textId="77777777" w:rsidR="001859A0" w:rsidRPr="00F65EBD" w:rsidRDefault="001859A0" w:rsidP="00185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14B9AA2C" w14:textId="2A07E287" w:rsidR="001859A0" w:rsidRPr="001859A0" w:rsidRDefault="003324CD" w:rsidP="00C5757A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7,610</w:t>
            </w:r>
          </w:p>
        </w:tc>
      </w:tr>
      <w:tr w:rsidR="001859A0" w:rsidRPr="00F65EBD" w14:paraId="3E64CE48" w14:textId="77777777" w:rsidTr="00172749">
        <w:tc>
          <w:tcPr>
            <w:tcW w:w="4122" w:type="dxa"/>
          </w:tcPr>
          <w:p w14:paraId="7D8E87C9" w14:textId="7D14A22E" w:rsidR="001859A0" w:rsidRPr="00F65EBD" w:rsidRDefault="00AB6220" w:rsidP="001859A0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 (</w:t>
            </w:r>
            <w:r w:rsidR="001859A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) </w:t>
            </w:r>
            <w:r w:rsidR="001859A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810" w:type="dxa"/>
          </w:tcPr>
          <w:p w14:paraId="5FFC2DA8" w14:textId="77777777" w:rsidR="001859A0" w:rsidRPr="00D863CB" w:rsidRDefault="001859A0" w:rsidP="00185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2873B7" w14:textId="6502DD7D" w:rsidR="001859A0" w:rsidRPr="00F65EBD" w:rsidRDefault="001859A0" w:rsidP="00C5757A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3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65EBD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3324C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104,531</w:t>
            </w:r>
            <w:r w:rsidRPr="00F65EBD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31EC00F5" w14:textId="77777777" w:rsidR="001859A0" w:rsidRPr="00F65EBD" w:rsidRDefault="001859A0" w:rsidP="001859A0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7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707C7E" w14:textId="590469A0" w:rsidR="001859A0" w:rsidRPr="00F65EBD" w:rsidRDefault="003324CD" w:rsidP="00C5757A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5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26,286</w:t>
            </w:r>
          </w:p>
        </w:tc>
      </w:tr>
      <w:tr w:rsidR="001859A0" w:rsidRPr="00D863CB" w14:paraId="1CF00378" w14:textId="77777777" w:rsidTr="00172749">
        <w:tc>
          <w:tcPr>
            <w:tcW w:w="4122" w:type="dxa"/>
          </w:tcPr>
          <w:p w14:paraId="0B9CCA83" w14:textId="77777777" w:rsidR="001859A0" w:rsidRPr="004914AF" w:rsidRDefault="001859A0" w:rsidP="004914AF">
            <w:pPr>
              <w:tabs>
                <w:tab w:val="center" w:pos="4536"/>
                <w:tab w:val="right" w:pos="9072"/>
              </w:tabs>
              <w:spacing w:line="160" w:lineRule="atLeast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810" w:type="dxa"/>
          </w:tcPr>
          <w:p w14:paraId="1911AFE0" w14:textId="77777777" w:rsidR="001859A0" w:rsidRPr="004914AF" w:rsidRDefault="001859A0" w:rsidP="004914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 w:line="160" w:lineRule="atLeast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1980" w:type="dxa"/>
            <w:tcBorders>
              <w:top w:val="double" w:sz="4" w:space="0" w:color="auto"/>
            </w:tcBorders>
            <w:vAlign w:val="bottom"/>
          </w:tcPr>
          <w:p w14:paraId="47E41790" w14:textId="77777777" w:rsidR="001859A0" w:rsidRPr="004914AF" w:rsidRDefault="001859A0" w:rsidP="00491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line="160" w:lineRule="atLeast"/>
              <w:jc w:val="center"/>
              <w:rPr>
                <w:rFonts w:ascii="Angsana New" w:hAnsi="Angsana New"/>
                <w:bCs/>
                <w:sz w:val="8"/>
                <w:szCs w:val="8"/>
              </w:rPr>
            </w:pPr>
          </w:p>
        </w:tc>
        <w:tc>
          <w:tcPr>
            <w:tcW w:w="270" w:type="dxa"/>
            <w:vAlign w:val="bottom"/>
          </w:tcPr>
          <w:p w14:paraId="1468C901" w14:textId="77777777" w:rsidR="001859A0" w:rsidRPr="004914AF" w:rsidRDefault="001859A0" w:rsidP="00491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line="160" w:lineRule="atLeast"/>
              <w:jc w:val="center"/>
              <w:rPr>
                <w:rFonts w:ascii="Angsana New" w:hAnsi="Angsana New"/>
                <w:bCs/>
                <w:sz w:val="8"/>
                <w:szCs w:val="8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  <w:vAlign w:val="bottom"/>
          </w:tcPr>
          <w:p w14:paraId="292C20B8" w14:textId="27677AF0" w:rsidR="001859A0" w:rsidRPr="004914AF" w:rsidRDefault="001859A0" w:rsidP="00491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line="160" w:lineRule="atLeast"/>
              <w:jc w:val="center"/>
              <w:rPr>
                <w:rFonts w:ascii="Angsana New" w:hAnsi="Angsana New"/>
                <w:bCs/>
                <w:sz w:val="8"/>
                <w:szCs w:val="8"/>
              </w:rPr>
            </w:pPr>
          </w:p>
        </w:tc>
      </w:tr>
      <w:tr w:rsidR="001859A0" w:rsidRPr="009D3338" w14:paraId="1B860318" w14:textId="77777777" w:rsidTr="00172749">
        <w:tc>
          <w:tcPr>
            <w:tcW w:w="4122" w:type="dxa"/>
            <w:vAlign w:val="bottom"/>
          </w:tcPr>
          <w:p w14:paraId="3EC1D727" w14:textId="46811D5A" w:rsidR="001859A0" w:rsidRPr="009D3338" w:rsidRDefault="001859A0" w:rsidP="001859A0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D333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(ขาดทุน) </w:t>
            </w:r>
            <w:r w:rsidRPr="009D333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ต่อหุ้น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9435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  <w:r w:rsidRPr="00055BC5"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</w:tcPr>
          <w:p w14:paraId="2D67D4BA" w14:textId="77777777" w:rsidR="001859A0" w:rsidRPr="009D3338" w:rsidRDefault="001859A0" w:rsidP="00185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7B81982E" w14:textId="77777777" w:rsidR="001859A0" w:rsidRPr="009D3338" w:rsidRDefault="001859A0" w:rsidP="001859A0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5B81186" w14:textId="77777777" w:rsidR="001859A0" w:rsidRPr="009D3338" w:rsidRDefault="001859A0" w:rsidP="00185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890" w:type="dxa"/>
            <w:vAlign w:val="bottom"/>
          </w:tcPr>
          <w:p w14:paraId="71852269" w14:textId="77777777" w:rsidR="001859A0" w:rsidRPr="009D3338" w:rsidRDefault="001859A0" w:rsidP="001859A0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859A0" w:rsidRPr="009D3338" w14:paraId="13040F85" w14:textId="77777777" w:rsidTr="00172749">
        <w:tc>
          <w:tcPr>
            <w:tcW w:w="4122" w:type="dxa"/>
            <w:vAlign w:val="bottom"/>
          </w:tcPr>
          <w:p w14:paraId="7F316763" w14:textId="7F14603E" w:rsidR="001859A0" w:rsidRPr="009D3338" w:rsidRDefault="001859A0" w:rsidP="001859A0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  <w:r w:rsidRPr="009D3338">
              <w:rPr>
                <w:rFonts w:ascii="Angsana New" w:hAnsi="Angsana New"/>
                <w:sz w:val="30"/>
                <w:szCs w:val="30"/>
                <w:cs/>
              </w:rPr>
              <w:t>กำไร (ขาดทุน) ต่อหุ้นขั้นพื้นฐาน</w:t>
            </w:r>
          </w:p>
        </w:tc>
        <w:tc>
          <w:tcPr>
            <w:tcW w:w="810" w:type="dxa"/>
          </w:tcPr>
          <w:p w14:paraId="25583F98" w14:textId="0D8BE906" w:rsidR="001859A0" w:rsidRPr="009D3338" w:rsidRDefault="001859A0" w:rsidP="00185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33</w:t>
            </w:r>
          </w:p>
        </w:tc>
        <w:tc>
          <w:tcPr>
            <w:tcW w:w="1980" w:type="dxa"/>
            <w:tcBorders>
              <w:bottom w:val="double" w:sz="4" w:space="0" w:color="auto"/>
            </w:tcBorders>
            <w:vAlign w:val="bottom"/>
          </w:tcPr>
          <w:p w14:paraId="3A9086AC" w14:textId="2E5BEFA4" w:rsidR="001859A0" w:rsidRPr="002F54FB" w:rsidRDefault="001859A0" w:rsidP="00C5757A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3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F54FB">
              <w:rPr>
                <w:rFonts w:ascii="Angsana New" w:hAnsi="Angsana New" w:cs="Angsana New"/>
                <w:sz w:val="30"/>
                <w:szCs w:val="30"/>
              </w:rPr>
              <w:t>(0.02)</w:t>
            </w:r>
          </w:p>
        </w:tc>
        <w:tc>
          <w:tcPr>
            <w:tcW w:w="270" w:type="dxa"/>
          </w:tcPr>
          <w:p w14:paraId="558B58F6" w14:textId="77777777" w:rsidR="001859A0" w:rsidRPr="002F54FB" w:rsidRDefault="001859A0" w:rsidP="00185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right="-74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90" w:type="dxa"/>
            <w:tcBorders>
              <w:bottom w:val="double" w:sz="4" w:space="0" w:color="auto"/>
            </w:tcBorders>
            <w:vAlign w:val="bottom"/>
          </w:tcPr>
          <w:p w14:paraId="5DE0C575" w14:textId="1805279E" w:rsidR="001859A0" w:rsidRPr="009D3338" w:rsidRDefault="001859A0" w:rsidP="001859A0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0.01</w:t>
            </w:r>
          </w:p>
        </w:tc>
      </w:tr>
    </w:tbl>
    <w:p w14:paraId="42E5729F" w14:textId="77777777" w:rsidR="000D0888" w:rsidRPr="004D1ED1" w:rsidRDefault="000D0888" w:rsidP="000D0888">
      <w:pPr>
        <w:pStyle w:val="block"/>
        <w:spacing w:after="0" w:line="240" w:lineRule="atLeast"/>
        <w:ind w:left="540"/>
        <w:jc w:val="both"/>
        <w:rPr>
          <w:rFonts w:ascii="Angsana New" w:hAnsi="Angsana New" w:cs="Angsana New"/>
          <w:sz w:val="20"/>
          <w:highlight w:val="lightGray"/>
          <w:lang w:bidi="th-TH"/>
        </w:rPr>
      </w:pPr>
    </w:p>
    <w:tbl>
      <w:tblPr>
        <w:tblW w:w="9515" w:type="dxa"/>
        <w:tblInd w:w="360" w:type="dxa"/>
        <w:tblLook w:val="01E0" w:firstRow="1" w:lastRow="1" w:firstColumn="1" w:lastColumn="1" w:noHBand="0" w:noVBand="0"/>
      </w:tblPr>
      <w:tblGrid>
        <w:gridCol w:w="4662"/>
        <w:gridCol w:w="270"/>
        <w:gridCol w:w="720"/>
        <w:gridCol w:w="1263"/>
        <w:gridCol w:w="266"/>
        <w:gridCol w:w="444"/>
        <w:gridCol w:w="270"/>
        <w:gridCol w:w="1169"/>
        <w:gridCol w:w="451"/>
      </w:tblGrid>
      <w:tr w:rsidR="002F54FB" w:rsidRPr="00EA0746" w14:paraId="232E10E2" w14:textId="77777777" w:rsidTr="00172749">
        <w:trPr>
          <w:gridAfter w:val="1"/>
          <w:wAfter w:w="451" w:type="dxa"/>
          <w:trHeight w:val="421"/>
        </w:trPr>
        <w:tc>
          <w:tcPr>
            <w:tcW w:w="4932" w:type="dxa"/>
            <w:gridSpan w:val="2"/>
            <w:vAlign w:val="bottom"/>
          </w:tcPr>
          <w:p w14:paraId="1F8E1C8A" w14:textId="014F03BC" w:rsidR="002F54FB" w:rsidRPr="00EA0746" w:rsidRDefault="002F54FB" w:rsidP="00172749">
            <w:pPr>
              <w:tabs>
                <w:tab w:val="center" w:pos="4536"/>
                <w:tab w:val="right" w:pos="9072"/>
              </w:tabs>
              <w:ind w:left="-304" w:firstLine="30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705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กระแสเงินสดได้มาจากการดำเนินงานที่ยกเลิก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983" w:type="dxa"/>
            <w:gridSpan w:val="2"/>
            <w:vAlign w:val="bottom"/>
          </w:tcPr>
          <w:p w14:paraId="3D0BA31D" w14:textId="77777777" w:rsidR="002F54FB" w:rsidRPr="00F83867" w:rsidRDefault="002F54FB" w:rsidP="00F83867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800" w:firstLine="72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14:paraId="027D5513" w14:textId="4FB4C5B2" w:rsidR="002F54FB" w:rsidRPr="00EA0746" w:rsidRDefault="002F54FB" w:rsidP="008D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83" w:type="dxa"/>
            <w:gridSpan w:val="3"/>
            <w:vAlign w:val="bottom"/>
          </w:tcPr>
          <w:p w14:paraId="1D355C99" w14:textId="77777777" w:rsidR="002F54FB" w:rsidRPr="002F54FB" w:rsidRDefault="002F54FB" w:rsidP="008D5E6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2F54FB" w:rsidRPr="002F54FB" w14:paraId="75D96389" w14:textId="77777777" w:rsidTr="00172749">
        <w:trPr>
          <w:gridAfter w:val="1"/>
          <w:wAfter w:w="451" w:type="dxa"/>
          <w:trHeight w:val="411"/>
        </w:trPr>
        <w:tc>
          <w:tcPr>
            <w:tcW w:w="4932" w:type="dxa"/>
            <w:gridSpan w:val="2"/>
            <w:vAlign w:val="bottom"/>
          </w:tcPr>
          <w:p w14:paraId="394A7A87" w14:textId="77777777" w:rsidR="002F54FB" w:rsidRPr="00EA0746" w:rsidRDefault="002F54FB" w:rsidP="008D5E68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  <w:r w:rsidRPr="0087055E">
              <w:rPr>
                <w:rFonts w:ascii="Angsana New" w:hAnsi="Angsana New"/>
                <w:sz w:val="30"/>
                <w:szCs w:val="30"/>
                <w:cs/>
              </w:rPr>
              <w:t>เงินสดสุทธิใช้ไปในกิจกรรมดำเนินงาน</w:t>
            </w:r>
          </w:p>
        </w:tc>
        <w:tc>
          <w:tcPr>
            <w:tcW w:w="1983" w:type="dxa"/>
            <w:gridSpan w:val="2"/>
            <w:vAlign w:val="bottom"/>
          </w:tcPr>
          <w:p w14:paraId="381D172A" w14:textId="5528E629" w:rsidR="002F54FB" w:rsidRPr="00EA0746" w:rsidRDefault="002F54FB" w:rsidP="00C5757A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3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(62,862)</w:t>
            </w:r>
          </w:p>
        </w:tc>
        <w:tc>
          <w:tcPr>
            <w:tcW w:w="266" w:type="dxa"/>
          </w:tcPr>
          <w:p w14:paraId="4F0E6A24" w14:textId="5E96C0D0" w:rsidR="002F54FB" w:rsidRPr="002F54FB" w:rsidRDefault="002F54FB" w:rsidP="002F5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right="-74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83" w:type="dxa"/>
            <w:gridSpan w:val="3"/>
            <w:vAlign w:val="bottom"/>
          </w:tcPr>
          <w:p w14:paraId="770AD6A5" w14:textId="2B1E947F" w:rsidR="002F54FB" w:rsidRPr="00EA0746" w:rsidRDefault="002F54FB" w:rsidP="00C5757A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(61,616)</w:t>
            </w:r>
          </w:p>
        </w:tc>
      </w:tr>
      <w:tr w:rsidR="002F54FB" w:rsidRPr="00EA0746" w14:paraId="46E9F492" w14:textId="77777777" w:rsidTr="00172749">
        <w:trPr>
          <w:gridAfter w:val="1"/>
          <w:wAfter w:w="451" w:type="dxa"/>
          <w:trHeight w:val="421"/>
        </w:trPr>
        <w:tc>
          <w:tcPr>
            <w:tcW w:w="4932" w:type="dxa"/>
            <w:gridSpan w:val="2"/>
            <w:vAlign w:val="bottom"/>
          </w:tcPr>
          <w:p w14:paraId="2FCC78AE" w14:textId="77777777" w:rsidR="002F54FB" w:rsidRPr="00EA0746" w:rsidRDefault="002F54FB" w:rsidP="008D5E68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  <w:r w:rsidRPr="0087055E">
              <w:rPr>
                <w:rFonts w:ascii="Angsana New" w:hAnsi="Angsana New"/>
                <w:sz w:val="30"/>
                <w:szCs w:val="30"/>
                <w:cs/>
              </w:rPr>
              <w:t>เงินสดสุทธิได้มาจากกิจกรรมลงทุน</w:t>
            </w:r>
          </w:p>
        </w:tc>
        <w:tc>
          <w:tcPr>
            <w:tcW w:w="1983" w:type="dxa"/>
            <w:gridSpan w:val="2"/>
            <w:vAlign w:val="bottom"/>
          </w:tcPr>
          <w:p w14:paraId="34D55753" w14:textId="4F6299B4" w:rsidR="002F54FB" w:rsidRPr="00EA0746" w:rsidRDefault="002F54FB" w:rsidP="008D5E6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67,229</w:t>
            </w:r>
          </w:p>
        </w:tc>
        <w:tc>
          <w:tcPr>
            <w:tcW w:w="266" w:type="dxa"/>
          </w:tcPr>
          <w:p w14:paraId="7783CC30" w14:textId="579DBC6B" w:rsidR="002F54FB" w:rsidRPr="002F54FB" w:rsidRDefault="002F54FB" w:rsidP="008D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83" w:type="dxa"/>
            <w:gridSpan w:val="3"/>
            <w:vAlign w:val="bottom"/>
          </w:tcPr>
          <w:p w14:paraId="163D40C1" w14:textId="4F33956A" w:rsidR="002F54FB" w:rsidRPr="00EA0746" w:rsidRDefault="002F54FB" w:rsidP="00C5757A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133,482</w:t>
            </w:r>
          </w:p>
        </w:tc>
      </w:tr>
      <w:tr w:rsidR="002F54FB" w:rsidRPr="002F54FB" w14:paraId="6AC44042" w14:textId="77777777" w:rsidTr="00172749">
        <w:trPr>
          <w:gridAfter w:val="1"/>
          <w:wAfter w:w="451" w:type="dxa"/>
          <w:trHeight w:val="411"/>
        </w:trPr>
        <w:tc>
          <w:tcPr>
            <w:tcW w:w="4932" w:type="dxa"/>
            <w:gridSpan w:val="2"/>
            <w:vAlign w:val="bottom"/>
          </w:tcPr>
          <w:p w14:paraId="18585152" w14:textId="75AF6E3B" w:rsidR="002F54FB" w:rsidRPr="00EA0746" w:rsidRDefault="002F54FB" w:rsidP="008D5E68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  <w:r w:rsidRPr="0087055E">
              <w:rPr>
                <w:rFonts w:ascii="Angsana New" w:hAnsi="Angsana New"/>
                <w:sz w:val="30"/>
                <w:szCs w:val="30"/>
                <w:cs/>
              </w:rPr>
              <w:t>เงินสดสุทธิ</w:t>
            </w:r>
            <w:r w:rsidRPr="00F9170D">
              <w:rPr>
                <w:rFonts w:ascii="Angsana New" w:hAnsi="Angsana New"/>
                <w:sz w:val="30"/>
                <w:szCs w:val="30"/>
                <w:cs/>
              </w:rPr>
              <w:t>ใช้ไปใน</w:t>
            </w:r>
            <w:r w:rsidRPr="0087055E">
              <w:rPr>
                <w:rFonts w:ascii="Angsana New" w:hAnsi="Angsana New"/>
                <w:sz w:val="30"/>
                <w:szCs w:val="30"/>
                <w:cs/>
              </w:rPr>
              <w:t>กิจกรรมจัดหาเงิน</w:t>
            </w:r>
          </w:p>
        </w:tc>
        <w:tc>
          <w:tcPr>
            <w:tcW w:w="1983" w:type="dxa"/>
            <w:gridSpan w:val="2"/>
            <w:tcBorders>
              <w:bottom w:val="single" w:sz="4" w:space="0" w:color="auto"/>
            </w:tcBorders>
            <w:vAlign w:val="bottom"/>
          </w:tcPr>
          <w:p w14:paraId="4485294B" w14:textId="616F13BB" w:rsidR="002F54FB" w:rsidRPr="00EA0746" w:rsidRDefault="00483018" w:rsidP="0048301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3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(11,487)</w:t>
            </w:r>
          </w:p>
        </w:tc>
        <w:tc>
          <w:tcPr>
            <w:tcW w:w="266" w:type="dxa"/>
          </w:tcPr>
          <w:p w14:paraId="438E059A" w14:textId="432F92C3" w:rsidR="002F54FB" w:rsidRPr="002F54FB" w:rsidRDefault="002F54FB" w:rsidP="008D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83" w:type="dxa"/>
            <w:gridSpan w:val="3"/>
            <w:tcBorders>
              <w:bottom w:val="single" w:sz="4" w:space="0" w:color="auto"/>
            </w:tcBorders>
            <w:vAlign w:val="bottom"/>
          </w:tcPr>
          <w:p w14:paraId="3A79B93E" w14:textId="08F7F614" w:rsidR="002F54FB" w:rsidRPr="00EA0746" w:rsidRDefault="002F54FB" w:rsidP="00C5757A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(477)</w:t>
            </w:r>
          </w:p>
        </w:tc>
      </w:tr>
      <w:tr w:rsidR="002F54FB" w:rsidRPr="00EA0746" w14:paraId="56022EB3" w14:textId="77777777" w:rsidTr="00172749">
        <w:trPr>
          <w:gridAfter w:val="1"/>
          <w:wAfter w:w="451" w:type="dxa"/>
          <w:trHeight w:val="421"/>
        </w:trPr>
        <w:tc>
          <w:tcPr>
            <w:tcW w:w="4932" w:type="dxa"/>
            <w:gridSpan w:val="2"/>
            <w:vAlign w:val="bottom"/>
          </w:tcPr>
          <w:p w14:paraId="05E221C9" w14:textId="64E4681F" w:rsidR="002F54FB" w:rsidRPr="00EA0746" w:rsidRDefault="002F54FB" w:rsidP="004D1ED1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05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กระแสเงินสดได้มา</w:t>
            </w:r>
            <w:r w:rsidR="00536A51" w:rsidRPr="008705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จาก</w:t>
            </w:r>
            <w:r w:rsidR="0048301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="004830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ใช้ไปใน</w:t>
            </w:r>
            <w:r w:rsidR="0048301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) </w:t>
            </w:r>
            <w:r w:rsidRPr="008705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การดำเนินงานที่ยกเลิก</w:t>
            </w:r>
          </w:p>
        </w:tc>
        <w:tc>
          <w:tcPr>
            <w:tcW w:w="198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8243E7" w14:textId="398A0F7F" w:rsidR="002F54FB" w:rsidRPr="00EA0746" w:rsidRDefault="00483018" w:rsidP="0048301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3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(7,120)</w:t>
            </w:r>
          </w:p>
        </w:tc>
        <w:tc>
          <w:tcPr>
            <w:tcW w:w="266" w:type="dxa"/>
          </w:tcPr>
          <w:p w14:paraId="0673BEA7" w14:textId="0295CF89" w:rsidR="002F54FB" w:rsidRPr="00EA0746" w:rsidRDefault="002F54FB" w:rsidP="008D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83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65B5F5" w14:textId="2BA80654" w:rsidR="002F54FB" w:rsidRPr="00EA0746" w:rsidRDefault="002F54FB" w:rsidP="00C5757A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71,389</w:t>
            </w:r>
          </w:p>
        </w:tc>
      </w:tr>
      <w:tr w:rsidR="00584678" w:rsidRPr="00EA0746" w14:paraId="1CC07DE7" w14:textId="77777777" w:rsidTr="00172749">
        <w:trPr>
          <w:tblHeader/>
        </w:trPr>
        <w:tc>
          <w:tcPr>
            <w:tcW w:w="5652" w:type="dxa"/>
            <w:gridSpan w:val="3"/>
          </w:tcPr>
          <w:p w14:paraId="77A6ADC9" w14:textId="77777777" w:rsidR="004D1ED1" w:rsidRPr="004D1ED1" w:rsidRDefault="004D1ED1" w:rsidP="004D1ED1">
            <w:pPr>
              <w:pStyle w:val="BodyText"/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D1ED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บริษัท  เนชั่น อินเตอร์เนชั่นแนล เอ็ดดูเทนเมนท์</w:t>
            </w:r>
          </w:p>
          <w:p w14:paraId="553B48BF" w14:textId="704A90EC" w:rsidR="00584678" w:rsidRPr="00EA0746" w:rsidRDefault="004D1ED1" w:rsidP="004D1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  <w:r w:rsidRPr="004D1ED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จำกัด (มหาชน)</w:t>
            </w:r>
          </w:p>
        </w:tc>
        <w:tc>
          <w:tcPr>
            <w:tcW w:w="3863" w:type="dxa"/>
            <w:gridSpan w:val="6"/>
            <w:vAlign w:val="bottom"/>
          </w:tcPr>
          <w:p w14:paraId="0713C6DB" w14:textId="77777777" w:rsidR="00584678" w:rsidRPr="00EA0746" w:rsidRDefault="00584678" w:rsidP="008D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7055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F32343" w:rsidRPr="00EA0746" w14:paraId="15E6A633" w14:textId="77777777" w:rsidTr="00172749">
        <w:trPr>
          <w:tblHeader/>
        </w:trPr>
        <w:tc>
          <w:tcPr>
            <w:tcW w:w="4662" w:type="dxa"/>
          </w:tcPr>
          <w:p w14:paraId="07296F71" w14:textId="77777777" w:rsidR="00F32343" w:rsidRPr="00EA0746" w:rsidRDefault="00F32343" w:rsidP="00524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FAABF31" w14:textId="02CC2585" w:rsidR="00F32343" w:rsidRPr="00F32343" w:rsidRDefault="00F32343" w:rsidP="00F32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F32343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973" w:type="dxa"/>
            <w:gridSpan w:val="3"/>
            <w:vAlign w:val="center"/>
          </w:tcPr>
          <w:p w14:paraId="0A0D4BCE" w14:textId="77777777" w:rsidR="00F32343" w:rsidRDefault="00F32343" w:rsidP="00524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7439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  <w:p w14:paraId="0674D4A1" w14:textId="509BF4DB" w:rsidR="00F32343" w:rsidRPr="001E178A" w:rsidRDefault="00F32343" w:rsidP="00524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spacing w:val="-10"/>
                <w:sz w:val="30"/>
                <w:szCs w:val="30"/>
              </w:rPr>
            </w:pPr>
            <w:r w:rsidRPr="001E178A">
              <w:rPr>
                <w:rFonts w:ascii="Angsana New" w:hAnsi="Angsana New"/>
                <w:spacing w:val="-10"/>
                <w:sz w:val="30"/>
                <w:szCs w:val="30"/>
              </w:rPr>
              <w:t xml:space="preserve">29 </w:t>
            </w:r>
            <w:r w:rsidRPr="001E178A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พฤศจิกายน </w:t>
            </w:r>
            <w:r w:rsidRPr="001E178A">
              <w:rPr>
                <w:rFonts w:ascii="Angsana New" w:hAnsi="Angsana New"/>
                <w:spacing w:val="-10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center"/>
          </w:tcPr>
          <w:p w14:paraId="4B0DD5A4" w14:textId="77777777" w:rsidR="00F32343" w:rsidRPr="00EA0746" w:rsidRDefault="00F32343" w:rsidP="00524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56ED87D3" w14:textId="77777777" w:rsidR="00F32343" w:rsidRDefault="00F32343" w:rsidP="00524B2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ณ วันที่</w:t>
            </w:r>
          </w:p>
          <w:p w14:paraId="6CC9D469" w14:textId="718092A0" w:rsidR="00F32343" w:rsidRPr="00EA0746" w:rsidRDefault="00F32343" w:rsidP="00524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2743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2743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F27439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524B28" w:rsidRPr="00EA0746" w14:paraId="4893DBCA" w14:textId="77777777" w:rsidTr="00172749">
        <w:trPr>
          <w:tblHeader/>
        </w:trPr>
        <w:tc>
          <w:tcPr>
            <w:tcW w:w="5652" w:type="dxa"/>
            <w:gridSpan w:val="3"/>
          </w:tcPr>
          <w:p w14:paraId="4C82B54A" w14:textId="77777777" w:rsidR="00524B28" w:rsidRPr="00EA0746" w:rsidRDefault="00524B28" w:rsidP="00524B28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63" w:type="dxa"/>
            <w:gridSpan w:val="6"/>
            <w:vAlign w:val="bottom"/>
          </w:tcPr>
          <w:p w14:paraId="660E2AFB" w14:textId="0188E10B" w:rsidR="00524B28" w:rsidRPr="00527F4F" w:rsidRDefault="00524B28" w:rsidP="00524B2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8"/>
              <w:jc w:val="center"/>
              <w:rPr>
                <w:rFonts w:ascii="Angsana New" w:hAnsi="Angsana New" w:cstheme="minorBidi"/>
                <w:i/>
                <w:iCs/>
                <w:sz w:val="30"/>
                <w:szCs w:val="38"/>
                <w:cs/>
                <w:lang w:val="en-US" w:bidi="th-TH"/>
              </w:rPr>
            </w:pPr>
            <w:r w:rsidRPr="0087055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87055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ท)</w:t>
            </w:r>
          </w:p>
        </w:tc>
      </w:tr>
      <w:tr w:rsidR="00524B28" w:rsidRPr="00EA0746" w14:paraId="499B91B4" w14:textId="77777777" w:rsidTr="00172749">
        <w:tc>
          <w:tcPr>
            <w:tcW w:w="5652" w:type="dxa"/>
            <w:gridSpan w:val="3"/>
            <w:vAlign w:val="bottom"/>
          </w:tcPr>
          <w:p w14:paraId="20FF1D62" w14:textId="5E231A90" w:rsidR="00524B28" w:rsidRPr="00EA0746" w:rsidRDefault="00524B28" w:rsidP="00524B28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705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ผลกระทบจากการ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สูญเสียอำนาจควบคุม</w:t>
            </w:r>
            <w:r w:rsidRPr="008705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ต่อฐานะการเงิน</w:t>
            </w:r>
            <w:r w:rsidR="00F32343">
              <w:rPr>
                <w:rFonts w:ascii="Angsana New" w:hAnsi="Angsana New"/>
                <w:b/>
                <w:bCs/>
                <w:sz w:val="30"/>
                <w:szCs w:val="30"/>
              </w:rPr>
              <w:br/>
              <w:t xml:space="preserve">    </w:t>
            </w:r>
            <w:r w:rsidRPr="008705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ของกลุ่มบริษัท</w:t>
            </w:r>
            <w:r w:rsidRPr="0087055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973" w:type="dxa"/>
            <w:gridSpan w:val="3"/>
            <w:vAlign w:val="bottom"/>
          </w:tcPr>
          <w:p w14:paraId="6BDFE6E0" w14:textId="77777777" w:rsidR="00524B28" w:rsidRPr="00EA0746" w:rsidRDefault="00524B28" w:rsidP="00524B2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7A901AF" w14:textId="77777777" w:rsidR="00524B28" w:rsidRPr="00EA0746" w:rsidRDefault="00524B28" w:rsidP="00524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79B25609" w14:textId="77777777" w:rsidR="00524B28" w:rsidRPr="00EA0746" w:rsidRDefault="00524B28" w:rsidP="00524B2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24B28" w:rsidRPr="00C77408" w14:paraId="44E76A35" w14:textId="77777777" w:rsidTr="00172749">
        <w:tc>
          <w:tcPr>
            <w:tcW w:w="5652" w:type="dxa"/>
            <w:gridSpan w:val="3"/>
            <w:vAlign w:val="bottom"/>
          </w:tcPr>
          <w:p w14:paraId="245CE2C0" w14:textId="0A8040AF" w:rsidR="00524B28" w:rsidRPr="0087055E" w:rsidRDefault="00524B28" w:rsidP="00524B28">
            <w:pPr>
              <w:tabs>
                <w:tab w:val="clear" w:pos="227"/>
                <w:tab w:val="left" w:pos="0"/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D1A77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Pr="00BD1A7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973" w:type="dxa"/>
            <w:gridSpan w:val="3"/>
            <w:vAlign w:val="bottom"/>
          </w:tcPr>
          <w:p w14:paraId="1F030C46" w14:textId="0696D3D8" w:rsidR="00524B28" w:rsidRPr="00EA0746" w:rsidRDefault="00705D60" w:rsidP="00524B28">
            <w:pPr>
              <w:tabs>
                <w:tab w:val="center" w:pos="4536"/>
                <w:tab w:val="right" w:pos="907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85,098</w:t>
            </w:r>
          </w:p>
        </w:tc>
        <w:tc>
          <w:tcPr>
            <w:tcW w:w="270" w:type="dxa"/>
          </w:tcPr>
          <w:p w14:paraId="52FA9453" w14:textId="77777777" w:rsidR="00524B28" w:rsidRPr="00C77408" w:rsidRDefault="00524B28" w:rsidP="00524B28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72190526" w14:textId="763D42BF" w:rsidR="00524B28" w:rsidRPr="00EA0746" w:rsidRDefault="00524B28" w:rsidP="00524B28">
            <w:pPr>
              <w:tabs>
                <w:tab w:val="center" w:pos="4536"/>
                <w:tab w:val="right" w:pos="907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705D60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,2</w:t>
            </w:r>
            <w:r w:rsidR="00705D60">
              <w:rPr>
                <w:rFonts w:ascii="Angsana New" w:hAnsi="Angsana New"/>
                <w:sz w:val="30"/>
                <w:szCs w:val="30"/>
              </w:rPr>
              <w:t>18</w:t>
            </w:r>
          </w:p>
        </w:tc>
      </w:tr>
      <w:tr w:rsidR="00705D60" w:rsidRPr="00C77408" w14:paraId="17AD0447" w14:textId="77777777" w:rsidTr="00172749">
        <w:tc>
          <w:tcPr>
            <w:tcW w:w="5652" w:type="dxa"/>
            <w:gridSpan w:val="3"/>
            <w:vAlign w:val="bottom"/>
          </w:tcPr>
          <w:p w14:paraId="5AE182DF" w14:textId="656FC187" w:rsidR="00705D60" w:rsidRPr="00BD1A77" w:rsidRDefault="00705D60" w:rsidP="00705D60">
            <w:pPr>
              <w:tabs>
                <w:tab w:val="clear" w:pos="227"/>
                <w:tab w:val="left" w:pos="0"/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973" w:type="dxa"/>
            <w:gridSpan w:val="3"/>
            <w:vAlign w:val="bottom"/>
          </w:tcPr>
          <w:p w14:paraId="18668A18" w14:textId="42CBCA1E" w:rsidR="00705D60" w:rsidRDefault="00B178E6" w:rsidP="0070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enter" w:pos="4536"/>
                <w:tab w:val="right" w:pos="9072"/>
              </w:tabs>
              <w:ind w:right="-7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="00705D6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CC6F78" w14:textId="77777777" w:rsidR="00705D60" w:rsidRPr="00C77408" w:rsidRDefault="00705D60" w:rsidP="00705D60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2DDD23A4" w14:textId="5D1875E8" w:rsidR="00705D60" w:rsidRDefault="00705D60" w:rsidP="00705D60">
            <w:pPr>
              <w:tabs>
                <w:tab w:val="center" w:pos="4536"/>
                <w:tab w:val="right" w:pos="907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103,025</w:t>
            </w:r>
          </w:p>
        </w:tc>
      </w:tr>
      <w:tr w:rsidR="00705D60" w:rsidRPr="00C77408" w14:paraId="3816F506" w14:textId="77777777" w:rsidTr="00172749">
        <w:tc>
          <w:tcPr>
            <w:tcW w:w="5652" w:type="dxa"/>
            <w:gridSpan w:val="3"/>
            <w:vAlign w:val="bottom"/>
          </w:tcPr>
          <w:p w14:paraId="7CE24034" w14:textId="006958AB" w:rsidR="00705D60" w:rsidRPr="0087055E" w:rsidRDefault="00705D60" w:rsidP="00705D60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D1A77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973" w:type="dxa"/>
            <w:gridSpan w:val="3"/>
            <w:vAlign w:val="bottom"/>
          </w:tcPr>
          <w:p w14:paraId="06559A32" w14:textId="04AC7941" w:rsidR="00705D60" w:rsidRPr="00EA0746" w:rsidRDefault="00705D60" w:rsidP="00705D60">
            <w:pPr>
              <w:tabs>
                <w:tab w:val="center" w:pos="4536"/>
                <w:tab w:val="right" w:pos="907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9,682</w:t>
            </w:r>
          </w:p>
        </w:tc>
        <w:tc>
          <w:tcPr>
            <w:tcW w:w="270" w:type="dxa"/>
          </w:tcPr>
          <w:p w14:paraId="1D0933D4" w14:textId="77777777" w:rsidR="00705D60" w:rsidRPr="00C77408" w:rsidRDefault="00705D60" w:rsidP="00705D60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05160052" w14:textId="73EAE3BD" w:rsidR="00705D60" w:rsidRPr="00EA0746" w:rsidRDefault="00705D60" w:rsidP="00705D60">
            <w:pPr>
              <w:tabs>
                <w:tab w:val="center" w:pos="4536"/>
                <w:tab w:val="right" w:pos="907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63,142</w:t>
            </w:r>
          </w:p>
        </w:tc>
      </w:tr>
      <w:tr w:rsidR="00705D60" w:rsidRPr="00C77408" w14:paraId="24DBBFA4" w14:textId="77777777" w:rsidTr="00172749">
        <w:tc>
          <w:tcPr>
            <w:tcW w:w="5652" w:type="dxa"/>
            <w:gridSpan w:val="3"/>
            <w:vAlign w:val="bottom"/>
          </w:tcPr>
          <w:p w14:paraId="10F628CC" w14:textId="1D53AF14" w:rsidR="00705D60" w:rsidRPr="00BD1A77" w:rsidRDefault="00705D60" w:rsidP="00705D60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973" w:type="dxa"/>
            <w:gridSpan w:val="3"/>
            <w:vAlign w:val="bottom"/>
          </w:tcPr>
          <w:p w14:paraId="515260B9" w14:textId="712CB839" w:rsidR="00705D60" w:rsidRDefault="00705D60" w:rsidP="00705D60">
            <w:pPr>
              <w:tabs>
                <w:tab w:val="center" w:pos="4536"/>
                <w:tab w:val="right" w:pos="907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2,169</w:t>
            </w:r>
          </w:p>
        </w:tc>
        <w:tc>
          <w:tcPr>
            <w:tcW w:w="270" w:type="dxa"/>
          </w:tcPr>
          <w:p w14:paraId="60556EB3" w14:textId="77777777" w:rsidR="00705D60" w:rsidRPr="00C77408" w:rsidRDefault="00705D60" w:rsidP="00705D60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4884AC88" w14:textId="49D5AE33" w:rsidR="00705D60" w:rsidRDefault="00705D60" w:rsidP="00705D60">
            <w:pPr>
              <w:tabs>
                <w:tab w:val="center" w:pos="4536"/>
                <w:tab w:val="right" w:pos="907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2,867</w:t>
            </w:r>
          </w:p>
        </w:tc>
      </w:tr>
      <w:tr w:rsidR="00705D60" w:rsidRPr="00C77408" w14:paraId="25FB7C68" w14:textId="77777777" w:rsidTr="00172749">
        <w:tc>
          <w:tcPr>
            <w:tcW w:w="5652" w:type="dxa"/>
            <w:gridSpan w:val="3"/>
            <w:vAlign w:val="bottom"/>
          </w:tcPr>
          <w:p w14:paraId="44929181" w14:textId="2E704418" w:rsidR="00705D60" w:rsidRPr="00BD1A77" w:rsidRDefault="00705D60" w:rsidP="00705D60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973" w:type="dxa"/>
            <w:gridSpan w:val="3"/>
            <w:vAlign w:val="bottom"/>
          </w:tcPr>
          <w:p w14:paraId="12635FC7" w14:textId="5BA4683A" w:rsidR="00705D60" w:rsidRDefault="00705D60" w:rsidP="00705D60">
            <w:pPr>
              <w:tabs>
                <w:tab w:val="center" w:pos="4536"/>
                <w:tab w:val="right" w:pos="907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3,616</w:t>
            </w:r>
          </w:p>
        </w:tc>
        <w:tc>
          <w:tcPr>
            <w:tcW w:w="270" w:type="dxa"/>
          </w:tcPr>
          <w:p w14:paraId="095E1ECD" w14:textId="77777777" w:rsidR="00705D60" w:rsidRPr="00C77408" w:rsidRDefault="00705D60" w:rsidP="00705D60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7AD05937" w14:textId="2588B6D7" w:rsidR="00705D60" w:rsidRDefault="00705D60" w:rsidP="00705D60">
            <w:pPr>
              <w:tabs>
                <w:tab w:val="center" w:pos="4536"/>
                <w:tab w:val="right" w:pos="907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7,284</w:t>
            </w:r>
          </w:p>
        </w:tc>
      </w:tr>
      <w:tr w:rsidR="00705D60" w:rsidRPr="00C77408" w14:paraId="513EA284" w14:textId="77777777" w:rsidTr="00172749">
        <w:tc>
          <w:tcPr>
            <w:tcW w:w="5652" w:type="dxa"/>
            <w:gridSpan w:val="3"/>
            <w:vAlign w:val="bottom"/>
          </w:tcPr>
          <w:p w14:paraId="63C2B999" w14:textId="6C2AC2F8" w:rsidR="00705D60" w:rsidRPr="0087055E" w:rsidRDefault="00705D60" w:rsidP="00705D60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D1A77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973" w:type="dxa"/>
            <w:gridSpan w:val="3"/>
            <w:vAlign w:val="bottom"/>
          </w:tcPr>
          <w:p w14:paraId="7C62E49F" w14:textId="67B47320" w:rsidR="00705D60" w:rsidRPr="00EA0746" w:rsidRDefault="00705D60" w:rsidP="00705D60">
            <w:pPr>
              <w:tabs>
                <w:tab w:val="center" w:pos="4536"/>
                <w:tab w:val="right" w:pos="907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14,778</w:t>
            </w:r>
          </w:p>
        </w:tc>
        <w:tc>
          <w:tcPr>
            <w:tcW w:w="270" w:type="dxa"/>
          </w:tcPr>
          <w:p w14:paraId="78E99D3F" w14:textId="77777777" w:rsidR="00705D60" w:rsidRPr="00C77408" w:rsidRDefault="00705D60" w:rsidP="00705D60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354272E6" w14:textId="152FB1BD" w:rsidR="00705D60" w:rsidRPr="00EA0746" w:rsidRDefault="00705D60" w:rsidP="00705D60">
            <w:pPr>
              <w:tabs>
                <w:tab w:val="center" w:pos="4536"/>
                <w:tab w:val="right" w:pos="907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18,649</w:t>
            </w:r>
          </w:p>
        </w:tc>
      </w:tr>
      <w:tr w:rsidR="00705D60" w:rsidRPr="00C77408" w14:paraId="6DB64C96" w14:textId="77777777" w:rsidTr="00172749">
        <w:tc>
          <w:tcPr>
            <w:tcW w:w="5652" w:type="dxa"/>
            <w:gridSpan w:val="3"/>
            <w:vAlign w:val="bottom"/>
          </w:tcPr>
          <w:p w14:paraId="6AED8E4C" w14:textId="44E8D49D" w:rsidR="00705D60" w:rsidRPr="0087055E" w:rsidRDefault="00705D60" w:rsidP="00705D60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26B82">
              <w:rPr>
                <w:rFonts w:ascii="Angsana New" w:hAnsi="Angsana New" w:hint="cs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973" w:type="dxa"/>
            <w:gridSpan w:val="3"/>
            <w:vAlign w:val="bottom"/>
          </w:tcPr>
          <w:p w14:paraId="307C8085" w14:textId="1FA64C9C" w:rsidR="00705D60" w:rsidRPr="00EA0746" w:rsidRDefault="00705D60" w:rsidP="00705D60">
            <w:pPr>
              <w:tabs>
                <w:tab w:val="center" w:pos="4536"/>
                <w:tab w:val="right" w:pos="907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6,527</w:t>
            </w:r>
          </w:p>
        </w:tc>
        <w:tc>
          <w:tcPr>
            <w:tcW w:w="270" w:type="dxa"/>
          </w:tcPr>
          <w:p w14:paraId="335B4276" w14:textId="77777777" w:rsidR="00705D60" w:rsidRPr="00C77408" w:rsidRDefault="00705D60" w:rsidP="00705D60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4F118208" w14:textId="07D54595" w:rsidR="00705D60" w:rsidRPr="00EA0746" w:rsidRDefault="00705D60" w:rsidP="00705D60">
            <w:pPr>
              <w:tabs>
                <w:tab w:val="center" w:pos="4536"/>
                <w:tab w:val="right" w:pos="907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671</w:t>
            </w:r>
          </w:p>
        </w:tc>
      </w:tr>
      <w:tr w:rsidR="00B178E6" w:rsidRPr="00C77408" w14:paraId="4B41D072" w14:textId="77777777" w:rsidTr="00172749">
        <w:tc>
          <w:tcPr>
            <w:tcW w:w="5652" w:type="dxa"/>
            <w:gridSpan w:val="3"/>
            <w:vAlign w:val="bottom"/>
          </w:tcPr>
          <w:p w14:paraId="2852ABAF" w14:textId="36E69270" w:rsidR="00B178E6" w:rsidRDefault="00B178E6" w:rsidP="00B178E6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เงินฝากที่มีข้อจำกัดการใช้</w:t>
            </w:r>
          </w:p>
        </w:tc>
        <w:tc>
          <w:tcPr>
            <w:tcW w:w="1973" w:type="dxa"/>
            <w:gridSpan w:val="3"/>
            <w:vAlign w:val="bottom"/>
          </w:tcPr>
          <w:p w14:paraId="574999A1" w14:textId="336DF58D" w:rsidR="00B178E6" w:rsidRDefault="00B178E6" w:rsidP="00B17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enter" w:pos="4536"/>
                <w:tab w:val="right" w:pos="9072"/>
              </w:tabs>
              <w:ind w:right="-7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-</w:t>
            </w:r>
          </w:p>
        </w:tc>
        <w:tc>
          <w:tcPr>
            <w:tcW w:w="270" w:type="dxa"/>
          </w:tcPr>
          <w:p w14:paraId="3D97A4D5" w14:textId="77777777" w:rsidR="00B178E6" w:rsidRPr="00C77408" w:rsidRDefault="00B178E6" w:rsidP="00B178E6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7D9B5611" w14:textId="1BDB22DF" w:rsidR="00B178E6" w:rsidRDefault="00B178E6" w:rsidP="00B178E6">
            <w:pPr>
              <w:tabs>
                <w:tab w:val="center" w:pos="4536"/>
                <w:tab w:val="right" w:pos="907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400</w:t>
            </w:r>
          </w:p>
        </w:tc>
      </w:tr>
      <w:tr w:rsidR="00B178E6" w:rsidRPr="00C77408" w14:paraId="6EFF9C26" w14:textId="77777777" w:rsidTr="00172749">
        <w:tc>
          <w:tcPr>
            <w:tcW w:w="4662" w:type="dxa"/>
            <w:vAlign w:val="bottom"/>
          </w:tcPr>
          <w:p w14:paraId="4356B98F" w14:textId="77777777" w:rsidR="00B178E6" w:rsidRPr="0087055E" w:rsidRDefault="00B178E6" w:rsidP="00B178E6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990" w:type="dxa"/>
            <w:gridSpan w:val="2"/>
            <w:vAlign w:val="bottom"/>
          </w:tcPr>
          <w:p w14:paraId="05A514FA" w14:textId="2C21C55E" w:rsidR="00B178E6" w:rsidRPr="00F32343" w:rsidRDefault="00B178E6" w:rsidP="00B178E6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32343">
              <w:rPr>
                <w:rFonts w:ascii="Angsana New" w:hAnsi="Angsana New"/>
                <w:i/>
                <w:iCs/>
                <w:sz w:val="30"/>
                <w:szCs w:val="30"/>
              </w:rPr>
              <w:t>16</w:t>
            </w:r>
          </w:p>
        </w:tc>
        <w:tc>
          <w:tcPr>
            <w:tcW w:w="1973" w:type="dxa"/>
            <w:gridSpan w:val="3"/>
            <w:vAlign w:val="bottom"/>
          </w:tcPr>
          <w:p w14:paraId="2CFC886A" w14:textId="03DCA8E9" w:rsidR="00B178E6" w:rsidRPr="00EA0746" w:rsidRDefault="00B178E6" w:rsidP="00B178E6">
            <w:pPr>
              <w:tabs>
                <w:tab w:val="center" w:pos="4536"/>
                <w:tab w:val="right" w:pos="907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13,736</w:t>
            </w:r>
          </w:p>
        </w:tc>
        <w:tc>
          <w:tcPr>
            <w:tcW w:w="270" w:type="dxa"/>
          </w:tcPr>
          <w:p w14:paraId="6F0A1A87" w14:textId="77777777" w:rsidR="00B178E6" w:rsidRPr="00C77408" w:rsidRDefault="00B178E6" w:rsidP="00B178E6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71A8ACF1" w14:textId="78B6E378" w:rsidR="00B178E6" w:rsidRPr="00EA0746" w:rsidRDefault="00B178E6" w:rsidP="00B178E6">
            <w:pPr>
              <w:tabs>
                <w:tab w:val="center" w:pos="4536"/>
                <w:tab w:val="right" w:pos="907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1,121</w:t>
            </w:r>
          </w:p>
        </w:tc>
      </w:tr>
      <w:tr w:rsidR="00B178E6" w:rsidRPr="00C77408" w14:paraId="444AF9EA" w14:textId="77777777" w:rsidTr="00172749">
        <w:tc>
          <w:tcPr>
            <w:tcW w:w="5652" w:type="dxa"/>
            <w:gridSpan w:val="3"/>
            <w:vAlign w:val="bottom"/>
          </w:tcPr>
          <w:p w14:paraId="5F164EB8" w14:textId="23F5D846" w:rsidR="00B178E6" w:rsidRPr="0087055E" w:rsidRDefault="00B178E6" w:rsidP="00B178E6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973" w:type="dxa"/>
            <w:gridSpan w:val="3"/>
            <w:vAlign w:val="bottom"/>
          </w:tcPr>
          <w:p w14:paraId="0C2B222B" w14:textId="4348B555" w:rsidR="00B178E6" w:rsidRPr="00EA0746" w:rsidRDefault="00B178E6" w:rsidP="00B178E6">
            <w:pPr>
              <w:tabs>
                <w:tab w:val="center" w:pos="4536"/>
                <w:tab w:val="right" w:pos="907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49,462</w:t>
            </w:r>
          </w:p>
        </w:tc>
        <w:tc>
          <w:tcPr>
            <w:tcW w:w="270" w:type="dxa"/>
          </w:tcPr>
          <w:p w14:paraId="6DCA8D41" w14:textId="77777777" w:rsidR="00B178E6" w:rsidRPr="00C77408" w:rsidRDefault="00B178E6" w:rsidP="00B178E6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0E99FB51" w14:textId="1B415D85" w:rsidR="00B178E6" w:rsidRPr="00EA0746" w:rsidRDefault="00B178E6" w:rsidP="00B178E6">
            <w:pPr>
              <w:tabs>
                <w:tab w:val="center" w:pos="4536"/>
                <w:tab w:val="right" w:pos="907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12,617</w:t>
            </w:r>
          </w:p>
        </w:tc>
      </w:tr>
      <w:tr w:rsidR="00B178E6" w:rsidRPr="00C77408" w14:paraId="0E202B94" w14:textId="77777777" w:rsidTr="00172749">
        <w:tc>
          <w:tcPr>
            <w:tcW w:w="5652" w:type="dxa"/>
            <w:gridSpan w:val="3"/>
            <w:vAlign w:val="bottom"/>
          </w:tcPr>
          <w:p w14:paraId="5D5F27C5" w14:textId="3A2D5EA0" w:rsidR="00B178E6" w:rsidRPr="0087055E" w:rsidRDefault="00B178E6" w:rsidP="00B178E6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D1A77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973" w:type="dxa"/>
            <w:gridSpan w:val="3"/>
            <w:vAlign w:val="bottom"/>
          </w:tcPr>
          <w:p w14:paraId="7B61E5C3" w14:textId="57614AAE" w:rsidR="00B178E6" w:rsidRPr="00EA0746" w:rsidRDefault="00B178E6" w:rsidP="00B178E6">
            <w:pPr>
              <w:tabs>
                <w:tab w:val="center" w:pos="4536"/>
                <w:tab w:val="right" w:pos="907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4,872</w:t>
            </w:r>
          </w:p>
        </w:tc>
        <w:tc>
          <w:tcPr>
            <w:tcW w:w="270" w:type="dxa"/>
          </w:tcPr>
          <w:p w14:paraId="75B8610C" w14:textId="77777777" w:rsidR="00B178E6" w:rsidRPr="00C77408" w:rsidRDefault="00B178E6" w:rsidP="00B178E6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3D700943" w14:textId="35AD7296" w:rsidR="00B178E6" w:rsidRPr="00EA0746" w:rsidRDefault="00B178E6" w:rsidP="00B178E6">
            <w:pPr>
              <w:tabs>
                <w:tab w:val="center" w:pos="4536"/>
                <w:tab w:val="right" w:pos="907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11,326</w:t>
            </w:r>
          </w:p>
        </w:tc>
      </w:tr>
      <w:tr w:rsidR="00B178E6" w:rsidRPr="00C77408" w14:paraId="3AC56BD7" w14:textId="77777777" w:rsidTr="00172749">
        <w:tc>
          <w:tcPr>
            <w:tcW w:w="5652" w:type="dxa"/>
            <w:gridSpan w:val="3"/>
            <w:vAlign w:val="bottom"/>
          </w:tcPr>
          <w:p w14:paraId="03349740" w14:textId="76BC2194" w:rsidR="00B178E6" w:rsidRPr="0087055E" w:rsidRDefault="00B178E6" w:rsidP="00B178E6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D1A77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ไม่หมุนเวียนอื่น</w:t>
            </w:r>
          </w:p>
        </w:tc>
        <w:tc>
          <w:tcPr>
            <w:tcW w:w="1973" w:type="dxa"/>
            <w:gridSpan w:val="3"/>
            <w:vAlign w:val="bottom"/>
          </w:tcPr>
          <w:p w14:paraId="7A02720F" w14:textId="4A7AD605" w:rsidR="00B178E6" w:rsidRPr="00EA0746" w:rsidRDefault="00B178E6" w:rsidP="00B178E6">
            <w:pPr>
              <w:tabs>
                <w:tab w:val="center" w:pos="4536"/>
                <w:tab w:val="right" w:pos="907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1,828</w:t>
            </w:r>
          </w:p>
        </w:tc>
        <w:tc>
          <w:tcPr>
            <w:tcW w:w="270" w:type="dxa"/>
          </w:tcPr>
          <w:p w14:paraId="4ADEB1E5" w14:textId="77777777" w:rsidR="00B178E6" w:rsidRPr="00C77408" w:rsidRDefault="00B178E6" w:rsidP="00B178E6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5C5B6F30" w14:textId="7A0D03CA" w:rsidR="00B178E6" w:rsidRPr="00EA0746" w:rsidRDefault="00B178E6" w:rsidP="00B178E6">
            <w:pPr>
              <w:tabs>
                <w:tab w:val="center" w:pos="4536"/>
                <w:tab w:val="right" w:pos="907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502</w:t>
            </w:r>
          </w:p>
        </w:tc>
      </w:tr>
      <w:tr w:rsidR="00B178E6" w:rsidRPr="00EA0746" w14:paraId="28CE1551" w14:textId="77777777" w:rsidTr="00172749">
        <w:tc>
          <w:tcPr>
            <w:tcW w:w="5652" w:type="dxa"/>
            <w:gridSpan w:val="3"/>
            <w:vAlign w:val="bottom"/>
          </w:tcPr>
          <w:p w14:paraId="42C6E40F" w14:textId="0F3ADC8B" w:rsidR="00B178E6" w:rsidRPr="0087055E" w:rsidRDefault="00B178E6" w:rsidP="00B178E6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D1A77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973" w:type="dxa"/>
            <w:gridSpan w:val="3"/>
            <w:vAlign w:val="bottom"/>
          </w:tcPr>
          <w:p w14:paraId="487D1D73" w14:textId="65714B5D" w:rsidR="00B178E6" w:rsidRPr="00EA0746" w:rsidRDefault="00B178E6" w:rsidP="00B178E6">
            <w:pPr>
              <w:tabs>
                <w:tab w:val="center" w:pos="4536"/>
                <w:tab w:val="right" w:pos="9072"/>
              </w:tabs>
              <w:ind w:right="-7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(9,793)</w:t>
            </w:r>
          </w:p>
        </w:tc>
        <w:tc>
          <w:tcPr>
            <w:tcW w:w="270" w:type="dxa"/>
          </w:tcPr>
          <w:p w14:paraId="02DFAECE" w14:textId="77777777" w:rsidR="00B178E6" w:rsidRPr="00EA0746" w:rsidRDefault="00B178E6" w:rsidP="00B17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5A41C922" w14:textId="73E549E3" w:rsidR="00B178E6" w:rsidRPr="00EA0746" w:rsidRDefault="00B178E6" w:rsidP="00B178E6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5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(8,394)</w:t>
            </w:r>
          </w:p>
        </w:tc>
      </w:tr>
      <w:tr w:rsidR="00B178E6" w:rsidRPr="000A7646" w14:paraId="3121AA59" w14:textId="77777777" w:rsidTr="00172749">
        <w:tc>
          <w:tcPr>
            <w:tcW w:w="5652" w:type="dxa"/>
            <w:gridSpan w:val="3"/>
            <w:vAlign w:val="bottom"/>
          </w:tcPr>
          <w:p w14:paraId="0514877E" w14:textId="0DD24B32" w:rsidR="00B178E6" w:rsidRPr="0087055E" w:rsidRDefault="00B178E6" w:rsidP="00B178E6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D1A77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973" w:type="dxa"/>
            <w:gridSpan w:val="3"/>
            <w:vAlign w:val="bottom"/>
          </w:tcPr>
          <w:p w14:paraId="42A6355D" w14:textId="46652EEA" w:rsidR="00B178E6" w:rsidRPr="00EA0746" w:rsidRDefault="00B178E6" w:rsidP="00B178E6">
            <w:pPr>
              <w:tabs>
                <w:tab w:val="center" w:pos="4536"/>
                <w:tab w:val="right" w:pos="9072"/>
              </w:tabs>
              <w:ind w:right="-7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(33,183)</w:t>
            </w:r>
          </w:p>
        </w:tc>
        <w:tc>
          <w:tcPr>
            <w:tcW w:w="270" w:type="dxa"/>
          </w:tcPr>
          <w:p w14:paraId="7D59FFE8" w14:textId="77777777" w:rsidR="00B178E6" w:rsidRPr="000A7646" w:rsidRDefault="00B178E6" w:rsidP="00B17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right="-7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00BB6BC2" w14:textId="3E507EA7" w:rsidR="00B178E6" w:rsidRPr="00EA0746" w:rsidRDefault="00B178E6" w:rsidP="00B178E6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5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(1,984)</w:t>
            </w:r>
          </w:p>
        </w:tc>
      </w:tr>
      <w:tr w:rsidR="00B178E6" w:rsidRPr="000A7646" w14:paraId="54035657" w14:textId="77777777" w:rsidTr="00172749">
        <w:tc>
          <w:tcPr>
            <w:tcW w:w="5652" w:type="dxa"/>
            <w:gridSpan w:val="3"/>
            <w:vAlign w:val="bottom"/>
          </w:tcPr>
          <w:p w14:paraId="7390ED00" w14:textId="5A8B5E7E" w:rsidR="00B178E6" w:rsidRPr="0087055E" w:rsidRDefault="00B178E6" w:rsidP="00B178E6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973" w:type="dxa"/>
            <w:gridSpan w:val="3"/>
            <w:vAlign w:val="bottom"/>
          </w:tcPr>
          <w:p w14:paraId="3B1DC6C0" w14:textId="32C591B6" w:rsidR="00B178E6" w:rsidRPr="00EA0746" w:rsidRDefault="00B178E6" w:rsidP="00B178E6">
            <w:pPr>
              <w:tabs>
                <w:tab w:val="center" w:pos="4536"/>
                <w:tab w:val="right" w:pos="9072"/>
              </w:tabs>
              <w:ind w:right="-7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(12,371)</w:t>
            </w:r>
          </w:p>
        </w:tc>
        <w:tc>
          <w:tcPr>
            <w:tcW w:w="270" w:type="dxa"/>
          </w:tcPr>
          <w:p w14:paraId="005E8E58" w14:textId="77777777" w:rsidR="00B178E6" w:rsidRPr="000A7646" w:rsidRDefault="00B178E6" w:rsidP="00B17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right="-7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46876A3C" w14:textId="3117A9CE" w:rsidR="00B178E6" w:rsidRPr="00EA0746" w:rsidRDefault="00B178E6" w:rsidP="00B178E6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5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(9,844)</w:t>
            </w:r>
          </w:p>
        </w:tc>
      </w:tr>
      <w:tr w:rsidR="00B178E6" w:rsidRPr="000A7646" w14:paraId="1C3E39E5" w14:textId="77777777" w:rsidTr="00172749">
        <w:tc>
          <w:tcPr>
            <w:tcW w:w="5652" w:type="dxa"/>
            <w:gridSpan w:val="3"/>
            <w:vAlign w:val="bottom"/>
          </w:tcPr>
          <w:p w14:paraId="1F1427F7" w14:textId="419787FC" w:rsidR="00B178E6" w:rsidRPr="0087055E" w:rsidRDefault="00B178E6" w:rsidP="00B178E6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973" w:type="dxa"/>
            <w:gridSpan w:val="3"/>
            <w:vAlign w:val="bottom"/>
          </w:tcPr>
          <w:p w14:paraId="33983478" w14:textId="6073D0A0" w:rsidR="00B178E6" w:rsidRPr="00EA0746" w:rsidRDefault="00B178E6" w:rsidP="00B178E6">
            <w:pPr>
              <w:tabs>
                <w:tab w:val="center" w:pos="4536"/>
                <w:tab w:val="right" w:pos="9072"/>
              </w:tabs>
              <w:ind w:right="-7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(7,373)</w:t>
            </w:r>
          </w:p>
        </w:tc>
        <w:tc>
          <w:tcPr>
            <w:tcW w:w="270" w:type="dxa"/>
          </w:tcPr>
          <w:p w14:paraId="7121ABDE" w14:textId="77777777" w:rsidR="00B178E6" w:rsidRPr="000A7646" w:rsidRDefault="00B178E6" w:rsidP="00B17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right="-7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33CB6068" w14:textId="73DA1535" w:rsidR="00B178E6" w:rsidRPr="00EA0746" w:rsidRDefault="00B178E6" w:rsidP="00B178E6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5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(5,585)</w:t>
            </w:r>
          </w:p>
        </w:tc>
      </w:tr>
      <w:tr w:rsidR="00B178E6" w:rsidRPr="000A7646" w14:paraId="74A61D4C" w14:textId="77777777" w:rsidTr="00172749">
        <w:tc>
          <w:tcPr>
            <w:tcW w:w="4662" w:type="dxa"/>
            <w:vAlign w:val="bottom"/>
          </w:tcPr>
          <w:p w14:paraId="648B60B7" w14:textId="77777777" w:rsidR="00B178E6" w:rsidRPr="00EA0746" w:rsidRDefault="00B178E6" w:rsidP="00B178E6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ประมาณการหนี้สินไม่หมุนเวียนสำหรับผลประโยชน์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990" w:type="dxa"/>
            <w:gridSpan w:val="2"/>
            <w:vAlign w:val="bottom"/>
          </w:tcPr>
          <w:p w14:paraId="703178BC" w14:textId="2292CB96" w:rsidR="00B178E6" w:rsidRPr="009B469C" w:rsidRDefault="00B178E6" w:rsidP="00B178E6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B469C">
              <w:rPr>
                <w:rFonts w:ascii="Angsana New" w:hAnsi="Angsana New"/>
                <w:i/>
                <w:iCs/>
                <w:sz w:val="30"/>
                <w:szCs w:val="30"/>
              </w:rPr>
              <w:t>23</w:t>
            </w:r>
          </w:p>
        </w:tc>
        <w:tc>
          <w:tcPr>
            <w:tcW w:w="1973" w:type="dxa"/>
            <w:gridSpan w:val="3"/>
            <w:vAlign w:val="bottom"/>
          </w:tcPr>
          <w:p w14:paraId="5E2A4037" w14:textId="5E569EE1" w:rsidR="00B178E6" w:rsidRPr="00EA0746" w:rsidRDefault="00B178E6" w:rsidP="00B178E6">
            <w:pPr>
              <w:tabs>
                <w:tab w:val="center" w:pos="4536"/>
                <w:tab w:val="right" w:pos="9072"/>
              </w:tabs>
              <w:ind w:right="-7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(13,806)</w:t>
            </w:r>
          </w:p>
        </w:tc>
        <w:tc>
          <w:tcPr>
            <w:tcW w:w="270" w:type="dxa"/>
          </w:tcPr>
          <w:p w14:paraId="15EE6EC0" w14:textId="77777777" w:rsidR="00B178E6" w:rsidRPr="000A7646" w:rsidRDefault="00B178E6" w:rsidP="00B17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right="-7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771B7D62" w14:textId="0E1C5A7C" w:rsidR="00B178E6" w:rsidRPr="00EA0746" w:rsidRDefault="00B178E6" w:rsidP="00B178E6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5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(12,721)</w:t>
            </w:r>
          </w:p>
        </w:tc>
      </w:tr>
      <w:tr w:rsidR="00B178E6" w:rsidRPr="000A7646" w14:paraId="73FDB2E6" w14:textId="77777777" w:rsidTr="00172749">
        <w:tc>
          <w:tcPr>
            <w:tcW w:w="5652" w:type="dxa"/>
            <w:gridSpan w:val="3"/>
            <w:vAlign w:val="bottom"/>
          </w:tcPr>
          <w:p w14:paraId="23BEE0D3" w14:textId="76E3ABDE" w:rsidR="00B178E6" w:rsidRPr="00EA0746" w:rsidRDefault="00B178E6" w:rsidP="00B178E6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  <w:r w:rsidRPr="00BD1A77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ไม่หมุนเวียนอื่น</w:t>
            </w:r>
          </w:p>
        </w:tc>
        <w:tc>
          <w:tcPr>
            <w:tcW w:w="1973" w:type="dxa"/>
            <w:gridSpan w:val="3"/>
            <w:vAlign w:val="bottom"/>
          </w:tcPr>
          <w:p w14:paraId="7FEEA542" w14:textId="3C19FE52" w:rsidR="00B178E6" w:rsidRPr="00EA0746" w:rsidRDefault="00B178E6" w:rsidP="00B178E6">
            <w:pPr>
              <w:tabs>
                <w:tab w:val="center" w:pos="4536"/>
                <w:tab w:val="right" w:pos="9072"/>
              </w:tabs>
              <w:ind w:right="-7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(799)</w:t>
            </w:r>
          </w:p>
        </w:tc>
        <w:tc>
          <w:tcPr>
            <w:tcW w:w="270" w:type="dxa"/>
          </w:tcPr>
          <w:p w14:paraId="0146C96B" w14:textId="77777777" w:rsidR="00B178E6" w:rsidRPr="000A7646" w:rsidRDefault="00B178E6" w:rsidP="00B17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right="-7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13A9CBD7" w14:textId="73626899" w:rsidR="00B178E6" w:rsidRPr="00EA0746" w:rsidRDefault="00B178E6" w:rsidP="00B178E6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5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(849)</w:t>
            </w:r>
          </w:p>
        </w:tc>
      </w:tr>
      <w:tr w:rsidR="00B178E6" w:rsidRPr="00EA0746" w14:paraId="1013CA21" w14:textId="77777777" w:rsidTr="00172749">
        <w:tc>
          <w:tcPr>
            <w:tcW w:w="5652" w:type="dxa"/>
            <w:gridSpan w:val="3"/>
            <w:vAlign w:val="bottom"/>
          </w:tcPr>
          <w:p w14:paraId="334AC2FE" w14:textId="76C53161" w:rsidR="00B178E6" w:rsidRPr="00EA0746" w:rsidRDefault="00B178E6" w:rsidP="00B178E6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มูลค่าตามบัญชี</w:t>
            </w:r>
            <w:r w:rsidRPr="008705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สินทรัพย์และหนี้สินสุทธิ</w:t>
            </w:r>
          </w:p>
        </w:tc>
        <w:tc>
          <w:tcPr>
            <w:tcW w:w="1973" w:type="dxa"/>
            <w:gridSpan w:val="3"/>
            <w:tcBorders>
              <w:top w:val="single" w:sz="4" w:space="0" w:color="auto"/>
            </w:tcBorders>
            <w:vAlign w:val="bottom"/>
          </w:tcPr>
          <w:p w14:paraId="3EAE1678" w14:textId="173858BA" w:rsidR="00B178E6" w:rsidRPr="004D1ED1" w:rsidRDefault="00B178E6" w:rsidP="00B178E6">
            <w:pPr>
              <w:tabs>
                <w:tab w:val="center" w:pos="4536"/>
                <w:tab w:val="right" w:pos="907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114</w:t>
            </w:r>
            <w:r w:rsidRPr="004D1ED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4D1ED1">
              <w:rPr>
                <w:rFonts w:ascii="Angsana New" w:hAnsi="Angsana New"/>
                <w:b/>
                <w:bCs/>
                <w:sz w:val="30"/>
                <w:szCs w:val="30"/>
              </w:rPr>
              <w:t>43</w:t>
            </w:r>
          </w:p>
        </w:tc>
        <w:tc>
          <w:tcPr>
            <w:tcW w:w="270" w:type="dxa"/>
          </w:tcPr>
          <w:p w14:paraId="37A0E112" w14:textId="77777777" w:rsidR="00B178E6" w:rsidRPr="00EA0746" w:rsidRDefault="00B178E6" w:rsidP="00B17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vAlign w:val="bottom"/>
          </w:tcPr>
          <w:p w14:paraId="31E74376" w14:textId="517C9718" w:rsidR="00B178E6" w:rsidRPr="00EA0746" w:rsidRDefault="00B178E6" w:rsidP="00B178E6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274,445</w:t>
            </w:r>
          </w:p>
        </w:tc>
      </w:tr>
      <w:tr w:rsidR="00B178E6" w:rsidRPr="000A7646" w14:paraId="3377D867" w14:textId="77777777" w:rsidTr="00172749">
        <w:tc>
          <w:tcPr>
            <w:tcW w:w="5652" w:type="dxa"/>
            <w:gridSpan w:val="3"/>
            <w:vAlign w:val="bottom"/>
          </w:tcPr>
          <w:p w14:paraId="623E19AB" w14:textId="73627831" w:rsidR="00B178E6" w:rsidRPr="00BD291D" w:rsidRDefault="00B178E6" w:rsidP="00B178E6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</w:rPr>
            </w:pPr>
            <w:r w:rsidRPr="000C5124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ส่วนได้เสียที่ไม่มีอำนาจควบคุม</w:t>
            </w:r>
          </w:p>
        </w:tc>
        <w:tc>
          <w:tcPr>
            <w:tcW w:w="1973" w:type="dxa"/>
            <w:gridSpan w:val="3"/>
            <w:tcBorders>
              <w:bottom w:val="single" w:sz="4" w:space="0" w:color="auto"/>
            </w:tcBorders>
            <w:vAlign w:val="bottom"/>
          </w:tcPr>
          <w:p w14:paraId="13BD7A33" w14:textId="3249AA08" w:rsidR="00B178E6" w:rsidRPr="00053DAB" w:rsidRDefault="00B178E6" w:rsidP="00B178E6">
            <w:pPr>
              <w:tabs>
                <w:tab w:val="center" w:pos="4536"/>
                <w:tab w:val="right" w:pos="9072"/>
              </w:tabs>
              <w:ind w:right="-7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3DAB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33</w:t>
            </w:r>
            <w:r w:rsidRPr="00053DA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143</w:t>
            </w:r>
            <w:r w:rsidRPr="00053DA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705B684" w14:textId="77777777" w:rsidR="00B178E6" w:rsidRPr="000A7646" w:rsidRDefault="00B178E6" w:rsidP="00B17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right="-7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  <w:vAlign w:val="bottom"/>
          </w:tcPr>
          <w:p w14:paraId="6137C470" w14:textId="1100890F" w:rsidR="00B178E6" w:rsidRPr="00053DAB" w:rsidRDefault="00B178E6" w:rsidP="00B178E6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5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3DAB">
              <w:rPr>
                <w:rFonts w:ascii="Angsana New" w:hAnsi="Angsana New" w:cs="Angsana New"/>
                <w:sz w:val="30"/>
                <w:szCs w:val="30"/>
              </w:rPr>
              <w:t>(79,479)</w:t>
            </w:r>
          </w:p>
        </w:tc>
      </w:tr>
      <w:tr w:rsidR="00B178E6" w:rsidRPr="00D863CB" w14:paraId="1EB2721B" w14:textId="77777777" w:rsidTr="00172749">
        <w:tc>
          <w:tcPr>
            <w:tcW w:w="5652" w:type="dxa"/>
            <w:gridSpan w:val="3"/>
            <w:vAlign w:val="bottom"/>
          </w:tcPr>
          <w:p w14:paraId="6736A72A" w14:textId="2D13A71A" w:rsidR="00B178E6" w:rsidRPr="00BD291D" w:rsidRDefault="00B178E6" w:rsidP="00B178E6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</w:rPr>
            </w:pPr>
            <w:r w:rsidRPr="00DF298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ตาม</w:t>
            </w:r>
            <w:r w:rsidRPr="00DF298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บัญชีของส่วนได้เสียของบริษัทย่อย</w:t>
            </w:r>
          </w:p>
        </w:tc>
        <w:tc>
          <w:tcPr>
            <w:tcW w:w="1973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17F819" w14:textId="33122695" w:rsidR="00B178E6" w:rsidRPr="00053DAB" w:rsidRDefault="00B178E6" w:rsidP="00B178E6">
            <w:pPr>
              <w:tabs>
                <w:tab w:val="center" w:pos="4536"/>
                <w:tab w:val="right" w:pos="907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81</w:t>
            </w:r>
            <w:r w:rsidRPr="00053DA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300</w:t>
            </w:r>
          </w:p>
        </w:tc>
        <w:tc>
          <w:tcPr>
            <w:tcW w:w="270" w:type="dxa"/>
          </w:tcPr>
          <w:p w14:paraId="4E95C587" w14:textId="77777777" w:rsidR="00B178E6" w:rsidRPr="00053DAB" w:rsidRDefault="00B178E6" w:rsidP="00B17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C79BD7" w14:textId="683FA914" w:rsidR="00B178E6" w:rsidRPr="00053DAB" w:rsidRDefault="00B178E6" w:rsidP="00B178E6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3DA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194,966</w:t>
            </w:r>
          </w:p>
        </w:tc>
      </w:tr>
    </w:tbl>
    <w:p w14:paraId="46707CDC" w14:textId="77777777" w:rsidR="00A47552" w:rsidRDefault="00A475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1C60CF4E" w14:textId="3C81463E" w:rsidR="00E66B73" w:rsidRPr="00D0254F" w:rsidRDefault="00904B54" w:rsidP="007939C6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7" w:hanging="547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D0254F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เงินลงทุนในบริษัท</w:t>
      </w:r>
      <w:r w:rsidRPr="00D0254F">
        <w:rPr>
          <w:rFonts w:ascii="Angsana New" w:hAnsi="Angsana New" w:hint="cs"/>
          <w:b/>
          <w:bCs/>
          <w:sz w:val="30"/>
          <w:szCs w:val="30"/>
          <w:cs/>
        </w:rPr>
        <w:t>ร่</w:t>
      </w:r>
      <w:r w:rsidR="0037155F" w:rsidRPr="00D0254F">
        <w:rPr>
          <w:rFonts w:ascii="Angsana New" w:hAnsi="Angsana New"/>
          <w:b/>
          <w:bCs/>
          <w:sz w:val="30"/>
          <w:szCs w:val="30"/>
          <w:cs/>
        </w:rPr>
        <w:t>วม</w:t>
      </w:r>
    </w:p>
    <w:p w14:paraId="48FD9A8F" w14:textId="77777777" w:rsidR="00E15BF0" w:rsidRPr="0000361A" w:rsidRDefault="00E15BF0" w:rsidP="00457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1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64"/>
        <w:gridCol w:w="909"/>
        <w:gridCol w:w="1172"/>
        <w:gridCol w:w="271"/>
        <w:gridCol w:w="1178"/>
        <w:gridCol w:w="269"/>
        <w:gridCol w:w="989"/>
        <w:gridCol w:w="271"/>
        <w:gridCol w:w="1237"/>
      </w:tblGrid>
      <w:tr w:rsidR="009964D7" w:rsidRPr="005C639F" w14:paraId="204024A2" w14:textId="77777777" w:rsidTr="00790203">
        <w:tc>
          <w:tcPr>
            <w:tcW w:w="2059" w:type="pct"/>
            <w:gridSpan w:val="2"/>
          </w:tcPr>
          <w:p w14:paraId="441F34C5" w14:textId="77777777" w:rsidR="009964D7" w:rsidRPr="005C639F" w:rsidRDefault="009964D7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1" w:type="pct"/>
            <w:gridSpan w:val="3"/>
          </w:tcPr>
          <w:p w14:paraId="7C3834B7" w14:textId="77777777" w:rsidR="009964D7" w:rsidRPr="005C639F" w:rsidRDefault="009964D7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63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134B57CE" w14:textId="77777777" w:rsidR="009964D7" w:rsidRPr="005C639F" w:rsidRDefault="009964D7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pct"/>
            <w:gridSpan w:val="3"/>
          </w:tcPr>
          <w:p w14:paraId="4C742F1C" w14:textId="77777777" w:rsidR="009964D7" w:rsidRPr="005C639F" w:rsidRDefault="009964D7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63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13904" w:rsidRPr="005C639F" w14:paraId="0C036BB5" w14:textId="77777777" w:rsidTr="00790203">
        <w:tc>
          <w:tcPr>
            <w:tcW w:w="1563" w:type="pct"/>
          </w:tcPr>
          <w:p w14:paraId="69667032" w14:textId="77777777" w:rsidR="00D830AB" w:rsidRPr="005C639F" w:rsidRDefault="00D830AB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6" w:type="pct"/>
          </w:tcPr>
          <w:p w14:paraId="57CA1E10" w14:textId="23012C6C" w:rsidR="00D830AB" w:rsidRPr="00D830AB" w:rsidRDefault="00D830AB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830A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40" w:type="pct"/>
          </w:tcPr>
          <w:p w14:paraId="7FF02307" w14:textId="77777777" w:rsidR="00D830AB" w:rsidRPr="005C639F" w:rsidRDefault="00D830AB" w:rsidP="00104295">
            <w:pPr>
              <w:tabs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8" w:type="pct"/>
          </w:tcPr>
          <w:p w14:paraId="3A7CADDE" w14:textId="77777777" w:rsidR="00D830AB" w:rsidRPr="005C639F" w:rsidRDefault="00D830AB" w:rsidP="00707087">
            <w:pPr>
              <w:tabs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5C26EDE5" w14:textId="77777777" w:rsidR="00D830AB" w:rsidRPr="005C639F" w:rsidRDefault="00D830AB" w:rsidP="00104295">
            <w:pPr>
              <w:tabs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7" w:type="pct"/>
          </w:tcPr>
          <w:p w14:paraId="5C8158A2" w14:textId="77777777" w:rsidR="00D830AB" w:rsidRPr="005C639F" w:rsidRDefault="00D830AB" w:rsidP="00707087">
            <w:pPr>
              <w:tabs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69323503" w14:textId="77777777" w:rsidR="00D830AB" w:rsidRPr="005C639F" w:rsidRDefault="00D830AB" w:rsidP="00104295">
            <w:pPr>
              <w:tabs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8" w:type="pct"/>
          </w:tcPr>
          <w:p w14:paraId="46289F16" w14:textId="77777777" w:rsidR="00D830AB" w:rsidRPr="005C639F" w:rsidRDefault="00D830AB" w:rsidP="00707087">
            <w:pPr>
              <w:tabs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14:paraId="1F6BF785" w14:textId="77777777" w:rsidR="00D830AB" w:rsidRPr="005C639F" w:rsidRDefault="00D830AB" w:rsidP="00104295">
            <w:pPr>
              <w:tabs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9964D7" w:rsidRPr="005C639F" w14:paraId="425FFBEA" w14:textId="77777777" w:rsidTr="00790203">
        <w:tc>
          <w:tcPr>
            <w:tcW w:w="2059" w:type="pct"/>
            <w:gridSpan w:val="2"/>
          </w:tcPr>
          <w:p w14:paraId="7A47AFAE" w14:textId="77777777" w:rsidR="009964D7" w:rsidRPr="005C639F" w:rsidRDefault="009964D7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41" w:type="pct"/>
            <w:gridSpan w:val="7"/>
          </w:tcPr>
          <w:p w14:paraId="2B2B9781" w14:textId="77777777" w:rsidR="009964D7" w:rsidRPr="005C639F" w:rsidRDefault="009964D7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639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04295" w:rsidRPr="005C639F" w14:paraId="179BBA40" w14:textId="77777777" w:rsidTr="00790203">
        <w:tc>
          <w:tcPr>
            <w:tcW w:w="2059" w:type="pct"/>
            <w:gridSpan w:val="2"/>
          </w:tcPr>
          <w:p w14:paraId="775027DB" w14:textId="77777777" w:rsidR="00104295" w:rsidRPr="005C639F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C639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5C639F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C639F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40" w:type="pct"/>
            <w:vAlign w:val="bottom"/>
          </w:tcPr>
          <w:p w14:paraId="5915F352" w14:textId="77777777" w:rsidR="00104295" w:rsidRPr="002F5C27" w:rsidRDefault="006B4A2F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23,226</w:t>
            </w:r>
          </w:p>
        </w:tc>
        <w:tc>
          <w:tcPr>
            <w:tcW w:w="148" w:type="pct"/>
            <w:vAlign w:val="bottom"/>
          </w:tcPr>
          <w:p w14:paraId="3A2466E2" w14:textId="77777777" w:rsidR="00104295" w:rsidRPr="005C639F" w:rsidRDefault="00104295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218BBAA1" w14:textId="77777777" w:rsidR="00104295" w:rsidRPr="002F5C27" w:rsidRDefault="00104295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23,156</w:t>
            </w:r>
          </w:p>
        </w:tc>
        <w:tc>
          <w:tcPr>
            <w:tcW w:w="147" w:type="pct"/>
            <w:vAlign w:val="bottom"/>
          </w:tcPr>
          <w:p w14:paraId="088373C1" w14:textId="77777777" w:rsidR="00104295" w:rsidRPr="005C639F" w:rsidRDefault="00104295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vAlign w:val="bottom"/>
          </w:tcPr>
          <w:p w14:paraId="35FC6E9B" w14:textId="77777777" w:rsidR="00104295" w:rsidRPr="005C639F" w:rsidRDefault="008F3C53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1,800</w:t>
            </w:r>
          </w:p>
        </w:tc>
        <w:tc>
          <w:tcPr>
            <w:tcW w:w="148" w:type="pct"/>
            <w:vAlign w:val="bottom"/>
          </w:tcPr>
          <w:p w14:paraId="302C12B1" w14:textId="77777777" w:rsidR="00104295" w:rsidRPr="005C639F" w:rsidRDefault="00104295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vAlign w:val="bottom"/>
          </w:tcPr>
          <w:p w14:paraId="25D5D6BC" w14:textId="77777777" w:rsidR="00104295" w:rsidRPr="005C639F" w:rsidRDefault="00104295" w:rsidP="00EC1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639F">
              <w:rPr>
                <w:rFonts w:ascii="Angsana New" w:hAnsi="Angsana New"/>
                <w:sz w:val="30"/>
                <w:szCs w:val="30"/>
                <w:cs/>
              </w:rPr>
              <w:t>1,800</w:t>
            </w:r>
          </w:p>
        </w:tc>
      </w:tr>
      <w:tr w:rsidR="00F13904" w:rsidRPr="005C639F" w14:paraId="2D4E6196" w14:textId="77777777" w:rsidTr="00790203">
        <w:tc>
          <w:tcPr>
            <w:tcW w:w="1563" w:type="pct"/>
          </w:tcPr>
          <w:p w14:paraId="1CABEC71" w14:textId="7E72CC2D" w:rsidR="009D40D5" w:rsidRPr="005C639F" w:rsidRDefault="009D40D5" w:rsidP="00F13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30" w:hanging="23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C639F"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(ขาดทุน) </w:t>
            </w:r>
            <w:r w:rsidRPr="005C639F">
              <w:rPr>
                <w:rFonts w:ascii="Angsana New" w:hAnsi="Angsana New"/>
                <w:sz w:val="30"/>
                <w:szCs w:val="30"/>
                <w:cs/>
              </w:rPr>
              <w:t>จากเงินลงทุนในบริษัทร่วม</w:t>
            </w:r>
          </w:p>
        </w:tc>
        <w:tc>
          <w:tcPr>
            <w:tcW w:w="496" w:type="pct"/>
          </w:tcPr>
          <w:p w14:paraId="07BDC9CA" w14:textId="416A0E1B" w:rsidR="009D40D5" w:rsidRPr="005C639F" w:rsidRDefault="009D40D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14:paraId="16F30D85" w14:textId="6C9F4211" w:rsidR="009D40D5" w:rsidRPr="002F5C27" w:rsidRDefault="009D40D5" w:rsidP="000E7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4"/>
              </w:tabs>
              <w:spacing w:after="0"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3,889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8" w:type="pct"/>
            <w:vAlign w:val="bottom"/>
          </w:tcPr>
          <w:p w14:paraId="055A7792" w14:textId="77777777" w:rsidR="009D40D5" w:rsidRPr="005C639F" w:rsidRDefault="009D40D5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7AA9BDC1" w14:textId="77777777" w:rsidR="009D40D5" w:rsidRPr="002F5C27" w:rsidRDefault="009D40D5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147" w:type="pct"/>
            <w:vAlign w:val="bottom"/>
          </w:tcPr>
          <w:p w14:paraId="5CE18B46" w14:textId="77777777" w:rsidR="009D40D5" w:rsidRPr="005C639F" w:rsidRDefault="009D40D5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vAlign w:val="bottom"/>
          </w:tcPr>
          <w:p w14:paraId="53A8E780" w14:textId="5ADC348E" w:rsidR="009D40D5" w:rsidRPr="005C639F" w:rsidRDefault="009D40D5" w:rsidP="00EC1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18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vAlign w:val="bottom"/>
          </w:tcPr>
          <w:p w14:paraId="11C608FF" w14:textId="77777777" w:rsidR="009D40D5" w:rsidRPr="005C639F" w:rsidRDefault="009D40D5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vAlign w:val="bottom"/>
          </w:tcPr>
          <w:p w14:paraId="7553DCE6" w14:textId="77777777" w:rsidR="009D40D5" w:rsidRPr="005C639F" w:rsidRDefault="009D40D5" w:rsidP="00EC1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639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4115A" w:rsidRPr="005C639F" w14:paraId="31059E01" w14:textId="77777777" w:rsidTr="00790203">
        <w:tc>
          <w:tcPr>
            <w:tcW w:w="1563" w:type="pct"/>
          </w:tcPr>
          <w:p w14:paraId="19E0556F" w14:textId="1C97B22F" w:rsidR="0014115A" w:rsidRDefault="0014115A" w:rsidP="00141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30" w:hanging="230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D6025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โอนมาจากเงินลงทุนในบริษัทย่อยเนื่องจากสูญเสียการควบคุม</w:t>
            </w:r>
          </w:p>
        </w:tc>
        <w:tc>
          <w:tcPr>
            <w:tcW w:w="496" w:type="pct"/>
            <w:vAlign w:val="bottom"/>
          </w:tcPr>
          <w:p w14:paraId="4E3A3AC5" w14:textId="029B7F08" w:rsidR="0014115A" w:rsidRPr="00B23A43" w:rsidRDefault="0014115A" w:rsidP="00141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23A43">
              <w:rPr>
                <w:rFonts w:ascii="Angsana New" w:hAnsi="Angsana New"/>
                <w:i/>
                <w:iCs/>
                <w:sz w:val="30"/>
                <w:szCs w:val="30"/>
              </w:rPr>
              <w:t>12</w:t>
            </w:r>
          </w:p>
        </w:tc>
        <w:tc>
          <w:tcPr>
            <w:tcW w:w="640" w:type="pct"/>
            <w:vAlign w:val="bottom"/>
          </w:tcPr>
          <w:p w14:paraId="2AED814B" w14:textId="22651419" w:rsidR="0014115A" w:rsidRDefault="0014115A" w:rsidP="00141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169,131</w:t>
            </w:r>
          </w:p>
        </w:tc>
        <w:tc>
          <w:tcPr>
            <w:tcW w:w="148" w:type="pct"/>
            <w:vAlign w:val="bottom"/>
          </w:tcPr>
          <w:p w14:paraId="7485D908" w14:textId="77777777" w:rsidR="0014115A" w:rsidRPr="005C639F" w:rsidRDefault="0014115A" w:rsidP="00141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4DE4105A" w14:textId="1AC0D3C9" w:rsidR="0014115A" w:rsidRPr="005C639F" w:rsidRDefault="0014115A" w:rsidP="00141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639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41541DB1" w14:textId="77777777" w:rsidR="0014115A" w:rsidRPr="005C639F" w:rsidRDefault="0014115A" w:rsidP="00141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vAlign w:val="bottom"/>
          </w:tcPr>
          <w:p w14:paraId="5303F6B3" w14:textId="7289822F" w:rsidR="0014115A" w:rsidRDefault="0014115A" w:rsidP="00141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179,377</w:t>
            </w:r>
          </w:p>
        </w:tc>
        <w:tc>
          <w:tcPr>
            <w:tcW w:w="148" w:type="pct"/>
            <w:vAlign w:val="bottom"/>
          </w:tcPr>
          <w:p w14:paraId="5A1C2457" w14:textId="77777777" w:rsidR="0014115A" w:rsidRPr="005C639F" w:rsidRDefault="0014115A" w:rsidP="00141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vAlign w:val="bottom"/>
          </w:tcPr>
          <w:p w14:paraId="04AB0C5A" w14:textId="20543FCF" w:rsidR="0014115A" w:rsidRPr="005C639F" w:rsidRDefault="0014115A" w:rsidP="00141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639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4115A" w:rsidRPr="005C639F" w14:paraId="6D134663" w14:textId="77777777" w:rsidTr="00790203">
        <w:tc>
          <w:tcPr>
            <w:tcW w:w="1563" w:type="pct"/>
          </w:tcPr>
          <w:p w14:paraId="09C3186E" w14:textId="6B680477" w:rsidR="0014115A" w:rsidRPr="00D6025B" w:rsidRDefault="0014115A" w:rsidP="00141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30" w:hanging="230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กลับรายการค่าเผื่อการด้อยค่า</w:t>
            </w:r>
          </w:p>
        </w:tc>
        <w:tc>
          <w:tcPr>
            <w:tcW w:w="496" w:type="pct"/>
            <w:vAlign w:val="bottom"/>
          </w:tcPr>
          <w:p w14:paraId="1C8CDC20" w14:textId="77777777" w:rsidR="0014115A" w:rsidRPr="00B23A43" w:rsidRDefault="0014115A" w:rsidP="00141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14:paraId="62E578E3" w14:textId="0F89BFCD" w:rsidR="0014115A" w:rsidRDefault="0014115A" w:rsidP="00141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vAlign w:val="bottom"/>
          </w:tcPr>
          <w:p w14:paraId="185B7E53" w14:textId="77777777" w:rsidR="0014115A" w:rsidRPr="005C639F" w:rsidRDefault="0014115A" w:rsidP="00141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0909F22C" w14:textId="0DD0A0FB" w:rsidR="0014115A" w:rsidRPr="005C639F" w:rsidRDefault="0014115A" w:rsidP="00141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639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5D9C486A" w14:textId="77777777" w:rsidR="0014115A" w:rsidRPr="005C639F" w:rsidRDefault="0014115A" w:rsidP="00141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vAlign w:val="bottom"/>
          </w:tcPr>
          <w:p w14:paraId="4F9300D2" w14:textId="6563C1F4" w:rsidR="0014115A" w:rsidRDefault="00A15FE2" w:rsidP="00141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137,000</w:t>
            </w:r>
          </w:p>
        </w:tc>
        <w:tc>
          <w:tcPr>
            <w:tcW w:w="148" w:type="pct"/>
            <w:vAlign w:val="bottom"/>
          </w:tcPr>
          <w:p w14:paraId="55934ADC" w14:textId="77777777" w:rsidR="0014115A" w:rsidRPr="005C639F" w:rsidRDefault="0014115A" w:rsidP="00141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vAlign w:val="bottom"/>
          </w:tcPr>
          <w:p w14:paraId="0EABBA35" w14:textId="232D24B2" w:rsidR="0014115A" w:rsidRPr="005C639F" w:rsidRDefault="0014115A" w:rsidP="00141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639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4115A" w:rsidRPr="005C639F" w14:paraId="3FC4C2E6" w14:textId="77777777" w:rsidTr="00790203">
        <w:tc>
          <w:tcPr>
            <w:tcW w:w="2059" w:type="pct"/>
            <w:gridSpan w:val="2"/>
          </w:tcPr>
          <w:p w14:paraId="33027F0D" w14:textId="77777777" w:rsidR="0014115A" w:rsidRPr="005C639F" w:rsidRDefault="0014115A" w:rsidP="00141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C63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D0DB1C" w14:textId="296A1729" w:rsidR="0014115A" w:rsidRPr="002F5C27" w:rsidRDefault="0014115A" w:rsidP="00141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188,468</w:t>
            </w:r>
          </w:p>
        </w:tc>
        <w:tc>
          <w:tcPr>
            <w:tcW w:w="148" w:type="pct"/>
            <w:vAlign w:val="bottom"/>
          </w:tcPr>
          <w:p w14:paraId="44727C4A" w14:textId="77777777" w:rsidR="0014115A" w:rsidRPr="005C639F" w:rsidRDefault="0014115A" w:rsidP="00141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1708C9" w14:textId="77777777" w:rsidR="0014115A" w:rsidRPr="002F5C27" w:rsidRDefault="0014115A" w:rsidP="00141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23,226</w:t>
            </w:r>
          </w:p>
        </w:tc>
        <w:tc>
          <w:tcPr>
            <w:tcW w:w="147" w:type="pct"/>
            <w:vAlign w:val="bottom"/>
          </w:tcPr>
          <w:p w14:paraId="49B8F90F" w14:textId="77777777" w:rsidR="0014115A" w:rsidRPr="005C639F" w:rsidRDefault="0014115A" w:rsidP="00141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379FF8" w14:textId="607EFD87" w:rsidR="0014115A" w:rsidRPr="005C639F" w:rsidRDefault="00A15FE2" w:rsidP="00141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318,177</w:t>
            </w:r>
          </w:p>
        </w:tc>
        <w:tc>
          <w:tcPr>
            <w:tcW w:w="148" w:type="pct"/>
            <w:vAlign w:val="bottom"/>
          </w:tcPr>
          <w:p w14:paraId="6900E008" w14:textId="77777777" w:rsidR="0014115A" w:rsidRPr="005C639F" w:rsidRDefault="0014115A" w:rsidP="00141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9F852C" w14:textId="77777777" w:rsidR="0014115A" w:rsidRPr="005C639F" w:rsidRDefault="0014115A" w:rsidP="00141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63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1,800</w:t>
            </w:r>
          </w:p>
        </w:tc>
      </w:tr>
    </w:tbl>
    <w:p w14:paraId="561C36B7" w14:textId="77777777" w:rsidR="0014115A" w:rsidRDefault="0014115A" w:rsidP="007070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both"/>
        <w:rPr>
          <w:rFonts w:ascii="Angsana New" w:hAnsi="Angsana New"/>
          <w:sz w:val="30"/>
          <w:szCs w:val="30"/>
        </w:rPr>
      </w:pPr>
    </w:p>
    <w:p w14:paraId="1EC39904" w14:textId="226A2FE1" w:rsidR="0014115A" w:rsidRPr="0014115A" w:rsidRDefault="0014115A" w:rsidP="0014115A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14115A">
        <w:rPr>
          <w:rFonts w:ascii="Angsana New" w:hAnsi="Angsana New" w:cs="Angsana New" w:hint="cs"/>
          <w:i/>
          <w:iCs/>
          <w:sz w:val="30"/>
          <w:szCs w:val="30"/>
          <w:cs/>
        </w:rPr>
        <w:t>กลับรายการค่าเผื่อการด้อยค่า</w:t>
      </w:r>
    </w:p>
    <w:p w14:paraId="5EBB99DC" w14:textId="77777777" w:rsidR="0014115A" w:rsidRDefault="0014115A" w:rsidP="0014115A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</w:pPr>
    </w:p>
    <w:p w14:paraId="241A30FC" w14:textId="77777777" w:rsidR="0014115A" w:rsidRDefault="0014115A" w:rsidP="0014115A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val="en-US" w:eastAsia="x-none" w:bidi="th-TH"/>
        </w:rPr>
      </w:pPr>
      <w:r w:rsidRPr="0014115A">
        <w:rPr>
          <w:rFonts w:ascii="Angsana New" w:hAnsi="Angsana New" w:cs="Angsana New"/>
          <w:sz w:val="30"/>
          <w:szCs w:val="30"/>
          <w:cs/>
          <w:lang w:eastAsia="x-none"/>
        </w:rPr>
        <w:t>บริษัท</w:t>
      </w:r>
      <w:r w:rsidRPr="0014115A">
        <w:rPr>
          <w:rFonts w:ascii="Angsana New" w:hAnsi="Angsana New" w:cs="Angsana New" w:hint="cs"/>
          <w:sz w:val="30"/>
          <w:szCs w:val="30"/>
          <w:cs/>
          <w:lang w:eastAsia="x-none" w:bidi="th-TH"/>
        </w:rPr>
        <w:t>ได้</w:t>
      </w:r>
      <w:r w:rsidRPr="0014115A">
        <w:rPr>
          <w:rFonts w:ascii="Angsana New" w:hAnsi="Angsana New" w:cs="Angsana New" w:hint="cs"/>
          <w:sz w:val="30"/>
          <w:szCs w:val="30"/>
          <w:cs/>
          <w:lang w:eastAsia="x-none"/>
        </w:rPr>
        <w:t>กลับรายการค่าเผื่อการด้อยค่า</w:t>
      </w:r>
      <w:r>
        <w:rPr>
          <w:rFonts w:ascii="Angsana New" w:hAnsi="Angsana New" w:cs="Angsana New" w:hint="cs"/>
          <w:sz w:val="30"/>
          <w:szCs w:val="30"/>
          <w:cs/>
          <w:lang w:eastAsia="x-none" w:bidi="th-TH"/>
        </w:rPr>
        <w:t>ของ</w:t>
      </w:r>
      <w:r>
        <w:rPr>
          <w:rFonts w:ascii="Angsana New" w:hAnsi="Angsana New" w:cs="Angsana New" w:hint="cs"/>
          <w:sz w:val="30"/>
          <w:szCs w:val="30"/>
          <w:cs/>
          <w:lang w:eastAsia="x-none"/>
        </w:rPr>
        <w:t>เงินลงทุนใน</w:t>
      </w:r>
      <w:r w:rsidRPr="005B5657">
        <w:rPr>
          <w:rFonts w:ascii="Angsana New" w:hAnsi="Angsana New" w:cs="Angsana New" w:hint="cs"/>
          <w:sz w:val="30"/>
          <w:szCs w:val="30"/>
          <w:cs/>
          <w:lang w:eastAsia="x-none"/>
        </w:rPr>
        <w:t>บริษัท</w:t>
      </w:r>
      <w:r w:rsidRPr="0014115A">
        <w:rPr>
          <w:rFonts w:ascii="Angsana New" w:hAnsi="Angsana New" w:cs="Angsana New" w:hint="cs"/>
          <w:sz w:val="30"/>
          <w:szCs w:val="30"/>
          <w:cs/>
          <w:lang w:eastAsia="x-none"/>
        </w:rPr>
        <w:t xml:space="preserve"> เนชั่น อินเตอร์เนชั่นแนล เอ็ดดูเทนเมนท์ จำกัด</w:t>
      </w:r>
      <w:r w:rsidRPr="0014115A">
        <w:rPr>
          <w:rFonts w:ascii="Angsana New" w:hAnsi="Angsana New" w:cs="Angsana New" w:hint="cs"/>
          <w:sz w:val="30"/>
          <w:szCs w:val="30"/>
          <w:lang w:eastAsia="x-none"/>
        </w:rPr>
        <w:t xml:space="preserve"> </w:t>
      </w:r>
      <w:r w:rsidRPr="0014115A">
        <w:rPr>
          <w:rFonts w:ascii="Angsana New" w:hAnsi="Angsana New" w:cs="Angsana New" w:hint="cs"/>
          <w:sz w:val="30"/>
          <w:szCs w:val="30"/>
          <w:cs/>
          <w:lang w:eastAsia="x-none"/>
        </w:rPr>
        <w:t xml:space="preserve">(มหาชน) </w:t>
      </w:r>
      <w:r>
        <w:rPr>
          <w:rFonts w:ascii="Angsana New" w:hAnsi="Angsana New" w:cs="Angsana New"/>
          <w:sz w:val="30"/>
          <w:szCs w:val="30"/>
          <w:lang w:val="en-US" w:eastAsia="x-none"/>
        </w:rPr>
        <w:t xml:space="preserve">(“NINE”) </w:t>
      </w:r>
      <w:r w:rsidRPr="0014115A">
        <w:rPr>
          <w:rFonts w:ascii="Angsana New" w:hAnsi="Angsana New" w:cs="Angsana New" w:hint="cs"/>
          <w:sz w:val="30"/>
          <w:szCs w:val="30"/>
          <w:cs/>
          <w:lang w:eastAsia="x-none"/>
        </w:rPr>
        <w:t xml:space="preserve">จำนวน </w:t>
      </w:r>
      <w:r w:rsidR="002D68B1">
        <w:rPr>
          <w:rFonts w:ascii="Angsana New" w:hAnsi="Angsana New" w:cs="Angsana New"/>
          <w:sz w:val="30"/>
          <w:szCs w:val="30"/>
          <w:lang w:eastAsia="x-none"/>
        </w:rPr>
        <w:t>137.00</w:t>
      </w:r>
      <w:r>
        <w:rPr>
          <w:rFonts w:ascii="Angsana New" w:hAnsi="Angsana New" w:cs="Angsana New"/>
          <w:sz w:val="30"/>
          <w:szCs w:val="30"/>
          <w:lang w:eastAsia="x-none"/>
        </w:rPr>
        <w:t xml:space="preserve"> </w:t>
      </w:r>
      <w:r w:rsidRPr="0014115A">
        <w:rPr>
          <w:rFonts w:ascii="Angsana New" w:hAnsi="Angsana New" w:cs="Angsana New" w:hint="cs"/>
          <w:sz w:val="30"/>
          <w:szCs w:val="30"/>
          <w:cs/>
          <w:lang w:eastAsia="x-none"/>
        </w:rPr>
        <w:t>ล้าน</w:t>
      </w:r>
      <w:r>
        <w:rPr>
          <w:rFonts w:ascii="Angsana New" w:hAnsi="Angsana New" w:cs="Angsana New" w:hint="cs"/>
          <w:sz w:val="30"/>
          <w:szCs w:val="30"/>
          <w:cs/>
          <w:lang w:eastAsia="x-none" w:bidi="th-TH"/>
        </w:rPr>
        <w:t>บาท ในงบกำไรขาดทุนเบ็ดเสร็จเฉพาะกิจการ เนื่องจากม</w:t>
      </w:r>
      <w:r>
        <w:rPr>
          <w:rFonts w:ascii="Angsana New" w:hAnsi="Angsana New" w:cs="Angsana New" w:hint="cs"/>
          <w:sz w:val="30"/>
          <w:szCs w:val="30"/>
          <w:cs/>
          <w:lang w:val="en-US" w:eastAsia="x-none" w:bidi="th-TH"/>
        </w:rPr>
        <w:t>ูลค่าที่คาดว่าจะได้รับคืนซึ่งพิจารณาจากมูลค่ายุติธรรมสูงกว่ามูลค่าตามบัญชีของ</w:t>
      </w:r>
      <w:r>
        <w:rPr>
          <w:rFonts w:ascii="Angsana New" w:hAnsi="Angsana New" w:cs="Angsana New" w:hint="cs"/>
          <w:sz w:val="30"/>
          <w:szCs w:val="30"/>
          <w:cs/>
          <w:lang w:eastAsia="x-none"/>
        </w:rPr>
        <w:t>เงินลงทุน</w:t>
      </w:r>
      <w:r>
        <w:rPr>
          <w:rFonts w:ascii="Angsana New" w:hAnsi="Angsana New" w:cs="Angsana New" w:hint="cs"/>
          <w:sz w:val="30"/>
          <w:szCs w:val="30"/>
          <w:cs/>
          <w:lang w:eastAsia="x-none" w:bidi="th-TH"/>
        </w:rPr>
        <w:t>ดังกล่าว  ทั้งนี้ม</w:t>
      </w:r>
      <w:r>
        <w:rPr>
          <w:rFonts w:ascii="Angsana New" w:hAnsi="Angsana New" w:cs="Angsana New" w:hint="cs"/>
          <w:sz w:val="30"/>
          <w:szCs w:val="30"/>
          <w:cs/>
          <w:lang w:val="en-US" w:eastAsia="x-none" w:bidi="th-TH"/>
        </w:rPr>
        <w:t xml:space="preserve">ูลค่าที่คาดว่าจะได้รับคืนพิจารณาจากราคาขายของเงินลงทุนใน </w:t>
      </w:r>
      <w:r>
        <w:rPr>
          <w:rFonts w:ascii="Angsana New" w:hAnsi="Angsana New" w:cs="Angsana New"/>
          <w:sz w:val="30"/>
          <w:szCs w:val="30"/>
          <w:lang w:val="en-US" w:eastAsia="x-none" w:bidi="th-TH"/>
        </w:rPr>
        <w:t xml:space="preserve">NINE </w:t>
      </w:r>
      <w:r>
        <w:rPr>
          <w:rFonts w:ascii="Angsana New" w:hAnsi="Angsana New" w:cs="Angsana New" w:hint="cs"/>
          <w:sz w:val="30"/>
          <w:szCs w:val="30"/>
          <w:cs/>
          <w:lang w:val="en-US" w:eastAsia="x-none" w:bidi="th-TH"/>
        </w:rPr>
        <w:t xml:space="preserve">ที่บริษัทจะขายในเดือนกรกฏาคมและสิงหาคม </w:t>
      </w:r>
      <w:r>
        <w:rPr>
          <w:rFonts w:ascii="Angsana New" w:hAnsi="Angsana New" w:cs="Angsana New"/>
          <w:sz w:val="30"/>
          <w:szCs w:val="30"/>
          <w:lang w:val="en-US" w:eastAsia="x-none" w:bidi="th-TH"/>
        </w:rPr>
        <w:t xml:space="preserve">2562 </w:t>
      </w:r>
      <w:r>
        <w:rPr>
          <w:rFonts w:ascii="Angsana New" w:hAnsi="Angsana New" w:cs="Angsana New" w:hint="cs"/>
          <w:sz w:val="30"/>
          <w:szCs w:val="30"/>
          <w:cs/>
          <w:lang w:val="en-US" w:eastAsia="x-none" w:bidi="th-TH"/>
        </w:rPr>
        <w:t xml:space="preserve">ตามที่กล่าวไว้ในหมายเหตุประกอบงบการเงินข้อ </w:t>
      </w:r>
      <w:r>
        <w:rPr>
          <w:rFonts w:ascii="Angsana New" w:hAnsi="Angsana New" w:cs="Angsana New"/>
          <w:sz w:val="30"/>
          <w:szCs w:val="30"/>
          <w:lang w:val="en-US" w:eastAsia="x-none" w:bidi="th-TH"/>
        </w:rPr>
        <w:t>37</w:t>
      </w:r>
    </w:p>
    <w:p w14:paraId="4FF92053" w14:textId="77777777" w:rsidR="00E826B9" w:rsidRDefault="00E826B9" w:rsidP="00E826B9">
      <w:pPr>
        <w:pStyle w:val="block"/>
        <w:spacing w:after="0" w:line="240" w:lineRule="atLeast"/>
        <w:ind w:left="0" w:right="-7"/>
        <w:jc w:val="thaiDistribute"/>
        <w:rPr>
          <w:rFonts w:ascii="Angsana New" w:hAnsi="Angsana New" w:cs="Angsana New"/>
          <w:sz w:val="30"/>
          <w:szCs w:val="30"/>
          <w:lang w:val="en-US" w:eastAsia="x-none" w:bidi="th-TH"/>
        </w:rPr>
      </w:pPr>
    </w:p>
    <w:p w14:paraId="2359E439" w14:textId="77777777" w:rsidR="00E826B9" w:rsidRPr="00C1541F" w:rsidRDefault="00E826B9" w:rsidP="00E826B9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816398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>การค้ำประกัน</w:t>
      </w:r>
    </w:p>
    <w:p w14:paraId="4A9530E7" w14:textId="77777777" w:rsidR="00E826B9" w:rsidRPr="00ED3CDE" w:rsidRDefault="00E826B9" w:rsidP="00E826B9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Cs w:val="22"/>
          <w:lang w:val="en-US" w:bidi="th-TH"/>
        </w:rPr>
      </w:pPr>
    </w:p>
    <w:p w14:paraId="5881F1B9" w14:textId="77777777" w:rsidR="00E826B9" w:rsidRDefault="00E826B9" w:rsidP="00E82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 w:eastAsia="x-none"/>
        </w:rPr>
      </w:pPr>
      <w:r>
        <w:rPr>
          <w:rFonts w:ascii="Angsana New" w:hAnsi="Angsana New" w:hint="cs"/>
          <w:sz w:val="30"/>
          <w:szCs w:val="30"/>
          <w:cs/>
          <w:lang w:eastAsia="x-none"/>
        </w:rPr>
        <w:t xml:space="preserve">ณ วันที่ </w:t>
      </w:r>
      <w:r>
        <w:rPr>
          <w:rFonts w:ascii="Angsana New" w:hAnsi="Angsana New"/>
          <w:sz w:val="30"/>
          <w:szCs w:val="30"/>
          <w:lang w:eastAsia="x-none"/>
        </w:rPr>
        <w:t xml:space="preserve">31 </w:t>
      </w:r>
      <w:r>
        <w:rPr>
          <w:rFonts w:ascii="Angsana New" w:hAnsi="Angsana New" w:hint="cs"/>
          <w:sz w:val="30"/>
          <w:szCs w:val="30"/>
          <w:cs/>
          <w:lang w:eastAsia="x-none"/>
        </w:rPr>
        <w:t xml:space="preserve">ธันวาคม </w:t>
      </w:r>
      <w:r>
        <w:rPr>
          <w:rFonts w:ascii="Angsana New" w:hAnsi="Angsana New"/>
          <w:sz w:val="30"/>
          <w:szCs w:val="30"/>
          <w:lang w:eastAsia="x-none"/>
        </w:rPr>
        <w:t xml:space="preserve">2561 </w:t>
      </w:r>
      <w:r>
        <w:rPr>
          <w:rFonts w:ascii="Angsana New" w:hAnsi="Angsana New" w:hint="cs"/>
          <w:sz w:val="30"/>
          <w:szCs w:val="30"/>
          <w:cs/>
          <w:lang w:val="en-GB" w:eastAsia="x-none"/>
        </w:rPr>
        <w:t>กลุ่ม</w:t>
      </w:r>
      <w:r w:rsidRPr="005B5657">
        <w:rPr>
          <w:rFonts w:ascii="Angsana New" w:hAnsi="Angsana New"/>
          <w:sz w:val="30"/>
          <w:szCs w:val="30"/>
          <w:cs/>
          <w:lang w:val="en-GB" w:eastAsia="x-none"/>
        </w:rPr>
        <w:t>บริษัทได้</w:t>
      </w:r>
      <w:r>
        <w:rPr>
          <w:rFonts w:ascii="Angsana New" w:hAnsi="Angsana New"/>
          <w:sz w:val="30"/>
          <w:szCs w:val="30"/>
          <w:cs/>
          <w:lang w:val="en-GB" w:eastAsia="x-none"/>
        </w:rPr>
        <w:t>นำเงินลงทุนใน</w:t>
      </w:r>
      <w:r w:rsidRPr="005B5657">
        <w:rPr>
          <w:rFonts w:ascii="Angsana New" w:hAnsi="Angsana New"/>
          <w:sz w:val="30"/>
          <w:szCs w:val="30"/>
          <w:cs/>
          <w:lang w:val="en-GB" w:eastAsia="x-none"/>
        </w:rPr>
        <w:t>บริษัท</w:t>
      </w:r>
      <w:r>
        <w:rPr>
          <w:rFonts w:ascii="Angsana New" w:hAnsi="Angsana New" w:hint="cs"/>
          <w:sz w:val="30"/>
          <w:szCs w:val="30"/>
          <w:cs/>
          <w:lang w:val="en-GB" w:eastAsia="x-none"/>
        </w:rPr>
        <w:t xml:space="preserve"> </w:t>
      </w:r>
      <w:r w:rsidRPr="00B377E0">
        <w:rPr>
          <w:rFonts w:ascii="Angsana New" w:hAnsi="Angsana New" w:hint="cs"/>
          <w:sz w:val="30"/>
          <w:szCs w:val="30"/>
          <w:cs/>
        </w:rPr>
        <w:t>เนชั่น อินเตอร์เนชั่นแนล เอ็ดดูเทนเมนท์ จำกัด</w:t>
      </w:r>
      <w:r w:rsidRPr="00B377E0">
        <w:rPr>
          <w:rFonts w:ascii="Angsana New" w:hAnsi="Angsana New" w:hint="cs"/>
          <w:sz w:val="30"/>
          <w:szCs w:val="30"/>
        </w:rPr>
        <w:t xml:space="preserve"> </w:t>
      </w:r>
      <w:r w:rsidRPr="008025F6">
        <w:rPr>
          <w:rFonts w:ascii="Angsana New" w:hAnsi="Angsana New" w:hint="cs"/>
          <w:spacing w:val="6"/>
          <w:sz w:val="30"/>
          <w:szCs w:val="30"/>
          <w:cs/>
        </w:rPr>
        <w:t xml:space="preserve">(มหาชน) ซึ่งเป็นบริษัทร่วมจำนวน </w:t>
      </w:r>
      <w:r w:rsidRPr="008025F6">
        <w:rPr>
          <w:rFonts w:ascii="Angsana New" w:hAnsi="Angsana New"/>
          <w:spacing w:val="6"/>
          <w:sz w:val="30"/>
          <w:szCs w:val="30"/>
        </w:rPr>
        <w:t xml:space="preserve">68.52 </w:t>
      </w:r>
      <w:r w:rsidRPr="008025F6">
        <w:rPr>
          <w:rFonts w:ascii="Angsana New" w:hAnsi="Angsana New" w:hint="cs"/>
          <w:spacing w:val="6"/>
          <w:sz w:val="30"/>
          <w:szCs w:val="30"/>
          <w:cs/>
        </w:rPr>
        <w:t xml:space="preserve">ล้านหุ้น ตามมูลค่าบัญชีจำนวน </w:t>
      </w:r>
      <w:r w:rsidRPr="008025F6">
        <w:rPr>
          <w:rFonts w:ascii="Angsana New" w:hAnsi="Angsana New"/>
          <w:spacing w:val="6"/>
          <w:sz w:val="30"/>
          <w:szCs w:val="30"/>
        </w:rPr>
        <w:t>1</w:t>
      </w:r>
      <w:r>
        <w:rPr>
          <w:rFonts w:ascii="Angsana New" w:hAnsi="Angsana New"/>
          <w:spacing w:val="6"/>
          <w:sz w:val="30"/>
          <w:szCs w:val="30"/>
        </w:rPr>
        <w:t>79</w:t>
      </w:r>
      <w:r w:rsidRPr="008025F6">
        <w:rPr>
          <w:rFonts w:ascii="Angsana New" w:hAnsi="Angsana New"/>
          <w:spacing w:val="6"/>
          <w:sz w:val="30"/>
          <w:szCs w:val="30"/>
        </w:rPr>
        <w:t>.</w:t>
      </w:r>
      <w:r>
        <w:rPr>
          <w:rFonts w:ascii="Angsana New" w:hAnsi="Angsana New"/>
          <w:spacing w:val="6"/>
          <w:sz w:val="30"/>
          <w:szCs w:val="30"/>
        </w:rPr>
        <w:t>44</w:t>
      </w:r>
      <w:r w:rsidRPr="008025F6">
        <w:rPr>
          <w:rFonts w:ascii="Angsana New" w:hAnsi="Angsana New" w:hint="cs"/>
          <w:spacing w:val="6"/>
          <w:sz w:val="30"/>
          <w:szCs w:val="30"/>
        </w:rPr>
        <w:t xml:space="preserve"> </w:t>
      </w:r>
      <w:r w:rsidRPr="008025F6">
        <w:rPr>
          <w:rFonts w:ascii="Angsana New" w:hAnsi="Angsana New" w:hint="cs"/>
          <w:spacing w:val="6"/>
          <w:sz w:val="30"/>
          <w:szCs w:val="30"/>
          <w:cs/>
        </w:rPr>
        <w:t xml:space="preserve">ล้านบาท </w:t>
      </w:r>
      <w:r w:rsidRPr="008025F6">
        <w:rPr>
          <w:rFonts w:ascii="Angsana New" w:hAnsi="Angsana New"/>
          <w:spacing w:val="6"/>
          <w:sz w:val="30"/>
          <w:szCs w:val="30"/>
          <w:cs/>
          <w:lang w:val="en-GB" w:eastAsia="x-none"/>
        </w:rPr>
        <w:t>ไปจำนำเพื่อเป็นหลักทรัพย์ค้ำประกัน</w:t>
      </w:r>
      <w:r w:rsidRPr="005B5657">
        <w:rPr>
          <w:rFonts w:ascii="Angsana New" w:hAnsi="Angsana New"/>
          <w:sz w:val="30"/>
          <w:szCs w:val="30"/>
          <w:cs/>
          <w:lang w:val="en-GB" w:eastAsia="x-none"/>
        </w:rPr>
        <w:t>เงินกู้ยืมระยะสั้น</w:t>
      </w:r>
      <w:r>
        <w:rPr>
          <w:rFonts w:ascii="Angsana New" w:hAnsi="Angsana New" w:hint="cs"/>
          <w:sz w:val="30"/>
          <w:szCs w:val="30"/>
          <w:cs/>
          <w:lang w:val="en-GB" w:eastAsia="x-none"/>
        </w:rPr>
        <w:t>กับบุคคลและบริษัทหลักทรัพย์จัดการกองทุน</w:t>
      </w:r>
    </w:p>
    <w:p w14:paraId="6CE0D911" w14:textId="2B329E8C" w:rsidR="00E826B9" w:rsidRPr="0014115A" w:rsidRDefault="00E826B9" w:rsidP="0014115A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val="en-US" w:eastAsia="x-none" w:bidi="th-TH"/>
        </w:rPr>
        <w:sectPr w:rsidR="00E826B9" w:rsidRPr="0014115A" w:rsidSect="009A5B02">
          <w:headerReference w:type="default" r:id="rId8"/>
          <w:footerReference w:type="default" r:id="rId9"/>
          <w:pgSz w:w="11907" w:h="16840" w:code="9"/>
          <w:pgMar w:top="691" w:right="1152" w:bottom="576" w:left="1152" w:header="720" w:footer="720" w:gutter="0"/>
          <w:pgNumType w:start="20"/>
          <w:cols w:space="708"/>
          <w:docGrid w:linePitch="360"/>
        </w:sectPr>
      </w:pPr>
    </w:p>
    <w:p w14:paraId="08F45D09" w14:textId="77777777" w:rsidR="009B3313" w:rsidRDefault="009B3313" w:rsidP="0016623F">
      <w:pPr>
        <w:pStyle w:val="block"/>
        <w:tabs>
          <w:tab w:val="left" w:pos="567"/>
        </w:tabs>
        <w:spacing w:after="0" w:line="240" w:lineRule="auto"/>
        <w:ind w:left="0" w:firstLine="9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D659FF">
        <w:rPr>
          <w:rFonts w:ascii="Angsana New" w:hAnsi="Angsana New" w:cs="Angsana New" w:hint="cs"/>
          <w:sz w:val="30"/>
          <w:szCs w:val="30"/>
          <w:cs/>
          <w:lang w:bidi="th-TH"/>
        </w:rPr>
        <w:lastRenderedPageBreak/>
        <w:t>เ</w:t>
      </w:r>
      <w:r w:rsidRPr="00D659FF">
        <w:rPr>
          <w:rFonts w:ascii="Angsana New" w:hAnsi="Angsana New" w:cs="Angsana New"/>
          <w:sz w:val="30"/>
          <w:szCs w:val="30"/>
          <w:cs/>
          <w:lang w:bidi="th-TH"/>
        </w:rPr>
        <w:t>งินลงทุน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ใน</w:t>
      </w:r>
      <w:r w:rsidRPr="00D659FF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บริษัทร่วม </w:t>
      </w:r>
      <w:r w:rsidRPr="00D659FF">
        <w:rPr>
          <w:rFonts w:ascii="Angsana New" w:hAnsi="Angsana New" w:cs="Angsana New"/>
          <w:sz w:val="30"/>
          <w:szCs w:val="30"/>
          <w:cs/>
          <w:lang w:bidi="th-TH"/>
        </w:rPr>
        <w:t xml:space="preserve">ณ วันที่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31 </w:t>
      </w:r>
      <w:r w:rsidRPr="00D659FF">
        <w:rPr>
          <w:rFonts w:ascii="Angsana New" w:hAnsi="Angsana New" w:cs="Angsana New" w:hint="cs"/>
          <w:sz w:val="30"/>
          <w:szCs w:val="30"/>
          <w:cs/>
          <w:lang w:val="en-US" w:bidi="th-TH"/>
        </w:rPr>
        <w:t>ธันวาคม</w:t>
      </w:r>
      <w:r w:rsidR="001D5EC6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256</w:t>
      </w:r>
      <w:r w:rsidR="00104295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="001D5EC6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และ 25</w:t>
      </w:r>
      <w:r w:rsidR="00104295">
        <w:rPr>
          <w:rFonts w:ascii="Angsana New" w:hAnsi="Angsana New" w:cs="Angsana New"/>
          <w:sz w:val="30"/>
          <w:szCs w:val="30"/>
          <w:lang w:val="en-US" w:bidi="th-TH"/>
        </w:rPr>
        <w:t>60</w:t>
      </w:r>
      <w:r w:rsidRPr="00D659F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และเงินปันผลรับ</w:t>
      </w:r>
      <w:r w:rsidR="00F644FF">
        <w:rPr>
          <w:rFonts w:ascii="Angsana New" w:hAnsi="Angsana New" w:cs="Angsana New" w:hint="cs"/>
          <w:sz w:val="30"/>
          <w:szCs w:val="30"/>
          <w:cs/>
          <w:lang w:val="en-US" w:bidi="th-TH"/>
        </w:rPr>
        <w:t>จากเงินลงทุน</w:t>
      </w:r>
      <w:r w:rsidRPr="00D659FF">
        <w:rPr>
          <w:rFonts w:ascii="Angsana New" w:hAnsi="Angsana New" w:cs="Angsana New" w:hint="cs"/>
          <w:sz w:val="30"/>
          <w:szCs w:val="30"/>
          <w:cs/>
          <w:lang w:val="en-US" w:bidi="th-TH"/>
        </w:rPr>
        <w:t>สำหรับ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แต่ละปี</w:t>
      </w:r>
      <w:r w:rsidRPr="00D659F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Pr="00D659FF">
        <w:rPr>
          <w:rFonts w:ascii="Angsana New" w:hAnsi="Angsana New" w:cs="Angsana New"/>
          <w:sz w:val="30"/>
          <w:szCs w:val="30"/>
          <w:cs/>
          <w:lang w:val="en-US" w:bidi="th-TH"/>
        </w:rPr>
        <w:t>มีดังนี้</w:t>
      </w:r>
    </w:p>
    <w:p w14:paraId="21A1DF7D" w14:textId="77777777" w:rsidR="008D6378" w:rsidRPr="001762E3" w:rsidRDefault="008D6378" w:rsidP="009B3313">
      <w:pPr>
        <w:pStyle w:val="block"/>
        <w:tabs>
          <w:tab w:val="left" w:pos="567"/>
        </w:tabs>
        <w:spacing w:after="0" w:line="240" w:lineRule="auto"/>
        <w:ind w:left="0"/>
        <w:jc w:val="thaiDistribute"/>
        <w:rPr>
          <w:rFonts w:ascii="Angsana New" w:hAnsi="Angsana New" w:cs="Angsana New"/>
          <w:szCs w:val="22"/>
          <w:lang w:val="en-US" w:bidi="th-TH"/>
        </w:rPr>
      </w:pPr>
    </w:p>
    <w:tbl>
      <w:tblPr>
        <w:tblW w:w="14886" w:type="dxa"/>
        <w:tblInd w:w="7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31"/>
        <w:gridCol w:w="2160"/>
        <w:gridCol w:w="875"/>
        <w:gridCol w:w="900"/>
        <w:gridCol w:w="900"/>
        <w:gridCol w:w="198"/>
        <w:gridCol w:w="882"/>
        <w:gridCol w:w="180"/>
        <w:gridCol w:w="925"/>
        <w:gridCol w:w="185"/>
        <w:gridCol w:w="895"/>
        <w:gridCol w:w="185"/>
        <w:gridCol w:w="830"/>
        <w:gridCol w:w="183"/>
        <w:gridCol w:w="897"/>
        <w:gridCol w:w="187"/>
        <w:gridCol w:w="893"/>
        <w:gridCol w:w="178"/>
        <w:gridCol w:w="902"/>
      </w:tblGrid>
      <w:tr w:rsidR="006A7CC1" w:rsidRPr="00E50A0C" w14:paraId="46AD6F11" w14:textId="77777777" w:rsidTr="003B662D">
        <w:trPr>
          <w:cantSplit/>
          <w:trHeight w:val="70"/>
          <w:tblHeader/>
        </w:trPr>
        <w:tc>
          <w:tcPr>
            <w:tcW w:w="2531" w:type="dxa"/>
          </w:tcPr>
          <w:p w14:paraId="62E3746C" w14:textId="77777777" w:rsidR="006A7CC1" w:rsidRPr="00C81FBC" w:rsidRDefault="006A7CC1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355" w:type="dxa"/>
            <w:gridSpan w:val="18"/>
          </w:tcPr>
          <w:p w14:paraId="5183C1C4" w14:textId="29ADF9F8" w:rsidR="006A7CC1" w:rsidRPr="00C81FBC" w:rsidRDefault="006A7CC1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61" w:right="-11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C81FB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8D6378" w:rsidRPr="00E50A0C" w14:paraId="293FF383" w14:textId="77777777" w:rsidTr="003B662D">
        <w:trPr>
          <w:cantSplit/>
          <w:trHeight w:val="70"/>
          <w:tblHeader/>
        </w:trPr>
        <w:tc>
          <w:tcPr>
            <w:tcW w:w="2531" w:type="dxa"/>
          </w:tcPr>
          <w:p w14:paraId="63ECD468" w14:textId="77777777" w:rsidR="008D6378" w:rsidRPr="00C81FBC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160" w:type="dxa"/>
          </w:tcPr>
          <w:p w14:paraId="0F9D7FC3" w14:textId="77777777" w:rsidR="008D6378" w:rsidRPr="00C81FBC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75" w:type="dxa"/>
            <w:gridSpan w:val="2"/>
          </w:tcPr>
          <w:p w14:paraId="283B177C" w14:textId="65A77E4D" w:rsidR="008D6378" w:rsidRPr="00C81FBC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C81FB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สัดส่วน</w:t>
            </w:r>
          </w:p>
        </w:tc>
        <w:tc>
          <w:tcPr>
            <w:tcW w:w="1980" w:type="dxa"/>
            <w:gridSpan w:val="3"/>
          </w:tcPr>
          <w:p w14:paraId="7E00B9FF" w14:textId="77777777" w:rsidR="008D6378" w:rsidRPr="00C81FBC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7CEC768D" w14:textId="77777777" w:rsidR="008D6378" w:rsidRPr="00C81FBC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05" w:type="dxa"/>
            <w:gridSpan w:val="3"/>
          </w:tcPr>
          <w:p w14:paraId="168CF670" w14:textId="77777777" w:rsidR="008D6378" w:rsidRPr="00C81FBC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5" w:type="dxa"/>
          </w:tcPr>
          <w:p w14:paraId="38D6D9DD" w14:textId="77777777" w:rsidR="008D6378" w:rsidRPr="00C81FBC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10" w:type="dxa"/>
            <w:gridSpan w:val="3"/>
          </w:tcPr>
          <w:p w14:paraId="2570CF73" w14:textId="77777777" w:rsidR="008D6378" w:rsidRPr="00C81FBC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C81FB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มูลค่าตาม</w:t>
            </w:r>
          </w:p>
        </w:tc>
        <w:tc>
          <w:tcPr>
            <w:tcW w:w="187" w:type="dxa"/>
          </w:tcPr>
          <w:p w14:paraId="73D33249" w14:textId="77777777" w:rsidR="008D6378" w:rsidRPr="00C81FBC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73" w:type="dxa"/>
            <w:gridSpan w:val="3"/>
          </w:tcPr>
          <w:p w14:paraId="083D0D9D" w14:textId="77777777" w:rsidR="008D6378" w:rsidRPr="00C81FBC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61" w:right="-11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8D6378" w:rsidRPr="00E50A0C" w14:paraId="26A094B9" w14:textId="77777777" w:rsidTr="003B662D">
        <w:trPr>
          <w:cantSplit/>
          <w:trHeight w:val="70"/>
          <w:tblHeader/>
        </w:trPr>
        <w:tc>
          <w:tcPr>
            <w:tcW w:w="2531" w:type="dxa"/>
          </w:tcPr>
          <w:p w14:paraId="156DBA44" w14:textId="77777777" w:rsidR="008D6378" w:rsidRPr="00C81FBC" w:rsidRDefault="008D6378" w:rsidP="00984200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C81FBC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บริษัทร่วม</w:t>
            </w:r>
          </w:p>
        </w:tc>
        <w:tc>
          <w:tcPr>
            <w:tcW w:w="2160" w:type="dxa"/>
          </w:tcPr>
          <w:p w14:paraId="2D8F75BB" w14:textId="77777777" w:rsidR="008D6378" w:rsidRPr="00C81FBC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C81FBC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     </w:t>
            </w:r>
            <w:r w:rsidRPr="00C81FB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775" w:type="dxa"/>
            <w:gridSpan w:val="2"/>
          </w:tcPr>
          <w:p w14:paraId="73A45528" w14:textId="12B89DD6" w:rsidR="008D6378" w:rsidRPr="00C81FBC" w:rsidRDefault="0063669B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C81FB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ความ</w:t>
            </w:r>
            <w:r w:rsidR="00984200" w:rsidRPr="00C81FB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เป็น</w:t>
            </w:r>
            <w:r w:rsidR="008D6378" w:rsidRPr="00C81FB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เจ้าของ</w:t>
            </w:r>
          </w:p>
        </w:tc>
        <w:tc>
          <w:tcPr>
            <w:tcW w:w="1980" w:type="dxa"/>
            <w:gridSpan w:val="3"/>
          </w:tcPr>
          <w:p w14:paraId="0263D1A7" w14:textId="77777777" w:rsidR="008D6378" w:rsidRPr="00C81FBC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C81FB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4A6E995B" w14:textId="77777777" w:rsidR="008D6378" w:rsidRPr="00C81FBC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05" w:type="dxa"/>
            <w:gridSpan w:val="3"/>
          </w:tcPr>
          <w:p w14:paraId="0FFE1FEA" w14:textId="77777777" w:rsidR="008D6378" w:rsidRPr="00C81FBC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C81FB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5" w:type="dxa"/>
          </w:tcPr>
          <w:p w14:paraId="231B150C" w14:textId="77777777" w:rsidR="008D6378" w:rsidRPr="00C81FBC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10" w:type="dxa"/>
            <w:gridSpan w:val="3"/>
          </w:tcPr>
          <w:p w14:paraId="61033A4F" w14:textId="77777777" w:rsidR="008D6378" w:rsidRPr="00C81FBC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C81FB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วิธีส่วนได้เสีย</w:t>
            </w:r>
          </w:p>
        </w:tc>
        <w:tc>
          <w:tcPr>
            <w:tcW w:w="187" w:type="dxa"/>
          </w:tcPr>
          <w:p w14:paraId="53E0D771" w14:textId="77777777" w:rsidR="008D6378" w:rsidRPr="00C81FBC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73" w:type="dxa"/>
            <w:gridSpan w:val="3"/>
          </w:tcPr>
          <w:p w14:paraId="73B5F5B8" w14:textId="77777777" w:rsidR="008D6378" w:rsidRPr="00C81FBC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C81FB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เงินปันผลรับ</w:t>
            </w:r>
          </w:p>
        </w:tc>
      </w:tr>
      <w:tr w:rsidR="00104295" w:rsidRPr="00E50A0C" w14:paraId="205FFBDC" w14:textId="77777777" w:rsidTr="003B662D">
        <w:trPr>
          <w:cantSplit/>
          <w:trHeight w:val="70"/>
          <w:tblHeader/>
        </w:trPr>
        <w:tc>
          <w:tcPr>
            <w:tcW w:w="2531" w:type="dxa"/>
          </w:tcPr>
          <w:p w14:paraId="797640DD" w14:textId="77777777" w:rsidR="00104295" w:rsidRPr="00C81FBC" w:rsidRDefault="00104295" w:rsidP="0010429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160" w:type="dxa"/>
          </w:tcPr>
          <w:p w14:paraId="48A35F50" w14:textId="77777777" w:rsidR="00104295" w:rsidRPr="00C81FBC" w:rsidRDefault="00104295" w:rsidP="0010429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75" w:type="dxa"/>
          </w:tcPr>
          <w:p w14:paraId="3E8C51CF" w14:textId="77777777" w:rsidR="00104295" w:rsidRPr="00C81FBC" w:rsidRDefault="00104295" w:rsidP="0010429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81FB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900" w:type="dxa"/>
          </w:tcPr>
          <w:p w14:paraId="282B528F" w14:textId="77777777" w:rsidR="00104295" w:rsidRPr="00C81FBC" w:rsidRDefault="00104295" w:rsidP="0010429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81FBC">
              <w:rPr>
                <w:rFonts w:ascii="Angsana New" w:hAnsi="Angsana New" w:cs="Angsana New"/>
                <w:sz w:val="28"/>
                <w:szCs w:val="28"/>
                <w:lang w:bidi="th-TH"/>
              </w:rPr>
              <w:t>2560</w:t>
            </w:r>
          </w:p>
        </w:tc>
        <w:tc>
          <w:tcPr>
            <w:tcW w:w="900" w:type="dxa"/>
          </w:tcPr>
          <w:p w14:paraId="210B020E" w14:textId="77777777" w:rsidR="00104295" w:rsidRPr="00C81FBC" w:rsidRDefault="00104295" w:rsidP="0010429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81FB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198" w:type="dxa"/>
          </w:tcPr>
          <w:p w14:paraId="3E5A9F37" w14:textId="77777777" w:rsidR="00104295" w:rsidRPr="00C81FBC" w:rsidRDefault="00104295" w:rsidP="0010429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2" w:type="dxa"/>
          </w:tcPr>
          <w:p w14:paraId="359AC970" w14:textId="77777777" w:rsidR="00104295" w:rsidRPr="00C81FBC" w:rsidRDefault="00104295" w:rsidP="0010429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81FBC">
              <w:rPr>
                <w:rFonts w:ascii="Angsana New" w:hAnsi="Angsana New" w:cs="Angsana New"/>
                <w:sz w:val="28"/>
                <w:szCs w:val="28"/>
                <w:lang w:bidi="th-TH"/>
              </w:rPr>
              <w:t>2560</w:t>
            </w:r>
          </w:p>
        </w:tc>
        <w:tc>
          <w:tcPr>
            <w:tcW w:w="180" w:type="dxa"/>
          </w:tcPr>
          <w:p w14:paraId="0E2E99F8" w14:textId="77777777" w:rsidR="00104295" w:rsidRPr="00C81FBC" w:rsidRDefault="00104295" w:rsidP="0010429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5" w:type="dxa"/>
          </w:tcPr>
          <w:p w14:paraId="2CD56F20" w14:textId="77777777" w:rsidR="00104295" w:rsidRPr="00C81FBC" w:rsidRDefault="00104295" w:rsidP="0010429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81FB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185" w:type="dxa"/>
          </w:tcPr>
          <w:p w14:paraId="1314E2AA" w14:textId="77777777" w:rsidR="00104295" w:rsidRPr="00C81FBC" w:rsidRDefault="00104295" w:rsidP="0010429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5" w:type="dxa"/>
          </w:tcPr>
          <w:p w14:paraId="2348448A" w14:textId="77777777" w:rsidR="00104295" w:rsidRPr="00C81FBC" w:rsidRDefault="00104295" w:rsidP="0010429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81FBC">
              <w:rPr>
                <w:rFonts w:ascii="Angsana New" w:hAnsi="Angsana New" w:cs="Angsana New"/>
                <w:sz w:val="28"/>
                <w:szCs w:val="28"/>
                <w:lang w:bidi="th-TH"/>
              </w:rPr>
              <w:t>2560</w:t>
            </w:r>
          </w:p>
        </w:tc>
        <w:tc>
          <w:tcPr>
            <w:tcW w:w="185" w:type="dxa"/>
          </w:tcPr>
          <w:p w14:paraId="267A1F20" w14:textId="77777777" w:rsidR="00104295" w:rsidRPr="00C81FBC" w:rsidRDefault="00104295" w:rsidP="0010429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30" w:type="dxa"/>
          </w:tcPr>
          <w:p w14:paraId="3608E2EC" w14:textId="77777777" w:rsidR="00104295" w:rsidRPr="00C81FBC" w:rsidRDefault="00104295" w:rsidP="0010429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81FB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183" w:type="dxa"/>
          </w:tcPr>
          <w:p w14:paraId="0DF6387A" w14:textId="77777777" w:rsidR="00104295" w:rsidRPr="00C81FBC" w:rsidRDefault="00104295" w:rsidP="0010429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7" w:type="dxa"/>
          </w:tcPr>
          <w:p w14:paraId="39E15166" w14:textId="77777777" w:rsidR="00104295" w:rsidRPr="00C81FBC" w:rsidRDefault="00104295" w:rsidP="0010429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81FBC">
              <w:rPr>
                <w:rFonts w:ascii="Angsana New" w:hAnsi="Angsana New" w:cs="Angsana New"/>
                <w:sz w:val="28"/>
                <w:szCs w:val="28"/>
                <w:lang w:bidi="th-TH"/>
              </w:rPr>
              <w:t>2560</w:t>
            </w:r>
          </w:p>
        </w:tc>
        <w:tc>
          <w:tcPr>
            <w:tcW w:w="187" w:type="dxa"/>
          </w:tcPr>
          <w:p w14:paraId="13FC8EEC" w14:textId="77777777" w:rsidR="00104295" w:rsidRPr="00C81FBC" w:rsidRDefault="00104295" w:rsidP="0010429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3" w:type="dxa"/>
          </w:tcPr>
          <w:p w14:paraId="5B03B78B" w14:textId="77777777" w:rsidR="00104295" w:rsidRPr="00C81FBC" w:rsidRDefault="00104295" w:rsidP="0010429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81FB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178" w:type="dxa"/>
          </w:tcPr>
          <w:p w14:paraId="38A53819" w14:textId="77777777" w:rsidR="00104295" w:rsidRPr="00C81FBC" w:rsidRDefault="00104295" w:rsidP="0010429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14:paraId="3565E070" w14:textId="77777777" w:rsidR="00104295" w:rsidRPr="00C81FBC" w:rsidRDefault="00104295" w:rsidP="0010429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81FBC">
              <w:rPr>
                <w:rFonts w:ascii="Angsana New" w:hAnsi="Angsana New" w:cs="Angsana New"/>
                <w:sz w:val="28"/>
                <w:szCs w:val="28"/>
                <w:lang w:bidi="th-TH"/>
              </w:rPr>
              <w:t>2560</w:t>
            </w:r>
          </w:p>
        </w:tc>
      </w:tr>
      <w:tr w:rsidR="00104295" w:rsidRPr="00E50A0C" w14:paraId="2B4E2D50" w14:textId="77777777" w:rsidTr="003B662D">
        <w:trPr>
          <w:cantSplit/>
        </w:trPr>
        <w:tc>
          <w:tcPr>
            <w:tcW w:w="2531" w:type="dxa"/>
            <w:vAlign w:val="bottom"/>
          </w:tcPr>
          <w:p w14:paraId="1D4DF23A" w14:textId="77777777" w:rsidR="00104295" w:rsidRPr="00C81FBC" w:rsidRDefault="00104295" w:rsidP="00104295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14:paraId="5252639A" w14:textId="77777777" w:rsidR="00104295" w:rsidRPr="00C81FBC" w:rsidRDefault="00104295" w:rsidP="00104295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75" w:type="dxa"/>
            <w:gridSpan w:val="2"/>
            <w:vAlign w:val="bottom"/>
          </w:tcPr>
          <w:p w14:paraId="3DC3DE31" w14:textId="77777777" w:rsidR="00104295" w:rsidRPr="00C81FBC" w:rsidRDefault="00104295" w:rsidP="0010429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C81FBC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(ร้อยละ</w:t>
            </w:r>
            <w:r w:rsidRPr="00C81FBC"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  <w:t>)</w:t>
            </w:r>
          </w:p>
        </w:tc>
        <w:tc>
          <w:tcPr>
            <w:tcW w:w="8420" w:type="dxa"/>
            <w:gridSpan w:val="15"/>
            <w:vAlign w:val="bottom"/>
          </w:tcPr>
          <w:p w14:paraId="1E2FD013" w14:textId="77777777" w:rsidR="00104295" w:rsidRPr="00C81FBC" w:rsidRDefault="00104295" w:rsidP="0010429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C81FBC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104295" w:rsidRPr="00E50A0C" w14:paraId="6452C392" w14:textId="77777777" w:rsidTr="007A5A59">
        <w:trPr>
          <w:cantSplit/>
        </w:trPr>
        <w:tc>
          <w:tcPr>
            <w:tcW w:w="2531" w:type="dxa"/>
          </w:tcPr>
          <w:p w14:paraId="712D29AE" w14:textId="1561DAB2" w:rsidR="00104295" w:rsidRPr="00C81FBC" w:rsidRDefault="00104295" w:rsidP="0016623F">
            <w:pPr>
              <w:tabs>
                <w:tab w:val="clear" w:pos="227"/>
                <w:tab w:val="left" w:pos="190"/>
                <w:tab w:val="left" w:pos="540"/>
              </w:tabs>
              <w:spacing w:line="240" w:lineRule="auto"/>
              <w:ind w:left="284" w:hanging="284"/>
              <w:rPr>
                <w:rFonts w:ascii="Angsana New" w:hAnsi="Angsana New"/>
                <w:sz w:val="28"/>
                <w:szCs w:val="28"/>
              </w:rPr>
            </w:pPr>
            <w:r w:rsidRPr="00C81FBC">
              <w:rPr>
                <w:rFonts w:ascii="Angsana New" w:hAnsi="Angsana New"/>
                <w:sz w:val="28"/>
                <w:szCs w:val="28"/>
                <w:cs/>
              </w:rPr>
              <w:t xml:space="preserve">บริษัท โยมิอูริ-เนชั่น </w:t>
            </w:r>
            <w:r w:rsidR="00984200">
              <w:rPr>
                <w:rFonts w:ascii="Angsana New" w:hAnsi="Angsana New"/>
                <w:sz w:val="28"/>
                <w:szCs w:val="28"/>
              </w:rPr>
              <w:br/>
            </w:r>
            <w:r w:rsidRPr="00C81FBC">
              <w:rPr>
                <w:rFonts w:ascii="Angsana New" w:hAnsi="Angsana New"/>
                <w:sz w:val="28"/>
                <w:szCs w:val="28"/>
                <w:cs/>
              </w:rPr>
              <w:t>อินฟอร์เมชั่น</w:t>
            </w:r>
            <w:r w:rsidRPr="00C81FB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81FBC">
              <w:rPr>
                <w:rFonts w:ascii="Angsana New" w:hAnsi="Angsana New"/>
                <w:sz w:val="28"/>
                <w:szCs w:val="28"/>
                <w:cs/>
              </w:rPr>
              <w:t>เซอร์วิส จำกัด</w:t>
            </w:r>
          </w:p>
        </w:tc>
        <w:tc>
          <w:tcPr>
            <w:tcW w:w="2160" w:type="dxa"/>
            <w:vAlign w:val="bottom"/>
          </w:tcPr>
          <w:p w14:paraId="6CA4ED52" w14:textId="72AEDC39" w:rsidR="00104295" w:rsidRPr="00C81FBC" w:rsidRDefault="00104295" w:rsidP="007A5A59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81FBC">
              <w:rPr>
                <w:rFonts w:ascii="Angsana New" w:hAnsi="Angsana New"/>
                <w:sz w:val="28"/>
                <w:szCs w:val="28"/>
                <w:cs/>
              </w:rPr>
              <w:t>ตัวแทนขายโฆษณา</w:t>
            </w:r>
          </w:p>
        </w:tc>
        <w:tc>
          <w:tcPr>
            <w:tcW w:w="875" w:type="dxa"/>
            <w:vAlign w:val="bottom"/>
          </w:tcPr>
          <w:p w14:paraId="0E315F66" w14:textId="77777777" w:rsidR="00104295" w:rsidRPr="00C81FBC" w:rsidRDefault="006B4A2F" w:rsidP="007A5A59">
            <w:pPr>
              <w:pStyle w:val="acctfourfigures"/>
              <w:tabs>
                <w:tab w:val="clear" w:pos="765"/>
                <w:tab w:val="decimal" w:pos="281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81FBC">
              <w:rPr>
                <w:rFonts w:ascii="Angsana New" w:hAnsi="Angsana New" w:cs="Angsana New"/>
                <w:sz w:val="28"/>
                <w:szCs w:val="28"/>
                <w:lang w:bidi="th-TH"/>
              </w:rPr>
              <w:t>45.00</w:t>
            </w:r>
          </w:p>
        </w:tc>
        <w:tc>
          <w:tcPr>
            <w:tcW w:w="900" w:type="dxa"/>
            <w:vAlign w:val="bottom"/>
          </w:tcPr>
          <w:p w14:paraId="1725823B" w14:textId="77777777" w:rsidR="00104295" w:rsidRPr="00C81FBC" w:rsidRDefault="00104295" w:rsidP="007A5A59">
            <w:pPr>
              <w:pStyle w:val="acctfourfigures"/>
              <w:tabs>
                <w:tab w:val="clear" w:pos="765"/>
                <w:tab w:val="decimal" w:pos="281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81FBC">
              <w:rPr>
                <w:rFonts w:ascii="Angsana New" w:hAnsi="Angsana New" w:cs="Angsana New"/>
                <w:sz w:val="28"/>
                <w:szCs w:val="28"/>
                <w:lang w:bidi="th-TH"/>
              </w:rPr>
              <w:t>45.00</w:t>
            </w:r>
          </w:p>
        </w:tc>
        <w:tc>
          <w:tcPr>
            <w:tcW w:w="900" w:type="dxa"/>
            <w:vAlign w:val="bottom"/>
          </w:tcPr>
          <w:p w14:paraId="1501D16D" w14:textId="77777777" w:rsidR="00104295" w:rsidRPr="00C81FBC" w:rsidRDefault="006B4A2F" w:rsidP="007A5A59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81FB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4,000</w:t>
            </w:r>
          </w:p>
        </w:tc>
        <w:tc>
          <w:tcPr>
            <w:tcW w:w="198" w:type="dxa"/>
            <w:vAlign w:val="bottom"/>
          </w:tcPr>
          <w:p w14:paraId="01CBFAB9" w14:textId="77777777" w:rsidR="00104295" w:rsidRPr="00C81FBC" w:rsidRDefault="00104295" w:rsidP="007A5A59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82" w:type="dxa"/>
            <w:vAlign w:val="bottom"/>
          </w:tcPr>
          <w:p w14:paraId="095E408F" w14:textId="77777777" w:rsidR="00104295" w:rsidRPr="00C81FBC" w:rsidRDefault="00104295" w:rsidP="007A5A59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81FB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4,000</w:t>
            </w:r>
          </w:p>
        </w:tc>
        <w:tc>
          <w:tcPr>
            <w:tcW w:w="180" w:type="dxa"/>
            <w:vAlign w:val="bottom"/>
          </w:tcPr>
          <w:p w14:paraId="7FDF6E03" w14:textId="77777777" w:rsidR="00104295" w:rsidRPr="00C81FBC" w:rsidRDefault="00104295" w:rsidP="007A5A59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25" w:type="dxa"/>
            <w:tcBorders>
              <w:bottom w:val="single" w:sz="4" w:space="0" w:color="FFFFFF" w:themeColor="background1"/>
            </w:tcBorders>
            <w:shd w:val="clear" w:color="auto" w:fill="auto"/>
            <w:vAlign w:val="bottom"/>
          </w:tcPr>
          <w:p w14:paraId="398C6589" w14:textId="18D00549" w:rsidR="00104295" w:rsidRPr="00C81FBC" w:rsidRDefault="006B4A2F" w:rsidP="007A5A59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C81FBC">
              <w:rPr>
                <w:rFonts w:ascii="Angsana New" w:hAnsi="Angsana New" w:cs="Angsana New"/>
                <w:sz w:val="28"/>
                <w:szCs w:val="28"/>
                <w:lang w:bidi="th-TH"/>
              </w:rPr>
              <w:t>1,</w:t>
            </w:r>
            <w:r w:rsidR="00672F5E">
              <w:rPr>
                <w:rFonts w:ascii="Angsana New" w:hAnsi="Angsana New" w:cs="Angsana New"/>
                <w:sz w:val="28"/>
                <w:szCs w:val="28"/>
                <w:lang w:bidi="th-TH"/>
              </w:rPr>
              <w:t>800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5A201E72" w14:textId="77777777" w:rsidR="00104295" w:rsidRPr="00C81FBC" w:rsidRDefault="00104295" w:rsidP="007A5A59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95" w:type="dxa"/>
            <w:tcBorders>
              <w:bottom w:val="single" w:sz="4" w:space="0" w:color="FFFFFF" w:themeColor="background1"/>
            </w:tcBorders>
            <w:shd w:val="clear" w:color="auto" w:fill="auto"/>
            <w:vAlign w:val="bottom"/>
          </w:tcPr>
          <w:p w14:paraId="1D3CE7EA" w14:textId="77777777" w:rsidR="00104295" w:rsidRPr="00C81FBC" w:rsidRDefault="00104295" w:rsidP="007A5A59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C81FBC">
              <w:rPr>
                <w:rFonts w:ascii="Angsana New" w:hAnsi="Angsana New" w:cs="Angsana New"/>
                <w:sz w:val="28"/>
                <w:szCs w:val="28"/>
                <w:lang w:bidi="th-TH"/>
              </w:rPr>
              <w:t>1,800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4499B015" w14:textId="77777777" w:rsidR="00104295" w:rsidRPr="00C81FBC" w:rsidRDefault="00104295" w:rsidP="007A5A59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830" w:type="dxa"/>
            <w:tcBorders>
              <w:bottom w:val="single" w:sz="4" w:space="0" w:color="FFFFFF" w:themeColor="background1"/>
            </w:tcBorders>
            <w:shd w:val="clear" w:color="auto" w:fill="auto"/>
            <w:vAlign w:val="bottom"/>
          </w:tcPr>
          <w:p w14:paraId="5704F8AF" w14:textId="77867E0D" w:rsidR="00104295" w:rsidRPr="00C81FBC" w:rsidRDefault="00FE457F" w:rsidP="007A5A59">
            <w:pPr>
              <w:pStyle w:val="acctfourfigures"/>
              <w:tabs>
                <w:tab w:val="clear" w:pos="765"/>
                <w:tab w:val="left" w:pos="540"/>
                <w:tab w:val="decimal" w:pos="623"/>
              </w:tabs>
              <w:spacing w:line="240" w:lineRule="auto"/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81FB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21,397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4C5305B" w14:textId="77777777" w:rsidR="00104295" w:rsidRPr="00C81FBC" w:rsidRDefault="00104295" w:rsidP="007A5A59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97" w:type="dxa"/>
            <w:tcBorders>
              <w:bottom w:val="single" w:sz="4" w:space="0" w:color="FFFFFF" w:themeColor="background1"/>
            </w:tcBorders>
            <w:shd w:val="clear" w:color="auto" w:fill="auto"/>
            <w:vAlign w:val="bottom"/>
          </w:tcPr>
          <w:p w14:paraId="4BDD0AA5" w14:textId="77777777" w:rsidR="00104295" w:rsidRPr="00C81FBC" w:rsidRDefault="00104295" w:rsidP="007A5A59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lang w:val="en-US" w:bidi="th-TH"/>
              </w:rPr>
            </w:pPr>
            <w:r w:rsidRPr="00C81FB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23,226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79EE31E2" w14:textId="77777777" w:rsidR="00104295" w:rsidRPr="00C81FBC" w:rsidRDefault="00104295" w:rsidP="007A5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4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3" w:type="dxa"/>
            <w:tcBorders>
              <w:bottom w:val="single" w:sz="4" w:space="0" w:color="FFFFFF" w:themeColor="background1"/>
            </w:tcBorders>
            <w:shd w:val="clear" w:color="auto" w:fill="auto"/>
            <w:vAlign w:val="bottom"/>
          </w:tcPr>
          <w:p w14:paraId="41FC920E" w14:textId="77777777" w:rsidR="00104295" w:rsidRPr="00C81FBC" w:rsidRDefault="006B4A2F" w:rsidP="007A5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1F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17BECBE" w14:textId="77777777" w:rsidR="00104295" w:rsidRPr="00C81FBC" w:rsidRDefault="00104295" w:rsidP="007A5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4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  <w:tcBorders>
              <w:bottom w:val="single" w:sz="4" w:space="0" w:color="FFFFFF" w:themeColor="background1"/>
            </w:tcBorders>
            <w:shd w:val="clear" w:color="auto" w:fill="auto"/>
            <w:vAlign w:val="bottom"/>
          </w:tcPr>
          <w:p w14:paraId="5A35FDB4" w14:textId="77777777" w:rsidR="00104295" w:rsidRPr="00C81FBC" w:rsidRDefault="00104295" w:rsidP="007A5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1FB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D0A15" w:rsidRPr="00E50A0C" w14:paraId="34FA8C9B" w14:textId="77777777" w:rsidTr="003B662D">
        <w:trPr>
          <w:cantSplit/>
        </w:trPr>
        <w:tc>
          <w:tcPr>
            <w:tcW w:w="2531" w:type="dxa"/>
          </w:tcPr>
          <w:p w14:paraId="66C13D43" w14:textId="77777777" w:rsidR="003D0A15" w:rsidRPr="00C81FBC" w:rsidRDefault="003D0A15" w:rsidP="003D0A15">
            <w:pPr>
              <w:tabs>
                <w:tab w:val="left" w:pos="540"/>
              </w:tabs>
              <w:spacing w:line="240" w:lineRule="auto"/>
              <w:ind w:left="284" w:hanging="284"/>
              <w:rPr>
                <w:rFonts w:ascii="Angsana New" w:hAnsi="Angsana New"/>
                <w:cs/>
              </w:rPr>
            </w:pPr>
          </w:p>
        </w:tc>
        <w:tc>
          <w:tcPr>
            <w:tcW w:w="2160" w:type="dxa"/>
            <w:vAlign w:val="bottom"/>
          </w:tcPr>
          <w:p w14:paraId="1E581C18" w14:textId="77777777" w:rsidR="003D0A15" w:rsidRPr="00C81FBC" w:rsidRDefault="003D0A15" w:rsidP="003D0A15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cs/>
              </w:rPr>
            </w:pPr>
          </w:p>
        </w:tc>
        <w:tc>
          <w:tcPr>
            <w:tcW w:w="875" w:type="dxa"/>
            <w:vAlign w:val="bottom"/>
          </w:tcPr>
          <w:p w14:paraId="353A75A6" w14:textId="77777777" w:rsidR="003D0A15" w:rsidRPr="00C81FBC" w:rsidRDefault="003D0A15" w:rsidP="003D0A15">
            <w:pPr>
              <w:pStyle w:val="acctfourfigures"/>
              <w:tabs>
                <w:tab w:val="clear" w:pos="765"/>
                <w:tab w:val="decimal" w:pos="281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EC02C3C" w14:textId="77777777" w:rsidR="003D0A15" w:rsidRPr="00C81FBC" w:rsidRDefault="003D0A15" w:rsidP="003D0A15">
            <w:pPr>
              <w:pStyle w:val="acctfourfigures"/>
              <w:tabs>
                <w:tab w:val="clear" w:pos="765"/>
                <w:tab w:val="decimal" w:pos="281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D6DC5D9" w14:textId="77777777" w:rsidR="003D0A15" w:rsidRPr="00C81FBC" w:rsidRDefault="003D0A15" w:rsidP="003D0A15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198" w:type="dxa"/>
            <w:vAlign w:val="bottom"/>
          </w:tcPr>
          <w:p w14:paraId="074BFDB0" w14:textId="77777777" w:rsidR="003D0A15" w:rsidRPr="00C81FBC" w:rsidRDefault="003D0A15" w:rsidP="003D0A15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882" w:type="dxa"/>
            <w:vAlign w:val="bottom"/>
          </w:tcPr>
          <w:p w14:paraId="094FF2FA" w14:textId="77777777" w:rsidR="003D0A15" w:rsidRPr="00C81FBC" w:rsidRDefault="003D0A15" w:rsidP="003D0A15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B291079" w14:textId="77777777" w:rsidR="003D0A15" w:rsidRPr="00C81FBC" w:rsidRDefault="003D0A15" w:rsidP="003D0A15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925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bottom"/>
          </w:tcPr>
          <w:p w14:paraId="5169DFE0" w14:textId="77777777" w:rsidR="003D0A15" w:rsidRPr="00C81FBC" w:rsidRDefault="003D0A15" w:rsidP="003D0A15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85" w:type="dxa"/>
            <w:vAlign w:val="bottom"/>
          </w:tcPr>
          <w:p w14:paraId="65BE801F" w14:textId="77777777" w:rsidR="003D0A15" w:rsidRPr="00C81FBC" w:rsidRDefault="003D0A15" w:rsidP="003D0A15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895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bottom"/>
          </w:tcPr>
          <w:tbl>
            <w:tblPr>
              <w:tblW w:w="14954" w:type="dxa"/>
              <w:tblLayout w:type="fixed"/>
              <w:tblCellMar>
                <w:left w:w="79" w:type="dxa"/>
                <w:right w:w="79" w:type="dxa"/>
              </w:tblCellMar>
              <w:tblLook w:val="0000" w:firstRow="0" w:lastRow="0" w:firstColumn="0" w:lastColumn="0" w:noHBand="0" w:noVBand="0"/>
            </w:tblPr>
            <w:tblGrid>
              <w:gridCol w:w="7477"/>
              <w:gridCol w:w="7477"/>
            </w:tblGrid>
            <w:tr w:rsidR="003D0A15" w:rsidRPr="00C81FBC" w14:paraId="029450F6" w14:textId="77777777" w:rsidTr="008D5E68">
              <w:trPr>
                <w:cantSplit/>
              </w:trPr>
              <w:tc>
                <w:tcPr>
                  <w:tcW w:w="900" w:type="dxa"/>
                  <w:vAlign w:val="bottom"/>
                </w:tcPr>
                <w:p w14:paraId="1679F241" w14:textId="77777777" w:rsidR="003D0A15" w:rsidRPr="00C81FBC" w:rsidRDefault="003D0A15" w:rsidP="003D0A15">
                  <w:pPr>
                    <w:pStyle w:val="acctfourfigures"/>
                    <w:tabs>
                      <w:tab w:val="clear" w:pos="765"/>
                      <w:tab w:val="decimal" w:pos="281"/>
                      <w:tab w:val="left" w:pos="540"/>
                    </w:tabs>
                    <w:spacing w:line="240" w:lineRule="auto"/>
                    <w:jc w:val="center"/>
                    <w:rPr>
                      <w:rFonts w:ascii="Angsana New" w:hAnsi="Angsana New" w:cs="Angsana New"/>
                      <w:sz w:val="18"/>
                      <w:szCs w:val="18"/>
                      <w:lang w:bidi="th-TH"/>
                    </w:rPr>
                  </w:pPr>
                </w:p>
              </w:tc>
              <w:tc>
                <w:tcPr>
                  <w:tcW w:w="900" w:type="dxa"/>
                  <w:vAlign w:val="bottom"/>
                </w:tcPr>
                <w:p w14:paraId="5F4F5C49" w14:textId="77777777" w:rsidR="003D0A15" w:rsidRPr="00C81FBC" w:rsidRDefault="003D0A15" w:rsidP="003D0A15">
                  <w:pPr>
                    <w:pStyle w:val="acctfourfigures"/>
                    <w:tabs>
                      <w:tab w:val="clear" w:pos="765"/>
                      <w:tab w:val="left" w:pos="540"/>
                      <w:tab w:val="decimal" w:pos="641"/>
                    </w:tabs>
                    <w:spacing w:line="240" w:lineRule="auto"/>
                    <w:jc w:val="center"/>
                    <w:rPr>
                      <w:rFonts w:ascii="Angsana New" w:hAnsi="Angsana New" w:cs="Angsana New"/>
                      <w:sz w:val="18"/>
                      <w:szCs w:val="18"/>
                      <w:lang w:val="en-US" w:bidi="th-TH"/>
                    </w:rPr>
                  </w:pPr>
                </w:p>
              </w:tc>
            </w:tr>
          </w:tbl>
          <w:p w14:paraId="584606BE" w14:textId="77777777" w:rsidR="003D0A15" w:rsidRPr="00C81FBC" w:rsidRDefault="003D0A15" w:rsidP="003D0A15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85" w:type="dxa"/>
            <w:vAlign w:val="bottom"/>
          </w:tcPr>
          <w:p w14:paraId="117D8CEE" w14:textId="77777777" w:rsidR="003D0A15" w:rsidRPr="00C81FBC" w:rsidRDefault="003D0A15" w:rsidP="003D0A15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  <w:cs/>
                <w:lang w:bidi="th-TH"/>
              </w:rPr>
            </w:pPr>
          </w:p>
        </w:tc>
        <w:tc>
          <w:tcPr>
            <w:tcW w:w="830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auto"/>
            <w:vAlign w:val="bottom"/>
          </w:tcPr>
          <w:p w14:paraId="18943B23" w14:textId="77777777" w:rsidR="003D0A15" w:rsidRPr="00C81FBC" w:rsidRDefault="003D0A15" w:rsidP="003D0A15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09AD7BCB" w14:textId="77777777" w:rsidR="003D0A15" w:rsidRPr="00C81FBC" w:rsidRDefault="003D0A15" w:rsidP="003D0A15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897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bottom"/>
          </w:tcPr>
          <w:p w14:paraId="5F72D88F" w14:textId="77777777" w:rsidR="003D0A15" w:rsidRPr="00C81FBC" w:rsidRDefault="003D0A15" w:rsidP="003D0A15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87" w:type="dxa"/>
            <w:vAlign w:val="bottom"/>
          </w:tcPr>
          <w:p w14:paraId="53EAE088" w14:textId="77777777" w:rsidR="003D0A15" w:rsidRPr="00C81FBC" w:rsidRDefault="003D0A15" w:rsidP="003D0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41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9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bottom"/>
          </w:tcPr>
          <w:p w14:paraId="74B4A189" w14:textId="77777777" w:rsidR="003D0A15" w:rsidRPr="00C81FBC" w:rsidRDefault="003D0A15" w:rsidP="003D0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8" w:type="dxa"/>
            <w:vAlign w:val="bottom"/>
          </w:tcPr>
          <w:p w14:paraId="50A606B2" w14:textId="77777777" w:rsidR="003D0A15" w:rsidRPr="00C81FBC" w:rsidRDefault="003D0A15" w:rsidP="003D0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41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2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bottom"/>
          </w:tcPr>
          <w:p w14:paraId="0C5BB34F" w14:textId="77777777" w:rsidR="003D0A15" w:rsidRPr="00C81FBC" w:rsidRDefault="003D0A15" w:rsidP="003D0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</w:rPr>
            </w:pPr>
          </w:p>
        </w:tc>
      </w:tr>
      <w:tr w:rsidR="003D0A15" w:rsidRPr="00E50A0C" w14:paraId="352CDF40" w14:textId="77777777" w:rsidTr="003B662D">
        <w:trPr>
          <w:cantSplit/>
          <w:trHeight w:val="2197"/>
        </w:trPr>
        <w:tc>
          <w:tcPr>
            <w:tcW w:w="2531" w:type="dxa"/>
          </w:tcPr>
          <w:p w14:paraId="16EE7793" w14:textId="19727028" w:rsidR="0016623F" w:rsidRPr="00C81FBC" w:rsidRDefault="003D0A15" w:rsidP="00984200">
            <w:pPr>
              <w:tabs>
                <w:tab w:val="clear" w:pos="454"/>
                <w:tab w:val="left" w:pos="290"/>
                <w:tab w:val="left" w:pos="540"/>
              </w:tabs>
              <w:spacing w:line="240" w:lineRule="auto"/>
              <w:ind w:left="284" w:hanging="284"/>
              <w:rPr>
                <w:rFonts w:ascii="Angsana New" w:hAnsi="Angsana New"/>
                <w:sz w:val="28"/>
                <w:szCs w:val="28"/>
              </w:rPr>
            </w:pPr>
            <w:r w:rsidRPr="00C81FBC">
              <w:rPr>
                <w:rFonts w:ascii="Angsana New" w:hAnsi="Angsana New"/>
                <w:sz w:val="28"/>
                <w:szCs w:val="28"/>
                <w:cs/>
              </w:rPr>
              <w:t>บริษัท เนชั่น</w:t>
            </w:r>
            <w:r w:rsidR="00D42AB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81FBC">
              <w:rPr>
                <w:rFonts w:ascii="Angsana New" w:hAnsi="Angsana New"/>
                <w:sz w:val="28"/>
                <w:szCs w:val="28"/>
                <w:cs/>
              </w:rPr>
              <w:t>อินเตอร์</w:t>
            </w:r>
            <w:r w:rsidR="00D42AB1">
              <w:rPr>
                <w:rFonts w:ascii="Angsana New" w:hAnsi="Angsana New" w:hint="cs"/>
                <w:sz w:val="28"/>
                <w:szCs w:val="28"/>
                <w:cs/>
              </w:rPr>
              <w:t>เนชั่</w:t>
            </w:r>
            <w:r w:rsidR="00984200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  <w:r w:rsidR="00984200">
              <w:rPr>
                <w:rFonts w:ascii="Angsana New" w:hAnsi="Angsana New"/>
                <w:sz w:val="28"/>
                <w:szCs w:val="28"/>
              </w:rPr>
              <w:br/>
            </w:r>
            <w:r w:rsidR="00D42AB1">
              <w:rPr>
                <w:rFonts w:ascii="Angsana New" w:hAnsi="Angsana New" w:hint="cs"/>
                <w:sz w:val="28"/>
                <w:szCs w:val="28"/>
                <w:cs/>
              </w:rPr>
              <w:t>แนล</w:t>
            </w:r>
            <w:r w:rsidRPr="00C81FBC">
              <w:rPr>
                <w:rFonts w:ascii="Angsana New" w:hAnsi="Angsana New"/>
                <w:sz w:val="28"/>
                <w:szCs w:val="28"/>
                <w:cs/>
              </w:rPr>
              <w:t xml:space="preserve"> เอ็ดดู</w:t>
            </w:r>
            <w:r w:rsidR="00D42AB1" w:rsidRPr="00C81FBC">
              <w:rPr>
                <w:rFonts w:ascii="Angsana New" w:hAnsi="Angsana New"/>
                <w:sz w:val="28"/>
                <w:szCs w:val="28"/>
                <w:cs/>
              </w:rPr>
              <w:t>เทนเมนท์</w:t>
            </w:r>
          </w:p>
          <w:p w14:paraId="26A75E9E" w14:textId="6E7D6E87" w:rsidR="003D0A15" w:rsidRPr="00C81FBC" w:rsidRDefault="0016623F" w:rsidP="00984200">
            <w:pPr>
              <w:tabs>
                <w:tab w:val="left" w:pos="540"/>
              </w:tabs>
              <w:spacing w:line="240" w:lineRule="auto"/>
              <w:ind w:left="284" w:hanging="284"/>
              <w:rPr>
                <w:rFonts w:ascii="Angsana New" w:hAnsi="Angsana New"/>
                <w:sz w:val="28"/>
                <w:szCs w:val="28"/>
                <w:cs/>
              </w:rPr>
            </w:pPr>
            <w:r w:rsidRPr="00C81FBC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="0098420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3D0A15" w:rsidRPr="00C81FBC">
              <w:rPr>
                <w:rFonts w:ascii="Angsana New" w:hAnsi="Angsana New"/>
                <w:sz w:val="28"/>
                <w:szCs w:val="28"/>
                <w:cs/>
              </w:rPr>
              <w:t>จำกัด (มหาชน)</w:t>
            </w:r>
          </w:p>
        </w:tc>
        <w:tc>
          <w:tcPr>
            <w:tcW w:w="2160" w:type="dxa"/>
            <w:vAlign w:val="bottom"/>
          </w:tcPr>
          <w:p w14:paraId="7DE5A597" w14:textId="51E25066" w:rsidR="003D0A15" w:rsidRPr="00C81FBC" w:rsidRDefault="00D42AB1" w:rsidP="00984200">
            <w:pPr>
              <w:tabs>
                <w:tab w:val="clear" w:pos="227"/>
                <w:tab w:val="left" w:pos="190"/>
                <w:tab w:val="left" w:pos="280"/>
                <w:tab w:val="left" w:pos="540"/>
              </w:tabs>
              <w:spacing w:line="240" w:lineRule="auto"/>
              <w:ind w:left="190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นำเข้า ผลิตและจำหน่าย</w:t>
            </w:r>
            <w:r w:rsidR="00984200"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/>
                <w:sz w:val="28"/>
                <w:szCs w:val="28"/>
                <w:cs/>
              </w:rPr>
              <w:t>ส</w:t>
            </w:r>
            <w:r w:rsidR="00251D93">
              <w:rPr>
                <w:rFonts w:ascii="Angsana New" w:hAnsi="Angsana New" w:hint="cs"/>
                <w:sz w:val="30"/>
                <w:szCs w:val="30"/>
                <w:cs/>
              </w:rPr>
              <w:t>ื่อ</w:t>
            </w:r>
            <w:r w:rsidR="00DC507A" w:rsidRPr="00C81FBC">
              <w:rPr>
                <w:rFonts w:ascii="Angsana New" w:hAnsi="Angsana New"/>
                <w:sz w:val="28"/>
                <w:szCs w:val="28"/>
                <w:cs/>
              </w:rPr>
              <w:t>สิ่งพิมพ์ของในประเทศและต่างประเทศ ผลิตรายการโทรทัศน์ และให้บริการโฆษณาผ่านสื่อโทรทัศน์ สื่อดิจิตอล และการบริหารลิขสิทธิ์</w:t>
            </w:r>
          </w:p>
        </w:tc>
        <w:tc>
          <w:tcPr>
            <w:tcW w:w="875" w:type="dxa"/>
            <w:vAlign w:val="bottom"/>
          </w:tcPr>
          <w:p w14:paraId="6E0E9C05" w14:textId="0271B52D" w:rsidR="0096352E" w:rsidRPr="00C81FBC" w:rsidRDefault="00DC507A" w:rsidP="00DE7014">
            <w:pPr>
              <w:pStyle w:val="acctfourfigures"/>
              <w:tabs>
                <w:tab w:val="clear" w:pos="765"/>
                <w:tab w:val="decimal" w:pos="281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81FB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33.05</w:t>
            </w:r>
          </w:p>
        </w:tc>
        <w:tc>
          <w:tcPr>
            <w:tcW w:w="900" w:type="dxa"/>
            <w:tcBorders>
              <w:bottom w:val="single" w:sz="4" w:space="0" w:color="FFFFFF" w:themeColor="background1"/>
            </w:tcBorders>
            <w:vAlign w:val="bottom"/>
          </w:tcPr>
          <w:p w14:paraId="418469EC" w14:textId="3B77184B" w:rsidR="003D0A15" w:rsidRPr="00C81FBC" w:rsidRDefault="00DC507A" w:rsidP="00DE7014">
            <w:pPr>
              <w:pStyle w:val="acctfourfigures"/>
              <w:tabs>
                <w:tab w:val="clear" w:pos="765"/>
                <w:tab w:val="decimal" w:pos="281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81FBC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900" w:type="dxa"/>
            <w:vAlign w:val="bottom"/>
          </w:tcPr>
          <w:p w14:paraId="0FE05130" w14:textId="3E0506F8" w:rsidR="003D0A15" w:rsidRPr="00C81FBC" w:rsidRDefault="00FE457F" w:rsidP="00272840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81FB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365,549</w:t>
            </w:r>
          </w:p>
        </w:tc>
        <w:tc>
          <w:tcPr>
            <w:tcW w:w="198" w:type="dxa"/>
            <w:vAlign w:val="bottom"/>
          </w:tcPr>
          <w:p w14:paraId="2B9758BC" w14:textId="77777777" w:rsidR="003D0A15" w:rsidRPr="00C81FBC" w:rsidRDefault="003D0A15" w:rsidP="00272840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82" w:type="dxa"/>
            <w:vAlign w:val="bottom"/>
          </w:tcPr>
          <w:p w14:paraId="6833E3E9" w14:textId="34CC0F55" w:rsidR="003D0A15" w:rsidRPr="00C81FBC" w:rsidRDefault="00FE457F" w:rsidP="00DE7014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81FB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9BB43A7" w14:textId="77777777" w:rsidR="003D0A15" w:rsidRPr="00C81FBC" w:rsidRDefault="003D0A15" w:rsidP="00272840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25" w:type="dxa"/>
            <w:tcBorders>
              <w:top w:val="single" w:sz="4" w:space="0" w:color="FFFFFF" w:themeColor="background1"/>
              <w:bottom w:val="single" w:sz="4" w:space="0" w:color="auto"/>
            </w:tcBorders>
            <w:vAlign w:val="bottom"/>
          </w:tcPr>
          <w:p w14:paraId="101F27A0" w14:textId="19623702" w:rsidR="003D0A15" w:rsidRPr="00C81FBC" w:rsidRDefault="0063669B" w:rsidP="00DE7014">
            <w:pPr>
              <w:pStyle w:val="acctfourfigures"/>
              <w:tabs>
                <w:tab w:val="clear" w:pos="765"/>
                <w:tab w:val="decimal" w:pos="670"/>
                <w:tab w:val="left" w:pos="767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169,131</w:t>
            </w:r>
          </w:p>
        </w:tc>
        <w:tc>
          <w:tcPr>
            <w:tcW w:w="185" w:type="dxa"/>
            <w:vAlign w:val="bottom"/>
          </w:tcPr>
          <w:p w14:paraId="163FE352" w14:textId="77777777" w:rsidR="003D0A15" w:rsidRPr="00C81FBC" w:rsidRDefault="003D0A15" w:rsidP="00272840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95" w:type="dxa"/>
            <w:tcBorders>
              <w:top w:val="single" w:sz="4" w:space="0" w:color="FFFFFF" w:themeColor="background1"/>
              <w:bottom w:val="single" w:sz="4" w:space="0" w:color="auto"/>
            </w:tcBorders>
            <w:vAlign w:val="bottom"/>
          </w:tcPr>
          <w:p w14:paraId="2C006B20" w14:textId="7A144ACC" w:rsidR="003D0A15" w:rsidRPr="006C2256" w:rsidRDefault="00FE457F" w:rsidP="00DE701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81FBC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5" w:type="dxa"/>
            <w:vAlign w:val="bottom"/>
          </w:tcPr>
          <w:p w14:paraId="271A7628" w14:textId="77777777" w:rsidR="003D0A15" w:rsidRPr="00C81FBC" w:rsidRDefault="003D0A15" w:rsidP="00272840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30" w:type="dxa"/>
            <w:tcBorders>
              <w:top w:val="single" w:sz="4" w:space="0" w:color="FFFFFF" w:themeColor="background1"/>
              <w:bottom w:val="single" w:sz="4" w:space="0" w:color="auto"/>
            </w:tcBorders>
            <w:shd w:val="clear" w:color="auto" w:fill="auto"/>
            <w:vAlign w:val="bottom"/>
          </w:tcPr>
          <w:p w14:paraId="3D33939B" w14:textId="3D0DBE04" w:rsidR="003D0A15" w:rsidRPr="00C81FBC" w:rsidRDefault="00FE457F" w:rsidP="00DE7014">
            <w:pPr>
              <w:pStyle w:val="acctfourfigures"/>
              <w:tabs>
                <w:tab w:val="clear" w:pos="765"/>
              </w:tabs>
              <w:spacing w:line="240" w:lineRule="auto"/>
              <w:ind w:right="4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81FB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16</w:t>
            </w:r>
            <w:r w:rsidR="00672F5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  <w:r w:rsidRPr="00C81FB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672F5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071</w:t>
            </w:r>
          </w:p>
        </w:tc>
        <w:tc>
          <w:tcPr>
            <w:tcW w:w="183" w:type="dxa"/>
            <w:vAlign w:val="bottom"/>
          </w:tcPr>
          <w:p w14:paraId="7EB26830" w14:textId="77777777" w:rsidR="003D0A15" w:rsidRPr="00C81FBC" w:rsidRDefault="003D0A15" w:rsidP="00272840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97" w:type="dxa"/>
            <w:tcBorders>
              <w:top w:val="single" w:sz="4" w:space="0" w:color="FFFFFF" w:themeColor="background1"/>
              <w:bottom w:val="single" w:sz="4" w:space="0" w:color="auto"/>
            </w:tcBorders>
            <w:vAlign w:val="bottom"/>
          </w:tcPr>
          <w:p w14:paraId="1D53F333" w14:textId="05EE1268" w:rsidR="003D0A15" w:rsidRPr="00C81FBC" w:rsidRDefault="00C116E2" w:rsidP="00DE7014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81FB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7" w:type="dxa"/>
            <w:vAlign w:val="bottom"/>
          </w:tcPr>
          <w:p w14:paraId="38A5A573" w14:textId="77777777" w:rsidR="003D0A15" w:rsidRPr="00C81FBC" w:rsidRDefault="003D0A15" w:rsidP="00DE7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4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3" w:type="dxa"/>
            <w:tcBorders>
              <w:top w:val="single" w:sz="4" w:space="0" w:color="FFFFFF" w:themeColor="background1"/>
              <w:bottom w:val="single" w:sz="4" w:space="0" w:color="auto"/>
            </w:tcBorders>
            <w:vAlign w:val="bottom"/>
          </w:tcPr>
          <w:p w14:paraId="45C8EFEA" w14:textId="1944CC71" w:rsidR="003D0A15" w:rsidRPr="00C81FBC" w:rsidRDefault="00C116E2" w:rsidP="00DE7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1F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48A8B441" w14:textId="77777777" w:rsidR="003D0A15" w:rsidRPr="00C81FBC" w:rsidRDefault="003D0A15" w:rsidP="00DE7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4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FFFFFF" w:themeColor="background1"/>
              <w:bottom w:val="single" w:sz="4" w:space="0" w:color="auto"/>
            </w:tcBorders>
            <w:vAlign w:val="bottom"/>
          </w:tcPr>
          <w:p w14:paraId="0B181010" w14:textId="7F63C86A" w:rsidR="003D0A15" w:rsidRPr="00C81FBC" w:rsidRDefault="00C116E2" w:rsidP="00DE7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1FB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D0A15" w:rsidRPr="00E50A0C" w14:paraId="03022B73" w14:textId="77777777" w:rsidTr="003B662D">
        <w:trPr>
          <w:cantSplit/>
        </w:trPr>
        <w:tc>
          <w:tcPr>
            <w:tcW w:w="2531" w:type="dxa"/>
          </w:tcPr>
          <w:p w14:paraId="5625A86E" w14:textId="77777777" w:rsidR="003D0A15" w:rsidRPr="00C81FBC" w:rsidRDefault="003D0A15" w:rsidP="003D0A15">
            <w:pPr>
              <w:tabs>
                <w:tab w:val="left" w:pos="540"/>
              </w:tabs>
              <w:spacing w:line="240" w:lineRule="auto"/>
              <w:ind w:left="284" w:hanging="28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vAlign w:val="bottom"/>
          </w:tcPr>
          <w:p w14:paraId="7DBB6F7B" w14:textId="77777777" w:rsidR="003D0A15" w:rsidRPr="00C81FBC" w:rsidRDefault="003D0A15" w:rsidP="003D0A15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75" w:type="dxa"/>
            <w:vAlign w:val="bottom"/>
          </w:tcPr>
          <w:p w14:paraId="1AB0B4A0" w14:textId="77777777" w:rsidR="003D0A15" w:rsidRPr="00C81FBC" w:rsidRDefault="003D0A15" w:rsidP="003D0A15">
            <w:pPr>
              <w:pStyle w:val="acctfourfigures"/>
              <w:tabs>
                <w:tab w:val="clear" w:pos="765"/>
                <w:tab w:val="decimal" w:pos="281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FFFFFF" w:themeColor="background1"/>
            </w:tcBorders>
            <w:vAlign w:val="bottom"/>
          </w:tcPr>
          <w:p w14:paraId="080E2A2E" w14:textId="77777777" w:rsidR="003D0A15" w:rsidRPr="00C81FBC" w:rsidRDefault="003D0A15" w:rsidP="003D0A15">
            <w:pPr>
              <w:pStyle w:val="acctfourfigures"/>
              <w:tabs>
                <w:tab w:val="clear" w:pos="765"/>
                <w:tab w:val="decimal" w:pos="281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274E833" w14:textId="77777777" w:rsidR="003D0A15" w:rsidRPr="00C81FBC" w:rsidRDefault="003D0A15" w:rsidP="003D0A15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8" w:type="dxa"/>
            <w:vAlign w:val="bottom"/>
          </w:tcPr>
          <w:p w14:paraId="79FCBCEC" w14:textId="77777777" w:rsidR="003D0A15" w:rsidRPr="00C81FBC" w:rsidRDefault="003D0A15" w:rsidP="003D0A15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82" w:type="dxa"/>
            <w:vAlign w:val="bottom"/>
          </w:tcPr>
          <w:p w14:paraId="6FE8A61D" w14:textId="77777777" w:rsidR="003D0A15" w:rsidRPr="00C81FBC" w:rsidRDefault="003D0A15" w:rsidP="003D0A15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B399474" w14:textId="77777777" w:rsidR="003D0A15" w:rsidRPr="00C81FBC" w:rsidRDefault="003D0A15" w:rsidP="003D0A15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0111F6" w14:textId="6C38710D" w:rsidR="003D0A15" w:rsidRPr="00C81FBC" w:rsidRDefault="0063669B" w:rsidP="003D0A15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170,931</w:t>
            </w:r>
          </w:p>
        </w:tc>
        <w:tc>
          <w:tcPr>
            <w:tcW w:w="185" w:type="dxa"/>
            <w:vAlign w:val="bottom"/>
          </w:tcPr>
          <w:p w14:paraId="731AF2D0" w14:textId="77777777" w:rsidR="003D0A15" w:rsidRPr="00C81FBC" w:rsidRDefault="003D0A15" w:rsidP="003D0A15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E21DDB" w14:textId="77777777" w:rsidR="003D0A15" w:rsidRPr="00C81FBC" w:rsidRDefault="003D0A15" w:rsidP="003D0A15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C81FBC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1,800</w:t>
            </w:r>
          </w:p>
        </w:tc>
        <w:tc>
          <w:tcPr>
            <w:tcW w:w="185" w:type="dxa"/>
            <w:vAlign w:val="bottom"/>
          </w:tcPr>
          <w:p w14:paraId="5CA043FB" w14:textId="77777777" w:rsidR="003D0A15" w:rsidRPr="00C81FBC" w:rsidRDefault="003D0A15" w:rsidP="003D0A15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5CE3E8" w14:textId="14F4B086" w:rsidR="003D0A15" w:rsidRPr="00C81FBC" w:rsidRDefault="00FE457F" w:rsidP="00672F5E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C81FBC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18</w:t>
            </w:r>
            <w:r w:rsidR="00672F5E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</w:t>
            </w:r>
            <w:r w:rsidRPr="00C81FBC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672F5E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468</w:t>
            </w:r>
          </w:p>
        </w:tc>
        <w:tc>
          <w:tcPr>
            <w:tcW w:w="183" w:type="dxa"/>
            <w:vAlign w:val="bottom"/>
          </w:tcPr>
          <w:p w14:paraId="059FE818" w14:textId="77777777" w:rsidR="003D0A15" w:rsidRPr="00C81FBC" w:rsidRDefault="003D0A15" w:rsidP="003D0A15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9785A8" w14:textId="77777777" w:rsidR="003D0A15" w:rsidRPr="00C81FBC" w:rsidRDefault="003D0A15" w:rsidP="003D0A15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C81FBC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23,226</w:t>
            </w:r>
          </w:p>
        </w:tc>
        <w:tc>
          <w:tcPr>
            <w:tcW w:w="187" w:type="dxa"/>
            <w:vAlign w:val="bottom"/>
          </w:tcPr>
          <w:p w14:paraId="69EF6CEC" w14:textId="77777777" w:rsidR="003D0A15" w:rsidRPr="00C81FBC" w:rsidRDefault="003D0A15" w:rsidP="003D0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41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329358" w14:textId="77777777" w:rsidR="003D0A15" w:rsidRPr="00C81FBC" w:rsidRDefault="003D0A15" w:rsidP="003D0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81FBC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2C4B693E" w14:textId="77777777" w:rsidR="003D0A15" w:rsidRPr="00C81FBC" w:rsidRDefault="003D0A15" w:rsidP="003D0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41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1133EE" w14:textId="77777777" w:rsidR="003D0A15" w:rsidRPr="00C81FBC" w:rsidRDefault="003D0A15" w:rsidP="003D0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81FBC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0BBC75E1" w14:textId="77777777" w:rsidR="00F61F97" w:rsidRPr="00F61F97" w:rsidRDefault="00F61F97" w:rsidP="00A81C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thaiDistribute"/>
        <w:rPr>
          <w:rFonts w:ascii="Angsana New" w:hAnsi="Angsana New"/>
          <w:sz w:val="8"/>
          <w:szCs w:val="8"/>
          <w:lang w:val="en-GB"/>
        </w:rPr>
      </w:pPr>
    </w:p>
    <w:p w14:paraId="7039B86D" w14:textId="1335D95A" w:rsidR="0016081D" w:rsidRPr="004A04B7" w:rsidRDefault="0016081D" w:rsidP="00A81C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1476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799"/>
        <w:gridCol w:w="2250"/>
        <w:gridCol w:w="720"/>
        <w:gridCol w:w="721"/>
        <w:gridCol w:w="810"/>
        <w:gridCol w:w="189"/>
        <w:gridCol w:w="715"/>
        <w:gridCol w:w="189"/>
        <w:gridCol w:w="887"/>
        <w:gridCol w:w="189"/>
        <w:gridCol w:w="665"/>
        <w:gridCol w:w="189"/>
        <w:gridCol w:w="891"/>
        <w:gridCol w:w="189"/>
        <w:gridCol w:w="711"/>
        <w:gridCol w:w="189"/>
        <w:gridCol w:w="891"/>
        <w:gridCol w:w="189"/>
        <w:gridCol w:w="711"/>
        <w:gridCol w:w="189"/>
        <w:gridCol w:w="618"/>
        <w:gridCol w:w="187"/>
        <w:gridCol w:w="673"/>
      </w:tblGrid>
      <w:tr w:rsidR="00B95A81" w:rsidRPr="005B5657" w14:paraId="65EDF137" w14:textId="77777777" w:rsidTr="001C53DD">
        <w:trPr>
          <w:cantSplit/>
          <w:trHeight w:val="71"/>
          <w:tblHeader/>
        </w:trPr>
        <w:tc>
          <w:tcPr>
            <w:tcW w:w="1799" w:type="dxa"/>
          </w:tcPr>
          <w:p w14:paraId="71651A15" w14:textId="77777777" w:rsidR="00B95A81" w:rsidRPr="00C81FBC" w:rsidRDefault="00B95A81" w:rsidP="00AE6845">
            <w:pPr>
              <w:pStyle w:val="acctfourfigures"/>
              <w:pageBreakBefore/>
              <w:tabs>
                <w:tab w:val="clear" w:pos="765"/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C81FBC">
              <w:rPr>
                <w:rFonts w:ascii="Angsana New" w:hAnsi="Angsana New"/>
                <w:sz w:val="28"/>
                <w:szCs w:val="28"/>
                <w:rtl/>
                <w:cs/>
              </w:rPr>
              <w:lastRenderedPageBreak/>
              <w:br w:type="page"/>
            </w:r>
            <w:r w:rsidRPr="00C81FBC">
              <w:rPr>
                <w:rFonts w:ascii="Angsana New" w:hAnsi="Angsana New"/>
                <w:sz w:val="28"/>
                <w:szCs w:val="28"/>
                <w:rtl/>
                <w:cs/>
              </w:rPr>
              <w:br w:type="page"/>
            </w:r>
            <w:r w:rsidRPr="00C81FBC">
              <w:rPr>
                <w:rFonts w:ascii="Angsana New" w:hAnsi="Angsana New" w:cs="Angsana New"/>
                <w:sz w:val="28"/>
                <w:szCs w:val="28"/>
              </w:rPr>
              <w:br w:type="page"/>
            </w:r>
          </w:p>
        </w:tc>
        <w:tc>
          <w:tcPr>
            <w:tcW w:w="2250" w:type="dxa"/>
          </w:tcPr>
          <w:p w14:paraId="6A9493E6" w14:textId="77777777" w:rsidR="00B95A81" w:rsidRPr="00C81FBC" w:rsidRDefault="00B95A81" w:rsidP="00AE684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61" w:right="-1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0712" w:type="dxa"/>
            <w:gridSpan w:val="21"/>
          </w:tcPr>
          <w:p w14:paraId="4EA6894B" w14:textId="4E3BE387" w:rsidR="00B95A81" w:rsidRPr="00C81FBC" w:rsidRDefault="00B95A81" w:rsidP="00AE684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61" w:right="-1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C81FBC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B95A81" w:rsidRPr="005B5657" w14:paraId="432D52B3" w14:textId="77777777" w:rsidTr="00DB3CDC">
        <w:trPr>
          <w:cantSplit/>
          <w:trHeight w:val="71"/>
          <w:tblHeader/>
        </w:trPr>
        <w:tc>
          <w:tcPr>
            <w:tcW w:w="1799" w:type="dxa"/>
          </w:tcPr>
          <w:p w14:paraId="744BA531" w14:textId="77777777" w:rsidR="00B95A81" w:rsidRPr="00C81FBC" w:rsidRDefault="00B95A81" w:rsidP="00AE684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250" w:type="dxa"/>
          </w:tcPr>
          <w:p w14:paraId="0EC87DA0" w14:textId="77777777" w:rsidR="00B95A81" w:rsidRPr="00C81FBC" w:rsidRDefault="00B95A81" w:rsidP="00AE684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1" w:type="dxa"/>
            <w:gridSpan w:val="2"/>
          </w:tcPr>
          <w:p w14:paraId="150D3D51" w14:textId="5C9B3FF6" w:rsidR="00B95A81" w:rsidRPr="00C81FBC" w:rsidRDefault="00B95A81" w:rsidP="00AE684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C81FB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สัดส่วน</w:t>
            </w:r>
          </w:p>
        </w:tc>
        <w:tc>
          <w:tcPr>
            <w:tcW w:w="1714" w:type="dxa"/>
            <w:gridSpan w:val="3"/>
          </w:tcPr>
          <w:p w14:paraId="37F61149" w14:textId="77777777" w:rsidR="00B95A81" w:rsidRPr="00C81FBC" w:rsidRDefault="00B95A81" w:rsidP="00AE684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9" w:type="dxa"/>
          </w:tcPr>
          <w:p w14:paraId="7601F495" w14:textId="77777777" w:rsidR="00B95A81" w:rsidRPr="00C81FBC" w:rsidRDefault="00B95A81" w:rsidP="00AE684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1" w:type="dxa"/>
            <w:gridSpan w:val="3"/>
          </w:tcPr>
          <w:p w14:paraId="4410FAE1" w14:textId="77777777" w:rsidR="00B95A81" w:rsidRPr="00C81FBC" w:rsidRDefault="00B95A81" w:rsidP="00AE684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9" w:type="dxa"/>
          </w:tcPr>
          <w:p w14:paraId="5A75623A" w14:textId="77777777" w:rsidR="00B95A81" w:rsidRPr="00C81FBC" w:rsidRDefault="00B95A81" w:rsidP="00AE684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91" w:type="dxa"/>
            <w:gridSpan w:val="3"/>
          </w:tcPr>
          <w:p w14:paraId="644638C3" w14:textId="77777777" w:rsidR="00B95A81" w:rsidRPr="00C81FBC" w:rsidRDefault="00B95A81" w:rsidP="00AE684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" w:type="dxa"/>
          </w:tcPr>
          <w:p w14:paraId="74FC8E0B" w14:textId="77777777" w:rsidR="00B95A81" w:rsidRPr="00C81FBC" w:rsidRDefault="00B95A81" w:rsidP="00AE684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91" w:type="dxa"/>
            <w:gridSpan w:val="3"/>
          </w:tcPr>
          <w:p w14:paraId="17E229D8" w14:textId="77777777" w:rsidR="00B95A81" w:rsidRPr="00C81FBC" w:rsidRDefault="00B95A81" w:rsidP="00AE684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9" w:type="dxa"/>
          </w:tcPr>
          <w:p w14:paraId="5A6C0208" w14:textId="77777777" w:rsidR="00B95A81" w:rsidRPr="00C81FBC" w:rsidRDefault="00B95A81" w:rsidP="00AE684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8" w:type="dxa"/>
            <w:gridSpan w:val="3"/>
          </w:tcPr>
          <w:p w14:paraId="7C96E071" w14:textId="77777777" w:rsidR="00B95A81" w:rsidRPr="00C81FBC" w:rsidRDefault="00B95A81" w:rsidP="008D637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61" w:right="-11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B95A81" w:rsidRPr="005B5657" w14:paraId="30A9F6C3" w14:textId="77777777" w:rsidTr="00DB3CDC">
        <w:trPr>
          <w:cantSplit/>
          <w:trHeight w:val="71"/>
          <w:tblHeader/>
        </w:trPr>
        <w:tc>
          <w:tcPr>
            <w:tcW w:w="1799" w:type="dxa"/>
          </w:tcPr>
          <w:p w14:paraId="3CCA7C69" w14:textId="77777777" w:rsidR="00B95A81" w:rsidRPr="00C81FBC" w:rsidRDefault="00B95A81" w:rsidP="00B95A81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C81FB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บริษัทร่วม</w:t>
            </w:r>
          </w:p>
        </w:tc>
        <w:tc>
          <w:tcPr>
            <w:tcW w:w="2250" w:type="dxa"/>
          </w:tcPr>
          <w:p w14:paraId="4A5C74B0" w14:textId="7326B410" w:rsidR="00B95A81" w:rsidRPr="00C81FBC" w:rsidRDefault="00B95A81" w:rsidP="00B95A81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C81FB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441" w:type="dxa"/>
            <w:gridSpan w:val="2"/>
          </w:tcPr>
          <w:p w14:paraId="3F13AAC0" w14:textId="05657588" w:rsidR="00B95A81" w:rsidRPr="00C81FBC" w:rsidRDefault="00DB3CDC" w:rsidP="00AE684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B3CD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ความ</w:t>
            </w:r>
            <w:r w:rsidR="00B95A81" w:rsidRPr="00C81FB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เป็นเจ้าของ</w:t>
            </w:r>
          </w:p>
        </w:tc>
        <w:tc>
          <w:tcPr>
            <w:tcW w:w="1714" w:type="dxa"/>
            <w:gridSpan w:val="3"/>
          </w:tcPr>
          <w:p w14:paraId="708A6316" w14:textId="77777777" w:rsidR="00B95A81" w:rsidRPr="00C81FBC" w:rsidRDefault="00B95A81" w:rsidP="00AE684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C81FB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9" w:type="dxa"/>
          </w:tcPr>
          <w:p w14:paraId="08082CF2" w14:textId="77777777" w:rsidR="00B95A81" w:rsidRPr="00C81FBC" w:rsidRDefault="00B95A81" w:rsidP="00AE684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1" w:type="dxa"/>
            <w:gridSpan w:val="3"/>
          </w:tcPr>
          <w:p w14:paraId="3CB0ED65" w14:textId="77777777" w:rsidR="00B95A81" w:rsidRPr="00C81FBC" w:rsidRDefault="00B95A81" w:rsidP="00AE684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C81FB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9" w:type="dxa"/>
          </w:tcPr>
          <w:p w14:paraId="6A901F58" w14:textId="77777777" w:rsidR="00B95A81" w:rsidRPr="00C81FBC" w:rsidRDefault="00B95A81" w:rsidP="00AE684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91" w:type="dxa"/>
            <w:gridSpan w:val="3"/>
          </w:tcPr>
          <w:p w14:paraId="360F6323" w14:textId="77777777" w:rsidR="00B95A81" w:rsidRPr="00C81FBC" w:rsidRDefault="00B95A81" w:rsidP="00AE684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C81FB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การด้อยค่า</w:t>
            </w:r>
          </w:p>
        </w:tc>
        <w:tc>
          <w:tcPr>
            <w:tcW w:w="189" w:type="dxa"/>
          </w:tcPr>
          <w:p w14:paraId="075B0C56" w14:textId="77777777" w:rsidR="00B95A81" w:rsidRPr="00C81FBC" w:rsidRDefault="00B95A81" w:rsidP="00AE684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91" w:type="dxa"/>
            <w:gridSpan w:val="3"/>
          </w:tcPr>
          <w:p w14:paraId="4AF4F1D2" w14:textId="77777777" w:rsidR="00B95A81" w:rsidRPr="00C81FBC" w:rsidRDefault="00B95A81" w:rsidP="00AE684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C81FB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ราคาทุน </w:t>
            </w:r>
            <w:r w:rsidRPr="00C81FB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  <w:r w:rsidRPr="00C81FBC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 สุทธิ</w:t>
            </w:r>
          </w:p>
        </w:tc>
        <w:tc>
          <w:tcPr>
            <w:tcW w:w="189" w:type="dxa"/>
          </w:tcPr>
          <w:p w14:paraId="31EDD012" w14:textId="77777777" w:rsidR="00B95A81" w:rsidRPr="00C81FBC" w:rsidRDefault="00B95A81" w:rsidP="00AE684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8" w:type="dxa"/>
            <w:gridSpan w:val="3"/>
          </w:tcPr>
          <w:p w14:paraId="0B5400A8" w14:textId="77777777" w:rsidR="00B95A81" w:rsidRPr="00C81FBC" w:rsidRDefault="00B95A81" w:rsidP="00AE684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C81FB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เงินปันผลรับ</w:t>
            </w:r>
          </w:p>
        </w:tc>
      </w:tr>
      <w:tr w:rsidR="00B95A81" w:rsidRPr="005B5657" w14:paraId="705E7F14" w14:textId="77777777" w:rsidTr="00DB3CDC">
        <w:trPr>
          <w:cantSplit/>
          <w:trHeight w:val="71"/>
          <w:tblHeader/>
        </w:trPr>
        <w:tc>
          <w:tcPr>
            <w:tcW w:w="1799" w:type="dxa"/>
          </w:tcPr>
          <w:p w14:paraId="036C667E" w14:textId="77777777" w:rsidR="00B95A81" w:rsidRPr="00C81FBC" w:rsidRDefault="00B95A81" w:rsidP="00CB27D4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250" w:type="dxa"/>
          </w:tcPr>
          <w:p w14:paraId="7C12A1D7" w14:textId="77777777" w:rsidR="00B95A81" w:rsidRPr="00C81FBC" w:rsidRDefault="00B95A81" w:rsidP="00CB27D4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720" w:type="dxa"/>
          </w:tcPr>
          <w:p w14:paraId="70A4A678" w14:textId="57F56438" w:rsidR="00B95A81" w:rsidRPr="00C81FBC" w:rsidRDefault="00B95A81" w:rsidP="00CB27D4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81FBC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256</w:t>
            </w:r>
            <w:r w:rsidRPr="00C81FB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721" w:type="dxa"/>
          </w:tcPr>
          <w:p w14:paraId="77933A5C" w14:textId="77777777" w:rsidR="00B95A81" w:rsidRPr="00C81FBC" w:rsidRDefault="00B95A81" w:rsidP="00CB27D4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81FBC">
              <w:rPr>
                <w:rFonts w:ascii="Angsana New" w:hAnsi="Angsana New" w:cs="Angsana New"/>
                <w:sz w:val="28"/>
                <w:szCs w:val="28"/>
                <w:lang w:bidi="th-TH"/>
              </w:rPr>
              <w:t>2560</w:t>
            </w:r>
          </w:p>
        </w:tc>
        <w:tc>
          <w:tcPr>
            <w:tcW w:w="810" w:type="dxa"/>
          </w:tcPr>
          <w:p w14:paraId="6632C37F" w14:textId="77777777" w:rsidR="00B95A81" w:rsidRPr="00C81FBC" w:rsidRDefault="00B95A81" w:rsidP="00CB27D4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81FBC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256</w:t>
            </w:r>
            <w:r w:rsidRPr="00C81FB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9" w:type="dxa"/>
          </w:tcPr>
          <w:p w14:paraId="4482C484" w14:textId="77777777" w:rsidR="00B95A81" w:rsidRPr="00C81FBC" w:rsidRDefault="00B95A81" w:rsidP="00CB27D4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5" w:type="dxa"/>
          </w:tcPr>
          <w:p w14:paraId="67B9CC93" w14:textId="77777777" w:rsidR="00B95A81" w:rsidRPr="00C81FBC" w:rsidRDefault="00B95A81" w:rsidP="00CB27D4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81FBC">
              <w:rPr>
                <w:rFonts w:ascii="Angsana New" w:hAnsi="Angsana New" w:cs="Angsana New"/>
                <w:sz w:val="28"/>
                <w:szCs w:val="28"/>
                <w:lang w:bidi="th-TH"/>
              </w:rPr>
              <w:t>2560</w:t>
            </w:r>
          </w:p>
        </w:tc>
        <w:tc>
          <w:tcPr>
            <w:tcW w:w="189" w:type="dxa"/>
          </w:tcPr>
          <w:p w14:paraId="5DEA0E53" w14:textId="77777777" w:rsidR="00B95A81" w:rsidRPr="00C81FBC" w:rsidRDefault="00B95A81" w:rsidP="00CB27D4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7" w:type="dxa"/>
          </w:tcPr>
          <w:p w14:paraId="773467B5" w14:textId="77777777" w:rsidR="00B95A81" w:rsidRPr="00C81FBC" w:rsidRDefault="00B95A81" w:rsidP="00CB27D4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81FBC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256</w:t>
            </w:r>
            <w:r w:rsidRPr="00C81FB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9" w:type="dxa"/>
          </w:tcPr>
          <w:p w14:paraId="307B77A0" w14:textId="77777777" w:rsidR="00B95A81" w:rsidRPr="00C81FBC" w:rsidRDefault="00B95A81" w:rsidP="00CB27D4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5" w:type="dxa"/>
          </w:tcPr>
          <w:p w14:paraId="0BA90C1F" w14:textId="77777777" w:rsidR="00B95A81" w:rsidRPr="00C81FBC" w:rsidRDefault="00B95A81" w:rsidP="00CB27D4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81FBC">
              <w:rPr>
                <w:rFonts w:ascii="Angsana New" w:hAnsi="Angsana New" w:cs="Angsana New"/>
                <w:sz w:val="28"/>
                <w:szCs w:val="28"/>
                <w:lang w:bidi="th-TH"/>
              </w:rPr>
              <w:t>2560</w:t>
            </w:r>
          </w:p>
        </w:tc>
        <w:tc>
          <w:tcPr>
            <w:tcW w:w="189" w:type="dxa"/>
          </w:tcPr>
          <w:p w14:paraId="6F42B050" w14:textId="77777777" w:rsidR="00B95A81" w:rsidRPr="00C81FBC" w:rsidRDefault="00B95A81" w:rsidP="00CB27D4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91" w:type="dxa"/>
          </w:tcPr>
          <w:p w14:paraId="6C72EFF6" w14:textId="77777777" w:rsidR="00B95A81" w:rsidRPr="00C81FBC" w:rsidRDefault="00B95A81" w:rsidP="00CB27D4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81FBC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256</w:t>
            </w:r>
            <w:r w:rsidRPr="00C81FB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9" w:type="dxa"/>
          </w:tcPr>
          <w:p w14:paraId="106C96CC" w14:textId="77777777" w:rsidR="00B95A81" w:rsidRPr="00C81FBC" w:rsidRDefault="00B95A81" w:rsidP="00CB27D4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1" w:type="dxa"/>
          </w:tcPr>
          <w:p w14:paraId="30E1CF46" w14:textId="77777777" w:rsidR="00B95A81" w:rsidRPr="00C81FBC" w:rsidRDefault="00B95A81" w:rsidP="00CB27D4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81FBC">
              <w:rPr>
                <w:rFonts w:ascii="Angsana New" w:hAnsi="Angsana New" w:cs="Angsana New"/>
                <w:sz w:val="28"/>
                <w:szCs w:val="28"/>
                <w:lang w:bidi="th-TH"/>
              </w:rPr>
              <w:t>2560</w:t>
            </w:r>
          </w:p>
        </w:tc>
        <w:tc>
          <w:tcPr>
            <w:tcW w:w="189" w:type="dxa"/>
          </w:tcPr>
          <w:p w14:paraId="61D98EFD" w14:textId="77777777" w:rsidR="00B95A81" w:rsidRPr="00C81FBC" w:rsidRDefault="00B95A81" w:rsidP="00CB27D4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91" w:type="dxa"/>
          </w:tcPr>
          <w:p w14:paraId="724F6297" w14:textId="77777777" w:rsidR="00B95A81" w:rsidRPr="00C81FBC" w:rsidRDefault="00B95A81" w:rsidP="00CB27D4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81FBC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256</w:t>
            </w:r>
            <w:r w:rsidRPr="00C81FB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9" w:type="dxa"/>
          </w:tcPr>
          <w:p w14:paraId="6A861D29" w14:textId="77777777" w:rsidR="00B95A81" w:rsidRPr="00C81FBC" w:rsidRDefault="00B95A81" w:rsidP="00CB27D4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1" w:type="dxa"/>
          </w:tcPr>
          <w:p w14:paraId="361993B9" w14:textId="77777777" w:rsidR="00B95A81" w:rsidRPr="00C81FBC" w:rsidRDefault="00B95A81" w:rsidP="00CB27D4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81FBC">
              <w:rPr>
                <w:rFonts w:ascii="Angsana New" w:hAnsi="Angsana New" w:cs="Angsana New"/>
                <w:sz w:val="28"/>
                <w:szCs w:val="28"/>
                <w:lang w:bidi="th-TH"/>
              </w:rPr>
              <w:t>2560</w:t>
            </w:r>
          </w:p>
        </w:tc>
        <w:tc>
          <w:tcPr>
            <w:tcW w:w="189" w:type="dxa"/>
          </w:tcPr>
          <w:p w14:paraId="0E44F448" w14:textId="77777777" w:rsidR="00B95A81" w:rsidRPr="00C81FBC" w:rsidRDefault="00B95A81" w:rsidP="00CB27D4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8" w:type="dxa"/>
          </w:tcPr>
          <w:p w14:paraId="065C19FE" w14:textId="77777777" w:rsidR="00B95A81" w:rsidRPr="00C81FBC" w:rsidRDefault="00B95A81" w:rsidP="00CB27D4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81FBC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256</w:t>
            </w:r>
            <w:r w:rsidRPr="00C81FB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7" w:type="dxa"/>
          </w:tcPr>
          <w:p w14:paraId="165DE2B8" w14:textId="77777777" w:rsidR="00B95A81" w:rsidRPr="00C81FBC" w:rsidRDefault="00B95A81" w:rsidP="00CB27D4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3" w:type="dxa"/>
          </w:tcPr>
          <w:p w14:paraId="2ACF5E39" w14:textId="77777777" w:rsidR="00B95A81" w:rsidRPr="00C81FBC" w:rsidRDefault="00B95A81" w:rsidP="00CB27D4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81FBC">
              <w:rPr>
                <w:rFonts w:ascii="Angsana New" w:hAnsi="Angsana New" w:cs="Angsana New"/>
                <w:sz w:val="28"/>
                <w:szCs w:val="28"/>
                <w:lang w:bidi="th-TH"/>
              </w:rPr>
              <w:t>2560</w:t>
            </w:r>
          </w:p>
        </w:tc>
      </w:tr>
      <w:tr w:rsidR="00B95A81" w:rsidRPr="005B5657" w14:paraId="16EA514D" w14:textId="77777777" w:rsidTr="00DB3CDC">
        <w:trPr>
          <w:cantSplit/>
          <w:trHeight w:val="357"/>
        </w:trPr>
        <w:tc>
          <w:tcPr>
            <w:tcW w:w="1799" w:type="dxa"/>
            <w:vAlign w:val="bottom"/>
          </w:tcPr>
          <w:p w14:paraId="743E2251" w14:textId="77777777" w:rsidR="00B95A81" w:rsidRPr="00473C6B" w:rsidRDefault="00B95A81" w:rsidP="00CB27D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50" w:type="dxa"/>
          </w:tcPr>
          <w:p w14:paraId="79E379FF" w14:textId="77777777" w:rsidR="00B95A81" w:rsidRPr="00473C6B" w:rsidRDefault="00B95A81" w:rsidP="00CB27D4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1441" w:type="dxa"/>
            <w:gridSpan w:val="2"/>
            <w:vAlign w:val="bottom"/>
          </w:tcPr>
          <w:p w14:paraId="0EB7679A" w14:textId="71D7ABB7" w:rsidR="00B95A81" w:rsidRPr="00C81FBC" w:rsidRDefault="00B95A81" w:rsidP="00CB27D4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C81FBC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(ร้อยละ</w:t>
            </w:r>
            <w:r w:rsidRPr="00C81FBC"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  <w:t>)</w:t>
            </w:r>
          </w:p>
        </w:tc>
        <w:tc>
          <w:tcPr>
            <w:tcW w:w="9271" w:type="dxa"/>
            <w:gridSpan w:val="19"/>
          </w:tcPr>
          <w:p w14:paraId="2D0E4142" w14:textId="77777777" w:rsidR="00B95A81" w:rsidRPr="00C81FBC" w:rsidRDefault="00B95A81" w:rsidP="00CB27D4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C81FBC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B95A81" w:rsidRPr="005B5657" w14:paraId="20F3CF37" w14:textId="77777777" w:rsidTr="00DB3CDC">
        <w:trPr>
          <w:cantSplit/>
          <w:trHeight w:val="1089"/>
        </w:trPr>
        <w:tc>
          <w:tcPr>
            <w:tcW w:w="1799" w:type="dxa"/>
          </w:tcPr>
          <w:p w14:paraId="363DC606" w14:textId="5A528F32" w:rsidR="00B95A81" w:rsidRPr="005A08AA" w:rsidRDefault="00B95A81" w:rsidP="00CB27D4">
            <w:pPr>
              <w:tabs>
                <w:tab w:val="left" w:pos="540"/>
              </w:tabs>
              <w:spacing w:line="240" w:lineRule="auto"/>
              <w:ind w:left="284" w:hanging="284"/>
              <w:rPr>
                <w:rFonts w:ascii="Angsana New" w:hAnsi="Angsana New"/>
                <w:sz w:val="27"/>
                <w:szCs w:val="27"/>
              </w:rPr>
            </w:pPr>
            <w:r w:rsidRPr="005A08AA">
              <w:rPr>
                <w:rFonts w:ascii="Angsana New" w:hAnsi="Angsana New"/>
                <w:sz w:val="27"/>
                <w:szCs w:val="27"/>
                <w:cs/>
              </w:rPr>
              <w:t xml:space="preserve">บริษัท โยมิอูริ-เนชั่น </w:t>
            </w:r>
            <w:r w:rsidR="00211B77" w:rsidRPr="005A08AA">
              <w:rPr>
                <w:rFonts w:ascii="Angsana New" w:hAnsi="Angsana New"/>
                <w:sz w:val="27"/>
                <w:szCs w:val="27"/>
              </w:rPr>
              <w:br/>
            </w:r>
            <w:r w:rsidRPr="005A08AA">
              <w:rPr>
                <w:rFonts w:ascii="Angsana New" w:hAnsi="Angsana New"/>
                <w:sz w:val="27"/>
                <w:szCs w:val="27"/>
                <w:cs/>
              </w:rPr>
              <w:t>อินฟอร์มเมชั่น</w:t>
            </w:r>
            <w:r w:rsidRPr="005A08AA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5A08AA">
              <w:rPr>
                <w:rFonts w:ascii="Angsana New" w:hAnsi="Angsana New"/>
                <w:sz w:val="27"/>
                <w:szCs w:val="27"/>
                <w:cs/>
              </w:rPr>
              <w:t>เซอร์วิส จำกัด</w:t>
            </w:r>
          </w:p>
        </w:tc>
        <w:tc>
          <w:tcPr>
            <w:tcW w:w="2250" w:type="dxa"/>
            <w:vAlign w:val="bottom"/>
          </w:tcPr>
          <w:p w14:paraId="0147AE08" w14:textId="02905CBA" w:rsidR="00B95A81" w:rsidRPr="005A08AA" w:rsidRDefault="00B95A81" w:rsidP="005A08AA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 w:rsidRPr="005A08AA">
              <w:rPr>
                <w:rFonts w:ascii="Angsana New" w:hAnsi="Angsana New"/>
                <w:sz w:val="27"/>
                <w:szCs w:val="27"/>
                <w:cs/>
              </w:rPr>
              <w:t>ตัวแทนขายโฆษณา</w:t>
            </w:r>
          </w:p>
        </w:tc>
        <w:tc>
          <w:tcPr>
            <w:tcW w:w="720" w:type="dxa"/>
            <w:vAlign w:val="bottom"/>
          </w:tcPr>
          <w:p w14:paraId="7AE29FDB" w14:textId="26CC28D8" w:rsidR="00B95A81" w:rsidRPr="00C81FBC" w:rsidRDefault="00B95A81" w:rsidP="00CB27D4">
            <w:pPr>
              <w:pStyle w:val="acctfourfigures"/>
              <w:tabs>
                <w:tab w:val="clear" w:pos="765"/>
                <w:tab w:val="decimal" w:pos="281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81FBC">
              <w:rPr>
                <w:rFonts w:ascii="Angsana New" w:hAnsi="Angsana New" w:cs="Angsana New"/>
                <w:sz w:val="28"/>
                <w:szCs w:val="28"/>
                <w:lang w:bidi="th-TH"/>
              </w:rPr>
              <w:t>45.00</w:t>
            </w:r>
          </w:p>
        </w:tc>
        <w:tc>
          <w:tcPr>
            <w:tcW w:w="721" w:type="dxa"/>
            <w:vAlign w:val="bottom"/>
          </w:tcPr>
          <w:p w14:paraId="631B7FEE" w14:textId="77777777" w:rsidR="00B95A81" w:rsidRPr="00C81FBC" w:rsidRDefault="00B95A81" w:rsidP="00CB27D4">
            <w:pPr>
              <w:pStyle w:val="acctfourfigures"/>
              <w:tabs>
                <w:tab w:val="clear" w:pos="765"/>
                <w:tab w:val="decimal" w:pos="281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81FBC">
              <w:rPr>
                <w:rFonts w:ascii="Angsana New" w:hAnsi="Angsana New" w:cs="Angsana New"/>
                <w:sz w:val="28"/>
                <w:szCs w:val="28"/>
                <w:lang w:bidi="th-TH"/>
              </w:rPr>
              <w:t>45.00</w:t>
            </w:r>
          </w:p>
        </w:tc>
        <w:tc>
          <w:tcPr>
            <w:tcW w:w="810" w:type="dxa"/>
            <w:vAlign w:val="bottom"/>
          </w:tcPr>
          <w:p w14:paraId="3107B28A" w14:textId="77777777" w:rsidR="00B95A81" w:rsidRPr="00C81FBC" w:rsidRDefault="00B95A81" w:rsidP="00CB27D4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81FB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4,000</w:t>
            </w:r>
          </w:p>
        </w:tc>
        <w:tc>
          <w:tcPr>
            <w:tcW w:w="189" w:type="dxa"/>
            <w:vAlign w:val="bottom"/>
          </w:tcPr>
          <w:p w14:paraId="0F593340" w14:textId="77777777" w:rsidR="00B95A81" w:rsidRPr="00C81FBC" w:rsidRDefault="00B95A81" w:rsidP="00CB27D4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5" w:type="dxa"/>
            <w:vAlign w:val="bottom"/>
          </w:tcPr>
          <w:p w14:paraId="6C0FCCEE" w14:textId="77777777" w:rsidR="00B95A81" w:rsidRPr="00C81FBC" w:rsidRDefault="00B95A81" w:rsidP="00CB27D4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81FB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4,000</w:t>
            </w:r>
          </w:p>
        </w:tc>
        <w:tc>
          <w:tcPr>
            <w:tcW w:w="189" w:type="dxa"/>
            <w:vAlign w:val="bottom"/>
          </w:tcPr>
          <w:p w14:paraId="3535A685" w14:textId="77777777" w:rsidR="00B95A81" w:rsidRPr="00C81FBC" w:rsidRDefault="00B95A81" w:rsidP="00CB27D4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87" w:type="dxa"/>
            <w:vAlign w:val="bottom"/>
          </w:tcPr>
          <w:p w14:paraId="6642110F" w14:textId="7B6A47E6" w:rsidR="00B95A81" w:rsidRPr="00C81FBC" w:rsidRDefault="00B95A81" w:rsidP="0059333D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C81FBC">
              <w:rPr>
                <w:rFonts w:ascii="Angsana New" w:hAnsi="Angsana New" w:cs="Angsana New"/>
                <w:sz w:val="28"/>
                <w:szCs w:val="28"/>
                <w:lang w:bidi="th-TH"/>
              </w:rPr>
              <w:t>1,800</w:t>
            </w:r>
          </w:p>
        </w:tc>
        <w:tc>
          <w:tcPr>
            <w:tcW w:w="189" w:type="dxa"/>
            <w:vAlign w:val="bottom"/>
          </w:tcPr>
          <w:p w14:paraId="0F955700" w14:textId="77777777" w:rsidR="00B95A81" w:rsidRPr="00C81FBC" w:rsidRDefault="00B95A81" w:rsidP="00CB27D4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65" w:type="dxa"/>
            <w:vAlign w:val="bottom"/>
          </w:tcPr>
          <w:p w14:paraId="6F3759B6" w14:textId="77777777" w:rsidR="00B95A81" w:rsidRPr="00C81FBC" w:rsidRDefault="00B95A81" w:rsidP="00CB27D4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C81FBC">
              <w:rPr>
                <w:rFonts w:ascii="Angsana New" w:hAnsi="Angsana New" w:cs="Angsana New"/>
                <w:sz w:val="28"/>
                <w:szCs w:val="28"/>
                <w:lang w:bidi="th-TH"/>
              </w:rPr>
              <w:t>1,800</w:t>
            </w:r>
          </w:p>
        </w:tc>
        <w:tc>
          <w:tcPr>
            <w:tcW w:w="189" w:type="dxa"/>
            <w:vAlign w:val="bottom"/>
          </w:tcPr>
          <w:p w14:paraId="39799C98" w14:textId="77777777" w:rsidR="00B95A81" w:rsidRPr="00C81FBC" w:rsidRDefault="00B95A81" w:rsidP="00CB27D4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91" w:type="dxa"/>
            <w:vAlign w:val="bottom"/>
          </w:tcPr>
          <w:p w14:paraId="09794844" w14:textId="77777777" w:rsidR="00B95A81" w:rsidRPr="00C81FBC" w:rsidRDefault="00B95A81" w:rsidP="00BB517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81FB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9" w:type="dxa"/>
            <w:vAlign w:val="bottom"/>
          </w:tcPr>
          <w:p w14:paraId="0CD61267" w14:textId="77777777" w:rsidR="00B95A81" w:rsidRPr="00C81FBC" w:rsidRDefault="00B95A81" w:rsidP="00BB517D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11" w:type="dxa"/>
            <w:vAlign w:val="bottom"/>
          </w:tcPr>
          <w:p w14:paraId="0B8CA7A7" w14:textId="77777777" w:rsidR="00B95A81" w:rsidRPr="00C81FBC" w:rsidRDefault="00B95A81" w:rsidP="00BB517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C81FBC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9" w:type="dxa"/>
            <w:vAlign w:val="bottom"/>
          </w:tcPr>
          <w:p w14:paraId="2E0867EB" w14:textId="77777777" w:rsidR="00B95A81" w:rsidRPr="00C81FBC" w:rsidRDefault="00B95A81" w:rsidP="00CB27D4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91" w:type="dxa"/>
            <w:vAlign w:val="bottom"/>
          </w:tcPr>
          <w:p w14:paraId="13876955" w14:textId="429CEC1C" w:rsidR="00B95A81" w:rsidRPr="00C81FBC" w:rsidRDefault="00B95A81" w:rsidP="008A2AA3">
            <w:pPr>
              <w:pStyle w:val="acctfourfigures"/>
              <w:tabs>
                <w:tab w:val="clear" w:pos="765"/>
                <w:tab w:val="left" w:pos="540"/>
                <w:tab w:val="decimal" w:pos="674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C81FBC">
              <w:rPr>
                <w:rFonts w:ascii="Angsana New" w:hAnsi="Angsana New" w:cs="Angsana New"/>
                <w:sz w:val="28"/>
                <w:szCs w:val="28"/>
                <w:lang w:bidi="th-TH"/>
              </w:rPr>
              <w:t>1,800</w:t>
            </w:r>
          </w:p>
        </w:tc>
        <w:tc>
          <w:tcPr>
            <w:tcW w:w="189" w:type="dxa"/>
            <w:vAlign w:val="bottom"/>
          </w:tcPr>
          <w:p w14:paraId="4CE095E1" w14:textId="77777777" w:rsidR="00B95A81" w:rsidRPr="00C81FBC" w:rsidRDefault="00B95A81" w:rsidP="00CB27D4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1" w:type="dxa"/>
            <w:vAlign w:val="bottom"/>
          </w:tcPr>
          <w:p w14:paraId="5EE2B4D3" w14:textId="77777777" w:rsidR="00B95A81" w:rsidRPr="00C81FBC" w:rsidRDefault="00B95A81" w:rsidP="00CB27D4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C81FBC">
              <w:rPr>
                <w:rFonts w:ascii="Angsana New" w:hAnsi="Angsana New" w:cs="Angsana New"/>
                <w:sz w:val="28"/>
                <w:szCs w:val="28"/>
                <w:lang w:bidi="th-TH"/>
              </w:rPr>
              <w:t>1,800</w:t>
            </w:r>
          </w:p>
        </w:tc>
        <w:tc>
          <w:tcPr>
            <w:tcW w:w="189" w:type="dxa"/>
            <w:vAlign w:val="bottom"/>
          </w:tcPr>
          <w:p w14:paraId="3A3FE58F" w14:textId="77777777" w:rsidR="00B95A81" w:rsidRPr="00C81FBC" w:rsidRDefault="00B95A81" w:rsidP="00CB27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41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8" w:type="dxa"/>
            <w:vAlign w:val="bottom"/>
          </w:tcPr>
          <w:p w14:paraId="40566FCC" w14:textId="77777777" w:rsidR="00B95A81" w:rsidRPr="00613568" w:rsidRDefault="00B95A81" w:rsidP="00B95A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356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7" w:type="dxa"/>
            <w:vAlign w:val="bottom"/>
          </w:tcPr>
          <w:p w14:paraId="4F0BBE93" w14:textId="77777777" w:rsidR="00B95A81" w:rsidRPr="00613568" w:rsidRDefault="00B95A81" w:rsidP="00CB27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4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3" w:type="dxa"/>
            <w:vAlign w:val="bottom"/>
          </w:tcPr>
          <w:p w14:paraId="109AE299" w14:textId="77777777" w:rsidR="00B95A81" w:rsidRPr="00613568" w:rsidRDefault="00B95A81" w:rsidP="00B95A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356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C53DD" w:rsidRPr="005B5657" w14:paraId="19AC8FB3" w14:textId="77777777" w:rsidTr="00DB3CDC">
        <w:trPr>
          <w:cantSplit/>
          <w:trHeight w:val="1089"/>
        </w:trPr>
        <w:tc>
          <w:tcPr>
            <w:tcW w:w="1799" w:type="dxa"/>
          </w:tcPr>
          <w:p w14:paraId="6FE65F99" w14:textId="33AAF0BD" w:rsidR="001C53DD" w:rsidRPr="005A08AA" w:rsidRDefault="001C53DD" w:rsidP="001C53DD">
            <w:pPr>
              <w:tabs>
                <w:tab w:val="left" w:pos="540"/>
              </w:tabs>
              <w:spacing w:line="240" w:lineRule="auto"/>
              <w:ind w:left="284" w:hanging="284"/>
              <w:rPr>
                <w:rFonts w:ascii="Angsana New" w:hAnsi="Angsana New"/>
                <w:sz w:val="27"/>
                <w:szCs w:val="27"/>
              </w:rPr>
            </w:pPr>
            <w:r w:rsidRPr="005A08AA">
              <w:rPr>
                <w:rFonts w:ascii="Angsana New" w:hAnsi="Angsana New"/>
                <w:sz w:val="27"/>
                <w:szCs w:val="27"/>
                <w:cs/>
              </w:rPr>
              <w:t xml:space="preserve">บริษัท </w:t>
            </w:r>
            <w:r w:rsidRPr="005A08AA">
              <w:rPr>
                <w:rFonts w:ascii="Angsana New" w:hAnsi="Angsana New" w:hint="cs"/>
                <w:sz w:val="27"/>
                <w:szCs w:val="27"/>
                <w:cs/>
              </w:rPr>
              <w:t>เนชั่น อินเตอร์</w:t>
            </w:r>
          </w:p>
          <w:p w14:paraId="1589A7B0" w14:textId="1C63F601" w:rsidR="001C53DD" w:rsidRPr="005A08AA" w:rsidRDefault="001C53DD" w:rsidP="001C53DD">
            <w:pPr>
              <w:tabs>
                <w:tab w:val="left" w:pos="540"/>
              </w:tabs>
              <w:spacing w:line="240" w:lineRule="auto"/>
              <w:ind w:left="284" w:hanging="284"/>
              <w:rPr>
                <w:rFonts w:ascii="Angsana New" w:hAnsi="Angsana New"/>
                <w:sz w:val="27"/>
                <w:szCs w:val="27"/>
              </w:rPr>
            </w:pPr>
            <w:r w:rsidRPr="005A08AA">
              <w:rPr>
                <w:rFonts w:ascii="Angsana New" w:hAnsi="Angsana New" w:hint="cs"/>
                <w:sz w:val="27"/>
                <w:szCs w:val="27"/>
                <w:cs/>
              </w:rPr>
              <w:t xml:space="preserve">       เนชั่นแนล เอ็ดดู</w:t>
            </w:r>
          </w:p>
          <w:p w14:paraId="1EDD28F1" w14:textId="41D1BE70" w:rsidR="001C53DD" w:rsidRPr="005A08AA" w:rsidRDefault="001C53DD" w:rsidP="001C53DD">
            <w:pPr>
              <w:tabs>
                <w:tab w:val="left" w:pos="540"/>
              </w:tabs>
              <w:spacing w:line="240" w:lineRule="auto"/>
              <w:ind w:left="284" w:hanging="284"/>
              <w:rPr>
                <w:rFonts w:ascii="Angsana New" w:hAnsi="Angsana New"/>
                <w:sz w:val="27"/>
                <w:szCs w:val="27"/>
                <w:cs/>
              </w:rPr>
            </w:pPr>
            <w:r w:rsidRPr="005A08AA">
              <w:rPr>
                <w:rFonts w:ascii="Angsana New" w:hAnsi="Angsana New"/>
                <w:sz w:val="27"/>
                <w:szCs w:val="27"/>
              </w:rPr>
              <w:t xml:space="preserve">       </w:t>
            </w:r>
            <w:r w:rsidRPr="005A08AA">
              <w:rPr>
                <w:rFonts w:ascii="Angsana New" w:hAnsi="Angsana New" w:hint="cs"/>
                <w:sz w:val="27"/>
                <w:szCs w:val="27"/>
                <w:cs/>
              </w:rPr>
              <w:t>เทนเมนท์</w:t>
            </w:r>
            <w:r w:rsidRPr="005A08AA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5A08AA">
              <w:rPr>
                <w:rFonts w:ascii="Angsana New" w:hAnsi="Angsana New"/>
                <w:sz w:val="27"/>
                <w:szCs w:val="27"/>
                <w:cs/>
              </w:rPr>
              <w:t>จำกัด</w:t>
            </w:r>
            <w:r w:rsidRPr="005A08AA">
              <w:rPr>
                <w:rFonts w:ascii="Angsana New" w:hAnsi="Angsana New" w:hint="cs"/>
                <w:sz w:val="27"/>
                <w:szCs w:val="27"/>
                <w:cs/>
              </w:rPr>
              <w:t xml:space="preserve"> (มหาชน)</w:t>
            </w:r>
          </w:p>
        </w:tc>
        <w:tc>
          <w:tcPr>
            <w:tcW w:w="2250" w:type="dxa"/>
          </w:tcPr>
          <w:p w14:paraId="3AF8F095" w14:textId="5E0064F5" w:rsidR="001C53DD" w:rsidRPr="005A08AA" w:rsidRDefault="001C53DD" w:rsidP="001C53DD">
            <w:pPr>
              <w:pStyle w:val="acctfourfigures"/>
              <w:tabs>
                <w:tab w:val="clear" w:pos="765"/>
                <w:tab w:val="decimal" w:pos="190"/>
                <w:tab w:val="left" w:pos="540"/>
              </w:tabs>
              <w:spacing w:line="240" w:lineRule="auto"/>
              <w:ind w:left="280" w:hanging="270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5A08AA">
              <w:rPr>
                <w:rFonts w:ascii="Angsana New" w:hAnsi="Angsana New"/>
                <w:sz w:val="27"/>
                <w:szCs w:val="27"/>
                <w:cs/>
              </w:rPr>
              <w:t>นำเข้า ผลิตและจำหน่าย</w:t>
            </w:r>
            <w:r w:rsidRPr="005A08AA">
              <w:rPr>
                <w:rFonts w:ascii="Angsana New" w:hAnsi="Angsana New"/>
                <w:sz w:val="27"/>
                <w:szCs w:val="27"/>
                <w:cs/>
              </w:rPr>
              <w:br/>
              <w:t>ส</w:t>
            </w:r>
            <w:r w:rsidRPr="005A08AA">
              <w:rPr>
                <w:rFonts w:ascii="Angsana New" w:hAnsi="Angsana New" w:hint="cs"/>
                <w:sz w:val="27"/>
                <w:szCs w:val="27"/>
                <w:cs/>
              </w:rPr>
              <w:t>ื่อ</w:t>
            </w:r>
            <w:r w:rsidRPr="005A08AA">
              <w:rPr>
                <w:rFonts w:ascii="Angsana New" w:hAnsi="Angsana New"/>
                <w:sz w:val="27"/>
                <w:szCs w:val="27"/>
                <w:cs/>
              </w:rPr>
              <w:t>สิ่งพิมพ์ของในประเทศและต่างประเทศ ผลิตรายการโทรทัศน์ และให้บริการโฆษณาผ่านสื่อโทรทัศน์ สื่อดิจิตอล และการบริหารลิขสิทธิ์</w:t>
            </w:r>
          </w:p>
        </w:tc>
        <w:tc>
          <w:tcPr>
            <w:tcW w:w="720" w:type="dxa"/>
            <w:vAlign w:val="bottom"/>
          </w:tcPr>
          <w:p w14:paraId="25786B50" w14:textId="35EC07ED" w:rsidR="001C53DD" w:rsidRPr="00C81FBC" w:rsidRDefault="001C53DD" w:rsidP="001C53DD">
            <w:pPr>
              <w:pStyle w:val="acctfourfigures"/>
              <w:tabs>
                <w:tab w:val="clear" w:pos="765"/>
                <w:tab w:val="decimal" w:pos="281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81FB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33.05</w:t>
            </w:r>
          </w:p>
        </w:tc>
        <w:tc>
          <w:tcPr>
            <w:tcW w:w="721" w:type="dxa"/>
            <w:vAlign w:val="bottom"/>
          </w:tcPr>
          <w:p w14:paraId="17B993A9" w14:textId="41240447" w:rsidR="001C53DD" w:rsidRPr="00C81FBC" w:rsidRDefault="001C53DD" w:rsidP="001C53DD">
            <w:pPr>
              <w:pStyle w:val="acctfourfigures"/>
              <w:tabs>
                <w:tab w:val="clear" w:pos="765"/>
                <w:tab w:val="decimal" w:pos="281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81FBC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810" w:type="dxa"/>
            <w:vAlign w:val="bottom"/>
          </w:tcPr>
          <w:p w14:paraId="45628BB1" w14:textId="2ABC2A4B" w:rsidR="001C53DD" w:rsidRPr="00C81FBC" w:rsidRDefault="001C53DD" w:rsidP="001C53DD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365</w:t>
            </w:r>
            <w:r w:rsidRPr="00C81FB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549</w:t>
            </w:r>
          </w:p>
        </w:tc>
        <w:tc>
          <w:tcPr>
            <w:tcW w:w="189" w:type="dxa"/>
            <w:vAlign w:val="bottom"/>
          </w:tcPr>
          <w:p w14:paraId="7095E236" w14:textId="77777777" w:rsidR="001C53DD" w:rsidRPr="00C81FBC" w:rsidRDefault="001C53DD" w:rsidP="001C53DD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5" w:type="dxa"/>
            <w:vAlign w:val="bottom"/>
          </w:tcPr>
          <w:p w14:paraId="41141473" w14:textId="28B00E6E" w:rsidR="001C53DD" w:rsidRPr="00C81FBC" w:rsidRDefault="001C53DD" w:rsidP="001C53DD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81FB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9" w:type="dxa"/>
            <w:vAlign w:val="bottom"/>
          </w:tcPr>
          <w:p w14:paraId="3A6149BB" w14:textId="77777777" w:rsidR="001C53DD" w:rsidRPr="00C81FBC" w:rsidRDefault="001C53DD" w:rsidP="001C53DD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87" w:type="dxa"/>
            <w:vAlign w:val="bottom"/>
          </w:tcPr>
          <w:p w14:paraId="41566F7D" w14:textId="49A722F5" w:rsidR="001C53DD" w:rsidRPr="00613568" w:rsidRDefault="001C53DD" w:rsidP="001C53D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316,377</w:t>
            </w:r>
          </w:p>
        </w:tc>
        <w:tc>
          <w:tcPr>
            <w:tcW w:w="189" w:type="dxa"/>
            <w:vAlign w:val="bottom"/>
          </w:tcPr>
          <w:p w14:paraId="2BFFDF1C" w14:textId="77777777" w:rsidR="001C53DD" w:rsidRPr="00C81FBC" w:rsidRDefault="001C53DD" w:rsidP="001C53DD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65" w:type="dxa"/>
            <w:vAlign w:val="bottom"/>
          </w:tcPr>
          <w:p w14:paraId="121F00B4" w14:textId="2E41A64D" w:rsidR="001C53DD" w:rsidRPr="00C81FBC" w:rsidRDefault="001C53DD" w:rsidP="001C53DD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81FBC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9" w:type="dxa"/>
            <w:vAlign w:val="bottom"/>
          </w:tcPr>
          <w:p w14:paraId="4A6AB076" w14:textId="77777777" w:rsidR="001C53DD" w:rsidRPr="00C81FBC" w:rsidRDefault="001C53DD" w:rsidP="001C53DD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91" w:type="dxa"/>
            <w:vAlign w:val="bottom"/>
          </w:tcPr>
          <w:p w14:paraId="7A008C1C" w14:textId="375B8737" w:rsidR="001C53DD" w:rsidRPr="00C81FBC" w:rsidRDefault="001C53DD" w:rsidP="001C53D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81FB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9" w:type="dxa"/>
            <w:vAlign w:val="bottom"/>
          </w:tcPr>
          <w:p w14:paraId="020C07EF" w14:textId="77777777" w:rsidR="001C53DD" w:rsidRPr="00C81FBC" w:rsidRDefault="001C53DD" w:rsidP="001C53DD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11" w:type="dxa"/>
            <w:vAlign w:val="bottom"/>
          </w:tcPr>
          <w:p w14:paraId="229915BF" w14:textId="25C8CE3E" w:rsidR="001C53DD" w:rsidRPr="00C81FBC" w:rsidRDefault="001C53DD" w:rsidP="001C53D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81FBC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9" w:type="dxa"/>
            <w:vAlign w:val="bottom"/>
          </w:tcPr>
          <w:p w14:paraId="65E40386" w14:textId="77777777" w:rsidR="001C53DD" w:rsidRPr="00C81FBC" w:rsidRDefault="001C53DD" w:rsidP="001C53DD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91" w:type="dxa"/>
            <w:vAlign w:val="bottom"/>
          </w:tcPr>
          <w:p w14:paraId="776812EE" w14:textId="7799C6CD" w:rsidR="001C53DD" w:rsidRPr="00C81FBC" w:rsidRDefault="001C53DD" w:rsidP="001C53DD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316,377</w:t>
            </w:r>
          </w:p>
        </w:tc>
        <w:tc>
          <w:tcPr>
            <w:tcW w:w="189" w:type="dxa"/>
            <w:vAlign w:val="bottom"/>
          </w:tcPr>
          <w:p w14:paraId="6EAB19D6" w14:textId="77777777" w:rsidR="001C53DD" w:rsidRPr="00C81FBC" w:rsidRDefault="001C53DD" w:rsidP="001C53DD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1" w:type="dxa"/>
            <w:vAlign w:val="bottom"/>
          </w:tcPr>
          <w:p w14:paraId="350B1DCE" w14:textId="210AF98D" w:rsidR="001C53DD" w:rsidRPr="00C81FBC" w:rsidRDefault="001C53DD" w:rsidP="001C53DD">
            <w:pPr>
              <w:pStyle w:val="acctfourfigures"/>
              <w:tabs>
                <w:tab w:val="clear" w:pos="765"/>
                <w:tab w:val="decimal" w:pos="302"/>
                <w:tab w:val="left" w:pos="443"/>
              </w:tabs>
              <w:spacing w:line="240" w:lineRule="auto"/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81FBC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9" w:type="dxa"/>
            <w:vAlign w:val="bottom"/>
          </w:tcPr>
          <w:p w14:paraId="06833371" w14:textId="77777777" w:rsidR="001C53DD" w:rsidRPr="00C81FBC" w:rsidRDefault="001C53DD" w:rsidP="001C5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41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8" w:type="dxa"/>
            <w:vAlign w:val="bottom"/>
          </w:tcPr>
          <w:p w14:paraId="72593417" w14:textId="19184C7F" w:rsidR="001C53DD" w:rsidRPr="00613568" w:rsidRDefault="001C53DD" w:rsidP="001C5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356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7" w:type="dxa"/>
            <w:vAlign w:val="bottom"/>
          </w:tcPr>
          <w:p w14:paraId="63303F7A" w14:textId="77777777" w:rsidR="001C53DD" w:rsidRPr="00613568" w:rsidRDefault="001C53DD" w:rsidP="001C5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4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3" w:type="dxa"/>
            <w:vAlign w:val="bottom"/>
          </w:tcPr>
          <w:p w14:paraId="4D002587" w14:textId="543B68EC" w:rsidR="001C53DD" w:rsidRPr="00613568" w:rsidRDefault="001C53DD" w:rsidP="001C5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356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C53DD" w:rsidRPr="005B5657" w14:paraId="738062A2" w14:textId="77777777" w:rsidTr="00DB3CDC">
        <w:trPr>
          <w:cantSplit/>
          <w:trHeight w:val="397"/>
        </w:trPr>
        <w:tc>
          <w:tcPr>
            <w:tcW w:w="1799" w:type="dxa"/>
          </w:tcPr>
          <w:p w14:paraId="44613D55" w14:textId="77777777" w:rsidR="001C53DD" w:rsidRPr="00C81FBC" w:rsidRDefault="001C53DD" w:rsidP="001C53DD">
            <w:pPr>
              <w:tabs>
                <w:tab w:val="left" w:pos="540"/>
              </w:tabs>
              <w:spacing w:line="240" w:lineRule="auto"/>
              <w:ind w:left="284" w:hanging="28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</w:tcPr>
          <w:p w14:paraId="54129E5F" w14:textId="77777777" w:rsidR="001C53DD" w:rsidRPr="00C81FBC" w:rsidRDefault="001C53DD" w:rsidP="001C53DD">
            <w:pPr>
              <w:pStyle w:val="acctfourfigures"/>
              <w:tabs>
                <w:tab w:val="clear" w:pos="765"/>
                <w:tab w:val="decimal" w:pos="281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617AC33D" w14:textId="7B324F21" w:rsidR="001C53DD" w:rsidRPr="00C81FBC" w:rsidRDefault="001C53DD" w:rsidP="001C53DD">
            <w:pPr>
              <w:pStyle w:val="acctfourfigures"/>
              <w:tabs>
                <w:tab w:val="clear" w:pos="765"/>
                <w:tab w:val="decimal" w:pos="281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1" w:type="dxa"/>
            <w:vAlign w:val="bottom"/>
          </w:tcPr>
          <w:p w14:paraId="3DA0E170" w14:textId="77777777" w:rsidR="001C53DD" w:rsidRPr="00C81FBC" w:rsidRDefault="001C53DD" w:rsidP="001C53DD">
            <w:pPr>
              <w:pStyle w:val="acctfourfigures"/>
              <w:tabs>
                <w:tab w:val="clear" w:pos="765"/>
                <w:tab w:val="decimal" w:pos="281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FF55D34" w14:textId="77777777" w:rsidR="001C53DD" w:rsidRPr="00C81FBC" w:rsidRDefault="001C53DD" w:rsidP="001C53DD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9" w:type="dxa"/>
            <w:vAlign w:val="bottom"/>
          </w:tcPr>
          <w:p w14:paraId="630573B9" w14:textId="77777777" w:rsidR="001C53DD" w:rsidRPr="00C81FBC" w:rsidRDefault="001C53DD" w:rsidP="001C53DD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5" w:type="dxa"/>
            <w:vAlign w:val="bottom"/>
          </w:tcPr>
          <w:p w14:paraId="63356642" w14:textId="77777777" w:rsidR="001C53DD" w:rsidRPr="00C81FBC" w:rsidRDefault="001C53DD" w:rsidP="001C53DD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9" w:type="dxa"/>
            <w:vAlign w:val="bottom"/>
          </w:tcPr>
          <w:p w14:paraId="12A0DAF4" w14:textId="77777777" w:rsidR="001C53DD" w:rsidRPr="00C81FBC" w:rsidRDefault="001C53DD" w:rsidP="001C53DD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FC8879" w14:textId="2607C9BD" w:rsidR="001C53DD" w:rsidRPr="00C81FBC" w:rsidRDefault="001C53DD" w:rsidP="001C53DD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318,177</w:t>
            </w:r>
          </w:p>
        </w:tc>
        <w:tc>
          <w:tcPr>
            <w:tcW w:w="189" w:type="dxa"/>
            <w:vAlign w:val="bottom"/>
          </w:tcPr>
          <w:p w14:paraId="560C6EE2" w14:textId="77777777" w:rsidR="001C53DD" w:rsidRPr="00C81FBC" w:rsidRDefault="001C53DD" w:rsidP="001C53DD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6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06C7A4" w14:textId="77777777" w:rsidR="001C53DD" w:rsidRPr="00C81FBC" w:rsidRDefault="001C53DD" w:rsidP="001C53DD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C81FBC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1,800</w:t>
            </w:r>
          </w:p>
        </w:tc>
        <w:tc>
          <w:tcPr>
            <w:tcW w:w="189" w:type="dxa"/>
            <w:vAlign w:val="bottom"/>
          </w:tcPr>
          <w:p w14:paraId="3D25BBDD" w14:textId="77777777" w:rsidR="001C53DD" w:rsidRPr="00C81FBC" w:rsidRDefault="001C53DD" w:rsidP="001C53DD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A4EC97" w14:textId="6CD23573" w:rsidR="001C53DD" w:rsidRPr="001C53DD" w:rsidRDefault="001C53DD" w:rsidP="001C53D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1C53DD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9" w:type="dxa"/>
            <w:vAlign w:val="bottom"/>
          </w:tcPr>
          <w:p w14:paraId="31155EDB" w14:textId="77777777" w:rsidR="001C53DD" w:rsidRPr="00C81FBC" w:rsidRDefault="001C53DD" w:rsidP="001C53DD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E4D718" w14:textId="77777777" w:rsidR="001C53DD" w:rsidRPr="00C81FBC" w:rsidRDefault="001C53DD" w:rsidP="001C53D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C81FBC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9" w:type="dxa"/>
            <w:vAlign w:val="bottom"/>
          </w:tcPr>
          <w:p w14:paraId="351C7DE6" w14:textId="77777777" w:rsidR="001C53DD" w:rsidRPr="00C81FBC" w:rsidRDefault="001C53DD" w:rsidP="001C53DD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16B3A7" w14:textId="08D0E0F8" w:rsidR="001C53DD" w:rsidRPr="00C81FBC" w:rsidRDefault="001C53DD" w:rsidP="001C53DD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318,177</w:t>
            </w:r>
          </w:p>
        </w:tc>
        <w:tc>
          <w:tcPr>
            <w:tcW w:w="189" w:type="dxa"/>
            <w:vAlign w:val="bottom"/>
          </w:tcPr>
          <w:p w14:paraId="7EF6D200" w14:textId="77777777" w:rsidR="001C53DD" w:rsidRPr="00C81FBC" w:rsidRDefault="001C53DD" w:rsidP="001C53DD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E33D03" w14:textId="77777777" w:rsidR="001C53DD" w:rsidRPr="00C81FBC" w:rsidRDefault="001C53DD" w:rsidP="001C53DD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C81FBC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1,800</w:t>
            </w:r>
          </w:p>
        </w:tc>
        <w:tc>
          <w:tcPr>
            <w:tcW w:w="189" w:type="dxa"/>
            <w:vAlign w:val="bottom"/>
          </w:tcPr>
          <w:p w14:paraId="71A89565" w14:textId="77777777" w:rsidR="001C53DD" w:rsidRPr="00C81FBC" w:rsidRDefault="001C53DD" w:rsidP="001C5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41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7846D0" w14:textId="77777777" w:rsidR="001C53DD" w:rsidRPr="00C81FBC" w:rsidRDefault="001C53DD" w:rsidP="001C5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81FBC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7" w:type="dxa"/>
            <w:vAlign w:val="bottom"/>
          </w:tcPr>
          <w:p w14:paraId="004194F9" w14:textId="77777777" w:rsidR="001C53DD" w:rsidRPr="00C81FBC" w:rsidRDefault="001C53DD" w:rsidP="001C5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41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FCCE39" w14:textId="77777777" w:rsidR="001C53DD" w:rsidRPr="00C81FBC" w:rsidRDefault="001C53DD" w:rsidP="001C5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81FBC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1F54C7BB" w14:textId="77777777" w:rsidR="00C52F47" w:rsidRPr="005A08AA" w:rsidRDefault="00C52F47" w:rsidP="00EA6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  <w:lang w:val="en-GB"/>
        </w:rPr>
      </w:pPr>
    </w:p>
    <w:p w14:paraId="4D188A42" w14:textId="0EC2D625" w:rsidR="000B3A48" w:rsidRDefault="000B3A48" w:rsidP="003E50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4" w:lineRule="auto"/>
        <w:ind w:left="86"/>
        <w:jc w:val="thaiDistribute"/>
        <w:rPr>
          <w:rFonts w:ascii="Angsana New" w:hAnsi="Angsana New"/>
          <w:sz w:val="30"/>
          <w:szCs w:val="30"/>
          <w:lang w:val="en-GB"/>
        </w:rPr>
      </w:pPr>
      <w:r>
        <w:rPr>
          <w:rFonts w:ascii="Angsana New" w:hAnsi="Angsana New" w:hint="cs"/>
          <w:sz w:val="30"/>
          <w:szCs w:val="30"/>
          <w:cs/>
          <w:lang w:val="en-GB"/>
        </w:rPr>
        <w:t xml:space="preserve">บริษัทร่วมทั้งหมดดำเนินธุรกิจในประเทศไทย </w:t>
      </w:r>
      <w:r w:rsidRPr="009D572F">
        <w:rPr>
          <w:rFonts w:ascii="Angsana New" w:hAnsi="Angsana New" w:hint="cs"/>
          <w:sz w:val="30"/>
          <w:szCs w:val="30"/>
          <w:cs/>
          <w:lang w:val="en-GB"/>
        </w:rPr>
        <w:t>กลุ่มบริ</w:t>
      </w:r>
      <w:r>
        <w:rPr>
          <w:rFonts w:ascii="Angsana New" w:hAnsi="Angsana New" w:hint="cs"/>
          <w:sz w:val="30"/>
          <w:szCs w:val="30"/>
          <w:cs/>
          <w:lang w:val="en-GB"/>
        </w:rPr>
        <w:t>ษัทไม่มีเงินลงทุนในบริษัทร่วมซึ่ง</w:t>
      </w:r>
      <w:r w:rsidRPr="009D572F">
        <w:rPr>
          <w:rFonts w:ascii="Angsana New" w:hAnsi="Angsana New" w:hint="cs"/>
          <w:sz w:val="30"/>
          <w:szCs w:val="30"/>
          <w:cs/>
          <w:lang w:val="en-GB"/>
        </w:rPr>
        <w:t>จดทะเบี</w:t>
      </w:r>
      <w:r>
        <w:rPr>
          <w:rFonts w:ascii="Angsana New" w:hAnsi="Angsana New" w:hint="cs"/>
          <w:sz w:val="30"/>
          <w:szCs w:val="30"/>
          <w:cs/>
          <w:lang w:val="en-GB"/>
        </w:rPr>
        <w:t>ยนในตลาดหลักทรัพย์ ดังนั้นจึง</w:t>
      </w:r>
      <w:r w:rsidRPr="009D572F">
        <w:rPr>
          <w:rFonts w:ascii="Angsana New" w:hAnsi="Angsana New" w:hint="cs"/>
          <w:sz w:val="30"/>
          <w:szCs w:val="30"/>
          <w:cs/>
          <w:lang w:val="en-GB"/>
        </w:rPr>
        <w:t>ไม่มีราคาที่เปิดเผยต่อสาธาร</w:t>
      </w:r>
      <w:r>
        <w:rPr>
          <w:rFonts w:ascii="Angsana New" w:hAnsi="Angsana New" w:hint="cs"/>
          <w:sz w:val="30"/>
          <w:szCs w:val="30"/>
          <w:cs/>
          <w:lang w:val="en-GB"/>
        </w:rPr>
        <w:t>ณ</w:t>
      </w:r>
      <w:r w:rsidRPr="009D572F">
        <w:rPr>
          <w:rFonts w:ascii="Angsana New" w:hAnsi="Angsana New" w:hint="cs"/>
          <w:sz w:val="30"/>
          <w:szCs w:val="30"/>
          <w:cs/>
          <w:lang w:val="en-GB"/>
        </w:rPr>
        <w:t>ชน</w:t>
      </w:r>
      <w:r>
        <w:rPr>
          <w:rFonts w:ascii="Angsana New" w:hAnsi="Angsana New" w:hint="cs"/>
          <w:sz w:val="30"/>
          <w:szCs w:val="30"/>
          <w:cs/>
          <w:lang w:val="en-GB"/>
        </w:rPr>
        <w:t xml:space="preserve"> ยกเว้นบริษัท </w:t>
      </w:r>
      <w:r w:rsidRPr="004A04B7">
        <w:rPr>
          <w:rFonts w:ascii="Angsana New" w:hAnsi="Angsana New"/>
          <w:sz w:val="30"/>
          <w:szCs w:val="30"/>
          <w:cs/>
          <w:lang w:val="en-GB"/>
        </w:rPr>
        <w:t>เนชั่นอินเตอร์</w:t>
      </w:r>
      <w:r w:rsidR="00D42AB1">
        <w:rPr>
          <w:rFonts w:ascii="Angsana New" w:hAnsi="Angsana New" w:hint="cs"/>
          <w:sz w:val="30"/>
          <w:szCs w:val="30"/>
          <w:cs/>
          <w:lang w:val="en-GB"/>
        </w:rPr>
        <w:t>เนชั่นแนล</w:t>
      </w:r>
      <w:r w:rsidRPr="004A04B7">
        <w:rPr>
          <w:rFonts w:ascii="Angsana New" w:hAnsi="Angsana New"/>
          <w:sz w:val="30"/>
          <w:szCs w:val="30"/>
          <w:cs/>
          <w:lang w:val="en-GB"/>
        </w:rPr>
        <w:t xml:space="preserve"> เอ็ดดูเทนเมนท์ จำกัด (มหาชน)</w:t>
      </w:r>
      <w:r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4A04B7">
        <w:rPr>
          <w:rFonts w:ascii="Angsana New" w:hAnsi="Angsana New"/>
          <w:sz w:val="30"/>
          <w:szCs w:val="30"/>
          <w:cs/>
          <w:lang w:val="en-GB"/>
        </w:rPr>
        <w:t>ซึ่งเป็นบริษัทจดทะเบียนในตลาดหลักทรัพย์</w:t>
      </w:r>
      <w:r w:rsidR="00613568">
        <w:rPr>
          <w:rFonts w:ascii="Angsana New" w:hAnsi="Angsana New" w:hint="cs"/>
          <w:sz w:val="30"/>
          <w:szCs w:val="30"/>
          <w:cs/>
          <w:lang w:val="en-GB"/>
        </w:rPr>
        <w:t>เอ็ม เอ ไอ</w:t>
      </w:r>
      <w:r w:rsidRPr="004A04B7">
        <w:rPr>
          <w:rFonts w:ascii="Angsana New" w:hAnsi="Angsana New"/>
          <w:sz w:val="30"/>
          <w:szCs w:val="30"/>
          <w:cs/>
          <w:lang w:val="en-GB"/>
        </w:rPr>
        <w:t xml:space="preserve"> ณ วันที่ 31</w:t>
      </w:r>
      <w:r>
        <w:rPr>
          <w:rFonts w:ascii="Angsana New" w:hAnsi="Angsana New"/>
          <w:sz w:val="30"/>
          <w:szCs w:val="30"/>
          <w:cs/>
          <w:lang w:val="en-GB"/>
        </w:rPr>
        <w:t xml:space="preserve"> ธันวาคม 2561 มีราคาปิดอยู่ที่ </w:t>
      </w:r>
      <w:r>
        <w:rPr>
          <w:rFonts w:ascii="Angsana New" w:hAnsi="Angsana New"/>
          <w:sz w:val="30"/>
          <w:szCs w:val="30"/>
          <w:lang w:val="en-GB"/>
        </w:rPr>
        <w:t xml:space="preserve">2.02 </w:t>
      </w:r>
      <w:r>
        <w:rPr>
          <w:rFonts w:ascii="Angsana New" w:hAnsi="Angsana New"/>
          <w:sz w:val="30"/>
          <w:szCs w:val="30"/>
          <w:cs/>
          <w:lang w:val="en-GB"/>
        </w:rPr>
        <w:t>บาท</w:t>
      </w:r>
      <w:r w:rsidRPr="004A04B7">
        <w:rPr>
          <w:rFonts w:ascii="Angsana New" w:hAnsi="Angsana New"/>
          <w:sz w:val="30"/>
          <w:szCs w:val="30"/>
          <w:cs/>
          <w:lang w:val="en-GB"/>
        </w:rPr>
        <w:t xml:space="preserve"> มูลค่ายุติธรรมของเงินลงทุนในบริษัท เนชั่น</w:t>
      </w:r>
      <w:r w:rsidR="00D42AB1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4A04B7">
        <w:rPr>
          <w:rFonts w:ascii="Angsana New" w:hAnsi="Angsana New"/>
          <w:sz w:val="30"/>
          <w:szCs w:val="30"/>
          <w:cs/>
          <w:lang w:val="en-GB"/>
        </w:rPr>
        <w:t>อินเตอร์</w:t>
      </w:r>
      <w:r w:rsidR="00D42AB1">
        <w:rPr>
          <w:rFonts w:ascii="Angsana New" w:hAnsi="Angsana New" w:hint="cs"/>
          <w:sz w:val="30"/>
          <w:szCs w:val="30"/>
          <w:cs/>
          <w:lang w:val="en-GB"/>
        </w:rPr>
        <w:t>เนชั่นแนล</w:t>
      </w:r>
      <w:r w:rsidRPr="004A04B7">
        <w:rPr>
          <w:rFonts w:ascii="Angsana New" w:hAnsi="Angsana New"/>
          <w:sz w:val="30"/>
          <w:szCs w:val="30"/>
          <w:cs/>
          <w:lang w:val="en-GB"/>
        </w:rPr>
        <w:t xml:space="preserve"> เอ็ดดูเทนเมนท์ จำกัด (มหาชน)</w:t>
      </w:r>
      <w:r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>
        <w:rPr>
          <w:rFonts w:ascii="Angsana New" w:hAnsi="Angsana New"/>
          <w:sz w:val="30"/>
          <w:szCs w:val="30"/>
          <w:cs/>
          <w:lang w:val="en-GB"/>
        </w:rPr>
        <w:t xml:space="preserve"> เท่ากับ </w:t>
      </w:r>
      <w:r>
        <w:rPr>
          <w:rFonts w:ascii="Angsana New" w:hAnsi="Angsana New"/>
          <w:sz w:val="30"/>
          <w:szCs w:val="30"/>
          <w:lang w:val="en-GB"/>
        </w:rPr>
        <w:t>244.0</w:t>
      </w:r>
      <w:r w:rsidR="00D42AB1">
        <w:rPr>
          <w:rFonts w:ascii="Angsana New" w:hAnsi="Angsana New" w:hint="cs"/>
          <w:sz w:val="30"/>
          <w:szCs w:val="30"/>
          <w:cs/>
          <w:lang w:val="en-GB"/>
        </w:rPr>
        <w:t>3</w:t>
      </w:r>
      <w:r w:rsidRPr="004A04B7">
        <w:rPr>
          <w:rFonts w:ascii="Angsana New" w:hAnsi="Angsana New"/>
          <w:sz w:val="30"/>
          <w:szCs w:val="30"/>
          <w:lang w:val="en-GB"/>
        </w:rPr>
        <w:t xml:space="preserve"> </w:t>
      </w:r>
      <w:r>
        <w:rPr>
          <w:rFonts w:ascii="Angsana New" w:hAnsi="Angsana New"/>
          <w:sz w:val="30"/>
          <w:szCs w:val="30"/>
          <w:cs/>
          <w:lang w:val="en-GB"/>
        </w:rPr>
        <w:t xml:space="preserve">ล้านบาท </w:t>
      </w:r>
    </w:p>
    <w:p w14:paraId="0A5D2E84" w14:textId="77777777" w:rsidR="003E50B1" w:rsidRPr="005A08AA" w:rsidRDefault="003E50B1" w:rsidP="008056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0"/>
        <w:jc w:val="thaiDistribute"/>
        <w:rPr>
          <w:rFonts w:ascii="Angsana New" w:hAnsi="Angsana New"/>
          <w:sz w:val="8"/>
          <w:szCs w:val="8"/>
          <w:lang w:val="en-GB"/>
        </w:rPr>
      </w:pPr>
    </w:p>
    <w:p w14:paraId="1929C4EE" w14:textId="77777777" w:rsidR="00C51234" w:rsidRDefault="00C51234" w:rsidP="008056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"/>
        <w:jc w:val="thaiDistribute"/>
        <w:rPr>
          <w:rFonts w:ascii="Angsana New" w:hAnsi="Angsana New"/>
          <w:sz w:val="30"/>
          <w:szCs w:val="30"/>
          <w:lang w:val="en-GB" w:eastAsia="x-none"/>
        </w:rPr>
      </w:pPr>
      <w:r w:rsidRPr="000F4CF3">
        <w:rPr>
          <w:rFonts w:ascii="Angsana New" w:hAnsi="Angsana New"/>
          <w:sz w:val="30"/>
          <w:szCs w:val="30"/>
          <w:cs/>
          <w:lang w:val="en-GB" w:eastAsia="x-none"/>
        </w:rPr>
        <w:t>บริษัท โยมิอูริ-เนชั่น อินฟอร์มเมชั่น</w:t>
      </w:r>
      <w:r w:rsidRPr="000F4CF3">
        <w:rPr>
          <w:rFonts w:ascii="Angsana New" w:hAnsi="Angsana New"/>
          <w:sz w:val="30"/>
          <w:szCs w:val="30"/>
          <w:lang w:val="en-GB" w:eastAsia="x-none"/>
        </w:rPr>
        <w:t xml:space="preserve"> </w:t>
      </w:r>
      <w:r w:rsidRPr="000F4CF3">
        <w:rPr>
          <w:rFonts w:ascii="Angsana New" w:hAnsi="Angsana New"/>
          <w:sz w:val="30"/>
          <w:szCs w:val="30"/>
          <w:cs/>
          <w:lang w:val="en-GB" w:eastAsia="x-none"/>
        </w:rPr>
        <w:t>เซอร์วิส จำกัด</w:t>
      </w:r>
      <w:r w:rsidRPr="000F4CF3">
        <w:rPr>
          <w:rFonts w:ascii="Angsana New" w:hAnsi="Angsana New"/>
          <w:sz w:val="30"/>
          <w:szCs w:val="30"/>
          <w:lang w:val="en-GB" w:eastAsia="x-none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GB" w:eastAsia="x-none"/>
        </w:rPr>
        <w:t>ได้</w:t>
      </w:r>
      <w:r w:rsidRPr="000F4CF3">
        <w:rPr>
          <w:rFonts w:ascii="Angsana New" w:hAnsi="Angsana New" w:hint="cs"/>
          <w:sz w:val="30"/>
          <w:szCs w:val="30"/>
          <w:cs/>
          <w:lang w:val="en-GB" w:eastAsia="x-none"/>
        </w:rPr>
        <w:t xml:space="preserve">จดทะเบียนเลิกกิจการเมื่อวันที่ </w:t>
      </w:r>
      <w:r w:rsidRPr="000F4CF3">
        <w:rPr>
          <w:rFonts w:ascii="Angsana New" w:hAnsi="Angsana New"/>
          <w:sz w:val="30"/>
          <w:szCs w:val="30"/>
          <w:lang w:val="en-GB" w:eastAsia="x-none"/>
        </w:rPr>
        <w:t xml:space="preserve">1 </w:t>
      </w:r>
      <w:r w:rsidRPr="000F4CF3">
        <w:rPr>
          <w:rFonts w:ascii="Angsana New" w:hAnsi="Angsana New" w:hint="cs"/>
          <w:sz w:val="30"/>
          <w:szCs w:val="30"/>
          <w:cs/>
          <w:lang w:val="en-GB" w:eastAsia="x-none"/>
        </w:rPr>
        <w:t xml:space="preserve">พฤศจิกายน </w:t>
      </w:r>
      <w:r w:rsidRPr="000F4CF3">
        <w:rPr>
          <w:rFonts w:ascii="Angsana New" w:hAnsi="Angsana New"/>
          <w:sz w:val="30"/>
          <w:szCs w:val="30"/>
          <w:lang w:val="en-GB" w:eastAsia="x-none"/>
        </w:rPr>
        <w:t xml:space="preserve">2561 </w:t>
      </w:r>
      <w:r w:rsidRPr="000F4CF3">
        <w:rPr>
          <w:rFonts w:ascii="Angsana New" w:hAnsi="Angsana New" w:hint="cs"/>
          <w:sz w:val="30"/>
          <w:szCs w:val="30"/>
          <w:cs/>
          <w:lang w:val="en-GB" w:eastAsia="x-none"/>
        </w:rPr>
        <w:t>และอยู่ในระหว่างการชำระบัญชี</w:t>
      </w:r>
    </w:p>
    <w:p w14:paraId="546C4AEE" w14:textId="3125A625" w:rsidR="009B3313" w:rsidRPr="003E50B1" w:rsidRDefault="009B3313" w:rsidP="00210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556"/>
        </w:tabs>
        <w:spacing w:line="240" w:lineRule="auto"/>
        <w:rPr>
          <w:rFonts w:ascii="Angsana New" w:hAnsi="Angsana New"/>
          <w:sz w:val="30"/>
          <w:szCs w:val="30"/>
          <w:cs/>
          <w:lang w:val="en-GB"/>
        </w:rPr>
        <w:sectPr w:rsidR="009B3313" w:rsidRPr="003E50B1" w:rsidSect="00B75C63">
          <w:footerReference w:type="default" r:id="rId10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16DCA29D" w14:textId="77777777" w:rsidR="009B3313" w:rsidRDefault="009B3313" w:rsidP="009B33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6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EA6008">
        <w:rPr>
          <w:rFonts w:ascii="Angsana New" w:hAnsi="Angsana New" w:hint="cs"/>
          <w:sz w:val="30"/>
          <w:szCs w:val="30"/>
          <w:cs/>
        </w:rPr>
        <w:lastRenderedPageBreak/>
        <w:t>ตารางต่อไปนี้สรุป</w:t>
      </w:r>
      <w:r w:rsidRPr="00EA6008">
        <w:rPr>
          <w:rFonts w:ascii="Angsana New" w:hAnsi="Angsana New"/>
          <w:sz w:val="30"/>
          <w:szCs w:val="30"/>
          <w:cs/>
        </w:rPr>
        <w:t>ข้อมูลทางก</w:t>
      </w:r>
      <w:r>
        <w:rPr>
          <w:rFonts w:ascii="Angsana New" w:hAnsi="Angsana New"/>
          <w:sz w:val="30"/>
          <w:szCs w:val="30"/>
          <w:cs/>
        </w:rPr>
        <w:t>ารเงินของบริษัทร่วม</w:t>
      </w:r>
      <w:r w:rsidRPr="00EA6008">
        <w:rPr>
          <w:rFonts w:ascii="Angsana New" w:hAnsi="Angsana New"/>
          <w:sz w:val="30"/>
          <w:szCs w:val="30"/>
          <w:cs/>
        </w:rPr>
        <w:t>ที่รวมอยู่ในงบการเงินของบริษัทร่วม ปรับปรุงด้วยการปรับ</w:t>
      </w:r>
      <w:r w:rsidR="00411389">
        <w:rPr>
          <w:rFonts w:ascii="Angsana New" w:hAnsi="Angsana New" w:hint="cs"/>
          <w:sz w:val="30"/>
          <w:szCs w:val="30"/>
          <w:cs/>
        </w:rPr>
        <w:t>มูลค่ายุติธรรม ณ วันที่ซื้อ และ</w:t>
      </w:r>
      <w:r w:rsidRPr="00EA6008">
        <w:rPr>
          <w:rFonts w:ascii="Angsana New" w:hAnsi="Angsana New"/>
          <w:sz w:val="30"/>
          <w:szCs w:val="30"/>
          <w:cs/>
        </w:rPr>
        <w:t>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</w:t>
      </w:r>
      <w:r w:rsidRPr="00EA6008">
        <w:rPr>
          <w:rFonts w:ascii="Angsana New" w:hAnsi="Angsana New" w:hint="cs"/>
          <w:sz w:val="30"/>
          <w:szCs w:val="30"/>
          <w:cs/>
        </w:rPr>
        <w:t>กลุ่ม</w:t>
      </w:r>
      <w:r w:rsidR="00F546C9">
        <w:rPr>
          <w:rFonts w:ascii="Angsana New" w:hAnsi="Angsana New"/>
          <w:sz w:val="30"/>
          <w:szCs w:val="30"/>
          <w:cs/>
        </w:rPr>
        <w:t>บริษัท</w:t>
      </w:r>
      <w:r w:rsidRPr="00EA6008">
        <w:rPr>
          <w:rFonts w:ascii="Angsana New" w:hAnsi="Angsana New"/>
          <w:sz w:val="30"/>
          <w:szCs w:val="30"/>
          <w:cs/>
        </w:rPr>
        <w:t>ในกิจการเหล่านี้</w:t>
      </w:r>
    </w:p>
    <w:p w14:paraId="2957181C" w14:textId="77777777" w:rsidR="009B3313" w:rsidRPr="00D1366B" w:rsidRDefault="009B3313" w:rsidP="009B33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60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tbl>
      <w:tblPr>
        <w:tblW w:w="9072" w:type="dxa"/>
        <w:tblInd w:w="558" w:type="dxa"/>
        <w:tblLook w:val="04A0" w:firstRow="1" w:lastRow="0" w:firstColumn="1" w:lastColumn="0" w:noHBand="0" w:noVBand="1"/>
      </w:tblPr>
      <w:tblGrid>
        <w:gridCol w:w="3672"/>
        <w:gridCol w:w="1170"/>
        <w:gridCol w:w="310"/>
        <w:gridCol w:w="1130"/>
        <w:gridCol w:w="270"/>
        <w:gridCol w:w="1080"/>
        <w:gridCol w:w="360"/>
        <w:gridCol w:w="1080"/>
      </w:tblGrid>
      <w:tr w:rsidR="001E0995" w:rsidRPr="00BD4392" w14:paraId="572F03E4" w14:textId="18F678B7" w:rsidTr="00B36801">
        <w:trPr>
          <w:trHeight w:val="440"/>
          <w:tblHeader/>
        </w:trPr>
        <w:tc>
          <w:tcPr>
            <w:tcW w:w="3672" w:type="dxa"/>
            <w:shd w:val="clear" w:color="auto" w:fill="auto"/>
          </w:tcPr>
          <w:p w14:paraId="0D44B10F" w14:textId="77777777" w:rsidR="001E0995" w:rsidRPr="00BD4392" w:rsidRDefault="001E0995" w:rsidP="000E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1F49397C" w14:textId="22D22B50" w:rsidR="001E0995" w:rsidRPr="00A27C75" w:rsidRDefault="001E0995" w:rsidP="00A27C75">
            <w:pPr>
              <w:tabs>
                <w:tab w:val="clear" w:pos="227"/>
                <w:tab w:val="left" w:pos="540"/>
              </w:tabs>
              <w:spacing w:line="240" w:lineRule="auto"/>
              <w:ind w:left="-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1FBC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C81FBC">
              <w:rPr>
                <w:rFonts w:ascii="Angsana New" w:hAnsi="Angsana New" w:hint="cs"/>
                <w:sz w:val="28"/>
                <w:szCs w:val="28"/>
                <w:cs/>
              </w:rPr>
              <w:t>เนชั่น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81FBC">
              <w:rPr>
                <w:rFonts w:ascii="Angsana New" w:hAnsi="Angsana New" w:hint="cs"/>
                <w:sz w:val="28"/>
                <w:szCs w:val="28"/>
                <w:cs/>
              </w:rPr>
              <w:t>อินเตอร์เนชั่นแนล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 w:rsidRPr="00C81FBC">
              <w:rPr>
                <w:rFonts w:ascii="Angsana New" w:hAnsi="Angsana New" w:hint="cs"/>
                <w:sz w:val="28"/>
                <w:szCs w:val="28"/>
                <w:cs/>
              </w:rPr>
              <w:t>เอ็ดดู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เทนเมนท์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81FBC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  <w:r w:rsidRPr="00C81FBC">
              <w:rPr>
                <w:rFonts w:ascii="Angsana New" w:hAnsi="Angsana New" w:hint="cs"/>
                <w:sz w:val="28"/>
                <w:szCs w:val="28"/>
                <w:cs/>
              </w:rPr>
              <w:t xml:space="preserve"> (มหาชน)</w:t>
            </w:r>
          </w:p>
        </w:tc>
        <w:tc>
          <w:tcPr>
            <w:tcW w:w="270" w:type="dxa"/>
          </w:tcPr>
          <w:p w14:paraId="6B483CA3" w14:textId="77777777" w:rsidR="001E0995" w:rsidRPr="00C81FBC" w:rsidRDefault="001E0995" w:rsidP="000E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</w:tcPr>
          <w:p w14:paraId="4281B675" w14:textId="2624C28C" w:rsidR="001E0995" w:rsidRPr="00BD4392" w:rsidRDefault="001E0995" w:rsidP="000E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81FBC">
              <w:rPr>
                <w:rFonts w:ascii="Angsana New" w:hAnsi="Angsana New"/>
                <w:sz w:val="28"/>
                <w:szCs w:val="28"/>
                <w:cs/>
              </w:rPr>
              <w:t>บริษัท โยมิอูริ-เนชั่น อินฟอร์มเมชั่น</w:t>
            </w:r>
            <w:r w:rsidRPr="00C81FB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81FBC">
              <w:rPr>
                <w:rFonts w:ascii="Angsana New" w:hAnsi="Angsana New"/>
                <w:sz w:val="28"/>
                <w:szCs w:val="28"/>
                <w:cs/>
              </w:rPr>
              <w:t>เซอร์วิส จำกัด</w:t>
            </w:r>
          </w:p>
        </w:tc>
      </w:tr>
      <w:tr w:rsidR="001E0995" w:rsidRPr="00BD4392" w14:paraId="7713491B" w14:textId="05418644" w:rsidTr="00B36801">
        <w:trPr>
          <w:tblHeader/>
        </w:trPr>
        <w:tc>
          <w:tcPr>
            <w:tcW w:w="3672" w:type="dxa"/>
            <w:shd w:val="clear" w:color="auto" w:fill="auto"/>
          </w:tcPr>
          <w:p w14:paraId="41B5245C" w14:textId="77777777" w:rsidR="001E0995" w:rsidRPr="00BD4392" w:rsidRDefault="001E0995" w:rsidP="00A2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D40B1CA" w14:textId="77777777" w:rsidR="001E0995" w:rsidRPr="00BD4392" w:rsidRDefault="001E0995" w:rsidP="00A2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310" w:type="dxa"/>
            <w:shd w:val="clear" w:color="auto" w:fill="auto"/>
          </w:tcPr>
          <w:p w14:paraId="15F18075" w14:textId="77777777" w:rsidR="001E0995" w:rsidRPr="00BD4392" w:rsidRDefault="001E0995" w:rsidP="00A2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shd w:val="clear" w:color="auto" w:fill="auto"/>
          </w:tcPr>
          <w:p w14:paraId="6CD9B575" w14:textId="77777777" w:rsidR="001E0995" w:rsidRPr="00BD4392" w:rsidRDefault="001E0995" w:rsidP="00A2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14:paraId="59F7CED7" w14:textId="77777777" w:rsidR="001E0995" w:rsidRDefault="001E0995" w:rsidP="00A2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55F2C5" w14:textId="4D4B39DE" w:rsidR="001E0995" w:rsidRDefault="001E0995" w:rsidP="00A2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360" w:type="dxa"/>
          </w:tcPr>
          <w:p w14:paraId="1D6127AC" w14:textId="77777777" w:rsidR="001E0995" w:rsidRDefault="001E0995" w:rsidP="00A2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C8976D" w14:textId="4AE7C3BC" w:rsidR="001E0995" w:rsidRDefault="001E0995" w:rsidP="00A2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B36801" w:rsidRPr="00BD4392" w14:paraId="4B38DC46" w14:textId="5365F754" w:rsidTr="00B36801">
        <w:trPr>
          <w:trHeight w:val="422"/>
        </w:trPr>
        <w:tc>
          <w:tcPr>
            <w:tcW w:w="3672" w:type="dxa"/>
            <w:shd w:val="clear" w:color="auto" w:fill="auto"/>
          </w:tcPr>
          <w:p w14:paraId="39E87789" w14:textId="631AE3B6" w:rsidR="00B36801" w:rsidRPr="00B251C6" w:rsidRDefault="00B36801" w:rsidP="00A2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251C6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5400" w:type="dxa"/>
            <w:gridSpan w:val="7"/>
          </w:tcPr>
          <w:p w14:paraId="09CE3D57" w14:textId="12C6FC1A" w:rsidR="00B36801" w:rsidRPr="00706E35" w:rsidRDefault="00B36801" w:rsidP="00A2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06E3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06E3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E0995" w:rsidRPr="00BD4392" w14:paraId="2587161A" w14:textId="4813F4B1" w:rsidTr="00B36801">
        <w:trPr>
          <w:trHeight w:val="422"/>
        </w:trPr>
        <w:tc>
          <w:tcPr>
            <w:tcW w:w="3672" w:type="dxa"/>
            <w:shd w:val="clear" w:color="auto" w:fill="auto"/>
          </w:tcPr>
          <w:p w14:paraId="5F674D9B" w14:textId="77777777" w:rsidR="001E0995" w:rsidRPr="00BD4392" w:rsidRDefault="001E0995" w:rsidP="002D6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BD4392">
              <w:rPr>
                <w:rFonts w:ascii="Angsana New" w:eastAsia="Calibri" w:hAnsi="Angsana New"/>
                <w:sz w:val="30"/>
                <w:szCs w:val="30"/>
                <w:cs/>
              </w:rPr>
              <w:t>รายได้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9192DE5" w14:textId="75F330BA" w:rsidR="001E0995" w:rsidRPr="00B251C6" w:rsidRDefault="001E0995" w:rsidP="002D6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51C6">
              <w:rPr>
                <w:rFonts w:ascii="Angsana New" w:hAnsi="Angsana New"/>
                <w:b/>
                <w:bCs/>
                <w:sz w:val="30"/>
                <w:szCs w:val="30"/>
              </w:rPr>
              <w:t>9,76</w:t>
            </w:r>
            <w:r w:rsidR="00B36801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310" w:type="dxa"/>
            <w:shd w:val="clear" w:color="auto" w:fill="auto"/>
          </w:tcPr>
          <w:p w14:paraId="760263F5" w14:textId="77777777" w:rsidR="001E0995" w:rsidRPr="00BD4392" w:rsidRDefault="001E0995" w:rsidP="002D6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tcBorders>
              <w:bottom w:val="double" w:sz="4" w:space="0" w:color="auto"/>
            </w:tcBorders>
            <w:shd w:val="clear" w:color="auto" w:fill="auto"/>
          </w:tcPr>
          <w:p w14:paraId="54C1AFEE" w14:textId="6374951C" w:rsidR="001E0995" w:rsidRPr="00B251C6" w:rsidRDefault="001E0995" w:rsidP="002D6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7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51C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EB1A06" w14:textId="77777777" w:rsidR="001E0995" w:rsidRPr="00B251C6" w:rsidRDefault="001E0995" w:rsidP="002D6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2F94213" w14:textId="14C99879" w:rsidR="001E0995" w:rsidRPr="00B251C6" w:rsidRDefault="001E0995" w:rsidP="00B368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51C6">
              <w:rPr>
                <w:rFonts w:ascii="Angsana New" w:hAnsi="Angsana New"/>
                <w:b/>
                <w:bCs/>
                <w:sz w:val="30"/>
                <w:szCs w:val="30"/>
              </w:rPr>
              <w:t>6,855</w:t>
            </w:r>
          </w:p>
        </w:tc>
        <w:tc>
          <w:tcPr>
            <w:tcW w:w="360" w:type="dxa"/>
          </w:tcPr>
          <w:p w14:paraId="0D5DE54B" w14:textId="77777777" w:rsidR="001E0995" w:rsidRDefault="001E0995" w:rsidP="002D6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09F0C15" w14:textId="4574A44C" w:rsidR="001E0995" w:rsidRPr="00B251C6" w:rsidRDefault="001E0995" w:rsidP="002D6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51C6">
              <w:rPr>
                <w:rFonts w:ascii="Angsana New" w:hAnsi="Angsana New"/>
                <w:b/>
                <w:bCs/>
                <w:sz w:val="30"/>
                <w:szCs w:val="30"/>
              </w:rPr>
              <w:t>12,004</w:t>
            </w:r>
          </w:p>
        </w:tc>
      </w:tr>
      <w:tr w:rsidR="001E0995" w:rsidRPr="00BD4392" w14:paraId="12F315CD" w14:textId="309F5D0B" w:rsidTr="00C04503">
        <w:tc>
          <w:tcPr>
            <w:tcW w:w="3672" w:type="dxa"/>
            <w:shd w:val="clear" w:color="auto" w:fill="auto"/>
          </w:tcPr>
          <w:p w14:paraId="483BD530" w14:textId="3F726EA5" w:rsidR="001E0995" w:rsidRPr="004D1ED1" w:rsidRDefault="001E0995" w:rsidP="002D6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pacing w:val="-10"/>
                <w:sz w:val="30"/>
                <w:szCs w:val="30"/>
                <w:cs/>
              </w:rPr>
            </w:pPr>
            <w:r w:rsidRPr="004D1ED1">
              <w:rPr>
                <w:rFonts w:ascii="Angsana New" w:eastAsia="Calibri" w:hAnsi="Angsana New" w:hint="cs"/>
                <w:spacing w:val="-10"/>
                <w:sz w:val="30"/>
                <w:szCs w:val="30"/>
                <w:cs/>
              </w:rPr>
              <w:t>กำไร</w:t>
            </w:r>
            <w:r w:rsidR="004D1ED1" w:rsidRPr="004D1ED1">
              <w:rPr>
                <w:rFonts w:ascii="Angsana New" w:eastAsia="Calibri" w:hAnsi="Angsana New"/>
                <w:spacing w:val="-10"/>
                <w:sz w:val="30"/>
                <w:szCs w:val="30"/>
              </w:rPr>
              <w:t xml:space="preserve"> (</w:t>
            </w:r>
            <w:r w:rsidR="004D1ED1" w:rsidRPr="004D1ED1">
              <w:rPr>
                <w:rFonts w:ascii="Angsana New" w:eastAsia="Calibri" w:hAnsi="Angsana New" w:hint="cs"/>
                <w:spacing w:val="-10"/>
                <w:sz w:val="30"/>
                <w:szCs w:val="30"/>
                <w:cs/>
              </w:rPr>
              <w:t>ขาดทุน</w:t>
            </w:r>
            <w:r w:rsidR="004D1ED1" w:rsidRPr="004D1ED1">
              <w:rPr>
                <w:rFonts w:ascii="Angsana New" w:eastAsia="Calibri" w:hAnsi="Angsana New"/>
                <w:spacing w:val="-10"/>
                <w:sz w:val="30"/>
                <w:szCs w:val="30"/>
              </w:rPr>
              <w:t xml:space="preserve">) </w:t>
            </w:r>
            <w:r w:rsidRPr="004D1ED1">
              <w:rPr>
                <w:rFonts w:ascii="Angsana New" w:eastAsia="Calibri" w:hAnsi="Angsana New" w:hint="cs"/>
                <w:spacing w:val="-10"/>
                <w:sz w:val="30"/>
                <w:szCs w:val="30"/>
                <w:cs/>
              </w:rPr>
              <w:t>จากการดำเนินงานอย่างต่อเนื่อง</w:t>
            </w: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3A6E5C51" w14:textId="0DD2C904" w:rsidR="001E0995" w:rsidRDefault="001E0995" w:rsidP="002D6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E663F">
              <w:rPr>
                <w:rFonts w:ascii="Angsana New" w:hAnsi="Angsana New"/>
                <w:sz w:val="30"/>
                <w:szCs w:val="30"/>
              </w:rPr>
              <w:t>(8,462)</w:t>
            </w:r>
          </w:p>
        </w:tc>
        <w:tc>
          <w:tcPr>
            <w:tcW w:w="310" w:type="dxa"/>
            <w:shd w:val="clear" w:color="auto" w:fill="auto"/>
          </w:tcPr>
          <w:p w14:paraId="36D86D03" w14:textId="77777777" w:rsidR="001E0995" w:rsidRPr="00BD4392" w:rsidRDefault="001E0995" w:rsidP="002D6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shd w:val="clear" w:color="auto" w:fill="auto"/>
          </w:tcPr>
          <w:p w14:paraId="27DAE0E9" w14:textId="1D57F3B9" w:rsidR="001E0995" w:rsidRDefault="001E0995" w:rsidP="002D6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7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A5389A8" w14:textId="77777777" w:rsidR="001E0995" w:rsidRPr="00DE663F" w:rsidRDefault="001E0995" w:rsidP="002D6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82D874" w14:textId="1A521746" w:rsidR="001E0995" w:rsidRPr="00B36801" w:rsidRDefault="001E0995" w:rsidP="00B368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6801">
              <w:rPr>
                <w:rFonts w:ascii="Angsana New" w:hAnsi="Angsana New"/>
                <w:sz w:val="30"/>
                <w:szCs w:val="30"/>
              </w:rPr>
              <w:t>(4,065)</w:t>
            </w:r>
          </w:p>
        </w:tc>
        <w:tc>
          <w:tcPr>
            <w:tcW w:w="360" w:type="dxa"/>
          </w:tcPr>
          <w:p w14:paraId="2DBFF6CF" w14:textId="77777777" w:rsidR="001E0995" w:rsidRDefault="001E0995" w:rsidP="002D6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C1398C" w14:textId="26CFDBA4" w:rsidR="001E0995" w:rsidRDefault="001E0995" w:rsidP="002D6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155</w:t>
            </w:r>
          </w:p>
        </w:tc>
      </w:tr>
      <w:tr w:rsidR="001E0995" w:rsidRPr="00BD4392" w14:paraId="608DB1AB" w14:textId="4BC9A5CC" w:rsidTr="00C04503">
        <w:tc>
          <w:tcPr>
            <w:tcW w:w="3672" w:type="dxa"/>
            <w:shd w:val="clear" w:color="auto" w:fill="auto"/>
          </w:tcPr>
          <w:p w14:paraId="07AE1B26" w14:textId="6F46ABA9" w:rsidR="001E0995" w:rsidRPr="00BD4392" w:rsidRDefault="001E0995" w:rsidP="00470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D544644" w14:textId="46DE179C" w:rsidR="001E0995" w:rsidRDefault="001E0995" w:rsidP="00470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  <w:tab w:val="left" w:pos="1062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2,228</w:t>
            </w:r>
          </w:p>
        </w:tc>
        <w:tc>
          <w:tcPr>
            <w:tcW w:w="310" w:type="dxa"/>
            <w:shd w:val="clear" w:color="auto" w:fill="auto"/>
          </w:tcPr>
          <w:p w14:paraId="651860CA" w14:textId="77777777" w:rsidR="001E0995" w:rsidRPr="00BD4392" w:rsidRDefault="001E0995" w:rsidP="00470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auto"/>
          </w:tcPr>
          <w:p w14:paraId="73460729" w14:textId="2176174F" w:rsidR="001E0995" w:rsidRDefault="001E0995" w:rsidP="00470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7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8F454F" w14:textId="77777777" w:rsidR="001E0995" w:rsidRDefault="001E0995" w:rsidP="00470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E2095FD" w14:textId="51D4D8D5" w:rsidR="001E0995" w:rsidRPr="00B36801" w:rsidRDefault="001E0995" w:rsidP="00B368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680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2A54C6FB" w14:textId="77777777" w:rsidR="001E0995" w:rsidRPr="00B36801" w:rsidRDefault="001E0995" w:rsidP="00B368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1EA595B" w14:textId="0F29E8DD" w:rsidR="001E0995" w:rsidRDefault="001E0995" w:rsidP="00470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E0995" w:rsidRPr="00BD4392" w14:paraId="2D7AE4CA" w14:textId="6672AE28" w:rsidTr="00C04503">
        <w:tc>
          <w:tcPr>
            <w:tcW w:w="3672" w:type="dxa"/>
            <w:shd w:val="clear" w:color="auto" w:fill="auto"/>
          </w:tcPr>
          <w:p w14:paraId="4A67B8B7" w14:textId="72929391" w:rsidR="001E0995" w:rsidRPr="005A3216" w:rsidRDefault="001E0995" w:rsidP="00470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5A3216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กำไร</w:t>
            </w:r>
            <w:r w:rsidR="004D1ED1">
              <w:rPr>
                <w:rFonts w:ascii="Angsana New" w:eastAsia="Calibri" w:hAnsi="Angsana New"/>
                <w:b/>
                <w:bCs/>
                <w:sz w:val="30"/>
                <w:szCs w:val="30"/>
              </w:rPr>
              <w:t xml:space="preserve"> (</w:t>
            </w:r>
            <w:r w:rsidRPr="005A3216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="004D1ED1">
              <w:rPr>
                <w:rFonts w:ascii="Angsana New" w:eastAsia="Calibri" w:hAnsi="Angsana New"/>
                <w:b/>
                <w:bCs/>
                <w:sz w:val="30"/>
                <w:szCs w:val="30"/>
              </w:rPr>
              <w:t xml:space="preserve">) </w:t>
            </w:r>
            <w:r w:rsidRPr="005A3216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เบ็ดเสร็จรวม</w:t>
            </w:r>
            <w:r w:rsidRPr="005A3216">
              <w:rPr>
                <w:rFonts w:ascii="Angsana New" w:eastAsia="Calibri" w:hAnsi="Angsana New"/>
                <w:b/>
                <w:bCs/>
                <w:sz w:val="30"/>
                <w:szCs w:val="30"/>
              </w:rPr>
              <w:t xml:space="preserve"> (</w:t>
            </w:r>
            <w:r w:rsidRPr="005A3216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 xml:space="preserve">ร้อยละ </w:t>
            </w:r>
            <w:r w:rsidRPr="005A3216">
              <w:rPr>
                <w:rFonts w:ascii="Angsana New" w:eastAsia="Calibri" w:hAnsi="Angsana New"/>
                <w:b/>
                <w:bCs/>
                <w:sz w:val="30"/>
                <w:szCs w:val="30"/>
              </w:rPr>
              <w:t>100)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261315" w14:textId="2C373204" w:rsidR="001E0995" w:rsidRPr="005A3216" w:rsidRDefault="001E0995" w:rsidP="00470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4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(6,234)</w:t>
            </w:r>
          </w:p>
        </w:tc>
        <w:tc>
          <w:tcPr>
            <w:tcW w:w="310" w:type="dxa"/>
            <w:shd w:val="clear" w:color="auto" w:fill="auto"/>
          </w:tcPr>
          <w:p w14:paraId="37B6D4DC" w14:textId="77777777" w:rsidR="001E0995" w:rsidRPr="005A3216" w:rsidRDefault="001E0995" w:rsidP="00470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10D9A7" w14:textId="30C4E5FD" w:rsidR="001E0995" w:rsidRPr="00470A5B" w:rsidRDefault="001E0995" w:rsidP="00470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7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0A5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FAA22F" w14:textId="77777777" w:rsidR="001E0995" w:rsidRPr="00470A5B" w:rsidRDefault="001E0995" w:rsidP="00470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0EF874D" w14:textId="2C62D10D" w:rsidR="001E0995" w:rsidRPr="00B36801" w:rsidRDefault="001E0995" w:rsidP="00B368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6801">
              <w:rPr>
                <w:rFonts w:ascii="Angsana New" w:hAnsi="Angsana New"/>
                <w:b/>
                <w:bCs/>
                <w:sz w:val="30"/>
                <w:szCs w:val="30"/>
              </w:rPr>
              <w:t>(4,065)</w:t>
            </w:r>
          </w:p>
        </w:tc>
        <w:tc>
          <w:tcPr>
            <w:tcW w:w="360" w:type="dxa"/>
          </w:tcPr>
          <w:p w14:paraId="040188EE" w14:textId="77777777" w:rsidR="001E0995" w:rsidRPr="00470A5B" w:rsidRDefault="001E0995" w:rsidP="00470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89013EA" w14:textId="55D7284C" w:rsidR="001E0995" w:rsidRPr="005A3216" w:rsidRDefault="001E0995" w:rsidP="00470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3216">
              <w:rPr>
                <w:rFonts w:ascii="Angsana New" w:hAnsi="Angsana New"/>
                <w:b/>
                <w:bCs/>
                <w:sz w:val="30"/>
                <w:szCs w:val="30"/>
              </w:rPr>
              <w:t>155</w:t>
            </w:r>
          </w:p>
        </w:tc>
      </w:tr>
      <w:tr w:rsidR="001E0995" w:rsidRPr="00BD4392" w14:paraId="76EE0F0E" w14:textId="2A58DA9D" w:rsidTr="00C04503">
        <w:tc>
          <w:tcPr>
            <w:tcW w:w="3672" w:type="dxa"/>
            <w:shd w:val="clear" w:color="auto" w:fill="auto"/>
          </w:tcPr>
          <w:p w14:paraId="5EA7DC71" w14:textId="3405E9DF" w:rsidR="001E0995" w:rsidRPr="004D1ED1" w:rsidRDefault="001E0995" w:rsidP="00B36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30" w:hanging="230"/>
              <w:jc w:val="thaiDistribute"/>
              <w:rPr>
                <w:rFonts w:ascii="Angsana New" w:eastAsia="Calibri" w:hAnsi="Angsana New"/>
                <w:b/>
                <w:bCs/>
                <w:spacing w:val="-4"/>
                <w:sz w:val="30"/>
                <w:szCs w:val="30"/>
              </w:rPr>
            </w:pPr>
            <w:r w:rsidRPr="004D1ED1">
              <w:rPr>
                <w:rFonts w:ascii="Angsana New" w:eastAsia="Calibri" w:hAnsi="Angsana New"/>
                <w:b/>
                <w:bCs/>
                <w:spacing w:val="-4"/>
                <w:sz w:val="30"/>
                <w:szCs w:val="30"/>
                <w:cs/>
              </w:rPr>
              <w:t>กำไร</w:t>
            </w:r>
            <w:r w:rsidR="00DF2C8E">
              <w:rPr>
                <w:rFonts w:ascii="Angsana New" w:eastAsia="Calibri" w:hAnsi="Angsana New"/>
                <w:b/>
                <w:bCs/>
                <w:spacing w:val="-4"/>
                <w:sz w:val="30"/>
                <w:szCs w:val="30"/>
              </w:rPr>
              <w:t xml:space="preserve"> </w:t>
            </w:r>
            <w:r w:rsidR="004D1ED1" w:rsidRPr="004D1ED1">
              <w:rPr>
                <w:rFonts w:ascii="Angsana New" w:eastAsia="Calibri" w:hAnsi="Angsana New"/>
                <w:b/>
                <w:bCs/>
                <w:spacing w:val="-4"/>
                <w:sz w:val="30"/>
                <w:szCs w:val="30"/>
              </w:rPr>
              <w:t>(</w:t>
            </w:r>
            <w:r w:rsidRPr="004D1ED1">
              <w:rPr>
                <w:rFonts w:ascii="Angsana New" w:eastAsia="Calibri" w:hAnsi="Angsana New"/>
                <w:b/>
                <w:bCs/>
                <w:spacing w:val="-4"/>
                <w:sz w:val="30"/>
                <w:szCs w:val="30"/>
                <w:cs/>
              </w:rPr>
              <w:t>ขาดทุน</w:t>
            </w:r>
            <w:r w:rsidR="004D1ED1" w:rsidRPr="004D1ED1">
              <w:rPr>
                <w:rFonts w:ascii="Angsana New" w:eastAsia="Calibri" w:hAnsi="Angsana New"/>
                <w:b/>
                <w:bCs/>
                <w:spacing w:val="-4"/>
                <w:sz w:val="30"/>
                <w:szCs w:val="30"/>
              </w:rPr>
              <w:t xml:space="preserve">) </w:t>
            </w:r>
            <w:r w:rsidRPr="004D1ED1">
              <w:rPr>
                <w:rFonts w:ascii="Angsana New" w:eastAsia="Calibri" w:hAnsi="Angsana New"/>
                <w:b/>
                <w:bCs/>
                <w:spacing w:val="-4"/>
                <w:sz w:val="30"/>
                <w:szCs w:val="30"/>
                <w:cs/>
              </w:rPr>
              <w:t>เบ็ดเสร็จรวม</w:t>
            </w:r>
            <w:r w:rsidRPr="004D1ED1">
              <w:rPr>
                <w:rFonts w:ascii="Angsana New" w:eastAsia="Calibri" w:hAnsi="Angsana New" w:hint="cs"/>
                <w:b/>
                <w:bCs/>
                <w:spacing w:val="-4"/>
                <w:sz w:val="30"/>
                <w:szCs w:val="30"/>
                <w:cs/>
              </w:rPr>
              <w:t>ตามส่วนได้เสีย</w:t>
            </w:r>
            <w:r w:rsidR="00B36801" w:rsidRPr="004D1ED1">
              <w:rPr>
                <w:rFonts w:ascii="Angsana New" w:eastAsia="Calibri" w:hAnsi="Angsana New"/>
                <w:b/>
                <w:bCs/>
                <w:spacing w:val="-4"/>
                <w:sz w:val="30"/>
                <w:szCs w:val="30"/>
              </w:rPr>
              <w:t xml:space="preserve">  </w:t>
            </w:r>
            <w:r w:rsidRPr="004D1ED1">
              <w:rPr>
                <w:rFonts w:ascii="Angsana New" w:eastAsia="Calibri" w:hAnsi="Angsana New" w:hint="cs"/>
                <w:b/>
                <w:bCs/>
                <w:spacing w:val="-4"/>
                <w:sz w:val="30"/>
                <w:szCs w:val="30"/>
                <w:cs/>
              </w:rPr>
              <w:t>ข</w:t>
            </w:r>
            <w:r w:rsidRPr="004D1ED1">
              <w:rPr>
                <w:rFonts w:ascii="Angsana New" w:eastAsia="Calibri" w:hAnsi="Angsana New"/>
                <w:b/>
                <w:bCs/>
                <w:spacing w:val="-4"/>
                <w:sz w:val="30"/>
                <w:szCs w:val="30"/>
                <w:cs/>
              </w:rPr>
              <w:t>องกลุ่มบริษัท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C0CAB1" w14:textId="33E241F8" w:rsidR="001E0995" w:rsidRPr="007822A0" w:rsidRDefault="001E0995" w:rsidP="00470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3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0563">
              <w:rPr>
                <w:rFonts w:ascii="Angsana New" w:hAnsi="Angsana New"/>
                <w:b/>
                <w:bCs/>
                <w:sz w:val="30"/>
                <w:szCs w:val="30"/>
              </w:rPr>
              <w:t>(2,060)</w:t>
            </w:r>
          </w:p>
        </w:tc>
        <w:tc>
          <w:tcPr>
            <w:tcW w:w="310" w:type="dxa"/>
            <w:shd w:val="clear" w:color="auto" w:fill="auto"/>
          </w:tcPr>
          <w:p w14:paraId="472CDADE" w14:textId="77777777" w:rsidR="001E0995" w:rsidRPr="007822A0" w:rsidRDefault="001E0995" w:rsidP="00470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D54613" w14:textId="08EC9A66" w:rsidR="001E0995" w:rsidRPr="002D6CFD" w:rsidRDefault="001E0995" w:rsidP="00470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7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6CF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4E810C" w14:textId="77777777" w:rsidR="001E0995" w:rsidRPr="00B40563" w:rsidRDefault="001E0995" w:rsidP="00470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BE0A579" w14:textId="15183F52" w:rsidR="001E0995" w:rsidRDefault="001E0995" w:rsidP="00B368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0563">
              <w:rPr>
                <w:rFonts w:ascii="Angsana New" w:hAnsi="Angsana New"/>
                <w:b/>
                <w:bCs/>
                <w:sz w:val="30"/>
                <w:szCs w:val="30"/>
              </w:rPr>
              <w:t>(1,8</w:t>
            </w:r>
            <w:r w:rsidR="00D82A50">
              <w:rPr>
                <w:rFonts w:ascii="Angsana New" w:hAnsi="Angsana New"/>
                <w:b/>
                <w:bCs/>
                <w:sz w:val="30"/>
                <w:szCs w:val="30"/>
              </w:rPr>
              <w:t>29</w:t>
            </w:r>
            <w:r w:rsidRPr="00B40563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360" w:type="dxa"/>
          </w:tcPr>
          <w:p w14:paraId="660A326E" w14:textId="77777777" w:rsidR="001E0995" w:rsidRDefault="001E0995" w:rsidP="00470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DC79460" w14:textId="3A31C66C" w:rsidR="001E0995" w:rsidRDefault="001E0995" w:rsidP="00470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70</w:t>
            </w:r>
          </w:p>
        </w:tc>
      </w:tr>
      <w:tr w:rsidR="001E0995" w:rsidRPr="00BD4392" w14:paraId="1F587F22" w14:textId="5C93EA75" w:rsidTr="00C04503">
        <w:tc>
          <w:tcPr>
            <w:tcW w:w="3672" w:type="dxa"/>
            <w:shd w:val="clear" w:color="auto" w:fill="auto"/>
          </w:tcPr>
          <w:p w14:paraId="25C48938" w14:textId="77777777" w:rsidR="001E0995" w:rsidRPr="00BD4392" w:rsidRDefault="001E0995" w:rsidP="00470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7FD0EA01" w14:textId="77777777" w:rsidR="001E0995" w:rsidRPr="00BD4392" w:rsidRDefault="001E0995" w:rsidP="00470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0" w:type="dxa"/>
            <w:shd w:val="clear" w:color="auto" w:fill="auto"/>
          </w:tcPr>
          <w:p w14:paraId="0CAE1F34" w14:textId="77777777" w:rsidR="001E0995" w:rsidRPr="00BD4392" w:rsidRDefault="001E0995" w:rsidP="00470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tcBorders>
              <w:top w:val="double" w:sz="4" w:space="0" w:color="auto"/>
            </w:tcBorders>
            <w:shd w:val="clear" w:color="auto" w:fill="auto"/>
          </w:tcPr>
          <w:p w14:paraId="0EEFC4AB" w14:textId="77777777" w:rsidR="001E0995" w:rsidRPr="00BD4392" w:rsidRDefault="001E0995" w:rsidP="00470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A84223" w14:textId="77777777" w:rsidR="001E0995" w:rsidRPr="00BD4392" w:rsidRDefault="001E0995" w:rsidP="00470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1E7B912" w14:textId="61B99C26" w:rsidR="001E0995" w:rsidRPr="00BD4392" w:rsidRDefault="001E0995" w:rsidP="00B368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44A712C3" w14:textId="77777777" w:rsidR="001E0995" w:rsidRPr="00BD4392" w:rsidRDefault="001E0995" w:rsidP="00470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1968490" w14:textId="303D8F16" w:rsidR="001E0995" w:rsidRPr="00BD4392" w:rsidRDefault="001E0995" w:rsidP="00470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E0995" w:rsidRPr="00BD4392" w14:paraId="38308FA5" w14:textId="77777777" w:rsidTr="00B36801">
        <w:tc>
          <w:tcPr>
            <w:tcW w:w="3672" w:type="dxa"/>
            <w:shd w:val="clear" w:color="auto" w:fill="auto"/>
          </w:tcPr>
          <w:p w14:paraId="70D53F20" w14:textId="5D446446" w:rsidR="001E0995" w:rsidRPr="00BD4392" w:rsidRDefault="001E0995" w:rsidP="00470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251C6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งบ</w:t>
            </w:r>
            <w:r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แสดงฐานะการเงิน</w:t>
            </w:r>
          </w:p>
        </w:tc>
        <w:tc>
          <w:tcPr>
            <w:tcW w:w="1170" w:type="dxa"/>
            <w:shd w:val="clear" w:color="auto" w:fill="auto"/>
          </w:tcPr>
          <w:p w14:paraId="3FE3A7EF" w14:textId="77777777" w:rsidR="001E0995" w:rsidRDefault="001E0995" w:rsidP="00470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0" w:type="dxa"/>
            <w:shd w:val="clear" w:color="auto" w:fill="auto"/>
          </w:tcPr>
          <w:p w14:paraId="1BAE58AA" w14:textId="77777777" w:rsidR="001E0995" w:rsidRPr="00BD4392" w:rsidRDefault="001E0995" w:rsidP="00470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shd w:val="clear" w:color="auto" w:fill="auto"/>
          </w:tcPr>
          <w:p w14:paraId="0A8C2743" w14:textId="77777777" w:rsidR="001E0995" w:rsidRDefault="001E0995" w:rsidP="00470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99F71D" w14:textId="77777777" w:rsidR="001E0995" w:rsidRDefault="001E0995" w:rsidP="00470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CADCFA" w14:textId="59FDF482" w:rsidR="001E0995" w:rsidRDefault="001E0995" w:rsidP="00B368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2A8C4008" w14:textId="77777777" w:rsidR="001E0995" w:rsidRDefault="001E0995" w:rsidP="00470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814B3F" w14:textId="77777777" w:rsidR="001E0995" w:rsidRDefault="001E0995" w:rsidP="00470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E0995" w:rsidRPr="00BD4392" w14:paraId="73C05138" w14:textId="76685E07" w:rsidTr="00B36801">
        <w:tc>
          <w:tcPr>
            <w:tcW w:w="3672" w:type="dxa"/>
            <w:shd w:val="clear" w:color="auto" w:fill="auto"/>
          </w:tcPr>
          <w:p w14:paraId="2111F8DF" w14:textId="77777777" w:rsidR="001E0995" w:rsidRPr="00BD4392" w:rsidRDefault="001E0995" w:rsidP="00470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BD4392">
              <w:rPr>
                <w:rFonts w:ascii="Angsana New" w:eastAsia="Calibri" w:hAnsi="Angsana New" w:hint="cs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170" w:type="dxa"/>
            <w:shd w:val="clear" w:color="auto" w:fill="auto"/>
          </w:tcPr>
          <w:p w14:paraId="49853B5C" w14:textId="46EC61E3" w:rsidR="001E0995" w:rsidRPr="00BD4392" w:rsidRDefault="001B4D09" w:rsidP="00470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4D09">
              <w:rPr>
                <w:rFonts w:ascii="Angsana New" w:hAnsi="Angsana New"/>
                <w:sz w:val="30"/>
                <w:szCs w:val="30"/>
              </w:rPr>
              <w:t>458,929</w:t>
            </w:r>
          </w:p>
        </w:tc>
        <w:tc>
          <w:tcPr>
            <w:tcW w:w="310" w:type="dxa"/>
            <w:shd w:val="clear" w:color="auto" w:fill="auto"/>
          </w:tcPr>
          <w:p w14:paraId="174302AE" w14:textId="77777777" w:rsidR="001E0995" w:rsidRPr="00BD4392" w:rsidRDefault="001E0995" w:rsidP="00470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shd w:val="clear" w:color="auto" w:fill="auto"/>
          </w:tcPr>
          <w:p w14:paraId="00CA80EA" w14:textId="333F981E" w:rsidR="001E0995" w:rsidRPr="00BD4392" w:rsidRDefault="001E0995" w:rsidP="00470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7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22E710" w14:textId="77777777" w:rsidR="001E0995" w:rsidRDefault="001E0995" w:rsidP="00470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5E71E9" w14:textId="28AC92AB" w:rsidR="001E0995" w:rsidRDefault="001B4D09" w:rsidP="00B368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4D09">
              <w:rPr>
                <w:rFonts w:ascii="Angsana New" w:hAnsi="Angsana New"/>
                <w:sz w:val="30"/>
                <w:szCs w:val="30"/>
              </w:rPr>
              <w:t>6,2</w:t>
            </w:r>
            <w:r w:rsidR="00D82A50">
              <w:rPr>
                <w:rFonts w:ascii="Angsana New" w:hAnsi="Angsana New"/>
                <w:sz w:val="30"/>
                <w:szCs w:val="30"/>
              </w:rPr>
              <w:t>08</w:t>
            </w:r>
          </w:p>
        </w:tc>
        <w:tc>
          <w:tcPr>
            <w:tcW w:w="360" w:type="dxa"/>
          </w:tcPr>
          <w:p w14:paraId="65FFCBF7" w14:textId="77777777" w:rsidR="001E0995" w:rsidRDefault="001E0995" w:rsidP="00470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EC2AF5" w14:textId="2295FCC5" w:rsidR="001E0995" w:rsidRDefault="001E0995" w:rsidP="00470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10,924</w:t>
            </w:r>
          </w:p>
        </w:tc>
      </w:tr>
      <w:tr w:rsidR="001E0995" w:rsidRPr="00BD4392" w14:paraId="50BF191F" w14:textId="2B38A896" w:rsidTr="00B36801">
        <w:tc>
          <w:tcPr>
            <w:tcW w:w="3672" w:type="dxa"/>
            <w:shd w:val="clear" w:color="auto" w:fill="auto"/>
          </w:tcPr>
          <w:p w14:paraId="33F8C4BC" w14:textId="77777777" w:rsidR="001E0995" w:rsidRPr="00BD4392" w:rsidRDefault="001E0995" w:rsidP="00470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BD4392">
              <w:rPr>
                <w:rFonts w:ascii="Angsana New" w:eastAsia="Calibri" w:hAnsi="Angsana New" w:hint="cs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170" w:type="dxa"/>
            <w:shd w:val="clear" w:color="auto" w:fill="auto"/>
          </w:tcPr>
          <w:p w14:paraId="69A03B2F" w14:textId="179D14CA" w:rsidR="001E0995" w:rsidRPr="00BD4392" w:rsidRDefault="00BE2576" w:rsidP="00470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2576">
              <w:rPr>
                <w:rFonts w:ascii="Angsana New" w:hAnsi="Angsana New"/>
                <w:sz w:val="30"/>
                <w:szCs w:val="30"/>
              </w:rPr>
              <w:t>66,225</w:t>
            </w:r>
          </w:p>
        </w:tc>
        <w:tc>
          <w:tcPr>
            <w:tcW w:w="310" w:type="dxa"/>
            <w:shd w:val="clear" w:color="auto" w:fill="auto"/>
          </w:tcPr>
          <w:p w14:paraId="430B6094" w14:textId="77777777" w:rsidR="001E0995" w:rsidRPr="00BD4392" w:rsidRDefault="001E0995" w:rsidP="00470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shd w:val="clear" w:color="auto" w:fill="auto"/>
          </w:tcPr>
          <w:p w14:paraId="2684D3D3" w14:textId="6D605758" w:rsidR="001E0995" w:rsidRPr="00BD4392" w:rsidRDefault="001E0995" w:rsidP="00470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7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8B7CDB" w14:textId="77777777" w:rsidR="001E0995" w:rsidRDefault="001E0995" w:rsidP="00470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340A18" w14:textId="14C9161C" w:rsidR="001E0995" w:rsidRDefault="00BE2576" w:rsidP="00B368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2576">
              <w:rPr>
                <w:rFonts w:ascii="Angsana New" w:hAnsi="Angsana New"/>
                <w:sz w:val="30"/>
                <w:szCs w:val="30"/>
              </w:rPr>
              <w:t>41,678</w:t>
            </w:r>
          </w:p>
        </w:tc>
        <w:tc>
          <w:tcPr>
            <w:tcW w:w="360" w:type="dxa"/>
          </w:tcPr>
          <w:p w14:paraId="4BF922B4" w14:textId="77777777" w:rsidR="001E0995" w:rsidRDefault="001E0995" w:rsidP="00470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A84315" w14:textId="6F0EDBBE" w:rsidR="001E0995" w:rsidRDefault="001E0995" w:rsidP="00470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42,576</w:t>
            </w:r>
          </w:p>
        </w:tc>
      </w:tr>
      <w:tr w:rsidR="001E0995" w:rsidRPr="00BD4392" w14:paraId="551C6DC1" w14:textId="4D224622" w:rsidTr="00B36801">
        <w:tc>
          <w:tcPr>
            <w:tcW w:w="3672" w:type="dxa"/>
            <w:shd w:val="clear" w:color="auto" w:fill="auto"/>
          </w:tcPr>
          <w:p w14:paraId="4E33A170" w14:textId="77777777" w:rsidR="001E0995" w:rsidRPr="00BD4392" w:rsidRDefault="001E0995" w:rsidP="00470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BD4392">
              <w:rPr>
                <w:rFonts w:ascii="Angsana New" w:eastAsia="Calibri" w:hAnsi="Angsana New" w:hint="cs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170" w:type="dxa"/>
            <w:shd w:val="clear" w:color="auto" w:fill="auto"/>
          </w:tcPr>
          <w:p w14:paraId="2DC52419" w14:textId="1414AD61" w:rsidR="001E0995" w:rsidRPr="00BD4392" w:rsidRDefault="007E6383" w:rsidP="00470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2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D58C9" w:rsidRPr="007D58C9">
              <w:rPr>
                <w:rFonts w:ascii="Angsana New" w:hAnsi="Angsana New"/>
                <w:sz w:val="30"/>
                <w:szCs w:val="30"/>
              </w:rPr>
              <w:t>141,978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10" w:type="dxa"/>
            <w:shd w:val="clear" w:color="auto" w:fill="auto"/>
          </w:tcPr>
          <w:p w14:paraId="7F06A7D3" w14:textId="77777777" w:rsidR="001E0995" w:rsidRPr="00BD4392" w:rsidRDefault="001E0995" w:rsidP="00470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shd w:val="clear" w:color="auto" w:fill="auto"/>
          </w:tcPr>
          <w:p w14:paraId="3D613433" w14:textId="232B5D9E" w:rsidR="001E0995" w:rsidRPr="00BD4392" w:rsidRDefault="001E0995" w:rsidP="00470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7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3FF718" w14:textId="77777777" w:rsidR="001E0995" w:rsidRDefault="001E0995" w:rsidP="00470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D00B68" w14:textId="4799B6EA" w:rsidR="001E0995" w:rsidRDefault="007E6383" w:rsidP="00B368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D58C9" w:rsidRPr="007D58C9">
              <w:rPr>
                <w:rFonts w:ascii="Angsana New" w:hAnsi="Angsana New"/>
                <w:sz w:val="30"/>
                <w:szCs w:val="30"/>
              </w:rPr>
              <w:t>337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60" w:type="dxa"/>
          </w:tcPr>
          <w:p w14:paraId="5569B889" w14:textId="77777777" w:rsidR="001E0995" w:rsidRDefault="001E0995" w:rsidP="00470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E96776" w14:textId="2811017C" w:rsidR="001E0995" w:rsidRDefault="001E0995" w:rsidP="00470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(1,135)</w:t>
            </w:r>
          </w:p>
        </w:tc>
      </w:tr>
      <w:tr w:rsidR="007D58C9" w:rsidRPr="00BD4392" w14:paraId="377BC7CF" w14:textId="3332DCEE" w:rsidTr="00B36801">
        <w:tc>
          <w:tcPr>
            <w:tcW w:w="3672" w:type="dxa"/>
            <w:shd w:val="clear" w:color="auto" w:fill="auto"/>
          </w:tcPr>
          <w:p w14:paraId="3EAB6E2A" w14:textId="77777777" w:rsidR="007D58C9" w:rsidRPr="00BD4392" w:rsidRDefault="007D58C9" w:rsidP="007D5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BD4392">
              <w:rPr>
                <w:rFonts w:ascii="Angsana New" w:eastAsia="Calibri" w:hAnsi="Angsana New" w:hint="cs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1AE0E0F" w14:textId="1BE3C865" w:rsidR="007D58C9" w:rsidRPr="00BD4392" w:rsidRDefault="007E6383" w:rsidP="007D5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D58C9">
              <w:rPr>
                <w:rFonts w:ascii="Angsana New" w:hAnsi="Angsana New"/>
                <w:sz w:val="30"/>
                <w:szCs w:val="30"/>
              </w:rPr>
              <w:t>9,413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10" w:type="dxa"/>
            <w:shd w:val="clear" w:color="auto" w:fill="auto"/>
          </w:tcPr>
          <w:p w14:paraId="1D5E3642" w14:textId="77777777" w:rsidR="007D58C9" w:rsidRPr="00BD4392" w:rsidRDefault="007D58C9" w:rsidP="007D5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3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auto"/>
          </w:tcPr>
          <w:p w14:paraId="42544F87" w14:textId="0CBF2A71" w:rsidR="007D58C9" w:rsidRPr="00BD4392" w:rsidRDefault="007D58C9" w:rsidP="007D5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7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E6AC47" w14:textId="77777777" w:rsidR="007D58C9" w:rsidRDefault="007D58C9" w:rsidP="007D5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D2B0742" w14:textId="1AAFB85E" w:rsidR="007D58C9" w:rsidRDefault="007D58C9" w:rsidP="00B368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4FBD64C2" w14:textId="77777777" w:rsidR="007D58C9" w:rsidRDefault="007D58C9" w:rsidP="007D5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1525FBE" w14:textId="2F72B675" w:rsidR="007D58C9" w:rsidRDefault="007D58C9" w:rsidP="007D5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(752)</w:t>
            </w:r>
          </w:p>
        </w:tc>
      </w:tr>
      <w:tr w:rsidR="007D58C9" w:rsidRPr="00BD4392" w14:paraId="16F3B67A" w14:textId="102FC83B" w:rsidTr="00B36801">
        <w:tc>
          <w:tcPr>
            <w:tcW w:w="3672" w:type="dxa"/>
            <w:shd w:val="clear" w:color="auto" w:fill="auto"/>
          </w:tcPr>
          <w:p w14:paraId="22AD1AE8" w14:textId="77777777" w:rsidR="007D58C9" w:rsidRPr="004C7F99" w:rsidRDefault="007D58C9" w:rsidP="007D5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4C7F99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 xml:space="preserve">สินทรัพย์สุทธิ (ร้อยละ </w:t>
            </w:r>
            <w:r w:rsidRPr="004C7F99">
              <w:rPr>
                <w:rFonts w:ascii="Angsana New" w:eastAsia="Calibri" w:hAnsi="Angsana New"/>
                <w:b/>
                <w:bCs/>
                <w:sz w:val="30"/>
                <w:szCs w:val="30"/>
              </w:rPr>
              <w:t>100)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EDED6D" w14:textId="3D16287C" w:rsidR="007D58C9" w:rsidRPr="004C7F99" w:rsidRDefault="007E6383" w:rsidP="007D5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373,763</w:t>
            </w:r>
          </w:p>
        </w:tc>
        <w:tc>
          <w:tcPr>
            <w:tcW w:w="310" w:type="dxa"/>
            <w:shd w:val="clear" w:color="auto" w:fill="auto"/>
          </w:tcPr>
          <w:p w14:paraId="73BA62CF" w14:textId="77777777" w:rsidR="007D58C9" w:rsidRPr="004C7F99" w:rsidRDefault="007D58C9" w:rsidP="007D5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6D94D6" w14:textId="1AF957E8" w:rsidR="007D58C9" w:rsidRPr="004C7F99" w:rsidRDefault="007D58C9" w:rsidP="007D5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7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7F9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right w:val="nil"/>
            </w:tcBorders>
          </w:tcPr>
          <w:p w14:paraId="4A2638A6" w14:textId="77777777" w:rsidR="007D58C9" w:rsidRPr="004C7F99" w:rsidRDefault="007D58C9" w:rsidP="007D5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07C93C28" w14:textId="7EA52C8C" w:rsidR="007D58C9" w:rsidRPr="004C7F99" w:rsidRDefault="007E6383" w:rsidP="00B368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47,</w:t>
            </w:r>
            <w:r w:rsidR="00633690">
              <w:rPr>
                <w:rFonts w:ascii="Angsana New" w:hAnsi="Angsana New"/>
                <w:b/>
                <w:bCs/>
                <w:sz w:val="30"/>
                <w:szCs w:val="30"/>
              </w:rPr>
              <w:t>549</w:t>
            </w:r>
          </w:p>
        </w:tc>
        <w:tc>
          <w:tcPr>
            <w:tcW w:w="360" w:type="dxa"/>
          </w:tcPr>
          <w:p w14:paraId="3BF77FB4" w14:textId="77777777" w:rsidR="007D58C9" w:rsidRPr="004C7F99" w:rsidRDefault="007D58C9" w:rsidP="007D5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421287F" w14:textId="5ECE7A1F" w:rsidR="007D58C9" w:rsidRPr="004C7F99" w:rsidRDefault="007D58C9" w:rsidP="007D5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7F99">
              <w:rPr>
                <w:rFonts w:ascii="Angsana New" w:hAnsi="Angsana New"/>
                <w:b/>
                <w:bCs/>
                <w:sz w:val="30"/>
                <w:szCs w:val="30"/>
              </w:rPr>
              <w:t>51,613</w:t>
            </w:r>
          </w:p>
        </w:tc>
      </w:tr>
      <w:tr w:rsidR="007D58C9" w:rsidRPr="00BD4392" w14:paraId="7D6E6940" w14:textId="4234B5F7" w:rsidTr="00B36801">
        <w:trPr>
          <w:trHeight w:val="458"/>
        </w:trPr>
        <w:tc>
          <w:tcPr>
            <w:tcW w:w="3672" w:type="dxa"/>
            <w:shd w:val="clear" w:color="auto" w:fill="auto"/>
          </w:tcPr>
          <w:p w14:paraId="18264C29" w14:textId="6353157A" w:rsidR="007D58C9" w:rsidRPr="00BD4392" w:rsidRDefault="007D58C9" w:rsidP="007D5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BD4392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มูลค่าตามบัญชีของเงินลงทุนในบริษัทร่วม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044744C" w14:textId="7F8E7259" w:rsidR="007D58C9" w:rsidRPr="00EF7500" w:rsidRDefault="00D94984" w:rsidP="007D5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94984">
              <w:rPr>
                <w:rFonts w:ascii="Angsana New" w:hAnsi="Angsana New"/>
                <w:b/>
                <w:bCs/>
                <w:sz w:val="30"/>
                <w:szCs w:val="30"/>
              </w:rPr>
              <w:t>167,07</w:t>
            </w:r>
            <w:r w:rsidR="00633690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310" w:type="dxa"/>
            <w:shd w:val="clear" w:color="auto" w:fill="auto"/>
          </w:tcPr>
          <w:p w14:paraId="2D2E5250" w14:textId="77777777" w:rsidR="007D58C9" w:rsidRPr="00BD4392" w:rsidRDefault="007D58C9" w:rsidP="007D5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3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518A492" w14:textId="1D0F4C3E" w:rsidR="007D58C9" w:rsidRPr="002D6CFD" w:rsidRDefault="007D58C9" w:rsidP="007D5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7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6CF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66D681" w14:textId="77777777" w:rsidR="007D58C9" w:rsidRDefault="007D58C9" w:rsidP="007D5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72510EA2" w14:textId="383F2244" w:rsidR="007D58C9" w:rsidRDefault="00D94984" w:rsidP="00B368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94984">
              <w:rPr>
                <w:rFonts w:ascii="Angsana New" w:hAnsi="Angsana New"/>
                <w:b/>
                <w:bCs/>
                <w:sz w:val="30"/>
                <w:szCs w:val="30"/>
              </w:rPr>
              <w:t>21,39</w:t>
            </w:r>
            <w:r w:rsidR="00633690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360" w:type="dxa"/>
          </w:tcPr>
          <w:p w14:paraId="6AC28DBD" w14:textId="77777777" w:rsidR="007D58C9" w:rsidRDefault="007D58C9" w:rsidP="007D5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7B35ADA0" w14:textId="738BF50A" w:rsidR="007D58C9" w:rsidRDefault="007D58C9" w:rsidP="007D5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23,226</w:t>
            </w:r>
          </w:p>
        </w:tc>
      </w:tr>
    </w:tbl>
    <w:p w14:paraId="0FC8B1E4" w14:textId="77777777" w:rsidR="009B3313" w:rsidRPr="00D1366B" w:rsidRDefault="009B3313" w:rsidP="009B33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215D3233" w14:textId="6947BBDF" w:rsidR="00F60451" w:rsidRPr="00E4384B" w:rsidRDefault="00F60451" w:rsidP="004A0299">
      <w:pPr>
        <w:pStyle w:val="ListParagraph"/>
        <w:pageBreakBefore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7" w:hanging="547"/>
        <w:jc w:val="thaiDistribute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E4384B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เงินลงทุนในบริษัท</w:t>
      </w:r>
      <w:r w:rsidRPr="00E4384B">
        <w:rPr>
          <w:rFonts w:ascii="Angsana New" w:hAnsi="Angsana New" w:hint="cs"/>
          <w:b/>
          <w:bCs/>
          <w:sz w:val="30"/>
          <w:szCs w:val="30"/>
          <w:cs/>
        </w:rPr>
        <w:t>ย่อย</w:t>
      </w:r>
    </w:p>
    <w:p w14:paraId="0F5B951D" w14:textId="77777777" w:rsidR="008C7F62" w:rsidRPr="00D1366B" w:rsidRDefault="008C7F62" w:rsidP="00457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24"/>
          <w:szCs w:val="24"/>
        </w:rPr>
      </w:pP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62"/>
        <w:gridCol w:w="1291"/>
        <w:gridCol w:w="1499"/>
        <w:gridCol w:w="283"/>
        <w:gridCol w:w="1337"/>
      </w:tblGrid>
      <w:tr w:rsidR="00D94984" w:rsidRPr="00F23BB3" w14:paraId="1C5E7154" w14:textId="77777777" w:rsidTr="00D10247">
        <w:trPr>
          <w:trHeight w:val="397"/>
        </w:trPr>
        <w:tc>
          <w:tcPr>
            <w:tcW w:w="4662" w:type="dxa"/>
          </w:tcPr>
          <w:p w14:paraId="54A768F0" w14:textId="77777777" w:rsidR="00D94984" w:rsidRPr="00F23BB3" w:rsidRDefault="00D94984" w:rsidP="00CB5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1" w:type="dxa"/>
          </w:tcPr>
          <w:p w14:paraId="4774310F" w14:textId="37766903" w:rsidR="00D94984" w:rsidRPr="00F23BB3" w:rsidRDefault="00D94984" w:rsidP="00CB5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19" w:type="dxa"/>
            <w:gridSpan w:val="3"/>
            <w:vAlign w:val="bottom"/>
          </w:tcPr>
          <w:p w14:paraId="4F8AD6C7" w14:textId="77777777" w:rsidR="00D94984" w:rsidRDefault="00D94984" w:rsidP="00CB5D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3BB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94984" w:rsidRPr="00F23BB3" w14:paraId="5070AF64" w14:textId="77777777" w:rsidTr="00D10247">
        <w:trPr>
          <w:trHeight w:val="397"/>
        </w:trPr>
        <w:tc>
          <w:tcPr>
            <w:tcW w:w="4662" w:type="dxa"/>
          </w:tcPr>
          <w:p w14:paraId="3D31B841" w14:textId="77777777" w:rsidR="00D94984" w:rsidRPr="00F23BB3" w:rsidRDefault="00D94984" w:rsidP="00CB5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1" w:type="dxa"/>
          </w:tcPr>
          <w:p w14:paraId="6E2E5F9B" w14:textId="4C1B54D7" w:rsidR="00D94984" w:rsidRPr="00F23BB3" w:rsidRDefault="00D94984" w:rsidP="00CB5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30A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99" w:type="dxa"/>
            <w:vAlign w:val="bottom"/>
          </w:tcPr>
          <w:p w14:paraId="0416B114" w14:textId="77777777" w:rsidR="00D94984" w:rsidRDefault="00D94984" w:rsidP="00CB5D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83" w:type="dxa"/>
            <w:vAlign w:val="bottom"/>
          </w:tcPr>
          <w:p w14:paraId="7593F1CD" w14:textId="77777777" w:rsidR="00D94984" w:rsidRPr="00F23BB3" w:rsidRDefault="00D94984" w:rsidP="00CB5D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47B045C0" w14:textId="77777777" w:rsidR="00D94984" w:rsidRDefault="00D94984" w:rsidP="00CB5D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D94984" w:rsidRPr="00F23BB3" w14:paraId="5E06A34E" w14:textId="77777777" w:rsidTr="00D10247">
        <w:trPr>
          <w:trHeight w:val="397"/>
        </w:trPr>
        <w:tc>
          <w:tcPr>
            <w:tcW w:w="4662" w:type="dxa"/>
          </w:tcPr>
          <w:p w14:paraId="20B60DB8" w14:textId="77777777" w:rsidR="00D94984" w:rsidRPr="00F23BB3" w:rsidRDefault="00D94984" w:rsidP="00CB5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1" w:type="dxa"/>
          </w:tcPr>
          <w:p w14:paraId="0E05649A" w14:textId="7EFBE611" w:rsidR="00D94984" w:rsidRPr="00F23BB3" w:rsidRDefault="00D94984" w:rsidP="00CB5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19" w:type="dxa"/>
            <w:gridSpan w:val="3"/>
            <w:vAlign w:val="bottom"/>
          </w:tcPr>
          <w:p w14:paraId="7FF1102E" w14:textId="77777777" w:rsidR="00D94984" w:rsidRDefault="00D94984" w:rsidP="00CB5D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2B1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C2B1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D94984" w:rsidRPr="00D465B8" w14:paraId="419CBE92" w14:textId="77777777" w:rsidTr="00D10247">
        <w:trPr>
          <w:trHeight w:val="397"/>
        </w:trPr>
        <w:tc>
          <w:tcPr>
            <w:tcW w:w="5953" w:type="dxa"/>
            <w:gridSpan w:val="2"/>
          </w:tcPr>
          <w:p w14:paraId="3FB3C512" w14:textId="77777777" w:rsidR="00D94984" w:rsidRPr="00F23BB3" w:rsidRDefault="00D94984" w:rsidP="00CB5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23BB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23BB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F23BB3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499" w:type="dxa"/>
          </w:tcPr>
          <w:p w14:paraId="6E9C264B" w14:textId="2075739D" w:rsidR="00D94984" w:rsidRPr="0097594F" w:rsidRDefault="00D94984" w:rsidP="00CB5D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after="0" w:line="240" w:lineRule="auto"/>
              <w:ind w:right="1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1,490,564</w:t>
            </w:r>
          </w:p>
        </w:tc>
        <w:tc>
          <w:tcPr>
            <w:tcW w:w="283" w:type="dxa"/>
          </w:tcPr>
          <w:p w14:paraId="7775F484" w14:textId="77777777" w:rsidR="00D94984" w:rsidRPr="00D36516" w:rsidRDefault="00D94984" w:rsidP="00CB5D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0332741A" w14:textId="77777777" w:rsidR="00D94984" w:rsidRPr="0097594F" w:rsidRDefault="00D94984" w:rsidP="00CB5D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3,627,879</w:t>
            </w:r>
          </w:p>
        </w:tc>
      </w:tr>
      <w:tr w:rsidR="00D94984" w:rsidRPr="00F23BB3" w14:paraId="033205B5" w14:textId="77777777" w:rsidTr="00D10247">
        <w:trPr>
          <w:trHeight w:val="397"/>
        </w:trPr>
        <w:tc>
          <w:tcPr>
            <w:tcW w:w="5953" w:type="dxa"/>
            <w:gridSpan w:val="2"/>
          </w:tcPr>
          <w:p w14:paraId="2AE804F9" w14:textId="77777777" w:rsidR="00D94984" w:rsidRPr="00F23BB3" w:rsidRDefault="00D94984" w:rsidP="00CB5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499" w:type="dxa"/>
          </w:tcPr>
          <w:p w14:paraId="2213995A" w14:textId="4BB5286A" w:rsidR="00D94984" w:rsidRPr="0097594F" w:rsidRDefault="00D94984" w:rsidP="00CB5D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(318,598)</w:t>
            </w:r>
          </w:p>
        </w:tc>
        <w:tc>
          <w:tcPr>
            <w:tcW w:w="283" w:type="dxa"/>
          </w:tcPr>
          <w:p w14:paraId="64EEE3D1" w14:textId="77777777" w:rsidR="00D94984" w:rsidRPr="00D36516" w:rsidRDefault="00D94984" w:rsidP="00CB5D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3BA6A5C3" w14:textId="07AF3DD2" w:rsidR="00D94984" w:rsidRPr="00032C58" w:rsidRDefault="00D94984" w:rsidP="00CB5D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(2,131,500)</w:t>
            </w:r>
          </w:p>
        </w:tc>
      </w:tr>
      <w:tr w:rsidR="009F3E61" w:rsidRPr="00D465B8" w14:paraId="7C338414" w14:textId="77777777" w:rsidTr="00D10247">
        <w:trPr>
          <w:trHeight w:val="397"/>
        </w:trPr>
        <w:tc>
          <w:tcPr>
            <w:tcW w:w="5953" w:type="dxa"/>
            <w:gridSpan w:val="2"/>
          </w:tcPr>
          <w:p w14:paraId="69C54064" w14:textId="0CD5F870" w:rsidR="009F3E61" w:rsidRPr="00F23BB3" w:rsidRDefault="009F3E61" w:rsidP="00CB5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กลับรายการค่าเผื่อการด้อยค่า</w:t>
            </w:r>
          </w:p>
        </w:tc>
        <w:tc>
          <w:tcPr>
            <w:tcW w:w="1499" w:type="dxa"/>
          </w:tcPr>
          <w:p w14:paraId="4F441CAF" w14:textId="7B47E073" w:rsidR="009F3E61" w:rsidRDefault="009F3E61" w:rsidP="00CB5D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after="0"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105,500</w:t>
            </w:r>
          </w:p>
        </w:tc>
        <w:tc>
          <w:tcPr>
            <w:tcW w:w="283" w:type="dxa"/>
          </w:tcPr>
          <w:p w14:paraId="030D560C" w14:textId="77777777" w:rsidR="009F3E61" w:rsidRPr="00D36516" w:rsidRDefault="009F3E61" w:rsidP="00CB5D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31AAB020" w14:textId="05FA8B1C" w:rsidR="009F3E61" w:rsidRDefault="009F3E61" w:rsidP="00CB5D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F3E61" w:rsidRPr="00D465B8" w14:paraId="68B8AA26" w14:textId="77777777" w:rsidTr="00D10247">
        <w:trPr>
          <w:trHeight w:val="397"/>
        </w:trPr>
        <w:tc>
          <w:tcPr>
            <w:tcW w:w="5953" w:type="dxa"/>
            <w:gridSpan w:val="2"/>
          </w:tcPr>
          <w:p w14:paraId="295FC7BD" w14:textId="4ED440EF" w:rsidR="009F3E61" w:rsidRPr="00F23BB3" w:rsidRDefault="009F3E61" w:rsidP="00CB5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23BB3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499" w:type="dxa"/>
          </w:tcPr>
          <w:p w14:paraId="5A7E6331" w14:textId="6F0590E1" w:rsidR="009F3E61" w:rsidRDefault="009F3E61" w:rsidP="00CB5D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after="0"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(778,500)</w:t>
            </w:r>
          </w:p>
        </w:tc>
        <w:tc>
          <w:tcPr>
            <w:tcW w:w="283" w:type="dxa"/>
          </w:tcPr>
          <w:p w14:paraId="3DB03E38" w14:textId="77777777" w:rsidR="009F3E61" w:rsidRPr="00D36516" w:rsidRDefault="009F3E61" w:rsidP="00CB5D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2D4FC801" w14:textId="7C632181" w:rsidR="009F3E61" w:rsidRDefault="009F3E61" w:rsidP="00CB5D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(5,815)</w:t>
            </w:r>
          </w:p>
        </w:tc>
      </w:tr>
      <w:tr w:rsidR="009F3E61" w:rsidRPr="00F23BB3" w14:paraId="1CDB3001" w14:textId="77777777" w:rsidTr="00D10247">
        <w:trPr>
          <w:trHeight w:val="397"/>
        </w:trPr>
        <w:tc>
          <w:tcPr>
            <w:tcW w:w="4662" w:type="dxa"/>
          </w:tcPr>
          <w:p w14:paraId="2ADD1810" w14:textId="1F93A61D" w:rsidR="009F3E61" w:rsidRPr="004D1ED1" w:rsidRDefault="009F3E61" w:rsidP="00CB5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4D1ED1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โอนไปเงินลงทุนในบริษัทร่วม</w:t>
            </w:r>
            <w:r w:rsidR="004D1ED1" w:rsidRPr="004D1ED1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เนื่องจากสูญเสียการควบคุม</w:t>
            </w:r>
          </w:p>
        </w:tc>
        <w:tc>
          <w:tcPr>
            <w:tcW w:w="1291" w:type="dxa"/>
          </w:tcPr>
          <w:p w14:paraId="31119864" w14:textId="448F6219" w:rsidR="009F3E61" w:rsidRPr="00D94984" w:rsidRDefault="009F3E61" w:rsidP="00CB5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94984">
              <w:rPr>
                <w:rFonts w:ascii="Angsana New" w:hAnsi="Angsana New"/>
                <w:i/>
                <w:iCs/>
                <w:sz w:val="30"/>
                <w:szCs w:val="30"/>
              </w:rPr>
              <w:t>11</w:t>
            </w:r>
          </w:p>
        </w:tc>
        <w:tc>
          <w:tcPr>
            <w:tcW w:w="1499" w:type="dxa"/>
          </w:tcPr>
          <w:p w14:paraId="0B10118B" w14:textId="61306C90" w:rsidR="009F3E61" w:rsidRPr="0097594F" w:rsidRDefault="009F3E61" w:rsidP="00CB5D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after="0"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(179,377)</w:t>
            </w:r>
          </w:p>
        </w:tc>
        <w:tc>
          <w:tcPr>
            <w:tcW w:w="283" w:type="dxa"/>
          </w:tcPr>
          <w:p w14:paraId="027DCA7B" w14:textId="77777777" w:rsidR="009F3E61" w:rsidRPr="00D36516" w:rsidRDefault="009F3E61" w:rsidP="00CB5D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2ECD8104" w14:textId="35D1AA08" w:rsidR="009F3E61" w:rsidRPr="0097594F" w:rsidRDefault="009F3E61" w:rsidP="00CB5D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F3E61" w:rsidRPr="00D465B8" w14:paraId="500E000B" w14:textId="77777777" w:rsidTr="00D10247">
        <w:trPr>
          <w:trHeight w:val="397"/>
        </w:trPr>
        <w:tc>
          <w:tcPr>
            <w:tcW w:w="5953" w:type="dxa"/>
            <w:gridSpan w:val="2"/>
          </w:tcPr>
          <w:p w14:paraId="1FCD4DAA" w14:textId="77777777" w:rsidR="009F3E61" w:rsidRPr="008A14D5" w:rsidRDefault="009F3E61" w:rsidP="00CB5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A14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99" w:type="dxa"/>
            <w:tcBorders>
              <w:top w:val="single" w:sz="4" w:space="0" w:color="auto"/>
              <w:bottom w:val="double" w:sz="4" w:space="0" w:color="auto"/>
            </w:tcBorders>
          </w:tcPr>
          <w:p w14:paraId="2229282F" w14:textId="77777777" w:rsidR="009F3E61" w:rsidRPr="0097594F" w:rsidRDefault="009F3E61" w:rsidP="00CB5D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after="0" w:line="240" w:lineRule="auto"/>
              <w:ind w:right="1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319,589</w:t>
            </w:r>
          </w:p>
        </w:tc>
        <w:tc>
          <w:tcPr>
            <w:tcW w:w="283" w:type="dxa"/>
          </w:tcPr>
          <w:p w14:paraId="1FF75A1C" w14:textId="77777777" w:rsidR="009F3E61" w:rsidRPr="00D36516" w:rsidRDefault="009F3E61" w:rsidP="00CB5D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</w:tcPr>
          <w:p w14:paraId="6F489F23" w14:textId="1DD77AF5" w:rsidR="009F3E61" w:rsidRPr="00D465B8" w:rsidRDefault="009F3E61" w:rsidP="00CB5D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65B8">
              <w:rPr>
                <w:rFonts w:ascii="Angsana New" w:hAnsi="Angsana New"/>
                <w:b/>
                <w:bCs/>
                <w:sz w:val="30"/>
                <w:szCs w:val="30"/>
              </w:rPr>
              <w:t>1,490,564</w:t>
            </w:r>
          </w:p>
        </w:tc>
      </w:tr>
    </w:tbl>
    <w:p w14:paraId="4207D8A3" w14:textId="77777777" w:rsidR="00623875" w:rsidRPr="00F342D6" w:rsidRDefault="00623875" w:rsidP="00A23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4B62821A" w14:textId="77777777" w:rsidR="00A12378" w:rsidRPr="00A12378" w:rsidRDefault="00A12378" w:rsidP="00CB5D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12378">
        <w:rPr>
          <w:rFonts w:ascii="Angsana New" w:hAnsi="Angsana New"/>
          <w:b/>
          <w:bCs/>
          <w:i/>
          <w:iCs/>
          <w:sz w:val="30"/>
          <w:szCs w:val="30"/>
          <w:cs/>
        </w:rPr>
        <w:t>การเข้าทำรายการจำหน่ายทรัพย์สินเพื่อปรับโครงสร้างธุรกิจ</w:t>
      </w:r>
    </w:p>
    <w:p w14:paraId="1D25F444" w14:textId="77777777" w:rsidR="00A12378" w:rsidRPr="00A12378" w:rsidRDefault="00A12378" w:rsidP="00CB5D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54189FDB" w14:textId="03180EDF" w:rsidR="00A12378" w:rsidRDefault="00A12378" w:rsidP="00CB5D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D228E">
        <w:rPr>
          <w:rFonts w:ascii="Angsana New" w:hAnsi="Angsana New"/>
          <w:sz w:val="30"/>
          <w:szCs w:val="30"/>
          <w:cs/>
        </w:rPr>
        <w:t>ในการป</w:t>
      </w:r>
      <w:r>
        <w:rPr>
          <w:rFonts w:ascii="Angsana New" w:hAnsi="Angsana New"/>
          <w:sz w:val="30"/>
          <w:szCs w:val="30"/>
          <w:cs/>
        </w:rPr>
        <w:t>ระชุมวิสามัญผู้ถือหุ้นของบริษัท</w:t>
      </w:r>
      <w:r w:rsidRPr="006D228E">
        <w:rPr>
          <w:rFonts w:ascii="Angsana New" w:hAnsi="Angsana New"/>
          <w:sz w:val="30"/>
          <w:szCs w:val="30"/>
          <w:cs/>
        </w:rPr>
        <w:t>เมื่อวันที่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28 กุมภาพันธ์ 2561 ผู้ถือหุ้น</w:t>
      </w:r>
      <w:r>
        <w:rPr>
          <w:rFonts w:ascii="Angsana New" w:hAnsi="Angsana New" w:hint="cs"/>
          <w:sz w:val="30"/>
          <w:szCs w:val="30"/>
          <w:cs/>
        </w:rPr>
        <w:t>มี</w:t>
      </w:r>
      <w:r w:rsidRPr="006D228E">
        <w:rPr>
          <w:rFonts w:ascii="Angsana New" w:hAnsi="Angsana New"/>
          <w:sz w:val="30"/>
          <w:szCs w:val="30"/>
          <w:cs/>
        </w:rPr>
        <w:t>มติอนุมัติ</w:t>
      </w:r>
      <w:r>
        <w:rPr>
          <w:rFonts w:ascii="Angsana New" w:hAnsi="Angsana New" w:hint="cs"/>
          <w:sz w:val="30"/>
          <w:szCs w:val="30"/>
          <w:cs/>
        </w:rPr>
        <w:t>การ</w:t>
      </w:r>
      <w:r w:rsidRPr="006D228E">
        <w:rPr>
          <w:rFonts w:ascii="Angsana New" w:hAnsi="Angsana New"/>
          <w:sz w:val="30"/>
          <w:szCs w:val="30"/>
          <w:cs/>
        </w:rPr>
        <w:t>จำหน่ายทรัพย์สินเพื่อปรับโครงสร้างธุรกิจของกลุ่มบริษัท</w:t>
      </w:r>
      <w:r>
        <w:rPr>
          <w:rFonts w:ascii="Angsana New" w:hAnsi="Angsana New"/>
          <w:sz w:val="30"/>
          <w:szCs w:val="30"/>
          <w:cs/>
        </w:rPr>
        <w:t xml:space="preserve"> ได้แก่ เงินลงทุนในบริษัท</w:t>
      </w:r>
      <w:r w:rsidRPr="006D228E">
        <w:rPr>
          <w:rFonts w:ascii="Angsana New" w:hAnsi="Angsana New"/>
          <w:sz w:val="30"/>
          <w:szCs w:val="30"/>
          <w:cs/>
        </w:rPr>
        <w:t xml:space="preserve"> เนชั่น ยู จำกัด บริษัท ดับบลิวพีเอส (ป</w:t>
      </w:r>
      <w:r>
        <w:rPr>
          <w:rFonts w:ascii="Angsana New" w:hAnsi="Angsana New"/>
          <w:sz w:val="30"/>
          <w:szCs w:val="30"/>
          <w:cs/>
        </w:rPr>
        <w:t>ระเทศไทย) จำกัด และบริษัท</w:t>
      </w:r>
      <w:r w:rsidRPr="006D228E">
        <w:rPr>
          <w:rFonts w:ascii="Angsana New" w:hAnsi="Angsana New"/>
          <w:sz w:val="30"/>
          <w:szCs w:val="30"/>
          <w:cs/>
        </w:rPr>
        <w:t xml:space="preserve"> เอ็นเอ็มแอล จำกัด รวมถึงที่ดินและสิ่งปลูกสร้างของบริษัท</w:t>
      </w:r>
      <w:r>
        <w:rPr>
          <w:rFonts w:ascii="Angsana New" w:hAnsi="Angsana New" w:hint="cs"/>
          <w:sz w:val="30"/>
          <w:szCs w:val="30"/>
          <w:cs/>
        </w:rPr>
        <w:t>ดังกล่าว</w:t>
      </w:r>
      <w:r w:rsidRPr="006D228E">
        <w:rPr>
          <w:rFonts w:ascii="Angsana New" w:hAnsi="Angsana New"/>
          <w:sz w:val="30"/>
          <w:szCs w:val="30"/>
          <w:cs/>
        </w:rPr>
        <w:t>ทุกรายการ อย่างไรก็ตาม</w:t>
      </w:r>
      <w:r>
        <w:rPr>
          <w:rFonts w:ascii="Angsana New" w:hAnsi="Angsana New"/>
          <w:sz w:val="30"/>
          <w:szCs w:val="30"/>
        </w:rPr>
        <w:br/>
      </w:r>
      <w:r w:rsidRPr="006D228E">
        <w:rPr>
          <w:rFonts w:ascii="Angsana New" w:hAnsi="Angsana New"/>
          <w:sz w:val="30"/>
          <w:szCs w:val="30"/>
          <w:cs/>
        </w:rPr>
        <w:t>ผู้ถือหุ้นมีมติไม่อนุมัติการจำหน่ายเงินลงทุนในบริษัท แบงคอก บิสสิเนส บรอดแคสติ้ง จำกัด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14:paraId="4FB97584" w14:textId="77777777" w:rsidR="00A12378" w:rsidRPr="00A12378" w:rsidRDefault="00A12378" w:rsidP="00CB5D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18DE2471" w14:textId="6FF9D6F8" w:rsidR="00A12378" w:rsidRDefault="00A12378" w:rsidP="00CB5D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ในการประชุมวิสามัญ</w:t>
      </w:r>
      <w:r w:rsidRPr="006D228E">
        <w:rPr>
          <w:rFonts w:ascii="Angsana New" w:hAnsi="Angsana New"/>
          <w:sz w:val="30"/>
          <w:szCs w:val="30"/>
          <w:cs/>
        </w:rPr>
        <w:t>ผู้ถือหุ้น</w:t>
      </w:r>
      <w:r>
        <w:rPr>
          <w:rFonts w:ascii="Angsana New" w:hAnsi="Angsana New" w:hint="cs"/>
          <w:sz w:val="30"/>
          <w:szCs w:val="30"/>
          <w:cs/>
        </w:rPr>
        <w:t xml:space="preserve">ของบริษัทเมื่อวันที่ </w:t>
      </w:r>
      <w:r>
        <w:rPr>
          <w:rFonts w:ascii="Angsana New" w:hAnsi="Angsana New"/>
          <w:sz w:val="30"/>
          <w:szCs w:val="30"/>
        </w:rPr>
        <w:t xml:space="preserve">19 </w:t>
      </w:r>
      <w:r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>
        <w:rPr>
          <w:rFonts w:ascii="Angsana New" w:hAnsi="Angsana New"/>
          <w:sz w:val="30"/>
          <w:szCs w:val="30"/>
        </w:rPr>
        <w:t xml:space="preserve">2561 </w:t>
      </w:r>
      <w:r>
        <w:rPr>
          <w:rFonts w:ascii="Angsana New" w:hAnsi="Angsana New" w:hint="cs"/>
          <w:sz w:val="30"/>
          <w:szCs w:val="30"/>
          <w:cs/>
        </w:rPr>
        <w:t>ผู้ถือหุ้น</w:t>
      </w:r>
      <w:r w:rsidRPr="004149DF">
        <w:rPr>
          <w:rFonts w:ascii="Angsana New" w:hAnsi="Angsana New"/>
          <w:sz w:val="30"/>
          <w:szCs w:val="30"/>
          <w:cs/>
        </w:rPr>
        <w:t>มีมติอนุมัติยกเลิกการอนุมัติ</w:t>
      </w:r>
      <w:r w:rsidR="00F8018F">
        <w:rPr>
          <w:rFonts w:ascii="Angsana New" w:hAnsi="Angsana New"/>
          <w:sz w:val="30"/>
          <w:szCs w:val="30"/>
        </w:rPr>
        <w:br/>
      </w:r>
      <w:r w:rsidRPr="004149DF">
        <w:rPr>
          <w:rFonts w:ascii="Angsana New" w:hAnsi="Angsana New"/>
          <w:sz w:val="30"/>
          <w:szCs w:val="30"/>
          <w:cs/>
        </w:rPr>
        <w:t>การจำหน่ายทรัพย์สิน</w:t>
      </w:r>
      <w:r w:rsidRPr="0042282B">
        <w:rPr>
          <w:rFonts w:ascii="Angsana New" w:hAnsi="Angsana New" w:hint="cs"/>
          <w:spacing w:val="-4"/>
          <w:sz w:val="30"/>
          <w:szCs w:val="30"/>
          <w:cs/>
        </w:rPr>
        <w:t xml:space="preserve">ตามมติการประชุมวิสามัญผู้ถือหุ้นของบริษัทเมื่อวันที่ </w:t>
      </w:r>
      <w:r w:rsidRPr="0042282B">
        <w:rPr>
          <w:rFonts w:ascii="Angsana New" w:hAnsi="Angsana New"/>
          <w:spacing w:val="-4"/>
          <w:sz w:val="30"/>
          <w:szCs w:val="30"/>
        </w:rPr>
        <w:t xml:space="preserve">28 </w:t>
      </w:r>
      <w:r w:rsidRPr="0042282B">
        <w:rPr>
          <w:rFonts w:ascii="Angsana New" w:hAnsi="Angsana New" w:hint="cs"/>
          <w:spacing w:val="-4"/>
          <w:sz w:val="30"/>
          <w:szCs w:val="30"/>
          <w:cs/>
        </w:rPr>
        <w:t xml:space="preserve">กุมภาพันธ์ </w:t>
      </w:r>
      <w:r w:rsidRPr="0042282B">
        <w:rPr>
          <w:rFonts w:ascii="Angsana New" w:hAnsi="Angsana New"/>
          <w:spacing w:val="-4"/>
          <w:sz w:val="30"/>
          <w:szCs w:val="30"/>
          <w:cs/>
        </w:rPr>
        <w:t>2561</w:t>
      </w:r>
      <w:r w:rsidRPr="0042282B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8E74F2">
        <w:rPr>
          <w:rFonts w:ascii="Angsana New" w:hAnsi="Angsana New" w:hint="cs"/>
          <w:sz w:val="30"/>
          <w:szCs w:val="30"/>
          <w:cs/>
        </w:rPr>
        <w:t>เนื่องจากไม่มีผู้สนใจที่จะซื้อทรัพย์สินแต่ละรายการด้วยวิธีประกวดราคาในราคาที่ไม่ต่ำกว่าราคาพื้นฐาน</w:t>
      </w:r>
    </w:p>
    <w:p w14:paraId="426FD6DB" w14:textId="77777777" w:rsidR="00A12378" w:rsidRPr="00A12378" w:rsidRDefault="00A12378" w:rsidP="00A123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17B01746" w14:textId="4E47010E" w:rsidR="00623875" w:rsidRPr="00B4230C" w:rsidRDefault="00623875" w:rsidP="00623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4230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การจำหน่ายเงินลงทุนในบริษัทย่อย</w:t>
      </w:r>
    </w:p>
    <w:p w14:paraId="4B7685BD" w14:textId="1B87BB95" w:rsidR="00623875" w:rsidRPr="00ED3CDE" w:rsidRDefault="0091559D" w:rsidP="00623875">
      <w:pPr>
        <w:pStyle w:val="block"/>
        <w:tabs>
          <w:tab w:val="left" w:pos="540"/>
        </w:tabs>
        <w:spacing w:after="0" w:line="240" w:lineRule="auto"/>
        <w:ind w:left="0"/>
        <w:jc w:val="thaiDistribute"/>
        <w:rPr>
          <w:rFonts w:ascii="Angsana New" w:hAnsi="Angsana New" w:cs="Angsana New"/>
          <w:szCs w:val="22"/>
          <w:lang w:val="en-US" w:bidi="th-TH"/>
        </w:rPr>
      </w:pPr>
      <w:r>
        <w:rPr>
          <w:rFonts w:ascii="Angsana New" w:hAnsi="Angsana New" w:cs="Angsana New"/>
          <w:szCs w:val="22"/>
          <w:lang w:val="en-US" w:bidi="th-TH"/>
        </w:rPr>
        <w:tab/>
      </w:r>
    </w:p>
    <w:p w14:paraId="12BF5373" w14:textId="00C2B495" w:rsidR="00623875" w:rsidRDefault="00623875" w:rsidP="00623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theme="minorBidi"/>
          <w:sz w:val="30"/>
          <w:szCs w:val="30"/>
        </w:rPr>
      </w:pPr>
      <w:r w:rsidRPr="00C33896">
        <w:rPr>
          <w:rFonts w:ascii="Angsana New" w:hAnsi="Angsana New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Pr="00C33896">
        <w:rPr>
          <w:rFonts w:ascii="Angsana New" w:hAnsi="Angsana New"/>
          <w:sz w:val="30"/>
          <w:szCs w:val="30"/>
        </w:rPr>
        <w:t xml:space="preserve">19 </w:t>
      </w:r>
      <w:r w:rsidRPr="00C33896">
        <w:rPr>
          <w:rFonts w:ascii="Angsana New" w:hAnsi="Angsana New"/>
          <w:sz w:val="30"/>
          <w:szCs w:val="30"/>
          <w:cs/>
        </w:rPr>
        <w:t xml:space="preserve">กรกฎาคม </w:t>
      </w:r>
      <w:r w:rsidRPr="00C33896">
        <w:rPr>
          <w:rFonts w:ascii="Angsana New" w:hAnsi="Angsana New"/>
          <w:sz w:val="30"/>
          <w:szCs w:val="30"/>
        </w:rPr>
        <w:t xml:space="preserve">2561 </w:t>
      </w:r>
      <w:r w:rsidRPr="00C33896">
        <w:rPr>
          <w:rFonts w:ascii="Angsana New" w:hAnsi="Angsana New"/>
          <w:sz w:val="30"/>
          <w:szCs w:val="30"/>
          <w:cs/>
        </w:rPr>
        <w:t>คณะกรรมการมีมติอนุมัติการจำหน่าย</w:t>
      </w:r>
      <w:r w:rsidR="00F342D6">
        <w:rPr>
          <w:rFonts w:ascii="Angsana New" w:hAnsi="Angsana New"/>
          <w:sz w:val="30"/>
          <w:szCs w:val="30"/>
        </w:rPr>
        <w:t xml:space="preserve"> </w:t>
      </w:r>
      <w:r w:rsidR="00F342D6">
        <w:rPr>
          <w:rFonts w:ascii="Angsana New" w:hAnsi="Angsana New"/>
          <w:sz w:val="30"/>
          <w:szCs w:val="30"/>
        </w:rPr>
        <w:br/>
      </w:r>
      <w:r w:rsidRPr="00C33896">
        <w:rPr>
          <w:rFonts w:ascii="Angsana New" w:hAnsi="Angsana New"/>
          <w:sz w:val="30"/>
          <w:szCs w:val="30"/>
          <w:cs/>
        </w:rPr>
        <w:t xml:space="preserve">เงินลงทุนในบริษัท เนชั่น ยู จำกัด ซึ่งเป็นบริษัทย่อยที่ถือใบอนุญาตและประกอบธุรกิจมหาวิทยาลัยเนชั่นจำนวน </w:t>
      </w:r>
      <w:r w:rsidRPr="00FA1A4C">
        <w:rPr>
          <w:rFonts w:ascii="Angsana New" w:hAnsi="Angsana New"/>
          <w:sz w:val="30"/>
          <w:szCs w:val="30"/>
        </w:rPr>
        <w:t xml:space="preserve">30,599,999 </w:t>
      </w:r>
      <w:r w:rsidRPr="00FA1A4C">
        <w:rPr>
          <w:rFonts w:ascii="Angsana New" w:hAnsi="Angsana New"/>
          <w:sz w:val="30"/>
          <w:szCs w:val="30"/>
          <w:cs/>
        </w:rPr>
        <w:t xml:space="preserve">หุ้น คิดเป็นสัดส่วนร้อยละ </w:t>
      </w:r>
      <w:r w:rsidRPr="00FA1A4C">
        <w:rPr>
          <w:rFonts w:ascii="Angsana New" w:hAnsi="Angsana New"/>
          <w:sz w:val="30"/>
          <w:szCs w:val="30"/>
        </w:rPr>
        <w:t xml:space="preserve">90 </w:t>
      </w:r>
      <w:r w:rsidRPr="00FA1A4C">
        <w:rPr>
          <w:rFonts w:ascii="Angsana New" w:hAnsi="Angsana New"/>
          <w:sz w:val="30"/>
          <w:szCs w:val="30"/>
          <w:cs/>
        </w:rPr>
        <w:t xml:space="preserve">ของจำนวนหุ้นทั้งหมดของบริษัทย่อยดังกล่าว ในราคาหุ้นละ </w:t>
      </w:r>
      <w:r w:rsidRPr="00FA1A4C">
        <w:rPr>
          <w:rFonts w:ascii="Angsana New" w:hAnsi="Angsana New"/>
          <w:sz w:val="30"/>
          <w:szCs w:val="30"/>
        </w:rPr>
        <w:t xml:space="preserve">8.3824 </w:t>
      </w:r>
      <w:r w:rsidRPr="00FA1A4C">
        <w:rPr>
          <w:rFonts w:ascii="Angsana New" w:hAnsi="Angsana New"/>
          <w:sz w:val="30"/>
          <w:szCs w:val="30"/>
          <w:cs/>
        </w:rPr>
        <w:t>บาท</w:t>
      </w:r>
      <w:r w:rsidRPr="00C33896">
        <w:rPr>
          <w:rFonts w:ascii="Angsana New" w:hAnsi="Angsana New"/>
          <w:sz w:val="30"/>
          <w:szCs w:val="30"/>
          <w:cs/>
        </w:rPr>
        <w:t xml:space="preserve"> คิดเป็นมูลค่ารวมทั้งสิ้น </w:t>
      </w:r>
      <w:r w:rsidRPr="00C33896">
        <w:rPr>
          <w:rFonts w:ascii="Angsana New" w:hAnsi="Angsana New"/>
          <w:sz w:val="30"/>
          <w:szCs w:val="30"/>
        </w:rPr>
        <w:t xml:space="preserve">256.50 </w:t>
      </w:r>
      <w:r w:rsidRPr="00C33896">
        <w:rPr>
          <w:rFonts w:ascii="Angsana New" w:hAnsi="Angsana New"/>
          <w:sz w:val="30"/>
          <w:szCs w:val="30"/>
          <w:cs/>
        </w:rPr>
        <w:t>ล้านบาท ทั้งนี้</w:t>
      </w:r>
      <w:r w:rsidRPr="00C33896">
        <w:rPr>
          <w:rFonts w:ascii="Angsana New" w:hAnsi="Angsana New"/>
          <w:sz w:val="30"/>
          <w:szCs w:val="30"/>
        </w:rPr>
        <w:t xml:space="preserve"> </w:t>
      </w:r>
      <w:r w:rsidRPr="00C33896">
        <w:rPr>
          <w:rFonts w:ascii="Angsana New" w:hAnsi="Angsana New"/>
          <w:sz w:val="30"/>
          <w:szCs w:val="30"/>
          <w:cs/>
        </w:rPr>
        <w:t>การจำหน่ายเงินลงทุนดังกล่าวได้แล้วเสร็จ</w:t>
      </w:r>
      <w:r w:rsidRPr="006F3747">
        <w:rPr>
          <w:rFonts w:ascii="Angsana New" w:hAnsi="Angsana New"/>
          <w:sz w:val="30"/>
          <w:szCs w:val="30"/>
          <w:cs/>
        </w:rPr>
        <w:t>เมื่อวันที่</w:t>
      </w:r>
      <w:r w:rsidR="00303B91">
        <w:rPr>
          <w:rFonts w:ascii="Angsana New" w:hAnsi="Angsana New"/>
          <w:sz w:val="30"/>
          <w:szCs w:val="30"/>
        </w:rPr>
        <w:t xml:space="preserve"> </w:t>
      </w:r>
      <w:r w:rsidR="00FA1A4C">
        <w:rPr>
          <w:rFonts w:ascii="Angsana New" w:hAnsi="Angsana New"/>
          <w:sz w:val="30"/>
          <w:szCs w:val="30"/>
        </w:rPr>
        <w:br/>
      </w:r>
      <w:r w:rsidRPr="006F3747">
        <w:rPr>
          <w:rFonts w:ascii="Angsana New" w:hAnsi="Angsana New"/>
          <w:sz w:val="30"/>
          <w:szCs w:val="30"/>
        </w:rPr>
        <w:t>25</w:t>
      </w:r>
      <w:r w:rsidRPr="006F3747">
        <w:rPr>
          <w:rFonts w:ascii="Angsana New" w:hAnsi="Angsana New"/>
          <w:sz w:val="30"/>
          <w:szCs w:val="30"/>
          <w:cs/>
        </w:rPr>
        <w:t xml:space="preserve"> </w:t>
      </w:r>
      <w:r w:rsidRPr="004D53F8">
        <w:rPr>
          <w:rFonts w:ascii="Angsana New" w:hAnsi="Angsana New"/>
          <w:sz w:val="30"/>
          <w:szCs w:val="30"/>
          <w:cs/>
        </w:rPr>
        <w:t xml:space="preserve">กรกฎาคม </w:t>
      </w:r>
      <w:r w:rsidRPr="004D53F8">
        <w:rPr>
          <w:rFonts w:ascii="Angsana New" w:hAnsi="Angsana New"/>
          <w:sz w:val="30"/>
          <w:szCs w:val="30"/>
        </w:rPr>
        <w:t xml:space="preserve">2561 </w:t>
      </w:r>
      <w:r w:rsidR="00F342D6" w:rsidRPr="004D53F8">
        <w:rPr>
          <w:rFonts w:ascii="Angsana New" w:hAnsi="Angsana New"/>
          <w:sz w:val="30"/>
          <w:szCs w:val="30"/>
          <w:cs/>
        </w:rPr>
        <w:t>ณ วันที่จำหน่ายมูลค่าตามบัญชีของสินทรัพย์สุทธิของ</w:t>
      </w:r>
      <w:r w:rsidR="00546693" w:rsidRPr="004D53F8">
        <w:rPr>
          <w:rFonts w:ascii="Angsana New" w:hAnsi="Angsana New"/>
          <w:sz w:val="30"/>
          <w:szCs w:val="30"/>
          <w:cs/>
        </w:rPr>
        <w:t xml:space="preserve">บริษัท เนชั่น ยู จำกัด </w:t>
      </w:r>
      <w:r w:rsidR="00F342D6" w:rsidRPr="004D53F8">
        <w:rPr>
          <w:rFonts w:ascii="Angsana New" w:hAnsi="Angsana New"/>
          <w:sz w:val="30"/>
          <w:szCs w:val="30"/>
          <w:cs/>
        </w:rPr>
        <w:t>ในงบการเงิน</w:t>
      </w:r>
      <w:r w:rsidR="00F342D6" w:rsidRPr="00FA1A4C">
        <w:rPr>
          <w:rFonts w:ascii="Angsana New" w:hAnsi="Angsana New"/>
          <w:sz w:val="30"/>
          <w:szCs w:val="30"/>
          <w:cs/>
        </w:rPr>
        <w:t>ของ</w:t>
      </w:r>
      <w:r w:rsidR="00F342D6" w:rsidRPr="00FA1A4C">
        <w:rPr>
          <w:rFonts w:ascii="Angsana New" w:hAnsi="Angsana New"/>
          <w:spacing w:val="-6"/>
          <w:sz w:val="30"/>
          <w:szCs w:val="30"/>
          <w:cs/>
        </w:rPr>
        <w:t xml:space="preserve">กลุ่มบริษัทมีจำนวน </w:t>
      </w:r>
      <w:r w:rsidR="002922B7">
        <w:rPr>
          <w:rFonts w:ascii="Angsana New" w:hAnsi="Angsana New"/>
          <w:spacing w:val="-6"/>
          <w:sz w:val="30"/>
          <w:szCs w:val="30"/>
        </w:rPr>
        <w:t>364.92</w:t>
      </w:r>
      <w:r w:rsidR="004D53F8" w:rsidRPr="00FA1A4C">
        <w:rPr>
          <w:rFonts w:ascii="Angsana New" w:hAnsi="Angsana New"/>
          <w:spacing w:val="-6"/>
          <w:sz w:val="30"/>
          <w:szCs w:val="30"/>
        </w:rPr>
        <w:t xml:space="preserve"> </w:t>
      </w:r>
      <w:r w:rsidR="00F342D6" w:rsidRPr="00FA1A4C">
        <w:rPr>
          <w:rFonts w:ascii="Angsana New" w:hAnsi="Angsana New"/>
          <w:spacing w:val="-6"/>
          <w:sz w:val="30"/>
          <w:szCs w:val="30"/>
          <w:cs/>
        </w:rPr>
        <w:t xml:space="preserve">ล้านบาท กลุ่มบริษัทรับรู้ส่วนได้เสียที่ไม่มีอำนาจควบคุมลดลงเป็นจำนวน </w:t>
      </w:r>
      <w:r w:rsidR="002922B7">
        <w:rPr>
          <w:rFonts w:ascii="Angsana New" w:hAnsi="Angsana New"/>
          <w:spacing w:val="-6"/>
          <w:sz w:val="30"/>
          <w:szCs w:val="30"/>
        </w:rPr>
        <w:t>25.55</w:t>
      </w:r>
      <w:r w:rsidR="00F342D6" w:rsidRPr="00FA1A4C">
        <w:rPr>
          <w:rFonts w:ascii="Angsana New" w:hAnsi="Angsana New"/>
          <w:spacing w:val="-6"/>
          <w:sz w:val="30"/>
          <w:szCs w:val="30"/>
          <w:cs/>
        </w:rPr>
        <w:t xml:space="preserve"> ล้านบาท</w:t>
      </w:r>
      <w:r w:rsidR="00F342D6" w:rsidRPr="004D53F8">
        <w:rPr>
          <w:rFonts w:ascii="Angsana New" w:hAnsi="Angsana New"/>
          <w:sz w:val="30"/>
          <w:szCs w:val="30"/>
          <w:cs/>
        </w:rPr>
        <w:t xml:space="preserve"> </w:t>
      </w:r>
      <w:r w:rsidR="00F342D6" w:rsidRPr="00B40D1B">
        <w:rPr>
          <w:rFonts w:ascii="Angsana New" w:hAnsi="Angsana New"/>
          <w:spacing w:val="-4"/>
          <w:sz w:val="30"/>
          <w:szCs w:val="30"/>
          <w:cs/>
        </w:rPr>
        <w:t>กำไรสะสม</w:t>
      </w:r>
      <w:r w:rsidR="002922B7">
        <w:rPr>
          <w:rFonts w:ascii="Angsana New" w:hAnsi="Angsana New" w:hint="cs"/>
          <w:spacing w:val="-4"/>
          <w:sz w:val="30"/>
          <w:szCs w:val="30"/>
          <w:cs/>
        </w:rPr>
        <w:t>เพิ่มขึ้น</w:t>
      </w:r>
      <w:r w:rsidR="00F342D6" w:rsidRPr="00B40D1B">
        <w:rPr>
          <w:rFonts w:ascii="Angsana New" w:hAnsi="Angsana New"/>
          <w:spacing w:val="-4"/>
          <w:sz w:val="30"/>
          <w:szCs w:val="30"/>
          <w:cs/>
        </w:rPr>
        <w:t xml:space="preserve">เป็นจำนวน </w:t>
      </w:r>
      <w:r w:rsidR="002922B7">
        <w:rPr>
          <w:rFonts w:ascii="Angsana New" w:hAnsi="Angsana New"/>
          <w:spacing w:val="-4"/>
          <w:sz w:val="30"/>
          <w:szCs w:val="30"/>
        </w:rPr>
        <w:t>36.07</w:t>
      </w:r>
      <w:r w:rsidR="00F342D6" w:rsidRPr="00B40D1B">
        <w:rPr>
          <w:rFonts w:ascii="Angsana New" w:hAnsi="Angsana New"/>
          <w:spacing w:val="-4"/>
          <w:sz w:val="30"/>
          <w:szCs w:val="30"/>
          <w:cs/>
        </w:rPr>
        <w:t xml:space="preserve"> ล้านบาท แล</w:t>
      </w:r>
      <w:r w:rsidR="002922B7">
        <w:rPr>
          <w:rFonts w:ascii="Angsana New" w:hAnsi="Angsana New" w:hint="cs"/>
          <w:spacing w:val="-4"/>
          <w:sz w:val="30"/>
          <w:szCs w:val="30"/>
          <w:cs/>
        </w:rPr>
        <w:t>ะขาดทุน</w:t>
      </w:r>
      <w:r w:rsidR="00F342D6" w:rsidRPr="00B40D1B">
        <w:rPr>
          <w:rFonts w:ascii="Angsana New" w:hAnsi="Angsana New"/>
          <w:spacing w:val="-4"/>
          <w:sz w:val="30"/>
          <w:szCs w:val="30"/>
          <w:cs/>
        </w:rPr>
        <w:t xml:space="preserve">จากการขายเป็นจำนวน </w:t>
      </w:r>
      <w:r w:rsidR="002922B7">
        <w:rPr>
          <w:rFonts w:ascii="Angsana New" w:hAnsi="Angsana New"/>
          <w:spacing w:val="-4"/>
          <w:sz w:val="30"/>
          <w:szCs w:val="30"/>
        </w:rPr>
        <w:t>108.42</w:t>
      </w:r>
      <w:r w:rsidR="00372F3C" w:rsidRPr="00B40D1B">
        <w:rPr>
          <w:rFonts w:ascii="Angsana New" w:hAnsi="Angsana New"/>
          <w:spacing w:val="-4"/>
          <w:sz w:val="30"/>
          <w:szCs w:val="30"/>
        </w:rPr>
        <w:t xml:space="preserve"> </w:t>
      </w:r>
      <w:r w:rsidR="00F342D6" w:rsidRPr="00B40D1B">
        <w:rPr>
          <w:rFonts w:ascii="Angsana New" w:hAnsi="Angsana New"/>
          <w:spacing w:val="-4"/>
          <w:sz w:val="30"/>
          <w:szCs w:val="30"/>
          <w:cs/>
        </w:rPr>
        <w:t xml:space="preserve">ล้านบาท </w:t>
      </w:r>
      <w:r w:rsidR="000C4EA9" w:rsidRPr="000C4EA9">
        <w:rPr>
          <w:rFonts w:ascii="Angsana New" w:hAnsi="Angsana New"/>
          <w:spacing w:val="-4"/>
          <w:sz w:val="30"/>
          <w:szCs w:val="30"/>
          <w:cs/>
        </w:rPr>
        <w:t>ซึ่งรวมอยู่ในค่าใช้จ่ายในการบริหารในงบกำไรขาดทุนเบ็ดเสร็จ</w:t>
      </w:r>
      <w:r w:rsidR="000C4EA9">
        <w:rPr>
          <w:rFonts w:ascii="Angsana New" w:hAnsi="Angsana New" w:hint="cs"/>
          <w:spacing w:val="-4"/>
          <w:sz w:val="30"/>
          <w:szCs w:val="30"/>
          <w:cs/>
        </w:rPr>
        <w:t>รวม</w:t>
      </w:r>
    </w:p>
    <w:p w14:paraId="50F11401" w14:textId="613C3906" w:rsidR="00623875" w:rsidRDefault="00623875" w:rsidP="00623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E74F2">
        <w:rPr>
          <w:rFonts w:ascii="Angsana New" w:hAnsi="Angsana New"/>
          <w:sz w:val="30"/>
          <w:szCs w:val="30"/>
          <w:cs/>
        </w:rPr>
        <w:lastRenderedPageBreak/>
        <w:t>ในการประชุมคณะกรรมการ</w:t>
      </w:r>
      <w:r>
        <w:rPr>
          <w:rFonts w:ascii="Angsana New" w:hAnsi="Angsana New" w:hint="cs"/>
          <w:sz w:val="30"/>
          <w:szCs w:val="30"/>
          <w:cs/>
        </w:rPr>
        <w:t>ของ</w:t>
      </w:r>
      <w:r>
        <w:rPr>
          <w:rFonts w:ascii="Angsana New" w:hAnsi="Angsana New"/>
          <w:sz w:val="30"/>
          <w:szCs w:val="30"/>
          <w:cs/>
        </w:rPr>
        <w:t>บริษัท</w:t>
      </w:r>
      <w:r w:rsidRPr="008E74F2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8E74F2">
        <w:rPr>
          <w:rFonts w:ascii="Angsana New" w:hAnsi="Angsana New"/>
          <w:sz w:val="30"/>
          <w:szCs w:val="30"/>
        </w:rPr>
        <w:t xml:space="preserve">17 </w:t>
      </w:r>
      <w:r w:rsidRPr="008E74F2">
        <w:rPr>
          <w:rFonts w:ascii="Angsana New" w:hAnsi="Angsana New" w:hint="cs"/>
          <w:sz w:val="30"/>
          <w:szCs w:val="30"/>
          <w:cs/>
        </w:rPr>
        <w:t>สิงหาคม</w:t>
      </w:r>
      <w:r w:rsidRPr="008E74F2">
        <w:rPr>
          <w:rFonts w:ascii="Angsana New" w:hAnsi="Angsana New"/>
          <w:sz w:val="30"/>
          <w:szCs w:val="30"/>
          <w:cs/>
        </w:rPr>
        <w:t xml:space="preserve"> </w:t>
      </w:r>
      <w:r w:rsidRPr="008E74F2">
        <w:rPr>
          <w:rFonts w:ascii="Angsana New" w:hAnsi="Angsana New"/>
          <w:sz w:val="30"/>
          <w:szCs w:val="30"/>
        </w:rPr>
        <w:t xml:space="preserve">2561 </w:t>
      </w:r>
      <w:r>
        <w:rPr>
          <w:rFonts w:ascii="Angsana New" w:hAnsi="Angsana New" w:hint="cs"/>
          <w:sz w:val="30"/>
          <w:szCs w:val="30"/>
          <w:cs/>
        </w:rPr>
        <w:t>คณะกรรมการ</w:t>
      </w:r>
      <w:r w:rsidRPr="008E74F2">
        <w:rPr>
          <w:rFonts w:ascii="Angsana New" w:hAnsi="Angsana New"/>
          <w:sz w:val="30"/>
          <w:szCs w:val="30"/>
          <w:cs/>
        </w:rPr>
        <w:t>มีมติอนุมัติ</w:t>
      </w:r>
      <w:r>
        <w:rPr>
          <w:rFonts w:ascii="Angsana New" w:hAnsi="Angsana New" w:hint="cs"/>
          <w:sz w:val="30"/>
          <w:szCs w:val="30"/>
          <w:cs/>
        </w:rPr>
        <w:t>การ</w:t>
      </w:r>
      <w:r w:rsidRPr="008E74F2">
        <w:rPr>
          <w:rFonts w:ascii="Angsana New" w:hAnsi="Angsana New"/>
          <w:sz w:val="30"/>
          <w:szCs w:val="30"/>
          <w:cs/>
        </w:rPr>
        <w:t>จำหน่าย</w:t>
      </w:r>
      <w:r>
        <w:rPr>
          <w:rFonts w:ascii="Angsana New" w:hAnsi="Angsana New"/>
          <w:sz w:val="30"/>
          <w:szCs w:val="30"/>
        </w:rPr>
        <w:br/>
      </w:r>
      <w:r w:rsidRPr="008E74F2">
        <w:rPr>
          <w:rFonts w:ascii="Angsana New" w:hAnsi="Angsana New"/>
          <w:sz w:val="30"/>
          <w:szCs w:val="30"/>
          <w:cs/>
        </w:rPr>
        <w:t>เงินลงทุนทั้งหมดในบริษัท</w:t>
      </w:r>
      <w:r w:rsidRPr="008E74F2">
        <w:rPr>
          <w:rFonts w:ascii="Angsana New" w:hAnsi="Angsana New" w:hint="cs"/>
          <w:sz w:val="30"/>
          <w:szCs w:val="30"/>
          <w:cs/>
        </w:rPr>
        <w:t xml:space="preserve"> เอ็นเอ็มแอล จำกัด ซึ่งเป็นบริษัทย่อย </w:t>
      </w:r>
      <w:r w:rsidRPr="008E74F2">
        <w:rPr>
          <w:rFonts w:ascii="Angsana New" w:hAnsi="Angsana New"/>
          <w:sz w:val="30"/>
          <w:szCs w:val="30"/>
          <w:cs/>
        </w:rPr>
        <w:t>จำนวนทั้งสิ้น</w:t>
      </w:r>
      <w:r w:rsidRPr="008E74F2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4,999,500</w:t>
      </w:r>
      <w:r w:rsidRPr="008E74F2">
        <w:rPr>
          <w:rFonts w:ascii="Angsana New" w:hAnsi="Angsana New"/>
          <w:sz w:val="30"/>
          <w:szCs w:val="30"/>
        </w:rPr>
        <w:t xml:space="preserve"> </w:t>
      </w:r>
      <w:r w:rsidRPr="008E74F2">
        <w:rPr>
          <w:rFonts w:ascii="Angsana New" w:hAnsi="Angsana New" w:hint="cs"/>
          <w:sz w:val="30"/>
          <w:szCs w:val="30"/>
          <w:cs/>
        </w:rPr>
        <w:t xml:space="preserve">หุ้น </w:t>
      </w:r>
      <w:r w:rsidRPr="008E74F2">
        <w:rPr>
          <w:rFonts w:ascii="Angsana New" w:hAnsi="Angsana New"/>
          <w:sz w:val="30"/>
          <w:szCs w:val="30"/>
          <w:cs/>
        </w:rPr>
        <w:t>คิดเป็นสัดส่วน</w:t>
      </w:r>
      <w:r>
        <w:rPr>
          <w:rFonts w:ascii="Angsana New" w:hAnsi="Angsana New"/>
          <w:sz w:val="30"/>
          <w:szCs w:val="30"/>
        </w:rPr>
        <w:br/>
      </w:r>
      <w:r w:rsidRPr="008E74F2">
        <w:rPr>
          <w:rFonts w:ascii="Angsana New" w:hAnsi="Angsana New"/>
          <w:sz w:val="30"/>
          <w:szCs w:val="30"/>
          <w:cs/>
        </w:rPr>
        <w:t xml:space="preserve">ร้อยละ </w:t>
      </w:r>
      <w:r w:rsidRPr="008E74F2">
        <w:rPr>
          <w:rFonts w:ascii="Angsana New" w:hAnsi="Angsana New"/>
          <w:sz w:val="30"/>
          <w:szCs w:val="30"/>
        </w:rPr>
        <w:t>9</w:t>
      </w:r>
      <w:r w:rsidR="00303B91">
        <w:rPr>
          <w:rFonts w:ascii="Angsana New" w:hAnsi="Angsana New"/>
          <w:sz w:val="30"/>
          <w:szCs w:val="30"/>
        </w:rPr>
        <w:t>9.99</w:t>
      </w:r>
      <w:r w:rsidRPr="008E74F2">
        <w:rPr>
          <w:rFonts w:ascii="Angsana New" w:hAnsi="Angsana New"/>
          <w:sz w:val="30"/>
          <w:szCs w:val="30"/>
        </w:rPr>
        <w:t xml:space="preserve"> </w:t>
      </w:r>
      <w:r w:rsidRPr="008E74F2">
        <w:rPr>
          <w:rFonts w:ascii="Angsana New" w:hAnsi="Angsana New"/>
          <w:sz w:val="30"/>
          <w:szCs w:val="30"/>
          <w:cs/>
        </w:rPr>
        <w:t>ของจำนวนหุ้นทั</w:t>
      </w:r>
      <w:r>
        <w:rPr>
          <w:rFonts w:ascii="Angsana New" w:hAnsi="Angsana New"/>
          <w:sz w:val="30"/>
          <w:szCs w:val="30"/>
          <w:cs/>
        </w:rPr>
        <w:t>้งหมดของบริษัทย่อยดังกล่าว</w:t>
      </w:r>
      <w:r w:rsidR="00B4230C">
        <w:rPr>
          <w:rFonts w:ascii="Angsana New" w:hAnsi="Angsana New"/>
          <w:sz w:val="30"/>
          <w:szCs w:val="30"/>
        </w:rPr>
        <w:t xml:space="preserve"> </w:t>
      </w:r>
      <w:r w:rsidRPr="008E74F2">
        <w:rPr>
          <w:rFonts w:ascii="Angsana New" w:hAnsi="Angsana New"/>
          <w:sz w:val="30"/>
          <w:szCs w:val="30"/>
          <w:cs/>
        </w:rPr>
        <w:t xml:space="preserve">ในราคาหุ้นละ </w:t>
      </w:r>
      <w:r>
        <w:rPr>
          <w:rFonts w:ascii="Angsana New" w:hAnsi="Angsana New"/>
          <w:sz w:val="30"/>
          <w:szCs w:val="30"/>
        </w:rPr>
        <w:t>1.80</w:t>
      </w:r>
      <w:r w:rsidRPr="008E74F2">
        <w:rPr>
          <w:rFonts w:ascii="Angsana New" w:hAnsi="Angsana New"/>
          <w:sz w:val="30"/>
          <w:szCs w:val="30"/>
        </w:rPr>
        <w:t xml:space="preserve"> </w:t>
      </w:r>
      <w:r w:rsidRPr="008E74F2">
        <w:rPr>
          <w:rFonts w:ascii="Angsana New" w:hAnsi="Angsana New"/>
          <w:sz w:val="30"/>
          <w:szCs w:val="30"/>
          <w:cs/>
        </w:rPr>
        <w:t xml:space="preserve">บาท คิดเป็นมูลค่ารวมทั้งสิ้น </w:t>
      </w:r>
      <w:r>
        <w:rPr>
          <w:rFonts w:ascii="Angsana New" w:hAnsi="Angsana New"/>
          <w:sz w:val="30"/>
          <w:szCs w:val="30"/>
        </w:rPr>
        <w:br/>
        <w:t>9</w:t>
      </w:r>
      <w:r w:rsidRPr="008E74F2">
        <w:rPr>
          <w:rFonts w:ascii="Angsana New" w:hAnsi="Angsana New"/>
          <w:sz w:val="30"/>
          <w:szCs w:val="30"/>
        </w:rPr>
        <w:t xml:space="preserve"> </w:t>
      </w:r>
      <w:r w:rsidRPr="008E74F2">
        <w:rPr>
          <w:rFonts w:ascii="Angsana New" w:hAnsi="Angsana New"/>
          <w:sz w:val="30"/>
          <w:szCs w:val="30"/>
          <w:cs/>
        </w:rPr>
        <w:t>ล้านบาท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ทั้งนี้</w:t>
      </w:r>
      <w:r w:rsidR="00B4230C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การจำหน่ายเงินลงทุน</w:t>
      </w:r>
      <w:r w:rsidRPr="009228E0">
        <w:rPr>
          <w:rFonts w:ascii="Angsana New" w:hAnsi="Angsana New" w:hint="cs"/>
          <w:sz w:val="30"/>
          <w:szCs w:val="30"/>
          <w:cs/>
        </w:rPr>
        <w:t>ดังกล่าวได้แล้วเสร็จเมื่อวันที่ 19 กันยายน 256</w:t>
      </w:r>
      <w:r w:rsidRPr="009228E0">
        <w:rPr>
          <w:rFonts w:ascii="Angsana New" w:hAnsi="Angsana New"/>
          <w:sz w:val="30"/>
          <w:szCs w:val="30"/>
        </w:rPr>
        <w:t xml:space="preserve">1 </w:t>
      </w:r>
      <w:r w:rsidR="00F342D6" w:rsidRPr="009228E0">
        <w:rPr>
          <w:rFonts w:ascii="Angsana New" w:hAnsi="Angsana New"/>
          <w:sz w:val="30"/>
          <w:szCs w:val="30"/>
          <w:cs/>
        </w:rPr>
        <w:t>ณ วันที่จำหน่ายมูลค่าตามบัญชีของสินทรัพย์สุทธิของ</w:t>
      </w:r>
      <w:r w:rsidR="008E502C" w:rsidRPr="009228E0">
        <w:rPr>
          <w:rFonts w:ascii="Angsana New" w:hAnsi="Angsana New"/>
          <w:sz w:val="30"/>
          <w:szCs w:val="30"/>
          <w:cs/>
        </w:rPr>
        <w:t>บริษัท</w:t>
      </w:r>
      <w:r w:rsidR="008E502C" w:rsidRPr="009228E0">
        <w:rPr>
          <w:rFonts w:ascii="Angsana New" w:hAnsi="Angsana New" w:hint="cs"/>
          <w:sz w:val="30"/>
          <w:szCs w:val="30"/>
          <w:cs/>
        </w:rPr>
        <w:t xml:space="preserve"> เอ็นเอ็มแอล จำกัด </w:t>
      </w:r>
      <w:r w:rsidR="00F342D6" w:rsidRPr="009228E0">
        <w:rPr>
          <w:rFonts w:ascii="Angsana New" w:hAnsi="Angsana New"/>
          <w:sz w:val="30"/>
          <w:szCs w:val="30"/>
          <w:cs/>
        </w:rPr>
        <w:t>ในงบการเงินของกลุ่มบริษัทมี</w:t>
      </w:r>
      <w:r w:rsidR="00CE27CD">
        <w:rPr>
          <w:rFonts w:ascii="Angsana New" w:hAnsi="Angsana New" w:hint="cs"/>
          <w:sz w:val="30"/>
          <w:szCs w:val="30"/>
          <w:cs/>
        </w:rPr>
        <w:t>ขาดทุนสะสมเกินทุน</w:t>
      </w:r>
      <w:r w:rsidR="00F342D6" w:rsidRPr="009228E0">
        <w:rPr>
          <w:rFonts w:ascii="Angsana New" w:hAnsi="Angsana New"/>
          <w:sz w:val="30"/>
          <w:szCs w:val="30"/>
          <w:cs/>
        </w:rPr>
        <w:t xml:space="preserve">จำนวน </w:t>
      </w:r>
      <w:r w:rsidR="00F63768" w:rsidRPr="009228E0">
        <w:rPr>
          <w:rFonts w:ascii="Angsana New" w:hAnsi="Angsana New"/>
          <w:sz w:val="30"/>
          <w:szCs w:val="30"/>
        </w:rPr>
        <w:t>17.56</w:t>
      </w:r>
      <w:r w:rsidR="00F342D6" w:rsidRPr="009228E0">
        <w:rPr>
          <w:rFonts w:ascii="Angsana New" w:hAnsi="Angsana New"/>
          <w:sz w:val="30"/>
          <w:szCs w:val="30"/>
          <w:cs/>
        </w:rPr>
        <w:t xml:space="preserve"> ล้านบาท และ</w:t>
      </w:r>
      <w:r w:rsidR="00F63768" w:rsidRPr="009228E0">
        <w:rPr>
          <w:rFonts w:ascii="Angsana New" w:hAnsi="Angsana New" w:hint="cs"/>
          <w:sz w:val="30"/>
          <w:szCs w:val="30"/>
          <w:cs/>
        </w:rPr>
        <w:t>ขาดทุน</w:t>
      </w:r>
      <w:r w:rsidR="00F342D6" w:rsidRPr="009228E0">
        <w:rPr>
          <w:rFonts w:ascii="Angsana New" w:hAnsi="Angsana New"/>
          <w:sz w:val="30"/>
          <w:szCs w:val="30"/>
          <w:cs/>
        </w:rPr>
        <w:t>จากการขาย</w:t>
      </w:r>
      <w:r w:rsidR="00F63768" w:rsidRPr="009228E0">
        <w:rPr>
          <w:rFonts w:ascii="Angsana New" w:hAnsi="Angsana New" w:hint="cs"/>
          <w:sz w:val="30"/>
          <w:szCs w:val="30"/>
          <w:cs/>
        </w:rPr>
        <w:t>และการลดหนี้</w:t>
      </w:r>
      <w:r w:rsidR="00F342D6" w:rsidRPr="009228E0">
        <w:rPr>
          <w:rFonts w:ascii="Angsana New" w:hAnsi="Angsana New"/>
          <w:sz w:val="30"/>
          <w:szCs w:val="30"/>
          <w:cs/>
        </w:rPr>
        <w:t>เป็นจำนวน</w:t>
      </w:r>
      <w:r w:rsidR="00F63768" w:rsidRPr="009228E0">
        <w:rPr>
          <w:rFonts w:ascii="Angsana New" w:hAnsi="Angsana New" w:hint="cs"/>
          <w:sz w:val="30"/>
          <w:szCs w:val="30"/>
          <w:cs/>
        </w:rPr>
        <w:t xml:space="preserve"> </w:t>
      </w:r>
      <w:r w:rsidR="00F63768" w:rsidRPr="009228E0">
        <w:rPr>
          <w:rFonts w:ascii="Angsana New" w:hAnsi="Angsana New"/>
          <w:sz w:val="30"/>
          <w:szCs w:val="30"/>
        </w:rPr>
        <w:t>13.69</w:t>
      </w:r>
      <w:r w:rsidR="00F342D6" w:rsidRPr="009228E0">
        <w:rPr>
          <w:rFonts w:ascii="Angsana New" w:hAnsi="Angsana New"/>
          <w:sz w:val="30"/>
          <w:szCs w:val="30"/>
          <w:cs/>
        </w:rPr>
        <w:t xml:space="preserve"> ล้านบาท ซึ่งรวมอยู่ใน</w:t>
      </w:r>
      <w:r w:rsidR="00F63768" w:rsidRPr="009228E0">
        <w:rPr>
          <w:rFonts w:ascii="Angsana New" w:hAnsi="Angsana New" w:hint="cs"/>
          <w:sz w:val="30"/>
          <w:szCs w:val="30"/>
          <w:cs/>
        </w:rPr>
        <w:t>ค่าใช้จ่าย</w:t>
      </w:r>
      <w:r w:rsidR="00EF40A3">
        <w:rPr>
          <w:rFonts w:ascii="Angsana New" w:hAnsi="Angsana New" w:hint="cs"/>
          <w:sz w:val="30"/>
          <w:szCs w:val="30"/>
          <w:cs/>
        </w:rPr>
        <w:t>ในการบริหาร</w:t>
      </w:r>
      <w:r w:rsidR="00F342D6" w:rsidRPr="009228E0">
        <w:rPr>
          <w:rFonts w:ascii="Angsana New" w:hAnsi="Angsana New"/>
          <w:sz w:val="30"/>
          <w:szCs w:val="30"/>
          <w:cs/>
        </w:rPr>
        <w:t>ในงบกำไรขาดทุนเบ็ดเสร็จรวม บริษัทรับรู้</w:t>
      </w:r>
      <w:r w:rsidR="00AD4D09" w:rsidRPr="009228E0">
        <w:rPr>
          <w:rFonts w:ascii="Angsana New" w:hAnsi="Angsana New" w:hint="cs"/>
          <w:sz w:val="30"/>
          <w:szCs w:val="30"/>
          <w:cs/>
        </w:rPr>
        <w:t>ขาดทุนจากการขายและ</w:t>
      </w:r>
      <w:r w:rsidR="009228E0" w:rsidRPr="009228E0">
        <w:rPr>
          <w:rFonts w:ascii="Angsana New" w:hAnsi="Angsana New" w:hint="cs"/>
          <w:sz w:val="30"/>
          <w:szCs w:val="30"/>
          <w:cs/>
        </w:rPr>
        <w:t>การ</w:t>
      </w:r>
      <w:r w:rsidR="00AD4D09" w:rsidRPr="009228E0">
        <w:rPr>
          <w:rFonts w:ascii="Angsana New" w:hAnsi="Angsana New" w:hint="cs"/>
          <w:sz w:val="30"/>
          <w:szCs w:val="30"/>
          <w:cs/>
        </w:rPr>
        <w:t>ลดหนี้</w:t>
      </w:r>
      <w:r w:rsidR="00F342D6" w:rsidRPr="009228E0">
        <w:rPr>
          <w:rFonts w:ascii="Angsana New" w:hAnsi="Angsana New"/>
          <w:sz w:val="30"/>
          <w:szCs w:val="30"/>
          <w:cs/>
        </w:rPr>
        <w:t xml:space="preserve">เป็นจำนวน </w:t>
      </w:r>
      <w:r w:rsidR="00AD4D09" w:rsidRPr="009228E0">
        <w:rPr>
          <w:rFonts w:ascii="Angsana New" w:hAnsi="Angsana New"/>
          <w:sz w:val="30"/>
          <w:szCs w:val="30"/>
        </w:rPr>
        <w:t>66.71</w:t>
      </w:r>
      <w:r w:rsidR="00F342D6" w:rsidRPr="009228E0">
        <w:rPr>
          <w:rFonts w:ascii="Angsana New" w:hAnsi="Angsana New"/>
          <w:sz w:val="30"/>
          <w:szCs w:val="30"/>
          <w:cs/>
        </w:rPr>
        <w:t xml:space="preserve"> ล้านบาท </w:t>
      </w:r>
      <w:r w:rsidR="00CE27CD">
        <w:rPr>
          <w:rFonts w:ascii="Angsana New" w:hAnsi="Angsana New"/>
          <w:sz w:val="30"/>
          <w:szCs w:val="30"/>
          <w:cs/>
        </w:rPr>
        <w:br/>
      </w:r>
      <w:r w:rsidR="00F342D6" w:rsidRPr="009228E0">
        <w:rPr>
          <w:rFonts w:ascii="Angsana New" w:hAnsi="Angsana New"/>
          <w:sz w:val="30"/>
          <w:szCs w:val="30"/>
          <w:cs/>
        </w:rPr>
        <w:t>ซึ่งรวมอยู่ใน</w:t>
      </w:r>
      <w:r w:rsidR="00AD4D09" w:rsidRPr="009228E0">
        <w:rPr>
          <w:rFonts w:ascii="Angsana New" w:hAnsi="Angsana New" w:hint="cs"/>
          <w:sz w:val="30"/>
          <w:szCs w:val="30"/>
          <w:cs/>
        </w:rPr>
        <w:t>ค่าใช้จ่าย</w:t>
      </w:r>
      <w:r w:rsidR="000362B1">
        <w:rPr>
          <w:rFonts w:ascii="Angsana New" w:hAnsi="Angsana New" w:hint="cs"/>
          <w:sz w:val="30"/>
          <w:szCs w:val="30"/>
          <w:cs/>
        </w:rPr>
        <w:t>ในการบริหาร</w:t>
      </w:r>
      <w:r w:rsidR="00F342D6" w:rsidRPr="009228E0">
        <w:rPr>
          <w:rFonts w:ascii="Angsana New" w:hAnsi="Angsana New"/>
          <w:sz w:val="30"/>
          <w:szCs w:val="30"/>
          <w:cs/>
        </w:rPr>
        <w:t>ในงบกำไรขาดทุนเบ็ดเสร็จ</w:t>
      </w:r>
      <w:r w:rsidR="000362B1">
        <w:rPr>
          <w:rFonts w:ascii="Angsana New" w:hAnsi="Angsana New" w:hint="cs"/>
          <w:sz w:val="30"/>
          <w:szCs w:val="30"/>
          <w:cs/>
        </w:rPr>
        <w:t>เฉพาะกิจการ</w:t>
      </w:r>
    </w:p>
    <w:p w14:paraId="7614626C" w14:textId="77777777" w:rsidR="00A237DB" w:rsidRPr="0091559D" w:rsidRDefault="00A237DB" w:rsidP="00623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E20572A" w14:textId="4DBDC664" w:rsidR="00EC2FF2" w:rsidRDefault="00A237DB" w:rsidP="00EC2F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8"/>
          <w:sz w:val="30"/>
          <w:szCs w:val="30"/>
        </w:rPr>
      </w:pPr>
      <w:r w:rsidRPr="00742310">
        <w:rPr>
          <w:rFonts w:ascii="Angsana New" w:hAnsi="Angsana New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Pr="00742310">
        <w:rPr>
          <w:rFonts w:ascii="Angsana New" w:hAnsi="Angsana New"/>
          <w:sz w:val="30"/>
          <w:szCs w:val="30"/>
        </w:rPr>
        <w:t xml:space="preserve">12 </w:t>
      </w:r>
      <w:r w:rsidRPr="00742310">
        <w:rPr>
          <w:rFonts w:ascii="Angsana New" w:hAnsi="Angsana New" w:hint="cs"/>
          <w:sz w:val="30"/>
          <w:szCs w:val="30"/>
          <w:cs/>
        </w:rPr>
        <w:t>ธันวา</w:t>
      </w:r>
      <w:r w:rsidRPr="00742310">
        <w:rPr>
          <w:rFonts w:ascii="Angsana New" w:hAnsi="Angsana New"/>
          <w:sz w:val="30"/>
          <w:szCs w:val="30"/>
          <w:cs/>
        </w:rPr>
        <w:t xml:space="preserve">คม </w:t>
      </w:r>
      <w:r w:rsidRPr="00742310">
        <w:rPr>
          <w:rFonts w:ascii="Angsana New" w:hAnsi="Angsana New"/>
          <w:sz w:val="30"/>
          <w:szCs w:val="30"/>
        </w:rPr>
        <w:t xml:space="preserve">2561 </w:t>
      </w:r>
      <w:r w:rsidRPr="00742310">
        <w:rPr>
          <w:rFonts w:ascii="Angsana New" w:hAnsi="Angsana New"/>
          <w:sz w:val="30"/>
          <w:szCs w:val="30"/>
          <w:cs/>
        </w:rPr>
        <w:t xml:space="preserve">คณะกรรมการมีมติอนุมัติการจำหน่ายเงินลงทุนในบริษัท </w:t>
      </w:r>
      <w:r w:rsidRPr="00742310">
        <w:rPr>
          <w:rFonts w:ascii="Angsana New" w:hAnsi="Angsana New" w:hint="cs"/>
          <w:sz w:val="30"/>
          <w:szCs w:val="30"/>
          <w:cs/>
        </w:rPr>
        <w:t>ดับบลิวพีเอส (ประเทศไทย)</w:t>
      </w:r>
      <w:r w:rsidRPr="00742310">
        <w:rPr>
          <w:rFonts w:ascii="Angsana New" w:hAnsi="Angsana New"/>
          <w:sz w:val="30"/>
          <w:szCs w:val="30"/>
          <w:cs/>
        </w:rPr>
        <w:t xml:space="preserve"> จำกัด ซึ่งเป็นบริษัทย่อย</w:t>
      </w:r>
      <w:r w:rsidRPr="00742310">
        <w:rPr>
          <w:rFonts w:ascii="Angsana New" w:hAnsi="Angsana New" w:hint="cs"/>
          <w:sz w:val="30"/>
          <w:szCs w:val="30"/>
          <w:cs/>
        </w:rPr>
        <w:t xml:space="preserve"> </w:t>
      </w:r>
      <w:r w:rsidRPr="00742310">
        <w:rPr>
          <w:rFonts w:ascii="Angsana New" w:hAnsi="Angsana New"/>
          <w:sz w:val="30"/>
          <w:szCs w:val="30"/>
          <w:cs/>
        </w:rPr>
        <w:t>จำนวน</w:t>
      </w:r>
      <w:r w:rsidRPr="00742310">
        <w:rPr>
          <w:rFonts w:ascii="Angsana New" w:hAnsi="Angsana New"/>
          <w:sz w:val="30"/>
          <w:szCs w:val="30"/>
        </w:rPr>
        <w:t xml:space="preserve"> 42,250,000 </w:t>
      </w:r>
      <w:r w:rsidRPr="00742310">
        <w:rPr>
          <w:rFonts w:ascii="Angsana New" w:hAnsi="Angsana New"/>
          <w:sz w:val="30"/>
          <w:szCs w:val="30"/>
          <w:cs/>
        </w:rPr>
        <w:t xml:space="preserve">หุ้น คิดเป็นสัดส่วนร้อยละ </w:t>
      </w:r>
      <w:r w:rsidRPr="00407677">
        <w:rPr>
          <w:rFonts w:ascii="Angsana New" w:hAnsi="Angsana New"/>
          <w:spacing w:val="-2"/>
          <w:sz w:val="30"/>
          <w:szCs w:val="30"/>
        </w:rPr>
        <w:t xml:space="preserve">84.50 </w:t>
      </w:r>
      <w:r w:rsidRPr="00407677">
        <w:rPr>
          <w:rFonts w:ascii="Angsana New" w:hAnsi="Angsana New"/>
          <w:spacing w:val="-2"/>
          <w:sz w:val="30"/>
          <w:szCs w:val="30"/>
          <w:cs/>
        </w:rPr>
        <w:t xml:space="preserve">ของจำนวนหุ้นทั้งหมดของบริษัทย่อยดังกล่าว ในราคาหุ้นละ </w:t>
      </w:r>
      <w:r w:rsidRPr="00407677">
        <w:rPr>
          <w:rFonts w:ascii="Angsana New" w:hAnsi="Angsana New"/>
          <w:spacing w:val="-2"/>
          <w:sz w:val="30"/>
          <w:szCs w:val="30"/>
        </w:rPr>
        <w:t xml:space="preserve">9.645 </w:t>
      </w:r>
      <w:r w:rsidRPr="00407677">
        <w:rPr>
          <w:rFonts w:ascii="Angsana New" w:hAnsi="Angsana New"/>
          <w:spacing w:val="-2"/>
          <w:sz w:val="30"/>
          <w:szCs w:val="30"/>
          <w:cs/>
        </w:rPr>
        <w:t xml:space="preserve">บาท คิดเป็นมูลค่ารวมทั้งสิ้น </w:t>
      </w:r>
      <w:r w:rsidRPr="00407677">
        <w:rPr>
          <w:rFonts w:ascii="Angsana New" w:hAnsi="Angsana New"/>
          <w:spacing w:val="-2"/>
          <w:sz w:val="30"/>
          <w:szCs w:val="30"/>
        </w:rPr>
        <w:t xml:space="preserve">407.50 </w:t>
      </w:r>
      <w:r w:rsidRPr="00407677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Pr="00742310">
        <w:rPr>
          <w:rFonts w:ascii="Angsana New" w:hAnsi="Angsana New"/>
          <w:sz w:val="30"/>
          <w:szCs w:val="30"/>
        </w:rPr>
        <w:t xml:space="preserve"> </w:t>
      </w:r>
      <w:r w:rsidRPr="00742310">
        <w:rPr>
          <w:rFonts w:ascii="Angsana New" w:hAnsi="Angsana New" w:hint="cs"/>
          <w:sz w:val="30"/>
          <w:szCs w:val="30"/>
          <w:cs/>
        </w:rPr>
        <w:t>ทั้งนี้ การจำหน่ายเงินลงทุนดังกล่าวได้แล้วเสร็จเมื่อวันที่</w:t>
      </w:r>
      <w:r w:rsidRPr="00742310">
        <w:rPr>
          <w:rFonts w:ascii="Angsana New" w:hAnsi="Angsana New"/>
          <w:sz w:val="30"/>
          <w:szCs w:val="30"/>
        </w:rPr>
        <w:t xml:space="preserve"> </w:t>
      </w:r>
      <w:r w:rsidR="003C64E1" w:rsidRPr="00742310">
        <w:rPr>
          <w:rFonts w:ascii="Angsana New" w:hAnsi="Angsana New"/>
          <w:sz w:val="30"/>
          <w:szCs w:val="30"/>
        </w:rPr>
        <w:t>1</w:t>
      </w:r>
      <w:r w:rsidR="00A31A34">
        <w:rPr>
          <w:rFonts w:ascii="Angsana New" w:hAnsi="Angsana New"/>
          <w:sz w:val="30"/>
          <w:szCs w:val="30"/>
        </w:rPr>
        <w:t>8</w:t>
      </w:r>
      <w:r w:rsidR="003C64E1" w:rsidRPr="00742310">
        <w:rPr>
          <w:rFonts w:ascii="Angsana New" w:hAnsi="Angsana New"/>
          <w:sz w:val="30"/>
          <w:szCs w:val="30"/>
        </w:rPr>
        <w:t xml:space="preserve"> </w:t>
      </w:r>
      <w:r w:rsidR="003C64E1" w:rsidRPr="00742310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3C64E1" w:rsidRPr="00742310">
        <w:rPr>
          <w:rFonts w:ascii="Angsana New" w:hAnsi="Angsana New"/>
          <w:sz w:val="30"/>
          <w:szCs w:val="30"/>
        </w:rPr>
        <w:t>2561</w:t>
      </w:r>
      <w:r w:rsidR="00F342D6" w:rsidRPr="00742310">
        <w:rPr>
          <w:rFonts w:ascii="Angsana New" w:hAnsi="Angsana New"/>
          <w:sz w:val="30"/>
          <w:szCs w:val="30"/>
        </w:rPr>
        <w:t xml:space="preserve"> </w:t>
      </w:r>
      <w:r w:rsidR="00F342D6" w:rsidRPr="00742310">
        <w:rPr>
          <w:rFonts w:ascii="Angsana New" w:hAnsi="Angsana New"/>
          <w:sz w:val="30"/>
          <w:szCs w:val="30"/>
          <w:cs/>
        </w:rPr>
        <w:t>ณ วันที่จำหน่ายมูลค่าตามบัญชี</w:t>
      </w:r>
      <w:r w:rsidR="00F342D6" w:rsidRPr="00742310">
        <w:rPr>
          <w:rFonts w:ascii="Angsana New" w:hAnsi="Angsana New"/>
          <w:spacing w:val="-4"/>
          <w:sz w:val="30"/>
          <w:szCs w:val="30"/>
          <w:cs/>
        </w:rPr>
        <w:t>ของสินทรัพย์สุทธิของ</w:t>
      </w:r>
      <w:r w:rsidR="008E502C" w:rsidRPr="00742310">
        <w:rPr>
          <w:rFonts w:ascii="Angsana New" w:hAnsi="Angsana New"/>
          <w:spacing w:val="-4"/>
          <w:sz w:val="30"/>
          <w:szCs w:val="30"/>
          <w:cs/>
        </w:rPr>
        <w:t xml:space="preserve">บริษัท </w:t>
      </w:r>
      <w:r w:rsidR="008E502C" w:rsidRPr="00742310">
        <w:rPr>
          <w:rFonts w:ascii="Angsana New" w:hAnsi="Angsana New" w:hint="cs"/>
          <w:spacing w:val="-4"/>
          <w:sz w:val="30"/>
          <w:szCs w:val="30"/>
          <w:cs/>
        </w:rPr>
        <w:t>ดับบลิวพีเอส (ประเทศไทย)</w:t>
      </w:r>
      <w:r w:rsidR="008E502C" w:rsidRPr="00742310">
        <w:rPr>
          <w:rFonts w:ascii="Angsana New" w:hAnsi="Angsana New"/>
          <w:spacing w:val="-4"/>
          <w:sz w:val="30"/>
          <w:szCs w:val="30"/>
          <w:cs/>
        </w:rPr>
        <w:t xml:space="preserve"> จำกัด </w:t>
      </w:r>
      <w:r w:rsidR="00F342D6" w:rsidRPr="00742310">
        <w:rPr>
          <w:rFonts w:ascii="Angsana New" w:hAnsi="Angsana New"/>
          <w:spacing w:val="-4"/>
          <w:sz w:val="30"/>
          <w:szCs w:val="30"/>
          <w:cs/>
        </w:rPr>
        <w:t>ในงบการเงินของกลุ่มบริษัทมี</w:t>
      </w:r>
      <w:r w:rsidR="003227F1">
        <w:rPr>
          <w:rFonts w:ascii="Angsana New" w:hAnsi="Angsana New" w:hint="cs"/>
          <w:spacing w:val="-4"/>
          <w:sz w:val="30"/>
          <w:szCs w:val="30"/>
          <w:cs/>
        </w:rPr>
        <w:t>ขาดทุนสะสมเกินทุน</w:t>
      </w:r>
      <w:r w:rsidR="00F342D6" w:rsidRPr="00742310">
        <w:rPr>
          <w:rFonts w:ascii="Angsana New" w:hAnsi="Angsana New"/>
          <w:spacing w:val="-4"/>
          <w:sz w:val="30"/>
          <w:szCs w:val="30"/>
          <w:cs/>
        </w:rPr>
        <w:t xml:space="preserve">จำนวน </w:t>
      </w:r>
      <w:r w:rsidR="00742310" w:rsidRPr="00742310">
        <w:rPr>
          <w:rFonts w:ascii="Angsana New" w:hAnsi="Angsana New"/>
          <w:spacing w:val="-4"/>
          <w:sz w:val="30"/>
          <w:szCs w:val="30"/>
        </w:rPr>
        <w:t>5</w:t>
      </w:r>
      <w:r w:rsidR="002922B7">
        <w:rPr>
          <w:rFonts w:ascii="Angsana New" w:hAnsi="Angsana New"/>
          <w:spacing w:val="-4"/>
          <w:sz w:val="30"/>
          <w:szCs w:val="30"/>
        </w:rPr>
        <w:t>48.52</w:t>
      </w:r>
      <w:r w:rsidR="00F342D6" w:rsidRPr="00742310">
        <w:rPr>
          <w:rFonts w:ascii="Angsana New" w:hAnsi="Angsana New"/>
          <w:spacing w:val="-4"/>
          <w:sz w:val="30"/>
          <w:szCs w:val="30"/>
          <w:cs/>
        </w:rPr>
        <w:t xml:space="preserve"> ล้านบาท</w:t>
      </w:r>
      <w:r w:rsidR="00F342D6" w:rsidRPr="00742310">
        <w:rPr>
          <w:rFonts w:ascii="Angsana New" w:hAnsi="Angsana New"/>
          <w:sz w:val="30"/>
          <w:szCs w:val="30"/>
          <w:cs/>
        </w:rPr>
        <w:t xml:space="preserve"> กลุ่มบริษัทรับรู้ส่วนได้เสียที่ไม่มีอำนาจควบคุมลดลงเป็นจำนวน </w:t>
      </w:r>
      <w:r w:rsidR="002922B7">
        <w:rPr>
          <w:rFonts w:ascii="Angsana New" w:hAnsi="Angsana New"/>
          <w:sz w:val="30"/>
          <w:szCs w:val="30"/>
        </w:rPr>
        <w:t>100.56</w:t>
      </w:r>
      <w:r w:rsidR="00F342D6" w:rsidRPr="00742310">
        <w:rPr>
          <w:rFonts w:ascii="Angsana New" w:hAnsi="Angsana New"/>
          <w:sz w:val="30"/>
          <w:szCs w:val="30"/>
          <w:cs/>
        </w:rPr>
        <w:t xml:space="preserve"> ล้านบาท </w:t>
      </w:r>
      <w:r w:rsidR="003227F1">
        <w:rPr>
          <w:rFonts w:ascii="Angsana New" w:hAnsi="Angsana New"/>
          <w:sz w:val="30"/>
          <w:szCs w:val="30"/>
          <w:cs/>
        </w:rPr>
        <w:br/>
      </w:r>
      <w:r w:rsidR="00F342D6" w:rsidRPr="00742310">
        <w:rPr>
          <w:rFonts w:ascii="Angsana New" w:hAnsi="Angsana New"/>
          <w:sz w:val="30"/>
          <w:szCs w:val="30"/>
          <w:cs/>
        </w:rPr>
        <w:t xml:space="preserve">กำไรสะสมลดลงเป็นจำนวน </w:t>
      </w:r>
      <w:r w:rsidR="000C4EA9">
        <w:rPr>
          <w:rFonts w:ascii="Angsana New" w:hAnsi="Angsana New"/>
          <w:sz w:val="30"/>
          <w:szCs w:val="30"/>
        </w:rPr>
        <w:t>58.07</w:t>
      </w:r>
      <w:r w:rsidR="00F342D6" w:rsidRPr="00742310">
        <w:rPr>
          <w:rFonts w:ascii="Angsana New" w:hAnsi="Angsana New"/>
          <w:sz w:val="30"/>
          <w:szCs w:val="30"/>
          <w:cs/>
        </w:rPr>
        <w:t xml:space="preserve"> ล้านบาท และ</w:t>
      </w:r>
      <w:r w:rsidR="00742310" w:rsidRPr="00742310">
        <w:rPr>
          <w:rFonts w:ascii="Angsana New" w:hAnsi="Angsana New" w:hint="cs"/>
          <w:sz w:val="30"/>
          <w:szCs w:val="30"/>
          <w:cs/>
        </w:rPr>
        <w:t>ขาดทุน</w:t>
      </w:r>
      <w:r w:rsidR="00F342D6" w:rsidRPr="00742310">
        <w:rPr>
          <w:rFonts w:ascii="Angsana New" w:hAnsi="Angsana New"/>
          <w:sz w:val="30"/>
          <w:szCs w:val="30"/>
          <w:cs/>
        </w:rPr>
        <w:t xml:space="preserve">จากการขายเป็นจำนวน </w:t>
      </w:r>
      <w:r w:rsidR="00742310" w:rsidRPr="00742310">
        <w:rPr>
          <w:rFonts w:ascii="Angsana New" w:hAnsi="Angsana New"/>
          <w:sz w:val="30"/>
          <w:szCs w:val="30"/>
        </w:rPr>
        <w:t>141.02</w:t>
      </w:r>
      <w:r w:rsidR="00F342D6" w:rsidRPr="00742310">
        <w:rPr>
          <w:rFonts w:ascii="Angsana New" w:hAnsi="Angsana New"/>
          <w:sz w:val="30"/>
          <w:szCs w:val="30"/>
          <w:cs/>
        </w:rPr>
        <w:t xml:space="preserve"> ล้านบาท ซึ่งรวมอยู่ใน</w:t>
      </w:r>
      <w:r w:rsidR="00742310" w:rsidRPr="00742310">
        <w:rPr>
          <w:rFonts w:ascii="Angsana New" w:hAnsi="Angsana New" w:hint="cs"/>
          <w:sz w:val="30"/>
          <w:szCs w:val="30"/>
          <w:cs/>
        </w:rPr>
        <w:t>ค่าใช้จ่าย</w:t>
      </w:r>
      <w:r w:rsidR="000362B1">
        <w:rPr>
          <w:rFonts w:ascii="Angsana New" w:hAnsi="Angsana New" w:hint="cs"/>
          <w:sz w:val="30"/>
          <w:szCs w:val="30"/>
          <w:cs/>
        </w:rPr>
        <w:t>ในการบริหาร</w:t>
      </w:r>
      <w:r w:rsidR="00F342D6" w:rsidRPr="00742310">
        <w:rPr>
          <w:rFonts w:ascii="Angsana New" w:hAnsi="Angsana New"/>
          <w:sz w:val="30"/>
          <w:szCs w:val="30"/>
          <w:cs/>
        </w:rPr>
        <w:t>ในงบกำไรขาดทุน</w:t>
      </w:r>
      <w:r w:rsidR="00F342D6" w:rsidRPr="000C4EA9">
        <w:rPr>
          <w:rFonts w:ascii="Angsana New" w:hAnsi="Angsana New"/>
          <w:sz w:val="30"/>
          <w:szCs w:val="30"/>
          <w:cs/>
        </w:rPr>
        <w:t>เบ็ดเสร็จรวม</w:t>
      </w:r>
      <w:r w:rsidR="00742310" w:rsidRPr="000C4EA9">
        <w:rPr>
          <w:rFonts w:ascii="Angsana New" w:hAnsi="Angsana New" w:hint="cs"/>
          <w:sz w:val="30"/>
          <w:szCs w:val="30"/>
          <w:cs/>
        </w:rPr>
        <w:t xml:space="preserve"> </w:t>
      </w:r>
      <w:r w:rsidR="00F342D6" w:rsidRPr="000C4EA9">
        <w:rPr>
          <w:rFonts w:ascii="Angsana New" w:hAnsi="Angsana New"/>
          <w:sz w:val="30"/>
          <w:szCs w:val="30"/>
          <w:cs/>
        </w:rPr>
        <w:t>บริษัทรับรู้</w:t>
      </w:r>
      <w:r w:rsidR="002F416B" w:rsidRPr="000C4EA9">
        <w:rPr>
          <w:rFonts w:ascii="Angsana New" w:hAnsi="Angsana New" w:hint="cs"/>
          <w:sz w:val="30"/>
          <w:szCs w:val="30"/>
          <w:cs/>
        </w:rPr>
        <w:t>ขาดทุนจาก</w:t>
      </w:r>
      <w:r w:rsidR="00F342D6" w:rsidRPr="000C4EA9">
        <w:rPr>
          <w:rFonts w:ascii="Angsana New" w:hAnsi="Angsana New"/>
          <w:sz w:val="30"/>
          <w:szCs w:val="30"/>
          <w:cs/>
        </w:rPr>
        <w:t xml:space="preserve">การขายเป็นจำนวน </w:t>
      </w:r>
      <w:r w:rsidR="00742310" w:rsidRPr="000C4EA9">
        <w:rPr>
          <w:rFonts w:ascii="Angsana New" w:hAnsi="Angsana New"/>
          <w:sz w:val="30"/>
          <w:szCs w:val="30"/>
        </w:rPr>
        <w:t>15.00</w:t>
      </w:r>
      <w:r w:rsidR="00F342D6" w:rsidRPr="000C4EA9">
        <w:rPr>
          <w:rFonts w:ascii="Angsana New" w:hAnsi="Angsana New"/>
          <w:sz w:val="30"/>
          <w:szCs w:val="30"/>
          <w:cs/>
        </w:rPr>
        <w:t xml:space="preserve"> ล้านบาท ซึ่งรวมอยู่ใน</w:t>
      </w:r>
      <w:r w:rsidR="00742310" w:rsidRPr="000C4EA9">
        <w:rPr>
          <w:rFonts w:ascii="Angsana New" w:hAnsi="Angsana New" w:hint="cs"/>
          <w:sz w:val="30"/>
          <w:szCs w:val="30"/>
          <w:cs/>
        </w:rPr>
        <w:t>ค่าใช้จ่าย</w:t>
      </w:r>
      <w:r w:rsidR="000362B1" w:rsidRPr="000C4EA9">
        <w:rPr>
          <w:rFonts w:ascii="Angsana New" w:hAnsi="Angsana New" w:hint="cs"/>
          <w:sz w:val="30"/>
          <w:szCs w:val="30"/>
          <w:cs/>
        </w:rPr>
        <w:t>ในการบริหาร</w:t>
      </w:r>
      <w:r w:rsidR="00F342D6" w:rsidRPr="000C4EA9">
        <w:rPr>
          <w:rFonts w:ascii="Angsana New" w:hAnsi="Angsana New"/>
          <w:sz w:val="30"/>
          <w:szCs w:val="30"/>
          <w:cs/>
        </w:rPr>
        <w:t>ในงบกำไรขาดทุนเบ็ดเสร็จ</w:t>
      </w:r>
      <w:r w:rsidR="000362B1" w:rsidRPr="000C4EA9">
        <w:rPr>
          <w:rFonts w:ascii="Angsana New" w:hAnsi="Angsana New" w:hint="cs"/>
          <w:sz w:val="30"/>
          <w:szCs w:val="30"/>
          <w:cs/>
        </w:rPr>
        <w:t>เฉพาะกิจการ</w:t>
      </w:r>
    </w:p>
    <w:p w14:paraId="67007F70" w14:textId="1925D783" w:rsidR="0091559D" w:rsidRDefault="0091559D" w:rsidP="00EC2F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5BC97EAD" w14:textId="7571C7B8" w:rsidR="0091559D" w:rsidRPr="00742310" w:rsidRDefault="0091559D" w:rsidP="00EC2F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91559D">
        <w:rPr>
          <w:rFonts w:ascii="Angsana New" w:hAnsi="Angsana New"/>
          <w:spacing w:val="-6"/>
          <w:sz w:val="30"/>
          <w:szCs w:val="30"/>
          <w:cs/>
        </w:rPr>
        <w:t>ในระหว่างปี 2560 บริษัทได้ขายส่วนได้เสียในบริษัทย่อยแห่งหนึ่ง (“บริษัท เนชั่น อินเตอร์เนชั่นแนล เอ็ดดูเทนเมนท์ จำกัด (มหาชน)”) ออกไปร้อยละ 1.31 เป็นเงินสดจำนวน 3.83 ล้านบาท ทำให้ส่วนได้เสียลดลงจากร้อยละ 72.35 เป็นร้อยละ 71.04 โดยที่อำนาจการควบคุมในบริษัทย่อยดังกล่าวไม่เปลี่ยนแปลง มูลค่าตามบัญชีของสินทรัพย์สุทธิของบริษัทย่อยดังกล่าวในงบการเงินของกลุ่มบริษัท ณ วันที่ขาย มีจำนวน 267.79 ล้านบาท กลุ่มบริษัทรับรู้ส่วนได้เสียที่ไม่มีอำนาจควบคุมเพิ่มขึ้นเป็นจำนวน 3.50 ล้านบาท กลุ่มบริษัทและบริษัท รับรู้กำไรและขาดทุนจากการขายเงินลงทุนดังกล่าวเป็นจำนวนเงิน 0.33 ล้านบาท และ 1.98 ล้านบาท ในงบแสดงการเปลี่ยนแปลงส่วนของผู้ถือหุ้นรวมและในงบกำไรขาดทุนเบ็ดเสร็จเฉพาะกิจการสำหรับปีสิ้นสุดวันที่ 31 ธันวาคม 2560 ตามลำดับ</w:t>
      </w:r>
    </w:p>
    <w:p w14:paraId="236E1274" w14:textId="77777777" w:rsidR="00EC2FF2" w:rsidRPr="0091559D" w:rsidRDefault="00EC2FF2" w:rsidP="00EC2F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6E817C9" w14:textId="77777777" w:rsidR="0091559D" w:rsidRDefault="00915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53CB9A30" w14:textId="6375526D" w:rsidR="00623875" w:rsidRPr="00EC2FF2" w:rsidRDefault="00623875" w:rsidP="00EC2F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8004C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การสูญเสียอำนาจควบคุม</w:t>
      </w:r>
      <w:r w:rsidR="00E565F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บางส่วน</w:t>
      </w:r>
      <w:r w:rsidR="00E565FA" w:rsidRPr="00E565FA">
        <w:rPr>
          <w:rFonts w:ascii="Angsana New" w:hAnsi="Angsana New"/>
          <w:b/>
          <w:bCs/>
          <w:i/>
          <w:iCs/>
          <w:sz w:val="30"/>
          <w:szCs w:val="30"/>
          <w:cs/>
        </w:rPr>
        <w:t>ในบริษัทย่อยโดยอำนาจการควบคุมเปลี่ยนแปลง</w:t>
      </w:r>
    </w:p>
    <w:p w14:paraId="7E1773FC" w14:textId="682064A6" w:rsidR="00623875" w:rsidRPr="0091559D" w:rsidRDefault="00623875" w:rsidP="00B24A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DC21244" w14:textId="2D74E015" w:rsidR="00B24A2C" w:rsidRDefault="00B24A2C" w:rsidP="00B24A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E4EE4">
        <w:rPr>
          <w:rFonts w:ascii="Angsana New" w:hAnsi="Angsana New" w:hint="cs"/>
          <w:spacing w:val="-6"/>
          <w:sz w:val="30"/>
          <w:szCs w:val="30"/>
          <w:cs/>
        </w:rPr>
        <w:t>ในการประชุม</w:t>
      </w:r>
      <w:r w:rsidR="00175D33">
        <w:rPr>
          <w:rFonts w:ascii="Angsana New" w:hAnsi="Angsana New" w:hint="cs"/>
          <w:spacing w:val="-6"/>
          <w:sz w:val="30"/>
          <w:szCs w:val="30"/>
          <w:cs/>
        </w:rPr>
        <w:t>วิ</w:t>
      </w:r>
      <w:r w:rsidRPr="005E4EE4">
        <w:rPr>
          <w:rFonts w:ascii="Angsana New" w:hAnsi="Angsana New" w:hint="cs"/>
          <w:spacing w:val="-6"/>
          <w:sz w:val="30"/>
          <w:szCs w:val="30"/>
          <w:cs/>
        </w:rPr>
        <w:t xml:space="preserve">สามัญของผู้ถือหุ้นของบริษัท เนชั่น อินเตอร์เนชั่นแนล เอ็ดดูเทนเมนท์ จำกัด (มหาชน) </w:t>
      </w:r>
      <w:r w:rsidR="00EC2FF2" w:rsidRPr="005E4EE4">
        <w:rPr>
          <w:rFonts w:ascii="Angsana New" w:hAnsi="Angsana New" w:hint="cs"/>
          <w:spacing w:val="-6"/>
          <w:sz w:val="30"/>
          <w:szCs w:val="30"/>
          <w:cs/>
        </w:rPr>
        <w:t>ซึ่งเป็นบริษัทย่อย</w:t>
      </w:r>
      <w:r w:rsidR="00EC2FF2">
        <w:rPr>
          <w:rFonts w:ascii="Angsana New" w:hAnsi="Angsana New" w:hint="cs"/>
          <w:sz w:val="30"/>
          <w:szCs w:val="30"/>
          <w:cs/>
        </w:rPr>
        <w:t>ของบริษัท</w:t>
      </w:r>
      <w:r>
        <w:rPr>
          <w:rFonts w:ascii="Angsana New" w:hAnsi="Angsana New" w:hint="cs"/>
          <w:sz w:val="30"/>
          <w:szCs w:val="30"/>
          <w:cs/>
        </w:rPr>
        <w:t>เมื่อวันที่ 30 ตุลาคม 2561 ผู้ถือหุ้นของบริษัทย่อยมีมติอนุมัติเรื่องต่างๆ ดังนี้</w:t>
      </w:r>
    </w:p>
    <w:p w14:paraId="0F5EB8EA" w14:textId="77777777" w:rsidR="00B24A2C" w:rsidRPr="0091559D" w:rsidRDefault="00B24A2C" w:rsidP="00623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64C97FF5" w14:textId="50516540" w:rsidR="00623875" w:rsidRPr="00B377E0" w:rsidRDefault="00623875" w:rsidP="00E565FA">
      <w:pPr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740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jc w:val="thaiDistribute"/>
        <w:rPr>
          <w:rFonts w:ascii="Angsana New" w:hAnsi="Angsana New"/>
          <w:sz w:val="30"/>
          <w:szCs w:val="30"/>
        </w:rPr>
      </w:pPr>
      <w:r w:rsidRPr="00B377E0">
        <w:rPr>
          <w:rFonts w:ascii="Angsana New" w:hAnsi="Angsana New" w:hint="cs"/>
          <w:sz w:val="30"/>
          <w:szCs w:val="30"/>
          <w:cs/>
        </w:rPr>
        <w:t xml:space="preserve">ผู้ถือหุ้นของบริษัทย่อยมีมติอนุมัติการลดทุนจดทะเบียนของบริษัทย่อยจาก 259.25 ล้านบาท (แบ่งออกเป็นหุ้นสามัญจำนวน 259,250,000 หุ้น มูลค่าหุ้นละ 1 บาท) เป็น </w:t>
      </w:r>
      <w:r w:rsidRPr="00B377E0">
        <w:rPr>
          <w:rFonts w:ascii="Angsana New" w:hAnsi="Angsana New" w:hint="cs"/>
          <w:sz w:val="30"/>
          <w:szCs w:val="30"/>
        </w:rPr>
        <w:t xml:space="preserve">170.05 </w:t>
      </w:r>
      <w:r w:rsidRPr="00B377E0">
        <w:rPr>
          <w:rFonts w:ascii="Angsana New" w:hAnsi="Angsana New" w:hint="cs"/>
          <w:sz w:val="30"/>
          <w:szCs w:val="30"/>
          <w:cs/>
        </w:rPr>
        <w:t xml:space="preserve">ล้านบาท (แบ่งออกเป็นหุ้นสามัญจำนวน </w:t>
      </w:r>
      <w:r w:rsidRPr="00B377E0">
        <w:rPr>
          <w:rFonts w:ascii="Angsana New" w:hAnsi="Angsana New" w:hint="cs"/>
          <w:sz w:val="30"/>
          <w:szCs w:val="30"/>
        </w:rPr>
        <w:t>170</w:t>
      </w:r>
      <w:r w:rsidRPr="00B377E0">
        <w:rPr>
          <w:rFonts w:ascii="Angsana New" w:hAnsi="Angsana New" w:hint="cs"/>
          <w:sz w:val="30"/>
          <w:szCs w:val="30"/>
          <w:cs/>
        </w:rPr>
        <w:t xml:space="preserve">,049,286 หุ้น มูลค่าหุ้นละ </w:t>
      </w:r>
      <w:r w:rsidRPr="00B377E0">
        <w:rPr>
          <w:rFonts w:ascii="Angsana New" w:hAnsi="Angsana New" w:hint="cs"/>
          <w:sz w:val="30"/>
          <w:szCs w:val="30"/>
        </w:rPr>
        <w:t>1</w:t>
      </w:r>
      <w:r w:rsidRPr="00B377E0">
        <w:rPr>
          <w:rFonts w:ascii="Angsana New" w:hAnsi="Angsana New" w:hint="cs"/>
          <w:sz w:val="30"/>
          <w:szCs w:val="30"/>
          <w:cs/>
        </w:rPr>
        <w:t xml:space="preserve"> บาท) โดยการลดหุ้นสามัญจำนวน </w:t>
      </w:r>
      <w:r w:rsidRPr="00B377E0">
        <w:rPr>
          <w:rFonts w:ascii="Angsana New" w:hAnsi="Angsana New" w:hint="cs"/>
          <w:sz w:val="30"/>
          <w:szCs w:val="30"/>
        </w:rPr>
        <w:t>89,200,714</w:t>
      </w:r>
      <w:r w:rsidRPr="00B377E0">
        <w:rPr>
          <w:rFonts w:ascii="Angsana New" w:hAnsi="Angsana New" w:hint="cs"/>
          <w:sz w:val="30"/>
          <w:szCs w:val="30"/>
          <w:cs/>
        </w:rPr>
        <w:t xml:space="preserve"> หุ้น มูลค่าหุ้นละ </w:t>
      </w:r>
      <w:r w:rsidRPr="00B377E0">
        <w:rPr>
          <w:rFonts w:ascii="Angsana New" w:hAnsi="Angsana New" w:hint="cs"/>
          <w:sz w:val="30"/>
          <w:szCs w:val="30"/>
        </w:rPr>
        <w:t>1</w:t>
      </w:r>
      <w:r w:rsidRPr="00B377E0">
        <w:rPr>
          <w:rFonts w:ascii="Angsana New" w:hAnsi="Angsana New" w:hint="cs"/>
          <w:sz w:val="30"/>
          <w:szCs w:val="30"/>
          <w:cs/>
        </w:rPr>
        <w:t xml:space="preserve"> บาท </w:t>
      </w:r>
    </w:p>
    <w:p w14:paraId="213ECC1F" w14:textId="77777777" w:rsidR="00623875" w:rsidRPr="0091559D" w:rsidRDefault="00623875" w:rsidP="00E565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jc w:val="thaiDistribute"/>
        <w:rPr>
          <w:rFonts w:ascii="Angsana New" w:hAnsi="Angsana New"/>
          <w:sz w:val="30"/>
          <w:szCs w:val="30"/>
        </w:rPr>
      </w:pPr>
    </w:p>
    <w:p w14:paraId="01298D3E" w14:textId="30E53AFC" w:rsidR="00623875" w:rsidRDefault="00623875" w:rsidP="00E565FA">
      <w:pPr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740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jc w:val="thaiDistribute"/>
        <w:rPr>
          <w:rFonts w:ascii="Angsana New" w:hAnsi="Angsana New"/>
          <w:sz w:val="30"/>
          <w:szCs w:val="30"/>
        </w:rPr>
      </w:pPr>
      <w:r w:rsidRPr="00B377E0">
        <w:rPr>
          <w:rFonts w:ascii="Angsana New" w:hAnsi="Angsana New" w:hint="cs"/>
          <w:sz w:val="30"/>
          <w:szCs w:val="30"/>
          <w:cs/>
        </w:rPr>
        <w:t xml:space="preserve">ผู้ถือหุ้นของบริษัทย่อยมีมติอนุมัติการเพิ่มทุนจดทะเบียนของบริษัทย่อยจำนวน </w:t>
      </w:r>
      <w:r w:rsidRPr="00B377E0">
        <w:rPr>
          <w:rFonts w:ascii="Angsana New" w:hAnsi="Angsana New" w:hint="cs"/>
          <w:sz w:val="30"/>
          <w:szCs w:val="30"/>
        </w:rPr>
        <w:t xml:space="preserve">220.50 </w:t>
      </w:r>
      <w:r w:rsidRPr="00B377E0">
        <w:rPr>
          <w:rFonts w:ascii="Angsana New" w:hAnsi="Angsana New" w:hint="cs"/>
          <w:sz w:val="30"/>
          <w:szCs w:val="30"/>
          <w:cs/>
        </w:rPr>
        <w:t xml:space="preserve">ล้านบาท จาก </w:t>
      </w:r>
      <w:r w:rsidRPr="00B377E0">
        <w:rPr>
          <w:rFonts w:ascii="Angsana New" w:hAnsi="Angsana New" w:hint="cs"/>
          <w:sz w:val="30"/>
          <w:szCs w:val="30"/>
        </w:rPr>
        <w:t>170.05</w:t>
      </w:r>
      <w:r w:rsidRPr="00B377E0">
        <w:rPr>
          <w:rFonts w:ascii="Angsana New" w:hAnsi="Angsana New" w:hint="cs"/>
          <w:sz w:val="30"/>
          <w:szCs w:val="30"/>
          <w:cs/>
        </w:rPr>
        <w:t xml:space="preserve"> ล้านบาท (แบ่งออกเป็นหุ้นสามัญจำนวน </w:t>
      </w:r>
      <w:r w:rsidRPr="00B377E0">
        <w:rPr>
          <w:rFonts w:ascii="Angsana New" w:hAnsi="Angsana New" w:hint="cs"/>
          <w:sz w:val="30"/>
          <w:szCs w:val="30"/>
        </w:rPr>
        <w:t xml:space="preserve">170,049,286 </w:t>
      </w:r>
      <w:r w:rsidRPr="00B377E0">
        <w:rPr>
          <w:rFonts w:ascii="Angsana New" w:hAnsi="Angsana New" w:hint="cs"/>
          <w:sz w:val="30"/>
          <w:szCs w:val="30"/>
          <w:cs/>
        </w:rPr>
        <w:t xml:space="preserve">หุ้น มูลค่าหุ้นละ </w:t>
      </w:r>
      <w:r w:rsidRPr="00B377E0">
        <w:rPr>
          <w:rFonts w:ascii="Angsana New" w:hAnsi="Angsana New" w:hint="cs"/>
          <w:sz w:val="30"/>
          <w:szCs w:val="30"/>
        </w:rPr>
        <w:t>1</w:t>
      </w:r>
      <w:r w:rsidRPr="00B377E0">
        <w:rPr>
          <w:rFonts w:ascii="Angsana New" w:hAnsi="Angsana New" w:hint="cs"/>
          <w:sz w:val="30"/>
          <w:szCs w:val="30"/>
          <w:cs/>
        </w:rPr>
        <w:t xml:space="preserve"> บาท) เป็น </w:t>
      </w:r>
      <w:r w:rsidRPr="00B377E0">
        <w:rPr>
          <w:rFonts w:ascii="Angsana New" w:hAnsi="Angsana New" w:hint="cs"/>
          <w:sz w:val="30"/>
          <w:szCs w:val="30"/>
        </w:rPr>
        <w:t>390.55</w:t>
      </w:r>
      <w:r w:rsidRPr="00B377E0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Pr="00B377E0">
        <w:rPr>
          <w:rFonts w:ascii="Angsana New" w:hAnsi="Angsana New" w:hint="cs"/>
          <w:sz w:val="30"/>
          <w:szCs w:val="30"/>
        </w:rPr>
        <w:t xml:space="preserve"> </w:t>
      </w:r>
      <w:r w:rsidR="008675B6">
        <w:rPr>
          <w:rFonts w:ascii="Angsana New" w:hAnsi="Angsana New"/>
          <w:sz w:val="30"/>
          <w:szCs w:val="30"/>
          <w:cs/>
        </w:rPr>
        <w:br/>
      </w:r>
      <w:r w:rsidRPr="00B377E0">
        <w:rPr>
          <w:rFonts w:ascii="Angsana New" w:hAnsi="Angsana New" w:hint="cs"/>
          <w:sz w:val="30"/>
          <w:szCs w:val="30"/>
          <w:cs/>
        </w:rPr>
        <w:t xml:space="preserve">(แบ่งออกเป็นหุ้นสามัญจำนวน </w:t>
      </w:r>
      <w:r w:rsidRPr="00B377E0">
        <w:rPr>
          <w:rFonts w:ascii="Angsana New" w:hAnsi="Angsana New" w:hint="cs"/>
          <w:sz w:val="30"/>
          <w:szCs w:val="30"/>
        </w:rPr>
        <w:t xml:space="preserve">390,549,286 </w:t>
      </w:r>
      <w:r w:rsidRPr="00B377E0">
        <w:rPr>
          <w:rFonts w:ascii="Angsana New" w:hAnsi="Angsana New" w:hint="cs"/>
          <w:sz w:val="30"/>
          <w:szCs w:val="30"/>
          <w:cs/>
        </w:rPr>
        <w:t>หุ้น มูลค่าหุ้นละ 1</w:t>
      </w:r>
      <w:r w:rsidRPr="00B377E0">
        <w:rPr>
          <w:rFonts w:ascii="Angsana New" w:hAnsi="Angsana New" w:hint="cs"/>
          <w:sz w:val="30"/>
          <w:szCs w:val="30"/>
        </w:rPr>
        <w:t xml:space="preserve"> </w:t>
      </w:r>
      <w:r w:rsidRPr="00B377E0">
        <w:rPr>
          <w:rFonts w:ascii="Angsana New" w:hAnsi="Angsana New" w:hint="cs"/>
          <w:sz w:val="30"/>
          <w:szCs w:val="30"/>
          <w:cs/>
        </w:rPr>
        <w:t>บาท) เพื่อเสนอขายให้แก่บุคคลในวงจำกัด (</w:t>
      </w:r>
      <w:r w:rsidRPr="00B377E0">
        <w:rPr>
          <w:rFonts w:ascii="Angsana New" w:hAnsi="Angsana New" w:hint="cs"/>
          <w:sz w:val="30"/>
          <w:szCs w:val="30"/>
        </w:rPr>
        <w:t>Private Placement)</w:t>
      </w:r>
      <w:r w:rsidRPr="00B377E0">
        <w:rPr>
          <w:rFonts w:ascii="Angsana New" w:hAnsi="Angsana New" w:hint="cs"/>
          <w:sz w:val="30"/>
          <w:szCs w:val="30"/>
          <w:cs/>
        </w:rPr>
        <w:t xml:space="preserve"> ในราคาหุ้นละ </w:t>
      </w:r>
      <w:r w:rsidRPr="00B377E0">
        <w:rPr>
          <w:rFonts w:ascii="Angsana New" w:hAnsi="Angsana New" w:hint="cs"/>
          <w:sz w:val="30"/>
          <w:szCs w:val="30"/>
        </w:rPr>
        <w:t>1</w:t>
      </w:r>
      <w:r w:rsidRPr="00B377E0">
        <w:rPr>
          <w:rFonts w:ascii="Angsana New" w:hAnsi="Angsana New" w:hint="cs"/>
          <w:sz w:val="30"/>
          <w:szCs w:val="30"/>
          <w:cs/>
        </w:rPr>
        <w:t>.</w:t>
      </w:r>
      <w:r w:rsidRPr="00B377E0">
        <w:rPr>
          <w:rFonts w:ascii="Angsana New" w:hAnsi="Angsana New" w:hint="cs"/>
          <w:sz w:val="30"/>
          <w:szCs w:val="30"/>
        </w:rPr>
        <w:t>40</w:t>
      </w:r>
      <w:r w:rsidRPr="00B377E0">
        <w:rPr>
          <w:rFonts w:ascii="Angsana New" w:hAnsi="Angsana New" w:hint="cs"/>
          <w:sz w:val="30"/>
          <w:szCs w:val="30"/>
          <w:cs/>
        </w:rPr>
        <w:t xml:space="preserve"> บาท</w:t>
      </w:r>
      <w:r w:rsidRPr="00B377E0">
        <w:rPr>
          <w:rFonts w:ascii="Angsana New" w:hAnsi="Angsana New" w:hint="cs"/>
          <w:sz w:val="30"/>
          <w:szCs w:val="30"/>
        </w:rPr>
        <w:t xml:space="preserve"> </w:t>
      </w:r>
      <w:r w:rsidRPr="00B377E0">
        <w:rPr>
          <w:rFonts w:ascii="Angsana New" w:hAnsi="Angsana New" w:hint="cs"/>
          <w:sz w:val="30"/>
          <w:szCs w:val="30"/>
          <w:cs/>
        </w:rPr>
        <w:t xml:space="preserve">คิดเป็นมูลค่ารวมทั้งสิ้น </w:t>
      </w:r>
      <w:r w:rsidRPr="00B377E0">
        <w:rPr>
          <w:rFonts w:ascii="Angsana New" w:hAnsi="Angsana New" w:hint="cs"/>
          <w:sz w:val="30"/>
          <w:szCs w:val="30"/>
        </w:rPr>
        <w:t>308.70</w:t>
      </w:r>
      <w:r w:rsidRPr="00B377E0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="008675B6">
        <w:rPr>
          <w:rFonts w:ascii="Angsana New" w:hAnsi="Angsana New" w:hint="cs"/>
          <w:sz w:val="30"/>
          <w:szCs w:val="30"/>
          <w:cs/>
        </w:rPr>
        <w:t xml:space="preserve">โดยกลุ่มบริษัทไม่ได้ลงทุนเพิ่มในบริษัทย่อยดังกล่าว </w:t>
      </w:r>
      <w:r w:rsidRPr="00B377E0">
        <w:rPr>
          <w:rFonts w:ascii="Angsana New" w:hAnsi="Angsana New" w:hint="cs"/>
          <w:sz w:val="30"/>
          <w:szCs w:val="30"/>
          <w:cs/>
        </w:rPr>
        <w:t xml:space="preserve">ทั้งนี้ เมื่อวันที่ </w:t>
      </w:r>
      <w:r w:rsidR="00171563">
        <w:rPr>
          <w:rFonts w:ascii="Angsana New" w:hAnsi="Angsana New" w:hint="cs"/>
          <w:sz w:val="30"/>
          <w:szCs w:val="30"/>
          <w:cs/>
        </w:rPr>
        <w:t xml:space="preserve"> </w:t>
      </w:r>
      <w:r w:rsidRPr="00B377E0">
        <w:rPr>
          <w:rFonts w:ascii="Angsana New" w:hAnsi="Angsana New" w:hint="cs"/>
          <w:sz w:val="30"/>
          <w:szCs w:val="30"/>
        </w:rPr>
        <w:t>29</w:t>
      </w:r>
      <w:r w:rsidRPr="00B377E0">
        <w:rPr>
          <w:rFonts w:ascii="Angsana New" w:hAnsi="Angsana New" w:hint="cs"/>
          <w:sz w:val="30"/>
          <w:szCs w:val="30"/>
          <w:cs/>
        </w:rPr>
        <w:t xml:space="preserve"> พฤศจิกายน 2561</w:t>
      </w:r>
      <w:r w:rsidRPr="00B377E0">
        <w:rPr>
          <w:rFonts w:ascii="Angsana New" w:hAnsi="Angsana New" w:hint="cs"/>
          <w:sz w:val="30"/>
          <w:szCs w:val="30"/>
        </w:rPr>
        <w:t xml:space="preserve"> </w:t>
      </w:r>
      <w:r w:rsidRPr="00B377E0">
        <w:rPr>
          <w:rFonts w:ascii="Angsana New" w:hAnsi="Angsana New" w:hint="cs"/>
          <w:sz w:val="30"/>
          <w:szCs w:val="30"/>
          <w:cs/>
        </w:rPr>
        <w:t>บริษัทย่อยดังกล่าวได้รับเงินจากการ</w:t>
      </w:r>
      <w:r w:rsidR="000362B1">
        <w:rPr>
          <w:rFonts w:ascii="Angsana New" w:hAnsi="Angsana New"/>
          <w:sz w:val="30"/>
          <w:szCs w:val="30"/>
          <w:cs/>
        </w:rPr>
        <w:br/>
      </w:r>
      <w:r w:rsidRPr="00B377E0">
        <w:rPr>
          <w:rFonts w:ascii="Angsana New" w:hAnsi="Angsana New" w:hint="cs"/>
          <w:sz w:val="30"/>
          <w:szCs w:val="30"/>
          <w:cs/>
        </w:rPr>
        <w:t xml:space="preserve">เพิ่มทุนจำนวน </w:t>
      </w:r>
      <w:r w:rsidRPr="00B377E0">
        <w:rPr>
          <w:rFonts w:ascii="Angsana New" w:hAnsi="Angsana New" w:hint="cs"/>
          <w:sz w:val="30"/>
          <w:szCs w:val="30"/>
        </w:rPr>
        <w:t xml:space="preserve">195,500,000 </w:t>
      </w:r>
      <w:r w:rsidRPr="00B377E0">
        <w:rPr>
          <w:rFonts w:ascii="Angsana New" w:hAnsi="Angsana New" w:hint="cs"/>
          <w:sz w:val="30"/>
          <w:szCs w:val="30"/>
          <w:cs/>
        </w:rPr>
        <w:t xml:space="preserve">หุ้น จำนวน </w:t>
      </w:r>
      <w:r w:rsidRPr="00B377E0">
        <w:rPr>
          <w:rFonts w:ascii="Angsana New" w:hAnsi="Angsana New" w:hint="cs"/>
          <w:sz w:val="30"/>
          <w:szCs w:val="30"/>
        </w:rPr>
        <w:t xml:space="preserve">273.70 </w:t>
      </w:r>
      <w:r w:rsidRPr="00B377E0">
        <w:rPr>
          <w:rFonts w:ascii="Angsana New" w:hAnsi="Angsana New" w:hint="cs"/>
          <w:sz w:val="30"/>
          <w:szCs w:val="30"/>
          <w:cs/>
        </w:rPr>
        <w:t>ล้านบาท การเพิ่มทุนดังกล่าวของบริษัทย่อยทำให้สัดส่วน</w:t>
      </w:r>
      <w:r w:rsidR="000362B1">
        <w:rPr>
          <w:rFonts w:ascii="Angsana New" w:hAnsi="Angsana New"/>
          <w:sz w:val="30"/>
          <w:szCs w:val="30"/>
          <w:cs/>
        </w:rPr>
        <w:br/>
      </w:r>
      <w:r w:rsidRPr="00B377E0">
        <w:rPr>
          <w:rFonts w:ascii="Angsana New" w:hAnsi="Angsana New" w:hint="cs"/>
          <w:sz w:val="30"/>
          <w:szCs w:val="30"/>
          <w:cs/>
        </w:rPr>
        <w:t>การลงทุนของบริษัทในบริษัทย่อยลดลงจากร้อยละ 71.04 เป็นร้อยละ 33.0</w:t>
      </w:r>
      <w:r w:rsidRPr="00B377E0">
        <w:rPr>
          <w:rFonts w:ascii="Angsana New" w:hAnsi="Angsana New" w:hint="cs"/>
          <w:sz w:val="30"/>
          <w:szCs w:val="30"/>
        </w:rPr>
        <w:t>5</w:t>
      </w:r>
      <w:r w:rsidR="00E84629">
        <w:rPr>
          <w:rFonts w:ascii="Angsana New" w:hAnsi="Angsana New" w:hint="cs"/>
          <w:sz w:val="30"/>
          <w:szCs w:val="30"/>
          <w:cs/>
        </w:rPr>
        <w:t xml:space="preserve"> </w:t>
      </w:r>
    </w:p>
    <w:p w14:paraId="65149B87" w14:textId="77777777" w:rsidR="0091559D" w:rsidRDefault="0091559D" w:rsidP="00915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7E818A1A" w14:textId="3EEF06D4" w:rsidR="00845C5D" w:rsidRPr="00D775E3" w:rsidRDefault="00623875" w:rsidP="00D775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B377E0">
        <w:rPr>
          <w:rFonts w:ascii="Angsana New" w:hAnsi="Angsana New" w:hint="cs"/>
          <w:sz w:val="30"/>
          <w:szCs w:val="30"/>
          <w:cs/>
        </w:rPr>
        <w:t xml:space="preserve">การลดลงของสัดส่วนการลงทุนดังกล่าว  ทำให้กลุ่มบริษัทสูญเสียอำนาจควบคุมในบริษัทย่อยดังกล่าว </w:t>
      </w:r>
      <w:r w:rsidR="009B33C5">
        <w:rPr>
          <w:rFonts w:ascii="Angsana New" w:hAnsi="Angsana New" w:hint="cs"/>
          <w:sz w:val="30"/>
          <w:szCs w:val="30"/>
          <w:cs/>
        </w:rPr>
        <w:t xml:space="preserve">ดังนั้น ตั้งแต่วันที่ </w:t>
      </w:r>
      <w:r w:rsidR="009B33C5">
        <w:rPr>
          <w:rFonts w:ascii="Angsana New" w:hAnsi="Angsana New"/>
          <w:sz w:val="30"/>
          <w:szCs w:val="30"/>
        </w:rPr>
        <w:t xml:space="preserve">29 </w:t>
      </w:r>
      <w:r w:rsidR="009B33C5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9B33C5">
        <w:rPr>
          <w:rFonts w:ascii="Angsana New" w:hAnsi="Angsana New"/>
          <w:sz w:val="30"/>
          <w:szCs w:val="30"/>
        </w:rPr>
        <w:t xml:space="preserve">2561 </w:t>
      </w:r>
      <w:r w:rsidR="009B33C5">
        <w:rPr>
          <w:rFonts w:ascii="Angsana New" w:hAnsi="Angsana New" w:hint="cs"/>
          <w:sz w:val="30"/>
          <w:szCs w:val="30"/>
          <w:cs/>
        </w:rPr>
        <w:t>บริษัทย่อยดังกล่าวจึงไม่ได้เป็นบริษัทย่อยแต่กลายเป็นบริษัทร่วมของบริษัท</w:t>
      </w:r>
      <w:r w:rsidR="00D775E3">
        <w:rPr>
          <w:rFonts w:ascii="Angsana New" w:hAnsi="Angsana New"/>
          <w:sz w:val="30"/>
          <w:szCs w:val="30"/>
        </w:rPr>
        <w:t xml:space="preserve"> </w:t>
      </w:r>
      <w:r w:rsidR="00D775E3" w:rsidRPr="007D3A3A">
        <w:rPr>
          <w:rFonts w:ascii="Angsana New" w:hAnsi="Angsana New"/>
          <w:sz w:val="30"/>
          <w:szCs w:val="30"/>
          <w:cs/>
        </w:rPr>
        <w:t>มูลค่าตาม</w:t>
      </w:r>
      <w:r w:rsidR="00D775E3" w:rsidRPr="00BE68E2">
        <w:rPr>
          <w:rFonts w:ascii="Angsana New" w:hAnsi="Angsana New"/>
          <w:spacing w:val="-10"/>
          <w:sz w:val="30"/>
          <w:szCs w:val="30"/>
          <w:cs/>
        </w:rPr>
        <w:t>บัญชีของสินทรัพย์สุทธิของ</w:t>
      </w:r>
      <w:r w:rsidR="002467EF" w:rsidRPr="00BE68E2">
        <w:rPr>
          <w:rFonts w:ascii="Angsana New" w:hAnsi="Angsana New" w:hint="cs"/>
          <w:spacing w:val="-10"/>
          <w:sz w:val="30"/>
          <w:szCs w:val="30"/>
          <w:cs/>
        </w:rPr>
        <w:t xml:space="preserve">บริษัท เนชั่น อินเตอร์เนชั่นแนล เอ็ดดูเทนเมนท์ จำกัด (มหาชน) </w:t>
      </w:r>
      <w:r w:rsidR="00D775E3" w:rsidRPr="00BE68E2">
        <w:rPr>
          <w:rFonts w:ascii="Angsana New" w:hAnsi="Angsana New"/>
          <w:spacing w:val="-10"/>
          <w:sz w:val="30"/>
          <w:szCs w:val="30"/>
          <w:cs/>
        </w:rPr>
        <w:t>ในงบการเงินของกลุ่มบริษัท</w:t>
      </w:r>
      <w:r w:rsidR="00D775E3" w:rsidRPr="00967D30">
        <w:rPr>
          <w:rFonts w:ascii="Angsana New" w:hAnsi="Angsana New"/>
          <w:sz w:val="30"/>
          <w:szCs w:val="30"/>
          <w:cs/>
        </w:rPr>
        <w:t xml:space="preserve"> ณ วันที่</w:t>
      </w:r>
      <w:r w:rsidR="00BE68E2">
        <w:rPr>
          <w:rFonts w:ascii="Angsana New" w:hAnsi="Angsana New" w:hint="cs"/>
          <w:sz w:val="30"/>
          <w:szCs w:val="30"/>
          <w:cs/>
        </w:rPr>
        <w:t>สูญเสียอำนาจการควบคุม</w:t>
      </w:r>
      <w:r w:rsidR="00D775E3" w:rsidRPr="00967D30">
        <w:rPr>
          <w:rFonts w:ascii="Angsana New" w:hAnsi="Angsana New"/>
          <w:sz w:val="30"/>
          <w:szCs w:val="30"/>
          <w:cs/>
        </w:rPr>
        <w:t xml:space="preserve"> มีจำนวน </w:t>
      </w:r>
      <w:r w:rsidR="00967D30" w:rsidRPr="00967D30">
        <w:rPr>
          <w:rFonts w:ascii="Angsana New" w:hAnsi="Angsana New"/>
          <w:sz w:val="30"/>
          <w:szCs w:val="30"/>
        </w:rPr>
        <w:t>81.45</w:t>
      </w:r>
      <w:r w:rsidR="00D775E3" w:rsidRPr="00967D30">
        <w:rPr>
          <w:rFonts w:ascii="Angsana New" w:hAnsi="Angsana New"/>
          <w:sz w:val="30"/>
          <w:szCs w:val="30"/>
          <w:cs/>
        </w:rPr>
        <w:t xml:space="preserve"> ล้านบาท มูลค่ายุติธรรมของส่วนได้เสียของบริษัทร่วมที่ยังคงอยู่ในกลุ่มบริษัท ณ วันที่สูญเสียอำนาจการควบคุมมีจำนวน </w:t>
      </w:r>
      <w:r w:rsidR="00967D30" w:rsidRPr="00967D30">
        <w:rPr>
          <w:rFonts w:ascii="Angsana New" w:hAnsi="Angsana New"/>
          <w:sz w:val="30"/>
          <w:szCs w:val="30"/>
        </w:rPr>
        <w:t>169.13</w:t>
      </w:r>
      <w:r w:rsidR="00D775E3" w:rsidRPr="00967D30">
        <w:rPr>
          <w:rFonts w:ascii="Angsana New" w:hAnsi="Angsana New"/>
          <w:sz w:val="30"/>
          <w:szCs w:val="30"/>
          <w:cs/>
        </w:rPr>
        <w:t xml:space="preserve"> ล้านบาท ได้ถือเป็นมูลค่าเริ่มแรกของเงินลงทุนในบริษัทร่วมนั้น ณ วันนั้น กลุ่มบริษัทรับรู้ส่วนได้เสียที่ไม่มีอำนาจควบคุม</w:t>
      </w:r>
      <w:r w:rsidR="002922B7">
        <w:rPr>
          <w:rFonts w:ascii="Angsana New" w:hAnsi="Angsana New" w:hint="cs"/>
          <w:sz w:val="30"/>
          <w:szCs w:val="30"/>
          <w:cs/>
        </w:rPr>
        <w:t>เปลี่ยนแปลง</w:t>
      </w:r>
      <w:r w:rsidR="00D775E3" w:rsidRPr="00967D30">
        <w:rPr>
          <w:rFonts w:ascii="Angsana New" w:hAnsi="Angsana New"/>
          <w:sz w:val="30"/>
          <w:szCs w:val="30"/>
          <w:cs/>
        </w:rPr>
        <w:t xml:space="preserve">เป็นจำนวน </w:t>
      </w:r>
      <w:r w:rsidR="002922B7">
        <w:rPr>
          <w:rFonts w:ascii="Angsana New" w:hAnsi="Angsana New"/>
          <w:sz w:val="30"/>
          <w:szCs w:val="30"/>
        </w:rPr>
        <w:t>71.29</w:t>
      </w:r>
      <w:r w:rsidR="00D775E3" w:rsidRPr="00967D30">
        <w:rPr>
          <w:rFonts w:ascii="Angsana New" w:hAnsi="Angsana New"/>
          <w:sz w:val="30"/>
          <w:szCs w:val="30"/>
          <w:cs/>
        </w:rPr>
        <w:t xml:space="preserve"> ล้านบาท </w:t>
      </w:r>
      <w:r w:rsidR="003E2EC8">
        <w:rPr>
          <w:rFonts w:ascii="Angsana New" w:hAnsi="Angsana New"/>
          <w:sz w:val="30"/>
          <w:szCs w:val="30"/>
          <w:cs/>
        </w:rPr>
        <w:br/>
      </w:r>
      <w:r w:rsidR="00D775E3" w:rsidRPr="00967D30">
        <w:rPr>
          <w:rFonts w:ascii="Angsana New" w:hAnsi="Angsana New"/>
          <w:sz w:val="30"/>
          <w:szCs w:val="30"/>
          <w:cs/>
        </w:rPr>
        <w:t xml:space="preserve">กำไรสะสมเพิ่มขึ้นเป็นจำนวน </w:t>
      </w:r>
      <w:r w:rsidR="003E2EC8">
        <w:rPr>
          <w:rFonts w:ascii="Angsana New" w:hAnsi="Angsana New"/>
          <w:sz w:val="30"/>
          <w:szCs w:val="30"/>
        </w:rPr>
        <w:t>2</w:t>
      </w:r>
      <w:r w:rsidR="0025116C">
        <w:rPr>
          <w:rFonts w:ascii="Angsana New" w:hAnsi="Angsana New"/>
          <w:sz w:val="30"/>
          <w:szCs w:val="30"/>
        </w:rPr>
        <w:t>04.36</w:t>
      </w:r>
      <w:r w:rsidR="00D775E3" w:rsidRPr="00967D30">
        <w:rPr>
          <w:rFonts w:ascii="Angsana New" w:hAnsi="Angsana New"/>
          <w:sz w:val="30"/>
          <w:szCs w:val="30"/>
          <w:cs/>
        </w:rPr>
        <w:t xml:space="preserve"> ล้านบาท และ</w:t>
      </w:r>
      <w:r w:rsidR="003E2EC8">
        <w:rPr>
          <w:rFonts w:ascii="Angsana New" w:hAnsi="Angsana New" w:hint="cs"/>
          <w:sz w:val="30"/>
          <w:szCs w:val="30"/>
          <w:cs/>
        </w:rPr>
        <w:t xml:space="preserve">รับรู้ในงบกำไรขาดทุนเบ็ดเสร็จรวมจำนวน </w:t>
      </w:r>
      <w:r w:rsidR="003E2EC8">
        <w:rPr>
          <w:rFonts w:ascii="Angsana New" w:hAnsi="Angsana New"/>
          <w:sz w:val="30"/>
          <w:szCs w:val="30"/>
        </w:rPr>
        <w:t>87.6</w:t>
      </w:r>
      <w:r w:rsidR="002922B7">
        <w:rPr>
          <w:rFonts w:ascii="Angsana New" w:hAnsi="Angsana New"/>
          <w:sz w:val="30"/>
          <w:szCs w:val="30"/>
        </w:rPr>
        <w:t>8</w:t>
      </w:r>
      <w:r w:rsidR="003E2EC8">
        <w:rPr>
          <w:rFonts w:ascii="Angsana New" w:hAnsi="Angsana New"/>
          <w:sz w:val="30"/>
          <w:szCs w:val="30"/>
        </w:rPr>
        <w:t xml:space="preserve"> </w:t>
      </w:r>
      <w:r w:rsidR="003E2EC8">
        <w:rPr>
          <w:rFonts w:ascii="Angsana New" w:hAnsi="Angsana New" w:hint="cs"/>
          <w:sz w:val="30"/>
          <w:szCs w:val="30"/>
          <w:cs/>
        </w:rPr>
        <w:t>ล้านบาท</w:t>
      </w:r>
    </w:p>
    <w:p w14:paraId="5FAC0566" w14:textId="77777777" w:rsidR="00CE0B91" w:rsidRPr="002E0AB0" w:rsidRDefault="00CE0B91" w:rsidP="00457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  <w:sectPr w:rsidR="00CE0B91" w:rsidRPr="002E0AB0" w:rsidSect="00B75C63"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39E9C90E" w14:textId="77777777" w:rsidR="006D2E58" w:rsidRDefault="006D2E58" w:rsidP="006209FC">
      <w:pPr>
        <w:pStyle w:val="block"/>
        <w:tabs>
          <w:tab w:val="left" w:pos="567"/>
        </w:tabs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621170">
        <w:rPr>
          <w:rFonts w:ascii="Angsana New" w:hAnsi="Angsana New" w:cs="Angsana New" w:hint="cs"/>
          <w:sz w:val="30"/>
          <w:szCs w:val="30"/>
          <w:cs/>
          <w:lang w:bidi="th-TH"/>
        </w:rPr>
        <w:lastRenderedPageBreak/>
        <w:t>เ</w:t>
      </w:r>
      <w:r w:rsidRPr="00621170">
        <w:rPr>
          <w:rFonts w:ascii="Angsana New" w:hAnsi="Angsana New" w:cs="Angsana New"/>
          <w:sz w:val="30"/>
          <w:szCs w:val="30"/>
          <w:cs/>
          <w:lang w:bidi="th-TH"/>
        </w:rPr>
        <w:t>งินลงทุน</w:t>
      </w:r>
      <w:r w:rsidRPr="00621170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ในบริษัทย่อย </w:t>
      </w:r>
      <w:r w:rsidRPr="00621170">
        <w:rPr>
          <w:rFonts w:ascii="Angsana New" w:hAnsi="Angsana New" w:cs="Angsana New"/>
          <w:sz w:val="30"/>
          <w:szCs w:val="30"/>
          <w:cs/>
          <w:lang w:bidi="th-TH"/>
        </w:rPr>
        <w:t xml:space="preserve">ณ วันที่ 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31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ธันวาคม</w:t>
      </w:r>
      <w:r w:rsidR="00AF56D4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256</w:t>
      </w:r>
      <w:r w:rsidR="00CB27D4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="00AF56D4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และ 25</w:t>
      </w:r>
      <w:r w:rsidR="00CB27D4">
        <w:rPr>
          <w:rFonts w:ascii="Angsana New" w:hAnsi="Angsana New" w:cs="Angsana New"/>
          <w:sz w:val="30"/>
          <w:szCs w:val="30"/>
          <w:lang w:val="en-US" w:bidi="th-TH"/>
        </w:rPr>
        <w:t>60</w:t>
      </w:r>
      <w:r w:rsidRPr="00621170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621170">
        <w:rPr>
          <w:rFonts w:ascii="Angsana New" w:hAnsi="Angsana New" w:cs="Angsana New" w:hint="cs"/>
          <w:sz w:val="30"/>
          <w:szCs w:val="30"/>
          <w:cs/>
          <w:lang w:val="en-US" w:bidi="th-TH"/>
        </w:rPr>
        <w:t>และเงินปันผลรับจากเงินลงทุนสำหรับ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แต่ละปี</w:t>
      </w:r>
      <w:r w:rsidRPr="00621170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Pr="00621170">
        <w:rPr>
          <w:rFonts w:ascii="Angsana New" w:hAnsi="Angsana New" w:cs="Angsana New"/>
          <w:sz w:val="30"/>
          <w:szCs w:val="30"/>
          <w:cs/>
          <w:lang w:val="en-US" w:bidi="th-TH"/>
        </w:rPr>
        <w:t>มีดังนี้</w:t>
      </w:r>
    </w:p>
    <w:p w14:paraId="58D303EA" w14:textId="77777777" w:rsidR="006D2E58" w:rsidRPr="00910702" w:rsidRDefault="006D2E58" w:rsidP="006209FC">
      <w:pPr>
        <w:pStyle w:val="block"/>
        <w:tabs>
          <w:tab w:val="left" w:pos="567"/>
        </w:tabs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W w:w="16706" w:type="dxa"/>
        <w:tblInd w:w="-1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11"/>
        <w:gridCol w:w="1949"/>
        <w:gridCol w:w="899"/>
        <w:gridCol w:w="810"/>
        <w:gridCol w:w="178"/>
        <w:gridCol w:w="794"/>
        <w:gridCol w:w="739"/>
        <w:gridCol w:w="55"/>
        <w:gridCol w:w="178"/>
        <w:gridCol w:w="794"/>
        <w:gridCol w:w="178"/>
        <w:gridCol w:w="900"/>
        <w:gridCol w:w="178"/>
        <w:gridCol w:w="867"/>
        <w:gridCol w:w="178"/>
        <w:gridCol w:w="812"/>
        <w:gridCol w:w="178"/>
        <w:gridCol w:w="794"/>
        <w:gridCol w:w="178"/>
        <w:gridCol w:w="794"/>
        <w:gridCol w:w="178"/>
        <w:gridCol w:w="627"/>
        <w:gridCol w:w="178"/>
        <w:gridCol w:w="753"/>
        <w:gridCol w:w="753"/>
        <w:gridCol w:w="753"/>
      </w:tblGrid>
      <w:tr w:rsidR="00CC5852" w:rsidRPr="0069331B" w14:paraId="5B585D76" w14:textId="77777777" w:rsidTr="006209FC">
        <w:trPr>
          <w:gridAfter w:val="2"/>
          <w:wAfter w:w="1506" w:type="dxa"/>
          <w:tblHeader/>
        </w:trPr>
        <w:tc>
          <w:tcPr>
            <w:tcW w:w="3960" w:type="dxa"/>
            <w:gridSpan w:val="2"/>
          </w:tcPr>
          <w:p w14:paraId="19C72D9C" w14:textId="72520FEF" w:rsidR="00CC5852" w:rsidRPr="0069331B" w:rsidRDefault="00CC5852" w:rsidP="006209FC">
            <w:pPr>
              <w:pStyle w:val="acctmergecolhdg"/>
              <w:tabs>
                <w:tab w:val="left" w:pos="540"/>
              </w:tabs>
              <w:spacing w:line="240" w:lineRule="auto"/>
              <w:ind w:left="11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240" w:type="dxa"/>
            <w:gridSpan w:val="22"/>
          </w:tcPr>
          <w:p w14:paraId="3249FC14" w14:textId="513A3F15" w:rsidR="00CC5852" w:rsidRPr="0069331B" w:rsidRDefault="00CC5852" w:rsidP="006209FC">
            <w:pPr>
              <w:pStyle w:val="acctmergecolhdg"/>
              <w:tabs>
                <w:tab w:val="left" w:pos="540"/>
              </w:tabs>
              <w:spacing w:line="240" w:lineRule="auto"/>
              <w:ind w:left="11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69331B">
              <w:rPr>
                <w:rFonts w:ascii="Angsana New" w:hAnsi="Angsana New" w:cs="Angsana New"/>
                <w:b w:val="0"/>
                <w:bCs/>
                <w:color w:val="000000"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6D2E58" w:rsidRPr="0069331B" w14:paraId="5277F1F6" w14:textId="77777777" w:rsidTr="006209FC">
        <w:trPr>
          <w:gridAfter w:val="2"/>
          <w:wAfter w:w="1506" w:type="dxa"/>
          <w:tblHeader/>
        </w:trPr>
        <w:tc>
          <w:tcPr>
            <w:tcW w:w="2011" w:type="dxa"/>
            <w:vAlign w:val="bottom"/>
          </w:tcPr>
          <w:p w14:paraId="68065BAB" w14:textId="77777777" w:rsidR="006D2E58" w:rsidRPr="00253A30" w:rsidRDefault="006D2E58" w:rsidP="006209FC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949" w:type="dxa"/>
            <w:vAlign w:val="bottom"/>
          </w:tcPr>
          <w:p w14:paraId="56F7AD39" w14:textId="77777777" w:rsidR="006D2E58" w:rsidRPr="0069331B" w:rsidRDefault="006D2E58" w:rsidP="006209FC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709" w:type="dxa"/>
            <w:gridSpan w:val="2"/>
            <w:vAlign w:val="bottom"/>
          </w:tcPr>
          <w:p w14:paraId="76BD5871" w14:textId="77777777" w:rsidR="006D2E58" w:rsidRPr="0069331B" w:rsidRDefault="006D2E58" w:rsidP="006209FC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78" w:type="dxa"/>
          </w:tcPr>
          <w:p w14:paraId="58F6E71A" w14:textId="77777777" w:rsidR="006D2E58" w:rsidRPr="0069331B" w:rsidRDefault="006D2E58" w:rsidP="006209FC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1588" w:type="dxa"/>
            <w:gridSpan w:val="3"/>
            <w:vAlign w:val="bottom"/>
          </w:tcPr>
          <w:p w14:paraId="130CBA9F" w14:textId="77777777" w:rsidR="006D2E58" w:rsidRPr="0069331B" w:rsidRDefault="006D2E58" w:rsidP="006209FC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</w:tcPr>
          <w:p w14:paraId="6A6027FF" w14:textId="77777777" w:rsidR="006D2E58" w:rsidRPr="0069331B" w:rsidRDefault="006D2E58" w:rsidP="006209FC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872" w:type="dxa"/>
            <w:gridSpan w:val="3"/>
            <w:vAlign w:val="bottom"/>
          </w:tcPr>
          <w:p w14:paraId="05EB515C" w14:textId="77777777" w:rsidR="006D2E58" w:rsidRPr="0069331B" w:rsidRDefault="006D2E58" w:rsidP="006209FC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78" w:type="dxa"/>
            <w:vAlign w:val="bottom"/>
          </w:tcPr>
          <w:p w14:paraId="2F9CE33B" w14:textId="77777777" w:rsidR="006D2E58" w:rsidRPr="0069331B" w:rsidRDefault="006D2E58" w:rsidP="006209FC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857" w:type="dxa"/>
            <w:gridSpan w:val="3"/>
            <w:vAlign w:val="bottom"/>
          </w:tcPr>
          <w:p w14:paraId="30C619BD" w14:textId="77777777" w:rsidR="006D2E58" w:rsidRPr="0069331B" w:rsidRDefault="006D2E58" w:rsidP="006209FC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  <w:vAlign w:val="bottom"/>
          </w:tcPr>
          <w:p w14:paraId="3AD63031" w14:textId="77777777" w:rsidR="006D2E58" w:rsidRPr="0069331B" w:rsidRDefault="006D2E58" w:rsidP="006209FC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1766" w:type="dxa"/>
            <w:gridSpan w:val="3"/>
            <w:vAlign w:val="bottom"/>
          </w:tcPr>
          <w:p w14:paraId="46039B0C" w14:textId="77777777" w:rsidR="006D2E58" w:rsidRPr="0069331B" w:rsidRDefault="006D2E58" w:rsidP="006209FC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ราคาทุน</w:t>
            </w: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lang w:bidi="th-TH"/>
              </w:rPr>
              <w:t xml:space="preserve"> </w:t>
            </w: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lang w:val="en-US" w:bidi="th-TH"/>
              </w:rPr>
              <w:t>-</w:t>
            </w: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 xml:space="preserve"> </w:t>
            </w:r>
            <w:r w:rsidRPr="0069331B">
              <w:rPr>
                <w:rFonts w:ascii="Angsana New" w:hAnsi="Angsana New" w:cs="Angsana New" w:hint="cs"/>
                <w:b w:val="0"/>
                <w:color w:val="000000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78" w:type="dxa"/>
            <w:vAlign w:val="bottom"/>
          </w:tcPr>
          <w:p w14:paraId="135FEDA2" w14:textId="77777777" w:rsidR="006D2E58" w:rsidRPr="0069331B" w:rsidRDefault="006D2E58" w:rsidP="006209FC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558" w:type="dxa"/>
            <w:gridSpan w:val="3"/>
            <w:vAlign w:val="bottom"/>
          </w:tcPr>
          <w:p w14:paraId="622C2442" w14:textId="77777777" w:rsidR="006D2E58" w:rsidRPr="0069331B" w:rsidRDefault="006D2E58" w:rsidP="006209FC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เงินปันผลรับ</w:t>
            </w:r>
          </w:p>
        </w:tc>
      </w:tr>
      <w:tr w:rsidR="00CB27D4" w:rsidRPr="0069331B" w14:paraId="6D3F1713" w14:textId="77777777" w:rsidTr="006209FC">
        <w:trPr>
          <w:gridAfter w:val="2"/>
          <w:wAfter w:w="1506" w:type="dxa"/>
          <w:trHeight w:val="270"/>
          <w:tblHeader/>
        </w:trPr>
        <w:tc>
          <w:tcPr>
            <w:tcW w:w="2011" w:type="dxa"/>
          </w:tcPr>
          <w:p w14:paraId="5E8A391E" w14:textId="77777777" w:rsidR="00CB27D4" w:rsidRPr="0069331B" w:rsidRDefault="00CB27D4" w:rsidP="006209F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49" w:type="dxa"/>
          </w:tcPr>
          <w:p w14:paraId="77BE0A10" w14:textId="77777777" w:rsidR="00CB27D4" w:rsidRPr="0069331B" w:rsidRDefault="00CB27D4" w:rsidP="006209FC">
            <w:pPr>
              <w:tabs>
                <w:tab w:val="clear" w:pos="454"/>
                <w:tab w:val="decimal" w:pos="461"/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9" w:type="dxa"/>
          </w:tcPr>
          <w:p w14:paraId="509503AB" w14:textId="77777777" w:rsidR="00CB27D4" w:rsidRPr="0069331B" w:rsidRDefault="00CB27D4" w:rsidP="006209F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810" w:type="dxa"/>
          </w:tcPr>
          <w:p w14:paraId="7FBA9AB2" w14:textId="77777777" w:rsidR="00CB27D4" w:rsidRPr="0069331B" w:rsidRDefault="00CB27D4" w:rsidP="0062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</w:t>
            </w:r>
            <w:r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178" w:type="dxa"/>
          </w:tcPr>
          <w:p w14:paraId="34CDAE3A" w14:textId="77777777" w:rsidR="00CB27D4" w:rsidRPr="0069331B" w:rsidRDefault="00CB27D4" w:rsidP="006209F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51A1C1CF" w14:textId="77777777" w:rsidR="00CB27D4" w:rsidRPr="0069331B" w:rsidRDefault="00CB27D4" w:rsidP="006209F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794" w:type="dxa"/>
            <w:gridSpan w:val="2"/>
          </w:tcPr>
          <w:p w14:paraId="4594FAC4" w14:textId="77777777" w:rsidR="00CB27D4" w:rsidRPr="0069331B" w:rsidRDefault="00CB27D4" w:rsidP="006209F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</w:t>
            </w:r>
            <w:r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178" w:type="dxa"/>
          </w:tcPr>
          <w:p w14:paraId="7F64FF80" w14:textId="77777777" w:rsidR="00CB27D4" w:rsidRPr="0069331B" w:rsidRDefault="00CB27D4" w:rsidP="006209F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60AACA95" w14:textId="77777777" w:rsidR="00CB27D4" w:rsidRPr="0069331B" w:rsidRDefault="00CB27D4" w:rsidP="006209F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78" w:type="dxa"/>
          </w:tcPr>
          <w:p w14:paraId="132AA45A" w14:textId="77777777" w:rsidR="00CB27D4" w:rsidRPr="0069331B" w:rsidRDefault="00CB27D4" w:rsidP="006209F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5EFCB96" w14:textId="77777777" w:rsidR="00CB27D4" w:rsidRPr="0069331B" w:rsidRDefault="00CB27D4" w:rsidP="006209F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</w:t>
            </w:r>
            <w:r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178" w:type="dxa"/>
          </w:tcPr>
          <w:p w14:paraId="3B6230DB" w14:textId="77777777" w:rsidR="00CB27D4" w:rsidRPr="0069331B" w:rsidRDefault="00CB27D4" w:rsidP="006209F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7" w:type="dxa"/>
          </w:tcPr>
          <w:p w14:paraId="40F90299" w14:textId="77777777" w:rsidR="00CB27D4" w:rsidRPr="0069331B" w:rsidRDefault="00CB27D4" w:rsidP="006209F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78" w:type="dxa"/>
          </w:tcPr>
          <w:p w14:paraId="2BE57489" w14:textId="77777777" w:rsidR="00CB27D4" w:rsidRPr="0069331B" w:rsidRDefault="00CB27D4" w:rsidP="006209F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2" w:type="dxa"/>
          </w:tcPr>
          <w:p w14:paraId="1CB47427" w14:textId="77777777" w:rsidR="00CB27D4" w:rsidRPr="0069331B" w:rsidRDefault="00CB27D4" w:rsidP="006209F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</w:t>
            </w:r>
            <w:r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178" w:type="dxa"/>
          </w:tcPr>
          <w:p w14:paraId="51D8C17A" w14:textId="77777777" w:rsidR="00CB27D4" w:rsidRPr="0069331B" w:rsidRDefault="00CB27D4" w:rsidP="006209F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03833FD6" w14:textId="77777777" w:rsidR="00CB27D4" w:rsidRPr="0069331B" w:rsidRDefault="00CB27D4" w:rsidP="006209F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78" w:type="dxa"/>
          </w:tcPr>
          <w:p w14:paraId="5D34B867" w14:textId="77777777" w:rsidR="00CB27D4" w:rsidRPr="0069331B" w:rsidRDefault="00CB27D4" w:rsidP="006209F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4A932215" w14:textId="77777777" w:rsidR="00CB27D4" w:rsidRPr="0069331B" w:rsidRDefault="00CB27D4" w:rsidP="006209F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</w:t>
            </w:r>
            <w:r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178" w:type="dxa"/>
          </w:tcPr>
          <w:p w14:paraId="098F513B" w14:textId="77777777" w:rsidR="00CB27D4" w:rsidRPr="0069331B" w:rsidRDefault="00CB27D4" w:rsidP="006209F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7" w:type="dxa"/>
          </w:tcPr>
          <w:p w14:paraId="5A2BF07D" w14:textId="77777777" w:rsidR="00CB27D4" w:rsidRPr="0069331B" w:rsidRDefault="00CB27D4" w:rsidP="006209F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78" w:type="dxa"/>
          </w:tcPr>
          <w:p w14:paraId="62B5E41E" w14:textId="77777777" w:rsidR="00CB27D4" w:rsidRPr="0069331B" w:rsidRDefault="00CB27D4" w:rsidP="006209F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3" w:type="dxa"/>
          </w:tcPr>
          <w:p w14:paraId="76FD44A3" w14:textId="77777777" w:rsidR="00CB27D4" w:rsidRPr="0069331B" w:rsidRDefault="00CB27D4" w:rsidP="006209F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</w:t>
            </w:r>
            <w:r>
              <w:rPr>
                <w:rFonts w:ascii="Angsana New" w:hAnsi="Angsana New"/>
                <w:sz w:val="24"/>
                <w:szCs w:val="24"/>
              </w:rPr>
              <w:t>60</w:t>
            </w:r>
          </w:p>
        </w:tc>
      </w:tr>
      <w:tr w:rsidR="00CB27D4" w:rsidRPr="0069331B" w14:paraId="3892CC28" w14:textId="77777777" w:rsidTr="006209FC">
        <w:trPr>
          <w:gridAfter w:val="2"/>
          <w:wAfter w:w="1506" w:type="dxa"/>
          <w:trHeight w:val="270"/>
          <w:tblHeader/>
        </w:trPr>
        <w:tc>
          <w:tcPr>
            <w:tcW w:w="2011" w:type="dxa"/>
          </w:tcPr>
          <w:p w14:paraId="28652977" w14:textId="77777777" w:rsidR="00CB27D4" w:rsidRPr="0069331B" w:rsidRDefault="00CB27D4" w:rsidP="0062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949" w:type="dxa"/>
          </w:tcPr>
          <w:p w14:paraId="4BF493EB" w14:textId="77777777" w:rsidR="00CB27D4" w:rsidRPr="0069331B" w:rsidRDefault="00CB27D4" w:rsidP="0062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09" w:type="dxa"/>
            <w:gridSpan w:val="2"/>
          </w:tcPr>
          <w:p w14:paraId="00DB8879" w14:textId="77777777" w:rsidR="00CB27D4" w:rsidRPr="0069331B" w:rsidRDefault="00CB27D4" w:rsidP="0062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9331B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78" w:type="dxa"/>
          </w:tcPr>
          <w:p w14:paraId="010F453B" w14:textId="77777777" w:rsidR="00CB27D4" w:rsidRPr="0069331B" w:rsidRDefault="00CB27D4" w:rsidP="006209F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53" w:type="dxa"/>
            <w:gridSpan w:val="19"/>
            <w:vAlign w:val="bottom"/>
          </w:tcPr>
          <w:p w14:paraId="41DF8F8C" w14:textId="77777777" w:rsidR="00CB27D4" w:rsidRPr="0069331B" w:rsidRDefault="00CB27D4" w:rsidP="0062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CB27D4" w:rsidRPr="0069331B" w14:paraId="59729581" w14:textId="77777777" w:rsidTr="006209FC">
        <w:trPr>
          <w:gridAfter w:val="2"/>
          <w:wAfter w:w="1506" w:type="dxa"/>
          <w:trHeight w:val="270"/>
        </w:trPr>
        <w:tc>
          <w:tcPr>
            <w:tcW w:w="2011" w:type="dxa"/>
          </w:tcPr>
          <w:p w14:paraId="72AEE109" w14:textId="77777777" w:rsidR="00CB27D4" w:rsidRPr="0069331B" w:rsidRDefault="00CB27D4" w:rsidP="0062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53A30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1949" w:type="dxa"/>
          </w:tcPr>
          <w:p w14:paraId="39FC138D" w14:textId="77777777" w:rsidR="00CB27D4" w:rsidRPr="0069331B" w:rsidRDefault="00CB27D4" w:rsidP="0062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9" w:type="dxa"/>
          </w:tcPr>
          <w:p w14:paraId="1686D6AD" w14:textId="77777777" w:rsidR="00CB27D4" w:rsidRPr="0069331B" w:rsidRDefault="00CB27D4" w:rsidP="0062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4DE66524" w14:textId="77777777" w:rsidR="00CB27D4" w:rsidRPr="0069331B" w:rsidRDefault="00CB27D4" w:rsidP="0062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8" w:type="dxa"/>
          </w:tcPr>
          <w:p w14:paraId="1AC2FC0F" w14:textId="77777777" w:rsidR="00CB27D4" w:rsidRPr="0069331B" w:rsidRDefault="00CB27D4" w:rsidP="0062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454C8718" w14:textId="77777777" w:rsidR="00CB27D4" w:rsidRPr="0069331B" w:rsidRDefault="00CB27D4" w:rsidP="0062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94" w:type="dxa"/>
            <w:gridSpan w:val="2"/>
          </w:tcPr>
          <w:p w14:paraId="23E76DAD" w14:textId="77777777" w:rsidR="00CB27D4" w:rsidRPr="0069331B" w:rsidRDefault="00CB27D4" w:rsidP="0062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8" w:type="dxa"/>
          </w:tcPr>
          <w:p w14:paraId="0067440B" w14:textId="77777777" w:rsidR="00CB27D4" w:rsidRPr="0069331B" w:rsidRDefault="00CB27D4" w:rsidP="0062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14AA0455" w14:textId="77777777" w:rsidR="00CB27D4" w:rsidRDefault="00CB27D4" w:rsidP="0062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5974FC68" w14:textId="77777777" w:rsidR="00CB27D4" w:rsidRPr="0069331B" w:rsidRDefault="00CB27D4" w:rsidP="0062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8040D95" w14:textId="77777777" w:rsidR="00CB27D4" w:rsidRDefault="00CB27D4" w:rsidP="0062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4E89FD72" w14:textId="77777777" w:rsidR="00CB27D4" w:rsidRPr="0069331B" w:rsidRDefault="00CB27D4" w:rsidP="0062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7" w:type="dxa"/>
          </w:tcPr>
          <w:p w14:paraId="1ECCE30C" w14:textId="77777777" w:rsidR="00CB27D4" w:rsidRPr="003A7F47" w:rsidRDefault="00CB27D4" w:rsidP="0062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78" w:type="dxa"/>
          </w:tcPr>
          <w:p w14:paraId="352EF4AA" w14:textId="77777777" w:rsidR="00CB27D4" w:rsidRPr="0069331B" w:rsidRDefault="00CB27D4" w:rsidP="0062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</w:tcPr>
          <w:p w14:paraId="656CE52A" w14:textId="77777777" w:rsidR="00CB27D4" w:rsidRPr="0069331B" w:rsidRDefault="00CB27D4" w:rsidP="0062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1DA05A12" w14:textId="77777777" w:rsidR="00CB27D4" w:rsidRPr="0069331B" w:rsidRDefault="00CB27D4" w:rsidP="0062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2BAC27E7" w14:textId="77777777" w:rsidR="00CB27D4" w:rsidRDefault="00CB27D4" w:rsidP="0062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068387B6" w14:textId="77777777" w:rsidR="00CB27D4" w:rsidRPr="0069331B" w:rsidRDefault="00CB27D4" w:rsidP="0062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7EFA0CD5" w14:textId="77777777" w:rsidR="00CB27D4" w:rsidRDefault="00CB27D4" w:rsidP="0062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59CB3EAA" w14:textId="77777777" w:rsidR="00CB27D4" w:rsidRPr="0069331B" w:rsidRDefault="00CB27D4" w:rsidP="0062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7" w:type="dxa"/>
          </w:tcPr>
          <w:p w14:paraId="652FE030" w14:textId="77777777" w:rsidR="00CB27D4" w:rsidRPr="0069331B" w:rsidRDefault="00CB27D4" w:rsidP="0062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78B888DF" w14:textId="77777777" w:rsidR="00CB27D4" w:rsidRPr="0069331B" w:rsidRDefault="00CB27D4" w:rsidP="0062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3" w:type="dxa"/>
          </w:tcPr>
          <w:p w14:paraId="5A67C161" w14:textId="77777777" w:rsidR="00CB27D4" w:rsidRDefault="00CB27D4" w:rsidP="0062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</w:tr>
      <w:tr w:rsidR="00CB27D4" w:rsidRPr="007202C0" w14:paraId="6503A1C8" w14:textId="77777777" w:rsidTr="006209FC">
        <w:trPr>
          <w:gridAfter w:val="2"/>
          <w:wAfter w:w="1506" w:type="dxa"/>
          <w:trHeight w:val="270"/>
        </w:trPr>
        <w:tc>
          <w:tcPr>
            <w:tcW w:w="2011" w:type="dxa"/>
          </w:tcPr>
          <w:p w14:paraId="1BDE6BF4" w14:textId="77777777" w:rsidR="00CB27D4" w:rsidRPr="0069331B" w:rsidRDefault="00CB27D4" w:rsidP="0062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 เนชั่น บรอดแ</w:t>
            </w:r>
            <w:r w:rsidRPr="0069331B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ค</w:t>
            </w:r>
            <w:r w:rsidRPr="0069331B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สติ้ง </w:t>
            </w:r>
            <w:r w:rsidRPr="0069331B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     </w:t>
            </w:r>
            <w:r w:rsidRPr="0069331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คอร์ปอเรชั่น จำกัด (มหาชน)</w:t>
            </w:r>
          </w:p>
        </w:tc>
        <w:tc>
          <w:tcPr>
            <w:tcW w:w="1949" w:type="dxa"/>
          </w:tcPr>
          <w:p w14:paraId="3EE02D4F" w14:textId="65A5F6B2" w:rsidR="00CB27D4" w:rsidRPr="0069331B" w:rsidRDefault="00CB27D4" w:rsidP="00C2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ผลิตรายการโทรทัศน์ รายการวิทยุ และให้บริการโฆษณาผ่านสื่อโทรทัศน์ วิทยุและ</w:t>
            </w:r>
            <w:r w:rsidRPr="0069331B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69331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สื่อรูปแบบใหม่</w:t>
            </w:r>
          </w:p>
        </w:tc>
        <w:tc>
          <w:tcPr>
            <w:tcW w:w="899" w:type="dxa"/>
            <w:vAlign w:val="bottom"/>
          </w:tcPr>
          <w:p w14:paraId="3936F5FC" w14:textId="77777777" w:rsidR="00CB27D4" w:rsidRPr="0069331B" w:rsidRDefault="00CD6C81" w:rsidP="0062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71.45</w:t>
            </w:r>
          </w:p>
        </w:tc>
        <w:tc>
          <w:tcPr>
            <w:tcW w:w="810" w:type="dxa"/>
            <w:vAlign w:val="bottom"/>
          </w:tcPr>
          <w:p w14:paraId="0C878690" w14:textId="77777777" w:rsidR="00CB27D4" w:rsidRPr="0069331B" w:rsidRDefault="00CB27D4" w:rsidP="0062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331B">
              <w:rPr>
                <w:rFonts w:ascii="Angsana New" w:hAnsi="Angsana New" w:hint="cs"/>
                <w:sz w:val="24"/>
                <w:szCs w:val="24"/>
                <w:cs/>
              </w:rPr>
              <w:t>71.</w:t>
            </w:r>
            <w:r w:rsidRPr="0069331B">
              <w:rPr>
                <w:rFonts w:ascii="Angsana New" w:hAnsi="Angsana New"/>
                <w:sz w:val="24"/>
                <w:szCs w:val="24"/>
              </w:rPr>
              <w:t>45</w:t>
            </w:r>
          </w:p>
        </w:tc>
        <w:tc>
          <w:tcPr>
            <w:tcW w:w="178" w:type="dxa"/>
            <w:vAlign w:val="bottom"/>
          </w:tcPr>
          <w:p w14:paraId="4641F6C3" w14:textId="77777777" w:rsidR="00CB27D4" w:rsidRPr="0069331B" w:rsidRDefault="00CB27D4" w:rsidP="0062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6BA4765F" w14:textId="77777777" w:rsidR="00CB27D4" w:rsidRPr="0069331B" w:rsidRDefault="00CD6C81" w:rsidP="0062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535,437</w:t>
            </w:r>
          </w:p>
        </w:tc>
        <w:tc>
          <w:tcPr>
            <w:tcW w:w="739" w:type="dxa"/>
            <w:vAlign w:val="bottom"/>
          </w:tcPr>
          <w:p w14:paraId="1F5E0B0E" w14:textId="77777777" w:rsidR="00CB27D4" w:rsidRPr="0069331B" w:rsidRDefault="00CB27D4" w:rsidP="0062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535</w:t>
            </w:r>
            <w:r w:rsidRPr="0069331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437</w:t>
            </w:r>
          </w:p>
        </w:tc>
        <w:tc>
          <w:tcPr>
            <w:tcW w:w="233" w:type="dxa"/>
            <w:gridSpan w:val="2"/>
            <w:vAlign w:val="bottom"/>
          </w:tcPr>
          <w:p w14:paraId="75DAEB54" w14:textId="77777777" w:rsidR="00CB27D4" w:rsidRPr="0069331B" w:rsidRDefault="00CB27D4" w:rsidP="0062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6A82EE26" w14:textId="77777777" w:rsidR="00CB27D4" w:rsidRPr="0069331B" w:rsidRDefault="00CD6C81" w:rsidP="0062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989,589</w:t>
            </w:r>
          </w:p>
        </w:tc>
        <w:tc>
          <w:tcPr>
            <w:tcW w:w="178" w:type="dxa"/>
            <w:vAlign w:val="bottom"/>
          </w:tcPr>
          <w:p w14:paraId="3BF712BA" w14:textId="77777777" w:rsidR="00CB27D4" w:rsidRPr="0069331B" w:rsidRDefault="00CB27D4" w:rsidP="0062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0964B21" w14:textId="77777777" w:rsidR="00CB27D4" w:rsidRPr="0069331B" w:rsidRDefault="00CB27D4" w:rsidP="0062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989,589</w:t>
            </w:r>
          </w:p>
        </w:tc>
        <w:tc>
          <w:tcPr>
            <w:tcW w:w="178" w:type="dxa"/>
            <w:vAlign w:val="bottom"/>
          </w:tcPr>
          <w:p w14:paraId="70CCF77E" w14:textId="77777777" w:rsidR="00CB27D4" w:rsidRPr="0069331B" w:rsidRDefault="00CB27D4" w:rsidP="0062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023F9A0F" w14:textId="532E95C3" w:rsidR="00CB27D4" w:rsidRPr="0069331B" w:rsidRDefault="00F84FF3" w:rsidP="0033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(695</w:t>
            </w:r>
            <w:r w:rsidR="00CD6C81">
              <w:rPr>
                <w:rFonts w:ascii="Angsana New" w:hAnsi="Angsana New"/>
                <w:color w:val="000000"/>
                <w:sz w:val="24"/>
                <w:szCs w:val="24"/>
              </w:rPr>
              <w:t>,000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8" w:type="dxa"/>
            <w:vAlign w:val="bottom"/>
          </w:tcPr>
          <w:p w14:paraId="5D05D989" w14:textId="77777777" w:rsidR="00CB27D4" w:rsidRPr="0069331B" w:rsidRDefault="00CB27D4" w:rsidP="0062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44773D6E" w14:textId="161432DF" w:rsidR="00CB27D4" w:rsidRPr="0069331B" w:rsidRDefault="00F84FF3" w:rsidP="0033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(</w:t>
            </w:r>
            <w:r w:rsidR="00CB27D4" w:rsidRPr="003A7F47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>542</w:t>
            </w:r>
            <w:r w:rsidR="00CB27D4" w:rsidRPr="003A7F47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,</w:t>
            </w:r>
            <w:r w:rsidR="00CB27D4" w:rsidRPr="003324CD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  <w:r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8" w:type="dxa"/>
            <w:vAlign w:val="bottom"/>
          </w:tcPr>
          <w:p w14:paraId="2D7C7B94" w14:textId="77777777" w:rsidR="00CB27D4" w:rsidRPr="0069331B" w:rsidRDefault="00CB27D4" w:rsidP="0062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1B9DB5B5" w14:textId="5ADCA2D5" w:rsidR="00CB27D4" w:rsidRPr="0069331B" w:rsidRDefault="00F84FF3" w:rsidP="0062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294</w:t>
            </w:r>
            <w:r w:rsidR="00CD6C81">
              <w:rPr>
                <w:rFonts w:ascii="Angsana New" w:hAnsi="Angsana New"/>
                <w:color w:val="000000"/>
                <w:sz w:val="24"/>
                <w:szCs w:val="24"/>
              </w:rPr>
              <w:t>,589</w:t>
            </w:r>
          </w:p>
        </w:tc>
        <w:tc>
          <w:tcPr>
            <w:tcW w:w="178" w:type="dxa"/>
            <w:vAlign w:val="bottom"/>
          </w:tcPr>
          <w:p w14:paraId="0C50AB89" w14:textId="77777777" w:rsidR="00CB27D4" w:rsidRPr="0069331B" w:rsidRDefault="00CB27D4" w:rsidP="0062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0DD164E3" w14:textId="77777777" w:rsidR="00CB27D4" w:rsidRPr="0069331B" w:rsidRDefault="00CB27D4" w:rsidP="0062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447,589</w:t>
            </w:r>
          </w:p>
        </w:tc>
        <w:tc>
          <w:tcPr>
            <w:tcW w:w="178" w:type="dxa"/>
            <w:vAlign w:val="bottom"/>
          </w:tcPr>
          <w:p w14:paraId="35182232" w14:textId="77777777" w:rsidR="00CB27D4" w:rsidRPr="0069331B" w:rsidRDefault="00CB27D4" w:rsidP="0062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7" w:type="dxa"/>
            <w:vAlign w:val="bottom"/>
          </w:tcPr>
          <w:p w14:paraId="79E4A7CF" w14:textId="77777777" w:rsidR="00CB27D4" w:rsidRPr="0069331B" w:rsidRDefault="00CD6C81" w:rsidP="0062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5406B39F" w14:textId="77777777" w:rsidR="00CB27D4" w:rsidRPr="0069331B" w:rsidRDefault="00CB27D4" w:rsidP="0062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3" w:type="dxa"/>
            <w:vAlign w:val="bottom"/>
          </w:tcPr>
          <w:p w14:paraId="2025CBAE" w14:textId="77777777" w:rsidR="00CB27D4" w:rsidRPr="0069331B" w:rsidRDefault="00CB27D4" w:rsidP="0062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CB27D4" w:rsidRPr="007202C0" w14:paraId="06DFE7B7" w14:textId="77777777" w:rsidTr="006209FC">
        <w:trPr>
          <w:gridAfter w:val="2"/>
          <w:wAfter w:w="1506" w:type="dxa"/>
          <w:trHeight w:val="270"/>
        </w:trPr>
        <w:tc>
          <w:tcPr>
            <w:tcW w:w="2011" w:type="dxa"/>
          </w:tcPr>
          <w:p w14:paraId="5762721C" w14:textId="77777777" w:rsidR="00CB27D4" w:rsidRPr="0069331B" w:rsidRDefault="00CB27D4" w:rsidP="0062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40" w:hanging="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บริษัท เนชั่น </w:t>
            </w:r>
            <w:r w:rsidRPr="0069331B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อินเตอร์     เนชั่นแนล เอ็ดดูเทนเมนท์ </w:t>
            </w:r>
            <w:r w:rsidRPr="0069331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จำกัด (มหาชน)</w:t>
            </w:r>
          </w:p>
        </w:tc>
        <w:tc>
          <w:tcPr>
            <w:tcW w:w="1949" w:type="dxa"/>
          </w:tcPr>
          <w:p w14:paraId="76C0910F" w14:textId="77777777" w:rsidR="00CB27D4" w:rsidRPr="0069331B" w:rsidRDefault="00CB27D4" w:rsidP="0042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นำเข้า ผลิตและจำหน่ายสื่อสิ่งพิมพ์ของในประเทศและต่างประเทศ ผลิตรายการโทรทัศน์ และให้บริการโฆษณาผ่านสื่อโทรทัศน์ สื่อดิจิตอล และการบริหารลิขสิทธิ์ </w:t>
            </w:r>
          </w:p>
        </w:tc>
        <w:tc>
          <w:tcPr>
            <w:tcW w:w="899" w:type="dxa"/>
            <w:vAlign w:val="bottom"/>
          </w:tcPr>
          <w:p w14:paraId="5489D413" w14:textId="77777777" w:rsidR="00CB27D4" w:rsidRPr="0069331B" w:rsidRDefault="00CD6C81" w:rsidP="00D93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4699BED5" w14:textId="77777777" w:rsidR="00CB27D4" w:rsidRPr="0069331B" w:rsidRDefault="00CB27D4" w:rsidP="00D93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71.04</w:t>
            </w:r>
          </w:p>
        </w:tc>
        <w:tc>
          <w:tcPr>
            <w:tcW w:w="178" w:type="dxa"/>
            <w:vAlign w:val="bottom"/>
          </w:tcPr>
          <w:p w14:paraId="133ADABB" w14:textId="77777777" w:rsidR="00CB27D4" w:rsidRPr="0069331B" w:rsidRDefault="00CB27D4" w:rsidP="00D93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53E5FA3F" w14:textId="77777777" w:rsidR="00CB27D4" w:rsidRPr="0069331B" w:rsidRDefault="00CD6C81" w:rsidP="00D93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739" w:type="dxa"/>
            <w:vAlign w:val="bottom"/>
          </w:tcPr>
          <w:p w14:paraId="38BE1336" w14:textId="77777777" w:rsidR="00CB27D4" w:rsidRPr="0069331B" w:rsidRDefault="00CB27D4" w:rsidP="00D93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</w:rPr>
              <w:t>170,048</w:t>
            </w:r>
          </w:p>
        </w:tc>
        <w:tc>
          <w:tcPr>
            <w:tcW w:w="233" w:type="dxa"/>
            <w:gridSpan w:val="2"/>
            <w:vAlign w:val="bottom"/>
          </w:tcPr>
          <w:p w14:paraId="6EF3CDAA" w14:textId="77777777" w:rsidR="00CB27D4" w:rsidRPr="0069331B" w:rsidRDefault="00CB27D4" w:rsidP="00D93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1A25E4CD" w14:textId="77777777" w:rsidR="00CB27D4" w:rsidRPr="0069331B" w:rsidRDefault="00CD6C81" w:rsidP="00D93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3AC751A2" w14:textId="77777777" w:rsidR="00CB27D4" w:rsidRPr="0069331B" w:rsidRDefault="00CB27D4" w:rsidP="00D93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B93806F" w14:textId="77777777" w:rsidR="00CB27D4" w:rsidRPr="0069331B" w:rsidRDefault="00CB27D4" w:rsidP="00D93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316,377</w:t>
            </w:r>
          </w:p>
        </w:tc>
        <w:tc>
          <w:tcPr>
            <w:tcW w:w="178" w:type="dxa"/>
            <w:vAlign w:val="bottom"/>
          </w:tcPr>
          <w:p w14:paraId="34B2C7DD" w14:textId="77777777" w:rsidR="00CB27D4" w:rsidRPr="0069331B" w:rsidRDefault="00CB27D4" w:rsidP="00D93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49AA4333" w14:textId="77777777" w:rsidR="00CB27D4" w:rsidRPr="0069331B" w:rsidRDefault="00CD6C81" w:rsidP="00D93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23E0D42B" w14:textId="77777777" w:rsidR="00CB27D4" w:rsidRPr="0069331B" w:rsidRDefault="00CB27D4" w:rsidP="00D93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03384AE5" w14:textId="77777777" w:rsidR="00CB27D4" w:rsidRPr="0069331B" w:rsidRDefault="00CB27D4" w:rsidP="00D93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219DDB6E" w14:textId="77777777" w:rsidR="00CB27D4" w:rsidRPr="0069331B" w:rsidRDefault="00CB27D4" w:rsidP="00D93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3FF7D332" w14:textId="77777777" w:rsidR="00CB27D4" w:rsidRPr="0069331B" w:rsidRDefault="00CD6C81" w:rsidP="00D93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216DF38B" w14:textId="77777777" w:rsidR="00CB27D4" w:rsidRPr="0069331B" w:rsidRDefault="00CB27D4" w:rsidP="00D93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1224CED3" w14:textId="77777777" w:rsidR="00CB27D4" w:rsidRPr="0069331B" w:rsidRDefault="00CB27D4" w:rsidP="00D93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316,377</w:t>
            </w:r>
          </w:p>
        </w:tc>
        <w:tc>
          <w:tcPr>
            <w:tcW w:w="178" w:type="dxa"/>
            <w:vAlign w:val="bottom"/>
          </w:tcPr>
          <w:p w14:paraId="291F3864" w14:textId="77777777" w:rsidR="00CB27D4" w:rsidRPr="0069331B" w:rsidRDefault="00CB27D4" w:rsidP="00D93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7" w:type="dxa"/>
            <w:vAlign w:val="bottom"/>
          </w:tcPr>
          <w:p w14:paraId="2DC30F99" w14:textId="77777777" w:rsidR="00CB27D4" w:rsidRPr="0069331B" w:rsidRDefault="00CD6C81" w:rsidP="00D93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2F3A2E0F" w14:textId="77777777" w:rsidR="00CB27D4" w:rsidRPr="0069331B" w:rsidRDefault="00CB27D4" w:rsidP="00D93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3" w:type="dxa"/>
            <w:vAlign w:val="bottom"/>
          </w:tcPr>
          <w:p w14:paraId="6605C83E" w14:textId="77777777" w:rsidR="00CB27D4" w:rsidRPr="0069331B" w:rsidRDefault="00CB27D4" w:rsidP="00D93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CB27D4" w:rsidRPr="001974C8" w14:paraId="1F0B843E" w14:textId="77777777" w:rsidTr="006209FC">
        <w:trPr>
          <w:gridAfter w:val="2"/>
          <w:wAfter w:w="1506" w:type="dxa"/>
        </w:trPr>
        <w:tc>
          <w:tcPr>
            <w:tcW w:w="2011" w:type="dxa"/>
          </w:tcPr>
          <w:p w14:paraId="56C90E41" w14:textId="77777777" w:rsidR="00CB27D4" w:rsidRPr="0069331B" w:rsidRDefault="00CB27D4" w:rsidP="0062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hanging="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 เนชั่น นิวส์ เน็ตเวิร์ค จำกัด</w:t>
            </w:r>
          </w:p>
        </w:tc>
        <w:tc>
          <w:tcPr>
            <w:tcW w:w="1949" w:type="dxa"/>
          </w:tcPr>
          <w:p w14:paraId="7A34A4FB" w14:textId="77777777" w:rsidR="00CB27D4" w:rsidRPr="0069331B" w:rsidRDefault="00CB27D4" w:rsidP="0042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ผลิตและจัดจำหน่ายหนังสือพิมพ์ฉบับภาษาอังกฤษ สิ่งพิมพ์ สิ่งพิมพ์ดิจิต</w:t>
            </w:r>
            <w:r w:rsidRPr="0069331B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อ</w:t>
            </w:r>
            <w:r w:rsidRPr="0069331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ลมีเดียและสื่อโฆษณา</w:t>
            </w:r>
          </w:p>
        </w:tc>
        <w:tc>
          <w:tcPr>
            <w:tcW w:w="899" w:type="dxa"/>
            <w:vAlign w:val="bottom"/>
          </w:tcPr>
          <w:p w14:paraId="50AA3B6D" w14:textId="174EBBD1" w:rsidR="00CB27D4" w:rsidRPr="0069331B" w:rsidRDefault="00F84FF3" w:rsidP="00D93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10" w:type="dxa"/>
            <w:vAlign w:val="bottom"/>
          </w:tcPr>
          <w:p w14:paraId="2DB6A362" w14:textId="77777777" w:rsidR="00CB27D4" w:rsidRPr="0069331B" w:rsidRDefault="00CB27D4" w:rsidP="00D93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331B">
              <w:rPr>
                <w:rFonts w:ascii="Angsana New" w:hAnsi="Angsana New" w:hint="cs"/>
                <w:sz w:val="24"/>
                <w:szCs w:val="24"/>
                <w:cs/>
              </w:rPr>
              <w:t>99.99</w:t>
            </w:r>
          </w:p>
        </w:tc>
        <w:tc>
          <w:tcPr>
            <w:tcW w:w="178" w:type="dxa"/>
            <w:vAlign w:val="bottom"/>
          </w:tcPr>
          <w:p w14:paraId="52A6B7D3" w14:textId="77777777" w:rsidR="00CB27D4" w:rsidRPr="0069331B" w:rsidRDefault="00CB27D4" w:rsidP="00D93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60E6EF98" w14:textId="77777777" w:rsidR="00CB27D4" w:rsidRPr="0069331B" w:rsidRDefault="00CD6C81" w:rsidP="00D93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50,000</w:t>
            </w:r>
          </w:p>
        </w:tc>
        <w:tc>
          <w:tcPr>
            <w:tcW w:w="739" w:type="dxa"/>
            <w:vAlign w:val="bottom"/>
          </w:tcPr>
          <w:p w14:paraId="1682812C" w14:textId="77777777" w:rsidR="00CB27D4" w:rsidRPr="0069331B" w:rsidRDefault="00CB27D4" w:rsidP="00D93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</w:rPr>
              <w:t>50,000</w:t>
            </w:r>
          </w:p>
        </w:tc>
        <w:tc>
          <w:tcPr>
            <w:tcW w:w="233" w:type="dxa"/>
            <w:gridSpan w:val="2"/>
            <w:vAlign w:val="bottom"/>
          </w:tcPr>
          <w:p w14:paraId="27A23E7E" w14:textId="77777777" w:rsidR="00CB27D4" w:rsidRPr="0069331B" w:rsidRDefault="00CB27D4" w:rsidP="00D93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16442285" w14:textId="77777777" w:rsidR="00CB27D4" w:rsidRPr="0069331B" w:rsidRDefault="00CD6C81" w:rsidP="00D93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50,000</w:t>
            </w:r>
          </w:p>
        </w:tc>
        <w:tc>
          <w:tcPr>
            <w:tcW w:w="178" w:type="dxa"/>
            <w:vAlign w:val="bottom"/>
          </w:tcPr>
          <w:p w14:paraId="4EED0B60" w14:textId="77777777" w:rsidR="00CB27D4" w:rsidRPr="0069331B" w:rsidRDefault="00CB27D4" w:rsidP="00D93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6DA5184" w14:textId="77777777" w:rsidR="00CB27D4" w:rsidRPr="0069331B" w:rsidRDefault="00CB27D4" w:rsidP="00D93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</w:rPr>
              <w:t>50,000</w:t>
            </w:r>
          </w:p>
        </w:tc>
        <w:tc>
          <w:tcPr>
            <w:tcW w:w="178" w:type="dxa"/>
            <w:vAlign w:val="bottom"/>
          </w:tcPr>
          <w:p w14:paraId="30762785" w14:textId="77777777" w:rsidR="00CB27D4" w:rsidRPr="0069331B" w:rsidRDefault="00CB27D4" w:rsidP="00D93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3FD6E8D1" w14:textId="5095E0DF" w:rsidR="00CB27D4" w:rsidRPr="0069331B" w:rsidRDefault="00F84FF3" w:rsidP="00AF3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(5</w:t>
            </w:r>
            <w:r w:rsidR="00CD6C81">
              <w:rPr>
                <w:rFonts w:ascii="Angsana New" w:hAnsi="Angsana New"/>
                <w:color w:val="000000"/>
                <w:sz w:val="24"/>
                <w:szCs w:val="24"/>
              </w:rPr>
              <w:t>0,000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8" w:type="dxa"/>
            <w:vAlign w:val="bottom"/>
          </w:tcPr>
          <w:p w14:paraId="32AE690D" w14:textId="77777777" w:rsidR="00CB27D4" w:rsidRPr="00AF3247" w:rsidRDefault="00CB27D4" w:rsidP="00AF3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6800EA5E" w14:textId="668E2071" w:rsidR="00CB27D4" w:rsidRPr="00AF3247" w:rsidRDefault="00F84FF3" w:rsidP="00AF3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F3247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CB27D4" w:rsidRPr="00AF3247">
              <w:rPr>
                <w:rFonts w:ascii="Angsana New" w:hAnsi="Angsana New"/>
                <w:color w:val="000000"/>
                <w:sz w:val="24"/>
                <w:szCs w:val="24"/>
              </w:rPr>
              <w:t>40,000</w:t>
            </w:r>
            <w:r w:rsidRPr="00AF3247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  <w:r w:rsidR="00CB27D4" w:rsidRPr="00AF3247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062BFF67" w14:textId="77777777" w:rsidR="00CB27D4" w:rsidRPr="007202C0" w:rsidRDefault="00CB27D4" w:rsidP="00D93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94" w:type="dxa"/>
            <w:vAlign w:val="bottom"/>
          </w:tcPr>
          <w:p w14:paraId="60F1D16E" w14:textId="35E48D9C" w:rsidR="00CB27D4" w:rsidRPr="0069331B" w:rsidRDefault="00F84FF3" w:rsidP="00D93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37FC5FF3" w14:textId="77777777" w:rsidR="00CB27D4" w:rsidRPr="0069331B" w:rsidRDefault="00CB27D4" w:rsidP="00D93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67F9B1D6" w14:textId="77777777" w:rsidR="00CB27D4" w:rsidRPr="0069331B" w:rsidRDefault="00CB27D4" w:rsidP="00D93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1</w:t>
            </w:r>
            <w:r w:rsidRPr="0069331B">
              <w:rPr>
                <w:rFonts w:ascii="Angsana New" w:hAnsi="Angsana New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78" w:type="dxa"/>
            <w:vAlign w:val="bottom"/>
          </w:tcPr>
          <w:p w14:paraId="7128404C" w14:textId="77777777" w:rsidR="00CB27D4" w:rsidRPr="0069331B" w:rsidRDefault="00CB27D4" w:rsidP="00D93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7" w:type="dxa"/>
            <w:vAlign w:val="bottom"/>
          </w:tcPr>
          <w:p w14:paraId="3037907B" w14:textId="77777777" w:rsidR="00CB27D4" w:rsidRPr="0069331B" w:rsidRDefault="00CD6C81" w:rsidP="00D93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5EAE95AC" w14:textId="77777777" w:rsidR="00CB27D4" w:rsidRPr="0069331B" w:rsidRDefault="00CB27D4" w:rsidP="00D93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3" w:type="dxa"/>
            <w:vAlign w:val="bottom"/>
          </w:tcPr>
          <w:p w14:paraId="6AB0E343" w14:textId="77777777" w:rsidR="00CB27D4" w:rsidRPr="0069331B" w:rsidRDefault="00CB27D4" w:rsidP="00D93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CB27D4" w:rsidRPr="001974C8" w14:paraId="5EA73EBF" w14:textId="77777777" w:rsidTr="006209FC">
        <w:trPr>
          <w:gridAfter w:val="2"/>
          <w:wAfter w:w="1506" w:type="dxa"/>
        </w:trPr>
        <w:tc>
          <w:tcPr>
            <w:tcW w:w="2011" w:type="dxa"/>
          </w:tcPr>
          <w:p w14:paraId="17DCFE84" w14:textId="77777777" w:rsidR="00CB27D4" w:rsidRPr="0069331B" w:rsidRDefault="00CB27D4" w:rsidP="00CB27D4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53A30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บริษัทย่อยทางตรง</w:t>
            </w:r>
          </w:p>
        </w:tc>
        <w:tc>
          <w:tcPr>
            <w:tcW w:w="1949" w:type="dxa"/>
          </w:tcPr>
          <w:p w14:paraId="141CC614" w14:textId="77777777" w:rsidR="00CB27D4" w:rsidRPr="0069331B" w:rsidRDefault="00CB27D4" w:rsidP="00CB2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9" w:type="dxa"/>
          </w:tcPr>
          <w:p w14:paraId="2EE7A29E" w14:textId="77777777" w:rsidR="00CB27D4" w:rsidRPr="0069331B" w:rsidRDefault="00CB27D4" w:rsidP="00CB2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07564777" w14:textId="77777777" w:rsidR="00CB27D4" w:rsidRPr="0069331B" w:rsidRDefault="00CB27D4" w:rsidP="00CB2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8" w:type="dxa"/>
          </w:tcPr>
          <w:p w14:paraId="14005F53" w14:textId="77777777" w:rsidR="00CB27D4" w:rsidRPr="0069331B" w:rsidRDefault="00CB27D4" w:rsidP="00CB2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14:paraId="6D55A461" w14:textId="77777777" w:rsidR="00CB27D4" w:rsidRPr="0069331B" w:rsidRDefault="00CB27D4" w:rsidP="00CB2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94" w:type="dxa"/>
            <w:gridSpan w:val="2"/>
          </w:tcPr>
          <w:p w14:paraId="0990040B" w14:textId="77777777" w:rsidR="00CB27D4" w:rsidRPr="0069331B" w:rsidRDefault="00CB27D4" w:rsidP="00CB2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</w:tcPr>
          <w:p w14:paraId="74F7D590" w14:textId="77777777" w:rsidR="00CB27D4" w:rsidRPr="0069331B" w:rsidRDefault="00CB27D4" w:rsidP="00CB2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14:paraId="62C8DEA9" w14:textId="77777777" w:rsidR="00CB27D4" w:rsidRPr="0069331B" w:rsidRDefault="00CB27D4" w:rsidP="00CB2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</w:tcPr>
          <w:p w14:paraId="4F12E238" w14:textId="77777777" w:rsidR="00CB27D4" w:rsidRPr="0069331B" w:rsidRDefault="00CB27D4" w:rsidP="00CB2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227D5C9B" w14:textId="77777777" w:rsidR="00CB27D4" w:rsidRPr="0069331B" w:rsidRDefault="00CB27D4" w:rsidP="00CB2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</w:tcPr>
          <w:p w14:paraId="3E566D1E" w14:textId="77777777" w:rsidR="00CB27D4" w:rsidRPr="0069331B" w:rsidRDefault="00CB27D4" w:rsidP="00CB2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67" w:type="dxa"/>
          </w:tcPr>
          <w:p w14:paraId="14A4E454" w14:textId="77777777" w:rsidR="00CB27D4" w:rsidRDefault="00CB27D4" w:rsidP="00CB2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</w:tcPr>
          <w:p w14:paraId="14D8287C" w14:textId="77777777" w:rsidR="00CB27D4" w:rsidRPr="0069331B" w:rsidRDefault="00CB27D4" w:rsidP="00CB2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</w:tcPr>
          <w:p w14:paraId="4395D8D7" w14:textId="77777777" w:rsidR="00CB27D4" w:rsidRPr="0069331B" w:rsidRDefault="00CB27D4" w:rsidP="00CB2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</w:tcPr>
          <w:p w14:paraId="66AC87FF" w14:textId="77777777" w:rsidR="00CB27D4" w:rsidRPr="0069331B" w:rsidRDefault="00CB27D4" w:rsidP="00CB2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14:paraId="03EA1DF4" w14:textId="77777777" w:rsidR="00CB27D4" w:rsidRDefault="00CB27D4" w:rsidP="00CB2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</w:tcPr>
          <w:p w14:paraId="478BC4B9" w14:textId="77777777" w:rsidR="00CB27D4" w:rsidRPr="0069331B" w:rsidRDefault="00CB27D4" w:rsidP="00CB2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14:paraId="5806D80E" w14:textId="77777777" w:rsidR="00CB27D4" w:rsidRPr="0069331B" w:rsidRDefault="00CB27D4" w:rsidP="00CB2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</w:tcPr>
          <w:p w14:paraId="199B6BAD" w14:textId="77777777" w:rsidR="00CB27D4" w:rsidRPr="0069331B" w:rsidRDefault="00CB27D4" w:rsidP="00CB2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7" w:type="dxa"/>
          </w:tcPr>
          <w:p w14:paraId="7A7E9679" w14:textId="77777777" w:rsidR="00CB27D4" w:rsidRPr="0069331B" w:rsidRDefault="00CB27D4" w:rsidP="00CB2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655F9CDC" w14:textId="77777777" w:rsidR="00CB27D4" w:rsidRPr="0069331B" w:rsidRDefault="00CB27D4" w:rsidP="00CB2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3" w:type="dxa"/>
          </w:tcPr>
          <w:p w14:paraId="20119C55" w14:textId="77777777" w:rsidR="00CB27D4" w:rsidRPr="0069331B" w:rsidRDefault="00CB27D4" w:rsidP="00CB2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490DF1" w:rsidRPr="001974C8" w14:paraId="7EF4AEC7" w14:textId="77777777" w:rsidTr="006209FC">
        <w:trPr>
          <w:gridAfter w:val="2"/>
          <w:wAfter w:w="1506" w:type="dxa"/>
        </w:trPr>
        <w:tc>
          <w:tcPr>
            <w:tcW w:w="2011" w:type="dxa"/>
          </w:tcPr>
          <w:p w14:paraId="511F055F" w14:textId="77777777" w:rsidR="00490DF1" w:rsidRPr="0069331B" w:rsidRDefault="00490DF1" w:rsidP="0049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 เอ็นเอ็มแอล จำกัด</w:t>
            </w:r>
          </w:p>
        </w:tc>
        <w:tc>
          <w:tcPr>
            <w:tcW w:w="1949" w:type="dxa"/>
          </w:tcPr>
          <w:p w14:paraId="2E1DDB24" w14:textId="77777777" w:rsidR="00490DF1" w:rsidRPr="0069331B" w:rsidRDefault="00490DF1" w:rsidP="008C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60" w:hanging="16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จัดส่งหนังสือพิมพ์และสิ่งพิมพ์ต่างๆ</w:t>
            </w:r>
          </w:p>
        </w:tc>
        <w:tc>
          <w:tcPr>
            <w:tcW w:w="899" w:type="dxa"/>
            <w:vAlign w:val="bottom"/>
          </w:tcPr>
          <w:p w14:paraId="4A6CAE72" w14:textId="77777777" w:rsidR="00490DF1" w:rsidRPr="0069331B" w:rsidRDefault="00490DF1" w:rsidP="0049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466D385C" w14:textId="77777777" w:rsidR="00490DF1" w:rsidRPr="0069331B" w:rsidRDefault="00490DF1" w:rsidP="0049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331B">
              <w:rPr>
                <w:rFonts w:ascii="Angsana New" w:hAnsi="Angsana New" w:hint="cs"/>
                <w:sz w:val="24"/>
                <w:szCs w:val="24"/>
                <w:cs/>
              </w:rPr>
              <w:t>99.99</w:t>
            </w:r>
          </w:p>
        </w:tc>
        <w:tc>
          <w:tcPr>
            <w:tcW w:w="178" w:type="dxa"/>
            <w:vAlign w:val="bottom"/>
          </w:tcPr>
          <w:p w14:paraId="6717FF4E" w14:textId="77777777" w:rsidR="00490DF1" w:rsidRPr="0069331B" w:rsidRDefault="00490DF1" w:rsidP="0049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1EAA4408" w14:textId="77777777" w:rsidR="00490DF1" w:rsidRPr="0069331B" w:rsidRDefault="00490DF1" w:rsidP="0049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794" w:type="dxa"/>
            <w:gridSpan w:val="2"/>
            <w:vAlign w:val="bottom"/>
          </w:tcPr>
          <w:p w14:paraId="0500A194" w14:textId="1652B1C4" w:rsidR="00490DF1" w:rsidRPr="0069331B" w:rsidRDefault="00490DF1" w:rsidP="0049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50,000</w:t>
            </w:r>
          </w:p>
        </w:tc>
        <w:tc>
          <w:tcPr>
            <w:tcW w:w="178" w:type="dxa"/>
            <w:vAlign w:val="bottom"/>
          </w:tcPr>
          <w:p w14:paraId="044366DD" w14:textId="77777777" w:rsidR="00490DF1" w:rsidRPr="0069331B" w:rsidRDefault="00490DF1" w:rsidP="0049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28CDD353" w14:textId="77777777" w:rsidR="00490DF1" w:rsidRPr="0069331B" w:rsidRDefault="00490DF1" w:rsidP="0049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  <w:vAlign w:val="bottom"/>
          </w:tcPr>
          <w:p w14:paraId="7B30E2FA" w14:textId="77777777" w:rsidR="00490DF1" w:rsidRPr="0069331B" w:rsidRDefault="00490DF1" w:rsidP="0049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D808A22" w14:textId="7D7A6EF6" w:rsidR="00490DF1" w:rsidRPr="0069331B" w:rsidRDefault="00490DF1" w:rsidP="0049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50,000</w:t>
            </w:r>
          </w:p>
        </w:tc>
        <w:tc>
          <w:tcPr>
            <w:tcW w:w="178" w:type="dxa"/>
            <w:vAlign w:val="bottom"/>
          </w:tcPr>
          <w:p w14:paraId="673FF0D3" w14:textId="77777777" w:rsidR="00490DF1" w:rsidRPr="0069331B" w:rsidRDefault="00490DF1" w:rsidP="0049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67" w:type="dxa"/>
            <w:vAlign w:val="bottom"/>
          </w:tcPr>
          <w:p w14:paraId="1B06AA84" w14:textId="77777777" w:rsidR="00490DF1" w:rsidRPr="0069331B" w:rsidRDefault="00490DF1" w:rsidP="0049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69C857F4" w14:textId="77777777" w:rsidR="00490DF1" w:rsidRPr="0069331B" w:rsidRDefault="00490DF1" w:rsidP="0049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45E308DA" w14:textId="5CFFCD80" w:rsidR="00490DF1" w:rsidRPr="0069331B" w:rsidRDefault="00490DF1" w:rsidP="0049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(41,000)</w:t>
            </w:r>
          </w:p>
        </w:tc>
        <w:tc>
          <w:tcPr>
            <w:tcW w:w="178" w:type="dxa"/>
            <w:vAlign w:val="bottom"/>
          </w:tcPr>
          <w:p w14:paraId="31D76B89" w14:textId="77777777" w:rsidR="00490DF1" w:rsidRPr="0069331B" w:rsidRDefault="00490DF1" w:rsidP="0049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30454687" w14:textId="77777777" w:rsidR="00490DF1" w:rsidRPr="0069331B" w:rsidRDefault="00490DF1" w:rsidP="0049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6CAF8820" w14:textId="77777777" w:rsidR="00490DF1" w:rsidRPr="0069331B" w:rsidRDefault="00490DF1" w:rsidP="0049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250620B9" w14:textId="5C7B8456" w:rsidR="00490DF1" w:rsidRPr="0069331B" w:rsidRDefault="00490DF1" w:rsidP="0049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9,000</w:t>
            </w:r>
          </w:p>
        </w:tc>
        <w:tc>
          <w:tcPr>
            <w:tcW w:w="178" w:type="dxa"/>
            <w:vAlign w:val="bottom"/>
          </w:tcPr>
          <w:p w14:paraId="77221EAA" w14:textId="77777777" w:rsidR="00490DF1" w:rsidRPr="0069331B" w:rsidRDefault="00490DF1" w:rsidP="0049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7" w:type="dxa"/>
            <w:vAlign w:val="bottom"/>
          </w:tcPr>
          <w:p w14:paraId="72FF4835" w14:textId="533303A4" w:rsidR="00490DF1" w:rsidRPr="0069331B" w:rsidRDefault="00490DF1" w:rsidP="0049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4681FB2F" w14:textId="77777777" w:rsidR="00490DF1" w:rsidRPr="0069331B" w:rsidRDefault="00490DF1" w:rsidP="0049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3" w:type="dxa"/>
            <w:vAlign w:val="bottom"/>
          </w:tcPr>
          <w:p w14:paraId="038E2381" w14:textId="40EDFA1C" w:rsidR="00490DF1" w:rsidRPr="0069331B" w:rsidRDefault="00490DF1" w:rsidP="0049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490DF1" w:rsidRPr="0069331B" w14:paraId="03E498B1" w14:textId="4D66D087" w:rsidTr="006209FC">
        <w:trPr>
          <w:trHeight w:val="270"/>
        </w:trPr>
        <w:tc>
          <w:tcPr>
            <w:tcW w:w="2011" w:type="dxa"/>
          </w:tcPr>
          <w:p w14:paraId="0BE1FADD" w14:textId="77777777" w:rsidR="00490DF1" w:rsidRPr="0069331B" w:rsidRDefault="00490DF1" w:rsidP="0049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42" w:hanging="14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 คมชัดลึก มีเดีย จำกัด</w:t>
            </w:r>
          </w:p>
        </w:tc>
        <w:tc>
          <w:tcPr>
            <w:tcW w:w="1949" w:type="dxa"/>
          </w:tcPr>
          <w:p w14:paraId="7761996B" w14:textId="77777777" w:rsidR="00490DF1" w:rsidRPr="0069331B" w:rsidRDefault="00490DF1" w:rsidP="008C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60" w:hanging="16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ผลิตและจัดจำหน่ายหนังสือพิมพ์ สิ่งพิมพ์ สิ่งพิมพ์ดิจิตอลมีเดียและสื่อโฆษณา</w:t>
            </w:r>
          </w:p>
        </w:tc>
        <w:tc>
          <w:tcPr>
            <w:tcW w:w="899" w:type="dxa"/>
            <w:vAlign w:val="bottom"/>
          </w:tcPr>
          <w:p w14:paraId="7647935B" w14:textId="77777777" w:rsidR="00490DF1" w:rsidRPr="0069331B" w:rsidRDefault="00490DF1" w:rsidP="00490DF1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10" w:type="dxa"/>
            <w:vAlign w:val="bottom"/>
          </w:tcPr>
          <w:p w14:paraId="32ED0312" w14:textId="77777777" w:rsidR="00490DF1" w:rsidRPr="0069331B" w:rsidRDefault="00490DF1" w:rsidP="0049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331B">
              <w:rPr>
                <w:rFonts w:ascii="Angsana New" w:hAnsi="Angsana New" w:hint="cs"/>
                <w:sz w:val="24"/>
                <w:szCs w:val="24"/>
                <w:cs/>
              </w:rPr>
              <w:t>99.99</w:t>
            </w:r>
          </w:p>
        </w:tc>
        <w:tc>
          <w:tcPr>
            <w:tcW w:w="178" w:type="dxa"/>
            <w:vAlign w:val="bottom"/>
          </w:tcPr>
          <w:p w14:paraId="499B8A80" w14:textId="77777777" w:rsidR="00490DF1" w:rsidRPr="0069331B" w:rsidRDefault="00490DF1" w:rsidP="00490DF1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6F1D3CD8" w14:textId="77777777" w:rsidR="00490DF1" w:rsidRPr="0069331B" w:rsidRDefault="00490DF1" w:rsidP="0049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25,000</w:t>
            </w:r>
          </w:p>
        </w:tc>
        <w:tc>
          <w:tcPr>
            <w:tcW w:w="794" w:type="dxa"/>
            <w:gridSpan w:val="2"/>
            <w:vAlign w:val="bottom"/>
          </w:tcPr>
          <w:p w14:paraId="4FB41D55" w14:textId="0990B31C" w:rsidR="00490DF1" w:rsidRPr="0069331B" w:rsidRDefault="00490DF1" w:rsidP="0049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25,000</w:t>
            </w:r>
          </w:p>
        </w:tc>
        <w:tc>
          <w:tcPr>
            <w:tcW w:w="178" w:type="dxa"/>
            <w:vAlign w:val="bottom"/>
          </w:tcPr>
          <w:p w14:paraId="4BD63140" w14:textId="77777777" w:rsidR="00490DF1" w:rsidRPr="0069331B" w:rsidRDefault="00490DF1" w:rsidP="00490DF1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732C4940" w14:textId="77777777" w:rsidR="00490DF1" w:rsidRPr="0069331B" w:rsidRDefault="00490DF1" w:rsidP="0049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99,990</w:t>
            </w:r>
          </w:p>
        </w:tc>
        <w:tc>
          <w:tcPr>
            <w:tcW w:w="178" w:type="dxa"/>
            <w:vAlign w:val="bottom"/>
          </w:tcPr>
          <w:p w14:paraId="050316C3" w14:textId="77777777" w:rsidR="00490DF1" w:rsidRPr="0069331B" w:rsidRDefault="00490DF1" w:rsidP="00490DF1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28CE9B7" w14:textId="0F33E0D0" w:rsidR="00490DF1" w:rsidRPr="0069331B" w:rsidRDefault="00490DF1" w:rsidP="0049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99,990</w:t>
            </w:r>
          </w:p>
        </w:tc>
        <w:tc>
          <w:tcPr>
            <w:tcW w:w="178" w:type="dxa"/>
            <w:vAlign w:val="bottom"/>
          </w:tcPr>
          <w:p w14:paraId="52EEF822" w14:textId="77777777" w:rsidR="00490DF1" w:rsidRPr="0069331B" w:rsidRDefault="00490DF1" w:rsidP="00490DF1">
            <w:pPr>
              <w:tabs>
                <w:tab w:val="left" w:pos="540"/>
                <w:tab w:val="left" w:pos="731"/>
              </w:tabs>
              <w:spacing w:line="280" w:lineRule="exact"/>
              <w:ind w:right="11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67" w:type="dxa"/>
            <w:vAlign w:val="bottom"/>
          </w:tcPr>
          <w:p w14:paraId="34B20459" w14:textId="222265EE" w:rsidR="00490DF1" w:rsidRPr="0069331B" w:rsidRDefault="00490DF1" w:rsidP="0049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(99,990)</w:t>
            </w:r>
          </w:p>
        </w:tc>
        <w:tc>
          <w:tcPr>
            <w:tcW w:w="178" w:type="dxa"/>
            <w:vAlign w:val="bottom"/>
          </w:tcPr>
          <w:p w14:paraId="2C5D9590" w14:textId="77777777" w:rsidR="00490DF1" w:rsidRPr="0069331B" w:rsidRDefault="00490DF1" w:rsidP="00490DF1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1D3F76E1" w14:textId="54444269" w:rsidR="00490DF1" w:rsidRPr="0069331B" w:rsidRDefault="00490DF1" w:rsidP="0049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(</w:t>
            </w:r>
            <w:r w:rsidRPr="0069331B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96,392</w:t>
            </w:r>
            <w:r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8" w:type="dxa"/>
            <w:vAlign w:val="bottom"/>
          </w:tcPr>
          <w:p w14:paraId="26C046BE" w14:textId="77777777" w:rsidR="00490DF1" w:rsidRPr="0069331B" w:rsidRDefault="00490DF1" w:rsidP="00490DF1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3966B8EC" w14:textId="7002099A" w:rsidR="00490DF1" w:rsidRPr="0069331B" w:rsidRDefault="00490DF1" w:rsidP="009D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34D0FDAB" w14:textId="77777777" w:rsidR="00490DF1" w:rsidRPr="0069331B" w:rsidRDefault="00490DF1" w:rsidP="00490DF1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50A04AFB" w14:textId="59B48E7C" w:rsidR="00490DF1" w:rsidRPr="0069331B" w:rsidRDefault="00490DF1" w:rsidP="0049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3,598</w:t>
            </w:r>
          </w:p>
        </w:tc>
        <w:tc>
          <w:tcPr>
            <w:tcW w:w="178" w:type="dxa"/>
            <w:vAlign w:val="bottom"/>
          </w:tcPr>
          <w:p w14:paraId="3069726D" w14:textId="77777777" w:rsidR="00490DF1" w:rsidRPr="0069331B" w:rsidRDefault="00490DF1" w:rsidP="00490DF1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7" w:type="dxa"/>
            <w:vAlign w:val="bottom"/>
          </w:tcPr>
          <w:p w14:paraId="58578102" w14:textId="4045FE1B" w:rsidR="00490DF1" w:rsidRPr="0069331B" w:rsidRDefault="00490DF1" w:rsidP="0049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2FFD1985" w14:textId="77777777" w:rsidR="00490DF1" w:rsidRPr="0069331B" w:rsidRDefault="00490DF1" w:rsidP="00490DF1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3" w:type="dxa"/>
            <w:vAlign w:val="bottom"/>
          </w:tcPr>
          <w:p w14:paraId="1BC8DD75" w14:textId="77661293" w:rsidR="00490DF1" w:rsidRPr="0069331B" w:rsidRDefault="00490DF1" w:rsidP="0049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753" w:type="dxa"/>
            <w:vAlign w:val="bottom"/>
          </w:tcPr>
          <w:p w14:paraId="7C5A9E6F" w14:textId="77777777" w:rsidR="00490DF1" w:rsidRPr="0069331B" w:rsidRDefault="00490DF1" w:rsidP="0049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753" w:type="dxa"/>
            <w:vAlign w:val="bottom"/>
          </w:tcPr>
          <w:p w14:paraId="3B7D0EE5" w14:textId="21E37F79" w:rsidR="00490DF1" w:rsidRPr="0069331B" w:rsidRDefault="00490DF1" w:rsidP="0049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490DF1" w:rsidRPr="0069331B" w14:paraId="3D499B08" w14:textId="4D03396D" w:rsidTr="006209FC">
        <w:trPr>
          <w:trHeight w:val="270"/>
        </w:trPr>
        <w:tc>
          <w:tcPr>
            <w:tcW w:w="2011" w:type="dxa"/>
          </w:tcPr>
          <w:p w14:paraId="73C260D7" w14:textId="77777777" w:rsidR="00490DF1" w:rsidRPr="0069331B" w:rsidRDefault="00490DF1" w:rsidP="0049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13" w:hanging="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 กรุงเทพธุรกิจ มีเดีย จำกัด</w:t>
            </w:r>
          </w:p>
        </w:tc>
        <w:tc>
          <w:tcPr>
            <w:tcW w:w="1949" w:type="dxa"/>
          </w:tcPr>
          <w:p w14:paraId="030A0E32" w14:textId="77777777" w:rsidR="00490DF1" w:rsidRPr="0069331B" w:rsidRDefault="00490DF1" w:rsidP="008C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60" w:hanging="16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ผลิตและจัดจำหน่ายหนังสือพิมพ์ สิ่งพิมพ์ สิ่งพิมพ์ดิจิตอลมีเดียและสื่อโฆษณา</w:t>
            </w:r>
          </w:p>
        </w:tc>
        <w:tc>
          <w:tcPr>
            <w:tcW w:w="899" w:type="dxa"/>
            <w:vAlign w:val="bottom"/>
          </w:tcPr>
          <w:p w14:paraId="33CF51D5" w14:textId="77777777" w:rsidR="00490DF1" w:rsidRPr="0069331B" w:rsidRDefault="00490DF1" w:rsidP="00490DF1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10" w:type="dxa"/>
            <w:vAlign w:val="bottom"/>
          </w:tcPr>
          <w:p w14:paraId="33831EAA" w14:textId="77777777" w:rsidR="00490DF1" w:rsidRPr="0069331B" w:rsidRDefault="00490DF1" w:rsidP="00490DF1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331B">
              <w:rPr>
                <w:rFonts w:ascii="Angsana New" w:hAnsi="Angsana New" w:hint="cs"/>
                <w:sz w:val="24"/>
                <w:szCs w:val="24"/>
                <w:cs/>
              </w:rPr>
              <w:t>99.99</w:t>
            </w:r>
          </w:p>
        </w:tc>
        <w:tc>
          <w:tcPr>
            <w:tcW w:w="178" w:type="dxa"/>
            <w:vAlign w:val="bottom"/>
          </w:tcPr>
          <w:p w14:paraId="483C38C6" w14:textId="77777777" w:rsidR="00490DF1" w:rsidRPr="0069331B" w:rsidRDefault="00490DF1" w:rsidP="00490DF1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495AD5AD" w14:textId="77777777" w:rsidR="00490DF1" w:rsidRPr="0069331B" w:rsidRDefault="00490DF1" w:rsidP="0049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25,000</w:t>
            </w:r>
          </w:p>
        </w:tc>
        <w:tc>
          <w:tcPr>
            <w:tcW w:w="794" w:type="dxa"/>
            <w:gridSpan w:val="2"/>
            <w:vAlign w:val="bottom"/>
          </w:tcPr>
          <w:p w14:paraId="3CC42E35" w14:textId="7ECB0ACD" w:rsidR="00490DF1" w:rsidRPr="0069331B" w:rsidRDefault="00490DF1" w:rsidP="0049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25,000</w:t>
            </w:r>
          </w:p>
        </w:tc>
        <w:tc>
          <w:tcPr>
            <w:tcW w:w="178" w:type="dxa"/>
            <w:vAlign w:val="bottom"/>
          </w:tcPr>
          <w:p w14:paraId="4D2D715C" w14:textId="77777777" w:rsidR="00490DF1" w:rsidRPr="0069331B" w:rsidRDefault="00490DF1" w:rsidP="00490DF1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6362A28C" w14:textId="77777777" w:rsidR="00490DF1" w:rsidRPr="0069331B" w:rsidRDefault="00490DF1" w:rsidP="0049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25,000</w:t>
            </w:r>
          </w:p>
        </w:tc>
        <w:tc>
          <w:tcPr>
            <w:tcW w:w="178" w:type="dxa"/>
            <w:vAlign w:val="bottom"/>
          </w:tcPr>
          <w:p w14:paraId="5A02C3AD" w14:textId="77777777" w:rsidR="00490DF1" w:rsidRPr="0069331B" w:rsidRDefault="00490DF1" w:rsidP="00490DF1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719B67D" w14:textId="4E6A5FEB" w:rsidR="00490DF1" w:rsidRPr="0069331B" w:rsidRDefault="00490DF1" w:rsidP="0049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25,000</w:t>
            </w:r>
          </w:p>
        </w:tc>
        <w:tc>
          <w:tcPr>
            <w:tcW w:w="178" w:type="dxa"/>
            <w:vAlign w:val="bottom"/>
          </w:tcPr>
          <w:p w14:paraId="707AAFCD" w14:textId="77777777" w:rsidR="00490DF1" w:rsidRPr="0069331B" w:rsidRDefault="00490DF1" w:rsidP="00490DF1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2DB735DF" w14:textId="55C64B88" w:rsidR="00490DF1" w:rsidRPr="0069331B" w:rsidRDefault="00490DF1" w:rsidP="00AC4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689A8327" w14:textId="77777777" w:rsidR="00490DF1" w:rsidRPr="0069331B" w:rsidRDefault="00490DF1" w:rsidP="00AC444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0AA65287" w14:textId="77777777" w:rsidR="00490DF1" w:rsidRPr="0069331B" w:rsidRDefault="00490DF1" w:rsidP="00AC4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29B8B2FA" w14:textId="77777777" w:rsidR="00490DF1" w:rsidRPr="0069331B" w:rsidRDefault="00490DF1" w:rsidP="00490DF1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2DB6E18F" w14:textId="77777777" w:rsidR="00490DF1" w:rsidRPr="0069331B" w:rsidRDefault="00490DF1" w:rsidP="0049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25,000</w:t>
            </w:r>
          </w:p>
        </w:tc>
        <w:tc>
          <w:tcPr>
            <w:tcW w:w="178" w:type="dxa"/>
            <w:vAlign w:val="bottom"/>
          </w:tcPr>
          <w:p w14:paraId="5BF80264" w14:textId="77777777" w:rsidR="00490DF1" w:rsidRPr="0069331B" w:rsidRDefault="00490DF1" w:rsidP="00490DF1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54808F31" w14:textId="61EEA78A" w:rsidR="00490DF1" w:rsidRPr="0069331B" w:rsidRDefault="00490DF1" w:rsidP="0049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25,000</w:t>
            </w:r>
          </w:p>
        </w:tc>
        <w:tc>
          <w:tcPr>
            <w:tcW w:w="178" w:type="dxa"/>
            <w:vAlign w:val="bottom"/>
          </w:tcPr>
          <w:p w14:paraId="630234F9" w14:textId="77777777" w:rsidR="00490DF1" w:rsidRPr="0069331B" w:rsidRDefault="00490DF1" w:rsidP="00490DF1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7" w:type="dxa"/>
            <w:vAlign w:val="bottom"/>
          </w:tcPr>
          <w:p w14:paraId="66B71D0E" w14:textId="264F1A01" w:rsidR="00490DF1" w:rsidRPr="0069331B" w:rsidRDefault="00490DF1" w:rsidP="0049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19E291CF" w14:textId="77777777" w:rsidR="00490DF1" w:rsidRPr="0069331B" w:rsidRDefault="00490DF1" w:rsidP="00490DF1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3" w:type="dxa"/>
            <w:vAlign w:val="bottom"/>
          </w:tcPr>
          <w:p w14:paraId="24005F02" w14:textId="218B7D08" w:rsidR="00490DF1" w:rsidRPr="0069331B" w:rsidRDefault="00490DF1" w:rsidP="0049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753" w:type="dxa"/>
            <w:vAlign w:val="bottom"/>
          </w:tcPr>
          <w:p w14:paraId="0FBEDB60" w14:textId="77777777" w:rsidR="00490DF1" w:rsidRPr="0069331B" w:rsidRDefault="00490DF1" w:rsidP="0049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753" w:type="dxa"/>
            <w:vAlign w:val="bottom"/>
          </w:tcPr>
          <w:p w14:paraId="27F2AC65" w14:textId="664C396A" w:rsidR="00490DF1" w:rsidRPr="0069331B" w:rsidRDefault="00490DF1" w:rsidP="0049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490DF1" w:rsidRPr="0069331B" w14:paraId="0CFEAAF6" w14:textId="77777777" w:rsidTr="006209FC">
        <w:trPr>
          <w:gridAfter w:val="2"/>
          <w:wAfter w:w="1506" w:type="dxa"/>
          <w:trHeight w:val="270"/>
        </w:trPr>
        <w:tc>
          <w:tcPr>
            <w:tcW w:w="2011" w:type="dxa"/>
          </w:tcPr>
          <w:p w14:paraId="4BCD4A70" w14:textId="77777777" w:rsidR="00490DF1" w:rsidRPr="0069331B" w:rsidRDefault="00490DF1" w:rsidP="0049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13" w:hanging="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บริษัท แบงคอก บิสสิเนส </w:t>
            </w:r>
            <w:r w:rsidRPr="0069331B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  </w:t>
            </w:r>
            <w:r w:rsidRPr="0069331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บรอดแคสติ้ง จำกัด</w:t>
            </w:r>
          </w:p>
        </w:tc>
        <w:tc>
          <w:tcPr>
            <w:tcW w:w="1949" w:type="dxa"/>
          </w:tcPr>
          <w:p w14:paraId="1DAD7DEF" w14:textId="77777777" w:rsidR="00490DF1" w:rsidRPr="0069331B" w:rsidRDefault="00490DF1" w:rsidP="008C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60" w:hanging="16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ผลิตรายการโทรทัศน์ และให้บริการโฆษณาผ่านสื่อโทรทัศน์</w:t>
            </w:r>
          </w:p>
        </w:tc>
        <w:tc>
          <w:tcPr>
            <w:tcW w:w="899" w:type="dxa"/>
            <w:vAlign w:val="bottom"/>
          </w:tcPr>
          <w:p w14:paraId="23C50C19" w14:textId="77777777" w:rsidR="00490DF1" w:rsidRPr="0069331B" w:rsidRDefault="00490DF1" w:rsidP="00490DF1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99.93</w:t>
            </w:r>
          </w:p>
        </w:tc>
        <w:tc>
          <w:tcPr>
            <w:tcW w:w="810" w:type="dxa"/>
            <w:vAlign w:val="bottom"/>
          </w:tcPr>
          <w:p w14:paraId="596DDF7E" w14:textId="77777777" w:rsidR="00490DF1" w:rsidRPr="0069331B" w:rsidRDefault="00490DF1" w:rsidP="00490DF1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331B">
              <w:rPr>
                <w:rFonts w:ascii="Angsana New" w:hAnsi="Angsana New" w:hint="cs"/>
                <w:sz w:val="24"/>
                <w:szCs w:val="24"/>
                <w:cs/>
              </w:rPr>
              <w:t>99.</w:t>
            </w:r>
            <w:r>
              <w:rPr>
                <w:rFonts w:ascii="Angsana New" w:hAnsi="Angsana New"/>
                <w:sz w:val="24"/>
                <w:szCs w:val="24"/>
              </w:rPr>
              <w:t>9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3</w:t>
            </w:r>
          </w:p>
        </w:tc>
        <w:tc>
          <w:tcPr>
            <w:tcW w:w="178" w:type="dxa"/>
            <w:vAlign w:val="bottom"/>
          </w:tcPr>
          <w:p w14:paraId="6723B864" w14:textId="77777777" w:rsidR="00490DF1" w:rsidRPr="0069331B" w:rsidRDefault="00490DF1" w:rsidP="00490DF1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6065C970" w14:textId="77777777" w:rsidR="00490DF1" w:rsidRPr="0069331B" w:rsidRDefault="00490DF1" w:rsidP="0049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1,500,000</w:t>
            </w:r>
          </w:p>
        </w:tc>
        <w:tc>
          <w:tcPr>
            <w:tcW w:w="794" w:type="dxa"/>
            <w:gridSpan w:val="2"/>
            <w:vAlign w:val="bottom"/>
          </w:tcPr>
          <w:p w14:paraId="3BEDCA38" w14:textId="1B9E4BED" w:rsidR="00490DF1" w:rsidRPr="0069331B" w:rsidRDefault="00490DF1" w:rsidP="0049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1,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>5</w:t>
            </w:r>
            <w:r w:rsidRPr="0069331B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00,000</w:t>
            </w:r>
          </w:p>
        </w:tc>
        <w:tc>
          <w:tcPr>
            <w:tcW w:w="178" w:type="dxa"/>
            <w:vAlign w:val="bottom"/>
          </w:tcPr>
          <w:p w14:paraId="2C739BD7" w14:textId="77777777" w:rsidR="00490DF1" w:rsidRPr="0069331B" w:rsidRDefault="00490DF1" w:rsidP="00490DF1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6A2E443F" w14:textId="77777777" w:rsidR="00490DF1" w:rsidRPr="0069331B" w:rsidRDefault="00490DF1" w:rsidP="0049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1,499,000</w:t>
            </w:r>
          </w:p>
        </w:tc>
        <w:tc>
          <w:tcPr>
            <w:tcW w:w="178" w:type="dxa"/>
            <w:vAlign w:val="bottom"/>
          </w:tcPr>
          <w:p w14:paraId="0BFD071F" w14:textId="77777777" w:rsidR="00490DF1" w:rsidRPr="0069331B" w:rsidRDefault="00490DF1" w:rsidP="00490DF1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506E8C3" w14:textId="22D38111" w:rsidR="00490DF1" w:rsidRPr="0069331B" w:rsidRDefault="00490DF1" w:rsidP="0049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1,4</w:t>
            </w:r>
            <w:r w:rsidRPr="0069331B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99,000</w:t>
            </w:r>
          </w:p>
        </w:tc>
        <w:tc>
          <w:tcPr>
            <w:tcW w:w="178" w:type="dxa"/>
            <w:vAlign w:val="bottom"/>
          </w:tcPr>
          <w:p w14:paraId="751C32AA" w14:textId="77777777" w:rsidR="00490DF1" w:rsidRPr="0069331B" w:rsidRDefault="00490DF1" w:rsidP="00490DF1">
            <w:pPr>
              <w:tabs>
                <w:tab w:val="left" w:pos="540"/>
                <w:tab w:val="left" w:pos="731"/>
              </w:tabs>
              <w:spacing w:line="280" w:lineRule="exact"/>
              <w:ind w:right="11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67" w:type="dxa"/>
            <w:vAlign w:val="bottom"/>
          </w:tcPr>
          <w:p w14:paraId="55D09BF1" w14:textId="7C49CE34" w:rsidR="00490DF1" w:rsidRPr="0069331B" w:rsidRDefault="00490DF1" w:rsidP="0049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hanging="11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(1,499,000)</w:t>
            </w:r>
          </w:p>
        </w:tc>
        <w:tc>
          <w:tcPr>
            <w:tcW w:w="178" w:type="dxa"/>
            <w:vAlign w:val="bottom"/>
          </w:tcPr>
          <w:p w14:paraId="3EFB53E1" w14:textId="77777777" w:rsidR="00490DF1" w:rsidRPr="0069331B" w:rsidRDefault="00490DF1" w:rsidP="00490DF1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4ACDA4B9" w14:textId="4A59239B" w:rsidR="00490DF1" w:rsidRPr="0069331B" w:rsidRDefault="00490DF1" w:rsidP="0049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80" w:lineRule="exact"/>
              <w:ind w:right="-70" w:hanging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(1,499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>,</w:t>
            </w:r>
            <w:r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00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>0</w:t>
            </w:r>
            <w:r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8" w:type="dxa"/>
            <w:vAlign w:val="bottom"/>
          </w:tcPr>
          <w:p w14:paraId="4E3519B5" w14:textId="77777777" w:rsidR="00490DF1" w:rsidRPr="0069331B" w:rsidRDefault="00490DF1" w:rsidP="00490DF1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6628200D" w14:textId="77777777" w:rsidR="00490DF1" w:rsidRPr="0069331B" w:rsidRDefault="00490DF1" w:rsidP="00AC4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2C6270C2" w14:textId="77777777" w:rsidR="00490DF1" w:rsidRPr="0069331B" w:rsidRDefault="00490DF1" w:rsidP="00490DF1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578C9ABE" w14:textId="77777777" w:rsidR="00490DF1" w:rsidRPr="0069331B" w:rsidRDefault="00490DF1" w:rsidP="00AC4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481943D0" w14:textId="77777777" w:rsidR="00490DF1" w:rsidRPr="0069331B" w:rsidRDefault="00490DF1" w:rsidP="00490DF1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7" w:type="dxa"/>
            <w:vAlign w:val="bottom"/>
          </w:tcPr>
          <w:p w14:paraId="0C4B65C5" w14:textId="77777777" w:rsidR="00490DF1" w:rsidRPr="0069331B" w:rsidRDefault="00490DF1" w:rsidP="0049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438BFCED" w14:textId="77777777" w:rsidR="00490DF1" w:rsidRPr="0069331B" w:rsidRDefault="00490DF1" w:rsidP="00490DF1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3" w:type="dxa"/>
            <w:vAlign w:val="bottom"/>
          </w:tcPr>
          <w:p w14:paraId="6C72D913" w14:textId="77777777" w:rsidR="00490DF1" w:rsidRPr="0069331B" w:rsidRDefault="00490DF1" w:rsidP="0049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490DF1" w:rsidRPr="0069331B" w14:paraId="3380D9F5" w14:textId="77777777" w:rsidTr="006209FC">
        <w:trPr>
          <w:gridAfter w:val="2"/>
          <w:wAfter w:w="1506" w:type="dxa"/>
          <w:trHeight w:val="270"/>
        </w:trPr>
        <w:tc>
          <w:tcPr>
            <w:tcW w:w="2011" w:type="dxa"/>
          </w:tcPr>
          <w:p w14:paraId="20F158FD" w14:textId="77777777" w:rsidR="00490DF1" w:rsidRPr="0069331B" w:rsidRDefault="00490DF1" w:rsidP="0049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 เนชั่น ยู จำกัด</w:t>
            </w:r>
          </w:p>
        </w:tc>
        <w:tc>
          <w:tcPr>
            <w:tcW w:w="1949" w:type="dxa"/>
          </w:tcPr>
          <w:p w14:paraId="65EFAF89" w14:textId="77777777" w:rsidR="00490DF1" w:rsidRPr="0069331B" w:rsidRDefault="00490DF1" w:rsidP="008C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60" w:hanging="16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จัดตั้งมหาวิทยาลัยเอกชนและอบรมทางด้านวิชาการ</w:t>
            </w:r>
          </w:p>
        </w:tc>
        <w:tc>
          <w:tcPr>
            <w:tcW w:w="899" w:type="dxa"/>
            <w:vAlign w:val="bottom"/>
          </w:tcPr>
          <w:p w14:paraId="372DFB81" w14:textId="77777777" w:rsidR="00490DF1" w:rsidRPr="0069331B" w:rsidRDefault="00490DF1" w:rsidP="009D4B9B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7A164A71" w14:textId="270B24F8" w:rsidR="00490DF1" w:rsidRPr="0069331B" w:rsidRDefault="00490DF1" w:rsidP="00490DF1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331B">
              <w:rPr>
                <w:rFonts w:ascii="Angsana New" w:hAnsi="Angsana New" w:hint="cs"/>
                <w:sz w:val="24"/>
                <w:szCs w:val="24"/>
                <w:cs/>
              </w:rPr>
              <w:t>90.00</w:t>
            </w:r>
          </w:p>
        </w:tc>
        <w:tc>
          <w:tcPr>
            <w:tcW w:w="178" w:type="dxa"/>
            <w:vAlign w:val="bottom"/>
          </w:tcPr>
          <w:p w14:paraId="4432D54D" w14:textId="77777777" w:rsidR="00490DF1" w:rsidRPr="0069331B" w:rsidRDefault="00490DF1" w:rsidP="00490DF1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6D2DB560" w14:textId="31DC68C0" w:rsidR="00490DF1" w:rsidRPr="0069331B" w:rsidRDefault="00490DF1" w:rsidP="009D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794" w:type="dxa"/>
            <w:gridSpan w:val="2"/>
            <w:vAlign w:val="bottom"/>
          </w:tcPr>
          <w:p w14:paraId="0D940BE1" w14:textId="719615FB" w:rsidR="00490DF1" w:rsidRPr="0069331B" w:rsidRDefault="00490DF1" w:rsidP="0049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340</w:t>
            </w:r>
            <w:r w:rsidRPr="0069331B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,000</w:t>
            </w:r>
          </w:p>
        </w:tc>
        <w:tc>
          <w:tcPr>
            <w:tcW w:w="178" w:type="dxa"/>
            <w:vAlign w:val="bottom"/>
          </w:tcPr>
          <w:p w14:paraId="03986EB7" w14:textId="77777777" w:rsidR="00490DF1" w:rsidRPr="0069331B" w:rsidRDefault="00490DF1" w:rsidP="00490DF1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09DC09E5" w14:textId="77777777" w:rsidR="00490DF1" w:rsidRPr="0069331B" w:rsidRDefault="00490DF1" w:rsidP="009D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  <w:vAlign w:val="bottom"/>
          </w:tcPr>
          <w:p w14:paraId="59745E7F" w14:textId="77777777" w:rsidR="00490DF1" w:rsidRPr="0069331B" w:rsidRDefault="00490DF1" w:rsidP="00490DF1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05A12D7" w14:textId="25D640DC" w:rsidR="00490DF1" w:rsidRPr="0069331B" w:rsidRDefault="00490DF1" w:rsidP="0049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306</w:t>
            </w:r>
            <w:r w:rsidRPr="0069331B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,000</w:t>
            </w:r>
          </w:p>
        </w:tc>
        <w:tc>
          <w:tcPr>
            <w:tcW w:w="178" w:type="dxa"/>
            <w:vAlign w:val="bottom"/>
          </w:tcPr>
          <w:p w14:paraId="7A91A0BD" w14:textId="77777777" w:rsidR="00490DF1" w:rsidRPr="0069331B" w:rsidRDefault="00490DF1" w:rsidP="00490DF1">
            <w:pPr>
              <w:tabs>
                <w:tab w:val="left" w:pos="540"/>
                <w:tab w:val="left" w:pos="731"/>
              </w:tabs>
              <w:spacing w:line="280" w:lineRule="exact"/>
              <w:ind w:right="11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67" w:type="dxa"/>
            <w:vAlign w:val="bottom"/>
          </w:tcPr>
          <w:p w14:paraId="3FD05C4F" w14:textId="77777777" w:rsidR="00490DF1" w:rsidRPr="0069331B" w:rsidRDefault="00490DF1" w:rsidP="00AC4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37722109" w14:textId="77777777" w:rsidR="00490DF1" w:rsidRPr="0069331B" w:rsidRDefault="00490DF1" w:rsidP="00490DF1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306A240C" w14:textId="3ED34E20" w:rsidR="00490DF1" w:rsidRPr="0069331B" w:rsidRDefault="00490DF1" w:rsidP="0049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(49,500)</w:t>
            </w:r>
          </w:p>
        </w:tc>
        <w:tc>
          <w:tcPr>
            <w:tcW w:w="178" w:type="dxa"/>
            <w:vAlign w:val="bottom"/>
          </w:tcPr>
          <w:p w14:paraId="72F5A8AA" w14:textId="77777777" w:rsidR="00490DF1" w:rsidRPr="0069331B" w:rsidRDefault="00490DF1" w:rsidP="00490DF1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55546676" w14:textId="77777777" w:rsidR="00490DF1" w:rsidRPr="0069331B" w:rsidRDefault="00490DF1" w:rsidP="00AC4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21EB9B81" w14:textId="77777777" w:rsidR="00490DF1" w:rsidRPr="0069331B" w:rsidRDefault="00490DF1" w:rsidP="00490DF1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66B96726" w14:textId="77777777" w:rsidR="00490DF1" w:rsidRPr="0069331B" w:rsidRDefault="00490DF1" w:rsidP="0049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256,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  <w:r w:rsidRPr="0069331B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00</w:t>
            </w:r>
          </w:p>
        </w:tc>
        <w:tc>
          <w:tcPr>
            <w:tcW w:w="178" w:type="dxa"/>
            <w:vAlign w:val="bottom"/>
          </w:tcPr>
          <w:p w14:paraId="71B6FAFD" w14:textId="77777777" w:rsidR="00490DF1" w:rsidRPr="0069331B" w:rsidRDefault="00490DF1" w:rsidP="00490DF1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7" w:type="dxa"/>
            <w:vAlign w:val="bottom"/>
          </w:tcPr>
          <w:p w14:paraId="13C7A21E" w14:textId="77777777" w:rsidR="00490DF1" w:rsidRPr="0069331B" w:rsidRDefault="00490DF1" w:rsidP="0049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6CA30315" w14:textId="77777777" w:rsidR="00490DF1" w:rsidRPr="0069331B" w:rsidRDefault="00490DF1" w:rsidP="00490DF1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3" w:type="dxa"/>
            <w:vAlign w:val="bottom"/>
          </w:tcPr>
          <w:p w14:paraId="44BA2095" w14:textId="77777777" w:rsidR="00490DF1" w:rsidRPr="0069331B" w:rsidRDefault="00490DF1" w:rsidP="0049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490DF1" w:rsidRPr="0069331B" w14:paraId="00697A24" w14:textId="77777777" w:rsidTr="006209FC">
        <w:trPr>
          <w:gridAfter w:val="2"/>
          <w:wAfter w:w="1506" w:type="dxa"/>
          <w:trHeight w:val="270"/>
        </w:trPr>
        <w:tc>
          <w:tcPr>
            <w:tcW w:w="2011" w:type="dxa"/>
          </w:tcPr>
          <w:p w14:paraId="71366012" w14:textId="77777777" w:rsidR="00490DF1" w:rsidRPr="0069331B" w:rsidRDefault="00490DF1" w:rsidP="0049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13" w:hanging="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บริษัท ดับบลิวพีเอส </w:t>
            </w:r>
            <w:r w:rsidRPr="0069331B">
              <w:rPr>
                <w:rFonts w:ascii="Angsana New" w:hAnsi="Angsana New"/>
                <w:color w:val="000000"/>
                <w:sz w:val="24"/>
                <w:szCs w:val="24"/>
              </w:rPr>
              <w:t xml:space="preserve">    </w:t>
            </w:r>
            <w:r w:rsidRPr="0069331B">
              <w:rPr>
                <w:rFonts w:ascii="Angsana New" w:hAnsi="Angsana New"/>
                <w:color w:val="000000"/>
                <w:sz w:val="24"/>
                <w:szCs w:val="24"/>
                <w:cs/>
              </w:rPr>
              <w:t>(ประเทศไทย) จำกัด</w:t>
            </w:r>
          </w:p>
        </w:tc>
        <w:tc>
          <w:tcPr>
            <w:tcW w:w="1949" w:type="dxa"/>
          </w:tcPr>
          <w:p w14:paraId="4E108B19" w14:textId="77777777" w:rsidR="00490DF1" w:rsidRPr="0069331B" w:rsidRDefault="00490DF1" w:rsidP="008C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60" w:hanging="16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ผลิตหนังสือพิมพ์และหนังสือต่างๆและการให้บริการการพิมพ์</w:t>
            </w:r>
          </w:p>
        </w:tc>
        <w:tc>
          <w:tcPr>
            <w:tcW w:w="899" w:type="dxa"/>
            <w:vAlign w:val="bottom"/>
          </w:tcPr>
          <w:p w14:paraId="6BB521F6" w14:textId="77777777" w:rsidR="00490DF1" w:rsidRPr="0069331B" w:rsidRDefault="00490DF1" w:rsidP="009D4B9B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1EE4B914" w14:textId="77777777" w:rsidR="00490DF1" w:rsidRPr="0069331B" w:rsidRDefault="00490DF1" w:rsidP="00490DF1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331B">
              <w:rPr>
                <w:rFonts w:ascii="Angsana New" w:hAnsi="Angsana New" w:hint="cs"/>
                <w:sz w:val="24"/>
                <w:szCs w:val="24"/>
                <w:cs/>
              </w:rPr>
              <w:t>84.50</w:t>
            </w:r>
          </w:p>
        </w:tc>
        <w:tc>
          <w:tcPr>
            <w:tcW w:w="178" w:type="dxa"/>
            <w:vAlign w:val="bottom"/>
          </w:tcPr>
          <w:p w14:paraId="479CFE85" w14:textId="77777777" w:rsidR="00490DF1" w:rsidRPr="0069331B" w:rsidRDefault="00490DF1" w:rsidP="00490DF1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6CDD0E61" w14:textId="77777777" w:rsidR="00490DF1" w:rsidRPr="0069331B" w:rsidRDefault="00490DF1" w:rsidP="009D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794" w:type="dxa"/>
            <w:gridSpan w:val="2"/>
            <w:vAlign w:val="bottom"/>
          </w:tcPr>
          <w:p w14:paraId="777D85D0" w14:textId="2783095F" w:rsidR="00490DF1" w:rsidRPr="0069331B" w:rsidRDefault="00490DF1" w:rsidP="0049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500,000</w:t>
            </w:r>
          </w:p>
        </w:tc>
        <w:tc>
          <w:tcPr>
            <w:tcW w:w="178" w:type="dxa"/>
            <w:vAlign w:val="bottom"/>
          </w:tcPr>
          <w:p w14:paraId="25837007" w14:textId="77777777" w:rsidR="00490DF1" w:rsidRPr="0069331B" w:rsidRDefault="00490DF1" w:rsidP="00490DF1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bottom"/>
          </w:tcPr>
          <w:p w14:paraId="3E6D92F0" w14:textId="77777777" w:rsidR="00490DF1" w:rsidRPr="0069331B" w:rsidRDefault="00490DF1" w:rsidP="009D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  <w:vAlign w:val="bottom"/>
          </w:tcPr>
          <w:p w14:paraId="0CAAC53A" w14:textId="77777777" w:rsidR="00490DF1" w:rsidRPr="0069331B" w:rsidRDefault="00490DF1" w:rsidP="00490DF1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E5CF2DA" w14:textId="690B45FE" w:rsidR="00490DF1" w:rsidRPr="0069331B" w:rsidRDefault="00490DF1" w:rsidP="0049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422,500</w:t>
            </w:r>
          </w:p>
        </w:tc>
        <w:tc>
          <w:tcPr>
            <w:tcW w:w="178" w:type="dxa"/>
            <w:vAlign w:val="bottom"/>
          </w:tcPr>
          <w:p w14:paraId="1EDD5230" w14:textId="77777777" w:rsidR="00490DF1" w:rsidRPr="0069331B" w:rsidRDefault="00490DF1" w:rsidP="00490DF1">
            <w:pPr>
              <w:tabs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vAlign w:val="bottom"/>
          </w:tcPr>
          <w:p w14:paraId="2BA6CFBC" w14:textId="77777777" w:rsidR="00490DF1" w:rsidRPr="0069331B" w:rsidRDefault="00490DF1" w:rsidP="00AC4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397C2009" w14:textId="77777777" w:rsidR="00490DF1" w:rsidRPr="0069331B" w:rsidRDefault="00490DF1" w:rsidP="00490DF1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14:paraId="69E5D0B5" w14:textId="77777777" w:rsidR="00490DF1" w:rsidRPr="0069331B" w:rsidRDefault="00490DF1" w:rsidP="00AC4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3084AEFC" w14:textId="77777777" w:rsidR="00490DF1" w:rsidRPr="0069331B" w:rsidRDefault="00490DF1" w:rsidP="00AC4444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bottom"/>
          </w:tcPr>
          <w:p w14:paraId="6D39BD5B" w14:textId="77777777" w:rsidR="00490DF1" w:rsidRPr="0069331B" w:rsidRDefault="00490DF1" w:rsidP="009D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5B2234A8" w14:textId="77777777" w:rsidR="00490DF1" w:rsidRPr="0069331B" w:rsidRDefault="00490DF1" w:rsidP="00490DF1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bottom"/>
          </w:tcPr>
          <w:p w14:paraId="4A4B00C0" w14:textId="77777777" w:rsidR="00490DF1" w:rsidRPr="0069331B" w:rsidRDefault="00490DF1" w:rsidP="0049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422,500</w:t>
            </w:r>
          </w:p>
        </w:tc>
        <w:tc>
          <w:tcPr>
            <w:tcW w:w="178" w:type="dxa"/>
            <w:vAlign w:val="bottom"/>
          </w:tcPr>
          <w:p w14:paraId="3A6898EC" w14:textId="77777777" w:rsidR="00490DF1" w:rsidRPr="0069331B" w:rsidRDefault="00490DF1" w:rsidP="00490DF1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7" w:type="dxa"/>
            <w:tcBorders>
              <w:bottom w:val="single" w:sz="4" w:space="0" w:color="auto"/>
            </w:tcBorders>
            <w:vAlign w:val="bottom"/>
          </w:tcPr>
          <w:p w14:paraId="59BF6109" w14:textId="77777777" w:rsidR="00490DF1" w:rsidRPr="0069331B" w:rsidRDefault="00490DF1" w:rsidP="0049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1DFA852A" w14:textId="77777777" w:rsidR="00490DF1" w:rsidRPr="0069331B" w:rsidRDefault="00490DF1" w:rsidP="00490DF1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3" w:type="dxa"/>
            <w:tcBorders>
              <w:bottom w:val="single" w:sz="4" w:space="0" w:color="auto"/>
            </w:tcBorders>
            <w:vAlign w:val="bottom"/>
          </w:tcPr>
          <w:p w14:paraId="2ED36F81" w14:textId="77777777" w:rsidR="00490DF1" w:rsidRPr="0069331B" w:rsidRDefault="00490DF1" w:rsidP="0049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14,788</w:t>
            </w:r>
          </w:p>
        </w:tc>
      </w:tr>
      <w:tr w:rsidR="00490DF1" w:rsidRPr="0069331B" w14:paraId="5EBED1D0" w14:textId="77777777" w:rsidTr="006209FC">
        <w:trPr>
          <w:gridAfter w:val="2"/>
          <w:wAfter w:w="1506" w:type="dxa"/>
          <w:trHeight w:val="270"/>
        </w:trPr>
        <w:tc>
          <w:tcPr>
            <w:tcW w:w="2011" w:type="dxa"/>
          </w:tcPr>
          <w:p w14:paraId="697F551F" w14:textId="77777777" w:rsidR="00490DF1" w:rsidRPr="0069331B" w:rsidRDefault="00490DF1" w:rsidP="00490DF1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9331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949" w:type="dxa"/>
          </w:tcPr>
          <w:p w14:paraId="54F1803F" w14:textId="77777777" w:rsidR="00490DF1" w:rsidRPr="0069331B" w:rsidRDefault="00490DF1" w:rsidP="00490DF1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</w:tcPr>
          <w:p w14:paraId="4FD1CE06" w14:textId="77777777" w:rsidR="00490DF1" w:rsidRPr="0069331B" w:rsidRDefault="00490DF1" w:rsidP="00490DF1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3ED98D8D" w14:textId="77777777" w:rsidR="00490DF1" w:rsidRPr="0069331B" w:rsidRDefault="00490DF1" w:rsidP="00490DF1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3B183E1A" w14:textId="77777777" w:rsidR="00490DF1" w:rsidRPr="0069331B" w:rsidRDefault="00490DF1" w:rsidP="00490DF1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14:paraId="2C134A28" w14:textId="77777777" w:rsidR="00490DF1" w:rsidRPr="0069331B" w:rsidRDefault="00490DF1" w:rsidP="00490DF1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14:paraId="7B10AAC8" w14:textId="77777777" w:rsidR="00490DF1" w:rsidRPr="0069331B" w:rsidRDefault="00490DF1" w:rsidP="00490DF1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4974BB15" w14:textId="77777777" w:rsidR="00490DF1" w:rsidRPr="0069331B" w:rsidRDefault="00490DF1" w:rsidP="00490DF1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1E39FB5C" w14:textId="77777777" w:rsidR="00490DF1" w:rsidRPr="0069331B" w:rsidRDefault="00490DF1" w:rsidP="0049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2,663,579</w:t>
            </w:r>
          </w:p>
        </w:tc>
        <w:tc>
          <w:tcPr>
            <w:tcW w:w="178" w:type="dxa"/>
          </w:tcPr>
          <w:p w14:paraId="316CAD06" w14:textId="77777777" w:rsidR="00490DF1" w:rsidRPr="0069331B" w:rsidRDefault="00490DF1" w:rsidP="00490DF1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136864A" w14:textId="77777777" w:rsidR="00490DF1" w:rsidRPr="0069331B" w:rsidRDefault="00490DF1" w:rsidP="0049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3,</w:t>
            </w:r>
            <w:r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758,456</w:t>
            </w:r>
          </w:p>
        </w:tc>
        <w:tc>
          <w:tcPr>
            <w:tcW w:w="178" w:type="dxa"/>
          </w:tcPr>
          <w:p w14:paraId="13CA86D3" w14:textId="77777777" w:rsidR="00490DF1" w:rsidRPr="0069331B" w:rsidRDefault="00490DF1" w:rsidP="00490DF1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double" w:sz="4" w:space="0" w:color="auto"/>
            </w:tcBorders>
          </w:tcPr>
          <w:p w14:paraId="5BA2FA22" w14:textId="486CFFFB" w:rsidR="00490DF1" w:rsidRPr="0069331B" w:rsidRDefault="00490DF1" w:rsidP="0049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-113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(2,343,990)</w:t>
            </w:r>
          </w:p>
        </w:tc>
        <w:tc>
          <w:tcPr>
            <w:tcW w:w="178" w:type="dxa"/>
          </w:tcPr>
          <w:p w14:paraId="1662CE02" w14:textId="77777777" w:rsidR="00490DF1" w:rsidRPr="0069331B" w:rsidRDefault="00490DF1" w:rsidP="00490DF1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6785EC87" w14:textId="4CC2FB76" w:rsidR="00490DF1" w:rsidRPr="0069331B" w:rsidRDefault="00490DF1" w:rsidP="0049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-113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>(2,267,892)</w:t>
            </w:r>
            <w:r w:rsidRPr="0069331B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78" w:type="dxa"/>
          </w:tcPr>
          <w:p w14:paraId="17CFF407" w14:textId="77777777" w:rsidR="00490DF1" w:rsidRPr="0069331B" w:rsidRDefault="00490DF1" w:rsidP="00490DF1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1FD1631F" w14:textId="77777777" w:rsidR="00490DF1" w:rsidRPr="003A7F47" w:rsidRDefault="00490DF1" w:rsidP="0049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>319,589</w:t>
            </w:r>
          </w:p>
        </w:tc>
        <w:tc>
          <w:tcPr>
            <w:tcW w:w="178" w:type="dxa"/>
          </w:tcPr>
          <w:p w14:paraId="3ED4670A" w14:textId="77777777" w:rsidR="00490DF1" w:rsidRPr="0069331B" w:rsidRDefault="00490DF1" w:rsidP="00490DF1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7581CF1C" w14:textId="68546982" w:rsidR="00490DF1" w:rsidRPr="0069331B" w:rsidRDefault="00490DF1" w:rsidP="0049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-113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3A7F47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>1,</w:t>
            </w: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>490,564</w:t>
            </w:r>
          </w:p>
        </w:tc>
        <w:tc>
          <w:tcPr>
            <w:tcW w:w="178" w:type="dxa"/>
          </w:tcPr>
          <w:p w14:paraId="0FF35545" w14:textId="77777777" w:rsidR="00490DF1" w:rsidRPr="0069331B" w:rsidRDefault="00490DF1" w:rsidP="00490DF1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1AE15B" w14:textId="77777777" w:rsidR="00490DF1" w:rsidRPr="0069331B" w:rsidRDefault="00490DF1" w:rsidP="0049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734416C1" w14:textId="77777777" w:rsidR="00490DF1" w:rsidRPr="0069331B" w:rsidRDefault="00490DF1" w:rsidP="00490DF1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auto"/>
              <w:bottom w:val="double" w:sz="4" w:space="0" w:color="auto"/>
            </w:tcBorders>
          </w:tcPr>
          <w:p w14:paraId="1629DAE2" w14:textId="77777777" w:rsidR="00490DF1" w:rsidRPr="00F2506C" w:rsidRDefault="00490DF1" w:rsidP="0049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14,788</w:t>
            </w:r>
          </w:p>
        </w:tc>
      </w:tr>
      <w:tr w:rsidR="00490DF1" w:rsidRPr="0069331B" w14:paraId="77A4A125" w14:textId="77777777" w:rsidTr="006209FC">
        <w:trPr>
          <w:gridAfter w:val="2"/>
          <w:wAfter w:w="1506" w:type="dxa"/>
          <w:trHeight w:val="270"/>
        </w:trPr>
        <w:tc>
          <w:tcPr>
            <w:tcW w:w="2011" w:type="dxa"/>
          </w:tcPr>
          <w:p w14:paraId="5983FDDD" w14:textId="77777777" w:rsidR="00490DF1" w:rsidRPr="00253A30" w:rsidRDefault="00490DF1" w:rsidP="00490DF1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15" w:hanging="115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253A30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lastRenderedPageBreak/>
              <w:t>บริษัทย่อยทางอ้อม</w:t>
            </w:r>
          </w:p>
        </w:tc>
        <w:tc>
          <w:tcPr>
            <w:tcW w:w="1949" w:type="dxa"/>
          </w:tcPr>
          <w:p w14:paraId="37AEF74E" w14:textId="77777777" w:rsidR="00490DF1" w:rsidRPr="0069331B" w:rsidRDefault="00490DF1" w:rsidP="0049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9" w:type="dxa"/>
          </w:tcPr>
          <w:p w14:paraId="4E523404" w14:textId="77777777" w:rsidR="00490DF1" w:rsidRPr="0069331B" w:rsidRDefault="00490DF1" w:rsidP="00490DF1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42A25EA3" w14:textId="77777777" w:rsidR="00490DF1" w:rsidRPr="0069331B" w:rsidRDefault="00490DF1" w:rsidP="00490DF1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8" w:type="dxa"/>
          </w:tcPr>
          <w:p w14:paraId="6A155D3E" w14:textId="77777777" w:rsidR="00490DF1" w:rsidRPr="0069331B" w:rsidRDefault="00490DF1" w:rsidP="00490DF1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14:paraId="50A6FF0B" w14:textId="77777777" w:rsidR="00490DF1" w:rsidRPr="0069331B" w:rsidRDefault="00490DF1" w:rsidP="0049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94" w:type="dxa"/>
            <w:gridSpan w:val="2"/>
          </w:tcPr>
          <w:p w14:paraId="31933BF0" w14:textId="77777777" w:rsidR="00490DF1" w:rsidRPr="0069331B" w:rsidRDefault="00490DF1" w:rsidP="0049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</w:tcPr>
          <w:p w14:paraId="786F3216" w14:textId="77777777" w:rsidR="00490DF1" w:rsidRPr="0069331B" w:rsidRDefault="00490DF1" w:rsidP="00490DF1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14:paraId="5CE17645" w14:textId="77777777" w:rsidR="00490DF1" w:rsidRPr="0069331B" w:rsidRDefault="00490DF1" w:rsidP="0049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</w:tcPr>
          <w:p w14:paraId="50830DB5" w14:textId="77777777" w:rsidR="00490DF1" w:rsidRPr="0069331B" w:rsidRDefault="00490DF1" w:rsidP="00490DF1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4EB1AE06" w14:textId="77777777" w:rsidR="00490DF1" w:rsidRPr="0069331B" w:rsidRDefault="00490DF1" w:rsidP="0049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</w:tcPr>
          <w:p w14:paraId="116DEAC8" w14:textId="77777777" w:rsidR="00490DF1" w:rsidRPr="0069331B" w:rsidRDefault="00490DF1" w:rsidP="00490DF1">
            <w:pPr>
              <w:tabs>
                <w:tab w:val="left" w:pos="540"/>
                <w:tab w:val="left" w:pos="731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67" w:type="dxa"/>
          </w:tcPr>
          <w:p w14:paraId="40D4C2E3" w14:textId="77777777" w:rsidR="00490DF1" w:rsidRPr="0069331B" w:rsidRDefault="00490DF1" w:rsidP="0049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3D455C33" w14:textId="77777777" w:rsidR="00490DF1" w:rsidRPr="0069331B" w:rsidRDefault="00490DF1" w:rsidP="00490DF1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</w:tcPr>
          <w:p w14:paraId="28EEF349" w14:textId="77777777" w:rsidR="00490DF1" w:rsidRPr="0069331B" w:rsidRDefault="00490DF1" w:rsidP="0049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71F7FA6E" w14:textId="77777777" w:rsidR="00490DF1" w:rsidRPr="0069331B" w:rsidRDefault="00490DF1" w:rsidP="00490DF1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14:paraId="514F2FAB" w14:textId="77777777" w:rsidR="00490DF1" w:rsidRPr="0069331B" w:rsidRDefault="00490DF1" w:rsidP="0049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</w:tcPr>
          <w:p w14:paraId="65E48790" w14:textId="77777777" w:rsidR="00490DF1" w:rsidRPr="0069331B" w:rsidRDefault="00490DF1" w:rsidP="00490DF1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14:paraId="0B31945B" w14:textId="77777777" w:rsidR="00490DF1" w:rsidRPr="0069331B" w:rsidRDefault="00490DF1" w:rsidP="0049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</w:tcPr>
          <w:p w14:paraId="08150FE6" w14:textId="77777777" w:rsidR="00490DF1" w:rsidRPr="0069331B" w:rsidRDefault="00490DF1" w:rsidP="00490DF1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7" w:type="dxa"/>
          </w:tcPr>
          <w:p w14:paraId="2B0F9DCF" w14:textId="77777777" w:rsidR="00490DF1" w:rsidRDefault="00490DF1" w:rsidP="0049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8" w:type="dxa"/>
          </w:tcPr>
          <w:p w14:paraId="1125CAF8" w14:textId="77777777" w:rsidR="00490DF1" w:rsidRPr="0069331B" w:rsidRDefault="00490DF1" w:rsidP="00490DF1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3" w:type="dxa"/>
          </w:tcPr>
          <w:p w14:paraId="71E84B7B" w14:textId="77777777" w:rsidR="00490DF1" w:rsidRPr="0069331B" w:rsidRDefault="00490DF1" w:rsidP="0049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</w:tr>
      <w:tr w:rsidR="00490DF1" w:rsidRPr="0069331B" w14:paraId="6C502526" w14:textId="77777777" w:rsidTr="006209FC">
        <w:trPr>
          <w:gridAfter w:val="2"/>
          <w:wAfter w:w="1506" w:type="dxa"/>
          <w:trHeight w:val="270"/>
        </w:trPr>
        <w:tc>
          <w:tcPr>
            <w:tcW w:w="2011" w:type="dxa"/>
          </w:tcPr>
          <w:p w14:paraId="01C70533" w14:textId="77777777" w:rsidR="00490DF1" w:rsidRPr="00E64F47" w:rsidRDefault="00490DF1" w:rsidP="0049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13" w:hanging="113"/>
              <w:rPr>
                <w:rFonts w:ascii="Angsana New" w:hAnsi="Angsana New"/>
                <w:i/>
                <w:iCs/>
                <w:color w:val="000000"/>
                <w:spacing w:val="-4"/>
                <w:sz w:val="24"/>
                <w:szCs w:val="24"/>
                <w:u w:val="single"/>
                <w:cs/>
              </w:rPr>
            </w:pPr>
            <w:r w:rsidRPr="00E64F47">
              <w:rPr>
                <w:rFonts w:ascii="Angsana New" w:hAnsi="Angsana New" w:hint="cs"/>
                <w:i/>
                <w:iCs/>
                <w:color w:val="000000"/>
                <w:spacing w:val="-4"/>
                <w:sz w:val="24"/>
                <w:szCs w:val="24"/>
                <w:u w:val="single"/>
                <w:cs/>
              </w:rPr>
              <w:t xml:space="preserve">ถือหุ้นผ่านทางบริษัท </w:t>
            </w:r>
            <w:r w:rsidRPr="00E64F47">
              <w:rPr>
                <w:rFonts w:ascii="Angsana New" w:hAnsi="Angsana New"/>
                <w:i/>
                <w:iCs/>
                <w:color w:val="000000"/>
                <w:spacing w:val="-4"/>
                <w:sz w:val="24"/>
                <w:szCs w:val="24"/>
                <w:u w:val="single"/>
                <w:cs/>
              </w:rPr>
              <w:t>เนชั่น บรอดแคสติ้ง คอร์ปอเรชั่น จำกัด (มหาชน)</w:t>
            </w:r>
          </w:p>
        </w:tc>
        <w:tc>
          <w:tcPr>
            <w:tcW w:w="1949" w:type="dxa"/>
          </w:tcPr>
          <w:p w14:paraId="4B1F39A3" w14:textId="77777777" w:rsidR="00490DF1" w:rsidRPr="0069331B" w:rsidRDefault="00490DF1" w:rsidP="0049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9" w:type="dxa"/>
            <w:vAlign w:val="bottom"/>
          </w:tcPr>
          <w:p w14:paraId="07F30055" w14:textId="77777777" w:rsidR="00490DF1" w:rsidRPr="0069331B" w:rsidRDefault="00490DF1" w:rsidP="004C7DDF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10606664" w14:textId="77777777" w:rsidR="00490DF1" w:rsidRPr="0069331B" w:rsidRDefault="00490DF1" w:rsidP="004C7DDF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8" w:type="dxa"/>
            <w:vAlign w:val="bottom"/>
          </w:tcPr>
          <w:p w14:paraId="5D44D5EE" w14:textId="77777777" w:rsidR="00490DF1" w:rsidRPr="0069331B" w:rsidRDefault="00490DF1" w:rsidP="004C7DDF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34CFEFDE" w14:textId="77777777" w:rsidR="00490DF1" w:rsidRPr="0069331B" w:rsidRDefault="00490DF1" w:rsidP="004C7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94" w:type="dxa"/>
            <w:gridSpan w:val="2"/>
            <w:vAlign w:val="bottom"/>
          </w:tcPr>
          <w:p w14:paraId="2831DA69" w14:textId="77777777" w:rsidR="00490DF1" w:rsidRPr="0069331B" w:rsidRDefault="00490DF1" w:rsidP="004C7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1B94C1EB" w14:textId="77777777" w:rsidR="00490DF1" w:rsidRPr="0069331B" w:rsidRDefault="00490DF1" w:rsidP="004C7DDF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34E00AB2" w14:textId="77777777" w:rsidR="00490DF1" w:rsidRPr="0069331B" w:rsidRDefault="00490DF1" w:rsidP="004C7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12071C98" w14:textId="77777777" w:rsidR="00490DF1" w:rsidRPr="0069331B" w:rsidRDefault="00490DF1" w:rsidP="004C7DDF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5E0A319" w14:textId="77777777" w:rsidR="00490DF1" w:rsidRPr="0069331B" w:rsidRDefault="00490DF1" w:rsidP="004C7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05DDD28C" w14:textId="77777777" w:rsidR="00490DF1" w:rsidRPr="0069331B" w:rsidRDefault="00490DF1" w:rsidP="004C7DDF">
            <w:pPr>
              <w:tabs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67" w:type="dxa"/>
            <w:vAlign w:val="bottom"/>
          </w:tcPr>
          <w:p w14:paraId="29E2FDE2" w14:textId="77777777" w:rsidR="00490DF1" w:rsidRPr="0069331B" w:rsidRDefault="00490DF1" w:rsidP="004C7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04328359" w14:textId="77777777" w:rsidR="00490DF1" w:rsidRPr="0069331B" w:rsidRDefault="00490DF1" w:rsidP="004C7DDF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20E5A24F" w14:textId="77777777" w:rsidR="00490DF1" w:rsidRPr="0069331B" w:rsidRDefault="00490DF1" w:rsidP="004C7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24907449" w14:textId="77777777" w:rsidR="00490DF1" w:rsidRPr="0069331B" w:rsidRDefault="00490DF1" w:rsidP="004C7DDF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54C9E837" w14:textId="77777777" w:rsidR="00490DF1" w:rsidRPr="0069331B" w:rsidRDefault="00490DF1" w:rsidP="004C7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60DE5BB2" w14:textId="77777777" w:rsidR="00490DF1" w:rsidRPr="0069331B" w:rsidRDefault="00490DF1" w:rsidP="004C7DDF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4D70B413" w14:textId="77777777" w:rsidR="00490DF1" w:rsidRPr="0069331B" w:rsidRDefault="00490DF1" w:rsidP="004C7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77B912C4" w14:textId="77777777" w:rsidR="00490DF1" w:rsidRPr="0069331B" w:rsidRDefault="00490DF1" w:rsidP="004C7DDF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7" w:type="dxa"/>
            <w:vAlign w:val="bottom"/>
          </w:tcPr>
          <w:p w14:paraId="1211EF8D" w14:textId="77777777" w:rsidR="00490DF1" w:rsidRDefault="00490DF1" w:rsidP="004C7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8" w:type="dxa"/>
            <w:vAlign w:val="bottom"/>
          </w:tcPr>
          <w:p w14:paraId="551FC1EC" w14:textId="77777777" w:rsidR="00490DF1" w:rsidRPr="0069331B" w:rsidRDefault="00490DF1" w:rsidP="004C7DDF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3" w:type="dxa"/>
            <w:vAlign w:val="bottom"/>
          </w:tcPr>
          <w:p w14:paraId="3E5F6270" w14:textId="77777777" w:rsidR="00490DF1" w:rsidRPr="0069331B" w:rsidRDefault="00490DF1" w:rsidP="004C7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</w:tr>
      <w:tr w:rsidR="00490DF1" w:rsidRPr="0069331B" w14:paraId="77A75AF2" w14:textId="77777777" w:rsidTr="006209FC">
        <w:trPr>
          <w:gridAfter w:val="2"/>
          <w:wAfter w:w="1506" w:type="dxa"/>
          <w:trHeight w:val="270"/>
        </w:trPr>
        <w:tc>
          <w:tcPr>
            <w:tcW w:w="2011" w:type="dxa"/>
          </w:tcPr>
          <w:p w14:paraId="59AE0110" w14:textId="75397AF8" w:rsidR="00490DF1" w:rsidRPr="0069331B" w:rsidRDefault="00490DF1" w:rsidP="0049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13" w:hanging="11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E64F4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 เอ็นบีซี เน็กซ์ วิชั่น จำกัด</w:t>
            </w:r>
          </w:p>
        </w:tc>
        <w:tc>
          <w:tcPr>
            <w:tcW w:w="1949" w:type="dxa"/>
          </w:tcPr>
          <w:p w14:paraId="5550E2B7" w14:textId="6C3C32BD" w:rsidR="00490DF1" w:rsidRPr="0069331B" w:rsidRDefault="00490DF1" w:rsidP="00202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60" w:hanging="16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E64F4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ผลิตรายการโทรทัศน์และให้บริการโฆษณาผ่านสื่อโทรทัศน์</w:t>
            </w:r>
          </w:p>
        </w:tc>
        <w:tc>
          <w:tcPr>
            <w:tcW w:w="899" w:type="dxa"/>
            <w:vAlign w:val="bottom"/>
          </w:tcPr>
          <w:p w14:paraId="1B166292" w14:textId="49E90FE3" w:rsidR="00490DF1" w:rsidRPr="0069331B" w:rsidRDefault="00490DF1" w:rsidP="004C7DDF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44D03795" w14:textId="529BBDDC" w:rsidR="00490DF1" w:rsidRPr="0069331B" w:rsidRDefault="00490DF1" w:rsidP="004C7DDF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02F11FFB" w14:textId="77777777" w:rsidR="00490DF1" w:rsidRPr="0069331B" w:rsidRDefault="00490DF1" w:rsidP="004C7DDF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77649348" w14:textId="3BCF89AC" w:rsidR="00490DF1" w:rsidRPr="00E64F47" w:rsidRDefault="00490DF1" w:rsidP="004C7DDF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800,000</w:t>
            </w:r>
          </w:p>
        </w:tc>
        <w:tc>
          <w:tcPr>
            <w:tcW w:w="794" w:type="dxa"/>
            <w:gridSpan w:val="2"/>
            <w:vAlign w:val="bottom"/>
          </w:tcPr>
          <w:p w14:paraId="68732CB7" w14:textId="18973739" w:rsidR="00490DF1" w:rsidRPr="0069331B" w:rsidRDefault="00490DF1" w:rsidP="004C7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800,000</w:t>
            </w:r>
          </w:p>
        </w:tc>
        <w:tc>
          <w:tcPr>
            <w:tcW w:w="178" w:type="dxa"/>
            <w:vAlign w:val="bottom"/>
          </w:tcPr>
          <w:p w14:paraId="2587471E" w14:textId="77777777" w:rsidR="00490DF1" w:rsidRPr="0069331B" w:rsidRDefault="00490DF1" w:rsidP="004C7DDF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51C00D2F" w14:textId="18036754" w:rsidR="00490DF1" w:rsidRPr="00E64F47" w:rsidRDefault="00490DF1" w:rsidP="004C7DDF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4FC6A242" w14:textId="77777777" w:rsidR="00490DF1" w:rsidRPr="00E64F47" w:rsidRDefault="00490DF1" w:rsidP="004C7DDF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24BA42F" w14:textId="6F4A93C4" w:rsidR="00490DF1" w:rsidRPr="00E64F47" w:rsidRDefault="00490DF1" w:rsidP="004C7DDF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7AE64941" w14:textId="77777777" w:rsidR="00490DF1" w:rsidRPr="00E64F47" w:rsidRDefault="00490DF1" w:rsidP="004C7DDF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6F954CEE" w14:textId="4C789B42" w:rsidR="00490DF1" w:rsidRPr="00E64F47" w:rsidRDefault="00490DF1" w:rsidP="004C7DDF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4DB52C4A" w14:textId="77777777" w:rsidR="00490DF1" w:rsidRPr="00E64F47" w:rsidRDefault="00490DF1" w:rsidP="004C7DDF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3A70E707" w14:textId="5CB5C34F" w:rsidR="00490DF1" w:rsidRPr="00E64F47" w:rsidRDefault="00490DF1" w:rsidP="004C7DDF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185BD0B6" w14:textId="77777777" w:rsidR="00490DF1" w:rsidRPr="00E64F47" w:rsidRDefault="00490DF1" w:rsidP="004C7DDF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15628F71" w14:textId="1CB7A66E" w:rsidR="00490DF1" w:rsidRPr="00E64F47" w:rsidRDefault="00490DF1" w:rsidP="004C7DDF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012593CF" w14:textId="77777777" w:rsidR="00490DF1" w:rsidRPr="00E64F47" w:rsidRDefault="00490DF1" w:rsidP="004C7DDF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19A410B1" w14:textId="1708DDBF" w:rsidR="00490DF1" w:rsidRPr="00E64F47" w:rsidRDefault="00490DF1" w:rsidP="004C7DDF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46211B63" w14:textId="77777777" w:rsidR="00490DF1" w:rsidRPr="00E64F47" w:rsidRDefault="00490DF1" w:rsidP="004C7DDF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7" w:type="dxa"/>
            <w:vAlign w:val="bottom"/>
          </w:tcPr>
          <w:p w14:paraId="7F247612" w14:textId="7DCF81E8" w:rsidR="00490DF1" w:rsidRPr="00E64F47" w:rsidRDefault="00490DF1" w:rsidP="004C7DDF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34D2959D" w14:textId="77777777" w:rsidR="00490DF1" w:rsidRPr="00E64F47" w:rsidRDefault="00490DF1" w:rsidP="004C7DDF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3" w:type="dxa"/>
            <w:vAlign w:val="bottom"/>
          </w:tcPr>
          <w:p w14:paraId="0DC2724B" w14:textId="204755C7" w:rsidR="00490DF1" w:rsidRPr="00E64F47" w:rsidRDefault="00490DF1" w:rsidP="004C7DDF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490DF1" w:rsidRPr="0069331B" w14:paraId="2BB087E4" w14:textId="77777777" w:rsidTr="006209FC">
        <w:trPr>
          <w:gridAfter w:val="2"/>
          <w:wAfter w:w="1506" w:type="dxa"/>
          <w:trHeight w:val="270"/>
        </w:trPr>
        <w:tc>
          <w:tcPr>
            <w:tcW w:w="2011" w:type="dxa"/>
          </w:tcPr>
          <w:p w14:paraId="6A58DC7D" w14:textId="5BA76F38" w:rsidR="00490DF1" w:rsidRPr="0069331B" w:rsidRDefault="00490DF1" w:rsidP="0049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13" w:hanging="11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E058A">
              <w:rPr>
                <w:rFonts w:ascii="Angsana New" w:hAnsi="Angsana New"/>
                <w:i/>
                <w:iCs/>
                <w:color w:val="000000"/>
                <w:spacing w:val="-4"/>
                <w:sz w:val="24"/>
                <w:szCs w:val="24"/>
                <w:u w:val="single"/>
                <w:cs/>
              </w:rPr>
              <w:t xml:space="preserve">ถือหุ้นผ่านทางบริษัท </w:t>
            </w:r>
            <w:r w:rsidRPr="001C190D">
              <w:rPr>
                <w:rFonts w:ascii="Angsana New" w:hAnsi="Angsana New"/>
                <w:i/>
                <w:iCs/>
                <w:color w:val="000000"/>
                <w:spacing w:val="-4"/>
                <w:sz w:val="24"/>
                <w:szCs w:val="24"/>
                <w:u w:val="single"/>
                <w:cs/>
              </w:rPr>
              <w:t xml:space="preserve">เนชั่น อินเตอร์เนชั่นแนล </w:t>
            </w:r>
            <w:r>
              <w:rPr>
                <w:rFonts w:ascii="Angsana New" w:hAnsi="Angsana New"/>
                <w:i/>
                <w:iCs/>
                <w:color w:val="000000"/>
                <w:spacing w:val="-4"/>
                <w:sz w:val="24"/>
                <w:szCs w:val="24"/>
                <w:u w:val="single"/>
              </w:rPr>
              <w:t xml:space="preserve">             </w:t>
            </w:r>
            <w:r w:rsidRPr="001C190D">
              <w:rPr>
                <w:rFonts w:ascii="Angsana New" w:hAnsi="Angsana New"/>
                <w:i/>
                <w:iCs/>
                <w:color w:val="000000"/>
                <w:spacing w:val="-4"/>
                <w:sz w:val="24"/>
                <w:szCs w:val="24"/>
                <w:u w:val="single"/>
                <w:cs/>
              </w:rPr>
              <w:t>เอ็ดดูเทนเมนท์ จำกัด (มหาชน)</w:t>
            </w:r>
          </w:p>
        </w:tc>
        <w:tc>
          <w:tcPr>
            <w:tcW w:w="1949" w:type="dxa"/>
          </w:tcPr>
          <w:p w14:paraId="6E0F9ADF" w14:textId="4162AB7C" w:rsidR="00490DF1" w:rsidRPr="0069331B" w:rsidRDefault="00490DF1" w:rsidP="00202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60" w:hanging="16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9" w:type="dxa"/>
            <w:vAlign w:val="bottom"/>
          </w:tcPr>
          <w:p w14:paraId="67B559B1" w14:textId="77777777" w:rsidR="00490DF1" w:rsidRPr="0069331B" w:rsidRDefault="00490DF1" w:rsidP="004C7DDF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333EBEBB" w14:textId="01597C5B" w:rsidR="00490DF1" w:rsidRPr="0069331B" w:rsidRDefault="00490DF1" w:rsidP="004C7DDF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8" w:type="dxa"/>
            <w:vAlign w:val="bottom"/>
          </w:tcPr>
          <w:p w14:paraId="0927E733" w14:textId="77777777" w:rsidR="00490DF1" w:rsidRPr="0069331B" w:rsidRDefault="00490DF1" w:rsidP="004C7DDF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5ADD4C25" w14:textId="77777777" w:rsidR="00490DF1" w:rsidRPr="00E64F47" w:rsidRDefault="00490DF1" w:rsidP="004C7DDF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  <w:gridSpan w:val="2"/>
            <w:vAlign w:val="bottom"/>
          </w:tcPr>
          <w:p w14:paraId="76BEFF41" w14:textId="61046D66" w:rsidR="00490DF1" w:rsidRPr="0069331B" w:rsidRDefault="00490DF1" w:rsidP="004C7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18535C53" w14:textId="77777777" w:rsidR="00490DF1" w:rsidRPr="0069331B" w:rsidRDefault="00490DF1" w:rsidP="004C7DDF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51098B6E" w14:textId="01E5C0B2" w:rsidR="00490DF1" w:rsidRPr="00E64F47" w:rsidRDefault="00490DF1" w:rsidP="004C7DDF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7636EC66" w14:textId="77777777" w:rsidR="00490DF1" w:rsidRPr="00E64F47" w:rsidRDefault="00490DF1" w:rsidP="004C7DDF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4180568" w14:textId="661E150C" w:rsidR="00490DF1" w:rsidRPr="00E64F47" w:rsidRDefault="00490DF1" w:rsidP="004C7DDF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18944678" w14:textId="77777777" w:rsidR="00490DF1" w:rsidRPr="00E64F47" w:rsidRDefault="00490DF1" w:rsidP="004C7DDF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0B601B5A" w14:textId="77777777" w:rsidR="00490DF1" w:rsidRPr="00E64F47" w:rsidRDefault="00490DF1" w:rsidP="004C7DDF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0105F031" w14:textId="77777777" w:rsidR="00490DF1" w:rsidRPr="00E64F47" w:rsidRDefault="00490DF1" w:rsidP="004C7DDF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5BDC2685" w14:textId="2B1A69E5" w:rsidR="00490DF1" w:rsidRPr="00E64F47" w:rsidRDefault="00490DF1" w:rsidP="004C7DDF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27BEA84B" w14:textId="77777777" w:rsidR="00490DF1" w:rsidRPr="00E64F47" w:rsidRDefault="00490DF1" w:rsidP="004C7DDF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584AFA5E" w14:textId="77777777" w:rsidR="00490DF1" w:rsidRPr="00E64F47" w:rsidRDefault="00490DF1" w:rsidP="004C7DDF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4F73E008" w14:textId="77777777" w:rsidR="00490DF1" w:rsidRPr="00E64F47" w:rsidRDefault="00490DF1" w:rsidP="004C7DDF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2B6684B9" w14:textId="2F5D3C53" w:rsidR="00490DF1" w:rsidRPr="00E64F47" w:rsidRDefault="00490DF1" w:rsidP="004C7DDF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16FE83AD" w14:textId="77777777" w:rsidR="00490DF1" w:rsidRPr="00E64F47" w:rsidRDefault="00490DF1" w:rsidP="004C7DDF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7" w:type="dxa"/>
            <w:vAlign w:val="bottom"/>
          </w:tcPr>
          <w:p w14:paraId="3D0E4EDA" w14:textId="77777777" w:rsidR="00490DF1" w:rsidRPr="00E64F47" w:rsidRDefault="00490DF1" w:rsidP="004C7DDF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8" w:type="dxa"/>
            <w:vAlign w:val="bottom"/>
          </w:tcPr>
          <w:p w14:paraId="68F3D437" w14:textId="77777777" w:rsidR="00490DF1" w:rsidRPr="00E64F47" w:rsidRDefault="00490DF1" w:rsidP="004C7DDF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3" w:type="dxa"/>
            <w:vAlign w:val="bottom"/>
          </w:tcPr>
          <w:p w14:paraId="6D2125B5" w14:textId="26E01698" w:rsidR="00490DF1" w:rsidRPr="00E64F47" w:rsidRDefault="00490DF1" w:rsidP="004C7DDF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490DF1" w:rsidRPr="0069331B" w14:paraId="31765C08" w14:textId="77777777" w:rsidTr="006209FC">
        <w:trPr>
          <w:gridAfter w:val="2"/>
          <w:wAfter w:w="1506" w:type="dxa"/>
          <w:trHeight w:val="270"/>
        </w:trPr>
        <w:tc>
          <w:tcPr>
            <w:tcW w:w="2011" w:type="dxa"/>
          </w:tcPr>
          <w:p w14:paraId="4FA98086" w14:textId="77777777" w:rsidR="00490DF1" w:rsidRDefault="00490DF1" w:rsidP="0049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13" w:hanging="113"/>
              <w:rPr>
                <w:rFonts w:ascii="Angsana New" w:hAnsi="Angsana New"/>
                <w:sz w:val="24"/>
                <w:szCs w:val="24"/>
              </w:rPr>
            </w:pPr>
            <w:r w:rsidRPr="00AA55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 เนชั่น โกลบอล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Angsana New" w:hAnsi="Angsana New"/>
                <w:sz w:val="24"/>
                <w:szCs w:val="24"/>
                <w:cs/>
              </w:rPr>
              <w:t>เอ็ดดูเทนเมนท์ จำกัด</w:t>
            </w:r>
          </w:p>
          <w:p w14:paraId="2E5A087A" w14:textId="431CD737" w:rsidR="00490DF1" w:rsidRPr="00E64F47" w:rsidRDefault="00490DF1" w:rsidP="0049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949" w:type="dxa"/>
          </w:tcPr>
          <w:p w14:paraId="79ECE4F5" w14:textId="77777777" w:rsidR="00490DF1" w:rsidRPr="00AA5540" w:rsidRDefault="00490DF1" w:rsidP="00F73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250" w:hanging="25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A55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นำเข้า ผลิตและจำหน่าย</w:t>
            </w:r>
          </w:p>
          <w:p w14:paraId="10187914" w14:textId="77777777" w:rsidR="00490DF1" w:rsidRPr="00AA5540" w:rsidRDefault="00490DF1" w:rsidP="00F73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430" w:hanging="25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A55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สื่อสิ่งพิมพ์สำหรับเด็ก</w:t>
            </w:r>
          </w:p>
          <w:p w14:paraId="15E9A14D" w14:textId="77777777" w:rsidR="00490DF1" w:rsidRPr="00AA5540" w:rsidRDefault="00490DF1" w:rsidP="00F73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430" w:hanging="25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A55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เพื่อการศึกษาและการ</w:t>
            </w:r>
          </w:p>
          <w:p w14:paraId="4F03F135" w14:textId="3EDDC0D1" w:rsidR="00490DF1" w:rsidRPr="00E64F47" w:rsidRDefault="00490DF1" w:rsidP="00F73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430" w:hanging="25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A55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บันเทิง</w:t>
            </w:r>
          </w:p>
        </w:tc>
        <w:tc>
          <w:tcPr>
            <w:tcW w:w="899" w:type="dxa"/>
            <w:vAlign w:val="bottom"/>
          </w:tcPr>
          <w:p w14:paraId="654963A1" w14:textId="03629358" w:rsidR="00490DF1" w:rsidRPr="0069331B" w:rsidRDefault="00490DF1" w:rsidP="004C7DDF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4B800E79" w14:textId="5CC100DF" w:rsidR="00490DF1" w:rsidRPr="0069331B" w:rsidRDefault="00490DF1" w:rsidP="004C7DDF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0AB822E2" w14:textId="77777777" w:rsidR="00490DF1" w:rsidRPr="0069331B" w:rsidRDefault="00490DF1" w:rsidP="004C7DDF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551EF34B" w14:textId="4C9BA337" w:rsidR="00490DF1" w:rsidRPr="0069331B" w:rsidRDefault="00490DF1" w:rsidP="00BA1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794" w:type="dxa"/>
            <w:gridSpan w:val="2"/>
            <w:vAlign w:val="bottom"/>
          </w:tcPr>
          <w:p w14:paraId="1F68711F" w14:textId="569A7A9B" w:rsidR="00490DF1" w:rsidRPr="0069331B" w:rsidRDefault="00490DF1" w:rsidP="004C7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200,000</w:t>
            </w:r>
          </w:p>
        </w:tc>
        <w:tc>
          <w:tcPr>
            <w:tcW w:w="178" w:type="dxa"/>
            <w:vAlign w:val="bottom"/>
          </w:tcPr>
          <w:p w14:paraId="04C862D2" w14:textId="77777777" w:rsidR="00490DF1" w:rsidRPr="0069331B" w:rsidRDefault="00490DF1" w:rsidP="004C7DDF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1683BA61" w14:textId="62A15B90" w:rsidR="00490DF1" w:rsidRPr="00E64F47" w:rsidRDefault="00490DF1" w:rsidP="004C7DDF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5691D588" w14:textId="77777777" w:rsidR="00490DF1" w:rsidRPr="00E64F47" w:rsidRDefault="00490DF1" w:rsidP="004C7DDF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3B9A862" w14:textId="0AE47A88" w:rsidR="00490DF1" w:rsidRPr="00E64F47" w:rsidRDefault="00490DF1" w:rsidP="004C7DDF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747D999B" w14:textId="77777777" w:rsidR="00490DF1" w:rsidRPr="00E64F47" w:rsidRDefault="00490DF1" w:rsidP="004C7DDF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117ABFA1" w14:textId="7A3D5EF0" w:rsidR="00490DF1" w:rsidRPr="00E64F47" w:rsidRDefault="00490DF1" w:rsidP="004C7DDF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2D1641C1" w14:textId="77777777" w:rsidR="00490DF1" w:rsidRPr="00E64F47" w:rsidRDefault="00490DF1" w:rsidP="004C7DDF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49E560C7" w14:textId="287555E9" w:rsidR="00490DF1" w:rsidRPr="00E64F47" w:rsidRDefault="00490DF1" w:rsidP="004C7DDF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7FBEA00F" w14:textId="77777777" w:rsidR="00490DF1" w:rsidRPr="00E64F47" w:rsidRDefault="00490DF1" w:rsidP="004C7DDF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4F0F639F" w14:textId="386D9886" w:rsidR="00490DF1" w:rsidRPr="00E64F47" w:rsidRDefault="00490DF1" w:rsidP="004C7DDF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1C6DB47D" w14:textId="77777777" w:rsidR="00490DF1" w:rsidRPr="00E64F47" w:rsidRDefault="00490DF1" w:rsidP="004C7DDF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37B1DE33" w14:textId="75067825" w:rsidR="00490DF1" w:rsidRPr="00E64F47" w:rsidRDefault="00490DF1" w:rsidP="004C7DDF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3DA62C9C" w14:textId="77777777" w:rsidR="00490DF1" w:rsidRPr="00E64F47" w:rsidRDefault="00490DF1" w:rsidP="004C7DDF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7" w:type="dxa"/>
            <w:vAlign w:val="bottom"/>
          </w:tcPr>
          <w:p w14:paraId="2B0A2D99" w14:textId="143C23F2" w:rsidR="00490DF1" w:rsidRPr="00E64F47" w:rsidRDefault="00490DF1" w:rsidP="004C7DDF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408400A7" w14:textId="77777777" w:rsidR="00490DF1" w:rsidRPr="00E64F47" w:rsidRDefault="00490DF1" w:rsidP="004C7DDF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3" w:type="dxa"/>
            <w:vAlign w:val="bottom"/>
          </w:tcPr>
          <w:p w14:paraId="2319D7BE" w14:textId="2994E1DC" w:rsidR="00490DF1" w:rsidRPr="00E64F47" w:rsidRDefault="00490DF1" w:rsidP="004C7DDF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490DF1" w:rsidRPr="0069331B" w14:paraId="196D4A35" w14:textId="77777777" w:rsidTr="006209FC">
        <w:trPr>
          <w:gridAfter w:val="2"/>
          <w:wAfter w:w="1506" w:type="dxa"/>
          <w:trHeight w:val="270"/>
        </w:trPr>
        <w:tc>
          <w:tcPr>
            <w:tcW w:w="15200" w:type="dxa"/>
            <w:gridSpan w:val="24"/>
          </w:tcPr>
          <w:p w14:paraId="012F94D4" w14:textId="77777777" w:rsidR="00490DF1" w:rsidRPr="003C75ED" w:rsidRDefault="00490DF1" w:rsidP="0049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7457C674" w14:textId="213E2660" w:rsidR="00B72EE5" w:rsidRDefault="00B72EE5" w:rsidP="007A76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E0CBF">
        <w:rPr>
          <w:rFonts w:ascii="Angsana New" w:hAnsi="Angsana New" w:hint="cs"/>
          <w:sz w:val="30"/>
          <w:szCs w:val="30"/>
          <w:cs/>
        </w:rPr>
        <w:t>บริษัทย่อย</w:t>
      </w:r>
      <w:r w:rsidR="00AA5540">
        <w:rPr>
          <w:rFonts w:ascii="Angsana New" w:hAnsi="Angsana New" w:hint="cs"/>
          <w:sz w:val="30"/>
          <w:szCs w:val="30"/>
          <w:cs/>
        </w:rPr>
        <w:t>ทางตรงและบริษัทย่อยทางอ้อม</w:t>
      </w:r>
      <w:r w:rsidRPr="003E0CBF">
        <w:rPr>
          <w:rFonts w:ascii="Angsana New" w:hAnsi="Angsana New" w:hint="cs"/>
          <w:sz w:val="30"/>
          <w:szCs w:val="30"/>
          <w:cs/>
        </w:rPr>
        <w:t>ทั้งหมดดำเนินธุรกิจในประเทศไทย</w:t>
      </w:r>
    </w:p>
    <w:p w14:paraId="666536B7" w14:textId="77777777" w:rsidR="00E44A17" w:rsidRPr="0071274C" w:rsidRDefault="00E44A17" w:rsidP="007A76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jc w:val="thaiDistribute"/>
        <w:rPr>
          <w:rFonts w:ascii="Angsana New" w:hAnsi="Angsana New"/>
          <w:sz w:val="6"/>
          <w:szCs w:val="6"/>
        </w:rPr>
      </w:pPr>
    </w:p>
    <w:p w14:paraId="53F0FDF2" w14:textId="77777777" w:rsidR="00845FCE" w:rsidRPr="00845FCE" w:rsidRDefault="00845FCE" w:rsidP="007A76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jc w:val="thaiDistribute"/>
        <w:rPr>
          <w:rFonts w:ascii="Angsana New" w:hAnsi="Angsana New"/>
          <w:sz w:val="2"/>
          <w:szCs w:val="2"/>
        </w:rPr>
      </w:pPr>
    </w:p>
    <w:p w14:paraId="5F4B033B" w14:textId="77777777" w:rsidR="00010552" w:rsidRDefault="00010552" w:rsidP="000105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  <w:sectPr w:rsidR="00010552" w:rsidSect="00B75C63"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5BC7D1DD" w14:textId="01DC5928" w:rsidR="00010552" w:rsidRDefault="00010552" w:rsidP="00A017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กลุ่มบริษัทไม่มีเงินลงทุนในบริษัทย่อยซึ่งจดทะเบียนในตลาดหลักทรัพย์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 ยกเว้นบริษัท เนชั่น บรอดแคสติ้ง คอร์ปอเรชั่น จำกัด (มหาชน) ซึ่งเป็นบริษัทจดทะเบียนในตลาดหลักทรัพย์ เอ็ม เอ ไอ ณ วันที่ 3</w:t>
      </w:r>
      <w:r w:rsidR="000D0888">
        <w:rPr>
          <w:rFonts w:ascii="Angsana New" w:hAnsi="Angsana New" w:hint="cs"/>
          <w:sz w:val="30"/>
          <w:szCs w:val="30"/>
          <w:cs/>
        </w:rPr>
        <w:t>1 ธันวาคม 256</w:t>
      </w:r>
      <w:r w:rsidR="000D0888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 xml:space="preserve"> มีราคาปิดอยู่ที่ </w:t>
      </w:r>
      <w:r w:rsidR="000D0888">
        <w:rPr>
          <w:rFonts w:ascii="Angsana New" w:hAnsi="Angsana New"/>
          <w:sz w:val="30"/>
          <w:szCs w:val="30"/>
        </w:rPr>
        <w:t>0.46</w:t>
      </w:r>
      <w:r>
        <w:rPr>
          <w:rFonts w:ascii="Angsana New" w:hAnsi="Angsana New" w:hint="cs"/>
          <w:sz w:val="30"/>
          <w:szCs w:val="30"/>
          <w:cs/>
        </w:rPr>
        <w:t xml:space="preserve"> บาท </w:t>
      </w:r>
      <w:r w:rsidR="000D0888" w:rsidRPr="004575A5">
        <w:rPr>
          <w:rFonts w:ascii="Angsana New" w:hAnsi="Angsana New"/>
          <w:i/>
          <w:iCs/>
          <w:sz w:val="30"/>
          <w:szCs w:val="30"/>
        </w:rPr>
        <w:t>(</w:t>
      </w:r>
      <w:r w:rsidR="000D0888">
        <w:rPr>
          <w:rFonts w:ascii="Angsana New" w:hAnsi="Angsana New" w:hint="cs"/>
          <w:i/>
          <w:iCs/>
          <w:sz w:val="30"/>
          <w:szCs w:val="30"/>
          <w:cs/>
        </w:rPr>
        <w:t>25</w:t>
      </w:r>
      <w:r w:rsidR="000D0888">
        <w:rPr>
          <w:rFonts w:ascii="Angsana New" w:hAnsi="Angsana New"/>
          <w:i/>
          <w:iCs/>
          <w:sz w:val="30"/>
          <w:szCs w:val="30"/>
        </w:rPr>
        <w:t>60: 1.17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  <w:r>
        <w:rPr>
          <w:rFonts w:ascii="Angsana New" w:hAnsi="Angsana New" w:hint="cs"/>
          <w:i/>
          <w:iCs/>
          <w:sz w:val="30"/>
          <w:szCs w:val="30"/>
          <w:cs/>
        </w:rPr>
        <w:t>บาท</w:t>
      </w:r>
      <w:r w:rsidRPr="002E0AB0">
        <w:rPr>
          <w:rFonts w:ascii="Angsana New" w:hAnsi="Angsana New" w:hint="cs"/>
          <w:i/>
          <w:iCs/>
          <w:sz w:val="30"/>
          <w:szCs w:val="30"/>
          <w:cs/>
        </w:rPr>
        <w:t>)</w:t>
      </w:r>
      <w:r>
        <w:rPr>
          <w:rFonts w:ascii="Angsana New" w:hAnsi="Angsana New" w:hint="cs"/>
          <w:sz w:val="30"/>
          <w:szCs w:val="30"/>
          <w:cs/>
        </w:rPr>
        <w:t xml:space="preserve"> มูลค่ายุติธรรมของ</w:t>
      </w:r>
      <w:r w:rsidR="004575A5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 xml:space="preserve">เงินลงทุนในบริษัทดังกล่าวเท่ากับ </w:t>
      </w:r>
      <w:r w:rsidR="000D0888">
        <w:rPr>
          <w:rFonts w:ascii="Angsana New" w:hAnsi="Angsana New"/>
          <w:sz w:val="30"/>
          <w:szCs w:val="30"/>
        </w:rPr>
        <w:t>175.97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F03484">
        <w:rPr>
          <w:rFonts w:ascii="Angsana New" w:hAnsi="Angsana New" w:hint="cs"/>
          <w:sz w:val="30"/>
          <w:szCs w:val="30"/>
          <w:cs/>
        </w:rPr>
        <w:t>ล้าน</w:t>
      </w:r>
      <w:r>
        <w:rPr>
          <w:rFonts w:ascii="Angsana New" w:hAnsi="Angsana New" w:hint="cs"/>
          <w:sz w:val="30"/>
          <w:szCs w:val="30"/>
          <w:cs/>
        </w:rPr>
        <w:t xml:space="preserve">บาท </w:t>
      </w:r>
      <w:r w:rsidRPr="002E0AB0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0D0888">
        <w:rPr>
          <w:rFonts w:ascii="Angsana New" w:hAnsi="Angsana New" w:hint="cs"/>
          <w:i/>
          <w:iCs/>
          <w:sz w:val="30"/>
          <w:szCs w:val="30"/>
          <w:cs/>
        </w:rPr>
        <w:t>25</w:t>
      </w:r>
      <w:r w:rsidR="000D0888">
        <w:rPr>
          <w:rFonts w:ascii="Angsana New" w:hAnsi="Angsana New"/>
          <w:i/>
          <w:iCs/>
          <w:sz w:val="30"/>
          <w:szCs w:val="30"/>
        </w:rPr>
        <w:t>60: 447.59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  <w:r w:rsidR="00F03484">
        <w:rPr>
          <w:rFonts w:ascii="Angsana New" w:hAnsi="Angsana New" w:hint="cs"/>
          <w:i/>
          <w:iCs/>
          <w:sz w:val="30"/>
          <w:szCs w:val="30"/>
          <w:cs/>
        </w:rPr>
        <w:t>ล้าน</w:t>
      </w:r>
      <w:r w:rsidR="000D0888">
        <w:rPr>
          <w:rFonts w:ascii="Angsana New" w:hAnsi="Angsana New" w:hint="cs"/>
          <w:i/>
          <w:iCs/>
          <w:sz w:val="30"/>
          <w:szCs w:val="30"/>
          <w:cs/>
        </w:rPr>
        <w:t>บาท</w:t>
      </w:r>
      <w:r w:rsidRPr="002E0AB0">
        <w:rPr>
          <w:rFonts w:ascii="Angsana New" w:hAnsi="Angsana New" w:hint="cs"/>
          <w:i/>
          <w:iCs/>
          <w:sz w:val="30"/>
          <w:szCs w:val="30"/>
          <w:cs/>
        </w:rPr>
        <w:t>)</w:t>
      </w:r>
      <w:r w:rsidRPr="00010552">
        <w:rPr>
          <w:rFonts w:ascii="Angsana New" w:hAnsi="Angsana New"/>
          <w:sz w:val="30"/>
          <w:szCs w:val="30"/>
        </w:rPr>
        <w:t xml:space="preserve"> </w:t>
      </w:r>
    </w:p>
    <w:p w14:paraId="1BCAE68D" w14:textId="77777777" w:rsidR="00010552" w:rsidRPr="00FA75B3" w:rsidRDefault="00010552" w:rsidP="000105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="Angsana New" w:hAnsi="Angsana New"/>
          <w:sz w:val="16"/>
          <w:szCs w:val="16"/>
        </w:rPr>
      </w:pPr>
    </w:p>
    <w:p w14:paraId="51FB6BD7" w14:textId="77777777" w:rsidR="00764A7D" w:rsidRPr="006336DC" w:rsidRDefault="00764A7D" w:rsidP="00764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napToGrid w:val="0"/>
          <w:sz w:val="30"/>
          <w:szCs w:val="30"/>
          <w:lang w:eastAsia="th-TH"/>
        </w:rPr>
      </w:pPr>
      <w:r>
        <w:rPr>
          <w:rFonts w:ascii="Angsana New" w:hAnsi="Angsana New" w:hint="cs"/>
          <w:i/>
          <w:iCs/>
          <w:snapToGrid w:val="0"/>
          <w:sz w:val="30"/>
          <w:szCs w:val="30"/>
          <w:cs/>
          <w:lang w:eastAsia="th-TH"/>
        </w:rPr>
        <w:t>การพิจารณาการด้อยค่า</w:t>
      </w:r>
    </w:p>
    <w:p w14:paraId="3564EEEC" w14:textId="77777777" w:rsidR="00764A7D" w:rsidRPr="00FA75B3" w:rsidRDefault="00764A7D" w:rsidP="00764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napToGrid w:val="0"/>
          <w:sz w:val="16"/>
          <w:szCs w:val="16"/>
          <w:lang w:eastAsia="th-TH"/>
        </w:rPr>
      </w:pPr>
    </w:p>
    <w:p w14:paraId="7C2EA913" w14:textId="356DC4F9" w:rsidR="00D60BD8" w:rsidRPr="005E0BB3" w:rsidRDefault="00D60BD8" w:rsidP="00764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5E0BB3">
        <w:rPr>
          <w:rFonts w:ascii="Angsana New" w:hAnsi="Angsana New" w:hint="cs"/>
          <w:sz w:val="30"/>
          <w:szCs w:val="30"/>
          <w:cs/>
        </w:rPr>
        <w:t>ผู้บริหารของบริษัทได้มีการทดสอบการด้อยค่าของมูลค่าตามบัญชีของเงินลงทุนในบริษัทย่อย โดยมูลค่าที่คาดว่าจะ</w:t>
      </w:r>
      <w:r w:rsidRPr="004575A5">
        <w:rPr>
          <w:rFonts w:ascii="Angsana New" w:hAnsi="Angsana New" w:hint="cs"/>
          <w:spacing w:val="-6"/>
          <w:sz w:val="30"/>
          <w:szCs w:val="30"/>
          <w:cs/>
        </w:rPr>
        <w:t>ได้รับคืนพิจารณาจาก</w:t>
      </w:r>
      <w:r w:rsidR="00D4482B" w:rsidRPr="004575A5">
        <w:rPr>
          <w:rFonts w:ascii="Angsana New" w:hAnsi="Angsana New" w:hint="cs"/>
          <w:spacing w:val="-6"/>
          <w:sz w:val="30"/>
          <w:szCs w:val="30"/>
          <w:cs/>
        </w:rPr>
        <w:t>มูลค่า</w:t>
      </w:r>
      <w:r w:rsidR="00DF06AA" w:rsidRPr="004575A5">
        <w:rPr>
          <w:rFonts w:ascii="Angsana New" w:hAnsi="Angsana New" w:hint="cs"/>
          <w:spacing w:val="-6"/>
          <w:sz w:val="30"/>
          <w:szCs w:val="30"/>
          <w:cs/>
        </w:rPr>
        <w:t>ที่สูงกว่าระหว่างมูลค่า</w:t>
      </w:r>
      <w:r w:rsidR="00D4482B" w:rsidRPr="004575A5">
        <w:rPr>
          <w:rFonts w:ascii="Angsana New" w:hAnsi="Angsana New" w:hint="cs"/>
          <w:spacing w:val="-6"/>
          <w:sz w:val="30"/>
          <w:szCs w:val="30"/>
          <w:cs/>
        </w:rPr>
        <w:t>ยุ</w:t>
      </w:r>
      <w:r w:rsidR="005E0BB3" w:rsidRPr="004575A5">
        <w:rPr>
          <w:rFonts w:ascii="Angsana New" w:hAnsi="Angsana New" w:hint="cs"/>
          <w:spacing w:val="-6"/>
          <w:sz w:val="30"/>
          <w:szCs w:val="30"/>
          <w:cs/>
        </w:rPr>
        <w:t>ติธรรมและ</w:t>
      </w:r>
      <w:r w:rsidRPr="004575A5">
        <w:rPr>
          <w:rFonts w:ascii="Angsana New" w:hAnsi="Angsana New" w:hint="cs"/>
          <w:spacing w:val="-6"/>
          <w:sz w:val="30"/>
          <w:szCs w:val="30"/>
          <w:cs/>
        </w:rPr>
        <w:t>มูลค่าจากการใช้ ซึ่งวัดมูลค่าโดยการคิดลด</w:t>
      </w:r>
      <w:r w:rsidRPr="004575A5">
        <w:rPr>
          <w:rFonts w:ascii="Angsana New" w:hAnsi="Angsana New"/>
          <w:spacing w:val="-6"/>
          <w:sz w:val="30"/>
          <w:szCs w:val="30"/>
          <w:cs/>
        </w:rPr>
        <w:t>กระแสเงินสด</w:t>
      </w:r>
      <w:r w:rsidRPr="005E0BB3">
        <w:rPr>
          <w:rFonts w:ascii="Angsana New" w:hAnsi="Angsana New"/>
          <w:spacing w:val="-4"/>
          <w:sz w:val="30"/>
          <w:szCs w:val="30"/>
          <w:cs/>
        </w:rPr>
        <w:t>ในอนาคตที่คาดว่า</w:t>
      </w:r>
      <w:r w:rsidRPr="005E0BB3">
        <w:rPr>
          <w:rFonts w:ascii="Angsana New" w:hAnsi="Angsana New"/>
          <w:sz w:val="30"/>
          <w:szCs w:val="30"/>
          <w:cs/>
        </w:rPr>
        <w:t>จะได้รับ</w:t>
      </w:r>
      <w:r w:rsidRPr="005E0BB3">
        <w:rPr>
          <w:rFonts w:ascii="Angsana New" w:hAnsi="Angsana New" w:hint="cs"/>
          <w:sz w:val="30"/>
          <w:szCs w:val="30"/>
          <w:cs/>
        </w:rPr>
        <w:t>ที่เกิดขึ้นจากการดำเนินงานต่อเนื่อง</w:t>
      </w:r>
      <w:r w:rsidR="007D45C1" w:rsidRPr="005E0BB3">
        <w:rPr>
          <w:rFonts w:ascii="Angsana New" w:hAnsi="Angsana New"/>
          <w:sz w:val="30"/>
          <w:szCs w:val="30"/>
          <w:cs/>
        </w:rPr>
        <w:t>ของ</w:t>
      </w:r>
      <w:r w:rsidR="007D45C1" w:rsidRPr="005E0BB3">
        <w:rPr>
          <w:rFonts w:ascii="Angsana New" w:hAnsi="Angsana New" w:hint="cs"/>
          <w:sz w:val="30"/>
          <w:szCs w:val="30"/>
          <w:cs/>
        </w:rPr>
        <w:t>หน่วยสินทรัพย์ที่ก่อให้เกิดเงินสด</w:t>
      </w:r>
      <w:r w:rsidRPr="005E0BB3">
        <w:rPr>
          <w:rFonts w:ascii="Angsana New" w:hAnsi="Angsana New" w:hint="cs"/>
          <w:sz w:val="30"/>
          <w:szCs w:val="30"/>
          <w:cs/>
        </w:rPr>
        <w:t xml:space="preserve"> โดยประมาณการตามแผนการดำเนินธุรกิจ และอัตราคิดลดซึ่งคำนวณจากวิธีต้นทุนถัวเฉลี่ยถ่วงน้ำหนักของเงินทุน</w:t>
      </w:r>
    </w:p>
    <w:p w14:paraId="251939D6" w14:textId="77777777" w:rsidR="00D60BD8" w:rsidRPr="00FA75B3" w:rsidRDefault="00D60BD8" w:rsidP="00764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napToGrid w:val="0"/>
          <w:sz w:val="16"/>
          <w:szCs w:val="16"/>
          <w:lang w:eastAsia="th-TH"/>
        </w:rPr>
      </w:pPr>
    </w:p>
    <w:p w14:paraId="53CC8B00" w14:textId="77777777" w:rsidR="003A7F47" w:rsidRPr="00C30B7A" w:rsidRDefault="003A7F47" w:rsidP="00EA6F11">
      <w:pPr>
        <w:tabs>
          <w:tab w:val="clear" w:pos="680"/>
        </w:tabs>
        <w:ind w:left="540"/>
        <w:jc w:val="both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C30B7A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 xml:space="preserve">หน่วยสินทรัพย์ที่ก่อให้เกิดเงินสด </w:t>
      </w:r>
      <w:r w:rsidRPr="00C30B7A"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 xml:space="preserve">1: </w:t>
      </w:r>
      <w:r w:rsidRPr="00C30B7A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เงินลงทุนในบริษัท</w:t>
      </w:r>
      <w:r w:rsidRPr="00C30B7A"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 xml:space="preserve"> </w:t>
      </w:r>
      <w:r w:rsidRPr="00C30B7A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เนชั่น บรอดแคสติ้ง</w:t>
      </w:r>
      <w:r w:rsidRPr="00C30B7A"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 xml:space="preserve"> </w:t>
      </w:r>
      <w:r w:rsidRPr="00C30B7A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คอร์ปอเรชั่น จำกัด (มหาชน)</w:t>
      </w:r>
      <w:r w:rsidRPr="00C30B7A"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 xml:space="preserve"> (“NBC”)</w:t>
      </w:r>
    </w:p>
    <w:p w14:paraId="68FD6B0B" w14:textId="77777777" w:rsidR="003A7F47" w:rsidRPr="00FA75B3" w:rsidRDefault="003A7F47" w:rsidP="003A7F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  <w:highlight w:val="cyan"/>
        </w:rPr>
      </w:pPr>
    </w:p>
    <w:p w14:paraId="3E20B27E" w14:textId="15FBDEE1" w:rsidR="00B7708F" w:rsidRPr="00B7708F" w:rsidRDefault="003A7F47" w:rsidP="00D55DAB">
      <w:pPr>
        <w:tabs>
          <w:tab w:val="clear" w:pos="680"/>
        </w:tabs>
        <w:ind w:left="540"/>
        <w:jc w:val="thaiDistribute"/>
        <w:rPr>
          <w:rFonts w:ascii="Angsana New" w:hAnsi="Angsana New"/>
          <w:spacing w:val="-4"/>
          <w:sz w:val="16"/>
          <w:szCs w:val="16"/>
        </w:rPr>
      </w:pPr>
      <w:r>
        <w:rPr>
          <w:rFonts w:ascii="Angsana New" w:hAnsi="Angsana New" w:hint="cs"/>
          <w:spacing w:val="-4"/>
          <w:sz w:val="30"/>
          <w:szCs w:val="30"/>
          <w:cs/>
        </w:rPr>
        <w:t>จากการทดสอบการด้อยค่าของ</w:t>
      </w:r>
      <w:r w:rsidRPr="00AF56D4">
        <w:rPr>
          <w:rFonts w:ascii="Angsana New" w:hAnsi="Angsana New" w:hint="cs"/>
          <w:spacing w:val="-4"/>
          <w:sz w:val="30"/>
          <w:szCs w:val="30"/>
          <w:cs/>
        </w:rPr>
        <w:t>มูลค่า</w:t>
      </w:r>
      <w:r>
        <w:rPr>
          <w:rFonts w:ascii="Angsana New" w:hAnsi="Angsana New" w:hint="cs"/>
          <w:spacing w:val="-4"/>
          <w:sz w:val="30"/>
          <w:szCs w:val="30"/>
          <w:cs/>
        </w:rPr>
        <w:t>ตามบัญชีของเงินลงทุนใน</w:t>
      </w:r>
      <w:r w:rsidRPr="00D60BD8">
        <w:rPr>
          <w:rFonts w:ascii="Angsana New" w:hAnsi="Angsana New"/>
          <w:spacing w:val="-4"/>
          <w:sz w:val="30"/>
          <w:szCs w:val="30"/>
          <w:cs/>
        </w:rPr>
        <w:t xml:space="preserve">บริษัท </w:t>
      </w:r>
      <w:r w:rsidRPr="000E2D70">
        <w:rPr>
          <w:rFonts w:ascii="Angsana New" w:hAnsi="Angsana New"/>
          <w:spacing w:val="-4"/>
          <w:sz w:val="30"/>
          <w:szCs w:val="30"/>
          <w:cs/>
        </w:rPr>
        <w:t>เนชั่น บรอดแคสติ้ง คอร์ปอเรชั่น จำกัด (มหาชน)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505044">
        <w:rPr>
          <w:rFonts w:ascii="Angsana New" w:hAnsi="Angsana New" w:hint="cs"/>
          <w:spacing w:val="-4"/>
          <w:sz w:val="30"/>
          <w:szCs w:val="30"/>
          <w:cs/>
        </w:rPr>
        <w:t>ณ</w:t>
      </w:r>
      <w:r w:rsidR="00F52A49">
        <w:rPr>
          <w:rFonts w:ascii="Angsana New" w:hAnsi="Angsana New" w:hint="cs"/>
          <w:spacing w:val="-4"/>
          <w:sz w:val="30"/>
          <w:szCs w:val="30"/>
          <w:cs/>
        </w:rPr>
        <w:t xml:space="preserve"> วันที่ </w:t>
      </w:r>
      <w:r w:rsidR="00F52A49">
        <w:rPr>
          <w:rFonts w:ascii="Angsana New" w:hAnsi="Angsana New"/>
          <w:spacing w:val="-4"/>
          <w:sz w:val="30"/>
          <w:szCs w:val="30"/>
        </w:rPr>
        <w:t xml:space="preserve">31 </w:t>
      </w:r>
      <w:r w:rsidR="00F52A49">
        <w:rPr>
          <w:rFonts w:ascii="Angsana New" w:hAnsi="Angsana New" w:hint="cs"/>
          <w:spacing w:val="-4"/>
          <w:sz w:val="30"/>
          <w:szCs w:val="30"/>
          <w:cs/>
        </w:rPr>
        <w:t xml:space="preserve">ธันวาคม </w:t>
      </w:r>
      <w:r w:rsidR="00F52A49">
        <w:rPr>
          <w:rFonts w:ascii="Angsana New" w:hAnsi="Angsana New"/>
          <w:spacing w:val="-4"/>
          <w:sz w:val="30"/>
          <w:szCs w:val="30"/>
        </w:rPr>
        <w:t xml:space="preserve">2560 </w:t>
      </w:r>
      <w:r w:rsidR="00F52A49">
        <w:rPr>
          <w:rFonts w:ascii="Angsana New" w:hAnsi="Angsana New" w:hint="cs"/>
          <w:spacing w:val="-4"/>
          <w:sz w:val="30"/>
          <w:szCs w:val="30"/>
          <w:cs/>
        </w:rPr>
        <w:t>โดยพิจารณา</w:t>
      </w:r>
      <w:r>
        <w:rPr>
          <w:rFonts w:ascii="Angsana New" w:hAnsi="Angsana New" w:hint="cs"/>
          <w:spacing w:val="-4"/>
          <w:sz w:val="30"/>
          <w:szCs w:val="30"/>
          <w:cs/>
        </w:rPr>
        <w:t>มูลค่าที่คาดว่าจะได้รับคืนจากมูลค่ายุติธรรม</w:t>
      </w:r>
      <w:r w:rsidR="00D55DAB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</w:rPr>
        <w:t>พบว่า</w:t>
      </w:r>
      <w:r w:rsidRPr="00AF56D4">
        <w:rPr>
          <w:rFonts w:ascii="Angsana New" w:hAnsi="Angsana New" w:hint="cs"/>
          <w:spacing w:val="-4"/>
          <w:sz w:val="30"/>
          <w:szCs w:val="30"/>
          <w:cs/>
        </w:rPr>
        <w:t>มูลค่า</w:t>
      </w:r>
      <w:r>
        <w:rPr>
          <w:rFonts w:ascii="Angsana New" w:hAnsi="Angsana New" w:hint="cs"/>
          <w:spacing w:val="-4"/>
          <w:sz w:val="30"/>
          <w:szCs w:val="30"/>
          <w:cs/>
        </w:rPr>
        <w:t>ตามบัญชีของเงินลงทุนใน</w:t>
      </w:r>
      <w:r>
        <w:rPr>
          <w:rFonts w:ascii="Angsana New" w:hAnsi="Angsana New"/>
          <w:spacing w:val="-4"/>
          <w:sz w:val="30"/>
          <w:szCs w:val="30"/>
        </w:rPr>
        <w:t xml:space="preserve"> NBC </w:t>
      </w:r>
      <w:r w:rsidRPr="00AF56D4">
        <w:rPr>
          <w:rFonts w:ascii="Angsana New" w:hAnsi="Angsana New" w:hint="cs"/>
          <w:spacing w:val="-4"/>
          <w:sz w:val="30"/>
          <w:szCs w:val="30"/>
          <w:cs/>
        </w:rPr>
        <w:t>สูงกว่ามูลค่าที่ค</w:t>
      </w:r>
      <w:r>
        <w:rPr>
          <w:rFonts w:ascii="Angsana New" w:hAnsi="Angsana New" w:hint="cs"/>
          <w:spacing w:val="-4"/>
          <w:sz w:val="30"/>
          <w:szCs w:val="30"/>
          <w:cs/>
        </w:rPr>
        <w:t>าดว่าจะได้รับคืนจำนวน</w:t>
      </w:r>
      <w:r w:rsidR="005E0BB3">
        <w:rPr>
          <w:rFonts w:ascii="Angsana New" w:hAnsi="Angsana New"/>
          <w:spacing w:val="-4"/>
          <w:sz w:val="30"/>
          <w:szCs w:val="30"/>
        </w:rPr>
        <w:t xml:space="preserve"> 5</w:t>
      </w:r>
      <w:r w:rsidR="005E0BB3">
        <w:rPr>
          <w:rFonts w:ascii="Angsana New" w:hAnsi="Angsana New" w:hint="cs"/>
          <w:spacing w:val="-4"/>
          <w:sz w:val="30"/>
          <w:szCs w:val="30"/>
          <w:cs/>
        </w:rPr>
        <w:t>4</w:t>
      </w:r>
      <w:r>
        <w:rPr>
          <w:rFonts w:ascii="Angsana New" w:hAnsi="Angsana New"/>
          <w:spacing w:val="-4"/>
          <w:sz w:val="30"/>
          <w:szCs w:val="30"/>
        </w:rPr>
        <w:t>2</w:t>
      </w:r>
      <w:r w:rsidRPr="00AF56D4">
        <w:rPr>
          <w:rFonts w:ascii="Angsana New" w:hAnsi="Angsana New"/>
          <w:spacing w:val="-4"/>
          <w:sz w:val="30"/>
          <w:szCs w:val="30"/>
        </w:rPr>
        <w:t xml:space="preserve"> </w:t>
      </w:r>
      <w:r w:rsidRPr="00AF56D4"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</w:t>
      </w:r>
      <w:r>
        <w:rPr>
          <w:rFonts w:ascii="Angsana New" w:hAnsi="Angsana New" w:hint="cs"/>
          <w:spacing w:val="-4"/>
          <w:sz w:val="30"/>
          <w:szCs w:val="30"/>
          <w:cs/>
        </w:rPr>
        <w:t>บริษัท</w:t>
      </w:r>
      <w:r w:rsidR="00832F9D">
        <w:rPr>
          <w:rFonts w:ascii="Angsana New" w:hAnsi="Angsana New" w:hint="cs"/>
          <w:spacing w:val="-4"/>
          <w:sz w:val="30"/>
          <w:szCs w:val="30"/>
          <w:cs/>
        </w:rPr>
        <w:t>จึงรับรู้</w:t>
      </w:r>
      <w:r w:rsidRPr="00AF56D4">
        <w:rPr>
          <w:rFonts w:ascii="Angsana New" w:hAnsi="Angsana New"/>
          <w:spacing w:val="-4"/>
          <w:sz w:val="30"/>
          <w:szCs w:val="30"/>
          <w:cs/>
        </w:rPr>
        <w:t>ขาดทุนจากการด้อยค่า</w:t>
      </w:r>
      <w:r w:rsidR="00C008AC">
        <w:rPr>
          <w:rFonts w:ascii="Angsana New" w:hAnsi="Angsana New" w:hint="cs"/>
          <w:spacing w:val="-4"/>
          <w:sz w:val="30"/>
          <w:szCs w:val="30"/>
          <w:cs/>
        </w:rPr>
        <w:t>ของเงินลงทุนดังกล่าว</w:t>
      </w:r>
      <w:r w:rsidRPr="00AF56D4">
        <w:rPr>
          <w:rFonts w:ascii="Angsana New" w:hAnsi="Angsana New" w:hint="cs"/>
          <w:spacing w:val="-4"/>
          <w:sz w:val="30"/>
          <w:szCs w:val="30"/>
          <w:cs/>
        </w:rPr>
        <w:t>จำนวน</w:t>
      </w:r>
      <w:r w:rsidR="005E0BB3">
        <w:rPr>
          <w:rFonts w:ascii="Angsana New" w:hAnsi="Angsana New"/>
          <w:spacing w:val="-4"/>
          <w:sz w:val="30"/>
          <w:szCs w:val="30"/>
        </w:rPr>
        <w:t xml:space="preserve"> 5</w:t>
      </w:r>
      <w:r w:rsidR="005E0BB3">
        <w:rPr>
          <w:rFonts w:ascii="Angsana New" w:hAnsi="Angsana New" w:hint="cs"/>
          <w:spacing w:val="-4"/>
          <w:sz w:val="30"/>
          <w:szCs w:val="30"/>
          <w:cs/>
        </w:rPr>
        <w:t>4</w:t>
      </w:r>
      <w:r>
        <w:rPr>
          <w:rFonts w:ascii="Angsana New" w:hAnsi="Angsana New"/>
          <w:spacing w:val="-4"/>
          <w:sz w:val="30"/>
          <w:szCs w:val="30"/>
        </w:rPr>
        <w:t>2</w:t>
      </w:r>
      <w:r w:rsidRPr="00AF56D4">
        <w:rPr>
          <w:rFonts w:ascii="Angsana New" w:hAnsi="Angsana New"/>
          <w:spacing w:val="-4"/>
          <w:sz w:val="30"/>
          <w:szCs w:val="30"/>
        </w:rPr>
        <w:t xml:space="preserve"> </w:t>
      </w:r>
      <w:r w:rsidRPr="00AF56D4">
        <w:rPr>
          <w:rFonts w:ascii="Angsana New" w:hAnsi="Angsana New"/>
          <w:spacing w:val="-4"/>
          <w:sz w:val="30"/>
          <w:szCs w:val="30"/>
          <w:cs/>
        </w:rPr>
        <w:t>ล้านบาท</w:t>
      </w:r>
      <w:r w:rsidR="005E0BB3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AF56D4">
        <w:rPr>
          <w:rFonts w:ascii="Angsana New" w:hAnsi="Angsana New" w:hint="cs"/>
          <w:spacing w:val="-4"/>
          <w:sz w:val="30"/>
          <w:szCs w:val="30"/>
          <w:cs/>
        </w:rPr>
        <w:t>ในงบการเงินเฉพาะกิจการสำหรับปีสิ้นสุดวันที่</w:t>
      </w:r>
      <w:r w:rsidR="00F52A49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AF56D4">
        <w:rPr>
          <w:rFonts w:ascii="Angsana New" w:hAnsi="Angsana New" w:hint="cs"/>
          <w:spacing w:val="-4"/>
          <w:sz w:val="30"/>
          <w:szCs w:val="30"/>
          <w:cs/>
        </w:rPr>
        <w:t xml:space="preserve">31 ธันวาคม </w:t>
      </w:r>
      <w:r w:rsidRPr="00AF56D4">
        <w:rPr>
          <w:rFonts w:ascii="Angsana New" w:hAnsi="Angsana New"/>
          <w:spacing w:val="-4"/>
          <w:sz w:val="30"/>
          <w:szCs w:val="30"/>
        </w:rPr>
        <w:t>2560</w:t>
      </w:r>
      <w:r w:rsidR="00D55DAB">
        <w:rPr>
          <w:rFonts w:ascii="Angsana New" w:hAnsi="Angsana New"/>
          <w:spacing w:val="-4"/>
          <w:sz w:val="30"/>
          <w:szCs w:val="30"/>
        </w:rPr>
        <w:t xml:space="preserve"> </w:t>
      </w:r>
      <w:r w:rsidR="00B7708F">
        <w:rPr>
          <w:rFonts w:ascii="Angsana New" w:hAnsi="Angsana New"/>
          <w:spacing w:val="-4"/>
          <w:sz w:val="30"/>
          <w:szCs w:val="30"/>
          <w:cs/>
        </w:rPr>
        <w:br/>
      </w:r>
    </w:p>
    <w:p w14:paraId="5D00825A" w14:textId="254D7893" w:rsidR="003A7F47" w:rsidRDefault="00B7708F" w:rsidP="00D55DAB">
      <w:pPr>
        <w:tabs>
          <w:tab w:val="clear" w:pos="680"/>
        </w:tabs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 w:hint="cs"/>
          <w:spacing w:val="-4"/>
          <w:sz w:val="30"/>
          <w:szCs w:val="30"/>
          <w:cs/>
        </w:rPr>
        <w:t xml:space="preserve">ต่อมาในปี </w:t>
      </w:r>
      <w:r>
        <w:rPr>
          <w:rFonts w:ascii="Angsana New" w:hAnsi="Angsana New"/>
          <w:spacing w:val="-4"/>
          <w:sz w:val="30"/>
          <w:szCs w:val="30"/>
        </w:rPr>
        <w:t>2561</w:t>
      </w:r>
      <w:r w:rsidR="00D55DAB">
        <w:rPr>
          <w:rFonts w:ascii="Angsana New" w:hAnsi="Angsana New"/>
          <w:spacing w:val="-4"/>
          <w:sz w:val="30"/>
          <w:szCs w:val="30"/>
        </w:rPr>
        <w:t xml:space="preserve"> </w:t>
      </w:r>
      <w:r w:rsidRPr="00B37CA5">
        <w:rPr>
          <w:rFonts w:ascii="Angsana New" w:hAnsi="Angsana New" w:hint="cs"/>
          <w:spacing w:val="-4"/>
          <w:sz w:val="30"/>
          <w:szCs w:val="30"/>
          <w:cs/>
        </w:rPr>
        <w:t>บริษัท</w:t>
      </w:r>
      <w:r w:rsidR="00CF298A">
        <w:rPr>
          <w:rFonts w:ascii="Angsana New" w:hAnsi="Angsana New" w:hint="cs"/>
          <w:spacing w:val="-4"/>
          <w:sz w:val="30"/>
          <w:szCs w:val="30"/>
          <w:cs/>
        </w:rPr>
        <w:t>ได้</w:t>
      </w:r>
      <w:r w:rsidRPr="00B37CA5">
        <w:rPr>
          <w:rFonts w:ascii="Angsana New" w:hAnsi="Angsana New" w:hint="cs"/>
          <w:spacing w:val="-4"/>
          <w:sz w:val="30"/>
          <w:szCs w:val="30"/>
          <w:cs/>
        </w:rPr>
        <w:t>รับรู้</w:t>
      </w:r>
      <w:r w:rsidRPr="00B37CA5">
        <w:rPr>
          <w:rFonts w:ascii="Angsana New" w:hAnsi="Angsana New"/>
          <w:spacing w:val="-4"/>
          <w:sz w:val="30"/>
          <w:szCs w:val="30"/>
          <w:cs/>
        </w:rPr>
        <w:t>ขาดทุนจากการด้อยค่า</w:t>
      </w:r>
      <w:r>
        <w:rPr>
          <w:rFonts w:ascii="Angsana New" w:hAnsi="Angsana New" w:hint="cs"/>
          <w:spacing w:val="-4"/>
          <w:sz w:val="30"/>
          <w:szCs w:val="30"/>
          <w:cs/>
        </w:rPr>
        <w:t>ของเงินลงทุนดังกล่าวเพิ่มขึ้น</w:t>
      </w:r>
      <w:r w:rsidRPr="00B37CA5">
        <w:rPr>
          <w:rFonts w:ascii="Angsana New" w:hAnsi="Angsana New" w:hint="cs"/>
          <w:spacing w:val="-4"/>
          <w:sz w:val="30"/>
          <w:szCs w:val="30"/>
          <w:cs/>
        </w:rPr>
        <w:t>จำนวน</w:t>
      </w:r>
      <w:r w:rsidRPr="00B37CA5">
        <w:rPr>
          <w:rFonts w:ascii="Angsana New" w:hAnsi="Angsana New"/>
          <w:spacing w:val="-4"/>
          <w:sz w:val="30"/>
          <w:szCs w:val="30"/>
        </w:rPr>
        <w:t xml:space="preserve"> 153 </w:t>
      </w:r>
      <w:r w:rsidRPr="00B37CA5">
        <w:rPr>
          <w:rFonts w:ascii="Angsana New" w:hAnsi="Angsana New"/>
          <w:spacing w:val="-4"/>
          <w:sz w:val="30"/>
          <w:szCs w:val="30"/>
          <w:cs/>
        </w:rPr>
        <w:t>ล้านบาท</w:t>
      </w:r>
      <w:r w:rsidRPr="00B37CA5">
        <w:rPr>
          <w:rFonts w:ascii="Angsana New" w:hAnsi="Angsana New" w:hint="cs"/>
          <w:spacing w:val="-4"/>
          <w:sz w:val="30"/>
          <w:szCs w:val="30"/>
          <w:cs/>
        </w:rPr>
        <w:t xml:space="preserve"> ใน</w:t>
      </w:r>
      <w:r>
        <w:rPr>
          <w:rFonts w:ascii="Angsana New" w:hAnsi="Angsana New" w:hint="cs"/>
          <w:spacing w:val="-4"/>
          <w:sz w:val="30"/>
          <w:szCs w:val="30"/>
          <w:cs/>
        </w:rPr>
        <w:t>งบการเงินเฉพาะกิจการ เนื่องจาก</w:t>
      </w:r>
      <w:r w:rsidR="00D55DAB" w:rsidRPr="00B37CA5">
        <w:rPr>
          <w:rFonts w:ascii="Angsana New" w:hAnsi="Angsana New" w:hint="cs"/>
          <w:spacing w:val="-4"/>
          <w:sz w:val="30"/>
          <w:szCs w:val="30"/>
          <w:cs/>
        </w:rPr>
        <w:t>มูลค่าตามบัญชีของเงินลงทุนใน</w:t>
      </w:r>
      <w:r w:rsidR="00D55DAB" w:rsidRPr="00B37CA5">
        <w:rPr>
          <w:rFonts w:ascii="Angsana New" w:hAnsi="Angsana New"/>
          <w:spacing w:val="-4"/>
          <w:sz w:val="30"/>
          <w:szCs w:val="30"/>
        </w:rPr>
        <w:t xml:space="preserve"> NBC </w:t>
      </w:r>
      <w:r w:rsidR="00D55DAB" w:rsidRPr="00B37CA5">
        <w:rPr>
          <w:rFonts w:ascii="Angsana New" w:hAnsi="Angsana New" w:hint="cs"/>
          <w:spacing w:val="-4"/>
          <w:sz w:val="30"/>
          <w:szCs w:val="30"/>
          <w:cs/>
        </w:rPr>
        <w:t>สูงกว่ามูลค่าที่คาดว่าจะได้รับคืน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ซึ่งพิจารณาจากมูลค่ายุติธรรม </w:t>
      </w:r>
    </w:p>
    <w:p w14:paraId="482CBF3B" w14:textId="77777777" w:rsidR="002E0E51" w:rsidRDefault="002E0E51" w:rsidP="00657AA7">
      <w:pPr>
        <w:tabs>
          <w:tab w:val="left" w:pos="567"/>
          <w:tab w:val="left" w:pos="1710"/>
        </w:tabs>
        <w:spacing w:line="240" w:lineRule="auto"/>
        <w:ind w:firstLine="540"/>
        <w:jc w:val="thaiDistribute"/>
        <w:rPr>
          <w:rFonts w:ascii="AngsanaNew" w:hAnsi="AngsanaNew" w:cs="AngsanaNew"/>
          <w:sz w:val="30"/>
          <w:szCs w:val="30"/>
        </w:rPr>
      </w:pPr>
    </w:p>
    <w:p w14:paraId="4893384E" w14:textId="6E9C9727" w:rsidR="003A7F47" w:rsidRPr="00832F9D" w:rsidRDefault="00D459F4" w:rsidP="00875D92">
      <w:pPr>
        <w:tabs>
          <w:tab w:val="left" w:pos="567"/>
          <w:tab w:val="left" w:pos="1710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napToGrid w:val="0"/>
          <w:sz w:val="26"/>
          <w:szCs w:val="26"/>
          <w:lang w:eastAsia="th-TH"/>
        </w:rPr>
      </w:pPr>
      <w:r>
        <w:rPr>
          <w:rFonts w:ascii="AngsanaNew" w:hAnsi="AngsanaNew" w:cs="AngsanaNew"/>
          <w:sz w:val="30"/>
          <w:szCs w:val="30"/>
        </w:rPr>
        <w:tab/>
      </w:r>
    </w:p>
    <w:p w14:paraId="75A710A1" w14:textId="4079BEF6" w:rsidR="0019403B" w:rsidRPr="00B37CA5" w:rsidRDefault="0019403B" w:rsidP="00F73EBE">
      <w:pPr>
        <w:pageBreakBefore/>
        <w:tabs>
          <w:tab w:val="clear" w:pos="680"/>
        </w:tabs>
        <w:ind w:left="547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B37CA5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lastRenderedPageBreak/>
        <w:t xml:space="preserve">หน่วยสินทรัพย์ที่ก่อให้เกิดเงินสด </w:t>
      </w:r>
      <w:r w:rsidRPr="00B37CA5"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 xml:space="preserve">2: </w:t>
      </w:r>
      <w:r w:rsidRPr="00B37CA5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เงินลงทุนในบริษัท</w:t>
      </w:r>
      <w:r w:rsidRPr="00B37CA5"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 xml:space="preserve"> </w:t>
      </w:r>
      <w:r w:rsidRPr="00B37CA5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 xml:space="preserve">เนชั่น </w:t>
      </w:r>
      <w:r w:rsidRPr="00B37CA5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อินเตอร์เนชั่นแนล เอ็ดดูเทนเมนท์</w:t>
      </w:r>
      <w:r w:rsidRPr="00B37CA5"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 xml:space="preserve"> </w:t>
      </w:r>
      <w:r w:rsidRPr="00B37CA5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 xml:space="preserve"> จำกัด (มหาชน)</w:t>
      </w:r>
      <w:r w:rsidRPr="00B37CA5"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 xml:space="preserve"> (“NINE”)</w:t>
      </w:r>
    </w:p>
    <w:p w14:paraId="2535D5F1" w14:textId="77777777" w:rsidR="0019403B" w:rsidRPr="006E2772" w:rsidRDefault="0019403B" w:rsidP="001940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25493274" w14:textId="56AF536A" w:rsidR="0019403B" w:rsidRDefault="0019403B" w:rsidP="00C427CD">
      <w:pPr>
        <w:tabs>
          <w:tab w:val="clear" w:pos="680"/>
        </w:tabs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B37CA5">
        <w:rPr>
          <w:rFonts w:ascii="Angsana New" w:hAnsi="Angsana New" w:hint="cs"/>
          <w:spacing w:val="-4"/>
          <w:sz w:val="30"/>
          <w:szCs w:val="30"/>
          <w:cs/>
        </w:rPr>
        <w:t>จากการทดสอบการด้อยค่าของมูลค่าตามบัญชีของเงินลงทุนใน</w:t>
      </w:r>
      <w:r w:rsidRPr="00B37CA5">
        <w:rPr>
          <w:rFonts w:ascii="Angsana New" w:hAnsi="Angsana New"/>
          <w:spacing w:val="-4"/>
          <w:sz w:val="30"/>
          <w:szCs w:val="30"/>
          <w:cs/>
        </w:rPr>
        <w:t xml:space="preserve">บริษัท </w:t>
      </w:r>
      <w:r w:rsidRPr="00B37CA5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เนชั่น </w:t>
      </w:r>
      <w:r w:rsidRPr="00B37CA5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อินเตอร์เนชั่นแนล เอ็ดดูเทนเมนท์</w:t>
      </w:r>
      <w:r w:rsidRPr="00B37CA5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B37CA5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จำกัด (มหาชน)</w:t>
      </w:r>
      <w:r w:rsidRPr="00B37CA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9E6D31" w:rsidRPr="00B37CA5">
        <w:rPr>
          <w:rFonts w:ascii="Angsana New" w:hAnsi="Angsana New" w:hint="cs"/>
          <w:spacing w:val="-4"/>
          <w:sz w:val="30"/>
          <w:szCs w:val="30"/>
          <w:cs/>
        </w:rPr>
        <w:t>โดย</w:t>
      </w:r>
      <w:r w:rsidR="00984315" w:rsidRPr="00B37CA5">
        <w:rPr>
          <w:rFonts w:ascii="Angsana New" w:hAnsi="Angsana New" w:hint="cs"/>
          <w:spacing w:val="-4"/>
          <w:sz w:val="30"/>
          <w:szCs w:val="30"/>
          <w:cs/>
        </w:rPr>
        <w:t>พิจารณา</w:t>
      </w:r>
      <w:r w:rsidRPr="00B37CA5">
        <w:rPr>
          <w:rFonts w:ascii="Angsana New" w:hAnsi="Angsana New" w:hint="cs"/>
          <w:spacing w:val="-4"/>
          <w:sz w:val="30"/>
          <w:szCs w:val="30"/>
          <w:cs/>
        </w:rPr>
        <w:t>มูลค่าที่คาดว่าจะได้รับคืนจากมูลค่ายุติธรรม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ในไตรมาสที่ </w:t>
      </w:r>
      <w:r>
        <w:rPr>
          <w:rFonts w:ascii="Angsana New" w:hAnsi="Angsana New"/>
          <w:spacing w:val="-4"/>
          <w:sz w:val="30"/>
          <w:szCs w:val="30"/>
        </w:rPr>
        <w:t xml:space="preserve">1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ปี </w:t>
      </w:r>
      <w:r>
        <w:rPr>
          <w:rFonts w:ascii="Angsana New" w:hAnsi="Angsana New"/>
          <w:spacing w:val="-4"/>
          <w:sz w:val="30"/>
          <w:szCs w:val="30"/>
        </w:rPr>
        <w:t>2561</w:t>
      </w:r>
      <w:r w:rsidRPr="00B37CA5">
        <w:rPr>
          <w:rFonts w:ascii="Angsana New" w:hAnsi="Angsana New"/>
          <w:spacing w:val="-4"/>
          <w:sz w:val="30"/>
          <w:szCs w:val="30"/>
        </w:rPr>
        <w:t xml:space="preserve"> </w:t>
      </w:r>
      <w:r w:rsidRPr="00B37CA5">
        <w:rPr>
          <w:rFonts w:ascii="Angsana New" w:hAnsi="Angsana New" w:hint="cs"/>
          <w:spacing w:val="-4"/>
          <w:sz w:val="30"/>
          <w:szCs w:val="30"/>
          <w:cs/>
        </w:rPr>
        <w:t>พบว่ามูลค่าตามบัญชีของเงินลงทุนใน</w:t>
      </w:r>
      <w:r w:rsidRPr="00B37CA5">
        <w:rPr>
          <w:rFonts w:ascii="Angsana New" w:hAnsi="Angsana New"/>
          <w:spacing w:val="-4"/>
          <w:sz w:val="30"/>
          <w:szCs w:val="30"/>
        </w:rPr>
        <w:t xml:space="preserve"> NINE </w:t>
      </w:r>
      <w:r w:rsidRPr="00B37CA5">
        <w:rPr>
          <w:rFonts w:ascii="Angsana New" w:hAnsi="Angsana New" w:hint="cs"/>
          <w:spacing w:val="-4"/>
          <w:sz w:val="30"/>
          <w:szCs w:val="30"/>
          <w:cs/>
        </w:rPr>
        <w:t>สูงกว่ามูลค่าที่คาดว่าจะได้รับคืนจำนวน</w:t>
      </w:r>
      <w:r w:rsidRPr="00B37CA5">
        <w:rPr>
          <w:rFonts w:ascii="Angsana New" w:hAnsi="Angsana New"/>
          <w:spacing w:val="-4"/>
          <w:sz w:val="30"/>
          <w:szCs w:val="30"/>
        </w:rPr>
        <w:t xml:space="preserve"> 137 </w:t>
      </w:r>
      <w:r w:rsidRPr="00B37CA5">
        <w:rPr>
          <w:rFonts w:ascii="Angsana New" w:hAnsi="Angsana New" w:hint="cs"/>
          <w:spacing w:val="-4"/>
          <w:sz w:val="30"/>
          <w:szCs w:val="30"/>
          <w:cs/>
        </w:rPr>
        <w:t>ล้านบาท เนื่องจากผลการดำเนินงาน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ของ </w:t>
      </w:r>
      <w:r>
        <w:rPr>
          <w:rFonts w:ascii="Angsana New" w:hAnsi="Angsana New"/>
          <w:spacing w:val="-4"/>
          <w:sz w:val="30"/>
          <w:szCs w:val="30"/>
        </w:rPr>
        <w:t xml:space="preserve">NINE </w:t>
      </w:r>
      <w:r w:rsidRPr="00B37CA5">
        <w:rPr>
          <w:rFonts w:ascii="Angsana New" w:hAnsi="Angsana New" w:hint="cs"/>
          <w:spacing w:val="-4"/>
          <w:sz w:val="30"/>
          <w:szCs w:val="30"/>
          <w:cs/>
        </w:rPr>
        <w:t xml:space="preserve">จนถึงปัจจุบันไม่เป็นไปตามประมาณการที่เคยคาดการณ์ไว้ ดังนั้น เพื่อให้สอดคล้องกับผลการดำเนินงานและมูลค่ายุติธรรมของ </w:t>
      </w:r>
      <w:r w:rsidRPr="00B37CA5">
        <w:rPr>
          <w:rFonts w:ascii="Angsana New" w:hAnsi="Angsana New"/>
          <w:spacing w:val="-4"/>
          <w:sz w:val="30"/>
          <w:szCs w:val="30"/>
        </w:rPr>
        <w:t xml:space="preserve">NINE </w:t>
      </w:r>
      <w:r w:rsidRPr="00B37CA5">
        <w:rPr>
          <w:rFonts w:ascii="Angsana New" w:hAnsi="Angsana New" w:hint="cs"/>
          <w:spacing w:val="-4"/>
          <w:sz w:val="30"/>
          <w:szCs w:val="30"/>
          <w:cs/>
        </w:rPr>
        <w:t>บริษัทจึงรับรู้</w:t>
      </w:r>
      <w:r w:rsidRPr="00B37CA5">
        <w:rPr>
          <w:rFonts w:ascii="Angsana New" w:hAnsi="Angsana New"/>
          <w:spacing w:val="-4"/>
          <w:sz w:val="30"/>
          <w:szCs w:val="30"/>
          <w:cs/>
        </w:rPr>
        <w:t>ขาดทุนจากการด้อยค่า</w:t>
      </w:r>
      <w:r w:rsidRPr="00B37CA5">
        <w:rPr>
          <w:rFonts w:ascii="Angsana New" w:hAnsi="Angsana New" w:hint="cs"/>
          <w:spacing w:val="-4"/>
          <w:sz w:val="30"/>
          <w:szCs w:val="30"/>
          <w:cs/>
        </w:rPr>
        <w:t>ของเงินลงทุนดังกล่าวจำนวน</w:t>
      </w:r>
      <w:r w:rsidRPr="00B37CA5">
        <w:rPr>
          <w:rFonts w:ascii="Angsana New" w:hAnsi="Angsana New"/>
          <w:spacing w:val="-4"/>
          <w:sz w:val="30"/>
          <w:szCs w:val="30"/>
        </w:rPr>
        <w:t xml:space="preserve"> 137 </w:t>
      </w:r>
      <w:r w:rsidRPr="00B37CA5">
        <w:rPr>
          <w:rFonts w:ascii="Angsana New" w:hAnsi="Angsana New"/>
          <w:spacing w:val="-4"/>
          <w:sz w:val="30"/>
          <w:szCs w:val="30"/>
          <w:cs/>
        </w:rPr>
        <w:t>ล้านบาท</w:t>
      </w:r>
      <w:r w:rsidRPr="00B37CA5">
        <w:rPr>
          <w:rFonts w:ascii="Angsana New" w:hAnsi="Angsana New" w:hint="cs"/>
          <w:spacing w:val="-4"/>
          <w:sz w:val="30"/>
          <w:szCs w:val="30"/>
          <w:cs/>
        </w:rPr>
        <w:t xml:space="preserve"> ใน</w:t>
      </w:r>
      <w:r>
        <w:rPr>
          <w:rFonts w:ascii="Angsana New" w:hAnsi="Angsana New" w:hint="cs"/>
          <w:spacing w:val="-4"/>
          <w:sz w:val="30"/>
          <w:szCs w:val="30"/>
          <w:cs/>
        </w:rPr>
        <w:t>งบการเงินเฉพาะกิจการ</w:t>
      </w:r>
      <w:r w:rsidR="00C2729A">
        <w:rPr>
          <w:rFonts w:ascii="Angsana New" w:hAnsi="Angsana New"/>
          <w:spacing w:val="-4"/>
          <w:sz w:val="30"/>
          <w:szCs w:val="30"/>
        </w:rPr>
        <w:t xml:space="preserve"> </w:t>
      </w:r>
      <w:r w:rsidR="00C2729A">
        <w:rPr>
          <w:rFonts w:ascii="Angsana New" w:hAnsi="Angsana New" w:hint="cs"/>
          <w:spacing w:val="-4"/>
          <w:sz w:val="30"/>
          <w:szCs w:val="30"/>
          <w:cs/>
        </w:rPr>
        <w:t>จนถึงวันที่สูญเสียอำนาจการควบคุม</w:t>
      </w:r>
      <w:r w:rsidR="00EF1C8C">
        <w:rPr>
          <w:rFonts w:ascii="Angsana New" w:hAnsi="Angsana New" w:hint="cs"/>
          <w:spacing w:val="-4"/>
          <w:sz w:val="30"/>
          <w:szCs w:val="30"/>
          <w:cs/>
        </w:rPr>
        <w:t xml:space="preserve">ใน </w:t>
      </w:r>
      <w:r w:rsidR="00EF1C8C">
        <w:rPr>
          <w:rFonts w:ascii="Angsana New" w:hAnsi="Angsana New"/>
          <w:spacing w:val="-4"/>
          <w:sz w:val="30"/>
          <w:szCs w:val="30"/>
        </w:rPr>
        <w:t>NINE</w:t>
      </w:r>
    </w:p>
    <w:p w14:paraId="0D022603" w14:textId="77777777" w:rsidR="0019403B" w:rsidRDefault="0019403B" w:rsidP="0019403B">
      <w:pPr>
        <w:tabs>
          <w:tab w:val="clear" w:pos="680"/>
        </w:tabs>
        <w:ind w:left="540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</w:p>
    <w:p w14:paraId="0F95B633" w14:textId="4FA7382D" w:rsidR="00764A7D" w:rsidRPr="006336DC" w:rsidRDefault="00764A7D" w:rsidP="0019403B">
      <w:pPr>
        <w:tabs>
          <w:tab w:val="clear" w:pos="680"/>
        </w:tabs>
        <w:ind w:left="540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 xml:space="preserve">หน่วยสินทรัพย์ที่ก่อให้เกิดเงินสด </w:t>
      </w:r>
      <w:r w:rsidR="00B74B07"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>3</w:t>
      </w:r>
      <w:r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 xml:space="preserve">: </w:t>
      </w:r>
      <w:r w:rsidRPr="006336DC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 xml:space="preserve">เงินลงทุนในบริษัท </w:t>
      </w:r>
      <w:r w:rsidRPr="006336DC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แบงคอก บิสสิเนส</w:t>
      </w:r>
      <w:r w:rsidRPr="006336DC"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 xml:space="preserve"> </w:t>
      </w:r>
      <w:r w:rsidRPr="006336DC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บรอดแคสติ้ง จำกัด</w:t>
      </w:r>
      <w:r w:rsidR="007D45C1"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 xml:space="preserve"> (“BBB”)</w:t>
      </w:r>
    </w:p>
    <w:p w14:paraId="7D7B8BA7" w14:textId="77777777" w:rsidR="00764A7D" w:rsidRPr="00832F9D" w:rsidRDefault="00764A7D" w:rsidP="00764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6"/>
          <w:szCs w:val="26"/>
          <w:highlight w:val="cyan"/>
        </w:rPr>
      </w:pPr>
    </w:p>
    <w:p w14:paraId="0F1F7B24" w14:textId="71C11498" w:rsidR="00AF74A7" w:rsidRDefault="00C94056" w:rsidP="00F81AB3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408EF">
        <w:rPr>
          <w:rFonts w:ascii="Angsana New" w:hAnsi="Angsana New" w:hint="cs"/>
          <w:sz w:val="30"/>
          <w:szCs w:val="30"/>
          <w:cs/>
        </w:rPr>
        <w:t>จากการทดสอบการด้อยค่าของมูลค่าตามบัญชีของเงินลงทุนใน</w:t>
      </w:r>
      <w:r w:rsidRPr="00C408EF">
        <w:rPr>
          <w:rFonts w:ascii="Angsana New" w:hAnsi="Angsana New"/>
          <w:sz w:val="30"/>
          <w:szCs w:val="30"/>
          <w:cs/>
        </w:rPr>
        <w:t>บริษัท แบงคอก บิสสิเนส</w:t>
      </w:r>
      <w:r w:rsidRPr="00C408EF">
        <w:rPr>
          <w:rFonts w:ascii="Angsana New" w:hAnsi="Angsana New"/>
          <w:sz w:val="30"/>
          <w:szCs w:val="30"/>
        </w:rPr>
        <w:t xml:space="preserve"> </w:t>
      </w:r>
      <w:r w:rsidRPr="00C408EF">
        <w:rPr>
          <w:rFonts w:ascii="Angsana New" w:hAnsi="Angsana New"/>
          <w:sz w:val="30"/>
          <w:szCs w:val="30"/>
          <w:cs/>
        </w:rPr>
        <w:t>บรอดแคสติ้</w:t>
      </w:r>
      <w:r w:rsidRPr="00C408EF">
        <w:rPr>
          <w:rFonts w:ascii="Angsana New" w:hAnsi="Angsana New" w:hint="cs"/>
          <w:sz w:val="30"/>
          <w:szCs w:val="30"/>
          <w:cs/>
        </w:rPr>
        <w:t xml:space="preserve">ง </w:t>
      </w:r>
      <w:r w:rsidRPr="00C408EF">
        <w:rPr>
          <w:rFonts w:ascii="Angsana New" w:hAnsi="Angsana New"/>
          <w:sz w:val="30"/>
          <w:szCs w:val="30"/>
          <w:cs/>
        </w:rPr>
        <w:t>จำกั</w:t>
      </w:r>
      <w:r w:rsidRPr="00C408EF">
        <w:rPr>
          <w:rFonts w:ascii="Angsana New" w:hAnsi="Angsana New" w:hint="cs"/>
          <w:sz w:val="30"/>
          <w:szCs w:val="30"/>
          <w:cs/>
        </w:rPr>
        <w:t xml:space="preserve">ด </w:t>
      </w:r>
      <w:r w:rsidR="00C427CD">
        <w:rPr>
          <w:rFonts w:ascii="Angsana New" w:hAnsi="Angsana New"/>
          <w:sz w:val="30"/>
          <w:szCs w:val="30"/>
          <w:cs/>
        </w:rPr>
        <w:br/>
      </w:r>
      <w:r w:rsidR="009E6D31" w:rsidRPr="00C408EF">
        <w:rPr>
          <w:rFonts w:ascii="Angsana New" w:hAnsi="Angsana New" w:hint="cs"/>
          <w:sz w:val="30"/>
          <w:szCs w:val="30"/>
          <w:cs/>
        </w:rPr>
        <w:t>โดย</w:t>
      </w:r>
      <w:r w:rsidR="00984315" w:rsidRPr="00C408EF">
        <w:rPr>
          <w:rFonts w:ascii="Angsana New" w:hAnsi="Angsana New" w:hint="cs"/>
          <w:sz w:val="30"/>
          <w:szCs w:val="30"/>
          <w:cs/>
        </w:rPr>
        <w:t>พิจารณา</w:t>
      </w:r>
      <w:r w:rsidRPr="00C408EF">
        <w:rPr>
          <w:rFonts w:ascii="Angsana New" w:hAnsi="Angsana New" w:hint="cs"/>
          <w:sz w:val="30"/>
          <w:szCs w:val="30"/>
          <w:cs/>
        </w:rPr>
        <w:t>มูลค่าที่คาดว่าจะได้รับคืนจากมูลค่าจากการใช้ ซึ่งวัดมูลค่าโดยการคิดลดกระแสเงินสดในอนาคตที่คาดว่าจะได้รับ พบว่ามูลค่าตามบัญชีของเงินลงทุนใน</w:t>
      </w:r>
      <w:r w:rsidRPr="00C408EF">
        <w:rPr>
          <w:rFonts w:ascii="Angsana New" w:hAnsi="Angsana New"/>
          <w:sz w:val="30"/>
          <w:szCs w:val="30"/>
        </w:rPr>
        <w:t xml:space="preserve"> BBB</w:t>
      </w:r>
      <w:r w:rsidRPr="00C408EF">
        <w:rPr>
          <w:rFonts w:ascii="Angsana New" w:hAnsi="Angsana New" w:hint="cs"/>
          <w:sz w:val="30"/>
          <w:szCs w:val="30"/>
          <w:cs/>
        </w:rPr>
        <w:t xml:space="preserve"> สูงกว่ามูลค่าที่คาดว่าจะได้รับคืน บริษัทจึงรับรู้</w:t>
      </w:r>
      <w:r w:rsidRPr="00C427CD">
        <w:rPr>
          <w:rFonts w:ascii="Angsana New" w:hAnsi="Angsana New"/>
          <w:spacing w:val="-8"/>
          <w:sz w:val="30"/>
          <w:szCs w:val="30"/>
          <w:cs/>
        </w:rPr>
        <w:t>ขาดทุนจากการด้อยค่า</w:t>
      </w:r>
      <w:r w:rsidRPr="00C427CD">
        <w:rPr>
          <w:rFonts w:ascii="Angsana New" w:hAnsi="Angsana New" w:hint="cs"/>
          <w:spacing w:val="-8"/>
          <w:sz w:val="30"/>
          <w:szCs w:val="30"/>
          <w:cs/>
        </w:rPr>
        <w:t>ของเงินลงทุนดังกล่าวทั้งจำนวน</w:t>
      </w:r>
      <w:r w:rsidR="00E11DE3">
        <w:rPr>
          <w:rFonts w:ascii="Angsana New" w:hAnsi="Angsana New" w:hint="cs"/>
          <w:spacing w:val="-8"/>
          <w:sz w:val="30"/>
          <w:szCs w:val="30"/>
          <w:cs/>
        </w:rPr>
        <w:t xml:space="preserve"> เป็นจำนวนเงิน </w:t>
      </w:r>
      <w:r w:rsidR="00E11DE3">
        <w:rPr>
          <w:rFonts w:ascii="Angsana New" w:hAnsi="Angsana New"/>
          <w:spacing w:val="-8"/>
          <w:sz w:val="30"/>
          <w:szCs w:val="30"/>
        </w:rPr>
        <w:t xml:space="preserve">1,499 </w:t>
      </w:r>
      <w:r w:rsidR="00E11DE3">
        <w:rPr>
          <w:rFonts w:ascii="Angsana New" w:hAnsi="Angsana New" w:hint="cs"/>
          <w:spacing w:val="-8"/>
          <w:sz w:val="30"/>
          <w:szCs w:val="30"/>
          <w:cs/>
        </w:rPr>
        <w:t>ล้านบาท</w:t>
      </w:r>
      <w:r w:rsidRPr="00C427CD">
        <w:rPr>
          <w:rFonts w:ascii="Angsana New" w:hAnsi="Angsana New"/>
          <w:spacing w:val="-8"/>
          <w:sz w:val="30"/>
          <w:szCs w:val="30"/>
        </w:rPr>
        <w:t xml:space="preserve"> </w:t>
      </w:r>
      <w:r w:rsidRPr="00C427CD">
        <w:rPr>
          <w:rFonts w:ascii="Angsana New" w:hAnsi="Angsana New" w:hint="cs"/>
          <w:spacing w:val="-8"/>
          <w:sz w:val="30"/>
          <w:szCs w:val="30"/>
          <w:cs/>
        </w:rPr>
        <w:t xml:space="preserve">ในงบการเงินเฉพาะกิจการสำหรับปีสิ้นสุดวันที่ 31 ธันวาคม </w:t>
      </w:r>
      <w:r w:rsidRPr="00C427CD">
        <w:rPr>
          <w:rFonts w:ascii="Angsana New" w:hAnsi="Angsana New"/>
          <w:spacing w:val="-8"/>
          <w:sz w:val="30"/>
          <w:szCs w:val="30"/>
        </w:rPr>
        <w:t>2560</w:t>
      </w:r>
    </w:p>
    <w:p w14:paraId="6940213D" w14:textId="4FE246B3" w:rsidR="00C94056" w:rsidRDefault="00C94056" w:rsidP="00296AFD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713C2834" w14:textId="1E59AB55" w:rsidR="008C2FDC" w:rsidRDefault="008C2FDC" w:rsidP="00296AFD">
      <w:pPr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ต่อมาในปี </w:t>
      </w:r>
      <w:r>
        <w:rPr>
          <w:rFonts w:ascii="Angsana New" w:hAnsi="Angsana New"/>
          <w:sz w:val="30"/>
          <w:szCs w:val="30"/>
        </w:rPr>
        <w:t xml:space="preserve">2561 </w:t>
      </w:r>
      <w:r w:rsidR="00EF1C8C">
        <w:rPr>
          <w:rFonts w:ascii="Angsana New" w:hAnsi="Angsana New" w:hint="cs"/>
          <w:sz w:val="30"/>
          <w:szCs w:val="30"/>
          <w:cs/>
        </w:rPr>
        <w:t>ผู้บริหาร</w:t>
      </w:r>
      <w:r>
        <w:rPr>
          <w:rFonts w:ascii="Angsana New" w:hAnsi="Angsana New" w:hint="cs"/>
          <w:sz w:val="30"/>
          <w:szCs w:val="30"/>
          <w:cs/>
        </w:rPr>
        <w:t>ได้มีการพิจารณามูลค่าที่คาดว่าจะได้รับคืน</w:t>
      </w:r>
      <w:r w:rsidR="009430B3">
        <w:rPr>
          <w:rFonts w:ascii="Angsana New" w:hAnsi="Angsana New" w:hint="cs"/>
          <w:sz w:val="30"/>
          <w:szCs w:val="30"/>
          <w:cs/>
        </w:rPr>
        <w:t>จ</w:t>
      </w:r>
      <w:r>
        <w:rPr>
          <w:rFonts w:ascii="Angsana New" w:hAnsi="Angsana New" w:hint="cs"/>
          <w:sz w:val="30"/>
          <w:szCs w:val="30"/>
          <w:cs/>
        </w:rPr>
        <w:t>ากมูลค่าจากการใช้ แล้วผู้บริหารพิจารณาว่า</w:t>
      </w:r>
      <w:r w:rsidR="009538DD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 xml:space="preserve">ค่าเผื่อขาดทุนจากการด้อยค่าของเงินลงทุนทั้งจำนวน 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 xml:space="preserve">2561 </w:t>
      </w:r>
      <w:r>
        <w:rPr>
          <w:rFonts w:ascii="Angsana New" w:hAnsi="Angsana New" w:hint="cs"/>
          <w:sz w:val="30"/>
          <w:szCs w:val="30"/>
          <w:cs/>
        </w:rPr>
        <w:t>ยังมีความเหมาะสม</w:t>
      </w:r>
    </w:p>
    <w:p w14:paraId="61399AD8" w14:textId="77777777" w:rsidR="008C2FDC" w:rsidRDefault="008C2FDC" w:rsidP="00296AFD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5C3BC17" w14:textId="3BB5CCD4" w:rsidR="00764A7D" w:rsidRDefault="00764A7D" w:rsidP="00F81AB3">
      <w:pPr>
        <w:tabs>
          <w:tab w:val="clear" w:pos="454"/>
          <w:tab w:val="left" w:pos="540"/>
          <w:tab w:val="left" w:pos="567"/>
          <w:tab w:val="left" w:pos="1710"/>
        </w:tabs>
        <w:spacing w:line="240" w:lineRule="auto"/>
        <w:ind w:left="567" w:hanging="27"/>
        <w:jc w:val="thaiDistribute"/>
        <w:rPr>
          <w:rFonts w:ascii="AngsanaNew" w:hAnsi="AngsanaNew" w:cs="AngsanaNew"/>
          <w:sz w:val="30"/>
          <w:szCs w:val="30"/>
        </w:rPr>
      </w:pPr>
      <w:r w:rsidRPr="006336DC">
        <w:rPr>
          <w:rFonts w:ascii="AngsanaNew" w:hAnsi="AngsanaNew" w:cs="AngsanaNew" w:hint="cs"/>
          <w:sz w:val="30"/>
          <w:szCs w:val="30"/>
          <w:cs/>
        </w:rPr>
        <w:t>ข้อสมมติ</w:t>
      </w:r>
      <w:r>
        <w:rPr>
          <w:rFonts w:ascii="AngsanaNew" w:hAnsi="AngsanaNew" w:cs="AngsanaNew" w:hint="cs"/>
          <w:sz w:val="30"/>
          <w:szCs w:val="30"/>
          <w:cs/>
        </w:rPr>
        <w:t>ที่สำคัญที่ใช้ในการประมาณมูลค่าที่คาดว่าจะ</w:t>
      </w:r>
      <w:r w:rsidR="002D4A76">
        <w:rPr>
          <w:rFonts w:ascii="AngsanaNew" w:hAnsi="AngsanaNew" w:cs="AngsanaNew" w:hint="cs"/>
          <w:sz w:val="30"/>
          <w:szCs w:val="30"/>
          <w:cs/>
        </w:rPr>
        <w:t>ได้</w:t>
      </w:r>
      <w:r>
        <w:rPr>
          <w:rFonts w:ascii="AngsanaNew" w:hAnsi="AngsanaNew" w:cs="AngsanaNew" w:hint="cs"/>
          <w:sz w:val="30"/>
          <w:szCs w:val="30"/>
          <w:cs/>
        </w:rPr>
        <w:t xml:space="preserve">รับคืน ณ วันที่ 31 ธันวาคม </w:t>
      </w:r>
      <w:r w:rsidRPr="006336DC">
        <w:rPr>
          <w:rFonts w:ascii="AngsanaNew" w:hAnsi="AngsanaNew" w:cs="AngsanaNew" w:hint="cs"/>
          <w:sz w:val="30"/>
          <w:szCs w:val="30"/>
          <w:cs/>
        </w:rPr>
        <w:t xml:space="preserve">มีดังนี้ </w:t>
      </w:r>
    </w:p>
    <w:p w14:paraId="487FC5DE" w14:textId="77777777" w:rsidR="001F3693" w:rsidRDefault="001F3693" w:rsidP="00F81AB3">
      <w:pPr>
        <w:tabs>
          <w:tab w:val="clear" w:pos="454"/>
          <w:tab w:val="left" w:pos="540"/>
          <w:tab w:val="left" w:pos="567"/>
          <w:tab w:val="left" w:pos="1710"/>
        </w:tabs>
        <w:spacing w:line="240" w:lineRule="auto"/>
        <w:ind w:left="567" w:hanging="27"/>
        <w:jc w:val="thaiDistribute"/>
        <w:rPr>
          <w:rFonts w:ascii="AngsanaNew" w:hAnsi="AngsanaNew" w:cs="AngsanaNew"/>
          <w:sz w:val="30"/>
          <w:szCs w:val="30"/>
        </w:rPr>
      </w:pPr>
    </w:p>
    <w:tbl>
      <w:tblPr>
        <w:tblW w:w="8802" w:type="dxa"/>
        <w:tblInd w:w="558" w:type="dxa"/>
        <w:tblLook w:val="04A0" w:firstRow="1" w:lastRow="0" w:firstColumn="1" w:lastColumn="0" w:noHBand="0" w:noVBand="1"/>
      </w:tblPr>
      <w:tblGrid>
        <w:gridCol w:w="5472"/>
        <w:gridCol w:w="1530"/>
        <w:gridCol w:w="270"/>
        <w:gridCol w:w="1530"/>
      </w:tblGrid>
      <w:tr w:rsidR="001F3693" w:rsidRPr="006336DC" w14:paraId="12A74778" w14:textId="77777777" w:rsidTr="006E0A58">
        <w:tc>
          <w:tcPr>
            <w:tcW w:w="5472" w:type="dxa"/>
            <w:shd w:val="clear" w:color="auto" w:fill="auto"/>
          </w:tcPr>
          <w:p w14:paraId="28D55DB9" w14:textId="77777777" w:rsidR="001F3693" w:rsidRPr="006336DC" w:rsidRDefault="001F3693" w:rsidP="00B96874">
            <w:pPr>
              <w:tabs>
                <w:tab w:val="left" w:pos="567"/>
                <w:tab w:val="left" w:pos="1710"/>
              </w:tabs>
              <w:jc w:val="center"/>
              <w:rPr>
                <w:rFonts w:ascii="AngsanaNew" w:hAnsi="AngsanaNew" w:cs="AngsanaNew"/>
                <w:b/>
                <w:bCs/>
                <w:sz w:val="30"/>
                <w:szCs w:val="30"/>
              </w:rPr>
            </w:pPr>
            <w:r w:rsidRPr="006336DC">
              <w:rPr>
                <w:rFonts w:ascii="AngsanaNew" w:hAnsi="AngsanaNew" w:cs="AngsanaNew" w:hint="cs"/>
                <w:b/>
                <w:bCs/>
                <w:sz w:val="30"/>
                <w:szCs w:val="30"/>
                <w:cs/>
              </w:rPr>
              <w:t>ข้อสมมติสำคัญ</w:t>
            </w:r>
          </w:p>
        </w:tc>
        <w:tc>
          <w:tcPr>
            <w:tcW w:w="3330" w:type="dxa"/>
            <w:gridSpan w:val="3"/>
            <w:shd w:val="clear" w:color="auto" w:fill="auto"/>
          </w:tcPr>
          <w:p w14:paraId="47047FCA" w14:textId="77777777" w:rsidR="001F3693" w:rsidRPr="006336DC" w:rsidRDefault="001F3693" w:rsidP="00B96874">
            <w:pPr>
              <w:tabs>
                <w:tab w:val="left" w:pos="567"/>
                <w:tab w:val="left" w:pos="1710"/>
              </w:tabs>
              <w:jc w:val="center"/>
              <w:rPr>
                <w:rFonts w:ascii="AngsanaNew" w:hAnsi="AngsanaNew" w:cs="AngsanaNew"/>
                <w:b/>
                <w:bCs/>
                <w:sz w:val="30"/>
                <w:szCs w:val="30"/>
              </w:rPr>
            </w:pPr>
            <w:r>
              <w:rPr>
                <w:rFonts w:ascii="AngsanaNew" w:hAnsi="AngsanaNew" w:cs="Angsana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F3693" w:rsidRPr="006A3FE5" w14:paraId="3E8A6B3A" w14:textId="77777777" w:rsidTr="006E0A58">
        <w:tc>
          <w:tcPr>
            <w:tcW w:w="5472" w:type="dxa"/>
            <w:shd w:val="clear" w:color="auto" w:fill="auto"/>
          </w:tcPr>
          <w:p w14:paraId="366D8D54" w14:textId="77777777" w:rsidR="001F3693" w:rsidRPr="006336DC" w:rsidRDefault="001F3693" w:rsidP="00B9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New" w:hAnsi="AngsanaNew" w:cs="Angsana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23D394FA" w14:textId="51946211" w:rsidR="001F3693" w:rsidRPr="006A3FE5" w:rsidRDefault="001F3693" w:rsidP="001F3693">
            <w:pPr>
              <w:tabs>
                <w:tab w:val="left" w:pos="567"/>
                <w:tab w:val="left" w:pos="1710"/>
              </w:tabs>
              <w:jc w:val="center"/>
              <w:rPr>
                <w:rFonts w:ascii="AngsanaNew" w:hAnsi="AngsanaNew" w:cs="AngsanaNew"/>
                <w:i/>
                <w:iCs/>
                <w:sz w:val="30"/>
                <w:szCs w:val="30"/>
              </w:rPr>
            </w:pPr>
            <w:r w:rsidRPr="00270291">
              <w:rPr>
                <w:rFonts w:ascii="AngsanaNew" w:hAnsi="AngsanaNew" w:cs="AngsanaNew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14:paraId="0706FCE9" w14:textId="77777777" w:rsidR="001F3693" w:rsidRPr="006A3FE5" w:rsidRDefault="001F3693" w:rsidP="00B96874">
            <w:pPr>
              <w:tabs>
                <w:tab w:val="left" w:pos="567"/>
                <w:tab w:val="left" w:pos="1710"/>
              </w:tabs>
              <w:jc w:val="right"/>
              <w:rPr>
                <w:rFonts w:ascii="AngsanaNew" w:hAnsi="AngsanaNew" w:cs="AngsanaNew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32213210" w14:textId="7AA1D7A3" w:rsidR="001F3693" w:rsidRPr="00270291" w:rsidRDefault="001F3693" w:rsidP="00B96874">
            <w:pPr>
              <w:tabs>
                <w:tab w:val="left" w:pos="567"/>
                <w:tab w:val="left" w:pos="1710"/>
              </w:tabs>
              <w:jc w:val="center"/>
              <w:rPr>
                <w:rFonts w:ascii="AngsanaNew" w:hAnsi="AngsanaNew" w:cs="AngsanaNew"/>
                <w:sz w:val="30"/>
                <w:szCs w:val="30"/>
              </w:rPr>
            </w:pPr>
            <w:r>
              <w:rPr>
                <w:rFonts w:ascii="AngsanaNew" w:hAnsi="AngsanaNew" w:cs="AngsanaNew"/>
                <w:sz w:val="30"/>
                <w:szCs w:val="30"/>
              </w:rPr>
              <w:t>2560</w:t>
            </w:r>
          </w:p>
        </w:tc>
      </w:tr>
      <w:tr w:rsidR="001F3693" w:rsidRPr="006A3FE5" w14:paraId="0FFBE5A6" w14:textId="77777777" w:rsidTr="006E0A58">
        <w:tc>
          <w:tcPr>
            <w:tcW w:w="5472" w:type="dxa"/>
            <w:shd w:val="clear" w:color="auto" w:fill="auto"/>
          </w:tcPr>
          <w:p w14:paraId="5F405A9F" w14:textId="77777777" w:rsidR="001F3693" w:rsidRPr="006336DC" w:rsidRDefault="001F3693" w:rsidP="00B9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New" w:hAnsi="AngsanaNew" w:cs="Angsana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3"/>
            <w:shd w:val="clear" w:color="auto" w:fill="auto"/>
          </w:tcPr>
          <w:p w14:paraId="1B686BCA" w14:textId="77777777" w:rsidR="001F3693" w:rsidRPr="006A3FE5" w:rsidRDefault="001F3693" w:rsidP="00B96874">
            <w:pPr>
              <w:tabs>
                <w:tab w:val="left" w:pos="567"/>
                <w:tab w:val="left" w:pos="1710"/>
              </w:tabs>
              <w:jc w:val="center"/>
              <w:rPr>
                <w:rFonts w:ascii="AngsanaNew" w:hAnsi="AngsanaNew" w:cs="AngsanaNew"/>
                <w:i/>
                <w:iCs/>
                <w:sz w:val="30"/>
                <w:szCs w:val="30"/>
              </w:rPr>
            </w:pPr>
            <w:r>
              <w:rPr>
                <w:rFonts w:ascii="AngsanaNew" w:hAnsi="AngsanaNew" w:cs="Angsana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1F3693" w:rsidRPr="006336DC" w14:paraId="3910728A" w14:textId="77777777" w:rsidTr="006E0A58">
        <w:tc>
          <w:tcPr>
            <w:tcW w:w="5472" w:type="dxa"/>
            <w:shd w:val="clear" w:color="auto" w:fill="auto"/>
          </w:tcPr>
          <w:p w14:paraId="4DA5CCCC" w14:textId="77777777" w:rsidR="001F3693" w:rsidRPr="006336DC" w:rsidRDefault="001F3693" w:rsidP="001F3693">
            <w:pPr>
              <w:tabs>
                <w:tab w:val="left" w:pos="567"/>
                <w:tab w:val="left" w:pos="1710"/>
              </w:tabs>
              <w:jc w:val="thaiDistribute"/>
              <w:rPr>
                <w:rFonts w:ascii="AngsanaNew" w:hAnsi="AngsanaNew" w:cs="AngsanaNew"/>
                <w:sz w:val="30"/>
                <w:szCs w:val="30"/>
              </w:rPr>
            </w:pPr>
            <w:r w:rsidRPr="006336DC">
              <w:rPr>
                <w:rFonts w:ascii="AngsanaNew" w:hAnsi="AngsanaNew" w:cs="Angsana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530" w:type="dxa"/>
            <w:shd w:val="clear" w:color="auto" w:fill="auto"/>
          </w:tcPr>
          <w:p w14:paraId="6CAE907D" w14:textId="2D60011C" w:rsidR="001F3693" w:rsidRPr="006336DC" w:rsidRDefault="00E837C2" w:rsidP="001F3693">
            <w:pPr>
              <w:tabs>
                <w:tab w:val="left" w:pos="567"/>
                <w:tab w:val="left" w:pos="1710"/>
              </w:tabs>
              <w:jc w:val="center"/>
              <w:rPr>
                <w:rFonts w:ascii="AngsanaNew" w:hAnsi="AngsanaNew" w:cs="AngsanaNew"/>
                <w:sz w:val="30"/>
                <w:szCs w:val="30"/>
              </w:rPr>
            </w:pPr>
            <w:r>
              <w:rPr>
                <w:rFonts w:ascii="AngsanaNew" w:hAnsi="AngsanaNew" w:cs="AngsanaNew"/>
                <w:sz w:val="30"/>
                <w:szCs w:val="30"/>
              </w:rPr>
              <w:t>10.99</w:t>
            </w:r>
          </w:p>
        </w:tc>
        <w:tc>
          <w:tcPr>
            <w:tcW w:w="270" w:type="dxa"/>
          </w:tcPr>
          <w:p w14:paraId="7FE9F834" w14:textId="77777777" w:rsidR="001F3693" w:rsidRPr="006336DC" w:rsidRDefault="001F3693" w:rsidP="001F3693">
            <w:pPr>
              <w:tabs>
                <w:tab w:val="left" w:pos="567"/>
                <w:tab w:val="left" w:pos="1710"/>
              </w:tabs>
              <w:jc w:val="center"/>
              <w:rPr>
                <w:rFonts w:ascii="AngsanaNew" w:hAnsi="AngsanaNew" w:cs="AngsanaNew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4DE3D934" w14:textId="5F2677FA" w:rsidR="001F3693" w:rsidRPr="006336DC" w:rsidRDefault="001F3693" w:rsidP="001F3693">
            <w:pPr>
              <w:tabs>
                <w:tab w:val="clear" w:pos="907"/>
                <w:tab w:val="left" w:pos="567"/>
                <w:tab w:val="left" w:pos="1710"/>
              </w:tabs>
              <w:ind w:right="-18"/>
              <w:jc w:val="center"/>
              <w:rPr>
                <w:rFonts w:ascii="AngsanaNew" w:hAnsi="AngsanaNew" w:cs="AngsanaNew"/>
                <w:sz w:val="30"/>
                <w:szCs w:val="30"/>
              </w:rPr>
            </w:pPr>
            <w:r>
              <w:rPr>
                <w:rFonts w:ascii="AngsanaNew" w:hAnsi="AngsanaNew" w:cs="AngsanaNew"/>
                <w:sz w:val="30"/>
                <w:szCs w:val="30"/>
              </w:rPr>
              <w:t>11.82</w:t>
            </w:r>
          </w:p>
        </w:tc>
      </w:tr>
      <w:tr w:rsidR="001F3693" w:rsidRPr="006336DC" w14:paraId="5CC2E41B" w14:textId="77777777" w:rsidTr="006E0A58">
        <w:tc>
          <w:tcPr>
            <w:tcW w:w="5472" w:type="dxa"/>
            <w:shd w:val="clear" w:color="auto" w:fill="auto"/>
          </w:tcPr>
          <w:p w14:paraId="4706D905" w14:textId="77777777" w:rsidR="001F3693" w:rsidRPr="006336DC" w:rsidRDefault="001F3693" w:rsidP="001F3693">
            <w:pPr>
              <w:tabs>
                <w:tab w:val="left" w:pos="567"/>
                <w:tab w:val="left" w:pos="1710"/>
              </w:tabs>
              <w:jc w:val="thaiDistribute"/>
              <w:rPr>
                <w:rFonts w:ascii="AngsanaNew" w:hAnsi="AngsanaNew" w:cs="AngsanaNew"/>
                <w:sz w:val="30"/>
                <w:szCs w:val="30"/>
              </w:rPr>
            </w:pPr>
            <w:r w:rsidRPr="006336DC">
              <w:rPr>
                <w:rFonts w:ascii="AngsanaNew" w:hAnsi="AngsanaNew" w:cs="AngsanaNew"/>
                <w:sz w:val="30"/>
                <w:szCs w:val="30"/>
                <w:cs/>
              </w:rPr>
              <w:t>อัตราการเติบโต</w:t>
            </w:r>
            <w:r w:rsidRPr="006336DC">
              <w:rPr>
                <w:rFonts w:ascii="AngsanaNew" w:hAnsi="AngsanaNew" w:cs="AngsanaNew" w:hint="cs"/>
                <w:sz w:val="30"/>
                <w:szCs w:val="30"/>
                <w:cs/>
              </w:rPr>
              <w:t xml:space="preserve"> (</w:t>
            </w:r>
            <w:r w:rsidRPr="006336DC">
              <w:rPr>
                <w:rFonts w:ascii="AngsanaNew" w:hAnsi="AngsanaNew" w:cs="AngsanaNew"/>
                <w:sz w:val="30"/>
                <w:szCs w:val="30"/>
              </w:rPr>
              <w:t>Terminal growth rate)</w:t>
            </w:r>
          </w:p>
        </w:tc>
        <w:tc>
          <w:tcPr>
            <w:tcW w:w="1530" w:type="dxa"/>
            <w:shd w:val="clear" w:color="auto" w:fill="auto"/>
          </w:tcPr>
          <w:p w14:paraId="6CC07A31" w14:textId="11A14324" w:rsidR="001F3693" w:rsidRPr="006336DC" w:rsidRDefault="00E837C2" w:rsidP="001F3693">
            <w:pPr>
              <w:tabs>
                <w:tab w:val="clear" w:pos="907"/>
                <w:tab w:val="left" w:pos="567"/>
                <w:tab w:val="left" w:pos="1080"/>
                <w:tab w:val="left" w:pos="1710"/>
              </w:tabs>
              <w:ind w:right="-36"/>
              <w:jc w:val="center"/>
              <w:rPr>
                <w:rFonts w:ascii="AngsanaNew" w:hAnsi="AngsanaNew" w:cs="AngsanaNew"/>
                <w:sz w:val="30"/>
                <w:szCs w:val="30"/>
              </w:rPr>
            </w:pPr>
            <w:r>
              <w:rPr>
                <w:rFonts w:ascii="AngsanaNew" w:hAnsi="AngsanaNew" w:cs="AngsanaNew"/>
                <w:sz w:val="30"/>
                <w:szCs w:val="30"/>
              </w:rPr>
              <w:t>2.00</w:t>
            </w:r>
          </w:p>
        </w:tc>
        <w:tc>
          <w:tcPr>
            <w:tcW w:w="270" w:type="dxa"/>
          </w:tcPr>
          <w:p w14:paraId="2F1CA0CA" w14:textId="77777777" w:rsidR="001F3693" w:rsidRPr="006336DC" w:rsidRDefault="001F3693" w:rsidP="001F3693">
            <w:pPr>
              <w:tabs>
                <w:tab w:val="left" w:pos="567"/>
                <w:tab w:val="left" w:pos="1710"/>
              </w:tabs>
              <w:jc w:val="center"/>
              <w:rPr>
                <w:rFonts w:ascii="AngsanaNew" w:hAnsi="AngsanaNew" w:cs="AngsanaNew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785129F0" w14:textId="57EB891C" w:rsidR="001F3693" w:rsidRPr="000B1D4D" w:rsidRDefault="001F3693" w:rsidP="001F3693">
            <w:pPr>
              <w:tabs>
                <w:tab w:val="clear" w:pos="907"/>
                <w:tab w:val="left" w:pos="567"/>
                <w:tab w:val="left" w:pos="1710"/>
              </w:tabs>
              <w:ind w:right="-18"/>
              <w:jc w:val="center"/>
              <w:rPr>
                <w:rFonts w:ascii="AngsanaNew" w:hAnsi="AngsanaNew" w:cs="AngsanaNew"/>
                <w:sz w:val="30"/>
                <w:szCs w:val="30"/>
              </w:rPr>
            </w:pPr>
            <w:r>
              <w:rPr>
                <w:rFonts w:ascii="AngsanaNew" w:hAnsi="AngsanaNew" w:cs="AngsanaNew" w:hint="cs"/>
                <w:sz w:val="30"/>
                <w:szCs w:val="30"/>
                <w:cs/>
              </w:rPr>
              <w:t>2</w:t>
            </w:r>
            <w:r w:rsidRPr="006336DC">
              <w:rPr>
                <w:rFonts w:ascii="AngsanaNew" w:hAnsi="AngsanaNew" w:cs="AngsanaNew"/>
                <w:sz w:val="30"/>
                <w:szCs w:val="30"/>
              </w:rPr>
              <w:t>.</w:t>
            </w:r>
            <w:r>
              <w:rPr>
                <w:rFonts w:ascii="AngsanaNew" w:hAnsi="AngsanaNew" w:cs="AngsanaNew"/>
                <w:sz w:val="30"/>
                <w:szCs w:val="30"/>
              </w:rPr>
              <w:t>00</w:t>
            </w:r>
          </w:p>
        </w:tc>
      </w:tr>
    </w:tbl>
    <w:p w14:paraId="790751AD" w14:textId="77777777" w:rsidR="001F3693" w:rsidRPr="006336DC" w:rsidRDefault="001F3693" w:rsidP="00F81AB3">
      <w:pPr>
        <w:tabs>
          <w:tab w:val="clear" w:pos="454"/>
          <w:tab w:val="left" w:pos="540"/>
          <w:tab w:val="left" w:pos="567"/>
          <w:tab w:val="left" w:pos="1710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</w:p>
    <w:p w14:paraId="58A1EA85" w14:textId="77777777" w:rsidR="00A648EA" w:rsidRDefault="00A648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</w:pPr>
      <w:r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br w:type="page"/>
      </w:r>
    </w:p>
    <w:p w14:paraId="0FE7FA86" w14:textId="05DF0A7C" w:rsidR="000162DE" w:rsidRPr="006336DC" w:rsidRDefault="000162DE" w:rsidP="000162DE">
      <w:pPr>
        <w:tabs>
          <w:tab w:val="clear" w:pos="680"/>
        </w:tabs>
        <w:ind w:left="540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lastRenderedPageBreak/>
        <w:t xml:space="preserve">หน่วยสินทรัพย์ที่ก่อให้เกิดเงินสด </w:t>
      </w:r>
      <w:r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 xml:space="preserve">4: </w:t>
      </w:r>
      <w:r w:rsidRPr="006336DC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เงินลงทุนในบริษัท</w:t>
      </w:r>
      <w:r w:rsidRPr="006336DC"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 xml:space="preserve"> </w:t>
      </w:r>
      <w:r w:rsidRPr="006336DC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เนชั่น นิวส์ เน็ตเวิร์ค</w:t>
      </w:r>
      <w:r w:rsidRPr="006336DC"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 xml:space="preserve"> </w:t>
      </w:r>
      <w:r w:rsidRPr="006336DC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จำกัด</w:t>
      </w:r>
      <w:r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 xml:space="preserve"> (“NNN”)</w:t>
      </w:r>
    </w:p>
    <w:p w14:paraId="51828EC4" w14:textId="77777777" w:rsidR="000162DE" w:rsidRPr="00A70216" w:rsidRDefault="000162DE" w:rsidP="000162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highlight w:val="cyan"/>
        </w:rPr>
      </w:pPr>
    </w:p>
    <w:p w14:paraId="7311D1B5" w14:textId="6BC23EEB" w:rsidR="000162DE" w:rsidRPr="003E003F" w:rsidRDefault="000162DE" w:rsidP="000162DE">
      <w:pPr>
        <w:pStyle w:val="block"/>
        <w:spacing w:after="0" w:line="240" w:lineRule="atLeast"/>
        <w:ind w:left="518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3E003F">
        <w:rPr>
          <w:rFonts w:asciiTheme="majorBidi" w:hAnsiTheme="majorBidi" w:cstheme="majorBidi"/>
          <w:spacing w:val="-4"/>
          <w:sz w:val="30"/>
          <w:szCs w:val="30"/>
          <w:cs/>
        </w:rPr>
        <w:t>จากการทดสอบการด้อยค่าของมูลค่าตามบัญชีของเงินลงทุนในบริษัท เนชั่น นิวส์ เน็ตเวิร์ค จำกัด โดยมูลค่าที่</w:t>
      </w:r>
      <w:r w:rsidR="00F72651">
        <w:rPr>
          <w:rFonts w:asciiTheme="majorBidi" w:hAnsiTheme="majorBidi" w:cstheme="majorBidi"/>
          <w:spacing w:val="-4"/>
          <w:sz w:val="30"/>
          <w:szCs w:val="30"/>
        </w:rPr>
        <w:br/>
      </w:r>
      <w:r w:rsidRPr="003E003F">
        <w:rPr>
          <w:rFonts w:asciiTheme="majorBidi" w:hAnsiTheme="majorBidi" w:cstheme="majorBidi"/>
          <w:spacing w:val="-4"/>
          <w:sz w:val="30"/>
          <w:szCs w:val="30"/>
          <w:cs/>
        </w:rPr>
        <w:t>คาดว่าจะได้รับคืนพิจารณาจากมูลค่าจากการใช้ ซึ่งวัดมูลค่าโดยการคิดลดกระแสเงินสดในอนาคตที่คา</w:t>
      </w:r>
      <w:r w:rsidR="003E003F" w:rsidRPr="003E003F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ดว่</w:t>
      </w:r>
      <w:r w:rsidRPr="003E003F">
        <w:rPr>
          <w:rFonts w:asciiTheme="majorBidi" w:hAnsiTheme="majorBidi" w:cstheme="majorBidi"/>
          <w:spacing w:val="-4"/>
          <w:sz w:val="30"/>
          <w:szCs w:val="30"/>
          <w:cs/>
        </w:rPr>
        <w:t>าจะได้รับ พบว่ามูลค่าตามบัญชีของเงินลงทุนใน</w:t>
      </w:r>
      <w:r w:rsidRPr="003E003F">
        <w:rPr>
          <w:rFonts w:asciiTheme="majorBidi" w:hAnsiTheme="majorBidi" w:cstheme="majorBidi"/>
          <w:spacing w:val="-4"/>
          <w:sz w:val="30"/>
          <w:szCs w:val="30"/>
        </w:rPr>
        <w:t xml:space="preserve"> NNN</w:t>
      </w:r>
      <w:r w:rsidRPr="003E003F">
        <w:rPr>
          <w:rFonts w:asciiTheme="majorBidi" w:hAnsiTheme="majorBidi" w:cstheme="majorBidi"/>
          <w:spacing w:val="-4"/>
          <w:sz w:val="30"/>
          <w:szCs w:val="30"/>
          <w:cs/>
        </w:rPr>
        <w:t xml:space="preserve"> สูงกว่ามูลค่าที่คาดว่าจะได้รับคืนจำนวน </w:t>
      </w:r>
      <w:r w:rsidRPr="003E003F">
        <w:rPr>
          <w:rFonts w:asciiTheme="majorBidi" w:hAnsiTheme="majorBidi" w:cstheme="majorBidi"/>
          <w:spacing w:val="-4"/>
          <w:sz w:val="30"/>
          <w:szCs w:val="30"/>
        </w:rPr>
        <w:t xml:space="preserve">40 </w:t>
      </w:r>
      <w:r w:rsidRPr="003E003F">
        <w:rPr>
          <w:rFonts w:asciiTheme="majorBidi" w:hAnsiTheme="majorBidi" w:cstheme="majorBidi"/>
          <w:spacing w:val="-4"/>
          <w:sz w:val="30"/>
          <w:szCs w:val="30"/>
          <w:cs/>
        </w:rPr>
        <w:t>ล้านบาท บริษัทจึงรับรู้ขาดทุน</w:t>
      </w:r>
      <w:r w:rsidRPr="003E003F">
        <w:rPr>
          <w:rFonts w:asciiTheme="majorBidi" w:hAnsiTheme="majorBidi" w:cstheme="majorBidi"/>
          <w:sz w:val="30"/>
          <w:szCs w:val="30"/>
          <w:cs/>
        </w:rPr>
        <w:t>จากการด้อยค่าของเงินลงทุนดังกล่าวจำนวน</w:t>
      </w:r>
      <w:r w:rsidRPr="003E003F">
        <w:rPr>
          <w:rFonts w:asciiTheme="majorBidi" w:hAnsiTheme="majorBidi" w:cstheme="majorBidi"/>
          <w:sz w:val="30"/>
          <w:szCs w:val="30"/>
        </w:rPr>
        <w:t xml:space="preserve"> 40 </w:t>
      </w:r>
      <w:r w:rsidRPr="003E003F">
        <w:rPr>
          <w:rFonts w:asciiTheme="majorBidi" w:hAnsiTheme="majorBidi" w:cstheme="majorBidi"/>
          <w:sz w:val="30"/>
          <w:szCs w:val="30"/>
          <w:cs/>
        </w:rPr>
        <w:t>ล้านบาท ในงบการเงินเฉพาะกิจการสำหรับปีสิ้นสุด</w:t>
      </w:r>
      <w:r w:rsidR="00F72651">
        <w:rPr>
          <w:rFonts w:asciiTheme="majorBidi" w:hAnsiTheme="majorBidi" w:cstheme="majorBidi"/>
          <w:sz w:val="30"/>
          <w:szCs w:val="30"/>
        </w:rPr>
        <w:br/>
      </w:r>
      <w:r w:rsidRPr="003E003F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F72651">
        <w:rPr>
          <w:rFonts w:asciiTheme="majorBidi" w:hAnsiTheme="majorBidi" w:cstheme="majorBidi"/>
          <w:sz w:val="30"/>
          <w:szCs w:val="30"/>
        </w:rPr>
        <w:t xml:space="preserve"> </w:t>
      </w:r>
      <w:r w:rsidRPr="003E003F">
        <w:rPr>
          <w:rFonts w:asciiTheme="majorBidi" w:hAnsiTheme="majorBidi" w:cstheme="majorBidi"/>
          <w:sz w:val="30"/>
          <w:szCs w:val="30"/>
          <w:cs/>
        </w:rPr>
        <w:t xml:space="preserve">31 ธันวาคม </w:t>
      </w:r>
      <w:r w:rsidRPr="003E003F">
        <w:rPr>
          <w:rFonts w:asciiTheme="majorBidi" w:hAnsiTheme="majorBidi" w:cstheme="majorBidi"/>
          <w:sz w:val="30"/>
          <w:szCs w:val="30"/>
        </w:rPr>
        <w:t>2560</w:t>
      </w:r>
    </w:p>
    <w:p w14:paraId="5A80B240" w14:textId="1643365E" w:rsidR="000162DE" w:rsidRPr="00A70216" w:rsidRDefault="000162DE" w:rsidP="000162DE">
      <w:pPr>
        <w:pStyle w:val="block"/>
        <w:spacing w:after="0" w:line="240" w:lineRule="atLeast"/>
        <w:ind w:left="518" w:right="-115"/>
        <w:jc w:val="thaiDistribute"/>
        <w:rPr>
          <w:rFonts w:ascii="Angsana New" w:hAnsi="Angsana New" w:cs="Angsana New"/>
          <w:sz w:val="20"/>
          <w:lang w:val="en-US" w:bidi="th-TH"/>
        </w:rPr>
      </w:pPr>
    </w:p>
    <w:p w14:paraId="2B8963F4" w14:textId="2A36EEC9" w:rsidR="000162DE" w:rsidRDefault="000162DE" w:rsidP="000162DE">
      <w:pPr>
        <w:pStyle w:val="block"/>
        <w:spacing w:after="0" w:line="240" w:lineRule="atLeast"/>
        <w:ind w:left="518" w:right="-115"/>
        <w:jc w:val="thaiDistribute"/>
        <w:rPr>
          <w:rFonts w:asciiTheme="majorBidi" w:hAnsiTheme="majorBidi" w:cstheme="majorBidi"/>
          <w:spacing w:val="-4"/>
          <w:sz w:val="30"/>
          <w:szCs w:val="30"/>
          <w:lang w:val="en-US" w:bidi="th-TH"/>
        </w:rPr>
      </w:pPr>
      <w:r w:rsidRPr="000162D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ต่อมาในระหว่างปี </w:t>
      </w:r>
      <w:r w:rsidRPr="000162DE">
        <w:rPr>
          <w:rFonts w:asciiTheme="majorBidi" w:hAnsiTheme="majorBidi" w:cstheme="majorBidi"/>
          <w:sz w:val="30"/>
          <w:szCs w:val="30"/>
          <w:lang w:val="en-US" w:bidi="th-TH"/>
        </w:rPr>
        <w:t xml:space="preserve">2561 </w:t>
      </w:r>
      <w:r w:rsidRPr="000162D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บริษัทได้รับรู้ขาดทุนจากการด้อยค่าของเงินลงทุนดังกล่าวเพิ่มขึ้นจำนวน </w:t>
      </w:r>
      <w:r w:rsidRPr="000162DE">
        <w:rPr>
          <w:rFonts w:asciiTheme="majorBidi" w:hAnsiTheme="majorBidi" w:cstheme="majorBidi"/>
          <w:sz w:val="30"/>
          <w:szCs w:val="30"/>
          <w:lang w:val="en-US" w:bidi="th-TH"/>
        </w:rPr>
        <w:t xml:space="preserve">10 </w:t>
      </w:r>
      <w:r w:rsidRPr="000162D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ล้านบาท </w:t>
      </w:r>
      <w:r w:rsidR="009A266C">
        <w:rPr>
          <w:rFonts w:asciiTheme="majorBidi" w:hAnsiTheme="majorBidi" w:cstheme="majorBidi"/>
          <w:sz w:val="30"/>
          <w:szCs w:val="30"/>
          <w:lang w:val="en-US" w:bidi="th-TH"/>
        </w:rPr>
        <w:br/>
      </w:r>
      <w:r w:rsidRPr="000162DE">
        <w:rPr>
          <w:rFonts w:asciiTheme="majorBidi" w:hAnsiTheme="majorBidi" w:cstheme="majorBidi"/>
          <w:sz w:val="30"/>
          <w:szCs w:val="30"/>
          <w:cs/>
          <w:lang w:val="en-US" w:bidi="th-TH"/>
        </w:rPr>
        <w:t>ในงบการเงินเฉพาะกิจการ เนื่องจากมูลค่าตามบัญชีของเงินลงทุนใน</w:t>
      </w:r>
      <w:r w:rsidR="00EF1C8C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EF1C8C">
        <w:rPr>
          <w:rFonts w:asciiTheme="majorBidi" w:hAnsiTheme="majorBidi" w:cstheme="majorBidi"/>
          <w:spacing w:val="-4"/>
          <w:sz w:val="30"/>
          <w:szCs w:val="30"/>
        </w:rPr>
        <w:t>NNN</w:t>
      </w:r>
      <w:r w:rsidRPr="000162DE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 สูงกว่า</w:t>
      </w:r>
      <w:r>
        <w:rPr>
          <w:rFonts w:asciiTheme="majorBidi" w:hAnsiTheme="majorBidi" w:cstheme="majorBidi" w:hint="cs"/>
          <w:spacing w:val="-4"/>
          <w:sz w:val="30"/>
          <w:szCs w:val="30"/>
          <w:cs/>
          <w:lang w:val="en-US" w:bidi="th-TH"/>
        </w:rPr>
        <w:t xml:space="preserve">มูลค่าที่คาดว่าจะได้รับคืน </w:t>
      </w:r>
      <w:r w:rsidR="00EF1C8C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br/>
      </w:r>
      <w:r>
        <w:rPr>
          <w:rFonts w:asciiTheme="majorBidi" w:hAnsiTheme="majorBidi" w:cstheme="majorBidi" w:hint="cs"/>
          <w:spacing w:val="-4"/>
          <w:sz w:val="30"/>
          <w:szCs w:val="30"/>
          <w:cs/>
          <w:lang w:val="en-US" w:bidi="th-TH"/>
        </w:rPr>
        <w:t>ซึ่งพิจารณาจากมูลค่าจากการใช้</w:t>
      </w:r>
    </w:p>
    <w:p w14:paraId="5BE68611" w14:textId="35B22001" w:rsidR="002E0E51" w:rsidRPr="00A70216" w:rsidRDefault="002E0E51" w:rsidP="000162DE">
      <w:pPr>
        <w:pStyle w:val="block"/>
        <w:spacing w:after="0" w:line="240" w:lineRule="atLeast"/>
        <w:ind w:left="518" w:right="-115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p w14:paraId="666B6685" w14:textId="77777777" w:rsidR="002E0E51" w:rsidRPr="006336DC" w:rsidRDefault="002E0E51" w:rsidP="002E0E51">
      <w:pPr>
        <w:tabs>
          <w:tab w:val="left" w:pos="567"/>
          <w:tab w:val="left" w:pos="1710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  <w:r w:rsidRPr="006336DC">
        <w:rPr>
          <w:rFonts w:ascii="AngsanaNew" w:hAnsi="AngsanaNew" w:cs="AngsanaNew" w:hint="cs"/>
          <w:sz w:val="30"/>
          <w:szCs w:val="30"/>
          <w:cs/>
        </w:rPr>
        <w:t>ข้อสมมติ</w:t>
      </w:r>
      <w:r>
        <w:rPr>
          <w:rFonts w:ascii="AngsanaNew" w:hAnsi="AngsanaNew" w:cs="AngsanaNew" w:hint="cs"/>
          <w:sz w:val="30"/>
          <w:szCs w:val="30"/>
          <w:cs/>
        </w:rPr>
        <w:t>ที่สำคัญที่ใช้</w:t>
      </w:r>
      <w:r w:rsidRPr="006336DC">
        <w:rPr>
          <w:rFonts w:ascii="AngsanaNew" w:hAnsi="AngsanaNew" w:cs="AngsanaNew" w:hint="cs"/>
          <w:sz w:val="30"/>
          <w:szCs w:val="30"/>
          <w:cs/>
        </w:rPr>
        <w:t>ในการประมาณการมูลค่า</w:t>
      </w:r>
      <w:r>
        <w:rPr>
          <w:rFonts w:ascii="AngsanaNew" w:hAnsi="AngsanaNew" w:cs="AngsanaNew" w:hint="cs"/>
          <w:sz w:val="30"/>
          <w:szCs w:val="30"/>
          <w:cs/>
        </w:rPr>
        <w:t xml:space="preserve">ที่คาดว่าจะได้รับคืน ณ วันที่ </w:t>
      </w:r>
      <w:r>
        <w:rPr>
          <w:rFonts w:ascii="AngsanaNew" w:hAnsi="AngsanaNew" w:cs="AngsanaNew"/>
          <w:sz w:val="30"/>
          <w:szCs w:val="30"/>
        </w:rPr>
        <w:t xml:space="preserve">31 </w:t>
      </w:r>
      <w:r>
        <w:rPr>
          <w:rFonts w:ascii="AngsanaNew" w:hAnsi="AngsanaNew" w:cs="AngsanaNew" w:hint="cs"/>
          <w:sz w:val="30"/>
          <w:szCs w:val="30"/>
          <w:cs/>
        </w:rPr>
        <w:t xml:space="preserve">ธันวาคม </w:t>
      </w:r>
      <w:r w:rsidRPr="006336DC">
        <w:rPr>
          <w:rFonts w:ascii="AngsanaNew" w:hAnsi="AngsanaNew" w:cs="AngsanaNew" w:hint="cs"/>
          <w:sz w:val="30"/>
          <w:szCs w:val="30"/>
          <w:cs/>
        </w:rPr>
        <w:t xml:space="preserve">มีดังนี้ </w:t>
      </w:r>
    </w:p>
    <w:p w14:paraId="4148E01F" w14:textId="77777777" w:rsidR="002E0E51" w:rsidRPr="00A70216" w:rsidRDefault="002E0E51" w:rsidP="002E0E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napToGrid w:val="0"/>
          <w:sz w:val="20"/>
          <w:szCs w:val="20"/>
          <w:lang w:eastAsia="th-TH"/>
        </w:rPr>
      </w:pP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5490"/>
        <w:gridCol w:w="1620"/>
        <w:gridCol w:w="270"/>
        <w:gridCol w:w="1620"/>
      </w:tblGrid>
      <w:tr w:rsidR="002E0E51" w:rsidRPr="006336DC" w14:paraId="1D86555A" w14:textId="77777777" w:rsidTr="00EE1211">
        <w:tc>
          <w:tcPr>
            <w:tcW w:w="5490" w:type="dxa"/>
            <w:shd w:val="clear" w:color="auto" w:fill="auto"/>
          </w:tcPr>
          <w:p w14:paraId="23CADD01" w14:textId="77777777" w:rsidR="002E0E51" w:rsidRPr="006336DC" w:rsidRDefault="002E0E51" w:rsidP="00EE1211">
            <w:pPr>
              <w:tabs>
                <w:tab w:val="left" w:pos="567"/>
                <w:tab w:val="left" w:pos="1710"/>
              </w:tabs>
              <w:jc w:val="center"/>
              <w:rPr>
                <w:rFonts w:ascii="AngsanaNew" w:hAnsi="AngsanaNew" w:cs="AngsanaNew"/>
                <w:b/>
                <w:bCs/>
                <w:sz w:val="30"/>
                <w:szCs w:val="30"/>
              </w:rPr>
            </w:pPr>
            <w:r w:rsidRPr="006336DC">
              <w:rPr>
                <w:rFonts w:ascii="AngsanaNew" w:hAnsi="AngsanaNew" w:cs="AngsanaNew" w:hint="cs"/>
                <w:b/>
                <w:bCs/>
                <w:sz w:val="30"/>
                <w:szCs w:val="30"/>
                <w:cs/>
              </w:rPr>
              <w:t>ข้อสมมติสำคัญ</w:t>
            </w:r>
          </w:p>
        </w:tc>
        <w:tc>
          <w:tcPr>
            <w:tcW w:w="3510" w:type="dxa"/>
            <w:gridSpan w:val="3"/>
            <w:shd w:val="clear" w:color="auto" w:fill="auto"/>
          </w:tcPr>
          <w:p w14:paraId="388D3DBD" w14:textId="77777777" w:rsidR="002E0E51" w:rsidRPr="006336DC" w:rsidRDefault="002E0E51" w:rsidP="00EE1211">
            <w:pPr>
              <w:tabs>
                <w:tab w:val="left" w:pos="567"/>
                <w:tab w:val="left" w:pos="1710"/>
              </w:tabs>
              <w:jc w:val="center"/>
              <w:rPr>
                <w:rFonts w:ascii="AngsanaNew" w:hAnsi="AngsanaNew" w:cs="AngsanaNew"/>
                <w:b/>
                <w:bCs/>
                <w:sz w:val="30"/>
                <w:szCs w:val="30"/>
              </w:rPr>
            </w:pPr>
            <w:r>
              <w:rPr>
                <w:rFonts w:ascii="AngsanaNew" w:hAnsi="AngsanaNew" w:cs="Angsana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0E51" w:rsidRPr="006336DC" w14:paraId="65B696B1" w14:textId="77777777" w:rsidTr="00EE1211">
        <w:tc>
          <w:tcPr>
            <w:tcW w:w="5490" w:type="dxa"/>
            <w:shd w:val="clear" w:color="auto" w:fill="auto"/>
          </w:tcPr>
          <w:p w14:paraId="4585216E" w14:textId="77777777" w:rsidR="002E0E51" w:rsidRPr="006336DC" w:rsidRDefault="002E0E51" w:rsidP="00EE1211">
            <w:pPr>
              <w:tabs>
                <w:tab w:val="left" w:pos="567"/>
                <w:tab w:val="left" w:pos="1710"/>
              </w:tabs>
              <w:jc w:val="center"/>
              <w:rPr>
                <w:rFonts w:ascii="AngsanaNew" w:hAnsi="AngsanaNew" w:cs="Angsana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1F605A98" w14:textId="5FE4ED48" w:rsidR="002E0E51" w:rsidRPr="006E4BF1" w:rsidRDefault="002E0E51" w:rsidP="00EE1211">
            <w:pPr>
              <w:tabs>
                <w:tab w:val="left" w:pos="567"/>
                <w:tab w:val="left" w:pos="1710"/>
              </w:tabs>
              <w:jc w:val="center"/>
              <w:rPr>
                <w:rFonts w:ascii="AngsanaNew" w:hAnsi="AngsanaNew" w:cs="AngsanaNew"/>
                <w:sz w:val="30"/>
                <w:szCs w:val="30"/>
              </w:rPr>
            </w:pPr>
            <w:r w:rsidRPr="006E4BF1">
              <w:rPr>
                <w:rFonts w:ascii="AngsanaNew" w:hAnsi="AngsanaNew" w:cs="AngsanaNew"/>
                <w:sz w:val="30"/>
                <w:szCs w:val="30"/>
              </w:rPr>
              <w:t>256</w:t>
            </w:r>
            <w:r>
              <w:rPr>
                <w:rFonts w:ascii="AngsanaNew" w:hAnsi="AngsanaNew" w:cs="Angsana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E8046B2" w14:textId="77777777" w:rsidR="002E0E51" w:rsidRPr="006E4BF1" w:rsidRDefault="002E0E51" w:rsidP="00EE1211">
            <w:pPr>
              <w:tabs>
                <w:tab w:val="left" w:pos="567"/>
                <w:tab w:val="left" w:pos="1710"/>
              </w:tabs>
              <w:jc w:val="center"/>
              <w:rPr>
                <w:rFonts w:ascii="AngsanaNew" w:hAnsi="AngsanaNew" w:cs="Angsana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2A24ED76" w14:textId="020EF48C" w:rsidR="002E0E51" w:rsidRPr="006E4BF1" w:rsidRDefault="002E0E51" w:rsidP="00EE1211">
            <w:pPr>
              <w:tabs>
                <w:tab w:val="left" w:pos="567"/>
                <w:tab w:val="left" w:pos="1710"/>
              </w:tabs>
              <w:jc w:val="center"/>
              <w:rPr>
                <w:rFonts w:ascii="AngsanaNew" w:hAnsi="AngsanaNew" w:cs="AngsanaNew"/>
                <w:sz w:val="30"/>
                <w:szCs w:val="30"/>
              </w:rPr>
            </w:pPr>
            <w:r w:rsidRPr="006E4BF1">
              <w:rPr>
                <w:rFonts w:ascii="AngsanaNew" w:hAnsi="AngsanaNew" w:cs="AngsanaNew"/>
                <w:sz w:val="30"/>
                <w:szCs w:val="30"/>
              </w:rPr>
              <w:t>25</w:t>
            </w:r>
            <w:r>
              <w:rPr>
                <w:rFonts w:ascii="AngsanaNew" w:hAnsi="AngsanaNew" w:cs="AngsanaNew"/>
                <w:sz w:val="30"/>
                <w:szCs w:val="30"/>
              </w:rPr>
              <w:t>60</w:t>
            </w:r>
          </w:p>
        </w:tc>
      </w:tr>
      <w:tr w:rsidR="002E0E51" w:rsidRPr="006A3FE5" w14:paraId="6070BE54" w14:textId="77777777" w:rsidTr="00EE1211">
        <w:tc>
          <w:tcPr>
            <w:tcW w:w="5490" w:type="dxa"/>
            <w:shd w:val="clear" w:color="auto" w:fill="auto"/>
          </w:tcPr>
          <w:p w14:paraId="28BFE170" w14:textId="77777777" w:rsidR="002E0E51" w:rsidRPr="006336DC" w:rsidRDefault="002E0E51" w:rsidP="00EE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New" w:hAnsi="AngsanaNew" w:cs="Angsana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3"/>
            <w:shd w:val="clear" w:color="auto" w:fill="auto"/>
          </w:tcPr>
          <w:p w14:paraId="6438570F" w14:textId="77777777" w:rsidR="002E0E51" w:rsidRPr="006A3FE5" w:rsidRDefault="002E0E51" w:rsidP="00EE1211">
            <w:pPr>
              <w:tabs>
                <w:tab w:val="left" w:pos="567"/>
                <w:tab w:val="left" w:pos="1710"/>
              </w:tabs>
              <w:jc w:val="center"/>
              <w:rPr>
                <w:rFonts w:ascii="AngsanaNew" w:hAnsi="AngsanaNew" w:cs="AngsanaNew"/>
                <w:i/>
                <w:iCs/>
                <w:sz w:val="30"/>
                <w:szCs w:val="30"/>
              </w:rPr>
            </w:pPr>
            <w:r>
              <w:rPr>
                <w:rFonts w:ascii="AngsanaNew" w:hAnsi="AngsanaNew" w:cs="Angsana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2E0E51" w:rsidRPr="006336DC" w14:paraId="23F1FAB8" w14:textId="77777777" w:rsidTr="00EE1211">
        <w:tc>
          <w:tcPr>
            <w:tcW w:w="5490" w:type="dxa"/>
            <w:shd w:val="clear" w:color="auto" w:fill="auto"/>
          </w:tcPr>
          <w:p w14:paraId="60427B39" w14:textId="77777777" w:rsidR="002E0E51" w:rsidRPr="006336DC" w:rsidRDefault="002E0E51" w:rsidP="002E0E51">
            <w:pPr>
              <w:tabs>
                <w:tab w:val="left" w:pos="567"/>
                <w:tab w:val="left" w:pos="1710"/>
              </w:tabs>
              <w:jc w:val="thaiDistribute"/>
              <w:rPr>
                <w:rFonts w:ascii="AngsanaNew" w:hAnsi="AngsanaNew" w:cs="AngsanaNew"/>
                <w:sz w:val="30"/>
                <w:szCs w:val="30"/>
              </w:rPr>
            </w:pPr>
            <w:r w:rsidRPr="006336DC">
              <w:rPr>
                <w:rFonts w:ascii="AngsanaNew" w:hAnsi="AngsanaNew" w:cs="Angsana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620" w:type="dxa"/>
            <w:shd w:val="clear" w:color="auto" w:fill="auto"/>
          </w:tcPr>
          <w:p w14:paraId="717E2A52" w14:textId="3E8420E4" w:rsidR="002E0E51" w:rsidRPr="006336DC" w:rsidRDefault="00E837C2" w:rsidP="002E0E51">
            <w:pPr>
              <w:tabs>
                <w:tab w:val="left" w:pos="567"/>
                <w:tab w:val="left" w:pos="1710"/>
              </w:tabs>
              <w:jc w:val="center"/>
              <w:rPr>
                <w:rFonts w:ascii="AngsanaNew" w:hAnsi="AngsanaNew" w:cs="AngsanaNew"/>
                <w:sz w:val="30"/>
                <w:szCs w:val="30"/>
              </w:rPr>
            </w:pPr>
            <w:r>
              <w:rPr>
                <w:rFonts w:ascii="AngsanaNew" w:hAnsi="AngsanaNew" w:cs="AngsanaNew"/>
                <w:sz w:val="30"/>
                <w:szCs w:val="30"/>
              </w:rPr>
              <w:t>9.02</w:t>
            </w:r>
          </w:p>
        </w:tc>
        <w:tc>
          <w:tcPr>
            <w:tcW w:w="270" w:type="dxa"/>
          </w:tcPr>
          <w:p w14:paraId="102A8C38" w14:textId="77777777" w:rsidR="002E0E51" w:rsidRPr="006336DC" w:rsidRDefault="002E0E51" w:rsidP="002E0E51">
            <w:pPr>
              <w:tabs>
                <w:tab w:val="left" w:pos="567"/>
                <w:tab w:val="left" w:pos="1710"/>
              </w:tabs>
              <w:jc w:val="center"/>
              <w:rPr>
                <w:rFonts w:ascii="AngsanaNew" w:hAnsi="AngsanaNew" w:cs="AngsanaNew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4B5200B5" w14:textId="1666A66D" w:rsidR="002E0E51" w:rsidRPr="006336DC" w:rsidRDefault="002E0E51" w:rsidP="002E0E51">
            <w:pPr>
              <w:tabs>
                <w:tab w:val="clear" w:pos="907"/>
                <w:tab w:val="left" w:pos="567"/>
                <w:tab w:val="left" w:pos="1710"/>
              </w:tabs>
              <w:ind w:right="-18"/>
              <w:jc w:val="center"/>
              <w:rPr>
                <w:rFonts w:ascii="AngsanaNew" w:hAnsi="AngsanaNew" w:cs="AngsanaNew"/>
                <w:sz w:val="30"/>
                <w:szCs w:val="30"/>
              </w:rPr>
            </w:pPr>
            <w:r>
              <w:rPr>
                <w:rFonts w:ascii="AngsanaNew" w:hAnsi="AngsanaNew" w:cs="AngsanaNew"/>
                <w:sz w:val="30"/>
                <w:szCs w:val="30"/>
              </w:rPr>
              <w:t>9.02</w:t>
            </w:r>
          </w:p>
        </w:tc>
      </w:tr>
      <w:tr w:rsidR="002E0E51" w:rsidRPr="006336DC" w14:paraId="52F99252" w14:textId="77777777" w:rsidTr="00EE1211">
        <w:tc>
          <w:tcPr>
            <w:tcW w:w="5490" w:type="dxa"/>
            <w:shd w:val="clear" w:color="auto" w:fill="auto"/>
          </w:tcPr>
          <w:p w14:paraId="152C2BF4" w14:textId="77777777" w:rsidR="002E0E51" w:rsidRPr="006336DC" w:rsidRDefault="002E0E51" w:rsidP="002E0E51">
            <w:pPr>
              <w:tabs>
                <w:tab w:val="left" w:pos="567"/>
                <w:tab w:val="left" w:pos="1710"/>
              </w:tabs>
              <w:jc w:val="thaiDistribute"/>
              <w:rPr>
                <w:rFonts w:ascii="AngsanaNew" w:hAnsi="AngsanaNew" w:cs="AngsanaNew"/>
                <w:sz w:val="30"/>
                <w:szCs w:val="30"/>
              </w:rPr>
            </w:pPr>
            <w:r w:rsidRPr="006336DC">
              <w:rPr>
                <w:rFonts w:ascii="AngsanaNew" w:hAnsi="AngsanaNew" w:cs="AngsanaNew"/>
                <w:sz w:val="30"/>
                <w:szCs w:val="30"/>
                <w:cs/>
              </w:rPr>
              <w:t>อัตราการเติบโต</w:t>
            </w:r>
            <w:r w:rsidRPr="006336DC">
              <w:rPr>
                <w:rFonts w:ascii="AngsanaNew" w:hAnsi="AngsanaNew" w:cs="AngsanaNew" w:hint="cs"/>
                <w:sz w:val="30"/>
                <w:szCs w:val="30"/>
                <w:cs/>
              </w:rPr>
              <w:t xml:space="preserve"> (</w:t>
            </w:r>
            <w:r w:rsidRPr="006336DC">
              <w:rPr>
                <w:rFonts w:ascii="AngsanaNew" w:hAnsi="AngsanaNew" w:cs="AngsanaNew"/>
                <w:sz w:val="30"/>
                <w:szCs w:val="30"/>
              </w:rPr>
              <w:t>Terminal growth rate)</w:t>
            </w:r>
          </w:p>
        </w:tc>
        <w:tc>
          <w:tcPr>
            <w:tcW w:w="1620" w:type="dxa"/>
            <w:shd w:val="clear" w:color="auto" w:fill="auto"/>
          </w:tcPr>
          <w:p w14:paraId="5A9EF194" w14:textId="618180C1" w:rsidR="002E0E51" w:rsidRPr="006336DC" w:rsidRDefault="00E837C2" w:rsidP="002E0E51">
            <w:pPr>
              <w:tabs>
                <w:tab w:val="clear" w:pos="907"/>
                <w:tab w:val="left" w:pos="567"/>
                <w:tab w:val="left" w:pos="1080"/>
                <w:tab w:val="left" w:pos="1710"/>
              </w:tabs>
              <w:ind w:right="-36"/>
              <w:jc w:val="center"/>
              <w:rPr>
                <w:rFonts w:ascii="AngsanaNew" w:hAnsi="AngsanaNew" w:cs="AngsanaNew"/>
                <w:sz w:val="30"/>
                <w:szCs w:val="30"/>
              </w:rPr>
            </w:pPr>
            <w:r>
              <w:rPr>
                <w:rFonts w:ascii="AngsanaNew" w:hAnsi="AngsanaNew" w:cs="AngsanaNew"/>
                <w:sz w:val="30"/>
                <w:szCs w:val="30"/>
              </w:rPr>
              <w:t>0.00</w:t>
            </w:r>
          </w:p>
        </w:tc>
        <w:tc>
          <w:tcPr>
            <w:tcW w:w="270" w:type="dxa"/>
          </w:tcPr>
          <w:p w14:paraId="1EA68E9D" w14:textId="77777777" w:rsidR="002E0E51" w:rsidRPr="006336DC" w:rsidRDefault="002E0E51" w:rsidP="002E0E51">
            <w:pPr>
              <w:tabs>
                <w:tab w:val="left" w:pos="567"/>
                <w:tab w:val="left" w:pos="1710"/>
              </w:tabs>
              <w:jc w:val="center"/>
              <w:rPr>
                <w:rFonts w:ascii="AngsanaNew" w:hAnsi="AngsanaNew" w:cs="AngsanaNew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76B9DA53" w14:textId="7D74416F" w:rsidR="002E0E51" w:rsidRPr="000B1D4D" w:rsidRDefault="002E0E51" w:rsidP="002E0E51">
            <w:pPr>
              <w:tabs>
                <w:tab w:val="clear" w:pos="907"/>
                <w:tab w:val="left" w:pos="567"/>
                <w:tab w:val="left" w:pos="1710"/>
              </w:tabs>
              <w:ind w:right="-18"/>
              <w:jc w:val="center"/>
              <w:rPr>
                <w:rFonts w:ascii="AngsanaNew" w:hAnsi="AngsanaNew" w:cs="AngsanaNew"/>
                <w:sz w:val="30"/>
                <w:szCs w:val="30"/>
              </w:rPr>
            </w:pPr>
            <w:r w:rsidRPr="006336DC">
              <w:rPr>
                <w:rFonts w:ascii="AngsanaNew" w:hAnsi="AngsanaNew" w:cs="AngsanaNew"/>
                <w:sz w:val="30"/>
                <w:szCs w:val="30"/>
              </w:rPr>
              <w:t>0.00</w:t>
            </w:r>
          </w:p>
        </w:tc>
      </w:tr>
    </w:tbl>
    <w:p w14:paraId="0D829A70" w14:textId="7C941A1A" w:rsidR="002E0E51" w:rsidRPr="00A70216" w:rsidRDefault="002E0E51" w:rsidP="000162DE">
      <w:pPr>
        <w:pStyle w:val="block"/>
        <w:spacing w:after="0" w:line="240" w:lineRule="atLeast"/>
        <w:ind w:left="518" w:right="-115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p w14:paraId="315CD0E9" w14:textId="7ADB3765" w:rsidR="00202085" w:rsidRPr="006336DC" w:rsidRDefault="00202085" w:rsidP="00202085">
      <w:pPr>
        <w:tabs>
          <w:tab w:val="clear" w:pos="680"/>
        </w:tabs>
        <w:ind w:left="540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 xml:space="preserve">หน่วยสินทรัพย์ที่ก่อให้เกิดเงินสด </w:t>
      </w:r>
      <w:r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 xml:space="preserve">5: </w:t>
      </w:r>
      <w:r w:rsidRPr="006336DC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 xml:space="preserve">เงินลงทุนในบริษัท </w:t>
      </w:r>
      <w:r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คมชัดลึก มีเดีย</w:t>
      </w:r>
      <w:r w:rsidRPr="006336DC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 xml:space="preserve"> จำกัด</w:t>
      </w:r>
      <w:r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 xml:space="preserve"> (“K</w:t>
      </w:r>
      <w:r w:rsidR="00EC034B"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>MM</w:t>
      </w:r>
      <w:r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>”)</w:t>
      </w:r>
    </w:p>
    <w:p w14:paraId="50C74725" w14:textId="77777777" w:rsidR="00202085" w:rsidRPr="00A70216" w:rsidRDefault="00202085" w:rsidP="002020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highlight w:val="cyan"/>
        </w:rPr>
      </w:pPr>
    </w:p>
    <w:p w14:paraId="35FF8E0E" w14:textId="64184C9A" w:rsidR="00202085" w:rsidRDefault="00202085" w:rsidP="00001091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408EF">
        <w:rPr>
          <w:rFonts w:ascii="Angsana New" w:hAnsi="Angsana New" w:hint="cs"/>
          <w:sz w:val="30"/>
          <w:szCs w:val="30"/>
          <w:cs/>
        </w:rPr>
        <w:t>จากการทดสอบการด้อยค่าของมูลค่าตามบัญชีของเงินลงทุนใน</w:t>
      </w:r>
      <w:r w:rsidR="00312C63" w:rsidRPr="00312C63">
        <w:rPr>
          <w:rFonts w:ascii="Angsana New" w:hAnsi="Angsana New"/>
          <w:sz w:val="30"/>
          <w:szCs w:val="30"/>
          <w:cs/>
        </w:rPr>
        <w:t xml:space="preserve">บริษัท </w:t>
      </w:r>
      <w:r w:rsidR="00FD478F" w:rsidRPr="00FD478F">
        <w:rPr>
          <w:rFonts w:ascii="Angsana New" w:hAnsi="Angsana New"/>
          <w:sz w:val="30"/>
          <w:szCs w:val="30"/>
          <w:cs/>
        </w:rPr>
        <w:t>คมชัดลึก มีเดีย จำกัด</w:t>
      </w:r>
      <w:r w:rsidR="00312C63">
        <w:rPr>
          <w:rFonts w:ascii="Angsana New" w:hAnsi="Angsana New"/>
          <w:sz w:val="30"/>
          <w:szCs w:val="30"/>
        </w:rPr>
        <w:t xml:space="preserve"> </w:t>
      </w:r>
      <w:r w:rsidRPr="00C408EF">
        <w:rPr>
          <w:rFonts w:ascii="Angsana New" w:hAnsi="Angsana New" w:hint="cs"/>
          <w:sz w:val="30"/>
          <w:szCs w:val="30"/>
          <w:cs/>
        </w:rPr>
        <w:t>โดยมูลค่าที่คาดว่าจะได้รับคืนพิจารณาจากมูลค่าจากการใช้ ซึ่งวัดมูลค่าโดยการคิดลดกระแสเงินสดในอนาคตที่คาดว่าจะได้รับ พบว่ามูลค่าตามบัญชีของเงินลงทุนใน</w:t>
      </w:r>
      <w:r w:rsidRPr="00C408EF">
        <w:rPr>
          <w:rFonts w:ascii="Angsana New" w:hAnsi="Angsana New"/>
          <w:sz w:val="30"/>
          <w:szCs w:val="30"/>
        </w:rPr>
        <w:t xml:space="preserve"> </w:t>
      </w:r>
      <w:r w:rsidR="00001091">
        <w:rPr>
          <w:rFonts w:ascii="Angsana New" w:hAnsi="Angsana New"/>
          <w:sz w:val="30"/>
          <w:szCs w:val="30"/>
        </w:rPr>
        <w:t>KMM</w:t>
      </w:r>
      <w:r w:rsidRPr="00C408EF">
        <w:rPr>
          <w:rFonts w:ascii="Angsana New" w:hAnsi="Angsana New" w:hint="cs"/>
          <w:sz w:val="30"/>
          <w:szCs w:val="30"/>
          <w:cs/>
        </w:rPr>
        <w:t xml:space="preserve"> สูงกว่ามูลค่าที่คาดว่าจะได้รับคืน บริษัทจึงรับรู้</w:t>
      </w:r>
      <w:r w:rsidRPr="00C408EF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Pr="00C408EF">
        <w:rPr>
          <w:rFonts w:ascii="Angsana New" w:hAnsi="Angsana New" w:hint="cs"/>
          <w:sz w:val="30"/>
          <w:szCs w:val="30"/>
          <w:cs/>
        </w:rPr>
        <w:t>ของเงินลงทุน</w:t>
      </w:r>
      <w:r w:rsidR="00312C63">
        <w:rPr>
          <w:rFonts w:ascii="Angsana New" w:hAnsi="Angsana New" w:hint="cs"/>
          <w:sz w:val="30"/>
          <w:szCs w:val="30"/>
          <w:cs/>
        </w:rPr>
        <w:t>เพิ่ม</w:t>
      </w:r>
      <w:r w:rsidR="0011460B">
        <w:rPr>
          <w:rFonts w:ascii="Angsana New" w:hAnsi="Angsana New" w:hint="cs"/>
          <w:sz w:val="30"/>
          <w:szCs w:val="30"/>
          <w:cs/>
        </w:rPr>
        <w:t>ขึ้น</w:t>
      </w:r>
      <w:r>
        <w:rPr>
          <w:rFonts w:ascii="Angsana New" w:hAnsi="Angsana New" w:hint="cs"/>
          <w:sz w:val="30"/>
          <w:szCs w:val="30"/>
          <w:cs/>
        </w:rPr>
        <w:t>จำนวน</w:t>
      </w:r>
      <w:r>
        <w:rPr>
          <w:rFonts w:ascii="Angsana New" w:hAnsi="Angsana New"/>
          <w:sz w:val="30"/>
          <w:szCs w:val="30"/>
        </w:rPr>
        <w:t xml:space="preserve"> </w:t>
      </w:r>
      <w:r w:rsidR="00312C63">
        <w:rPr>
          <w:rFonts w:ascii="Angsana New" w:hAnsi="Angsana New"/>
          <w:sz w:val="30"/>
          <w:szCs w:val="30"/>
        </w:rPr>
        <w:t>3.</w:t>
      </w:r>
      <w:r w:rsidR="00B2251B">
        <w:rPr>
          <w:rFonts w:ascii="Angsana New" w:hAnsi="Angsana New"/>
          <w:sz w:val="30"/>
          <w:szCs w:val="30"/>
        </w:rPr>
        <w:t>6</w:t>
      </w:r>
      <w:r w:rsidR="00780B6F">
        <w:rPr>
          <w:rFonts w:ascii="Angsana New" w:hAnsi="Angsana New"/>
          <w:sz w:val="30"/>
          <w:szCs w:val="30"/>
        </w:rPr>
        <w:t>0</w:t>
      </w:r>
      <w:r w:rsidR="00312C63">
        <w:rPr>
          <w:rFonts w:ascii="Angsana New" w:hAnsi="Angsana New"/>
          <w:sz w:val="30"/>
          <w:szCs w:val="30"/>
        </w:rPr>
        <w:t xml:space="preserve"> </w:t>
      </w:r>
      <w:r w:rsidR="00875D92">
        <w:rPr>
          <w:rFonts w:ascii="Angsana New" w:hAnsi="Angsana New" w:hint="cs"/>
          <w:sz w:val="30"/>
          <w:szCs w:val="30"/>
          <w:cs/>
        </w:rPr>
        <w:t>ล้านบาท</w:t>
      </w:r>
      <w:r w:rsidR="00981578">
        <w:rPr>
          <w:rFonts w:ascii="Angsana New" w:hAnsi="Angsana New"/>
          <w:sz w:val="30"/>
          <w:szCs w:val="30"/>
        </w:rPr>
        <w:t xml:space="preserve"> </w:t>
      </w:r>
      <w:r w:rsidRPr="00C408EF">
        <w:rPr>
          <w:rFonts w:ascii="Angsana New" w:hAnsi="Angsana New" w:hint="cs"/>
          <w:sz w:val="30"/>
          <w:szCs w:val="30"/>
          <w:cs/>
        </w:rPr>
        <w:t xml:space="preserve">ในงบการเงินเฉพาะกิจการสำหรับปีสิ้นสุดวันที่ 31 ธันวาคม </w:t>
      </w:r>
      <w:r w:rsidRPr="00C408EF">
        <w:rPr>
          <w:rFonts w:ascii="Angsana New" w:hAnsi="Angsana New"/>
          <w:sz w:val="30"/>
          <w:szCs w:val="30"/>
        </w:rPr>
        <w:t>256</w:t>
      </w:r>
      <w:r w:rsidR="00312C63">
        <w:rPr>
          <w:rFonts w:ascii="Angsana New" w:hAnsi="Angsana New"/>
          <w:sz w:val="30"/>
          <w:szCs w:val="30"/>
        </w:rPr>
        <w:t>1</w:t>
      </w:r>
    </w:p>
    <w:p w14:paraId="56DC0DE6" w14:textId="530E1170" w:rsidR="00312C63" w:rsidRPr="00A70216" w:rsidRDefault="00312C63" w:rsidP="00202085">
      <w:pPr>
        <w:tabs>
          <w:tab w:val="clear" w:pos="680"/>
        </w:tabs>
        <w:ind w:left="540"/>
        <w:rPr>
          <w:rFonts w:ascii="Angsana New" w:hAnsi="Angsana New"/>
          <w:sz w:val="20"/>
          <w:szCs w:val="20"/>
        </w:rPr>
      </w:pPr>
    </w:p>
    <w:p w14:paraId="21BD28E6" w14:textId="77777777" w:rsidR="00312C63" w:rsidRPr="006336DC" w:rsidRDefault="00312C63" w:rsidP="00312C63">
      <w:pPr>
        <w:tabs>
          <w:tab w:val="left" w:pos="567"/>
          <w:tab w:val="left" w:pos="1710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  <w:r w:rsidRPr="006336DC">
        <w:rPr>
          <w:rFonts w:ascii="AngsanaNew" w:hAnsi="AngsanaNew" w:cs="AngsanaNew" w:hint="cs"/>
          <w:sz w:val="30"/>
          <w:szCs w:val="30"/>
          <w:cs/>
        </w:rPr>
        <w:t>ข้อสมมติ</w:t>
      </w:r>
      <w:r>
        <w:rPr>
          <w:rFonts w:ascii="AngsanaNew" w:hAnsi="AngsanaNew" w:cs="AngsanaNew" w:hint="cs"/>
          <w:sz w:val="30"/>
          <w:szCs w:val="30"/>
          <w:cs/>
        </w:rPr>
        <w:t>ที่สำคัญที่ใช้</w:t>
      </w:r>
      <w:r w:rsidRPr="006336DC">
        <w:rPr>
          <w:rFonts w:ascii="AngsanaNew" w:hAnsi="AngsanaNew" w:cs="AngsanaNew" w:hint="cs"/>
          <w:sz w:val="30"/>
          <w:szCs w:val="30"/>
          <w:cs/>
        </w:rPr>
        <w:t>ในการประมาณการมูลค่า</w:t>
      </w:r>
      <w:r>
        <w:rPr>
          <w:rFonts w:ascii="AngsanaNew" w:hAnsi="AngsanaNew" w:cs="AngsanaNew" w:hint="cs"/>
          <w:sz w:val="30"/>
          <w:szCs w:val="30"/>
          <w:cs/>
        </w:rPr>
        <w:t xml:space="preserve">ที่คาดว่าจะได้รับคืน ณ วันที่ </w:t>
      </w:r>
      <w:r>
        <w:rPr>
          <w:rFonts w:ascii="AngsanaNew" w:hAnsi="AngsanaNew" w:cs="AngsanaNew"/>
          <w:sz w:val="30"/>
          <w:szCs w:val="30"/>
        </w:rPr>
        <w:t xml:space="preserve">31 </w:t>
      </w:r>
      <w:r>
        <w:rPr>
          <w:rFonts w:ascii="AngsanaNew" w:hAnsi="AngsanaNew" w:cs="AngsanaNew" w:hint="cs"/>
          <w:sz w:val="30"/>
          <w:szCs w:val="30"/>
          <w:cs/>
        </w:rPr>
        <w:t xml:space="preserve">ธันวาคม </w:t>
      </w:r>
      <w:r w:rsidRPr="006336DC">
        <w:rPr>
          <w:rFonts w:ascii="AngsanaNew" w:hAnsi="AngsanaNew" w:cs="AngsanaNew" w:hint="cs"/>
          <w:sz w:val="30"/>
          <w:szCs w:val="30"/>
          <w:cs/>
        </w:rPr>
        <w:t xml:space="preserve">มีดังนี้ </w:t>
      </w:r>
    </w:p>
    <w:p w14:paraId="70D6CAA1" w14:textId="77777777" w:rsidR="00312C63" w:rsidRPr="00A70216" w:rsidRDefault="00312C63" w:rsidP="00312C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napToGrid w:val="0"/>
          <w:sz w:val="20"/>
          <w:szCs w:val="20"/>
          <w:lang w:eastAsia="th-TH"/>
        </w:rPr>
      </w:pP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5490"/>
        <w:gridCol w:w="1620"/>
        <w:gridCol w:w="270"/>
        <w:gridCol w:w="1620"/>
      </w:tblGrid>
      <w:tr w:rsidR="00312C63" w:rsidRPr="006336DC" w14:paraId="44BE8A93" w14:textId="77777777" w:rsidTr="00EE1211">
        <w:tc>
          <w:tcPr>
            <w:tcW w:w="5490" w:type="dxa"/>
            <w:shd w:val="clear" w:color="auto" w:fill="auto"/>
          </w:tcPr>
          <w:p w14:paraId="7B2882D6" w14:textId="77777777" w:rsidR="00312C63" w:rsidRPr="006336DC" w:rsidRDefault="00312C63" w:rsidP="00EE1211">
            <w:pPr>
              <w:tabs>
                <w:tab w:val="left" w:pos="567"/>
                <w:tab w:val="left" w:pos="1710"/>
              </w:tabs>
              <w:jc w:val="center"/>
              <w:rPr>
                <w:rFonts w:ascii="AngsanaNew" w:hAnsi="AngsanaNew" w:cs="AngsanaNew"/>
                <w:b/>
                <w:bCs/>
                <w:sz w:val="30"/>
                <w:szCs w:val="30"/>
              </w:rPr>
            </w:pPr>
            <w:r w:rsidRPr="006336DC">
              <w:rPr>
                <w:rFonts w:ascii="AngsanaNew" w:hAnsi="AngsanaNew" w:cs="AngsanaNew" w:hint="cs"/>
                <w:b/>
                <w:bCs/>
                <w:sz w:val="30"/>
                <w:szCs w:val="30"/>
                <w:cs/>
              </w:rPr>
              <w:t>ข้อสมมติสำคัญ</w:t>
            </w:r>
          </w:p>
        </w:tc>
        <w:tc>
          <w:tcPr>
            <w:tcW w:w="3510" w:type="dxa"/>
            <w:gridSpan w:val="3"/>
            <w:shd w:val="clear" w:color="auto" w:fill="auto"/>
          </w:tcPr>
          <w:p w14:paraId="5C3051CA" w14:textId="77777777" w:rsidR="00312C63" w:rsidRPr="006336DC" w:rsidRDefault="00312C63" w:rsidP="00EE1211">
            <w:pPr>
              <w:tabs>
                <w:tab w:val="left" w:pos="567"/>
                <w:tab w:val="left" w:pos="1710"/>
              </w:tabs>
              <w:jc w:val="center"/>
              <w:rPr>
                <w:rFonts w:ascii="AngsanaNew" w:hAnsi="AngsanaNew" w:cs="AngsanaNew"/>
                <w:b/>
                <w:bCs/>
                <w:sz w:val="30"/>
                <w:szCs w:val="30"/>
              </w:rPr>
            </w:pPr>
            <w:r>
              <w:rPr>
                <w:rFonts w:ascii="AngsanaNew" w:hAnsi="AngsanaNew" w:cs="Angsana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2C63" w:rsidRPr="006336DC" w14:paraId="7FB1E1D5" w14:textId="77777777" w:rsidTr="00EE1211">
        <w:tc>
          <w:tcPr>
            <w:tcW w:w="5490" w:type="dxa"/>
            <w:shd w:val="clear" w:color="auto" w:fill="auto"/>
          </w:tcPr>
          <w:p w14:paraId="5CD6FB39" w14:textId="77777777" w:rsidR="00312C63" w:rsidRPr="006336DC" w:rsidRDefault="00312C63" w:rsidP="00312C63">
            <w:pPr>
              <w:tabs>
                <w:tab w:val="left" w:pos="567"/>
                <w:tab w:val="left" w:pos="1710"/>
              </w:tabs>
              <w:jc w:val="center"/>
              <w:rPr>
                <w:rFonts w:ascii="AngsanaNew" w:hAnsi="AngsanaNew" w:cs="Angsana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3E70A109" w14:textId="5C9916A0" w:rsidR="00312C63" w:rsidRPr="006E4BF1" w:rsidRDefault="00312C63" w:rsidP="00312C63">
            <w:pPr>
              <w:tabs>
                <w:tab w:val="left" w:pos="567"/>
                <w:tab w:val="left" w:pos="1710"/>
              </w:tabs>
              <w:jc w:val="center"/>
              <w:rPr>
                <w:rFonts w:ascii="AngsanaNew" w:hAnsi="AngsanaNew" w:cs="AngsanaNew"/>
                <w:sz w:val="30"/>
                <w:szCs w:val="30"/>
              </w:rPr>
            </w:pPr>
            <w:r w:rsidRPr="006E4BF1">
              <w:rPr>
                <w:rFonts w:ascii="AngsanaNew" w:hAnsi="AngsanaNew" w:cs="AngsanaNew"/>
                <w:sz w:val="30"/>
                <w:szCs w:val="30"/>
              </w:rPr>
              <w:t>256</w:t>
            </w:r>
            <w:r>
              <w:rPr>
                <w:rFonts w:ascii="AngsanaNew" w:hAnsi="AngsanaNew" w:cs="Angsana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1DE9C42" w14:textId="77777777" w:rsidR="00312C63" w:rsidRPr="006E4BF1" w:rsidRDefault="00312C63" w:rsidP="00312C63">
            <w:pPr>
              <w:tabs>
                <w:tab w:val="left" w:pos="567"/>
                <w:tab w:val="left" w:pos="1710"/>
              </w:tabs>
              <w:jc w:val="center"/>
              <w:rPr>
                <w:rFonts w:ascii="AngsanaNew" w:hAnsi="AngsanaNew" w:cs="Angsana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541D361D" w14:textId="16935185" w:rsidR="00312C63" w:rsidRPr="006E4BF1" w:rsidRDefault="00312C63" w:rsidP="00312C63">
            <w:pPr>
              <w:tabs>
                <w:tab w:val="left" w:pos="567"/>
                <w:tab w:val="left" w:pos="1710"/>
              </w:tabs>
              <w:jc w:val="center"/>
              <w:rPr>
                <w:rFonts w:ascii="AngsanaNew" w:hAnsi="AngsanaNew" w:cs="AngsanaNew"/>
                <w:sz w:val="30"/>
                <w:szCs w:val="30"/>
              </w:rPr>
            </w:pPr>
            <w:r w:rsidRPr="006E4BF1">
              <w:rPr>
                <w:rFonts w:ascii="AngsanaNew" w:hAnsi="AngsanaNew" w:cs="AngsanaNew"/>
                <w:sz w:val="30"/>
                <w:szCs w:val="30"/>
              </w:rPr>
              <w:t>25</w:t>
            </w:r>
            <w:r>
              <w:rPr>
                <w:rFonts w:ascii="AngsanaNew" w:hAnsi="AngsanaNew" w:cs="AngsanaNew"/>
                <w:sz w:val="30"/>
                <w:szCs w:val="30"/>
              </w:rPr>
              <w:t>60</w:t>
            </w:r>
          </w:p>
        </w:tc>
      </w:tr>
      <w:tr w:rsidR="00312C63" w:rsidRPr="006A3FE5" w14:paraId="3D7D08E5" w14:textId="77777777" w:rsidTr="00EE1211">
        <w:tc>
          <w:tcPr>
            <w:tcW w:w="5490" w:type="dxa"/>
            <w:shd w:val="clear" w:color="auto" w:fill="auto"/>
          </w:tcPr>
          <w:p w14:paraId="66319D6A" w14:textId="77777777" w:rsidR="00312C63" w:rsidRPr="006336DC" w:rsidRDefault="00312C63" w:rsidP="00312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New" w:hAnsi="AngsanaNew" w:cs="Angsana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3"/>
            <w:shd w:val="clear" w:color="auto" w:fill="auto"/>
          </w:tcPr>
          <w:p w14:paraId="1870E139" w14:textId="77777777" w:rsidR="00312C63" w:rsidRPr="006A3FE5" w:rsidRDefault="00312C63" w:rsidP="00312C63">
            <w:pPr>
              <w:tabs>
                <w:tab w:val="left" w:pos="567"/>
                <w:tab w:val="left" w:pos="1710"/>
              </w:tabs>
              <w:jc w:val="center"/>
              <w:rPr>
                <w:rFonts w:ascii="AngsanaNew" w:hAnsi="AngsanaNew" w:cs="AngsanaNew"/>
                <w:i/>
                <w:iCs/>
                <w:sz w:val="30"/>
                <w:szCs w:val="30"/>
              </w:rPr>
            </w:pPr>
            <w:r>
              <w:rPr>
                <w:rFonts w:ascii="AngsanaNew" w:hAnsi="AngsanaNew" w:cs="Angsana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E837C2" w:rsidRPr="006336DC" w14:paraId="7E4C1381" w14:textId="77777777" w:rsidTr="00EE1211">
        <w:tc>
          <w:tcPr>
            <w:tcW w:w="5490" w:type="dxa"/>
            <w:shd w:val="clear" w:color="auto" w:fill="auto"/>
          </w:tcPr>
          <w:p w14:paraId="00CB1415" w14:textId="77777777" w:rsidR="00E837C2" w:rsidRPr="006336DC" w:rsidRDefault="00E837C2" w:rsidP="00E837C2">
            <w:pPr>
              <w:tabs>
                <w:tab w:val="left" w:pos="567"/>
                <w:tab w:val="left" w:pos="1710"/>
              </w:tabs>
              <w:jc w:val="thaiDistribute"/>
              <w:rPr>
                <w:rFonts w:ascii="AngsanaNew" w:hAnsi="AngsanaNew" w:cs="AngsanaNew"/>
                <w:sz w:val="30"/>
                <w:szCs w:val="30"/>
              </w:rPr>
            </w:pPr>
            <w:r w:rsidRPr="006336DC">
              <w:rPr>
                <w:rFonts w:ascii="AngsanaNew" w:hAnsi="AngsanaNew" w:cs="Angsana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620" w:type="dxa"/>
            <w:shd w:val="clear" w:color="auto" w:fill="auto"/>
          </w:tcPr>
          <w:p w14:paraId="09CE29C5" w14:textId="48EF1D67" w:rsidR="00E837C2" w:rsidRPr="006336DC" w:rsidRDefault="00E837C2" w:rsidP="00E837C2">
            <w:pPr>
              <w:tabs>
                <w:tab w:val="left" w:pos="567"/>
                <w:tab w:val="left" w:pos="1710"/>
              </w:tabs>
              <w:jc w:val="center"/>
              <w:rPr>
                <w:rFonts w:ascii="AngsanaNew" w:hAnsi="AngsanaNew" w:cs="AngsanaNew"/>
                <w:sz w:val="30"/>
                <w:szCs w:val="30"/>
              </w:rPr>
            </w:pPr>
            <w:r>
              <w:rPr>
                <w:rFonts w:ascii="AngsanaNew" w:hAnsi="AngsanaNew" w:cs="AngsanaNew"/>
                <w:sz w:val="30"/>
                <w:szCs w:val="30"/>
              </w:rPr>
              <w:t>9.02</w:t>
            </w:r>
          </w:p>
        </w:tc>
        <w:tc>
          <w:tcPr>
            <w:tcW w:w="270" w:type="dxa"/>
          </w:tcPr>
          <w:p w14:paraId="452530A0" w14:textId="77777777" w:rsidR="00E837C2" w:rsidRPr="006336DC" w:rsidRDefault="00E837C2" w:rsidP="00E837C2">
            <w:pPr>
              <w:tabs>
                <w:tab w:val="left" w:pos="567"/>
                <w:tab w:val="left" w:pos="1710"/>
              </w:tabs>
              <w:jc w:val="center"/>
              <w:rPr>
                <w:rFonts w:ascii="AngsanaNew" w:hAnsi="AngsanaNew" w:cs="AngsanaNew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3EC74919" w14:textId="08ED88B1" w:rsidR="00E837C2" w:rsidRPr="006336DC" w:rsidRDefault="00E837C2" w:rsidP="00E837C2">
            <w:pPr>
              <w:tabs>
                <w:tab w:val="clear" w:pos="907"/>
                <w:tab w:val="left" w:pos="567"/>
                <w:tab w:val="left" w:pos="1710"/>
              </w:tabs>
              <w:ind w:right="-18"/>
              <w:jc w:val="center"/>
              <w:rPr>
                <w:rFonts w:ascii="AngsanaNew" w:hAnsi="AngsanaNew" w:cs="AngsanaNew"/>
                <w:sz w:val="30"/>
                <w:szCs w:val="30"/>
              </w:rPr>
            </w:pPr>
            <w:r>
              <w:rPr>
                <w:rFonts w:ascii="AngsanaNew" w:hAnsi="AngsanaNew" w:cs="AngsanaNew"/>
                <w:sz w:val="30"/>
                <w:szCs w:val="30"/>
              </w:rPr>
              <w:t>9.02</w:t>
            </w:r>
          </w:p>
        </w:tc>
      </w:tr>
      <w:tr w:rsidR="00E837C2" w:rsidRPr="006336DC" w14:paraId="25FAF4B3" w14:textId="77777777" w:rsidTr="00EE1211">
        <w:tc>
          <w:tcPr>
            <w:tcW w:w="5490" w:type="dxa"/>
            <w:shd w:val="clear" w:color="auto" w:fill="auto"/>
          </w:tcPr>
          <w:p w14:paraId="47952A62" w14:textId="77777777" w:rsidR="00E837C2" w:rsidRPr="006336DC" w:rsidRDefault="00E837C2" w:rsidP="00E837C2">
            <w:pPr>
              <w:tabs>
                <w:tab w:val="left" w:pos="567"/>
                <w:tab w:val="left" w:pos="1710"/>
              </w:tabs>
              <w:jc w:val="thaiDistribute"/>
              <w:rPr>
                <w:rFonts w:ascii="AngsanaNew" w:hAnsi="AngsanaNew" w:cs="AngsanaNew"/>
                <w:sz w:val="30"/>
                <w:szCs w:val="30"/>
              </w:rPr>
            </w:pPr>
            <w:r w:rsidRPr="006336DC">
              <w:rPr>
                <w:rFonts w:ascii="AngsanaNew" w:hAnsi="AngsanaNew" w:cs="AngsanaNew"/>
                <w:sz w:val="30"/>
                <w:szCs w:val="30"/>
                <w:cs/>
              </w:rPr>
              <w:t>อัตราการเติบโต</w:t>
            </w:r>
            <w:r w:rsidRPr="006336DC">
              <w:rPr>
                <w:rFonts w:ascii="AngsanaNew" w:hAnsi="AngsanaNew" w:cs="AngsanaNew" w:hint="cs"/>
                <w:sz w:val="30"/>
                <w:szCs w:val="30"/>
                <w:cs/>
              </w:rPr>
              <w:t xml:space="preserve"> (</w:t>
            </w:r>
            <w:r w:rsidRPr="006336DC">
              <w:rPr>
                <w:rFonts w:ascii="AngsanaNew" w:hAnsi="AngsanaNew" w:cs="AngsanaNew"/>
                <w:sz w:val="30"/>
                <w:szCs w:val="30"/>
              </w:rPr>
              <w:t>Terminal growth rate)</w:t>
            </w:r>
          </w:p>
        </w:tc>
        <w:tc>
          <w:tcPr>
            <w:tcW w:w="1620" w:type="dxa"/>
            <w:shd w:val="clear" w:color="auto" w:fill="auto"/>
          </w:tcPr>
          <w:p w14:paraId="4087C872" w14:textId="459D9A15" w:rsidR="00E837C2" w:rsidRPr="006336DC" w:rsidRDefault="00E837C2" w:rsidP="00E837C2">
            <w:pPr>
              <w:tabs>
                <w:tab w:val="clear" w:pos="907"/>
                <w:tab w:val="left" w:pos="567"/>
                <w:tab w:val="left" w:pos="1080"/>
                <w:tab w:val="left" w:pos="1710"/>
              </w:tabs>
              <w:ind w:right="-36"/>
              <w:jc w:val="center"/>
              <w:rPr>
                <w:rFonts w:ascii="AngsanaNew" w:hAnsi="AngsanaNew" w:cs="AngsanaNew"/>
                <w:sz w:val="30"/>
                <w:szCs w:val="30"/>
              </w:rPr>
            </w:pPr>
            <w:r>
              <w:rPr>
                <w:rFonts w:ascii="AngsanaNew" w:hAnsi="AngsanaNew" w:cs="AngsanaNew"/>
                <w:sz w:val="30"/>
                <w:szCs w:val="30"/>
              </w:rPr>
              <w:t>0.00</w:t>
            </w:r>
          </w:p>
        </w:tc>
        <w:tc>
          <w:tcPr>
            <w:tcW w:w="270" w:type="dxa"/>
          </w:tcPr>
          <w:p w14:paraId="342184E6" w14:textId="77777777" w:rsidR="00E837C2" w:rsidRPr="006336DC" w:rsidRDefault="00E837C2" w:rsidP="00E837C2">
            <w:pPr>
              <w:tabs>
                <w:tab w:val="left" w:pos="567"/>
                <w:tab w:val="left" w:pos="1710"/>
              </w:tabs>
              <w:jc w:val="center"/>
              <w:rPr>
                <w:rFonts w:ascii="AngsanaNew" w:hAnsi="AngsanaNew" w:cs="AngsanaNew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04F429F9" w14:textId="22AB6243" w:rsidR="00E837C2" w:rsidRPr="000B1D4D" w:rsidRDefault="00E837C2" w:rsidP="00E837C2">
            <w:pPr>
              <w:tabs>
                <w:tab w:val="clear" w:pos="907"/>
                <w:tab w:val="left" w:pos="567"/>
                <w:tab w:val="left" w:pos="1710"/>
              </w:tabs>
              <w:ind w:right="-18"/>
              <w:jc w:val="center"/>
              <w:rPr>
                <w:rFonts w:ascii="AngsanaNew" w:hAnsi="AngsanaNew" w:cs="AngsanaNew"/>
                <w:sz w:val="30"/>
                <w:szCs w:val="30"/>
              </w:rPr>
            </w:pPr>
            <w:r>
              <w:rPr>
                <w:rFonts w:ascii="AngsanaNew" w:hAnsi="AngsanaNew" w:cs="AngsanaNew"/>
                <w:sz w:val="30"/>
                <w:szCs w:val="30"/>
              </w:rPr>
              <w:t>0.00</w:t>
            </w:r>
          </w:p>
        </w:tc>
      </w:tr>
    </w:tbl>
    <w:p w14:paraId="461280D3" w14:textId="77777777" w:rsidR="00A70216" w:rsidRDefault="00A702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br w:type="page"/>
      </w:r>
    </w:p>
    <w:p w14:paraId="234ECE4A" w14:textId="009DF026" w:rsidR="00F25E82" w:rsidRPr="006336DC" w:rsidRDefault="00F25E82" w:rsidP="00F25E82">
      <w:pPr>
        <w:tabs>
          <w:tab w:val="clear" w:pos="680"/>
        </w:tabs>
        <w:ind w:left="540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lastRenderedPageBreak/>
        <w:t xml:space="preserve">หน่วยสินทรัพย์ที่ก่อให้เกิดเงินสด </w:t>
      </w:r>
      <w:r w:rsidR="00247879"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>6</w:t>
      </w:r>
      <w:r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 xml:space="preserve">: </w:t>
      </w:r>
      <w:r w:rsidRPr="006336DC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 xml:space="preserve">เงินลงทุนในบริษัท </w:t>
      </w:r>
      <w:r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เอ็นเอ็มแอล</w:t>
      </w:r>
      <w:r w:rsidRPr="006336DC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 xml:space="preserve"> จำกัด</w:t>
      </w:r>
      <w:r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 xml:space="preserve"> (“NML”)</w:t>
      </w:r>
    </w:p>
    <w:p w14:paraId="214CB5CA" w14:textId="77777777" w:rsidR="00F25E82" w:rsidRPr="009B1AD3" w:rsidRDefault="00F25E82" w:rsidP="00F25E82">
      <w:pPr>
        <w:pStyle w:val="block"/>
        <w:spacing w:after="0" w:line="240" w:lineRule="atLeast"/>
        <w:ind w:left="518" w:right="-115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58BA53FA" w14:textId="5D7EEB15" w:rsidR="00F25E82" w:rsidRPr="004C7DDF" w:rsidRDefault="00F25E82" w:rsidP="004A10F3">
      <w:pPr>
        <w:pStyle w:val="block"/>
        <w:spacing w:after="0" w:line="240" w:lineRule="atLeast"/>
        <w:ind w:left="518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2F2377">
        <w:rPr>
          <w:rFonts w:asciiTheme="majorBidi" w:hAnsiTheme="majorBidi" w:cstheme="majorBidi"/>
          <w:sz w:val="30"/>
          <w:szCs w:val="30"/>
          <w:cs/>
        </w:rPr>
        <w:t>ตามที่กล่าว</w:t>
      </w:r>
      <w:r w:rsidR="0029367A">
        <w:rPr>
          <w:rFonts w:asciiTheme="majorBidi" w:hAnsiTheme="majorBidi" w:cstheme="majorBidi" w:hint="cs"/>
          <w:sz w:val="30"/>
          <w:szCs w:val="30"/>
          <w:cs/>
          <w:lang w:bidi="th-TH"/>
        </w:rPr>
        <w:t>ไว้</w:t>
      </w:r>
      <w:r w:rsidR="003E5FF6" w:rsidRPr="002F2377">
        <w:rPr>
          <w:rFonts w:asciiTheme="majorBidi" w:hAnsiTheme="majorBidi" w:cstheme="majorBidi"/>
          <w:sz w:val="30"/>
          <w:szCs w:val="30"/>
          <w:cs/>
          <w:lang w:bidi="th-TH"/>
        </w:rPr>
        <w:t>ข้างต้น</w:t>
      </w:r>
      <w:r>
        <w:rPr>
          <w:rFonts w:ascii="Angsana New" w:hAnsi="Angsana New"/>
          <w:sz w:val="30"/>
          <w:szCs w:val="30"/>
        </w:rPr>
        <w:t xml:space="preserve"> </w:t>
      </w:r>
      <w:r w:rsidRPr="004C7DDF">
        <w:rPr>
          <w:rFonts w:asciiTheme="majorBidi" w:hAnsiTheme="majorBidi" w:cstheme="majorBidi"/>
          <w:sz w:val="30"/>
          <w:szCs w:val="30"/>
          <w:cs/>
        </w:rPr>
        <w:t>คณะกรรมการของบริษัทมีมติอนุมัติการจำหน่ายเงินลงทุนในบริษัท</w:t>
      </w:r>
      <w:r w:rsidRPr="004C7DDF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4C7DDF">
        <w:rPr>
          <w:rFonts w:asciiTheme="majorBidi" w:hAnsiTheme="majorBidi" w:cstheme="majorBidi"/>
          <w:sz w:val="30"/>
          <w:szCs w:val="30"/>
          <w:cs/>
        </w:rPr>
        <w:t>เอ็นเอ็มแอล</w:t>
      </w:r>
      <w:r w:rsidRPr="004C7DDF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4C7DDF">
        <w:rPr>
          <w:rFonts w:asciiTheme="majorBidi" w:hAnsiTheme="majorBidi" w:cstheme="majorBidi"/>
          <w:sz w:val="30"/>
          <w:szCs w:val="30"/>
          <w:cs/>
        </w:rPr>
        <w:t>จำกัด</w:t>
      </w:r>
      <w:r w:rsidRPr="004C7DDF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4C7DDF">
        <w:rPr>
          <w:rFonts w:asciiTheme="majorBidi" w:hAnsiTheme="majorBidi" w:cstheme="majorBidi"/>
          <w:sz w:val="30"/>
          <w:szCs w:val="30"/>
          <w:cs/>
        </w:rPr>
        <w:t>คิดเป็นมูลค่ารวมทั้งสิ้น</w:t>
      </w:r>
      <w:r w:rsidRPr="004C7DDF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4C7DDF">
        <w:rPr>
          <w:rFonts w:asciiTheme="majorBidi" w:hAnsiTheme="majorBidi" w:cstheme="majorBidi"/>
          <w:sz w:val="30"/>
          <w:szCs w:val="30"/>
          <w:cs/>
        </w:rPr>
        <w:t>9</w:t>
      </w:r>
      <w:r w:rsidRPr="004C7DDF">
        <w:rPr>
          <w:rFonts w:asciiTheme="majorBidi" w:hAnsiTheme="majorBidi" w:cstheme="majorBidi"/>
          <w:sz w:val="30"/>
          <w:szCs w:val="30"/>
        </w:rPr>
        <w:t xml:space="preserve"> </w:t>
      </w:r>
      <w:r w:rsidRPr="004C7DDF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4C7DDF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4C7DDF">
        <w:rPr>
          <w:rFonts w:asciiTheme="majorBidi" w:hAnsiTheme="majorBidi" w:cstheme="majorBidi"/>
          <w:sz w:val="30"/>
          <w:szCs w:val="30"/>
          <w:cs/>
        </w:rPr>
        <w:t xml:space="preserve">ดังนั้น มูลค่าที่คาดว่าจะได้รับคืนของเงินลงทุนในบริษัท </w:t>
      </w:r>
      <w:r w:rsidRPr="004C7DDF">
        <w:rPr>
          <w:rFonts w:asciiTheme="majorBidi" w:hAnsiTheme="majorBidi" w:cstheme="majorBidi"/>
          <w:sz w:val="30"/>
          <w:szCs w:val="30"/>
        </w:rPr>
        <w:t xml:space="preserve">NML </w:t>
      </w:r>
      <w:r w:rsidRPr="004C7DDF">
        <w:rPr>
          <w:rFonts w:asciiTheme="majorBidi" w:hAnsiTheme="majorBidi" w:cstheme="majorBidi"/>
          <w:sz w:val="30"/>
          <w:szCs w:val="30"/>
          <w:cs/>
        </w:rPr>
        <w:t xml:space="preserve">จึงพิจารณาจากมูลค่ายุติธรรมหักต้นทุนในการจำหน่าย ซึ่งต่ำกว่ามูลค่าตามบัญชีจำนวน </w:t>
      </w:r>
      <w:r w:rsidRPr="004C7DDF">
        <w:rPr>
          <w:rFonts w:asciiTheme="majorBidi" w:hAnsiTheme="majorBidi" w:cstheme="majorBidi"/>
          <w:sz w:val="30"/>
          <w:szCs w:val="30"/>
        </w:rPr>
        <w:t xml:space="preserve">41 </w:t>
      </w:r>
      <w:r w:rsidRPr="004C7DDF">
        <w:rPr>
          <w:rFonts w:asciiTheme="majorBidi" w:hAnsiTheme="majorBidi" w:cstheme="majorBidi"/>
          <w:sz w:val="30"/>
          <w:szCs w:val="30"/>
          <w:cs/>
        </w:rPr>
        <w:t>ล้านบาท บริษัทจึงรับรู้ขาดทุนจาก</w:t>
      </w:r>
      <w:r w:rsidR="0029367A">
        <w:rPr>
          <w:rFonts w:asciiTheme="majorBidi" w:hAnsiTheme="majorBidi" w:cstheme="majorBidi"/>
          <w:sz w:val="30"/>
          <w:szCs w:val="30"/>
          <w:cs/>
        </w:rPr>
        <w:br/>
      </w:r>
      <w:r w:rsidRPr="004C7DDF">
        <w:rPr>
          <w:rFonts w:asciiTheme="majorBidi" w:hAnsiTheme="majorBidi" w:cstheme="majorBidi"/>
          <w:sz w:val="30"/>
          <w:szCs w:val="30"/>
          <w:cs/>
        </w:rPr>
        <w:t>การด้อยค่าของเงินลงทุนดังกล่าวเพิ่มเติมจำนวน 1</w:t>
      </w:r>
      <w:r w:rsidRPr="004C7DDF">
        <w:rPr>
          <w:rFonts w:asciiTheme="majorBidi" w:hAnsiTheme="majorBidi" w:cstheme="majorBidi"/>
          <w:sz w:val="30"/>
          <w:szCs w:val="30"/>
        </w:rPr>
        <w:t xml:space="preserve"> </w:t>
      </w:r>
      <w:r w:rsidRPr="004C7DDF">
        <w:rPr>
          <w:rFonts w:asciiTheme="majorBidi" w:hAnsiTheme="majorBidi" w:cstheme="majorBidi"/>
          <w:sz w:val="30"/>
          <w:szCs w:val="30"/>
          <w:cs/>
        </w:rPr>
        <w:t>ล้านบาท ในงบการเงินเฉพาะกิจการสำหรับปีสิ้นสุด</w:t>
      </w:r>
      <w:r w:rsidR="0029367A">
        <w:rPr>
          <w:rFonts w:asciiTheme="majorBidi" w:hAnsiTheme="majorBidi" w:cstheme="majorBidi"/>
          <w:sz w:val="30"/>
          <w:szCs w:val="30"/>
          <w:cs/>
        </w:rPr>
        <w:br/>
      </w:r>
      <w:r w:rsidRPr="004C7DDF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Pr="004C7DDF">
        <w:rPr>
          <w:rFonts w:asciiTheme="majorBidi" w:hAnsiTheme="majorBidi" w:cstheme="majorBidi"/>
          <w:sz w:val="30"/>
          <w:szCs w:val="30"/>
        </w:rPr>
        <w:t xml:space="preserve">31 </w:t>
      </w:r>
      <w:r w:rsidRPr="004C7DD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4C7DDF">
        <w:rPr>
          <w:rFonts w:asciiTheme="majorBidi" w:hAnsiTheme="majorBidi" w:cstheme="majorBidi"/>
          <w:sz w:val="30"/>
          <w:szCs w:val="30"/>
        </w:rPr>
        <w:t>2560</w:t>
      </w:r>
    </w:p>
    <w:p w14:paraId="0509D764" w14:textId="7C9B0265" w:rsidR="00F25E82" w:rsidRPr="009B1AD3" w:rsidRDefault="00F25E82" w:rsidP="00F25E82">
      <w:pPr>
        <w:pStyle w:val="block"/>
        <w:spacing w:after="0" w:line="240" w:lineRule="atLeast"/>
        <w:ind w:left="518" w:right="-115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7EF955F7" w14:textId="1D9F9F6B" w:rsidR="00247879" w:rsidRPr="006336DC" w:rsidRDefault="00247879" w:rsidP="00247879">
      <w:pPr>
        <w:tabs>
          <w:tab w:val="clear" w:pos="680"/>
        </w:tabs>
        <w:ind w:left="540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 xml:space="preserve">หน่วยสินทรัพย์ที่ก่อให้เกิดเงินสด </w:t>
      </w:r>
      <w:r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 xml:space="preserve">7: </w:t>
      </w:r>
      <w:r w:rsidRPr="006336DC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 xml:space="preserve">เงินลงทุนในบริษัท </w:t>
      </w:r>
      <w:r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เนชั่น ยู</w:t>
      </w:r>
      <w:r w:rsidRPr="006336DC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 xml:space="preserve"> จำกัด</w:t>
      </w:r>
      <w:r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 xml:space="preserve"> (“NU”)</w:t>
      </w:r>
    </w:p>
    <w:p w14:paraId="3E63D07A" w14:textId="77777777" w:rsidR="00247879" w:rsidRPr="009B1AD3" w:rsidRDefault="00247879" w:rsidP="00247879">
      <w:pPr>
        <w:pStyle w:val="block"/>
        <w:spacing w:after="0" w:line="240" w:lineRule="atLeast"/>
        <w:ind w:left="518" w:right="-115"/>
        <w:jc w:val="thaiDistribute"/>
        <w:rPr>
          <w:rFonts w:ascii="Angsana New" w:hAnsi="Angsana New" w:cs="Angsana New"/>
          <w:sz w:val="24"/>
          <w:szCs w:val="24"/>
          <w:lang w:val="en-US" w:bidi="th-TH"/>
        </w:rPr>
      </w:pPr>
    </w:p>
    <w:p w14:paraId="1641B9F4" w14:textId="7BF9E1E6" w:rsidR="00247879" w:rsidRPr="004147BF" w:rsidRDefault="00247879" w:rsidP="004A10F3">
      <w:pPr>
        <w:pStyle w:val="block"/>
        <w:spacing w:after="0" w:line="240" w:lineRule="atLeast"/>
        <w:ind w:left="518" w:right="63"/>
        <w:jc w:val="thaiDistribute"/>
        <w:rPr>
          <w:rFonts w:ascii="Angsana New" w:hAnsi="Angsana New" w:cstheme="minorBidi"/>
          <w:sz w:val="30"/>
          <w:szCs w:val="38"/>
          <w:lang w:val="en-US" w:bidi="th-TH"/>
        </w:rPr>
      </w:pP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ตามที่กล่าวไว้</w:t>
      </w:r>
      <w:r w:rsidRPr="002F2377">
        <w:rPr>
          <w:rFonts w:asciiTheme="majorBidi" w:hAnsiTheme="majorBidi" w:cstheme="majorBidi"/>
          <w:sz w:val="30"/>
          <w:szCs w:val="30"/>
          <w:cs/>
          <w:lang w:bidi="th-TH"/>
        </w:rPr>
        <w:t>ข้างต้น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คณะกรรมการของบริษัท</w:t>
      </w:r>
      <w:r w:rsidRPr="008E74F2">
        <w:rPr>
          <w:rFonts w:ascii="Angsana New" w:hAnsi="Angsana New" w:cs="Angsana New" w:hint="cs"/>
          <w:sz w:val="30"/>
          <w:szCs w:val="30"/>
          <w:cs/>
          <w:lang w:bidi="th-TH"/>
        </w:rPr>
        <w:t>มีมติอนุมัติ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การ</w:t>
      </w:r>
      <w:r w:rsidRPr="008E74F2">
        <w:rPr>
          <w:rFonts w:ascii="Angsana New" w:hAnsi="Angsana New" w:cs="Angsana New" w:hint="cs"/>
          <w:sz w:val="30"/>
          <w:szCs w:val="30"/>
          <w:cs/>
          <w:lang w:bidi="th-TH"/>
        </w:rPr>
        <w:t>จำหน่ายเงินลงทุนในบริษัท</w:t>
      </w:r>
      <w:r w:rsidRPr="008E74F2">
        <w:rPr>
          <w:rFonts w:ascii="Angsana New" w:hAnsi="Angsana New"/>
          <w:sz w:val="30"/>
          <w:szCs w:val="30"/>
          <w:rtl/>
          <w:cs/>
        </w:rPr>
        <w:t xml:space="preserve"> </w:t>
      </w:r>
      <w:r w:rsidRPr="008E74F2">
        <w:rPr>
          <w:rFonts w:ascii="Angsana New" w:hAnsi="Angsana New" w:cs="Angsana New" w:hint="cs"/>
          <w:sz w:val="30"/>
          <w:szCs w:val="30"/>
          <w:cs/>
          <w:lang w:bidi="th-TH"/>
        </w:rPr>
        <w:t>เนชั่น</w:t>
      </w:r>
      <w:r w:rsidRPr="008E74F2">
        <w:rPr>
          <w:rFonts w:ascii="Angsana New" w:hAnsi="Angsana New"/>
          <w:sz w:val="30"/>
          <w:szCs w:val="30"/>
          <w:rtl/>
          <w:cs/>
        </w:rPr>
        <w:t xml:space="preserve"> </w:t>
      </w:r>
      <w:r w:rsidRPr="008E74F2">
        <w:rPr>
          <w:rFonts w:ascii="Angsana New" w:hAnsi="Angsana New" w:cs="Angsana New" w:hint="cs"/>
          <w:sz w:val="30"/>
          <w:szCs w:val="30"/>
          <w:cs/>
          <w:lang w:bidi="th-TH"/>
        </w:rPr>
        <w:t>ยู</w:t>
      </w:r>
      <w:r w:rsidRPr="008E74F2">
        <w:rPr>
          <w:rFonts w:ascii="Angsana New" w:hAnsi="Angsana New"/>
          <w:sz w:val="30"/>
          <w:szCs w:val="30"/>
          <w:rtl/>
          <w:cs/>
        </w:rPr>
        <w:t xml:space="preserve"> </w:t>
      </w:r>
      <w:r w:rsidRPr="008E74F2">
        <w:rPr>
          <w:rFonts w:ascii="Angsana New" w:hAnsi="Angsana New" w:cs="Angsana New" w:hint="cs"/>
          <w:sz w:val="30"/>
          <w:szCs w:val="30"/>
          <w:cs/>
          <w:lang w:bidi="th-TH"/>
        </w:rPr>
        <w:t>จำกัด</w:t>
      </w:r>
      <w:r w:rsidRPr="008E74F2">
        <w:rPr>
          <w:rFonts w:ascii="Angsana New" w:hAnsi="Angsana New"/>
          <w:sz w:val="30"/>
          <w:szCs w:val="30"/>
          <w:rtl/>
          <w:cs/>
        </w:rPr>
        <w:t xml:space="preserve"> </w:t>
      </w:r>
      <w:r w:rsidRPr="008E74F2">
        <w:rPr>
          <w:rFonts w:ascii="Angsana New" w:hAnsi="Angsana New" w:cs="Angsana New" w:hint="cs"/>
          <w:sz w:val="30"/>
          <w:szCs w:val="30"/>
          <w:cs/>
          <w:lang w:bidi="th-TH"/>
        </w:rPr>
        <w:t>คิดเป็นมูลค่ารวมทั้งสิ้น</w:t>
      </w:r>
      <w:r w:rsidRPr="008E74F2">
        <w:rPr>
          <w:rFonts w:ascii="Angsana New" w:hAnsi="Angsana New"/>
          <w:sz w:val="30"/>
          <w:szCs w:val="30"/>
          <w:rtl/>
          <w:cs/>
        </w:rPr>
        <w:t xml:space="preserve"> </w:t>
      </w:r>
      <w:r w:rsidRPr="008E74F2">
        <w:rPr>
          <w:rFonts w:ascii="Angsana New" w:hAnsi="Angsana New"/>
          <w:sz w:val="30"/>
          <w:szCs w:val="30"/>
        </w:rPr>
        <w:t xml:space="preserve">256.50 </w:t>
      </w:r>
      <w:r w:rsidRPr="008E74F2">
        <w:rPr>
          <w:rFonts w:ascii="Angsana New" w:hAnsi="Angsana New" w:cs="Angsana New" w:hint="cs"/>
          <w:sz w:val="30"/>
          <w:szCs w:val="30"/>
          <w:cs/>
          <w:lang w:bidi="th-TH"/>
        </w:rPr>
        <w:t>ล้านบาท</w:t>
      </w:r>
      <w:r w:rsidRPr="008E74F2">
        <w:rPr>
          <w:rFonts w:ascii="Angsana New" w:hAnsi="Angsana New"/>
          <w:sz w:val="30"/>
          <w:szCs w:val="30"/>
          <w:rtl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ดังนั้น มูลค่าที่คาดว่าจะได้รับคืนของเงินลงทุนในบริษัท 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NU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จึงพิจารณาจากมูลค่ายุติธรรมหักต้นทุนในการจำหน่าย ซึ่งต่ำกว่ามูลค่าตามบัญชีจำนวน 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49.50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ล้านบาท บริษัทจึงรับรู้ขาดทุนจากการด้อยค่าของเงินลงทุนดังกล่าวจำนวน 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49.50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ล้านบาท ในงบการเงินเฉพาะกิจการสำหรับปีสิ้นสุด</w:t>
      </w:r>
      <w:r w:rsidR="004A10F3">
        <w:rPr>
          <w:rFonts w:ascii="Angsana New" w:hAnsi="Angsana New" w:cs="Angsana New"/>
          <w:sz w:val="30"/>
          <w:szCs w:val="30"/>
          <w:lang w:val="en-US" w:bidi="th-TH"/>
        </w:rPr>
        <w:br/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วันที่ 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31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ธันวาคม </w:t>
      </w:r>
      <w:r>
        <w:rPr>
          <w:rFonts w:ascii="Angsana New" w:hAnsi="Angsana New" w:cs="Angsana New"/>
          <w:sz w:val="30"/>
          <w:szCs w:val="30"/>
          <w:lang w:val="en-US" w:bidi="th-TH"/>
        </w:rPr>
        <w:t>2560</w:t>
      </w:r>
    </w:p>
    <w:p w14:paraId="61B7CECE" w14:textId="77777777" w:rsidR="00247879" w:rsidRPr="009B1AD3" w:rsidRDefault="00247879" w:rsidP="00F25E82">
      <w:pPr>
        <w:pStyle w:val="block"/>
        <w:spacing w:after="0" w:line="240" w:lineRule="atLeast"/>
        <w:ind w:left="518" w:right="-115"/>
        <w:jc w:val="thaiDistribute"/>
        <w:rPr>
          <w:rFonts w:asciiTheme="majorBidi" w:hAnsiTheme="majorBidi" w:cstheme="majorBidi"/>
          <w:sz w:val="24"/>
          <w:szCs w:val="24"/>
          <w:cs/>
          <w:lang w:val="en-US" w:bidi="th-TH"/>
        </w:rPr>
      </w:pPr>
    </w:p>
    <w:p w14:paraId="193880AA" w14:textId="69599C69" w:rsidR="004C1373" w:rsidRPr="004C7DDF" w:rsidRDefault="004C1373" w:rsidP="004C13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4C7DDF">
        <w:rPr>
          <w:rFonts w:asciiTheme="majorBidi" w:hAnsiTheme="majorBidi" w:cstheme="majorBidi"/>
          <w:sz w:val="30"/>
          <w:szCs w:val="30"/>
          <w:cs/>
        </w:rPr>
        <w:t>อัตราคิดลด</w:t>
      </w:r>
      <w:r w:rsidR="002809BC">
        <w:rPr>
          <w:rFonts w:asciiTheme="majorBidi" w:hAnsiTheme="majorBidi" w:cstheme="majorBidi" w:hint="cs"/>
          <w:sz w:val="30"/>
          <w:szCs w:val="30"/>
          <w:cs/>
        </w:rPr>
        <w:t>ของข้อสมมติที่สำคัญ</w:t>
      </w:r>
      <w:r w:rsidRPr="004C7DDF">
        <w:rPr>
          <w:rFonts w:asciiTheme="majorBidi" w:hAnsiTheme="majorBidi" w:cstheme="majorBidi"/>
          <w:sz w:val="30"/>
          <w:szCs w:val="30"/>
          <w:cs/>
        </w:rPr>
        <w:t>ที่ใช้เป็นอัตราโดยประมาณก่อนหักภาษีเงินได้ที่อ้างอิงจากอัตราดอกเบี้ย</w:t>
      </w:r>
      <w:r w:rsidR="002809BC">
        <w:rPr>
          <w:rFonts w:asciiTheme="majorBidi" w:hAnsiTheme="majorBidi" w:cstheme="majorBidi"/>
          <w:sz w:val="30"/>
          <w:szCs w:val="30"/>
          <w:cs/>
        </w:rPr>
        <w:br/>
      </w:r>
      <w:r w:rsidRPr="004C7DDF">
        <w:rPr>
          <w:rFonts w:asciiTheme="majorBidi" w:hAnsiTheme="majorBidi" w:cstheme="majorBidi"/>
          <w:sz w:val="30"/>
          <w:szCs w:val="30"/>
          <w:cs/>
        </w:rPr>
        <w:t>พันธบัตรรัฐบาลอายุ 10 - 30 ปี ซึ่งออกโดยรัฐบาลในตลาดที่เกี่ยวเนื่องกันและมีกระแสเงินสดที่เป็นสกุลเงินเดียวกัน ปรับปรุงด้วยความเสี่ยงส่วนเพิ่มที่สะท้อนการเพิ่มขึ้นของความเสี่ยงของการลงทุนในตราสารทุนทั่วไปและความเสี่ยงที่เฉพาะเจาะจงของ หน่วยสินทรัพย์ที่ก่อให้เกิดเงินสด</w:t>
      </w:r>
    </w:p>
    <w:p w14:paraId="27ACC849" w14:textId="77777777" w:rsidR="004C1373" w:rsidRPr="009B1AD3" w:rsidRDefault="004C1373" w:rsidP="004C13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2A8C59C9" w14:textId="77777777" w:rsidR="004C1373" w:rsidRPr="004C1373" w:rsidRDefault="004C1373" w:rsidP="004C13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4C1373">
        <w:rPr>
          <w:rFonts w:ascii="Angsana New" w:hAnsi="Angsana New"/>
          <w:sz w:val="30"/>
          <w:szCs w:val="30"/>
          <w:cs/>
        </w:rPr>
        <w:t>ข้อสมมติเหล่านี้มาจากดุลยพินิจของผู้บริหาร</w:t>
      </w:r>
      <w:r w:rsidR="00832F9D">
        <w:rPr>
          <w:rFonts w:ascii="Angsana New" w:hAnsi="Angsana New" w:hint="cs"/>
          <w:sz w:val="30"/>
          <w:szCs w:val="30"/>
          <w:cs/>
        </w:rPr>
        <w:t>ของบริษัท</w:t>
      </w:r>
      <w:r w:rsidRPr="004C1373">
        <w:rPr>
          <w:rFonts w:ascii="Angsana New" w:hAnsi="Angsana New"/>
          <w:sz w:val="30"/>
          <w:szCs w:val="30"/>
          <w:cs/>
        </w:rPr>
        <w:t xml:space="preserve"> และอยู่บนพื้นฐานของประสบการณ์ในอดีตและแผนการดำเนินธุรกิจ รวมถึงการคาดการณ์ในอนาคตที่เชื่อว่าสมเหตุสมผลในสถานการณ์ปัจจุบัน โดยหากมีการเปลี่ยนแปลงของข้อมูล หรือมีข้อมูลใหม่ที่ชัดเจนขึ้น อาจทำให้เกิดผลกระทบต่อการเปลี่ยนแปลงของข้อสมมติ และอัตราคิดลดที่จะนำมาใช้ในการคำนวณประมาณการกระแสเงินสดในอนาคตคิดลด</w:t>
      </w:r>
      <w:r w:rsidR="000465D1">
        <w:rPr>
          <w:rFonts w:ascii="Angsana New" w:hAnsi="Angsana New" w:hint="cs"/>
          <w:sz w:val="30"/>
          <w:szCs w:val="30"/>
          <w:cs/>
        </w:rPr>
        <w:t xml:space="preserve"> ตลอดจนความอ่อนไหวของข้อสมมติต่อมูลค่าที่คาดว่าจะได้รับคืน</w:t>
      </w:r>
    </w:p>
    <w:p w14:paraId="655D2F83" w14:textId="77777777" w:rsidR="004C1373" w:rsidRPr="009B1AD3" w:rsidRDefault="004C1373" w:rsidP="004C13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42F496F9" w14:textId="26E34CA2" w:rsidR="006D2E58" w:rsidRDefault="000465D1" w:rsidP="00F040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นอกจากนี้</w:t>
      </w:r>
      <w:r w:rsidR="004C1373" w:rsidRPr="004C1373">
        <w:rPr>
          <w:rFonts w:ascii="Angsana New" w:hAnsi="Angsana New"/>
          <w:sz w:val="30"/>
          <w:szCs w:val="30"/>
          <w:cs/>
        </w:rPr>
        <w:t xml:space="preserve"> ผู้บริหารของบริษัทได้มีการทดสอบการด้อยค่าของมูลค่าตามบัญชีของเงินลงทุนในบริษัทย่อยอื่นๆที่มี</w:t>
      </w:r>
      <w:r w:rsidR="004C1373" w:rsidRPr="002809BC">
        <w:rPr>
          <w:rFonts w:ascii="Angsana New" w:hAnsi="Angsana New"/>
          <w:spacing w:val="-4"/>
          <w:sz w:val="30"/>
          <w:szCs w:val="30"/>
          <w:cs/>
        </w:rPr>
        <w:t>ข้อบ่งชี้การด้อยค่า โดยมูลค่าที่คาดว่าจะได้รับคืนพิจารณาจากมูลค่าจากการใช้ ซึ่ง</w:t>
      </w:r>
      <w:r w:rsidR="00832F9D" w:rsidRPr="002809BC">
        <w:rPr>
          <w:rFonts w:ascii="Angsana New" w:hAnsi="Angsana New" w:hint="cs"/>
          <w:spacing w:val="-4"/>
          <w:sz w:val="30"/>
          <w:szCs w:val="30"/>
          <w:cs/>
        </w:rPr>
        <w:t>วัดมูลค่าโดย</w:t>
      </w:r>
      <w:r w:rsidR="004C1373" w:rsidRPr="002809BC">
        <w:rPr>
          <w:rFonts w:ascii="Angsana New" w:hAnsi="Angsana New"/>
          <w:spacing w:val="-4"/>
          <w:sz w:val="30"/>
          <w:szCs w:val="30"/>
          <w:cs/>
        </w:rPr>
        <w:t>การคิดลดกระแสเงินสด</w:t>
      </w:r>
      <w:r w:rsidR="004C1373" w:rsidRPr="004C1373">
        <w:rPr>
          <w:rFonts w:ascii="Angsana New" w:hAnsi="Angsana New"/>
          <w:sz w:val="30"/>
          <w:szCs w:val="30"/>
          <w:cs/>
        </w:rPr>
        <w:t>ในอนาคต</w:t>
      </w:r>
      <w:r>
        <w:rPr>
          <w:rFonts w:ascii="Angsana New" w:hAnsi="Angsana New" w:hint="cs"/>
          <w:sz w:val="30"/>
          <w:szCs w:val="30"/>
          <w:cs/>
        </w:rPr>
        <w:t>ที่คาดว่าจะได้รับ</w:t>
      </w:r>
      <w:r w:rsidR="00913285">
        <w:rPr>
          <w:rFonts w:ascii="Angsana New" w:hAnsi="Angsana New"/>
          <w:sz w:val="30"/>
          <w:szCs w:val="30"/>
          <w:cs/>
        </w:rPr>
        <w:t>ที่เกิดขึ้น</w:t>
      </w:r>
      <w:r w:rsidR="004C1373" w:rsidRPr="004C1373">
        <w:rPr>
          <w:rFonts w:ascii="Angsana New" w:hAnsi="Angsana New"/>
          <w:sz w:val="30"/>
          <w:szCs w:val="30"/>
          <w:cs/>
        </w:rPr>
        <w:t>โดยประมาณการตามแผนการดำเนินธุรกิจ และอัตราคิดลดซึ่งคำนวณจากวิธีต้นทุนถัวเฉลี่ยถ่วงน้ำหนักของเงินทุ</w:t>
      </w:r>
      <w:r w:rsidR="00832F9D">
        <w:rPr>
          <w:rFonts w:ascii="Angsana New" w:hAnsi="Angsana New"/>
          <w:sz w:val="30"/>
          <w:szCs w:val="30"/>
          <w:cs/>
        </w:rPr>
        <w:t>น จากการทดสอบการด้อยค่าดังกล่าว</w:t>
      </w:r>
      <w:r w:rsidR="004C1373" w:rsidRPr="004C1373">
        <w:rPr>
          <w:rFonts w:ascii="Angsana New" w:hAnsi="Angsana New"/>
          <w:sz w:val="30"/>
          <w:szCs w:val="30"/>
          <w:cs/>
        </w:rPr>
        <w:t>พบว่า</w:t>
      </w:r>
      <w:r w:rsidR="00832F9D">
        <w:rPr>
          <w:rFonts w:ascii="Angsana New" w:hAnsi="Angsana New" w:hint="cs"/>
          <w:sz w:val="30"/>
          <w:szCs w:val="30"/>
          <w:cs/>
        </w:rPr>
        <w:t xml:space="preserve"> </w:t>
      </w:r>
      <w:r w:rsidR="004C1373" w:rsidRPr="004C1373">
        <w:rPr>
          <w:rFonts w:ascii="Angsana New" w:hAnsi="Angsana New"/>
          <w:sz w:val="30"/>
          <w:szCs w:val="30"/>
          <w:cs/>
        </w:rPr>
        <w:t>มูลค่าที่จะได้รับคืนของเงินลงทุนสูงกว่า</w:t>
      </w:r>
      <w:r w:rsidR="00751107">
        <w:rPr>
          <w:rFonts w:ascii="Angsana New" w:hAnsi="Angsana New" w:hint="cs"/>
          <w:sz w:val="30"/>
          <w:szCs w:val="30"/>
          <w:cs/>
        </w:rPr>
        <w:t>หรือเท่ากับ</w:t>
      </w:r>
      <w:r w:rsidR="004C1373" w:rsidRPr="004C1373">
        <w:rPr>
          <w:rFonts w:ascii="Angsana New" w:hAnsi="Angsana New"/>
          <w:sz w:val="30"/>
          <w:szCs w:val="30"/>
          <w:cs/>
        </w:rPr>
        <w:t>มูลค่าตามบัญชี</w:t>
      </w:r>
      <w:r w:rsidR="00751107">
        <w:rPr>
          <w:rFonts w:ascii="Angsana New" w:hAnsi="Angsana New" w:hint="cs"/>
          <w:sz w:val="30"/>
          <w:szCs w:val="30"/>
          <w:cs/>
        </w:rPr>
        <w:t>ของเงินลงทุนในบริษัทอื่นๆดังกล่าว</w:t>
      </w:r>
      <w:r w:rsidR="004C1373" w:rsidRPr="004C1373">
        <w:rPr>
          <w:rFonts w:ascii="Angsana New" w:hAnsi="Angsana New"/>
          <w:sz w:val="30"/>
          <w:szCs w:val="30"/>
          <w:cs/>
        </w:rPr>
        <w:t xml:space="preserve"> </w:t>
      </w:r>
      <w:r w:rsidR="00C008AC">
        <w:rPr>
          <w:rFonts w:ascii="Angsana New" w:hAnsi="Angsana New" w:hint="cs"/>
          <w:sz w:val="30"/>
          <w:szCs w:val="30"/>
          <w:cs/>
        </w:rPr>
        <w:t>ดังนั้น</w:t>
      </w:r>
      <w:r w:rsidR="00832F9D">
        <w:rPr>
          <w:rFonts w:ascii="Angsana New" w:hAnsi="Angsana New" w:hint="cs"/>
          <w:sz w:val="30"/>
          <w:szCs w:val="30"/>
          <w:cs/>
        </w:rPr>
        <w:t xml:space="preserve"> </w:t>
      </w:r>
      <w:r w:rsidR="004C1373" w:rsidRPr="004C1373">
        <w:rPr>
          <w:rFonts w:ascii="Angsana New" w:hAnsi="Angsana New"/>
          <w:sz w:val="30"/>
          <w:szCs w:val="30"/>
          <w:cs/>
        </w:rPr>
        <w:t>กลุ่มบริษัทจึงไม่รับรู้ขาดทุน</w:t>
      </w:r>
      <w:r w:rsidR="004C1373" w:rsidRPr="00751107">
        <w:rPr>
          <w:rFonts w:ascii="Angsana New" w:hAnsi="Angsana New"/>
          <w:spacing w:val="-2"/>
          <w:sz w:val="30"/>
          <w:szCs w:val="30"/>
          <w:cs/>
        </w:rPr>
        <w:t>จากการด้อยค่าในเงินลงทุนในบริษัทอื่นๆ</w:t>
      </w:r>
      <w:r w:rsidR="00C26D2A">
        <w:rPr>
          <w:rFonts w:ascii="Angsana New" w:hAnsi="Angsana New"/>
          <w:spacing w:val="-2"/>
          <w:sz w:val="30"/>
          <w:szCs w:val="30"/>
        </w:rPr>
        <w:t xml:space="preserve"> </w:t>
      </w:r>
      <w:r w:rsidR="004C1373" w:rsidRPr="00751107">
        <w:rPr>
          <w:rFonts w:ascii="Angsana New" w:hAnsi="Angsana New"/>
          <w:spacing w:val="-2"/>
          <w:sz w:val="30"/>
          <w:szCs w:val="30"/>
          <w:cs/>
        </w:rPr>
        <w:t>ดังกล่าว</w:t>
      </w:r>
      <w:r w:rsidR="00AA5540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751107" w:rsidRPr="00751107">
        <w:rPr>
          <w:rFonts w:ascii="Angsana New" w:hAnsi="Angsana New" w:hint="cs"/>
          <w:spacing w:val="-2"/>
          <w:sz w:val="30"/>
          <w:szCs w:val="30"/>
          <w:cs/>
        </w:rPr>
        <w:t>ในงบการเงินเฉพาะกิจการสำหรับปีสิ้นสุดวันที่</w:t>
      </w:r>
      <w:r w:rsidR="000A11F4">
        <w:rPr>
          <w:rFonts w:ascii="Angsana New" w:hAnsi="Angsana New"/>
          <w:spacing w:val="-2"/>
          <w:sz w:val="30"/>
          <w:szCs w:val="30"/>
        </w:rPr>
        <w:t xml:space="preserve"> </w:t>
      </w:r>
      <w:r w:rsidR="00751107" w:rsidRPr="00751107">
        <w:rPr>
          <w:rFonts w:ascii="Angsana New" w:hAnsi="Angsana New" w:hint="cs"/>
          <w:spacing w:val="-2"/>
          <w:sz w:val="30"/>
          <w:szCs w:val="30"/>
          <w:cs/>
        </w:rPr>
        <w:t>31 ธันวาคม 256</w:t>
      </w:r>
      <w:r w:rsidR="00D459F4">
        <w:rPr>
          <w:rFonts w:ascii="Angsana New" w:hAnsi="Angsana New"/>
          <w:spacing w:val="-2"/>
          <w:sz w:val="30"/>
          <w:szCs w:val="30"/>
        </w:rPr>
        <w:t>1</w:t>
      </w:r>
    </w:p>
    <w:p w14:paraId="24B201CE" w14:textId="77777777" w:rsidR="00970E2B" w:rsidRPr="00C1541F" w:rsidRDefault="00970E2B" w:rsidP="00970E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i/>
          <w:iCs/>
          <w:sz w:val="30"/>
          <w:szCs w:val="30"/>
        </w:rPr>
      </w:pPr>
      <w:r w:rsidRPr="00816398"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การค้ำประกัน</w:t>
      </w:r>
    </w:p>
    <w:p w14:paraId="5BFC0DD8" w14:textId="77777777" w:rsidR="00970E2B" w:rsidRPr="00ED3CDE" w:rsidRDefault="00970E2B" w:rsidP="00970E2B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Cs w:val="22"/>
          <w:lang w:val="en-US" w:bidi="th-TH"/>
        </w:rPr>
      </w:pPr>
    </w:p>
    <w:p w14:paraId="6FABFD08" w14:textId="359AC818" w:rsidR="00970E2B" w:rsidRDefault="00970E2B" w:rsidP="00970E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 w:eastAsia="x-none"/>
        </w:rPr>
      </w:pPr>
      <w:r>
        <w:rPr>
          <w:rFonts w:ascii="Angsana New" w:hAnsi="Angsana New" w:hint="cs"/>
          <w:sz w:val="30"/>
          <w:szCs w:val="30"/>
          <w:cs/>
          <w:lang w:eastAsia="x-none"/>
        </w:rPr>
        <w:t xml:space="preserve">ณ วันที่ </w:t>
      </w:r>
      <w:r>
        <w:rPr>
          <w:rFonts w:ascii="Angsana New" w:hAnsi="Angsana New"/>
          <w:sz w:val="30"/>
          <w:szCs w:val="30"/>
          <w:lang w:eastAsia="x-none"/>
        </w:rPr>
        <w:t xml:space="preserve">31 </w:t>
      </w:r>
      <w:r>
        <w:rPr>
          <w:rFonts w:ascii="Angsana New" w:hAnsi="Angsana New" w:hint="cs"/>
          <w:sz w:val="30"/>
          <w:szCs w:val="30"/>
          <w:cs/>
          <w:lang w:eastAsia="x-none"/>
        </w:rPr>
        <w:t xml:space="preserve">ธันวาคม </w:t>
      </w:r>
      <w:r>
        <w:rPr>
          <w:rFonts w:ascii="Angsana New" w:hAnsi="Angsana New"/>
          <w:sz w:val="30"/>
          <w:szCs w:val="30"/>
          <w:lang w:eastAsia="x-none"/>
        </w:rPr>
        <w:t xml:space="preserve">2561 </w:t>
      </w:r>
      <w:r>
        <w:rPr>
          <w:rFonts w:ascii="Angsana New" w:hAnsi="Angsana New" w:hint="cs"/>
          <w:sz w:val="30"/>
          <w:szCs w:val="30"/>
          <w:cs/>
          <w:lang w:eastAsia="x-none"/>
        </w:rPr>
        <w:t xml:space="preserve">และ </w:t>
      </w:r>
      <w:r>
        <w:rPr>
          <w:rFonts w:ascii="Angsana New" w:hAnsi="Angsana New"/>
          <w:sz w:val="30"/>
          <w:szCs w:val="30"/>
          <w:lang w:eastAsia="x-none"/>
        </w:rPr>
        <w:t xml:space="preserve">2560 </w:t>
      </w:r>
      <w:r>
        <w:rPr>
          <w:rFonts w:ascii="Angsana New" w:hAnsi="Angsana New" w:hint="cs"/>
          <w:sz w:val="30"/>
          <w:szCs w:val="30"/>
          <w:cs/>
          <w:lang w:eastAsia="x-none"/>
        </w:rPr>
        <w:t>บริษัท</w:t>
      </w:r>
      <w:r w:rsidRPr="005B5657">
        <w:rPr>
          <w:rFonts w:ascii="Angsana New" w:hAnsi="Angsana New"/>
          <w:sz w:val="30"/>
          <w:szCs w:val="30"/>
          <w:cs/>
          <w:lang w:val="en-GB" w:eastAsia="x-none"/>
        </w:rPr>
        <w:t>ได้</w:t>
      </w:r>
      <w:r>
        <w:rPr>
          <w:rFonts w:ascii="Angsana New" w:hAnsi="Angsana New"/>
          <w:sz w:val="30"/>
          <w:szCs w:val="30"/>
          <w:cs/>
          <w:lang w:val="en-GB" w:eastAsia="x-none"/>
        </w:rPr>
        <w:t>นำเงินลงทุนในบริษัท</w:t>
      </w:r>
      <w:r>
        <w:rPr>
          <w:rFonts w:ascii="Angsana New" w:hAnsi="Angsana New" w:hint="cs"/>
          <w:sz w:val="30"/>
          <w:szCs w:val="30"/>
          <w:cs/>
          <w:lang w:val="en-GB" w:eastAsia="x-none"/>
        </w:rPr>
        <w:t>ย่อยหลายแห่ง</w:t>
      </w:r>
      <w:r w:rsidRPr="005B5657">
        <w:rPr>
          <w:rFonts w:ascii="Angsana New" w:hAnsi="Angsana New"/>
          <w:sz w:val="30"/>
          <w:szCs w:val="30"/>
          <w:cs/>
          <w:lang w:val="en-GB" w:eastAsia="x-none"/>
        </w:rPr>
        <w:t>ไปจำนำเพื่อเป็นหลักทรัพย์ค้ำประกันเงินกู้ยืมระยะสั้น</w:t>
      </w:r>
      <w:r>
        <w:rPr>
          <w:rFonts w:ascii="Angsana New" w:hAnsi="Angsana New" w:hint="cs"/>
          <w:sz w:val="30"/>
          <w:szCs w:val="30"/>
          <w:cs/>
          <w:lang w:val="en-GB" w:eastAsia="x-none"/>
        </w:rPr>
        <w:t>กับบุคคลที่เกี่ยวข้องกัน บุคคล บริษัทหลักทรัพย์จัดการกองทุนและสถาบันการเงิน</w:t>
      </w:r>
      <w:r>
        <w:rPr>
          <w:rFonts w:ascii="Angsana New" w:hAnsi="Angsana New"/>
          <w:sz w:val="30"/>
          <w:szCs w:val="30"/>
          <w:lang w:val="en-GB" w:eastAsia="x-none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GB" w:eastAsia="x-none"/>
        </w:rPr>
        <w:t>ดังนี้</w:t>
      </w:r>
    </w:p>
    <w:p w14:paraId="0DFB0834" w14:textId="77777777" w:rsidR="004A10F3" w:rsidRPr="00CE0B91" w:rsidRDefault="004A10F3" w:rsidP="00970E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lang w:val="en-GB" w:eastAsia="x-none"/>
        </w:rPr>
      </w:pPr>
    </w:p>
    <w:tbl>
      <w:tblPr>
        <w:tblW w:w="907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952"/>
        <w:gridCol w:w="1440"/>
        <w:gridCol w:w="270"/>
        <w:gridCol w:w="1260"/>
        <w:gridCol w:w="270"/>
        <w:gridCol w:w="1080"/>
        <w:gridCol w:w="270"/>
        <w:gridCol w:w="1530"/>
      </w:tblGrid>
      <w:tr w:rsidR="00970E2B" w:rsidRPr="00F92902" w14:paraId="56AB9A21" w14:textId="77777777" w:rsidTr="004A10F3">
        <w:trPr>
          <w:trHeight w:val="299"/>
          <w:tblHeader/>
        </w:trPr>
        <w:tc>
          <w:tcPr>
            <w:tcW w:w="2952" w:type="dxa"/>
          </w:tcPr>
          <w:p w14:paraId="34171118" w14:textId="77777777" w:rsidR="00970E2B" w:rsidRPr="00653B41" w:rsidRDefault="00970E2B" w:rsidP="00EE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br w:type="page"/>
            </w:r>
            <w:r>
              <w:br w:type="page"/>
            </w:r>
          </w:p>
        </w:tc>
        <w:tc>
          <w:tcPr>
            <w:tcW w:w="2970" w:type="dxa"/>
            <w:gridSpan w:val="3"/>
          </w:tcPr>
          <w:p w14:paraId="73F7A2DA" w14:textId="77777777" w:rsidR="00970E2B" w:rsidRPr="00653B41" w:rsidRDefault="00970E2B" w:rsidP="00EE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7E2F7CED" w14:textId="77777777" w:rsidR="00970E2B" w:rsidRPr="00F92902" w:rsidRDefault="00970E2B" w:rsidP="00EE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7ED89A7D" w14:textId="77777777" w:rsidR="00970E2B" w:rsidRPr="00F92902" w:rsidRDefault="00970E2B" w:rsidP="00EE121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2560</w:t>
            </w:r>
          </w:p>
        </w:tc>
      </w:tr>
      <w:tr w:rsidR="00970E2B" w14:paraId="3FF3DCBB" w14:textId="77777777" w:rsidTr="004A10F3">
        <w:tc>
          <w:tcPr>
            <w:tcW w:w="2952" w:type="dxa"/>
            <w:vAlign w:val="bottom"/>
          </w:tcPr>
          <w:p w14:paraId="1044D369" w14:textId="77777777" w:rsidR="00970E2B" w:rsidRPr="00692409" w:rsidRDefault="00970E2B" w:rsidP="00EE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3B41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3B6F1A71" w14:textId="77777777" w:rsidR="00970E2B" w:rsidRPr="00A91F0C" w:rsidRDefault="00970E2B" w:rsidP="00EE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53B41">
              <w:rPr>
                <w:rFonts w:ascii="Angsana New" w:hAnsi="Angsana New" w:hint="cs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14:paraId="30563CD7" w14:textId="77777777" w:rsidR="00970E2B" w:rsidRPr="00F92902" w:rsidRDefault="00970E2B" w:rsidP="00EE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7768CB22" w14:textId="77777777" w:rsidR="00970E2B" w:rsidRPr="00244CD0" w:rsidRDefault="00970E2B" w:rsidP="00EE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-สุทธิ</w:t>
            </w:r>
          </w:p>
        </w:tc>
        <w:tc>
          <w:tcPr>
            <w:tcW w:w="270" w:type="dxa"/>
          </w:tcPr>
          <w:p w14:paraId="0A45DF0D" w14:textId="77777777" w:rsidR="00970E2B" w:rsidRPr="00F92902" w:rsidRDefault="00970E2B" w:rsidP="00EE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8AA767" w14:textId="77777777" w:rsidR="00970E2B" w:rsidRPr="00A91F0C" w:rsidRDefault="00970E2B" w:rsidP="00EE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53B41">
              <w:rPr>
                <w:rFonts w:ascii="Angsana New" w:hAnsi="Angsana New" w:hint="cs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14:paraId="2344DE4E" w14:textId="77777777" w:rsidR="00970E2B" w:rsidRPr="00F92902" w:rsidRDefault="00970E2B" w:rsidP="00EE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0" w:type="dxa"/>
          </w:tcPr>
          <w:p w14:paraId="24111F8B" w14:textId="77777777" w:rsidR="00970E2B" w:rsidRPr="00244CD0" w:rsidRDefault="00970E2B" w:rsidP="00EE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</w:tr>
      <w:tr w:rsidR="00970E2B" w14:paraId="0801D7D7" w14:textId="77777777" w:rsidTr="004A10F3">
        <w:tc>
          <w:tcPr>
            <w:tcW w:w="2952" w:type="dxa"/>
          </w:tcPr>
          <w:p w14:paraId="0967C57B" w14:textId="77777777" w:rsidR="00970E2B" w:rsidRPr="00692409" w:rsidRDefault="00970E2B" w:rsidP="00EE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D0FC776" w14:textId="77777777" w:rsidR="00970E2B" w:rsidRPr="00A91F0C" w:rsidRDefault="00970E2B" w:rsidP="00EE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91F0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91F0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หุ้น</w:t>
            </w:r>
            <w:r w:rsidRPr="00A91F0C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163FA86" w14:textId="77777777" w:rsidR="00970E2B" w:rsidRPr="00F92902" w:rsidRDefault="00970E2B" w:rsidP="00EE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38E9583" w14:textId="77777777" w:rsidR="00970E2B" w:rsidRPr="00244CD0" w:rsidRDefault="00970E2B" w:rsidP="00EE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44CD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70" w:type="dxa"/>
          </w:tcPr>
          <w:p w14:paraId="500A8A38" w14:textId="77777777" w:rsidR="00970E2B" w:rsidRPr="00F92902" w:rsidRDefault="00970E2B" w:rsidP="00EE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65790F" w14:textId="77777777" w:rsidR="00970E2B" w:rsidRPr="00A91F0C" w:rsidRDefault="00970E2B" w:rsidP="00EE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91F0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91F0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หุ้น</w:t>
            </w:r>
            <w:r w:rsidRPr="00A91F0C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2E211D0" w14:textId="77777777" w:rsidR="00970E2B" w:rsidRPr="00F92902" w:rsidRDefault="00970E2B" w:rsidP="00EE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0" w:type="dxa"/>
          </w:tcPr>
          <w:p w14:paraId="25D2187A" w14:textId="77777777" w:rsidR="00970E2B" w:rsidRPr="00244CD0" w:rsidRDefault="00970E2B" w:rsidP="00EE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44CD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70E2B" w14:paraId="2C753CE2" w14:textId="77777777" w:rsidTr="004A10F3">
        <w:tc>
          <w:tcPr>
            <w:tcW w:w="2952" w:type="dxa"/>
          </w:tcPr>
          <w:p w14:paraId="34694975" w14:textId="17668D0C" w:rsidR="00970E2B" w:rsidRPr="00056605" w:rsidRDefault="00970E2B" w:rsidP="004A1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40" w:hanging="180"/>
              <w:rPr>
                <w:rFonts w:ascii="Angsana New" w:hAnsi="Angsana New"/>
                <w:sz w:val="30"/>
                <w:szCs w:val="30"/>
              </w:rPr>
            </w:pPr>
            <w:r w:rsidRPr="00056605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เนชั่น บรอดแคสติ้ง </w:t>
            </w:r>
            <w:r w:rsidR="004A10F3">
              <w:rPr>
                <w:rFonts w:ascii="Angsana New" w:hAnsi="Angsana New"/>
                <w:sz w:val="30"/>
                <w:szCs w:val="30"/>
              </w:rPr>
              <w:br/>
            </w:r>
            <w:r w:rsidRPr="00056605">
              <w:rPr>
                <w:rFonts w:ascii="Angsana New" w:hAnsi="Angsana New"/>
                <w:sz w:val="30"/>
                <w:szCs w:val="30"/>
                <w:cs/>
              </w:rPr>
              <w:t>คอร์ปอเรชั่น จำกัด</w:t>
            </w:r>
            <w:r w:rsidRPr="0005660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56605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1440" w:type="dxa"/>
          </w:tcPr>
          <w:p w14:paraId="4633D01D" w14:textId="77777777" w:rsidR="00970E2B" w:rsidRPr="003A5DF3" w:rsidRDefault="00970E2B" w:rsidP="00EE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</w:p>
          <w:p w14:paraId="4CC3D4BB" w14:textId="77777777" w:rsidR="00970E2B" w:rsidRPr="003A5DF3" w:rsidRDefault="00970E2B" w:rsidP="00EE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A5DF3">
              <w:rPr>
                <w:rFonts w:ascii="Angsana New" w:hAnsi="Angsana New" w:cs="Times New Roman"/>
                <w:sz w:val="30"/>
                <w:szCs w:val="30"/>
              </w:rPr>
              <w:t>382,02</w:t>
            </w:r>
            <w:r>
              <w:rPr>
                <w:rFonts w:ascii="Angsana New" w:hAnsi="Angsana New" w:cs="Times New Roman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FC4EEDE" w14:textId="77777777" w:rsidR="00970E2B" w:rsidRPr="003A5DF3" w:rsidRDefault="00970E2B" w:rsidP="00EE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10C6177" w14:textId="77777777" w:rsidR="00970E2B" w:rsidRDefault="00970E2B" w:rsidP="00EE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303C928" w14:textId="77777777" w:rsidR="00970E2B" w:rsidRPr="00E156F3" w:rsidRDefault="00970E2B" w:rsidP="00EE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294,181</w:t>
            </w:r>
          </w:p>
        </w:tc>
        <w:tc>
          <w:tcPr>
            <w:tcW w:w="270" w:type="dxa"/>
          </w:tcPr>
          <w:p w14:paraId="6348BC7A" w14:textId="77777777" w:rsidR="00970E2B" w:rsidRPr="00F92902" w:rsidRDefault="00970E2B" w:rsidP="00EE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8736FF4" w14:textId="77777777" w:rsidR="00970E2B" w:rsidRPr="00056605" w:rsidRDefault="00970E2B" w:rsidP="00EE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F9AE976" w14:textId="77777777" w:rsidR="00970E2B" w:rsidRPr="00056605" w:rsidRDefault="00970E2B" w:rsidP="00EE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6605">
              <w:rPr>
                <w:rFonts w:ascii="Angsana New" w:hAnsi="Angsana New" w:hint="cs"/>
                <w:sz w:val="30"/>
                <w:szCs w:val="30"/>
              </w:rPr>
              <w:t>382,02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4FB3D97" w14:textId="77777777" w:rsidR="00970E2B" w:rsidRPr="00F92902" w:rsidRDefault="00970E2B" w:rsidP="00EE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0" w:type="dxa"/>
          </w:tcPr>
          <w:p w14:paraId="6576AF15" w14:textId="77777777" w:rsidR="00970E2B" w:rsidRDefault="00970E2B" w:rsidP="00EE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527A1C2" w14:textId="77777777" w:rsidR="00970E2B" w:rsidRPr="00244CD0" w:rsidRDefault="00970E2B" w:rsidP="00EE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</w:t>
            </w:r>
            <w:r w:rsidRPr="00F50FED">
              <w:rPr>
                <w:rFonts w:ascii="Angsana New" w:hAnsi="Angsana New" w:cs="Cordi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,951</w:t>
            </w:r>
          </w:p>
        </w:tc>
      </w:tr>
      <w:tr w:rsidR="00BA531D" w:rsidRPr="004100F2" w14:paraId="16113376" w14:textId="77777777" w:rsidTr="004A10F3">
        <w:tc>
          <w:tcPr>
            <w:tcW w:w="2952" w:type="dxa"/>
          </w:tcPr>
          <w:p w14:paraId="28AD86CA" w14:textId="52A9C2F8" w:rsidR="00BA531D" w:rsidRPr="00056605" w:rsidRDefault="00BA531D" w:rsidP="004A1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4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383AA1">
              <w:rPr>
                <w:rFonts w:ascii="Angsana New" w:hAnsi="Angsana New"/>
                <w:sz w:val="30"/>
                <w:szCs w:val="30"/>
                <w:cs/>
              </w:rPr>
              <w:t>บริษัท เนชั่น อินเตอร์เนชั่นแนล เอ็ดดูเทนเมนท์ จำกัด (มหาชน)</w:t>
            </w:r>
          </w:p>
        </w:tc>
        <w:tc>
          <w:tcPr>
            <w:tcW w:w="1440" w:type="dxa"/>
            <w:vAlign w:val="bottom"/>
          </w:tcPr>
          <w:p w14:paraId="2418C14F" w14:textId="77777777" w:rsidR="00BA531D" w:rsidRPr="00383AA1" w:rsidRDefault="00BA531D" w:rsidP="00BA5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8"/>
              </w:rPr>
            </w:pPr>
            <w:r>
              <w:rPr>
                <w:rFonts w:ascii="Angsana New" w:hAnsi="Angsana New"/>
                <w:sz w:val="30"/>
                <w:szCs w:val="38"/>
              </w:rPr>
              <w:t>-</w:t>
            </w:r>
          </w:p>
        </w:tc>
        <w:tc>
          <w:tcPr>
            <w:tcW w:w="270" w:type="dxa"/>
            <w:vAlign w:val="bottom"/>
          </w:tcPr>
          <w:p w14:paraId="64BCC9F1" w14:textId="77777777" w:rsidR="00BA531D" w:rsidRPr="003A5DF3" w:rsidRDefault="00BA531D" w:rsidP="00BA5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9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99BFF03" w14:textId="611427F7" w:rsidR="00BA531D" w:rsidRDefault="00BA531D" w:rsidP="00BA5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8"/>
              </w:rPr>
              <w:t>-</w:t>
            </w:r>
          </w:p>
        </w:tc>
        <w:tc>
          <w:tcPr>
            <w:tcW w:w="270" w:type="dxa"/>
            <w:vAlign w:val="bottom"/>
          </w:tcPr>
          <w:p w14:paraId="3092F57A" w14:textId="77777777" w:rsidR="00BA531D" w:rsidRPr="00F92902" w:rsidRDefault="00BA531D" w:rsidP="00BA5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9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0E00591" w14:textId="77777777" w:rsidR="00BA531D" w:rsidRPr="00056605" w:rsidRDefault="00BA531D" w:rsidP="00BA5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118,389</w:t>
            </w:r>
          </w:p>
        </w:tc>
        <w:tc>
          <w:tcPr>
            <w:tcW w:w="270" w:type="dxa"/>
            <w:vAlign w:val="bottom"/>
          </w:tcPr>
          <w:p w14:paraId="7D4240A6" w14:textId="77777777" w:rsidR="00BA531D" w:rsidRPr="00F92902" w:rsidRDefault="00BA531D" w:rsidP="00BA5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9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1B70A40" w14:textId="378B970E" w:rsidR="00BA531D" w:rsidRDefault="00BA531D" w:rsidP="00BA5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310,05</w:t>
            </w:r>
            <w:r w:rsidR="00814AEE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BA531D" w:rsidRPr="004100F2" w14:paraId="755021F3" w14:textId="77777777" w:rsidTr="004A10F3">
        <w:tc>
          <w:tcPr>
            <w:tcW w:w="2952" w:type="dxa"/>
          </w:tcPr>
          <w:p w14:paraId="2CEFF33C" w14:textId="77777777" w:rsidR="00BA531D" w:rsidRPr="00056605" w:rsidRDefault="00BA531D" w:rsidP="004A1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40" w:hanging="180"/>
              <w:rPr>
                <w:rFonts w:ascii="Angsana New" w:hAnsi="Angsana New"/>
                <w:sz w:val="30"/>
                <w:szCs w:val="30"/>
              </w:rPr>
            </w:pPr>
            <w:r w:rsidRPr="00056605">
              <w:rPr>
                <w:rFonts w:ascii="Angsana New" w:hAnsi="Angsana New"/>
                <w:sz w:val="30"/>
                <w:szCs w:val="30"/>
                <w:cs/>
              </w:rPr>
              <w:t>บริษัท กรุงเทพธุรกิจ มีเดีย จำกัด</w:t>
            </w:r>
          </w:p>
        </w:tc>
        <w:tc>
          <w:tcPr>
            <w:tcW w:w="1440" w:type="dxa"/>
            <w:vAlign w:val="bottom"/>
          </w:tcPr>
          <w:p w14:paraId="0C531593" w14:textId="328C9384" w:rsidR="00BA531D" w:rsidRPr="003A5DF3" w:rsidRDefault="00BA531D" w:rsidP="00BA5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8"/>
              </w:rPr>
              <w:t>-</w:t>
            </w:r>
          </w:p>
        </w:tc>
        <w:tc>
          <w:tcPr>
            <w:tcW w:w="270" w:type="dxa"/>
          </w:tcPr>
          <w:p w14:paraId="6A6F5488" w14:textId="77777777" w:rsidR="00BA531D" w:rsidRPr="003A5DF3" w:rsidRDefault="00BA531D" w:rsidP="00BA5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9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C0AE515" w14:textId="53EBBB26" w:rsidR="00BA531D" w:rsidRPr="00E156F3" w:rsidRDefault="00BA531D" w:rsidP="00BA5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8"/>
              </w:rPr>
              <w:t>-</w:t>
            </w:r>
          </w:p>
        </w:tc>
        <w:tc>
          <w:tcPr>
            <w:tcW w:w="270" w:type="dxa"/>
          </w:tcPr>
          <w:p w14:paraId="5903443F" w14:textId="77777777" w:rsidR="00BA531D" w:rsidRPr="00F92902" w:rsidRDefault="00BA531D" w:rsidP="00BA5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9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D5E1B1F" w14:textId="77777777" w:rsidR="00BA531D" w:rsidRPr="00056605" w:rsidRDefault="00BA531D" w:rsidP="00BA5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6605">
              <w:rPr>
                <w:rFonts w:ascii="Angsana New" w:hAnsi="Angsana New" w:hint="cs"/>
                <w:sz w:val="30"/>
                <w:szCs w:val="30"/>
              </w:rPr>
              <w:t>250</w:t>
            </w:r>
          </w:p>
        </w:tc>
        <w:tc>
          <w:tcPr>
            <w:tcW w:w="270" w:type="dxa"/>
          </w:tcPr>
          <w:p w14:paraId="4E43663A" w14:textId="77777777" w:rsidR="00BA531D" w:rsidRPr="00F92902" w:rsidRDefault="00BA531D" w:rsidP="00BA5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9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0" w:type="dxa"/>
          </w:tcPr>
          <w:p w14:paraId="0AB5A38D" w14:textId="77777777" w:rsidR="00BA531D" w:rsidRPr="00244CD0" w:rsidRDefault="00BA531D" w:rsidP="00BA5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25,000</w:t>
            </w:r>
          </w:p>
        </w:tc>
      </w:tr>
      <w:tr w:rsidR="00BA531D" w:rsidRPr="004100F2" w14:paraId="04273934" w14:textId="77777777" w:rsidTr="00EA12D6">
        <w:tc>
          <w:tcPr>
            <w:tcW w:w="2952" w:type="dxa"/>
          </w:tcPr>
          <w:p w14:paraId="1E335D4B" w14:textId="55A98101" w:rsidR="00BA531D" w:rsidRPr="00056605" w:rsidRDefault="00BA531D" w:rsidP="004A1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40" w:hanging="180"/>
              <w:rPr>
                <w:rFonts w:ascii="Angsana New" w:hAnsi="Angsana New"/>
                <w:sz w:val="30"/>
                <w:szCs w:val="30"/>
              </w:rPr>
            </w:pPr>
            <w:r w:rsidRPr="00056605">
              <w:rPr>
                <w:rFonts w:ascii="Angsana New" w:hAnsi="Angsana New"/>
                <w:sz w:val="30"/>
                <w:szCs w:val="30"/>
                <w:cs/>
              </w:rPr>
              <w:t xml:space="preserve">บริษัท แบงคอก บิสสิเนส </w:t>
            </w:r>
            <w:r w:rsidR="004A10F3">
              <w:rPr>
                <w:rFonts w:ascii="Angsana New" w:hAnsi="Angsana New"/>
                <w:sz w:val="30"/>
                <w:szCs w:val="30"/>
              </w:rPr>
              <w:br/>
            </w:r>
            <w:r w:rsidRPr="00056605">
              <w:rPr>
                <w:rFonts w:ascii="Angsana New" w:hAnsi="Angsana New"/>
                <w:sz w:val="30"/>
                <w:szCs w:val="30"/>
                <w:cs/>
              </w:rPr>
              <w:t>บรอดแคสติ้ง จำกัด</w:t>
            </w:r>
          </w:p>
        </w:tc>
        <w:tc>
          <w:tcPr>
            <w:tcW w:w="1440" w:type="dxa"/>
            <w:vAlign w:val="bottom"/>
          </w:tcPr>
          <w:p w14:paraId="338EBD05" w14:textId="3C7FA1CC" w:rsidR="00BA531D" w:rsidRPr="003A5DF3" w:rsidRDefault="00BA531D" w:rsidP="00BA5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Cordi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8"/>
              </w:rPr>
              <w:t>-</w:t>
            </w:r>
          </w:p>
        </w:tc>
        <w:tc>
          <w:tcPr>
            <w:tcW w:w="270" w:type="dxa"/>
          </w:tcPr>
          <w:p w14:paraId="05F63A31" w14:textId="77777777" w:rsidR="00BA531D" w:rsidRPr="003A5DF3" w:rsidRDefault="00BA531D" w:rsidP="00BA5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9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2232751" w14:textId="3097519A" w:rsidR="00BA531D" w:rsidRPr="00E156F3" w:rsidRDefault="00BA531D" w:rsidP="00BA5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8"/>
              </w:rPr>
              <w:t>-</w:t>
            </w:r>
          </w:p>
        </w:tc>
        <w:tc>
          <w:tcPr>
            <w:tcW w:w="270" w:type="dxa"/>
          </w:tcPr>
          <w:p w14:paraId="29A82D23" w14:textId="77777777" w:rsidR="00BA531D" w:rsidRPr="00F92902" w:rsidRDefault="00BA531D" w:rsidP="00BA5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9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3D861F8" w14:textId="77777777" w:rsidR="00BA531D" w:rsidRPr="00056605" w:rsidRDefault="00BA531D" w:rsidP="00EA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6605">
              <w:rPr>
                <w:rFonts w:ascii="Angsana New" w:hAnsi="Angsana New" w:hint="cs"/>
                <w:sz w:val="30"/>
                <w:szCs w:val="30"/>
              </w:rPr>
              <w:t>149,900</w:t>
            </w:r>
          </w:p>
        </w:tc>
        <w:tc>
          <w:tcPr>
            <w:tcW w:w="270" w:type="dxa"/>
          </w:tcPr>
          <w:p w14:paraId="0F334129" w14:textId="77777777" w:rsidR="00BA531D" w:rsidRPr="00F92902" w:rsidRDefault="00BA531D" w:rsidP="00BA5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9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C57821C" w14:textId="6789D67B" w:rsidR="00BA531D" w:rsidRPr="00244CD0" w:rsidRDefault="00EA12D6" w:rsidP="00BA5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8"/>
              </w:rPr>
              <w:t xml:space="preserve">               </w:t>
            </w:r>
            <w:r w:rsidR="00BA531D">
              <w:rPr>
                <w:rFonts w:ascii="Angsana New" w:hAnsi="Angsana New"/>
                <w:sz w:val="30"/>
                <w:szCs w:val="38"/>
              </w:rPr>
              <w:t>-</w:t>
            </w:r>
          </w:p>
        </w:tc>
      </w:tr>
      <w:tr w:rsidR="00BA531D" w:rsidRPr="004100F2" w14:paraId="3BE2875C" w14:textId="77777777" w:rsidTr="004A10F3">
        <w:tc>
          <w:tcPr>
            <w:tcW w:w="2952" w:type="dxa"/>
          </w:tcPr>
          <w:p w14:paraId="6FCA28E0" w14:textId="77777777" w:rsidR="00BA531D" w:rsidRPr="00056605" w:rsidRDefault="00BA531D" w:rsidP="004A1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40" w:hanging="180"/>
              <w:rPr>
                <w:rFonts w:ascii="Angsana New" w:hAnsi="Angsana New"/>
                <w:sz w:val="30"/>
                <w:szCs w:val="30"/>
              </w:rPr>
            </w:pPr>
            <w:r w:rsidRPr="00056605">
              <w:rPr>
                <w:rFonts w:ascii="Angsana New" w:hAnsi="Angsana New"/>
                <w:sz w:val="30"/>
                <w:szCs w:val="30"/>
                <w:cs/>
              </w:rPr>
              <w:t>บริษัท เนชั่น ยู จำกัด</w:t>
            </w:r>
          </w:p>
        </w:tc>
        <w:tc>
          <w:tcPr>
            <w:tcW w:w="1440" w:type="dxa"/>
            <w:vAlign w:val="bottom"/>
          </w:tcPr>
          <w:p w14:paraId="398F00ED" w14:textId="4E2E8010" w:rsidR="00BA531D" w:rsidRPr="003A5DF3" w:rsidRDefault="00BA531D" w:rsidP="00BA5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Cordi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8"/>
              </w:rPr>
              <w:t>-</w:t>
            </w:r>
          </w:p>
        </w:tc>
        <w:tc>
          <w:tcPr>
            <w:tcW w:w="270" w:type="dxa"/>
          </w:tcPr>
          <w:p w14:paraId="3E235F23" w14:textId="77777777" w:rsidR="00BA531D" w:rsidRPr="003A5DF3" w:rsidRDefault="00BA531D" w:rsidP="00BA5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9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E058FCA" w14:textId="411F6BCF" w:rsidR="00BA531D" w:rsidRPr="00EA5F44" w:rsidRDefault="00BA531D" w:rsidP="00BA5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8"/>
              </w:rPr>
              <w:t>-</w:t>
            </w:r>
          </w:p>
        </w:tc>
        <w:tc>
          <w:tcPr>
            <w:tcW w:w="270" w:type="dxa"/>
          </w:tcPr>
          <w:p w14:paraId="666A1C8F" w14:textId="77777777" w:rsidR="00BA531D" w:rsidRPr="00F92902" w:rsidRDefault="00BA531D" w:rsidP="00BA5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9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FD6949C" w14:textId="77777777" w:rsidR="00BA531D" w:rsidRPr="00056605" w:rsidRDefault="00BA531D" w:rsidP="00BA5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6605">
              <w:rPr>
                <w:rFonts w:ascii="Angsana New" w:hAnsi="Angsana New" w:hint="cs"/>
                <w:sz w:val="30"/>
                <w:szCs w:val="30"/>
              </w:rPr>
              <w:t>10,000</w:t>
            </w:r>
          </w:p>
        </w:tc>
        <w:tc>
          <w:tcPr>
            <w:tcW w:w="270" w:type="dxa"/>
          </w:tcPr>
          <w:p w14:paraId="360FE569" w14:textId="77777777" w:rsidR="00BA531D" w:rsidRPr="00F92902" w:rsidRDefault="00BA531D" w:rsidP="00BA5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9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0" w:type="dxa"/>
          </w:tcPr>
          <w:p w14:paraId="1AE0C497" w14:textId="77777777" w:rsidR="00BA531D" w:rsidRPr="00244CD0" w:rsidRDefault="00BA531D" w:rsidP="00BA5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83,824</w:t>
            </w:r>
          </w:p>
        </w:tc>
      </w:tr>
      <w:tr w:rsidR="00BA531D" w:rsidRPr="004100F2" w14:paraId="08FA441B" w14:textId="77777777" w:rsidTr="004A1244">
        <w:tc>
          <w:tcPr>
            <w:tcW w:w="2952" w:type="dxa"/>
          </w:tcPr>
          <w:p w14:paraId="7C6F983B" w14:textId="62C6E631" w:rsidR="00BA531D" w:rsidRPr="00056605" w:rsidRDefault="00BA531D" w:rsidP="004A1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40" w:hanging="180"/>
              <w:rPr>
                <w:rFonts w:ascii="Angsana New" w:hAnsi="Angsana New"/>
                <w:sz w:val="30"/>
                <w:szCs w:val="30"/>
              </w:rPr>
            </w:pPr>
            <w:r w:rsidRPr="00056605">
              <w:rPr>
                <w:rFonts w:ascii="Angsana New" w:hAnsi="Angsana New"/>
                <w:sz w:val="30"/>
                <w:szCs w:val="30"/>
                <w:cs/>
              </w:rPr>
              <w:t xml:space="preserve">บริษัท ดับบลิวพีเอส </w:t>
            </w:r>
            <w:r w:rsidR="004A10F3">
              <w:rPr>
                <w:rFonts w:ascii="Angsana New" w:hAnsi="Angsana New"/>
                <w:sz w:val="30"/>
                <w:szCs w:val="30"/>
              </w:rPr>
              <w:br/>
            </w:r>
            <w:r w:rsidRPr="00056605">
              <w:rPr>
                <w:rFonts w:ascii="Angsana New" w:hAnsi="Angsana New"/>
                <w:sz w:val="30"/>
                <w:szCs w:val="30"/>
                <w:cs/>
              </w:rPr>
              <w:t>(ประเทศไทย) จำกัด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02FF808" w14:textId="439C414C" w:rsidR="00BA531D" w:rsidRPr="007D1DA7" w:rsidRDefault="00BA531D" w:rsidP="00BA5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8"/>
              </w:rPr>
              <w:t>-</w:t>
            </w:r>
          </w:p>
        </w:tc>
        <w:tc>
          <w:tcPr>
            <w:tcW w:w="270" w:type="dxa"/>
          </w:tcPr>
          <w:p w14:paraId="2B4B3AA0" w14:textId="77777777" w:rsidR="00BA531D" w:rsidRPr="007D1DA7" w:rsidRDefault="00BA531D" w:rsidP="00BA5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98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014DF4D" w14:textId="49E268E0" w:rsidR="00BA531D" w:rsidRPr="007D1DA7" w:rsidRDefault="00BA531D" w:rsidP="00BA5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8"/>
              </w:rPr>
              <w:t>-</w:t>
            </w:r>
          </w:p>
        </w:tc>
        <w:tc>
          <w:tcPr>
            <w:tcW w:w="270" w:type="dxa"/>
          </w:tcPr>
          <w:p w14:paraId="3BC731EA" w14:textId="77777777" w:rsidR="00BA531D" w:rsidRPr="00F92902" w:rsidRDefault="00BA531D" w:rsidP="00BA5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9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3D2A68A" w14:textId="77777777" w:rsidR="00BA531D" w:rsidRPr="00056605" w:rsidRDefault="00BA531D" w:rsidP="004A1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6605">
              <w:rPr>
                <w:rFonts w:ascii="Angsana New" w:hAnsi="Angsana New" w:hint="cs"/>
                <w:sz w:val="30"/>
                <w:szCs w:val="30"/>
              </w:rPr>
              <w:t>42,250</w:t>
            </w:r>
          </w:p>
        </w:tc>
        <w:tc>
          <w:tcPr>
            <w:tcW w:w="270" w:type="dxa"/>
            <w:vAlign w:val="bottom"/>
          </w:tcPr>
          <w:p w14:paraId="234BDD04" w14:textId="77777777" w:rsidR="00BA531D" w:rsidRPr="00F92902" w:rsidRDefault="00BA531D" w:rsidP="004A1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9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06AB6F9" w14:textId="77777777" w:rsidR="00BA531D" w:rsidRPr="00244CD0" w:rsidRDefault="00BA531D" w:rsidP="004A1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422,500</w:t>
            </w:r>
          </w:p>
        </w:tc>
      </w:tr>
      <w:tr w:rsidR="00BA531D" w:rsidRPr="004100F2" w14:paraId="1A10DE89" w14:textId="77777777" w:rsidTr="007973C3">
        <w:trPr>
          <w:trHeight w:val="388"/>
        </w:trPr>
        <w:tc>
          <w:tcPr>
            <w:tcW w:w="2952" w:type="dxa"/>
          </w:tcPr>
          <w:p w14:paraId="04136487" w14:textId="77777777" w:rsidR="00BA531D" w:rsidRPr="00244CD0" w:rsidRDefault="00BA531D" w:rsidP="00BA5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4CD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70442AA" w14:textId="77777777" w:rsidR="00BA531D" w:rsidRPr="0090076D" w:rsidRDefault="00BA531D" w:rsidP="00BA5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 w:cs="Cordi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Times New Roman"/>
                <w:b/>
                <w:bCs/>
                <w:sz w:val="30"/>
                <w:szCs w:val="30"/>
              </w:rPr>
              <w:t>382,024</w:t>
            </w:r>
          </w:p>
        </w:tc>
        <w:tc>
          <w:tcPr>
            <w:tcW w:w="270" w:type="dxa"/>
          </w:tcPr>
          <w:p w14:paraId="797E79BA" w14:textId="77777777" w:rsidR="00BA531D" w:rsidRPr="003A5DF3" w:rsidRDefault="00BA531D" w:rsidP="00BA5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410CC16" w14:textId="77777777" w:rsidR="00BA531D" w:rsidRPr="00E156F3" w:rsidRDefault="00BA531D" w:rsidP="00BA5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294,181</w:t>
            </w:r>
          </w:p>
        </w:tc>
        <w:tc>
          <w:tcPr>
            <w:tcW w:w="270" w:type="dxa"/>
          </w:tcPr>
          <w:p w14:paraId="137210AE" w14:textId="77777777" w:rsidR="00BA531D" w:rsidRPr="00DA2489" w:rsidRDefault="00BA531D" w:rsidP="00BA5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F6AEE4" w14:textId="77777777" w:rsidR="00BA531D" w:rsidRPr="00056605" w:rsidRDefault="00BA531D" w:rsidP="00BA5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702,813</w:t>
            </w:r>
          </w:p>
        </w:tc>
        <w:tc>
          <w:tcPr>
            <w:tcW w:w="270" w:type="dxa"/>
          </w:tcPr>
          <w:p w14:paraId="27A025D7" w14:textId="77777777" w:rsidR="00BA531D" w:rsidRPr="00056605" w:rsidRDefault="00BA531D" w:rsidP="00BA5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5D867BF" w14:textId="77777777" w:rsidR="00BA531D" w:rsidRPr="00244CD0" w:rsidRDefault="00BA531D" w:rsidP="00BA5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1,288,332</w:t>
            </w:r>
          </w:p>
        </w:tc>
      </w:tr>
    </w:tbl>
    <w:p w14:paraId="1435E093" w14:textId="77777777" w:rsidR="00970E2B" w:rsidRDefault="00970E2B" w:rsidP="00970E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 w:eastAsia="x-none"/>
        </w:rPr>
      </w:pPr>
    </w:p>
    <w:p w14:paraId="71F520B8" w14:textId="2FC1764E" w:rsidR="00970E2B" w:rsidRDefault="00970E2B" w:rsidP="00970E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0604F7">
        <w:rPr>
          <w:rFonts w:ascii="Angsana New" w:hAnsi="Angsana New" w:hint="cs"/>
          <w:spacing w:val="-6"/>
          <w:sz w:val="30"/>
          <w:szCs w:val="30"/>
          <w:cs/>
          <w:lang w:val="en-GB" w:eastAsia="x-none"/>
        </w:rPr>
        <w:t xml:space="preserve">นอกจากนี้ ณ วันที่ </w:t>
      </w:r>
      <w:r w:rsidRPr="000604F7">
        <w:rPr>
          <w:rFonts w:ascii="Angsana New" w:hAnsi="Angsana New"/>
          <w:spacing w:val="-6"/>
          <w:sz w:val="30"/>
          <w:szCs w:val="30"/>
          <w:lang w:eastAsia="x-none"/>
        </w:rPr>
        <w:t xml:space="preserve">31 </w:t>
      </w:r>
      <w:r w:rsidRPr="000604F7">
        <w:rPr>
          <w:rFonts w:ascii="Angsana New" w:hAnsi="Angsana New" w:hint="cs"/>
          <w:spacing w:val="-6"/>
          <w:sz w:val="30"/>
          <w:szCs w:val="30"/>
          <w:cs/>
          <w:lang w:eastAsia="x-none"/>
        </w:rPr>
        <w:t xml:space="preserve">ธันวาคม </w:t>
      </w:r>
      <w:r w:rsidRPr="000604F7">
        <w:rPr>
          <w:rFonts w:ascii="Angsana New" w:hAnsi="Angsana New"/>
          <w:spacing w:val="-6"/>
          <w:sz w:val="30"/>
          <w:szCs w:val="30"/>
          <w:lang w:eastAsia="x-none"/>
        </w:rPr>
        <w:t xml:space="preserve">2560 </w:t>
      </w:r>
      <w:r w:rsidRPr="000604F7">
        <w:rPr>
          <w:rFonts w:ascii="Angsana New" w:hAnsi="Angsana New" w:hint="cs"/>
          <w:spacing w:val="-6"/>
          <w:sz w:val="30"/>
          <w:szCs w:val="30"/>
          <w:cs/>
          <w:lang w:eastAsia="x-none"/>
        </w:rPr>
        <w:t>บริษัท</w:t>
      </w:r>
      <w:r w:rsidR="00B534B2">
        <w:rPr>
          <w:rFonts w:ascii="Angsana New" w:hAnsi="Angsana New" w:hint="cs"/>
          <w:spacing w:val="-6"/>
          <w:sz w:val="30"/>
          <w:szCs w:val="30"/>
          <w:cs/>
          <w:lang w:eastAsia="x-none"/>
        </w:rPr>
        <w:t>ย่อยแห่งหนึ่งที่ถือเงินลงทุนใน</w:t>
      </w:r>
      <w:r w:rsidR="00B534B2">
        <w:rPr>
          <w:rFonts w:ascii="Angsana New" w:hAnsi="Angsana New" w:hint="cs"/>
          <w:sz w:val="30"/>
          <w:szCs w:val="30"/>
          <w:cs/>
        </w:rPr>
        <w:t xml:space="preserve">บริษัท </w:t>
      </w:r>
      <w:r w:rsidR="00B534B2" w:rsidRPr="00056605">
        <w:rPr>
          <w:rFonts w:ascii="Angsana New" w:hAnsi="Angsana New"/>
          <w:sz w:val="30"/>
          <w:szCs w:val="30"/>
          <w:cs/>
        </w:rPr>
        <w:t>แบงคอก บิสสิเนส บรอดแคสติ้ง จำกัด</w:t>
      </w:r>
      <w:r w:rsidR="00B534B2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ได้นำเงินลงทุนในบริษัท </w:t>
      </w:r>
      <w:r w:rsidRPr="00056605">
        <w:rPr>
          <w:rFonts w:ascii="Angsana New" w:hAnsi="Angsana New"/>
          <w:sz w:val="30"/>
          <w:szCs w:val="30"/>
          <w:cs/>
        </w:rPr>
        <w:t>แบงคอก บิสสิเนส บรอดแคสติ้ง จำกัด</w:t>
      </w:r>
      <w:r>
        <w:rPr>
          <w:rFonts w:ascii="Angsana New" w:hAnsi="Angsana New" w:hint="cs"/>
          <w:sz w:val="30"/>
          <w:szCs w:val="30"/>
          <w:cs/>
        </w:rPr>
        <w:t xml:space="preserve"> จำนวน </w:t>
      </w:r>
      <w:r>
        <w:rPr>
          <w:rFonts w:ascii="Angsana New" w:hAnsi="Angsana New"/>
          <w:sz w:val="30"/>
          <w:szCs w:val="30"/>
        </w:rPr>
        <w:t xml:space="preserve">99,997 </w:t>
      </w:r>
      <w:r>
        <w:rPr>
          <w:rFonts w:ascii="Angsana New" w:hAnsi="Angsana New" w:hint="cs"/>
          <w:sz w:val="30"/>
          <w:szCs w:val="30"/>
          <w:cs/>
        </w:rPr>
        <w:t>หุ้น ไปจำนำเพื่อเป็นหลักทรัพย์ค้ำประกันเงินกู้ยืมระยะสั้นของบริษัทกับสถาบันการเงิน</w:t>
      </w:r>
      <w:r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</w:p>
    <w:p w14:paraId="1326392C" w14:textId="593F73E9" w:rsidR="00077FF5" w:rsidRDefault="00077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eastAsia="x-none"/>
        </w:rPr>
      </w:pPr>
      <w:r>
        <w:rPr>
          <w:rFonts w:ascii="Angsana New" w:hAnsi="Angsana New"/>
          <w:sz w:val="30"/>
          <w:szCs w:val="30"/>
          <w:lang w:eastAsia="x-none"/>
        </w:rPr>
        <w:br w:type="page"/>
      </w:r>
    </w:p>
    <w:p w14:paraId="18DFAA26" w14:textId="77777777" w:rsidR="00077FF5" w:rsidRPr="006C65D9" w:rsidRDefault="00077FF5" w:rsidP="009E1254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6C65D9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ส่วนได้เสียที่ไม่มีอำนาจควบคุม</w:t>
      </w:r>
    </w:p>
    <w:p w14:paraId="578F2ABA" w14:textId="77777777" w:rsidR="00077FF5" w:rsidRPr="00B2764A" w:rsidRDefault="00077FF5" w:rsidP="00077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Theme="majorBidi" w:hAnsiTheme="majorBidi" w:cstheme="majorBidi"/>
          <w:sz w:val="12"/>
          <w:szCs w:val="12"/>
        </w:rPr>
      </w:pPr>
    </w:p>
    <w:p w14:paraId="2A6700E1" w14:textId="5CA9C113" w:rsidR="00077FF5" w:rsidRDefault="00077FF5" w:rsidP="00077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C65D9">
        <w:rPr>
          <w:rFonts w:asciiTheme="majorBidi" w:hAnsiTheme="majorBidi" w:cstheme="majorBidi"/>
          <w:sz w:val="30"/>
          <w:szCs w:val="30"/>
          <w:cs/>
        </w:rPr>
        <w:t>ตารางต่อไปนี้สรุปข้อมูลเกี่ยวกับบริษัทย่อยแต่ละรายของกลุ่มบริษัทที่มีส่วนได้เสียที่ไม่มีอำนาจควบคุมที่มีสาระสำคัญ</w:t>
      </w:r>
      <w:r w:rsidRPr="006C65D9">
        <w:rPr>
          <w:rFonts w:asciiTheme="majorBidi" w:hAnsiTheme="majorBidi" w:cstheme="majorBidi"/>
          <w:sz w:val="30"/>
          <w:szCs w:val="30"/>
        </w:rPr>
        <w:t xml:space="preserve"> </w:t>
      </w:r>
      <w:r w:rsidRPr="006C65D9">
        <w:rPr>
          <w:rFonts w:asciiTheme="majorBidi" w:hAnsiTheme="majorBidi" w:cstheme="majorBidi"/>
          <w:sz w:val="30"/>
          <w:szCs w:val="30"/>
          <w:cs/>
        </w:rPr>
        <w:t>ก่อนการตัดรายการระหว่างกัน</w:t>
      </w:r>
    </w:p>
    <w:tbl>
      <w:tblPr>
        <w:tblW w:w="963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70"/>
        <w:gridCol w:w="180"/>
        <w:gridCol w:w="990"/>
        <w:gridCol w:w="180"/>
        <w:gridCol w:w="180"/>
        <w:gridCol w:w="180"/>
        <w:gridCol w:w="810"/>
        <w:gridCol w:w="180"/>
        <w:gridCol w:w="180"/>
        <w:gridCol w:w="180"/>
        <w:gridCol w:w="540"/>
        <w:gridCol w:w="180"/>
        <w:gridCol w:w="270"/>
        <w:gridCol w:w="180"/>
        <w:gridCol w:w="450"/>
        <w:gridCol w:w="180"/>
        <w:gridCol w:w="720"/>
        <w:gridCol w:w="180"/>
      </w:tblGrid>
      <w:tr w:rsidR="00077FF5" w:rsidRPr="0007445B" w14:paraId="0B0C385C" w14:textId="77777777" w:rsidTr="00742D80">
        <w:trPr>
          <w:gridAfter w:val="1"/>
          <w:wAfter w:w="180" w:type="dxa"/>
          <w:cantSplit/>
        </w:trPr>
        <w:tc>
          <w:tcPr>
            <w:tcW w:w="4050" w:type="dxa"/>
            <w:gridSpan w:val="2"/>
            <w:vAlign w:val="bottom"/>
          </w:tcPr>
          <w:p w14:paraId="3AB7A956" w14:textId="77777777" w:rsidR="00077FF5" w:rsidRPr="0006163B" w:rsidRDefault="00077FF5" w:rsidP="00DF3521">
            <w:pPr>
              <w:pStyle w:val="acctfourfigures"/>
              <w:spacing w:line="240" w:lineRule="auto"/>
              <w:ind w:right="-16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00" w:type="dxa"/>
            <w:gridSpan w:val="15"/>
          </w:tcPr>
          <w:p w14:paraId="32E80B74" w14:textId="77777777" w:rsidR="00077FF5" w:rsidRPr="0006163B" w:rsidRDefault="00077FF5" w:rsidP="00DF3521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06163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6163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06163B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077FF5" w:rsidRPr="0007445B" w14:paraId="2EB9E07C" w14:textId="77777777" w:rsidTr="00742D80">
        <w:trPr>
          <w:gridAfter w:val="1"/>
          <w:wAfter w:w="180" w:type="dxa"/>
          <w:cantSplit/>
        </w:trPr>
        <w:tc>
          <w:tcPr>
            <w:tcW w:w="4050" w:type="dxa"/>
            <w:gridSpan w:val="2"/>
            <w:vAlign w:val="bottom"/>
          </w:tcPr>
          <w:p w14:paraId="6EDAE561" w14:textId="77777777" w:rsidR="00077FF5" w:rsidRPr="0006163B" w:rsidRDefault="00077FF5" w:rsidP="00510DF5">
            <w:pPr>
              <w:pStyle w:val="acctfourfigures"/>
              <w:spacing w:line="240" w:lineRule="auto"/>
              <w:ind w:left="460" w:right="-165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gridSpan w:val="3"/>
          </w:tcPr>
          <w:p w14:paraId="5E9EB0C6" w14:textId="77777777" w:rsidR="00077FF5" w:rsidRPr="0006163B" w:rsidRDefault="00077FF5" w:rsidP="00DF3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163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 เนชั่น </w:t>
            </w:r>
          </w:p>
          <w:p w14:paraId="08F0838F" w14:textId="77777777" w:rsidR="00077FF5" w:rsidRPr="0006163B" w:rsidRDefault="00077FF5" w:rsidP="00DF3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163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บรอดแคสติ้ง</w:t>
            </w:r>
          </w:p>
          <w:p w14:paraId="0DF3C072" w14:textId="77777777" w:rsidR="00077FF5" w:rsidRPr="0006163B" w:rsidRDefault="00077FF5" w:rsidP="00DF3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163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คอร์ปอเรชั่น</w:t>
            </w:r>
          </w:p>
          <w:p w14:paraId="5B2A916E" w14:textId="77777777" w:rsidR="00077FF5" w:rsidRPr="0006163B" w:rsidRDefault="00077FF5" w:rsidP="00DF3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163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180" w:type="dxa"/>
            <w:vAlign w:val="bottom"/>
          </w:tcPr>
          <w:p w14:paraId="0B1A15C3" w14:textId="77777777" w:rsidR="00077FF5" w:rsidRPr="0006163B" w:rsidRDefault="00077FF5" w:rsidP="00DF3521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02C1836E" w14:textId="77777777" w:rsidR="00077FF5" w:rsidRPr="0006163B" w:rsidRDefault="00077FF5" w:rsidP="00DF3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63B">
              <w:rPr>
                <w:rFonts w:ascii="Angsana New" w:hAnsi="Angsana New"/>
                <w:sz w:val="28"/>
                <w:szCs w:val="28"/>
                <w:cs/>
              </w:rPr>
              <w:t>บริษัทย่อยอื่น</w:t>
            </w:r>
          </w:p>
          <w:p w14:paraId="54DBBF2B" w14:textId="77777777" w:rsidR="00077FF5" w:rsidRPr="0006163B" w:rsidRDefault="00077FF5" w:rsidP="00DF3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163B">
              <w:rPr>
                <w:rFonts w:ascii="Angsana New" w:hAnsi="Angsana New"/>
                <w:sz w:val="28"/>
                <w:szCs w:val="28"/>
                <w:cs/>
              </w:rPr>
              <w:t>ที่ไม่มีสาระสำคัญ</w:t>
            </w:r>
          </w:p>
        </w:tc>
        <w:tc>
          <w:tcPr>
            <w:tcW w:w="180" w:type="dxa"/>
            <w:vAlign w:val="bottom"/>
          </w:tcPr>
          <w:p w14:paraId="0D41B4E9" w14:textId="77777777" w:rsidR="00077FF5" w:rsidRPr="0006163B" w:rsidRDefault="00077FF5" w:rsidP="00DF3521">
            <w:pPr>
              <w:pStyle w:val="acctmergecolhdg"/>
              <w:spacing w:line="240" w:lineRule="auto"/>
              <w:ind w:left="-79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2CC6026C" w14:textId="77777777" w:rsidR="00077FF5" w:rsidRPr="0006163B" w:rsidRDefault="00077FF5" w:rsidP="00DF3521">
            <w:pPr>
              <w:pStyle w:val="acctmergecolhdg"/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6163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ตัดรายการ</w:t>
            </w:r>
          </w:p>
          <w:p w14:paraId="4357B06B" w14:textId="77777777" w:rsidR="00077FF5" w:rsidRPr="0006163B" w:rsidRDefault="00077FF5" w:rsidP="00DF3521">
            <w:pPr>
              <w:pStyle w:val="acctmergecolhdg"/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</w:rPr>
            </w:pPr>
            <w:r w:rsidRPr="0006163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ระหว่างกัน</w:t>
            </w:r>
          </w:p>
        </w:tc>
        <w:tc>
          <w:tcPr>
            <w:tcW w:w="180" w:type="dxa"/>
            <w:vAlign w:val="bottom"/>
          </w:tcPr>
          <w:p w14:paraId="1617C1C7" w14:textId="77777777" w:rsidR="00077FF5" w:rsidRPr="0006163B" w:rsidRDefault="00077FF5" w:rsidP="00DF3521">
            <w:pPr>
              <w:pStyle w:val="acctmergecolhdg"/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2871BF05" w14:textId="77777777" w:rsidR="00077FF5" w:rsidRPr="0006163B" w:rsidRDefault="00077FF5" w:rsidP="00DF3521">
            <w:pPr>
              <w:pStyle w:val="acctmergecolhdg"/>
              <w:spacing w:line="240" w:lineRule="auto"/>
              <w:ind w:left="-79"/>
              <w:rPr>
                <w:rFonts w:ascii="Angsana New" w:hAnsi="Angsana New" w:cs="Angsana New"/>
                <w:b w:val="0"/>
                <w:bCs/>
                <w:sz w:val="28"/>
                <w:szCs w:val="28"/>
                <w:rtl/>
                <w:cs/>
              </w:rPr>
            </w:pPr>
            <w:r w:rsidRPr="0006163B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1F64C2" w:rsidRPr="0007445B" w14:paraId="4113F7B7" w14:textId="77777777" w:rsidTr="00742D80">
        <w:trPr>
          <w:gridAfter w:val="1"/>
          <w:wAfter w:w="180" w:type="dxa"/>
          <w:cantSplit/>
        </w:trPr>
        <w:tc>
          <w:tcPr>
            <w:tcW w:w="4050" w:type="dxa"/>
            <w:gridSpan w:val="2"/>
            <w:vAlign w:val="bottom"/>
          </w:tcPr>
          <w:p w14:paraId="2BE5BB55" w14:textId="77777777" w:rsidR="001F64C2" w:rsidRPr="0006163B" w:rsidRDefault="001F64C2" w:rsidP="00DF352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right="-165" w:hanging="18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5400" w:type="dxa"/>
            <w:gridSpan w:val="15"/>
            <w:shd w:val="clear" w:color="auto" w:fill="auto"/>
            <w:vAlign w:val="bottom"/>
          </w:tcPr>
          <w:p w14:paraId="0796D91E" w14:textId="77777777" w:rsidR="001F64C2" w:rsidRPr="0006163B" w:rsidRDefault="001F64C2" w:rsidP="00DF3521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06163B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06163B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06163B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</w:t>
            </w:r>
            <w:r w:rsidRPr="0006163B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077FF5" w:rsidRPr="0007445B" w14:paraId="4BF4FF31" w14:textId="77777777" w:rsidTr="00742D80">
        <w:trPr>
          <w:gridAfter w:val="1"/>
          <w:wAfter w:w="180" w:type="dxa"/>
          <w:cantSplit/>
        </w:trPr>
        <w:tc>
          <w:tcPr>
            <w:tcW w:w="4050" w:type="dxa"/>
            <w:gridSpan w:val="2"/>
            <w:vAlign w:val="bottom"/>
          </w:tcPr>
          <w:p w14:paraId="3612FA94" w14:textId="77777777" w:rsidR="00077FF5" w:rsidRPr="0006163B" w:rsidRDefault="00077FF5" w:rsidP="00DF352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right="-165" w:hanging="180"/>
              <w:rPr>
                <w:rFonts w:ascii="Angsana New" w:hAnsi="Angsana New" w:cs="Angsana New"/>
                <w:sz w:val="28"/>
                <w:szCs w:val="28"/>
              </w:rPr>
            </w:pPr>
            <w:r w:rsidRPr="0006163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350" w:type="dxa"/>
            <w:gridSpan w:val="3"/>
            <w:shd w:val="clear" w:color="auto" w:fill="auto"/>
            <w:vAlign w:val="bottom"/>
          </w:tcPr>
          <w:p w14:paraId="1123C41A" w14:textId="77777777" w:rsidR="00077FF5" w:rsidRPr="0006163B" w:rsidRDefault="00077FF5" w:rsidP="00DF3521">
            <w:pPr>
              <w:pStyle w:val="acctmergecolhdg"/>
              <w:spacing w:line="240" w:lineRule="auto"/>
              <w:ind w:right="-75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06163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ร้อยละ </w:t>
            </w:r>
            <w:r w:rsidRPr="0006163B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28.55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26E619" w14:textId="77777777" w:rsidR="00077FF5" w:rsidRPr="0006163B" w:rsidRDefault="00077FF5" w:rsidP="00DF3521">
            <w:pPr>
              <w:pStyle w:val="acctmergecolhdg"/>
              <w:tabs>
                <w:tab w:val="decimal" w:pos="1271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03561FF5" w14:textId="77777777" w:rsidR="00077FF5" w:rsidRPr="0006163B" w:rsidRDefault="00077FF5" w:rsidP="00DF3521">
            <w:pPr>
              <w:pStyle w:val="acctmergecolhdg"/>
              <w:tabs>
                <w:tab w:val="decimal" w:pos="1001"/>
              </w:tabs>
              <w:spacing w:line="240" w:lineRule="auto"/>
              <w:ind w:right="281"/>
              <w:jc w:val="lef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A14A970" w14:textId="77777777" w:rsidR="00077FF5" w:rsidRPr="0006163B" w:rsidRDefault="00077FF5" w:rsidP="00DF3521">
            <w:pPr>
              <w:pStyle w:val="acctmergecolhdg"/>
              <w:tabs>
                <w:tab w:val="decimal" w:pos="1001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25B4E057" w14:textId="77777777" w:rsidR="00077FF5" w:rsidRPr="0006163B" w:rsidRDefault="00077FF5" w:rsidP="00DF3521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70F3B5B" w14:textId="77777777" w:rsidR="00077FF5" w:rsidRPr="0006163B" w:rsidRDefault="00077FF5" w:rsidP="00DF3521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0E64CC0E" w14:textId="77777777" w:rsidR="00077FF5" w:rsidRPr="0006163B" w:rsidRDefault="00077FF5" w:rsidP="00DF3521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</w:tr>
      <w:tr w:rsidR="00077FF5" w:rsidRPr="0007445B" w14:paraId="7CE57214" w14:textId="77777777" w:rsidTr="00742D80">
        <w:trPr>
          <w:gridAfter w:val="1"/>
          <w:wAfter w:w="180" w:type="dxa"/>
          <w:cantSplit/>
        </w:trPr>
        <w:tc>
          <w:tcPr>
            <w:tcW w:w="4050" w:type="dxa"/>
            <w:gridSpan w:val="2"/>
          </w:tcPr>
          <w:p w14:paraId="10EEC6EE" w14:textId="77777777" w:rsidR="00077FF5" w:rsidRPr="0006163B" w:rsidRDefault="00077FF5" w:rsidP="00DF352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6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06163B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งบแสดงฐานะการเงิน</w:t>
            </w:r>
          </w:p>
        </w:tc>
        <w:tc>
          <w:tcPr>
            <w:tcW w:w="1350" w:type="dxa"/>
            <w:gridSpan w:val="3"/>
            <w:shd w:val="clear" w:color="auto" w:fill="auto"/>
          </w:tcPr>
          <w:p w14:paraId="335260EB" w14:textId="77777777" w:rsidR="00077FF5" w:rsidRPr="0006163B" w:rsidRDefault="00077FF5" w:rsidP="00DF3521">
            <w:pPr>
              <w:pStyle w:val="acctmergecolhdg"/>
              <w:tabs>
                <w:tab w:val="decimal" w:pos="1361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A5CE3A5" w14:textId="77777777" w:rsidR="00077FF5" w:rsidRPr="0006163B" w:rsidRDefault="00077FF5" w:rsidP="00DF3521">
            <w:pPr>
              <w:pStyle w:val="acctmergecolhdg"/>
              <w:tabs>
                <w:tab w:val="decimal" w:pos="1271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14:paraId="58962DB2" w14:textId="77777777" w:rsidR="00077FF5" w:rsidRPr="0006163B" w:rsidRDefault="00077FF5" w:rsidP="00DF3521">
            <w:pPr>
              <w:pStyle w:val="acctmergecolhdg"/>
              <w:tabs>
                <w:tab w:val="decimal" w:pos="1001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463F024" w14:textId="77777777" w:rsidR="00077FF5" w:rsidRPr="0006163B" w:rsidRDefault="00077FF5" w:rsidP="00DF3521">
            <w:pPr>
              <w:pStyle w:val="acctmergecolhdg"/>
              <w:tabs>
                <w:tab w:val="decimal" w:pos="1001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3"/>
          </w:tcPr>
          <w:p w14:paraId="59004CD3" w14:textId="77777777" w:rsidR="00077FF5" w:rsidRPr="0006163B" w:rsidRDefault="00077FF5" w:rsidP="00DF3521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B9019E2" w14:textId="77777777" w:rsidR="00077FF5" w:rsidRPr="0006163B" w:rsidRDefault="00077FF5" w:rsidP="00DF3521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3"/>
          </w:tcPr>
          <w:p w14:paraId="623DEE22" w14:textId="77777777" w:rsidR="00077FF5" w:rsidRPr="0006163B" w:rsidRDefault="00077FF5" w:rsidP="00DF3521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</w:tr>
      <w:tr w:rsidR="00077FF5" w:rsidRPr="0007445B" w14:paraId="7B54D4F1" w14:textId="77777777" w:rsidTr="00742D80">
        <w:trPr>
          <w:gridAfter w:val="1"/>
          <w:wAfter w:w="180" w:type="dxa"/>
          <w:cantSplit/>
        </w:trPr>
        <w:tc>
          <w:tcPr>
            <w:tcW w:w="4050" w:type="dxa"/>
            <w:gridSpan w:val="2"/>
          </w:tcPr>
          <w:p w14:paraId="09566068" w14:textId="77777777" w:rsidR="00077FF5" w:rsidRPr="0006163B" w:rsidRDefault="00077FF5" w:rsidP="00DF352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right="-165" w:hanging="180"/>
              <w:rPr>
                <w:rFonts w:ascii="Angsana New" w:hAnsi="Angsana New" w:cs="Angsana New"/>
                <w:sz w:val="28"/>
                <w:szCs w:val="28"/>
              </w:rPr>
            </w:pPr>
            <w:r w:rsidRPr="0006163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350" w:type="dxa"/>
            <w:gridSpan w:val="3"/>
            <w:shd w:val="clear" w:color="auto" w:fill="auto"/>
          </w:tcPr>
          <w:p w14:paraId="51BD2210" w14:textId="77777777" w:rsidR="00077FF5" w:rsidRPr="0006163B" w:rsidRDefault="00077FF5" w:rsidP="008A2AA3">
            <w:pPr>
              <w:pStyle w:val="acctmergecolhdg"/>
              <w:tabs>
                <w:tab w:val="decimal" w:pos="1185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06163B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261,723</w:t>
            </w:r>
          </w:p>
        </w:tc>
        <w:tc>
          <w:tcPr>
            <w:tcW w:w="180" w:type="dxa"/>
            <w:shd w:val="clear" w:color="auto" w:fill="auto"/>
          </w:tcPr>
          <w:p w14:paraId="5FD0A710" w14:textId="77777777" w:rsidR="00077FF5" w:rsidRPr="0006163B" w:rsidRDefault="00077FF5" w:rsidP="00DF3521">
            <w:pPr>
              <w:pStyle w:val="acctmergecolhdg"/>
              <w:tabs>
                <w:tab w:val="decimal" w:pos="1271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14:paraId="62A5F630" w14:textId="77777777" w:rsidR="00077FF5" w:rsidRPr="0006163B" w:rsidRDefault="00077FF5" w:rsidP="00DF3521">
            <w:pPr>
              <w:pStyle w:val="acctmergecolhdg"/>
              <w:tabs>
                <w:tab w:val="decimal" w:pos="1001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3E2866D" w14:textId="77777777" w:rsidR="00077FF5" w:rsidRPr="0006163B" w:rsidRDefault="00077FF5" w:rsidP="00DF3521">
            <w:pPr>
              <w:pStyle w:val="acctmergecolhdg"/>
              <w:tabs>
                <w:tab w:val="decimal" w:pos="1001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3"/>
          </w:tcPr>
          <w:p w14:paraId="744BC827" w14:textId="77777777" w:rsidR="00077FF5" w:rsidRPr="0006163B" w:rsidRDefault="00077FF5" w:rsidP="00DF3521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A4A8817" w14:textId="77777777" w:rsidR="00077FF5" w:rsidRPr="0006163B" w:rsidRDefault="00077FF5" w:rsidP="00DF3521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3"/>
          </w:tcPr>
          <w:p w14:paraId="3853A103" w14:textId="77777777" w:rsidR="00077FF5" w:rsidRPr="0006163B" w:rsidRDefault="00077FF5" w:rsidP="00DF3521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</w:tr>
      <w:tr w:rsidR="00077FF5" w:rsidRPr="0007445B" w14:paraId="03885162" w14:textId="77777777" w:rsidTr="00742D80">
        <w:trPr>
          <w:gridAfter w:val="1"/>
          <w:wAfter w:w="180" w:type="dxa"/>
          <w:cantSplit/>
        </w:trPr>
        <w:tc>
          <w:tcPr>
            <w:tcW w:w="4050" w:type="dxa"/>
            <w:gridSpan w:val="2"/>
          </w:tcPr>
          <w:p w14:paraId="007A0E20" w14:textId="77777777" w:rsidR="00077FF5" w:rsidRPr="0006163B" w:rsidRDefault="00077FF5" w:rsidP="00DF352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right="-165" w:hanging="180"/>
              <w:rPr>
                <w:rFonts w:ascii="Angsana New" w:hAnsi="Angsana New" w:cs="Angsana New"/>
                <w:sz w:val="28"/>
                <w:szCs w:val="28"/>
              </w:rPr>
            </w:pPr>
            <w:r w:rsidRPr="0006163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350" w:type="dxa"/>
            <w:gridSpan w:val="3"/>
            <w:shd w:val="clear" w:color="auto" w:fill="auto"/>
          </w:tcPr>
          <w:p w14:paraId="657C9CBE" w14:textId="24FE504B" w:rsidR="00077FF5" w:rsidRPr="0006163B" w:rsidRDefault="00392384" w:rsidP="008A2AA3">
            <w:pPr>
              <w:pStyle w:val="acctmergecolhdg"/>
              <w:tabs>
                <w:tab w:val="decimal" w:pos="1185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936,714</w:t>
            </w:r>
          </w:p>
        </w:tc>
        <w:tc>
          <w:tcPr>
            <w:tcW w:w="180" w:type="dxa"/>
            <w:shd w:val="clear" w:color="auto" w:fill="auto"/>
          </w:tcPr>
          <w:p w14:paraId="78960AED" w14:textId="77777777" w:rsidR="00077FF5" w:rsidRPr="0006163B" w:rsidRDefault="00077FF5" w:rsidP="00DF3521">
            <w:pPr>
              <w:pStyle w:val="acctmergecolhdg"/>
              <w:tabs>
                <w:tab w:val="decimal" w:pos="1271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14:paraId="2F2E0C9A" w14:textId="77777777" w:rsidR="00077FF5" w:rsidRPr="0006163B" w:rsidRDefault="00077FF5" w:rsidP="00DF3521">
            <w:pPr>
              <w:pStyle w:val="acctmergecolhdg"/>
              <w:tabs>
                <w:tab w:val="decimal" w:pos="1001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4A63602" w14:textId="77777777" w:rsidR="00077FF5" w:rsidRPr="0006163B" w:rsidRDefault="00077FF5" w:rsidP="00DF3521">
            <w:pPr>
              <w:pStyle w:val="acctmergecolhdg"/>
              <w:tabs>
                <w:tab w:val="decimal" w:pos="1001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3"/>
          </w:tcPr>
          <w:p w14:paraId="477297D5" w14:textId="77777777" w:rsidR="00077FF5" w:rsidRPr="0006163B" w:rsidRDefault="00077FF5" w:rsidP="00DF3521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237AD8F" w14:textId="77777777" w:rsidR="00077FF5" w:rsidRPr="0006163B" w:rsidRDefault="00077FF5" w:rsidP="00DF3521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3"/>
          </w:tcPr>
          <w:p w14:paraId="7D09FEFE" w14:textId="77777777" w:rsidR="00077FF5" w:rsidRPr="0006163B" w:rsidRDefault="00077FF5" w:rsidP="00DF3521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</w:tr>
      <w:tr w:rsidR="00077FF5" w:rsidRPr="0007445B" w14:paraId="29C193B8" w14:textId="77777777" w:rsidTr="00742D80">
        <w:trPr>
          <w:gridAfter w:val="1"/>
          <w:wAfter w:w="180" w:type="dxa"/>
          <w:cantSplit/>
        </w:trPr>
        <w:tc>
          <w:tcPr>
            <w:tcW w:w="4050" w:type="dxa"/>
            <w:gridSpan w:val="2"/>
          </w:tcPr>
          <w:p w14:paraId="1FA6E0DD" w14:textId="77777777" w:rsidR="00077FF5" w:rsidRPr="0006163B" w:rsidRDefault="00077FF5" w:rsidP="00DF352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right="-165" w:hanging="180"/>
              <w:rPr>
                <w:rFonts w:ascii="Angsana New" w:hAnsi="Angsana New" w:cs="Angsana New"/>
                <w:sz w:val="28"/>
                <w:szCs w:val="28"/>
              </w:rPr>
            </w:pPr>
            <w:r w:rsidRPr="0006163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หนี้สินหมุนเวียน</w:t>
            </w:r>
          </w:p>
        </w:tc>
        <w:tc>
          <w:tcPr>
            <w:tcW w:w="1350" w:type="dxa"/>
            <w:gridSpan w:val="3"/>
            <w:shd w:val="clear" w:color="auto" w:fill="auto"/>
          </w:tcPr>
          <w:p w14:paraId="600D43F8" w14:textId="77777777" w:rsidR="00077FF5" w:rsidRPr="0006163B" w:rsidRDefault="00077FF5" w:rsidP="008A2AA3">
            <w:pPr>
              <w:pStyle w:val="acctmergecolhdg"/>
              <w:spacing w:line="240" w:lineRule="auto"/>
              <w:ind w:right="-52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06163B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(103,062)</w:t>
            </w:r>
          </w:p>
        </w:tc>
        <w:tc>
          <w:tcPr>
            <w:tcW w:w="180" w:type="dxa"/>
            <w:shd w:val="clear" w:color="auto" w:fill="auto"/>
          </w:tcPr>
          <w:p w14:paraId="77F55815" w14:textId="77777777" w:rsidR="00077FF5" w:rsidRPr="0006163B" w:rsidRDefault="00077FF5" w:rsidP="00DF3521">
            <w:pPr>
              <w:pStyle w:val="acctmergecolhdg"/>
              <w:tabs>
                <w:tab w:val="decimal" w:pos="1271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14:paraId="1A41196A" w14:textId="77777777" w:rsidR="00077FF5" w:rsidRPr="0006163B" w:rsidRDefault="00077FF5" w:rsidP="00DF3521">
            <w:pPr>
              <w:pStyle w:val="acctmergecolhdg"/>
              <w:tabs>
                <w:tab w:val="decimal" w:pos="1001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E78ADAE" w14:textId="77777777" w:rsidR="00077FF5" w:rsidRPr="0006163B" w:rsidRDefault="00077FF5" w:rsidP="00DF3521">
            <w:pPr>
              <w:pStyle w:val="acctmergecolhdg"/>
              <w:tabs>
                <w:tab w:val="decimal" w:pos="1001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3"/>
          </w:tcPr>
          <w:p w14:paraId="06ABD291" w14:textId="77777777" w:rsidR="00077FF5" w:rsidRPr="0006163B" w:rsidRDefault="00077FF5" w:rsidP="00DF3521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8B9BCCD" w14:textId="77777777" w:rsidR="00077FF5" w:rsidRPr="0006163B" w:rsidRDefault="00077FF5" w:rsidP="00DF3521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3"/>
          </w:tcPr>
          <w:p w14:paraId="588CB9D2" w14:textId="77777777" w:rsidR="00077FF5" w:rsidRPr="0006163B" w:rsidRDefault="00077FF5" w:rsidP="00DF3521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</w:tr>
      <w:tr w:rsidR="00077FF5" w:rsidRPr="0007445B" w14:paraId="657269E1" w14:textId="77777777" w:rsidTr="00742D80">
        <w:trPr>
          <w:gridAfter w:val="1"/>
          <w:wAfter w:w="180" w:type="dxa"/>
          <w:cantSplit/>
        </w:trPr>
        <w:tc>
          <w:tcPr>
            <w:tcW w:w="4050" w:type="dxa"/>
            <w:gridSpan w:val="2"/>
          </w:tcPr>
          <w:p w14:paraId="024CB8F0" w14:textId="77777777" w:rsidR="00077FF5" w:rsidRPr="0006163B" w:rsidRDefault="00077FF5" w:rsidP="00DF352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right="-165" w:hanging="180"/>
              <w:rPr>
                <w:rFonts w:ascii="Angsana New" w:hAnsi="Angsana New" w:cs="Angsana New"/>
                <w:sz w:val="28"/>
                <w:szCs w:val="28"/>
              </w:rPr>
            </w:pPr>
            <w:r w:rsidRPr="0006163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35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45F806A" w14:textId="77777777" w:rsidR="00077FF5" w:rsidRPr="0006163B" w:rsidRDefault="00077FF5" w:rsidP="008A2AA3">
            <w:pPr>
              <w:pStyle w:val="acctmergecolhdg"/>
              <w:spacing w:line="240" w:lineRule="auto"/>
              <w:ind w:right="-52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06163B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(574,014)</w:t>
            </w:r>
          </w:p>
        </w:tc>
        <w:tc>
          <w:tcPr>
            <w:tcW w:w="180" w:type="dxa"/>
            <w:shd w:val="clear" w:color="auto" w:fill="auto"/>
          </w:tcPr>
          <w:p w14:paraId="6ECE494F" w14:textId="77777777" w:rsidR="00077FF5" w:rsidRPr="0006163B" w:rsidRDefault="00077FF5" w:rsidP="00DF3521">
            <w:pPr>
              <w:pStyle w:val="acctmergecolhdg"/>
              <w:tabs>
                <w:tab w:val="decimal" w:pos="1271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14:paraId="7ADF54A1" w14:textId="77777777" w:rsidR="00077FF5" w:rsidRPr="0006163B" w:rsidRDefault="00077FF5" w:rsidP="00DF3521">
            <w:pPr>
              <w:pStyle w:val="acctmergecolhdg"/>
              <w:tabs>
                <w:tab w:val="decimal" w:pos="1001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4BEAB48" w14:textId="77777777" w:rsidR="00077FF5" w:rsidRPr="0006163B" w:rsidRDefault="00077FF5" w:rsidP="00DF3521">
            <w:pPr>
              <w:pStyle w:val="acctmergecolhdg"/>
              <w:tabs>
                <w:tab w:val="decimal" w:pos="1001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3"/>
          </w:tcPr>
          <w:p w14:paraId="01BDE0AC" w14:textId="77777777" w:rsidR="00077FF5" w:rsidRPr="0006163B" w:rsidRDefault="00077FF5" w:rsidP="00DF3521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C60CF18" w14:textId="77777777" w:rsidR="00077FF5" w:rsidRPr="0006163B" w:rsidRDefault="00077FF5" w:rsidP="00DF3521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3"/>
          </w:tcPr>
          <w:p w14:paraId="58F5B6CB" w14:textId="77777777" w:rsidR="00077FF5" w:rsidRPr="0006163B" w:rsidRDefault="00077FF5" w:rsidP="00DF3521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</w:tr>
      <w:tr w:rsidR="00077FF5" w:rsidRPr="0007445B" w14:paraId="428C2D49" w14:textId="77777777" w:rsidTr="00742D80">
        <w:trPr>
          <w:gridAfter w:val="1"/>
          <w:wAfter w:w="180" w:type="dxa"/>
          <w:cantSplit/>
        </w:trPr>
        <w:tc>
          <w:tcPr>
            <w:tcW w:w="4050" w:type="dxa"/>
            <w:gridSpan w:val="2"/>
          </w:tcPr>
          <w:p w14:paraId="7154B84C" w14:textId="77777777" w:rsidR="00077FF5" w:rsidRPr="0006163B" w:rsidRDefault="00077FF5" w:rsidP="00DF352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right="-165" w:hanging="18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6163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สินทรัพย์สุทธิ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2F3A76" w14:textId="6D861F9A" w:rsidR="00077FF5" w:rsidRPr="00D3209A" w:rsidRDefault="004F783E" w:rsidP="008A2AA3">
            <w:pPr>
              <w:pStyle w:val="acctmergecolhdg"/>
              <w:tabs>
                <w:tab w:val="decimal" w:pos="1185"/>
              </w:tabs>
              <w:spacing w:line="240" w:lineRule="auto"/>
              <w:jc w:val="lef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521,361</w:t>
            </w:r>
          </w:p>
        </w:tc>
        <w:tc>
          <w:tcPr>
            <w:tcW w:w="180" w:type="dxa"/>
            <w:shd w:val="clear" w:color="auto" w:fill="auto"/>
          </w:tcPr>
          <w:p w14:paraId="60E2AEA3" w14:textId="77777777" w:rsidR="00077FF5" w:rsidRPr="0006163B" w:rsidRDefault="00077FF5" w:rsidP="00DF3521">
            <w:pPr>
              <w:pStyle w:val="acctmergecolhdg"/>
              <w:tabs>
                <w:tab w:val="decimal" w:pos="1271"/>
              </w:tabs>
              <w:spacing w:line="240" w:lineRule="auto"/>
              <w:jc w:val="lef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14:paraId="73528106" w14:textId="77777777" w:rsidR="00077FF5" w:rsidRPr="0006163B" w:rsidRDefault="00077FF5" w:rsidP="00DF3521">
            <w:pPr>
              <w:pStyle w:val="acctmergecolhdg"/>
              <w:tabs>
                <w:tab w:val="decimal" w:pos="1001"/>
              </w:tabs>
              <w:spacing w:line="240" w:lineRule="auto"/>
              <w:jc w:val="lef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3F2CACE7" w14:textId="77777777" w:rsidR="00077FF5" w:rsidRPr="0006163B" w:rsidRDefault="00077FF5" w:rsidP="00DF3521">
            <w:pPr>
              <w:pStyle w:val="acctmergecolhdg"/>
              <w:tabs>
                <w:tab w:val="decimal" w:pos="1001"/>
              </w:tabs>
              <w:spacing w:line="240" w:lineRule="auto"/>
              <w:jc w:val="lef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gridSpan w:val="3"/>
          </w:tcPr>
          <w:p w14:paraId="2FF1FF26" w14:textId="77777777" w:rsidR="00077FF5" w:rsidRPr="0006163B" w:rsidRDefault="00077FF5" w:rsidP="00DF3521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1D6177D" w14:textId="77777777" w:rsidR="00077FF5" w:rsidRPr="0006163B" w:rsidRDefault="00077FF5" w:rsidP="00DF3521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3"/>
          </w:tcPr>
          <w:p w14:paraId="3D500993" w14:textId="77777777" w:rsidR="00077FF5" w:rsidRPr="0006163B" w:rsidRDefault="00077FF5" w:rsidP="00DF3521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</w:tr>
      <w:tr w:rsidR="00077FF5" w:rsidRPr="00887951" w14:paraId="59C1E75A" w14:textId="77777777" w:rsidTr="00742D80">
        <w:trPr>
          <w:gridAfter w:val="1"/>
          <w:wAfter w:w="180" w:type="dxa"/>
          <w:cantSplit/>
        </w:trPr>
        <w:tc>
          <w:tcPr>
            <w:tcW w:w="4050" w:type="dxa"/>
            <w:gridSpan w:val="2"/>
          </w:tcPr>
          <w:p w14:paraId="16B21E0B" w14:textId="77777777" w:rsidR="00077FF5" w:rsidRPr="0006163B" w:rsidRDefault="00077FF5" w:rsidP="00DF352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right="-165" w:hanging="18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6163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350" w:type="dxa"/>
            <w:gridSpan w:val="3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3E9DDDF" w14:textId="24C8C511" w:rsidR="00077FF5" w:rsidRPr="0006163B" w:rsidRDefault="004F783E" w:rsidP="00DF3521">
            <w:pPr>
              <w:pStyle w:val="acctmergecolhdg"/>
              <w:tabs>
                <w:tab w:val="decimal" w:pos="1185"/>
              </w:tabs>
              <w:spacing w:line="240" w:lineRule="auto"/>
              <w:jc w:val="lef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148,849</w:t>
            </w:r>
          </w:p>
        </w:tc>
        <w:tc>
          <w:tcPr>
            <w:tcW w:w="180" w:type="dxa"/>
            <w:shd w:val="clear" w:color="auto" w:fill="auto"/>
          </w:tcPr>
          <w:p w14:paraId="7DF18DFF" w14:textId="77777777" w:rsidR="00077FF5" w:rsidRPr="0006163B" w:rsidRDefault="00077FF5" w:rsidP="00DF3521">
            <w:pPr>
              <w:pStyle w:val="acctmergecolhdg"/>
              <w:tabs>
                <w:tab w:val="decimal" w:pos="1271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0269B2D3" w14:textId="4049CE09" w:rsidR="00077FF5" w:rsidRPr="00D3209A" w:rsidRDefault="009F3991" w:rsidP="00DF3521">
            <w:pPr>
              <w:pStyle w:val="acctmergecolhdg"/>
              <w:tabs>
                <w:tab w:val="decimal" w:pos="1001"/>
              </w:tabs>
              <w:spacing w:line="240" w:lineRule="auto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3209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077FF5" w:rsidRPr="00D3209A">
              <w:rPr>
                <w:rFonts w:ascii="Angsana New" w:hAnsi="Angsana New" w:cs="Angsana New"/>
                <w:sz w:val="28"/>
                <w:szCs w:val="28"/>
              </w:rPr>
              <w:t>(14)</w:t>
            </w:r>
          </w:p>
        </w:tc>
        <w:tc>
          <w:tcPr>
            <w:tcW w:w="180" w:type="dxa"/>
          </w:tcPr>
          <w:p w14:paraId="2BFDF144" w14:textId="77777777" w:rsidR="00077FF5" w:rsidRPr="00D3209A" w:rsidRDefault="00077FF5" w:rsidP="00DF3521">
            <w:pPr>
              <w:pStyle w:val="acctmergecolhdg"/>
              <w:tabs>
                <w:tab w:val="decimal" w:pos="1001"/>
              </w:tabs>
              <w:spacing w:line="240" w:lineRule="auto"/>
              <w:jc w:val="lef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tcBorders>
              <w:bottom w:val="double" w:sz="4" w:space="0" w:color="auto"/>
            </w:tcBorders>
          </w:tcPr>
          <w:p w14:paraId="2F20FCA4" w14:textId="2B8CBA1C" w:rsidR="00077FF5" w:rsidRPr="00D3209A" w:rsidRDefault="009F3991" w:rsidP="008A2AA3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D3209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077FF5" w:rsidRPr="00D3209A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77FF5" w:rsidRPr="008A2AA3"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  <w:r w:rsidR="004F783E" w:rsidRPr="008A2AA3">
              <w:rPr>
                <w:rFonts w:ascii="Angsana New" w:hAnsi="Angsana New" w:cs="Angsana New"/>
                <w:b/>
                <w:bCs/>
                <w:sz w:val="28"/>
                <w:szCs w:val="28"/>
              </w:rPr>
              <w:t>16</w:t>
            </w:r>
            <w:r w:rsidR="00077FF5" w:rsidRPr="00D3209A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1F88FB25" w14:textId="77777777" w:rsidR="00077FF5" w:rsidRPr="0006163B" w:rsidRDefault="00077FF5" w:rsidP="00DF3521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tcBorders>
              <w:bottom w:val="double" w:sz="4" w:space="0" w:color="auto"/>
            </w:tcBorders>
          </w:tcPr>
          <w:p w14:paraId="4EACE45F" w14:textId="666E4BB8" w:rsidR="00077FF5" w:rsidRPr="0006163B" w:rsidRDefault="004F783E" w:rsidP="008A2AA3">
            <w:pPr>
              <w:pStyle w:val="acctmergecolhdg"/>
              <w:tabs>
                <w:tab w:val="decimal" w:pos="1001"/>
              </w:tabs>
              <w:spacing w:line="240" w:lineRule="auto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148,019</w:t>
            </w:r>
          </w:p>
        </w:tc>
      </w:tr>
      <w:tr w:rsidR="00077FF5" w:rsidRPr="00F96763" w14:paraId="2978B7F3" w14:textId="77777777" w:rsidTr="00742D80">
        <w:trPr>
          <w:gridAfter w:val="1"/>
          <w:wAfter w:w="180" w:type="dxa"/>
          <w:cantSplit/>
        </w:trPr>
        <w:tc>
          <w:tcPr>
            <w:tcW w:w="4050" w:type="dxa"/>
            <w:gridSpan w:val="2"/>
            <w:shd w:val="clear" w:color="auto" w:fill="auto"/>
          </w:tcPr>
          <w:p w14:paraId="71450F0F" w14:textId="77777777" w:rsidR="00077FF5" w:rsidRPr="00F96763" w:rsidRDefault="00077FF5" w:rsidP="00F96763">
            <w:pPr>
              <w:pStyle w:val="acctfourfigures"/>
              <w:spacing w:line="240" w:lineRule="auto"/>
              <w:ind w:left="191" w:hanging="180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14:paraId="015F95BC" w14:textId="77777777" w:rsidR="00077FF5" w:rsidRPr="00F96763" w:rsidRDefault="00077FF5" w:rsidP="00F96763">
            <w:pPr>
              <w:pStyle w:val="acctfourfigures"/>
              <w:spacing w:line="240" w:lineRule="auto"/>
              <w:ind w:left="191" w:hanging="180"/>
              <w:rPr>
                <w:rFonts w:ascii="Angsana New" w:hAnsi="Angsana New" w:cs="Angsana New"/>
                <w:sz w:val="12"/>
                <w:szCs w:val="1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AFFF456" w14:textId="77777777" w:rsidR="00077FF5" w:rsidRPr="00F96763" w:rsidRDefault="00077FF5" w:rsidP="00F96763">
            <w:pPr>
              <w:pStyle w:val="acctfourfigures"/>
              <w:spacing w:line="240" w:lineRule="auto"/>
              <w:ind w:left="191" w:hanging="180"/>
              <w:rPr>
                <w:rFonts w:ascii="Angsana New" w:hAnsi="Angsana New" w:cs="Angsana New"/>
                <w:sz w:val="12"/>
                <w:szCs w:val="12"/>
                <w:lang w:bidi="th-TH"/>
              </w:rPr>
            </w:pPr>
          </w:p>
        </w:tc>
        <w:tc>
          <w:tcPr>
            <w:tcW w:w="3870" w:type="dxa"/>
            <w:gridSpan w:val="11"/>
            <w:shd w:val="clear" w:color="auto" w:fill="auto"/>
          </w:tcPr>
          <w:p w14:paraId="584D5312" w14:textId="767C29CC" w:rsidR="00077FF5" w:rsidRPr="00F96763" w:rsidRDefault="00077FF5" w:rsidP="00F96763">
            <w:pPr>
              <w:pStyle w:val="acctfourfigures"/>
              <w:spacing w:line="240" w:lineRule="auto"/>
              <w:ind w:left="191" w:hanging="180"/>
              <w:rPr>
                <w:rFonts w:ascii="Angsana New" w:hAnsi="Angsana New" w:cs="Angsana New"/>
                <w:sz w:val="12"/>
                <w:szCs w:val="12"/>
                <w:lang w:bidi="th-TH"/>
              </w:rPr>
            </w:pPr>
          </w:p>
        </w:tc>
      </w:tr>
      <w:tr w:rsidR="00077FF5" w:rsidRPr="00CD59DC" w14:paraId="48A4D981" w14:textId="77777777" w:rsidTr="00742D80">
        <w:trPr>
          <w:gridAfter w:val="1"/>
          <w:wAfter w:w="180" w:type="dxa"/>
          <w:cantSplit/>
        </w:trPr>
        <w:tc>
          <w:tcPr>
            <w:tcW w:w="4050" w:type="dxa"/>
            <w:gridSpan w:val="2"/>
            <w:shd w:val="clear" w:color="auto" w:fill="auto"/>
          </w:tcPr>
          <w:p w14:paraId="73E06245" w14:textId="77777777" w:rsidR="00077FF5" w:rsidRPr="00F84A86" w:rsidRDefault="00077FF5" w:rsidP="00DF3521">
            <w:pPr>
              <w:pStyle w:val="ListBullet3"/>
              <w:numPr>
                <w:ilvl w:val="0"/>
                <w:numId w:val="0"/>
              </w:num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350" w:type="dxa"/>
            <w:gridSpan w:val="3"/>
            <w:shd w:val="clear" w:color="auto" w:fill="auto"/>
          </w:tcPr>
          <w:p w14:paraId="0226F339" w14:textId="77777777" w:rsidR="00077FF5" w:rsidRPr="00D3209A" w:rsidRDefault="00077FF5" w:rsidP="00DF3521">
            <w:pPr>
              <w:pStyle w:val="acctmergecolhdg"/>
              <w:tabs>
                <w:tab w:val="decimal" w:pos="1185"/>
              </w:tabs>
              <w:spacing w:line="240" w:lineRule="auto"/>
              <w:ind w:right="15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2B4D7274" w14:textId="77777777" w:rsidR="00077FF5" w:rsidRPr="00D3209A" w:rsidRDefault="00077FF5" w:rsidP="00DF3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14:paraId="552C8E14" w14:textId="77777777" w:rsidR="00077FF5" w:rsidRPr="00D3209A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953801D" w14:textId="77777777" w:rsidR="00077FF5" w:rsidRPr="00D3209A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0366B321" w14:textId="77777777" w:rsidR="00077FF5" w:rsidRPr="00D3209A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5F29D42" w14:textId="77777777" w:rsidR="00077FF5" w:rsidRPr="00D3209A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14:paraId="17879D29" w14:textId="77777777" w:rsidR="00077FF5" w:rsidRPr="00D3209A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77FF5" w:rsidRPr="00CD59DC" w14:paraId="41E098E2" w14:textId="77777777" w:rsidTr="00742D80">
        <w:trPr>
          <w:gridAfter w:val="1"/>
          <w:wAfter w:w="180" w:type="dxa"/>
          <w:cantSplit/>
        </w:trPr>
        <w:tc>
          <w:tcPr>
            <w:tcW w:w="4050" w:type="dxa"/>
            <w:gridSpan w:val="2"/>
            <w:shd w:val="clear" w:color="auto" w:fill="auto"/>
          </w:tcPr>
          <w:p w14:paraId="7738F8C2" w14:textId="77777777" w:rsidR="00077FF5" w:rsidRPr="00D3209A" w:rsidRDefault="00077FF5" w:rsidP="00DF3521">
            <w:pPr>
              <w:pStyle w:val="ListBullet3"/>
              <w:numPr>
                <w:ilvl w:val="0"/>
                <w:numId w:val="0"/>
              </w:numPr>
              <w:rPr>
                <w:rFonts w:ascii="Angsana New" w:hAnsi="Angsana New"/>
                <w:sz w:val="28"/>
                <w:szCs w:val="28"/>
              </w:rPr>
            </w:pPr>
            <w:r w:rsidRPr="00D3209A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1350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5FAC34F1" w14:textId="77777777" w:rsidR="00077FF5" w:rsidRPr="00D3209A" w:rsidRDefault="00077FF5" w:rsidP="00DF3521">
            <w:pPr>
              <w:pStyle w:val="acctmergecolhdg"/>
              <w:tabs>
                <w:tab w:val="decimal" w:pos="1185"/>
              </w:tabs>
              <w:spacing w:line="240" w:lineRule="auto"/>
              <w:ind w:right="15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</w:pPr>
            <w:r w:rsidRPr="00D3209A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423,527</w:t>
            </w:r>
          </w:p>
        </w:tc>
        <w:tc>
          <w:tcPr>
            <w:tcW w:w="180" w:type="dxa"/>
            <w:shd w:val="clear" w:color="auto" w:fill="auto"/>
          </w:tcPr>
          <w:p w14:paraId="6C77F52A" w14:textId="77777777" w:rsidR="00077FF5" w:rsidRPr="00D3209A" w:rsidRDefault="00077FF5" w:rsidP="00DF3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14:paraId="51053083" w14:textId="77777777" w:rsidR="00077FF5" w:rsidRPr="00D3209A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F22ECED" w14:textId="77777777" w:rsidR="00077FF5" w:rsidRPr="00D3209A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09E82A0D" w14:textId="77777777" w:rsidR="00077FF5" w:rsidRPr="00D3209A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AA1E20E" w14:textId="77777777" w:rsidR="00077FF5" w:rsidRPr="00D3209A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14:paraId="1F6A08CE" w14:textId="77777777" w:rsidR="00077FF5" w:rsidRPr="00D3209A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77FF5" w:rsidRPr="00CD59DC" w14:paraId="15176FB5" w14:textId="77777777" w:rsidTr="00742D80">
        <w:trPr>
          <w:gridAfter w:val="1"/>
          <w:wAfter w:w="180" w:type="dxa"/>
          <w:cantSplit/>
        </w:trPr>
        <w:tc>
          <w:tcPr>
            <w:tcW w:w="4050" w:type="dxa"/>
            <w:gridSpan w:val="2"/>
            <w:shd w:val="clear" w:color="auto" w:fill="auto"/>
          </w:tcPr>
          <w:p w14:paraId="6055EBF8" w14:textId="76958E31" w:rsidR="00077FF5" w:rsidRPr="00D3209A" w:rsidRDefault="004F783E" w:rsidP="00DF352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</w:t>
            </w:r>
            <w:r w:rsidR="00077FF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สำหรับปี</w:t>
            </w:r>
          </w:p>
        </w:tc>
        <w:tc>
          <w:tcPr>
            <w:tcW w:w="1350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5B4A6913" w14:textId="480ECDB8" w:rsidR="00077FF5" w:rsidRPr="00D3209A" w:rsidRDefault="004F783E" w:rsidP="00DF3521">
            <w:pPr>
              <w:pStyle w:val="acctmergecolhdg"/>
              <w:tabs>
                <w:tab w:val="decimal" w:pos="1185"/>
              </w:tabs>
              <w:spacing w:line="240" w:lineRule="auto"/>
              <w:ind w:right="15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387,909</w:t>
            </w:r>
          </w:p>
        </w:tc>
        <w:tc>
          <w:tcPr>
            <w:tcW w:w="180" w:type="dxa"/>
            <w:shd w:val="clear" w:color="auto" w:fill="auto"/>
          </w:tcPr>
          <w:p w14:paraId="50ADF1E4" w14:textId="77777777" w:rsidR="00077FF5" w:rsidRPr="00D3209A" w:rsidRDefault="00077FF5" w:rsidP="00DF3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14:paraId="3C259890" w14:textId="77777777" w:rsidR="00077FF5" w:rsidRPr="00D3209A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95A92E6" w14:textId="77777777" w:rsidR="00077FF5" w:rsidRPr="00D3209A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72C23913" w14:textId="77777777" w:rsidR="00077FF5" w:rsidRPr="00D3209A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0147E99" w14:textId="77777777" w:rsidR="00077FF5" w:rsidRPr="00D3209A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14:paraId="4D496E40" w14:textId="77777777" w:rsidR="00077FF5" w:rsidRPr="00D3209A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77FF5" w:rsidRPr="00CD59DC" w14:paraId="5D2DA5E0" w14:textId="77777777" w:rsidTr="00742D80">
        <w:trPr>
          <w:gridAfter w:val="1"/>
          <w:wAfter w:w="180" w:type="dxa"/>
          <w:cantSplit/>
        </w:trPr>
        <w:tc>
          <w:tcPr>
            <w:tcW w:w="4050" w:type="dxa"/>
            <w:gridSpan w:val="2"/>
            <w:shd w:val="clear" w:color="auto" w:fill="auto"/>
            <w:vAlign w:val="bottom"/>
          </w:tcPr>
          <w:p w14:paraId="3F254028" w14:textId="1AB09724" w:rsidR="00077FF5" w:rsidRPr="00D3209A" w:rsidRDefault="00AD5278" w:rsidP="00DF3521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</w:t>
            </w:r>
            <w:r w:rsidR="00BF56AC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รขาดทุน</w:t>
            </w:r>
            <w:r w:rsidR="00077FF5" w:rsidRPr="00D3209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135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31B0A5D" w14:textId="77777777" w:rsidR="00077FF5" w:rsidRPr="00D3209A" w:rsidRDefault="00077FF5" w:rsidP="00DF3521">
            <w:pPr>
              <w:pStyle w:val="acctmergecolhdg"/>
              <w:tabs>
                <w:tab w:val="decimal" w:pos="1185"/>
              </w:tabs>
              <w:spacing w:line="240" w:lineRule="auto"/>
              <w:ind w:right="15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D3209A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11,464</w:t>
            </w:r>
          </w:p>
        </w:tc>
        <w:tc>
          <w:tcPr>
            <w:tcW w:w="180" w:type="dxa"/>
            <w:shd w:val="clear" w:color="auto" w:fill="auto"/>
          </w:tcPr>
          <w:p w14:paraId="0F693E5F" w14:textId="77777777" w:rsidR="00077FF5" w:rsidRPr="00D3209A" w:rsidRDefault="00077FF5" w:rsidP="00DF3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14:paraId="538A78E9" w14:textId="77777777" w:rsidR="00077FF5" w:rsidRPr="00D3209A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24D578B" w14:textId="77777777" w:rsidR="00077FF5" w:rsidRPr="00D3209A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6C241B40" w14:textId="77777777" w:rsidR="00077FF5" w:rsidRPr="00D3209A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0366974" w14:textId="77777777" w:rsidR="00077FF5" w:rsidRPr="00D3209A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14:paraId="027853A6" w14:textId="77777777" w:rsidR="00077FF5" w:rsidRPr="00D3209A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77FF5" w:rsidRPr="00CD59DC" w14:paraId="567838FA" w14:textId="77777777" w:rsidTr="00742D80">
        <w:trPr>
          <w:gridAfter w:val="1"/>
          <w:wAfter w:w="180" w:type="dxa"/>
          <w:cantSplit/>
        </w:trPr>
        <w:tc>
          <w:tcPr>
            <w:tcW w:w="4050" w:type="dxa"/>
            <w:gridSpan w:val="2"/>
            <w:shd w:val="clear" w:color="auto" w:fill="auto"/>
          </w:tcPr>
          <w:p w14:paraId="3B41606A" w14:textId="62483D7E" w:rsidR="00077FF5" w:rsidRPr="00D3209A" w:rsidRDefault="004F783E" w:rsidP="00DF3521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กำไร</w:t>
            </w:r>
            <w:r w:rsidR="00077FF5" w:rsidRPr="00D3209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ขาดทุนเบ็ดเสร็จรวม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1C8B69" w14:textId="68041873" w:rsidR="00077FF5" w:rsidRPr="00191081" w:rsidRDefault="004F783E" w:rsidP="00DF3521">
            <w:pPr>
              <w:pStyle w:val="acctmergecolhdg"/>
              <w:tabs>
                <w:tab w:val="decimal" w:pos="1185"/>
              </w:tabs>
              <w:spacing w:line="240" w:lineRule="auto"/>
              <w:ind w:right="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399,373</w:t>
            </w:r>
          </w:p>
        </w:tc>
        <w:tc>
          <w:tcPr>
            <w:tcW w:w="180" w:type="dxa"/>
            <w:shd w:val="clear" w:color="auto" w:fill="auto"/>
          </w:tcPr>
          <w:p w14:paraId="201D313C" w14:textId="77777777" w:rsidR="00077FF5" w:rsidRPr="00191081" w:rsidRDefault="00077FF5" w:rsidP="00DF3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14:paraId="1AF68877" w14:textId="77777777" w:rsidR="00077FF5" w:rsidRPr="00D3209A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EDE0382" w14:textId="77777777" w:rsidR="00077FF5" w:rsidRPr="00D3209A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2639A0F8" w14:textId="77777777" w:rsidR="00077FF5" w:rsidRPr="00D3209A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BE0FE9F" w14:textId="77777777" w:rsidR="00077FF5" w:rsidRPr="00D3209A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14:paraId="5194D9E6" w14:textId="77777777" w:rsidR="00077FF5" w:rsidRPr="00D3209A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77FF5" w:rsidRPr="00F96763" w14:paraId="73874977" w14:textId="77777777" w:rsidTr="00742D80">
        <w:trPr>
          <w:gridAfter w:val="1"/>
          <w:wAfter w:w="180" w:type="dxa"/>
          <w:cantSplit/>
          <w:trHeight w:val="89"/>
        </w:trPr>
        <w:tc>
          <w:tcPr>
            <w:tcW w:w="4050" w:type="dxa"/>
            <w:gridSpan w:val="2"/>
            <w:shd w:val="clear" w:color="auto" w:fill="auto"/>
          </w:tcPr>
          <w:p w14:paraId="5D2EA24A" w14:textId="77777777" w:rsidR="00077FF5" w:rsidRPr="00F96763" w:rsidRDefault="00077FF5" w:rsidP="00F96763">
            <w:pPr>
              <w:pStyle w:val="acctfourfigures"/>
              <w:spacing w:line="240" w:lineRule="auto"/>
              <w:ind w:left="191" w:hanging="180"/>
              <w:rPr>
                <w:rFonts w:ascii="Angsana New" w:hAnsi="Angsana New" w:cs="Angsan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350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6114D80F" w14:textId="77777777" w:rsidR="00077FF5" w:rsidRPr="00F96763" w:rsidRDefault="00077FF5" w:rsidP="00F96763">
            <w:pPr>
              <w:pStyle w:val="acctmergecolhdg"/>
              <w:tabs>
                <w:tab w:val="decimal" w:pos="765"/>
                <w:tab w:val="decimal" w:pos="1185"/>
              </w:tabs>
              <w:spacing w:line="240" w:lineRule="auto"/>
              <w:ind w:right="15"/>
              <w:jc w:val="left"/>
              <w:rPr>
                <w:rFonts w:ascii="Angsana New" w:hAnsi="Angsana New" w:cs="Angsana New"/>
                <w:b w:val="0"/>
                <w:sz w:val="12"/>
                <w:szCs w:val="1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7B195DB" w14:textId="77777777" w:rsidR="00077FF5" w:rsidRPr="00F96763" w:rsidRDefault="00077FF5" w:rsidP="00F9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271"/>
              </w:tabs>
              <w:spacing w:line="240" w:lineRule="auto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14:paraId="72CEEDAA" w14:textId="77777777" w:rsidR="00077FF5" w:rsidRPr="00F96763" w:rsidRDefault="00077FF5" w:rsidP="00F96763">
            <w:pPr>
              <w:pStyle w:val="acctfourfigures"/>
              <w:tabs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12"/>
                <w:szCs w:val="1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7807D62" w14:textId="77777777" w:rsidR="00077FF5" w:rsidRPr="00F96763" w:rsidRDefault="00077FF5" w:rsidP="00F96763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="Angsana New" w:hAnsi="Angsana New" w:cs="Angsana New"/>
                <w:sz w:val="12"/>
                <w:szCs w:val="12"/>
                <w:lang w:bidi="th-TH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6756DE5C" w14:textId="77777777" w:rsidR="00077FF5" w:rsidRPr="00F96763" w:rsidRDefault="00077FF5" w:rsidP="00F96763">
            <w:pPr>
              <w:pStyle w:val="acctfourfigures"/>
              <w:tabs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12"/>
                <w:szCs w:val="1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A9D4D63" w14:textId="77777777" w:rsidR="00077FF5" w:rsidRPr="00F96763" w:rsidRDefault="00077FF5" w:rsidP="00F96763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12"/>
                <w:szCs w:val="12"/>
                <w:lang w:bidi="th-TH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14:paraId="4FAE79E6" w14:textId="77777777" w:rsidR="00077FF5" w:rsidRPr="00F96763" w:rsidRDefault="00077FF5" w:rsidP="00F96763">
            <w:pPr>
              <w:pStyle w:val="acctfourfigures"/>
              <w:tabs>
                <w:tab w:val="decimal" w:pos="821"/>
              </w:tabs>
              <w:spacing w:line="240" w:lineRule="auto"/>
              <w:rPr>
                <w:rFonts w:ascii="Angsana New" w:hAnsi="Angsana New" w:cs="Angsana New"/>
                <w:sz w:val="12"/>
                <w:szCs w:val="12"/>
                <w:lang w:bidi="th-TH"/>
              </w:rPr>
            </w:pPr>
          </w:p>
        </w:tc>
      </w:tr>
      <w:tr w:rsidR="00077FF5" w:rsidRPr="00CD59DC" w14:paraId="41521868" w14:textId="77777777" w:rsidTr="00742D80">
        <w:trPr>
          <w:gridAfter w:val="1"/>
          <w:wAfter w:w="180" w:type="dxa"/>
          <w:cantSplit/>
        </w:trPr>
        <w:tc>
          <w:tcPr>
            <w:tcW w:w="4050" w:type="dxa"/>
            <w:gridSpan w:val="2"/>
            <w:shd w:val="clear" w:color="auto" w:fill="auto"/>
          </w:tcPr>
          <w:p w14:paraId="281A3D10" w14:textId="2B0A1AC3" w:rsidR="00077FF5" w:rsidRPr="00CF1F94" w:rsidRDefault="004F783E" w:rsidP="00DF3521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กำไร</w:t>
            </w:r>
            <w:r w:rsidR="00077FF5" w:rsidRPr="0003304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ขาดทุนเบ็ดเสร็จรวม</w:t>
            </w:r>
            <w:r w:rsidR="00077FF5" w:rsidRPr="0003304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ที่แบ่งให้กับส่วนได้เสีย</w:t>
            </w:r>
          </w:p>
        </w:tc>
        <w:tc>
          <w:tcPr>
            <w:tcW w:w="1350" w:type="dxa"/>
            <w:gridSpan w:val="3"/>
            <w:shd w:val="clear" w:color="auto" w:fill="auto"/>
          </w:tcPr>
          <w:p w14:paraId="11A558C5" w14:textId="77777777" w:rsidR="00077FF5" w:rsidRPr="00033044" w:rsidRDefault="00077FF5" w:rsidP="00DF3521">
            <w:pPr>
              <w:pStyle w:val="acctmergecolhdg"/>
              <w:tabs>
                <w:tab w:val="decimal" w:pos="1185"/>
              </w:tabs>
              <w:spacing w:line="240" w:lineRule="auto"/>
              <w:ind w:right="15"/>
              <w:jc w:val="left"/>
              <w:rPr>
                <w:rFonts w:ascii="Angsana New" w:hAnsi="Angsana New" w:cs="Angsana New"/>
                <w:b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0F4B3BC3" w14:textId="77777777" w:rsidR="00077FF5" w:rsidRPr="00033044" w:rsidRDefault="00077FF5" w:rsidP="00DF3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14:paraId="5440522C" w14:textId="77777777" w:rsidR="00077FF5" w:rsidRPr="00033044" w:rsidRDefault="00077FF5" w:rsidP="00DF352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429D53E0" w14:textId="77777777" w:rsidR="00077FF5" w:rsidRPr="00033044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28A795D0" w14:textId="77777777" w:rsidR="00077FF5" w:rsidRPr="00033044" w:rsidRDefault="00077FF5" w:rsidP="00DF352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02B1372" w14:textId="77777777" w:rsidR="00077FF5" w:rsidRPr="00033044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14:paraId="4F95CFCF" w14:textId="77777777" w:rsidR="00077FF5" w:rsidRPr="00033044" w:rsidRDefault="00077FF5" w:rsidP="00DF352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077FF5" w:rsidRPr="000A348F" w14:paraId="747CA4C3" w14:textId="77777777" w:rsidTr="00742D80">
        <w:trPr>
          <w:gridAfter w:val="1"/>
          <w:wAfter w:w="180" w:type="dxa"/>
          <w:cantSplit/>
        </w:trPr>
        <w:tc>
          <w:tcPr>
            <w:tcW w:w="4050" w:type="dxa"/>
            <w:gridSpan w:val="2"/>
            <w:shd w:val="clear" w:color="auto" w:fill="auto"/>
          </w:tcPr>
          <w:p w14:paraId="057F3051" w14:textId="77777777" w:rsidR="00077FF5" w:rsidRPr="00033044" w:rsidRDefault="00077FF5" w:rsidP="00DF3521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3304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   </w:t>
            </w:r>
            <w:r w:rsidRPr="0003304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ที่ไม่มีอำนาจ</w:t>
            </w:r>
            <w:r w:rsidRPr="0003304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ควบคุม</w:t>
            </w:r>
          </w:p>
        </w:tc>
        <w:tc>
          <w:tcPr>
            <w:tcW w:w="1350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7B6D416E" w14:textId="5BD12826" w:rsidR="00077FF5" w:rsidRPr="00033044" w:rsidRDefault="004F783E" w:rsidP="00DF3521">
            <w:pPr>
              <w:pStyle w:val="acctmergecolhdg"/>
              <w:tabs>
                <w:tab w:val="decimal" w:pos="1185"/>
              </w:tabs>
              <w:spacing w:line="240" w:lineRule="auto"/>
              <w:ind w:right="15"/>
              <w:jc w:val="left"/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114,021</w:t>
            </w:r>
          </w:p>
        </w:tc>
        <w:tc>
          <w:tcPr>
            <w:tcW w:w="180" w:type="dxa"/>
            <w:shd w:val="clear" w:color="auto" w:fill="auto"/>
          </w:tcPr>
          <w:p w14:paraId="29740708" w14:textId="77777777" w:rsidR="00077FF5" w:rsidRPr="00033044" w:rsidRDefault="00077FF5" w:rsidP="00DF3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633E914D" w14:textId="77777777" w:rsidR="00077FF5" w:rsidRPr="00033044" w:rsidRDefault="00077FF5" w:rsidP="00DF3521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7259172E" w14:textId="77777777" w:rsidR="00077FF5" w:rsidRPr="00033044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5EDB223D" w14:textId="5F9C7572" w:rsidR="00077FF5" w:rsidRPr="00033044" w:rsidRDefault="00077FF5" w:rsidP="00DF3521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(35,4</w:t>
            </w:r>
            <w:r w:rsidR="004F783E">
              <w:rPr>
                <w:rFonts w:ascii="Angsana New" w:hAnsi="Angsana New" w:cs="Angsana New"/>
                <w:b/>
                <w:bCs/>
                <w:sz w:val="28"/>
                <w:szCs w:val="28"/>
              </w:rPr>
              <w:t>58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7BD78F8" w14:textId="77777777" w:rsidR="00077FF5" w:rsidRPr="00033044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5AD690C4" w14:textId="7A22C8A9" w:rsidR="00077FF5" w:rsidRPr="000A348F" w:rsidRDefault="004F783E" w:rsidP="000A348F">
            <w:pPr>
              <w:pStyle w:val="acctmergecolhdg"/>
              <w:tabs>
                <w:tab w:val="decimal" w:pos="1001"/>
              </w:tabs>
              <w:spacing w:line="240" w:lineRule="auto"/>
              <w:jc w:val="lef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A348F">
              <w:rPr>
                <w:rFonts w:ascii="Angsana New" w:hAnsi="Angsana New" w:cs="Angsana New"/>
                <w:sz w:val="28"/>
                <w:szCs w:val="28"/>
                <w:lang w:val="en-US"/>
              </w:rPr>
              <w:t>78</w:t>
            </w:r>
            <w:r w:rsidR="00077FF5" w:rsidRPr="000A348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0A348F">
              <w:rPr>
                <w:rFonts w:ascii="Angsana New" w:hAnsi="Angsana New" w:cs="Angsana New"/>
                <w:sz w:val="28"/>
                <w:szCs w:val="28"/>
                <w:lang w:val="en-US"/>
              </w:rPr>
              <w:t>570</w:t>
            </w:r>
          </w:p>
        </w:tc>
      </w:tr>
      <w:tr w:rsidR="00077FF5" w:rsidRPr="00FF3661" w14:paraId="6DC70F1A" w14:textId="77777777" w:rsidTr="00742D80">
        <w:trPr>
          <w:gridAfter w:val="1"/>
          <w:wAfter w:w="180" w:type="dxa"/>
          <w:cantSplit/>
        </w:trPr>
        <w:tc>
          <w:tcPr>
            <w:tcW w:w="4050" w:type="dxa"/>
            <w:gridSpan w:val="2"/>
            <w:shd w:val="clear" w:color="auto" w:fill="auto"/>
          </w:tcPr>
          <w:p w14:paraId="6CC9CCD1" w14:textId="77777777" w:rsidR="00077FF5" w:rsidRPr="00BC56DC" w:rsidRDefault="00077FF5" w:rsidP="00DF3521">
            <w:pPr>
              <w:pStyle w:val="acctfourfigures"/>
              <w:spacing w:line="240" w:lineRule="auto"/>
              <w:ind w:left="191" w:hanging="180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350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14C3510F" w14:textId="77777777" w:rsidR="00077FF5" w:rsidRPr="00BC56DC" w:rsidRDefault="00077FF5" w:rsidP="00DF3521">
            <w:pPr>
              <w:pStyle w:val="acctmergecolhdg"/>
              <w:tabs>
                <w:tab w:val="decimal" w:pos="1185"/>
              </w:tabs>
              <w:spacing w:line="240" w:lineRule="auto"/>
              <w:ind w:right="15"/>
              <w:jc w:val="left"/>
              <w:rPr>
                <w:rFonts w:ascii="Angsana New" w:hAnsi="Angsana New" w:cs="Angsana New"/>
                <w:b w:val="0"/>
                <w:bCs/>
                <w:sz w:val="12"/>
                <w:szCs w:val="12"/>
              </w:rPr>
            </w:pPr>
          </w:p>
        </w:tc>
        <w:tc>
          <w:tcPr>
            <w:tcW w:w="180" w:type="dxa"/>
            <w:shd w:val="clear" w:color="auto" w:fill="auto"/>
          </w:tcPr>
          <w:p w14:paraId="24096BEA" w14:textId="77777777" w:rsidR="00077FF5" w:rsidRPr="00BC56DC" w:rsidRDefault="00077FF5" w:rsidP="00DF3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70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187DC415" w14:textId="77777777" w:rsidR="00077FF5" w:rsidRPr="00BC56DC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80" w:type="dxa"/>
            <w:shd w:val="clear" w:color="auto" w:fill="auto"/>
          </w:tcPr>
          <w:p w14:paraId="2BD80577" w14:textId="77777777" w:rsidR="00077FF5" w:rsidRPr="00BC56DC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990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195663AD" w14:textId="77777777" w:rsidR="00077FF5" w:rsidRPr="00BC56DC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80" w:type="dxa"/>
            <w:shd w:val="clear" w:color="auto" w:fill="auto"/>
          </w:tcPr>
          <w:p w14:paraId="223A953A" w14:textId="77777777" w:rsidR="00077FF5" w:rsidRPr="00BC56DC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350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3C7BA072" w14:textId="77777777" w:rsidR="00077FF5" w:rsidRPr="00BC56DC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</w:tr>
      <w:tr w:rsidR="00077FF5" w:rsidRPr="00CD59DC" w14:paraId="3179305B" w14:textId="77777777" w:rsidTr="00742D80">
        <w:trPr>
          <w:gridAfter w:val="1"/>
          <w:wAfter w:w="180" w:type="dxa"/>
          <w:cantSplit/>
        </w:trPr>
        <w:tc>
          <w:tcPr>
            <w:tcW w:w="4050" w:type="dxa"/>
            <w:gridSpan w:val="2"/>
            <w:shd w:val="clear" w:color="auto" w:fill="auto"/>
            <w:vAlign w:val="bottom"/>
          </w:tcPr>
          <w:p w14:paraId="089B428C" w14:textId="77777777" w:rsidR="00077FF5" w:rsidRPr="00F84A86" w:rsidRDefault="00077FF5" w:rsidP="00DF352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งบกระแสเงินสด</w:t>
            </w:r>
          </w:p>
        </w:tc>
        <w:tc>
          <w:tcPr>
            <w:tcW w:w="1350" w:type="dxa"/>
            <w:gridSpan w:val="3"/>
            <w:shd w:val="clear" w:color="auto" w:fill="auto"/>
            <w:vAlign w:val="bottom"/>
          </w:tcPr>
          <w:p w14:paraId="4754B021" w14:textId="77777777" w:rsidR="00077FF5" w:rsidRPr="00D3209A" w:rsidRDefault="00077FF5" w:rsidP="00DF3521">
            <w:pPr>
              <w:pStyle w:val="acctmergecolhdg"/>
              <w:tabs>
                <w:tab w:val="decimal" w:pos="1185"/>
              </w:tabs>
              <w:spacing w:line="240" w:lineRule="auto"/>
              <w:ind w:right="15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6F5AF78" w14:textId="77777777" w:rsidR="00077FF5" w:rsidRPr="00D3209A" w:rsidRDefault="00077FF5" w:rsidP="00DF3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6A593B06" w14:textId="77777777" w:rsidR="00077FF5" w:rsidRPr="00D3209A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C3A4A5D" w14:textId="77777777" w:rsidR="00077FF5" w:rsidRPr="00D3209A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bottom"/>
          </w:tcPr>
          <w:p w14:paraId="6343D548" w14:textId="77777777" w:rsidR="00077FF5" w:rsidRPr="00D3209A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C5A22F8" w14:textId="77777777" w:rsidR="00077FF5" w:rsidRPr="00D3209A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shd w:val="clear" w:color="auto" w:fill="auto"/>
            <w:vAlign w:val="bottom"/>
          </w:tcPr>
          <w:p w14:paraId="68FC4893" w14:textId="77777777" w:rsidR="00077FF5" w:rsidRPr="00D3209A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077FF5" w:rsidRPr="00CD59DC" w14:paraId="2BD89328" w14:textId="77777777" w:rsidTr="00742D80">
        <w:trPr>
          <w:gridAfter w:val="1"/>
          <w:wAfter w:w="180" w:type="dxa"/>
          <w:cantSplit/>
        </w:trPr>
        <w:tc>
          <w:tcPr>
            <w:tcW w:w="4050" w:type="dxa"/>
            <w:gridSpan w:val="2"/>
            <w:shd w:val="clear" w:color="auto" w:fill="auto"/>
            <w:vAlign w:val="bottom"/>
          </w:tcPr>
          <w:p w14:paraId="1140DDB1" w14:textId="77777777" w:rsidR="00077FF5" w:rsidRPr="00D3209A" w:rsidRDefault="00077FF5" w:rsidP="00DF352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8"/>
                <w:szCs w:val="28"/>
              </w:rPr>
            </w:pPr>
            <w:r w:rsidRPr="00D3209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กระแสเงินสดจากกิจกรรมดำเนินงาน</w:t>
            </w:r>
          </w:p>
        </w:tc>
        <w:tc>
          <w:tcPr>
            <w:tcW w:w="1350" w:type="dxa"/>
            <w:gridSpan w:val="3"/>
            <w:shd w:val="clear" w:color="auto" w:fill="auto"/>
            <w:vAlign w:val="bottom"/>
          </w:tcPr>
          <w:p w14:paraId="00857F7C" w14:textId="77777777" w:rsidR="00077FF5" w:rsidRPr="00D3209A" w:rsidRDefault="00077FF5" w:rsidP="008A2AA3">
            <w:pPr>
              <w:pStyle w:val="acctmergecolhdg"/>
              <w:tabs>
                <w:tab w:val="decimal" w:pos="1185"/>
              </w:tabs>
              <w:spacing w:line="240" w:lineRule="auto"/>
              <w:ind w:right="15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D3209A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56,872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C7863A8" w14:textId="77777777" w:rsidR="00077FF5" w:rsidRPr="00D3209A" w:rsidRDefault="00077FF5" w:rsidP="00DF3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5193F2EE" w14:textId="77777777" w:rsidR="00077FF5" w:rsidRPr="00D3209A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3DB8411" w14:textId="77777777" w:rsidR="00077FF5" w:rsidRPr="00D3209A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bottom"/>
          </w:tcPr>
          <w:p w14:paraId="07665C0B" w14:textId="77777777" w:rsidR="00077FF5" w:rsidRPr="00D3209A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CE5B9A1" w14:textId="77777777" w:rsidR="00077FF5" w:rsidRPr="00D3209A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shd w:val="clear" w:color="auto" w:fill="auto"/>
            <w:vAlign w:val="bottom"/>
          </w:tcPr>
          <w:p w14:paraId="140F5911" w14:textId="77777777" w:rsidR="00077FF5" w:rsidRPr="00D3209A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077FF5" w:rsidRPr="00CD59DC" w14:paraId="7803F014" w14:textId="77777777" w:rsidTr="00742D80">
        <w:trPr>
          <w:gridAfter w:val="1"/>
          <w:wAfter w:w="180" w:type="dxa"/>
          <w:cantSplit/>
        </w:trPr>
        <w:tc>
          <w:tcPr>
            <w:tcW w:w="4050" w:type="dxa"/>
            <w:gridSpan w:val="2"/>
            <w:shd w:val="clear" w:color="auto" w:fill="auto"/>
            <w:vAlign w:val="bottom"/>
          </w:tcPr>
          <w:p w14:paraId="2E921EED" w14:textId="77777777" w:rsidR="00077FF5" w:rsidRPr="00D3209A" w:rsidRDefault="00077FF5" w:rsidP="00DF3521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8"/>
                <w:szCs w:val="28"/>
              </w:rPr>
            </w:pPr>
            <w:r w:rsidRPr="00D3209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กระแสเงินสดจากกิจกรรมลงทุน</w:t>
            </w:r>
          </w:p>
        </w:tc>
        <w:tc>
          <w:tcPr>
            <w:tcW w:w="1350" w:type="dxa"/>
            <w:gridSpan w:val="3"/>
            <w:shd w:val="clear" w:color="auto" w:fill="auto"/>
            <w:vAlign w:val="bottom"/>
          </w:tcPr>
          <w:p w14:paraId="36B9492F" w14:textId="77777777" w:rsidR="00077FF5" w:rsidRPr="00D3209A" w:rsidRDefault="00077FF5" w:rsidP="00DF3521">
            <w:pPr>
              <w:pStyle w:val="acctmergecolhdg"/>
              <w:tabs>
                <w:tab w:val="decimal" w:pos="1185"/>
              </w:tabs>
              <w:spacing w:line="240" w:lineRule="auto"/>
              <w:ind w:right="15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D3209A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7,969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D3956CE" w14:textId="77777777" w:rsidR="00077FF5" w:rsidRPr="00D3209A" w:rsidRDefault="00077FF5" w:rsidP="00DF3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1BC408A9" w14:textId="77777777" w:rsidR="00077FF5" w:rsidRPr="00D3209A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A8CFD8E" w14:textId="77777777" w:rsidR="00077FF5" w:rsidRPr="00D3209A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bottom"/>
          </w:tcPr>
          <w:p w14:paraId="1DE81957" w14:textId="77777777" w:rsidR="00077FF5" w:rsidRPr="00D3209A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C20CF88" w14:textId="77777777" w:rsidR="00077FF5" w:rsidRPr="00D3209A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shd w:val="clear" w:color="auto" w:fill="auto"/>
            <w:vAlign w:val="bottom"/>
          </w:tcPr>
          <w:p w14:paraId="41C685B3" w14:textId="77777777" w:rsidR="00077FF5" w:rsidRPr="00D3209A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077FF5" w:rsidRPr="00CD59DC" w14:paraId="44C80242" w14:textId="77777777" w:rsidTr="00742D80">
        <w:trPr>
          <w:gridAfter w:val="1"/>
          <w:wAfter w:w="180" w:type="dxa"/>
          <w:cantSplit/>
        </w:trPr>
        <w:tc>
          <w:tcPr>
            <w:tcW w:w="4050" w:type="dxa"/>
            <w:gridSpan w:val="2"/>
            <w:shd w:val="clear" w:color="auto" w:fill="auto"/>
          </w:tcPr>
          <w:p w14:paraId="4A1E171E" w14:textId="77777777" w:rsidR="00077FF5" w:rsidRPr="00D3209A" w:rsidRDefault="00077FF5" w:rsidP="00DF3521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3209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กระแสเงินสดจากกิจกรรมจัดหาเงิน </w:t>
            </w:r>
          </w:p>
        </w:tc>
        <w:tc>
          <w:tcPr>
            <w:tcW w:w="135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F69AA71" w14:textId="77777777" w:rsidR="00077FF5" w:rsidRPr="00D3209A" w:rsidRDefault="00077FF5" w:rsidP="008A2AA3">
            <w:pPr>
              <w:pStyle w:val="acctmergecolhdg"/>
              <w:spacing w:line="240" w:lineRule="auto"/>
              <w:ind w:right="-52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D3209A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(6,389)</w:t>
            </w:r>
          </w:p>
        </w:tc>
        <w:tc>
          <w:tcPr>
            <w:tcW w:w="180" w:type="dxa"/>
            <w:shd w:val="clear" w:color="auto" w:fill="auto"/>
          </w:tcPr>
          <w:p w14:paraId="13BCBB5F" w14:textId="77777777" w:rsidR="00077FF5" w:rsidRPr="00D3209A" w:rsidRDefault="00077FF5" w:rsidP="00DF3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14:paraId="4A6CEAFA" w14:textId="77777777" w:rsidR="00077FF5" w:rsidRPr="00D3209A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4F7F4CE4" w14:textId="77777777" w:rsidR="00077FF5" w:rsidRPr="00D3209A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61B59906" w14:textId="77777777" w:rsidR="00077FF5" w:rsidRPr="00D3209A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EBC5EFD" w14:textId="77777777" w:rsidR="00077FF5" w:rsidRPr="00D3209A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14:paraId="6B94C149" w14:textId="77777777" w:rsidR="00077FF5" w:rsidRPr="00D3209A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077FF5" w:rsidRPr="00CD59DC" w14:paraId="296E7984" w14:textId="77777777" w:rsidTr="00742D80">
        <w:trPr>
          <w:gridAfter w:val="1"/>
          <w:wAfter w:w="180" w:type="dxa"/>
          <w:cantSplit/>
        </w:trPr>
        <w:tc>
          <w:tcPr>
            <w:tcW w:w="4050" w:type="dxa"/>
            <w:gridSpan w:val="2"/>
            <w:shd w:val="clear" w:color="auto" w:fill="auto"/>
          </w:tcPr>
          <w:p w14:paraId="480B77D1" w14:textId="77777777" w:rsidR="00077FF5" w:rsidRPr="00D3209A" w:rsidRDefault="00077FF5" w:rsidP="00DF3521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3209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เงินสดและรายการเทียบเท่าเงินส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ดเพิ่มขึ้น</w:t>
            </w:r>
            <w:r w:rsidRPr="00D3209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005E98" w14:textId="77777777" w:rsidR="00077FF5" w:rsidRPr="00D3209A" w:rsidRDefault="00077FF5" w:rsidP="00DF3521">
            <w:pPr>
              <w:pStyle w:val="acctmergecolhdg"/>
              <w:tabs>
                <w:tab w:val="decimal" w:pos="1185"/>
              </w:tabs>
              <w:spacing w:line="240" w:lineRule="auto"/>
              <w:ind w:right="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3209A">
              <w:rPr>
                <w:rFonts w:ascii="Angsana New" w:hAnsi="Angsana New" w:cs="Angsana New"/>
                <w:sz w:val="28"/>
                <w:szCs w:val="28"/>
              </w:rPr>
              <w:t>58,452</w:t>
            </w:r>
          </w:p>
        </w:tc>
        <w:tc>
          <w:tcPr>
            <w:tcW w:w="180" w:type="dxa"/>
            <w:shd w:val="clear" w:color="auto" w:fill="auto"/>
          </w:tcPr>
          <w:p w14:paraId="5839ECF8" w14:textId="77777777" w:rsidR="00077FF5" w:rsidRPr="00D3209A" w:rsidRDefault="00077FF5" w:rsidP="00DF3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14:paraId="4144DAC2" w14:textId="77777777" w:rsidR="00077FF5" w:rsidRPr="00D3209A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9891733" w14:textId="77777777" w:rsidR="00077FF5" w:rsidRPr="00D3209A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6B4BC762" w14:textId="77777777" w:rsidR="00077FF5" w:rsidRPr="00D3209A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52CDBDC" w14:textId="77777777" w:rsidR="00077FF5" w:rsidRPr="00D3209A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14:paraId="34FB5812" w14:textId="77777777" w:rsidR="00077FF5" w:rsidRPr="00D3209A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077FF5" w:rsidRPr="00F96763" w14:paraId="3BAD7933" w14:textId="77777777" w:rsidTr="00F96763">
        <w:trPr>
          <w:gridAfter w:val="1"/>
          <w:wAfter w:w="180" w:type="dxa"/>
          <w:cantSplit/>
          <w:trHeight w:val="143"/>
        </w:trPr>
        <w:tc>
          <w:tcPr>
            <w:tcW w:w="4050" w:type="dxa"/>
            <w:gridSpan w:val="2"/>
            <w:shd w:val="clear" w:color="auto" w:fill="auto"/>
          </w:tcPr>
          <w:p w14:paraId="0E3881AA" w14:textId="77777777" w:rsidR="00077FF5" w:rsidRPr="00F96763" w:rsidRDefault="00077FF5" w:rsidP="00F96763">
            <w:pPr>
              <w:pStyle w:val="acctfourfigures"/>
              <w:spacing w:line="240" w:lineRule="auto"/>
              <w:ind w:left="191" w:hanging="180"/>
              <w:rPr>
                <w:rFonts w:ascii="Angsana New" w:hAnsi="Angsana New" w:cs="Angsan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8D31FE4" w14:textId="77777777" w:rsidR="00077FF5" w:rsidRPr="00F96763" w:rsidRDefault="00077FF5" w:rsidP="00F96763">
            <w:pPr>
              <w:pStyle w:val="acctmergecolhdg"/>
              <w:tabs>
                <w:tab w:val="decimal" w:pos="765"/>
                <w:tab w:val="decimal" w:pos="1361"/>
              </w:tabs>
              <w:spacing w:line="240" w:lineRule="auto"/>
              <w:ind w:right="281"/>
              <w:jc w:val="left"/>
              <w:rPr>
                <w:rFonts w:ascii="Angsana New" w:hAnsi="Angsana New" w:cs="Angsana New"/>
                <w:b w:val="0"/>
                <w:sz w:val="12"/>
                <w:szCs w:val="12"/>
              </w:rPr>
            </w:pPr>
          </w:p>
        </w:tc>
        <w:tc>
          <w:tcPr>
            <w:tcW w:w="180" w:type="dxa"/>
            <w:shd w:val="clear" w:color="auto" w:fill="auto"/>
          </w:tcPr>
          <w:p w14:paraId="467B2C18" w14:textId="77777777" w:rsidR="00077FF5" w:rsidRPr="00F96763" w:rsidRDefault="00077FF5" w:rsidP="00F9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271"/>
              </w:tabs>
              <w:spacing w:line="240" w:lineRule="auto"/>
              <w:rPr>
                <w:rFonts w:ascii="Angsana New" w:hAnsi="Angsana New"/>
                <w:sz w:val="12"/>
                <w:szCs w:val="12"/>
                <w:lang w:val="en-GB" w:bidi="ar-SA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14:paraId="7E576C62" w14:textId="77777777" w:rsidR="00077FF5" w:rsidRPr="00F96763" w:rsidRDefault="00077FF5" w:rsidP="00F96763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80" w:type="dxa"/>
            <w:shd w:val="clear" w:color="auto" w:fill="auto"/>
          </w:tcPr>
          <w:p w14:paraId="7AE5D95E" w14:textId="77777777" w:rsidR="00077FF5" w:rsidRPr="00F96763" w:rsidRDefault="00077FF5" w:rsidP="00F96763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5ED0EF65" w14:textId="77777777" w:rsidR="00077FF5" w:rsidRPr="00F96763" w:rsidRDefault="00077FF5" w:rsidP="00F96763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80" w:type="dxa"/>
            <w:shd w:val="clear" w:color="auto" w:fill="auto"/>
          </w:tcPr>
          <w:p w14:paraId="107CE676" w14:textId="77777777" w:rsidR="00077FF5" w:rsidRPr="00F96763" w:rsidRDefault="00077FF5" w:rsidP="00F96763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14:paraId="22A1FE82" w14:textId="77777777" w:rsidR="00077FF5" w:rsidRPr="00F96763" w:rsidRDefault="00077FF5" w:rsidP="00F96763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077FF5" w:rsidRPr="00CD59DC" w14:paraId="44F34D8E" w14:textId="77777777" w:rsidTr="00742D80">
        <w:trPr>
          <w:gridAfter w:val="1"/>
          <w:wAfter w:w="180" w:type="dxa"/>
          <w:cantSplit/>
        </w:trPr>
        <w:tc>
          <w:tcPr>
            <w:tcW w:w="4050" w:type="dxa"/>
            <w:gridSpan w:val="2"/>
            <w:shd w:val="clear" w:color="auto" w:fill="auto"/>
          </w:tcPr>
          <w:p w14:paraId="090F674E" w14:textId="4D44B4B9" w:rsidR="00077FF5" w:rsidRPr="008B501F" w:rsidRDefault="00077FF5" w:rsidP="00DF3521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  <w:lang w:bidi="th-TH"/>
              </w:rPr>
            </w:pPr>
            <w:r w:rsidRPr="008B501F"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  <w:lang w:bidi="th-TH"/>
              </w:rPr>
              <w:t>เงินปันผลที่จ่ายให้กับส่วนได้เสียที่ไม่มีอำนา</w:t>
            </w:r>
            <w:r w:rsidR="008B501F" w:rsidRPr="008B501F">
              <w:rPr>
                <w:rFonts w:ascii="Angsana New" w:hAnsi="Angsana New" w:cs="Angsana New" w:hint="cs"/>
                <w:b/>
                <w:bCs/>
                <w:spacing w:val="-4"/>
                <w:sz w:val="28"/>
                <w:szCs w:val="28"/>
                <w:cs/>
                <w:lang w:bidi="th-TH"/>
              </w:rPr>
              <w:t>จ</w:t>
            </w:r>
            <w:r w:rsidRPr="008B501F"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  <w:lang w:bidi="th-TH"/>
              </w:rPr>
              <w:t>ควบคุ</w:t>
            </w:r>
            <w:r w:rsidRPr="008B501F">
              <w:rPr>
                <w:rFonts w:ascii="Angsana New" w:hAnsi="Angsana New" w:cs="Angsana New" w:hint="cs"/>
                <w:b/>
                <w:bCs/>
                <w:spacing w:val="-4"/>
                <w:sz w:val="28"/>
                <w:szCs w:val="28"/>
                <w:cs/>
                <w:lang w:bidi="th-TH"/>
              </w:rPr>
              <w:t>ม</w:t>
            </w:r>
          </w:p>
        </w:tc>
        <w:tc>
          <w:tcPr>
            <w:tcW w:w="1350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69FBEF48" w14:textId="77777777" w:rsidR="00077FF5" w:rsidRPr="00D3209A" w:rsidRDefault="00077FF5" w:rsidP="008B5916">
            <w:pPr>
              <w:pStyle w:val="acctmergecolhdg"/>
              <w:spacing w:line="240" w:lineRule="auto"/>
              <w:ind w:right="-71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1177BCB" w14:textId="77777777" w:rsidR="00077FF5" w:rsidRPr="00D3209A" w:rsidRDefault="00077FF5" w:rsidP="00DF3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58F6B717" w14:textId="77777777" w:rsidR="00077FF5" w:rsidRPr="00033044" w:rsidRDefault="00077FF5" w:rsidP="008B5916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33044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BDADF2D" w14:textId="77777777" w:rsidR="00077FF5" w:rsidRPr="00033044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19FD3A26" w14:textId="77777777" w:rsidR="00077FF5" w:rsidRPr="00033044" w:rsidRDefault="00077FF5" w:rsidP="008B5916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33044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2AC7077" w14:textId="77777777" w:rsidR="00077FF5" w:rsidRPr="00033044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16FEB85C" w14:textId="77777777" w:rsidR="00077FF5" w:rsidRPr="00033044" w:rsidRDefault="00077FF5" w:rsidP="008B5916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33044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</w:tr>
      <w:tr w:rsidR="00077FF5" w:rsidRPr="005F2B97" w14:paraId="02DE2809" w14:textId="77777777" w:rsidTr="00742D80">
        <w:trPr>
          <w:cantSplit/>
        </w:trPr>
        <w:tc>
          <w:tcPr>
            <w:tcW w:w="3870" w:type="dxa"/>
            <w:vAlign w:val="bottom"/>
          </w:tcPr>
          <w:p w14:paraId="7DC03584" w14:textId="77777777" w:rsidR="00077FF5" w:rsidRPr="005F2B97" w:rsidRDefault="00077FF5" w:rsidP="00FE0520">
            <w:pPr>
              <w:pStyle w:val="acctfourfigures"/>
              <w:pageBreakBefore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60" w:type="dxa"/>
            <w:gridSpan w:val="17"/>
          </w:tcPr>
          <w:p w14:paraId="51D210DF" w14:textId="77777777" w:rsidR="00077FF5" w:rsidRPr="005F2B97" w:rsidRDefault="00077FF5" w:rsidP="00DF3521">
            <w:pPr>
              <w:jc w:val="center"/>
              <w:rPr>
                <w:sz w:val="28"/>
                <w:szCs w:val="28"/>
              </w:rPr>
            </w:pPr>
            <w:r w:rsidRPr="005F2B9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F2B9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5F2B97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077FF5" w:rsidRPr="005F2B97" w14:paraId="564B4E8A" w14:textId="77777777" w:rsidTr="00742D80">
        <w:trPr>
          <w:cantSplit/>
        </w:trPr>
        <w:tc>
          <w:tcPr>
            <w:tcW w:w="3870" w:type="dxa"/>
            <w:vAlign w:val="bottom"/>
          </w:tcPr>
          <w:p w14:paraId="1FB29FC3" w14:textId="77777777" w:rsidR="00077FF5" w:rsidRPr="00772784" w:rsidRDefault="00077FF5" w:rsidP="00DF3521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2A7C20D" w14:textId="223DD551" w:rsidR="00077FF5" w:rsidRPr="00772784" w:rsidRDefault="00077FF5" w:rsidP="00772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72784">
              <w:rPr>
                <w:rFonts w:ascii="Angsana New" w:hAnsi="Angsana New"/>
                <w:color w:val="000000"/>
                <w:sz w:val="27"/>
                <w:szCs w:val="27"/>
                <w:cs/>
              </w:rPr>
              <w:t>บริษัท เนชั่น</w:t>
            </w:r>
          </w:p>
          <w:p w14:paraId="18CC3EC6" w14:textId="34062B76" w:rsidR="00077FF5" w:rsidRPr="00772784" w:rsidRDefault="00077FF5" w:rsidP="00772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72784">
              <w:rPr>
                <w:rFonts w:ascii="Angsana New" w:hAnsi="Angsana New"/>
                <w:color w:val="000000"/>
                <w:sz w:val="27"/>
                <w:szCs w:val="27"/>
                <w:cs/>
              </w:rPr>
              <w:t>บรอดแคสติ้ง</w:t>
            </w:r>
            <w:r w:rsidR="00455417" w:rsidRPr="00772784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 </w:t>
            </w:r>
            <w:r w:rsidR="007D0D59" w:rsidRPr="00772784">
              <w:rPr>
                <w:rFonts w:ascii="Angsana New" w:hAnsi="Angsana New"/>
                <w:color w:val="000000"/>
                <w:sz w:val="27"/>
                <w:szCs w:val="27"/>
              </w:rPr>
              <w:br/>
            </w:r>
            <w:r w:rsidRPr="00772784">
              <w:rPr>
                <w:rFonts w:ascii="Angsana New" w:hAnsi="Angsana New"/>
                <w:color w:val="000000"/>
                <w:sz w:val="27"/>
                <w:szCs w:val="27"/>
                <w:cs/>
              </w:rPr>
              <w:t>คอร์ปอเรชั่น</w:t>
            </w:r>
          </w:p>
          <w:p w14:paraId="6E90E16F" w14:textId="392D44DD" w:rsidR="00077FF5" w:rsidRPr="00772784" w:rsidRDefault="00077FF5" w:rsidP="00772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72784">
              <w:rPr>
                <w:rFonts w:ascii="Angsana New" w:hAnsi="Angsana New"/>
                <w:color w:val="000000"/>
                <w:sz w:val="27"/>
                <w:szCs w:val="27"/>
                <w:cs/>
              </w:rPr>
              <w:t>จำกัด (มหาชน)</w:t>
            </w:r>
          </w:p>
        </w:tc>
        <w:tc>
          <w:tcPr>
            <w:tcW w:w="180" w:type="dxa"/>
            <w:vAlign w:val="bottom"/>
          </w:tcPr>
          <w:p w14:paraId="47253F4F" w14:textId="77777777" w:rsidR="00077FF5" w:rsidRPr="00772784" w:rsidRDefault="00077FF5" w:rsidP="00DF3521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bCs/>
                <w:sz w:val="27"/>
                <w:szCs w:val="27"/>
              </w:rPr>
            </w:pPr>
          </w:p>
        </w:tc>
        <w:tc>
          <w:tcPr>
            <w:tcW w:w="1170" w:type="dxa"/>
            <w:gridSpan w:val="3"/>
          </w:tcPr>
          <w:p w14:paraId="7AFA8766" w14:textId="77777777" w:rsidR="00077FF5" w:rsidRPr="00772784" w:rsidRDefault="00077FF5" w:rsidP="00DF3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72784">
              <w:rPr>
                <w:rFonts w:ascii="Angsana New" w:hAnsi="Angsana New"/>
                <w:color w:val="000000"/>
                <w:sz w:val="27"/>
                <w:szCs w:val="27"/>
                <w:cs/>
              </w:rPr>
              <w:t>บริษัท</w:t>
            </w:r>
            <w:r w:rsidRPr="00772784">
              <w:rPr>
                <w:rFonts w:ascii="Angsana New" w:hAnsi="Angsana New"/>
                <w:color w:val="000000"/>
                <w:sz w:val="27"/>
                <w:szCs w:val="27"/>
              </w:rPr>
              <w:t xml:space="preserve"> </w:t>
            </w:r>
            <w:r w:rsidRPr="00772784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เนชั่น </w:t>
            </w:r>
          </w:p>
          <w:p w14:paraId="60E643F0" w14:textId="75965C6D" w:rsidR="00077FF5" w:rsidRPr="00772784" w:rsidRDefault="00077FF5" w:rsidP="00455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72784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อินเตอร์ </w:t>
            </w:r>
            <w:r w:rsidR="00455417" w:rsidRPr="00772784">
              <w:rPr>
                <w:rFonts w:ascii="Angsana New" w:hAnsi="Angsana New"/>
                <w:color w:val="000000"/>
                <w:sz w:val="27"/>
                <w:szCs w:val="27"/>
                <w:cs/>
              </w:rPr>
              <w:br/>
            </w:r>
            <w:r w:rsidRPr="00772784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เนชั่นแนล </w:t>
            </w:r>
            <w:r w:rsidR="000B2030" w:rsidRPr="00772784">
              <w:rPr>
                <w:rFonts w:ascii="Angsana New" w:hAnsi="Angsana New"/>
                <w:color w:val="000000"/>
                <w:sz w:val="27"/>
                <w:szCs w:val="27"/>
              </w:rPr>
              <w:br/>
            </w:r>
            <w:r w:rsidRPr="00772784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เอ็ดดูเทนเมนท์ </w:t>
            </w:r>
          </w:p>
          <w:p w14:paraId="7CC92C85" w14:textId="77777777" w:rsidR="00077FF5" w:rsidRPr="00772784" w:rsidRDefault="00077FF5" w:rsidP="000B2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79" w:firstLine="91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72784">
              <w:rPr>
                <w:rFonts w:ascii="Angsana New" w:hAnsi="Angsana New"/>
                <w:color w:val="000000"/>
                <w:sz w:val="27"/>
                <w:szCs w:val="27"/>
                <w:cs/>
              </w:rPr>
              <w:t>จำกัด (มหาชน)</w:t>
            </w:r>
          </w:p>
        </w:tc>
        <w:tc>
          <w:tcPr>
            <w:tcW w:w="180" w:type="dxa"/>
            <w:vAlign w:val="bottom"/>
          </w:tcPr>
          <w:p w14:paraId="4CBDDE74" w14:textId="77777777" w:rsidR="00077FF5" w:rsidRPr="00772784" w:rsidRDefault="00077FF5" w:rsidP="00DF3521">
            <w:pPr>
              <w:pStyle w:val="acctmergecolhdg"/>
              <w:spacing w:line="240" w:lineRule="auto"/>
              <w:ind w:left="-79"/>
              <w:rPr>
                <w:rFonts w:ascii="Angsana New" w:hAnsi="Angsana New" w:cs="Angsana New"/>
                <w:b w:val="0"/>
                <w:bCs/>
                <w:sz w:val="27"/>
                <w:szCs w:val="27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050E07A6" w14:textId="6FB0AB02" w:rsidR="00077FF5" w:rsidRPr="00772784" w:rsidRDefault="00077FF5" w:rsidP="00455417">
            <w:pPr>
              <w:pStyle w:val="acctmergecolhdg"/>
              <w:spacing w:line="240" w:lineRule="auto"/>
              <w:ind w:left="-79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 w:rsidRPr="00772784"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  <w:t>บริษัทย่อยอื่นที่ไม่มีสาระ</w:t>
            </w:r>
            <w:r w:rsidR="000B2030" w:rsidRPr="00772784">
              <w:rPr>
                <w:rFonts w:ascii="Angsana New" w:hAnsi="Angsana New" w:cs="Angsana New"/>
                <w:sz w:val="27"/>
                <w:szCs w:val="27"/>
                <w:lang w:bidi="th-TH"/>
              </w:rPr>
              <w:br/>
            </w:r>
            <w:r w:rsidRPr="00772784"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  <w:t>สำคัญ</w:t>
            </w:r>
          </w:p>
        </w:tc>
        <w:tc>
          <w:tcPr>
            <w:tcW w:w="180" w:type="dxa"/>
            <w:vAlign w:val="bottom"/>
          </w:tcPr>
          <w:p w14:paraId="06481B56" w14:textId="77777777" w:rsidR="00077FF5" w:rsidRPr="00772784" w:rsidRDefault="00077FF5" w:rsidP="00DF3521">
            <w:pPr>
              <w:pStyle w:val="acctmergecolhdg"/>
              <w:spacing w:line="240" w:lineRule="auto"/>
              <w:ind w:lef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174D7648" w14:textId="786FD502" w:rsidR="00077FF5" w:rsidRPr="00772784" w:rsidRDefault="00077FF5" w:rsidP="000B2030">
            <w:pPr>
              <w:pStyle w:val="acctmergecolhdg"/>
              <w:spacing w:line="240" w:lineRule="auto"/>
              <w:ind w:left="-79" w:right="-1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 w:rsidRPr="00772784"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  <w:t>ตัด</w:t>
            </w:r>
            <w:r w:rsidR="000B2030" w:rsidRPr="00772784">
              <w:rPr>
                <w:rFonts w:ascii="Angsana New" w:hAnsi="Angsana New" w:cs="Angsana New"/>
                <w:sz w:val="27"/>
                <w:szCs w:val="27"/>
                <w:lang w:bidi="th-TH"/>
              </w:rPr>
              <w:br/>
            </w:r>
            <w:r w:rsidRPr="00772784"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  <w:t>รายการ</w:t>
            </w:r>
          </w:p>
          <w:p w14:paraId="11BF58F0" w14:textId="2FCC9472" w:rsidR="00077FF5" w:rsidRPr="00772784" w:rsidRDefault="00077FF5" w:rsidP="00DF3521">
            <w:pPr>
              <w:pStyle w:val="acctmergecolhdg"/>
              <w:spacing w:line="240" w:lineRule="auto"/>
              <w:ind w:left="-79"/>
              <w:rPr>
                <w:rFonts w:ascii="Angsana New" w:hAnsi="Angsana New" w:cs="Angsana New"/>
                <w:sz w:val="27"/>
                <w:szCs w:val="27"/>
              </w:rPr>
            </w:pPr>
            <w:r w:rsidRPr="00772784"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  <w:t>ระหว่างกัน</w:t>
            </w:r>
          </w:p>
        </w:tc>
        <w:tc>
          <w:tcPr>
            <w:tcW w:w="180" w:type="dxa"/>
            <w:vAlign w:val="bottom"/>
          </w:tcPr>
          <w:p w14:paraId="74C3AC2D" w14:textId="77777777" w:rsidR="00077FF5" w:rsidRPr="00772784" w:rsidRDefault="00077FF5" w:rsidP="00DF3521">
            <w:pPr>
              <w:pStyle w:val="acctmergecolhdg"/>
              <w:spacing w:line="240" w:lineRule="auto"/>
              <w:ind w:lef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1B13502" w14:textId="77777777" w:rsidR="00077FF5" w:rsidRPr="00772784" w:rsidRDefault="00077FF5" w:rsidP="00DF3521">
            <w:pPr>
              <w:pStyle w:val="acctmergecolhdg"/>
              <w:spacing w:line="240" w:lineRule="auto"/>
              <w:ind w:left="-79"/>
              <w:rPr>
                <w:rFonts w:ascii="Angsana New" w:hAnsi="Angsana New" w:cs="Angsana New"/>
                <w:b w:val="0"/>
                <w:bCs/>
                <w:sz w:val="27"/>
                <w:szCs w:val="27"/>
              </w:rPr>
            </w:pPr>
            <w:r w:rsidRPr="00772784">
              <w:rPr>
                <w:rFonts w:ascii="Angsana New" w:hAnsi="Angsana New" w:cs="Angsana New"/>
                <w:b w:val="0"/>
                <w:bCs/>
                <w:sz w:val="27"/>
                <w:szCs w:val="27"/>
                <w:cs/>
                <w:lang w:bidi="th-TH"/>
              </w:rPr>
              <w:t>รวม</w:t>
            </w:r>
          </w:p>
        </w:tc>
      </w:tr>
      <w:tr w:rsidR="00853429" w:rsidRPr="005F2B97" w14:paraId="4CBA6F64" w14:textId="77777777" w:rsidTr="00742D80">
        <w:trPr>
          <w:cantSplit/>
        </w:trPr>
        <w:tc>
          <w:tcPr>
            <w:tcW w:w="3870" w:type="dxa"/>
            <w:vAlign w:val="bottom"/>
          </w:tcPr>
          <w:p w14:paraId="2210E28B" w14:textId="77777777" w:rsidR="00853429" w:rsidRPr="00772784" w:rsidRDefault="00853429" w:rsidP="00DF352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</w:pPr>
          </w:p>
        </w:tc>
        <w:tc>
          <w:tcPr>
            <w:tcW w:w="5760" w:type="dxa"/>
            <w:gridSpan w:val="17"/>
            <w:vAlign w:val="bottom"/>
          </w:tcPr>
          <w:p w14:paraId="7F251598" w14:textId="77777777" w:rsidR="00853429" w:rsidRPr="00772784" w:rsidRDefault="00853429" w:rsidP="00DF3521">
            <w:pPr>
              <w:pStyle w:val="acctmergecolhdg"/>
              <w:spacing w:line="240" w:lineRule="auto"/>
              <w:rPr>
                <w:rFonts w:ascii="Angsana New" w:hAnsi="Angsana New" w:cs="Angsana New"/>
                <w:i/>
                <w:iCs/>
                <w:sz w:val="27"/>
                <w:szCs w:val="27"/>
                <w:highlight w:val="yellow"/>
              </w:rPr>
            </w:pPr>
            <w:r w:rsidRPr="00772784">
              <w:rPr>
                <w:rFonts w:ascii="Angsana New" w:hAnsi="Angsana New"/>
                <w:i/>
                <w:iCs/>
                <w:sz w:val="27"/>
                <w:szCs w:val="27"/>
              </w:rPr>
              <w:t>(</w:t>
            </w:r>
            <w:r w:rsidRPr="00772784">
              <w:rPr>
                <w:rFonts w:ascii="Angsana New" w:hAnsi="Angsana New" w:hint="cs"/>
                <w:i/>
                <w:iCs/>
                <w:sz w:val="27"/>
                <w:szCs w:val="27"/>
                <w:cs/>
              </w:rPr>
              <w:t>พัน</w:t>
            </w:r>
            <w:r w:rsidRPr="00772784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บาท</w:t>
            </w:r>
            <w:r w:rsidRPr="00772784">
              <w:rPr>
                <w:rFonts w:ascii="Angsana New" w:hAnsi="Angsana New"/>
                <w:i/>
                <w:iCs/>
                <w:sz w:val="27"/>
                <w:szCs w:val="27"/>
              </w:rPr>
              <w:t>)</w:t>
            </w:r>
          </w:p>
        </w:tc>
      </w:tr>
      <w:tr w:rsidR="00077FF5" w:rsidRPr="005F2B97" w14:paraId="0F097BFD" w14:textId="77777777" w:rsidTr="00742D80">
        <w:trPr>
          <w:cantSplit/>
        </w:trPr>
        <w:tc>
          <w:tcPr>
            <w:tcW w:w="3870" w:type="dxa"/>
            <w:vAlign w:val="bottom"/>
          </w:tcPr>
          <w:p w14:paraId="27501CE1" w14:textId="77777777" w:rsidR="00077FF5" w:rsidRPr="00772784" w:rsidRDefault="00077FF5" w:rsidP="00DF352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="Angsana New" w:hAnsi="Angsana New" w:cs="Angsana New"/>
                <w:sz w:val="27"/>
                <w:szCs w:val="27"/>
              </w:rPr>
            </w:pPr>
            <w:r w:rsidRPr="00772784"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170" w:type="dxa"/>
            <w:gridSpan w:val="2"/>
            <w:vAlign w:val="bottom"/>
          </w:tcPr>
          <w:p w14:paraId="4770BD81" w14:textId="77777777" w:rsidR="00077FF5" w:rsidRPr="00772784" w:rsidRDefault="00077FF5" w:rsidP="00DF3521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7"/>
                <w:szCs w:val="27"/>
                <w:lang w:val="en-US" w:bidi="th-TH"/>
              </w:rPr>
            </w:pPr>
            <w:r w:rsidRPr="00772784">
              <w:rPr>
                <w:rFonts w:ascii="Angsana New" w:hAnsi="Angsana New" w:cs="Angsana New" w:hint="cs"/>
                <w:sz w:val="27"/>
                <w:szCs w:val="27"/>
                <w:cs/>
                <w:lang w:bidi="th-TH"/>
              </w:rPr>
              <w:t xml:space="preserve">ร้อยละ </w:t>
            </w:r>
            <w:r w:rsidRPr="00772784">
              <w:rPr>
                <w:rFonts w:ascii="Angsana New" w:hAnsi="Angsana New" w:cs="Angsana New"/>
                <w:b w:val="0"/>
                <w:bCs/>
                <w:sz w:val="27"/>
                <w:szCs w:val="27"/>
              </w:rPr>
              <w:t>28.55</w:t>
            </w:r>
          </w:p>
        </w:tc>
        <w:tc>
          <w:tcPr>
            <w:tcW w:w="180" w:type="dxa"/>
            <w:vAlign w:val="bottom"/>
          </w:tcPr>
          <w:p w14:paraId="4B22C891" w14:textId="77777777" w:rsidR="00077FF5" w:rsidRPr="00772784" w:rsidRDefault="00077FF5" w:rsidP="00DF3521">
            <w:pPr>
              <w:pStyle w:val="acctmergecolhdg"/>
              <w:tabs>
                <w:tab w:val="decimal" w:pos="1271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27"/>
                <w:szCs w:val="27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10754031" w14:textId="77777777" w:rsidR="00077FF5" w:rsidRPr="00772784" w:rsidRDefault="00077FF5" w:rsidP="00DF3521">
            <w:pPr>
              <w:pStyle w:val="acctmergecolhdg"/>
              <w:tabs>
                <w:tab w:val="decimal" w:pos="1001"/>
              </w:tabs>
              <w:spacing w:line="240" w:lineRule="auto"/>
              <w:ind w:right="404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772784">
              <w:rPr>
                <w:rFonts w:ascii="Angsana New" w:hAnsi="Angsana New" w:cs="Angsana New" w:hint="cs"/>
                <w:sz w:val="27"/>
                <w:szCs w:val="27"/>
                <w:cs/>
                <w:lang w:bidi="th-TH"/>
              </w:rPr>
              <w:t xml:space="preserve">ร้อยละ </w:t>
            </w:r>
            <w:r w:rsidRPr="00772784">
              <w:rPr>
                <w:rFonts w:ascii="Angsana New" w:hAnsi="Angsana New" w:cs="Angsana New"/>
                <w:b w:val="0"/>
                <w:bCs/>
                <w:sz w:val="27"/>
                <w:szCs w:val="27"/>
              </w:rPr>
              <w:t>28.</w:t>
            </w:r>
            <w:r w:rsidRPr="00772784">
              <w:rPr>
                <w:rFonts w:ascii="Angsana New" w:hAnsi="Angsana New" w:cs="Angsana New"/>
                <w:b w:val="0"/>
                <w:bCs/>
                <w:sz w:val="27"/>
                <w:szCs w:val="27"/>
                <w:lang w:bidi="th-TH"/>
              </w:rPr>
              <w:t>96</w:t>
            </w:r>
          </w:p>
        </w:tc>
        <w:tc>
          <w:tcPr>
            <w:tcW w:w="180" w:type="dxa"/>
            <w:vAlign w:val="bottom"/>
          </w:tcPr>
          <w:p w14:paraId="7D2C3F49" w14:textId="77777777" w:rsidR="00077FF5" w:rsidRPr="00772784" w:rsidRDefault="00077FF5" w:rsidP="00DF3521">
            <w:pPr>
              <w:pStyle w:val="acctmergecolhdg"/>
              <w:tabs>
                <w:tab w:val="decimal" w:pos="1001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2584C929" w14:textId="77777777" w:rsidR="00077FF5" w:rsidRPr="00772784" w:rsidRDefault="00077FF5" w:rsidP="00DF3521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7225E443" w14:textId="77777777" w:rsidR="00077FF5" w:rsidRPr="00772784" w:rsidRDefault="00077FF5" w:rsidP="00DF3521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32B2CB49" w14:textId="77777777" w:rsidR="00077FF5" w:rsidRPr="00772784" w:rsidRDefault="00077FF5" w:rsidP="00DF3521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102D8D8F" w14:textId="77777777" w:rsidR="00077FF5" w:rsidRPr="00772784" w:rsidRDefault="00077FF5" w:rsidP="00DF3521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E9C58DA" w14:textId="77777777" w:rsidR="00077FF5" w:rsidRPr="00772784" w:rsidRDefault="00077FF5" w:rsidP="00DF3521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7"/>
                <w:szCs w:val="27"/>
                <w:highlight w:val="yellow"/>
              </w:rPr>
            </w:pPr>
          </w:p>
        </w:tc>
      </w:tr>
      <w:tr w:rsidR="00077FF5" w:rsidRPr="005F2B97" w14:paraId="52D1F402" w14:textId="77777777" w:rsidTr="00742D80">
        <w:trPr>
          <w:cantSplit/>
        </w:trPr>
        <w:tc>
          <w:tcPr>
            <w:tcW w:w="3870" w:type="dxa"/>
          </w:tcPr>
          <w:p w14:paraId="79E655C0" w14:textId="77777777" w:rsidR="00077FF5" w:rsidRPr="00772784" w:rsidRDefault="00077FF5" w:rsidP="00DF352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  <w:lang w:bidi="th-TH"/>
              </w:rPr>
            </w:pPr>
            <w:r w:rsidRPr="00772784">
              <w:rPr>
                <w:rFonts w:ascii="Angsana New" w:hAnsi="Angsana New" w:cs="Angsana New" w:hint="cs"/>
                <w:b/>
                <w:bCs/>
                <w:i/>
                <w:iCs/>
                <w:sz w:val="27"/>
                <w:szCs w:val="27"/>
                <w:cs/>
                <w:lang w:bidi="th-TH"/>
              </w:rPr>
              <w:t>งบแสดงฐานะการเงิน</w:t>
            </w:r>
          </w:p>
        </w:tc>
        <w:tc>
          <w:tcPr>
            <w:tcW w:w="1170" w:type="dxa"/>
            <w:gridSpan w:val="2"/>
          </w:tcPr>
          <w:p w14:paraId="14749379" w14:textId="77777777" w:rsidR="00077FF5" w:rsidRPr="00772784" w:rsidRDefault="00077FF5" w:rsidP="00DF3521">
            <w:pPr>
              <w:pStyle w:val="acctmergecolhdg"/>
              <w:tabs>
                <w:tab w:val="decimal" w:pos="1181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</w:tcPr>
          <w:p w14:paraId="574A5203" w14:textId="77777777" w:rsidR="00077FF5" w:rsidRPr="00772784" w:rsidRDefault="00077FF5" w:rsidP="00DF3521">
            <w:pPr>
              <w:pStyle w:val="acctmergecolhdg"/>
              <w:tabs>
                <w:tab w:val="decimal" w:pos="1271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27"/>
                <w:szCs w:val="27"/>
              </w:rPr>
            </w:pPr>
          </w:p>
        </w:tc>
        <w:tc>
          <w:tcPr>
            <w:tcW w:w="1170" w:type="dxa"/>
            <w:gridSpan w:val="3"/>
          </w:tcPr>
          <w:p w14:paraId="59391AC0" w14:textId="77777777" w:rsidR="00077FF5" w:rsidRPr="00772784" w:rsidRDefault="00077FF5" w:rsidP="00DF3521">
            <w:pPr>
              <w:pStyle w:val="acctmergecolhdg"/>
              <w:tabs>
                <w:tab w:val="decimal" w:pos="1181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27"/>
                <w:szCs w:val="27"/>
              </w:rPr>
            </w:pPr>
          </w:p>
        </w:tc>
        <w:tc>
          <w:tcPr>
            <w:tcW w:w="180" w:type="dxa"/>
          </w:tcPr>
          <w:p w14:paraId="7EC41389" w14:textId="77777777" w:rsidR="00077FF5" w:rsidRPr="00772784" w:rsidRDefault="00077FF5" w:rsidP="00DF3521">
            <w:pPr>
              <w:pStyle w:val="acctmergecolhdg"/>
              <w:tabs>
                <w:tab w:val="decimal" w:pos="1001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27"/>
                <w:szCs w:val="27"/>
              </w:rPr>
            </w:pPr>
          </w:p>
        </w:tc>
        <w:tc>
          <w:tcPr>
            <w:tcW w:w="900" w:type="dxa"/>
            <w:gridSpan w:val="3"/>
          </w:tcPr>
          <w:p w14:paraId="432E5C2A" w14:textId="77777777" w:rsidR="00077FF5" w:rsidRPr="00772784" w:rsidRDefault="00077FF5" w:rsidP="00DF3521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7"/>
                <w:szCs w:val="27"/>
              </w:rPr>
            </w:pPr>
          </w:p>
        </w:tc>
        <w:tc>
          <w:tcPr>
            <w:tcW w:w="180" w:type="dxa"/>
          </w:tcPr>
          <w:p w14:paraId="64929896" w14:textId="77777777" w:rsidR="00077FF5" w:rsidRPr="00772784" w:rsidRDefault="00077FF5" w:rsidP="00DF3521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7"/>
                <w:szCs w:val="27"/>
              </w:rPr>
            </w:pPr>
          </w:p>
        </w:tc>
        <w:tc>
          <w:tcPr>
            <w:tcW w:w="900" w:type="dxa"/>
            <w:gridSpan w:val="3"/>
          </w:tcPr>
          <w:p w14:paraId="66F4B0D2" w14:textId="77777777" w:rsidR="00077FF5" w:rsidRPr="00772784" w:rsidRDefault="00077FF5" w:rsidP="00DF3521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7"/>
                <w:szCs w:val="27"/>
              </w:rPr>
            </w:pPr>
          </w:p>
        </w:tc>
        <w:tc>
          <w:tcPr>
            <w:tcW w:w="180" w:type="dxa"/>
          </w:tcPr>
          <w:p w14:paraId="54304B91" w14:textId="77777777" w:rsidR="00077FF5" w:rsidRPr="00772784" w:rsidRDefault="00077FF5" w:rsidP="00DF3521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7"/>
                <w:szCs w:val="27"/>
              </w:rPr>
            </w:pPr>
          </w:p>
        </w:tc>
        <w:tc>
          <w:tcPr>
            <w:tcW w:w="900" w:type="dxa"/>
            <w:gridSpan w:val="2"/>
          </w:tcPr>
          <w:p w14:paraId="5BCFED5D" w14:textId="77777777" w:rsidR="00077FF5" w:rsidRPr="00772784" w:rsidRDefault="00077FF5" w:rsidP="00DF3521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7"/>
                <w:szCs w:val="27"/>
              </w:rPr>
            </w:pPr>
          </w:p>
        </w:tc>
      </w:tr>
      <w:tr w:rsidR="00077FF5" w:rsidRPr="005F2B97" w14:paraId="7024FD99" w14:textId="77777777" w:rsidTr="00742D80">
        <w:trPr>
          <w:cantSplit/>
        </w:trPr>
        <w:tc>
          <w:tcPr>
            <w:tcW w:w="3870" w:type="dxa"/>
          </w:tcPr>
          <w:p w14:paraId="5B8AC7CB" w14:textId="77777777" w:rsidR="00077FF5" w:rsidRPr="00772784" w:rsidRDefault="00077FF5" w:rsidP="00DF352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="Angsana New" w:hAnsi="Angsana New" w:cs="Angsana New"/>
                <w:sz w:val="27"/>
                <w:szCs w:val="27"/>
              </w:rPr>
            </w:pPr>
            <w:r w:rsidRPr="00772784"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170" w:type="dxa"/>
            <w:gridSpan w:val="2"/>
          </w:tcPr>
          <w:p w14:paraId="761F9321" w14:textId="77777777" w:rsidR="00077FF5" w:rsidRPr="00772784" w:rsidRDefault="00077FF5" w:rsidP="00DF3521">
            <w:pPr>
              <w:pStyle w:val="acctmergecolhdg"/>
              <w:tabs>
                <w:tab w:val="decimal" w:pos="1095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27"/>
                <w:szCs w:val="27"/>
                <w:lang w:val="en-US" w:bidi="th-TH"/>
              </w:rPr>
            </w:pPr>
            <w:r w:rsidRPr="00772784">
              <w:rPr>
                <w:rFonts w:ascii="Angsana New" w:hAnsi="Angsana New" w:cs="Angsana New"/>
                <w:b w:val="0"/>
                <w:bCs/>
                <w:sz w:val="27"/>
                <w:szCs w:val="27"/>
                <w:lang w:val="en-US" w:bidi="th-TH"/>
              </w:rPr>
              <w:t>256,447</w:t>
            </w:r>
          </w:p>
        </w:tc>
        <w:tc>
          <w:tcPr>
            <w:tcW w:w="180" w:type="dxa"/>
          </w:tcPr>
          <w:p w14:paraId="345C57C5" w14:textId="77777777" w:rsidR="00077FF5" w:rsidRPr="00772784" w:rsidRDefault="00077FF5" w:rsidP="00DF3521">
            <w:pPr>
              <w:pStyle w:val="acctmergecolhdg"/>
              <w:tabs>
                <w:tab w:val="decimal" w:pos="1271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27"/>
                <w:szCs w:val="27"/>
              </w:rPr>
            </w:pPr>
          </w:p>
        </w:tc>
        <w:tc>
          <w:tcPr>
            <w:tcW w:w="1170" w:type="dxa"/>
            <w:gridSpan w:val="3"/>
          </w:tcPr>
          <w:p w14:paraId="559FE0EE" w14:textId="77777777" w:rsidR="00077FF5" w:rsidRPr="00772784" w:rsidRDefault="00077FF5" w:rsidP="00DF3521">
            <w:pPr>
              <w:pStyle w:val="acctmergecolhdg"/>
              <w:tabs>
                <w:tab w:val="decimal" w:pos="1095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27"/>
                <w:szCs w:val="27"/>
              </w:rPr>
            </w:pPr>
            <w:r w:rsidRPr="00772784">
              <w:rPr>
                <w:rFonts w:ascii="Angsana New" w:hAnsi="Angsana New" w:cs="Angsana New"/>
                <w:b w:val="0"/>
                <w:bCs/>
                <w:sz w:val="27"/>
                <w:szCs w:val="27"/>
              </w:rPr>
              <w:t>295,270</w:t>
            </w:r>
          </w:p>
        </w:tc>
        <w:tc>
          <w:tcPr>
            <w:tcW w:w="180" w:type="dxa"/>
          </w:tcPr>
          <w:p w14:paraId="7184E56C" w14:textId="77777777" w:rsidR="00077FF5" w:rsidRPr="00772784" w:rsidRDefault="00077FF5" w:rsidP="00DF3521">
            <w:pPr>
              <w:pStyle w:val="acctmergecolhdg"/>
              <w:tabs>
                <w:tab w:val="decimal" w:pos="1001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27"/>
                <w:szCs w:val="27"/>
              </w:rPr>
            </w:pPr>
          </w:p>
        </w:tc>
        <w:tc>
          <w:tcPr>
            <w:tcW w:w="900" w:type="dxa"/>
            <w:gridSpan w:val="3"/>
          </w:tcPr>
          <w:p w14:paraId="12624DB5" w14:textId="77777777" w:rsidR="00077FF5" w:rsidRPr="00772784" w:rsidRDefault="00077FF5" w:rsidP="00DF3521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7"/>
                <w:szCs w:val="27"/>
              </w:rPr>
            </w:pPr>
          </w:p>
        </w:tc>
        <w:tc>
          <w:tcPr>
            <w:tcW w:w="180" w:type="dxa"/>
          </w:tcPr>
          <w:p w14:paraId="604BDAC4" w14:textId="77777777" w:rsidR="00077FF5" w:rsidRPr="00772784" w:rsidRDefault="00077FF5" w:rsidP="00DF3521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7"/>
                <w:szCs w:val="27"/>
              </w:rPr>
            </w:pPr>
          </w:p>
        </w:tc>
        <w:tc>
          <w:tcPr>
            <w:tcW w:w="900" w:type="dxa"/>
            <w:gridSpan w:val="3"/>
          </w:tcPr>
          <w:p w14:paraId="59146C04" w14:textId="77777777" w:rsidR="00077FF5" w:rsidRPr="00772784" w:rsidRDefault="00077FF5" w:rsidP="00DF3521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7"/>
                <w:szCs w:val="27"/>
              </w:rPr>
            </w:pPr>
          </w:p>
        </w:tc>
        <w:tc>
          <w:tcPr>
            <w:tcW w:w="180" w:type="dxa"/>
          </w:tcPr>
          <w:p w14:paraId="7F80B4FC" w14:textId="77777777" w:rsidR="00077FF5" w:rsidRPr="00772784" w:rsidRDefault="00077FF5" w:rsidP="00DF3521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7"/>
                <w:szCs w:val="27"/>
              </w:rPr>
            </w:pPr>
          </w:p>
        </w:tc>
        <w:tc>
          <w:tcPr>
            <w:tcW w:w="900" w:type="dxa"/>
            <w:gridSpan w:val="2"/>
          </w:tcPr>
          <w:p w14:paraId="07AC1818" w14:textId="77777777" w:rsidR="00077FF5" w:rsidRPr="00772784" w:rsidRDefault="00077FF5" w:rsidP="00DF3521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7"/>
                <w:szCs w:val="27"/>
              </w:rPr>
            </w:pPr>
          </w:p>
        </w:tc>
      </w:tr>
      <w:tr w:rsidR="00077FF5" w:rsidRPr="005F2B97" w14:paraId="5CCB4A03" w14:textId="77777777" w:rsidTr="00742D80">
        <w:trPr>
          <w:cantSplit/>
        </w:trPr>
        <w:tc>
          <w:tcPr>
            <w:tcW w:w="3870" w:type="dxa"/>
          </w:tcPr>
          <w:p w14:paraId="5621CF37" w14:textId="77777777" w:rsidR="00077FF5" w:rsidRPr="00772784" w:rsidRDefault="00077FF5" w:rsidP="00DF352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="Angsana New" w:hAnsi="Angsana New" w:cs="Angsana New"/>
                <w:sz w:val="27"/>
                <w:szCs w:val="27"/>
              </w:rPr>
            </w:pPr>
            <w:r w:rsidRPr="00772784"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170" w:type="dxa"/>
            <w:gridSpan w:val="2"/>
          </w:tcPr>
          <w:p w14:paraId="6A175BE7" w14:textId="77777777" w:rsidR="00077FF5" w:rsidRPr="00772784" w:rsidRDefault="00077FF5" w:rsidP="00DF3521">
            <w:pPr>
              <w:pStyle w:val="acctmergecolhdg"/>
              <w:tabs>
                <w:tab w:val="decimal" w:pos="1095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27"/>
                <w:szCs w:val="27"/>
                <w:lang w:val="en-US"/>
              </w:rPr>
            </w:pPr>
            <w:r w:rsidRPr="00772784">
              <w:rPr>
                <w:rFonts w:ascii="Angsana New" w:hAnsi="Angsana New" w:cs="Angsana New"/>
                <w:b w:val="0"/>
                <w:bCs/>
                <w:sz w:val="27"/>
                <w:szCs w:val="27"/>
              </w:rPr>
              <w:t>542,076</w:t>
            </w:r>
          </w:p>
        </w:tc>
        <w:tc>
          <w:tcPr>
            <w:tcW w:w="180" w:type="dxa"/>
          </w:tcPr>
          <w:p w14:paraId="1D2D8E7A" w14:textId="77777777" w:rsidR="00077FF5" w:rsidRPr="00772784" w:rsidRDefault="00077FF5" w:rsidP="00DF3521">
            <w:pPr>
              <w:pStyle w:val="acctmergecolhdg"/>
              <w:tabs>
                <w:tab w:val="decimal" w:pos="1271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27"/>
                <w:szCs w:val="27"/>
              </w:rPr>
            </w:pPr>
          </w:p>
        </w:tc>
        <w:tc>
          <w:tcPr>
            <w:tcW w:w="1170" w:type="dxa"/>
            <w:gridSpan w:val="3"/>
          </w:tcPr>
          <w:p w14:paraId="77BFA4D3" w14:textId="77777777" w:rsidR="00077FF5" w:rsidRPr="00772784" w:rsidRDefault="00077FF5" w:rsidP="00DF3521">
            <w:pPr>
              <w:pStyle w:val="acctmergecolhdg"/>
              <w:tabs>
                <w:tab w:val="decimal" w:pos="1095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27"/>
                <w:szCs w:val="27"/>
              </w:rPr>
            </w:pPr>
            <w:r w:rsidRPr="00772784">
              <w:rPr>
                <w:rFonts w:ascii="Angsana New" w:hAnsi="Angsana New" w:cs="Angsana New"/>
                <w:b w:val="0"/>
                <w:bCs/>
                <w:sz w:val="27"/>
                <w:szCs w:val="27"/>
              </w:rPr>
              <w:t>25,967</w:t>
            </w:r>
          </w:p>
        </w:tc>
        <w:tc>
          <w:tcPr>
            <w:tcW w:w="180" w:type="dxa"/>
          </w:tcPr>
          <w:p w14:paraId="0E232FF0" w14:textId="77777777" w:rsidR="00077FF5" w:rsidRPr="00772784" w:rsidRDefault="00077FF5" w:rsidP="00DF3521">
            <w:pPr>
              <w:pStyle w:val="acctmergecolhdg"/>
              <w:tabs>
                <w:tab w:val="decimal" w:pos="1001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27"/>
                <w:szCs w:val="27"/>
              </w:rPr>
            </w:pPr>
          </w:p>
        </w:tc>
        <w:tc>
          <w:tcPr>
            <w:tcW w:w="900" w:type="dxa"/>
            <w:gridSpan w:val="3"/>
          </w:tcPr>
          <w:p w14:paraId="76F2B245" w14:textId="77777777" w:rsidR="00077FF5" w:rsidRPr="00772784" w:rsidRDefault="00077FF5" w:rsidP="00DF3521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7"/>
                <w:szCs w:val="27"/>
              </w:rPr>
            </w:pPr>
          </w:p>
        </w:tc>
        <w:tc>
          <w:tcPr>
            <w:tcW w:w="180" w:type="dxa"/>
          </w:tcPr>
          <w:p w14:paraId="57AE0816" w14:textId="77777777" w:rsidR="00077FF5" w:rsidRPr="00772784" w:rsidRDefault="00077FF5" w:rsidP="00DF3521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7"/>
                <w:szCs w:val="27"/>
              </w:rPr>
            </w:pPr>
          </w:p>
        </w:tc>
        <w:tc>
          <w:tcPr>
            <w:tcW w:w="900" w:type="dxa"/>
            <w:gridSpan w:val="3"/>
          </w:tcPr>
          <w:p w14:paraId="4A791A1E" w14:textId="77777777" w:rsidR="00077FF5" w:rsidRPr="00772784" w:rsidRDefault="00077FF5" w:rsidP="00DF3521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7"/>
                <w:szCs w:val="27"/>
              </w:rPr>
            </w:pPr>
          </w:p>
        </w:tc>
        <w:tc>
          <w:tcPr>
            <w:tcW w:w="180" w:type="dxa"/>
          </w:tcPr>
          <w:p w14:paraId="22EBE0D8" w14:textId="77777777" w:rsidR="00077FF5" w:rsidRPr="00772784" w:rsidRDefault="00077FF5" w:rsidP="00DF3521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7"/>
                <w:szCs w:val="27"/>
              </w:rPr>
            </w:pPr>
          </w:p>
        </w:tc>
        <w:tc>
          <w:tcPr>
            <w:tcW w:w="900" w:type="dxa"/>
            <w:gridSpan w:val="2"/>
          </w:tcPr>
          <w:p w14:paraId="4E1D802E" w14:textId="77777777" w:rsidR="00077FF5" w:rsidRPr="00772784" w:rsidRDefault="00077FF5" w:rsidP="00DF3521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7"/>
                <w:szCs w:val="27"/>
              </w:rPr>
            </w:pPr>
          </w:p>
        </w:tc>
      </w:tr>
      <w:tr w:rsidR="00077FF5" w:rsidRPr="005F2B97" w14:paraId="76CD444A" w14:textId="77777777" w:rsidTr="00742D80">
        <w:trPr>
          <w:cantSplit/>
        </w:trPr>
        <w:tc>
          <w:tcPr>
            <w:tcW w:w="3870" w:type="dxa"/>
          </w:tcPr>
          <w:p w14:paraId="7DE3451B" w14:textId="77777777" w:rsidR="00077FF5" w:rsidRPr="00772784" w:rsidRDefault="00077FF5" w:rsidP="00DF352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="Angsana New" w:hAnsi="Angsana New" w:cs="Angsana New"/>
                <w:sz w:val="27"/>
                <w:szCs w:val="27"/>
              </w:rPr>
            </w:pPr>
            <w:r w:rsidRPr="00772784"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  <w:t>หนี้สินหมุนเวียน</w:t>
            </w:r>
          </w:p>
        </w:tc>
        <w:tc>
          <w:tcPr>
            <w:tcW w:w="1170" w:type="dxa"/>
            <w:gridSpan w:val="2"/>
          </w:tcPr>
          <w:p w14:paraId="12DF0BDB" w14:textId="77777777" w:rsidR="00077FF5" w:rsidRPr="00772784" w:rsidRDefault="00077FF5" w:rsidP="00DF3521">
            <w:pPr>
              <w:pStyle w:val="acctmergecolhdg"/>
              <w:tabs>
                <w:tab w:val="decimal" w:pos="1095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27"/>
                <w:szCs w:val="27"/>
              </w:rPr>
            </w:pPr>
            <w:r w:rsidRPr="00772784">
              <w:rPr>
                <w:rFonts w:ascii="Angsana New" w:hAnsi="Angsana New" w:cs="Angsana New"/>
                <w:b w:val="0"/>
                <w:bCs/>
                <w:sz w:val="27"/>
                <w:szCs w:val="27"/>
              </w:rPr>
              <w:t>(216,425)</w:t>
            </w:r>
          </w:p>
        </w:tc>
        <w:tc>
          <w:tcPr>
            <w:tcW w:w="180" w:type="dxa"/>
          </w:tcPr>
          <w:p w14:paraId="11D68B88" w14:textId="77777777" w:rsidR="00077FF5" w:rsidRPr="00772784" w:rsidRDefault="00077FF5" w:rsidP="00DF3521">
            <w:pPr>
              <w:pStyle w:val="acctmergecolhdg"/>
              <w:tabs>
                <w:tab w:val="decimal" w:pos="1271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27"/>
                <w:szCs w:val="27"/>
              </w:rPr>
            </w:pPr>
          </w:p>
        </w:tc>
        <w:tc>
          <w:tcPr>
            <w:tcW w:w="1170" w:type="dxa"/>
            <w:gridSpan w:val="3"/>
          </w:tcPr>
          <w:p w14:paraId="6EB39202" w14:textId="77777777" w:rsidR="00077FF5" w:rsidRPr="00772784" w:rsidRDefault="00077FF5" w:rsidP="00DF3521">
            <w:pPr>
              <w:pStyle w:val="acctmergecolhdg"/>
              <w:tabs>
                <w:tab w:val="decimal" w:pos="1095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27"/>
                <w:szCs w:val="27"/>
              </w:rPr>
            </w:pPr>
            <w:r w:rsidRPr="00772784">
              <w:rPr>
                <w:rFonts w:ascii="Angsana New" w:hAnsi="Angsana New" w:cs="Angsana New"/>
                <w:b w:val="0"/>
                <w:bCs/>
                <w:sz w:val="27"/>
                <w:szCs w:val="27"/>
              </w:rPr>
              <w:t>(33,223)</w:t>
            </w:r>
          </w:p>
        </w:tc>
        <w:tc>
          <w:tcPr>
            <w:tcW w:w="180" w:type="dxa"/>
          </w:tcPr>
          <w:p w14:paraId="79F53A01" w14:textId="77777777" w:rsidR="00077FF5" w:rsidRPr="00772784" w:rsidRDefault="00077FF5" w:rsidP="00DF3521">
            <w:pPr>
              <w:pStyle w:val="acctmergecolhdg"/>
              <w:tabs>
                <w:tab w:val="decimal" w:pos="1001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27"/>
                <w:szCs w:val="27"/>
              </w:rPr>
            </w:pPr>
          </w:p>
        </w:tc>
        <w:tc>
          <w:tcPr>
            <w:tcW w:w="900" w:type="dxa"/>
            <w:gridSpan w:val="3"/>
          </w:tcPr>
          <w:p w14:paraId="4FBF2C20" w14:textId="77777777" w:rsidR="00077FF5" w:rsidRPr="00772784" w:rsidRDefault="00077FF5" w:rsidP="00DF3521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7"/>
                <w:szCs w:val="27"/>
              </w:rPr>
            </w:pPr>
          </w:p>
        </w:tc>
        <w:tc>
          <w:tcPr>
            <w:tcW w:w="180" w:type="dxa"/>
          </w:tcPr>
          <w:p w14:paraId="740CB9E3" w14:textId="77777777" w:rsidR="00077FF5" w:rsidRPr="00772784" w:rsidRDefault="00077FF5" w:rsidP="00DF3521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7"/>
                <w:szCs w:val="27"/>
              </w:rPr>
            </w:pPr>
          </w:p>
        </w:tc>
        <w:tc>
          <w:tcPr>
            <w:tcW w:w="900" w:type="dxa"/>
            <w:gridSpan w:val="3"/>
          </w:tcPr>
          <w:p w14:paraId="274439BE" w14:textId="77777777" w:rsidR="00077FF5" w:rsidRPr="00772784" w:rsidRDefault="00077FF5" w:rsidP="00DF3521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7"/>
                <w:szCs w:val="27"/>
              </w:rPr>
            </w:pPr>
          </w:p>
        </w:tc>
        <w:tc>
          <w:tcPr>
            <w:tcW w:w="180" w:type="dxa"/>
          </w:tcPr>
          <w:p w14:paraId="7F6806A9" w14:textId="77777777" w:rsidR="00077FF5" w:rsidRPr="00772784" w:rsidRDefault="00077FF5" w:rsidP="00DF3521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7"/>
                <w:szCs w:val="27"/>
              </w:rPr>
            </w:pPr>
          </w:p>
        </w:tc>
        <w:tc>
          <w:tcPr>
            <w:tcW w:w="900" w:type="dxa"/>
            <w:gridSpan w:val="2"/>
          </w:tcPr>
          <w:p w14:paraId="54D47D06" w14:textId="77777777" w:rsidR="00077FF5" w:rsidRPr="00772784" w:rsidRDefault="00077FF5" w:rsidP="00DF3521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7"/>
                <w:szCs w:val="27"/>
              </w:rPr>
            </w:pPr>
          </w:p>
        </w:tc>
      </w:tr>
      <w:tr w:rsidR="00077FF5" w:rsidRPr="005F2B97" w14:paraId="6C4B80CE" w14:textId="77777777" w:rsidTr="00742D80">
        <w:trPr>
          <w:cantSplit/>
        </w:trPr>
        <w:tc>
          <w:tcPr>
            <w:tcW w:w="3870" w:type="dxa"/>
          </w:tcPr>
          <w:p w14:paraId="3BC1C76A" w14:textId="77777777" w:rsidR="00077FF5" w:rsidRPr="00772784" w:rsidRDefault="00077FF5" w:rsidP="00DF352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="Angsana New" w:hAnsi="Angsana New" w:cs="Angsana New"/>
                <w:sz w:val="27"/>
                <w:szCs w:val="27"/>
              </w:rPr>
            </w:pPr>
            <w:r w:rsidRPr="00772784"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140C0327" w14:textId="77777777" w:rsidR="00077FF5" w:rsidRPr="00772784" w:rsidRDefault="00077FF5" w:rsidP="00DF3521">
            <w:pPr>
              <w:pStyle w:val="acctmergecolhdg"/>
              <w:tabs>
                <w:tab w:val="decimal" w:pos="1095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27"/>
                <w:szCs w:val="27"/>
              </w:rPr>
            </w:pPr>
            <w:r w:rsidRPr="00772784">
              <w:rPr>
                <w:rFonts w:ascii="Angsana New" w:hAnsi="Angsana New" w:cs="Angsana New"/>
                <w:b w:val="0"/>
                <w:bCs/>
                <w:sz w:val="27"/>
                <w:szCs w:val="27"/>
              </w:rPr>
              <w:t>(460,415)</w:t>
            </w:r>
          </w:p>
        </w:tc>
        <w:tc>
          <w:tcPr>
            <w:tcW w:w="180" w:type="dxa"/>
          </w:tcPr>
          <w:p w14:paraId="2BE1BA3F" w14:textId="77777777" w:rsidR="00077FF5" w:rsidRPr="00772784" w:rsidRDefault="00077FF5" w:rsidP="00DF3521">
            <w:pPr>
              <w:pStyle w:val="acctmergecolhdg"/>
              <w:tabs>
                <w:tab w:val="decimal" w:pos="1271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27"/>
                <w:szCs w:val="27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</w:tcPr>
          <w:p w14:paraId="0DB2DCE1" w14:textId="77777777" w:rsidR="00077FF5" w:rsidRPr="00772784" w:rsidRDefault="00077FF5" w:rsidP="00DF3521">
            <w:pPr>
              <w:pStyle w:val="acctmergecolhdg"/>
              <w:tabs>
                <w:tab w:val="decimal" w:pos="1095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27"/>
                <w:szCs w:val="27"/>
              </w:rPr>
            </w:pPr>
            <w:r w:rsidRPr="00772784">
              <w:rPr>
                <w:rFonts w:ascii="Angsana New" w:hAnsi="Angsana New" w:cs="Angsana New"/>
                <w:b w:val="0"/>
                <w:bCs/>
                <w:sz w:val="27"/>
                <w:szCs w:val="27"/>
              </w:rPr>
              <w:t>(13,570)</w:t>
            </w:r>
          </w:p>
        </w:tc>
        <w:tc>
          <w:tcPr>
            <w:tcW w:w="180" w:type="dxa"/>
          </w:tcPr>
          <w:p w14:paraId="21D05CFC" w14:textId="77777777" w:rsidR="00077FF5" w:rsidRPr="00772784" w:rsidRDefault="00077FF5" w:rsidP="00DF3521">
            <w:pPr>
              <w:pStyle w:val="acctmergecolhdg"/>
              <w:tabs>
                <w:tab w:val="decimal" w:pos="1001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27"/>
                <w:szCs w:val="27"/>
              </w:rPr>
            </w:pPr>
          </w:p>
        </w:tc>
        <w:tc>
          <w:tcPr>
            <w:tcW w:w="900" w:type="dxa"/>
            <w:gridSpan w:val="3"/>
          </w:tcPr>
          <w:p w14:paraId="518C00B2" w14:textId="77777777" w:rsidR="00077FF5" w:rsidRPr="00772784" w:rsidRDefault="00077FF5" w:rsidP="00DF3521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7"/>
                <w:szCs w:val="27"/>
              </w:rPr>
            </w:pPr>
          </w:p>
        </w:tc>
        <w:tc>
          <w:tcPr>
            <w:tcW w:w="180" w:type="dxa"/>
          </w:tcPr>
          <w:p w14:paraId="03037BA4" w14:textId="77777777" w:rsidR="00077FF5" w:rsidRPr="00772784" w:rsidRDefault="00077FF5" w:rsidP="00DF3521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7"/>
                <w:szCs w:val="27"/>
              </w:rPr>
            </w:pPr>
          </w:p>
        </w:tc>
        <w:tc>
          <w:tcPr>
            <w:tcW w:w="900" w:type="dxa"/>
            <w:gridSpan w:val="3"/>
          </w:tcPr>
          <w:p w14:paraId="37AB074A" w14:textId="77777777" w:rsidR="00077FF5" w:rsidRPr="00772784" w:rsidRDefault="00077FF5" w:rsidP="00DF3521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7"/>
                <w:szCs w:val="27"/>
              </w:rPr>
            </w:pPr>
          </w:p>
        </w:tc>
        <w:tc>
          <w:tcPr>
            <w:tcW w:w="180" w:type="dxa"/>
          </w:tcPr>
          <w:p w14:paraId="37436B04" w14:textId="77777777" w:rsidR="00077FF5" w:rsidRPr="00772784" w:rsidRDefault="00077FF5" w:rsidP="00DF3521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7"/>
                <w:szCs w:val="27"/>
              </w:rPr>
            </w:pPr>
          </w:p>
        </w:tc>
        <w:tc>
          <w:tcPr>
            <w:tcW w:w="900" w:type="dxa"/>
            <w:gridSpan w:val="2"/>
          </w:tcPr>
          <w:p w14:paraId="306D4DB9" w14:textId="77777777" w:rsidR="00077FF5" w:rsidRPr="00772784" w:rsidRDefault="00077FF5" w:rsidP="00DF3521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7"/>
                <w:szCs w:val="27"/>
              </w:rPr>
            </w:pPr>
          </w:p>
        </w:tc>
      </w:tr>
      <w:tr w:rsidR="00077FF5" w:rsidRPr="005F2B97" w14:paraId="4B0187CB" w14:textId="77777777" w:rsidTr="00742D80">
        <w:trPr>
          <w:cantSplit/>
        </w:trPr>
        <w:tc>
          <w:tcPr>
            <w:tcW w:w="3870" w:type="dxa"/>
          </w:tcPr>
          <w:p w14:paraId="27994D6F" w14:textId="77777777" w:rsidR="00077FF5" w:rsidRPr="00772784" w:rsidRDefault="00077FF5" w:rsidP="00DF352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772784"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  <w:t>สินทรัพย์สุทธิ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F3C52B2" w14:textId="77777777" w:rsidR="00077FF5" w:rsidRPr="00772784" w:rsidRDefault="00077FF5" w:rsidP="00DF3521">
            <w:pPr>
              <w:pStyle w:val="acctmergecolhdg"/>
              <w:tabs>
                <w:tab w:val="decimal" w:pos="1095"/>
              </w:tabs>
              <w:spacing w:line="240" w:lineRule="auto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772784">
              <w:rPr>
                <w:rFonts w:ascii="Angsana New" w:hAnsi="Angsana New" w:cs="Angsana New" w:hint="cs"/>
                <w:b w:val="0"/>
                <w:bCs/>
                <w:sz w:val="27"/>
                <w:szCs w:val="27"/>
                <w:cs/>
                <w:lang w:bidi="th-TH"/>
              </w:rPr>
              <w:t>121</w:t>
            </w:r>
            <w:r w:rsidRPr="00772784">
              <w:rPr>
                <w:rFonts w:ascii="Angsana New" w:hAnsi="Angsana New" w:cs="Angsana New"/>
                <w:b w:val="0"/>
                <w:bCs/>
                <w:sz w:val="27"/>
                <w:szCs w:val="27"/>
              </w:rPr>
              <w:t>,</w:t>
            </w:r>
            <w:r w:rsidRPr="00772784">
              <w:rPr>
                <w:rFonts w:ascii="Angsana New" w:hAnsi="Angsana New" w:cs="Angsana New" w:hint="cs"/>
                <w:b w:val="0"/>
                <w:bCs/>
                <w:sz w:val="27"/>
                <w:szCs w:val="27"/>
                <w:cs/>
                <w:lang w:bidi="th-TH"/>
              </w:rPr>
              <w:t>683</w:t>
            </w:r>
          </w:p>
        </w:tc>
        <w:tc>
          <w:tcPr>
            <w:tcW w:w="180" w:type="dxa"/>
          </w:tcPr>
          <w:p w14:paraId="083D596C" w14:textId="77777777" w:rsidR="00077FF5" w:rsidRPr="00772784" w:rsidRDefault="00077FF5" w:rsidP="00DF3521">
            <w:pPr>
              <w:pStyle w:val="acctmergecolhdg"/>
              <w:tabs>
                <w:tab w:val="decimal" w:pos="1271"/>
              </w:tabs>
              <w:spacing w:line="240" w:lineRule="auto"/>
              <w:jc w:val="lef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49C4725" w14:textId="77777777" w:rsidR="00077FF5" w:rsidRPr="00772784" w:rsidRDefault="00077FF5" w:rsidP="00DF3521">
            <w:pPr>
              <w:pStyle w:val="acctmergecolhdg"/>
              <w:tabs>
                <w:tab w:val="decimal" w:pos="1095"/>
              </w:tabs>
              <w:spacing w:line="240" w:lineRule="auto"/>
              <w:jc w:val="left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772784">
              <w:rPr>
                <w:rFonts w:ascii="Angsana New" w:hAnsi="Angsana New" w:cs="Angsana New"/>
                <w:sz w:val="27"/>
                <w:szCs w:val="27"/>
              </w:rPr>
              <w:t>274,444</w:t>
            </w:r>
          </w:p>
        </w:tc>
        <w:tc>
          <w:tcPr>
            <w:tcW w:w="180" w:type="dxa"/>
          </w:tcPr>
          <w:p w14:paraId="6A623825" w14:textId="77777777" w:rsidR="00077FF5" w:rsidRPr="00772784" w:rsidRDefault="00077FF5" w:rsidP="00DF3521">
            <w:pPr>
              <w:pStyle w:val="acctmergecolhdg"/>
              <w:tabs>
                <w:tab w:val="decimal" w:pos="1001"/>
              </w:tabs>
              <w:spacing w:line="240" w:lineRule="auto"/>
              <w:jc w:val="lef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0" w:type="dxa"/>
            <w:gridSpan w:val="3"/>
          </w:tcPr>
          <w:p w14:paraId="5510DE3F" w14:textId="77777777" w:rsidR="00077FF5" w:rsidRPr="00772784" w:rsidRDefault="00077FF5" w:rsidP="00DF3521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7"/>
                <w:szCs w:val="27"/>
              </w:rPr>
            </w:pPr>
          </w:p>
        </w:tc>
        <w:tc>
          <w:tcPr>
            <w:tcW w:w="180" w:type="dxa"/>
          </w:tcPr>
          <w:p w14:paraId="032B0BEE" w14:textId="77777777" w:rsidR="00077FF5" w:rsidRPr="00772784" w:rsidRDefault="00077FF5" w:rsidP="00DF3521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7"/>
                <w:szCs w:val="27"/>
              </w:rPr>
            </w:pPr>
          </w:p>
        </w:tc>
        <w:tc>
          <w:tcPr>
            <w:tcW w:w="900" w:type="dxa"/>
            <w:gridSpan w:val="3"/>
          </w:tcPr>
          <w:p w14:paraId="2575524C" w14:textId="77777777" w:rsidR="00077FF5" w:rsidRPr="00772784" w:rsidRDefault="00077FF5" w:rsidP="00DF3521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7"/>
                <w:szCs w:val="27"/>
              </w:rPr>
            </w:pPr>
          </w:p>
        </w:tc>
        <w:tc>
          <w:tcPr>
            <w:tcW w:w="180" w:type="dxa"/>
          </w:tcPr>
          <w:p w14:paraId="20E3073A" w14:textId="77777777" w:rsidR="00077FF5" w:rsidRPr="00772784" w:rsidRDefault="00077FF5" w:rsidP="00DF3521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7"/>
                <w:szCs w:val="27"/>
              </w:rPr>
            </w:pPr>
          </w:p>
        </w:tc>
        <w:tc>
          <w:tcPr>
            <w:tcW w:w="900" w:type="dxa"/>
            <w:gridSpan w:val="2"/>
          </w:tcPr>
          <w:p w14:paraId="40990FD7" w14:textId="77777777" w:rsidR="00077FF5" w:rsidRPr="00772784" w:rsidRDefault="00077FF5" w:rsidP="00DF3521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7"/>
                <w:szCs w:val="27"/>
              </w:rPr>
            </w:pPr>
          </w:p>
        </w:tc>
      </w:tr>
      <w:tr w:rsidR="00077FF5" w:rsidRPr="005F2B97" w14:paraId="65734DAF" w14:textId="77777777" w:rsidTr="00742D80">
        <w:trPr>
          <w:cantSplit/>
        </w:trPr>
        <w:tc>
          <w:tcPr>
            <w:tcW w:w="3870" w:type="dxa"/>
          </w:tcPr>
          <w:p w14:paraId="14C344AD" w14:textId="77777777" w:rsidR="00077FF5" w:rsidRPr="00772784" w:rsidRDefault="00077FF5" w:rsidP="00DF352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772784"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170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65DBCC08" w14:textId="77777777" w:rsidR="00077FF5" w:rsidRPr="00772784" w:rsidRDefault="00077FF5" w:rsidP="00DF3521">
            <w:pPr>
              <w:pStyle w:val="acctmergecolhdg"/>
              <w:tabs>
                <w:tab w:val="decimal" w:pos="1095"/>
              </w:tabs>
              <w:spacing w:line="240" w:lineRule="auto"/>
              <w:jc w:val="left"/>
              <w:rPr>
                <w:rFonts w:ascii="Angsana New" w:hAnsi="Angsana New" w:cs="Angsana New"/>
                <w:bCs/>
                <w:sz w:val="27"/>
                <w:szCs w:val="27"/>
              </w:rPr>
            </w:pPr>
            <w:r w:rsidRPr="00772784">
              <w:rPr>
                <w:rFonts w:ascii="Angsana New" w:hAnsi="Angsana New" w:cs="Angsana New"/>
                <w:bCs/>
                <w:sz w:val="27"/>
                <w:szCs w:val="27"/>
                <w:lang w:bidi="th-TH"/>
              </w:rPr>
              <w:t>34,740</w:t>
            </w:r>
          </w:p>
        </w:tc>
        <w:tc>
          <w:tcPr>
            <w:tcW w:w="180" w:type="dxa"/>
          </w:tcPr>
          <w:p w14:paraId="3C2F2E4A" w14:textId="77777777" w:rsidR="00077FF5" w:rsidRPr="00772784" w:rsidRDefault="00077FF5" w:rsidP="00DF3521">
            <w:pPr>
              <w:pStyle w:val="acctmergecolhdg"/>
              <w:tabs>
                <w:tab w:val="decimal" w:pos="1271"/>
              </w:tabs>
              <w:spacing w:line="240" w:lineRule="auto"/>
              <w:jc w:val="left"/>
              <w:rPr>
                <w:rFonts w:ascii="Angsana New" w:hAnsi="Angsana New" w:cs="Angsana New"/>
                <w:bCs/>
                <w:sz w:val="27"/>
                <w:szCs w:val="27"/>
              </w:rPr>
            </w:pPr>
          </w:p>
        </w:tc>
        <w:tc>
          <w:tcPr>
            <w:tcW w:w="1170" w:type="dxa"/>
            <w:gridSpan w:val="3"/>
            <w:tcBorders>
              <w:top w:val="double" w:sz="4" w:space="0" w:color="auto"/>
              <w:bottom w:val="double" w:sz="4" w:space="0" w:color="auto"/>
            </w:tcBorders>
          </w:tcPr>
          <w:p w14:paraId="69CC29BF" w14:textId="77777777" w:rsidR="00077FF5" w:rsidRPr="00772784" w:rsidRDefault="00077FF5" w:rsidP="00DF3521">
            <w:pPr>
              <w:pStyle w:val="acctmergecolhdg"/>
              <w:tabs>
                <w:tab w:val="decimal" w:pos="1095"/>
              </w:tabs>
              <w:spacing w:line="240" w:lineRule="auto"/>
              <w:jc w:val="left"/>
              <w:rPr>
                <w:rFonts w:ascii="Angsana New" w:hAnsi="Angsana New" w:cs="Angsana New"/>
                <w:bCs/>
                <w:sz w:val="27"/>
                <w:szCs w:val="27"/>
              </w:rPr>
            </w:pPr>
            <w:r w:rsidRPr="00772784">
              <w:rPr>
                <w:rFonts w:ascii="Angsana New" w:hAnsi="Angsana New" w:cs="Angsana New"/>
                <w:bCs/>
                <w:sz w:val="27"/>
                <w:szCs w:val="27"/>
              </w:rPr>
              <w:t>79,479</w:t>
            </w:r>
          </w:p>
        </w:tc>
        <w:tc>
          <w:tcPr>
            <w:tcW w:w="180" w:type="dxa"/>
          </w:tcPr>
          <w:p w14:paraId="586A6E69" w14:textId="77777777" w:rsidR="00077FF5" w:rsidRPr="00772784" w:rsidRDefault="00077FF5" w:rsidP="00DF3521">
            <w:pPr>
              <w:pStyle w:val="acctmergecolhdg"/>
              <w:tabs>
                <w:tab w:val="decimal" w:pos="1001"/>
              </w:tabs>
              <w:spacing w:line="240" w:lineRule="auto"/>
              <w:jc w:val="left"/>
              <w:rPr>
                <w:rFonts w:ascii="Angsana New" w:hAnsi="Angsana New" w:cs="Angsana New"/>
                <w:bCs/>
                <w:sz w:val="27"/>
                <w:szCs w:val="27"/>
              </w:rPr>
            </w:pPr>
          </w:p>
        </w:tc>
        <w:tc>
          <w:tcPr>
            <w:tcW w:w="900" w:type="dxa"/>
            <w:gridSpan w:val="3"/>
            <w:tcBorders>
              <w:bottom w:val="double" w:sz="4" w:space="0" w:color="auto"/>
            </w:tcBorders>
          </w:tcPr>
          <w:p w14:paraId="4398B2CC" w14:textId="77777777" w:rsidR="00077FF5" w:rsidRPr="00772784" w:rsidRDefault="00077FF5" w:rsidP="00DF3521">
            <w:pPr>
              <w:pStyle w:val="acctmergecolhdg"/>
              <w:tabs>
                <w:tab w:val="decimal" w:pos="1005"/>
              </w:tabs>
              <w:spacing w:line="240" w:lineRule="auto"/>
              <w:ind w:right="15"/>
              <w:jc w:val="left"/>
              <w:rPr>
                <w:rFonts w:ascii="Angsana New" w:hAnsi="Angsana New" w:cs="Angsana New"/>
                <w:bCs/>
                <w:sz w:val="27"/>
                <w:szCs w:val="27"/>
              </w:rPr>
            </w:pPr>
            <w:r w:rsidRPr="00772784">
              <w:rPr>
                <w:rFonts w:ascii="Angsana New" w:hAnsi="Angsana New" w:cs="Angsana New"/>
                <w:bCs/>
                <w:sz w:val="27"/>
                <w:szCs w:val="27"/>
              </w:rPr>
              <w:t>84,298</w:t>
            </w:r>
          </w:p>
        </w:tc>
        <w:tc>
          <w:tcPr>
            <w:tcW w:w="180" w:type="dxa"/>
          </w:tcPr>
          <w:p w14:paraId="54100E88" w14:textId="77777777" w:rsidR="00077FF5" w:rsidRPr="00772784" w:rsidRDefault="00077FF5" w:rsidP="00DF3521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Cs/>
                <w:sz w:val="27"/>
                <w:szCs w:val="27"/>
              </w:rPr>
            </w:pPr>
          </w:p>
        </w:tc>
        <w:tc>
          <w:tcPr>
            <w:tcW w:w="900" w:type="dxa"/>
            <w:gridSpan w:val="3"/>
            <w:tcBorders>
              <w:bottom w:val="double" w:sz="4" w:space="0" w:color="auto"/>
            </w:tcBorders>
          </w:tcPr>
          <w:p w14:paraId="30BC3C7E" w14:textId="77777777" w:rsidR="00077FF5" w:rsidRPr="00772784" w:rsidRDefault="00077FF5" w:rsidP="00DF3521">
            <w:pPr>
              <w:pStyle w:val="acctmergecolhdg"/>
              <w:tabs>
                <w:tab w:val="decimal" w:pos="798"/>
              </w:tabs>
              <w:spacing w:line="240" w:lineRule="auto"/>
              <w:ind w:right="-75"/>
              <w:jc w:val="left"/>
              <w:rPr>
                <w:rFonts w:ascii="Angsana New" w:hAnsi="Angsana New" w:cs="Angsana New"/>
                <w:bCs/>
                <w:sz w:val="27"/>
                <w:szCs w:val="27"/>
              </w:rPr>
            </w:pPr>
            <w:r w:rsidRPr="00772784">
              <w:rPr>
                <w:rFonts w:ascii="Angsana New" w:hAnsi="Angsana New" w:cs="Angsana New"/>
                <w:bCs/>
                <w:sz w:val="27"/>
                <w:szCs w:val="27"/>
              </w:rPr>
              <w:t>(</w:t>
            </w:r>
            <w:r w:rsidRPr="00772784">
              <w:rPr>
                <w:rFonts w:ascii="Angsana New" w:hAnsi="Angsana New" w:cs="Angsana New"/>
                <w:bCs/>
                <w:sz w:val="27"/>
                <w:szCs w:val="27"/>
                <w:lang w:bidi="th-TH"/>
              </w:rPr>
              <w:t>74,</w:t>
            </w:r>
            <w:r w:rsidRPr="00772784">
              <w:rPr>
                <w:rFonts w:ascii="Angsana New" w:hAnsi="Angsana New" w:cs="Angsana New"/>
                <w:bCs/>
                <w:sz w:val="27"/>
                <w:szCs w:val="27"/>
              </w:rPr>
              <w:t>513)</w:t>
            </w:r>
          </w:p>
        </w:tc>
        <w:tc>
          <w:tcPr>
            <w:tcW w:w="180" w:type="dxa"/>
          </w:tcPr>
          <w:p w14:paraId="40697D46" w14:textId="77777777" w:rsidR="00077FF5" w:rsidRPr="00772784" w:rsidRDefault="00077FF5" w:rsidP="00DF3521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Cs/>
                <w:sz w:val="27"/>
                <w:szCs w:val="27"/>
              </w:rPr>
            </w:pPr>
          </w:p>
        </w:tc>
        <w:tc>
          <w:tcPr>
            <w:tcW w:w="900" w:type="dxa"/>
            <w:gridSpan w:val="2"/>
            <w:tcBorders>
              <w:bottom w:val="double" w:sz="4" w:space="0" w:color="auto"/>
            </w:tcBorders>
          </w:tcPr>
          <w:p w14:paraId="1EFCDB3C" w14:textId="77777777" w:rsidR="00077FF5" w:rsidRPr="00772784" w:rsidRDefault="00077FF5" w:rsidP="00DF3521">
            <w:pPr>
              <w:pStyle w:val="acctmergecolhdg"/>
              <w:tabs>
                <w:tab w:val="decimal" w:pos="825"/>
              </w:tabs>
              <w:spacing w:line="240" w:lineRule="auto"/>
              <w:jc w:val="left"/>
              <w:rPr>
                <w:rFonts w:ascii="Angsana New" w:hAnsi="Angsana New" w:cs="Angsana New"/>
                <w:bCs/>
                <w:sz w:val="27"/>
                <w:szCs w:val="27"/>
                <w:lang w:val="en-US"/>
              </w:rPr>
            </w:pPr>
            <w:r w:rsidRPr="00772784">
              <w:rPr>
                <w:rFonts w:ascii="Angsana New" w:hAnsi="Angsana New" w:cs="Angsana New"/>
                <w:bCs/>
                <w:sz w:val="27"/>
                <w:szCs w:val="27"/>
                <w:lang w:val="en-US"/>
              </w:rPr>
              <w:t>124,004</w:t>
            </w:r>
          </w:p>
        </w:tc>
      </w:tr>
      <w:tr w:rsidR="00077FF5" w:rsidRPr="00887951" w14:paraId="47BCADC8" w14:textId="77777777" w:rsidTr="00742D80">
        <w:trPr>
          <w:cantSplit/>
        </w:trPr>
        <w:tc>
          <w:tcPr>
            <w:tcW w:w="3870" w:type="dxa"/>
          </w:tcPr>
          <w:p w14:paraId="3E1C7075" w14:textId="77777777" w:rsidR="00077FF5" w:rsidRPr="00772784" w:rsidRDefault="00077FF5" w:rsidP="00DF3521">
            <w:pPr>
              <w:pStyle w:val="ListBullet3"/>
              <w:numPr>
                <w:ilvl w:val="0"/>
                <w:numId w:val="0"/>
              </w:numPr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5760" w:type="dxa"/>
            <w:gridSpan w:val="17"/>
            <w:vAlign w:val="bottom"/>
          </w:tcPr>
          <w:p w14:paraId="6412FE8F" w14:textId="77777777" w:rsidR="00077FF5" w:rsidRPr="00772784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jc w:val="center"/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</w:pPr>
          </w:p>
        </w:tc>
      </w:tr>
      <w:tr w:rsidR="00077FF5" w:rsidRPr="00887951" w14:paraId="27BFF9D2" w14:textId="77777777" w:rsidTr="00742D80">
        <w:trPr>
          <w:cantSplit/>
        </w:trPr>
        <w:tc>
          <w:tcPr>
            <w:tcW w:w="3870" w:type="dxa"/>
          </w:tcPr>
          <w:p w14:paraId="3C25A650" w14:textId="77777777" w:rsidR="00077FF5" w:rsidRPr="00772784" w:rsidRDefault="00077FF5" w:rsidP="00DF3521">
            <w:pPr>
              <w:pStyle w:val="ListBullet3"/>
              <w:numPr>
                <w:ilvl w:val="0"/>
                <w:numId w:val="0"/>
              </w:numPr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772784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งบกำไรขาดทุนเบ็ดเสร็จ</w:t>
            </w:r>
          </w:p>
        </w:tc>
        <w:tc>
          <w:tcPr>
            <w:tcW w:w="1170" w:type="dxa"/>
            <w:gridSpan w:val="2"/>
          </w:tcPr>
          <w:p w14:paraId="0B6A1206" w14:textId="77777777" w:rsidR="00077FF5" w:rsidRPr="00772784" w:rsidRDefault="00077FF5" w:rsidP="00DF3521">
            <w:pPr>
              <w:pStyle w:val="acctmergecolhdg"/>
              <w:tabs>
                <w:tab w:val="decimal" w:pos="1001"/>
              </w:tabs>
              <w:spacing w:line="240" w:lineRule="auto"/>
              <w:ind w:right="281"/>
              <w:jc w:val="left"/>
              <w:rPr>
                <w:rFonts w:ascii="Angsana New" w:hAnsi="Angsana New" w:cs="Angsana New"/>
                <w:b w:val="0"/>
                <w:bCs/>
                <w:sz w:val="27"/>
                <w:szCs w:val="27"/>
                <w:lang w:val="en-US"/>
              </w:rPr>
            </w:pPr>
          </w:p>
        </w:tc>
        <w:tc>
          <w:tcPr>
            <w:tcW w:w="180" w:type="dxa"/>
          </w:tcPr>
          <w:p w14:paraId="7F42242D" w14:textId="77777777" w:rsidR="00077FF5" w:rsidRPr="00772784" w:rsidRDefault="00077FF5" w:rsidP="00DF3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gridSpan w:val="3"/>
          </w:tcPr>
          <w:p w14:paraId="2772D4CD" w14:textId="77777777" w:rsidR="00077FF5" w:rsidRPr="00772784" w:rsidRDefault="00077FF5" w:rsidP="00DF3521">
            <w:pPr>
              <w:pStyle w:val="acctmergecolhdg"/>
              <w:tabs>
                <w:tab w:val="decimal" w:pos="1001"/>
              </w:tabs>
              <w:spacing w:line="240" w:lineRule="auto"/>
              <w:ind w:right="281"/>
              <w:jc w:val="left"/>
              <w:rPr>
                <w:rFonts w:ascii="Angsana New" w:hAnsi="Angsana New" w:cs="Angsana New"/>
                <w:b w:val="0"/>
                <w:bCs/>
                <w:sz w:val="27"/>
                <w:szCs w:val="27"/>
              </w:rPr>
            </w:pPr>
          </w:p>
        </w:tc>
        <w:tc>
          <w:tcPr>
            <w:tcW w:w="180" w:type="dxa"/>
          </w:tcPr>
          <w:p w14:paraId="7B5A7916" w14:textId="77777777" w:rsidR="00077FF5" w:rsidRPr="00772784" w:rsidRDefault="00077FF5" w:rsidP="00DF3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gridSpan w:val="3"/>
          </w:tcPr>
          <w:p w14:paraId="58E43F2C" w14:textId="77777777" w:rsidR="00077FF5" w:rsidRPr="00772784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47585054" w14:textId="77777777" w:rsidR="00077FF5" w:rsidRPr="00772784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0" w:type="dxa"/>
            <w:gridSpan w:val="3"/>
          </w:tcPr>
          <w:p w14:paraId="220E7C16" w14:textId="77777777" w:rsidR="00077FF5" w:rsidRPr="00772784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20BB1C1B" w14:textId="77777777" w:rsidR="00077FF5" w:rsidRPr="00772784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0" w:type="dxa"/>
            <w:gridSpan w:val="2"/>
          </w:tcPr>
          <w:p w14:paraId="4531EF8E" w14:textId="77777777" w:rsidR="00077FF5" w:rsidRPr="00772784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077FF5" w:rsidRPr="00887951" w14:paraId="7E370CB0" w14:textId="77777777" w:rsidTr="00742D80">
        <w:trPr>
          <w:cantSplit/>
        </w:trPr>
        <w:tc>
          <w:tcPr>
            <w:tcW w:w="3870" w:type="dxa"/>
          </w:tcPr>
          <w:p w14:paraId="0ADFC1F6" w14:textId="77777777" w:rsidR="00077FF5" w:rsidRPr="00772784" w:rsidRDefault="00077FF5" w:rsidP="00DF3521">
            <w:pPr>
              <w:pStyle w:val="ListBullet3"/>
              <w:numPr>
                <w:ilvl w:val="0"/>
                <w:numId w:val="0"/>
              </w:numPr>
              <w:rPr>
                <w:rFonts w:ascii="Angsana New" w:hAnsi="Angsana New"/>
                <w:sz w:val="27"/>
                <w:szCs w:val="27"/>
              </w:rPr>
            </w:pPr>
            <w:r w:rsidRPr="00772784">
              <w:rPr>
                <w:rFonts w:ascii="Angsana New" w:hAnsi="Angsana New"/>
                <w:sz w:val="27"/>
                <w:szCs w:val="27"/>
                <w:cs/>
              </w:rPr>
              <w:t>รายได้</w:t>
            </w: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</w:tcPr>
          <w:p w14:paraId="4520B795" w14:textId="77777777" w:rsidR="00077FF5" w:rsidRPr="00772784" w:rsidRDefault="00077FF5" w:rsidP="00DF3521">
            <w:pPr>
              <w:pStyle w:val="acctmergecolhdg"/>
              <w:tabs>
                <w:tab w:val="decimal" w:pos="1095"/>
              </w:tabs>
              <w:spacing w:line="240" w:lineRule="auto"/>
              <w:ind w:right="15"/>
              <w:jc w:val="left"/>
              <w:rPr>
                <w:rFonts w:ascii="Angsana New" w:hAnsi="Angsana New" w:cs="Angsana New"/>
                <w:b w:val="0"/>
                <w:bCs/>
                <w:sz w:val="27"/>
                <w:szCs w:val="27"/>
                <w:lang w:val="en-US"/>
              </w:rPr>
            </w:pPr>
            <w:r w:rsidRPr="00772784">
              <w:rPr>
                <w:rFonts w:ascii="Angsana New" w:hAnsi="Angsana New" w:cs="Angsana New"/>
                <w:b w:val="0"/>
                <w:bCs/>
                <w:sz w:val="27"/>
                <w:szCs w:val="27"/>
                <w:lang w:val="en-US"/>
              </w:rPr>
              <w:t>539,092</w:t>
            </w:r>
          </w:p>
        </w:tc>
        <w:tc>
          <w:tcPr>
            <w:tcW w:w="180" w:type="dxa"/>
          </w:tcPr>
          <w:p w14:paraId="132FB855" w14:textId="77777777" w:rsidR="00077FF5" w:rsidRPr="00772784" w:rsidRDefault="00077FF5" w:rsidP="00DF3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gridSpan w:val="3"/>
            <w:tcBorders>
              <w:bottom w:val="double" w:sz="4" w:space="0" w:color="auto"/>
            </w:tcBorders>
          </w:tcPr>
          <w:p w14:paraId="28BF4941" w14:textId="77777777" w:rsidR="00077FF5" w:rsidRPr="00772784" w:rsidRDefault="00077FF5" w:rsidP="00DF3521">
            <w:pPr>
              <w:pStyle w:val="acctmergecolhdg"/>
              <w:tabs>
                <w:tab w:val="decimal" w:pos="1091"/>
              </w:tabs>
              <w:spacing w:line="240" w:lineRule="auto"/>
              <w:ind w:right="11"/>
              <w:jc w:val="left"/>
              <w:rPr>
                <w:rFonts w:ascii="Angsana New" w:hAnsi="Angsana New" w:cs="Angsana New"/>
                <w:b w:val="0"/>
                <w:bCs/>
                <w:sz w:val="27"/>
                <w:szCs w:val="27"/>
              </w:rPr>
            </w:pPr>
            <w:r w:rsidRPr="00772784">
              <w:rPr>
                <w:rFonts w:ascii="Angsana New" w:hAnsi="Angsana New" w:cs="Angsana New"/>
                <w:b w:val="0"/>
                <w:bCs/>
                <w:sz w:val="27"/>
                <w:szCs w:val="27"/>
              </w:rPr>
              <w:t>158,273</w:t>
            </w:r>
          </w:p>
        </w:tc>
        <w:tc>
          <w:tcPr>
            <w:tcW w:w="180" w:type="dxa"/>
          </w:tcPr>
          <w:p w14:paraId="4D6A1B2E" w14:textId="77777777" w:rsidR="00077FF5" w:rsidRPr="00772784" w:rsidRDefault="00077FF5" w:rsidP="00DF3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gridSpan w:val="3"/>
          </w:tcPr>
          <w:p w14:paraId="7AA18202" w14:textId="77777777" w:rsidR="00077FF5" w:rsidRPr="00772784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21057FD0" w14:textId="77777777" w:rsidR="00077FF5" w:rsidRPr="00772784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0" w:type="dxa"/>
            <w:gridSpan w:val="3"/>
          </w:tcPr>
          <w:p w14:paraId="6B05166B" w14:textId="77777777" w:rsidR="00077FF5" w:rsidRPr="00772784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3D39E821" w14:textId="77777777" w:rsidR="00077FF5" w:rsidRPr="00772784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0" w:type="dxa"/>
            <w:gridSpan w:val="2"/>
          </w:tcPr>
          <w:p w14:paraId="718B0B22" w14:textId="77777777" w:rsidR="00077FF5" w:rsidRPr="00772784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077FF5" w:rsidRPr="00887951" w14:paraId="349FB7F7" w14:textId="77777777" w:rsidTr="00742D80">
        <w:trPr>
          <w:cantSplit/>
        </w:trPr>
        <w:tc>
          <w:tcPr>
            <w:tcW w:w="3870" w:type="dxa"/>
          </w:tcPr>
          <w:p w14:paraId="20EEA72A" w14:textId="77777777" w:rsidR="00077FF5" w:rsidRPr="00772784" w:rsidRDefault="00077FF5" w:rsidP="00DF352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sz w:val="27"/>
                <w:szCs w:val="27"/>
                <w:rtl/>
                <w:cs/>
              </w:rPr>
            </w:pPr>
            <w:r w:rsidRPr="00772784"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  <w:t>กำไร</w:t>
            </w:r>
            <w:r w:rsidRPr="00772784">
              <w:rPr>
                <w:rFonts w:ascii="Angsana New" w:hAnsi="Angsana New" w:cs="Angsana New"/>
                <w:sz w:val="27"/>
                <w:szCs w:val="27"/>
                <w:lang w:bidi="th-TH"/>
              </w:rPr>
              <w:t xml:space="preserve"> </w:t>
            </w:r>
            <w:r w:rsidRPr="00772784">
              <w:rPr>
                <w:rFonts w:ascii="Angsana New" w:hAnsi="Angsana New" w:cs="Angsana New" w:hint="cs"/>
                <w:sz w:val="27"/>
                <w:szCs w:val="27"/>
                <w:cs/>
                <w:lang w:bidi="th-TH"/>
              </w:rPr>
              <w:t>(ขาดทุน) สำหรับปี</w:t>
            </w:r>
          </w:p>
        </w:tc>
        <w:tc>
          <w:tcPr>
            <w:tcW w:w="1170" w:type="dxa"/>
            <w:gridSpan w:val="2"/>
            <w:tcBorders>
              <w:top w:val="double" w:sz="4" w:space="0" w:color="auto"/>
            </w:tcBorders>
          </w:tcPr>
          <w:p w14:paraId="7E8FA708" w14:textId="77777777" w:rsidR="00077FF5" w:rsidRPr="00772784" w:rsidRDefault="00077FF5" w:rsidP="00DF3521">
            <w:pPr>
              <w:pStyle w:val="acctmergecolhdg"/>
              <w:tabs>
                <w:tab w:val="decimal" w:pos="1095"/>
              </w:tabs>
              <w:spacing w:line="240" w:lineRule="auto"/>
              <w:ind w:right="15"/>
              <w:jc w:val="left"/>
              <w:rPr>
                <w:rFonts w:ascii="Angsana New" w:hAnsi="Angsana New" w:cs="Angsana New"/>
                <w:b w:val="0"/>
                <w:bCs/>
                <w:sz w:val="27"/>
                <w:szCs w:val="27"/>
              </w:rPr>
            </w:pPr>
            <w:r w:rsidRPr="00772784">
              <w:rPr>
                <w:rFonts w:ascii="Angsana New" w:hAnsi="Angsana New" w:cs="Angsana New"/>
                <w:b w:val="0"/>
                <w:bCs/>
                <w:sz w:val="27"/>
                <w:szCs w:val="27"/>
              </w:rPr>
              <w:t>(916,238)</w:t>
            </w:r>
          </w:p>
        </w:tc>
        <w:tc>
          <w:tcPr>
            <w:tcW w:w="180" w:type="dxa"/>
          </w:tcPr>
          <w:p w14:paraId="6807E79F" w14:textId="77777777" w:rsidR="00077FF5" w:rsidRPr="00772784" w:rsidRDefault="00077FF5" w:rsidP="00DF3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gridSpan w:val="3"/>
            <w:tcBorders>
              <w:top w:val="double" w:sz="4" w:space="0" w:color="auto"/>
            </w:tcBorders>
          </w:tcPr>
          <w:p w14:paraId="124DB993" w14:textId="77777777" w:rsidR="00077FF5" w:rsidRPr="00772784" w:rsidRDefault="00077FF5" w:rsidP="00DF3521">
            <w:pPr>
              <w:pStyle w:val="acctmergecolhdg"/>
              <w:tabs>
                <w:tab w:val="decimal" w:pos="1091"/>
              </w:tabs>
              <w:spacing w:line="240" w:lineRule="auto"/>
              <w:ind w:right="11"/>
              <w:jc w:val="left"/>
              <w:rPr>
                <w:rFonts w:ascii="Angsana New" w:hAnsi="Angsana New" w:cs="Angsana New"/>
                <w:b w:val="0"/>
                <w:bCs/>
                <w:sz w:val="27"/>
                <w:szCs w:val="27"/>
                <w:lang w:val="en-US"/>
              </w:rPr>
            </w:pPr>
            <w:r w:rsidRPr="00772784">
              <w:rPr>
                <w:rFonts w:ascii="Angsana New" w:hAnsi="Angsana New" w:cs="Angsana New"/>
                <w:b w:val="0"/>
                <w:bCs/>
                <w:sz w:val="27"/>
                <w:szCs w:val="27"/>
              </w:rPr>
              <w:t>7,179</w:t>
            </w:r>
          </w:p>
        </w:tc>
        <w:tc>
          <w:tcPr>
            <w:tcW w:w="180" w:type="dxa"/>
          </w:tcPr>
          <w:p w14:paraId="4AD4E4B7" w14:textId="77777777" w:rsidR="00077FF5" w:rsidRPr="00772784" w:rsidRDefault="00077FF5" w:rsidP="00DF3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gridSpan w:val="3"/>
          </w:tcPr>
          <w:p w14:paraId="64570FAE" w14:textId="77777777" w:rsidR="00077FF5" w:rsidRPr="00772784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7B015FD2" w14:textId="77777777" w:rsidR="00077FF5" w:rsidRPr="00772784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0" w:type="dxa"/>
            <w:gridSpan w:val="3"/>
          </w:tcPr>
          <w:p w14:paraId="7EC604C7" w14:textId="77777777" w:rsidR="00077FF5" w:rsidRPr="00772784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0DB2527D" w14:textId="77777777" w:rsidR="00077FF5" w:rsidRPr="00772784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0" w:type="dxa"/>
            <w:gridSpan w:val="2"/>
          </w:tcPr>
          <w:p w14:paraId="0D133332" w14:textId="77777777" w:rsidR="00077FF5" w:rsidRPr="00772784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077FF5" w:rsidRPr="00887951" w14:paraId="6FFB3311" w14:textId="77777777" w:rsidTr="00742D80">
        <w:trPr>
          <w:cantSplit/>
        </w:trPr>
        <w:tc>
          <w:tcPr>
            <w:tcW w:w="3870" w:type="dxa"/>
            <w:vAlign w:val="bottom"/>
          </w:tcPr>
          <w:p w14:paraId="6E615E69" w14:textId="77777777" w:rsidR="00077FF5" w:rsidRPr="00772784" w:rsidRDefault="00077FF5" w:rsidP="00DF3521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7"/>
                <w:szCs w:val="27"/>
              </w:rPr>
            </w:pPr>
            <w:r w:rsidRPr="00772784"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286FE0A0" w14:textId="77777777" w:rsidR="00077FF5" w:rsidRPr="00772784" w:rsidRDefault="00077FF5" w:rsidP="00DF3521">
            <w:pPr>
              <w:pStyle w:val="acctmergecolhdg"/>
              <w:tabs>
                <w:tab w:val="decimal" w:pos="1095"/>
              </w:tabs>
              <w:spacing w:line="240" w:lineRule="auto"/>
              <w:ind w:right="15"/>
              <w:jc w:val="left"/>
              <w:rPr>
                <w:rFonts w:ascii="Angsana New" w:hAnsi="Angsana New" w:cs="Angsana New"/>
                <w:b w:val="0"/>
                <w:bCs/>
                <w:sz w:val="27"/>
                <w:szCs w:val="27"/>
                <w:lang w:val="en-US" w:bidi="th-TH"/>
              </w:rPr>
            </w:pPr>
            <w:r w:rsidRPr="00772784">
              <w:rPr>
                <w:rFonts w:ascii="Angsana New" w:hAnsi="Angsana New" w:cs="Angsana New"/>
                <w:b w:val="0"/>
                <w:bCs/>
                <w:sz w:val="27"/>
                <w:szCs w:val="27"/>
                <w:lang w:val="en-US" w:bidi="th-TH"/>
              </w:rPr>
              <w:t>58,337</w:t>
            </w:r>
          </w:p>
        </w:tc>
        <w:tc>
          <w:tcPr>
            <w:tcW w:w="180" w:type="dxa"/>
          </w:tcPr>
          <w:p w14:paraId="670924FA" w14:textId="77777777" w:rsidR="00077FF5" w:rsidRPr="00772784" w:rsidRDefault="00077FF5" w:rsidP="00DF3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</w:tcPr>
          <w:p w14:paraId="64DC7644" w14:textId="77777777" w:rsidR="00077FF5" w:rsidRPr="00772784" w:rsidRDefault="00077FF5" w:rsidP="00DF3521">
            <w:pPr>
              <w:pStyle w:val="acctmergecolhdg"/>
              <w:tabs>
                <w:tab w:val="decimal" w:pos="915"/>
              </w:tabs>
              <w:spacing w:line="240" w:lineRule="auto"/>
              <w:ind w:right="11"/>
              <w:jc w:val="left"/>
              <w:rPr>
                <w:rFonts w:ascii="Angsana New" w:hAnsi="Angsana New" w:cs="Angsana New"/>
                <w:b w:val="0"/>
                <w:bCs/>
                <w:sz w:val="27"/>
                <w:szCs w:val="27"/>
              </w:rPr>
            </w:pPr>
            <w:r w:rsidRPr="00772784">
              <w:rPr>
                <w:rFonts w:ascii="Angsana New" w:hAnsi="Angsana New" w:cs="Angsana New"/>
                <w:b w:val="0"/>
                <w:bCs/>
                <w:sz w:val="27"/>
                <w:szCs w:val="27"/>
              </w:rPr>
              <w:t>-</w:t>
            </w:r>
          </w:p>
        </w:tc>
        <w:tc>
          <w:tcPr>
            <w:tcW w:w="180" w:type="dxa"/>
          </w:tcPr>
          <w:p w14:paraId="78B1FAAC" w14:textId="77777777" w:rsidR="00077FF5" w:rsidRPr="00772784" w:rsidRDefault="00077FF5" w:rsidP="00DF3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gridSpan w:val="3"/>
          </w:tcPr>
          <w:p w14:paraId="5EEA8EDF" w14:textId="77777777" w:rsidR="00077FF5" w:rsidRPr="00772784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6777DA8D" w14:textId="77777777" w:rsidR="00077FF5" w:rsidRPr="00772784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0" w:type="dxa"/>
            <w:gridSpan w:val="3"/>
          </w:tcPr>
          <w:p w14:paraId="7C082F62" w14:textId="77777777" w:rsidR="00077FF5" w:rsidRPr="00772784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610EAC79" w14:textId="77777777" w:rsidR="00077FF5" w:rsidRPr="00772784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0" w:type="dxa"/>
            <w:gridSpan w:val="2"/>
          </w:tcPr>
          <w:p w14:paraId="0AFB9120" w14:textId="77777777" w:rsidR="00077FF5" w:rsidRPr="00772784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077FF5" w:rsidRPr="00887951" w14:paraId="06BA1818" w14:textId="77777777" w:rsidTr="00742D80">
        <w:trPr>
          <w:cantSplit/>
        </w:trPr>
        <w:tc>
          <w:tcPr>
            <w:tcW w:w="3870" w:type="dxa"/>
          </w:tcPr>
          <w:p w14:paraId="12E30718" w14:textId="77777777" w:rsidR="00077FF5" w:rsidRPr="00772784" w:rsidRDefault="00077FF5" w:rsidP="00DF3521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772784"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  <w:t>กำไร</w:t>
            </w:r>
            <w:r w:rsidRPr="00772784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  <w:lang w:bidi="th-TH"/>
              </w:rPr>
              <w:t xml:space="preserve"> (</w:t>
            </w:r>
            <w:r w:rsidRPr="00772784"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  <w:t>ขาดทุน</w:t>
            </w:r>
            <w:r w:rsidRPr="00772784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  <w:lang w:bidi="th-TH"/>
              </w:rPr>
              <w:t xml:space="preserve">) </w:t>
            </w:r>
            <w:r w:rsidRPr="00772784"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  <w:t>เบ็ดเสร็จรวม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A93D732" w14:textId="77777777" w:rsidR="00077FF5" w:rsidRPr="00772784" w:rsidRDefault="00077FF5" w:rsidP="00DF3521">
            <w:pPr>
              <w:pStyle w:val="acctmergecolhdg"/>
              <w:tabs>
                <w:tab w:val="decimal" w:pos="1095"/>
              </w:tabs>
              <w:spacing w:line="240" w:lineRule="auto"/>
              <w:ind w:right="15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772784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Pr="00772784">
              <w:rPr>
                <w:rFonts w:ascii="Angsana New" w:hAnsi="Angsana New" w:cs="Angsana New" w:hint="cs"/>
                <w:b w:val="0"/>
                <w:bCs/>
                <w:sz w:val="27"/>
                <w:szCs w:val="27"/>
                <w:cs/>
                <w:lang w:bidi="th-TH"/>
              </w:rPr>
              <w:t>857</w:t>
            </w:r>
            <w:r w:rsidRPr="00772784">
              <w:rPr>
                <w:rFonts w:ascii="Angsana New" w:hAnsi="Angsana New" w:cs="Angsana New"/>
                <w:b w:val="0"/>
                <w:bCs/>
                <w:sz w:val="27"/>
                <w:szCs w:val="27"/>
              </w:rPr>
              <w:t>,</w:t>
            </w:r>
            <w:r w:rsidRPr="00772784">
              <w:rPr>
                <w:rFonts w:ascii="Angsana New" w:hAnsi="Angsana New" w:cs="Angsana New" w:hint="cs"/>
                <w:b w:val="0"/>
                <w:bCs/>
                <w:sz w:val="27"/>
                <w:szCs w:val="27"/>
                <w:cs/>
                <w:lang w:bidi="th-TH"/>
              </w:rPr>
              <w:t>901</w:t>
            </w:r>
            <w:r w:rsidRPr="00772784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180" w:type="dxa"/>
          </w:tcPr>
          <w:p w14:paraId="04B36AD7" w14:textId="77777777" w:rsidR="00077FF5" w:rsidRPr="00772784" w:rsidRDefault="00077FF5" w:rsidP="00DF3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72166D21" w14:textId="77777777" w:rsidR="00077FF5" w:rsidRPr="00772784" w:rsidRDefault="00077FF5" w:rsidP="00DF3521">
            <w:pPr>
              <w:pStyle w:val="acctmergecolhdg"/>
              <w:tabs>
                <w:tab w:val="decimal" w:pos="1091"/>
              </w:tabs>
              <w:spacing w:line="240" w:lineRule="auto"/>
              <w:ind w:right="11"/>
              <w:jc w:val="left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772784">
              <w:rPr>
                <w:rFonts w:ascii="Angsana New" w:hAnsi="Angsana New" w:cs="Angsana New"/>
                <w:sz w:val="27"/>
                <w:szCs w:val="27"/>
              </w:rPr>
              <w:t>7,179</w:t>
            </w:r>
          </w:p>
        </w:tc>
        <w:tc>
          <w:tcPr>
            <w:tcW w:w="180" w:type="dxa"/>
          </w:tcPr>
          <w:p w14:paraId="61657F93" w14:textId="77777777" w:rsidR="00077FF5" w:rsidRPr="00772784" w:rsidRDefault="00077FF5" w:rsidP="00DF3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  <w:gridSpan w:val="3"/>
          </w:tcPr>
          <w:p w14:paraId="0DDC1C86" w14:textId="77777777" w:rsidR="00077FF5" w:rsidRPr="00772784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503EE64B" w14:textId="77777777" w:rsidR="00077FF5" w:rsidRPr="00772784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0" w:type="dxa"/>
            <w:gridSpan w:val="3"/>
          </w:tcPr>
          <w:p w14:paraId="1815AC22" w14:textId="77777777" w:rsidR="00077FF5" w:rsidRPr="00772784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12794283" w14:textId="77777777" w:rsidR="00077FF5" w:rsidRPr="00772784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0" w:type="dxa"/>
            <w:gridSpan w:val="2"/>
          </w:tcPr>
          <w:p w14:paraId="50F94ADE" w14:textId="77777777" w:rsidR="00077FF5" w:rsidRPr="00772784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077FF5" w:rsidRPr="00887951" w14:paraId="4A512E01" w14:textId="77777777" w:rsidTr="00742D80">
        <w:trPr>
          <w:cantSplit/>
        </w:trPr>
        <w:tc>
          <w:tcPr>
            <w:tcW w:w="3870" w:type="dxa"/>
          </w:tcPr>
          <w:p w14:paraId="2C3B0459" w14:textId="76CDE692" w:rsidR="00077FF5" w:rsidRPr="00772784" w:rsidRDefault="00077FF5" w:rsidP="00DF3521">
            <w:pPr>
              <w:pStyle w:val="acctfourfigures"/>
              <w:tabs>
                <w:tab w:val="clear" w:pos="765"/>
              </w:tabs>
              <w:spacing w:line="240" w:lineRule="atLeast"/>
              <w:ind w:left="191" w:right="-165" w:hanging="180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772784"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  <w:t>กำไร</w:t>
            </w:r>
            <w:r w:rsidRPr="00772784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  <w:lang w:bidi="th-TH"/>
              </w:rPr>
              <w:t xml:space="preserve"> (ขาดทุน) เบ็ดเสร็จรวม</w:t>
            </w:r>
            <w:r w:rsidRPr="00772784"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  <w:t>ที่แบ่งให้กับ</w:t>
            </w:r>
            <w:r w:rsidR="00D25EB0" w:rsidRPr="00772784"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  <w:br/>
            </w:r>
            <w:r w:rsidRPr="00772784"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  <w:t>ส่วนได้เสียที่ไม่มีอำนาจ</w:t>
            </w:r>
            <w:r w:rsidRPr="00772784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  <w:lang w:bidi="th-TH"/>
              </w:rPr>
              <w:t>ควบคุม</w:t>
            </w:r>
          </w:p>
        </w:tc>
        <w:tc>
          <w:tcPr>
            <w:tcW w:w="1170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6F228393" w14:textId="77777777" w:rsidR="00077FF5" w:rsidRPr="00772784" w:rsidRDefault="00077FF5" w:rsidP="00DF3521">
            <w:pPr>
              <w:pStyle w:val="acctmergecolhdg"/>
              <w:tabs>
                <w:tab w:val="decimal" w:pos="1095"/>
              </w:tabs>
              <w:spacing w:line="240" w:lineRule="auto"/>
              <w:ind w:right="15"/>
              <w:jc w:val="left"/>
              <w:rPr>
                <w:rFonts w:ascii="Angsana New" w:hAnsi="Angsana New" w:cs="Angsana New"/>
                <w:bCs/>
                <w:sz w:val="27"/>
                <w:szCs w:val="27"/>
                <w:lang w:val="en-US"/>
              </w:rPr>
            </w:pPr>
          </w:p>
          <w:p w14:paraId="1A1E95EA" w14:textId="77777777" w:rsidR="00077FF5" w:rsidRPr="00772784" w:rsidRDefault="00077FF5" w:rsidP="00DF3521">
            <w:pPr>
              <w:pStyle w:val="acctmergecolhdg"/>
              <w:tabs>
                <w:tab w:val="decimal" w:pos="1095"/>
              </w:tabs>
              <w:spacing w:line="240" w:lineRule="auto"/>
              <w:ind w:right="15"/>
              <w:jc w:val="left"/>
              <w:rPr>
                <w:rFonts w:ascii="Angsana New" w:hAnsi="Angsana New" w:cs="Angsana New"/>
                <w:bCs/>
                <w:sz w:val="27"/>
                <w:szCs w:val="27"/>
                <w:lang w:val="en-US"/>
              </w:rPr>
            </w:pPr>
            <w:r w:rsidRPr="00772784">
              <w:rPr>
                <w:rFonts w:ascii="Angsana New" w:hAnsi="Angsana New" w:cs="Angsana New"/>
                <w:bCs/>
                <w:sz w:val="27"/>
                <w:szCs w:val="27"/>
                <w:lang w:val="en-US"/>
              </w:rPr>
              <w:t>(</w:t>
            </w:r>
            <w:r w:rsidRPr="00772784">
              <w:rPr>
                <w:rFonts w:ascii="Angsana New" w:hAnsi="Angsana New" w:cs="Angsana New"/>
                <w:bCs/>
                <w:sz w:val="27"/>
                <w:szCs w:val="27"/>
                <w:lang w:val="en-US" w:bidi="th-TH"/>
              </w:rPr>
              <w:t>244,931</w:t>
            </w:r>
            <w:r w:rsidRPr="00772784">
              <w:rPr>
                <w:rFonts w:ascii="Angsana New" w:hAnsi="Angsana New" w:cs="Angsana New"/>
                <w:bCs/>
                <w:sz w:val="27"/>
                <w:szCs w:val="27"/>
                <w:lang w:val="en-US"/>
              </w:rPr>
              <w:t>)</w:t>
            </w:r>
          </w:p>
        </w:tc>
        <w:tc>
          <w:tcPr>
            <w:tcW w:w="180" w:type="dxa"/>
          </w:tcPr>
          <w:p w14:paraId="226A010F" w14:textId="77777777" w:rsidR="00077FF5" w:rsidRPr="00772784" w:rsidRDefault="00077FF5" w:rsidP="00DF3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gridSpan w:val="3"/>
            <w:tcBorders>
              <w:top w:val="double" w:sz="4" w:space="0" w:color="auto"/>
              <w:bottom w:val="double" w:sz="4" w:space="0" w:color="auto"/>
            </w:tcBorders>
          </w:tcPr>
          <w:p w14:paraId="57B76820" w14:textId="77777777" w:rsidR="00077FF5" w:rsidRPr="00772784" w:rsidRDefault="00077FF5" w:rsidP="00DF3521">
            <w:pPr>
              <w:pStyle w:val="acctmergecolhdg"/>
              <w:tabs>
                <w:tab w:val="decimal" w:pos="1091"/>
              </w:tabs>
              <w:spacing w:line="240" w:lineRule="auto"/>
              <w:ind w:right="11"/>
              <w:jc w:val="left"/>
              <w:rPr>
                <w:rFonts w:ascii="Angsana New" w:hAnsi="Angsana New" w:cs="Angsana New"/>
                <w:bCs/>
                <w:sz w:val="27"/>
                <w:szCs w:val="27"/>
              </w:rPr>
            </w:pPr>
          </w:p>
          <w:p w14:paraId="32227F00" w14:textId="77777777" w:rsidR="00077FF5" w:rsidRPr="00772784" w:rsidRDefault="00077FF5" w:rsidP="00DF3521">
            <w:pPr>
              <w:pStyle w:val="acctmergecolhdg"/>
              <w:tabs>
                <w:tab w:val="decimal" w:pos="1091"/>
              </w:tabs>
              <w:spacing w:line="240" w:lineRule="auto"/>
              <w:ind w:right="11"/>
              <w:jc w:val="left"/>
              <w:rPr>
                <w:rFonts w:ascii="Angsana New" w:hAnsi="Angsana New" w:cs="Angsana New"/>
                <w:bCs/>
                <w:sz w:val="27"/>
                <w:szCs w:val="27"/>
              </w:rPr>
            </w:pPr>
            <w:r w:rsidRPr="00772784">
              <w:rPr>
                <w:rFonts w:ascii="Angsana New" w:hAnsi="Angsana New" w:cs="Angsana New"/>
                <w:bCs/>
                <w:sz w:val="27"/>
                <w:szCs w:val="27"/>
              </w:rPr>
              <w:t>2,079</w:t>
            </w:r>
          </w:p>
        </w:tc>
        <w:tc>
          <w:tcPr>
            <w:tcW w:w="180" w:type="dxa"/>
          </w:tcPr>
          <w:p w14:paraId="706EE1A3" w14:textId="77777777" w:rsidR="00077FF5" w:rsidRPr="00772784" w:rsidRDefault="00077FF5" w:rsidP="00DF3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00" w:type="dxa"/>
            <w:gridSpan w:val="3"/>
            <w:tcBorders>
              <w:bottom w:val="double" w:sz="4" w:space="0" w:color="auto"/>
            </w:tcBorders>
          </w:tcPr>
          <w:p w14:paraId="68D324B8" w14:textId="77777777" w:rsidR="00077FF5" w:rsidRPr="00772784" w:rsidRDefault="00077FF5" w:rsidP="00DF352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sz w:val="27"/>
                <w:szCs w:val="27"/>
                <w:lang w:val="en-US"/>
              </w:rPr>
            </w:pPr>
          </w:p>
          <w:p w14:paraId="0734A673" w14:textId="77777777" w:rsidR="00077FF5" w:rsidRPr="00772784" w:rsidRDefault="00077FF5" w:rsidP="00DF3521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sz w:val="27"/>
                <w:szCs w:val="27"/>
                <w:lang w:val="en-US"/>
              </w:rPr>
            </w:pPr>
            <w:r w:rsidRPr="00772784">
              <w:rPr>
                <w:rFonts w:ascii="Angsana New" w:hAnsi="Angsana New" w:cs="Angsana New"/>
                <w:b/>
                <w:sz w:val="27"/>
                <w:szCs w:val="27"/>
                <w:lang w:val="en-US"/>
              </w:rPr>
              <w:t>(19,356)</w:t>
            </w:r>
          </w:p>
        </w:tc>
        <w:tc>
          <w:tcPr>
            <w:tcW w:w="180" w:type="dxa"/>
          </w:tcPr>
          <w:p w14:paraId="09E24A12" w14:textId="77777777" w:rsidR="00077FF5" w:rsidRPr="00772784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b/>
                <w:sz w:val="27"/>
                <w:szCs w:val="27"/>
              </w:rPr>
            </w:pPr>
          </w:p>
        </w:tc>
        <w:tc>
          <w:tcPr>
            <w:tcW w:w="900" w:type="dxa"/>
            <w:gridSpan w:val="3"/>
            <w:tcBorders>
              <w:bottom w:val="double" w:sz="4" w:space="0" w:color="auto"/>
            </w:tcBorders>
          </w:tcPr>
          <w:p w14:paraId="4940422C" w14:textId="77777777" w:rsidR="00077FF5" w:rsidRPr="00772784" w:rsidRDefault="00077FF5" w:rsidP="00DF352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27"/>
                <w:szCs w:val="27"/>
                <w:lang w:bidi="th-TH"/>
              </w:rPr>
            </w:pPr>
          </w:p>
          <w:p w14:paraId="41375D36" w14:textId="77777777" w:rsidR="00077FF5" w:rsidRPr="00772784" w:rsidRDefault="00077FF5" w:rsidP="00D9223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sz w:val="27"/>
                <w:szCs w:val="27"/>
              </w:rPr>
            </w:pPr>
            <w:r w:rsidRPr="00772784">
              <w:rPr>
                <w:rFonts w:ascii="Angsana New" w:hAnsi="Angsana New" w:cs="Angsana New"/>
                <w:b/>
                <w:sz w:val="27"/>
                <w:szCs w:val="27"/>
                <w:lang w:bidi="th-TH"/>
              </w:rPr>
              <w:t>58,216</w:t>
            </w:r>
          </w:p>
        </w:tc>
        <w:tc>
          <w:tcPr>
            <w:tcW w:w="180" w:type="dxa"/>
          </w:tcPr>
          <w:p w14:paraId="03FFC88C" w14:textId="77777777" w:rsidR="00077FF5" w:rsidRPr="00772784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sz w:val="27"/>
                <w:szCs w:val="27"/>
              </w:rPr>
            </w:pPr>
          </w:p>
        </w:tc>
        <w:tc>
          <w:tcPr>
            <w:tcW w:w="900" w:type="dxa"/>
            <w:gridSpan w:val="2"/>
            <w:tcBorders>
              <w:bottom w:val="double" w:sz="4" w:space="0" w:color="auto"/>
            </w:tcBorders>
          </w:tcPr>
          <w:p w14:paraId="06BD53DE" w14:textId="77777777" w:rsidR="00077FF5" w:rsidRPr="00772784" w:rsidRDefault="00077FF5" w:rsidP="00DF352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rPr>
                <w:rFonts w:ascii="Angsana New" w:hAnsi="Angsana New" w:cs="Angsana New"/>
                <w:b/>
                <w:sz w:val="27"/>
                <w:szCs w:val="27"/>
              </w:rPr>
            </w:pPr>
          </w:p>
          <w:p w14:paraId="2847172F" w14:textId="77777777" w:rsidR="00077FF5" w:rsidRPr="00772784" w:rsidRDefault="00077FF5" w:rsidP="00DF352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rPr>
                <w:rFonts w:ascii="Angsana New" w:hAnsi="Angsana New" w:cs="Angsana New"/>
                <w:b/>
                <w:sz w:val="27"/>
                <w:szCs w:val="27"/>
              </w:rPr>
            </w:pPr>
            <w:r w:rsidRPr="00772784">
              <w:rPr>
                <w:rFonts w:ascii="Angsana New" w:hAnsi="Angsana New" w:cs="Angsana New"/>
                <w:b/>
                <w:sz w:val="27"/>
                <w:szCs w:val="27"/>
              </w:rPr>
              <w:t>(203,992)</w:t>
            </w:r>
          </w:p>
        </w:tc>
      </w:tr>
      <w:tr w:rsidR="00077FF5" w:rsidRPr="00FF3661" w14:paraId="75E1D044" w14:textId="77777777" w:rsidTr="00742D80">
        <w:trPr>
          <w:cantSplit/>
        </w:trPr>
        <w:tc>
          <w:tcPr>
            <w:tcW w:w="3870" w:type="dxa"/>
          </w:tcPr>
          <w:p w14:paraId="275EC497" w14:textId="77777777" w:rsidR="00077FF5" w:rsidRPr="00772784" w:rsidRDefault="00077FF5" w:rsidP="00DF3521">
            <w:pPr>
              <w:pStyle w:val="acctfourfigures"/>
              <w:spacing w:line="240" w:lineRule="atLeast"/>
              <w:ind w:left="191" w:hanging="180"/>
              <w:rPr>
                <w:rFonts w:ascii="Angsana New" w:hAnsi="Angsana New" w:cs="Angsana New"/>
                <w:sz w:val="27"/>
                <w:szCs w:val="27"/>
                <w:highlight w:val="cyan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</w:tcBorders>
          </w:tcPr>
          <w:p w14:paraId="79A8A1BB" w14:textId="77777777" w:rsidR="00077FF5" w:rsidRPr="00772784" w:rsidRDefault="00077FF5" w:rsidP="00DF3521">
            <w:pPr>
              <w:pStyle w:val="acctmergecolhdg"/>
              <w:tabs>
                <w:tab w:val="decimal" w:pos="1095"/>
              </w:tabs>
              <w:spacing w:line="240" w:lineRule="auto"/>
              <w:ind w:right="15"/>
              <w:jc w:val="left"/>
              <w:rPr>
                <w:rFonts w:ascii="Angsana New" w:hAnsi="Angsana New" w:cs="Angsana New"/>
                <w:b w:val="0"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180" w:type="dxa"/>
          </w:tcPr>
          <w:p w14:paraId="55516AB5" w14:textId="77777777" w:rsidR="00077FF5" w:rsidRPr="00772784" w:rsidRDefault="00077FF5" w:rsidP="00DF3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  <w:gridSpan w:val="3"/>
            <w:tcBorders>
              <w:top w:val="double" w:sz="4" w:space="0" w:color="auto"/>
            </w:tcBorders>
          </w:tcPr>
          <w:p w14:paraId="2F7791A0" w14:textId="77777777" w:rsidR="00077FF5" w:rsidRPr="00772784" w:rsidRDefault="00077FF5" w:rsidP="00DF3521">
            <w:pPr>
              <w:pStyle w:val="acctmergecolhdg"/>
              <w:tabs>
                <w:tab w:val="decimal" w:pos="1091"/>
              </w:tabs>
              <w:spacing w:line="240" w:lineRule="auto"/>
              <w:ind w:right="11"/>
              <w:jc w:val="left"/>
              <w:rPr>
                <w:rFonts w:ascii="Angsana New" w:hAnsi="Angsana New" w:cs="Angsana New"/>
                <w:b w:val="0"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180" w:type="dxa"/>
          </w:tcPr>
          <w:p w14:paraId="191A61DF" w14:textId="77777777" w:rsidR="00077FF5" w:rsidRPr="00772784" w:rsidRDefault="00077FF5" w:rsidP="00DF3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gridSpan w:val="3"/>
            <w:tcBorders>
              <w:top w:val="double" w:sz="4" w:space="0" w:color="auto"/>
            </w:tcBorders>
          </w:tcPr>
          <w:p w14:paraId="24296B13" w14:textId="77777777" w:rsidR="00077FF5" w:rsidRPr="00772784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80" w:type="dxa"/>
          </w:tcPr>
          <w:p w14:paraId="63FD812E" w14:textId="77777777" w:rsidR="00077FF5" w:rsidRPr="00772784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gridSpan w:val="3"/>
            <w:tcBorders>
              <w:top w:val="double" w:sz="4" w:space="0" w:color="auto"/>
            </w:tcBorders>
          </w:tcPr>
          <w:p w14:paraId="0F51B448" w14:textId="77777777" w:rsidR="00077FF5" w:rsidRPr="00772784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80" w:type="dxa"/>
          </w:tcPr>
          <w:p w14:paraId="4C7DD737" w14:textId="77777777" w:rsidR="00077FF5" w:rsidRPr="00772784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</w:tcBorders>
          </w:tcPr>
          <w:p w14:paraId="12B64781" w14:textId="77777777" w:rsidR="00077FF5" w:rsidRPr="00772784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7"/>
                <w:szCs w:val="27"/>
                <w:highlight w:val="yellow"/>
              </w:rPr>
            </w:pPr>
          </w:p>
        </w:tc>
      </w:tr>
      <w:tr w:rsidR="00077FF5" w:rsidRPr="00887951" w14:paraId="35175ECD" w14:textId="77777777" w:rsidTr="00742D80">
        <w:trPr>
          <w:cantSplit/>
        </w:trPr>
        <w:tc>
          <w:tcPr>
            <w:tcW w:w="3870" w:type="dxa"/>
            <w:vAlign w:val="bottom"/>
          </w:tcPr>
          <w:p w14:paraId="72FFA794" w14:textId="77777777" w:rsidR="00077FF5" w:rsidRPr="00772784" w:rsidRDefault="00077FF5" w:rsidP="00DF352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  <w:lang w:bidi="th-TH"/>
              </w:rPr>
            </w:pPr>
            <w:r w:rsidRPr="00772784">
              <w:rPr>
                <w:rFonts w:ascii="Angsana New" w:hAnsi="Angsana New" w:cs="Angsana New" w:hint="cs"/>
                <w:b/>
                <w:bCs/>
                <w:i/>
                <w:iCs/>
                <w:sz w:val="27"/>
                <w:szCs w:val="27"/>
                <w:cs/>
                <w:lang w:bidi="th-TH"/>
              </w:rPr>
              <w:t>งบกระแสเงินสด</w:t>
            </w:r>
          </w:p>
        </w:tc>
        <w:tc>
          <w:tcPr>
            <w:tcW w:w="1170" w:type="dxa"/>
            <w:gridSpan w:val="2"/>
            <w:vAlign w:val="bottom"/>
          </w:tcPr>
          <w:p w14:paraId="54CCC1BD" w14:textId="77777777" w:rsidR="00077FF5" w:rsidRPr="00772784" w:rsidRDefault="00077FF5" w:rsidP="00DF3521">
            <w:pPr>
              <w:pStyle w:val="acctmergecolhdg"/>
              <w:tabs>
                <w:tab w:val="decimal" w:pos="1095"/>
              </w:tabs>
              <w:spacing w:line="240" w:lineRule="auto"/>
              <w:ind w:right="15"/>
              <w:jc w:val="left"/>
              <w:rPr>
                <w:rFonts w:ascii="Angsana New" w:hAnsi="Angsana New" w:cs="Angsana New"/>
                <w:b w:val="0"/>
                <w:bCs/>
                <w:sz w:val="27"/>
                <w:szCs w:val="27"/>
              </w:rPr>
            </w:pPr>
          </w:p>
        </w:tc>
        <w:tc>
          <w:tcPr>
            <w:tcW w:w="180" w:type="dxa"/>
            <w:vAlign w:val="bottom"/>
          </w:tcPr>
          <w:p w14:paraId="4E315BEE" w14:textId="77777777" w:rsidR="00077FF5" w:rsidRPr="00772784" w:rsidRDefault="00077FF5" w:rsidP="00DF3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56A0A55B" w14:textId="77777777" w:rsidR="00077FF5" w:rsidRPr="00772784" w:rsidRDefault="00077FF5" w:rsidP="00DF3521">
            <w:pPr>
              <w:pStyle w:val="acctmergecolhdg"/>
              <w:tabs>
                <w:tab w:val="decimal" w:pos="1091"/>
              </w:tabs>
              <w:spacing w:line="240" w:lineRule="auto"/>
              <w:ind w:right="11"/>
              <w:jc w:val="left"/>
              <w:rPr>
                <w:rFonts w:ascii="Angsana New" w:hAnsi="Angsana New" w:cs="Angsana New"/>
                <w:b w:val="0"/>
                <w:bCs/>
                <w:sz w:val="27"/>
                <w:szCs w:val="27"/>
              </w:rPr>
            </w:pPr>
          </w:p>
        </w:tc>
        <w:tc>
          <w:tcPr>
            <w:tcW w:w="180" w:type="dxa"/>
            <w:vAlign w:val="bottom"/>
          </w:tcPr>
          <w:p w14:paraId="6BF48379" w14:textId="77777777" w:rsidR="00077FF5" w:rsidRPr="00772784" w:rsidRDefault="00077FF5" w:rsidP="00DF3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1E64BCFC" w14:textId="77777777" w:rsidR="00077FF5" w:rsidRPr="00772784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19B2C520" w14:textId="77777777" w:rsidR="00077FF5" w:rsidRPr="00772784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7A410B3A" w14:textId="77777777" w:rsidR="00077FF5" w:rsidRPr="00772784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2C58AF86" w14:textId="77777777" w:rsidR="00077FF5" w:rsidRPr="00772784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1528078" w14:textId="77777777" w:rsidR="00077FF5" w:rsidRPr="00772784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7"/>
                <w:szCs w:val="27"/>
                <w:highlight w:val="yellow"/>
              </w:rPr>
            </w:pPr>
          </w:p>
        </w:tc>
      </w:tr>
      <w:tr w:rsidR="00077FF5" w:rsidRPr="00887951" w14:paraId="68E5AF93" w14:textId="77777777" w:rsidTr="00742D80">
        <w:trPr>
          <w:cantSplit/>
        </w:trPr>
        <w:tc>
          <w:tcPr>
            <w:tcW w:w="3870" w:type="dxa"/>
            <w:vAlign w:val="bottom"/>
          </w:tcPr>
          <w:p w14:paraId="5C9CA4D4" w14:textId="77777777" w:rsidR="00077FF5" w:rsidRPr="00772784" w:rsidRDefault="00077FF5" w:rsidP="00DF352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7"/>
                <w:szCs w:val="27"/>
              </w:rPr>
            </w:pPr>
            <w:r w:rsidRPr="00772784"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  <w:t>กระแสเงินสดจากกิจกรรมดำเนินงาน</w:t>
            </w:r>
          </w:p>
        </w:tc>
        <w:tc>
          <w:tcPr>
            <w:tcW w:w="1170" w:type="dxa"/>
            <w:gridSpan w:val="2"/>
            <w:vAlign w:val="bottom"/>
          </w:tcPr>
          <w:p w14:paraId="006C485D" w14:textId="77777777" w:rsidR="00077FF5" w:rsidRPr="00772784" w:rsidRDefault="00077FF5" w:rsidP="00DF3521">
            <w:pPr>
              <w:pStyle w:val="acctmergecolhdg"/>
              <w:tabs>
                <w:tab w:val="decimal" w:pos="1095"/>
              </w:tabs>
              <w:spacing w:line="240" w:lineRule="auto"/>
              <w:ind w:right="15"/>
              <w:jc w:val="left"/>
              <w:rPr>
                <w:rFonts w:ascii="Angsana New" w:hAnsi="Angsana New" w:cs="Angsana New"/>
                <w:b w:val="0"/>
                <w:bCs/>
                <w:sz w:val="27"/>
                <w:szCs w:val="27"/>
              </w:rPr>
            </w:pPr>
            <w:r w:rsidRPr="00772784">
              <w:rPr>
                <w:rFonts w:ascii="Angsana New" w:hAnsi="Angsana New" w:cs="Angsana New"/>
                <w:b w:val="0"/>
                <w:bCs/>
                <w:sz w:val="27"/>
                <w:szCs w:val="27"/>
              </w:rPr>
              <w:t>(43,655)</w:t>
            </w:r>
          </w:p>
        </w:tc>
        <w:tc>
          <w:tcPr>
            <w:tcW w:w="180" w:type="dxa"/>
            <w:vAlign w:val="bottom"/>
          </w:tcPr>
          <w:p w14:paraId="5520C81D" w14:textId="77777777" w:rsidR="00077FF5" w:rsidRPr="00772784" w:rsidRDefault="00077FF5" w:rsidP="00DF3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65A9E071" w14:textId="77777777" w:rsidR="00077FF5" w:rsidRPr="00772784" w:rsidRDefault="00077FF5" w:rsidP="00DF3521">
            <w:pPr>
              <w:pStyle w:val="acctmergecolhdg"/>
              <w:tabs>
                <w:tab w:val="decimal" w:pos="1091"/>
              </w:tabs>
              <w:spacing w:line="240" w:lineRule="auto"/>
              <w:ind w:right="11"/>
              <w:jc w:val="left"/>
              <w:rPr>
                <w:rFonts w:ascii="Angsana New" w:hAnsi="Angsana New" w:cs="Angsana New"/>
                <w:b w:val="0"/>
                <w:bCs/>
                <w:sz w:val="27"/>
                <w:szCs w:val="27"/>
              </w:rPr>
            </w:pPr>
            <w:r w:rsidRPr="00772784">
              <w:rPr>
                <w:rFonts w:ascii="Angsana New" w:hAnsi="Angsana New" w:cs="Angsana New"/>
                <w:b w:val="0"/>
                <w:bCs/>
                <w:sz w:val="27"/>
                <w:szCs w:val="27"/>
              </w:rPr>
              <w:t>(61,61</w:t>
            </w:r>
            <w:r w:rsidRPr="00772784">
              <w:rPr>
                <w:rFonts w:ascii="Angsana New" w:hAnsi="Angsana New" w:cs="Angsana New" w:hint="cs"/>
                <w:sz w:val="27"/>
                <w:szCs w:val="27"/>
                <w:cs/>
                <w:lang w:bidi="th-TH"/>
              </w:rPr>
              <w:t>6</w:t>
            </w:r>
            <w:r w:rsidRPr="00772784">
              <w:rPr>
                <w:rFonts w:ascii="Angsana New" w:hAnsi="Angsana New" w:cs="Angsana New"/>
                <w:b w:val="0"/>
                <w:bCs/>
                <w:sz w:val="27"/>
                <w:szCs w:val="27"/>
              </w:rPr>
              <w:t>)</w:t>
            </w:r>
          </w:p>
        </w:tc>
        <w:tc>
          <w:tcPr>
            <w:tcW w:w="180" w:type="dxa"/>
            <w:vAlign w:val="bottom"/>
          </w:tcPr>
          <w:p w14:paraId="41144789" w14:textId="77777777" w:rsidR="00077FF5" w:rsidRPr="00772784" w:rsidRDefault="00077FF5" w:rsidP="00DF3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42092F9B" w14:textId="77777777" w:rsidR="00077FF5" w:rsidRPr="00772784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7574292B" w14:textId="77777777" w:rsidR="00077FF5" w:rsidRPr="00772784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045C4AFD" w14:textId="77777777" w:rsidR="00077FF5" w:rsidRPr="00772784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63B582D5" w14:textId="77777777" w:rsidR="00077FF5" w:rsidRPr="00772784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56904B0" w14:textId="77777777" w:rsidR="00077FF5" w:rsidRPr="00772784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7"/>
                <w:szCs w:val="27"/>
                <w:highlight w:val="yellow"/>
              </w:rPr>
            </w:pPr>
          </w:p>
        </w:tc>
      </w:tr>
      <w:tr w:rsidR="00077FF5" w:rsidRPr="00887951" w14:paraId="2CDFA578" w14:textId="77777777" w:rsidTr="00742D80">
        <w:trPr>
          <w:cantSplit/>
        </w:trPr>
        <w:tc>
          <w:tcPr>
            <w:tcW w:w="3870" w:type="dxa"/>
            <w:vAlign w:val="bottom"/>
          </w:tcPr>
          <w:p w14:paraId="4E8D79DC" w14:textId="77777777" w:rsidR="00077FF5" w:rsidRPr="00772784" w:rsidRDefault="00077FF5" w:rsidP="00DF3521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7"/>
                <w:szCs w:val="27"/>
              </w:rPr>
            </w:pPr>
            <w:r w:rsidRPr="00772784"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  <w:t>กระแสเงินสดจากกิจกรรมลงทุน</w:t>
            </w:r>
          </w:p>
        </w:tc>
        <w:tc>
          <w:tcPr>
            <w:tcW w:w="1170" w:type="dxa"/>
            <w:gridSpan w:val="2"/>
            <w:vAlign w:val="bottom"/>
          </w:tcPr>
          <w:p w14:paraId="2488D67F" w14:textId="77777777" w:rsidR="00077FF5" w:rsidRPr="00772784" w:rsidRDefault="00077FF5" w:rsidP="00DF3521">
            <w:pPr>
              <w:pStyle w:val="acctmergecolhdg"/>
              <w:tabs>
                <w:tab w:val="decimal" w:pos="1095"/>
              </w:tabs>
              <w:spacing w:line="240" w:lineRule="auto"/>
              <w:ind w:right="15"/>
              <w:jc w:val="left"/>
              <w:rPr>
                <w:rFonts w:ascii="Angsana New" w:hAnsi="Angsana New" w:cs="Angsana New"/>
                <w:b w:val="0"/>
                <w:bCs/>
                <w:sz w:val="27"/>
                <w:szCs w:val="27"/>
              </w:rPr>
            </w:pPr>
            <w:r w:rsidRPr="00772784">
              <w:rPr>
                <w:rFonts w:ascii="Angsana New" w:hAnsi="Angsana New" w:cs="Angsana New"/>
                <w:b w:val="0"/>
                <w:bCs/>
                <w:sz w:val="27"/>
                <w:szCs w:val="27"/>
              </w:rPr>
              <w:t>(28,413)</w:t>
            </w:r>
          </w:p>
        </w:tc>
        <w:tc>
          <w:tcPr>
            <w:tcW w:w="180" w:type="dxa"/>
            <w:vAlign w:val="bottom"/>
          </w:tcPr>
          <w:p w14:paraId="30999D5B" w14:textId="77777777" w:rsidR="00077FF5" w:rsidRPr="00772784" w:rsidRDefault="00077FF5" w:rsidP="00DF3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10367006" w14:textId="77777777" w:rsidR="00077FF5" w:rsidRPr="00772784" w:rsidRDefault="00077FF5" w:rsidP="00DF3521">
            <w:pPr>
              <w:pStyle w:val="acctmergecolhdg"/>
              <w:tabs>
                <w:tab w:val="decimal" w:pos="1091"/>
              </w:tabs>
              <w:spacing w:line="240" w:lineRule="auto"/>
              <w:ind w:right="11"/>
              <w:jc w:val="left"/>
              <w:rPr>
                <w:rFonts w:ascii="Angsana New" w:hAnsi="Angsana New" w:cs="Angsana New"/>
                <w:b w:val="0"/>
                <w:bCs/>
                <w:sz w:val="27"/>
                <w:szCs w:val="27"/>
              </w:rPr>
            </w:pPr>
            <w:r w:rsidRPr="00772784">
              <w:rPr>
                <w:rFonts w:ascii="Angsana New" w:hAnsi="Angsana New" w:cs="Angsana New"/>
                <w:b w:val="0"/>
                <w:bCs/>
                <w:sz w:val="27"/>
                <w:szCs w:val="27"/>
              </w:rPr>
              <w:t>133,48</w:t>
            </w:r>
            <w:r w:rsidRPr="00772784">
              <w:rPr>
                <w:rFonts w:ascii="Angsana New" w:hAnsi="Angsana New" w:cs="Angsana New" w:hint="cs"/>
                <w:sz w:val="27"/>
                <w:szCs w:val="27"/>
                <w:cs/>
                <w:lang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13743FFE" w14:textId="77777777" w:rsidR="00077FF5" w:rsidRPr="00772784" w:rsidRDefault="00077FF5" w:rsidP="00DF3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6DC7B462" w14:textId="77777777" w:rsidR="00077FF5" w:rsidRPr="00772784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21600DE3" w14:textId="77777777" w:rsidR="00077FF5" w:rsidRPr="00772784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7D0181B9" w14:textId="77777777" w:rsidR="00077FF5" w:rsidRPr="00772784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3DDA8241" w14:textId="77777777" w:rsidR="00077FF5" w:rsidRPr="00772784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2C3CEC2" w14:textId="77777777" w:rsidR="00077FF5" w:rsidRPr="00772784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7"/>
                <w:szCs w:val="27"/>
                <w:highlight w:val="yellow"/>
              </w:rPr>
            </w:pPr>
          </w:p>
        </w:tc>
      </w:tr>
      <w:tr w:rsidR="00077FF5" w:rsidRPr="00887951" w14:paraId="7189B813" w14:textId="77777777" w:rsidTr="00742D80">
        <w:trPr>
          <w:cantSplit/>
        </w:trPr>
        <w:tc>
          <w:tcPr>
            <w:tcW w:w="3870" w:type="dxa"/>
          </w:tcPr>
          <w:p w14:paraId="1ADBC0E5" w14:textId="77777777" w:rsidR="00077FF5" w:rsidRPr="00772784" w:rsidRDefault="00077FF5" w:rsidP="00DF3521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</w:pPr>
            <w:r w:rsidRPr="00772784"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  <w:t xml:space="preserve">กระแสเงินสดจากกิจกรรมจัดหาเงิน 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7B83C291" w14:textId="77777777" w:rsidR="00077FF5" w:rsidRPr="00772784" w:rsidRDefault="00077FF5" w:rsidP="00DF3521">
            <w:pPr>
              <w:pStyle w:val="acctmergecolhdg"/>
              <w:tabs>
                <w:tab w:val="decimal" w:pos="1095"/>
              </w:tabs>
              <w:spacing w:line="240" w:lineRule="auto"/>
              <w:ind w:right="15"/>
              <w:jc w:val="left"/>
              <w:rPr>
                <w:rFonts w:ascii="Angsana New" w:hAnsi="Angsana New" w:cs="Angsana New"/>
                <w:b w:val="0"/>
                <w:bCs/>
                <w:sz w:val="27"/>
                <w:szCs w:val="27"/>
              </w:rPr>
            </w:pPr>
            <w:r w:rsidRPr="00772784">
              <w:rPr>
                <w:rFonts w:ascii="Angsana New" w:hAnsi="Angsana New" w:cs="Angsana New"/>
                <w:b w:val="0"/>
                <w:bCs/>
                <w:sz w:val="27"/>
                <w:szCs w:val="27"/>
              </w:rPr>
              <w:t>(3,702)</w:t>
            </w:r>
          </w:p>
        </w:tc>
        <w:tc>
          <w:tcPr>
            <w:tcW w:w="180" w:type="dxa"/>
          </w:tcPr>
          <w:p w14:paraId="08CC296B" w14:textId="77777777" w:rsidR="00077FF5" w:rsidRPr="00772784" w:rsidRDefault="00077FF5" w:rsidP="00DF3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</w:tcPr>
          <w:p w14:paraId="1B5DA159" w14:textId="77777777" w:rsidR="00077FF5" w:rsidRPr="00772784" w:rsidRDefault="00077FF5" w:rsidP="00DF3521">
            <w:pPr>
              <w:pStyle w:val="acctmergecolhdg"/>
              <w:tabs>
                <w:tab w:val="decimal" w:pos="1091"/>
              </w:tabs>
              <w:spacing w:line="240" w:lineRule="auto"/>
              <w:ind w:right="11"/>
              <w:jc w:val="left"/>
              <w:rPr>
                <w:rFonts w:ascii="Angsana New" w:hAnsi="Angsana New" w:cs="Angsana New"/>
                <w:b w:val="0"/>
                <w:bCs/>
                <w:sz w:val="27"/>
                <w:szCs w:val="27"/>
              </w:rPr>
            </w:pPr>
            <w:r w:rsidRPr="00772784">
              <w:rPr>
                <w:rFonts w:ascii="Angsana New" w:hAnsi="Angsana New" w:cs="Angsana New"/>
                <w:b w:val="0"/>
                <w:bCs/>
                <w:sz w:val="27"/>
                <w:szCs w:val="27"/>
              </w:rPr>
              <w:t>(477)</w:t>
            </w:r>
          </w:p>
        </w:tc>
        <w:tc>
          <w:tcPr>
            <w:tcW w:w="180" w:type="dxa"/>
          </w:tcPr>
          <w:p w14:paraId="7203A500" w14:textId="77777777" w:rsidR="00077FF5" w:rsidRPr="00772784" w:rsidRDefault="00077FF5" w:rsidP="00DF3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gridSpan w:val="3"/>
          </w:tcPr>
          <w:p w14:paraId="10DDF0C2" w14:textId="77777777" w:rsidR="00077FF5" w:rsidRPr="00772784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" w:type="dxa"/>
          </w:tcPr>
          <w:p w14:paraId="2D69EA6A" w14:textId="77777777" w:rsidR="00077FF5" w:rsidRPr="00772784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gridSpan w:val="3"/>
          </w:tcPr>
          <w:p w14:paraId="5352B73A" w14:textId="77777777" w:rsidR="00077FF5" w:rsidRPr="00772784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  <w:highlight w:val="yellow"/>
                <w:cs/>
                <w:lang w:bidi="th-TH"/>
              </w:rPr>
            </w:pPr>
          </w:p>
        </w:tc>
        <w:tc>
          <w:tcPr>
            <w:tcW w:w="180" w:type="dxa"/>
          </w:tcPr>
          <w:p w14:paraId="274C1A4B" w14:textId="77777777" w:rsidR="00077FF5" w:rsidRPr="00772784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gridSpan w:val="2"/>
          </w:tcPr>
          <w:p w14:paraId="2D996A24" w14:textId="77777777" w:rsidR="00077FF5" w:rsidRPr="00772784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7"/>
                <w:szCs w:val="27"/>
                <w:highlight w:val="yellow"/>
              </w:rPr>
            </w:pPr>
          </w:p>
        </w:tc>
      </w:tr>
      <w:tr w:rsidR="00077FF5" w:rsidRPr="00887951" w14:paraId="67C84E18" w14:textId="77777777" w:rsidTr="00742D80">
        <w:trPr>
          <w:cantSplit/>
        </w:trPr>
        <w:tc>
          <w:tcPr>
            <w:tcW w:w="3870" w:type="dxa"/>
          </w:tcPr>
          <w:p w14:paraId="4B67984E" w14:textId="10D8E25C" w:rsidR="00077FF5" w:rsidRPr="00772784" w:rsidRDefault="00077FF5" w:rsidP="00DF3521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772784"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  <w:t>เงินสดและรายการเทียบเท่าเงินสด</w:t>
            </w:r>
            <w:r w:rsidRPr="00772784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  <w:lang w:bidi="th-TH"/>
              </w:rPr>
              <w:t xml:space="preserve">เพิ่มขึ้น </w:t>
            </w:r>
            <w:r w:rsidR="000B2030" w:rsidRPr="00772784">
              <w:rPr>
                <w:rFonts w:ascii="Angsana New" w:hAnsi="Angsana New" w:cs="Angsana New"/>
                <w:b/>
                <w:bCs/>
                <w:sz w:val="27"/>
                <w:szCs w:val="27"/>
                <w:lang w:bidi="th-TH"/>
              </w:rPr>
              <w:br/>
            </w:r>
            <w:r w:rsidRPr="00772784">
              <w:rPr>
                <w:rFonts w:ascii="Angsana New" w:hAnsi="Angsana New" w:cs="Angsana New"/>
                <w:b/>
                <w:bCs/>
                <w:sz w:val="27"/>
                <w:szCs w:val="27"/>
                <w:lang w:bidi="th-TH"/>
              </w:rPr>
              <w:t>(</w:t>
            </w:r>
            <w:r w:rsidRPr="00772784"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  <w:t>ลดลง</w:t>
            </w:r>
            <w:r w:rsidRPr="00772784">
              <w:rPr>
                <w:rFonts w:ascii="Angsana New" w:hAnsi="Angsana New" w:cs="Angsana New"/>
                <w:b/>
                <w:bCs/>
                <w:sz w:val="27"/>
                <w:szCs w:val="27"/>
                <w:lang w:bidi="th-TH"/>
              </w:rPr>
              <w:t>)</w:t>
            </w:r>
            <w:r w:rsidRPr="00772784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  <w:lang w:bidi="th-TH"/>
              </w:rPr>
              <w:t xml:space="preserve"> </w:t>
            </w:r>
            <w:r w:rsidRPr="00772784"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  <w:t>สุทธิ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04AB549" w14:textId="77777777" w:rsidR="00077FF5" w:rsidRPr="00772784" w:rsidRDefault="00077FF5" w:rsidP="00DF3521">
            <w:pPr>
              <w:pStyle w:val="acctmergecolhdg"/>
              <w:tabs>
                <w:tab w:val="decimal" w:pos="1095"/>
              </w:tabs>
              <w:spacing w:line="240" w:lineRule="auto"/>
              <w:ind w:right="15"/>
              <w:jc w:val="left"/>
              <w:rPr>
                <w:rFonts w:ascii="Angsana New" w:hAnsi="Angsana New" w:cs="Angsana New"/>
                <w:sz w:val="27"/>
                <w:szCs w:val="27"/>
              </w:rPr>
            </w:pPr>
          </w:p>
          <w:p w14:paraId="2D19A044" w14:textId="77777777" w:rsidR="00077FF5" w:rsidRPr="00772784" w:rsidRDefault="00077FF5" w:rsidP="00DF3521">
            <w:pPr>
              <w:pStyle w:val="acctmergecolhdg"/>
              <w:tabs>
                <w:tab w:val="decimal" w:pos="1095"/>
              </w:tabs>
              <w:spacing w:line="240" w:lineRule="auto"/>
              <w:ind w:right="15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772784">
              <w:rPr>
                <w:rFonts w:ascii="Angsana New" w:hAnsi="Angsana New" w:cs="Angsana New"/>
                <w:sz w:val="27"/>
                <w:szCs w:val="27"/>
              </w:rPr>
              <w:t>(75,770)</w:t>
            </w:r>
          </w:p>
        </w:tc>
        <w:tc>
          <w:tcPr>
            <w:tcW w:w="180" w:type="dxa"/>
          </w:tcPr>
          <w:p w14:paraId="4B261603" w14:textId="77777777" w:rsidR="00077FF5" w:rsidRPr="00772784" w:rsidRDefault="00077FF5" w:rsidP="00DF3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F274B9B" w14:textId="77777777" w:rsidR="00077FF5" w:rsidRPr="00772784" w:rsidRDefault="00077FF5" w:rsidP="00DF3521">
            <w:pPr>
              <w:pStyle w:val="acctmergecolhdg"/>
              <w:tabs>
                <w:tab w:val="decimal" w:pos="1091"/>
              </w:tabs>
              <w:spacing w:line="240" w:lineRule="auto"/>
              <w:ind w:right="11"/>
              <w:jc w:val="left"/>
              <w:rPr>
                <w:rFonts w:ascii="Angsana New" w:hAnsi="Angsana New" w:cs="Angsana New"/>
                <w:sz w:val="27"/>
                <w:szCs w:val="27"/>
              </w:rPr>
            </w:pPr>
          </w:p>
          <w:p w14:paraId="718C3CF7" w14:textId="77777777" w:rsidR="00077FF5" w:rsidRPr="00772784" w:rsidRDefault="00077FF5" w:rsidP="00DF3521">
            <w:pPr>
              <w:pStyle w:val="acctmergecolhdg"/>
              <w:tabs>
                <w:tab w:val="decimal" w:pos="1091"/>
              </w:tabs>
              <w:spacing w:line="240" w:lineRule="auto"/>
              <w:ind w:right="11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772784">
              <w:rPr>
                <w:rFonts w:ascii="Angsana New" w:hAnsi="Angsana New" w:cs="Angsana New"/>
                <w:sz w:val="27"/>
                <w:szCs w:val="27"/>
              </w:rPr>
              <w:t>71,38</w:t>
            </w:r>
            <w:r w:rsidRPr="00772784">
              <w:rPr>
                <w:rFonts w:ascii="Angsana New" w:hAnsi="Angsana New" w:cs="Angsana New" w:hint="cs"/>
                <w:b w:val="0"/>
                <w:bCs/>
                <w:sz w:val="27"/>
                <w:szCs w:val="27"/>
                <w:cs/>
                <w:lang w:bidi="th-TH"/>
              </w:rPr>
              <w:t>9</w:t>
            </w:r>
          </w:p>
        </w:tc>
        <w:tc>
          <w:tcPr>
            <w:tcW w:w="180" w:type="dxa"/>
          </w:tcPr>
          <w:p w14:paraId="2C0BD0C2" w14:textId="77777777" w:rsidR="00077FF5" w:rsidRPr="00772784" w:rsidRDefault="00077FF5" w:rsidP="00DF3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gridSpan w:val="3"/>
          </w:tcPr>
          <w:p w14:paraId="5C547439" w14:textId="77777777" w:rsidR="00077FF5" w:rsidRPr="00772784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80" w:type="dxa"/>
          </w:tcPr>
          <w:p w14:paraId="2EFB8F11" w14:textId="77777777" w:rsidR="00077FF5" w:rsidRPr="00772784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gridSpan w:val="3"/>
          </w:tcPr>
          <w:p w14:paraId="03AC4949" w14:textId="77777777" w:rsidR="00077FF5" w:rsidRPr="00772784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80" w:type="dxa"/>
          </w:tcPr>
          <w:p w14:paraId="03841B4A" w14:textId="77777777" w:rsidR="00077FF5" w:rsidRPr="00772784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gridSpan w:val="2"/>
          </w:tcPr>
          <w:p w14:paraId="7E1787F9" w14:textId="77777777" w:rsidR="00077FF5" w:rsidRPr="00772784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7"/>
                <w:szCs w:val="27"/>
                <w:highlight w:val="yellow"/>
              </w:rPr>
            </w:pPr>
          </w:p>
        </w:tc>
      </w:tr>
      <w:tr w:rsidR="00077FF5" w:rsidRPr="00682F6C" w14:paraId="491CF80C" w14:textId="77777777" w:rsidTr="00742D80">
        <w:trPr>
          <w:cantSplit/>
        </w:trPr>
        <w:tc>
          <w:tcPr>
            <w:tcW w:w="3870" w:type="dxa"/>
          </w:tcPr>
          <w:p w14:paraId="0A68EBA1" w14:textId="77777777" w:rsidR="00077FF5" w:rsidRPr="00772784" w:rsidRDefault="00077FF5" w:rsidP="00DF3521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</w:tcBorders>
          </w:tcPr>
          <w:p w14:paraId="76242B18" w14:textId="77777777" w:rsidR="00077FF5" w:rsidRPr="00772784" w:rsidRDefault="00077FF5" w:rsidP="00DF3521">
            <w:pPr>
              <w:pStyle w:val="acctmergecolhdg"/>
              <w:tabs>
                <w:tab w:val="decimal" w:pos="1095"/>
              </w:tabs>
              <w:spacing w:line="240" w:lineRule="auto"/>
              <w:ind w:right="15"/>
              <w:jc w:val="lef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64962CFB" w14:textId="77777777" w:rsidR="00077FF5" w:rsidRPr="00772784" w:rsidRDefault="00077FF5" w:rsidP="00DF3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gridSpan w:val="3"/>
            <w:tcBorders>
              <w:top w:val="double" w:sz="4" w:space="0" w:color="auto"/>
            </w:tcBorders>
          </w:tcPr>
          <w:p w14:paraId="70487D5C" w14:textId="77777777" w:rsidR="00077FF5" w:rsidRPr="00772784" w:rsidRDefault="00077FF5" w:rsidP="00DF3521">
            <w:pPr>
              <w:pStyle w:val="acctmergecolhdg"/>
              <w:tabs>
                <w:tab w:val="decimal" w:pos="1091"/>
              </w:tabs>
              <w:spacing w:line="240" w:lineRule="auto"/>
              <w:ind w:right="11"/>
              <w:jc w:val="lef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27FE2D02" w14:textId="77777777" w:rsidR="00077FF5" w:rsidRPr="00772784" w:rsidRDefault="00077FF5" w:rsidP="00DF3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gridSpan w:val="3"/>
          </w:tcPr>
          <w:p w14:paraId="5D115F7F" w14:textId="77777777" w:rsidR="00077FF5" w:rsidRPr="00772784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180" w:type="dxa"/>
          </w:tcPr>
          <w:p w14:paraId="7E8966B2" w14:textId="77777777" w:rsidR="00077FF5" w:rsidRPr="00772784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gridSpan w:val="3"/>
          </w:tcPr>
          <w:p w14:paraId="7835B984" w14:textId="77777777" w:rsidR="00077FF5" w:rsidRPr="00772784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80" w:type="dxa"/>
          </w:tcPr>
          <w:p w14:paraId="401AEAB9" w14:textId="77777777" w:rsidR="00077FF5" w:rsidRPr="00772784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gridSpan w:val="2"/>
          </w:tcPr>
          <w:p w14:paraId="63AB9917" w14:textId="77777777" w:rsidR="00077FF5" w:rsidRPr="00772784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7"/>
                <w:szCs w:val="27"/>
                <w:highlight w:val="yellow"/>
              </w:rPr>
            </w:pPr>
          </w:p>
        </w:tc>
      </w:tr>
      <w:tr w:rsidR="00077FF5" w:rsidRPr="00887951" w14:paraId="0174072A" w14:textId="77777777" w:rsidTr="00742D80">
        <w:trPr>
          <w:cantSplit/>
        </w:trPr>
        <w:tc>
          <w:tcPr>
            <w:tcW w:w="3870" w:type="dxa"/>
          </w:tcPr>
          <w:p w14:paraId="7764C563" w14:textId="73939ECC" w:rsidR="00077FF5" w:rsidRPr="00261A11" w:rsidRDefault="00077FF5" w:rsidP="00DF3521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spacing w:val="-4"/>
                <w:sz w:val="27"/>
                <w:szCs w:val="27"/>
                <w:cs/>
                <w:lang w:bidi="th-TH"/>
              </w:rPr>
            </w:pPr>
            <w:r w:rsidRPr="00261A11">
              <w:rPr>
                <w:rFonts w:ascii="Angsana New" w:hAnsi="Angsana New" w:cs="Angsana New"/>
                <w:b/>
                <w:bCs/>
                <w:spacing w:val="-4"/>
                <w:sz w:val="27"/>
                <w:szCs w:val="27"/>
                <w:cs/>
                <w:lang w:bidi="th-TH"/>
              </w:rPr>
              <w:t>เงินปันผลที่จ่ายให้กับส่วนได้เสียที่ไม่มีอำนา</w:t>
            </w:r>
            <w:r w:rsidR="00261A11" w:rsidRPr="00261A11">
              <w:rPr>
                <w:rFonts w:ascii="Angsana New" w:hAnsi="Angsana New" w:cs="Angsana New" w:hint="cs"/>
                <w:b/>
                <w:bCs/>
                <w:spacing w:val="-4"/>
                <w:sz w:val="27"/>
                <w:szCs w:val="27"/>
                <w:cs/>
                <w:lang w:bidi="th-TH"/>
              </w:rPr>
              <w:t>จ</w:t>
            </w:r>
            <w:r w:rsidRPr="00261A11">
              <w:rPr>
                <w:rFonts w:ascii="Angsana New" w:hAnsi="Angsana New" w:cs="Angsana New"/>
                <w:b/>
                <w:bCs/>
                <w:spacing w:val="-4"/>
                <w:sz w:val="27"/>
                <w:szCs w:val="27"/>
                <w:cs/>
                <w:lang w:bidi="th-TH"/>
              </w:rPr>
              <w:t>ควบคุ</w:t>
            </w:r>
            <w:r w:rsidRPr="00261A11">
              <w:rPr>
                <w:rFonts w:ascii="Angsana New" w:hAnsi="Angsana New" w:cs="Angsana New" w:hint="cs"/>
                <w:b/>
                <w:bCs/>
                <w:spacing w:val="-4"/>
                <w:sz w:val="27"/>
                <w:szCs w:val="27"/>
                <w:cs/>
                <w:lang w:bidi="th-TH"/>
              </w:rPr>
              <w:t>ม</w:t>
            </w: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</w:tcPr>
          <w:p w14:paraId="35CE3F92" w14:textId="140E8869" w:rsidR="00077FF5" w:rsidRPr="00772784" w:rsidRDefault="00D92230" w:rsidP="00D92230">
            <w:pPr>
              <w:pStyle w:val="acctmergecolhdg"/>
              <w:spacing w:line="240" w:lineRule="auto"/>
              <w:ind w:right="15"/>
              <w:rPr>
                <w:rFonts w:ascii="Angsana New" w:hAnsi="Angsana New" w:cs="Angsana New"/>
                <w:bCs/>
                <w:sz w:val="27"/>
                <w:szCs w:val="27"/>
              </w:rPr>
            </w:pPr>
            <w:r>
              <w:rPr>
                <w:rFonts w:ascii="Angsana New" w:hAnsi="Angsana New" w:cstheme="minorBidi" w:hint="cs"/>
                <w:bCs/>
                <w:color w:val="000000"/>
                <w:sz w:val="27"/>
                <w:szCs w:val="34"/>
                <w:cs/>
                <w:lang w:bidi="th-TH"/>
              </w:rPr>
              <w:t xml:space="preserve">    </w:t>
            </w:r>
            <w:r w:rsidR="00077FF5" w:rsidRPr="00772784">
              <w:rPr>
                <w:rFonts w:ascii="Angsana New" w:hAnsi="Angsana New"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180" w:type="dxa"/>
          </w:tcPr>
          <w:p w14:paraId="44699DE1" w14:textId="77777777" w:rsidR="00077FF5" w:rsidRPr="00772784" w:rsidRDefault="00077FF5" w:rsidP="00DF3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rPr>
                <w:rFonts w:ascii="Angsana New" w:hAnsi="Angsana New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1170" w:type="dxa"/>
            <w:gridSpan w:val="3"/>
            <w:tcBorders>
              <w:bottom w:val="double" w:sz="4" w:space="0" w:color="auto"/>
            </w:tcBorders>
          </w:tcPr>
          <w:p w14:paraId="362F9F89" w14:textId="6AD70776" w:rsidR="00077FF5" w:rsidRPr="00772784" w:rsidRDefault="00D92230" w:rsidP="00D92230">
            <w:pPr>
              <w:pStyle w:val="acctmergecolhdg"/>
              <w:spacing w:line="240" w:lineRule="auto"/>
              <w:ind w:right="11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  <w:lang w:bidi="th-TH"/>
              </w:rPr>
              <w:t xml:space="preserve">         </w:t>
            </w:r>
            <w:r w:rsidR="00077FF5" w:rsidRPr="00772784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80" w:type="dxa"/>
          </w:tcPr>
          <w:p w14:paraId="5C0818FE" w14:textId="77777777" w:rsidR="00077FF5" w:rsidRPr="00772784" w:rsidRDefault="00077FF5" w:rsidP="00DF3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rPr>
                <w:rFonts w:ascii="Angsana New" w:hAnsi="Angsana New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900" w:type="dxa"/>
            <w:gridSpan w:val="3"/>
            <w:tcBorders>
              <w:bottom w:val="double" w:sz="4" w:space="0" w:color="auto"/>
            </w:tcBorders>
          </w:tcPr>
          <w:p w14:paraId="33025A4E" w14:textId="77777777" w:rsidR="00077FF5" w:rsidRPr="00772784" w:rsidRDefault="00077FF5" w:rsidP="00DF3521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772784">
              <w:rPr>
                <w:rFonts w:ascii="Angsana New" w:hAnsi="Angsana New" w:cs="Angsana New"/>
                <w:b/>
                <w:bCs/>
                <w:sz w:val="27"/>
                <w:szCs w:val="27"/>
              </w:rPr>
              <w:t>2,713</w:t>
            </w:r>
          </w:p>
        </w:tc>
        <w:tc>
          <w:tcPr>
            <w:tcW w:w="180" w:type="dxa"/>
          </w:tcPr>
          <w:p w14:paraId="7C4F4337" w14:textId="77777777" w:rsidR="00077FF5" w:rsidRPr="00772784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  <w:gridSpan w:val="3"/>
            <w:tcBorders>
              <w:bottom w:val="double" w:sz="4" w:space="0" w:color="auto"/>
            </w:tcBorders>
          </w:tcPr>
          <w:p w14:paraId="33E5E6EE" w14:textId="4A0DBF08" w:rsidR="00077FF5" w:rsidRPr="00772784" w:rsidRDefault="00D92230" w:rsidP="00D25E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  <w:lang w:bidi="th-TH"/>
              </w:rPr>
              <w:t xml:space="preserve">   </w:t>
            </w:r>
            <w:r w:rsidR="00077FF5" w:rsidRPr="00772784">
              <w:rPr>
                <w:rFonts w:ascii="Angsana New" w:hAnsi="Angsana New" w:cs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180" w:type="dxa"/>
          </w:tcPr>
          <w:p w14:paraId="15D9038B" w14:textId="77777777" w:rsidR="00077FF5" w:rsidRPr="00772784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  <w:gridSpan w:val="2"/>
            <w:tcBorders>
              <w:bottom w:val="double" w:sz="4" w:space="0" w:color="auto"/>
            </w:tcBorders>
          </w:tcPr>
          <w:p w14:paraId="0C0A47E0" w14:textId="77777777" w:rsidR="00077FF5" w:rsidRPr="00772784" w:rsidRDefault="00077FF5" w:rsidP="00DF3521">
            <w:pPr>
              <w:pStyle w:val="acctmergecolhdg"/>
              <w:tabs>
                <w:tab w:val="decimal" w:pos="825"/>
              </w:tabs>
              <w:spacing w:line="240" w:lineRule="auto"/>
              <w:jc w:val="left"/>
              <w:rPr>
                <w:rFonts w:ascii="Angsana New" w:hAnsi="Angsana New" w:cs="Angsana New"/>
                <w:bCs/>
                <w:sz w:val="27"/>
                <w:szCs w:val="27"/>
              </w:rPr>
            </w:pPr>
            <w:r w:rsidRPr="00772784">
              <w:rPr>
                <w:rFonts w:ascii="Angsana New" w:hAnsi="Angsana New" w:cs="Angsana New"/>
                <w:bCs/>
                <w:sz w:val="27"/>
                <w:szCs w:val="27"/>
              </w:rPr>
              <w:t>2,713</w:t>
            </w:r>
          </w:p>
        </w:tc>
      </w:tr>
    </w:tbl>
    <w:p w14:paraId="084685CC" w14:textId="14879C22" w:rsidR="00077FF5" w:rsidRDefault="00077FF5" w:rsidP="00455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20"/>
          <w:szCs w:val="20"/>
        </w:rPr>
      </w:pPr>
    </w:p>
    <w:p w14:paraId="7A6CBEC6" w14:textId="1F908132" w:rsidR="00077FF5" w:rsidRDefault="00077FF5" w:rsidP="00077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  <w:sectPr w:rsidR="00077FF5" w:rsidSect="00B75C63"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38DFAADD" w14:textId="77777777" w:rsidR="00176709" w:rsidRPr="00420468" w:rsidRDefault="00176709" w:rsidP="001767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sz w:val="2"/>
          <w:szCs w:val="2"/>
        </w:rPr>
      </w:pPr>
    </w:p>
    <w:p w14:paraId="60A45E50" w14:textId="39EEE81E" w:rsidR="00176709" w:rsidRPr="00176709" w:rsidRDefault="00176709" w:rsidP="002768A4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7" w:hanging="405"/>
        <w:jc w:val="thaiDistribute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176709">
        <w:rPr>
          <w:rFonts w:ascii="Angsana New" w:hAnsi="Angsana New"/>
          <w:b/>
          <w:bCs/>
          <w:sz w:val="30"/>
          <w:szCs w:val="30"/>
        </w:rPr>
        <w:tab/>
      </w:r>
      <w:r w:rsidRPr="00176709">
        <w:rPr>
          <w:rFonts w:ascii="Angsana New" w:hAnsi="Angsana New" w:hint="cs"/>
          <w:b/>
          <w:bCs/>
          <w:sz w:val="30"/>
          <w:szCs w:val="30"/>
          <w:cs/>
        </w:rPr>
        <w:t>เงินลงทุนระยะยาวในกิจการที่เกี่ยวข้องกัน</w:t>
      </w:r>
    </w:p>
    <w:p w14:paraId="1CC313AF" w14:textId="77777777" w:rsidR="004571A4" w:rsidRDefault="004571A4" w:rsidP="004571A4">
      <w:pPr>
        <w:pStyle w:val="block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02D6D447" w14:textId="77777777" w:rsidR="00176709" w:rsidRDefault="004571A4" w:rsidP="004571A4">
      <w:pPr>
        <w:pStyle w:val="block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621170">
        <w:rPr>
          <w:rFonts w:ascii="Angsana New" w:hAnsi="Angsana New" w:cs="Angsana New" w:hint="cs"/>
          <w:sz w:val="30"/>
          <w:szCs w:val="30"/>
          <w:cs/>
          <w:lang w:bidi="th-TH"/>
        </w:rPr>
        <w:t>เ</w:t>
      </w:r>
      <w:r w:rsidRPr="00621170">
        <w:rPr>
          <w:rFonts w:ascii="Angsana New" w:hAnsi="Angsana New" w:cs="Angsana New"/>
          <w:sz w:val="30"/>
          <w:szCs w:val="30"/>
          <w:cs/>
          <w:lang w:bidi="th-TH"/>
        </w:rPr>
        <w:t>งินลงทุน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ระยะยาวในกิจการที่เกี่ยวข้องกัน</w:t>
      </w:r>
      <w:r w:rsidRPr="00621170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621170">
        <w:rPr>
          <w:rFonts w:ascii="Angsana New" w:hAnsi="Angsana New" w:cs="Angsana New"/>
          <w:sz w:val="30"/>
          <w:szCs w:val="30"/>
          <w:cs/>
          <w:lang w:bidi="th-TH"/>
        </w:rPr>
        <w:t xml:space="preserve">ณ วันที่ 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31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ธันวาคม</w:t>
      </w:r>
      <w:r w:rsidR="000B4BBD">
        <w:rPr>
          <w:rFonts w:ascii="Angsana New" w:hAnsi="Angsana New" w:cs="Angsana New"/>
          <w:sz w:val="30"/>
          <w:szCs w:val="30"/>
          <w:lang w:val="en-US" w:bidi="th-TH"/>
        </w:rPr>
        <w:t xml:space="preserve"> 256</w:t>
      </w:r>
      <w:r w:rsidR="00C56339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="000B4BBD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0B4BBD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และ </w:t>
      </w:r>
      <w:r w:rsidR="000B4BBD">
        <w:rPr>
          <w:rFonts w:ascii="Angsana New" w:hAnsi="Angsana New" w:cs="Angsana New"/>
          <w:sz w:val="30"/>
          <w:szCs w:val="30"/>
          <w:lang w:val="en-US" w:bidi="th-TH"/>
        </w:rPr>
        <w:t>25</w:t>
      </w:r>
      <w:r w:rsidR="00C56339">
        <w:rPr>
          <w:rFonts w:ascii="Angsana New" w:hAnsi="Angsana New" w:cs="Angsana New"/>
          <w:sz w:val="30"/>
          <w:szCs w:val="30"/>
          <w:lang w:val="en-US" w:bidi="th-TH"/>
        </w:rPr>
        <w:t>60</w:t>
      </w:r>
      <w:r w:rsidRPr="00621170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621170">
        <w:rPr>
          <w:rFonts w:ascii="Angsana New" w:hAnsi="Angsana New" w:cs="Angsana New" w:hint="cs"/>
          <w:sz w:val="30"/>
          <w:szCs w:val="30"/>
          <w:cs/>
          <w:lang w:val="en-US" w:bidi="th-TH"/>
        </w:rPr>
        <w:t>และเงินปันผลรับจากเงินลงทุนสำหรับ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แต่ละปี</w:t>
      </w:r>
      <w:r w:rsidRPr="00621170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Pr="00621170">
        <w:rPr>
          <w:rFonts w:ascii="Angsana New" w:hAnsi="Angsana New" w:cs="Angsana New"/>
          <w:sz w:val="30"/>
          <w:szCs w:val="30"/>
          <w:cs/>
          <w:lang w:val="en-US" w:bidi="th-TH"/>
        </w:rPr>
        <w:t>มีดังนี้</w:t>
      </w:r>
    </w:p>
    <w:p w14:paraId="069A6803" w14:textId="77777777" w:rsidR="004571A4" w:rsidRPr="00910702" w:rsidRDefault="004571A4" w:rsidP="00176709">
      <w:pPr>
        <w:pStyle w:val="block"/>
        <w:tabs>
          <w:tab w:val="left" w:pos="540"/>
        </w:tabs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W w:w="14598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00"/>
        <w:gridCol w:w="1436"/>
        <w:gridCol w:w="904"/>
        <w:gridCol w:w="810"/>
        <w:gridCol w:w="178"/>
        <w:gridCol w:w="794"/>
        <w:gridCol w:w="794"/>
        <w:gridCol w:w="178"/>
        <w:gridCol w:w="794"/>
        <w:gridCol w:w="178"/>
        <w:gridCol w:w="900"/>
        <w:gridCol w:w="178"/>
        <w:gridCol w:w="794"/>
        <w:gridCol w:w="178"/>
        <w:gridCol w:w="794"/>
        <w:gridCol w:w="178"/>
        <w:gridCol w:w="794"/>
        <w:gridCol w:w="178"/>
        <w:gridCol w:w="794"/>
        <w:gridCol w:w="178"/>
        <w:gridCol w:w="794"/>
        <w:gridCol w:w="178"/>
        <w:gridCol w:w="794"/>
      </w:tblGrid>
      <w:tr w:rsidR="00D143E8" w:rsidRPr="0069331B" w14:paraId="39AD74BF" w14:textId="77777777" w:rsidTr="00257B27">
        <w:trPr>
          <w:tblHeader/>
        </w:trPr>
        <w:tc>
          <w:tcPr>
            <w:tcW w:w="1800" w:type="dxa"/>
            <w:vAlign w:val="bottom"/>
          </w:tcPr>
          <w:p w14:paraId="6C94E1C1" w14:textId="77777777" w:rsidR="00D143E8" w:rsidRPr="0069331B" w:rsidRDefault="00D143E8" w:rsidP="00FA404B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436" w:type="dxa"/>
            <w:vAlign w:val="bottom"/>
          </w:tcPr>
          <w:p w14:paraId="26A58F75" w14:textId="77777777" w:rsidR="00D143E8" w:rsidRPr="0069331B" w:rsidRDefault="00D143E8" w:rsidP="00FA404B">
            <w:pPr>
              <w:pStyle w:val="acctmergecolhdg"/>
              <w:tabs>
                <w:tab w:val="left" w:pos="540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1362" w:type="dxa"/>
            <w:gridSpan w:val="21"/>
            <w:vAlign w:val="bottom"/>
          </w:tcPr>
          <w:p w14:paraId="387D4ADB" w14:textId="77777777" w:rsidR="00D143E8" w:rsidRPr="0069331B" w:rsidRDefault="00D143E8" w:rsidP="00D143E8">
            <w:pPr>
              <w:pStyle w:val="acctmergecolhdg"/>
              <w:spacing w:line="240" w:lineRule="auto"/>
              <w:ind w:left="-113" w:right="-113"/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color w:val="000000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176709" w:rsidRPr="0069331B" w14:paraId="5AB93F1C" w14:textId="77777777" w:rsidTr="00257B27">
        <w:trPr>
          <w:tblHeader/>
        </w:trPr>
        <w:tc>
          <w:tcPr>
            <w:tcW w:w="1800" w:type="dxa"/>
            <w:vAlign w:val="bottom"/>
          </w:tcPr>
          <w:p w14:paraId="4E649E46" w14:textId="77777777" w:rsidR="00176709" w:rsidRPr="0069331B" w:rsidRDefault="00176709" w:rsidP="00FA404B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436" w:type="dxa"/>
            <w:vAlign w:val="bottom"/>
          </w:tcPr>
          <w:p w14:paraId="0518C9EF" w14:textId="77777777" w:rsidR="00176709" w:rsidRPr="0069331B" w:rsidRDefault="00176709" w:rsidP="00FA404B">
            <w:pPr>
              <w:pStyle w:val="acctmergecolhdg"/>
              <w:tabs>
                <w:tab w:val="left" w:pos="540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714" w:type="dxa"/>
            <w:gridSpan w:val="2"/>
            <w:vAlign w:val="bottom"/>
          </w:tcPr>
          <w:p w14:paraId="23079BE2" w14:textId="77777777" w:rsidR="00176709" w:rsidRPr="0069331B" w:rsidRDefault="00176709" w:rsidP="00FA404B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78" w:type="dxa"/>
          </w:tcPr>
          <w:p w14:paraId="75F40092" w14:textId="77777777" w:rsidR="00176709" w:rsidRPr="0069331B" w:rsidRDefault="00176709" w:rsidP="00FA404B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1588" w:type="dxa"/>
            <w:gridSpan w:val="2"/>
            <w:vAlign w:val="bottom"/>
          </w:tcPr>
          <w:p w14:paraId="2CC6C838" w14:textId="77777777" w:rsidR="00176709" w:rsidRPr="0069331B" w:rsidRDefault="00176709" w:rsidP="00FA404B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</w:tcPr>
          <w:p w14:paraId="60FBC477" w14:textId="77777777" w:rsidR="00176709" w:rsidRPr="0069331B" w:rsidRDefault="00176709" w:rsidP="00FA404B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872" w:type="dxa"/>
            <w:gridSpan w:val="3"/>
            <w:vAlign w:val="bottom"/>
          </w:tcPr>
          <w:p w14:paraId="35ACE4F2" w14:textId="77777777" w:rsidR="00176709" w:rsidRPr="0069331B" w:rsidRDefault="00176709" w:rsidP="00FA404B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78" w:type="dxa"/>
            <w:vAlign w:val="bottom"/>
          </w:tcPr>
          <w:p w14:paraId="44D7D7FA" w14:textId="77777777" w:rsidR="00176709" w:rsidRPr="0069331B" w:rsidRDefault="00176709" w:rsidP="00FA404B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766" w:type="dxa"/>
            <w:gridSpan w:val="3"/>
            <w:vAlign w:val="bottom"/>
          </w:tcPr>
          <w:p w14:paraId="27857746" w14:textId="77777777" w:rsidR="00176709" w:rsidRPr="0069331B" w:rsidRDefault="00176709" w:rsidP="00FA404B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  <w:vAlign w:val="bottom"/>
          </w:tcPr>
          <w:p w14:paraId="463D9005" w14:textId="77777777" w:rsidR="00176709" w:rsidRPr="0069331B" w:rsidRDefault="00176709" w:rsidP="00FA404B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1766" w:type="dxa"/>
            <w:gridSpan w:val="3"/>
            <w:vAlign w:val="bottom"/>
          </w:tcPr>
          <w:p w14:paraId="42CAF69E" w14:textId="77777777" w:rsidR="00176709" w:rsidRPr="0069331B" w:rsidRDefault="00176709" w:rsidP="00FA404B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ราคาทุน</w:t>
            </w: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lang w:bidi="th-TH"/>
              </w:rPr>
              <w:t xml:space="preserve"> </w:t>
            </w: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lang w:val="en-US" w:bidi="th-TH"/>
              </w:rPr>
              <w:t>-</w:t>
            </w: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 xml:space="preserve"> </w:t>
            </w:r>
            <w:r w:rsidRPr="0069331B">
              <w:rPr>
                <w:rFonts w:ascii="Angsana New" w:hAnsi="Angsana New" w:cs="Angsana New" w:hint="cs"/>
                <w:b w:val="0"/>
                <w:color w:val="000000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78" w:type="dxa"/>
            <w:vAlign w:val="bottom"/>
          </w:tcPr>
          <w:p w14:paraId="7F63ED53" w14:textId="77777777" w:rsidR="00176709" w:rsidRPr="0069331B" w:rsidRDefault="00176709" w:rsidP="00FA404B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766" w:type="dxa"/>
            <w:gridSpan w:val="3"/>
            <w:vAlign w:val="bottom"/>
          </w:tcPr>
          <w:p w14:paraId="379498DE" w14:textId="77777777" w:rsidR="00176709" w:rsidRPr="0069331B" w:rsidRDefault="00176709" w:rsidP="00FA404B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เงินปันผลรับ</w:t>
            </w:r>
          </w:p>
        </w:tc>
      </w:tr>
      <w:tr w:rsidR="00C56339" w:rsidRPr="0069331B" w14:paraId="78BD5408" w14:textId="77777777" w:rsidTr="00257B27">
        <w:trPr>
          <w:trHeight w:val="270"/>
          <w:tblHeader/>
        </w:trPr>
        <w:tc>
          <w:tcPr>
            <w:tcW w:w="1800" w:type="dxa"/>
          </w:tcPr>
          <w:p w14:paraId="0FB6F36F" w14:textId="77777777" w:rsidR="00C56339" w:rsidRPr="0069331B" w:rsidRDefault="00C56339" w:rsidP="00C5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6" w:type="dxa"/>
          </w:tcPr>
          <w:p w14:paraId="78A5B021" w14:textId="77777777" w:rsidR="00C56339" w:rsidRPr="0069331B" w:rsidRDefault="00C56339" w:rsidP="00C5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4" w:type="dxa"/>
          </w:tcPr>
          <w:p w14:paraId="0762D4C8" w14:textId="77777777" w:rsidR="00C56339" w:rsidRPr="0069331B" w:rsidRDefault="00C56339" w:rsidP="00C5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810" w:type="dxa"/>
          </w:tcPr>
          <w:p w14:paraId="7589BA9E" w14:textId="77777777" w:rsidR="00C56339" w:rsidRPr="0069331B" w:rsidRDefault="00C56339" w:rsidP="00C5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</w:t>
            </w:r>
            <w:r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178" w:type="dxa"/>
          </w:tcPr>
          <w:p w14:paraId="3FC947EB" w14:textId="77777777" w:rsidR="00C56339" w:rsidRPr="0069331B" w:rsidRDefault="00C56339" w:rsidP="00C5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27D8DA6A" w14:textId="77777777" w:rsidR="00C56339" w:rsidRPr="0069331B" w:rsidRDefault="00C56339" w:rsidP="00C5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794" w:type="dxa"/>
          </w:tcPr>
          <w:p w14:paraId="453FD865" w14:textId="77777777" w:rsidR="00C56339" w:rsidRPr="0069331B" w:rsidRDefault="00C56339" w:rsidP="00C5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</w:t>
            </w:r>
            <w:r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178" w:type="dxa"/>
          </w:tcPr>
          <w:p w14:paraId="3D5D63E6" w14:textId="77777777" w:rsidR="00C56339" w:rsidRPr="0069331B" w:rsidRDefault="00C56339" w:rsidP="00C5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42CE33CA" w14:textId="77777777" w:rsidR="00C56339" w:rsidRPr="0069331B" w:rsidRDefault="00C56339" w:rsidP="00C5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78" w:type="dxa"/>
          </w:tcPr>
          <w:p w14:paraId="7BA59FED" w14:textId="77777777" w:rsidR="00C56339" w:rsidRPr="0069331B" w:rsidRDefault="00C56339" w:rsidP="00C5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BF5353F" w14:textId="77777777" w:rsidR="00C56339" w:rsidRPr="0069331B" w:rsidRDefault="00C56339" w:rsidP="00C5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</w:t>
            </w:r>
            <w:r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178" w:type="dxa"/>
          </w:tcPr>
          <w:p w14:paraId="290865F7" w14:textId="77777777" w:rsidR="00C56339" w:rsidRPr="0069331B" w:rsidRDefault="00C56339" w:rsidP="00C5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423C716C" w14:textId="77777777" w:rsidR="00C56339" w:rsidRPr="0069331B" w:rsidRDefault="00C56339" w:rsidP="00C5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78" w:type="dxa"/>
          </w:tcPr>
          <w:p w14:paraId="23D81B05" w14:textId="77777777" w:rsidR="00C56339" w:rsidRPr="0069331B" w:rsidRDefault="00C56339" w:rsidP="00C5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3491600A" w14:textId="77777777" w:rsidR="00C56339" w:rsidRPr="0069331B" w:rsidRDefault="00C56339" w:rsidP="00C5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</w:t>
            </w:r>
            <w:r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178" w:type="dxa"/>
          </w:tcPr>
          <w:p w14:paraId="481E3593" w14:textId="77777777" w:rsidR="00C56339" w:rsidRPr="0069331B" w:rsidRDefault="00C56339" w:rsidP="00C5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49FA2F5B" w14:textId="77777777" w:rsidR="00C56339" w:rsidRPr="0069331B" w:rsidRDefault="00C56339" w:rsidP="00C5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78" w:type="dxa"/>
          </w:tcPr>
          <w:p w14:paraId="1DF77F91" w14:textId="77777777" w:rsidR="00C56339" w:rsidRPr="0069331B" w:rsidRDefault="00C56339" w:rsidP="00C5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3AE5986C" w14:textId="77777777" w:rsidR="00C56339" w:rsidRPr="0069331B" w:rsidRDefault="00C56339" w:rsidP="00C5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</w:t>
            </w:r>
            <w:r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178" w:type="dxa"/>
          </w:tcPr>
          <w:p w14:paraId="15152A4C" w14:textId="77777777" w:rsidR="00C56339" w:rsidRPr="0069331B" w:rsidRDefault="00C56339" w:rsidP="00C5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68046EE3" w14:textId="77777777" w:rsidR="00C56339" w:rsidRPr="0069331B" w:rsidRDefault="00C56339" w:rsidP="00C5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78" w:type="dxa"/>
          </w:tcPr>
          <w:p w14:paraId="0D1EED09" w14:textId="77777777" w:rsidR="00C56339" w:rsidRPr="0069331B" w:rsidRDefault="00C56339" w:rsidP="00C5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76781B54" w14:textId="77777777" w:rsidR="00C56339" w:rsidRPr="0069331B" w:rsidRDefault="00C56339" w:rsidP="00C5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</w:t>
            </w:r>
            <w:r>
              <w:rPr>
                <w:rFonts w:ascii="Angsana New" w:hAnsi="Angsana New"/>
                <w:sz w:val="24"/>
                <w:szCs w:val="24"/>
              </w:rPr>
              <w:t>60</w:t>
            </w:r>
          </w:p>
        </w:tc>
      </w:tr>
      <w:tr w:rsidR="00C56339" w:rsidRPr="0069331B" w14:paraId="29756D0A" w14:textId="77777777" w:rsidTr="00257B27">
        <w:trPr>
          <w:trHeight w:val="270"/>
          <w:tblHeader/>
        </w:trPr>
        <w:tc>
          <w:tcPr>
            <w:tcW w:w="1800" w:type="dxa"/>
          </w:tcPr>
          <w:p w14:paraId="124DB41D" w14:textId="77777777" w:rsidR="00C56339" w:rsidRPr="0069331B" w:rsidRDefault="00C56339" w:rsidP="00C5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36" w:type="dxa"/>
          </w:tcPr>
          <w:p w14:paraId="4A038417" w14:textId="77777777" w:rsidR="00C56339" w:rsidRPr="0069331B" w:rsidRDefault="00C56339" w:rsidP="00C5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14" w:type="dxa"/>
            <w:gridSpan w:val="2"/>
          </w:tcPr>
          <w:p w14:paraId="03EF521B" w14:textId="77777777" w:rsidR="00C56339" w:rsidRPr="0069331B" w:rsidRDefault="00C56339" w:rsidP="00C5633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9331B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78" w:type="dxa"/>
          </w:tcPr>
          <w:p w14:paraId="0F2D90EE" w14:textId="77777777" w:rsidR="00C56339" w:rsidRPr="0069331B" w:rsidRDefault="00C56339" w:rsidP="00C5633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70" w:type="dxa"/>
            <w:gridSpan w:val="18"/>
            <w:vAlign w:val="bottom"/>
          </w:tcPr>
          <w:p w14:paraId="621DBA00" w14:textId="77777777" w:rsidR="00C56339" w:rsidRPr="0069331B" w:rsidRDefault="00C56339" w:rsidP="00C5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C56339" w:rsidRPr="001974C8" w14:paraId="73EF3EDE" w14:textId="77777777" w:rsidTr="00257B27">
        <w:tc>
          <w:tcPr>
            <w:tcW w:w="1800" w:type="dxa"/>
          </w:tcPr>
          <w:p w14:paraId="18E4E6B6" w14:textId="77777777" w:rsidR="00C56339" w:rsidRPr="0069331B" w:rsidRDefault="00C56339" w:rsidP="00C5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บริษัท 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ไทย พอร์ทัล จำกัด</w:t>
            </w:r>
          </w:p>
        </w:tc>
        <w:tc>
          <w:tcPr>
            <w:tcW w:w="1436" w:type="dxa"/>
          </w:tcPr>
          <w:p w14:paraId="207391EF" w14:textId="77777777" w:rsidR="00C56339" w:rsidRPr="0069331B" w:rsidRDefault="00C56339" w:rsidP="00C5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บริการอินเตอร์เน็ต</w:t>
            </w:r>
          </w:p>
        </w:tc>
        <w:tc>
          <w:tcPr>
            <w:tcW w:w="904" w:type="dxa"/>
          </w:tcPr>
          <w:p w14:paraId="0CB2520C" w14:textId="463588C7" w:rsidR="00C56339" w:rsidRPr="0069331B" w:rsidRDefault="001A4A11" w:rsidP="00C5633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19.00</w:t>
            </w:r>
          </w:p>
        </w:tc>
        <w:tc>
          <w:tcPr>
            <w:tcW w:w="810" w:type="dxa"/>
          </w:tcPr>
          <w:p w14:paraId="30025021" w14:textId="77777777" w:rsidR="00C56339" w:rsidRPr="0069331B" w:rsidRDefault="00C56339" w:rsidP="00C5633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19.00</w:t>
            </w:r>
          </w:p>
        </w:tc>
        <w:tc>
          <w:tcPr>
            <w:tcW w:w="178" w:type="dxa"/>
          </w:tcPr>
          <w:p w14:paraId="63C8DD8C" w14:textId="77777777" w:rsidR="00C56339" w:rsidRPr="0069331B" w:rsidRDefault="00C56339" w:rsidP="00C5633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2BE842B7" w14:textId="1D2BC644" w:rsidR="00C56339" w:rsidRPr="0069331B" w:rsidRDefault="008B222E" w:rsidP="00C5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100,000</w:t>
            </w:r>
          </w:p>
        </w:tc>
        <w:tc>
          <w:tcPr>
            <w:tcW w:w="794" w:type="dxa"/>
          </w:tcPr>
          <w:p w14:paraId="08542DD1" w14:textId="77777777" w:rsidR="00C56339" w:rsidRPr="0069331B" w:rsidRDefault="00C56339" w:rsidP="00C5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5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100,000</w:t>
            </w:r>
          </w:p>
        </w:tc>
        <w:tc>
          <w:tcPr>
            <w:tcW w:w="178" w:type="dxa"/>
          </w:tcPr>
          <w:p w14:paraId="206E5B68" w14:textId="77777777" w:rsidR="00C56339" w:rsidRPr="0069331B" w:rsidRDefault="00C56339" w:rsidP="00C56339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bottom w:val="double" w:sz="4" w:space="0" w:color="auto"/>
            </w:tcBorders>
          </w:tcPr>
          <w:p w14:paraId="44B56C43" w14:textId="4AAC41AD" w:rsidR="00C56339" w:rsidRPr="00176709" w:rsidRDefault="008B222E" w:rsidP="00C5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6,092</w:t>
            </w:r>
          </w:p>
        </w:tc>
        <w:tc>
          <w:tcPr>
            <w:tcW w:w="178" w:type="dxa"/>
          </w:tcPr>
          <w:p w14:paraId="7F072B1D" w14:textId="77777777" w:rsidR="00C56339" w:rsidRPr="00176709" w:rsidRDefault="00C56339" w:rsidP="00C5633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510E0380" w14:textId="77777777" w:rsidR="00C56339" w:rsidRPr="00176709" w:rsidRDefault="00C56339" w:rsidP="00C5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17670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6,092</w:t>
            </w:r>
          </w:p>
        </w:tc>
        <w:tc>
          <w:tcPr>
            <w:tcW w:w="178" w:type="dxa"/>
          </w:tcPr>
          <w:p w14:paraId="21A92B08" w14:textId="77777777" w:rsidR="00C56339" w:rsidRPr="00176709" w:rsidRDefault="00C56339" w:rsidP="00C56339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bottom w:val="double" w:sz="4" w:space="0" w:color="auto"/>
            </w:tcBorders>
          </w:tcPr>
          <w:p w14:paraId="71E48A1A" w14:textId="69CCCD94" w:rsidR="00C56339" w:rsidRPr="00176709" w:rsidRDefault="001A4A11" w:rsidP="00C5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(</w:t>
            </w:r>
            <w:r w:rsidR="008B222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6,092</w:t>
            </w: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78" w:type="dxa"/>
          </w:tcPr>
          <w:p w14:paraId="6792EA20" w14:textId="77777777" w:rsidR="00C56339" w:rsidRPr="00176709" w:rsidRDefault="00C56339" w:rsidP="00C5633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bottom w:val="double" w:sz="4" w:space="0" w:color="auto"/>
            </w:tcBorders>
          </w:tcPr>
          <w:p w14:paraId="0A2CB002" w14:textId="6332BECA" w:rsidR="00C56339" w:rsidRPr="00176709" w:rsidRDefault="001A4A11" w:rsidP="00C5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(</w:t>
            </w:r>
            <w:r w:rsidR="00C56339" w:rsidRPr="0017670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6,092</w:t>
            </w: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78" w:type="dxa"/>
          </w:tcPr>
          <w:p w14:paraId="6F690328" w14:textId="77777777" w:rsidR="00C56339" w:rsidRPr="0069331B" w:rsidRDefault="00C56339" w:rsidP="00C56339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bottom w:val="double" w:sz="4" w:space="0" w:color="auto"/>
            </w:tcBorders>
          </w:tcPr>
          <w:p w14:paraId="2AAB0BD8" w14:textId="77777777" w:rsidR="00C56339" w:rsidRPr="00D36EC5" w:rsidRDefault="00604FAE" w:rsidP="00C5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7EF2301C" w14:textId="77777777" w:rsidR="00C56339" w:rsidRPr="00D36EC5" w:rsidRDefault="00C56339" w:rsidP="00C5633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bottom w:val="double" w:sz="4" w:space="0" w:color="auto"/>
            </w:tcBorders>
          </w:tcPr>
          <w:p w14:paraId="2C2CAFCA" w14:textId="77777777" w:rsidR="00C56339" w:rsidRPr="00D36EC5" w:rsidRDefault="00C56339" w:rsidP="00C5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36EC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4960978C" w14:textId="77777777" w:rsidR="00C56339" w:rsidRPr="00D36EC5" w:rsidRDefault="00C56339" w:rsidP="00C56339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bottom w:val="double" w:sz="4" w:space="0" w:color="auto"/>
            </w:tcBorders>
          </w:tcPr>
          <w:p w14:paraId="19A2B46C" w14:textId="77777777" w:rsidR="00C56339" w:rsidRPr="00D36EC5" w:rsidRDefault="00604FAE" w:rsidP="00C5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11F04F8E" w14:textId="77777777" w:rsidR="00C56339" w:rsidRPr="00D36EC5" w:rsidRDefault="00C56339" w:rsidP="00C5633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bottom w:val="double" w:sz="4" w:space="0" w:color="auto"/>
            </w:tcBorders>
          </w:tcPr>
          <w:p w14:paraId="4B28B687" w14:textId="77777777" w:rsidR="00C56339" w:rsidRPr="00D36EC5" w:rsidRDefault="00C56339" w:rsidP="00C5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36EC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</w:tr>
    </w:tbl>
    <w:p w14:paraId="3C4BC515" w14:textId="77777777" w:rsidR="00176709" w:rsidRDefault="00176709" w:rsidP="00176709">
      <w:pPr>
        <w:tabs>
          <w:tab w:val="left" w:pos="540"/>
        </w:tabs>
        <w:spacing w:line="20" w:lineRule="exact"/>
      </w:pPr>
    </w:p>
    <w:p w14:paraId="41D488FA" w14:textId="77777777" w:rsidR="00176709" w:rsidRDefault="00176709" w:rsidP="001767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  <w:cs/>
        </w:rPr>
        <w:sectPr w:rsidR="00176709" w:rsidSect="00B75C63">
          <w:headerReference w:type="default" r:id="rId11"/>
          <w:pgSz w:w="16840" w:h="11907" w:orient="landscape" w:code="9"/>
          <w:pgMar w:top="691" w:right="1152" w:bottom="576" w:left="1152" w:header="720" w:footer="444" w:gutter="0"/>
          <w:cols w:space="708"/>
          <w:docGrid w:linePitch="360"/>
        </w:sectPr>
      </w:pPr>
    </w:p>
    <w:p w14:paraId="1197AA34" w14:textId="0876156C" w:rsidR="005C797C" w:rsidRPr="004571A4" w:rsidRDefault="005C797C" w:rsidP="002B7BE7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7" w:hanging="405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0D0888">
        <w:rPr>
          <w:rFonts w:ascii="Angsana New" w:hAnsi="Angsana New"/>
          <w:b/>
          <w:bCs/>
          <w:sz w:val="30"/>
          <w:szCs w:val="30"/>
          <w:cs/>
        </w:rPr>
        <w:lastRenderedPageBreak/>
        <w:t>อสังหาริมทรัพย์เพื่อการลงทุน</w:t>
      </w:r>
    </w:p>
    <w:tbl>
      <w:tblPr>
        <w:tblpPr w:leftFromText="180" w:rightFromText="180" w:vertAnchor="text" w:horzAnchor="margin" w:tblpX="507" w:tblpY="114"/>
        <w:tblW w:w="955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27"/>
        <w:gridCol w:w="716"/>
        <w:gridCol w:w="988"/>
        <w:gridCol w:w="180"/>
        <w:gridCol w:w="989"/>
        <w:gridCol w:w="23"/>
        <w:gridCol w:w="155"/>
        <w:gridCol w:w="25"/>
        <w:gridCol w:w="918"/>
        <w:gridCol w:w="25"/>
        <w:gridCol w:w="155"/>
        <w:gridCol w:w="25"/>
        <w:gridCol w:w="836"/>
        <w:gridCol w:w="21"/>
        <w:gridCol w:w="159"/>
        <w:gridCol w:w="21"/>
        <w:gridCol w:w="972"/>
        <w:gridCol w:w="111"/>
        <w:gridCol w:w="67"/>
        <w:gridCol w:w="13"/>
        <w:gridCol w:w="12"/>
        <w:gridCol w:w="99"/>
        <w:gridCol w:w="774"/>
        <w:gridCol w:w="24"/>
        <w:gridCol w:w="21"/>
      </w:tblGrid>
      <w:tr w:rsidR="00914823" w:rsidRPr="00914823" w14:paraId="39467F60" w14:textId="77777777" w:rsidTr="00F502F8">
        <w:trPr>
          <w:cantSplit/>
          <w:trHeight w:val="397"/>
          <w:tblHeader/>
        </w:trPr>
        <w:tc>
          <w:tcPr>
            <w:tcW w:w="2227" w:type="dxa"/>
            <w:vAlign w:val="bottom"/>
          </w:tcPr>
          <w:p w14:paraId="194A79AC" w14:textId="77777777" w:rsidR="00914823" w:rsidRPr="00914823" w:rsidRDefault="00914823" w:rsidP="00A0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16" w:type="dxa"/>
          </w:tcPr>
          <w:p w14:paraId="0949CCDC" w14:textId="77777777" w:rsidR="00914823" w:rsidRPr="00914823" w:rsidRDefault="00914823" w:rsidP="00A0170B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303" w:type="dxa"/>
            <w:gridSpan w:val="8"/>
            <w:vAlign w:val="bottom"/>
          </w:tcPr>
          <w:p w14:paraId="592A67C5" w14:textId="560E9A7F" w:rsidR="00914823" w:rsidRPr="00914823" w:rsidRDefault="00914823" w:rsidP="00A0170B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914823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gridSpan w:val="2"/>
            <w:vAlign w:val="bottom"/>
          </w:tcPr>
          <w:p w14:paraId="4ADBC875" w14:textId="77777777" w:rsidR="00914823" w:rsidRPr="00914823" w:rsidRDefault="00914823" w:rsidP="00A0170B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3130" w:type="dxa"/>
            <w:gridSpan w:val="13"/>
            <w:vAlign w:val="bottom"/>
          </w:tcPr>
          <w:p w14:paraId="6CA60CD0" w14:textId="77777777" w:rsidR="00914823" w:rsidRPr="00914823" w:rsidRDefault="00914823" w:rsidP="00A0170B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914823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914823" w:rsidRPr="00914823" w14:paraId="16817C1B" w14:textId="77777777" w:rsidTr="00F502F8">
        <w:trPr>
          <w:gridAfter w:val="1"/>
          <w:wAfter w:w="21" w:type="dxa"/>
          <w:cantSplit/>
          <w:trHeight w:val="397"/>
          <w:tblHeader/>
        </w:trPr>
        <w:tc>
          <w:tcPr>
            <w:tcW w:w="2227" w:type="dxa"/>
            <w:vAlign w:val="bottom"/>
          </w:tcPr>
          <w:p w14:paraId="60914A6F" w14:textId="77777777" w:rsidR="00914823" w:rsidRPr="00914823" w:rsidRDefault="00914823" w:rsidP="00A0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16" w:type="dxa"/>
          </w:tcPr>
          <w:p w14:paraId="3FB0428D" w14:textId="77777777" w:rsidR="00914823" w:rsidRPr="003F147D" w:rsidRDefault="00914823" w:rsidP="00A0170B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988" w:type="dxa"/>
            <w:vAlign w:val="bottom"/>
          </w:tcPr>
          <w:p w14:paraId="40E165E2" w14:textId="6F44DBC7" w:rsidR="00914823" w:rsidRPr="00057E88" w:rsidRDefault="00914823" w:rsidP="00A0170B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20E559C" w14:textId="77777777" w:rsidR="00914823" w:rsidRPr="00057E88" w:rsidRDefault="00914823" w:rsidP="0058298F">
            <w:pPr>
              <w:pStyle w:val="acctcolumnheading"/>
              <w:spacing w:after="0" w:line="240" w:lineRule="auto"/>
              <w:ind w:left="-57" w:right="-57"/>
              <w:jc w:val="lef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12" w:type="dxa"/>
            <w:gridSpan w:val="2"/>
            <w:vAlign w:val="bottom"/>
          </w:tcPr>
          <w:p w14:paraId="1AF71897" w14:textId="77777777" w:rsidR="00914823" w:rsidRPr="00057E88" w:rsidRDefault="00914823" w:rsidP="0058298F">
            <w:pPr>
              <w:pStyle w:val="acctcolumnheading"/>
              <w:spacing w:after="0" w:line="240" w:lineRule="auto"/>
              <w:ind w:left="-79" w:right="-57"/>
              <w:jc w:val="left"/>
              <w:rPr>
                <w:rFonts w:ascii="Angsana New" w:hAnsi="Angsana New" w:cs="Angsana New"/>
                <w:spacing w:val="-4"/>
                <w:sz w:val="28"/>
                <w:szCs w:val="28"/>
                <w:cs/>
                <w:lang w:bidi="th-TH"/>
              </w:rPr>
            </w:pPr>
            <w:r w:rsidRPr="00057E88">
              <w:rPr>
                <w:rFonts w:ascii="Angsana New" w:hAnsi="Angsana New" w:cs="Angsana New"/>
                <w:spacing w:val="-4"/>
                <w:sz w:val="28"/>
                <w:szCs w:val="28"/>
                <w:cs/>
                <w:lang w:bidi="th-TH"/>
              </w:rPr>
              <w:t>อาคาร</w:t>
            </w:r>
            <w:r w:rsidRPr="00057E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  <w:lang w:bidi="th-TH"/>
              </w:rPr>
              <w:t>ชุดและ</w:t>
            </w:r>
          </w:p>
        </w:tc>
        <w:tc>
          <w:tcPr>
            <w:tcW w:w="180" w:type="dxa"/>
            <w:gridSpan w:val="2"/>
            <w:vAlign w:val="bottom"/>
          </w:tcPr>
          <w:p w14:paraId="1477274F" w14:textId="77777777" w:rsidR="00914823" w:rsidRPr="00057E88" w:rsidRDefault="00914823" w:rsidP="00A0170B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3A2BBBFE" w14:textId="77777777" w:rsidR="00914823" w:rsidRPr="00057E88" w:rsidRDefault="00914823" w:rsidP="00A0170B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AD7E540" w14:textId="77777777" w:rsidR="00914823" w:rsidRPr="00057E88" w:rsidRDefault="00914823" w:rsidP="00A0170B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0782AA43" w14:textId="77777777" w:rsidR="00914823" w:rsidRPr="00057E88" w:rsidRDefault="00914823" w:rsidP="00A0170B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ACA6FEE" w14:textId="77777777" w:rsidR="00914823" w:rsidRPr="00057E88" w:rsidRDefault="00914823" w:rsidP="00A0170B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gridSpan w:val="2"/>
            <w:vAlign w:val="bottom"/>
          </w:tcPr>
          <w:p w14:paraId="0334E205" w14:textId="77777777" w:rsidR="00914823" w:rsidRPr="00057E88" w:rsidRDefault="00914823" w:rsidP="00057E88">
            <w:pPr>
              <w:pStyle w:val="acctcolumnheading"/>
              <w:spacing w:after="0" w:line="240" w:lineRule="auto"/>
              <w:ind w:left="-79" w:right="-57"/>
              <w:jc w:val="left"/>
              <w:rPr>
                <w:rFonts w:ascii="Angsana New" w:hAnsi="Angsana New" w:cs="Angsana New"/>
                <w:spacing w:val="-4"/>
                <w:sz w:val="28"/>
                <w:szCs w:val="28"/>
                <w:cs/>
                <w:lang w:bidi="th-TH"/>
              </w:rPr>
            </w:pPr>
            <w:r w:rsidRPr="00057E88">
              <w:rPr>
                <w:rFonts w:ascii="Angsana New" w:hAnsi="Angsana New" w:cs="Angsana New"/>
                <w:spacing w:val="-4"/>
                <w:sz w:val="28"/>
                <w:szCs w:val="28"/>
                <w:cs/>
                <w:lang w:bidi="th-TH"/>
              </w:rPr>
              <w:t>อาคาร</w:t>
            </w:r>
            <w:r w:rsidRPr="00057E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  <w:lang w:bidi="th-TH"/>
              </w:rPr>
              <w:t>ชุดและ</w:t>
            </w:r>
          </w:p>
        </w:tc>
        <w:tc>
          <w:tcPr>
            <w:tcW w:w="191" w:type="dxa"/>
            <w:gridSpan w:val="4"/>
            <w:vAlign w:val="bottom"/>
          </w:tcPr>
          <w:p w14:paraId="1ECF8427" w14:textId="77777777" w:rsidR="00914823" w:rsidRPr="00057E88" w:rsidRDefault="00914823" w:rsidP="008D0F2F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98" w:type="dxa"/>
            <w:gridSpan w:val="2"/>
            <w:vAlign w:val="bottom"/>
          </w:tcPr>
          <w:p w14:paraId="1A0D97B3" w14:textId="77777777" w:rsidR="00914823" w:rsidRPr="00057E88" w:rsidRDefault="00914823" w:rsidP="00A0170B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914823" w:rsidRPr="00914823" w14:paraId="2E0501FE" w14:textId="77777777" w:rsidTr="00F502F8">
        <w:trPr>
          <w:gridAfter w:val="1"/>
          <w:wAfter w:w="21" w:type="dxa"/>
          <w:cantSplit/>
          <w:trHeight w:val="397"/>
          <w:tblHeader/>
        </w:trPr>
        <w:tc>
          <w:tcPr>
            <w:tcW w:w="2227" w:type="dxa"/>
            <w:vAlign w:val="bottom"/>
          </w:tcPr>
          <w:p w14:paraId="0082D5A1" w14:textId="77777777" w:rsidR="00914823" w:rsidRPr="00914823" w:rsidRDefault="00914823" w:rsidP="00A0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16" w:type="dxa"/>
          </w:tcPr>
          <w:p w14:paraId="607407BE" w14:textId="6C99B857" w:rsidR="00914823" w:rsidRPr="003F147D" w:rsidRDefault="00AC3A01" w:rsidP="00A0170B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</w:pPr>
            <w:r w:rsidRPr="003F147D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bidi="th-TH"/>
              </w:rPr>
              <w:t>หมายเหตุ</w:t>
            </w:r>
          </w:p>
        </w:tc>
        <w:tc>
          <w:tcPr>
            <w:tcW w:w="988" w:type="dxa"/>
            <w:vAlign w:val="bottom"/>
          </w:tcPr>
          <w:p w14:paraId="364A2F58" w14:textId="67F5EC38" w:rsidR="00914823" w:rsidRPr="00057E88" w:rsidRDefault="00914823" w:rsidP="00A0170B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57E8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ที่ดิน</w:t>
            </w:r>
          </w:p>
        </w:tc>
        <w:tc>
          <w:tcPr>
            <w:tcW w:w="180" w:type="dxa"/>
            <w:vAlign w:val="bottom"/>
          </w:tcPr>
          <w:p w14:paraId="5707231A" w14:textId="77777777" w:rsidR="00914823" w:rsidRPr="00057E88" w:rsidRDefault="00914823" w:rsidP="00A0170B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12" w:type="dxa"/>
            <w:gridSpan w:val="2"/>
            <w:vAlign w:val="bottom"/>
          </w:tcPr>
          <w:p w14:paraId="47DA8379" w14:textId="77777777" w:rsidR="00914823" w:rsidRPr="00057E88" w:rsidRDefault="00914823" w:rsidP="0058298F">
            <w:pPr>
              <w:pStyle w:val="acctcolumnheading"/>
              <w:spacing w:after="0" w:line="240" w:lineRule="auto"/>
              <w:ind w:left="-57" w:right="-57"/>
              <w:jc w:val="left"/>
              <w:rPr>
                <w:rFonts w:ascii="Angsana New" w:hAnsi="Angsana New" w:cs="Angsana New"/>
                <w:spacing w:val="-8"/>
                <w:sz w:val="28"/>
                <w:szCs w:val="28"/>
                <w:cs/>
                <w:lang w:bidi="th-TH"/>
              </w:rPr>
            </w:pPr>
            <w:r w:rsidRPr="00057E88">
              <w:rPr>
                <w:rFonts w:ascii="Angsana New" w:hAnsi="Angsana New" w:cs="Angsana New" w:hint="cs"/>
                <w:spacing w:val="-8"/>
                <w:sz w:val="28"/>
                <w:szCs w:val="28"/>
                <w:cs/>
                <w:lang w:bidi="th-TH"/>
              </w:rPr>
              <w:t>ส่วนปรับปรุง</w:t>
            </w:r>
          </w:p>
        </w:tc>
        <w:tc>
          <w:tcPr>
            <w:tcW w:w="180" w:type="dxa"/>
            <w:gridSpan w:val="2"/>
            <w:vAlign w:val="bottom"/>
          </w:tcPr>
          <w:p w14:paraId="24F2896F" w14:textId="77777777" w:rsidR="00914823" w:rsidRPr="00057E88" w:rsidRDefault="00914823" w:rsidP="00A0170B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078F1DF3" w14:textId="77777777" w:rsidR="00914823" w:rsidRPr="00057E88" w:rsidRDefault="00914823" w:rsidP="00A0170B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57E8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0" w:type="dxa"/>
            <w:gridSpan w:val="2"/>
            <w:vAlign w:val="bottom"/>
          </w:tcPr>
          <w:p w14:paraId="187CB6B7" w14:textId="77777777" w:rsidR="00914823" w:rsidRPr="00057E88" w:rsidRDefault="00914823" w:rsidP="00A0170B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037A503E" w14:textId="77777777" w:rsidR="00914823" w:rsidRPr="00057E88" w:rsidRDefault="00914823" w:rsidP="00A0170B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57E8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ที่ดิน</w:t>
            </w:r>
          </w:p>
        </w:tc>
        <w:tc>
          <w:tcPr>
            <w:tcW w:w="180" w:type="dxa"/>
            <w:gridSpan w:val="2"/>
            <w:vAlign w:val="bottom"/>
          </w:tcPr>
          <w:p w14:paraId="06651220" w14:textId="77777777" w:rsidR="00914823" w:rsidRPr="00057E88" w:rsidRDefault="00914823" w:rsidP="00A0170B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gridSpan w:val="2"/>
            <w:vAlign w:val="bottom"/>
          </w:tcPr>
          <w:p w14:paraId="6E75008E" w14:textId="77777777" w:rsidR="00914823" w:rsidRPr="00057E88" w:rsidRDefault="00914823" w:rsidP="00057E88">
            <w:pPr>
              <w:pStyle w:val="acctcolumnheading"/>
              <w:spacing w:after="0" w:line="240" w:lineRule="auto"/>
              <w:ind w:left="-79" w:right="-57"/>
              <w:jc w:val="left"/>
              <w:rPr>
                <w:rFonts w:ascii="Angsana New" w:hAnsi="Angsana New" w:cs="Angsana New"/>
                <w:spacing w:val="-4"/>
                <w:sz w:val="28"/>
                <w:szCs w:val="28"/>
                <w:cs/>
                <w:lang w:bidi="th-TH"/>
              </w:rPr>
            </w:pPr>
            <w:r w:rsidRPr="00057E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  <w:lang w:bidi="th-TH"/>
              </w:rPr>
              <w:t>ส่วนปรับปรุง</w:t>
            </w:r>
          </w:p>
        </w:tc>
        <w:tc>
          <w:tcPr>
            <w:tcW w:w="191" w:type="dxa"/>
            <w:gridSpan w:val="4"/>
            <w:vAlign w:val="bottom"/>
          </w:tcPr>
          <w:p w14:paraId="19A34ADD" w14:textId="77777777" w:rsidR="00914823" w:rsidRPr="00057E88" w:rsidRDefault="00914823" w:rsidP="00A0170B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98" w:type="dxa"/>
            <w:gridSpan w:val="2"/>
            <w:vAlign w:val="bottom"/>
          </w:tcPr>
          <w:p w14:paraId="287BBCC1" w14:textId="77777777" w:rsidR="00914823" w:rsidRPr="00057E88" w:rsidRDefault="00914823" w:rsidP="00A0170B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57E8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914823" w:rsidRPr="00914823" w14:paraId="2FEA7A2E" w14:textId="77777777" w:rsidTr="00F502F8">
        <w:trPr>
          <w:gridAfter w:val="1"/>
          <w:wAfter w:w="21" w:type="dxa"/>
          <w:cantSplit/>
          <w:trHeight w:val="397"/>
        </w:trPr>
        <w:tc>
          <w:tcPr>
            <w:tcW w:w="2227" w:type="dxa"/>
            <w:vAlign w:val="bottom"/>
          </w:tcPr>
          <w:p w14:paraId="112A4ADD" w14:textId="77777777" w:rsidR="00914823" w:rsidRPr="00914823" w:rsidRDefault="00914823" w:rsidP="00A0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16" w:type="dxa"/>
          </w:tcPr>
          <w:p w14:paraId="3C728CFD" w14:textId="77777777" w:rsidR="00914823" w:rsidRPr="00914823" w:rsidRDefault="00914823" w:rsidP="00A0170B">
            <w:pPr>
              <w:pStyle w:val="acctfourfigures"/>
              <w:tabs>
                <w:tab w:val="clear" w:pos="765"/>
              </w:tabs>
              <w:spacing w:line="240" w:lineRule="auto"/>
              <w:ind w:left="-58" w:right="-57"/>
              <w:jc w:val="center"/>
              <w:rPr>
                <w:rFonts w:ascii="Angsana New" w:hAnsi="Angsana New" w:cs="Angsana New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6592" w:type="dxa"/>
            <w:gridSpan w:val="22"/>
            <w:vAlign w:val="bottom"/>
          </w:tcPr>
          <w:p w14:paraId="1E86AEBE" w14:textId="5E59F756" w:rsidR="00914823" w:rsidRPr="004F1C01" w:rsidRDefault="00914823" w:rsidP="00A0170B">
            <w:pPr>
              <w:pStyle w:val="acctfourfigures"/>
              <w:tabs>
                <w:tab w:val="clear" w:pos="765"/>
              </w:tabs>
              <w:spacing w:line="240" w:lineRule="auto"/>
              <w:ind w:left="-58" w:right="-57"/>
              <w:jc w:val="center"/>
              <w:rPr>
                <w:rFonts w:ascii="Angsana New" w:hAnsi="Angsana New" w:cs="Angsana New"/>
                <w:b/>
                <w:sz w:val="26"/>
                <w:szCs w:val="26"/>
                <w:lang w:val="en-US" w:bidi="th-TH"/>
              </w:rPr>
            </w:pPr>
            <w:r w:rsidRPr="004F1C01">
              <w:rPr>
                <w:rFonts w:ascii="Angsana New" w:hAnsi="Angsana New" w:cs="Angsana New"/>
                <w:bCs/>
                <w:i/>
                <w:iCs/>
                <w:sz w:val="28"/>
                <w:szCs w:val="28"/>
                <w:lang w:bidi="th-TH"/>
              </w:rPr>
              <w:t>(</w:t>
            </w:r>
            <w:r w:rsidRPr="004F1C01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4F1C01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4F1C01">
              <w:rPr>
                <w:rFonts w:ascii="Angsana New" w:hAnsi="Angsana New" w:cs="Angsana New"/>
                <w:bCs/>
                <w:i/>
                <w:iCs/>
                <w:sz w:val="28"/>
                <w:szCs w:val="28"/>
                <w:lang w:bidi="th-TH"/>
              </w:rPr>
              <w:t>)</w:t>
            </w:r>
          </w:p>
        </w:tc>
      </w:tr>
      <w:tr w:rsidR="00914823" w:rsidRPr="00914823" w14:paraId="0EF330D6" w14:textId="77777777" w:rsidTr="00F502F8">
        <w:trPr>
          <w:gridAfter w:val="1"/>
          <w:wAfter w:w="21" w:type="dxa"/>
          <w:cantSplit/>
          <w:trHeight w:val="397"/>
        </w:trPr>
        <w:tc>
          <w:tcPr>
            <w:tcW w:w="2227" w:type="dxa"/>
            <w:vAlign w:val="bottom"/>
          </w:tcPr>
          <w:p w14:paraId="515DF14E" w14:textId="77777777" w:rsidR="00914823" w:rsidRPr="00FC630C" w:rsidRDefault="00914823" w:rsidP="00A0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C630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716" w:type="dxa"/>
          </w:tcPr>
          <w:p w14:paraId="7DC4BDDB" w14:textId="77777777" w:rsidR="00914823" w:rsidRPr="00FC630C" w:rsidRDefault="00914823" w:rsidP="00A0170B">
            <w:pPr>
              <w:pStyle w:val="acctfourfigures"/>
              <w:tabs>
                <w:tab w:val="clear" w:pos="765"/>
              </w:tabs>
              <w:spacing w:line="240" w:lineRule="auto"/>
              <w:ind w:left="-5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88" w:type="dxa"/>
            <w:vAlign w:val="bottom"/>
          </w:tcPr>
          <w:p w14:paraId="1BFF18D3" w14:textId="11978B39" w:rsidR="00914823" w:rsidRPr="00FC630C" w:rsidRDefault="00914823" w:rsidP="00A0170B">
            <w:pPr>
              <w:pStyle w:val="acctfourfigures"/>
              <w:tabs>
                <w:tab w:val="clear" w:pos="765"/>
              </w:tabs>
              <w:spacing w:line="240" w:lineRule="auto"/>
              <w:ind w:left="-5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468282D" w14:textId="77777777" w:rsidR="00914823" w:rsidRPr="00FC630C" w:rsidRDefault="00914823" w:rsidP="00A0170B">
            <w:pPr>
              <w:pStyle w:val="acctfourfigures"/>
              <w:tabs>
                <w:tab w:val="clear" w:pos="765"/>
              </w:tabs>
              <w:spacing w:line="240" w:lineRule="auto"/>
              <w:ind w:left="-5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4ADA11CD" w14:textId="77777777" w:rsidR="00914823" w:rsidRPr="00FC630C" w:rsidRDefault="00914823" w:rsidP="00A0170B">
            <w:pPr>
              <w:pStyle w:val="acctfourfigures"/>
              <w:tabs>
                <w:tab w:val="clear" w:pos="765"/>
              </w:tabs>
              <w:spacing w:line="240" w:lineRule="auto"/>
              <w:ind w:left="-5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2AE9BBF1" w14:textId="77777777" w:rsidR="00914823" w:rsidRPr="00FC630C" w:rsidRDefault="00914823" w:rsidP="00A0170B">
            <w:pPr>
              <w:pStyle w:val="acctfourfigures"/>
              <w:tabs>
                <w:tab w:val="clear" w:pos="765"/>
              </w:tabs>
              <w:spacing w:line="240" w:lineRule="auto"/>
              <w:ind w:left="-5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63DBD78D" w14:textId="77777777" w:rsidR="00914823" w:rsidRPr="00FC630C" w:rsidRDefault="00914823" w:rsidP="00A0170B">
            <w:pPr>
              <w:pStyle w:val="acctfourfigures"/>
              <w:tabs>
                <w:tab w:val="clear" w:pos="765"/>
              </w:tabs>
              <w:spacing w:line="240" w:lineRule="auto"/>
              <w:ind w:left="-5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3E9359C" w14:textId="77777777" w:rsidR="00914823" w:rsidRPr="00FC630C" w:rsidRDefault="00914823" w:rsidP="00A0170B">
            <w:pPr>
              <w:pStyle w:val="acctfourfigures"/>
              <w:tabs>
                <w:tab w:val="clear" w:pos="765"/>
              </w:tabs>
              <w:spacing w:line="240" w:lineRule="auto"/>
              <w:ind w:left="-5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1" w:type="dxa"/>
            <w:gridSpan w:val="2"/>
            <w:vAlign w:val="bottom"/>
          </w:tcPr>
          <w:p w14:paraId="24BA5F0A" w14:textId="77777777" w:rsidR="00914823" w:rsidRPr="00FC630C" w:rsidRDefault="00914823" w:rsidP="00A0170B">
            <w:pPr>
              <w:pStyle w:val="acctfourfigures"/>
              <w:tabs>
                <w:tab w:val="clear" w:pos="765"/>
              </w:tabs>
              <w:spacing w:line="240" w:lineRule="auto"/>
              <w:ind w:left="-5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CDCD368" w14:textId="77777777" w:rsidR="00914823" w:rsidRPr="00FC630C" w:rsidRDefault="00914823" w:rsidP="00A0170B">
            <w:pPr>
              <w:pStyle w:val="acctfourfigures"/>
              <w:tabs>
                <w:tab w:val="clear" w:pos="765"/>
              </w:tabs>
              <w:spacing w:line="240" w:lineRule="auto"/>
              <w:ind w:left="-5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5EA70F47" w14:textId="77777777" w:rsidR="00914823" w:rsidRPr="00FC630C" w:rsidRDefault="00914823" w:rsidP="0058298F">
            <w:pPr>
              <w:pStyle w:val="acctfourfigures"/>
              <w:tabs>
                <w:tab w:val="clear" w:pos="765"/>
              </w:tabs>
              <w:spacing w:line="240" w:lineRule="auto"/>
              <w:ind w:left="-255" w:firstLine="9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1" w:type="dxa"/>
            <w:gridSpan w:val="3"/>
            <w:vAlign w:val="bottom"/>
          </w:tcPr>
          <w:p w14:paraId="4A01F01B" w14:textId="77777777" w:rsidR="00914823" w:rsidRPr="00FC630C" w:rsidRDefault="00914823" w:rsidP="00A0170B">
            <w:pPr>
              <w:pStyle w:val="acctfourfigures"/>
              <w:tabs>
                <w:tab w:val="clear" w:pos="765"/>
              </w:tabs>
              <w:spacing w:line="240" w:lineRule="auto"/>
              <w:ind w:left="-5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9" w:type="dxa"/>
            <w:gridSpan w:val="4"/>
            <w:vAlign w:val="bottom"/>
          </w:tcPr>
          <w:p w14:paraId="4765296E" w14:textId="77777777" w:rsidR="00914823" w:rsidRPr="00FC630C" w:rsidRDefault="00914823" w:rsidP="00A0170B">
            <w:pPr>
              <w:pStyle w:val="acctfourfigures"/>
              <w:tabs>
                <w:tab w:val="clear" w:pos="765"/>
              </w:tabs>
              <w:spacing w:line="240" w:lineRule="auto"/>
              <w:ind w:left="-58" w:right="-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914823" w:rsidRPr="00FC630C" w14:paraId="3C167B4A" w14:textId="77777777" w:rsidTr="00F502F8">
        <w:trPr>
          <w:gridAfter w:val="2"/>
          <w:wAfter w:w="45" w:type="dxa"/>
          <w:cantSplit/>
          <w:trHeight w:val="397"/>
        </w:trPr>
        <w:tc>
          <w:tcPr>
            <w:tcW w:w="2227" w:type="dxa"/>
            <w:vAlign w:val="bottom"/>
          </w:tcPr>
          <w:p w14:paraId="22A54D59" w14:textId="77777777" w:rsidR="00914823" w:rsidRPr="00FC630C" w:rsidRDefault="00914823" w:rsidP="00C5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C630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FC630C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FC630C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  <w:r w:rsidRPr="00FC630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C630C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716" w:type="dxa"/>
          </w:tcPr>
          <w:p w14:paraId="468382DE" w14:textId="77777777" w:rsidR="00914823" w:rsidRPr="00FC630C" w:rsidRDefault="00914823" w:rsidP="00C5633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88" w:type="dxa"/>
            <w:vAlign w:val="bottom"/>
          </w:tcPr>
          <w:p w14:paraId="3A950D60" w14:textId="7FB46494" w:rsidR="00914823" w:rsidRPr="004534CA" w:rsidRDefault="00914823" w:rsidP="00C5633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534C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44,678</w:t>
            </w:r>
          </w:p>
        </w:tc>
        <w:tc>
          <w:tcPr>
            <w:tcW w:w="180" w:type="dxa"/>
            <w:vAlign w:val="bottom"/>
          </w:tcPr>
          <w:p w14:paraId="032EDEA4" w14:textId="77777777" w:rsidR="00914823" w:rsidRPr="004534CA" w:rsidRDefault="00914823" w:rsidP="00C5633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381FE6FC" w14:textId="77777777" w:rsidR="00914823" w:rsidRPr="004534CA" w:rsidRDefault="00914823" w:rsidP="00941F2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534CA">
              <w:rPr>
                <w:rFonts w:ascii="Angsana New" w:hAnsi="Angsana New" w:cs="Angsana New"/>
                <w:sz w:val="28"/>
                <w:szCs w:val="28"/>
                <w:lang w:bidi="th-TH"/>
              </w:rPr>
              <w:t>31,145</w:t>
            </w:r>
          </w:p>
        </w:tc>
        <w:tc>
          <w:tcPr>
            <w:tcW w:w="178" w:type="dxa"/>
            <w:gridSpan w:val="2"/>
            <w:vAlign w:val="bottom"/>
          </w:tcPr>
          <w:p w14:paraId="3AED2E3C" w14:textId="77777777" w:rsidR="00914823" w:rsidRPr="004534CA" w:rsidRDefault="00914823" w:rsidP="00941F2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381398BA" w14:textId="77777777" w:rsidR="00914823" w:rsidRPr="004534CA" w:rsidRDefault="00914823" w:rsidP="00C5633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534C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75,823</w:t>
            </w:r>
          </w:p>
        </w:tc>
        <w:tc>
          <w:tcPr>
            <w:tcW w:w="180" w:type="dxa"/>
            <w:gridSpan w:val="2"/>
            <w:vAlign w:val="bottom"/>
          </w:tcPr>
          <w:p w14:paraId="62D6E4BF" w14:textId="77777777" w:rsidR="00914823" w:rsidRPr="004534CA" w:rsidRDefault="00914823" w:rsidP="00C5633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61" w:type="dxa"/>
            <w:gridSpan w:val="2"/>
            <w:vAlign w:val="bottom"/>
          </w:tcPr>
          <w:p w14:paraId="691250AC" w14:textId="77777777" w:rsidR="00914823" w:rsidRPr="004534CA" w:rsidRDefault="00914823" w:rsidP="00C5633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534C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44,678</w:t>
            </w:r>
          </w:p>
        </w:tc>
        <w:tc>
          <w:tcPr>
            <w:tcW w:w="180" w:type="dxa"/>
            <w:gridSpan w:val="2"/>
            <w:vAlign w:val="bottom"/>
          </w:tcPr>
          <w:p w14:paraId="7EADB5CA" w14:textId="77777777" w:rsidR="00914823" w:rsidRPr="004534CA" w:rsidRDefault="00914823" w:rsidP="00C5633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69240862" w14:textId="77777777" w:rsidR="00914823" w:rsidRPr="004534CA" w:rsidRDefault="00914823" w:rsidP="00941F21">
            <w:pPr>
              <w:pStyle w:val="acctfourfigures"/>
              <w:tabs>
                <w:tab w:val="clear" w:pos="765"/>
              </w:tabs>
              <w:spacing w:line="240" w:lineRule="auto"/>
              <w:ind w:left="-255" w:right="57" w:firstLine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534CA">
              <w:rPr>
                <w:rFonts w:ascii="Angsana New" w:hAnsi="Angsana New" w:cs="Angsana New"/>
                <w:sz w:val="28"/>
                <w:szCs w:val="28"/>
                <w:lang w:bidi="th-TH"/>
              </w:rPr>
              <w:t>20,006</w:t>
            </w:r>
          </w:p>
        </w:tc>
        <w:tc>
          <w:tcPr>
            <w:tcW w:w="178" w:type="dxa"/>
            <w:gridSpan w:val="2"/>
            <w:vAlign w:val="bottom"/>
          </w:tcPr>
          <w:p w14:paraId="26627723" w14:textId="77777777" w:rsidR="00914823" w:rsidRPr="004534CA" w:rsidRDefault="00914823" w:rsidP="00941F2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98" w:type="dxa"/>
            <w:gridSpan w:val="4"/>
            <w:vAlign w:val="bottom"/>
          </w:tcPr>
          <w:p w14:paraId="2A8143E5" w14:textId="77777777" w:rsidR="00914823" w:rsidRPr="004534CA" w:rsidRDefault="00914823" w:rsidP="00C5633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534C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64,684</w:t>
            </w:r>
          </w:p>
        </w:tc>
      </w:tr>
      <w:tr w:rsidR="00914823" w:rsidRPr="00FC630C" w14:paraId="515DF516" w14:textId="77777777" w:rsidTr="00F502F8">
        <w:trPr>
          <w:gridAfter w:val="2"/>
          <w:wAfter w:w="45" w:type="dxa"/>
          <w:cantSplit/>
          <w:trHeight w:val="316"/>
        </w:trPr>
        <w:tc>
          <w:tcPr>
            <w:tcW w:w="2227" w:type="dxa"/>
            <w:vAlign w:val="bottom"/>
          </w:tcPr>
          <w:p w14:paraId="45848A38" w14:textId="77777777" w:rsidR="00914823" w:rsidRPr="00FC630C" w:rsidRDefault="00914823" w:rsidP="00C5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C630C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716" w:type="dxa"/>
          </w:tcPr>
          <w:p w14:paraId="45618727" w14:textId="77777777" w:rsidR="00914823" w:rsidRPr="00FC630C" w:rsidRDefault="00914823" w:rsidP="00C56339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08B75300" w14:textId="3E40574A" w:rsidR="00914823" w:rsidRPr="00FC630C" w:rsidRDefault="00914823" w:rsidP="00C56339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FC630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BF7D381" w14:textId="77777777" w:rsidR="00914823" w:rsidRPr="00FC630C" w:rsidRDefault="00914823" w:rsidP="00C5633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6D79F804" w14:textId="77777777" w:rsidR="00914823" w:rsidRPr="00FC630C" w:rsidRDefault="00914823" w:rsidP="00C5633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C630C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12</w:t>
            </w:r>
            <w:r w:rsidRPr="00FC630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,149</w:t>
            </w:r>
          </w:p>
        </w:tc>
        <w:tc>
          <w:tcPr>
            <w:tcW w:w="178" w:type="dxa"/>
            <w:gridSpan w:val="2"/>
            <w:vAlign w:val="bottom"/>
          </w:tcPr>
          <w:p w14:paraId="7B2CB0E7" w14:textId="77777777" w:rsidR="00914823" w:rsidRPr="00FC630C" w:rsidRDefault="00914823" w:rsidP="00C5633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7C8B8D11" w14:textId="77777777" w:rsidR="00914823" w:rsidRPr="00FC630C" w:rsidRDefault="00914823" w:rsidP="00C5633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C630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12,149</w:t>
            </w:r>
          </w:p>
        </w:tc>
        <w:tc>
          <w:tcPr>
            <w:tcW w:w="180" w:type="dxa"/>
            <w:gridSpan w:val="2"/>
            <w:vAlign w:val="bottom"/>
          </w:tcPr>
          <w:p w14:paraId="10AFCED3" w14:textId="77777777" w:rsidR="00914823" w:rsidRPr="00FC630C" w:rsidRDefault="00914823" w:rsidP="00C5633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1" w:type="dxa"/>
            <w:gridSpan w:val="2"/>
            <w:vAlign w:val="bottom"/>
          </w:tcPr>
          <w:p w14:paraId="439E1BB1" w14:textId="77777777" w:rsidR="00914823" w:rsidRPr="00FC630C" w:rsidRDefault="00914823" w:rsidP="00057E88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FC630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23992121" w14:textId="77777777" w:rsidR="00914823" w:rsidRPr="00FC630C" w:rsidRDefault="00914823" w:rsidP="00057E88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4498C1EF" w14:textId="77777777" w:rsidR="00914823" w:rsidRPr="00FC630C" w:rsidRDefault="00914823" w:rsidP="0058298F">
            <w:pPr>
              <w:pStyle w:val="acctfourfigures"/>
              <w:tabs>
                <w:tab w:val="clear" w:pos="765"/>
              </w:tabs>
              <w:spacing w:line="240" w:lineRule="auto"/>
              <w:ind w:left="-255" w:right="57" w:firstLine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C630C">
              <w:rPr>
                <w:rFonts w:ascii="Angsana New" w:hAnsi="Angsana New" w:cs="Angsana New"/>
                <w:sz w:val="28"/>
                <w:szCs w:val="28"/>
                <w:lang w:bidi="th-TH"/>
              </w:rPr>
              <w:t>12,149</w:t>
            </w:r>
          </w:p>
        </w:tc>
        <w:tc>
          <w:tcPr>
            <w:tcW w:w="178" w:type="dxa"/>
            <w:gridSpan w:val="2"/>
            <w:vAlign w:val="bottom"/>
          </w:tcPr>
          <w:p w14:paraId="3354CA96" w14:textId="77777777" w:rsidR="00914823" w:rsidRPr="00FC630C" w:rsidRDefault="00914823" w:rsidP="00C5633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898" w:type="dxa"/>
            <w:gridSpan w:val="4"/>
            <w:vAlign w:val="bottom"/>
          </w:tcPr>
          <w:p w14:paraId="56ECB163" w14:textId="77777777" w:rsidR="00914823" w:rsidRPr="00FC630C" w:rsidRDefault="00914823" w:rsidP="00C5633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C630C">
              <w:rPr>
                <w:rFonts w:ascii="Angsana New" w:hAnsi="Angsana New" w:cs="Angsana New"/>
                <w:sz w:val="28"/>
                <w:szCs w:val="28"/>
                <w:lang w:bidi="th-TH"/>
              </w:rPr>
              <w:t>12,149</w:t>
            </w:r>
          </w:p>
        </w:tc>
      </w:tr>
      <w:tr w:rsidR="00914823" w:rsidRPr="00FC630C" w14:paraId="046EC939" w14:textId="77777777" w:rsidTr="00F502F8">
        <w:trPr>
          <w:gridAfter w:val="2"/>
          <w:wAfter w:w="45" w:type="dxa"/>
          <w:cantSplit/>
          <w:trHeight w:val="316"/>
        </w:trPr>
        <w:tc>
          <w:tcPr>
            <w:tcW w:w="2227" w:type="dxa"/>
            <w:vAlign w:val="bottom"/>
          </w:tcPr>
          <w:p w14:paraId="1C9029D5" w14:textId="77777777" w:rsidR="00914823" w:rsidRPr="00FC630C" w:rsidRDefault="00914823" w:rsidP="00C5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C630C"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716" w:type="dxa"/>
          </w:tcPr>
          <w:p w14:paraId="68D29ACC" w14:textId="77777777" w:rsidR="00914823" w:rsidRPr="00FC630C" w:rsidRDefault="00914823" w:rsidP="00C56339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61A185E0" w14:textId="498AB1C4" w:rsidR="00914823" w:rsidRPr="00FC630C" w:rsidRDefault="00914823" w:rsidP="00C56339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FC630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C99D6BE" w14:textId="77777777" w:rsidR="00914823" w:rsidRPr="00FC630C" w:rsidRDefault="00914823" w:rsidP="00C5633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04CFEDE0" w14:textId="77777777" w:rsidR="00914823" w:rsidRPr="00FC630C" w:rsidRDefault="00914823" w:rsidP="00AC3A0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C630C">
              <w:rPr>
                <w:rFonts w:ascii="Angsana New" w:hAnsi="Angsana New" w:cs="Angsana New"/>
                <w:sz w:val="28"/>
                <w:szCs w:val="28"/>
              </w:rPr>
              <w:t>(11,205)</w:t>
            </w:r>
          </w:p>
        </w:tc>
        <w:tc>
          <w:tcPr>
            <w:tcW w:w="178" w:type="dxa"/>
            <w:gridSpan w:val="2"/>
            <w:vAlign w:val="bottom"/>
          </w:tcPr>
          <w:p w14:paraId="37E55C5A" w14:textId="77777777" w:rsidR="00914823" w:rsidRPr="00FC630C" w:rsidRDefault="00914823" w:rsidP="00C5633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7514C873" w14:textId="77777777" w:rsidR="00914823" w:rsidRPr="00FC630C" w:rsidRDefault="00914823" w:rsidP="003436B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C630C">
              <w:rPr>
                <w:rFonts w:ascii="Angsana New" w:hAnsi="Angsana New" w:cs="Angsana New"/>
                <w:sz w:val="28"/>
                <w:szCs w:val="28"/>
                <w:lang w:bidi="th-TH"/>
              </w:rPr>
              <w:t>(11,205)</w:t>
            </w:r>
          </w:p>
        </w:tc>
        <w:tc>
          <w:tcPr>
            <w:tcW w:w="180" w:type="dxa"/>
            <w:gridSpan w:val="2"/>
            <w:vAlign w:val="bottom"/>
          </w:tcPr>
          <w:p w14:paraId="395AE93A" w14:textId="77777777" w:rsidR="00914823" w:rsidRPr="00FC630C" w:rsidRDefault="00914823" w:rsidP="00C5633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1" w:type="dxa"/>
            <w:gridSpan w:val="2"/>
            <w:vAlign w:val="bottom"/>
          </w:tcPr>
          <w:p w14:paraId="6FB21CE0" w14:textId="77777777" w:rsidR="00914823" w:rsidRPr="00FC630C" w:rsidRDefault="00914823" w:rsidP="00057E88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FC630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1F0AB02B" w14:textId="77777777" w:rsidR="00914823" w:rsidRPr="00FC630C" w:rsidRDefault="00914823" w:rsidP="00057E88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78151F95" w14:textId="77777777" w:rsidR="00914823" w:rsidRPr="00FC630C" w:rsidRDefault="00914823" w:rsidP="003436B6">
            <w:pPr>
              <w:pStyle w:val="acctfourfigures"/>
              <w:tabs>
                <w:tab w:val="clear" w:pos="765"/>
              </w:tabs>
              <w:spacing w:line="240" w:lineRule="auto"/>
              <w:ind w:left="-255" w:firstLine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C630C">
              <w:rPr>
                <w:rFonts w:ascii="Angsana New" w:hAnsi="Angsana New" w:cs="Angsana New"/>
                <w:sz w:val="28"/>
                <w:szCs w:val="28"/>
                <w:lang w:bidi="th-TH"/>
              </w:rPr>
              <w:t>(11,205)</w:t>
            </w:r>
          </w:p>
        </w:tc>
        <w:tc>
          <w:tcPr>
            <w:tcW w:w="178" w:type="dxa"/>
            <w:gridSpan w:val="2"/>
            <w:vAlign w:val="bottom"/>
          </w:tcPr>
          <w:p w14:paraId="5D699FA6" w14:textId="77777777" w:rsidR="00914823" w:rsidRPr="00FC630C" w:rsidRDefault="00914823" w:rsidP="00C5633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898" w:type="dxa"/>
            <w:gridSpan w:val="4"/>
            <w:vAlign w:val="bottom"/>
          </w:tcPr>
          <w:p w14:paraId="381E7B59" w14:textId="77777777" w:rsidR="00914823" w:rsidRPr="00FC630C" w:rsidRDefault="00914823" w:rsidP="003436B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C630C">
              <w:rPr>
                <w:rFonts w:ascii="Angsana New" w:hAnsi="Angsana New" w:cs="Angsana New"/>
                <w:sz w:val="28"/>
                <w:szCs w:val="28"/>
                <w:lang w:bidi="th-TH"/>
              </w:rPr>
              <w:t>(11,205)</w:t>
            </w:r>
          </w:p>
        </w:tc>
      </w:tr>
      <w:tr w:rsidR="00914823" w:rsidRPr="00914823" w14:paraId="03B6446B" w14:textId="77777777" w:rsidTr="00F502F8">
        <w:trPr>
          <w:gridAfter w:val="1"/>
          <w:wAfter w:w="21" w:type="dxa"/>
          <w:cantSplit/>
          <w:trHeight w:val="397"/>
        </w:trPr>
        <w:tc>
          <w:tcPr>
            <w:tcW w:w="2227" w:type="dxa"/>
            <w:vAlign w:val="bottom"/>
          </w:tcPr>
          <w:p w14:paraId="292A328D" w14:textId="77777777" w:rsidR="00914823" w:rsidRPr="00FC630C" w:rsidRDefault="00914823" w:rsidP="00C5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C63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C630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FC63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C630C">
              <w:rPr>
                <w:rFonts w:ascii="Angsana New" w:hAnsi="Angsana New"/>
                <w:b/>
                <w:bCs/>
                <w:sz w:val="28"/>
                <w:szCs w:val="28"/>
              </w:rPr>
              <w:t>2560</w:t>
            </w:r>
          </w:p>
        </w:tc>
        <w:tc>
          <w:tcPr>
            <w:tcW w:w="716" w:type="dxa"/>
          </w:tcPr>
          <w:p w14:paraId="1B7B7E3A" w14:textId="77777777" w:rsidR="00914823" w:rsidRPr="00FC630C" w:rsidRDefault="00914823" w:rsidP="00C56339">
            <w:pPr>
              <w:pStyle w:val="acctfourfigures"/>
              <w:tabs>
                <w:tab w:val="clear" w:pos="765"/>
              </w:tabs>
              <w:spacing w:line="240" w:lineRule="auto"/>
              <w:ind w:left="-5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vAlign w:val="bottom"/>
          </w:tcPr>
          <w:p w14:paraId="52E21075" w14:textId="728961D8" w:rsidR="00914823" w:rsidRPr="00FC630C" w:rsidRDefault="00914823" w:rsidP="00C56339">
            <w:pPr>
              <w:pStyle w:val="acctfourfigures"/>
              <w:tabs>
                <w:tab w:val="clear" w:pos="765"/>
              </w:tabs>
              <w:spacing w:line="240" w:lineRule="auto"/>
              <w:ind w:left="-5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59E2C0D" w14:textId="77777777" w:rsidR="00914823" w:rsidRPr="00FC630C" w:rsidRDefault="00914823" w:rsidP="00C56339">
            <w:pPr>
              <w:pStyle w:val="acctfourfigures"/>
              <w:tabs>
                <w:tab w:val="clear" w:pos="765"/>
              </w:tabs>
              <w:spacing w:line="240" w:lineRule="auto"/>
              <w:ind w:left="-5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600CB681" w14:textId="77777777" w:rsidR="00914823" w:rsidRPr="00FC630C" w:rsidRDefault="00914823" w:rsidP="00C56339">
            <w:pPr>
              <w:pStyle w:val="acctfourfigures"/>
              <w:tabs>
                <w:tab w:val="clear" w:pos="765"/>
                <w:tab w:val="decimal" w:pos="472"/>
                <w:tab w:val="decimal" w:pos="630"/>
                <w:tab w:val="decimal" w:pos="82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62C24D26" w14:textId="77777777" w:rsidR="00914823" w:rsidRPr="00FC630C" w:rsidRDefault="00914823" w:rsidP="00C5633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</w:tcBorders>
            <w:vAlign w:val="bottom"/>
          </w:tcPr>
          <w:p w14:paraId="5316A649" w14:textId="77777777" w:rsidR="00914823" w:rsidRPr="00FC630C" w:rsidRDefault="00914823" w:rsidP="00C56339">
            <w:pPr>
              <w:pStyle w:val="acctfourfigures"/>
              <w:tabs>
                <w:tab w:val="clear" w:pos="765"/>
              </w:tabs>
              <w:spacing w:line="240" w:lineRule="auto"/>
              <w:ind w:left="-5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6F6258C" w14:textId="77777777" w:rsidR="00914823" w:rsidRPr="00FC630C" w:rsidRDefault="00914823" w:rsidP="00C56339">
            <w:pPr>
              <w:pStyle w:val="acctfourfigures"/>
              <w:tabs>
                <w:tab w:val="clear" w:pos="765"/>
              </w:tabs>
              <w:spacing w:line="240" w:lineRule="auto"/>
              <w:ind w:left="-5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</w:tcBorders>
            <w:vAlign w:val="bottom"/>
          </w:tcPr>
          <w:p w14:paraId="4C0B3C55" w14:textId="77777777" w:rsidR="00914823" w:rsidRPr="00FC630C" w:rsidRDefault="00914823" w:rsidP="00C56339">
            <w:pPr>
              <w:pStyle w:val="acctfourfigures"/>
              <w:tabs>
                <w:tab w:val="clear" w:pos="765"/>
              </w:tabs>
              <w:spacing w:line="240" w:lineRule="auto"/>
              <w:ind w:left="-5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61665DD" w14:textId="77777777" w:rsidR="00914823" w:rsidRPr="00FC630C" w:rsidRDefault="00914823" w:rsidP="00C56339">
            <w:pPr>
              <w:pStyle w:val="acctfourfigures"/>
              <w:tabs>
                <w:tab w:val="clear" w:pos="765"/>
              </w:tabs>
              <w:spacing w:line="240" w:lineRule="auto"/>
              <w:ind w:left="-5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</w:tcBorders>
            <w:vAlign w:val="bottom"/>
          </w:tcPr>
          <w:p w14:paraId="044EB916" w14:textId="77777777" w:rsidR="00914823" w:rsidRPr="00FC630C" w:rsidRDefault="00914823" w:rsidP="0058298F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255" w:firstLine="9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1" w:type="dxa"/>
            <w:gridSpan w:val="3"/>
            <w:vAlign w:val="bottom"/>
          </w:tcPr>
          <w:p w14:paraId="5B1F46C0" w14:textId="77777777" w:rsidR="00914823" w:rsidRPr="00FC630C" w:rsidRDefault="00914823" w:rsidP="00C56339">
            <w:pPr>
              <w:pStyle w:val="acctfourfigures"/>
              <w:tabs>
                <w:tab w:val="clear" w:pos="765"/>
              </w:tabs>
              <w:spacing w:line="240" w:lineRule="auto"/>
              <w:ind w:left="-5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9" w:type="dxa"/>
            <w:gridSpan w:val="4"/>
            <w:tcBorders>
              <w:top w:val="single" w:sz="4" w:space="0" w:color="auto"/>
            </w:tcBorders>
            <w:vAlign w:val="bottom"/>
          </w:tcPr>
          <w:p w14:paraId="59EA11B5" w14:textId="77777777" w:rsidR="00914823" w:rsidRPr="00FC630C" w:rsidRDefault="00914823" w:rsidP="00C56339">
            <w:pPr>
              <w:pStyle w:val="acctfourfigures"/>
              <w:tabs>
                <w:tab w:val="clear" w:pos="765"/>
              </w:tabs>
              <w:spacing w:line="240" w:lineRule="auto"/>
              <w:ind w:left="-58" w:right="-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914823" w:rsidRPr="00914823" w14:paraId="65725D4E" w14:textId="77777777" w:rsidTr="00F502F8">
        <w:trPr>
          <w:gridAfter w:val="1"/>
          <w:wAfter w:w="21" w:type="dxa"/>
          <w:cantSplit/>
          <w:trHeight w:val="316"/>
        </w:trPr>
        <w:tc>
          <w:tcPr>
            <w:tcW w:w="2227" w:type="dxa"/>
            <w:vAlign w:val="bottom"/>
          </w:tcPr>
          <w:p w14:paraId="026B736C" w14:textId="77777777" w:rsidR="00914823" w:rsidRPr="00FC630C" w:rsidRDefault="00914823" w:rsidP="00C5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C630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FC63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และ </w:t>
            </w:r>
            <w:r w:rsidRPr="00FC630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FC63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FC630C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716" w:type="dxa"/>
          </w:tcPr>
          <w:p w14:paraId="630B33E3" w14:textId="77777777" w:rsidR="00914823" w:rsidRPr="00FC630C" w:rsidRDefault="00914823" w:rsidP="00C5633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88" w:type="dxa"/>
            <w:vAlign w:val="bottom"/>
          </w:tcPr>
          <w:p w14:paraId="6F37B2B3" w14:textId="6BA639FB" w:rsidR="00914823" w:rsidRPr="00FC630C" w:rsidRDefault="00914823" w:rsidP="00C5633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FC630C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44,678</w:t>
            </w:r>
          </w:p>
        </w:tc>
        <w:tc>
          <w:tcPr>
            <w:tcW w:w="180" w:type="dxa"/>
            <w:vAlign w:val="bottom"/>
          </w:tcPr>
          <w:p w14:paraId="46CF6D46" w14:textId="77777777" w:rsidR="00914823" w:rsidRPr="00FC630C" w:rsidRDefault="00914823" w:rsidP="00C56339">
            <w:pPr>
              <w:pStyle w:val="acctfourfigures"/>
              <w:tabs>
                <w:tab w:val="clear" w:pos="765"/>
              </w:tabs>
              <w:spacing w:line="240" w:lineRule="auto"/>
              <w:ind w:left="-5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1E9FE4BB" w14:textId="77777777" w:rsidR="00914823" w:rsidRPr="00FC630C" w:rsidRDefault="00914823" w:rsidP="00C5633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FC630C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32,089</w:t>
            </w:r>
          </w:p>
        </w:tc>
        <w:tc>
          <w:tcPr>
            <w:tcW w:w="178" w:type="dxa"/>
            <w:gridSpan w:val="2"/>
            <w:vAlign w:val="bottom"/>
          </w:tcPr>
          <w:p w14:paraId="7716ACA7" w14:textId="77777777" w:rsidR="00914823" w:rsidRPr="00FC630C" w:rsidRDefault="00914823" w:rsidP="00C5633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3BEA70E3" w14:textId="77777777" w:rsidR="00914823" w:rsidRPr="00FC630C" w:rsidRDefault="00914823" w:rsidP="00C5633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FC630C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76,767</w:t>
            </w:r>
          </w:p>
        </w:tc>
        <w:tc>
          <w:tcPr>
            <w:tcW w:w="180" w:type="dxa"/>
            <w:gridSpan w:val="2"/>
            <w:vAlign w:val="bottom"/>
          </w:tcPr>
          <w:p w14:paraId="2BF995CC" w14:textId="77777777" w:rsidR="00914823" w:rsidRPr="00FC630C" w:rsidRDefault="00914823" w:rsidP="00C5633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61" w:type="dxa"/>
            <w:gridSpan w:val="2"/>
            <w:vAlign w:val="bottom"/>
          </w:tcPr>
          <w:p w14:paraId="20F48B14" w14:textId="77777777" w:rsidR="00914823" w:rsidRPr="00FC630C" w:rsidRDefault="00914823" w:rsidP="00C5633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FC630C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44,678</w:t>
            </w:r>
          </w:p>
        </w:tc>
        <w:tc>
          <w:tcPr>
            <w:tcW w:w="180" w:type="dxa"/>
            <w:gridSpan w:val="2"/>
            <w:vAlign w:val="bottom"/>
          </w:tcPr>
          <w:p w14:paraId="60883B2E" w14:textId="77777777" w:rsidR="00914823" w:rsidRPr="00FC630C" w:rsidRDefault="00914823" w:rsidP="00C5633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65534766" w14:textId="77777777" w:rsidR="00914823" w:rsidRPr="00FC630C" w:rsidRDefault="00914823" w:rsidP="0058298F">
            <w:pPr>
              <w:pStyle w:val="acctfourfigures"/>
              <w:tabs>
                <w:tab w:val="clear" w:pos="765"/>
              </w:tabs>
              <w:spacing w:line="240" w:lineRule="auto"/>
              <w:ind w:left="-255" w:right="57" w:firstLine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FC630C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20,950</w:t>
            </w:r>
          </w:p>
        </w:tc>
        <w:tc>
          <w:tcPr>
            <w:tcW w:w="191" w:type="dxa"/>
            <w:gridSpan w:val="3"/>
            <w:vAlign w:val="bottom"/>
          </w:tcPr>
          <w:p w14:paraId="46E6FF47" w14:textId="77777777" w:rsidR="00914823" w:rsidRPr="00FC630C" w:rsidRDefault="00914823" w:rsidP="00C5633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9" w:type="dxa"/>
            <w:gridSpan w:val="4"/>
            <w:vAlign w:val="bottom"/>
          </w:tcPr>
          <w:p w14:paraId="26DC1DDD" w14:textId="77777777" w:rsidR="00914823" w:rsidRPr="00FC630C" w:rsidRDefault="00914823" w:rsidP="00C5633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FC630C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65,628</w:t>
            </w:r>
          </w:p>
        </w:tc>
      </w:tr>
      <w:tr w:rsidR="00914823" w:rsidRPr="00914823" w14:paraId="53786B14" w14:textId="77777777" w:rsidTr="00F502F8">
        <w:trPr>
          <w:gridAfter w:val="1"/>
          <w:wAfter w:w="21" w:type="dxa"/>
          <w:cantSplit/>
          <w:trHeight w:val="316"/>
        </w:trPr>
        <w:tc>
          <w:tcPr>
            <w:tcW w:w="2227" w:type="dxa"/>
            <w:vAlign w:val="bottom"/>
          </w:tcPr>
          <w:p w14:paraId="6F72781D" w14:textId="77777777" w:rsidR="00914823" w:rsidRPr="00FC630C" w:rsidRDefault="00914823" w:rsidP="00D83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C630C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716" w:type="dxa"/>
          </w:tcPr>
          <w:p w14:paraId="0A75FA1C" w14:textId="77777777" w:rsidR="00914823" w:rsidRPr="00FC630C" w:rsidRDefault="00914823" w:rsidP="00D83458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1576D744" w14:textId="3FD28646" w:rsidR="00914823" w:rsidRPr="00FC630C" w:rsidRDefault="00914823" w:rsidP="00D83458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FC630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B2D0062" w14:textId="77777777" w:rsidR="00914823" w:rsidRPr="00FC630C" w:rsidRDefault="00914823" w:rsidP="00D8345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58745750" w14:textId="51C6B1CF" w:rsidR="00914823" w:rsidRPr="00FC630C" w:rsidRDefault="00AC3A01" w:rsidP="00AC3A0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C630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</w:t>
            </w:r>
            <w:r w:rsidR="004C1D3B" w:rsidRPr="00FC630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,06</w:t>
            </w:r>
            <w:r w:rsidRPr="00FC630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78" w:type="dxa"/>
            <w:gridSpan w:val="2"/>
            <w:vAlign w:val="bottom"/>
          </w:tcPr>
          <w:p w14:paraId="02467C3F" w14:textId="77777777" w:rsidR="00914823" w:rsidRPr="00FC630C" w:rsidRDefault="00914823" w:rsidP="00D8345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65192ABE" w14:textId="536C7BB3" w:rsidR="00914823" w:rsidRPr="00FC630C" w:rsidRDefault="00AC3A01" w:rsidP="00AC3A0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C630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</w:t>
            </w:r>
            <w:r w:rsidR="004C1D3B" w:rsidRPr="00FC630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FC630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</w:t>
            </w:r>
            <w:r w:rsidR="004C1D3B" w:rsidRPr="00FC630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  <w:r w:rsidRPr="00FC630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80" w:type="dxa"/>
            <w:gridSpan w:val="2"/>
            <w:vAlign w:val="bottom"/>
          </w:tcPr>
          <w:p w14:paraId="11899B29" w14:textId="77777777" w:rsidR="00914823" w:rsidRPr="00FC630C" w:rsidRDefault="00914823" w:rsidP="00D8345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1" w:type="dxa"/>
            <w:gridSpan w:val="2"/>
            <w:vAlign w:val="bottom"/>
          </w:tcPr>
          <w:p w14:paraId="67124018" w14:textId="77777777" w:rsidR="00914823" w:rsidRPr="00FC630C" w:rsidRDefault="00914823" w:rsidP="00057E88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FC630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4231CE82" w14:textId="77777777" w:rsidR="00914823" w:rsidRPr="00FC630C" w:rsidRDefault="00914823" w:rsidP="00057E88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0BCC1963" w14:textId="5CED60E9" w:rsidR="00914823" w:rsidRPr="00FC630C" w:rsidRDefault="004C1D3B" w:rsidP="004C1D3B">
            <w:pPr>
              <w:pStyle w:val="acctfourfigures"/>
              <w:tabs>
                <w:tab w:val="clear" w:pos="765"/>
              </w:tabs>
              <w:spacing w:line="240" w:lineRule="auto"/>
              <w:ind w:left="-255" w:right="57" w:firstLine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C630C">
              <w:rPr>
                <w:rFonts w:ascii="Angsana New" w:hAnsi="Angsana New" w:cs="Angsana New"/>
                <w:sz w:val="28"/>
                <w:szCs w:val="28"/>
                <w:lang w:bidi="th-TH"/>
              </w:rPr>
              <w:t>12</w:t>
            </w:r>
            <w:r w:rsidR="00914823" w:rsidRPr="00FC630C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FC630C">
              <w:rPr>
                <w:rFonts w:ascii="Angsana New" w:hAnsi="Angsana New" w:cs="Angsana New"/>
                <w:sz w:val="28"/>
                <w:szCs w:val="28"/>
                <w:lang w:bidi="th-TH"/>
              </w:rPr>
              <w:t>06</w:t>
            </w:r>
            <w:r w:rsidR="00914823" w:rsidRPr="00FC630C">
              <w:rPr>
                <w:rFonts w:ascii="Angsana New" w:hAnsi="Angsana New" w:cs="Angsana New"/>
                <w:sz w:val="28"/>
                <w:szCs w:val="28"/>
                <w:lang w:bidi="th-TH"/>
              </w:rPr>
              <w:t>9</w:t>
            </w:r>
          </w:p>
        </w:tc>
        <w:tc>
          <w:tcPr>
            <w:tcW w:w="191" w:type="dxa"/>
            <w:gridSpan w:val="3"/>
            <w:vAlign w:val="bottom"/>
          </w:tcPr>
          <w:p w14:paraId="2FF69B5F" w14:textId="77777777" w:rsidR="00914823" w:rsidRPr="00FC630C" w:rsidRDefault="00914823" w:rsidP="00D8345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909" w:type="dxa"/>
            <w:gridSpan w:val="4"/>
            <w:vAlign w:val="bottom"/>
          </w:tcPr>
          <w:p w14:paraId="22B34C07" w14:textId="2B668522" w:rsidR="00914823" w:rsidRPr="00FC630C" w:rsidRDefault="004C1D3B" w:rsidP="004C1D3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C630C">
              <w:rPr>
                <w:rFonts w:ascii="Angsana New" w:hAnsi="Angsana New" w:cs="Angsana New"/>
                <w:sz w:val="28"/>
                <w:szCs w:val="28"/>
                <w:lang w:bidi="th-TH"/>
              </w:rPr>
              <w:t>12</w:t>
            </w:r>
            <w:r w:rsidR="00914823" w:rsidRPr="00FC630C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FC630C">
              <w:rPr>
                <w:rFonts w:ascii="Angsana New" w:hAnsi="Angsana New" w:cs="Angsana New"/>
                <w:sz w:val="28"/>
                <w:szCs w:val="28"/>
                <w:lang w:bidi="th-TH"/>
              </w:rPr>
              <w:t>06</w:t>
            </w:r>
            <w:r w:rsidR="00914823" w:rsidRPr="00FC630C">
              <w:rPr>
                <w:rFonts w:ascii="Angsana New" w:hAnsi="Angsana New" w:cs="Angsana New"/>
                <w:sz w:val="28"/>
                <w:szCs w:val="28"/>
                <w:lang w:bidi="th-TH"/>
              </w:rPr>
              <w:t>9</w:t>
            </w:r>
          </w:p>
        </w:tc>
      </w:tr>
      <w:tr w:rsidR="00914823" w:rsidRPr="00914823" w14:paraId="5F194480" w14:textId="77777777" w:rsidTr="00F502F8">
        <w:trPr>
          <w:gridAfter w:val="1"/>
          <w:wAfter w:w="21" w:type="dxa"/>
          <w:cantSplit/>
          <w:trHeight w:val="316"/>
        </w:trPr>
        <w:tc>
          <w:tcPr>
            <w:tcW w:w="2227" w:type="dxa"/>
            <w:vAlign w:val="bottom"/>
          </w:tcPr>
          <w:p w14:paraId="13BAC3CE" w14:textId="6AA3E11C" w:rsidR="00914823" w:rsidRPr="00FC630C" w:rsidRDefault="00914823" w:rsidP="00AC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C630C">
              <w:rPr>
                <w:rFonts w:ascii="Angsana New" w:hAnsi="Angsana New" w:hint="cs"/>
                <w:sz w:val="28"/>
                <w:szCs w:val="28"/>
                <w:cs/>
              </w:rPr>
              <w:t>โอนจากที่ดิน อาคาร</w:t>
            </w:r>
          </w:p>
        </w:tc>
        <w:tc>
          <w:tcPr>
            <w:tcW w:w="716" w:type="dxa"/>
          </w:tcPr>
          <w:p w14:paraId="46E1FF57" w14:textId="77777777" w:rsidR="00914823" w:rsidRPr="00FC630C" w:rsidRDefault="00914823" w:rsidP="00D83458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7EF681A9" w14:textId="6B08AD01" w:rsidR="00914823" w:rsidRPr="00FC630C" w:rsidRDefault="00914823" w:rsidP="00D83458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1D929B4" w14:textId="77777777" w:rsidR="00914823" w:rsidRPr="00FC630C" w:rsidRDefault="00914823" w:rsidP="00D8345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1321BB3B" w14:textId="77777777" w:rsidR="00914823" w:rsidRPr="00FC630C" w:rsidRDefault="00914823" w:rsidP="00D8345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10187BF0" w14:textId="77777777" w:rsidR="00914823" w:rsidRPr="00FC630C" w:rsidRDefault="00914823" w:rsidP="00D8345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16574DD4" w14:textId="77777777" w:rsidR="00914823" w:rsidRPr="00FC630C" w:rsidRDefault="00914823" w:rsidP="00D8345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E5174DD" w14:textId="77777777" w:rsidR="00914823" w:rsidRPr="00FC630C" w:rsidRDefault="00914823" w:rsidP="00D8345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1" w:type="dxa"/>
            <w:gridSpan w:val="2"/>
            <w:vAlign w:val="bottom"/>
          </w:tcPr>
          <w:p w14:paraId="05FD1AA1" w14:textId="77777777" w:rsidR="00914823" w:rsidRPr="00FC630C" w:rsidRDefault="00914823" w:rsidP="00057E88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9F34BE2" w14:textId="77777777" w:rsidR="00914823" w:rsidRPr="00FC630C" w:rsidRDefault="00914823" w:rsidP="00057E88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65B2FC2F" w14:textId="77777777" w:rsidR="00914823" w:rsidRPr="00FC630C" w:rsidRDefault="00914823" w:rsidP="0058298F">
            <w:pPr>
              <w:pStyle w:val="acctfourfigures"/>
              <w:tabs>
                <w:tab w:val="clear" w:pos="765"/>
              </w:tabs>
              <w:spacing w:line="240" w:lineRule="auto"/>
              <w:ind w:left="-255" w:firstLine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1" w:type="dxa"/>
            <w:gridSpan w:val="3"/>
            <w:vAlign w:val="bottom"/>
          </w:tcPr>
          <w:p w14:paraId="1E81842C" w14:textId="77777777" w:rsidR="00914823" w:rsidRPr="00FC630C" w:rsidRDefault="00914823" w:rsidP="00D8345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909" w:type="dxa"/>
            <w:gridSpan w:val="4"/>
            <w:vAlign w:val="bottom"/>
          </w:tcPr>
          <w:p w14:paraId="69B85171" w14:textId="77777777" w:rsidR="00914823" w:rsidRPr="00FC630C" w:rsidRDefault="00914823" w:rsidP="00D8345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FC630C" w:rsidRPr="00941F21" w14:paraId="3D4E2AF2" w14:textId="77777777" w:rsidTr="00F502F8">
        <w:trPr>
          <w:gridAfter w:val="1"/>
          <w:wAfter w:w="21" w:type="dxa"/>
          <w:cantSplit/>
          <w:trHeight w:val="316"/>
        </w:trPr>
        <w:tc>
          <w:tcPr>
            <w:tcW w:w="2227" w:type="dxa"/>
            <w:vAlign w:val="bottom"/>
          </w:tcPr>
          <w:p w14:paraId="52BECF63" w14:textId="1369D4BE" w:rsidR="00FC630C" w:rsidRPr="00FC630C" w:rsidRDefault="00FC630C" w:rsidP="00FC6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C630C">
              <w:rPr>
                <w:rFonts w:ascii="Angsana New" w:hAnsi="Angsana New" w:hint="cs"/>
                <w:sz w:val="28"/>
                <w:szCs w:val="28"/>
                <w:cs/>
              </w:rPr>
              <w:t xml:space="preserve">   และอุปกรณ์</w:t>
            </w:r>
          </w:p>
        </w:tc>
        <w:tc>
          <w:tcPr>
            <w:tcW w:w="716" w:type="dxa"/>
          </w:tcPr>
          <w:p w14:paraId="7D26FBC0" w14:textId="5D65109E" w:rsidR="00FC630C" w:rsidRPr="00057E88" w:rsidRDefault="00E55833" w:rsidP="007B472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  <w:t>16</w:t>
            </w:r>
          </w:p>
        </w:tc>
        <w:tc>
          <w:tcPr>
            <w:tcW w:w="988" w:type="dxa"/>
            <w:vAlign w:val="bottom"/>
          </w:tcPr>
          <w:p w14:paraId="5B94FF71" w14:textId="266E3B77" w:rsidR="00FC630C" w:rsidRPr="00FC630C" w:rsidRDefault="00FC630C" w:rsidP="00FC630C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FC630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E187447" w14:textId="77777777" w:rsidR="00FC630C" w:rsidRPr="00FC630C" w:rsidRDefault="00FC630C" w:rsidP="00FC630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0B31CD05" w14:textId="3A658AF0" w:rsidR="00FC630C" w:rsidRPr="00941F21" w:rsidRDefault="00FC630C" w:rsidP="00941F2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C630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14,608</w:t>
            </w:r>
          </w:p>
        </w:tc>
        <w:tc>
          <w:tcPr>
            <w:tcW w:w="178" w:type="dxa"/>
            <w:gridSpan w:val="2"/>
            <w:vAlign w:val="bottom"/>
          </w:tcPr>
          <w:p w14:paraId="1092EAA6" w14:textId="77777777" w:rsidR="00FC630C" w:rsidRPr="00941F21" w:rsidRDefault="00FC630C" w:rsidP="00941F2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6F408DC3" w14:textId="64F34037" w:rsidR="00FC630C" w:rsidRPr="00941F21" w:rsidRDefault="00FC630C" w:rsidP="00941F2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41F2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14,608</w:t>
            </w:r>
          </w:p>
        </w:tc>
        <w:tc>
          <w:tcPr>
            <w:tcW w:w="180" w:type="dxa"/>
            <w:gridSpan w:val="2"/>
            <w:vAlign w:val="bottom"/>
          </w:tcPr>
          <w:p w14:paraId="1A8B592B" w14:textId="77777777" w:rsidR="00FC630C" w:rsidRPr="00941F21" w:rsidRDefault="00FC630C" w:rsidP="00941F2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61" w:type="dxa"/>
            <w:gridSpan w:val="2"/>
            <w:vAlign w:val="bottom"/>
          </w:tcPr>
          <w:p w14:paraId="6EE88CAD" w14:textId="2AB4566B" w:rsidR="00FC630C" w:rsidRPr="00FC630C" w:rsidRDefault="00FC630C" w:rsidP="00057E88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FC630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6A69C2AE" w14:textId="77777777" w:rsidR="00FC630C" w:rsidRPr="00FC630C" w:rsidRDefault="00FC630C" w:rsidP="00057E88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765E7462" w14:textId="170E2C6A" w:rsidR="00FC630C" w:rsidRPr="00FC630C" w:rsidRDefault="00FC630C" w:rsidP="00941F21">
            <w:pPr>
              <w:pStyle w:val="acctfourfigures"/>
              <w:tabs>
                <w:tab w:val="clear" w:pos="765"/>
              </w:tabs>
              <w:spacing w:line="240" w:lineRule="auto"/>
              <w:ind w:left="-255" w:right="57" w:firstLine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C630C">
              <w:rPr>
                <w:rFonts w:ascii="Angsana New" w:hAnsi="Angsana New" w:cs="Angsana New"/>
                <w:sz w:val="28"/>
                <w:szCs w:val="28"/>
                <w:lang w:bidi="th-TH"/>
              </w:rPr>
              <w:t>6,480</w:t>
            </w:r>
          </w:p>
        </w:tc>
        <w:tc>
          <w:tcPr>
            <w:tcW w:w="191" w:type="dxa"/>
            <w:gridSpan w:val="3"/>
            <w:vAlign w:val="bottom"/>
          </w:tcPr>
          <w:p w14:paraId="20A3D860" w14:textId="77777777" w:rsidR="00FC630C" w:rsidRPr="00941F21" w:rsidRDefault="00FC630C" w:rsidP="00941F2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09" w:type="dxa"/>
            <w:gridSpan w:val="4"/>
            <w:vAlign w:val="bottom"/>
          </w:tcPr>
          <w:p w14:paraId="48B0AF9E" w14:textId="15CAA7CA" w:rsidR="00FC630C" w:rsidRPr="00FC630C" w:rsidRDefault="00FC630C" w:rsidP="00941F2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C630C">
              <w:rPr>
                <w:rFonts w:ascii="Angsana New" w:hAnsi="Angsana New" w:cs="Angsana New"/>
                <w:sz w:val="28"/>
                <w:szCs w:val="28"/>
                <w:lang w:bidi="th-TH"/>
              </w:rPr>
              <w:t>6,480</w:t>
            </w:r>
          </w:p>
        </w:tc>
      </w:tr>
      <w:tr w:rsidR="00914823" w:rsidRPr="00914823" w14:paraId="7B8C1672" w14:textId="77777777" w:rsidTr="00F502F8">
        <w:trPr>
          <w:gridAfter w:val="1"/>
          <w:wAfter w:w="21" w:type="dxa"/>
          <w:cantSplit/>
          <w:trHeight w:val="316"/>
        </w:trPr>
        <w:tc>
          <w:tcPr>
            <w:tcW w:w="2227" w:type="dxa"/>
            <w:vAlign w:val="bottom"/>
          </w:tcPr>
          <w:p w14:paraId="4DB0C37E" w14:textId="77777777" w:rsidR="00914823" w:rsidRPr="00FC630C" w:rsidRDefault="00914823" w:rsidP="00D83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C630C"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716" w:type="dxa"/>
          </w:tcPr>
          <w:p w14:paraId="0E50050E" w14:textId="77777777" w:rsidR="00914823" w:rsidRPr="00FC630C" w:rsidRDefault="00914823" w:rsidP="00D83458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1148A1D3" w14:textId="670D8FBC" w:rsidR="00914823" w:rsidRPr="00FC630C" w:rsidRDefault="00914823" w:rsidP="00D83458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FC630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A74E875" w14:textId="77777777" w:rsidR="00914823" w:rsidRPr="00FC630C" w:rsidRDefault="00914823" w:rsidP="00D8345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62068AF2" w14:textId="77777777" w:rsidR="00914823" w:rsidRPr="00FC630C" w:rsidRDefault="00914823" w:rsidP="00D8345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C630C">
              <w:rPr>
                <w:rFonts w:ascii="Angsana New" w:hAnsi="Angsana New" w:cs="Angsana New"/>
                <w:sz w:val="28"/>
                <w:szCs w:val="28"/>
                <w:lang w:bidi="th-TH"/>
              </w:rPr>
              <w:t>(2,187)</w:t>
            </w:r>
          </w:p>
        </w:tc>
        <w:tc>
          <w:tcPr>
            <w:tcW w:w="178" w:type="dxa"/>
            <w:gridSpan w:val="2"/>
            <w:vAlign w:val="bottom"/>
          </w:tcPr>
          <w:p w14:paraId="300D59D4" w14:textId="77777777" w:rsidR="00914823" w:rsidRPr="00FC630C" w:rsidRDefault="00914823" w:rsidP="00D8345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0B3BF3C9" w14:textId="77777777" w:rsidR="00914823" w:rsidRPr="00FC630C" w:rsidRDefault="00914823" w:rsidP="00D8345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C630C">
              <w:rPr>
                <w:rFonts w:ascii="Angsana New" w:hAnsi="Angsana New" w:cs="Angsana New"/>
                <w:sz w:val="28"/>
                <w:szCs w:val="28"/>
                <w:lang w:bidi="th-TH"/>
              </w:rPr>
              <w:t>(2,187)</w:t>
            </w:r>
          </w:p>
        </w:tc>
        <w:tc>
          <w:tcPr>
            <w:tcW w:w="180" w:type="dxa"/>
            <w:gridSpan w:val="2"/>
            <w:vAlign w:val="bottom"/>
          </w:tcPr>
          <w:p w14:paraId="16040A5D" w14:textId="77777777" w:rsidR="00914823" w:rsidRPr="00FC630C" w:rsidRDefault="00914823" w:rsidP="00D8345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1" w:type="dxa"/>
            <w:gridSpan w:val="2"/>
            <w:vAlign w:val="bottom"/>
          </w:tcPr>
          <w:p w14:paraId="340E48EF" w14:textId="77777777" w:rsidR="00914823" w:rsidRPr="00FC630C" w:rsidRDefault="00914823" w:rsidP="00057E88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FC630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2310C6AD" w14:textId="77777777" w:rsidR="00914823" w:rsidRPr="00FC630C" w:rsidRDefault="00914823" w:rsidP="00057E88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55A2AA1F" w14:textId="77777777" w:rsidR="00914823" w:rsidRPr="00FC630C" w:rsidRDefault="00914823" w:rsidP="0058298F">
            <w:pPr>
              <w:pStyle w:val="acctfourfigures"/>
              <w:tabs>
                <w:tab w:val="clear" w:pos="765"/>
              </w:tabs>
              <w:spacing w:line="240" w:lineRule="auto"/>
              <w:ind w:left="-255" w:firstLine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C630C">
              <w:rPr>
                <w:rFonts w:ascii="Angsana New" w:hAnsi="Angsana New" w:cs="Angsana New"/>
                <w:sz w:val="28"/>
                <w:szCs w:val="28"/>
                <w:lang w:bidi="th-TH"/>
              </w:rPr>
              <w:t>(2,187)</w:t>
            </w:r>
          </w:p>
        </w:tc>
        <w:tc>
          <w:tcPr>
            <w:tcW w:w="191" w:type="dxa"/>
            <w:gridSpan w:val="3"/>
            <w:vAlign w:val="bottom"/>
          </w:tcPr>
          <w:p w14:paraId="5C6547D8" w14:textId="77777777" w:rsidR="00914823" w:rsidRPr="00FC630C" w:rsidRDefault="00914823" w:rsidP="00D8345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909" w:type="dxa"/>
            <w:gridSpan w:val="4"/>
            <w:vAlign w:val="bottom"/>
          </w:tcPr>
          <w:p w14:paraId="3482087B" w14:textId="77777777" w:rsidR="00914823" w:rsidRPr="00FC630C" w:rsidRDefault="00914823" w:rsidP="00D8345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C630C">
              <w:rPr>
                <w:rFonts w:ascii="Angsana New" w:hAnsi="Angsana New" w:cs="Angsana New"/>
                <w:sz w:val="28"/>
                <w:szCs w:val="28"/>
                <w:lang w:bidi="th-TH"/>
              </w:rPr>
              <w:t>(2,187)</w:t>
            </w:r>
          </w:p>
        </w:tc>
      </w:tr>
      <w:tr w:rsidR="00914823" w:rsidRPr="00914823" w14:paraId="7D4CB9E0" w14:textId="77777777" w:rsidTr="00F502F8">
        <w:trPr>
          <w:gridAfter w:val="1"/>
          <w:wAfter w:w="21" w:type="dxa"/>
          <w:cantSplit/>
          <w:trHeight w:val="397"/>
        </w:trPr>
        <w:tc>
          <w:tcPr>
            <w:tcW w:w="2227" w:type="dxa"/>
            <w:vAlign w:val="bottom"/>
          </w:tcPr>
          <w:p w14:paraId="4846035B" w14:textId="77777777" w:rsidR="00914823" w:rsidRPr="00FC630C" w:rsidRDefault="00914823" w:rsidP="00D83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C63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C630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FC63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C630C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716" w:type="dxa"/>
          </w:tcPr>
          <w:p w14:paraId="2B66C4F9" w14:textId="77777777" w:rsidR="00914823" w:rsidRPr="00FC630C" w:rsidRDefault="00914823" w:rsidP="00D8345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FBA249" w14:textId="2EDE90D3" w:rsidR="00914823" w:rsidRPr="00FC630C" w:rsidRDefault="00914823" w:rsidP="00D8345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FC630C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44,678</w:t>
            </w:r>
          </w:p>
        </w:tc>
        <w:tc>
          <w:tcPr>
            <w:tcW w:w="180" w:type="dxa"/>
            <w:vAlign w:val="bottom"/>
          </w:tcPr>
          <w:p w14:paraId="108D9766" w14:textId="77777777" w:rsidR="00914823" w:rsidRPr="00FC630C" w:rsidRDefault="00914823" w:rsidP="00D83458">
            <w:pPr>
              <w:pStyle w:val="acctfourfigures"/>
              <w:tabs>
                <w:tab w:val="clear" w:pos="765"/>
              </w:tabs>
              <w:spacing w:line="240" w:lineRule="auto"/>
              <w:ind w:left="-5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F5E578" w14:textId="77777777" w:rsidR="00914823" w:rsidRPr="00FC630C" w:rsidRDefault="00914823" w:rsidP="00D8345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FC630C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56,579</w:t>
            </w:r>
          </w:p>
        </w:tc>
        <w:tc>
          <w:tcPr>
            <w:tcW w:w="178" w:type="dxa"/>
            <w:gridSpan w:val="2"/>
            <w:vAlign w:val="bottom"/>
          </w:tcPr>
          <w:p w14:paraId="4E70F606" w14:textId="77777777" w:rsidR="00914823" w:rsidRPr="00FC630C" w:rsidRDefault="00914823" w:rsidP="00D8345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9B1E51" w14:textId="77777777" w:rsidR="00914823" w:rsidRPr="00FC630C" w:rsidRDefault="00914823" w:rsidP="00D8345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FC630C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101,257</w:t>
            </w:r>
          </w:p>
        </w:tc>
        <w:tc>
          <w:tcPr>
            <w:tcW w:w="180" w:type="dxa"/>
            <w:gridSpan w:val="2"/>
            <w:vAlign w:val="bottom"/>
          </w:tcPr>
          <w:p w14:paraId="7FE6F6F8" w14:textId="77777777" w:rsidR="00914823" w:rsidRPr="00FC630C" w:rsidRDefault="00914823" w:rsidP="00D8345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9D775C" w14:textId="77777777" w:rsidR="00914823" w:rsidRPr="00FC630C" w:rsidRDefault="00914823" w:rsidP="00D8345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FC630C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44,678</w:t>
            </w:r>
          </w:p>
        </w:tc>
        <w:tc>
          <w:tcPr>
            <w:tcW w:w="180" w:type="dxa"/>
            <w:gridSpan w:val="2"/>
            <w:vAlign w:val="bottom"/>
          </w:tcPr>
          <w:p w14:paraId="65F8FA95" w14:textId="77777777" w:rsidR="00914823" w:rsidRPr="00FC630C" w:rsidRDefault="00914823" w:rsidP="00D8345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B21121" w14:textId="77777777" w:rsidR="00914823" w:rsidRPr="00FC630C" w:rsidRDefault="00914823" w:rsidP="0058298F">
            <w:pPr>
              <w:pStyle w:val="acctfourfigures"/>
              <w:tabs>
                <w:tab w:val="clear" w:pos="765"/>
              </w:tabs>
              <w:spacing w:line="240" w:lineRule="auto"/>
              <w:ind w:left="-255" w:right="57" w:firstLine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FC630C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37,312</w:t>
            </w:r>
          </w:p>
        </w:tc>
        <w:tc>
          <w:tcPr>
            <w:tcW w:w="191" w:type="dxa"/>
            <w:gridSpan w:val="3"/>
            <w:vAlign w:val="bottom"/>
          </w:tcPr>
          <w:p w14:paraId="1947E127" w14:textId="77777777" w:rsidR="00914823" w:rsidRPr="00FC630C" w:rsidRDefault="00914823" w:rsidP="00D8345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95578D" w14:textId="77777777" w:rsidR="00914823" w:rsidRPr="00FC630C" w:rsidRDefault="00914823" w:rsidP="00D8345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FC630C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81,990</w:t>
            </w:r>
          </w:p>
        </w:tc>
      </w:tr>
      <w:tr w:rsidR="00914823" w:rsidRPr="00914823" w14:paraId="232314BD" w14:textId="77777777" w:rsidTr="00F502F8">
        <w:trPr>
          <w:gridAfter w:val="1"/>
          <w:wAfter w:w="21" w:type="dxa"/>
          <w:cantSplit/>
          <w:trHeight w:val="179"/>
        </w:trPr>
        <w:tc>
          <w:tcPr>
            <w:tcW w:w="2227" w:type="dxa"/>
            <w:vAlign w:val="bottom"/>
          </w:tcPr>
          <w:p w14:paraId="0383B7BF" w14:textId="77777777" w:rsidR="00914823" w:rsidRPr="004272D4" w:rsidRDefault="00914823" w:rsidP="00D83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s/>
              </w:rPr>
            </w:pPr>
          </w:p>
        </w:tc>
        <w:tc>
          <w:tcPr>
            <w:tcW w:w="716" w:type="dxa"/>
          </w:tcPr>
          <w:p w14:paraId="18A18CF2" w14:textId="77777777" w:rsidR="00914823" w:rsidRPr="004272D4" w:rsidRDefault="00914823" w:rsidP="00D8345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88" w:type="dxa"/>
            <w:vAlign w:val="bottom"/>
          </w:tcPr>
          <w:p w14:paraId="6F2CC71E" w14:textId="209F4187" w:rsidR="00914823" w:rsidRPr="004272D4" w:rsidRDefault="00914823" w:rsidP="00D8345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23DFB499" w14:textId="77777777" w:rsidR="00914823" w:rsidRPr="004272D4" w:rsidRDefault="00914823" w:rsidP="00D8345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89" w:type="dxa"/>
            <w:vAlign w:val="bottom"/>
          </w:tcPr>
          <w:p w14:paraId="58201E3C" w14:textId="77777777" w:rsidR="00914823" w:rsidRPr="004272D4" w:rsidRDefault="00914823" w:rsidP="00D8345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6334B6AA" w14:textId="77777777" w:rsidR="00914823" w:rsidRPr="004272D4" w:rsidRDefault="00914823" w:rsidP="00D8345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785093E9" w14:textId="77777777" w:rsidR="00914823" w:rsidRPr="004272D4" w:rsidRDefault="00914823" w:rsidP="00D83458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6475106" w14:textId="77777777" w:rsidR="00914823" w:rsidRPr="004272D4" w:rsidRDefault="00914823" w:rsidP="00D83458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61" w:type="dxa"/>
            <w:gridSpan w:val="2"/>
            <w:vAlign w:val="bottom"/>
          </w:tcPr>
          <w:p w14:paraId="38FC24ED" w14:textId="77777777" w:rsidR="00914823" w:rsidRPr="004272D4" w:rsidRDefault="00914823" w:rsidP="00D83458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C217875" w14:textId="77777777" w:rsidR="00914823" w:rsidRPr="004272D4" w:rsidRDefault="00914823" w:rsidP="00D8345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6B16EA9B" w14:textId="77777777" w:rsidR="00914823" w:rsidRPr="004272D4" w:rsidRDefault="00914823" w:rsidP="0058298F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255" w:right="57" w:firstLine="9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03" w:type="dxa"/>
            <w:gridSpan w:val="4"/>
            <w:vAlign w:val="bottom"/>
          </w:tcPr>
          <w:p w14:paraId="69332ECC" w14:textId="77777777" w:rsidR="00914823" w:rsidRPr="004272D4" w:rsidRDefault="00914823" w:rsidP="00D83458">
            <w:pPr>
              <w:pStyle w:val="acctfourfigures"/>
              <w:tabs>
                <w:tab w:val="clear" w:pos="765"/>
              </w:tabs>
              <w:spacing w:line="240" w:lineRule="auto"/>
              <w:ind w:righ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97" w:type="dxa"/>
            <w:gridSpan w:val="3"/>
            <w:vAlign w:val="bottom"/>
          </w:tcPr>
          <w:p w14:paraId="6B9736ED" w14:textId="77777777" w:rsidR="00914823" w:rsidRPr="004272D4" w:rsidRDefault="00914823" w:rsidP="00D8345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914823" w:rsidRPr="00914823" w14:paraId="4CB92065" w14:textId="77777777" w:rsidTr="00F502F8">
        <w:trPr>
          <w:gridAfter w:val="1"/>
          <w:wAfter w:w="21" w:type="dxa"/>
          <w:cantSplit/>
          <w:trHeight w:val="433"/>
        </w:trPr>
        <w:tc>
          <w:tcPr>
            <w:tcW w:w="2227" w:type="dxa"/>
            <w:vAlign w:val="bottom"/>
          </w:tcPr>
          <w:p w14:paraId="13DF6D35" w14:textId="77777777" w:rsidR="00914823" w:rsidRPr="00FC630C" w:rsidRDefault="00914823" w:rsidP="00D83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FC630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  <w:r w:rsidRPr="00FC630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และขาดทุน</w:t>
            </w:r>
          </w:p>
          <w:p w14:paraId="7D6D35DC" w14:textId="77777777" w:rsidR="00914823" w:rsidRPr="00FC630C" w:rsidRDefault="00914823" w:rsidP="00D83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C630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จากการด้อยค่า</w:t>
            </w:r>
          </w:p>
        </w:tc>
        <w:tc>
          <w:tcPr>
            <w:tcW w:w="716" w:type="dxa"/>
          </w:tcPr>
          <w:p w14:paraId="51212539" w14:textId="77777777" w:rsidR="00914823" w:rsidRPr="00FC630C" w:rsidRDefault="00914823" w:rsidP="00D8345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61B82E2F" w14:textId="08A8DC89" w:rsidR="00914823" w:rsidRPr="00FC630C" w:rsidRDefault="00914823" w:rsidP="00D8345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1D0A540" w14:textId="77777777" w:rsidR="00914823" w:rsidRPr="00FC630C" w:rsidRDefault="00914823" w:rsidP="00D8345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6C6082D5" w14:textId="77777777" w:rsidR="00914823" w:rsidRPr="00FC630C" w:rsidRDefault="00914823" w:rsidP="00D8345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4D880583" w14:textId="77777777" w:rsidR="00914823" w:rsidRPr="00FC630C" w:rsidRDefault="00914823" w:rsidP="00D8345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76484E39" w14:textId="77777777" w:rsidR="00914823" w:rsidRPr="00FC630C" w:rsidRDefault="00914823" w:rsidP="00D83458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EEDE687" w14:textId="77777777" w:rsidR="00914823" w:rsidRPr="00FC630C" w:rsidRDefault="00914823" w:rsidP="00D83458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1" w:type="dxa"/>
            <w:gridSpan w:val="2"/>
            <w:vAlign w:val="bottom"/>
          </w:tcPr>
          <w:p w14:paraId="17B1B2C5" w14:textId="77777777" w:rsidR="00914823" w:rsidRPr="00FC630C" w:rsidRDefault="00914823" w:rsidP="00D83458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723EE5C" w14:textId="77777777" w:rsidR="00914823" w:rsidRPr="00FC630C" w:rsidRDefault="00914823" w:rsidP="00D8345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587BFB23" w14:textId="77777777" w:rsidR="00914823" w:rsidRPr="00FC630C" w:rsidRDefault="00914823" w:rsidP="0058298F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255" w:right="57" w:firstLine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3" w:type="dxa"/>
            <w:gridSpan w:val="4"/>
            <w:vAlign w:val="bottom"/>
          </w:tcPr>
          <w:p w14:paraId="275E6501" w14:textId="77777777" w:rsidR="00914823" w:rsidRPr="00FC630C" w:rsidRDefault="00914823" w:rsidP="00D83458">
            <w:pPr>
              <w:pStyle w:val="acctfourfigures"/>
              <w:tabs>
                <w:tab w:val="clear" w:pos="765"/>
              </w:tabs>
              <w:spacing w:line="240" w:lineRule="auto"/>
              <w:ind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7" w:type="dxa"/>
            <w:gridSpan w:val="3"/>
            <w:vAlign w:val="bottom"/>
          </w:tcPr>
          <w:p w14:paraId="6B55916E" w14:textId="77777777" w:rsidR="00914823" w:rsidRPr="00FC630C" w:rsidRDefault="00914823" w:rsidP="00D8345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14823" w:rsidRPr="00941F21" w14:paraId="3F565243" w14:textId="77777777" w:rsidTr="00F502F8">
        <w:trPr>
          <w:gridAfter w:val="1"/>
          <w:wAfter w:w="21" w:type="dxa"/>
          <w:cantSplit/>
          <w:trHeight w:val="397"/>
        </w:trPr>
        <w:tc>
          <w:tcPr>
            <w:tcW w:w="2227" w:type="dxa"/>
            <w:vAlign w:val="bottom"/>
          </w:tcPr>
          <w:p w14:paraId="751CB135" w14:textId="77777777" w:rsidR="00914823" w:rsidRPr="00FC630C" w:rsidRDefault="00914823" w:rsidP="00D83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FC630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FC630C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FC630C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  <w:r w:rsidRPr="00FC630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C630C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716" w:type="dxa"/>
          </w:tcPr>
          <w:p w14:paraId="6469B54A" w14:textId="77777777" w:rsidR="00914823" w:rsidRPr="00FC630C" w:rsidRDefault="00914823" w:rsidP="00D83458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68C73B62" w14:textId="7F9DD10C" w:rsidR="00914823" w:rsidRPr="00FC630C" w:rsidRDefault="00914823" w:rsidP="00D83458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FC630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E3E05A1" w14:textId="77777777" w:rsidR="00914823" w:rsidRPr="00FC630C" w:rsidRDefault="00914823" w:rsidP="00D8345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6C6AC1F5" w14:textId="77777777" w:rsidR="00914823" w:rsidRPr="00FC630C" w:rsidRDefault="00914823" w:rsidP="00941F2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C630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376</w:t>
            </w:r>
          </w:p>
        </w:tc>
        <w:tc>
          <w:tcPr>
            <w:tcW w:w="178" w:type="dxa"/>
            <w:gridSpan w:val="2"/>
            <w:vAlign w:val="bottom"/>
          </w:tcPr>
          <w:p w14:paraId="569FD75A" w14:textId="77777777" w:rsidR="00914823" w:rsidRPr="00FC630C" w:rsidRDefault="00914823" w:rsidP="00941F2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4D158192" w14:textId="77777777" w:rsidR="00914823" w:rsidRPr="00FC630C" w:rsidRDefault="00914823" w:rsidP="00D8345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FC630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376</w:t>
            </w:r>
          </w:p>
        </w:tc>
        <w:tc>
          <w:tcPr>
            <w:tcW w:w="180" w:type="dxa"/>
            <w:gridSpan w:val="2"/>
            <w:vAlign w:val="bottom"/>
          </w:tcPr>
          <w:p w14:paraId="4D188AC4" w14:textId="77777777" w:rsidR="00914823" w:rsidRPr="00FC630C" w:rsidRDefault="00914823" w:rsidP="00D8345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1" w:type="dxa"/>
            <w:gridSpan w:val="2"/>
            <w:vAlign w:val="bottom"/>
          </w:tcPr>
          <w:p w14:paraId="41905B0B" w14:textId="77777777" w:rsidR="00914823" w:rsidRPr="00FC630C" w:rsidRDefault="00914823" w:rsidP="00D83458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FC630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5A0186AB" w14:textId="77777777" w:rsidR="00914823" w:rsidRPr="00FC630C" w:rsidRDefault="00914823" w:rsidP="00D8345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07982784" w14:textId="77777777" w:rsidR="00914823" w:rsidRPr="00941F21" w:rsidRDefault="00914823" w:rsidP="00941F21">
            <w:pPr>
              <w:pStyle w:val="acctfourfigures"/>
              <w:tabs>
                <w:tab w:val="clear" w:pos="765"/>
              </w:tabs>
              <w:spacing w:line="240" w:lineRule="auto"/>
              <w:ind w:left="-255" w:right="57" w:firstLine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41F21">
              <w:rPr>
                <w:rFonts w:ascii="Angsana New" w:hAnsi="Angsana New" w:cs="Angsana New"/>
                <w:sz w:val="28"/>
                <w:szCs w:val="28"/>
                <w:lang w:bidi="th-TH"/>
              </w:rPr>
              <w:t>189</w:t>
            </w:r>
          </w:p>
        </w:tc>
        <w:tc>
          <w:tcPr>
            <w:tcW w:w="203" w:type="dxa"/>
            <w:gridSpan w:val="4"/>
            <w:vAlign w:val="bottom"/>
          </w:tcPr>
          <w:p w14:paraId="73309AD0" w14:textId="77777777" w:rsidR="00914823" w:rsidRPr="00941F21" w:rsidRDefault="00914823" w:rsidP="00941F2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97" w:type="dxa"/>
            <w:gridSpan w:val="3"/>
            <w:vAlign w:val="bottom"/>
          </w:tcPr>
          <w:p w14:paraId="2AB00FAE" w14:textId="77777777" w:rsidR="00914823" w:rsidRPr="00FC630C" w:rsidRDefault="00914823" w:rsidP="00941F2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41F21">
              <w:rPr>
                <w:rFonts w:ascii="Angsana New" w:hAnsi="Angsana New" w:cs="Angsana New"/>
                <w:sz w:val="28"/>
                <w:szCs w:val="28"/>
                <w:lang w:bidi="th-TH"/>
              </w:rPr>
              <w:t>189</w:t>
            </w:r>
          </w:p>
        </w:tc>
      </w:tr>
      <w:tr w:rsidR="00914823" w:rsidRPr="00914823" w14:paraId="6FFD2773" w14:textId="77777777" w:rsidTr="00F502F8">
        <w:trPr>
          <w:gridAfter w:val="1"/>
          <w:wAfter w:w="21" w:type="dxa"/>
          <w:cantSplit/>
          <w:trHeight w:val="397"/>
        </w:trPr>
        <w:tc>
          <w:tcPr>
            <w:tcW w:w="2227" w:type="dxa"/>
            <w:vAlign w:val="bottom"/>
          </w:tcPr>
          <w:p w14:paraId="6D9EBC30" w14:textId="77777777" w:rsidR="00914823" w:rsidRPr="00FC630C" w:rsidRDefault="00914823" w:rsidP="00D83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C630C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716" w:type="dxa"/>
          </w:tcPr>
          <w:p w14:paraId="6F98FB2A" w14:textId="77777777" w:rsidR="00914823" w:rsidRPr="00FC630C" w:rsidRDefault="00914823" w:rsidP="00D83458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7DA67432" w14:textId="465CC25B" w:rsidR="00914823" w:rsidRPr="00FC630C" w:rsidRDefault="00914823" w:rsidP="00D83458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FC630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5C49E9E" w14:textId="77777777" w:rsidR="00914823" w:rsidRPr="00FC630C" w:rsidRDefault="00914823" w:rsidP="00D8345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1306085D" w14:textId="77777777" w:rsidR="00914823" w:rsidRPr="00FC630C" w:rsidRDefault="00914823" w:rsidP="00D8345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C630C">
              <w:rPr>
                <w:rFonts w:ascii="Angsana New" w:hAnsi="Angsana New" w:cs="Angsana New"/>
                <w:sz w:val="28"/>
                <w:szCs w:val="28"/>
                <w:lang w:bidi="th-TH"/>
              </w:rPr>
              <w:t>1,600</w:t>
            </w:r>
          </w:p>
        </w:tc>
        <w:tc>
          <w:tcPr>
            <w:tcW w:w="178" w:type="dxa"/>
            <w:gridSpan w:val="2"/>
            <w:vAlign w:val="bottom"/>
          </w:tcPr>
          <w:p w14:paraId="697BA017" w14:textId="77777777" w:rsidR="00914823" w:rsidRPr="00FC630C" w:rsidRDefault="00914823" w:rsidP="00D8345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46B9770F" w14:textId="77777777" w:rsidR="00914823" w:rsidRPr="00FC630C" w:rsidRDefault="00914823" w:rsidP="00D8345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C630C">
              <w:rPr>
                <w:rFonts w:ascii="Angsana New" w:hAnsi="Angsana New" w:cs="Angsana New"/>
                <w:sz w:val="28"/>
                <w:szCs w:val="28"/>
                <w:lang w:bidi="th-TH"/>
              </w:rPr>
              <w:t>1,600</w:t>
            </w:r>
          </w:p>
        </w:tc>
        <w:tc>
          <w:tcPr>
            <w:tcW w:w="180" w:type="dxa"/>
            <w:gridSpan w:val="2"/>
            <w:vAlign w:val="bottom"/>
          </w:tcPr>
          <w:p w14:paraId="54195915" w14:textId="77777777" w:rsidR="00914823" w:rsidRPr="00FC630C" w:rsidRDefault="00914823" w:rsidP="00D8345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61" w:type="dxa"/>
            <w:gridSpan w:val="2"/>
            <w:vAlign w:val="bottom"/>
          </w:tcPr>
          <w:p w14:paraId="6B7B6447" w14:textId="77777777" w:rsidR="00914823" w:rsidRPr="00FC630C" w:rsidRDefault="00914823" w:rsidP="00D83458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FC630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77C2D5FA" w14:textId="77777777" w:rsidR="00914823" w:rsidRPr="00FC630C" w:rsidRDefault="00914823" w:rsidP="00D8345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0897BE1A" w14:textId="77777777" w:rsidR="00914823" w:rsidRPr="00FC630C" w:rsidRDefault="00914823" w:rsidP="0058298F">
            <w:pPr>
              <w:pStyle w:val="acctfourfigures"/>
              <w:tabs>
                <w:tab w:val="clear" w:pos="765"/>
              </w:tabs>
              <w:spacing w:line="240" w:lineRule="auto"/>
              <w:ind w:left="-255" w:right="57" w:firstLine="9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C630C">
              <w:rPr>
                <w:rFonts w:ascii="Angsana New" w:hAnsi="Angsana New" w:cs="Angsana New"/>
                <w:sz w:val="28"/>
                <w:szCs w:val="28"/>
                <w:lang w:bidi="th-TH"/>
              </w:rPr>
              <w:t>1,043</w:t>
            </w:r>
          </w:p>
        </w:tc>
        <w:tc>
          <w:tcPr>
            <w:tcW w:w="203" w:type="dxa"/>
            <w:gridSpan w:val="4"/>
            <w:vAlign w:val="bottom"/>
          </w:tcPr>
          <w:p w14:paraId="40649CAC" w14:textId="77777777" w:rsidR="00914823" w:rsidRPr="00FC630C" w:rsidRDefault="00914823" w:rsidP="00D83458">
            <w:pPr>
              <w:pStyle w:val="acctfourfigures"/>
              <w:tabs>
                <w:tab w:val="clear" w:pos="765"/>
              </w:tabs>
              <w:spacing w:line="240" w:lineRule="auto"/>
              <w:ind w:right="-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97" w:type="dxa"/>
            <w:gridSpan w:val="3"/>
            <w:vAlign w:val="bottom"/>
          </w:tcPr>
          <w:p w14:paraId="6EDB5949" w14:textId="77777777" w:rsidR="00914823" w:rsidRPr="00FC630C" w:rsidRDefault="00914823" w:rsidP="00D8345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C630C">
              <w:rPr>
                <w:rFonts w:ascii="Angsana New" w:hAnsi="Angsana New" w:cs="Angsana New"/>
                <w:sz w:val="28"/>
                <w:szCs w:val="28"/>
                <w:lang w:bidi="th-TH"/>
              </w:rPr>
              <w:t>1,043</w:t>
            </w:r>
          </w:p>
        </w:tc>
      </w:tr>
      <w:tr w:rsidR="00914823" w:rsidRPr="00914823" w14:paraId="4BD518F3" w14:textId="77777777" w:rsidTr="00F502F8">
        <w:trPr>
          <w:gridAfter w:val="1"/>
          <w:wAfter w:w="21" w:type="dxa"/>
          <w:cantSplit/>
          <w:trHeight w:val="397"/>
        </w:trPr>
        <w:tc>
          <w:tcPr>
            <w:tcW w:w="2227" w:type="dxa"/>
            <w:vAlign w:val="bottom"/>
          </w:tcPr>
          <w:p w14:paraId="5DDF5033" w14:textId="77777777" w:rsidR="00914823" w:rsidRPr="00FC630C" w:rsidRDefault="00914823" w:rsidP="00D83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C630C"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716" w:type="dxa"/>
          </w:tcPr>
          <w:p w14:paraId="247DC94E" w14:textId="77777777" w:rsidR="00914823" w:rsidRPr="00FC630C" w:rsidRDefault="00914823" w:rsidP="00D83458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5B14A43E" w14:textId="5AE87FDB" w:rsidR="00914823" w:rsidRPr="00FC630C" w:rsidRDefault="00914823" w:rsidP="00D83458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FC630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1EDD80F" w14:textId="77777777" w:rsidR="00914823" w:rsidRPr="00FC630C" w:rsidRDefault="00914823" w:rsidP="00D8345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5C8682C0" w14:textId="77777777" w:rsidR="00914823" w:rsidRPr="00FC630C" w:rsidRDefault="00914823" w:rsidP="00D8345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C630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4,521</w:t>
            </w:r>
          </w:p>
        </w:tc>
        <w:tc>
          <w:tcPr>
            <w:tcW w:w="178" w:type="dxa"/>
            <w:gridSpan w:val="2"/>
            <w:vAlign w:val="bottom"/>
          </w:tcPr>
          <w:p w14:paraId="2F52EEA5" w14:textId="77777777" w:rsidR="00914823" w:rsidRPr="00FC630C" w:rsidRDefault="00914823" w:rsidP="00D8345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1B9A0330" w14:textId="77777777" w:rsidR="00914823" w:rsidRPr="00FC630C" w:rsidRDefault="00914823" w:rsidP="00D8345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C630C">
              <w:rPr>
                <w:rFonts w:ascii="Angsana New" w:hAnsi="Angsana New" w:cs="Angsana New"/>
                <w:sz w:val="28"/>
                <w:szCs w:val="28"/>
                <w:lang w:bidi="th-TH"/>
              </w:rPr>
              <w:t>4,521</w:t>
            </w:r>
          </w:p>
        </w:tc>
        <w:tc>
          <w:tcPr>
            <w:tcW w:w="180" w:type="dxa"/>
            <w:gridSpan w:val="2"/>
            <w:vAlign w:val="bottom"/>
          </w:tcPr>
          <w:p w14:paraId="7E791AB5" w14:textId="77777777" w:rsidR="00914823" w:rsidRPr="00FC630C" w:rsidRDefault="00914823" w:rsidP="00D8345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61" w:type="dxa"/>
            <w:gridSpan w:val="2"/>
            <w:vAlign w:val="bottom"/>
          </w:tcPr>
          <w:p w14:paraId="07027C88" w14:textId="77777777" w:rsidR="00914823" w:rsidRPr="00FC630C" w:rsidRDefault="00914823" w:rsidP="00D83458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FC630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05701ABE" w14:textId="77777777" w:rsidR="00914823" w:rsidRPr="00FC630C" w:rsidRDefault="00914823" w:rsidP="00D8345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38BE9A61" w14:textId="77777777" w:rsidR="00914823" w:rsidRPr="00FC630C" w:rsidRDefault="00914823" w:rsidP="0058298F">
            <w:pPr>
              <w:pStyle w:val="acctfourfigures"/>
              <w:tabs>
                <w:tab w:val="clear" w:pos="765"/>
              </w:tabs>
              <w:spacing w:line="240" w:lineRule="auto"/>
              <w:ind w:left="-255" w:right="57" w:firstLine="9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C630C">
              <w:rPr>
                <w:rFonts w:ascii="Angsana New" w:hAnsi="Angsana New" w:cs="Angsana New"/>
                <w:sz w:val="28"/>
                <w:szCs w:val="28"/>
                <w:lang w:bidi="th-TH"/>
              </w:rPr>
              <w:t>2,576</w:t>
            </w:r>
          </w:p>
        </w:tc>
        <w:tc>
          <w:tcPr>
            <w:tcW w:w="203" w:type="dxa"/>
            <w:gridSpan w:val="4"/>
            <w:vAlign w:val="bottom"/>
          </w:tcPr>
          <w:p w14:paraId="03354D4A" w14:textId="77777777" w:rsidR="00914823" w:rsidRPr="00FC630C" w:rsidRDefault="00914823" w:rsidP="00D83458">
            <w:pPr>
              <w:pStyle w:val="acctfourfigures"/>
              <w:tabs>
                <w:tab w:val="clear" w:pos="765"/>
              </w:tabs>
              <w:spacing w:line="240" w:lineRule="auto"/>
              <w:ind w:right="-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97" w:type="dxa"/>
            <w:gridSpan w:val="3"/>
            <w:vAlign w:val="bottom"/>
          </w:tcPr>
          <w:p w14:paraId="2EE2BF64" w14:textId="77777777" w:rsidR="00914823" w:rsidRPr="00FC630C" w:rsidRDefault="00914823" w:rsidP="00D8345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C630C">
              <w:rPr>
                <w:rFonts w:ascii="Angsana New" w:hAnsi="Angsana New" w:cs="Angsana New"/>
                <w:sz w:val="28"/>
                <w:szCs w:val="28"/>
                <w:lang w:bidi="th-TH"/>
              </w:rPr>
              <w:t>2,576</w:t>
            </w:r>
          </w:p>
        </w:tc>
      </w:tr>
      <w:tr w:rsidR="00914823" w:rsidRPr="00914823" w14:paraId="14753AA2" w14:textId="77777777" w:rsidTr="00F502F8">
        <w:trPr>
          <w:gridAfter w:val="1"/>
          <w:wAfter w:w="21" w:type="dxa"/>
          <w:cantSplit/>
          <w:trHeight w:val="397"/>
        </w:trPr>
        <w:tc>
          <w:tcPr>
            <w:tcW w:w="2227" w:type="dxa"/>
            <w:vAlign w:val="bottom"/>
          </w:tcPr>
          <w:p w14:paraId="492B06E8" w14:textId="77777777" w:rsidR="00914823" w:rsidRPr="00FC630C" w:rsidRDefault="00914823" w:rsidP="00D83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C630C">
              <w:rPr>
                <w:rFonts w:ascii="Angsana New" w:hAnsi="Angsana New" w:hint="cs"/>
                <w:sz w:val="28"/>
                <w:szCs w:val="28"/>
                <w:cs/>
              </w:rPr>
              <w:t xml:space="preserve">จำหน่าย </w:t>
            </w:r>
          </w:p>
        </w:tc>
        <w:tc>
          <w:tcPr>
            <w:tcW w:w="716" w:type="dxa"/>
          </w:tcPr>
          <w:p w14:paraId="0F62C866" w14:textId="77777777" w:rsidR="00914823" w:rsidRPr="00FC630C" w:rsidRDefault="00914823" w:rsidP="00D83458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vAlign w:val="bottom"/>
          </w:tcPr>
          <w:p w14:paraId="12B4C9F3" w14:textId="08A07986" w:rsidR="00914823" w:rsidRPr="00FC630C" w:rsidRDefault="00914823" w:rsidP="00D83458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FC630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CB436AF" w14:textId="77777777" w:rsidR="00914823" w:rsidRPr="00FC630C" w:rsidRDefault="00914823" w:rsidP="00D8345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68A2B562" w14:textId="77777777" w:rsidR="00914823" w:rsidRPr="00FC630C" w:rsidRDefault="00914823" w:rsidP="00970C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C630C">
              <w:rPr>
                <w:rFonts w:ascii="Angsana New" w:hAnsi="Angsana New" w:cs="Angsana New"/>
                <w:sz w:val="28"/>
                <w:szCs w:val="28"/>
                <w:lang w:bidi="th-TH"/>
              </w:rPr>
              <w:t>(385)</w:t>
            </w:r>
          </w:p>
        </w:tc>
        <w:tc>
          <w:tcPr>
            <w:tcW w:w="178" w:type="dxa"/>
            <w:gridSpan w:val="2"/>
            <w:vAlign w:val="bottom"/>
          </w:tcPr>
          <w:p w14:paraId="45155A53" w14:textId="77777777" w:rsidR="00914823" w:rsidRPr="00FC630C" w:rsidRDefault="00914823" w:rsidP="00D8345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3" w:type="dxa"/>
            <w:gridSpan w:val="2"/>
            <w:tcBorders>
              <w:bottom w:val="single" w:sz="4" w:space="0" w:color="auto"/>
            </w:tcBorders>
            <w:vAlign w:val="bottom"/>
          </w:tcPr>
          <w:p w14:paraId="5F37074E" w14:textId="77777777" w:rsidR="00914823" w:rsidRPr="00FC630C" w:rsidRDefault="00914823" w:rsidP="00970CF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C630C">
              <w:rPr>
                <w:rFonts w:ascii="Angsana New" w:hAnsi="Angsana New" w:cs="Angsana New"/>
                <w:sz w:val="28"/>
                <w:szCs w:val="28"/>
                <w:lang w:bidi="th-TH"/>
              </w:rPr>
              <w:t>(385)</w:t>
            </w:r>
          </w:p>
        </w:tc>
        <w:tc>
          <w:tcPr>
            <w:tcW w:w="180" w:type="dxa"/>
            <w:gridSpan w:val="2"/>
            <w:vAlign w:val="bottom"/>
          </w:tcPr>
          <w:p w14:paraId="5D201D6A" w14:textId="77777777" w:rsidR="00914823" w:rsidRPr="00FC630C" w:rsidRDefault="00914823" w:rsidP="00D8345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61" w:type="dxa"/>
            <w:gridSpan w:val="2"/>
            <w:tcBorders>
              <w:bottom w:val="single" w:sz="4" w:space="0" w:color="auto"/>
            </w:tcBorders>
            <w:vAlign w:val="bottom"/>
          </w:tcPr>
          <w:p w14:paraId="341562CB" w14:textId="77777777" w:rsidR="00914823" w:rsidRPr="00FC630C" w:rsidRDefault="00914823" w:rsidP="00D83458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FC630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337BE62E" w14:textId="77777777" w:rsidR="00914823" w:rsidRPr="00FC630C" w:rsidRDefault="00914823" w:rsidP="00D8345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vAlign w:val="bottom"/>
          </w:tcPr>
          <w:p w14:paraId="333A43C9" w14:textId="77777777" w:rsidR="00914823" w:rsidRPr="00941F21" w:rsidRDefault="00914823" w:rsidP="00941F21">
            <w:pPr>
              <w:pStyle w:val="acctfourfigures"/>
              <w:tabs>
                <w:tab w:val="clear" w:pos="765"/>
              </w:tabs>
              <w:spacing w:line="240" w:lineRule="auto"/>
              <w:ind w:left="-255" w:firstLine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C630C">
              <w:rPr>
                <w:rFonts w:ascii="Angsana New" w:hAnsi="Angsana New" w:cs="Angsana New"/>
                <w:sz w:val="28"/>
                <w:szCs w:val="28"/>
                <w:lang w:bidi="th-TH"/>
              </w:rPr>
              <w:t>(385)</w:t>
            </w:r>
          </w:p>
        </w:tc>
        <w:tc>
          <w:tcPr>
            <w:tcW w:w="203" w:type="dxa"/>
            <w:gridSpan w:val="4"/>
            <w:vAlign w:val="bottom"/>
          </w:tcPr>
          <w:p w14:paraId="5D473E06" w14:textId="77777777" w:rsidR="00914823" w:rsidRPr="00941F21" w:rsidRDefault="00914823" w:rsidP="00941F2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97" w:type="dxa"/>
            <w:gridSpan w:val="3"/>
            <w:tcBorders>
              <w:bottom w:val="single" w:sz="4" w:space="0" w:color="auto"/>
            </w:tcBorders>
            <w:vAlign w:val="bottom"/>
          </w:tcPr>
          <w:p w14:paraId="11235B60" w14:textId="77777777" w:rsidR="00914823" w:rsidRPr="00FC630C" w:rsidRDefault="00914823" w:rsidP="00970CFA">
            <w:pPr>
              <w:pStyle w:val="acctfourfigures"/>
              <w:tabs>
                <w:tab w:val="clear" w:pos="765"/>
              </w:tabs>
              <w:spacing w:line="240" w:lineRule="auto"/>
              <w:ind w:right="-1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C630C">
              <w:rPr>
                <w:rFonts w:ascii="Angsana New" w:hAnsi="Angsana New" w:cs="Angsana New"/>
                <w:sz w:val="28"/>
                <w:szCs w:val="28"/>
                <w:lang w:bidi="th-TH"/>
              </w:rPr>
              <w:t>(385)</w:t>
            </w:r>
          </w:p>
        </w:tc>
      </w:tr>
      <w:tr w:rsidR="00914823" w:rsidRPr="00914823" w14:paraId="6472B96D" w14:textId="77777777" w:rsidTr="00F502F8">
        <w:trPr>
          <w:gridAfter w:val="1"/>
          <w:wAfter w:w="21" w:type="dxa"/>
          <w:cantSplit/>
          <w:trHeight w:val="397"/>
        </w:trPr>
        <w:tc>
          <w:tcPr>
            <w:tcW w:w="2227" w:type="dxa"/>
            <w:vAlign w:val="bottom"/>
          </w:tcPr>
          <w:p w14:paraId="70571AA3" w14:textId="77777777" w:rsidR="00914823" w:rsidRPr="00FC630C" w:rsidRDefault="00914823" w:rsidP="00D83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C63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C630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FC63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C630C">
              <w:rPr>
                <w:rFonts w:ascii="Angsana New" w:hAnsi="Angsana New"/>
                <w:b/>
                <w:bCs/>
                <w:sz w:val="28"/>
                <w:szCs w:val="28"/>
              </w:rPr>
              <w:t>2560</w:t>
            </w:r>
          </w:p>
        </w:tc>
        <w:tc>
          <w:tcPr>
            <w:tcW w:w="716" w:type="dxa"/>
          </w:tcPr>
          <w:p w14:paraId="561BA4E1" w14:textId="77777777" w:rsidR="00914823" w:rsidRPr="00FC630C" w:rsidRDefault="00914823" w:rsidP="00D8345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vAlign w:val="bottom"/>
          </w:tcPr>
          <w:p w14:paraId="58A5CB7C" w14:textId="5BAEA5CE" w:rsidR="00914823" w:rsidRPr="00FC630C" w:rsidRDefault="00914823" w:rsidP="00D8345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B7C4004" w14:textId="77777777" w:rsidR="00914823" w:rsidRPr="00FC630C" w:rsidRDefault="00914823" w:rsidP="00D8345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18B0CFD8" w14:textId="77777777" w:rsidR="00914823" w:rsidRPr="00FC630C" w:rsidRDefault="00914823" w:rsidP="00D83458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522244A5" w14:textId="77777777" w:rsidR="00914823" w:rsidRPr="00FC630C" w:rsidRDefault="00914823" w:rsidP="00D8345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</w:tcBorders>
            <w:vAlign w:val="bottom"/>
          </w:tcPr>
          <w:p w14:paraId="07B04A1B" w14:textId="77777777" w:rsidR="00914823" w:rsidRPr="00FC630C" w:rsidRDefault="00914823" w:rsidP="00D83458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117B152" w14:textId="77777777" w:rsidR="00914823" w:rsidRPr="00FC630C" w:rsidRDefault="00914823" w:rsidP="00D83458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</w:tcBorders>
            <w:vAlign w:val="bottom"/>
          </w:tcPr>
          <w:p w14:paraId="54FA6384" w14:textId="77777777" w:rsidR="00914823" w:rsidRPr="00FC630C" w:rsidRDefault="00914823" w:rsidP="00D8345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4C898CB" w14:textId="77777777" w:rsidR="00914823" w:rsidRPr="00FC630C" w:rsidRDefault="00914823" w:rsidP="00D8345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</w:tcBorders>
            <w:vAlign w:val="bottom"/>
          </w:tcPr>
          <w:p w14:paraId="3E9A756B" w14:textId="77777777" w:rsidR="00914823" w:rsidRPr="00FC630C" w:rsidRDefault="00914823" w:rsidP="0058298F">
            <w:pPr>
              <w:pStyle w:val="acctfourfigures"/>
              <w:tabs>
                <w:tab w:val="clear" w:pos="765"/>
                <w:tab w:val="decimal" w:pos="742"/>
                <w:tab w:val="decimal" w:pos="1046"/>
              </w:tabs>
              <w:spacing w:line="240" w:lineRule="auto"/>
              <w:ind w:left="-255" w:right="57" w:firstLine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03" w:type="dxa"/>
            <w:gridSpan w:val="4"/>
            <w:vAlign w:val="bottom"/>
          </w:tcPr>
          <w:p w14:paraId="46976343" w14:textId="77777777" w:rsidR="00914823" w:rsidRPr="00FC630C" w:rsidRDefault="00914823" w:rsidP="00D83458">
            <w:pPr>
              <w:pStyle w:val="acctfourfigures"/>
              <w:tabs>
                <w:tab w:val="clear" w:pos="765"/>
              </w:tabs>
              <w:spacing w:line="240" w:lineRule="auto"/>
              <w:ind w:right="-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97" w:type="dxa"/>
            <w:gridSpan w:val="3"/>
            <w:tcBorders>
              <w:top w:val="single" w:sz="4" w:space="0" w:color="auto"/>
            </w:tcBorders>
            <w:vAlign w:val="bottom"/>
          </w:tcPr>
          <w:p w14:paraId="38C7CF91" w14:textId="77777777" w:rsidR="00914823" w:rsidRPr="00FC630C" w:rsidRDefault="00914823" w:rsidP="00D8345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914823" w:rsidRPr="00914823" w14:paraId="3D243643" w14:textId="77777777" w:rsidTr="00F502F8">
        <w:trPr>
          <w:gridAfter w:val="1"/>
          <w:wAfter w:w="21" w:type="dxa"/>
          <w:cantSplit/>
          <w:trHeight w:val="397"/>
        </w:trPr>
        <w:tc>
          <w:tcPr>
            <w:tcW w:w="2227" w:type="dxa"/>
            <w:vAlign w:val="bottom"/>
          </w:tcPr>
          <w:p w14:paraId="20407CF1" w14:textId="77777777" w:rsidR="00914823" w:rsidRPr="00FC630C" w:rsidRDefault="00914823" w:rsidP="00D83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C630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FC63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และ </w:t>
            </w:r>
            <w:r w:rsidRPr="00FC630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FC63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FC630C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716" w:type="dxa"/>
          </w:tcPr>
          <w:p w14:paraId="454A05B4" w14:textId="77777777" w:rsidR="00914823" w:rsidRPr="00FC630C" w:rsidRDefault="00914823" w:rsidP="00D83458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6505E411" w14:textId="7D912BCB" w:rsidR="00914823" w:rsidRPr="00FC630C" w:rsidRDefault="00914823" w:rsidP="00D83458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C630C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E0B5B0F" w14:textId="77777777" w:rsidR="00914823" w:rsidRPr="00FC630C" w:rsidRDefault="00914823" w:rsidP="00D8345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04B12419" w14:textId="77777777" w:rsidR="00914823" w:rsidRPr="00FC630C" w:rsidRDefault="00914823" w:rsidP="00D8345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FC630C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6,112</w:t>
            </w:r>
          </w:p>
        </w:tc>
        <w:tc>
          <w:tcPr>
            <w:tcW w:w="178" w:type="dxa"/>
            <w:gridSpan w:val="2"/>
            <w:vAlign w:val="bottom"/>
          </w:tcPr>
          <w:p w14:paraId="1AC277CD" w14:textId="77777777" w:rsidR="00914823" w:rsidRPr="00FC630C" w:rsidRDefault="00914823" w:rsidP="00D8345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317AA719" w14:textId="77777777" w:rsidR="00914823" w:rsidRPr="00FC630C" w:rsidRDefault="00914823" w:rsidP="00D8345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FC630C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6,112</w:t>
            </w:r>
          </w:p>
        </w:tc>
        <w:tc>
          <w:tcPr>
            <w:tcW w:w="180" w:type="dxa"/>
            <w:gridSpan w:val="2"/>
            <w:vAlign w:val="bottom"/>
          </w:tcPr>
          <w:p w14:paraId="496949B1" w14:textId="77777777" w:rsidR="00914823" w:rsidRPr="00FC630C" w:rsidRDefault="00914823" w:rsidP="00D8345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61" w:type="dxa"/>
            <w:gridSpan w:val="2"/>
            <w:vAlign w:val="bottom"/>
          </w:tcPr>
          <w:p w14:paraId="673CDC72" w14:textId="77777777" w:rsidR="00914823" w:rsidRPr="00FC630C" w:rsidRDefault="00914823" w:rsidP="00D83458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C630C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24E1F6C1" w14:textId="77777777" w:rsidR="00914823" w:rsidRPr="00FC630C" w:rsidRDefault="00914823" w:rsidP="00D8345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0BC40ED3" w14:textId="77777777" w:rsidR="00914823" w:rsidRPr="00FC630C" w:rsidRDefault="00914823" w:rsidP="0058298F">
            <w:pPr>
              <w:pStyle w:val="acctfourfigures"/>
              <w:tabs>
                <w:tab w:val="clear" w:pos="765"/>
              </w:tabs>
              <w:spacing w:line="240" w:lineRule="auto"/>
              <w:ind w:left="-255" w:right="57" w:firstLine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FC630C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3,423</w:t>
            </w:r>
          </w:p>
        </w:tc>
        <w:tc>
          <w:tcPr>
            <w:tcW w:w="203" w:type="dxa"/>
            <w:gridSpan w:val="4"/>
            <w:vAlign w:val="bottom"/>
          </w:tcPr>
          <w:p w14:paraId="7B797DC7" w14:textId="77777777" w:rsidR="00914823" w:rsidRPr="00FC630C" w:rsidRDefault="00914823" w:rsidP="00D83458">
            <w:pPr>
              <w:pStyle w:val="acctfourfigures"/>
              <w:tabs>
                <w:tab w:val="clear" w:pos="765"/>
              </w:tabs>
              <w:spacing w:line="240" w:lineRule="auto"/>
              <w:ind w:right="-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97" w:type="dxa"/>
            <w:gridSpan w:val="3"/>
            <w:vAlign w:val="bottom"/>
          </w:tcPr>
          <w:p w14:paraId="7EDB4648" w14:textId="77777777" w:rsidR="00914823" w:rsidRPr="00FC630C" w:rsidRDefault="00914823" w:rsidP="00D8345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FC630C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3,423</w:t>
            </w:r>
          </w:p>
        </w:tc>
      </w:tr>
      <w:tr w:rsidR="00914823" w:rsidRPr="00914823" w14:paraId="1DE1025F" w14:textId="77777777" w:rsidTr="00F502F8">
        <w:trPr>
          <w:gridAfter w:val="1"/>
          <w:wAfter w:w="21" w:type="dxa"/>
          <w:cantSplit/>
          <w:trHeight w:val="397"/>
        </w:trPr>
        <w:tc>
          <w:tcPr>
            <w:tcW w:w="2227" w:type="dxa"/>
            <w:vAlign w:val="bottom"/>
          </w:tcPr>
          <w:p w14:paraId="314276CA" w14:textId="77777777" w:rsidR="00914823" w:rsidRPr="00FC630C" w:rsidRDefault="00914823" w:rsidP="00D83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C630C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716" w:type="dxa"/>
          </w:tcPr>
          <w:p w14:paraId="2A1B7831" w14:textId="77777777" w:rsidR="00914823" w:rsidRPr="00FC630C" w:rsidRDefault="00914823" w:rsidP="00D83458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5DD4040A" w14:textId="43C9A714" w:rsidR="00914823" w:rsidRPr="00FC630C" w:rsidRDefault="00914823" w:rsidP="00D83458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FC630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9ABD99D" w14:textId="77777777" w:rsidR="00914823" w:rsidRPr="00FC630C" w:rsidRDefault="00914823" w:rsidP="00D8345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40C817AE" w14:textId="567DE7E5" w:rsidR="00914823" w:rsidRPr="00FC630C" w:rsidRDefault="00574100" w:rsidP="00574100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C630C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  <w:r w:rsidR="00914823" w:rsidRPr="00FC630C">
              <w:rPr>
                <w:rFonts w:ascii="Angsana New" w:hAnsi="Angsana New" w:cs="Angsana New"/>
                <w:sz w:val="28"/>
                <w:szCs w:val="28"/>
                <w:lang w:bidi="th-TH"/>
              </w:rPr>
              <w:t>,7</w:t>
            </w:r>
            <w:r w:rsidRPr="00FC630C">
              <w:rPr>
                <w:rFonts w:ascii="Angsana New" w:hAnsi="Angsana New" w:cs="Angsana New"/>
                <w:sz w:val="28"/>
                <w:szCs w:val="28"/>
                <w:lang w:bidi="th-TH"/>
              </w:rPr>
              <w:t>72</w:t>
            </w:r>
          </w:p>
        </w:tc>
        <w:tc>
          <w:tcPr>
            <w:tcW w:w="178" w:type="dxa"/>
            <w:gridSpan w:val="2"/>
            <w:vAlign w:val="bottom"/>
          </w:tcPr>
          <w:p w14:paraId="5741382A" w14:textId="77777777" w:rsidR="00914823" w:rsidRPr="00FC630C" w:rsidRDefault="00914823" w:rsidP="00D8345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7C1487CF" w14:textId="63326A6A" w:rsidR="00914823" w:rsidRPr="00FC630C" w:rsidRDefault="007D61B5" w:rsidP="007D61B5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C630C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  <w:r w:rsidR="00914823" w:rsidRPr="00FC630C">
              <w:rPr>
                <w:rFonts w:ascii="Angsana New" w:hAnsi="Angsana New" w:cs="Angsana New"/>
                <w:sz w:val="28"/>
                <w:szCs w:val="28"/>
                <w:lang w:bidi="th-TH"/>
              </w:rPr>
              <w:t>,7</w:t>
            </w:r>
            <w:r w:rsidRPr="00FC630C">
              <w:rPr>
                <w:rFonts w:ascii="Angsana New" w:hAnsi="Angsana New" w:cs="Angsana New"/>
                <w:sz w:val="28"/>
                <w:szCs w:val="28"/>
                <w:lang w:bidi="th-TH"/>
              </w:rPr>
              <w:t>72</w:t>
            </w:r>
          </w:p>
        </w:tc>
        <w:tc>
          <w:tcPr>
            <w:tcW w:w="180" w:type="dxa"/>
            <w:gridSpan w:val="2"/>
            <w:vAlign w:val="bottom"/>
          </w:tcPr>
          <w:p w14:paraId="3AAB0743" w14:textId="77777777" w:rsidR="00914823" w:rsidRPr="00FC630C" w:rsidRDefault="00914823" w:rsidP="00D8345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61" w:type="dxa"/>
            <w:gridSpan w:val="2"/>
            <w:vAlign w:val="bottom"/>
          </w:tcPr>
          <w:p w14:paraId="4E4260F1" w14:textId="77777777" w:rsidR="00914823" w:rsidRPr="00FC630C" w:rsidRDefault="00914823" w:rsidP="00D83458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FC630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638DE1F4" w14:textId="77777777" w:rsidR="00914823" w:rsidRPr="00FC630C" w:rsidRDefault="00914823" w:rsidP="00D8345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552236C4" w14:textId="18A182B7" w:rsidR="00914823" w:rsidRPr="00FC630C" w:rsidRDefault="007D61B5" w:rsidP="007D61B5">
            <w:pPr>
              <w:pStyle w:val="acctfourfigures"/>
              <w:tabs>
                <w:tab w:val="clear" w:pos="765"/>
              </w:tabs>
              <w:spacing w:line="240" w:lineRule="auto"/>
              <w:ind w:left="-255" w:right="57" w:firstLine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C630C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  <w:r w:rsidR="00914823" w:rsidRPr="00FC630C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FC630C">
              <w:rPr>
                <w:rFonts w:ascii="Angsana New" w:hAnsi="Angsana New" w:cs="Angsana New"/>
                <w:sz w:val="28"/>
                <w:szCs w:val="28"/>
                <w:lang w:bidi="th-TH"/>
              </w:rPr>
              <w:t>214</w:t>
            </w:r>
          </w:p>
        </w:tc>
        <w:tc>
          <w:tcPr>
            <w:tcW w:w="203" w:type="dxa"/>
            <w:gridSpan w:val="4"/>
            <w:vAlign w:val="bottom"/>
          </w:tcPr>
          <w:p w14:paraId="1C9BD0FA" w14:textId="77777777" w:rsidR="00914823" w:rsidRPr="00FC630C" w:rsidRDefault="00914823" w:rsidP="00D83458">
            <w:pPr>
              <w:pStyle w:val="acctfourfigures"/>
              <w:tabs>
                <w:tab w:val="clear" w:pos="765"/>
              </w:tabs>
              <w:spacing w:line="240" w:lineRule="auto"/>
              <w:ind w:right="-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97" w:type="dxa"/>
            <w:gridSpan w:val="3"/>
            <w:vAlign w:val="bottom"/>
          </w:tcPr>
          <w:p w14:paraId="20ACBD25" w14:textId="3F2012BC" w:rsidR="00914823" w:rsidRPr="00FC630C" w:rsidRDefault="007D61B5" w:rsidP="007D61B5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C630C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  <w:r w:rsidR="00914823" w:rsidRPr="00FC630C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FC630C">
              <w:rPr>
                <w:rFonts w:ascii="Angsana New" w:hAnsi="Angsana New" w:cs="Angsana New"/>
                <w:sz w:val="28"/>
                <w:szCs w:val="28"/>
                <w:lang w:bidi="th-TH"/>
              </w:rPr>
              <w:t>214</w:t>
            </w:r>
          </w:p>
        </w:tc>
      </w:tr>
      <w:tr w:rsidR="0068595B" w:rsidRPr="00914823" w14:paraId="2C142A64" w14:textId="77777777" w:rsidTr="00F502F8">
        <w:trPr>
          <w:gridAfter w:val="1"/>
          <w:wAfter w:w="21" w:type="dxa"/>
          <w:cantSplit/>
          <w:trHeight w:val="397"/>
        </w:trPr>
        <w:tc>
          <w:tcPr>
            <w:tcW w:w="2227" w:type="dxa"/>
            <w:vAlign w:val="bottom"/>
          </w:tcPr>
          <w:p w14:paraId="1EF313BD" w14:textId="2EE500D9" w:rsidR="0068595B" w:rsidRPr="00FC630C" w:rsidRDefault="0068595B" w:rsidP="00685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C630C">
              <w:rPr>
                <w:rFonts w:ascii="Angsana New" w:hAnsi="Angsana New" w:hint="cs"/>
                <w:sz w:val="28"/>
                <w:szCs w:val="28"/>
                <w:cs/>
              </w:rPr>
              <w:t>โอนจากที่ดิน อาคาร</w:t>
            </w:r>
          </w:p>
        </w:tc>
        <w:tc>
          <w:tcPr>
            <w:tcW w:w="716" w:type="dxa"/>
          </w:tcPr>
          <w:p w14:paraId="4F607075" w14:textId="77777777" w:rsidR="0068595B" w:rsidRPr="00FC630C" w:rsidRDefault="0068595B" w:rsidP="0068595B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6E49057C" w14:textId="7ADEC60A" w:rsidR="0068595B" w:rsidRPr="00FC630C" w:rsidRDefault="0068595B" w:rsidP="0068595B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2645F5C" w14:textId="77777777" w:rsidR="0068595B" w:rsidRPr="00FC630C" w:rsidRDefault="0068595B" w:rsidP="0068595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5FAB02E5" w14:textId="77777777" w:rsidR="0068595B" w:rsidRPr="00FC630C" w:rsidRDefault="0068595B" w:rsidP="0068595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3E9AE70E" w14:textId="77777777" w:rsidR="0068595B" w:rsidRPr="00FC630C" w:rsidRDefault="0068595B" w:rsidP="0068595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579EE917" w14:textId="77777777" w:rsidR="0068595B" w:rsidRPr="00FC630C" w:rsidRDefault="0068595B" w:rsidP="0068595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660EB81" w14:textId="77777777" w:rsidR="0068595B" w:rsidRPr="00FC630C" w:rsidRDefault="0068595B" w:rsidP="0068595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61" w:type="dxa"/>
            <w:gridSpan w:val="2"/>
            <w:vAlign w:val="bottom"/>
          </w:tcPr>
          <w:p w14:paraId="4F3766AA" w14:textId="77777777" w:rsidR="0068595B" w:rsidRPr="00FC630C" w:rsidRDefault="0068595B" w:rsidP="0068595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B6A6772" w14:textId="77777777" w:rsidR="0068595B" w:rsidRPr="00FC630C" w:rsidRDefault="0068595B" w:rsidP="0068595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5C0F322A" w14:textId="77777777" w:rsidR="0068595B" w:rsidRPr="00FC630C" w:rsidRDefault="0068595B" w:rsidP="0068595B">
            <w:pPr>
              <w:pStyle w:val="acctfourfigures"/>
              <w:tabs>
                <w:tab w:val="clear" w:pos="765"/>
              </w:tabs>
              <w:spacing w:line="240" w:lineRule="auto"/>
              <w:ind w:left="-255" w:right="57" w:firstLine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03" w:type="dxa"/>
            <w:gridSpan w:val="4"/>
            <w:vAlign w:val="bottom"/>
          </w:tcPr>
          <w:p w14:paraId="4E046679" w14:textId="77777777" w:rsidR="0068595B" w:rsidRPr="00FC630C" w:rsidRDefault="0068595B" w:rsidP="0068595B">
            <w:pPr>
              <w:pStyle w:val="acctfourfigures"/>
              <w:tabs>
                <w:tab w:val="clear" w:pos="765"/>
              </w:tabs>
              <w:spacing w:line="240" w:lineRule="auto"/>
              <w:ind w:right="-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97" w:type="dxa"/>
            <w:gridSpan w:val="3"/>
            <w:vAlign w:val="bottom"/>
          </w:tcPr>
          <w:p w14:paraId="19DC1B68" w14:textId="77777777" w:rsidR="0068595B" w:rsidRPr="00FC630C" w:rsidRDefault="0068595B" w:rsidP="0068595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5C154F" w:rsidRPr="00914823" w14:paraId="3518DDD9" w14:textId="77777777" w:rsidTr="00F502F8">
        <w:trPr>
          <w:gridAfter w:val="1"/>
          <w:wAfter w:w="21" w:type="dxa"/>
          <w:cantSplit/>
          <w:trHeight w:val="397"/>
        </w:trPr>
        <w:tc>
          <w:tcPr>
            <w:tcW w:w="2227" w:type="dxa"/>
            <w:vAlign w:val="bottom"/>
          </w:tcPr>
          <w:p w14:paraId="4BBD5C27" w14:textId="225E5605" w:rsidR="005C154F" w:rsidRPr="00FC630C" w:rsidRDefault="005C154F" w:rsidP="005C1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C630C">
              <w:rPr>
                <w:rFonts w:ascii="Angsana New" w:hAnsi="Angsana New" w:hint="cs"/>
                <w:sz w:val="28"/>
                <w:szCs w:val="28"/>
                <w:cs/>
              </w:rPr>
              <w:t xml:space="preserve">   และอุปกรณ์</w:t>
            </w:r>
          </w:p>
        </w:tc>
        <w:tc>
          <w:tcPr>
            <w:tcW w:w="716" w:type="dxa"/>
          </w:tcPr>
          <w:p w14:paraId="3A853370" w14:textId="1E6B46CA" w:rsidR="005C154F" w:rsidRPr="00057E88" w:rsidRDefault="00E55833" w:rsidP="007B472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  <w:t>16</w:t>
            </w:r>
          </w:p>
        </w:tc>
        <w:tc>
          <w:tcPr>
            <w:tcW w:w="988" w:type="dxa"/>
            <w:vAlign w:val="bottom"/>
          </w:tcPr>
          <w:p w14:paraId="23131F6A" w14:textId="0D228B86" w:rsidR="005C154F" w:rsidRPr="00FC630C" w:rsidRDefault="005C154F" w:rsidP="005C154F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FC630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FA8E32D" w14:textId="77777777" w:rsidR="005C154F" w:rsidRPr="00FC630C" w:rsidRDefault="005C154F" w:rsidP="005C154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7D1FFBA1" w14:textId="08877729" w:rsidR="005C154F" w:rsidRPr="00FC630C" w:rsidRDefault="005C154F" w:rsidP="005C154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C630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Pr="00FC630C">
              <w:rPr>
                <w:rFonts w:ascii="Angsana New" w:hAnsi="Angsana New" w:cs="Angsana New"/>
                <w:sz w:val="28"/>
                <w:szCs w:val="28"/>
                <w:lang w:bidi="th-TH"/>
              </w:rPr>
              <w:t>,989</w:t>
            </w:r>
          </w:p>
        </w:tc>
        <w:tc>
          <w:tcPr>
            <w:tcW w:w="178" w:type="dxa"/>
            <w:gridSpan w:val="2"/>
            <w:vAlign w:val="bottom"/>
          </w:tcPr>
          <w:p w14:paraId="4F0537DD" w14:textId="77777777" w:rsidR="005C154F" w:rsidRPr="00FC630C" w:rsidRDefault="005C154F" w:rsidP="005C154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163CF42D" w14:textId="64C9073D" w:rsidR="005C154F" w:rsidRPr="00FC630C" w:rsidRDefault="005C154F" w:rsidP="007D61B5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C630C">
              <w:rPr>
                <w:rFonts w:ascii="Angsana New" w:hAnsi="Angsana New" w:cs="Angsana New"/>
                <w:sz w:val="28"/>
                <w:szCs w:val="28"/>
                <w:lang w:bidi="th-TH"/>
              </w:rPr>
              <w:t>1,989</w:t>
            </w:r>
          </w:p>
        </w:tc>
        <w:tc>
          <w:tcPr>
            <w:tcW w:w="180" w:type="dxa"/>
            <w:gridSpan w:val="2"/>
            <w:vAlign w:val="bottom"/>
          </w:tcPr>
          <w:p w14:paraId="3B70227D" w14:textId="77777777" w:rsidR="005C154F" w:rsidRPr="00FC630C" w:rsidRDefault="005C154F" w:rsidP="005C154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61" w:type="dxa"/>
            <w:gridSpan w:val="2"/>
            <w:vAlign w:val="bottom"/>
          </w:tcPr>
          <w:p w14:paraId="57E7DB78" w14:textId="4CF8131B" w:rsidR="005C154F" w:rsidRPr="00FC630C" w:rsidRDefault="005C154F" w:rsidP="005C154F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FC630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74DB5E10" w14:textId="77777777" w:rsidR="005C154F" w:rsidRPr="00FC630C" w:rsidRDefault="005C154F" w:rsidP="005C154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1EB472FE" w14:textId="2975FCD6" w:rsidR="005C154F" w:rsidRPr="00FC630C" w:rsidRDefault="005C154F" w:rsidP="005C154F">
            <w:pPr>
              <w:pStyle w:val="acctfourfigures"/>
              <w:tabs>
                <w:tab w:val="clear" w:pos="765"/>
              </w:tabs>
              <w:spacing w:line="240" w:lineRule="auto"/>
              <w:ind w:left="-255" w:right="57" w:firstLine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C630C">
              <w:rPr>
                <w:rFonts w:ascii="Angsana New" w:hAnsi="Angsana New" w:cs="Angsana New"/>
                <w:sz w:val="28"/>
                <w:szCs w:val="28"/>
                <w:lang w:bidi="th-TH"/>
              </w:rPr>
              <w:t>870</w:t>
            </w:r>
          </w:p>
        </w:tc>
        <w:tc>
          <w:tcPr>
            <w:tcW w:w="203" w:type="dxa"/>
            <w:gridSpan w:val="4"/>
            <w:vAlign w:val="bottom"/>
          </w:tcPr>
          <w:p w14:paraId="0BAC3266" w14:textId="77777777" w:rsidR="005C154F" w:rsidRPr="00FC630C" w:rsidRDefault="005C154F" w:rsidP="005C154F">
            <w:pPr>
              <w:pStyle w:val="acctfourfigures"/>
              <w:tabs>
                <w:tab w:val="clear" w:pos="765"/>
              </w:tabs>
              <w:spacing w:line="240" w:lineRule="auto"/>
              <w:ind w:right="-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97" w:type="dxa"/>
            <w:gridSpan w:val="3"/>
            <w:vAlign w:val="bottom"/>
          </w:tcPr>
          <w:p w14:paraId="68162867" w14:textId="473E1AAF" w:rsidR="005C154F" w:rsidRPr="00FC630C" w:rsidRDefault="005C154F" w:rsidP="005C154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C630C">
              <w:rPr>
                <w:rFonts w:ascii="Angsana New" w:hAnsi="Angsana New" w:cs="Angsana New"/>
                <w:sz w:val="28"/>
                <w:szCs w:val="28"/>
                <w:lang w:bidi="th-TH"/>
              </w:rPr>
              <w:t>870</w:t>
            </w:r>
          </w:p>
        </w:tc>
      </w:tr>
      <w:tr w:rsidR="0068595B" w:rsidRPr="00914823" w14:paraId="41FA4074" w14:textId="77777777" w:rsidTr="00F502F8">
        <w:trPr>
          <w:gridAfter w:val="1"/>
          <w:wAfter w:w="21" w:type="dxa"/>
          <w:cantSplit/>
          <w:trHeight w:val="397"/>
        </w:trPr>
        <w:tc>
          <w:tcPr>
            <w:tcW w:w="2227" w:type="dxa"/>
            <w:vAlign w:val="bottom"/>
          </w:tcPr>
          <w:p w14:paraId="5C24A664" w14:textId="77777777" w:rsidR="0068595B" w:rsidRPr="00FC630C" w:rsidRDefault="0068595B" w:rsidP="00685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C630C"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716" w:type="dxa"/>
          </w:tcPr>
          <w:p w14:paraId="0DEC4213" w14:textId="77777777" w:rsidR="0068595B" w:rsidRPr="00FC630C" w:rsidRDefault="0068595B" w:rsidP="0068595B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051026CB" w14:textId="278D3052" w:rsidR="0068595B" w:rsidRPr="00FC630C" w:rsidRDefault="005C154F" w:rsidP="005C154F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FC630C">
              <w:rPr>
                <w:rFonts w:ascii="Angsana New" w:hAnsi="Angsana New" w:cs="Angsana New"/>
                <w:sz w:val="28"/>
                <w:szCs w:val="28"/>
              </w:rPr>
              <w:t>4,700</w:t>
            </w:r>
          </w:p>
        </w:tc>
        <w:tc>
          <w:tcPr>
            <w:tcW w:w="180" w:type="dxa"/>
            <w:vAlign w:val="bottom"/>
          </w:tcPr>
          <w:p w14:paraId="57ACF2C4" w14:textId="77777777" w:rsidR="0068595B" w:rsidRPr="00FC630C" w:rsidRDefault="0068595B" w:rsidP="0068595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20EA2BD0" w14:textId="3E5DC6FE" w:rsidR="0068595B" w:rsidRPr="002D6478" w:rsidRDefault="002D6478" w:rsidP="00574100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5,708</w:t>
            </w:r>
          </w:p>
        </w:tc>
        <w:tc>
          <w:tcPr>
            <w:tcW w:w="178" w:type="dxa"/>
            <w:gridSpan w:val="2"/>
            <w:vAlign w:val="bottom"/>
          </w:tcPr>
          <w:p w14:paraId="529F7F89" w14:textId="77777777" w:rsidR="0068595B" w:rsidRPr="00FC630C" w:rsidRDefault="0068595B" w:rsidP="0068595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4BEC94B8" w14:textId="4303AF2E" w:rsidR="0068595B" w:rsidRPr="00FC630C" w:rsidRDefault="002D6478" w:rsidP="007D61B5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10,408</w:t>
            </w:r>
          </w:p>
        </w:tc>
        <w:tc>
          <w:tcPr>
            <w:tcW w:w="180" w:type="dxa"/>
            <w:gridSpan w:val="2"/>
            <w:vAlign w:val="bottom"/>
          </w:tcPr>
          <w:p w14:paraId="4E122A8A" w14:textId="77777777" w:rsidR="0068595B" w:rsidRPr="00FC630C" w:rsidRDefault="0068595B" w:rsidP="0068595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61" w:type="dxa"/>
            <w:gridSpan w:val="2"/>
            <w:vAlign w:val="bottom"/>
          </w:tcPr>
          <w:p w14:paraId="29F6C5DA" w14:textId="0FF97C5D" w:rsidR="0068595B" w:rsidRPr="00FC630C" w:rsidRDefault="0068595B" w:rsidP="0068595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C630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4,700</w:t>
            </w:r>
          </w:p>
        </w:tc>
        <w:tc>
          <w:tcPr>
            <w:tcW w:w="180" w:type="dxa"/>
            <w:gridSpan w:val="2"/>
            <w:vAlign w:val="bottom"/>
          </w:tcPr>
          <w:p w14:paraId="7B110E3D" w14:textId="77777777" w:rsidR="0068595B" w:rsidRPr="00FC630C" w:rsidRDefault="0068595B" w:rsidP="0068595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585C3664" w14:textId="41E81D45" w:rsidR="0068595B" w:rsidRPr="00FC630C" w:rsidRDefault="002D6478" w:rsidP="007D61B5">
            <w:pPr>
              <w:pStyle w:val="acctfourfigures"/>
              <w:tabs>
                <w:tab w:val="clear" w:pos="765"/>
              </w:tabs>
              <w:spacing w:line="240" w:lineRule="auto"/>
              <w:ind w:left="-255" w:right="57" w:firstLine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2,922</w:t>
            </w:r>
          </w:p>
        </w:tc>
        <w:tc>
          <w:tcPr>
            <w:tcW w:w="203" w:type="dxa"/>
            <w:gridSpan w:val="4"/>
            <w:vAlign w:val="bottom"/>
          </w:tcPr>
          <w:p w14:paraId="649F7A76" w14:textId="77777777" w:rsidR="0068595B" w:rsidRPr="00FC630C" w:rsidRDefault="0068595B" w:rsidP="0068595B">
            <w:pPr>
              <w:pStyle w:val="acctfourfigures"/>
              <w:tabs>
                <w:tab w:val="clear" w:pos="765"/>
              </w:tabs>
              <w:spacing w:line="240" w:lineRule="auto"/>
              <w:ind w:right="-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97" w:type="dxa"/>
            <w:gridSpan w:val="3"/>
            <w:vAlign w:val="bottom"/>
          </w:tcPr>
          <w:p w14:paraId="5529DC6E" w14:textId="3250DD6E" w:rsidR="0068595B" w:rsidRPr="00FC630C" w:rsidRDefault="002D6478" w:rsidP="004E2CD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7,622</w:t>
            </w:r>
          </w:p>
        </w:tc>
      </w:tr>
      <w:tr w:rsidR="0068595B" w:rsidRPr="00914823" w14:paraId="3DFA1784" w14:textId="77777777" w:rsidTr="00F502F8">
        <w:trPr>
          <w:gridAfter w:val="1"/>
          <w:wAfter w:w="21" w:type="dxa"/>
          <w:cantSplit/>
          <w:trHeight w:val="397"/>
        </w:trPr>
        <w:tc>
          <w:tcPr>
            <w:tcW w:w="2227" w:type="dxa"/>
            <w:vAlign w:val="bottom"/>
          </w:tcPr>
          <w:p w14:paraId="38876979" w14:textId="77777777" w:rsidR="0068595B" w:rsidRPr="00FC630C" w:rsidRDefault="0068595B" w:rsidP="00685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C630C">
              <w:rPr>
                <w:rFonts w:ascii="Angsana New" w:hAnsi="Angsana New" w:hint="cs"/>
                <w:sz w:val="28"/>
                <w:szCs w:val="28"/>
                <w:cs/>
              </w:rPr>
              <w:t xml:space="preserve">จำหน่าย </w:t>
            </w:r>
          </w:p>
        </w:tc>
        <w:tc>
          <w:tcPr>
            <w:tcW w:w="716" w:type="dxa"/>
          </w:tcPr>
          <w:p w14:paraId="317FE78D" w14:textId="77777777" w:rsidR="0068595B" w:rsidRPr="00FC630C" w:rsidRDefault="0068595B" w:rsidP="0068595B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vAlign w:val="bottom"/>
          </w:tcPr>
          <w:p w14:paraId="3DE61DCD" w14:textId="0DB9F1DA" w:rsidR="0068595B" w:rsidRPr="00FC630C" w:rsidRDefault="0068595B" w:rsidP="0068595B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FC630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01208F4" w14:textId="77777777" w:rsidR="0068595B" w:rsidRPr="00FC630C" w:rsidRDefault="0068595B" w:rsidP="0068595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0EEE5D6C" w14:textId="77777777" w:rsidR="0068595B" w:rsidRPr="00FC630C" w:rsidRDefault="0068595B" w:rsidP="0068595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C630C">
              <w:rPr>
                <w:rFonts w:ascii="Angsana New" w:hAnsi="Angsana New" w:cs="Angsana New"/>
                <w:sz w:val="28"/>
                <w:szCs w:val="28"/>
                <w:lang w:bidi="th-TH"/>
              </w:rPr>
              <w:t>(107)</w:t>
            </w:r>
          </w:p>
        </w:tc>
        <w:tc>
          <w:tcPr>
            <w:tcW w:w="178" w:type="dxa"/>
            <w:gridSpan w:val="2"/>
            <w:vAlign w:val="bottom"/>
          </w:tcPr>
          <w:p w14:paraId="6982B779" w14:textId="77777777" w:rsidR="0068595B" w:rsidRPr="00FC630C" w:rsidRDefault="0068595B" w:rsidP="0068595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3" w:type="dxa"/>
            <w:gridSpan w:val="2"/>
            <w:tcBorders>
              <w:bottom w:val="single" w:sz="4" w:space="0" w:color="auto"/>
            </w:tcBorders>
            <w:vAlign w:val="bottom"/>
          </w:tcPr>
          <w:p w14:paraId="56C5827C" w14:textId="77777777" w:rsidR="0068595B" w:rsidRPr="00FC630C" w:rsidRDefault="0068595B" w:rsidP="0068595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C630C">
              <w:rPr>
                <w:rFonts w:ascii="Angsana New" w:hAnsi="Angsana New" w:cs="Angsana New"/>
                <w:sz w:val="28"/>
                <w:szCs w:val="28"/>
                <w:lang w:bidi="th-TH"/>
              </w:rPr>
              <w:t>(107)</w:t>
            </w:r>
          </w:p>
        </w:tc>
        <w:tc>
          <w:tcPr>
            <w:tcW w:w="180" w:type="dxa"/>
            <w:gridSpan w:val="2"/>
            <w:vAlign w:val="bottom"/>
          </w:tcPr>
          <w:p w14:paraId="722BAD9B" w14:textId="77777777" w:rsidR="0068595B" w:rsidRPr="00FC630C" w:rsidRDefault="0068595B" w:rsidP="0068595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61" w:type="dxa"/>
            <w:gridSpan w:val="2"/>
            <w:tcBorders>
              <w:bottom w:val="single" w:sz="4" w:space="0" w:color="auto"/>
            </w:tcBorders>
            <w:vAlign w:val="bottom"/>
          </w:tcPr>
          <w:p w14:paraId="10AFF5FE" w14:textId="77777777" w:rsidR="0068595B" w:rsidRPr="00FC630C" w:rsidRDefault="0068595B" w:rsidP="0068595B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FC630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497CCD4A" w14:textId="77777777" w:rsidR="0068595B" w:rsidRPr="00FC630C" w:rsidRDefault="0068595B" w:rsidP="0068595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vAlign w:val="bottom"/>
          </w:tcPr>
          <w:p w14:paraId="53DC7CAE" w14:textId="77777777" w:rsidR="0068595B" w:rsidRPr="00FC630C" w:rsidRDefault="0068595B" w:rsidP="0068595B">
            <w:pPr>
              <w:pStyle w:val="acctfourfigures"/>
              <w:tabs>
                <w:tab w:val="clear" w:pos="765"/>
              </w:tabs>
              <w:spacing w:line="240" w:lineRule="auto"/>
              <w:ind w:left="-255" w:firstLine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C630C">
              <w:rPr>
                <w:rFonts w:ascii="Angsana New" w:hAnsi="Angsana New" w:cs="Angsana New"/>
                <w:sz w:val="28"/>
                <w:szCs w:val="28"/>
                <w:lang w:bidi="th-TH"/>
              </w:rPr>
              <w:t>(107)</w:t>
            </w:r>
          </w:p>
        </w:tc>
        <w:tc>
          <w:tcPr>
            <w:tcW w:w="203" w:type="dxa"/>
            <w:gridSpan w:val="4"/>
            <w:vAlign w:val="bottom"/>
          </w:tcPr>
          <w:p w14:paraId="4CA7EF29" w14:textId="77777777" w:rsidR="0068595B" w:rsidRPr="00FC630C" w:rsidRDefault="0068595B" w:rsidP="0068595B">
            <w:pPr>
              <w:pStyle w:val="acctfourfigures"/>
              <w:tabs>
                <w:tab w:val="clear" w:pos="765"/>
              </w:tabs>
              <w:spacing w:line="240" w:lineRule="auto"/>
              <w:ind w:right="-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97" w:type="dxa"/>
            <w:gridSpan w:val="3"/>
            <w:tcBorders>
              <w:bottom w:val="single" w:sz="4" w:space="0" w:color="auto"/>
            </w:tcBorders>
            <w:vAlign w:val="bottom"/>
          </w:tcPr>
          <w:p w14:paraId="618ECA77" w14:textId="77777777" w:rsidR="0068595B" w:rsidRPr="00FC630C" w:rsidRDefault="0068595B" w:rsidP="0068595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C630C">
              <w:rPr>
                <w:rFonts w:ascii="Angsana New" w:hAnsi="Angsana New" w:cs="Angsana New"/>
                <w:sz w:val="28"/>
                <w:szCs w:val="28"/>
                <w:lang w:bidi="th-TH"/>
              </w:rPr>
              <w:t>(107)</w:t>
            </w:r>
          </w:p>
        </w:tc>
      </w:tr>
      <w:tr w:rsidR="0068595B" w:rsidRPr="00914823" w14:paraId="6537DCB0" w14:textId="77777777" w:rsidTr="00F502F8">
        <w:trPr>
          <w:gridAfter w:val="1"/>
          <w:wAfter w:w="21" w:type="dxa"/>
          <w:cantSplit/>
          <w:trHeight w:val="397"/>
        </w:trPr>
        <w:tc>
          <w:tcPr>
            <w:tcW w:w="2227" w:type="dxa"/>
            <w:vAlign w:val="bottom"/>
          </w:tcPr>
          <w:p w14:paraId="3E64E617" w14:textId="77777777" w:rsidR="0068595B" w:rsidRPr="00FC630C" w:rsidRDefault="0068595B" w:rsidP="00685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C63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C630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FC63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C630C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716" w:type="dxa"/>
          </w:tcPr>
          <w:p w14:paraId="2475D2F0" w14:textId="77777777" w:rsidR="0068595B" w:rsidRPr="00FC630C" w:rsidRDefault="0068595B" w:rsidP="0068595B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DBD09B" w14:textId="471FAC0B" w:rsidR="0068595B" w:rsidRPr="00FC630C" w:rsidRDefault="005C154F" w:rsidP="005C154F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C630C">
              <w:rPr>
                <w:rFonts w:ascii="Angsana New" w:hAnsi="Angsana New" w:cs="Angsana New"/>
                <w:b/>
                <w:bCs/>
                <w:sz w:val="28"/>
                <w:szCs w:val="28"/>
              </w:rPr>
              <w:t>4,700</w:t>
            </w:r>
          </w:p>
        </w:tc>
        <w:tc>
          <w:tcPr>
            <w:tcW w:w="180" w:type="dxa"/>
            <w:vAlign w:val="bottom"/>
          </w:tcPr>
          <w:p w14:paraId="6EDE9263" w14:textId="77777777" w:rsidR="0068595B" w:rsidRPr="00FC630C" w:rsidRDefault="0068595B" w:rsidP="0068595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A2D620" w14:textId="44CB993B" w:rsidR="0068595B" w:rsidRPr="00FC630C" w:rsidRDefault="007D61B5" w:rsidP="007D61B5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FC630C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15</w:t>
            </w:r>
            <w:r w:rsidR="0068595B" w:rsidRPr="00FC630C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FC630C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</w:t>
            </w:r>
            <w:r w:rsidR="0068595B" w:rsidRPr="00FC630C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74</w:t>
            </w:r>
          </w:p>
        </w:tc>
        <w:tc>
          <w:tcPr>
            <w:tcW w:w="178" w:type="dxa"/>
            <w:gridSpan w:val="2"/>
            <w:vAlign w:val="bottom"/>
          </w:tcPr>
          <w:p w14:paraId="60FD74B2" w14:textId="77777777" w:rsidR="0068595B" w:rsidRPr="00FC630C" w:rsidRDefault="0068595B" w:rsidP="0068595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72C03B" w14:textId="7CB69B54" w:rsidR="0068595B" w:rsidRPr="00FC630C" w:rsidRDefault="0068595B" w:rsidP="0068595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FC630C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20,174</w:t>
            </w:r>
          </w:p>
        </w:tc>
        <w:tc>
          <w:tcPr>
            <w:tcW w:w="180" w:type="dxa"/>
            <w:gridSpan w:val="2"/>
            <w:vAlign w:val="bottom"/>
          </w:tcPr>
          <w:p w14:paraId="2B458308" w14:textId="77777777" w:rsidR="0068595B" w:rsidRPr="00FC630C" w:rsidRDefault="0068595B" w:rsidP="0068595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C09D74" w14:textId="14E2B4C5" w:rsidR="0068595B" w:rsidRPr="00FC630C" w:rsidRDefault="0068595B" w:rsidP="0068595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FC630C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4,700</w:t>
            </w:r>
          </w:p>
        </w:tc>
        <w:tc>
          <w:tcPr>
            <w:tcW w:w="180" w:type="dxa"/>
            <w:gridSpan w:val="2"/>
            <w:vAlign w:val="bottom"/>
          </w:tcPr>
          <w:p w14:paraId="0C6532ED" w14:textId="77777777" w:rsidR="0068595B" w:rsidRPr="00FC630C" w:rsidRDefault="0068595B" w:rsidP="0068595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5F6206" w14:textId="13745872" w:rsidR="0068595B" w:rsidRPr="00FC630C" w:rsidRDefault="004E2CD4" w:rsidP="004E2CD4">
            <w:pPr>
              <w:pStyle w:val="acctfourfigures"/>
              <w:tabs>
                <w:tab w:val="clear" w:pos="765"/>
              </w:tabs>
              <w:spacing w:line="240" w:lineRule="auto"/>
              <w:ind w:left="-255" w:right="57" w:firstLine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</w:t>
            </w:r>
            <w:r w:rsidR="0068595B" w:rsidRPr="00FC630C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32</w:t>
            </w:r>
            <w:r w:rsidR="007D61B5" w:rsidRPr="00FC630C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03" w:type="dxa"/>
            <w:gridSpan w:val="4"/>
            <w:vAlign w:val="bottom"/>
          </w:tcPr>
          <w:p w14:paraId="6340554C" w14:textId="77777777" w:rsidR="0068595B" w:rsidRPr="00FC630C" w:rsidRDefault="0068595B" w:rsidP="0068595B">
            <w:pPr>
              <w:pStyle w:val="acctfourfigures"/>
              <w:tabs>
                <w:tab w:val="clear" w:pos="765"/>
              </w:tabs>
              <w:spacing w:line="240" w:lineRule="auto"/>
              <w:ind w:right="-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9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152BA3" w14:textId="355A1C23" w:rsidR="0068595B" w:rsidRPr="00FC630C" w:rsidRDefault="004E2CD4" w:rsidP="004E2CD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13</w:t>
            </w:r>
            <w:r w:rsidR="0068595B" w:rsidRPr="00FC630C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02</w:t>
            </w:r>
            <w:r w:rsidR="0068595B" w:rsidRPr="00FC630C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</w:t>
            </w:r>
          </w:p>
        </w:tc>
      </w:tr>
    </w:tbl>
    <w:p w14:paraId="7AF5C09C" w14:textId="1C355463" w:rsidR="00C56339" w:rsidRDefault="00C56339">
      <w:pPr>
        <w:rPr>
          <w:sz w:val="2"/>
          <w:szCs w:val="2"/>
        </w:rPr>
      </w:pPr>
    </w:p>
    <w:p w14:paraId="7ECFB1CC" w14:textId="77777777" w:rsidR="004B61A7" w:rsidRDefault="004B61A7">
      <w:pPr>
        <w:rPr>
          <w:sz w:val="2"/>
          <w:szCs w:val="2"/>
        </w:rPr>
      </w:pPr>
    </w:p>
    <w:p w14:paraId="00E4E922" w14:textId="77777777" w:rsidR="004B61A7" w:rsidRPr="00992485" w:rsidRDefault="004B61A7">
      <w:pPr>
        <w:rPr>
          <w:sz w:val="2"/>
          <w:szCs w:val="2"/>
        </w:rPr>
      </w:pPr>
    </w:p>
    <w:tbl>
      <w:tblPr>
        <w:tblpPr w:leftFromText="180" w:rightFromText="180" w:vertAnchor="text" w:horzAnchor="margin" w:tblpX="586" w:tblpY="114"/>
        <w:tblW w:w="904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39"/>
        <w:gridCol w:w="178"/>
        <w:gridCol w:w="990"/>
        <w:gridCol w:w="180"/>
        <w:gridCol w:w="1080"/>
        <w:gridCol w:w="180"/>
        <w:gridCol w:w="810"/>
        <w:gridCol w:w="180"/>
        <w:gridCol w:w="900"/>
        <w:gridCol w:w="185"/>
        <w:gridCol w:w="1134"/>
        <w:gridCol w:w="191"/>
        <w:gridCol w:w="9"/>
        <w:gridCol w:w="792"/>
      </w:tblGrid>
      <w:tr w:rsidR="00C96753" w:rsidRPr="00D675E4" w14:paraId="796BCE26" w14:textId="77777777" w:rsidTr="004B61A7">
        <w:trPr>
          <w:cantSplit/>
          <w:trHeight w:val="397"/>
          <w:tblHeader/>
        </w:trPr>
        <w:tc>
          <w:tcPr>
            <w:tcW w:w="2239" w:type="dxa"/>
            <w:vAlign w:val="bottom"/>
          </w:tcPr>
          <w:p w14:paraId="13F4EA2E" w14:textId="77777777" w:rsidR="00C96753" w:rsidRPr="00D675E4" w:rsidRDefault="00C96753" w:rsidP="004B6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8" w:type="dxa"/>
          </w:tcPr>
          <w:p w14:paraId="3056C2CB" w14:textId="77777777" w:rsidR="00C96753" w:rsidRPr="00D675E4" w:rsidRDefault="00C96753" w:rsidP="004B61A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240" w:type="dxa"/>
            <w:gridSpan w:val="5"/>
            <w:vAlign w:val="bottom"/>
          </w:tcPr>
          <w:p w14:paraId="35C8B1A4" w14:textId="63DD0006" w:rsidR="00C96753" w:rsidRPr="00D675E4" w:rsidRDefault="00C96753" w:rsidP="004B61A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D675E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6F53ACA1" w14:textId="77777777" w:rsidR="00C96753" w:rsidRPr="00D675E4" w:rsidRDefault="00C96753" w:rsidP="004B61A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3211" w:type="dxa"/>
            <w:gridSpan w:val="6"/>
            <w:vAlign w:val="bottom"/>
          </w:tcPr>
          <w:p w14:paraId="78128456" w14:textId="77777777" w:rsidR="00C96753" w:rsidRPr="00D675E4" w:rsidRDefault="00C96753" w:rsidP="004B61A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675E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C96753" w:rsidRPr="00D675E4" w14:paraId="34A23405" w14:textId="77777777" w:rsidTr="004B61A7">
        <w:trPr>
          <w:cantSplit/>
          <w:trHeight w:val="397"/>
          <w:tblHeader/>
        </w:trPr>
        <w:tc>
          <w:tcPr>
            <w:tcW w:w="2239" w:type="dxa"/>
            <w:vAlign w:val="bottom"/>
          </w:tcPr>
          <w:p w14:paraId="37D09233" w14:textId="77777777" w:rsidR="00C96753" w:rsidRPr="00D675E4" w:rsidRDefault="00C96753" w:rsidP="004B6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8" w:type="dxa"/>
          </w:tcPr>
          <w:p w14:paraId="229D4FC2" w14:textId="77777777" w:rsidR="00C96753" w:rsidRPr="00D675E4" w:rsidRDefault="00C96753" w:rsidP="004B61A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78574E2" w14:textId="0B7BACB5" w:rsidR="00C96753" w:rsidRPr="00D675E4" w:rsidRDefault="00C96753" w:rsidP="004B61A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5E1F172" w14:textId="77777777" w:rsidR="00C96753" w:rsidRPr="00D675E4" w:rsidRDefault="00C96753" w:rsidP="004B61A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7F8791B" w14:textId="77777777" w:rsidR="00C96753" w:rsidRPr="00D675E4" w:rsidRDefault="00C96753" w:rsidP="004B61A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675E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อาคาร</w:t>
            </w:r>
            <w:r w:rsidRPr="00D675E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ชุดและ</w:t>
            </w:r>
          </w:p>
        </w:tc>
        <w:tc>
          <w:tcPr>
            <w:tcW w:w="180" w:type="dxa"/>
            <w:vAlign w:val="bottom"/>
          </w:tcPr>
          <w:p w14:paraId="524AE0B7" w14:textId="77777777" w:rsidR="00C96753" w:rsidRPr="00D675E4" w:rsidRDefault="00C96753" w:rsidP="004B61A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D9BB981" w14:textId="77777777" w:rsidR="00C96753" w:rsidRPr="00D675E4" w:rsidRDefault="00C96753" w:rsidP="004B61A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A28485A" w14:textId="77777777" w:rsidR="00C96753" w:rsidRPr="00D675E4" w:rsidRDefault="00C96753" w:rsidP="004B61A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66C9143" w14:textId="77777777" w:rsidR="00C96753" w:rsidRPr="00D675E4" w:rsidRDefault="00C96753" w:rsidP="004B61A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5" w:type="dxa"/>
            <w:vAlign w:val="bottom"/>
          </w:tcPr>
          <w:p w14:paraId="3E0DBF2F" w14:textId="77777777" w:rsidR="00C96753" w:rsidRPr="00D675E4" w:rsidRDefault="00C96753" w:rsidP="004B61A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06C540E" w14:textId="6F33B33B" w:rsidR="00C96753" w:rsidRPr="00D675E4" w:rsidRDefault="00C96753" w:rsidP="004B61A7">
            <w:pPr>
              <w:pStyle w:val="acctcolumnheading"/>
              <w:spacing w:after="0" w:line="240" w:lineRule="auto"/>
              <w:ind w:left="-57" w:right="-57"/>
              <w:jc w:val="lef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675E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อาคาร</w:t>
            </w:r>
            <w:r w:rsidR="004B61A7" w:rsidRPr="00D675E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ชุด</w:t>
            </w:r>
            <w:r w:rsidRPr="00D675E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และ</w:t>
            </w:r>
          </w:p>
        </w:tc>
        <w:tc>
          <w:tcPr>
            <w:tcW w:w="191" w:type="dxa"/>
            <w:vAlign w:val="bottom"/>
          </w:tcPr>
          <w:p w14:paraId="46E158BB" w14:textId="77777777" w:rsidR="00C96753" w:rsidRPr="00D675E4" w:rsidRDefault="00C96753" w:rsidP="004B61A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1" w:type="dxa"/>
            <w:gridSpan w:val="2"/>
            <w:vAlign w:val="bottom"/>
          </w:tcPr>
          <w:p w14:paraId="4E15C7E3" w14:textId="77777777" w:rsidR="00C96753" w:rsidRPr="00D675E4" w:rsidRDefault="00C96753" w:rsidP="004B61A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C96753" w:rsidRPr="00D675E4" w14:paraId="4E81A200" w14:textId="77777777" w:rsidTr="004B61A7">
        <w:trPr>
          <w:cantSplit/>
          <w:trHeight w:val="397"/>
          <w:tblHeader/>
        </w:trPr>
        <w:tc>
          <w:tcPr>
            <w:tcW w:w="2239" w:type="dxa"/>
            <w:vAlign w:val="bottom"/>
          </w:tcPr>
          <w:p w14:paraId="4DB27483" w14:textId="77777777" w:rsidR="00C96753" w:rsidRPr="00D675E4" w:rsidRDefault="00C96753" w:rsidP="004B6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8" w:type="dxa"/>
          </w:tcPr>
          <w:p w14:paraId="6EC8366E" w14:textId="77777777" w:rsidR="00C96753" w:rsidRPr="00D675E4" w:rsidRDefault="00C96753" w:rsidP="004B61A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22CB77B" w14:textId="08097B34" w:rsidR="00C96753" w:rsidRPr="00D675E4" w:rsidRDefault="00C96753" w:rsidP="004B61A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675E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ที่ดิน</w:t>
            </w:r>
          </w:p>
        </w:tc>
        <w:tc>
          <w:tcPr>
            <w:tcW w:w="180" w:type="dxa"/>
            <w:vAlign w:val="bottom"/>
          </w:tcPr>
          <w:p w14:paraId="1887C71F" w14:textId="77777777" w:rsidR="00C96753" w:rsidRPr="00D675E4" w:rsidRDefault="00C96753" w:rsidP="004B61A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BEEB725" w14:textId="77777777" w:rsidR="00C96753" w:rsidRPr="00D675E4" w:rsidRDefault="00C96753" w:rsidP="004B61A7">
            <w:pPr>
              <w:pStyle w:val="acctcolumnheading"/>
              <w:spacing w:after="0" w:line="240" w:lineRule="auto"/>
              <w:ind w:left="-57" w:right="-57"/>
              <w:jc w:val="lef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675E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ส่วนปรับปรุง</w:t>
            </w:r>
          </w:p>
        </w:tc>
        <w:tc>
          <w:tcPr>
            <w:tcW w:w="180" w:type="dxa"/>
            <w:vAlign w:val="bottom"/>
          </w:tcPr>
          <w:p w14:paraId="7FF4D9D5" w14:textId="77777777" w:rsidR="00C96753" w:rsidRPr="00D675E4" w:rsidRDefault="00C96753" w:rsidP="004B61A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F55C6F3" w14:textId="77777777" w:rsidR="00C96753" w:rsidRPr="00D675E4" w:rsidRDefault="00C96753" w:rsidP="004B61A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675E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48BE3ACF" w14:textId="77777777" w:rsidR="00C96753" w:rsidRPr="00D675E4" w:rsidRDefault="00C96753" w:rsidP="004B61A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4E2EBA5" w14:textId="77777777" w:rsidR="00C96753" w:rsidRPr="00D675E4" w:rsidRDefault="00C96753" w:rsidP="004B61A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675E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ที่ดิน</w:t>
            </w:r>
          </w:p>
        </w:tc>
        <w:tc>
          <w:tcPr>
            <w:tcW w:w="185" w:type="dxa"/>
            <w:vAlign w:val="bottom"/>
          </w:tcPr>
          <w:p w14:paraId="5076E79E" w14:textId="77777777" w:rsidR="00C96753" w:rsidRPr="00D675E4" w:rsidRDefault="00C96753" w:rsidP="004B61A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CA06798" w14:textId="77777777" w:rsidR="00C96753" w:rsidRPr="00D675E4" w:rsidRDefault="00C96753" w:rsidP="004B61A7">
            <w:pPr>
              <w:pStyle w:val="acctcolumnheading"/>
              <w:spacing w:after="0" w:line="240" w:lineRule="auto"/>
              <w:ind w:left="-57" w:right="-57"/>
              <w:jc w:val="lef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675E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ส่วนปรับปรุง</w:t>
            </w:r>
          </w:p>
        </w:tc>
        <w:tc>
          <w:tcPr>
            <w:tcW w:w="191" w:type="dxa"/>
            <w:vAlign w:val="bottom"/>
          </w:tcPr>
          <w:p w14:paraId="30B33233" w14:textId="77777777" w:rsidR="00C96753" w:rsidRPr="00D675E4" w:rsidRDefault="00C96753" w:rsidP="004B61A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1" w:type="dxa"/>
            <w:gridSpan w:val="2"/>
            <w:vAlign w:val="bottom"/>
          </w:tcPr>
          <w:p w14:paraId="65998B4B" w14:textId="77777777" w:rsidR="00C96753" w:rsidRPr="00D675E4" w:rsidRDefault="00C96753" w:rsidP="004B61A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675E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B00686" w:rsidRPr="00D675E4" w14:paraId="647E2A45" w14:textId="77777777" w:rsidTr="004B61A7">
        <w:trPr>
          <w:cantSplit/>
          <w:trHeight w:val="397"/>
        </w:trPr>
        <w:tc>
          <w:tcPr>
            <w:tcW w:w="2239" w:type="dxa"/>
            <w:vAlign w:val="bottom"/>
          </w:tcPr>
          <w:p w14:paraId="5E30A71A" w14:textId="77777777" w:rsidR="00B00686" w:rsidRPr="00D675E4" w:rsidRDefault="00B00686" w:rsidP="00B00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8" w:type="dxa"/>
          </w:tcPr>
          <w:p w14:paraId="68E89E86" w14:textId="77777777" w:rsidR="00B00686" w:rsidRPr="00D675E4" w:rsidRDefault="00B00686" w:rsidP="00B00686">
            <w:pPr>
              <w:pStyle w:val="acctfourfigures"/>
              <w:tabs>
                <w:tab w:val="clear" w:pos="765"/>
              </w:tabs>
              <w:spacing w:line="240" w:lineRule="auto"/>
              <w:ind w:left="-58" w:right="-57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6631" w:type="dxa"/>
            <w:gridSpan w:val="12"/>
            <w:vAlign w:val="bottom"/>
          </w:tcPr>
          <w:p w14:paraId="0B8766C4" w14:textId="20C1D5D6" w:rsidR="00B00686" w:rsidRPr="00D675E4" w:rsidRDefault="00B00686" w:rsidP="00B00686">
            <w:pPr>
              <w:pStyle w:val="acctfourfigures"/>
              <w:tabs>
                <w:tab w:val="clear" w:pos="765"/>
              </w:tabs>
              <w:spacing w:line="240" w:lineRule="auto"/>
              <w:ind w:left="-58" w:right="-5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F1C01">
              <w:rPr>
                <w:rFonts w:ascii="Angsana New" w:hAnsi="Angsana New" w:cs="Angsana New"/>
                <w:bCs/>
                <w:i/>
                <w:iCs/>
                <w:sz w:val="28"/>
                <w:szCs w:val="28"/>
                <w:lang w:bidi="th-TH"/>
              </w:rPr>
              <w:t>(</w:t>
            </w:r>
            <w:r w:rsidRPr="004F1C01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4F1C01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4F1C01">
              <w:rPr>
                <w:rFonts w:ascii="Angsana New" w:hAnsi="Angsana New" w:cs="Angsana New"/>
                <w:bCs/>
                <w:i/>
                <w:iCs/>
                <w:sz w:val="28"/>
                <w:szCs w:val="28"/>
                <w:lang w:bidi="th-TH"/>
              </w:rPr>
              <w:t>)</w:t>
            </w:r>
          </w:p>
        </w:tc>
      </w:tr>
      <w:tr w:rsidR="00B00686" w:rsidRPr="00D675E4" w14:paraId="69B8F00E" w14:textId="77777777" w:rsidTr="004B61A7">
        <w:trPr>
          <w:cantSplit/>
          <w:trHeight w:val="397"/>
        </w:trPr>
        <w:tc>
          <w:tcPr>
            <w:tcW w:w="2239" w:type="dxa"/>
            <w:vAlign w:val="bottom"/>
          </w:tcPr>
          <w:p w14:paraId="57287454" w14:textId="77777777" w:rsidR="00B00686" w:rsidRPr="00D675E4" w:rsidRDefault="00B00686" w:rsidP="00B00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675E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78" w:type="dxa"/>
          </w:tcPr>
          <w:p w14:paraId="570E5FFA" w14:textId="77777777" w:rsidR="00B00686" w:rsidRPr="00D675E4" w:rsidRDefault="00B00686" w:rsidP="00B00686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6039D7F" w14:textId="3F1656D8" w:rsidR="00B00686" w:rsidRPr="00D675E4" w:rsidRDefault="00B00686" w:rsidP="00B00686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3BDE8F5" w14:textId="77777777" w:rsidR="00B00686" w:rsidRPr="00D675E4" w:rsidRDefault="00B00686" w:rsidP="00B00686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79EADFB" w14:textId="77777777" w:rsidR="00B00686" w:rsidRPr="00D675E4" w:rsidRDefault="00B00686" w:rsidP="00B00686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D85721E" w14:textId="77777777" w:rsidR="00B00686" w:rsidRPr="00D675E4" w:rsidRDefault="00B00686" w:rsidP="00B00686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377AD29" w14:textId="77777777" w:rsidR="00B00686" w:rsidRPr="00D675E4" w:rsidRDefault="00B00686" w:rsidP="00B00686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13AC394" w14:textId="77777777" w:rsidR="00B00686" w:rsidRPr="00D675E4" w:rsidRDefault="00B00686" w:rsidP="00B00686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66DDBC3" w14:textId="77777777" w:rsidR="00B00686" w:rsidRPr="00D675E4" w:rsidRDefault="00B00686" w:rsidP="00B00686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3F9476E5" w14:textId="77777777" w:rsidR="00B00686" w:rsidRPr="00D675E4" w:rsidRDefault="00B00686" w:rsidP="00B00686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DA20BBA" w14:textId="77777777" w:rsidR="00B00686" w:rsidRPr="00D675E4" w:rsidRDefault="00B00686" w:rsidP="00B00686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0" w:type="dxa"/>
            <w:gridSpan w:val="2"/>
            <w:vAlign w:val="bottom"/>
          </w:tcPr>
          <w:p w14:paraId="0CA8C4ED" w14:textId="77777777" w:rsidR="00B00686" w:rsidRPr="00D675E4" w:rsidRDefault="00B00686" w:rsidP="00B00686">
            <w:pPr>
              <w:pStyle w:val="acctfourfigures"/>
              <w:tabs>
                <w:tab w:val="clear" w:pos="765"/>
              </w:tabs>
              <w:spacing w:line="240" w:lineRule="auto"/>
              <w:ind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41977038" w14:textId="77777777" w:rsidR="00B00686" w:rsidRPr="00D675E4" w:rsidRDefault="00B00686" w:rsidP="00B00686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00686" w:rsidRPr="00D675E4" w14:paraId="13DFA459" w14:textId="77777777" w:rsidTr="004B61A7">
        <w:trPr>
          <w:cantSplit/>
          <w:trHeight w:val="397"/>
        </w:trPr>
        <w:tc>
          <w:tcPr>
            <w:tcW w:w="2239" w:type="dxa"/>
            <w:vAlign w:val="bottom"/>
          </w:tcPr>
          <w:p w14:paraId="76DE2F83" w14:textId="77777777" w:rsidR="00B00686" w:rsidRPr="00D675E4" w:rsidRDefault="00B00686" w:rsidP="00B00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675E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675E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D675E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มกราคม</w:t>
            </w:r>
            <w:r w:rsidRPr="00D675E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D675E4">
              <w:rPr>
                <w:rFonts w:ascii="Angsana New" w:hAnsi="Angsana New"/>
                <w:b/>
                <w:bCs/>
                <w:sz w:val="28"/>
                <w:szCs w:val="28"/>
              </w:rPr>
              <w:t>2560</w:t>
            </w:r>
          </w:p>
        </w:tc>
        <w:tc>
          <w:tcPr>
            <w:tcW w:w="178" w:type="dxa"/>
          </w:tcPr>
          <w:p w14:paraId="4F81807C" w14:textId="77777777" w:rsidR="00B00686" w:rsidRPr="00D675E4" w:rsidRDefault="00B00686" w:rsidP="00B00686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4D19A0B" w14:textId="5D84ECE9" w:rsidR="00B00686" w:rsidRPr="00D675E4" w:rsidRDefault="00B00686" w:rsidP="00B00686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D675E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44,678</w:t>
            </w:r>
          </w:p>
        </w:tc>
        <w:tc>
          <w:tcPr>
            <w:tcW w:w="180" w:type="dxa"/>
            <w:vAlign w:val="bottom"/>
          </w:tcPr>
          <w:p w14:paraId="380F6FBD" w14:textId="77777777" w:rsidR="00B00686" w:rsidRPr="00D675E4" w:rsidRDefault="00B00686" w:rsidP="00B00686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33E7409" w14:textId="65842480" w:rsidR="00B00686" w:rsidRPr="00D675E4" w:rsidRDefault="00B00686" w:rsidP="00B0068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675E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30,769</w:t>
            </w:r>
          </w:p>
        </w:tc>
        <w:tc>
          <w:tcPr>
            <w:tcW w:w="180" w:type="dxa"/>
            <w:vAlign w:val="bottom"/>
          </w:tcPr>
          <w:p w14:paraId="4DF656F5" w14:textId="77777777" w:rsidR="00B00686" w:rsidRPr="00D675E4" w:rsidRDefault="00B00686" w:rsidP="00B00686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7E72DF19" w14:textId="77777777" w:rsidR="00B00686" w:rsidRPr="00D675E4" w:rsidRDefault="00B00686" w:rsidP="00B00686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D675E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75,447</w:t>
            </w:r>
          </w:p>
        </w:tc>
        <w:tc>
          <w:tcPr>
            <w:tcW w:w="180" w:type="dxa"/>
            <w:vAlign w:val="bottom"/>
          </w:tcPr>
          <w:p w14:paraId="17E5CA14" w14:textId="77777777" w:rsidR="00B00686" w:rsidRPr="00D675E4" w:rsidRDefault="00B00686" w:rsidP="00B00686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65862ED0" w14:textId="77777777" w:rsidR="00B00686" w:rsidRPr="00D675E4" w:rsidRDefault="00B00686" w:rsidP="00B00686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D675E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44,678</w:t>
            </w:r>
          </w:p>
        </w:tc>
        <w:tc>
          <w:tcPr>
            <w:tcW w:w="185" w:type="dxa"/>
            <w:vAlign w:val="bottom"/>
          </w:tcPr>
          <w:p w14:paraId="67BEE1B0" w14:textId="77777777" w:rsidR="00B00686" w:rsidRPr="00D675E4" w:rsidRDefault="00B00686" w:rsidP="00B00686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20E50E02" w14:textId="3A391DB9" w:rsidR="00B00686" w:rsidRPr="00D675E4" w:rsidRDefault="00B00686" w:rsidP="00B0068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D675E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19,817</w:t>
            </w:r>
          </w:p>
        </w:tc>
        <w:tc>
          <w:tcPr>
            <w:tcW w:w="200" w:type="dxa"/>
            <w:gridSpan w:val="2"/>
            <w:vAlign w:val="bottom"/>
          </w:tcPr>
          <w:p w14:paraId="0E5719E1" w14:textId="77777777" w:rsidR="00B00686" w:rsidRPr="00D675E4" w:rsidRDefault="00B00686" w:rsidP="00B00686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92" w:type="dxa"/>
            <w:tcBorders>
              <w:bottom w:val="double" w:sz="4" w:space="0" w:color="auto"/>
            </w:tcBorders>
            <w:vAlign w:val="bottom"/>
          </w:tcPr>
          <w:p w14:paraId="3E88743A" w14:textId="77777777" w:rsidR="00B00686" w:rsidRPr="00D675E4" w:rsidRDefault="00B00686" w:rsidP="00B00686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675E4">
              <w:rPr>
                <w:rFonts w:ascii="Angsana New" w:hAnsi="Angsana New" w:cs="Angsana New"/>
                <w:b/>
                <w:bCs/>
                <w:sz w:val="28"/>
                <w:szCs w:val="28"/>
              </w:rPr>
              <w:t>64,495</w:t>
            </w:r>
          </w:p>
        </w:tc>
      </w:tr>
      <w:tr w:rsidR="00B00686" w:rsidRPr="00D675E4" w14:paraId="6A2F8A4A" w14:textId="77777777" w:rsidTr="004B61A7">
        <w:trPr>
          <w:cantSplit/>
          <w:trHeight w:val="397"/>
        </w:trPr>
        <w:tc>
          <w:tcPr>
            <w:tcW w:w="2239" w:type="dxa"/>
            <w:vAlign w:val="bottom"/>
          </w:tcPr>
          <w:p w14:paraId="05B0A48E" w14:textId="77777777" w:rsidR="00B00686" w:rsidRPr="00D675E4" w:rsidRDefault="00B00686" w:rsidP="00B00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81" w:hanging="14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675E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675E4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D675E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D675E4">
              <w:rPr>
                <w:rFonts w:ascii="Angsana New" w:hAnsi="Angsana New"/>
                <w:b/>
                <w:bCs/>
                <w:sz w:val="28"/>
                <w:szCs w:val="28"/>
              </w:rPr>
              <w:t>2560</w:t>
            </w:r>
            <w:r w:rsidRPr="00D675E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และ 1 มกราคม 256</w:t>
            </w:r>
            <w:r w:rsidRPr="00D675E4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78" w:type="dxa"/>
          </w:tcPr>
          <w:p w14:paraId="26E1FA3C" w14:textId="77777777" w:rsidR="00B00686" w:rsidRPr="00D675E4" w:rsidRDefault="00B00686" w:rsidP="00B00686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64A5943B" w14:textId="362AE6B8" w:rsidR="00B00686" w:rsidRPr="00D675E4" w:rsidRDefault="00B00686" w:rsidP="00B00686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D675E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44</w:t>
            </w:r>
            <w:r w:rsidRPr="00D675E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,678</w:t>
            </w:r>
          </w:p>
        </w:tc>
        <w:tc>
          <w:tcPr>
            <w:tcW w:w="180" w:type="dxa"/>
            <w:vAlign w:val="bottom"/>
          </w:tcPr>
          <w:p w14:paraId="3F348190" w14:textId="77777777" w:rsidR="00B00686" w:rsidRPr="00D675E4" w:rsidRDefault="00B00686" w:rsidP="00B00686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C5B3AE4" w14:textId="77777777" w:rsidR="00B00686" w:rsidRPr="00D675E4" w:rsidRDefault="00B00686" w:rsidP="00B00686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D675E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25,977</w:t>
            </w:r>
          </w:p>
        </w:tc>
        <w:tc>
          <w:tcPr>
            <w:tcW w:w="180" w:type="dxa"/>
            <w:vAlign w:val="bottom"/>
          </w:tcPr>
          <w:p w14:paraId="32EF24E8" w14:textId="77777777" w:rsidR="00B00686" w:rsidRPr="00D675E4" w:rsidRDefault="00B00686" w:rsidP="00B00686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1B679739" w14:textId="77777777" w:rsidR="00B00686" w:rsidRPr="00D675E4" w:rsidRDefault="00B00686" w:rsidP="00B00686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D675E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70,655</w:t>
            </w:r>
          </w:p>
        </w:tc>
        <w:tc>
          <w:tcPr>
            <w:tcW w:w="180" w:type="dxa"/>
            <w:vAlign w:val="bottom"/>
          </w:tcPr>
          <w:p w14:paraId="70212F5C" w14:textId="77777777" w:rsidR="00B00686" w:rsidRPr="00D675E4" w:rsidRDefault="00B00686" w:rsidP="00B00686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4422CB77" w14:textId="77777777" w:rsidR="00B00686" w:rsidRPr="00D675E4" w:rsidRDefault="00B00686" w:rsidP="00B00686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D675E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44,678</w:t>
            </w:r>
          </w:p>
        </w:tc>
        <w:tc>
          <w:tcPr>
            <w:tcW w:w="185" w:type="dxa"/>
            <w:vAlign w:val="bottom"/>
          </w:tcPr>
          <w:p w14:paraId="05E47591" w14:textId="77777777" w:rsidR="00B00686" w:rsidRPr="00D675E4" w:rsidRDefault="00B00686" w:rsidP="00B00686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287EED48" w14:textId="77777777" w:rsidR="00B00686" w:rsidRPr="00D675E4" w:rsidRDefault="00B00686" w:rsidP="00B00686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675E4">
              <w:rPr>
                <w:rFonts w:ascii="Angsana New" w:hAnsi="Angsana New" w:cs="Angsana New"/>
                <w:b/>
                <w:bCs/>
                <w:sz w:val="28"/>
                <w:szCs w:val="28"/>
              </w:rPr>
              <w:t>17,527</w:t>
            </w:r>
          </w:p>
        </w:tc>
        <w:tc>
          <w:tcPr>
            <w:tcW w:w="200" w:type="dxa"/>
            <w:gridSpan w:val="2"/>
            <w:vAlign w:val="bottom"/>
          </w:tcPr>
          <w:p w14:paraId="2861A013" w14:textId="77777777" w:rsidR="00B00686" w:rsidRPr="00D675E4" w:rsidRDefault="00B00686" w:rsidP="00B00686">
            <w:pPr>
              <w:pStyle w:val="acctfourfigures"/>
              <w:tabs>
                <w:tab w:val="clear" w:pos="765"/>
              </w:tabs>
              <w:spacing w:line="240" w:lineRule="auto"/>
              <w:ind w:right="-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double" w:sz="4" w:space="0" w:color="auto"/>
            </w:tcBorders>
            <w:vAlign w:val="bottom"/>
          </w:tcPr>
          <w:p w14:paraId="4446C63A" w14:textId="77777777" w:rsidR="00B00686" w:rsidRPr="00D675E4" w:rsidRDefault="00B00686" w:rsidP="00B00686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675E4">
              <w:rPr>
                <w:rFonts w:ascii="Angsana New" w:hAnsi="Angsana New" w:cs="Angsana New"/>
                <w:b/>
                <w:bCs/>
                <w:sz w:val="28"/>
                <w:szCs w:val="28"/>
              </w:rPr>
              <w:t>62,205</w:t>
            </w:r>
          </w:p>
        </w:tc>
      </w:tr>
      <w:tr w:rsidR="00B00686" w:rsidRPr="00D675E4" w14:paraId="6C47A8ED" w14:textId="77777777" w:rsidTr="004B61A7">
        <w:trPr>
          <w:cantSplit/>
          <w:trHeight w:val="397"/>
        </w:trPr>
        <w:tc>
          <w:tcPr>
            <w:tcW w:w="2239" w:type="dxa"/>
            <w:vAlign w:val="bottom"/>
          </w:tcPr>
          <w:p w14:paraId="3CD93650" w14:textId="77777777" w:rsidR="00B00686" w:rsidRPr="00D675E4" w:rsidRDefault="00B00686" w:rsidP="00B00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675E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675E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D675E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675E4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78" w:type="dxa"/>
          </w:tcPr>
          <w:p w14:paraId="114017EF" w14:textId="77777777" w:rsidR="00B00686" w:rsidRPr="00D675E4" w:rsidRDefault="00B00686" w:rsidP="00B00686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4057772" w14:textId="25318B1C" w:rsidR="00B00686" w:rsidRPr="00D675E4" w:rsidRDefault="00B00686" w:rsidP="00B00686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D675E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39,978</w:t>
            </w:r>
          </w:p>
        </w:tc>
        <w:tc>
          <w:tcPr>
            <w:tcW w:w="180" w:type="dxa"/>
            <w:vAlign w:val="bottom"/>
          </w:tcPr>
          <w:p w14:paraId="10C44F32" w14:textId="77777777" w:rsidR="00B00686" w:rsidRPr="00D675E4" w:rsidRDefault="00B00686" w:rsidP="00B00686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61EF187" w14:textId="73441641" w:rsidR="00B00686" w:rsidRPr="00D675E4" w:rsidRDefault="00B00686" w:rsidP="00B00686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D675E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41,105</w:t>
            </w:r>
          </w:p>
        </w:tc>
        <w:tc>
          <w:tcPr>
            <w:tcW w:w="180" w:type="dxa"/>
            <w:vAlign w:val="bottom"/>
          </w:tcPr>
          <w:p w14:paraId="7C24A301" w14:textId="77777777" w:rsidR="00B00686" w:rsidRPr="00D675E4" w:rsidRDefault="00B00686" w:rsidP="00B00686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48E4AD6" w14:textId="6DF292C9" w:rsidR="00B00686" w:rsidRPr="00D675E4" w:rsidRDefault="00B00686" w:rsidP="00B00686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D675E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81,083</w:t>
            </w:r>
          </w:p>
        </w:tc>
        <w:tc>
          <w:tcPr>
            <w:tcW w:w="180" w:type="dxa"/>
            <w:vAlign w:val="bottom"/>
          </w:tcPr>
          <w:p w14:paraId="01D9B5C2" w14:textId="77777777" w:rsidR="00B00686" w:rsidRPr="00D675E4" w:rsidRDefault="00B00686" w:rsidP="00B00686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81E87EE" w14:textId="1256FD80" w:rsidR="00B00686" w:rsidRPr="00D675E4" w:rsidRDefault="00B00686" w:rsidP="00B00686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D675E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39,978</w:t>
            </w:r>
          </w:p>
        </w:tc>
        <w:tc>
          <w:tcPr>
            <w:tcW w:w="185" w:type="dxa"/>
            <w:vAlign w:val="bottom"/>
          </w:tcPr>
          <w:p w14:paraId="66516EA2" w14:textId="77777777" w:rsidR="00B00686" w:rsidRPr="00D675E4" w:rsidRDefault="00B00686" w:rsidP="00B00686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D0E1E08" w14:textId="2A08DF51" w:rsidR="00B00686" w:rsidRPr="00D675E4" w:rsidRDefault="00B00686" w:rsidP="00B00686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675E4">
              <w:rPr>
                <w:rFonts w:ascii="Angsana New" w:hAnsi="Angsana New" w:cs="Angsana New"/>
                <w:b/>
                <w:bCs/>
                <w:sz w:val="28"/>
                <w:szCs w:val="28"/>
              </w:rPr>
              <w:t>28,990</w:t>
            </w:r>
          </w:p>
        </w:tc>
        <w:tc>
          <w:tcPr>
            <w:tcW w:w="200" w:type="dxa"/>
            <w:gridSpan w:val="2"/>
            <w:vAlign w:val="bottom"/>
          </w:tcPr>
          <w:p w14:paraId="01A3094E" w14:textId="77777777" w:rsidR="00B00686" w:rsidRPr="00D675E4" w:rsidRDefault="00B00686" w:rsidP="00B00686">
            <w:pPr>
              <w:pStyle w:val="acctfourfigures"/>
              <w:tabs>
                <w:tab w:val="clear" w:pos="765"/>
              </w:tabs>
              <w:spacing w:line="240" w:lineRule="auto"/>
              <w:ind w:right="-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6A89421" w14:textId="320E1964" w:rsidR="00B00686" w:rsidRPr="00D675E4" w:rsidRDefault="00B00686" w:rsidP="00B00686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675E4">
              <w:rPr>
                <w:rFonts w:ascii="Angsana New" w:hAnsi="Angsana New" w:cs="Angsana New"/>
                <w:b/>
                <w:bCs/>
                <w:sz w:val="28"/>
                <w:szCs w:val="28"/>
              </w:rPr>
              <w:t>68,968</w:t>
            </w:r>
          </w:p>
        </w:tc>
      </w:tr>
    </w:tbl>
    <w:p w14:paraId="142889D5" w14:textId="77777777" w:rsidR="005C797C" w:rsidRPr="003203E0" w:rsidRDefault="005C797C" w:rsidP="001A29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3DF07400" w14:textId="7378AEE1" w:rsidR="002D55C0" w:rsidRDefault="002D55C0" w:rsidP="002D55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434940">
        <w:rPr>
          <w:rFonts w:ascii="Angsana New" w:hAnsi="Angsana New" w:hint="cs"/>
          <w:sz w:val="30"/>
          <w:szCs w:val="30"/>
          <w:cs/>
        </w:rPr>
        <w:t>ในระหว่าง</w:t>
      </w:r>
      <w:r>
        <w:rPr>
          <w:rFonts w:ascii="Angsana New" w:hAnsi="Angsana New" w:hint="cs"/>
          <w:sz w:val="30"/>
          <w:szCs w:val="30"/>
          <w:cs/>
        </w:rPr>
        <w:t xml:space="preserve">ปี </w:t>
      </w:r>
      <w:r>
        <w:rPr>
          <w:rFonts w:ascii="Angsana New" w:hAnsi="Angsana New"/>
          <w:sz w:val="30"/>
          <w:szCs w:val="30"/>
        </w:rPr>
        <w:t>256</w:t>
      </w:r>
      <w:r w:rsidR="00372842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กลุ่มบริษัทและบริษัทได้รับอาคารชุดและส่วนปรับปรุงจากการแลกเปลี่ยนด้วยบริการโดยมีมูลค่ารวม </w:t>
      </w:r>
      <w:r>
        <w:rPr>
          <w:rFonts w:ascii="Angsana New" w:hAnsi="Angsana New"/>
          <w:sz w:val="30"/>
          <w:szCs w:val="30"/>
        </w:rPr>
        <w:t xml:space="preserve">12.07 </w:t>
      </w:r>
      <w:r>
        <w:rPr>
          <w:rFonts w:ascii="Angsana New" w:hAnsi="Angsana New" w:hint="cs"/>
          <w:sz w:val="30"/>
          <w:szCs w:val="30"/>
          <w:cs/>
        </w:rPr>
        <w:t>ล้านบาท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ประเมินราคาโดยผู้ประเมินราคาอิสระ โดยวีธี</w:t>
      </w:r>
      <w:r w:rsidR="00D3515F">
        <w:rPr>
          <w:rFonts w:ascii="Angsana New" w:hAnsi="Angsana New" w:hint="cs"/>
          <w:sz w:val="30"/>
          <w:szCs w:val="30"/>
          <w:cs/>
        </w:rPr>
        <w:t>เปรียบเทียบ</w:t>
      </w:r>
      <w:r>
        <w:rPr>
          <w:rFonts w:ascii="Angsana New" w:hAnsi="Angsana New" w:hint="cs"/>
          <w:sz w:val="30"/>
          <w:szCs w:val="30"/>
          <w:cs/>
        </w:rPr>
        <w:t>ตลาด</w:t>
      </w:r>
    </w:p>
    <w:p w14:paraId="3AE9C78C" w14:textId="77777777" w:rsidR="002D55C0" w:rsidRPr="003203E0" w:rsidRDefault="002D55C0" w:rsidP="002D55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4BE446E5" w14:textId="3B5DE9B7" w:rsidR="000B4BBD" w:rsidRPr="00CB58F4" w:rsidRDefault="000B4BBD" w:rsidP="00CB5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  <w:r>
        <w:rPr>
          <w:rFonts w:ascii="Angsana New" w:hAnsi="Angsana New" w:hint="cs"/>
          <w:spacing w:val="-4"/>
          <w:sz w:val="30"/>
          <w:szCs w:val="30"/>
          <w:cs/>
        </w:rPr>
        <w:t>มูลค่ายุติธรรมของ</w:t>
      </w:r>
      <w:r w:rsidR="00C1609F" w:rsidRPr="00C1609F">
        <w:rPr>
          <w:rFonts w:ascii="Angsana New" w:hAnsi="Angsana New"/>
          <w:spacing w:val="-4"/>
          <w:sz w:val="30"/>
          <w:szCs w:val="30"/>
          <w:cs/>
        </w:rPr>
        <w:t>อสังหาริมทรัพย์เพื่อการลงทุน</w:t>
      </w:r>
      <w:r w:rsidR="00C64504">
        <w:rPr>
          <w:rFonts w:ascii="Angsana New" w:hAnsi="Angsana New" w:hint="cs"/>
          <w:spacing w:val="-4"/>
          <w:sz w:val="30"/>
          <w:szCs w:val="30"/>
          <w:cs/>
        </w:rPr>
        <w:t>ของกลุ่มบริษัทและบริษัท</w:t>
      </w:r>
      <w:r w:rsidR="00C1609F" w:rsidRPr="00C1609F">
        <w:rPr>
          <w:rFonts w:ascii="Angsana New" w:hAnsi="Angsana New"/>
          <w:spacing w:val="-4"/>
          <w:sz w:val="30"/>
          <w:szCs w:val="30"/>
          <w:cs/>
        </w:rPr>
        <w:t xml:space="preserve"> ณ วันที่ 31 ธันวาคม </w:t>
      </w:r>
      <w:r w:rsidR="008645A4">
        <w:rPr>
          <w:rFonts w:ascii="Angsana New" w:hAnsi="Angsana New"/>
          <w:spacing w:val="-4"/>
          <w:sz w:val="30"/>
          <w:szCs w:val="30"/>
          <w:cs/>
        </w:rPr>
        <w:t>256</w:t>
      </w:r>
      <w:r w:rsidR="00C56339">
        <w:rPr>
          <w:rFonts w:ascii="Angsana New" w:hAnsi="Angsana New"/>
          <w:spacing w:val="-4"/>
          <w:sz w:val="30"/>
          <w:szCs w:val="30"/>
        </w:rPr>
        <w:t>1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C1609F">
        <w:rPr>
          <w:rFonts w:ascii="Angsana New" w:hAnsi="Angsana New"/>
          <w:sz w:val="30"/>
          <w:szCs w:val="30"/>
          <w:cs/>
        </w:rPr>
        <w:t>จำนวน</w:t>
      </w:r>
      <w:r w:rsidR="00A302F2">
        <w:rPr>
          <w:rFonts w:ascii="Angsana New" w:hAnsi="Angsana New"/>
          <w:sz w:val="30"/>
          <w:szCs w:val="30"/>
        </w:rPr>
        <w:t xml:space="preserve"> </w:t>
      </w:r>
      <w:r w:rsidR="00774673">
        <w:rPr>
          <w:rFonts w:ascii="Angsana New" w:hAnsi="Angsana New"/>
          <w:sz w:val="30"/>
          <w:szCs w:val="30"/>
        </w:rPr>
        <w:t>97.02</w:t>
      </w:r>
      <w:r w:rsidRPr="00C1609F">
        <w:rPr>
          <w:rFonts w:ascii="Angsana New" w:hAnsi="Angsana New"/>
          <w:sz w:val="30"/>
          <w:szCs w:val="30"/>
        </w:rPr>
        <w:t xml:space="preserve"> </w:t>
      </w:r>
      <w:r w:rsidRPr="00C1609F">
        <w:rPr>
          <w:rFonts w:ascii="Angsana New" w:hAnsi="Angsana New"/>
          <w:sz w:val="30"/>
          <w:szCs w:val="30"/>
          <w:cs/>
        </w:rPr>
        <w:t>ล้านบาท</w:t>
      </w:r>
      <w:r w:rsidR="00774673">
        <w:rPr>
          <w:rFonts w:ascii="Angsana New" w:hAnsi="Angsana New"/>
          <w:sz w:val="30"/>
          <w:szCs w:val="30"/>
        </w:rPr>
        <w:t xml:space="preserve"> </w:t>
      </w:r>
      <w:r w:rsidR="00774673">
        <w:rPr>
          <w:rFonts w:ascii="Angsana New" w:hAnsi="Angsana New" w:hint="cs"/>
          <w:sz w:val="30"/>
          <w:szCs w:val="30"/>
          <w:cs/>
        </w:rPr>
        <w:t xml:space="preserve">และ </w:t>
      </w:r>
      <w:r w:rsidR="00774673">
        <w:rPr>
          <w:rFonts w:ascii="Angsana New" w:hAnsi="Angsana New"/>
          <w:sz w:val="30"/>
          <w:szCs w:val="30"/>
        </w:rPr>
        <w:t xml:space="preserve">83.17 </w:t>
      </w:r>
      <w:r w:rsidR="00774673">
        <w:rPr>
          <w:rFonts w:ascii="Angsana New" w:hAnsi="Angsana New" w:hint="cs"/>
          <w:sz w:val="30"/>
          <w:szCs w:val="30"/>
          <w:cs/>
        </w:rPr>
        <w:t>ล้านบาท ตามลำดับ</w:t>
      </w:r>
      <w:r w:rsidRPr="00C1609F">
        <w:rPr>
          <w:rFonts w:ascii="Angsana New" w:hAnsi="Angsana New" w:hint="cs"/>
          <w:sz w:val="30"/>
          <w:szCs w:val="30"/>
          <w:cs/>
        </w:rPr>
        <w:t xml:space="preserve"> </w:t>
      </w:r>
      <w:r w:rsidRPr="00C1609F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C1609F">
        <w:rPr>
          <w:rFonts w:ascii="Angsana New" w:hAnsi="Angsana New"/>
          <w:i/>
          <w:iCs/>
          <w:sz w:val="30"/>
          <w:szCs w:val="30"/>
        </w:rPr>
        <w:t>25</w:t>
      </w:r>
      <w:r w:rsidR="00C56339">
        <w:rPr>
          <w:rFonts w:ascii="Angsana New" w:hAnsi="Angsana New"/>
          <w:i/>
          <w:iCs/>
          <w:sz w:val="30"/>
          <w:szCs w:val="30"/>
        </w:rPr>
        <w:t>60</w:t>
      </w:r>
      <w:r w:rsidRPr="00C1609F">
        <w:rPr>
          <w:rFonts w:ascii="Angsana New" w:hAnsi="Angsana New"/>
          <w:i/>
          <w:iCs/>
          <w:sz w:val="30"/>
          <w:szCs w:val="30"/>
        </w:rPr>
        <w:t xml:space="preserve">: </w:t>
      </w:r>
      <w:r w:rsidR="00774673">
        <w:rPr>
          <w:rFonts w:ascii="Angsana New" w:hAnsi="Angsana New"/>
          <w:i/>
          <w:iCs/>
          <w:sz w:val="30"/>
          <w:szCs w:val="30"/>
        </w:rPr>
        <w:t xml:space="preserve">80.45 </w:t>
      </w:r>
      <w:r w:rsidRPr="00C1609F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774673">
        <w:rPr>
          <w:rFonts w:ascii="Angsana New" w:hAnsi="Angsana New" w:hint="cs"/>
          <w:i/>
          <w:iCs/>
          <w:sz w:val="30"/>
          <w:szCs w:val="30"/>
          <w:cs/>
        </w:rPr>
        <w:t xml:space="preserve"> และ </w:t>
      </w:r>
      <w:r w:rsidR="00774673">
        <w:rPr>
          <w:rFonts w:ascii="Angsana New" w:hAnsi="Angsana New"/>
          <w:i/>
          <w:iCs/>
          <w:sz w:val="30"/>
          <w:szCs w:val="30"/>
        </w:rPr>
        <w:t xml:space="preserve">72.00 </w:t>
      </w:r>
      <w:r w:rsidR="00774673">
        <w:rPr>
          <w:rFonts w:ascii="Angsana New" w:hAnsi="Angsana New" w:hint="cs"/>
          <w:i/>
          <w:iCs/>
          <w:sz w:val="30"/>
          <w:szCs w:val="30"/>
          <w:cs/>
        </w:rPr>
        <w:t>ล้านบาท ตามลำดับ</w:t>
      </w:r>
      <w:r w:rsidRPr="00C1609F">
        <w:rPr>
          <w:rFonts w:ascii="Angsana New" w:hAnsi="Angsana New"/>
          <w:i/>
          <w:iCs/>
          <w:sz w:val="30"/>
          <w:szCs w:val="30"/>
        </w:rPr>
        <w:t>)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C1609F" w:rsidRPr="00C1609F">
        <w:rPr>
          <w:rFonts w:ascii="Angsana New" w:hAnsi="Angsana New"/>
          <w:spacing w:val="-4"/>
          <w:sz w:val="30"/>
          <w:szCs w:val="30"/>
          <w:cs/>
        </w:rPr>
        <w:t>ประเมินราคาโดย</w:t>
      </w:r>
      <w:r w:rsidR="009305FD">
        <w:rPr>
          <w:rFonts w:ascii="Angsana New" w:hAnsi="Angsana New"/>
          <w:spacing w:val="-4"/>
          <w:sz w:val="30"/>
          <w:szCs w:val="30"/>
          <w:cs/>
        </w:rPr>
        <w:br/>
      </w:r>
      <w:r w:rsidRPr="00C1609F">
        <w:rPr>
          <w:rFonts w:ascii="Angsana New" w:hAnsi="Angsana New"/>
          <w:spacing w:val="-2"/>
          <w:sz w:val="30"/>
          <w:szCs w:val="30"/>
          <w:cs/>
        </w:rPr>
        <w:t>ผู้ประเมินราคาอิสระ</w:t>
      </w:r>
      <w:r w:rsidR="009305FD">
        <w:rPr>
          <w:rFonts w:ascii="Angsana New" w:hAnsi="Angsana New" w:hint="cs"/>
          <w:spacing w:val="-2"/>
          <w:sz w:val="30"/>
          <w:szCs w:val="30"/>
          <w:cs/>
        </w:rPr>
        <w:t>ซึ่งพิจารณาตามวิธี</w:t>
      </w:r>
      <w:r w:rsidR="007512C4">
        <w:rPr>
          <w:rFonts w:ascii="Angsana New" w:hAnsi="Angsana New" w:hint="cs"/>
          <w:sz w:val="30"/>
          <w:szCs w:val="30"/>
          <w:cs/>
        </w:rPr>
        <w:t>เปรียบเทียบ</w:t>
      </w:r>
      <w:r w:rsidR="009305FD">
        <w:rPr>
          <w:rFonts w:ascii="Angsana New" w:hAnsi="Angsana New" w:hint="cs"/>
          <w:spacing w:val="-2"/>
          <w:sz w:val="30"/>
          <w:szCs w:val="30"/>
          <w:cs/>
        </w:rPr>
        <w:t>ตลาด</w:t>
      </w:r>
      <w:r w:rsidRPr="00C1609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C1609F" w:rsidRPr="00C1609F">
        <w:rPr>
          <w:rFonts w:ascii="Angsana New" w:hAnsi="Angsana New"/>
          <w:spacing w:val="-2"/>
          <w:sz w:val="30"/>
          <w:szCs w:val="30"/>
          <w:cs/>
        </w:rPr>
        <w:t>โดย</w:t>
      </w:r>
      <w:r w:rsidR="00A95E69">
        <w:rPr>
          <w:rFonts w:ascii="Angsana New" w:hAnsi="Angsana New" w:hint="cs"/>
          <w:sz w:val="30"/>
          <w:szCs w:val="30"/>
          <w:cs/>
        </w:rPr>
        <w:t>การวัดมูลค่ายุติธรรมของอสังหาริมทรัพย์</w:t>
      </w:r>
      <w:r w:rsidR="007512C4">
        <w:rPr>
          <w:rFonts w:ascii="Angsana New" w:hAnsi="Angsana New"/>
          <w:sz w:val="30"/>
          <w:szCs w:val="30"/>
          <w:cs/>
        </w:rPr>
        <w:br/>
      </w:r>
      <w:r w:rsidR="00A95E69">
        <w:rPr>
          <w:rFonts w:ascii="Angsana New" w:hAnsi="Angsana New" w:hint="cs"/>
          <w:sz w:val="30"/>
          <w:szCs w:val="30"/>
          <w:cs/>
        </w:rPr>
        <w:t>เพื่อการลงทุน</w:t>
      </w:r>
      <w:r w:rsidR="00751107">
        <w:rPr>
          <w:rFonts w:ascii="Angsana New" w:hAnsi="Angsana New" w:hint="cs"/>
          <w:sz w:val="30"/>
          <w:szCs w:val="30"/>
          <w:cs/>
        </w:rPr>
        <w:t xml:space="preserve"> </w:t>
      </w:r>
      <w:r w:rsidR="00A95E69">
        <w:rPr>
          <w:rFonts w:ascii="Angsana New" w:hAnsi="Angsana New" w:hint="cs"/>
          <w:sz w:val="30"/>
          <w:szCs w:val="30"/>
          <w:cs/>
        </w:rPr>
        <w:t>ถูกจัดลำดับชั้นการวัดมูลค่า</w:t>
      </w:r>
      <w:r w:rsidR="00751107">
        <w:rPr>
          <w:rFonts w:ascii="Angsana New" w:hAnsi="Angsana New" w:hint="cs"/>
          <w:sz w:val="30"/>
          <w:szCs w:val="30"/>
          <w:cs/>
        </w:rPr>
        <w:t>ยุติธรรม</w:t>
      </w:r>
      <w:r w:rsidR="00A95E69">
        <w:rPr>
          <w:rFonts w:ascii="Angsana New" w:hAnsi="Angsana New" w:hint="cs"/>
          <w:sz w:val="30"/>
          <w:szCs w:val="30"/>
          <w:cs/>
        </w:rPr>
        <w:t xml:space="preserve">อยู่ในระดับที่ </w:t>
      </w:r>
      <w:r w:rsidR="00B44AF5">
        <w:rPr>
          <w:rFonts w:ascii="Angsana New" w:hAnsi="Angsana New"/>
          <w:sz w:val="30"/>
          <w:szCs w:val="30"/>
        </w:rPr>
        <w:t>3</w:t>
      </w:r>
    </w:p>
    <w:p w14:paraId="18ADB324" w14:textId="77777777" w:rsidR="00EE7CCF" w:rsidRPr="003203E0" w:rsidRDefault="00EE7CCF" w:rsidP="00C160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431AEF27" w14:textId="0881CFF4" w:rsidR="00EE7CCF" w:rsidRDefault="00EE7CCF" w:rsidP="00EE7C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EE7CCF">
        <w:rPr>
          <w:rFonts w:ascii="Angsana New" w:hAnsi="Angsana New" w:hint="cs"/>
          <w:i/>
          <w:iCs/>
          <w:sz w:val="30"/>
          <w:szCs w:val="30"/>
          <w:cs/>
        </w:rPr>
        <w:t>การค้ำประกัน</w:t>
      </w:r>
    </w:p>
    <w:p w14:paraId="77136EA5" w14:textId="77777777" w:rsidR="00EE7CCF" w:rsidRPr="003203E0" w:rsidRDefault="00EE7CCF" w:rsidP="00EE7C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24"/>
          <w:szCs w:val="24"/>
          <w:cs/>
        </w:rPr>
      </w:pPr>
    </w:p>
    <w:p w14:paraId="4C430B72" w14:textId="799A3F91" w:rsidR="00EE7CCF" w:rsidRPr="00EE7CCF" w:rsidRDefault="00EE7CCF" w:rsidP="00EE7C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 xml:space="preserve">2561 </w:t>
      </w:r>
      <w:r>
        <w:rPr>
          <w:rFonts w:ascii="Angsana New" w:hAnsi="Angsana New" w:hint="cs"/>
          <w:sz w:val="30"/>
          <w:szCs w:val="30"/>
          <w:cs/>
        </w:rPr>
        <w:t xml:space="preserve">ทรัพย์สินของกลุ่มบริษัทและบริษัทมูลค่าตามบัญชีจำนวน </w:t>
      </w:r>
      <w:r w:rsidR="004B61A7">
        <w:rPr>
          <w:rFonts w:ascii="Angsana New" w:hAnsi="Angsana New"/>
          <w:sz w:val="30"/>
          <w:szCs w:val="30"/>
        </w:rPr>
        <w:t>39.98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EE7CCF">
        <w:rPr>
          <w:rFonts w:ascii="Angsana New" w:hAnsi="Angsana New"/>
          <w:i/>
          <w:iCs/>
          <w:sz w:val="30"/>
          <w:szCs w:val="30"/>
        </w:rPr>
        <w:t xml:space="preserve">(2560: 44.68 </w:t>
      </w:r>
      <w:r w:rsidRPr="00EE7CCF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EE7CCF">
        <w:rPr>
          <w:rFonts w:ascii="Angsana New" w:hAnsi="Angsana New" w:hint="cs"/>
          <w:sz w:val="30"/>
          <w:szCs w:val="30"/>
          <w:cs/>
        </w:rPr>
        <w:t>ใช้เป็น</w:t>
      </w:r>
      <w:r>
        <w:rPr>
          <w:rFonts w:ascii="Angsana New" w:hAnsi="Angsana New" w:hint="cs"/>
          <w:sz w:val="30"/>
          <w:szCs w:val="30"/>
          <w:cs/>
        </w:rPr>
        <w:t>หลักประกันวงเงินสินเชื่อบางส่วนจากสถาบันการเงินแห่งหนึ่ง (ดูหมายเหตุ</w:t>
      </w:r>
      <w:r w:rsidR="0027774F">
        <w:rPr>
          <w:rFonts w:ascii="Angsana New" w:hAnsi="Angsana New" w:hint="cs"/>
          <w:sz w:val="30"/>
          <w:szCs w:val="30"/>
          <w:cs/>
        </w:rPr>
        <w:t>ประกอบงบการเงิน</w:t>
      </w:r>
      <w:r>
        <w:rPr>
          <w:rFonts w:ascii="Angsana New" w:hAnsi="Angsana New" w:hint="cs"/>
          <w:sz w:val="30"/>
          <w:szCs w:val="30"/>
          <w:cs/>
        </w:rPr>
        <w:t xml:space="preserve">ข้อ </w:t>
      </w:r>
      <w:r w:rsidR="0027774F">
        <w:rPr>
          <w:rFonts w:ascii="Angsana New" w:hAnsi="Angsana New"/>
          <w:sz w:val="30"/>
          <w:szCs w:val="30"/>
        </w:rPr>
        <w:t>19</w:t>
      </w:r>
      <w:r>
        <w:rPr>
          <w:rFonts w:ascii="Angsana New" w:hAnsi="Angsana New"/>
          <w:sz w:val="30"/>
          <w:szCs w:val="30"/>
        </w:rPr>
        <w:t>)</w:t>
      </w:r>
      <w:r>
        <w:rPr>
          <w:rFonts w:ascii="Angsana New" w:hAnsi="Angsana New" w:hint="cs"/>
          <w:sz w:val="30"/>
          <w:szCs w:val="30"/>
          <w:cs/>
        </w:rPr>
        <w:t xml:space="preserve"> และหนังสือค้ำประกันจากสถาบันการเงินแห่งหนึ่ง</w:t>
      </w:r>
      <w:r w:rsidR="00DA4546">
        <w:rPr>
          <w:rFonts w:ascii="Angsana New" w:hAnsi="Angsana New" w:hint="cs"/>
          <w:sz w:val="30"/>
          <w:szCs w:val="30"/>
          <w:cs/>
        </w:rPr>
        <w:t xml:space="preserve"> (ดูหมายเหตุ</w:t>
      </w:r>
      <w:r w:rsidR="0027774F">
        <w:rPr>
          <w:rFonts w:ascii="Angsana New" w:hAnsi="Angsana New" w:hint="cs"/>
          <w:sz w:val="30"/>
          <w:szCs w:val="30"/>
          <w:cs/>
        </w:rPr>
        <w:t>ประกอบงบการเงิน</w:t>
      </w:r>
      <w:r w:rsidR="00DA4546">
        <w:rPr>
          <w:rFonts w:ascii="Angsana New" w:hAnsi="Angsana New" w:hint="cs"/>
          <w:sz w:val="30"/>
          <w:szCs w:val="30"/>
          <w:cs/>
        </w:rPr>
        <w:t xml:space="preserve">ข้อ </w:t>
      </w:r>
      <w:r w:rsidR="0027774F">
        <w:rPr>
          <w:rFonts w:ascii="Angsana New" w:hAnsi="Angsana New"/>
          <w:sz w:val="30"/>
          <w:szCs w:val="30"/>
        </w:rPr>
        <w:t>35</w:t>
      </w:r>
      <w:r w:rsidR="00DA4546">
        <w:rPr>
          <w:rFonts w:ascii="Angsana New" w:hAnsi="Angsana New"/>
          <w:sz w:val="30"/>
          <w:szCs w:val="30"/>
        </w:rPr>
        <w:t>)</w:t>
      </w:r>
    </w:p>
    <w:p w14:paraId="0F80ACF7" w14:textId="77777777" w:rsidR="000B4BBD" w:rsidRDefault="000B4BBD" w:rsidP="00C160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06932620" w14:textId="4E28D74F" w:rsidR="003203E0" w:rsidRDefault="003203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sz w:val="30"/>
          <w:szCs w:val="30"/>
          <w:cs/>
        </w:rPr>
      </w:pPr>
    </w:p>
    <w:p w14:paraId="54AF998C" w14:textId="77777777" w:rsidR="00614E8A" w:rsidRPr="004470C0" w:rsidRDefault="00614E8A" w:rsidP="00BE2B72">
      <w:pPr>
        <w:pStyle w:val="BodyText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after="0" w:line="240" w:lineRule="auto"/>
        <w:rPr>
          <w:rFonts w:ascii="Angsana New" w:hAnsi="Angsana New"/>
          <w:sz w:val="30"/>
          <w:szCs w:val="30"/>
          <w:cs/>
        </w:rPr>
        <w:sectPr w:rsidR="00614E8A" w:rsidRPr="004470C0" w:rsidSect="00B75C63">
          <w:headerReference w:type="default" r:id="rId12"/>
          <w:footerReference w:type="default" r:id="rId13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6FA27CA7" w14:textId="32E338A8" w:rsidR="00614E8A" w:rsidRDefault="00B15FD6" w:rsidP="003F2FF4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7" w:hanging="461"/>
        <w:contextualSpacing w:val="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 xml:space="preserve"> </w:t>
      </w:r>
      <w:r w:rsidR="00614E8A" w:rsidRPr="00C218AD">
        <w:rPr>
          <w:rFonts w:ascii="Angsana New" w:hAnsi="Angsana New"/>
          <w:b/>
          <w:bCs/>
          <w:sz w:val="30"/>
          <w:szCs w:val="30"/>
          <w:cs/>
        </w:rPr>
        <w:t xml:space="preserve">ที่ดิน อาคารและอุปกรณ์ </w:t>
      </w:r>
    </w:p>
    <w:p w14:paraId="479508FB" w14:textId="77777777" w:rsidR="00614E8A" w:rsidRPr="00660676" w:rsidRDefault="00614E8A" w:rsidP="00AE5D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"/>
          <w:szCs w:val="2"/>
          <w:cs/>
        </w:rPr>
      </w:pPr>
    </w:p>
    <w:tbl>
      <w:tblPr>
        <w:tblW w:w="14379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30"/>
        <w:gridCol w:w="900"/>
        <w:gridCol w:w="1181"/>
        <w:gridCol w:w="180"/>
        <w:gridCol w:w="1170"/>
        <w:gridCol w:w="180"/>
        <w:gridCol w:w="1080"/>
        <w:gridCol w:w="180"/>
        <w:gridCol w:w="889"/>
        <w:gridCol w:w="180"/>
        <w:gridCol w:w="900"/>
        <w:gridCol w:w="180"/>
        <w:gridCol w:w="1080"/>
        <w:gridCol w:w="180"/>
        <w:gridCol w:w="990"/>
        <w:gridCol w:w="180"/>
        <w:gridCol w:w="1271"/>
        <w:gridCol w:w="180"/>
        <w:gridCol w:w="1048"/>
      </w:tblGrid>
      <w:tr w:rsidR="009A7804" w:rsidRPr="00A81779" w14:paraId="6F8EE114" w14:textId="77777777" w:rsidTr="00340F9F">
        <w:trPr>
          <w:cantSplit/>
          <w:trHeight w:val="397"/>
          <w:tblHeader/>
        </w:trPr>
        <w:tc>
          <w:tcPr>
            <w:tcW w:w="3330" w:type="dxa"/>
            <w:gridSpan w:val="2"/>
            <w:vAlign w:val="bottom"/>
          </w:tcPr>
          <w:p w14:paraId="3B8657D5" w14:textId="77777777" w:rsidR="009A7804" w:rsidRPr="00A81779" w:rsidRDefault="009A7804" w:rsidP="00C5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049" w:type="dxa"/>
            <w:gridSpan w:val="17"/>
            <w:vAlign w:val="bottom"/>
          </w:tcPr>
          <w:p w14:paraId="2BE44745" w14:textId="77777777" w:rsidR="009A7804" w:rsidRPr="00A81779" w:rsidRDefault="009A7804" w:rsidP="00C56339">
            <w:pPr>
              <w:pStyle w:val="acctcolumnheading"/>
              <w:spacing w:after="0" w:line="320" w:lineRule="exact"/>
              <w:ind w:left="-78"/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A8177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A501E7" w:rsidRPr="00A81779" w14:paraId="55364082" w14:textId="77777777" w:rsidTr="00340F9F">
        <w:trPr>
          <w:cantSplit/>
          <w:trHeight w:val="227"/>
          <w:tblHeader/>
        </w:trPr>
        <w:tc>
          <w:tcPr>
            <w:tcW w:w="3330" w:type="dxa"/>
            <w:gridSpan w:val="2"/>
            <w:vAlign w:val="bottom"/>
          </w:tcPr>
          <w:p w14:paraId="575DB340" w14:textId="77777777" w:rsidR="0050202F" w:rsidRPr="00A81779" w:rsidRDefault="0050202F" w:rsidP="00C5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81" w:type="dxa"/>
            <w:vAlign w:val="bottom"/>
          </w:tcPr>
          <w:p w14:paraId="40B2892C" w14:textId="77777777" w:rsidR="0050202F" w:rsidRPr="00A81779" w:rsidRDefault="0050202F" w:rsidP="00C56339">
            <w:pPr>
              <w:pStyle w:val="acctcolumnheading"/>
              <w:spacing w:after="0" w:line="320" w:lineRule="exact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C453E8B" w14:textId="77777777" w:rsidR="0050202F" w:rsidRPr="00A81779" w:rsidRDefault="0050202F" w:rsidP="00C56339">
            <w:pPr>
              <w:pStyle w:val="acctcolumnheading"/>
              <w:spacing w:after="0" w:line="320" w:lineRule="exact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77D2101" w14:textId="77777777" w:rsidR="0050202F" w:rsidRPr="00A81779" w:rsidRDefault="0050202F" w:rsidP="00C56339">
            <w:pPr>
              <w:pStyle w:val="acctcolumnheading"/>
              <w:spacing w:after="0" w:line="320" w:lineRule="exact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667FA49" w14:textId="77777777" w:rsidR="0050202F" w:rsidRPr="00A81779" w:rsidRDefault="0050202F" w:rsidP="00C56339">
            <w:pPr>
              <w:pStyle w:val="acctcolumnheading"/>
              <w:spacing w:after="0" w:line="320" w:lineRule="exact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DF96A9B" w14:textId="77777777" w:rsidR="0050202F" w:rsidRPr="00A81779" w:rsidRDefault="0050202F" w:rsidP="00C56339">
            <w:pPr>
              <w:pStyle w:val="acctcolumnheading"/>
              <w:spacing w:after="0" w:line="320" w:lineRule="exact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47B9CF7" w14:textId="77777777" w:rsidR="0050202F" w:rsidRPr="00A81779" w:rsidRDefault="0050202F" w:rsidP="00C56339">
            <w:pPr>
              <w:pStyle w:val="acctcolumnheading"/>
              <w:spacing w:after="0" w:line="320" w:lineRule="exact"/>
              <w:ind w:left="-57" w:right="-5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89" w:type="dxa"/>
            <w:vAlign w:val="bottom"/>
          </w:tcPr>
          <w:p w14:paraId="554195B5" w14:textId="77777777" w:rsidR="0050202F" w:rsidRPr="00A81779" w:rsidRDefault="0050202F" w:rsidP="00C56339">
            <w:pPr>
              <w:pStyle w:val="acctcolumnheading"/>
              <w:spacing w:after="0" w:line="320" w:lineRule="exact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01922C2" w14:textId="77777777" w:rsidR="0050202F" w:rsidRPr="00A81779" w:rsidRDefault="0050202F" w:rsidP="00C56339">
            <w:pPr>
              <w:pStyle w:val="acctcolumnheading"/>
              <w:spacing w:after="0" w:line="320" w:lineRule="exact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F575CCB" w14:textId="77777777" w:rsidR="0050202F" w:rsidRPr="00A81779" w:rsidRDefault="0050202F" w:rsidP="00C56339">
            <w:pPr>
              <w:pStyle w:val="acctcolumnheading"/>
              <w:spacing w:after="0" w:line="320" w:lineRule="exact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58FBC4E" w14:textId="77777777" w:rsidR="0050202F" w:rsidRPr="00A81779" w:rsidRDefault="0050202F" w:rsidP="00C56339">
            <w:pPr>
              <w:pStyle w:val="acctcolumnheading"/>
              <w:spacing w:after="0" w:line="320" w:lineRule="exact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637A6D1" w14:textId="77777777" w:rsidR="0050202F" w:rsidRPr="00A81779" w:rsidRDefault="0050202F" w:rsidP="00C56339">
            <w:pPr>
              <w:pStyle w:val="acctcolumnheading"/>
              <w:spacing w:after="0" w:line="320" w:lineRule="exact"/>
              <w:ind w:left="-57" w:right="-5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8177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เครื่องตกแต่ง</w:t>
            </w:r>
          </w:p>
        </w:tc>
        <w:tc>
          <w:tcPr>
            <w:tcW w:w="180" w:type="dxa"/>
            <w:vAlign w:val="bottom"/>
          </w:tcPr>
          <w:p w14:paraId="50079FC1" w14:textId="77777777" w:rsidR="0050202F" w:rsidRPr="00A81779" w:rsidRDefault="0050202F" w:rsidP="00C56339">
            <w:pPr>
              <w:pStyle w:val="acctcolumnheading"/>
              <w:spacing w:after="0" w:line="320" w:lineRule="exact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F888475" w14:textId="77777777" w:rsidR="0050202F" w:rsidRPr="00A81779" w:rsidRDefault="0050202F" w:rsidP="00C56339">
            <w:pPr>
              <w:pStyle w:val="acctcolumnheading"/>
              <w:spacing w:after="0" w:line="320" w:lineRule="exact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34E5212" w14:textId="77777777" w:rsidR="0050202F" w:rsidRPr="00A81779" w:rsidRDefault="0050202F" w:rsidP="00C56339">
            <w:pPr>
              <w:pStyle w:val="acctcolumnheading"/>
              <w:spacing w:after="0" w:line="320" w:lineRule="exact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1" w:type="dxa"/>
            <w:vAlign w:val="bottom"/>
          </w:tcPr>
          <w:p w14:paraId="2EAF6703" w14:textId="77777777" w:rsidR="0050202F" w:rsidRPr="00A81779" w:rsidRDefault="0050202F" w:rsidP="00C56339">
            <w:pPr>
              <w:pStyle w:val="acctcolumnheading"/>
              <w:spacing w:after="0" w:line="320" w:lineRule="exact"/>
              <w:ind w:left="-57" w:right="-5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A0FBC34" w14:textId="77777777" w:rsidR="0050202F" w:rsidRPr="00A81779" w:rsidRDefault="0050202F" w:rsidP="00C56339">
            <w:pPr>
              <w:pStyle w:val="acctcolumnheading"/>
              <w:spacing w:after="0" w:line="320" w:lineRule="exact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vAlign w:val="bottom"/>
          </w:tcPr>
          <w:p w14:paraId="68B3CFC2" w14:textId="77777777" w:rsidR="0050202F" w:rsidRPr="00A81779" w:rsidRDefault="0050202F" w:rsidP="00C56339">
            <w:pPr>
              <w:pStyle w:val="acctcolumnheading"/>
              <w:spacing w:after="0" w:line="320" w:lineRule="exact"/>
              <w:ind w:left="-57" w:right="-57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</w:tr>
      <w:tr w:rsidR="00A501E7" w:rsidRPr="00A81779" w14:paraId="65E0F977" w14:textId="77777777" w:rsidTr="00340F9F">
        <w:trPr>
          <w:cantSplit/>
          <w:trHeight w:val="353"/>
          <w:tblHeader/>
        </w:trPr>
        <w:tc>
          <w:tcPr>
            <w:tcW w:w="3330" w:type="dxa"/>
            <w:gridSpan w:val="2"/>
            <w:vAlign w:val="bottom"/>
          </w:tcPr>
          <w:p w14:paraId="1D559ECF" w14:textId="77777777" w:rsidR="0050202F" w:rsidRPr="00A81779" w:rsidRDefault="0050202F" w:rsidP="00C5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81" w:type="dxa"/>
            <w:vAlign w:val="bottom"/>
          </w:tcPr>
          <w:p w14:paraId="78BA2E08" w14:textId="77777777" w:rsidR="0050202F" w:rsidRPr="00A81779" w:rsidRDefault="0050202F" w:rsidP="00C56339">
            <w:pPr>
              <w:pStyle w:val="acctcolumnheading"/>
              <w:spacing w:after="0" w:line="320" w:lineRule="exact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984EA03" w14:textId="77777777" w:rsidR="0050202F" w:rsidRPr="00A81779" w:rsidRDefault="0050202F" w:rsidP="00C56339">
            <w:pPr>
              <w:pStyle w:val="acctcolumnheading"/>
              <w:spacing w:after="0" w:line="320" w:lineRule="exact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B12275F" w14:textId="77777777" w:rsidR="0050202F" w:rsidRPr="00A81779" w:rsidRDefault="0050202F" w:rsidP="00C56339">
            <w:pPr>
              <w:pStyle w:val="acctcolumnheading"/>
              <w:spacing w:after="0" w:line="320" w:lineRule="exact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27D166B" w14:textId="77777777" w:rsidR="0050202F" w:rsidRPr="00A81779" w:rsidRDefault="0050202F" w:rsidP="00C56339">
            <w:pPr>
              <w:pStyle w:val="acctcolumnheading"/>
              <w:spacing w:after="0" w:line="320" w:lineRule="exact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3D1D579" w14:textId="77777777" w:rsidR="0050202F" w:rsidRPr="00A81779" w:rsidRDefault="0050202F" w:rsidP="00C56339">
            <w:pPr>
              <w:pStyle w:val="acctcolumnheading"/>
              <w:spacing w:after="0" w:line="320" w:lineRule="exact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3F74B31" w14:textId="77777777" w:rsidR="0050202F" w:rsidRPr="00A81779" w:rsidRDefault="0050202F" w:rsidP="00C56339">
            <w:pPr>
              <w:pStyle w:val="acctcolumnheading"/>
              <w:spacing w:after="0" w:line="320" w:lineRule="exact"/>
              <w:ind w:left="-57" w:right="-5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89" w:type="dxa"/>
            <w:vAlign w:val="bottom"/>
          </w:tcPr>
          <w:p w14:paraId="110C4E2D" w14:textId="5789F5C8" w:rsidR="0050202F" w:rsidRPr="00A81779" w:rsidRDefault="00D4723C" w:rsidP="00C56339">
            <w:pPr>
              <w:pStyle w:val="acctcolumnheading"/>
              <w:spacing w:after="0" w:line="320" w:lineRule="exact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4723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เครื่องจักร</w:t>
            </w:r>
          </w:p>
        </w:tc>
        <w:tc>
          <w:tcPr>
            <w:tcW w:w="180" w:type="dxa"/>
            <w:vAlign w:val="bottom"/>
          </w:tcPr>
          <w:p w14:paraId="201FD0BE" w14:textId="77777777" w:rsidR="0050202F" w:rsidRPr="00A81779" w:rsidRDefault="0050202F" w:rsidP="00C56339">
            <w:pPr>
              <w:pStyle w:val="acctcolumnheading"/>
              <w:spacing w:after="0" w:line="320" w:lineRule="exact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F97CBEE" w14:textId="77777777" w:rsidR="0050202F" w:rsidRPr="00A81779" w:rsidRDefault="00A501E7" w:rsidP="00C56339">
            <w:pPr>
              <w:pStyle w:val="acctcolumnheading"/>
              <w:spacing w:after="0" w:line="320" w:lineRule="exact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8177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อุปกรณ์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ที่</w:t>
            </w:r>
          </w:p>
        </w:tc>
        <w:tc>
          <w:tcPr>
            <w:tcW w:w="180" w:type="dxa"/>
            <w:vAlign w:val="bottom"/>
          </w:tcPr>
          <w:p w14:paraId="7D777187" w14:textId="77777777" w:rsidR="0050202F" w:rsidRPr="00A81779" w:rsidRDefault="0050202F" w:rsidP="00C56339">
            <w:pPr>
              <w:pStyle w:val="acctcolumnheading"/>
              <w:spacing w:after="0" w:line="320" w:lineRule="exact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A4B42D9" w14:textId="77777777" w:rsidR="0050202F" w:rsidRPr="00A81779" w:rsidRDefault="0050202F" w:rsidP="00C56339">
            <w:pPr>
              <w:pStyle w:val="acctcolumnheading"/>
              <w:spacing w:after="0" w:line="320" w:lineRule="exact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8177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ติดตั้ง</w:t>
            </w:r>
            <w:r w:rsidRPr="00A8177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Pr="00A8177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และ</w:t>
            </w:r>
          </w:p>
        </w:tc>
        <w:tc>
          <w:tcPr>
            <w:tcW w:w="180" w:type="dxa"/>
            <w:vAlign w:val="bottom"/>
          </w:tcPr>
          <w:p w14:paraId="645073F1" w14:textId="77777777" w:rsidR="0050202F" w:rsidRPr="00A81779" w:rsidRDefault="0050202F" w:rsidP="00C56339">
            <w:pPr>
              <w:pStyle w:val="acctcolumnheading"/>
              <w:spacing w:after="0" w:line="320" w:lineRule="exact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D7CE114" w14:textId="77777777" w:rsidR="0050202F" w:rsidRPr="00A81779" w:rsidRDefault="0050202F" w:rsidP="00C56339">
            <w:pPr>
              <w:pStyle w:val="acctcolumnheading"/>
              <w:spacing w:after="0" w:line="320" w:lineRule="exact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AD3B81F" w14:textId="77777777" w:rsidR="0050202F" w:rsidRPr="00A81779" w:rsidRDefault="0050202F" w:rsidP="00C56339">
            <w:pPr>
              <w:pStyle w:val="acctcolumnheading"/>
              <w:spacing w:after="0" w:line="320" w:lineRule="exact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1" w:type="dxa"/>
            <w:vAlign w:val="bottom"/>
          </w:tcPr>
          <w:p w14:paraId="674B60D7" w14:textId="77777777" w:rsidR="0050202F" w:rsidRPr="00A81779" w:rsidRDefault="006A21BB" w:rsidP="00C56339">
            <w:pPr>
              <w:pStyle w:val="acctcolumnheading"/>
              <w:spacing w:after="0" w:line="320" w:lineRule="exact"/>
              <w:ind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8177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สินทรัพย์</w:t>
            </w:r>
          </w:p>
        </w:tc>
        <w:tc>
          <w:tcPr>
            <w:tcW w:w="180" w:type="dxa"/>
            <w:vAlign w:val="bottom"/>
          </w:tcPr>
          <w:p w14:paraId="51CF014E" w14:textId="77777777" w:rsidR="0050202F" w:rsidRPr="00A81779" w:rsidRDefault="0050202F" w:rsidP="00C56339">
            <w:pPr>
              <w:pStyle w:val="acctcolumnheading"/>
              <w:spacing w:after="0" w:line="320" w:lineRule="exact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vAlign w:val="bottom"/>
          </w:tcPr>
          <w:p w14:paraId="0D71E814" w14:textId="77777777" w:rsidR="0050202F" w:rsidRPr="00A81779" w:rsidRDefault="0050202F" w:rsidP="00C56339">
            <w:pPr>
              <w:pStyle w:val="acctcolumnheading"/>
              <w:spacing w:after="0" w:line="320" w:lineRule="exact"/>
              <w:ind w:left="-57" w:right="-57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</w:tr>
      <w:tr w:rsidR="00A501E7" w:rsidRPr="00A81779" w14:paraId="6544C15D" w14:textId="77777777" w:rsidTr="00340F9F">
        <w:trPr>
          <w:cantSplit/>
          <w:trHeight w:val="353"/>
          <w:tblHeader/>
        </w:trPr>
        <w:tc>
          <w:tcPr>
            <w:tcW w:w="3330" w:type="dxa"/>
            <w:gridSpan w:val="2"/>
            <w:vAlign w:val="bottom"/>
          </w:tcPr>
          <w:p w14:paraId="02CF3EE6" w14:textId="77777777" w:rsidR="006A21BB" w:rsidRPr="00A81779" w:rsidRDefault="006A21BB" w:rsidP="00C5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81" w:type="dxa"/>
            <w:vAlign w:val="bottom"/>
          </w:tcPr>
          <w:p w14:paraId="63ACA9E9" w14:textId="77777777" w:rsidR="006A21BB" w:rsidRPr="00A81779" w:rsidRDefault="006A21BB" w:rsidP="00C56339">
            <w:pPr>
              <w:pStyle w:val="acctcolumnheading"/>
              <w:spacing w:after="0" w:line="320" w:lineRule="exact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8177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ที่ดินและ</w:t>
            </w:r>
          </w:p>
        </w:tc>
        <w:tc>
          <w:tcPr>
            <w:tcW w:w="180" w:type="dxa"/>
            <w:vAlign w:val="bottom"/>
          </w:tcPr>
          <w:p w14:paraId="71FF3DDD" w14:textId="77777777" w:rsidR="006A21BB" w:rsidRPr="00A81779" w:rsidRDefault="006A21BB" w:rsidP="00C56339">
            <w:pPr>
              <w:pStyle w:val="acctcolumnheading"/>
              <w:spacing w:after="0" w:line="320" w:lineRule="exact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7F53F8B" w14:textId="77777777" w:rsidR="006A21BB" w:rsidRPr="00A81779" w:rsidRDefault="006A21BB" w:rsidP="00C56339">
            <w:pPr>
              <w:pStyle w:val="acctcolumnheading"/>
              <w:spacing w:after="0" w:line="320" w:lineRule="exact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8177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อาคารและ</w:t>
            </w:r>
          </w:p>
        </w:tc>
        <w:tc>
          <w:tcPr>
            <w:tcW w:w="180" w:type="dxa"/>
            <w:vAlign w:val="bottom"/>
          </w:tcPr>
          <w:p w14:paraId="4693A5DE" w14:textId="77777777" w:rsidR="006A21BB" w:rsidRPr="00A81779" w:rsidRDefault="006A21BB" w:rsidP="00C56339">
            <w:pPr>
              <w:pStyle w:val="acctcolumnheading"/>
              <w:spacing w:after="0" w:line="320" w:lineRule="exact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94EFE7B" w14:textId="77777777" w:rsidR="006A21BB" w:rsidRPr="00A81779" w:rsidRDefault="006A21BB" w:rsidP="00C56339">
            <w:pPr>
              <w:pStyle w:val="acctcolumnheading"/>
              <w:spacing w:after="0" w:line="320" w:lineRule="exact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8177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ส่วนปรับปรุง</w:t>
            </w:r>
          </w:p>
        </w:tc>
        <w:tc>
          <w:tcPr>
            <w:tcW w:w="180" w:type="dxa"/>
            <w:vAlign w:val="bottom"/>
          </w:tcPr>
          <w:p w14:paraId="56857D70" w14:textId="77777777" w:rsidR="006A21BB" w:rsidRPr="00A81779" w:rsidRDefault="006A21BB" w:rsidP="00C56339">
            <w:pPr>
              <w:pStyle w:val="acctcolumnheading"/>
              <w:spacing w:after="0" w:line="320" w:lineRule="exact"/>
              <w:ind w:left="-57" w:right="-5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89" w:type="dxa"/>
            <w:vAlign w:val="bottom"/>
          </w:tcPr>
          <w:p w14:paraId="5A2A19D6" w14:textId="64D9E96F" w:rsidR="006A21BB" w:rsidRPr="00A81779" w:rsidRDefault="006A21BB" w:rsidP="00C56339">
            <w:pPr>
              <w:pStyle w:val="acctcolumnheading"/>
              <w:spacing w:after="0" w:line="320" w:lineRule="exact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8177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และ</w:t>
            </w:r>
          </w:p>
        </w:tc>
        <w:tc>
          <w:tcPr>
            <w:tcW w:w="180" w:type="dxa"/>
            <w:vAlign w:val="bottom"/>
          </w:tcPr>
          <w:p w14:paraId="1C2E1304" w14:textId="77777777" w:rsidR="006A21BB" w:rsidRPr="00A81779" w:rsidRDefault="006A21BB" w:rsidP="00C56339">
            <w:pPr>
              <w:pStyle w:val="acctcolumnheading"/>
              <w:spacing w:after="0" w:line="320" w:lineRule="exact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E9C45FD" w14:textId="77777777" w:rsidR="006A21BB" w:rsidRPr="00A81779" w:rsidRDefault="006A21BB" w:rsidP="00C56339">
            <w:pPr>
              <w:pStyle w:val="acctcolumnheading"/>
              <w:spacing w:after="0" w:line="320" w:lineRule="exact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8177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ใช้</w:t>
            </w:r>
            <w:r w:rsidR="00A501E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ในการ</w:t>
            </w:r>
          </w:p>
        </w:tc>
        <w:tc>
          <w:tcPr>
            <w:tcW w:w="180" w:type="dxa"/>
            <w:vAlign w:val="bottom"/>
          </w:tcPr>
          <w:p w14:paraId="3C35C3F7" w14:textId="77777777" w:rsidR="006A21BB" w:rsidRPr="00A81779" w:rsidRDefault="006A21BB" w:rsidP="00C56339">
            <w:pPr>
              <w:pStyle w:val="acctcolumnheading"/>
              <w:spacing w:after="0" w:line="320" w:lineRule="exact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5ABB863" w14:textId="77777777" w:rsidR="006A21BB" w:rsidRPr="00A81779" w:rsidRDefault="006A21BB" w:rsidP="00C56339">
            <w:pPr>
              <w:pStyle w:val="acctcolumnheading"/>
              <w:spacing w:after="0" w:line="320" w:lineRule="exact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8177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เครื่องใช้</w:t>
            </w:r>
          </w:p>
        </w:tc>
        <w:tc>
          <w:tcPr>
            <w:tcW w:w="180" w:type="dxa"/>
            <w:vAlign w:val="bottom"/>
          </w:tcPr>
          <w:p w14:paraId="57CDB01D" w14:textId="77777777" w:rsidR="006A21BB" w:rsidRPr="00A81779" w:rsidRDefault="006A21BB" w:rsidP="00C56339">
            <w:pPr>
              <w:pStyle w:val="acctcolumnheading"/>
              <w:spacing w:after="0" w:line="320" w:lineRule="exact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8EA3602" w14:textId="77777777" w:rsidR="006A21BB" w:rsidRPr="00A81779" w:rsidRDefault="006A21BB" w:rsidP="00C56339">
            <w:pPr>
              <w:pStyle w:val="acctcolumnheading"/>
              <w:spacing w:after="0" w:line="320" w:lineRule="exact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C26ACAA" w14:textId="77777777" w:rsidR="006A21BB" w:rsidRPr="00A81779" w:rsidRDefault="006A21BB" w:rsidP="00C56339">
            <w:pPr>
              <w:pStyle w:val="acctcolumnheading"/>
              <w:spacing w:after="0" w:line="320" w:lineRule="exact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1" w:type="dxa"/>
            <w:vAlign w:val="bottom"/>
          </w:tcPr>
          <w:p w14:paraId="12BAC99B" w14:textId="77777777" w:rsidR="006A21BB" w:rsidRPr="00A81779" w:rsidRDefault="006A21BB" w:rsidP="00E44CE9">
            <w:pPr>
              <w:pStyle w:val="acctcolumnheading"/>
              <w:spacing w:after="0" w:line="320" w:lineRule="exact"/>
              <w:ind w:right="-80" w:hanging="70"/>
              <w:jc w:val="lef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ระหว่างก่อสร้าง</w:t>
            </w:r>
          </w:p>
        </w:tc>
        <w:tc>
          <w:tcPr>
            <w:tcW w:w="180" w:type="dxa"/>
            <w:vAlign w:val="bottom"/>
          </w:tcPr>
          <w:p w14:paraId="22D4FC9A" w14:textId="77777777" w:rsidR="006A21BB" w:rsidRPr="00A81779" w:rsidRDefault="006A21BB" w:rsidP="00C56339">
            <w:pPr>
              <w:pStyle w:val="acctcolumnheading"/>
              <w:spacing w:after="0" w:line="320" w:lineRule="exact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vAlign w:val="bottom"/>
          </w:tcPr>
          <w:p w14:paraId="5FEB69C0" w14:textId="77777777" w:rsidR="006A21BB" w:rsidRPr="00A81779" w:rsidRDefault="006A21BB" w:rsidP="00C56339">
            <w:pPr>
              <w:pStyle w:val="acctcolumnheading"/>
              <w:spacing w:after="0" w:line="320" w:lineRule="exact"/>
              <w:ind w:left="-57" w:right="-57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</w:tr>
      <w:tr w:rsidR="00DF46FF" w:rsidRPr="00A81779" w14:paraId="343659DC" w14:textId="77777777" w:rsidTr="00340F9F">
        <w:trPr>
          <w:cantSplit/>
          <w:trHeight w:val="281"/>
          <w:tblHeader/>
        </w:trPr>
        <w:tc>
          <w:tcPr>
            <w:tcW w:w="2430" w:type="dxa"/>
            <w:vAlign w:val="bottom"/>
          </w:tcPr>
          <w:p w14:paraId="3012789E" w14:textId="77777777" w:rsidR="00DF46FF" w:rsidRPr="00A81779" w:rsidRDefault="00DF46FF" w:rsidP="00C5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19BB0C17" w14:textId="6A0EC7A2" w:rsidR="00DF46FF" w:rsidRPr="00A81779" w:rsidRDefault="00DF46FF" w:rsidP="00C5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81" w:type="dxa"/>
            <w:vAlign w:val="bottom"/>
          </w:tcPr>
          <w:p w14:paraId="37CB9922" w14:textId="77777777" w:rsidR="00DF46FF" w:rsidRPr="00A81779" w:rsidRDefault="00DF46FF" w:rsidP="00C56339">
            <w:pPr>
              <w:pStyle w:val="acctcolumnheading"/>
              <w:spacing w:after="0" w:line="320" w:lineRule="exact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8177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ส่วนปรับปรุง</w:t>
            </w:r>
          </w:p>
        </w:tc>
        <w:tc>
          <w:tcPr>
            <w:tcW w:w="180" w:type="dxa"/>
            <w:vAlign w:val="bottom"/>
          </w:tcPr>
          <w:p w14:paraId="18BE91D5" w14:textId="77777777" w:rsidR="00DF46FF" w:rsidRPr="00A81779" w:rsidRDefault="00DF46FF" w:rsidP="00C56339">
            <w:pPr>
              <w:pStyle w:val="acctcolumnheading"/>
              <w:spacing w:after="0" w:line="320" w:lineRule="exact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1ED621B" w14:textId="77777777" w:rsidR="00DF46FF" w:rsidRPr="00A81779" w:rsidRDefault="00DF46FF" w:rsidP="00C56339">
            <w:pPr>
              <w:pStyle w:val="acctcolumnheading"/>
              <w:spacing w:after="0" w:line="320" w:lineRule="exact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8177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ส่วนปรับปรุง</w:t>
            </w:r>
          </w:p>
        </w:tc>
        <w:tc>
          <w:tcPr>
            <w:tcW w:w="180" w:type="dxa"/>
            <w:vAlign w:val="bottom"/>
          </w:tcPr>
          <w:p w14:paraId="6AD99BD2" w14:textId="77777777" w:rsidR="00DF46FF" w:rsidRPr="00A81779" w:rsidRDefault="00DF46FF" w:rsidP="00C56339">
            <w:pPr>
              <w:pStyle w:val="acctcolumnheading"/>
              <w:spacing w:after="0" w:line="320" w:lineRule="exact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93BA45A" w14:textId="77777777" w:rsidR="00DF46FF" w:rsidRPr="00A81779" w:rsidRDefault="00DF46FF" w:rsidP="00C56339">
            <w:pPr>
              <w:pStyle w:val="acctcolumnheading"/>
              <w:spacing w:after="0" w:line="320" w:lineRule="exact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8177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สินทรัพย์เช่า</w:t>
            </w:r>
          </w:p>
        </w:tc>
        <w:tc>
          <w:tcPr>
            <w:tcW w:w="180" w:type="dxa"/>
            <w:vAlign w:val="bottom"/>
          </w:tcPr>
          <w:p w14:paraId="401CDB40" w14:textId="77777777" w:rsidR="00DF46FF" w:rsidRPr="00A81779" w:rsidRDefault="00DF46FF" w:rsidP="00C56339">
            <w:pPr>
              <w:pStyle w:val="acctcolumnheading"/>
              <w:spacing w:after="0" w:line="320" w:lineRule="exact"/>
              <w:ind w:left="-57" w:right="-5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89" w:type="dxa"/>
            <w:vAlign w:val="bottom"/>
          </w:tcPr>
          <w:p w14:paraId="2E13F5D3" w14:textId="77777777" w:rsidR="00DF46FF" w:rsidRPr="00A81779" w:rsidRDefault="00DF46FF" w:rsidP="00C56339">
            <w:pPr>
              <w:pStyle w:val="acctcolumnheading"/>
              <w:spacing w:after="0" w:line="320" w:lineRule="exact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8177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อุปกรณ์</w:t>
            </w:r>
          </w:p>
        </w:tc>
        <w:tc>
          <w:tcPr>
            <w:tcW w:w="180" w:type="dxa"/>
            <w:vAlign w:val="bottom"/>
          </w:tcPr>
          <w:p w14:paraId="4ECA75BF" w14:textId="77777777" w:rsidR="00DF46FF" w:rsidRPr="00A81779" w:rsidRDefault="00DF46FF" w:rsidP="00C56339">
            <w:pPr>
              <w:pStyle w:val="acctcolumnheading"/>
              <w:spacing w:after="0" w:line="320" w:lineRule="exact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813EEE9" w14:textId="77777777" w:rsidR="00DF46FF" w:rsidRPr="00A81779" w:rsidRDefault="00DF46FF" w:rsidP="00C56339">
            <w:pPr>
              <w:pStyle w:val="acctcolumnheading"/>
              <w:spacing w:after="0" w:line="320" w:lineRule="exact"/>
              <w:ind w:left="-113" w:right="-113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8177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ดำเนินงาน</w:t>
            </w:r>
          </w:p>
        </w:tc>
        <w:tc>
          <w:tcPr>
            <w:tcW w:w="180" w:type="dxa"/>
            <w:vAlign w:val="bottom"/>
          </w:tcPr>
          <w:p w14:paraId="3FC14845" w14:textId="77777777" w:rsidR="00DF46FF" w:rsidRPr="00A81779" w:rsidRDefault="00DF46FF" w:rsidP="00C56339">
            <w:pPr>
              <w:pStyle w:val="acctcolumnheading"/>
              <w:spacing w:after="0" w:line="320" w:lineRule="exact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4FE60EB" w14:textId="77777777" w:rsidR="00DF46FF" w:rsidRPr="00A81779" w:rsidRDefault="00DF46FF" w:rsidP="00C56339">
            <w:pPr>
              <w:pStyle w:val="acctcolumnheading"/>
              <w:spacing w:after="0" w:line="320" w:lineRule="exact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8177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สำนักงาน</w:t>
            </w:r>
          </w:p>
        </w:tc>
        <w:tc>
          <w:tcPr>
            <w:tcW w:w="180" w:type="dxa"/>
            <w:vAlign w:val="bottom"/>
          </w:tcPr>
          <w:p w14:paraId="5DD9201D" w14:textId="77777777" w:rsidR="00DF46FF" w:rsidRPr="00A81779" w:rsidRDefault="00DF46FF" w:rsidP="00C56339">
            <w:pPr>
              <w:pStyle w:val="acctcolumnheading"/>
              <w:spacing w:after="0" w:line="320" w:lineRule="exact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DB1E567" w14:textId="77777777" w:rsidR="00DF46FF" w:rsidRPr="00A81779" w:rsidRDefault="00DF46FF" w:rsidP="00C56339">
            <w:pPr>
              <w:pStyle w:val="acctcolumnheading"/>
              <w:spacing w:after="0" w:line="320" w:lineRule="exact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8177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ยานพาหนะ</w:t>
            </w:r>
          </w:p>
        </w:tc>
        <w:tc>
          <w:tcPr>
            <w:tcW w:w="180" w:type="dxa"/>
            <w:vAlign w:val="bottom"/>
          </w:tcPr>
          <w:p w14:paraId="5CBA9DB2" w14:textId="77777777" w:rsidR="00DF46FF" w:rsidRPr="00A81779" w:rsidRDefault="00DF46FF" w:rsidP="00C56339">
            <w:pPr>
              <w:pStyle w:val="acctcolumnheading"/>
              <w:spacing w:after="0" w:line="320" w:lineRule="exact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1" w:type="dxa"/>
            <w:vAlign w:val="bottom"/>
          </w:tcPr>
          <w:p w14:paraId="7E40AA79" w14:textId="77777777" w:rsidR="00DF46FF" w:rsidRPr="00A81779" w:rsidRDefault="00DF46FF" w:rsidP="00C56339">
            <w:pPr>
              <w:pStyle w:val="acctcolumnheading"/>
              <w:spacing w:after="0" w:line="320" w:lineRule="exact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และ</w:t>
            </w:r>
            <w:r w:rsidRPr="00A8177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ติดตั้ง</w:t>
            </w:r>
          </w:p>
        </w:tc>
        <w:tc>
          <w:tcPr>
            <w:tcW w:w="180" w:type="dxa"/>
            <w:vAlign w:val="bottom"/>
          </w:tcPr>
          <w:p w14:paraId="11D8EAFB" w14:textId="77777777" w:rsidR="00DF46FF" w:rsidRPr="00A81779" w:rsidRDefault="00DF46FF" w:rsidP="00C56339">
            <w:pPr>
              <w:pStyle w:val="acctcolumnheading"/>
              <w:spacing w:after="0" w:line="320" w:lineRule="exact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vAlign w:val="bottom"/>
          </w:tcPr>
          <w:p w14:paraId="49BB5EF3" w14:textId="77777777" w:rsidR="00DF46FF" w:rsidRPr="00A81779" w:rsidRDefault="00DF46FF" w:rsidP="00C56339">
            <w:pPr>
              <w:pStyle w:val="acctcolumnheading"/>
              <w:spacing w:after="0" w:line="320" w:lineRule="exact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A81779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50202F" w:rsidRPr="00A81779" w14:paraId="712EC22F" w14:textId="77777777" w:rsidTr="00340F9F">
        <w:trPr>
          <w:cantSplit/>
          <w:trHeight w:val="397"/>
        </w:trPr>
        <w:tc>
          <w:tcPr>
            <w:tcW w:w="3330" w:type="dxa"/>
            <w:gridSpan w:val="2"/>
            <w:vAlign w:val="bottom"/>
          </w:tcPr>
          <w:p w14:paraId="24220EA3" w14:textId="77777777" w:rsidR="0050202F" w:rsidRPr="00A81779" w:rsidRDefault="0050202F" w:rsidP="00C5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49" w:type="dxa"/>
            <w:gridSpan w:val="17"/>
            <w:vAlign w:val="bottom"/>
          </w:tcPr>
          <w:p w14:paraId="49984228" w14:textId="77777777" w:rsidR="0050202F" w:rsidRPr="00A81779" w:rsidRDefault="0050202F" w:rsidP="00C56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177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501E7" w:rsidRPr="00A81779" w14:paraId="74BC662F" w14:textId="77777777" w:rsidTr="00340F9F">
        <w:trPr>
          <w:cantSplit/>
          <w:trHeight w:val="191"/>
        </w:trPr>
        <w:tc>
          <w:tcPr>
            <w:tcW w:w="3330" w:type="dxa"/>
            <w:gridSpan w:val="2"/>
            <w:vAlign w:val="bottom"/>
          </w:tcPr>
          <w:p w14:paraId="29DC741F" w14:textId="77777777" w:rsidR="0050202F" w:rsidRPr="00A81779" w:rsidRDefault="0050202F" w:rsidP="00C5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8177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  <w:r w:rsidR="00C6450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/ ราคาประเมินใหม่</w:t>
            </w:r>
          </w:p>
        </w:tc>
        <w:tc>
          <w:tcPr>
            <w:tcW w:w="1181" w:type="dxa"/>
            <w:vAlign w:val="bottom"/>
          </w:tcPr>
          <w:p w14:paraId="095F843C" w14:textId="77777777" w:rsidR="0050202F" w:rsidRPr="00A81779" w:rsidRDefault="0050202F" w:rsidP="00C56339">
            <w:pPr>
              <w:pStyle w:val="acctfourfigures"/>
              <w:tabs>
                <w:tab w:val="clear" w:pos="765"/>
              </w:tabs>
              <w:spacing w:line="320" w:lineRule="exact"/>
              <w:ind w:left="-5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060A367" w14:textId="77777777" w:rsidR="0050202F" w:rsidRPr="00A81779" w:rsidRDefault="0050202F" w:rsidP="00C56339">
            <w:pPr>
              <w:pStyle w:val="acctfourfigures"/>
              <w:tabs>
                <w:tab w:val="clear" w:pos="765"/>
              </w:tabs>
              <w:spacing w:line="320" w:lineRule="exact"/>
              <w:ind w:left="-5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6696357" w14:textId="77777777" w:rsidR="0050202F" w:rsidRPr="00A81779" w:rsidRDefault="0050202F" w:rsidP="00C56339">
            <w:pPr>
              <w:pStyle w:val="acctfourfigures"/>
              <w:tabs>
                <w:tab w:val="clear" w:pos="765"/>
              </w:tabs>
              <w:spacing w:line="320" w:lineRule="exact"/>
              <w:ind w:left="-5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414A792" w14:textId="77777777" w:rsidR="0050202F" w:rsidRPr="00A81779" w:rsidRDefault="0050202F" w:rsidP="00C56339">
            <w:pPr>
              <w:pStyle w:val="acctfourfigures"/>
              <w:tabs>
                <w:tab w:val="clear" w:pos="765"/>
              </w:tabs>
              <w:spacing w:line="320" w:lineRule="exact"/>
              <w:ind w:left="-5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76D50E5" w14:textId="77777777" w:rsidR="0050202F" w:rsidRPr="00A81779" w:rsidRDefault="0050202F" w:rsidP="00C56339">
            <w:pPr>
              <w:pStyle w:val="acctfourfigures"/>
              <w:tabs>
                <w:tab w:val="clear" w:pos="765"/>
              </w:tabs>
              <w:spacing w:line="320" w:lineRule="exact"/>
              <w:ind w:left="-5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7C55E9F" w14:textId="77777777" w:rsidR="0050202F" w:rsidRPr="00A81779" w:rsidRDefault="0050202F" w:rsidP="00C56339">
            <w:pPr>
              <w:pStyle w:val="acctfourfigures"/>
              <w:tabs>
                <w:tab w:val="clear" w:pos="765"/>
              </w:tabs>
              <w:spacing w:line="320" w:lineRule="exact"/>
              <w:ind w:left="-5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9" w:type="dxa"/>
            <w:vAlign w:val="bottom"/>
          </w:tcPr>
          <w:p w14:paraId="29CBD64D" w14:textId="77777777" w:rsidR="0050202F" w:rsidRPr="00A81779" w:rsidRDefault="0050202F" w:rsidP="00C56339">
            <w:pPr>
              <w:pStyle w:val="acctfourfigures"/>
              <w:tabs>
                <w:tab w:val="clear" w:pos="765"/>
              </w:tabs>
              <w:spacing w:line="320" w:lineRule="exact"/>
              <w:ind w:left="-5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BE907F7" w14:textId="77777777" w:rsidR="0050202F" w:rsidRPr="00A81779" w:rsidRDefault="0050202F" w:rsidP="00C56339">
            <w:pPr>
              <w:pStyle w:val="acctfourfigures"/>
              <w:tabs>
                <w:tab w:val="clear" w:pos="765"/>
              </w:tabs>
              <w:spacing w:line="320" w:lineRule="exact"/>
              <w:ind w:left="-5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5E346DB" w14:textId="77777777" w:rsidR="0050202F" w:rsidRPr="00A81779" w:rsidRDefault="0050202F" w:rsidP="00C56339">
            <w:pPr>
              <w:pStyle w:val="acctfourfigures"/>
              <w:tabs>
                <w:tab w:val="clear" w:pos="765"/>
              </w:tabs>
              <w:spacing w:line="320" w:lineRule="exact"/>
              <w:ind w:left="-5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B21F4E7" w14:textId="77777777" w:rsidR="0050202F" w:rsidRPr="00A81779" w:rsidRDefault="0050202F" w:rsidP="00C56339">
            <w:pPr>
              <w:pStyle w:val="acctfourfigures"/>
              <w:tabs>
                <w:tab w:val="clear" w:pos="765"/>
              </w:tabs>
              <w:spacing w:line="320" w:lineRule="exact"/>
              <w:ind w:left="-5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60BD4EB5" w14:textId="77777777" w:rsidR="0050202F" w:rsidRPr="00A81779" w:rsidRDefault="0050202F" w:rsidP="00C56339">
            <w:pPr>
              <w:pStyle w:val="acctfourfigures"/>
              <w:tabs>
                <w:tab w:val="clear" w:pos="765"/>
              </w:tabs>
              <w:spacing w:line="320" w:lineRule="exact"/>
              <w:ind w:left="-5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9815B48" w14:textId="77777777" w:rsidR="0050202F" w:rsidRPr="00A81779" w:rsidRDefault="0050202F" w:rsidP="00C56339">
            <w:pPr>
              <w:pStyle w:val="acctfourfigures"/>
              <w:tabs>
                <w:tab w:val="clear" w:pos="765"/>
              </w:tabs>
              <w:spacing w:line="320" w:lineRule="exact"/>
              <w:ind w:left="-5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297B7B7" w14:textId="77777777" w:rsidR="0050202F" w:rsidRPr="00A81779" w:rsidRDefault="0050202F" w:rsidP="00C56339">
            <w:pPr>
              <w:pStyle w:val="acctfourfigures"/>
              <w:tabs>
                <w:tab w:val="clear" w:pos="765"/>
              </w:tabs>
              <w:spacing w:line="320" w:lineRule="exact"/>
              <w:ind w:left="-5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16FCA2A" w14:textId="77777777" w:rsidR="0050202F" w:rsidRPr="00A81779" w:rsidRDefault="0050202F" w:rsidP="00C56339">
            <w:pPr>
              <w:pStyle w:val="acctfourfigures"/>
              <w:tabs>
                <w:tab w:val="clear" w:pos="765"/>
              </w:tabs>
              <w:spacing w:line="320" w:lineRule="exact"/>
              <w:ind w:left="-5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1" w:type="dxa"/>
            <w:vAlign w:val="bottom"/>
          </w:tcPr>
          <w:p w14:paraId="58AB6933" w14:textId="77777777" w:rsidR="0050202F" w:rsidRPr="00A81779" w:rsidRDefault="0050202F" w:rsidP="00C56339">
            <w:pPr>
              <w:pStyle w:val="acctfourfigures"/>
              <w:tabs>
                <w:tab w:val="clear" w:pos="765"/>
              </w:tabs>
              <w:spacing w:line="320" w:lineRule="exact"/>
              <w:ind w:left="-5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2EFAF5B" w14:textId="77777777" w:rsidR="0050202F" w:rsidRPr="00A81779" w:rsidRDefault="0050202F" w:rsidP="00C56339">
            <w:pPr>
              <w:pStyle w:val="acctfourfigures"/>
              <w:tabs>
                <w:tab w:val="clear" w:pos="765"/>
              </w:tabs>
              <w:spacing w:line="320" w:lineRule="exact"/>
              <w:ind w:left="-58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048" w:type="dxa"/>
            <w:vAlign w:val="bottom"/>
          </w:tcPr>
          <w:p w14:paraId="00270A22" w14:textId="77777777" w:rsidR="0050202F" w:rsidRPr="00A81779" w:rsidRDefault="0050202F" w:rsidP="00C56339">
            <w:pPr>
              <w:pStyle w:val="acctfourfigures"/>
              <w:tabs>
                <w:tab w:val="clear" w:pos="765"/>
              </w:tabs>
              <w:spacing w:line="320" w:lineRule="exact"/>
              <w:ind w:left="-5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A501E7" w:rsidRPr="00583296" w14:paraId="7DEB3C04" w14:textId="77777777" w:rsidTr="00340F9F">
        <w:trPr>
          <w:cantSplit/>
          <w:trHeight w:val="397"/>
        </w:trPr>
        <w:tc>
          <w:tcPr>
            <w:tcW w:w="3330" w:type="dxa"/>
            <w:gridSpan w:val="2"/>
            <w:vAlign w:val="bottom"/>
          </w:tcPr>
          <w:p w14:paraId="7AA8FCE0" w14:textId="77777777" w:rsidR="00583296" w:rsidRPr="00583296" w:rsidRDefault="00583296" w:rsidP="00C5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8329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583296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583296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583296">
              <w:rPr>
                <w:rFonts w:ascii="Angsana New" w:hAnsi="Angsana New"/>
                <w:sz w:val="28"/>
                <w:szCs w:val="28"/>
              </w:rPr>
              <w:t>25</w:t>
            </w:r>
            <w:r w:rsidR="00C56339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181" w:type="dxa"/>
            <w:vAlign w:val="bottom"/>
          </w:tcPr>
          <w:p w14:paraId="3FFA29DE" w14:textId="77777777" w:rsidR="00583296" w:rsidRPr="00583296" w:rsidRDefault="00CB43BE" w:rsidP="00C56339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590,354</w:t>
            </w:r>
          </w:p>
        </w:tc>
        <w:tc>
          <w:tcPr>
            <w:tcW w:w="180" w:type="dxa"/>
            <w:vAlign w:val="bottom"/>
          </w:tcPr>
          <w:p w14:paraId="7B24F34D" w14:textId="77777777" w:rsidR="00583296" w:rsidRPr="00583296" w:rsidRDefault="00583296" w:rsidP="00C56339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396C004" w14:textId="77777777" w:rsidR="00583296" w:rsidRPr="00583296" w:rsidRDefault="00CB43BE" w:rsidP="00C56339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584,143</w:t>
            </w:r>
          </w:p>
        </w:tc>
        <w:tc>
          <w:tcPr>
            <w:tcW w:w="180" w:type="dxa"/>
            <w:vAlign w:val="bottom"/>
          </w:tcPr>
          <w:p w14:paraId="59513AC9" w14:textId="77777777" w:rsidR="00583296" w:rsidRPr="00583296" w:rsidRDefault="00583296" w:rsidP="00C56339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C4908FD" w14:textId="77777777" w:rsidR="00583296" w:rsidRPr="00583296" w:rsidRDefault="00CB43BE" w:rsidP="00C56339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155,810</w:t>
            </w:r>
          </w:p>
        </w:tc>
        <w:tc>
          <w:tcPr>
            <w:tcW w:w="180" w:type="dxa"/>
            <w:vAlign w:val="bottom"/>
          </w:tcPr>
          <w:p w14:paraId="38EA8ED4" w14:textId="77777777" w:rsidR="00583296" w:rsidRPr="00583296" w:rsidRDefault="00583296" w:rsidP="00C56339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9" w:type="dxa"/>
            <w:vAlign w:val="bottom"/>
          </w:tcPr>
          <w:p w14:paraId="19762858" w14:textId="77777777" w:rsidR="00583296" w:rsidRPr="00583296" w:rsidRDefault="00CB43BE" w:rsidP="00C56339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847,913</w:t>
            </w:r>
          </w:p>
        </w:tc>
        <w:tc>
          <w:tcPr>
            <w:tcW w:w="180" w:type="dxa"/>
            <w:vAlign w:val="bottom"/>
          </w:tcPr>
          <w:p w14:paraId="64F67CD3" w14:textId="77777777" w:rsidR="00583296" w:rsidRPr="00583296" w:rsidRDefault="00583296" w:rsidP="00C56339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F1FA815" w14:textId="77777777" w:rsidR="00583296" w:rsidRPr="00583296" w:rsidRDefault="00CB43BE" w:rsidP="00C56339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393,459</w:t>
            </w:r>
          </w:p>
        </w:tc>
        <w:tc>
          <w:tcPr>
            <w:tcW w:w="180" w:type="dxa"/>
            <w:vAlign w:val="bottom"/>
          </w:tcPr>
          <w:p w14:paraId="5C800A04" w14:textId="77777777" w:rsidR="00583296" w:rsidRPr="00583296" w:rsidRDefault="00583296" w:rsidP="00C56339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70D13DF" w14:textId="77777777" w:rsidR="00583296" w:rsidRPr="00583296" w:rsidRDefault="00CB43BE" w:rsidP="00C56339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279,995</w:t>
            </w:r>
          </w:p>
        </w:tc>
        <w:tc>
          <w:tcPr>
            <w:tcW w:w="180" w:type="dxa"/>
            <w:vAlign w:val="bottom"/>
          </w:tcPr>
          <w:p w14:paraId="0BC01261" w14:textId="77777777" w:rsidR="00583296" w:rsidRPr="00583296" w:rsidRDefault="00583296" w:rsidP="00C56339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28DC7D6" w14:textId="77777777" w:rsidR="00583296" w:rsidRPr="00583296" w:rsidRDefault="00CB43BE" w:rsidP="00C56339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87</w:t>
            </w:r>
            <w:r w:rsidR="00583296" w:rsidRPr="0058329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522</w:t>
            </w:r>
          </w:p>
        </w:tc>
        <w:tc>
          <w:tcPr>
            <w:tcW w:w="180" w:type="dxa"/>
            <w:vAlign w:val="bottom"/>
          </w:tcPr>
          <w:p w14:paraId="74384A36" w14:textId="77777777" w:rsidR="00583296" w:rsidRPr="00583296" w:rsidRDefault="00583296" w:rsidP="00C56339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1" w:type="dxa"/>
            <w:vAlign w:val="bottom"/>
          </w:tcPr>
          <w:p w14:paraId="2E83E1EB" w14:textId="77777777" w:rsidR="00583296" w:rsidRPr="00583296" w:rsidRDefault="00CB43BE" w:rsidP="00C56339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3,594</w:t>
            </w:r>
          </w:p>
        </w:tc>
        <w:tc>
          <w:tcPr>
            <w:tcW w:w="180" w:type="dxa"/>
            <w:vAlign w:val="bottom"/>
          </w:tcPr>
          <w:p w14:paraId="147EC838" w14:textId="77777777" w:rsidR="00583296" w:rsidRPr="00583296" w:rsidRDefault="00583296" w:rsidP="00C56339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048" w:type="dxa"/>
            <w:vAlign w:val="bottom"/>
          </w:tcPr>
          <w:p w14:paraId="5ED3C9A2" w14:textId="77777777" w:rsidR="00583296" w:rsidRPr="00583296" w:rsidRDefault="00CB43BE" w:rsidP="00C56339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2,942,790</w:t>
            </w:r>
          </w:p>
        </w:tc>
      </w:tr>
      <w:tr w:rsidR="00B414CC" w:rsidRPr="00A81779" w14:paraId="72618E8D" w14:textId="77777777" w:rsidTr="00340F9F">
        <w:trPr>
          <w:cantSplit/>
          <w:trHeight w:val="397"/>
        </w:trPr>
        <w:tc>
          <w:tcPr>
            <w:tcW w:w="3330" w:type="dxa"/>
            <w:gridSpan w:val="2"/>
            <w:vAlign w:val="bottom"/>
          </w:tcPr>
          <w:p w14:paraId="446A626F" w14:textId="77777777" w:rsidR="00B414CC" w:rsidRPr="00A81779" w:rsidRDefault="00B414CC" w:rsidP="00B4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81779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81" w:type="dxa"/>
            <w:vAlign w:val="bottom"/>
          </w:tcPr>
          <w:p w14:paraId="404F1544" w14:textId="3CBA3E95" w:rsidR="00B414CC" w:rsidRPr="00B414CC" w:rsidRDefault="00B414CC" w:rsidP="00B414CC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4EF9C7C" w14:textId="77777777" w:rsidR="00B414CC" w:rsidRPr="00A81779" w:rsidRDefault="00B414CC" w:rsidP="00B414CC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752FF29" w14:textId="269B5148" w:rsidR="00B414CC" w:rsidRPr="00A81779" w:rsidRDefault="00B414CC" w:rsidP="00B414CC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         -</w:t>
            </w:r>
          </w:p>
        </w:tc>
        <w:tc>
          <w:tcPr>
            <w:tcW w:w="180" w:type="dxa"/>
            <w:vAlign w:val="bottom"/>
          </w:tcPr>
          <w:p w14:paraId="7613B7FC" w14:textId="77777777" w:rsidR="00B414CC" w:rsidRPr="00A81779" w:rsidRDefault="00B414CC" w:rsidP="00B414CC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D86348E" w14:textId="77777777" w:rsidR="00B414CC" w:rsidRPr="00A81779" w:rsidRDefault="00B414CC" w:rsidP="00B414CC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1,033</w:t>
            </w:r>
          </w:p>
        </w:tc>
        <w:tc>
          <w:tcPr>
            <w:tcW w:w="180" w:type="dxa"/>
            <w:vAlign w:val="bottom"/>
          </w:tcPr>
          <w:p w14:paraId="509B2F16" w14:textId="77777777" w:rsidR="00B414CC" w:rsidRPr="00A81779" w:rsidRDefault="00B414CC" w:rsidP="00B414CC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9" w:type="dxa"/>
            <w:vAlign w:val="bottom"/>
          </w:tcPr>
          <w:p w14:paraId="6C6A3070" w14:textId="77777777" w:rsidR="00B414CC" w:rsidRPr="00CB43BE" w:rsidRDefault="00B414CC" w:rsidP="00B414CC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2,130</w:t>
            </w:r>
          </w:p>
        </w:tc>
        <w:tc>
          <w:tcPr>
            <w:tcW w:w="180" w:type="dxa"/>
            <w:vAlign w:val="bottom"/>
          </w:tcPr>
          <w:p w14:paraId="40D12389" w14:textId="77777777" w:rsidR="00B414CC" w:rsidRPr="00A81779" w:rsidRDefault="00B414CC" w:rsidP="00B414CC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24D1982" w14:textId="77777777" w:rsidR="00B414CC" w:rsidRPr="00CB43BE" w:rsidRDefault="00B414CC" w:rsidP="00B414CC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2,836</w:t>
            </w:r>
          </w:p>
        </w:tc>
        <w:tc>
          <w:tcPr>
            <w:tcW w:w="180" w:type="dxa"/>
            <w:vAlign w:val="bottom"/>
          </w:tcPr>
          <w:p w14:paraId="52D868CA" w14:textId="77777777" w:rsidR="00B414CC" w:rsidRPr="00A81779" w:rsidRDefault="00B414CC" w:rsidP="00B414CC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339020C" w14:textId="77777777" w:rsidR="00B414CC" w:rsidRPr="00CB43BE" w:rsidRDefault="00B414CC" w:rsidP="00B414CC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1,662</w:t>
            </w:r>
          </w:p>
        </w:tc>
        <w:tc>
          <w:tcPr>
            <w:tcW w:w="180" w:type="dxa"/>
            <w:vAlign w:val="bottom"/>
          </w:tcPr>
          <w:p w14:paraId="4D105914" w14:textId="77777777" w:rsidR="00B414CC" w:rsidRPr="00A81779" w:rsidRDefault="00B414CC" w:rsidP="00B414CC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736427D" w14:textId="77777777" w:rsidR="00B414CC" w:rsidRPr="00CB43BE" w:rsidRDefault="00B414CC" w:rsidP="00B414CC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1,419</w:t>
            </w:r>
          </w:p>
        </w:tc>
        <w:tc>
          <w:tcPr>
            <w:tcW w:w="180" w:type="dxa"/>
            <w:vAlign w:val="bottom"/>
          </w:tcPr>
          <w:p w14:paraId="47A1704E" w14:textId="77777777" w:rsidR="00B414CC" w:rsidRPr="00A81779" w:rsidRDefault="00B414CC" w:rsidP="00B414CC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1" w:type="dxa"/>
            <w:vAlign w:val="bottom"/>
          </w:tcPr>
          <w:p w14:paraId="175E3156" w14:textId="77777777" w:rsidR="00B414CC" w:rsidRPr="00A81779" w:rsidRDefault="00B414CC" w:rsidP="00B414CC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888</w:t>
            </w:r>
          </w:p>
        </w:tc>
        <w:tc>
          <w:tcPr>
            <w:tcW w:w="180" w:type="dxa"/>
            <w:vAlign w:val="bottom"/>
          </w:tcPr>
          <w:p w14:paraId="13977148" w14:textId="77777777" w:rsidR="00B414CC" w:rsidRPr="00A81779" w:rsidRDefault="00B414CC" w:rsidP="00B414CC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048" w:type="dxa"/>
            <w:vAlign w:val="bottom"/>
          </w:tcPr>
          <w:p w14:paraId="33E1A41C" w14:textId="77777777" w:rsidR="00B414CC" w:rsidRPr="00CB43BE" w:rsidRDefault="00B414CC" w:rsidP="00B414CC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9,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968</w:t>
            </w:r>
          </w:p>
        </w:tc>
      </w:tr>
      <w:tr w:rsidR="00216D37" w:rsidRPr="00A47552" w14:paraId="2E8A59C4" w14:textId="77777777" w:rsidTr="00340F9F">
        <w:trPr>
          <w:cantSplit/>
          <w:trHeight w:val="335"/>
        </w:trPr>
        <w:tc>
          <w:tcPr>
            <w:tcW w:w="3330" w:type="dxa"/>
            <w:gridSpan w:val="2"/>
            <w:vAlign w:val="bottom"/>
          </w:tcPr>
          <w:p w14:paraId="23A6A2E6" w14:textId="77777777" w:rsidR="00216D37" w:rsidRPr="00A81779" w:rsidRDefault="00216D37" w:rsidP="00216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41F27">
              <w:rPr>
                <w:rFonts w:ascii="Angsana New" w:hAnsi="Angsana New" w:hint="cs"/>
                <w:sz w:val="28"/>
                <w:szCs w:val="28"/>
                <w:cs/>
              </w:rPr>
              <w:t>ส่วนเกินทุนจากการตีราคา</w:t>
            </w:r>
          </w:p>
        </w:tc>
        <w:tc>
          <w:tcPr>
            <w:tcW w:w="1181" w:type="dxa"/>
            <w:vAlign w:val="bottom"/>
          </w:tcPr>
          <w:p w14:paraId="4AC405C8" w14:textId="04E77315" w:rsidR="00216D37" w:rsidRPr="00CB43BE" w:rsidRDefault="00216D37" w:rsidP="00216D37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        204,927</w:t>
            </w:r>
          </w:p>
        </w:tc>
        <w:tc>
          <w:tcPr>
            <w:tcW w:w="180" w:type="dxa"/>
            <w:vAlign w:val="bottom"/>
          </w:tcPr>
          <w:p w14:paraId="5D1E9449" w14:textId="77777777" w:rsidR="00216D37" w:rsidRPr="00A81779" w:rsidRDefault="00216D37" w:rsidP="00216D37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92B8B0F" w14:textId="32411F54" w:rsidR="00216D37" w:rsidRDefault="00216D37" w:rsidP="00216D37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         -</w:t>
            </w:r>
          </w:p>
        </w:tc>
        <w:tc>
          <w:tcPr>
            <w:tcW w:w="180" w:type="dxa"/>
            <w:vAlign w:val="bottom"/>
          </w:tcPr>
          <w:p w14:paraId="1682B6C9" w14:textId="77777777" w:rsidR="00216D37" w:rsidRPr="00A81779" w:rsidRDefault="00216D37" w:rsidP="00216D37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FAB0C12" w14:textId="5AFD6313" w:rsidR="00216D37" w:rsidRDefault="00216D37" w:rsidP="00216D37">
            <w:pPr>
              <w:pStyle w:val="acctfourfigures"/>
              <w:tabs>
                <w:tab w:val="clear" w:pos="765"/>
                <w:tab w:val="decimal" w:pos="735"/>
              </w:tabs>
              <w:spacing w:line="320" w:lineRule="exact"/>
              <w:ind w:right="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    -</w:t>
            </w:r>
          </w:p>
        </w:tc>
        <w:tc>
          <w:tcPr>
            <w:tcW w:w="180" w:type="dxa"/>
            <w:vAlign w:val="bottom"/>
          </w:tcPr>
          <w:p w14:paraId="4FFADA37" w14:textId="77777777" w:rsidR="00216D37" w:rsidRPr="00A81779" w:rsidRDefault="00216D37" w:rsidP="00216D37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9" w:type="dxa"/>
            <w:vAlign w:val="bottom"/>
          </w:tcPr>
          <w:p w14:paraId="65925B5A" w14:textId="77777777" w:rsidR="00216D37" w:rsidRDefault="00216D37" w:rsidP="00216D37">
            <w:pPr>
              <w:pStyle w:val="acctfourfigures"/>
              <w:tabs>
                <w:tab w:val="clear" w:pos="765"/>
                <w:tab w:val="decimal" w:pos="73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AC770B3" w14:textId="77777777" w:rsidR="00216D37" w:rsidRPr="00A81779" w:rsidRDefault="00216D37" w:rsidP="00216D37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03B572D" w14:textId="2F8A0682" w:rsidR="00216D37" w:rsidRDefault="00216D37" w:rsidP="00216D37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            -</w:t>
            </w:r>
          </w:p>
        </w:tc>
        <w:tc>
          <w:tcPr>
            <w:tcW w:w="180" w:type="dxa"/>
            <w:vAlign w:val="bottom"/>
          </w:tcPr>
          <w:p w14:paraId="4F8C0C26" w14:textId="77777777" w:rsidR="00216D37" w:rsidRPr="00A81779" w:rsidRDefault="00216D37" w:rsidP="00216D37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ABAED7D" w14:textId="77777777" w:rsidR="00216D37" w:rsidRDefault="00216D37" w:rsidP="00216D37">
            <w:pPr>
              <w:pStyle w:val="acctfourfigures"/>
              <w:tabs>
                <w:tab w:val="clear" w:pos="765"/>
                <w:tab w:val="decimal" w:pos="641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035AC88" w14:textId="77777777" w:rsidR="00216D37" w:rsidRPr="00A81779" w:rsidRDefault="00216D37" w:rsidP="00216D37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62881E6" w14:textId="77777777" w:rsidR="00216D37" w:rsidRDefault="00216D37" w:rsidP="00216D37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B0C19A3" w14:textId="77777777" w:rsidR="00216D37" w:rsidRPr="00A81779" w:rsidRDefault="00216D37" w:rsidP="00216D37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1" w:type="dxa"/>
            <w:vAlign w:val="bottom"/>
          </w:tcPr>
          <w:p w14:paraId="1A407C93" w14:textId="5D286A6A" w:rsidR="00216D37" w:rsidRDefault="00216D37" w:rsidP="00080787">
            <w:pPr>
              <w:pStyle w:val="acctfourfigures"/>
              <w:tabs>
                <w:tab w:val="clear" w:pos="765"/>
                <w:tab w:val="decimal" w:pos="889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                -</w:t>
            </w:r>
          </w:p>
        </w:tc>
        <w:tc>
          <w:tcPr>
            <w:tcW w:w="180" w:type="dxa"/>
            <w:vAlign w:val="bottom"/>
          </w:tcPr>
          <w:p w14:paraId="36F7DEB5" w14:textId="77777777" w:rsidR="00216D37" w:rsidRPr="00A81779" w:rsidRDefault="00216D37" w:rsidP="00216D37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048" w:type="dxa"/>
            <w:vAlign w:val="bottom"/>
          </w:tcPr>
          <w:p w14:paraId="5E278E48" w14:textId="77777777" w:rsidR="00216D37" w:rsidRPr="00A47552" w:rsidRDefault="00216D37" w:rsidP="00A47552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47552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   204,927</w:t>
            </w:r>
          </w:p>
        </w:tc>
      </w:tr>
      <w:tr w:rsidR="00B414CC" w:rsidRPr="00A81779" w14:paraId="338ECB25" w14:textId="77777777" w:rsidTr="00340F9F">
        <w:trPr>
          <w:cantSplit/>
          <w:trHeight w:val="299"/>
        </w:trPr>
        <w:tc>
          <w:tcPr>
            <w:tcW w:w="3330" w:type="dxa"/>
            <w:gridSpan w:val="2"/>
            <w:vAlign w:val="bottom"/>
          </w:tcPr>
          <w:p w14:paraId="0CA2867A" w14:textId="77777777" w:rsidR="00B414CC" w:rsidRPr="00A81779" w:rsidRDefault="00B414CC" w:rsidP="00B4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81779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</w:p>
        </w:tc>
        <w:tc>
          <w:tcPr>
            <w:tcW w:w="1181" w:type="dxa"/>
            <w:vAlign w:val="bottom"/>
          </w:tcPr>
          <w:p w14:paraId="520DBABB" w14:textId="7F5B9155" w:rsidR="00B414CC" w:rsidRPr="00A81779" w:rsidRDefault="00B414CC" w:rsidP="00B414CC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3C16B8D" w14:textId="77777777" w:rsidR="00B414CC" w:rsidRPr="00A81779" w:rsidRDefault="00B414CC" w:rsidP="00B414CC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E47F556" w14:textId="62FF628F" w:rsidR="00B414CC" w:rsidRDefault="00B414CC" w:rsidP="00B414CC">
            <w:pPr>
              <w:pStyle w:val="acctfourfigures"/>
              <w:tabs>
                <w:tab w:val="clear" w:pos="765"/>
                <w:tab w:val="decimal" w:pos="73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         -</w:t>
            </w:r>
          </w:p>
        </w:tc>
        <w:tc>
          <w:tcPr>
            <w:tcW w:w="180" w:type="dxa"/>
            <w:vAlign w:val="bottom"/>
          </w:tcPr>
          <w:p w14:paraId="099BBA7D" w14:textId="77777777" w:rsidR="00B414CC" w:rsidRPr="00A81779" w:rsidRDefault="00B414CC" w:rsidP="00B414CC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64E0382" w14:textId="7D7DAF79" w:rsidR="00B414CC" w:rsidRDefault="00B414CC" w:rsidP="00B414CC">
            <w:pPr>
              <w:pStyle w:val="acctfourfigures"/>
              <w:tabs>
                <w:tab w:val="clear" w:pos="765"/>
                <w:tab w:val="decimal" w:pos="735"/>
              </w:tabs>
              <w:spacing w:line="320" w:lineRule="exact"/>
              <w:ind w:right="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          -</w:t>
            </w:r>
          </w:p>
        </w:tc>
        <w:tc>
          <w:tcPr>
            <w:tcW w:w="180" w:type="dxa"/>
            <w:vAlign w:val="bottom"/>
          </w:tcPr>
          <w:p w14:paraId="69E9719C" w14:textId="77777777" w:rsidR="00B414CC" w:rsidRPr="00A81779" w:rsidRDefault="00B414CC" w:rsidP="00B414CC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9" w:type="dxa"/>
            <w:vAlign w:val="bottom"/>
          </w:tcPr>
          <w:p w14:paraId="3BB85047" w14:textId="77777777" w:rsidR="00B414CC" w:rsidRDefault="00B414CC" w:rsidP="00B414CC">
            <w:pPr>
              <w:pStyle w:val="acctfourfigures"/>
              <w:tabs>
                <w:tab w:val="clear" w:pos="765"/>
                <w:tab w:val="decimal" w:pos="73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8EC8F22" w14:textId="77777777" w:rsidR="00B414CC" w:rsidRPr="00A81779" w:rsidRDefault="00B414CC" w:rsidP="00B414CC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63BCEF1" w14:textId="77777777" w:rsidR="00B414CC" w:rsidRDefault="00B414CC" w:rsidP="00B414CC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2,960</w:t>
            </w:r>
          </w:p>
        </w:tc>
        <w:tc>
          <w:tcPr>
            <w:tcW w:w="180" w:type="dxa"/>
            <w:vAlign w:val="bottom"/>
          </w:tcPr>
          <w:p w14:paraId="0F7EA0E3" w14:textId="77777777" w:rsidR="00B414CC" w:rsidRPr="00A81779" w:rsidRDefault="00B414CC" w:rsidP="00B414CC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7EED3D3" w14:textId="77777777" w:rsidR="00B414CC" w:rsidRDefault="00B414CC" w:rsidP="00B414CC">
            <w:pPr>
              <w:pStyle w:val="acctfourfigures"/>
              <w:tabs>
                <w:tab w:val="clear" w:pos="765"/>
                <w:tab w:val="decimal" w:pos="641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040F155" w14:textId="77777777" w:rsidR="00B414CC" w:rsidRPr="00A81779" w:rsidRDefault="00B414CC" w:rsidP="00B414CC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677461D" w14:textId="77777777" w:rsidR="00B414CC" w:rsidRDefault="00B414CC" w:rsidP="00B414CC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8C9804E" w14:textId="77777777" w:rsidR="00B414CC" w:rsidRPr="00A81779" w:rsidRDefault="00B414CC" w:rsidP="00B414CC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1" w:type="dxa"/>
            <w:vAlign w:val="bottom"/>
          </w:tcPr>
          <w:p w14:paraId="554C0BE6" w14:textId="77777777" w:rsidR="00B414CC" w:rsidRDefault="00B414CC" w:rsidP="00B414CC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(2,960)</w:t>
            </w:r>
          </w:p>
        </w:tc>
        <w:tc>
          <w:tcPr>
            <w:tcW w:w="180" w:type="dxa"/>
            <w:vAlign w:val="bottom"/>
          </w:tcPr>
          <w:p w14:paraId="61714F0B" w14:textId="77777777" w:rsidR="00B414CC" w:rsidRPr="00A81779" w:rsidRDefault="00B414CC" w:rsidP="00B414CC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048" w:type="dxa"/>
            <w:vAlign w:val="bottom"/>
          </w:tcPr>
          <w:p w14:paraId="52F246B1" w14:textId="77777777" w:rsidR="00B414CC" w:rsidRDefault="00B414CC" w:rsidP="00B414CC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B414CC" w:rsidRPr="00A81779" w14:paraId="6D62CF69" w14:textId="77777777" w:rsidTr="00340F9F">
        <w:trPr>
          <w:cantSplit/>
          <w:trHeight w:val="353"/>
        </w:trPr>
        <w:tc>
          <w:tcPr>
            <w:tcW w:w="3330" w:type="dxa"/>
            <w:gridSpan w:val="2"/>
            <w:vAlign w:val="bottom"/>
          </w:tcPr>
          <w:p w14:paraId="081411ED" w14:textId="77777777" w:rsidR="00B414CC" w:rsidRPr="00A81779" w:rsidRDefault="00B414CC" w:rsidP="00B4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81779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81779">
              <w:rPr>
                <w:rFonts w:ascii="Angsana New" w:hAnsi="Angsana New"/>
                <w:sz w:val="28"/>
                <w:szCs w:val="28"/>
              </w:rPr>
              <w:t>/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81779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181" w:type="dxa"/>
            <w:vAlign w:val="bottom"/>
          </w:tcPr>
          <w:p w14:paraId="05006F84" w14:textId="6DF757CF" w:rsidR="00B414CC" w:rsidRPr="00A81779" w:rsidRDefault="00B414CC" w:rsidP="00B414CC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CC2DA30" w14:textId="77777777" w:rsidR="00B414CC" w:rsidRPr="00A81779" w:rsidRDefault="00B414CC" w:rsidP="00B414CC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A396F54" w14:textId="77777777" w:rsidR="00B414CC" w:rsidRPr="00A81779" w:rsidRDefault="00B414CC" w:rsidP="00B414CC">
            <w:pPr>
              <w:pStyle w:val="acctfourfigures"/>
              <w:tabs>
                <w:tab w:val="clear" w:pos="765"/>
                <w:tab w:val="decimal" w:pos="91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(1,526)</w:t>
            </w:r>
          </w:p>
        </w:tc>
        <w:tc>
          <w:tcPr>
            <w:tcW w:w="180" w:type="dxa"/>
            <w:vAlign w:val="bottom"/>
          </w:tcPr>
          <w:p w14:paraId="6870C826" w14:textId="77777777" w:rsidR="00B414CC" w:rsidRPr="00A81779" w:rsidRDefault="00B414CC" w:rsidP="00B414CC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9BB4374" w14:textId="77777777" w:rsidR="00B414CC" w:rsidRPr="0050202F" w:rsidRDefault="00B414CC" w:rsidP="00B414CC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(24,006</w:t>
            </w:r>
            <w:r w:rsidRPr="0050202F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30179754" w14:textId="77777777" w:rsidR="00B414CC" w:rsidRPr="00A81779" w:rsidRDefault="00B414CC" w:rsidP="00B414CC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9" w:type="dxa"/>
            <w:vAlign w:val="bottom"/>
          </w:tcPr>
          <w:p w14:paraId="1415315C" w14:textId="77777777" w:rsidR="00B414CC" w:rsidRPr="00A81779" w:rsidRDefault="00B414CC" w:rsidP="00B414CC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(5)</w:t>
            </w:r>
          </w:p>
        </w:tc>
        <w:tc>
          <w:tcPr>
            <w:tcW w:w="180" w:type="dxa"/>
            <w:vAlign w:val="bottom"/>
          </w:tcPr>
          <w:p w14:paraId="0C13409C" w14:textId="77777777" w:rsidR="00B414CC" w:rsidRPr="00A81779" w:rsidRDefault="00B414CC" w:rsidP="00B414CC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9A25E43" w14:textId="77777777" w:rsidR="00B414CC" w:rsidRPr="00A81779" w:rsidRDefault="00B414CC" w:rsidP="00B414CC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(11,778)</w:t>
            </w:r>
          </w:p>
        </w:tc>
        <w:tc>
          <w:tcPr>
            <w:tcW w:w="180" w:type="dxa"/>
            <w:vAlign w:val="bottom"/>
          </w:tcPr>
          <w:p w14:paraId="45071604" w14:textId="77777777" w:rsidR="00B414CC" w:rsidRPr="00A81779" w:rsidRDefault="00B414CC" w:rsidP="00B414CC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BE483F3" w14:textId="77777777" w:rsidR="00B414CC" w:rsidRPr="00A81779" w:rsidRDefault="00B414CC" w:rsidP="00B414CC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(15,286)</w:t>
            </w:r>
          </w:p>
        </w:tc>
        <w:tc>
          <w:tcPr>
            <w:tcW w:w="180" w:type="dxa"/>
            <w:vAlign w:val="bottom"/>
          </w:tcPr>
          <w:p w14:paraId="48A6DBB7" w14:textId="77777777" w:rsidR="00B414CC" w:rsidRPr="00A81779" w:rsidRDefault="00B414CC" w:rsidP="00B414CC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447DE89" w14:textId="77777777" w:rsidR="00B414CC" w:rsidRPr="00A81779" w:rsidRDefault="00B414CC" w:rsidP="00B414CC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(5,016)</w:t>
            </w:r>
          </w:p>
        </w:tc>
        <w:tc>
          <w:tcPr>
            <w:tcW w:w="180" w:type="dxa"/>
            <w:vAlign w:val="bottom"/>
          </w:tcPr>
          <w:p w14:paraId="14310C8F" w14:textId="77777777" w:rsidR="00B414CC" w:rsidRPr="00A81779" w:rsidRDefault="00B414CC" w:rsidP="00B414CC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1" w:type="dxa"/>
            <w:vAlign w:val="bottom"/>
          </w:tcPr>
          <w:p w14:paraId="38BB74CF" w14:textId="77777777" w:rsidR="00B414CC" w:rsidRPr="00A81779" w:rsidRDefault="00B414CC" w:rsidP="00B414CC">
            <w:pPr>
              <w:pStyle w:val="acctfourfigures"/>
              <w:tabs>
                <w:tab w:val="clear" w:pos="765"/>
                <w:tab w:val="decimal" w:pos="911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A7CFF25" w14:textId="77777777" w:rsidR="00B414CC" w:rsidRPr="00A81779" w:rsidRDefault="00B414CC" w:rsidP="00B414CC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vAlign w:val="bottom"/>
          </w:tcPr>
          <w:p w14:paraId="7854EF07" w14:textId="77777777" w:rsidR="00B414CC" w:rsidRPr="00A81779" w:rsidRDefault="00B414CC" w:rsidP="00B414CC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(57,617)</w:t>
            </w:r>
          </w:p>
        </w:tc>
      </w:tr>
      <w:tr w:rsidR="00216D37" w:rsidRPr="00A81779" w14:paraId="1688B151" w14:textId="77777777" w:rsidTr="00340F9F">
        <w:trPr>
          <w:cantSplit/>
          <w:trHeight w:val="325"/>
        </w:trPr>
        <w:tc>
          <w:tcPr>
            <w:tcW w:w="3330" w:type="dxa"/>
            <w:gridSpan w:val="2"/>
            <w:vAlign w:val="bottom"/>
          </w:tcPr>
          <w:p w14:paraId="02BBD055" w14:textId="77777777" w:rsidR="00216D37" w:rsidRPr="00A81779" w:rsidRDefault="00216D37" w:rsidP="00216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817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8177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A817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2560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7A33F09E" w14:textId="77777777" w:rsidR="00216D37" w:rsidRPr="00A81779" w:rsidRDefault="00216D37" w:rsidP="00216D37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5A2CFE4" w14:textId="77777777" w:rsidR="00216D37" w:rsidRPr="00A81779" w:rsidRDefault="00216D37" w:rsidP="00216D37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20E3D5D" w14:textId="77777777" w:rsidR="00216D37" w:rsidRPr="00A81779" w:rsidRDefault="00216D37" w:rsidP="00216D37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754E2F7" w14:textId="77777777" w:rsidR="00216D37" w:rsidRPr="00A81779" w:rsidRDefault="00216D37" w:rsidP="00216D37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E93F0D3" w14:textId="77777777" w:rsidR="00216D37" w:rsidRPr="00A81779" w:rsidRDefault="00216D37" w:rsidP="00216D37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C8AB95A" w14:textId="77777777" w:rsidR="00216D37" w:rsidRPr="00A81779" w:rsidRDefault="00216D37" w:rsidP="00216D37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  <w:vAlign w:val="bottom"/>
          </w:tcPr>
          <w:p w14:paraId="10F57E5A" w14:textId="77777777" w:rsidR="00216D37" w:rsidRPr="00A81779" w:rsidRDefault="00216D37" w:rsidP="00216D37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4FCEF34" w14:textId="77777777" w:rsidR="00216D37" w:rsidRPr="00A81779" w:rsidRDefault="00216D37" w:rsidP="00216D37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67173AE" w14:textId="77777777" w:rsidR="00216D37" w:rsidRPr="00A81779" w:rsidRDefault="00216D37" w:rsidP="00216D37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96FD997" w14:textId="77777777" w:rsidR="00216D37" w:rsidRPr="00A81779" w:rsidRDefault="00216D37" w:rsidP="00216D37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2FB479A" w14:textId="77777777" w:rsidR="00216D37" w:rsidRPr="00A81779" w:rsidRDefault="00216D37" w:rsidP="00216D37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CF6BF4E" w14:textId="77777777" w:rsidR="00216D37" w:rsidRPr="00A81779" w:rsidRDefault="00216D37" w:rsidP="00216D37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115DD70" w14:textId="77777777" w:rsidR="00216D37" w:rsidRPr="00A81779" w:rsidRDefault="00216D37" w:rsidP="00216D37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EDD042E" w14:textId="77777777" w:rsidR="00216D37" w:rsidRPr="00A81779" w:rsidRDefault="00216D37" w:rsidP="00216D37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vAlign w:val="bottom"/>
          </w:tcPr>
          <w:p w14:paraId="1FF6212B" w14:textId="77777777" w:rsidR="00216D37" w:rsidRPr="00A81779" w:rsidRDefault="00216D37" w:rsidP="00216D37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0633AE6" w14:textId="77777777" w:rsidR="00216D37" w:rsidRPr="00A81779" w:rsidRDefault="00216D37" w:rsidP="00216D37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vAlign w:val="bottom"/>
          </w:tcPr>
          <w:p w14:paraId="39D75FF3" w14:textId="77777777" w:rsidR="00216D37" w:rsidRPr="00A81779" w:rsidRDefault="00216D37" w:rsidP="00216D37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216D37" w:rsidRPr="00A81779" w14:paraId="2E244A49" w14:textId="77777777" w:rsidTr="00340F9F">
        <w:trPr>
          <w:cantSplit/>
          <w:trHeight w:val="397"/>
        </w:trPr>
        <w:tc>
          <w:tcPr>
            <w:tcW w:w="3330" w:type="dxa"/>
            <w:gridSpan w:val="2"/>
            <w:vAlign w:val="bottom"/>
          </w:tcPr>
          <w:p w14:paraId="15072135" w14:textId="77777777" w:rsidR="00216D37" w:rsidRPr="00A81779" w:rsidRDefault="00216D37" w:rsidP="00216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A817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และ </w:t>
            </w:r>
            <w:r w:rsidRPr="00A8177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A817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181" w:type="dxa"/>
            <w:vAlign w:val="bottom"/>
          </w:tcPr>
          <w:p w14:paraId="4D91AB3F" w14:textId="77777777" w:rsidR="00216D37" w:rsidRPr="00A81779" w:rsidRDefault="00216D37" w:rsidP="00216D37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795,281</w:t>
            </w:r>
          </w:p>
        </w:tc>
        <w:tc>
          <w:tcPr>
            <w:tcW w:w="180" w:type="dxa"/>
            <w:vAlign w:val="bottom"/>
          </w:tcPr>
          <w:p w14:paraId="6863642E" w14:textId="77777777" w:rsidR="00216D37" w:rsidRPr="00A81779" w:rsidRDefault="00216D37" w:rsidP="00216D37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8071FD0" w14:textId="77777777" w:rsidR="00216D37" w:rsidRPr="00A81779" w:rsidRDefault="00216D37" w:rsidP="00216D37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582,617</w:t>
            </w:r>
          </w:p>
        </w:tc>
        <w:tc>
          <w:tcPr>
            <w:tcW w:w="180" w:type="dxa"/>
            <w:vAlign w:val="bottom"/>
          </w:tcPr>
          <w:p w14:paraId="545C4601" w14:textId="77777777" w:rsidR="00216D37" w:rsidRPr="00A81779" w:rsidRDefault="00216D37" w:rsidP="00216D37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2F66D3A" w14:textId="77777777" w:rsidR="00216D37" w:rsidRPr="00A81779" w:rsidRDefault="00216D37" w:rsidP="00216D37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132,837</w:t>
            </w:r>
          </w:p>
        </w:tc>
        <w:tc>
          <w:tcPr>
            <w:tcW w:w="180" w:type="dxa"/>
            <w:vAlign w:val="bottom"/>
          </w:tcPr>
          <w:p w14:paraId="72C9343E" w14:textId="77777777" w:rsidR="00216D37" w:rsidRPr="00A81779" w:rsidRDefault="00216D37" w:rsidP="00216D37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89" w:type="dxa"/>
            <w:vAlign w:val="bottom"/>
          </w:tcPr>
          <w:p w14:paraId="2BE61733" w14:textId="77777777" w:rsidR="00216D37" w:rsidRPr="00A81779" w:rsidRDefault="00216D37" w:rsidP="00216D37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850,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038</w:t>
            </w:r>
          </w:p>
        </w:tc>
        <w:tc>
          <w:tcPr>
            <w:tcW w:w="180" w:type="dxa"/>
            <w:vAlign w:val="bottom"/>
          </w:tcPr>
          <w:p w14:paraId="3514CFED" w14:textId="77777777" w:rsidR="00216D37" w:rsidRPr="00A81779" w:rsidRDefault="00216D37" w:rsidP="00216D37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A798D1D" w14:textId="77777777" w:rsidR="00216D37" w:rsidRPr="00C7340B" w:rsidRDefault="00216D37" w:rsidP="00216D37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87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,4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77</w:t>
            </w:r>
          </w:p>
        </w:tc>
        <w:tc>
          <w:tcPr>
            <w:tcW w:w="180" w:type="dxa"/>
            <w:vAlign w:val="bottom"/>
          </w:tcPr>
          <w:p w14:paraId="24277F75" w14:textId="77777777" w:rsidR="00216D37" w:rsidRPr="00A81779" w:rsidRDefault="00216D37" w:rsidP="00216D37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A5170F7" w14:textId="77777777" w:rsidR="00216D37" w:rsidRPr="00A81779" w:rsidRDefault="00216D37" w:rsidP="00216D37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266,371</w:t>
            </w:r>
          </w:p>
        </w:tc>
        <w:tc>
          <w:tcPr>
            <w:tcW w:w="180" w:type="dxa"/>
            <w:vAlign w:val="bottom"/>
          </w:tcPr>
          <w:p w14:paraId="416775D1" w14:textId="77777777" w:rsidR="00216D37" w:rsidRPr="00A81779" w:rsidRDefault="00216D37" w:rsidP="00216D37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91FB4B5" w14:textId="77777777" w:rsidR="00216D37" w:rsidRPr="00A81779" w:rsidRDefault="00216D37" w:rsidP="00216D37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83,925</w:t>
            </w:r>
          </w:p>
        </w:tc>
        <w:tc>
          <w:tcPr>
            <w:tcW w:w="180" w:type="dxa"/>
            <w:vAlign w:val="bottom"/>
          </w:tcPr>
          <w:p w14:paraId="10645F2B" w14:textId="77777777" w:rsidR="00216D37" w:rsidRPr="00A81779" w:rsidRDefault="00216D37" w:rsidP="00216D37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1" w:type="dxa"/>
            <w:vAlign w:val="bottom"/>
          </w:tcPr>
          <w:p w14:paraId="75A3BF2C" w14:textId="77777777" w:rsidR="00216D37" w:rsidRPr="00A81779" w:rsidRDefault="00216D37" w:rsidP="00216D37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1,522</w:t>
            </w:r>
          </w:p>
        </w:tc>
        <w:tc>
          <w:tcPr>
            <w:tcW w:w="180" w:type="dxa"/>
            <w:vAlign w:val="bottom"/>
          </w:tcPr>
          <w:p w14:paraId="25E9F0EC" w14:textId="77777777" w:rsidR="00216D37" w:rsidRPr="00A81779" w:rsidRDefault="00216D37" w:rsidP="00216D37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48" w:type="dxa"/>
            <w:vAlign w:val="bottom"/>
          </w:tcPr>
          <w:p w14:paraId="1ACC63FB" w14:textId="77777777" w:rsidR="00216D37" w:rsidRPr="00C07606" w:rsidRDefault="00216D37" w:rsidP="00216D37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3,100,068</w:t>
            </w:r>
          </w:p>
        </w:tc>
      </w:tr>
      <w:tr w:rsidR="00080787" w:rsidRPr="00A81779" w14:paraId="22EC2DDA" w14:textId="77777777" w:rsidTr="00340F9F">
        <w:trPr>
          <w:cantSplit/>
          <w:trHeight w:val="316"/>
        </w:trPr>
        <w:tc>
          <w:tcPr>
            <w:tcW w:w="3330" w:type="dxa"/>
            <w:gridSpan w:val="2"/>
            <w:vAlign w:val="bottom"/>
          </w:tcPr>
          <w:p w14:paraId="41428B8A" w14:textId="77777777" w:rsidR="00080787" w:rsidRPr="00A81779" w:rsidRDefault="00080787" w:rsidP="00216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81779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81" w:type="dxa"/>
            <w:vAlign w:val="bottom"/>
          </w:tcPr>
          <w:p w14:paraId="30F00FBD" w14:textId="124C1FF7" w:rsidR="00080787" w:rsidRPr="00A81779" w:rsidRDefault="00080787" w:rsidP="00216D37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             </w:t>
            </w: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498A100" w14:textId="77777777" w:rsidR="00080787" w:rsidRPr="00A81779" w:rsidRDefault="00080787" w:rsidP="00216D37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E654095" w14:textId="0D730320" w:rsidR="00080787" w:rsidRPr="00A81779" w:rsidRDefault="00080787" w:rsidP="00216D37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         -</w:t>
            </w:r>
          </w:p>
        </w:tc>
        <w:tc>
          <w:tcPr>
            <w:tcW w:w="180" w:type="dxa"/>
            <w:vAlign w:val="bottom"/>
          </w:tcPr>
          <w:p w14:paraId="3D6B8E30" w14:textId="77777777" w:rsidR="00080787" w:rsidRPr="00A81779" w:rsidRDefault="00080787" w:rsidP="00216D37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23A9D3B" w14:textId="486A6294" w:rsidR="00080787" w:rsidRPr="00A81779" w:rsidRDefault="00FB03BD" w:rsidP="00216D37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11</w:t>
            </w:r>
            <w:r w:rsidR="0011048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311</w:t>
            </w:r>
          </w:p>
        </w:tc>
        <w:tc>
          <w:tcPr>
            <w:tcW w:w="180" w:type="dxa"/>
            <w:vAlign w:val="bottom"/>
          </w:tcPr>
          <w:p w14:paraId="7DAEB972" w14:textId="77777777" w:rsidR="00080787" w:rsidRPr="00A81779" w:rsidRDefault="00080787" w:rsidP="00216D37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9" w:type="dxa"/>
          </w:tcPr>
          <w:p w14:paraId="330D4286" w14:textId="39448A63" w:rsidR="00080787" w:rsidRPr="00A81779" w:rsidRDefault="00080787" w:rsidP="00080787">
            <w:pPr>
              <w:pStyle w:val="acctfourfigures"/>
              <w:tabs>
                <w:tab w:val="clear" w:pos="765"/>
                <w:tab w:val="decimal" w:pos="73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A1EA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EBDEF1D" w14:textId="77777777" w:rsidR="00080787" w:rsidRPr="00A81779" w:rsidRDefault="00080787" w:rsidP="00216D37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78AFC9B" w14:textId="3C5E4990" w:rsidR="00080787" w:rsidRPr="00A81779" w:rsidRDefault="00110485" w:rsidP="00216D37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</w:t>
            </w:r>
            <w:r w:rsidR="00FB03BD">
              <w:rPr>
                <w:rFonts w:ascii="Angsana New" w:hAnsi="Angsana New" w:cs="Angsana New"/>
                <w:sz w:val="28"/>
                <w:szCs w:val="28"/>
                <w:lang w:bidi="th-TH"/>
              </w:rPr>
              <w:t>9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FB03BD">
              <w:rPr>
                <w:rFonts w:ascii="Angsana New" w:hAnsi="Angsana New" w:cs="Angsana New"/>
                <w:sz w:val="28"/>
                <w:szCs w:val="28"/>
                <w:lang w:bidi="th-TH"/>
              </w:rPr>
              <w:t>456</w:t>
            </w:r>
          </w:p>
        </w:tc>
        <w:tc>
          <w:tcPr>
            <w:tcW w:w="180" w:type="dxa"/>
            <w:vAlign w:val="bottom"/>
          </w:tcPr>
          <w:p w14:paraId="2A09B4AE" w14:textId="77777777" w:rsidR="00080787" w:rsidRPr="00A81779" w:rsidRDefault="00080787" w:rsidP="00216D37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165401E" w14:textId="56EBA329" w:rsidR="00080787" w:rsidRPr="00A81779" w:rsidRDefault="00FB03BD" w:rsidP="00216D37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6,059</w:t>
            </w:r>
          </w:p>
        </w:tc>
        <w:tc>
          <w:tcPr>
            <w:tcW w:w="180" w:type="dxa"/>
            <w:vAlign w:val="bottom"/>
          </w:tcPr>
          <w:p w14:paraId="34598EA0" w14:textId="77777777" w:rsidR="00080787" w:rsidRPr="00A81779" w:rsidRDefault="00080787" w:rsidP="00216D37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AC14DCA" w14:textId="5B7ED696" w:rsidR="00080787" w:rsidRPr="00A81779" w:rsidRDefault="00110485" w:rsidP="00216D37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14,</w:t>
            </w:r>
            <w:r w:rsidR="00FB03BD">
              <w:rPr>
                <w:rFonts w:ascii="Angsana New" w:hAnsi="Angsana New" w:cs="Angsana New"/>
                <w:sz w:val="28"/>
                <w:szCs w:val="28"/>
                <w:lang w:bidi="th-TH"/>
              </w:rPr>
              <w:t>918</w:t>
            </w:r>
          </w:p>
        </w:tc>
        <w:tc>
          <w:tcPr>
            <w:tcW w:w="180" w:type="dxa"/>
            <w:vAlign w:val="bottom"/>
          </w:tcPr>
          <w:p w14:paraId="14D22B08" w14:textId="77777777" w:rsidR="00080787" w:rsidRPr="00A81779" w:rsidRDefault="00080787" w:rsidP="00216D37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1" w:type="dxa"/>
            <w:vAlign w:val="bottom"/>
          </w:tcPr>
          <w:p w14:paraId="5DC993EB" w14:textId="79A2DC0A" w:rsidR="00080787" w:rsidRPr="00A81779" w:rsidRDefault="00080787" w:rsidP="00080787">
            <w:pPr>
              <w:pStyle w:val="acctfourfigures"/>
              <w:tabs>
                <w:tab w:val="clear" w:pos="765"/>
                <w:tab w:val="decimal" w:pos="889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93C7930" w14:textId="77777777" w:rsidR="00080787" w:rsidRPr="00A81779" w:rsidRDefault="00080787" w:rsidP="00216D37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048" w:type="dxa"/>
            <w:vAlign w:val="bottom"/>
          </w:tcPr>
          <w:p w14:paraId="4001DF9C" w14:textId="75FA548F" w:rsidR="00080787" w:rsidRPr="00A81779" w:rsidRDefault="00FB03BD" w:rsidP="00216D37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61</w:t>
            </w:r>
            <w:r w:rsidR="00110485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744</w:t>
            </w:r>
          </w:p>
        </w:tc>
      </w:tr>
      <w:tr w:rsidR="00D42F3F" w:rsidRPr="00A81779" w14:paraId="4E9C9CAA" w14:textId="77777777" w:rsidTr="00340F9F">
        <w:trPr>
          <w:cantSplit/>
          <w:trHeight w:val="317"/>
        </w:trPr>
        <w:tc>
          <w:tcPr>
            <w:tcW w:w="3330" w:type="dxa"/>
            <w:gridSpan w:val="2"/>
            <w:vAlign w:val="bottom"/>
          </w:tcPr>
          <w:p w14:paraId="5E7D6AC4" w14:textId="198B4EE6" w:rsidR="00D42F3F" w:rsidRDefault="00D42F3F" w:rsidP="00216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โอนไปอสังหาริมทรัพย์</w:t>
            </w:r>
          </w:p>
        </w:tc>
        <w:tc>
          <w:tcPr>
            <w:tcW w:w="1181" w:type="dxa"/>
            <w:vAlign w:val="bottom"/>
          </w:tcPr>
          <w:p w14:paraId="0C75CDED" w14:textId="77777777" w:rsidR="00D42F3F" w:rsidRDefault="00D42F3F" w:rsidP="00216D37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E69C615" w14:textId="77777777" w:rsidR="00D42F3F" w:rsidRPr="00A81779" w:rsidRDefault="00D42F3F" w:rsidP="00216D37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AE0C3F5" w14:textId="77777777" w:rsidR="00D42F3F" w:rsidRDefault="00D42F3F" w:rsidP="00110485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BCA6DE9" w14:textId="77777777" w:rsidR="00D42F3F" w:rsidRPr="00A81779" w:rsidRDefault="00D42F3F" w:rsidP="00216D37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FE770AB" w14:textId="77777777" w:rsidR="00D42F3F" w:rsidRPr="00644374" w:rsidRDefault="00D42F3F" w:rsidP="00216D37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CDA0EB1" w14:textId="77777777" w:rsidR="00D42F3F" w:rsidRPr="00A81779" w:rsidRDefault="00D42F3F" w:rsidP="00216D37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9" w:type="dxa"/>
          </w:tcPr>
          <w:p w14:paraId="2472431E" w14:textId="77777777" w:rsidR="00D42F3F" w:rsidRPr="005A1EA9" w:rsidRDefault="00D42F3F" w:rsidP="00080787">
            <w:pPr>
              <w:pStyle w:val="acctfourfigures"/>
              <w:tabs>
                <w:tab w:val="clear" w:pos="765"/>
                <w:tab w:val="decimal" w:pos="73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E858CD2" w14:textId="77777777" w:rsidR="00D42F3F" w:rsidRPr="00A81779" w:rsidRDefault="00D42F3F" w:rsidP="00216D37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4783398" w14:textId="77777777" w:rsidR="00D42F3F" w:rsidRPr="00C0478A" w:rsidRDefault="00D42F3F" w:rsidP="00080787">
            <w:pPr>
              <w:pStyle w:val="acctfourfigures"/>
              <w:tabs>
                <w:tab w:val="clear" w:pos="765"/>
                <w:tab w:val="decimal" w:pos="641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2605038" w14:textId="77777777" w:rsidR="00D42F3F" w:rsidRPr="00A81779" w:rsidRDefault="00D42F3F" w:rsidP="00216D37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3F253E2" w14:textId="77777777" w:rsidR="00D42F3F" w:rsidRDefault="00D42F3F" w:rsidP="00216D37">
            <w:pPr>
              <w:pStyle w:val="acctfourfigures"/>
              <w:tabs>
                <w:tab w:val="clear" w:pos="765"/>
                <w:tab w:val="decimal" w:pos="641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288A8EC" w14:textId="77777777" w:rsidR="00D42F3F" w:rsidRPr="00A81779" w:rsidRDefault="00D42F3F" w:rsidP="00216D37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FC51277" w14:textId="77777777" w:rsidR="00D42F3F" w:rsidRDefault="00D42F3F" w:rsidP="00216D37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66249EE" w14:textId="77777777" w:rsidR="00D42F3F" w:rsidRPr="00A81779" w:rsidRDefault="00D42F3F" w:rsidP="00216D37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1" w:type="dxa"/>
            <w:vAlign w:val="bottom"/>
          </w:tcPr>
          <w:p w14:paraId="13BB131E" w14:textId="77777777" w:rsidR="00D42F3F" w:rsidRDefault="00D42F3F" w:rsidP="00080787">
            <w:pPr>
              <w:pStyle w:val="acctfourfigures"/>
              <w:tabs>
                <w:tab w:val="clear" w:pos="765"/>
                <w:tab w:val="decimal" w:pos="889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AD92FB5" w14:textId="77777777" w:rsidR="00D42F3F" w:rsidRPr="00A81779" w:rsidRDefault="00D42F3F" w:rsidP="00216D37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048" w:type="dxa"/>
            <w:vAlign w:val="bottom"/>
          </w:tcPr>
          <w:p w14:paraId="4907E302" w14:textId="77777777" w:rsidR="00D42F3F" w:rsidRDefault="00D42F3F" w:rsidP="00110485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255425" w:rsidRPr="00A81779" w14:paraId="7C7BC085" w14:textId="77777777" w:rsidTr="00340F9F">
        <w:trPr>
          <w:cantSplit/>
          <w:trHeight w:val="317"/>
        </w:trPr>
        <w:tc>
          <w:tcPr>
            <w:tcW w:w="2430" w:type="dxa"/>
            <w:vAlign w:val="bottom"/>
          </w:tcPr>
          <w:p w14:paraId="027BDD0B" w14:textId="77777777" w:rsidR="00255425" w:rsidRPr="00A81779" w:rsidRDefault="00255425" w:rsidP="00216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เพื่อการลงทุน</w:t>
            </w:r>
          </w:p>
        </w:tc>
        <w:tc>
          <w:tcPr>
            <w:tcW w:w="900" w:type="dxa"/>
            <w:vAlign w:val="bottom"/>
          </w:tcPr>
          <w:p w14:paraId="333B6611" w14:textId="30D1C4E8" w:rsidR="00255425" w:rsidRPr="00255425" w:rsidRDefault="00255425" w:rsidP="00255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255425">
              <w:rPr>
                <w:rFonts w:ascii="Angsana New" w:hAnsi="Angsana New"/>
                <w:i/>
                <w:iCs/>
                <w:sz w:val="28"/>
                <w:szCs w:val="28"/>
              </w:rPr>
              <w:t>15</w:t>
            </w:r>
          </w:p>
        </w:tc>
        <w:tc>
          <w:tcPr>
            <w:tcW w:w="1181" w:type="dxa"/>
            <w:vAlign w:val="bottom"/>
          </w:tcPr>
          <w:p w14:paraId="08C75DEA" w14:textId="5786D9CD" w:rsidR="00255425" w:rsidRPr="00A81779" w:rsidRDefault="00255425" w:rsidP="00216D37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36A9546" w14:textId="77777777" w:rsidR="00255425" w:rsidRPr="00A81779" w:rsidRDefault="00255425" w:rsidP="00216D37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AED9246" w14:textId="06280E3C" w:rsidR="00255425" w:rsidRPr="00A81779" w:rsidRDefault="00255425" w:rsidP="00110485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(14,608)</w:t>
            </w:r>
          </w:p>
        </w:tc>
        <w:tc>
          <w:tcPr>
            <w:tcW w:w="180" w:type="dxa"/>
            <w:vAlign w:val="bottom"/>
          </w:tcPr>
          <w:p w14:paraId="571133DC" w14:textId="77777777" w:rsidR="00255425" w:rsidRPr="00A81779" w:rsidRDefault="00255425" w:rsidP="00216D37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9FF741C" w14:textId="51112E59" w:rsidR="00255425" w:rsidRPr="0050202F" w:rsidRDefault="00255425" w:rsidP="00216D37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644374">
              <w:rPr>
                <w:rFonts w:ascii="Angsana New" w:hAnsi="Angsana New" w:cs="Angsana New"/>
                <w:sz w:val="28"/>
                <w:szCs w:val="28"/>
              </w:rPr>
              <w:t xml:space="preserve">             -</w:t>
            </w:r>
          </w:p>
        </w:tc>
        <w:tc>
          <w:tcPr>
            <w:tcW w:w="180" w:type="dxa"/>
            <w:vAlign w:val="bottom"/>
          </w:tcPr>
          <w:p w14:paraId="6816334E" w14:textId="77777777" w:rsidR="00255425" w:rsidRPr="00A81779" w:rsidRDefault="00255425" w:rsidP="00216D37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9" w:type="dxa"/>
          </w:tcPr>
          <w:p w14:paraId="36BB2F12" w14:textId="1490B869" w:rsidR="00255425" w:rsidRPr="00A81779" w:rsidRDefault="00255425" w:rsidP="00080787">
            <w:pPr>
              <w:pStyle w:val="acctfourfigures"/>
              <w:tabs>
                <w:tab w:val="clear" w:pos="765"/>
                <w:tab w:val="decimal" w:pos="73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A1EA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609A96B" w14:textId="77777777" w:rsidR="00255425" w:rsidRPr="00A81779" w:rsidRDefault="00255425" w:rsidP="00216D37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BB54C94" w14:textId="36895080" w:rsidR="00255425" w:rsidRPr="00A81779" w:rsidRDefault="00255425" w:rsidP="00080787">
            <w:pPr>
              <w:pStyle w:val="acctfourfigures"/>
              <w:tabs>
                <w:tab w:val="clear" w:pos="765"/>
                <w:tab w:val="decimal" w:pos="641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0478A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            -</w:t>
            </w:r>
          </w:p>
        </w:tc>
        <w:tc>
          <w:tcPr>
            <w:tcW w:w="180" w:type="dxa"/>
            <w:vAlign w:val="bottom"/>
          </w:tcPr>
          <w:p w14:paraId="7547BA61" w14:textId="77777777" w:rsidR="00255425" w:rsidRPr="00A81779" w:rsidRDefault="00255425" w:rsidP="00216D37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BC61BBD" w14:textId="004E1666" w:rsidR="00255425" w:rsidRPr="00A81779" w:rsidRDefault="00255425" w:rsidP="00216D37">
            <w:pPr>
              <w:pStyle w:val="acctfourfigures"/>
              <w:tabs>
                <w:tab w:val="clear" w:pos="765"/>
                <w:tab w:val="decimal" w:pos="641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A230F47" w14:textId="77777777" w:rsidR="00255425" w:rsidRPr="00A81779" w:rsidRDefault="00255425" w:rsidP="00216D37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E0E0D08" w14:textId="5453C379" w:rsidR="00255425" w:rsidRPr="00A81779" w:rsidRDefault="00255425" w:rsidP="00216D37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C16B782" w14:textId="77777777" w:rsidR="00255425" w:rsidRPr="00A81779" w:rsidRDefault="00255425" w:rsidP="00216D37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1" w:type="dxa"/>
            <w:vAlign w:val="bottom"/>
          </w:tcPr>
          <w:p w14:paraId="1E8ADAA2" w14:textId="35A2F2E9" w:rsidR="00255425" w:rsidRPr="00A81779" w:rsidRDefault="00255425" w:rsidP="00080787">
            <w:pPr>
              <w:pStyle w:val="acctfourfigures"/>
              <w:tabs>
                <w:tab w:val="clear" w:pos="765"/>
                <w:tab w:val="decimal" w:pos="889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FF23B9D" w14:textId="77777777" w:rsidR="00255425" w:rsidRPr="00A81779" w:rsidRDefault="00255425" w:rsidP="00216D37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048" w:type="dxa"/>
            <w:vAlign w:val="bottom"/>
          </w:tcPr>
          <w:p w14:paraId="1AE5C9CF" w14:textId="776DA065" w:rsidR="00255425" w:rsidRPr="00A81779" w:rsidRDefault="00255425" w:rsidP="00110485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(14,608)</w:t>
            </w:r>
          </w:p>
        </w:tc>
      </w:tr>
      <w:tr w:rsidR="00A47552" w:rsidRPr="00A81779" w14:paraId="1C6D6C72" w14:textId="77777777" w:rsidTr="00340F9F">
        <w:trPr>
          <w:cantSplit/>
          <w:trHeight w:val="263"/>
        </w:trPr>
        <w:tc>
          <w:tcPr>
            <w:tcW w:w="3330" w:type="dxa"/>
            <w:gridSpan w:val="2"/>
            <w:vAlign w:val="bottom"/>
          </w:tcPr>
          <w:p w14:paraId="096D3DDD" w14:textId="77777777" w:rsidR="00A47552" w:rsidRPr="00A81779" w:rsidRDefault="00A47552" w:rsidP="00A47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81779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81779">
              <w:rPr>
                <w:rFonts w:ascii="Angsana New" w:hAnsi="Angsana New"/>
                <w:sz w:val="28"/>
                <w:szCs w:val="28"/>
              </w:rPr>
              <w:t>/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81779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181" w:type="dxa"/>
            <w:vAlign w:val="bottom"/>
          </w:tcPr>
          <w:p w14:paraId="3EEB0733" w14:textId="667905F2" w:rsidR="00A47552" w:rsidRPr="00A81779" w:rsidRDefault="00A47552" w:rsidP="00A47552">
            <w:pPr>
              <w:pStyle w:val="acctfourfigures"/>
              <w:tabs>
                <w:tab w:val="clear" w:pos="765"/>
                <w:tab w:val="decimal" w:pos="720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980070B" w14:textId="77777777" w:rsidR="00A47552" w:rsidRPr="00A81779" w:rsidRDefault="00A47552" w:rsidP="00A47552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F9B10D5" w14:textId="32B5631B" w:rsidR="00A47552" w:rsidRPr="00A81779" w:rsidRDefault="00A47552" w:rsidP="00A47552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(6,946)</w:t>
            </w:r>
          </w:p>
        </w:tc>
        <w:tc>
          <w:tcPr>
            <w:tcW w:w="180" w:type="dxa"/>
            <w:vAlign w:val="bottom"/>
          </w:tcPr>
          <w:p w14:paraId="1AE17B12" w14:textId="77777777" w:rsidR="00A47552" w:rsidRPr="00A81779" w:rsidRDefault="00A47552" w:rsidP="00A47552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73B2426" w14:textId="7FFA7AA2" w:rsidR="00A47552" w:rsidRPr="0050202F" w:rsidRDefault="00A47552" w:rsidP="00A47552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(32,741)</w:t>
            </w:r>
          </w:p>
        </w:tc>
        <w:tc>
          <w:tcPr>
            <w:tcW w:w="180" w:type="dxa"/>
            <w:vAlign w:val="bottom"/>
          </w:tcPr>
          <w:p w14:paraId="12E6B201" w14:textId="77777777" w:rsidR="00A47552" w:rsidRPr="00A81779" w:rsidRDefault="00A47552" w:rsidP="00A47552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9" w:type="dxa"/>
            <w:vAlign w:val="bottom"/>
          </w:tcPr>
          <w:p w14:paraId="37478EEE" w14:textId="4A2BB303" w:rsidR="00A47552" w:rsidRPr="00A81779" w:rsidRDefault="00A47552" w:rsidP="00A47552">
            <w:pPr>
              <w:pStyle w:val="acctfourfigures"/>
              <w:tabs>
                <w:tab w:val="clear" w:pos="765"/>
                <w:tab w:val="decimal" w:pos="73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A1EA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F430DA3" w14:textId="77777777" w:rsidR="00A47552" w:rsidRPr="00A81779" w:rsidRDefault="00A47552" w:rsidP="00A47552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A6F0380" w14:textId="74E45A87" w:rsidR="00A47552" w:rsidRPr="00A81779" w:rsidRDefault="00A47552" w:rsidP="00A47552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(104,113)</w:t>
            </w:r>
          </w:p>
        </w:tc>
        <w:tc>
          <w:tcPr>
            <w:tcW w:w="180" w:type="dxa"/>
            <w:vAlign w:val="bottom"/>
          </w:tcPr>
          <w:p w14:paraId="6FE624CE" w14:textId="77777777" w:rsidR="00A47552" w:rsidRPr="00A81779" w:rsidRDefault="00A47552" w:rsidP="00A47552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B1EF4D6" w14:textId="7186774F" w:rsidR="00A47552" w:rsidRPr="00A81779" w:rsidRDefault="00A47552" w:rsidP="00A47552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(12,797)</w:t>
            </w:r>
          </w:p>
        </w:tc>
        <w:tc>
          <w:tcPr>
            <w:tcW w:w="180" w:type="dxa"/>
            <w:vAlign w:val="bottom"/>
          </w:tcPr>
          <w:p w14:paraId="1DA39547" w14:textId="77777777" w:rsidR="00A47552" w:rsidRPr="00A81779" w:rsidRDefault="00A47552" w:rsidP="00A47552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7A28F0C" w14:textId="77F99920" w:rsidR="00A47552" w:rsidRPr="00A81779" w:rsidRDefault="00A47552" w:rsidP="00A47552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(36,940)</w:t>
            </w:r>
          </w:p>
        </w:tc>
        <w:tc>
          <w:tcPr>
            <w:tcW w:w="180" w:type="dxa"/>
            <w:vAlign w:val="bottom"/>
          </w:tcPr>
          <w:p w14:paraId="2256996D" w14:textId="77777777" w:rsidR="00A47552" w:rsidRPr="00A81779" w:rsidRDefault="00A47552" w:rsidP="00A47552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1" w:type="dxa"/>
            <w:vAlign w:val="bottom"/>
          </w:tcPr>
          <w:p w14:paraId="6F48AACF" w14:textId="311EE19E" w:rsidR="00A47552" w:rsidRPr="00A81779" w:rsidRDefault="00A47552" w:rsidP="00A47552">
            <w:pPr>
              <w:pStyle w:val="acctfourfigures"/>
              <w:tabs>
                <w:tab w:val="clear" w:pos="765"/>
                <w:tab w:val="decimal" w:pos="889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1CDBA97" w14:textId="77777777" w:rsidR="00A47552" w:rsidRPr="00A81779" w:rsidRDefault="00A47552" w:rsidP="00A47552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vAlign w:val="bottom"/>
          </w:tcPr>
          <w:p w14:paraId="5C7C0234" w14:textId="7B1B6574" w:rsidR="00A47552" w:rsidRPr="00A81779" w:rsidRDefault="00A47552" w:rsidP="00A47552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(193,537)</w:t>
            </w:r>
          </w:p>
        </w:tc>
      </w:tr>
      <w:tr w:rsidR="00255425" w:rsidRPr="00A81779" w14:paraId="5827C0F0" w14:textId="77777777" w:rsidTr="00340F9F">
        <w:trPr>
          <w:cantSplit/>
          <w:trHeight w:val="299"/>
        </w:trPr>
        <w:tc>
          <w:tcPr>
            <w:tcW w:w="2430" w:type="dxa"/>
            <w:vAlign w:val="bottom"/>
          </w:tcPr>
          <w:p w14:paraId="01117183" w14:textId="311B1023" w:rsidR="00255425" w:rsidRPr="00A81779" w:rsidRDefault="00255425" w:rsidP="00216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โอนออก</w:t>
            </w:r>
            <w:r w:rsidRPr="00C34F4F">
              <w:rPr>
                <w:rFonts w:ascii="Angsana New" w:hAnsi="Angsana New" w:hint="cs"/>
                <w:sz w:val="28"/>
                <w:szCs w:val="28"/>
                <w:cs/>
              </w:rPr>
              <w:t>จากการ</w:t>
            </w:r>
            <w:r w:rsidR="00340F9F">
              <w:rPr>
                <w:rFonts w:ascii="Angsana New" w:hAnsi="Angsana New" w:hint="cs"/>
                <w:sz w:val="28"/>
                <w:szCs w:val="28"/>
                <w:cs/>
              </w:rPr>
              <w:t>สูญเสีย</w:t>
            </w:r>
            <w:r w:rsidR="00340F9F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="00340F9F">
              <w:rPr>
                <w:rFonts w:ascii="Angsana New" w:hAnsi="Angsana New" w:hint="cs"/>
                <w:sz w:val="28"/>
                <w:szCs w:val="28"/>
                <w:cs/>
              </w:rPr>
              <w:t xml:space="preserve">   อำนาจควบคุมในบริษัทย่อย</w:t>
            </w:r>
          </w:p>
        </w:tc>
        <w:tc>
          <w:tcPr>
            <w:tcW w:w="900" w:type="dxa"/>
            <w:vAlign w:val="bottom"/>
          </w:tcPr>
          <w:p w14:paraId="5E7EF7D3" w14:textId="20E528A5" w:rsidR="00255425" w:rsidRPr="00255425" w:rsidRDefault="00255425" w:rsidP="00255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255425">
              <w:rPr>
                <w:rFonts w:ascii="Angsana New" w:hAnsi="Angsana New"/>
                <w:i/>
                <w:iCs/>
                <w:sz w:val="28"/>
                <w:szCs w:val="28"/>
              </w:rPr>
              <w:t>12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47F644E0" w14:textId="13CB9656" w:rsidR="00255425" w:rsidRDefault="00255425" w:rsidP="00080787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412,493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4DBD1C71" w14:textId="77777777" w:rsidR="00255425" w:rsidRPr="00A81779" w:rsidRDefault="00255425" w:rsidP="00216D37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AF8F76F" w14:textId="73A7DFA4" w:rsidR="00255425" w:rsidRDefault="00255425" w:rsidP="00216D37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(531,040)</w:t>
            </w:r>
          </w:p>
        </w:tc>
        <w:tc>
          <w:tcPr>
            <w:tcW w:w="180" w:type="dxa"/>
            <w:vAlign w:val="bottom"/>
          </w:tcPr>
          <w:p w14:paraId="6C395C1A" w14:textId="77777777" w:rsidR="00255425" w:rsidRPr="00A81779" w:rsidRDefault="00255425" w:rsidP="00216D37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F8F382B" w14:textId="37E5C847" w:rsidR="00255425" w:rsidRDefault="00255425" w:rsidP="00216D37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(4</w:t>
            </w:r>
            <w:r w:rsidR="00FB03BD">
              <w:rPr>
                <w:rFonts w:ascii="Angsana New" w:hAnsi="Angsana New" w:cs="Angsana New"/>
                <w:sz w:val="28"/>
                <w:szCs w:val="28"/>
              </w:rPr>
              <w:t>7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FB03BD">
              <w:rPr>
                <w:rFonts w:ascii="Angsana New" w:hAnsi="Angsana New" w:cs="Angsana New"/>
                <w:sz w:val="28"/>
                <w:szCs w:val="28"/>
              </w:rPr>
              <w:t>377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646ACB05" w14:textId="77777777" w:rsidR="00255425" w:rsidRPr="00A81779" w:rsidRDefault="00255425" w:rsidP="00216D37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  <w:vAlign w:val="bottom"/>
          </w:tcPr>
          <w:p w14:paraId="6FFB7354" w14:textId="405E5E09" w:rsidR="00255425" w:rsidRDefault="00255425" w:rsidP="00216D37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(848,402)</w:t>
            </w:r>
          </w:p>
        </w:tc>
        <w:tc>
          <w:tcPr>
            <w:tcW w:w="180" w:type="dxa"/>
            <w:vAlign w:val="bottom"/>
          </w:tcPr>
          <w:p w14:paraId="1C8448AA" w14:textId="77777777" w:rsidR="00255425" w:rsidRPr="00A81779" w:rsidRDefault="00255425" w:rsidP="00216D37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9E471DC" w14:textId="4CB63590" w:rsidR="00255425" w:rsidRDefault="00255425" w:rsidP="00216D37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FB03BD">
              <w:rPr>
                <w:rFonts w:ascii="Angsana New" w:hAnsi="Angsana New" w:cs="Angsana New"/>
                <w:sz w:val="28"/>
                <w:szCs w:val="28"/>
                <w:lang w:bidi="th-TH"/>
              </w:rPr>
              <w:t>20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FB03BD">
              <w:rPr>
                <w:rFonts w:ascii="Angsana New" w:hAnsi="Angsana New" w:cs="Angsana New"/>
                <w:sz w:val="28"/>
                <w:szCs w:val="28"/>
                <w:lang w:bidi="th-TH"/>
              </w:rPr>
              <w:t>285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BF0BF10" w14:textId="77777777" w:rsidR="00255425" w:rsidRPr="00A81779" w:rsidRDefault="00255425" w:rsidP="00216D37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DDEC738" w14:textId="1117F1DC" w:rsidR="00255425" w:rsidRDefault="00255425" w:rsidP="00216D37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(3</w:t>
            </w:r>
            <w:r w:rsidR="00FB03BD">
              <w:rPr>
                <w:rFonts w:ascii="Angsana New" w:hAnsi="Angsana New" w:cs="Angsana New"/>
                <w:sz w:val="28"/>
                <w:szCs w:val="28"/>
                <w:lang w:bidi="th-TH"/>
              </w:rPr>
              <w:t>4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FB03BD">
              <w:rPr>
                <w:rFonts w:ascii="Angsana New" w:hAnsi="Angsana New" w:cs="Angsana New"/>
                <w:sz w:val="28"/>
                <w:szCs w:val="28"/>
                <w:lang w:bidi="th-TH"/>
              </w:rPr>
              <w:t>279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68D734E" w14:textId="77777777" w:rsidR="00255425" w:rsidRPr="00A81779" w:rsidRDefault="00255425" w:rsidP="00216D37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B8D4782" w14:textId="3F724B77" w:rsidR="00255425" w:rsidRDefault="00255425" w:rsidP="00216D37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(15,</w:t>
            </w:r>
            <w:r w:rsidR="00FB03BD">
              <w:rPr>
                <w:rFonts w:ascii="Angsana New" w:hAnsi="Angsana New" w:cs="Angsana New"/>
                <w:sz w:val="28"/>
                <w:szCs w:val="28"/>
                <w:lang w:bidi="th-TH"/>
              </w:rPr>
              <w:t>727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5FD2DB4" w14:textId="77777777" w:rsidR="00255425" w:rsidRPr="00A81779" w:rsidRDefault="00255425" w:rsidP="00216D37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bottom"/>
          </w:tcPr>
          <w:p w14:paraId="7CCF2662" w14:textId="368011FE" w:rsidR="00255425" w:rsidRDefault="00255425" w:rsidP="00110485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(1,522)</w:t>
            </w:r>
          </w:p>
        </w:tc>
        <w:tc>
          <w:tcPr>
            <w:tcW w:w="180" w:type="dxa"/>
            <w:vAlign w:val="bottom"/>
          </w:tcPr>
          <w:p w14:paraId="32006F32" w14:textId="77777777" w:rsidR="00255425" w:rsidRPr="00A81779" w:rsidRDefault="00255425" w:rsidP="00216D37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vAlign w:val="bottom"/>
          </w:tcPr>
          <w:p w14:paraId="55B692BA" w14:textId="1A94BD25" w:rsidR="00255425" w:rsidRDefault="00255425" w:rsidP="00110485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(1,</w:t>
            </w:r>
            <w:r w:rsidR="00FB03BD">
              <w:rPr>
                <w:rFonts w:ascii="Angsana New" w:hAnsi="Angsana New" w:cs="Angsana New"/>
                <w:sz w:val="28"/>
                <w:szCs w:val="28"/>
                <w:lang w:bidi="th-TH"/>
              </w:rPr>
              <w:t>911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FB03BD">
              <w:rPr>
                <w:rFonts w:ascii="Angsana New" w:hAnsi="Angsana New" w:cs="Angsana New"/>
                <w:sz w:val="28"/>
                <w:szCs w:val="28"/>
                <w:lang w:bidi="th-TH"/>
              </w:rPr>
              <w:t>125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080787" w:rsidRPr="00A81779" w14:paraId="3613CCA7" w14:textId="77777777" w:rsidTr="00340F9F">
        <w:trPr>
          <w:cantSplit/>
          <w:trHeight w:val="397"/>
        </w:trPr>
        <w:tc>
          <w:tcPr>
            <w:tcW w:w="3330" w:type="dxa"/>
            <w:gridSpan w:val="2"/>
            <w:vAlign w:val="bottom"/>
          </w:tcPr>
          <w:p w14:paraId="0DE8F55F" w14:textId="3DA25226" w:rsidR="00080787" w:rsidRPr="00A81779" w:rsidRDefault="00080787" w:rsidP="00216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817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8177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A817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1A00DF" w14:textId="0426134F" w:rsidR="00080787" w:rsidRPr="00A81779" w:rsidRDefault="00080787" w:rsidP="00216D37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382,78</w:t>
            </w:r>
            <w:r w:rsidR="00A47552"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80" w:type="dxa"/>
            <w:vAlign w:val="bottom"/>
          </w:tcPr>
          <w:p w14:paraId="29A0502B" w14:textId="77777777" w:rsidR="00080787" w:rsidRPr="00A81779" w:rsidRDefault="00080787" w:rsidP="00216D37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303D58" w14:textId="03FEFA7E" w:rsidR="00080787" w:rsidRPr="00A81779" w:rsidRDefault="00110485" w:rsidP="00216D37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30,023</w:t>
            </w:r>
          </w:p>
        </w:tc>
        <w:tc>
          <w:tcPr>
            <w:tcW w:w="180" w:type="dxa"/>
            <w:vAlign w:val="bottom"/>
          </w:tcPr>
          <w:p w14:paraId="03AE0388" w14:textId="77777777" w:rsidR="00080787" w:rsidRPr="00A81779" w:rsidRDefault="00080787" w:rsidP="00216D37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CA327A" w14:textId="6097A2BD" w:rsidR="00080787" w:rsidRPr="00A81779" w:rsidRDefault="00110485" w:rsidP="00216D37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64,030</w:t>
            </w:r>
          </w:p>
        </w:tc>
        <w:tc>
          <w:tcPr>
            <w:tcW w:w="180" w:type="dxa"/>
            <w:vAlign w:val="bottom"/>
          </w:tcPr>
          <w:p w14:paraId="78FF4364" w14:textId="77777777" w:rsidR="00080787" w:rsidRPr="00A81779" w:rsidRDefault="00080787" w:rsidP="00216D37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C941B2" w14:textId="3EB51D9E" w:rsidR="00080787" w:rsidRPr="00A81779" w:rsidRDefault="00110485" w:rsidP="00216D37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1,636</w:t>
            </w:r>
          </w:p>
        </w:tc>
        <w:tc>
          <w:tcPr>
            <w:tcW w:w="180" w:type="dxa"/>
            <w:vAlign w:val="bottom"/>
          </w:tcPr>
          <w:p w14:paraId="0AEA38F0" w14:textId="77777777" w:rsidR="00080787" w:rsidRPr="00A81779" w:rsidRDefault="00080787" w:rsidP="00216D37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96F89F" w14:textId="619DCC6D" w:rsidR="00080787" w:rsidRPr="00A81779" w:rsidRDefault="00110485" w:rsidP="00216D37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292,535</w:t>
            </w:r>
          </w:p>
        </w:tc>
        <w:tc>
          <w:tcPr>
            <w:tcW w:w="180" w:type="dxa"/>
            <w:vAlign w:val="bottom"/>
          </w:tcPr>
          <w:p w14:paraId="78CCD6C2" w14:textId="77777777" w:rsidR="00080787" w:rsidRPr="00A81779" w:rsidRDefault="00080787" w:rsidP="00216D37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57B900" w14:textId="6D88FBEE" w:rsidR="00080787" w:rsidRPr="00A81779" w:rsidRDefault="00110485" w:rsidP="00216D37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22</w:t>
            </w:r>
            <w:r w:rsidR="00A47552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5,354</w:t>
            </w:r>
          </w:p>
        </w:tc>
        <w:tc>
          <w:tcPr>
            <w:tcW w:w="180" w:type="dxa"/>
            <w:vAlign w:val="bottom"/>
          </w:tcPr>
          <w:p w14:paraId="71611DD2" w14:textId="77777777" w:rsidR="00080787" w:rsidRPr="00A81779" w:rsidRDefault="00080787" w:rsidP="00216D37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C205EA" w14:textId="44A74488" w:rsidR="00080787" w:rsidRPr="00A81779" w:rsidRDefault="00110485" w:rsidP="00216D37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46,176</w:t>
            </w:r>
          </w:p>
        </w:tc>
        <w:tc>
          <w:tcPr>
            <w:tcW w:w="180" w:type="dxa"/>
            <w:vAlign w:val="bottom"/>
          </w:tcPr>
          <w:p w14:paraId="6F69A8F6" w14:textId="77777777" w:rsidR="00080787" w:rsidRPr="00A81779" w:rsidRDefault="00080787" w:rsidP="00216D37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83E618" w14:textId="702FC0BF" w:rsidR="00080787" w:rsidRPr="00A81779" w:rsidRDefault="00080787" w:rsidP="00080787">
            <w:pPr>
              <w:pStyle w:val="acctfourfigures"/>
              <w:tabs>
                <w:tab w:val="clear" w:pos="765"/>
              </w:tabs>
              <w:spacing w:line="320" w:lineRule="exact"/>
              <w:ind w:right="22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61F02F5" w14:textId="77777777" w:rsidR="00080787" w:rsidRPr="00A81779" w:rsidRDefault="00080787" w:rsidP="00216D37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C13B7B" w14:textId="09BE4DEB" w:rsidR="00080787" w:rsidRPr="00C07606" w:rsidRDefault="00110485" w:rsidP="00216D37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1,042,542</w:t>
            </w:r>
          </w:p>
        </w:tc>
      </w:tr>
    </w:tbl>
    <w:p w14:paraId="309EFCE2" w14:textId="77777777" w:rsidR="00725AB7" w:rsidRDefault="00725AB7" w:rsidP="009A78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cs/>
        </w:rPr>
        <w:sectPr w:rsidR="00725AB7" w:rsidSect="00B75C63">
          <w:footerReference w:type="default" r:id="rId14"/>
          <w:footerReference w:type="first" r:id="rId15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tbl>
      <w:tblPr>
        <w:tblW w:w="14765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28"/>
        <w:gridCol w:w="539"/>
        <w:gridCol w:w="359"/>
        <w:gridCol w:w="819"/>
        <w:gridCol w:w="180"/>
        <w:gridCol w:w="80"/>
        <w:gridCol w:w="180"/>
        <w:gridCol w:w="900"/>
        <w:gridCol w:w="270"/>
        <w:gridCol w:w="80"/>
        <w:gridCol w:w="180"/>
        <w:gridCol w:w="730"/>
        <w:gridCol w:w="180"/>
        <w:gridCol w:w="260"/>
        <w:gridCol w:w="180"/>
        <w:gridCol w:w="730"/>
        <w:gridCol w:w="180"/>
        <w:gridCol w:w="80"/>
        <w:gridCol w:w="180"/>
        <w:gridCol w:w="820"/>
        <w:gridCol w:w="180"/>
        <w:gridCol w:w="80"/>
        <w:gridCol w:w="180"/>
        <w:gridCol w:w="640"/>
        <w:gridCol w:w="180"/>
        <w:gridCol w:w="260"/>
        <w:gridCol w:w="180"/>
        <w:gridCol w:w="550"/>
        <w:gridCol w:w="180"/>
        <w:gridCol w:w="260"/>
        <w:gridCol w:w="180"/>
        <w:gridCol w:w="910"/>
        <w:gridCol w:w="180"/>
        <w:gridCol w:w="275"/>
        <w:gridCol w:w="180"/>
        <w:gridCol w:w="540"/>
        <w:gridCol w:w="455"/>
      </w:tblGrid>
      <w:tr w:rsidR="009A7804" w:rsidRPr="00A00D00" w14:paraId="46314B27" w14:textId="77777777" w:rsidTr="001F7B7B">
        <w:trPr>
          <w:cantSplit/>
          <w:trHeight w:val="397"/>
        </w:trPr>
        <w:tc>
          <w:tcPr>
            <w:tcW w:w="3330" w:type="dxa"/>
            <w:gridSpan w:val="3"/>
            <w:vAlign w:val="bottom"/>
          </w:tcPr>
          <w:p w14:paraId="5E583840" w14:textId="77777777" w:rsidR="009A7804" w:rsidRPr="00A00D00" w:rsidRDefault="009A7804" w:rsidP="00C5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435" w:type="dxa"/>
            <w:gridSpan w:val="34"/>
            <w:vAlign w:val="bottom"/>
          </w:tcPr>
          <w:p w14:paraId="7972DA65" w14:textId="77777777" w:rsidR="009A7804" w:rsidRPr="00A00D00" w:rsidRDefault="009A7804" w:rsidP="00C56339">
            <w:pPr>
              <w:pStyle w:val="acctcolumnheading"/>
              <w:spacing w:after="0" w:line="380" w:lineRule="exact"/>
              <w:ind w:left="-78" w:right="-61"/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A00D0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50202F" w:rsidRPr="00A00D00" w14:paraId="7F7CDC4C" w14:textId="77777777" w:rsidTr="001F7B7B">
        <w:trPr>
          <w:cantSplit/>
          <w:trHeight w:val="397"/>
        </w:trPr>
        <w:tc>
          <w:tcPr>
            <w:tcW w:w="3330" w:type="dxa"/>
            <w:gridSpan w:val="3"/>
            <w:vAlign w:val="bottom"/>
          </w:tcPr>
          <w:p w14:paraId="6C1CF7C0" w14:textId="77777777" w:rsidR="0050202F" w:rsidRPr="00A00D00" w:rsidRDefault="0050202F" w:rsidP="00C5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2E595FC3" w14:textId="77777777" w:rsidR="0050202F" w:rsidRPr="00A00D00" w:rsidRDefault="0050202F" w:rsidP="00C56339">
            <w:pPr>
              <w:pStyle w:val="acctcolumnheading"/>
              <w:spacing w:after="0" w:line="380" w:lineRule="exact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5BB7B9B" w14:textId="77777777" w:rsidR="0050202F" w:rsidRPr="00A00D00" w:rsidRDefault="0050202F" w:rsidP="00C56339">
            <w:pPr>
              <w:pStyle w:val="acctcolumnheading"/>
              <w:spacing w:after="0" w:line="380" w:lineRule="exact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0" w:type="dxa"/>
            <w:gridSpan w:val="3"/>
            <w:vAlign w:val="bottom"/>
          </w:tcPr>
          <w:p w14:paraId="7481B2E3" w14:textId="77777777" w:rsidR="0050202F" w:rsidRPr="00A00D00" w:rsidRDefault="0050202F" w:rsidP="00C56339">
            <w:pPr>
              <w:pStyle w:val="acctcolumnheading"/>
              <w:spacing w:after="0" w:line="380" w:lineRule="exact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EB8968B" w14:textId="77777777" w:rsidR="0050202F" w:rsidRPr="00A00D00" w:rsidRDefault="0050202F" w:rsidP="00C56339">
            <w:pPr>
              <w:pStyle w:val="acctcolumnheading"/>
              <w:spacing w:after="0" w:line="380" w:lineRule="exact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7A741182" w14:textId="77777777" w:rsidR="0050202F" w:rsidRPr="00A00D00" w:rsidRDefault="0050202F" w:rsidP="00C56339">
            <w:pPr>
              <w:pStyle w:val="acctcolumnheading"/>
              <w:spacing w:after="0" w:line="380" w:lineRule="exact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1D09F36" w14:textId="77777777" w:rsidR="0050202F" w:rsidRPr="00A00D00" w:rsidRDefault="0050202F" w:rsidP="00C56339">
            <w:pPr>
              <w:pStyle w:val="acctcolumnheading"/>
              <w:spacing w:after="0" w:line="380" w:lineRule="exact"/>
              <w:ind w:left="-57" w:right="-5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4B78C58A" w14:textId="77777777" w:rsidR="0050202F" w:rsidRPr="00A00D00" w:rsidRDefault="0050202F" w:rsidP="00C56339">
            <w:pPr>
              <w:pStyle w:val="acctcolumnheading"/>
              <w:spacing w:after="0" w:line="380" w:lineRule="exact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33F20B0" w14:textId="77777777" w:rsidR="0050202F" w:rsidRPr="00A00D00" w:rsidRDefault="0050202F" w:rsidP="00C56339">
            <w:pPr>
              <w:pStyle w:val="acctcolumnheading"/>
              <w:spacing w:after="0" w:line="380" w:lineRule="exact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57D5ECCF" w14:textId="77777777" w:rsidR="0050202F" w:rsidRPr="00A00D00" w:rsidRDefault="0050202F" w:rsidP="00C56339">
            <w:pPr>
              <w:pStyle w:val="acctcolumnheading"/>
              <w:spacing w:after="0" w:line="380" w:lineRule="exact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4EA9831" w14:textId="77777777" w:rsidR="0050202F" w:rsidRPr="00A00D00" w:rsidRDefault="0050202F" w:rsidP="00C56339">
            <w:pPr>
              <w:pStyle w:val="acctcolumnheading"/>
              <w:spacing w:after="0" w:line="380" w:lineRule="exact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76DD6537" w14:textId="77777777" w:rsidR="0050202F" w:rsidRPr="00A00D00" w:rsidRDefault="0050202F" w:rsidP="00C56339">
            <w:pPr>
              <w:pStyle w:val="acctcolumnheading"/>
              <w:spacing w:after="0" w:line="380" w:lineRule="exact"/>
              <w:ind w:left="-57" w:right="-5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00D0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เครื่องตกแต่ง</w:t>
            </w:r>
          </w:p>
        </w:tc>
        <w:tc>
          <w:tcPr>
            <w:tcW w:w="180" w:type="dxa"/>
            <w:vAlign w:val="bottom"/>
          </w:tcPr>
          <w:p w14:paraId="2680F1E2" w14:textId="77777777" w:rsidR="0050202F" w:rsidRPr="00A00D00" w:rsidRDefault="0050202F" w:rsidP="00C56339">
            <w:pPr>
              <w:pStyle w:val="acctcolumnheading"/>
              <w:spacing w:after="0" w:line="380" w:lineRule="exact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3BCC2B2A" w14:textId="77777777" w:rsidR="0050202F" w:rsidRPr="00A00D00" w:rsidRDefault="0050202F" w:rsidP="00C56339">
            <w:pPr>
              <w:pStyle w:val="acctcolumnheading"/>
              <w:spacing w:after="0" w:line="380" w:lineRule="exact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2A0CFB6" w14:textId="77777777" w:rsidR="0050202F" w:rsidRPr="00A00D00" w:rsidRDefault="0050202F" w:rsidP="00C56339">
            <w:pPr>
              <w:pStyle w:val="acctcolumnheading"/>
              <w:spacing w:after="0" w:line="380" w:lineRule="exact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65" w:type="dxa"/>
            <w:gridSpan w:val="3"/>
            <w:vAlign w:val="bottom"/>
          </w:tcPr>
          <w:p w14:paraId="0E4D50B6" w14:textId="77777777" w:rsidR="0050202F" w:rsidRPr="00A00D00" w:rsidRDefault="0050202F" w:rsidP="00C56339">
            <w:pPr>
              <w:pStyle w:val="acctcolumnheading"/>
              <w:spacing w:after="0" w:line="380" w:lineRule="exact"/>
              <w:ind w:left="-57" w:right="-5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71E168E" w14:textId="77777777" w:rsidR="0050202F" w:rsidRPr="00A00D00" w:rsidRDefault="0050202F" w:rsidP="00C56339">
            <w:pPr>
              <w:pStyle w:val="acctcolumnheading"/>
              <w:spacing w:after="0" w:line="380" w:lineRule="exact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8542784" w14:textId="77777777" w:rsidR="0050202F" w:rsidRPr="00A00D00" w:rsidRDefault="0050202F" w:rsidP="00C56339">
            <w:pPr>
              <w:pStyle w:val="acctcolumnheading"/>
              <w:spacing w:after="0" w:line="380" w:lineRule="exact"/>
              <w:ind w:left="-57" w:right="-57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</w:tr>
      <w:tr w:rsidR="00A501E7" w:rsidRPr="00A00D00" w14:paraId="0C152187" w14:textId="77777777" w:rsidTr="001F7B7B">
        <w:trPr>
          <w:cantSplit/>
          <w:trHeight w:val="397"/>
        </w:trPr>
        <w:tc>
          <w:tcPr>
            <w:tcW w:w="3330" w:type="dxa"/>
            <w:gridSpan w:val="3"/>
            <w:vAlign w:val="bottom"/>
          </w:tcPr>
          <w:p w14:paraId="741C5EA5" w14:textId="77777777" w:rsidR="00A501E7" w:rsidRPr="00A00D00" w:rsidRDefault="00A501E7" w:rsidP="00C5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7F67D6B3" w14:textId="77777777" w:rsidR="00A501E7" w:rsidRPr="00A00D00" w:rsidRDefault="00A501E7" w:rsidP="00C56339">
            <w:pPr>
              <w:pStyle w:val="acctcolumnheading"/>
              <w:spacing w:after="0" w:line="380" w:lineRule="exact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DA48D7C" w14:textId="77777777" w:rsidR="00A501E7" w:rsidRPr="00A00D00" w:rsidRDefault="00A501E7" w:rsidP="00C56339">
            <w:pPr>
              <w:pStyle w:val="acctcolumnheading"/>
              <w:spacing w:after="0" w:line="380" w:lineRule="exact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0" w:type="dxa"/>
            <w:gridSpan w:val="3"/>
            <w:vAlign w:val="bottom"/>
          </w:tcPr>
          <w:p w14:paraId="3CD49CA6" w14:textId="77777777" w:rsidR="00A501E7" w:rsidRPr="00A00D00" w:rsidRDefault="00A501E7" w:rsidP="00C56339">
            <w:pPr>
              <w:pStyle w:val="acctcolumnheading"/>
              <w:spacing w:after="0" w:line="380" w:lineRule="exact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38A5489" w14:textId="77777777" w:rsidR="00A501E7" w:rsidRPr="00A00D00" w:rsidRDefault="00A501E7" w:rsidP="00C56339">
            <w:pPr>
              <w:pStyle w:val="acctcolumnheading"/>
              <w:spacing w:after="0" w:line="380" w:lineRule="exact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2CD9E982" w14:textId="77777777" w:rsidR="00A501E7" w:rsidRPr="00A00D00" w:rsidRDefault="00A501E7" w:rsidP="00C56339">
            <w:pPr>
              <w:pStyle w:val="acctcolumnheading"/>
              <w:spacing w:after="0" w:line="380" w:lineRule="exact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EDFDC9F" w14:textId="77777777" w:rsidR="00A501E7" w:rsidRPr="00A00D00" w:rsidRDefault="00A501E7" w:rsidP="00C56339">
            <w:pPr>
              <w:pStyle w:val="acctcolumnheading"/>
              <w:spacing w:after="0" w:line="380" w:lineRule="exact"/>
              <w:ind w:left="-57" w:right="-5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2D1F82AD" w14:textId="0C24DDA1" w:rsidR="00A501E7" w:rsidRPr="00A00D00" w:rsidRDefault="0017758E" w:rsidP="00C56339">
            <w:pPr>
              <w:pStyle w:val="acctcolumnheading"/>
              <w:spacing w:after="0" w:line="380" w:lineRule="exact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7758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เครื่องจักร</w:t>
            </w:r>
          </w:p>
        </w:tc>
        <w:tc>
          <w:tcPr>
            <w:tcW w:w="180" w:type="dxa"/>
            <w:vAlign w:val="bottom"/>
          </w:tcPr>
          <w:p w14:paraId="2CE4E231" w14:textId="77777777" w:rsidR="00A501E7" w:rsidRPr="00A00D00" w:rsidRDefault="00A501E7" w:rsidP="00C56339">
            <w:pPr>
              <w:pStyle w:val="acctcolumnheading"/>
              <w:spacing w:after="0" w:line="380" w:lineRule="exact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63C6463E" w14:textId="77777777" w:rsidR="00A501E7" w:rsidRPr="00A81779" w:rsidRDefault="00A501E7" w:rsidP="00C56339">
            <w:pPr>
              <w:pStyle w:val="acctcolumnheading"/>
              <w:spacing w:after="0" w:line="380" w:lineRule="exact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8177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อุปกรณ์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ที่</w:t>
            </w:r>
          </w:p>
        </w:tc>
        <w:tc>
          <w:tcPr>
            <w:tcW w:w="180" w:type="dxa"/>
            <w:vAlign w:val="bottom"/>
          </w:tcPr>
          <w:p w14:paraId="4881AD90" w14:textId="77777777" w:rsidR="00A501E7" w:rsidRPr="00A00D00" w:rsidRDefault="00A501E7" w:rsidP="00C56339">
            <w:pPr>
              <w:pStyle w:val="acctcolumnheading"/>
              <w:spacing w:after="0" w:line="380" w:lineRule="exact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31EC3C83" w14:textId="77777777" w:rsidR="00A501E7" w:rsidRPr="00A00D00" w:rsidRDefault="00A501E7" w:rsidP="00C56339">
            <w:pPr>
              <w:pStyle w:val="acctcolumnheading"/>
              <w:spacing w:after="0" w:line="380" w:lineRule="exact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ติดตั้ง</w:t>
            </w:r>
            <w:r w:rsidRPr="00A00D0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และ</w:t>
            </w:r>
          </w:p>
        </w:tc>
        <w:tc>
          <w:tcPr>
            <w:tcW w:w="180" w:type="dxa"/>
            <w:vAlign w:val="bottom"/>
          </w:tcPr>
          <w:p w14:paraId="4EDA4734" w14:textId="77777777" w:rsidR="00A501E7" w:rsidRPr="00A00D00" w:rsidRDefault="00A501E7" w:rsidP="00C56339">
            <w:pPr>
              <w:pStyle w:val="acctcolumnheading"/>
              <w:spacing w:after="0" w:line="380" w:lineRule="exact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26EA7906" w14:textId="77777777" w:rsidR="00A501E7" w:rsidRPr="00A00D00" w:rsidRDefault="00A501E7" w:rsidP="00C56339">
            <w:pPr>
              <w:pStyle w:val="acctcolumnheading"/>
              <w:spacing w:after="0" w:line="380" w:lineRule="exact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C319A93" w14:textId="77777777" w:rsidR="00A501E7" w:rsidRPr="00A00D00" w:rsidRDefault="00A501E7" w:rsidP="00C56339">
            <w:pPr>
              <w:pStyle w:val="acctcolumnheading"/>
              <w:spacing w:after="0" w:line="380" w:lineRule="exact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65" w:type="dxa"/>
            <w:gridSpan w:val="3"/>
            <w:vAlign w:val="bottom"/>
          </w:tcPr>
          <w:p w14:paraId="6603A023" w14:textId="77777777" w:rsidR="00A501E7" w:rsidRPr="00A81779" w:rsidRDefault="00A501E7" w:rsidP="00C56339">
            <w:pPr>
              <w:pStyle w:val="acctcolumnheading"/>
              <w:spacing w:after="0" w:line="380" w:lineRule="exact"/>
              <w:ind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8177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สินทรัพย์</w:t>
            </w:r>
          </w:p>
        </w:tc>
        <w:tc>
          <w:tcPr>
            <w:tcW w:w="180" w:type="dxa"/>
            <w:vAlign w:val="bottom"/>
          </w:tcPr>
          <w:p w14:paraId="34235B66" w14:textId="77777777" w:rsidR="00A501E7" w:rsidRPr="00A00D00" w:rsidRDefault="00A501E7" w:rsidP="00C56339">
            <w:pPr>
              <w:pStyle w:val="acctcolumnheading"/>
              <w:spacing w:after="0" w:line="380" w:lineRule="exact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B76151F" w14:textId="77777777" w:rsidR="00A501E7" w:rsidRPr="00A00D00" w:rsidRDefault="00A501E7" w:rsidP="00C56339">
            <w:pPr>
              <w:pStyle w:val="acctcolumnheading"/>
              <w:spacing w:after="0" w:line="380" w:lineRule="exact"/>
              <w:ind w:left="-57" w:right="-57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</w:tr>
      <w:tr w:rsidR="00A501E7" w:rsidRPr="00A00D00" w14:paraId="2218473A" w14:textId="77777777" w:rsidTr="001F7B7B">
        <w:trPr>
          <w:cantSplit/>
          <w:trHeight w:val="397"/>
        </w:trPr>
        <w:tc>
          <w:tcPr>
            <w:tcW w:w="3330" w:type="dxa"/>
            <w:gridSpan w:val="3"/>
            <w:vAlign w:val="bottom"/>
          </w:tcPr>
          <w:p w14:paraId="21B3F4AA" w14:textId="77777777" w:rsidR="00A501E7" w:rsidRPr="00A00D00" w:rsidRDefault="00A501E7" w:rsidP="00C5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0FBDCF37" w14:textId="77777777" w:rsidR="00A501E7" w:rsidRPr="00A00D00" w:rsidRDefault="00A501E7" w:rsidP="00C56339">
            <w:pPr>
              <w:pStyle w:val="acctcolumnheading"/>
              <w:spacing w:after="0" w:line="380" w:lineRule="exact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00D0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ที่ดินและ</w:t>
            </w:r>
          </w:p>
        </w:tc>
        <w:tc>
          <w:tcPr>
            <w:tcW w:w="180" w:type="dxa"/>
            <w:vAlign w:val="bottom"/>
          </w:tcPr>
          <w:p w14:paraId="7FC31FF5" w14:textId="77777777" w:rsidR="00A501E7" w:rsidRPr="00A00D00" w:rsidRDefault="00A501E7" w:rsidP="00C56339">
            <w:pPr>
              <w:pStyle w:val="acctcolumnheading"/>
              <w:spacing w:after="0" w:line="380" w:lineRule="exact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0" w:type="dxa"/>
            <w:gridSpan w:val="3"/>
            <w:vAlign w:val="bottom"/>
          </w:tcPr>
          <w:p w14:paraId="7BADF5EF" w14:textId="77777777" w:rsidR="00A501E7" w:rsidRPr="00A00D00" w:rsidRDefault="00A501E7" w:rsidP="00C56339">
            <w:pPr>
              <w:pStyle w:val="acctcolumnheading"/>
              <w:spacing w:after="0" w:line="380" w:lineRule="exact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00D0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อาคารและ</w:t>
            </w:r>
          </w:p>
        </w:tc>
        <w:tc>
          <w:tcPr>
            <w:tcW w:w="180" w:type="dxa"/>
            <w:vAlign w:val="bottom"/>
          </w:tcPr>
          <w:p w14:paraId="5BC0BC72" w14:textId="77777777" w:rsidR="00A501E7" w:rsidRPr="00A00D00" w:rsidRDefault="00A501E7" w:rsidP="00C56339">
            <w:pPr>
              <w:pStyle w:val="acctcolumnheading"/>
              <w:spacing w:after="0" w:line="380" w:lineRule="exact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0C0A4D8A" w14:textId="77777777" w:rsidR="00A501E7" w:rsidRPr="00A00D00" w:rsidRDefault="00A501E7" w:rsidP="000D6CE4">
            <w:pPr>
              <w:pStyle w:val="acctcolumnheading"/>
              <w:spacing w:after="0" w:line="380" w:lineRule="exact"/>
              <w:ind w:left="-57" w:right="-57" w:hanging="113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00D0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ส่วนปรับปรุง</w:t>
            </w:r>
          </w:p>
        </w:tc>
        <w:tc>
          <w:tcPr>
            <w:tcW w:w="180" w:type="dxa"/>
            <w:vAlign w:val="bottom"/>
          </w:tcPr>
          <w:p w14:paraId="024D5EBC" w14:textId="77777777" w:rsidR="00A501E7" w:rsidRPr="00A00D00" w:rsidRDefault="00A501E7" w:rsidP="00C56339">
            <w:pPr>
              <w:pStyle w:val="acctcolumnheading"/>
              <w:spacing w:after="0" w:line="380" w:lineRule="exact"/>
              <w:ind w:left="-57" w:right="-5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6D37FD3A" w14:textId="314B452A" w:rsidR="00A501E7" w:rsidRPr="00A00D00" w:rsidRDefault="00A501E7" w:rsidP="00C56339">
            <w:pPr>
              <w:pStyle w:val="acctcolumnheading"/>
              <w:spacing w:after="0" w:line="380" w:lineRule="exact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00D0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และ</w:t>
            </w:r>
          </w:p>
        </w:tc>
        <w:tc>
          <w:tcPr>
            <w:tcW w:w="180" w:type="dxa"/>
            <w:vAlign w:val="bottom"/>
          </w:tcPr>
          <w:p w14:paraId="17FA9D5A" w14:textId="77777777" w:rsidR="00A501E7" w:rsidRPr="00A00D00" w:rsidRDefault="00A501E7" w:rsidP="00C56339">
            <w:pPr>
              <w:pStyle w:val="acctcolumnheading"/>
              <w:spacing w:after="0" w:line="380" w:lineRule="exact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047332E2" w14:textId="77777777" w:rsidR="00A501E7" w:rsidRPr="00A81779" w:rsidRDefault="00A501E7" w:rsidP="00C56339">
            <w:pPr>
              <w:pStyle w:val="acctcolumnheading"/>
              <w:spacing w:after="0" w:line="380" w:lineRule="exact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8177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ใช้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ในการ</w:t>
            </w:r>
          </w:p>
        </w:tc>
        <w:tc>
          <w:tcPr>
            <w:tcW w:w="180" w:type="dxa"/>
            <w:vAlign w:val="bottom"/>
          </w:tcPr>
          <w:p w14:paraId="5273A985" w14:textId="77777777" w:rsidR="00A501E7" w:rsidRPr="00A00D00" w:rsidRDefault="00A501E7" w:rsidP="00C56339">
            <w:pPr>
              <w:pStyle w:val="acctcolumnheading"/>
              <w:spacing w:after="0" w:line="380" w:lineRule="exact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3A3B2D9B" w14:textId="77777777" w:rsidR="00A501E7" w:rsidRPr="00A00D00" w:rsidRDefault="00A501E7" w:rsidP="00C56339">
            <w:pPr>
              <w:pStyle w:val="acctcolumnheading"/>
              <w:spacing w:after="0" w:line="380" w:lineRule="exact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00D0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เครื่องใช้</w:t>
            </w:r>
          </w:p>
        </w:tc>
        <w:tc>
          <w:tcPr>
            <w:tcW w:w="180" w:type="dxa"/>
            <w:vAlign w:val="bottom"/>
          </w:tcPr>
          <w:p w14:paraId="0B51686E" w14:textId="77777777" w:rsidR="00A501E7" w:rsidRPr="00A00D00" w:rsidRDefault="00A501E7" w:rsidP="00C56339">
            <w:pPr>
              <w:pStyle w:val="acctcolumnheading"/>
              <w:spacing w:after="0" w:line="380" w:lineRule="exact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4D2004A0" w14:textId="77777777" w:rsidR="00A501E7" w:rsidRPr="00A00D00" w:rsidRDefault="00A501E7" w:rsidP="00C56339">
            <w:pPr>
              <w:pStyle w:val="acctcolumnheading"/>
              <w:spacing w:after="0" w:line="380" w:lineRule="exact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05E3E99" w14:textId="77777777" w:rsidR="00A501E7" w:rsidRPr="00A00D00" w:rsidRDefault="00A501E7" w:rsidP="00C56339">
            <w:pPr>
              <w:pStyle w:val="acctcolumnheading"/>
              <w:spacing w:after="0" w:line="380" w:lineRule="exact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65" w:type="dxa"/>
            <w:gridSpan w:val="3"/>
            <w:vAlign w:val="bottom"/>
          </w:tcPr>
          <w:p w14:paraId="1A945092" w14:textId="77777777" w:rsidR="00A501E7" w:rsidRPr="00A81779" w:rsidRDefault="00A501E7" w:rsidP="000D6CE4">
            <w:pPr>
              <w:pStyle w:val="acctcolumnheading"/>
              <w:spacing w:after="0" w:line="380" w:lineRule="exact"/>
              <w:ind w:right="-57" w:hanging="8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ระหว่างก่อสร้าง</w:t>
            </w:r>
          </w:p>
        </w:tc>
        <w:tc>
          <w:tcPr>
            <w:tcW w:w="180" w:type="dxa"/>
            <w:vAlign w:val="bottom"/>
          </w:tcPr>
          <w:p w14:paraId="46E3B479" w14:textId="77777777" w:rsidR="00A501E7" w:rsidRPr="00A00D00" w:rsidRDefault="00A501E7" w:rsidP="00C56339">
            <w:pPr>
              <w:pStyle w:val="acctcolumnheading"/>
              <w:spacing w:after="0" w:line="380" w:lineRule="exact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88F7215" w14:textId="77777777" w:rsidR="00A501E7" w:rsidRPr="00A00D00" w:rsidRDefault="00A501E7" w:rsidP="00C56339">
            <w:pPr>
              <w:pStyle w:val="acctcolumnheading"/>
              <w:spacing w:after="0" w:line="380" w:lineRule="exact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</w:tr>
      <w:tr w:rsidR="00835221" w:rsidRPr="00A00D00" w14:paraId="0E6A4427" w14:textId="77777777" w:rsidTr="001F7B7B">
        <w:trPr>
          <w:cantSplit/>
          <w:trHeight w:val="397"/>
        </w:trPr>
        <w:tc>
          <w:tcPr>
            <w:tcW w:w="2430" w:type="dxa"/>
            <w:vAlign w:val="bottom"/>
          </w:tcPr>
          <w:p w14:paraId="208B4560" w14:textId="77777777" w:rsidR="00835221" w:rsidRPr="00A00D00" w:rsidRDefault="00835221" w:rsidP="00C5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8714D5F" w14:textId="2B63E39E" w:rsidR="00835221" w:rsidRPr="00A00D00" w:rsidRDefault="00835221" w:rsidP="00C5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80" w:type="dxa"/>
            <w:gridSpan w:val="3"/>
            <w:vAlign w:val="bottom"/>
          </w:tcPr>
          <w:p w14:paraId="4DB1EC0F" w14:textId="77777777" w:rsidR="00835221" w:rsidRPr="00A00D00" w:rsidRDefault="00835221" w:rsidP="00C56339">
            <w:pPr>
              <w:pStyle w:val="acctcolumnheading"/>
              <w:spacing w:after="0" w:line="380" w:lineRule="exact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00D0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ส่วนปรับปรุง</w:t>
            </w:r>
          </w:p>
        </w:tc>
        <w:tc>
          <w:tcPr>
            <w:tcW w:w="180" w:type="dxa"/>
            <w:vAlign w:val="bottom"/>
          </w:tcPr>
          <w:p w14:paraId="3DB9DE48" w14:textId="77777777" w:rsidR="00835221" w:rsidRPr="00A00D00" w:rsidRDefault="00835221" w:rsidP="00C56339">
            <w:pPr>
              <w:pStyle w:val="acctcolumnheading"/>
              <w:spacing w:after="0" w:line="380" w:lineRule="exact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0" w:type="dxa"/>
            <w:gridSpan w:val="3"/>
            <w:vAlign w:val="bottom"/>
          </w:tcPr>
          <w:p w14:paraId="1E913A0A" w14:textId="77777777" w:rsidR="00835221" w:rsidRPr="00A00D00" w:rsidRDefault="00835221" w:rsidP="00C56339">
            <w:pPr>
              <w:pStyle w:val="acctcolumnheading"/>
              <w:spacing w:after="0" w:line="380" w:lineRule="exact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00D0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ส่วนปรับปรุง</w:t>
            </w:r>
          </w:p>
        </w:tc>
        <w:tc>
          <w:tcPr>
            <w:tcW w:w="180" w:type="dxa"/>
            <w:vAlign w:val="bottom"/>
          </w:tcPr>
          <w:p w14:paraId="446C48DB" w14:textId="77777777" w:rsidR="00835221" w:rsidRPr="00A00D00" w:rsidRDefault="00835221" w:rsidP="00C56339">
            <w:pPr>
              <w:pStyle w:val="acctcolumnheading"/>
              <w:spacing w:after="0" w:line="380" w:lineRule="exact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0933CE62" w14:textId="77777777" w:rsidR="00835221" w:rsidRPr="00A00D00" w:rsidRDefault="00835221" w:rsidP="00C56339">
            <w:pPr>
              <w:pStyle w:val="acctcolumnheading"/>
              <w:spacing w:after="0" w:line="380" w:lineRule="exact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00D0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สินทรัพย์เช่า</w:t>
            </w:r>
          </w:p>
        </w:tc>
        <w:tc>
          <w:tcPr>
            <w:tcW w:w="180" w:type="dxa"/>
            <w:vAlign w:val="bottom"/>
          </w:tcPr>
          <w:p w14:paraId="23812A65" w14:textId="77777777" w:rsidR="00835221" w:rsidRPr="00A00D00" w:rsidRDefault="00835221" w:rsidP="00C56339">
            <w:pPr>
              <w:pStyle w:val="acctcolumnheading"/>
              <w:spacing w:after="0" w:line="380" w:lineRule="exact"/>
              <w:ind w:left="-57" w:right="-5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2D441F49" w14:textId="77777777" w:rsidR="00835221" w:rsidRPr="00A00D00" w:rsidRDefault="00835221" w:rsidP="00C56339">
            <w:pPr>
              <w:pStyle w:val="acctcolumnheading"/>
              <w:spacing w:after="0" w:line="380" w:lineRule="exact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00D0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อุปกรณ์</w:t>
            </w:r>
          </w:p>
        </w:tc>
        <w:tc>
          <w:tcPr>
            <w:tcW w:w="180" w:type="dxa"/>
            <w:vAlign w:val="bottom"/>
          </w:tcPr>
          <w:p w14:paraId="29710F02" w14:textId="77777777" w:rsidR="00835221" w:rsidRPr="00A00D00" w:rsidRDefault="00835221" w:rsidP="00C56339">
            <w:pPr>
              <w:pStyle w:val="acctcolumnheading"/>
              <w:spacing w:after="0" w:line="380" w:lineRule="exact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7159913F" w14:textId="77777777" w:rsidR="00835221" w:rsidRPr="00A81779" w:rsidRDefault="00835221" w:rsidP="00C56339">
            <w:pPr>
              <w:pStyle w:val="acctcolumnheading"/>
              <w:spacing w:after="0" w:line="380" w:lineRule="exact"/>
              <w:ind w:left="-113" w:right="-113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8177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ดำเนินงาน</w:t>
            </w:r>
          </w:p>
        </w:tc>
        <w:tc>
          <w:tcPr>
            <w:tcW w:w="180" w:type="dxa"/>
            <w:vAlign w:val="bottom"/>
          </w:tcPr>
          <w:p w14:paraId="14260FB5" w14:textId="77777777" w:rsidR="00835221" w:rsidRPr="00A00D00" w:rsidRDefault="00835221" w:rsidP="00C56339">
            <w:pPr>
              <w:pStyle w:val="acctcolumnheading"/>
              <w:spacing w:after="0" w:line="380" w:lineRule="exact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133542F0" w14:textId="77777777" w:rsidR="00835221" w:rsidRPr="00A00D00" w:rsidRDefault="00835221" w:rsidP="00C56339">
            <w:pPr>
              <w:pStyle w:val="acctcolumnheading"/>
              <w:spacing w:after="0" w:line="380" w:lineRule="exact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00D0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สำนักงาน</w:t>
            </w:r>
          </w:p>
        </w:tc>
        <w:tc>
          <w:tcPr>
            <w:tcW w:w="180" w:type="dxa"/>
            <w:vAlign w:val="bottom"/>
          </w:tcPr>
          <w:p w14:paraId="7D559CCB" w14:textId="77777777" w:rsidR="00835221" w:rsidRPr="00A00D00" w:rsidRDefault="00835221" w:rsidP="00C56339">
            <w:pPr>
              <w:pStyle w:val="acctcolumnheading"/>
              <w:spacing w:after="0" w:line="380" w:lineRule="exact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586D0D02" w14:textId="77777777" w:rsidR="00835221" w:rsidRPr="00A00D00" w:rsidRDefault="00835221" w:rsidP="00C56339">
            <w:pPr>
              <w:pStyle w:val="acctcolumnheading"/>
              <w:spacing w:after="0" w:line="380" w:lineRule="exact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00D0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ยานพาหนะ</w:t>
            </w:r>
          </w:p>
        </w:tc>
        <w:tc>
          <w:tcPr>
            <w:tcW w:w="180" w:type="dxa"/>
            <w:vAlign w:val="bottom"/>
          </w:tcPr>
          <w:p w14:paraId="6A98E9E7" w14:textId="77777777" w:rsidR="00835221" w:rsidRPr="00A00D00" w:rsidRDefault="00835221" w:rsidP="00C56339">
            <w:pPr>
              <w:pStyle w:val="acctcolumnheading"/>
              <w:spacing w:after="0" w:line="380" w:lineRule="exact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65" w:type="dxa"/>
            <w:gridSpan w:val="3"/>
            <w:vAlign w:val="bottom"/>
          </w:tcPr>
          <w:p w14:paraId="07523D81" w14:textId="77777777" w:rsidR="00835221" w:rsidRPr="00A81779" w:rsidRDefault="00835221" w:rsidP="00C56339">
            <w:pPr>
              <w:pStyle w:val="acctcolumnheading"/>
              <w:spacing w:after="0" w:line="380" w:lineRule="exact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และ</w:t>
            </w:r>
            <w:r w:rsidRPr="00A8177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ติดตั้ง</w:t>
            </w:r>
          </w:p>
        </w:tc>
        <w:tc>
          <w:tcPr>
            <w:tcW w:w="180" w:type="dxa"/>
            <w:vAlign w:val="bottom"/>
          </w:tcPr>
          <w:p w14:paraId="790E37A1" w14:textId="77777777" w:rsidR="00835221" w:rsidRPr="00A00D00" w:rsidRDefault="00835221" w:rsidP="00C56339">
            <w:pPr>
              <w:pStyle w:val="acctcolumnheading"/>
              <w:spacing w:after="0" w:line="380" w:lineRule="exact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1791D6A" w14:textId="77777777" w:rsidR="00835221" w:rsidRPr="00A00D00" w:rsidRDefault="00835221" w:rsidP="00C56339">
            <w:pPr>
              <w:pStyle w:val="acctcolumnheading"/>
              <w:spacing w:after="0" w:line="380" w:lineRule="exact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A00D0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91117E" w:rsidRPr="00A00D00" w14:paraId="2A74A086" w14:textId="77777777" w:rsidTr="001F7B7B">
        <w:trPr>
          <w:cantSplit/>
          <w:trHeight w:val="397"/>
        </w:trPr>
        <w:tc>
          <w:tcPr>
            <w:tcW w:w="3330" w:type="dxa"/>
            <w:gridSpan w:val="3"/>
            <w:vAlign w:val="bottom"/>
          </w:tcPr>
          <w:p w14:paraId="75C555E5" w14:textId="14BF4929" w:rsidR="0091117E" w:rsidRPr="00A00D00" w:rsidRDefault="0091117E" w:rsidP="00D74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00D0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และขาดทุนจาก  </w:t>
            </w:r>
          </w:p>
        </w:tc>
        <w:tc>
          <w:tcPr>
            <w:tcW w:w="11435" w:type="dxa"/>
            <w:gridSpan w:val="34"/>
            <w:vAlign w:val="bottom"/>
          </w:tcPr>
          <w:p w14:paraId="6F79B07D" w14:textId="51BF71CD" w:rsidR="0091117E" w:rsidRPr="00A00D00" w:rsidRDefault="0091117E" w:rsidP="00D74BAB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D74BAB" w:rsidRPr="00583296" w14:paraId="3CB2FA73" w14:textId="77777777" w:rsidTr="001F7B7B">
        <w:trPr>
          <w:cantSplit/>
          <w:trHeight w:val="397"/>
        </w:trPr>
        <w:tc>
          <w:tcPr>
            <w:tcW w:w="3330" w:type="dxa"/>
            <w:gridSpan w:val="3"/>
            <w:vAlign w:val="bottom"/>
          </w:tcPr>
          <w:p w14:paraId="1EC28EAF" w14:textId="4B411C1B" w:rsidR="00D74BAB" w:rsidRPr="00583296" w:rsidRDefault="00D74BAB" w:rsidP="001F2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การด้อยค่า</w:t>
            </w:r>
          </w:p>
        </w:tc>
        <w:tc>
          <w:tcPr>
            <w:tcW w:w="1080" w:type="dxa"/>
            <w:gridSpan w:val="3"/>
            <w:vAlign w:val="bottom"/>
          </w:tcPr>
          <w:p w14:paraId="28E88201" w14:textId="77777777" w:rsidR="00D74BAB" w:rsidRPr="001F20CA" w:rsidRDefault="00D74BAB" w:rsidP="001F20CA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AD01D34" w14:textId="77777777" w:rsidR="00D74BAB" w:rsidRPr="001F20CA" w:rsidRDefault="00D74BAB" w:rsidP="001F20CA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0" w:type="dxa"/>
            <w:gridSpan w:val="3"/>
            <w:vAlign w:val="bottom"/>
          </w:tcPr>
          <w:p w14:paraId="1CFD409D" w14:textId="77777777" w:rsidR="00D74BAB" w:rsidRPr="001F20CA" w:rsidRDefault="00D74BAB" w:rsidP="001F20CA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AA49017" w14:textId="77777777" w:rsidR="00D74BAB" w:rsidRPr="001F20CA" w:rsidRDefault="00D74BAB" w:rsidP="001F20CA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5638A004" w14:textId="77777777" w:rsidR="00D74BAB" w:rsidRPr="001F20CA" w:rsidRDefault="00D74BAB" w:rsidP="001F20CA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55F953D" w14:textId="77777777" w:rsidR="00D74BAB" w:rsidRPr="001F20CA" w:rsidRDefault="00D74BAB" w:rsidP="001F20CA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4EED328E" w14:textId="77777777" w:rsidR="00D74BAB" w:rsidRPr="001F20CA" w:rsidRDefault="00D74BAB" w:rsidP="001F20CA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CB952EA" w14:textId="77777777" w:rsidR="00D74BAB" w:rsidRPr="001F20CA" w:rsidRDefault="00D74BAB" w:rsidP="001F20CA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6CAED956" w14:textId="77777777" w:rsidR="00D74BAB" w:rsidRPr="001F20CA" w:rsidRDefault="00D74BAB" w:rsidP="001F20CA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AD49B87" w14:textId="77777777" w:rsidR="00D74BAB" w:rsidRPr="001F20CA" w:rsidRDefault="00D74BAB" w:rsidP="001F20CA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195F3115" w14:textId="77777777" w:rsidR="00D74BAB" w:rsidRPr="001F20CA" w:rsidRDefault="00D74BAB" w:rsidP="001F20CA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3EABE74" w14:textId="77777777" w:rsidR="00D74BAB" w:rsidRPr="001F20CA" w:rsidRDefault="00D74BAB" w:rsidP="001F20CA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0F996174" w14:textId="77777777" w:rsidR="00D74BAB" w:rsidRPr="001F20CA" w:rsidRDefault="00D74BAB" w:rsidP="001F20CA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A3C559E" w14:textId="77777777" w:rsidR="00D74BAB" w:rsidRPr="001F20CA" w:rsidRDefault="00D74BAB" w:rsidP="001F20CA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65" w:type="dxa"/>
            <w:gridSpan w:val="3"/>
            <w:vAlign w:val="bottom"/>
          </w:tcPr>
          <w:p w14:paraId="47AD43E6" w14:textId="77777777" w:rsidR="00D74BAB" w:rsidRPr="001F20CA" w:rsidRDefault="00D74BAB" w:rsidP="001F20CA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D129C8E" w14:textId="77777777" w:rsidR="00D74BAB" w:rsidRPr="001F20CA" w:rsidRDefault="00D74BAB" w:rsidP="001F20CA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E0CD0CC" w14:textId="77777777" w:rsidR="00D74BAB" w:rsidRPr="001F20CA" w:rsidRDefault="00D74BAB" w:rsidP="001F20CA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1F20CA" w:rsidRPr="00583296" w14:paraId="2729599D" w14:textId="77777777" w:rsidTr="001F7B7B">
        <w:trPr>
          <w:cantSplit/>
          <w:trHeight w:val="397"/>
        </w:trPr>
        <w:tc>
          <w:tcPr>
            <w:tcW w:w="3330" w:type="dxa"/>
            <w:gridSpan w:val="3"/>
            <w:vAlign w:val="bottom"/>
          </w:tcPr>
          <w:p w14:paraId="573F0AEC" w14:textId="77777777" w:rsidR="001F20CA" w:rsidRPr="00583296" w:rsidRDefault="001F20CA" w:rsidP="001F2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8329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583296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583296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583296">
              <w:rPr>
                <w:rFonts w:ascii="Angsana New" w:hAnsi="Angsana New"/>
                <w:sz w:val="28"/>
                <w:szCs w:val="28"/>
              </w:rPr>
              <w:t>25</w:t>
            </w:r>
            <w:r w:rsidR="001D2BA2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080" w:type="dxa"/>
            <w:gridSpan w:val="3"/>
            <w:vAlign w:val="bottom"/>
          </w:tcPr>
          <w:p w14:paraId="2892DC33" w14:textId="77777777" w:rsidR="001F20CA" w:rsidRPr="001F20CA" w:rsidRDefault="001F20CA" w:rsidP="001F20CA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F20C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10,600</w:t>
            </w:r>
          </w:p>
        </w:tc>
        <w:tc>
          <w:tcPr>
            <w:tcW w:w="180" w:type="dxa"/>
            <w:vAlign w:val="bottom"/>
          </w:tcPr>
          <w:p w14:paraId="2516498D" w14:textId="77777777" w:rsidR="001F20CA" w:rsidRPr="001F20CA" w:rsidRDefault="001F20CA" w:rsidP="001F20CA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0" w:type="dxa"/>
            <w:gridSpan w:val="3"/>
            <w:vAlign w:val="bottom"/>
          </w:tcPr>
          <w:p w14:paraId="63106277" w14:textId="77777777" w:rsidR="001F20CA" w:rsidRPr="001F20CA" w:rsidRDefault="001F20CA" w:rsidP="001F20CA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F20C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314,195</w:t>
            </w:r>
          </w:p>
        </w:tc>
        <w:tc>
          <w:tcPr>
            <w:tcW w:w="180" w:type="dxa"/>
            <w:vAlign w:val="bottom"/>
          </w:tcPr>
          <w:p w14:paraId="069E4A92" w14:textId="77777777" w:rsidR="001F20CA" w:rsidRPr="001F20CA" w:rsidRDefault="001F20CA" w:rsidP="001F20CA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019F86A1" w14:textId="77777777" w:rsidR="001F20CA" w:rsidRPr="001F20CA" w:rsidRDefault="001F20CA" w:rsidP="001F20CA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F20C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76,435</w:t>
            </w:r>
          </w:p>
        </w:tc>
        <w:tc>
          <w:tcPr>
            <w:tcW w:w="180" w:type="dxa"/>
            <w:vAlign w:val="bottom"/>
          </w:tcPr>
          <w:p w14:paraId="5FFC7BD1" w14:textId="77777777" w:rsidR="001F20CA" w:rsidRPr="001F20CA" w:rsidRDefault="001F20CA" w:rsidP="001F20CA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7426FD01" w14:textId="77777777" w:rsidR="001F20CA" w:rsidRPr="001F20CA" w:rsidRDefault="001F20CA" w:rsidP="001F20CA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F20CA">
              <w:rPr>
                <w:rFonts w:ascii="Angsana New" w:hAnsi="Angsana New" w:cs="Angsana New"/>
                <w:sz w:val="28"/>
                <w:szCs w:val="28"/>
                <w:lang w:bidi="th-TH"/>
              </w:rPr>
              <w:t>525,438</w:t>
            </w:r>
          </w:p>
        </w:tc>
        <w:tc>
          <w:tcPr>
            <w:tcW w:w="180" w:type="dxa"/>
            <w:vAlign w:val="bottom"/>
          </w:tcPr>
          <w:p w14:paraId="16C5133D" w14:textId="77777777" w:rsidR="001F20CA" w:rsidRPr="001F20CA" w:rsidRDefault="001F20CA" w:rsidP="001F20CA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217FD903" w14:textId="77777777" w:rsidR="001F20CA" w:rsidRPr="001F20CA" w:rsidRDefault="001F20CA" w:rsidP="001F20CA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F20CA">
              <w:rPr>
                <w:rFonts w:ascii="Angsana New" w:hAnsi="Angsana New" w:cs="Angsana New"/>
                <w:sz w:val="28"/>
                <w:szCs w:val="28"/>
                <w:lang w:bidi="th-TH"/>
              </w:rPr>
              <w:t>228,650</w:t>
            </w:r>
          </w:p>
        </w:tc>
        <w:tc>
          <w:tcPr>
            <w:tcW w:w="180" w:type="dxa"/>
            <w:vAlign w:val="bottom"/>
          </w:tcPr>
          <w:p w14:paraId="40B5175D" w14:textId="77777777" w:rsidR="001F20CA" w:rsidRPr="001F20CA" w:rsidRDefault="001F20CA" w:rsidP="001F20CA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7E4E2B5D" w14:textId="77777777" w:rsidR="001F20CA" w:rsidRPr="001F20CA" w:rsidRDefault="001F20CA" w:rsidP="001F20CA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F20CA">
              <w:rPr>
                <w:rFonts w:ascii="Angsana New" w:hAnsi="Angsana New" w:cs="Angsana New"/>
                <w:sz w:val="28"/>
                <w:szCs w:val="28"/>
                <w:lang w:bidi="th-TH"/>
              </w:rPr>
              <w:t>251,835</w:t>
            </w:r>
          </w:p>
        </w:tc>
        <w:tc>
          <w:tcPr>
            <w:tcW w:w="180" w:type="dxa"/>
            <w:vAlign w:val="bottom"/>
          </w:tcPr>
          <w:p w14:paraId="17E29429" w14:textId="77777777" w:rsidR="001F20CA" w:rsidRPr="001F20CA" w:rsidRDefault="001F20CA" w:rsidP="001F20CA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6A5AA8A8" w14:textId="77777777" w:rsidR="001F20CA" w:rsidRPr="001F20CA" w:rsidRDefault="001F20CA" w:rsidP="001F20CA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F20CA">
              <w:rPr>
                <w:rFonts w:ascii="Angsana New" w:hAnsi="Angsana New" w:cs="Angsana New"/>
                <w:sz w:val="28"/>
                <w:szCs w:val="28"/>
                <w:lang w:bidi="th-TH"/>
              </w:rPr>
              <w:t>47,156</w:t>
            </w:r>
          </w:p>
        </w:tc>
        <w:tc>
          <w:tcPr>
            <w:tcW w:w="180" w:type="dxa"/>
            <w:vAlign w:val="bottom"/>
          </w:tcPr>
          <w:p w14:paraId="330524FA" w14:textId="77777777" w:rsidR="001F20CA" w:rsidRPr="001F20CA" w:rsidRDefault="001F20CA" w:rsidP="001F20CA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65" w:type="dxa"/>
            <w:gridSpan w:val="3"/>
            <w:vAlign w:val="bottom"/>
          </w:tcPr>
          <w:p w14:paraId="67684C88" w14:textId="77777777" w:rsidR="001F20CA" w:rsidRPr="001F20CA" w:rsidRDefault="001F20CA" w:rsidP="00BA7C31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F20C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74CE2B6" w14:textId="77777777" w:rsidR="001F20CA" w:rsidRPr="001F20CA" w:rsidRDefault="001F20CA" w:rsidP="001F20CA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BA229C5" w14:textId="77777777" w:rsidR="001F20CA" w:rsidRPr="001F20CA" w:rsidRDefault="001F20CA" w:rsidP="001F20CA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F20C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1,454,309</w:t>
            </w:r>
          </w:p>
        </w:tc>
      </w:tr>
      <w:tr w:rsidR="001F20CA" w:rsidRPr="00A00D00" w14:paraId="1D568144" w14:textId="77777777" w:rsidTr="001F7B7B">
        <w:trPr>
          <w:cantSplit/>
          <w:trHeight w:val="397"/>
        </w:trPr>
        <w:tc>
          <w:tcPr>
            <w:tcW w:w="3330" w:type="dxa"/>
            <w:gridSpan w:val="3"/>
            <w:vAlign w:val="bottom"/>
          </w:tcPr>
          <w:p w14:paraId="785F96DA" w14:textId="77777777" w:rsidR="001F20CA" w:rsidRPr="00A00D00" w:rsidRDefault="001F20CA" w:rsidP="001F2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00D00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gridSpan w:val="3"/>
            <w:vAlign w:val="bottom"/>
          </w:tcPr>
          <w:p w14:paraId="062B1997" w14:textId="77777777" w:rsidR="001F20CA" w:rsidRDefault="001F20CA" w:rsidP="001F20CA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8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0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3E817B04" w14:textId="77777777" w:rsidR="001F20CA" w:rsidRPr="00A00D00" w:rsidRDefault="001F20CA" w:rsidP="001F20CA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0" w:type="dxa"/>
            <w:gridSpan w:val="3"/>
            <w:vAlign w:val="bottom"/>
          </w:tcPr>
          <w:p w14:paraId="08591509" w14:textId="77777777" w:rsidR="001F20CA" w:rsidRDefault="001F20CA" w:rsidP="001F20CA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30,850</w:t>
            </w:r>
          </w:p>
        </w:tc>
        <w:tc>
          <w:tcPr>
            <w:tcW w:w="180" w:type="dxa"/>
            <w:vAlign w:val="bottom"/>
          </w:tcPr>
          <w:p w14:paraId="5C889FCF" w14:textId="77777777" w:rsidR="001F20CA" w:rsidRPr="00A00D00" w:rsidRDefault="001F20CA" w:rsidP="001F20CA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0067A21E" w14:textId="77777777" w:rsidR="001F20CA" w:rsidRPr="00A501E7" w:rsidRDefault="001F20CA" w:rsidP="001F20CA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501E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20,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351</w:t>
            </w:r>
          </w:p>
        </w:tc>
        <w:tc>
          <w:tcPr>
            <w:tcW w:w="180" w:type="dxa"/>
            <w:vAlign w:val="bottom"/>
          </w:tcPr>
          <w:p w14:paraId="22C30B2D" w14:textId="77777777" w:rsidR="001F20CA" w:rsidRPr="00A501E7" w:rsidRDefault="001F20CA" w:rsidP="001F20CA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2F90929E" w14:textId="77777777" w:rsidR="001F20CA" w:rsidRDefault="001F20CA" w:rsidP="001F20CA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46,618</w:t>
            </w:r>
          </w:p>
        </w:tc>
        <w:tc>
          <w:tcPr>
            <w:tcW w:w="180" w:type="dxa"/>
            <w:vAlign w:val="bottom"/>
          </w:tcPr>
          <w:p w14:paraId="58559462" w14:textId="77777777" w:rsidR="001F20CA" w:rsidRPr="00A00D00" w:rsidRDefault="001F20CA" w:rsidP="001F20CA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662A5D66" w14:textId="77777777" w:rsidR="001F20CA" w:rsidRDefault="001F20CA" w:rsidP="001F20CA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48,272</w:t>
            </w:r>
          </w:p>
        </w:tc>
        <w:tc>
          <w:tcPr>
            <w:tcW w:w="180" w:type="dxa"/>
            <w:vAlign w:val="bottom"/>
          </w:tcPr>
          <w:p w14:paraId="024DFE2E" w14:textId="77777777" w:rsidR="001F20CA" w:rsidRPr="00A00D00" w:rsidRDefault="001F20CA" w:rsidP="001F20CA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051CE250" w14:textId="77777777" w:rsidR="001F20CA" w:rsidRDefault="001F20CA" w:rsidP="001F20CA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13,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316</w:t>
            </w:r>
          </w:p>
        </w:tc>
        <w:tc>
          <w:tcPr>
            <w:tcW w:w="180" w:type="dxa"/>
            <w:vAlign w:val="bottom"/>
          </w:tcPr>
          <w:p w14:paraId="4022C200" w14:textId="77777777" w:rsidR="001F20CA" w:rsidRPr="00A00D00" w:rsidRDefault="001F20CA" w:rsidP="001F20CA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1079478B" w14:textId="77777777" w:rsidR="001F20CA" w:rsidRDefault="001F20CA" w:rsidP="001F20CA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14,436</w:t>
            </w:r>
          </w:p>
        </w:tc>
        <w:tc>
          <w:tcPr>
            <w:tcW w:w="180" w:type="dxa"/>
            <w:vAlign w:val="bottom"/>
          </w:tcPr>
          <w:p w14:paraId="17BA69FA" w14:textId="77777777" w:rsidR="001F20CA" w:rsidRPr="00A00D00" w:rsidRDefault="001F20CA" w:rsidP="001F20CA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65" w:type="dxa"/>
            <w:gridSpan w:val="3"/>
            <w:vAlign w:val="bottom"/>
          </w:tcPr>
          <w:p w14:paraId="6580646D" w14:textId="77777777" w:rsidR="001F20CA" w:rsidRDefault="001F20CA" w:rsidP="00BA7C31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99983D1" w14:textId="77777777" w:rsidR="001F20CA" w:rsidRPr="00A00D00" w:rsidRDefault="001F20CA" w:rsidP="001F20CA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16290B6" w14:textId="77777777" w:rsidR="001F20CA" w:rsidRDefault="001F20CA" w:rsidP="001F20CA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174,648</w:t>
            </w:r>
          </w:p>
        </w:tc>
      </w:tr>
      <w:tr w:rsidR="00BA7C31" w:rsidRPr="00A00D00" w14:paraId="0A87762E" w14:textId="77777777" w:rsidTr="001F7B7B">
        <w:trPr>
          <w:cantSplit/>
          <w:trHeight w:val="397"/>
        </w:trPr>
        <w:tc>
          <w:tcPr>
            <w:tcW w:w="3330" w:type="dxa"/>
            <w:gridSpan w:val="3"/>
            <w:vAlign w:val="bottom"/>
          </w:tcPr>
          <w:p w14:paraId="1AA9DDCE" w14:textId="77777777" w:rsidR="00BA7C31" w:rsidRPr="00A00D00" w:rsidRDefault="00BA7C31" w:rsidP="00BA7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080" w:type="dxa"/>
            <w:gridSpan w:val="3"/>
            <w:vAlign w:val="bottom"/>
          </w:tcPr>
          <w:p w14:paraId="01AEE1FC" w14:textId="77777777" w:rsidR="00BA7C31" w:rsidRPr="00A00D00" w:rsidRDefault="00BA7C31" w:rsidP="00BA7C31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38,000</w:t>
            </w:r>
          </w:p>
        </w:tc>
        <w:tc>
          <w:tcPr>
            <w:tcW w:w="180" w:type="dxa"/>
            <w:vAlign w:val="bottom"/>
          </w:tcPr>
          <w:p w14:paraId="2D20323A" w14:textId="77777777" w:rsidR="00BA7C31" w:rsidRPr="00A00D00" w:rsidRDefault="00BA7C31" w:rsidP="00BA7C31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0" w:type="dxa"/>
            <w:gridSpan w:val="3"/>
            <w:vAlign w:val="bottom"/>
          </w:tcPr>
          <w:p w14:paraId="47339EF5" w14:textId="77777777" w:rsidR="00BA7C31" w:rsidRPr="00A00D00" w:rsidRDefault="00BA7C31" w:rsidP="00BA7C31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2265FD37" w14:textId="77777777" w:rsidR="00BA7C31" w:rsidRPr="00A00D00" w:rsidRDefault="00BA7C31" w:rsidP="00BA7C31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3DAFE326" w14:textId="77777777" w:rsidR="00BA7C31" w:rsidRPr="00A501E7" w:rsidRDefault="00BA7C31" w:rsidP="00BA7C31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501E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1FA9FD2D" w14:textId="77777777" w:rsidR="00BA7C31" w:rsidRPr="00A501E7" w:rsidRDefault="00BA7C31" w:rsidP="00BA7C31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57626F0E" w14:textId="581685B1" w:rsidR="00BA7C31" w:rsidRPr="00A00D00" w:rsidRDefault="00BA7C31" w:rsidP="00BA7C31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64B3F67" w14:textId="77777777" w:rsidR="00BA7C31" w:rsidRPr="00A00D00" w:rsidRDefault="00BA7C31" w:rsidP="00BA7C31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3FCC5205" w14:textId="77777777" w:rsidR="00BA7C31" w:rsidRPr="00A00D00" w:rsidRDefault="00BA7C31" w:rsidP="00BA7C31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6,772</w:t>
            </w:r>
          </w:p>
        </w:tc>
        <w:tc>
          <w:tcPr>
            <w:tcW w:w="180" w:type="dxa"/>
            <w:vAlign w:val="bottom"/>
          </w:tcPr>
          <w:p w14:paraId="1C73708C" w14:textId="77777777" w:rsidR="00BA7C31" w:rsidRPr="00A00D00" w:rsidRDefault="00BA7C31" w:rsidP="00BA7C31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13B15F76" w14:textId="77777777" w:rsidR="00BA7C31" w:rsidRPr="00A00D00" w:rsidRDefault="00BA7C31" w:rsidP="00BA7C31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1,445</w:t>
            </w:r>
          </w:p>
        </w:tc>
        <w:tc>
          <w:tcPr>
            <w:tcW w:w="180" w:type="dxa"/>
            <w:vAlign w:val="bottom"/>
          </w:tcPr>
          <w:p w14:paraId="16A7F8FA" w14:textId="77777777" w:rsidR="00BA7C31" w:rsidRPr="00A00D00" w:rsidRDefault="00BA7C31" w:rsidP="00BA7C31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450750C2" w14:textId="72873F65" w:rsidR="00BA7C31" w:rsidRPr="00A00D00" w:rsidRDefault="00BA7C31" w:rsidP="00BA7C31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         -</w:t>
            </w:r>
          </w:p>
        </w:tc>
        <w:tc>
          <w:tcPr>
            <w:tcW w:w="180" w:type="dxa"/>
            <w:vAlign w:val="bottom"/>
          </w:tcPr>
          <w:p w14:paraId="44B1F652" w14:textId="77777777" w:rsidR="00BA7C31" w:rsidRPr="00A00D00" w:rsidRDefault="00BA7C31" w:rsidP="00BA7C31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65" w:type="dxa"/>
            <w:gridSpan w:val="3"/>
            <w:vAlign w:val="bottom"/>
          </w:tcPr>
          <w:p w14:paraId="7A438B71" w14:textId="77777777" w:rsidR="00BA7C31" w:rsidRPr="00A00D00" w:rsidRDefault="00BA7C31" w:rsidP="00BA7C31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C495E39" w14:textId="77777777" w:rsidR="00BA7C31" w:rsidRPr="00A00D00" w:rsidRDefault="00BA7C31" w:rsidP="00BA7C31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5B06108" w14:textId="77777777" w:rsidR="00BA7C31" w:rsidRPr="00A00D00" w:rsidRDefault="00BA7C31" w:rsidP="00BA7C31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51,350</w:t>
            </w:r>
          </w:p>
        </w:tc>
      </w:tr>
      <w:tr w:rsidR="00BA7C31" w:rsidRPr="00A00D00" w14:paraId="57575A2F" w14:textId="77777777" w:rsidTr="001F7B7B">
        <w:trPr>
          <w:cantSplit/>
          <w:trHeight w:val="397"/>
        </w:trPr>
        <w:tc>
          <w:tcPr>
            <w:tcW w:w="3330" w:type="dxa"/>
            <w:gridSpan w:val="3"/>
            <w:vAlign w:val="bottom"/>
          </w:tcPr>
          <w:p w14:paraId="09CD895F" w14:textId="77777777" w:rsidR="00BA7C31" w:rsidRPr="00A00D00" w:rsidRDefault="00BA7C31" w:rsidP="00BA7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A00D00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00D00">
              <w:rPr>
                <w:rFonts w:ascii="Angsana New" w:hAnsi="Angsana New"/>
                <w:sz w:val="28"/>
                <w:szCs w:val="28"/>
              </w:rPr>
              <w:t>/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00D00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080" w:type="dxa"/>
            <w:gridSpan w:val="3"/>
            <w:vAlign w:val="bottom"/>
          </w:tcPr>
          <w:p w14:paraId="2D1BC001" w14:textId="77777777" w:rsidR="00BA7C31" w:rsidRPr="00A00D00" w:rsidRDefault="00BA7C31" w:rsidP="00BA7C31">
            <w:pPr>
              <w:pStyle w:val="acctfourfigures"/>
              <w:tabs>
                <w:tab w:val="clear" w:pos="765"/>
                <w:tab w:val="decimal" w:pos="82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CA1AC93" w14:textId="77777777" w:rsidR="00BA7C31" w:rsidRPr="00A00D00" w:rsidRDefault="00BA7C31" w:rsidP="00BA7C31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0" w:type="dxa"/>
            <w:gridSpan w:val="3"/>
            <w:vAlign w:val="bottom"/>
          </w:tcPr>
          <w:p w14:paraId="01663E73" w14:textId="77777777" w:rsidR="00BA7C31" w:rsidRPr="00A00D00" w:rsidRDefault="00BA7C31" w:rsidP="009471F7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(1,098)</w:t>
            </w:r>
          </w:p>
        </w:tc>
        <w:tc>
          <w:tcPr>
            <w:tcW w:w="180" w:type="dxa"/>
            <w:vAlign w:val="bottom"/>
          </w:tcPr>
          <w:p w14:paraId="4A767A59" w14:textId="77777777" w:rsidR="00BA7C31" w:rsidRPr="00A00D00" w:rsidRDefault="00BA7C31" w:rsidP="00BA7C31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3E40877E" w14:textId="77777777" w:rsidR="00BA7C31" w:rsidRPr="00A501E7" w:rsidRDefault="00BA7C31" w:rsidP="00BA7C31">
            <w:pPr>
              <w:pStyle w:val="acctfourfigures"/>
              <w:tabs>
                <w:tab w:val="clear" w:pos="765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501E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(12,118)</w:t>
            </w:r>
          </w:p>
        </w:tc>
        <w:tc>
          <w:tcPr>
            <w:tcW w:w="180" w:type="dxa"/>
            <w:vAlign w:val="bottom"/>
          </w:tcPr>
          <w:p w14:paraId="4C9AC5F0" w14:textId="77777777" w:rsidR="00BA7C31" w:rsidRPr="00A501E7" w:rsidRDefault="00BA7C31" w:rsidP="00BA7C31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68A867DE" w14:textId="77777777" w:rsidR="00BA7C31" w:rsidRPr="00A00D00" w:rsidRDefault="00BA7C31" w:rsidP="00BA7C31">
            <w:pPr>
              <w:pStyle w:val="acctfourfigures"/>
              <w:tabs>
                <w:tab w:val="clear" w:pos="765"/>
                <w:tab w:val="decimal" w:pos="922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(5)</w:t>
            </w:r>
          </w:p>
        </w:tc>
        <w:tc>
          <w:tcPr>
            <w:tcW w:w="180" w:type="dxa"/>
            <w:vAlign w:val="bottom"/>
          </w:tcPr>
          <w:p w14:paraId="1FA5AE21" w14:textId="77777777" w:rsidR="00BA7C31" w:rsidRPr="00A00D00" w:rsidRDefault="00BA7C31" w:rsidP="00BA7C31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3215F2D8" w14:textId="77777777" w:rsidR="00BA7C31" w:rsidRPr="00A00D00" w:rsidRDefault="00BA7C31" w:rsidP="00BA7C31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(10,896)</w:t>
            </w:r>
          </w:p>
        </w:tc>
        <w:tc>
          <w:tcPr>
            <w:tcW w:w="180" w:type="dxa"/>
            <w:vAlign w:val="bottom"/>
          </w:tcPr>
          <w:p w14:paraId="0F120D8E" w14:textId="77777777" w:rsidR="00BA7C31" w:rsidRPr="00A00D00" w:rsidRDefault="00BA7C31" w:rsidP="00BA7C31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429EC632" w14:textId="77777777" w:rsidR="00BA7C31" w:rsidRPr="00A00D00" w:rsidRDefault="00BA7C31" w:rsidP="00BA7C31">
            <w:pPr>
              <w:pStyle w:val="acctfourfigures"/>
              <w:tabs>
                <w:tab w:val="clear" w:pos="765"/>
              </w:tabs>
              <w:spacing w:line="380" w:lineRule="exact"/>
              <w:ind w:right="-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(15,207)</w:t>
            </w:r>
          </w:p>
        </w:tc>
        <w:tc>
          <w:tcPr>
            <w:tcW w:w="180" w:type="dxa"/>
            <w:vAlign w:val="bottom"/>
          </w:tcPr>
          <w:p w14:paraId="60263C30" w14:textId="77777777" w:rsidR="00BA7C31" w:rsidRPr="00A00D00" w:rsidRDefault="00BA7C31" w:rsidP="00BA7C31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35DFD6FA" w14:textId="77777777" w:rsidR="00BA7C31" w:rsidRPr="00A00D00" w:rsidRDefault="00BA7C31" w:rsidP="00BA7C31">
            <w:pPr>
              <w:pStyle w:val="acctfourfigures"/>
              <w:tabs>
                <w:tab w:val="clear" w:pos="765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(3,500)</w:t>
            </w:r>
          </w:p>
        </w:tc>
        <w:tc>
          <w:tcPr>
            <w:tcW w:w="180" w:type="dxa"/>
            <w:vAlign w:val="bottom"/>
          </w:tcPr>
          <w:p w14:paraId="674710FB" w14:textId="77777777" w:rsidR="00BA7C31" w:rsidRPr="00A00D00" w:rsidRDefault="00BA7C31" w:rsidP="00BA7C31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65" w:type="dxa"/>
            <w:gridSpan w:val="3"/>
            <w:vAlign w:val="bottom"/>
          </w:tcPr>
          <w:p w14:paraId="2C63570F" w14:textId="77777777" w:rsidR="00BA7C31" w:rsidRPr="00A00D00" w:rsidRDefault="00BA7C31" w:rsidP="00BA7C31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A0FA72C" w14:textId="77777777" w:rsidR="00BA7C31" w:rsidRPr="00A00D00" w:rsidRDefault="00BA7C31" w:rsidP="00BA7C31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58D4330" w14:textId="77777777" w:rsidR="00BA7C31" w:rsidRPr="00A00D00" w:rsidRDefault="00BA7C31" w:rsidP="00BA7C31">
            <w:pPr>
              <w:pStyle w:val="acctfourfigures"/>
              <w:tabs>
                <w:tab w:val="clear" w:pos="765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(42,824)</w:t>
            </w:r>
          </w:p>
        </w:tc>
      </w:tr>
      <w:tr w:rsidR="00BA7C31" w:rsidRPr="00A00D00" w14:paraId="35AE657A" w14:textId="77777777" w:rsidTr="001F7B7B">
        <w:trPr>
          <w:cantSplit/>
          <w:trHeight w:val="397"/>
        </w:trPr>
        <w:tc>
          <w:tcPr>
            <w:tcW w:w="3330" w:type="dxa"/>
            <w:gridSpan w:val="3"/>
            <w:vAlign w:val="bottom"/>
          </w:tcPr>
          <w:p w14:paraId="4D2B9D6E" w14:textId="77777777" w:rsidR="00BA7C31" w:rsidRPr="00A00D00" w:rsidRDefault="00BA7C31" w:rsidP="00BA7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00D0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00D0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A00D0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</w:tcBorders>
            <w:vAlign w:val="bottom"/>
          </w:tcPr>
          <w:p w14:paraId="1D43756E" w14:textId="139936C3" w:rsidR="00BA7C31" w:rsidRPr="00A00D00" w:rsidRDefault="00BA7C31" w:rsidP="00BA7C31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FFCC917" w14:textId="77777777" w:rsidR="00BA7C31" w:rsidRPr="00A00D00" w:rsidRDefault="00BA7C31" w:rsidP="00BA7C31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50" w:type="dxa"/>
            <w:gridSpan w:val="3"/>
            <w:tcBorders>
              <w:top w:val="single" w:sz="4" w:space="0" w:color="auto"/>
            </w:tcBorders>
            <w:vAlign w:val="bottom"/>
          </w:tcPr>
          <w:p w14:paraId="5FBB3FCF" w14:textId="5092321C" w:rsidR="00BA7C31" w:rsidRPr="00A00D00" w:rsidRDefault="00BA7C31" w:rsidP="00BA7C31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D8BDAD7" w14:textId="77777777" w:rsidR="00BA7C31" w:rsidRPr="00A00D00" w:rsidRDefault="00BA7C31" w:rsidP="00BA7C31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</w:tcBorders>
            <w:vAlign w:val="bottom"/>
          </w:tcPr>
          <w:p w14:paraId="6957407F" w14:textId="7ECB1930" w:rsidR="00BA7C31" w:rsidRPr="00A501E7" w:rsidRDefault="00BA7C31" w:rsidP="00BA7C31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3523289" w14:textId="77777777" w:rsidR="00BA7C31" w:rsidRPr="00A501E7" w:rsidRDefault="00BA7C31" w:rsidP="00BA7C31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  <w:vAlign w:val="bottom"/>
          </w:tcPr>
          <w:p w14:paraId="136988EA" w14:textId="63D5091A" w:rsidR="00BA7C31" w:rsidRPr="00A00D00" w:rsidRDefault="00BA7C31" w:rsidP="00BA7C31">
            <w:pPr>
              <w:pStyle w:val="acctfourfigures"/>
              <w:tabs>
                <w:tab w:val="clear" w:pos="765"/>
                <w:tab w:val="decimal" w:pos="1019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2B63600" w14:textId="77777777" w:rsidR="00BA7C31" w:rsidRPr="00A00D00" w:rsidRDefault="00BA7C31" w:rsidP="00BA7C31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</w:tcBorders>
            <w:vAlign w:val="bottom"/>
          </w:tcPr>
          <w:p w14:paraId="3342724C" w14:textId="06D63C54" w:rsidR="00BA7C31" w:rsidRPr="00A00D00" w:rsidRDefault="00BA7C31" w:rsidP="00BA7C31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7278E5A" w14:textId="77777777" w:rsidR="00BA7C31" w:rsidRPr="00A00D00" w:rsidRDefault="00BA7C31" w:rsidP="00BA7C31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</w:tcBorders>
            <w:vAlign w:val="bottom"/>
          </w:tcPr>
          <w:p w14:paraId="638CC3C6" w14:textId="1D6A01DD" w:rsidR="00BA7C31" w:rsidRPr="00C71A38" w:rsidRDefault="00BA7C31" w:rsidP="00BA7C31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A3F5BCC" w14:textId="77777777" w:rsidR="00BA7C31" w:rsidRPr="00C71A38" w:rsidRDefault="00BA7C31" w:rsidP="00BA7C31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  <w:vAlign w:val="bottom"/>
          </w:tcPr>
          <w:p w14:paraId="5BB164EB" w14:textId="4F9B8C81" w:rsidR="00BA7C31" w:rsidRPr="00A501E7" w:rsidRDefault="00BA7C31" w:rsidP="00BA7C31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F7973F9" w14:textId="77777777" w:rsidR="00BA7C31" w:rsidRPr="00A501E7" w:rsidRDefault="00BA7C31" w:rsidP="00BA7C31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65" w:type="dxa"/>
            <w:gridSpan w:val="3"/>
            <w:tcBorders>
              <w:top w:val="single" w:sz="4" w:space="0" w:color="auto"/>
            </w:tcBorders>
            <w:vAlign w:val="bottom"/>
          </w:tcPr>
          <w:p w14:paraId="3162E0D0" w14:textId="65BE464B" w:rsidR="00BA7C31" w:rsidRPr="00A00D00" w:rsidRDefault="00BA7C31" w:rsidP="00BA7C31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9575EBC" w14:textId="77777777" w:rsidR="00BA7C31" w:rsidRPr="00A00D00" w:rsidRDefault="00BA7C31" w:rsidP="00BA7C31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vAlign w:val="bottom"/>
          </w:tcPr>
          <w:p w14:paraId="67DA1D99" w14:textId="2674B130" w:rsidR="00BA7C31" w:rsidRPr="00A00D00" w:rsidRDefault="00BA7C31" w:rsidP="00BA7C31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2F7123" w:rsidRPr="00A00D00" w14:paraId="37EC5CE4" w14:textId="77777777" w:rsidTr="001F7B7B">
        <w:trPr>
          <w:cantSplit/>
          <w:trHeight w:val="397"/>
        </w:trPr>
        <w:tc>
          <w:tcPr>
            <w:tcW w:w="3330" w:type="dxa"/>
            <w:gridSpan w:val="3"/>
            <w:vAlign w:val="bottom"/>
          </w:tcPr>
          <w:p w14:paraId="7E77CC90" w14:textId="77777777" w:rsidR="002F7123" w:rsidRPr="00A00D00" w:rsidRDefault="002F7123" w:rsidP="002F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00D0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และ </w:t>
            </w:r>
            <w:r w:rsidRPr="00A00D0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A00D0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080" w:type="dxa"/>
            <w:gridSpan w:val="3"/>
            <w:vAlign w:val="bottom"/>
          </w:tcPr>
          <w:p w14:paraId="54EFA8F2" w14:textId="412F109C" w:rsidR="002F7123" w:rsidRPr="00A00D00" w:rsidRDefault="002F7123" w:rsidP="002F7123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49,405</w:t>
            </w:r>
          </w:p>
        </w:tc>
        <w:tc>
          <w:tcPr>
            <w:tcW w:w="180" w:type="dxa"/>
            <w:vAlign w:val="bottom"/>
          </w:tcPr>
          <w:p w14:paraId="093136D7" w14:textId="77777777" w:rsidR="002F7123" w:rsidRPr="00A00D00" w:rsidRDefault="002F7123" w:rsidP="002F7123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50" w:type="dxa"/>
            <w:gridSpan w:val="3"/>
            <w:vAlign w:val="bottom"/>
          </w:tcPr>
          <w:p w14:paraId="4011914D" w14:textId="459CFA2D" w:rsidR="002F7123" w:rsidRPr="00A00D00" w:rsidRDefault="002F7123" w:rsidP="002F7123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348,947</w:t>
            </w:r>
          </w:p>
        </w:tc>
        <w:tc>
          <w:tcPr>
            <w:tcW w:w="180" w:type="dxa"/>
            <w:vAlign w:val="bottom"/>
          </w:tcPr>
          <w:p w14:paraId="7CFFFD7A" w14:textId="77777777" w:rsidR="002F7123" w:rsidRPr="00A00D00" w:rsidRDefault="002F7123" w:rsidP="002F7123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03AC2E9B" w14:textId="32367175" w:rsidR="002F7123" w:rsidRPr="00A501E7" w:rsidRDefault="002F7123" w:rsidP="002F7123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A501E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4,801</w:t>
            </w:r>
          </w:p>
        </w:tc>
        <w:tc>
          <w:tcPr>
            <w:tcW w:w="180" w:type="dxa"/>
            <w:vAlign w:val="bottom"/>
          </w:tcPr>
          <w:p w14:paraId="7F849864" w14:textId="77777777" w:rsidR="002F7123" w:rsidRPr="00A501E7" w:rsidRDefault="002F7123" w:rsidP="002F7123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1CD73B5A" w14:textId="6DAB5890" w:rsidR="002F7123" w:rsidRPr="00C71A38" w:rsidRDefault="002F7123" w:rsidP="002F7123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C71A3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572,051</w:t>
            </w:r>
          </w:p>
        </w:tc>
        <w:tc>
          <w:tcPr>
            <w:tcW w:w="180" w:type="dxa"/>
            <w:vAlign w:val="bottom"/>
          </w:tcPr>
          <w:p w14:paraId="080CAB77" w14:textId="77777777" w:rsidR="002F7123" w:rsidRPr="00C71A38" w:rsidRDefault="002F7123" w:rsidP="002F7123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691A9772" w14:textId="61717BF4" w:rsidR="002F7123" w:rsidRPr="00A501E7" w:rsidRDefault="002F7123" w:rsidP="002F7123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501E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72,798</w:t>
            </w:r>
          </w:p>
        </w:tc>
        <w:tc>
          <w:tcPr>
            <w:tcW w:w="180" w:type="dxa"/>
            <w:vAlign w:val="bottom"/>
          </w:tcPr>
          <w:p w14:paraId="3C30D87D" w14:textId="77777777" w:rsidR="002F7123" w:rsidRPr="00A501E7" w:rsidRDefault="002F7123" w:rsidP="002F7123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38EE18B7" w14:textId="59AD325B" w:rsidR="002F7123" w:rsidRPr="00C71A38" w:rsidRDefault="002F7123" w:rsidP="002F7123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251,389</w:t>
            </w:r>
          </w:p>
        </w:tc>
        <w:tc>
          <w:tcPr>
            <w:tcW w:w="180" w:type="dxa"/>
            <w:vAlign w:val="bottom"/>
          </w:tcPr>
          <w:p w14:paraId="2136EE23" w14:textId="77777777" w:rsidR="002F7123" w:rsidRPr="00C71A38" w:rsidRDefault="002F7123" w:rsidP="002F7123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535A7D65" w14:textId="6471AA6B" w:rsidR="002F7123" w:rsidRPr="00A501E7" w:rsidRDefault="002F7123" w:rsidP="002F7123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501E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58,092</w:t>
            </w:r>
          </w:p>
        </w:tc>
        <w:tc>
          <w:tcPr>
            <w:tcW w:w="180" w:type="dxa"/>
            <w:vAlign w:val="bottom"/>
          </w:tcPr>
          <w:p w14:paraId="51896CDF" w14:textId="77777777" w:rsidR="002F7123" w:rsidRPr="00A501E7" w:rsidRDefault="002F7123" w:rsidP="002F7123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65" w:type="dxa"/>
            <w:gridSpan w:val="3"/>
            <w:vAlign w:val="bottom"/>
          </w:tcPr>
          <w:p w14:paraId="20229768" w14:textId="77A3B125" w:rsidR="002F7123" w:rsidRPr="007865ED" w:rsidRDefault="002F7123" w:rsidP="002F7123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24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A1735F0" w14:textId="77777777" w:rsidR="002F7123" w:rsidRPr="00A00D00" w:rsidRDefault="002F7123" w:rsidP="002F7123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77D2B21" w14:textId="5DCFD652" w:rsidR="002F7123" w:rsidRPr="00A00D00" w:rsidRDefault="002F7123" w:rsidP="002F7123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1,637,483</w:t>
            </w:r>
          </w:p>
        </w:tc>
      </w:tr>
      <w:tr w:rsidR="002F7123" w:rsidRPr="00A00D00" w14:paraId="1BB1366A" w14:textId="77777777" w:rsidTr="001F7B7B">
        <w:trPr>
          <w:cantSplit/>
          <w:trHeight w:val="397"/>
        </w:trPr>
        <w:tc>
          <w:tcPr>
            <w:tcW w:w="3330" w:type="dxa"/>
            <w:gridSpan w:val="3"/>
            <w:vAlign w:val="bottom"/>
          </w:tcPr>
          <w:p w14:paraId="01B470BF" w14:textId="77777777" w:rsidR="002F7123" w:rsidRPr="00B25E69" w:rsidRDefault="002F7123" w:rsidP="002F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25E69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gridSpan w:val="3"/>
            <w:vAlign w:val="bottom"/>
          </w:tcPr>
          <w:p w14:paraId="025601AB" w14:textId="1271DDE9" w:rsidR="002F7123" w:rsidRPr="00A00D00" w:rsidRDefault="002F7123" w:rsidP="002F7123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114</w:t>
            </w:r>
          </w:p>
        </w:tc>
        <w:tc>
          <w:tcPr>
            <w:tcW w:w="180" w:type="dxa"/>
            <w:vAlign w:val="bottom"/>
          </w:tcPr>
          <w:p w14:paraId="388AAC08" w14:textId="77777777" w:rsidR="002F7123" w:rsidRPr="00A00D00" w:rsidRDefault="002F7123" w:rsidP="002F7123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0" w:type="dxa"/>
            <w:gridSpan w:val="3"/>
            <w:vAlign w:val="bottom"/>
          </w:tcPr>
          <w:p w14:paraId="3AF66E24" w14:textId="27BDDE3D" w:rsidR="002F7123" w:rsidRPr="00A00D00" w:rsidRDefault="002F7123" w:rsidP="002F7123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</w:t>
            </w:r>
            <w:r w:rsidR="00561C67">
              <w:rPr>
                <w:rFonts w:ascii="Angsana New" w:hAnsi="Angsana New" w:cs="Angsana New"/>
                <w:sz w:val="28"/>
                <w:szCs w:val="28"/>
                <w:lang w:bidi="th-TH"/>
              </w:rPr>
              <w:t>0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561C67">
              <w:rPr>
                <w:rFonts w:ascii="Angsana New" w:hAnsi="Angsana New" w:cs="Angsana New"/>
                <w:sz w:val="28"/>
                <w:szCs w:val="28"/>
                <w:lang w:bidi="th-TH"/>
              </w:rPr>
              <w:t>446</w:t>
            </w:r>
          </w:p>
        </w:tc>
        <w:tc>
          <w:tcPr>
            <w:tcW w:w="180" w:type="dxa"/>
            <w:vAlign w:val="bottom"/>
          </w:tcPr>
          <w:p w14:paraId="1AEC38F7" w14:textId="77777777" w:rsidR="002F7123" w:rsidRPr="00A00D00" w:rsidRDefault="002F7123" w:rsidP="002F7123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7352260E" w14:textId="77A14C31" w:rsidR="002F7123" w:rsidRPr="00A501E7" w:rsidRDefault="002F7123" w:rsidP="002F7123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9,3</w:t>
            </w:r>
            <w:r w:rsidR="00561C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86</w:t>
            </w:r>
          </w:p>
        </w:tc>
        <w:tc>
          <w:tcPr>
            <w:tcW w:w="180" w:type="dxa"/>
            <w:vAlign w:val="bottom"/>
          </w:tcPr>
          <w:p w14:paraId="318AEE7C" w14:textId="77777777" w:rsidR="002F7123" w:rsidRPr="00A501E7" w:rsidRDefault="002F7123" w:rsidP="002F7123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39EBC737" w14:textId="0C348F5D" w:rsidR="002F7123" w:rsidRPr="007E6796" w:rsidRDefault="00561C67" w:rsidP="007E6796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40,275</w:t>
            </w:r>
          </w:p>
        </w:tc>
        <w:tc>
          <w:tcPr>
            <w:tcW w:w="180" w:type="dxa"/>
            <w:vAlign w:val="bottom"/>
          </w:tcPr>
          <w:p w14:paraId="25465D5A" w14:textId="77777777" w:rsidR="002F7123" w:rsidRPr="007E6796" w:rsidRDefault="002F7123" w:rsidP="007E6796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17780D68" w14:textId="7DDA029B" w:rsidR="002F7123" w:rsidRPr="00A00D00" w:rsidRDefault="002F7123" w:rsidP="002F7123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3</w:t>
            </w:r>
            <w:r w:rsidR="00561C67">
              <w:rPr>
                <w:rFonts w:ascii="Angsana New" w:hAnsi="Angsana New" w:cs="Angsana New"/>
                <w:sz w:val="28"/>
                <w:szCs w:val="28"/>
                <w:lang w:bidi="th-TH"/>
              </w:rPr>
              <w:t>8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561C67">
              <w:rPr>
                <w:rFonts w:ascii="Angsana New" w:hAnsi="Angsana New" w:cs="Angsana New"/>
                <w:sz w:val="28"/>
                <w:szCs w:val="28"/>
                <w:lang w:bidi="th-TH"/>
              </w:rPr>
              <w:t>663</w:t>
            </w:r>
          </w:p>
        </w:tc>
        <w:tc>
          <w:tcPr>
            <w:tcW w:w="180" w:type="dxa"/>
            <w:vAlign w:val="bottom"/>
          </w:tcPr>
          <w:p w14:paraId="73A6FBBC" w14:textId="77777777" w:rsidR="002F7123" w:rsidRPr="00A00D00" w:rsidRDefault="002F7123" w:rsidP="002F7123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68145AE6" w14:textId="2B0D9A17" w:rsidR="002F7123" w:rsidRPr="00A00D00" w:rsidRDefault="002F7123" w:rsidP="002F7123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3,9</w:t>
            </w:r>
            <w:r w:rsidR="00F42486">
              <w:rPr>
                <w:rFonts w:ascii="Angsana New" w:hAnsi="Angsana New" w:cs="Angsana New"/>
                <w:sz w:val="28"/>
                <w:szCs w:val="28"/>
                <w:lang w:bidi="th-TH"/>
              </w:rPr>
              <w:t>74</w:t>
            </w:r>
          </w:p>
        </w:tc>
        <w:tc>
          <w:tcPr>
            <w:tcW w:w="180" w:type="dxa"/>
            <w:vAlign w:val="bottom"/>
          </w:tcPr>
          <w:p w14:paraId="6FF01047" w14:textId="77777777" w:rsidR="002F7123" w:rsidRPr="00A00D00" w:rsidRDefault="002F7123" w:rsidP="002F7123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67AD751E" w14:textId="55B44759" w:rsidR="002F7123" w:rsidRPr="00A00D00" w:rsidRDefault="002F7123" w:rsidP="002F7123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8,</w:t>
            </w:r>
            <w:r w:rsidR="00F42486">
              <w:rPr>
                <w:rFonts w:ascii="Angsana New" w:hAnsi="Angsana New" w:cs="Angsana New"/>
                <w:sz w:val="28"/>
                <w:szCs w:val="28"/>
                <w:lang w:bidi="th-TH"/>
              </w:rPr>
              <w:t>753</w:t>
            </w:r>
          </w:p>
        </w:tc>
        <w:tc>
          <w:tcPr>
            <w:tcW w:w="180" w:type="dxa"/>
            <w:vAlign w:val="bottom"/>
          </w:tcPr>
          <w:p w14:paraId="0472ED86" w14:textId="77777777" w:rsidR="002F7123" w:rsidRPr="00A00D00" w:rsidRDefault="002F7123" w:rsidP="002F7123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65" w:type="dxa"/>
            <w:gridSpan w:val="3"/>
            <w:vAlign w:val="bottom"/>
          </w:tcPr>
          <w:p w14:paraId="480ED731" w14:textId="15C7C9D7" w:rsidR="002F7123" w:rsidRPr="00A00D00" w:rsidRDefault="002F7123" w:rsidP="002F7123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C623E66" w14:textId="77777777" w:rsidR="002F7123" w:rsidRPr="00A00D00" w:rsidRDefault="002F7123" w:rsidP="002F7123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000D9D2" w14:textId="1BAD804A" w:rsidR="002F7123" w:rsidRPr="00A00D00" w:rsidRDefault="00F42486" w:rsidP="002F7123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121</w:t>
            </w:r>
            <w:r w:rsidR="002F7123">
              <w:rPr>
                <w:rFonts w:ascii="Angsana New" w:hAnsi="Angsana New" w:cs="Angsana New"/>
                <w:sz w:val="28"/>
                <w:szCs w:val="28"/>
              </w:rPr>
              <w:t>,6</w:t>
            </w:r>
            <w:r>
              <w:rPr>
                <w:rFonts w:ascii="Angsana New" w:hAnsi="Angsana New" w:cs="Angsana New"/>
                <w:sz w:val="28"/>
                <w:szCs w:val="28"/>
              </w:rPr>
              <w:t>11</w:t>
            </w:r>
          </w:p>
        </w:tc>
      </w:tr>
      <w:tr w:rsidR="002F7123" w:rsidRPr="00A00D00" w14:paraId="34D92E7A" w14:textId="77777777" w:rsidTr="001F7B7B">
        <w:trPr>
          <w:cantSplit/>
          <w:trHeight w:val="397"/>
        </w:trPr>
        <w:tc>
          <w:tcPr>
            <w:tcW w:w="3330" w:type="dxa"/>
            <w:gridSpan w:val="3"/>
            <w:vAlign w:val="bottom"/>
          </w:tcPr>
          <w:p w14:paraId="78815446" w14:textId="77777777" w:rsidR="002F7123" w:rsidRPr="00B25E69" w:rsidRDefault="002F7123" w:rsidP="002F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25E69"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080" w:type="dxa"/>
            <w:gridSpan w:val="3"/>
            <w:vAlign w:val="bottom"/>
          </w:tcPr>
          <w:p w14:paraId="148B047B" w14:textId="355AE519" w:rsidR="002F7123" w:rsidRPr="004809D1" w:rsidRDefault="002F7123" w:rsidP="002F7123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51,500</w:t>
            </w:r>
          </w:p>
        </w:tc>
        <w:tc>
          <w:tcPr>
            <w:tcW w:w="180" w:type="dxa"/>
            <w:vAlign w:val="bottom"/>
          </w:tcPr>
          <w:p w14:paraId="3437B0AF" w14:textId="77777777" w:rsidR="002F7123" w:rsidRPr="00A00D00" w:rsidRDefault="002F7123" w:rsidP="002F7123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0" w:type="dxa"/>
            <w:gridSpan w:val="3"/>
            <w:vAlign w:val="bottom"/>
          </w:tcPr>
          <w:p w14:paraId="578206C9" w14:textId="6F386417" w:rsidR="002F7123" w:rsidRPr="00A00D00" w:rsidRDefault="002F7123" w:rsidP="002F7123">
            <w:pPr>
              <w:pStyle w:val="acctfourfigures"/>
              <w:tabs>
                <w:tab w:val="clear" w:pos="765"/>
              </w:tabs>
              <w:spacing w:line="380" w:lineRule="exact"/>
              <w:ind w:right="10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24B255C" w14:textId="77777777" w:rsidR="002F7123" w:rsidRPr="00A00D00" w:rsidRDefault="002F7123" w:rsidP="002F7123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07E51A2F" w14:textId="346344C3" w:rsidR="002F7123" w:rsidRPr="00520BDB" w:rsidRDefault="002F7123" w:rsidP="002F7123">
            <w:pPr>
              <w:pStyle w:val="acctfourfigures"/>
              <w:tabs>
                <w:tab w:val="clear" w:pos="765"/>
              </w:tabs>
              <w:spacing w:line="380" w:lineRule="exact"/>
              <w:ind w:right="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B2A35CB" w14:textId="77777777" w:rsidR="002F7123" w:rsidRPr="00A501E7" w:rsidRDefault="002F7123" w:rsidP="002F7123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1D5E99D8" w14:textId="5F51B24C" w:rsidR="002F7123" w:rsidRPr="00A00D00" w:rsidRDefault="002F7123" w:rsidP="002F7123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140B8ED" w14:textId="77777777" w:rsidR="002F7123" w:rsidRPr="00A00D00" w:rsidRDefault="002F7123" w:rsidP="002F7123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3B03448C" w14:textId="5C31F60F" w:rsidR="002F7123" w:rsidRPr="00A00D00" w:rsidRDefault="002F7123" w:rsidP="002F7123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76990A5" w14:textId="77777777" w:rsidR="002F7123" w:rsidRPr="00A00D00" w:rsidRDefault="002F7123" w:rsidP="002F7123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77DEBEFD" w14:textId="03B97F3C" w:rsidR="002F7123" w:rsidRPr="00A00D00" w:rsidRDefault="002F7123" w:rsidP="002F7123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751E0D4" w14:textId="77777777" w:rsidR="002F7123" w:rsidRPr="00A00D00" w:rsidRDefault="002F7123" w:rsidP="002F7123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5B2AF4AA" w14:textId="7E52D5D8" w:rsidR="002F7123" w:rsidRPr="00A00D00" w:rsidRDefault="002F7123" w:rsidP="002F7123">
            <w:pPr>
              <w:pStyle w:val="acctfourfigures"/>
              <w:tabs>
                <w:tab w:val="clear" w:pos="765"/>
                <w:tab w:val="decimal" w:pos="20"/>
              </w:tabs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9F8FAD2" w14:textId="77777777" w:rsidR="002F7123" w:rsidRPr="00A00D00" w:rsidRDefault="002F7123" w:rsidP="002F7123">
            <w:pPr>
              <w:pStyle w:val="acctfourfigures"/>
              <w:tabs>
                <w:tab w:val="clear" w:pos="765"/>
                <w:tab w:val="decimal" w:pos="2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65" w:type="dxa"/>
            <w:gridSpan w:val="3"/>
            <w:vAlign w:val="bottom"/>
          </w:tcPr>
          <w:p w14:paraId="7FBB14B0" w14:textId="4AE2B063" w:rsidR="002F7123" w:rsidRPr="00A00D00" w:rsidRDefault="002F7123" w:rsidP="002F7123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715B24D" w14:textId="77777777" w:rsidR="002F7123" w:rsidRPr="00A00D00" w:rsidRDefault="002F7123" w:rsidP="002F7123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666124F" w14:textId="1A757203" w:rsidR="002F7123" w:rsidRPr="00A00D00" w:rsidRDefault="002F7123" w:rsidP="002F7123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51,500</w:t>
            </w:r>
          </w:p>
        </w:tc>
      </w:tr>
      <w:tr w:rsidR="002F7123" w:rsidRPr="00A00D00" w14:paraId="2D3A37DF" w14:textId="77777777" w:rsidTr="001F7B7B">
        <w:trPr>
          <w:cantSplit/>
          <w:trHeight w:val="397"/>
        </w:trPr>
        <w:tc>
          <w:tcPr>
            <w:tcW w:w="3330" w:type="dxa"/>
            <w:gridSpan w:val="3"/>
            <w:vAlign w:val="bottom"/>
          </w:tcPr>
          <w:p w14:paraId="4B621E4C" w14:textId="687D63C0" w:rsidR="002F7123" w:rsidRDefault="002F7123" w:rsidP="002F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โอนไปอสังหาริมทรัพย์</w:t>
            </w:r>
          </w:p>
        </w:tc>
        <w:tc>
          <w:tcPr>
            <w:tcW w:w="1080" w:type="dxa"/>
            <w:gridSpan w:val="3"/>
            <w:vAlign w:val="bottom"/>
          </w:tcPr>
          <w:p w14:paraId="0E311A76" w14:textId="77777777" w:rsidR="002F7123" w:rsidRDefault="002F7123" w:rsidP="002F7123">
            <w:pPr>
              <w:pStyle w:val="acctfourfigures"/>
              <w:tabs>
                <w:tab w:val="clear" w:pos="765"/>
              </w:tabs>
              <w:spacing w:line="380" w:lineRule="exact"/>
              <w:ind w:right="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CD0D3F9" w14:textId="77777777" w:rsidR="002F7123" w:rsidRPr="00A00D00" w:rsidRDefault="002F7123" w:rsidP="002F7123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0" w:type="dxa"/>
            <w:gridSpan w:val="3"/>
            <w:vAlign w:val="bottom"/>
          </w:tcPr>
          <w:p w14:paraId="4260A64A" w14:textId="77777777" w:rsidR="002F7123" w:rsidRDefault="002F7123" w:rsidP="002F7123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0D82C84" w14:textId="77777777" w:rsidR="002F7123" w:rsidRPr="00A00D00" w:rsidRDefault="002F7123" w:rsidP="002F7123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5030904E" w14:textId="77777777" w:rsidR="002F7123" w:rsidRDefault="002F7123" w:rsidP="002F7123">
            <w:pPr>
              <w:pStyle w:val="acctfourfigures"/>
              <w:tabs>
                <w:tab w:val="clear" w:pos="765"/>
              </w:tabs>
              <w:spacing w:line="380" w:lineRule="exact"/>
              <w:ind w:right="19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21CDDB2" w14:textId="77777777" w:rsidR="002F7123" w:rsidRPr="00A501E7" w:rsidRDefault="002F7123" w:rsidP="002F7123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5871DBF1" w14:textId="77777777" w:rsidR="002F7123" w:rsidRDefault="002F7123" w:rsidP="002F7123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30F8425" w14:textId="77777777" w:rsidR="002F7123" w:rsidRPr="00A00D00" w:rsidRDefault="002F7123" w:rsidP="002F7123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254D3FE2" w14:textId="77777777" w:rsidR="002F7123" w:rsidRDefault="002F7123" w:rsidP="002F7123">
            <w:pPr>
              <w:pStyle w:val="acctfourfigures"/>
              <w:tabs>
                <w:tab w:val="clear" w:pos="765"/>
              </w:tabs>
              <w:spacing w:line="380" w:lineRule="exact"/>
              <w:ind w:right="10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F987CAC" w14:textId="77777777" w:rsidR="002F7123" w:rsidRPr="00A00D00" w:rsidRDefault="002F7123" w:rsidP="002F7123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37F39579" w14:textId="77777777" w:rsidR="002F7123" w:rsidRDefault="002F7123" w:rsidP="002F7123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6BA0545" w14:textId="77777777" w:rsidR="002F7123" w:rsidRPr="00A00D00" w:rsidRDefault="002F7123" w:rsidP="002F7123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7968F863" w14:textId="77777777" w:rsidR="002F7123" w:rsidRDefault="002F7123" w:rsidP="002F7123">
            <w:pPr>
              <w:pStyle w:val="acctfourfigures"/>
              <w:tabs>
                <w:tab w:val="clear" w:pos="765"/>
                <w:tab w:val="decimal" w:pos="20"/>
              </w:tabs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B0DE361" w14:textId="77777777" w:rsidR="002F7123" w:rsidRPr="00A00D00" w:rsidRDefault="002F7123" w:rsidP="002F7123">
            <w:pPr>
              <w:pStyle w:val="acctfourfigures"/>
              <w:tabs>
                <w:tab w:val="clear" w:pos="765"/>
                <w:tab w:val="decimal" w:pos="2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65" w:type="dxa"/>
            <w:gridSpan w:val="3"/>
            <w:vAlign w:val="bottom"/>
          </w:tcPr>
          <w:p w14:paraId="6ED8CBFD" w14:textId="77777777" w:rsidR="002F7123" w:rsidRDefault="002F7123" w:rsidP="002F7123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E169B41" w14:textId="77777777" w:rsidR="002F7123" w:rsidRPr="00A00D00" w:rsidRDefault="002F7123" w:rsidP="002F7123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44EC723" w14:textId="77777777" w:rsidR="002F7123" w:rsidRDefault="002F7123" w:rsidP="002F7123">
            <w:pPr>
              <w:pStyle w:val="acctfourfigures"/>
              <w:tabs>
                <w:tab w:val="clear" w:pos="765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F7123" w:rsidRPr="00A00D00" w14:paraId="6FB2D72F" w14:textId="77777777" w:rsidTr="001F7B7B">
        <w:trPr>
          <w:cantSplit/>
          <w:trHeight w:val="397"/>
        </w:trPr>
        <w:tc>
          <w:tcPr>
            <w:tcW w:w="2430" w:type="dxa"/>
            <w:vAlign w:val="bottom"/>
          </w:tcPr>
          <w:p w14:paraId="33DBD865" w14:textId="77777777" w:rsidR="002F7123" w:rsidRPr="00B25E69" w:rsidRDefault="002F7123" w:rsidP="002F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เพื่อการลงทุน</w:t>
            </w:r>
          </w:p>
        </w:tc>
        <w:tc>
          <w:tcPr>
            <w:tcW w:w="900" w:type="dxa"/>
            <w:gridSpan w:val="2"/>
            <w:vAlign w:val="bottom"/>
          </w:tcPr>
          <w:p w14:paraId="77443666" w14:textId="0948B4AB" w:rsidR="002F7123" w:rsidRPr="00B25E69" w:rsidRDefault="002F7123" w:rsidP="002F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35221">
              <w:rPr>
                <w:rFonts w:ascii="Angsana New" w:hAnsi="Angsana New"/>
                <w:i/>
                <w:iCs/>
                <w:sz w:val="28"/>
                <w:szCs w:val="28"/>
              </w:rPr>
              <w:t>1</w:t>
            </w:r>
            <w:r>
              <w:rPr>
                <w:rFonts w:ascii="Angsana New" w:hAnsi="Angsana New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080" w:type="dxa"/>
            <w:gridSpan w:val="3"/>
            <w:vAlign w:val="bottom"/>
          </w:tcPr>
          <w:p w14:paraId="0EE7E490" w14:textId="0DB49FBC" w:rsidR="002F7123" w:rsidRDefault="002F7123" w:rsidP="002F7123">
            <w:pPr>
              <w:pStyle w:val="acctfourfigures"/>
              <w:tabs>
                <w:tab w:val="clear" w:pos="765"/>
              </w:tabs>
              <w:spacing w:line="380" w:lineRule="exact"/>
              <w:ind w:right="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1382560" w14:textId="77777777" w:rsidR="002F7123" w:rsidRPr="00A00D00" w:rsidRDefault="002F7123" w:rsidP="002F7123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0" w:type="dxa"/>
            <w:gridSpan w:val="3"/>
            <w:vAlign w:val="bottom"/>
          </w:tcPr>
          <w:p w14:paraId="11FED581" w14:textId="1967BA23" w:rsidR="002F7123" w:rsidRDefault="002F7123" w:rsidP="002F7123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(1,989)</w:t>
            </w:r>
          </w:p>
        </w:tc>
        <w:tc>
          <w:tcPr>
            <w:tcW w:w="180" w:type="dxa"/>
            <w:vAlign w:val="bottom"/>
          </w:tcPr>
          <w:p w14:paraId="7851727A" w14:textId="77777777" w:rsidR="002F7123" w:rsidRPr="00A00D00" w:rsidRDefault="002F7123" w:rsidP="002F7123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67A1B07F" w14:textId="3F65096D" w:rsidR="002F7123" w:rsidRPr="00A501E7" w:rsidRDefault="002F7123" w:rsidP="002F7123">
            <w:pPr>
              <w:pStyle w:val="acctfourfigures"/>
              <w:tabs>
                <w:tab w:val="clear" w:pos="765"/>
              </w:tabs>
              <w:spacing w:line="380" w:lineRule="exact"/>
              <w:ind w:right="1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0FCF3D8" w14:textId="77777777" w:rsidR="002F7123" w:rsidRPr="00A501E7" w:rsidRDefault="002F7123" w:rsidP="002F7123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43237B09" w14:textId="22276681" w:rsidR="002F7123" w:rsidRPr="00A00D00" w:rsidRDefault="002F7123" w:rsidP="002F7123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333F2BE" w14:textId="77777777" w:rsidR="002F7123" w:rsidRPr="00A00D00" w:rsidRDefault="002F7123" w:rsidP="002F7123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3AF44122" w14:textId="5C94166A" w:rsidR="002F7123" w:rsidRPr="00A00D00" w:rsidRDefault="002F7123" w:rsidP="002F7123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7739496" w14:textId="77777777" w:rsidR="002F7123" w:rsidRPr="00A00D00" w:rsidRDefault="002F7123" w:rsidP="002F7123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38181329" w14:textId="382CB926" w:rsidR="002F7123" w:rsidRPr="00A00D00" w:rsidRDefault="002F7123" w:rsidP="002F7123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EA3EF7A" w14:textId="77777777" w:rsidR="002F7123" w:rsidRPr="00A00D00" w:rsidRDefault="002F7123" w:rsidP="002F7123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4226DE28" w14:textId="26C7BC13" w:rsidR="002F7123" w:rsidRPr="00A00D00" w:rsidRDefault="002F7123" w:rsidP="002F7123">
            <w:pPr>
              <w:pStyle w:val="acctfourfigures"/>
              <w:tabs>
                <w:tab w:val="clear" w:pos="765"/>
                <w:tab w:val="decimal" w:pos="20"/>
              </w:tabs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8257F44" w14:textId="77777777" w:rsidR="002F7123" w:rsidRPr="00A00D00" w:rsidRDefault="002F7123" w:rsidP="002F7123">
            <w:pPr>
              <w:pStyle w:val="acctfourfigures"/>
              <w:tabs>
                <w:tab w:val="clear" w:pos="765"/>
                <w:tab w:val="decimal" w:pos="2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65" w:type="dxa"/>
            <w:gridSpan w:val="3"/>
            <w:vAlign w:val="bottom"/>
          </w:tcPr>
          <w:p w14:paraId="019052A3" w14:textId="5786F380" w:rsidR="002F7123" w:rsidRPr="00A00D00" w:rsidRDefault="002F7123" w:rsidP="002F7123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8BEDF28" w14:textId="77777777" w:rsidR="002F7123" w:rsidRPr="00A00D00" w:rsidRDefault="002F7123" w:rsidP="002F7123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D83ADE3" w14:textId="7E6B74F9" w:rsidR="002F7123" w:rsidRPr="00A00D00" w:rsidRDefault="002F7123" w:rsidP="002F7123">
            <w:pPr>
              <w:pStyle w:val="acctfourfigures"/>
              <w:tabs>
                <w:tab w:val="clear" w:pos="765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(1,989)</w:t>
            </w:r>
          </w:p>
        </w:tc>
      </w:tr>
      <w:tr w:rsidR="002F7123" w:rsidRPr="00A00D00" w14:paraId="1F1B0381" w14:textId="77777777" w:rsidTr="001F7B7B">
        <w:trPr>
          <w:cantSplit/>
          <w:trHeight w:val="397"/>
        </w:trPr>
        <w:tc>
          <w:tcPr>
            <w:tcW w:w="3330" w:type="dxa"/>
            <w:gridSpan w:val="3"/>
            <w:vAlign w:val="bottom"/>
          </w:tcPr>
          <w:p w14:paraId="0AD8C6A1" w14:textId="77777777" w:rsidR="002F7123" w:rsidRPr="00B25E69" w:rsidRDefault="002F7123" w:rsidP="002F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B25E69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  <w:r w:rsidRPr="00B25E6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25E69">
              <w:rPr>
                <w:rFonts w:ascii="Angsana New" w:hAnsi="Angsana New"/>
                <w:sz w:val="28"/>
                <w:szCs w:val="28"/>
              </w:rPr>
              <w:t>/</w:t>
            </w:r>
            <w:r w:rsidRPr="00B25E6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25E69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080" w:type="dxa"/>
            <w:gridSpan w:val="3"/>
            <w:vAlign w:val="bottom"/>
          </w:tcPr>
          <w:p w14:paraId="3948CCD4" w14:textId="26AAB723" w:rsidR="002F7123" w:rsidRPr="00A00D00" w:rsidRDefault="002F7123" w:rsidP="002F7123">
            <w:pPr>
              <w:pStyle w:val="acctfourfigures"/>
              <w:tabs>
                <w:tab w:val="clear" w:pos="765"/>
              </w:tabs>
              <w:spacing w:line="380" w:lineRule="exact"/>
              <w:ind w:right="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8E6BFA7" w14:textId="77777777" w:rsidR="002F7123" w:rsidRPr="00A00D00" w:rsidRDefault="002F7123" w:rsidP="002F7123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0" w:type="dxa"/>
            <w:gridSpan w:val="3"/>
            <w:vAlign w:val="bottom"/>
          </w:tcPr>
          <w:p w14:paraId="07532CF5" w14:textId="3B5BD0C5" w:rsidR="002F7123" w:rsidRPr="00A00D00" w:rsidRDefault="002F7123" w:rsidP="002F7123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(4,642)</w:t>
            </w:r>
          </w:p>
        </w:tc>
        <w:tc>
          <w:tcPr>
            <w:tcW w:w="180" w:type="dxa"/>
            <w:vAlign w:val="bottom"/>
          </w:tcPr>
          <w:p w14:paraId="1CF06AD4" w14:textId="77777777" w:rsidR="002F7123" w:rsidRPr="00A00D00" w:rsidRDefault="002F7123" w:rsidP="002F7123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4E3F06DB" w14:textId="17F59693" w:rsidR="002F7123" w:rsidRPr="00A501E7" w:rsidRDefault="002F7123" w:rsidP="002F7123">
            <w:pPr>
              <w:pStyle w:val="acctfourfigures"/>
              <w:tabs>
                <w:tab w:val="clear" w:pos="765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(24,437)</w:t>
            </w:r>
          </w:p>
        </w:tc>
        <w:tc>
          <w:tcPr>
            <w:tcW w:w="180" w:type="dxa"/>
            <w:vAlign w:val="bottom"/>
          </w:tcPr>
          <w:p w14:paraId="62F6D01B" w14:textId="77777777" w:rsidR="002F7123" w:rsidRPr="00A501E7" w:rsidRDefault="002F7123" w:rsidP="002F7123">
            <w:pPr>
              <w:pStyle w:val="acctfourfigures"/>
              <w:tabs>
                <w:tab w:val="clear" w:pos="765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319A7FC4" w14:textId="1BD0F364" w:rsidR="002F7123" w:rsidRPr="00A00D00" w:rsidRDefault="002F7123" w:rsidP="002F7123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F244185" w14:textId="77777777" w:rsidR="002F7123" w:rsidRPr="00A00D00" w:rsidRDefault="002F7123" w:rsidP="002F7123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7CF25172" w14:textId="1480F395" w:rsidR="002F7123" w:rsidRPr="00A00D00" w:rsidRDefault="002F7123" w:rsidP="002F7123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(60,123)</w:t>
            </w:r>
          </w:p>
        </w:tc>
        <w:tc>
          <w:tcPr>
            <w:tcW w:w="180" w:type="dxa"/>
            <w:vAlign w:val="bottom"/>
          </w:tcPr>
          <w:p w14:paraId="772B8336" w14:textId="77777777" w:rsidR="002F7123" w:rsidRPr="00A00D00" w:rsidRDefault="002F7123" w:rsidP="002F7123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5B55B81C" w14:textId="25258F95" w:rsidR="002F7123" w:rsidRPr="00A00D00" w:rsidRDefault="002F7123" w:rsidP="002F7123">
            <w:pPr>
              <w:pStyle w:val="acctfourfigures"/>
              <w:tabs>
                <w:tab w:val="clear" w:pos="765"/>
              </w:tabs>
              <w:spacing w:line="380" w:lineRule="exact"/>
              <w:ind w:right="-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(10,144)</w:t>
            </w:r>
          </w:p>
        </w:tc>
        <w:tc>
          <w:tcPr>
            <w:tcW w:w="180" w:type="dxa"/>
            <w:vAlign w:val="bottom"/>
          </w:tcPr>
          <w:p w14:paraId="0284F001" w14:textId="77777777" w:rsidR="002F7123" w:rsidRPr="00A00D00" w:rsidRDefault="002F7123" w:rsidP="002F7123">
            <w:pPr>
              <w:pStyle w:val="acctfourfigures"/>
              <w:tabs>
                <w:tab w:val="clear" w:pos="765"/>
              </w:tabs>
              <w:spacing w:line="380" w:lineRule="exact"/>
              <w:ind w:right="-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40F80412" w14:textId="43A2998B" w:rsidR="002F7123" w:rsidRPr="00A00D00" w:rsidRDefault="002F7123" w:rsidP="002F7123">
            <w:pPr>
              <w:pStyle w:val="acctfourfigures"/>
              <w:tabs>
                <w:tab w:val="clear" w:pos="765"/>
              </w:tabs>
              <w:spacing w:line="380" w:lineRule="exact"/>
              <w:ind w:right="-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(29,215)</w:t>
            </w:r>
          </w:p>
        </w:tc>
        <w:tc>
          <w:tcPr>
            <w:tcW w:w="180" w:type="dxa"/>
            <w:vAlign w:val="bottom"/>
          </w:tcPr>
          <w:p w14:paraId="05C0F8BE" w14:textId="77777777" w:rsidR="002F7123" w:rsidRPr="00A00D00" w:rsidRDefault="002F7123" w:rsidP="002F7123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65" w:type="dxa"/>
            <w:gridSpan w:val="3"/>
          </w:tcPr>
          <w:p w14:paraId="57133F1A" w14:textId="7176FA73" w:rsidR="002F7123" w:rsidRPr="00A00D00" w:rsidRDefault="002F7123" w:rsidP="002F7123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8196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868BD7C" w14:textId="77777777" w:rsidR="002F7123" w:rsidRPr="00A00D00" w:rsidRDefault="002F7123" w:rsidP="002F7123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53A0D40" w14:textId="76587CBE" w:rsidR="002F7123" w:rsidRPr="00A00D00" w:rsidRDefault="002F7123" w:rsidP="002F7123">
            <w:pPr>
              <w:pStyle w:val="acctfourfigures"/>
              <w:tabs>
                <w:tab w:val="clear" w:pos="765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(128,561)</w:t>
            </w:r>
          </w:p>
        </w:tc>
      </w:tr>
      <w:tr w:rsidR="005515BE" w:rsidRPr="00A00D00" w14:paraId="46DEC5C1" w14:textId="77777777" w:rsidTr="001F7B7B">
        <w:trPr>
          <w:cantSplit/>
          <w:trHeight w:val="397"/>
        </w:trPr>
        <w:tc>
          <w:tcPr>
            <w:tcW w:w="2430" w:type="dxa"/>
            <w:vAlign w:val="bottom"/>
          </w:tcPr>
          <w:p w14:paraId="58C07716" w14:textId="7FABC5AD" w:rsidR="005515BE" w:rsidRPr="00B25E69" w:rsidRDefault="005515BE" w:rsidP="00551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โอนออก</w:t>
            </w:r>
            <w:r w:rsidRPr="00C34F4F">
              <w:rPr>
                <w:rFonts w:ascii="Angsana New" w:hAnsi="Angsana New" w:hint="cs"/>
                <w:sz w:val="28"/>
                <w:szCs w:val="28"/>
                <w:cs/>
              </w:rPr>
              <w:t>จากการ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สูญเสีย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อำนาจควบคุมในบริษัทย่อย</w:t>
            </w:r>
          </w:p>
        </w:tc>
        <w:tc>
          <w:tcPr>
            <w:tcW w:w="900" w:type="dxa"/>
            <w:gridSpan w:val="2"/>
            <w:vAlign w:val="bottom"/>
          </w:tcPr>
          <w:p w14:paraId="05C2E64A" w14:textId="4227E98F" w:rsidR="005515BE" w:rsidRPr="00835221" w:rsidRDefault="005515BE" w:rsidP="00551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835221">
              <w:rPr>
                <w:rFonts w:ascii="Angsana New" w:hAnsi="Angsana New"/>
                <w:i/>
                <w:iCs/>
                <w:sz w:val="28"/>
                <w:szCs w:val="28"/>
              </w:rPr>
              <w:t>12</w:t>
            </w: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  <w:vAlign w:val="bottom"/>
          </w:tcPr>
          <w:p w14:paraId="210946FA" w14:textId="6992C49A" w:rsidR="005515BE" w:rsidRPr="00A00D00" w:rsidRDefault="005515BE" w:rsidP="005515BE">
            <w:pPr>
              <w:pStyle w:val="acctfourfigures"/>
              <w:tabs>
                <w:tab w:val="clear" w:pos="765"/>
              </w:tabs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(10,950)</w:t>
            </w:r>
          </w:p>
        </w:tc>
        <w:tc>
          <w:tcPr>
            <w:tcW w:w="180" w:type="dxa"/>
            <w:vAlign w:val="bottom"/>
          </w:tcPr>
          <w:p w14:paraId="7BF4B118" w14:textId="77777777" w:rsidR="005515BE" w:rsidRPr="00A00D00" w:rsidRDefault="005515BE" w:rsidP="005515BE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50" w:type="dxa"/>
            <w:gridSpan w:val="3"/>
            <w:tcBorders>
              <w:bottom w:val="single" w:sz="4" w:space="0" w:color="auto"/>
            </w:tcBorders>
            <w:vAlign w:val="bottom"/>
          </w:tcPr>
          <w:p w14:paraId="753AE279" w14:textId="212F3520" w:rsidR="005515BE" w:rsidRPr="00A00D00" w:rsidRDefault="005515BE" w:rsidP="005515BE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(3</w:t>
            </w:r>
            <w:r w:rsidR="00561C67">
              <w:rPr>
                <w:rFonts w:ascii="Angsana New" w:hAnsi="Angsana New" w:cs="Angsana New"/>
                <w:sz w:val="28"/>
                <w:szCs w:val="28"/>
              </w:rPr>
              <w:t>50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561C67">
              <w:rPr>
                <w:rFonts w:ascii="Angsana New" w:hAnsi="Angsana New" w:cs="Angsana New"/>
                <w:sz w:val="28"/>
                <w:szCs w:val="28"/>
              </w:rPr>
              <w:t>109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6F0F266D" w14:textId="77777777" w:rsidR="005515BE" w:rsidRPr="00A00D00" w:rsidRDefault="005515BE" w:rsidP="005515BE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vAlign w:val="bottom"/>
          </w:tcPr>
          <w:p w14:paraId="33422826" w14:textId="6256CA06" w:rsidR="005515BE" w:rsidRPr="00A501E7" w:rsidRDefault="005515BE" w:rsidP="005515BE">
            <w:pPr>
              <w:pStyle w:val="acctfourfigures"/>
              <w:tabs>
                <w:tab w:val="clear" w:pos="765"/>
              </w:tabs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(20,</w:t>
            </w:r>
            <w:r w:rsidR="00561C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21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4)</w:t>
            </w:r>
          </w:p>
        </w:tc>
        <w:tc>
          <w:tcPr>
            <w:tcW w:w="180" w:type="dxa"/>
            <w:vAlign w:val="bottom"/>
          </w:tcPr>
          <w:p w14:paraId="0C0AF9B9" w14:textId="77777777" w:rsidR="005515BE" w:rsidRPr="00A501E7" w:rsidRDefault="005515BE" w:rsidP="005515BE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  <w:vAlign w:val="bottom"/>
          </w:tcPr>
          <w:p w14:paraId="1C1ADF5D" w14:textId="5E1B816C" w:rsidR="005515BE" w:rsidRPr="00C71A38" w:rsidRDefault="005515BE" w:rsidP="005515BE">
            <w:pPr>
              <w:pStyle w:val="acctfourfigures"/>
              <w:tabs>
                <w:tab w:val="clear" w:pos="765"/>
              </w:tabs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561C67">
              <w:rPr>
                <w:rFonts w:ascii="Angsana New" w:hAnsi="Angsana New" w:cs="Angsana New"/>
                <w:sz w:val="28"/>
                <w:szCs w:val="28"/>
                <w:lang w:bidi="th-TH"/>
              </w:rPr>
              <w:t>61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0,</w:t>
            </w:r>
            <w:r w:rsidR="00561C67">
              <w:rPr>
                <w:rFonts w:ascii="Angsana New" w:hAnsi="Angsana New" w:cs="Angsana New"/>
                <w:sz w:val="28"/>
                <w:szCs w:val="28"/>
                <w:lang w:bidi="th-TH"/>
              </w:rPr>
              <w:t>962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DF7AC41" w14:textId="77777777" w:rsidR="005515BE" w:rsidRPr="00C71A38" w:rsidRDefault="005515BE" w:rsidP="005515BE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  <w:vAlign w:val="bottom"/>
          </w:tcPr>
          <w:p w14:paraId="31981FAB" w14:textId="26F37470" w:rsidR="005515BE" w:rsidRPr="00A501E7" w:rsidRDefault="005515BE" w:rsidP="005515BE">
            <w:pPr>
              <w:pStyle w:val="acctfourfigures"/>
              <w:tabs>
                <w:tab w:val="clear" w:pos="765"/>
              </w:tabs>
              <w:spacing w:line="380" w:lineRule="exact"/>
              <w:ind w:right="2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(1</w:t>
            </w:r>
            <w:r w:rsidR="00561C67">
              <w:rPr>
                <w:rFonts w:ascii="Angsana New" w:hAnsi="Angsana New" w:cs="Angsana New"/>
                <w:sz w:val="28"/>
                <w:szCs w:val="28"/>
                <w:lang w:bidi="th-TH"/>
              </w:rPr>
              <w:t>4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561C67">
              <w:rPr>
                <w:rFonts w:ascii="Angsana New" w:hAnsi="Angsana New" w:cs="Angsana New"/>
                <w:sz w:val="28"/>
                <w:szCs w:val="28"/>
                <w:lang w:bidi="th-TH"/>
              </w:rPr>
              <w:t>700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403A5BC" w14:textId="77777777" w:rsidR="005515BE" w:rsidRPr="00A501E7" w:rsidRDefault="005515BE" w:rsidP="005515BE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  <w:vAlign w:val="bottom"/>
          </w:tcPr>
          <w:p w14:paraId="0AF9E322" w14:textId="401130B7" w:rsidR="005515BE" w:rsidRPr="00C71A38" w:rsidRDefault="005515BE" w:rsidP="005515BE">
            <w:pPr>
              <w:pStyle w:val="acctfourfigures"/>
              <w:tabs>
                <w:tab w:val="clear" w:pos="765"/>
              </w:tabs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(27,9</w:t>
            </w:r>
            <w:r w:rsidR="00AF7A5B">
              <w:rPr>
                <w:rFonts w:ascii="Angsana New" w:hAnsi="Angsana New" w:cs="Angsana New"/>
                <w:sz w:val="28"/>
                <w:szCs w:val="28"/>
                <w:lang w:bidi="th-TH"/>
              </w:rPr>
              <w:t>52</w:t>
            </w:r>
            <w:bookmarkStart w:id="2" w:name="_GoBack"/>
            <w:bookmarkEnd w:id="2"/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F8B4DEB" w14:textId="77777777" w:rsidR="005515BE" w:rsidRPr="00C71A38" w:rsidRDefault="005515BE" w:rsidP="005515BE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  <w:vAlign w:val="bottom"/>
          </w:tcPr>
          <w:p w14:paraId="0E38FD8D" w14:textId="0490296D" w:rsidR="005515BE" w:rsidRPr="00A501E7" w:rsidRDefault="005515BE" w:rsidP="005515BE">
            <w:pPr>
              <w:pStyle w:val="acctfourfigures"/>
              <w:tabs>
                <w:tab w:val="clear" w:pos="765"/>
              </w:tabs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(9,</w:t>
            </w:r>
            <w:r w:rsidR="00F42486">
              <w:rPr>
                <w:rFonts w:ascii="Angsana New" w:hAnsi="Angsana New" w:cs="Angsana New"/>
                <w:sz w:val="28"/>
                <w:szCs w:val="28"/>
                <w:lang w:bidi="th-TH"/>
              </w:rPr>
              <w:t>718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B63C125" w14:textId="77777777" w:rsidR="005515BE" w:rsidRPr="00A501E7" w:rsidRDefault="005515BE" w:rsidP="005515BE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65" w:type="dxa"/>
            <w:gridSpan w:val="3"/>
            <w:tcBorders>
              <w:bottom w:val="single" w:sz="4" w:space="0" w:color="auto"/>
            </w:tcBorders>
            <w:vAlign w:val="bottom"/>
          </w:tcPr>
          <w:p w14:paraId="7CF587BF" w14:textId="7C730702" w:rsidR="005515BE" w:rsidRPr="00324B05" w:rsidRDefault="005515BE" w:rsidP="005515BE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8196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265AC62" w14:textId="77777777" w:rsidR="005515BE" w:rsidRPr="00A00D00" w:rsidRDefault="005515BE" w:rsidP="005515BE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41933180" w14:textId="272C6D18" w:rsidR="005515BE" w:rsidRPr="00F42486" w:rsidRDefault="005515BE" w:rsidP="005515BE">
            <w:pPr>
              <w:pStyle w:val="acctfourfigures"/>
              <w:tabs>
                <w:tab w:val="clear" w:pos="765"/>
              </w:tabs>
              <w:spacing w:line="380" w:lineRule="exact"/>
              <w:jc w:val="right"/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lang w:val="en-US" w:bidi="th-TH"/>
              </w:rPr>
            </w:pPr>
            <w:r w:rsidRPr="00F42486">
              <w:rPr>
                <w:rFonts w:ascii="Angsana New" w:hAnsi="Angsana New" w:cs="Angsana New"/>
                <w:spacing w:val="-4"/>
                <w:sz w:val="28"/>
                <w:szCs w:val="28"/>
              </w:rPr>
              <w:t>(</w:t>
            </w:r>
            <w:r w:rsidR="00F42486" w:rsidRPr="00F42486">
              <w:rPr>
                <w:rFonts w:ascii="Angsana New" w:hAnsi="Angsana New" w:cs="Angsana New"/>
                <w:spacing w:val="-4"/>
                <w:sz w:val="28"/>
                <w:szCs w:val="28"/>
              </w:rPr>
              <w:t>1,044</w:t>
            </w:r>
            <w:r w:rsidRPr="00F42486">
              <w:rPr>
                <w:rFonts w:ascii="Angsana New" w:hAnsi="Angsana New" w:cs="Angsana New"/>
                <w:spacing w:val="-4"/>
                <w:sz w:val="28"/>
                <w:szCs w:val="28"/>
              </w:rPr>
              <w:t>,6</w:t>
            </w:r>
            <w:r w:rsidR="00F42486" w:rsidRPr="00F42486">
              <w:rPr>
                <w:rFonts w:ascii="Angsana New" w:hAnsi="Angsana New" w:cs="Angsana New"/>
                <w:spacing w:val="-4"/>
                <w:sz w:val="28"/>
                <w:szCs w:val="28"/>
              </w:rPr>
              <w:t>05</w:t>
            </w:r>
            <w:r w:rsidRPr="00F42486">
              <w:rPr>
                <w:rFonts w:ascii="Angsana New" w:hAnsi="Angsana New" w:cs="Angsana New"/>
                <w:spacing w:val="-4"/>
                <w:sz w:val="28"/>
                <w:szCs w:val="28"/>
              </w:rPr>
              <w:t>)</w:t>
            </w:r>
          </w:p>
        </w:tc>
      </w:tr>
      <w:tr w:rsidR="005515BE" w:rsidRPr="00A00D00" w14:paraId="213C170D" w14:textId="77777777" w:rsidTr="001F7B7B">
        <w:trPr>
          <w:cantSplit/>
          <w:trHeight w:val="397"/>
        </w:trPr>
        <w:tc>
          <w:tcPr>
            <w:tcW w:w="3330" w:type="dxa"/>
            <w:gridSpan w:val="3"/>
            <w:vAlign w:val="bottom"/>
          </w:tcPr>
          <w:p w14:paraId="6A6228A1" w14:textId="77777777" w:rsidR="005515BE" w:rsidRPr="00B25E69" w:rsidRDefault="005515BE" w:rsidP="00551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25E6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25E6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B25E6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B25E69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BD8E3D" w14:textId="102B96CA" w:rsidR="005515BE" w:rsidRPr="00A00D00" w:rsidRDefault="005515BE" w:rsidP="005515BE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90,069</w:t>
            </w:r>
          </w:p>
        </w:tc>
        <w:tc>
          <w:tcPr>
            <w:tcW w:w="180" w:type="dxa"/>
            <w:vAlign w:val="bottom"/>
          </w:tcPr>
          <w:p w14:paraId="4D06ADA0" w14:textId="77777777" w:rsidR="005515BE" w:rsidRPr="00A00D00" w:rsidRDefault="005515BE" w:rsidP="005515BE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3FA972" w14:textId="209A7068" w:rsidR="005515BE" w:rsidRPr="00A00D00" w:rsidRDefault="005515BE" w:rsidP="005515BE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12,653</w:t>
            </w:r>
          </w:p>
        </w:tc>
        <w:tc>
          <w:tcPr>
            <w:tcW w:w="180" w:type="dxa"/>
            <w:vAlign w:val="bottom"/>
          </w:tcPr>
          <w:p w14:paraId="6954377A" w14:textId="77777777" w:rsidR="005515BE" w:rsidRPr="00A00D00" w:rsidRDefault="005515BE" w:rsidP="005515BE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E144F2" w14:textId="7F1A8756" w:rsidR="005515BE" w:rsidRPr="00A501E7" w:rsidRDefault="005515BE" w:rsidP="005515BE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49,536</w:t>
            </w:r>
          </w:p>
        </w:tc>
        <w:tc>
          <w:tcPr>
            <w:tcW w:w="180" w:type="dxa"/>
            <w:vAlign w:val="bottom"/>
          </w:tcPr>
          <w:p w14:paraId="031EDAE6" w14:textId="77777777" w:rsidR="005515BE" w:rsidRPr="00A501E7" w:rsidRDefault="005515BE" w:rsidP="005515BE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C05B02" w14:textId="003D2FF4" w:rsidR="005515BE" w:rsidRPr="00C71A38" w:rsidRDefault="005515BE" w:rsidP="005515BE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1,364</w:t>
            </w:r>
          </w:p>
        </w:tc>
        <w:tc>
          <w:tcPr>
            <w:tcW w:w="180" w:type="dxa"/>
            <w:vAlign w:val="bottom"/>
          </w:tcPr>
          <w:p w14:paraId="5B703112" w14:textId="77777777" w:rsidR="005515BE" w:rsidRPr="00C71A38" w:rsidRDefault="005515BE" w:rsidP="005515BE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176C1B" w14:textId="533CA336" w:rsidR="005515BE" w:rsidRPr="00A501E7" w:rsidRDefault="005515BE" w:rsidP="005515BE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236,638</w:t>
            </w:r>
          </w:p>
        </w:tc>
        <w:tc>
          <w:tcPr>
            <w:tcW w:w="180" w:type="dxa"/>
            <w:vAlign w:val="bottom"/>
          </w:tcPr>
          <w:p w14:paraId="6F9B4F93" w14:textId="77777777" w:rsidR="005515BE" w:rsidRPr="00A501E7" w:rsidRDefault="005515BE" w:rsidP="005515BE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48BFB3" w14:textId="68247B19" w:rsidR="005515BE" w:rsidRPr="00C71A38" w:rsidRDefault="005515BE" w:rsidP="005515BE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217,267</w:t>
            </w:r>
          </w:p>
        </w:tc>
        <w:tc>
          <w:tcPr>
            <w:tcW w:w="180" w:type="dxa"/>
            <w:vAlign w:val="bottom"/>
          </w:tcPr>
          <w:p w14:paraId="65EF1542" w14:textId="77777777" w:rsidR="005515BE" w:rsidRPr="00C71A38" w:rsidRDefault="005515BE" w:rsidP="005515BE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0F8003" w14:textId="129DE337" w:rsidR="005515BE" w:rsidRPr="00A501E7" w:rsidRDefault="005515BE" w:rsidP="005515BE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27,912</w:t>
            </w:r>
          </w:p>
        </w:tc>
        <w:tc>
          <w:tcPr>
            <w:tcW w:w="180" w:type="dxa"/>
            <w:vAlign w:val="bottom"/>
          </w:tcPr>
          <w:p w14:paraId="0DAEB04F" w14:textId="77777777" w:rsidR="005515BE" w:rsidRPr="00A501E7" w:rsidRDefault="005515BE" w:rsidP="005515BE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6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AE898A" w14:textId="63E0D3E2" w:rsidR="005515BE" w:rsidRPr="00324B05" w:rsidRDefault="005515BE" w:rsidP="005515BE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FDF2783" w14:textId="77777777" w:rsidR="005515BE" w:rsidRPr="00A00D00" w:rsidRDefault="005515BE" w:rsidP="005515BE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FB7ECB" w14:textId="78F40EEE" w:rsidR="005515BE" w:rsidRPr="00A00D00" w:rsidRDefault="005515BE" w:rsidP="005515BE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635,439</w:t>
            </w:r>
          </w:p>
        </w:tc>
      </w:tr>
      <w:tr w:rsidR="005515BE" w:rsidRPr="00A00D00" w14:paraId="50957F82" w14:textId="77777777" w:rsidTr="001F7B7B">
        <w:trPr>
          <w:gridAfter w:val="1"/>
          <w:wAfter w:w="450" w:type="dxa"/>
          <w:cantSplit/>
          <w:trHeight w:val="397"/>
          <w:tblHeader/>
        </w:trPr>
        <w:tc>
          <w:tcPr>
            <w:tcW w:w="2970" w:type="dxa"/>
            <w:gridSpan w:val="2"/>
            <w:vAlign w:val="bottom"/>
          </w:tcPr>
          <w:p w14:paraId="153DC2DE" w14:textId="77777777" w:rsidR="005515BE" w:rsidRPr="00A00D00" w:rsidRDefault="005515BE" w:rsidP="00551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345" w:type="dxa"/>
            <w:gridSpan w:val="34"/>
            <w:vAlign w:val="bottom"/>
          </w:tcPr>
          <w:p w14:paraId="7D696D5D" w14:textId="77777777" w:rsidR="005515BE" w:rsidRPr="00A00D00" w:rsidRDefault="005515BE" w:rsidP="005515BE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A00D0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5515BE" w:rsidRPr="00A00D00" w14:paraId="14955D6C" w14:textId="77777777" w:rsidTr="001F7B7B">
        <w:trPr>
          <w:gridAfter w:val="1"/>
          <w:wAfter w:w="455" w:type="dxa"/>
          <w:cantSplit/>
          <w:trHeight w:val="397"/>
          <w:tblHeader/>
        </w:trPr>
        <w:tc>
          <w:tcPr>
            <w:tcW w:w="2970" w:type="dxa"/>
            <w:gridSpan w:val="2"/>
            <w:vAlign w:val="bottom"/>
          </w:tcPr>
          <w:p w14:paraId="59CB2307" w14:textId="77777777" w:rsidR="005515BE" w:rsidRPr="00A00D00" w:rsidRDefault="005515BE" w:rsidP="00551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80" w:type="dxa"/>
            <w:gridSpan w:val="2"/>
            <w:vAlign w:val="bottom"/>
          </w:tcPr>
          <w:p w14:paraId="610B96F0" w14:textId="77777777" w:rsidR="005515BE" w:rsidRPr="00A00D00" w:rsidRDefault="005515BE" w:rsidP="005515BE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4AA5566" w14:textId="77777777" w:rsidR="005515BE" w:rsidRPr="00A00D00" w:rsidRDefault="005515BE" w:rsidP="005515BE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0" w:type="dxa"/>
            <w:gridSpan w:val="3"/>
            <w:vAlign w:val="bottom"/>
          </w:tcPr>
          <w:p w14:paraId="659AE638" w14:textId="77777777" w:rsidR="005515BE" w:rsidRPr="00A00D00" w:rsidRDefault="005515BE" w:rsidP="005515BE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27EED15" w14:textId="77777777" w:rsidR="005515BE" w:rsidRPr="00A00D00" w:rsidRDefault="005515BE" w:rsidP="005515BE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5A59DFF9" w14:textId="77777777" w:rsidR="005515BE" w:rsidRPr="00A00D00" w:rsidRDefault="005515BE" w:rsidP="005515BE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4F226C8" w14:textId="77777777" w:rsidR="005515BE" w:rsidRPr="00A00D00" w:rsidRDefault="005515BE" w:rsidP="005515BE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18C6908A" w14:textId="77777777" w:rsidR="005515BE" w:rsidRPr="00A00D00" w:rsidRDefault="005515BE" w:rsidP="005515BE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4A3B55C" w14:textId="77777777" w:rsidR="005515BE" w:rsidRPr="00A00D00" w:rsidRDefault="005515BE" w:rsidP="005515BE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677138E0" w14:textId="3585AB16" w:rsidR="005515BE" w:rsidRPr="00A81779" w:rsidRDefault="005515BE" w:rsidP="005515BE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D9FDAE3" w14:textId="77777777" w:rsidR="005515BE" w:rsidRPr="00A00D00" w:rsidRDefault="005515BE" w:rsidP="005515BE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789D3DC8" w14:textId="016D436C" w:rsidR="005515BE" w:rsidRPr="001F7B7B" w:rsidRDefault="001F7B7B" w:rsidP="005515BE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F7B7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เครื่องตกแต่ง</w:t>
            </w:r>
          </w:p>
        </w:tc>
        <w:tc>
          <w:tcPr>
            <w:tcW w:w="180" w:type="dxa"/>
            <w:vAlign w:val="bottom"/>
          </w:tcPr>
          <w:p w14:paraId="435823A8" w14:textId="77777777" w:rsidR="005515BE" w:rsidRPr="00A00D00" w:rsidRDefault="005515BE" w:rsidP="005515BE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275CC391" w14:textId="77777777" w:rsidR="005515BE" w:rsidRPr="00A00D00" w:rsidRDefault="005515BE" w:rsidP="005515BE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CC75BDB" w14:textId="77777777" w:rsidR="005515BE" w:rsidRPr="00A00D00" w:rsidRDefault="005515BE" w:rsidP="005515BE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771BB3A7" w14:textId="1225A35C" w:rsidR="005515BE" w:rsidRPr="00A81779" w:rsidRDefault="005515BE" w:rsidP="005515BE">
            <w:pPr>
              <w:pStyle w:val="acctcolumnheading"/>
              <w:spacing w:after="0" w:line="240" w:lineRule="auto"/>
              <w:ind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CC7F85D" w14:textId="77777777" w:rsidR="005515BE" w:rsidRPr="00A00D00" w:rsidRDefault="005515BE" w:rsidP="005515BE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1E8FFACD" w14:textId="77777777" w:rsidR="005515BE" w:rsidRPr="00A00D00" w:rsidRDefault="005515BE" w:rsidP="005515BE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</w:tr>
      <w:tr w:rsidR="005515BE" w:rsidRPr="00A00D00" w14:paraId="7377E5F1" w14:textId="77777777" w:rsidTr="001F7B7B">
        <w:trPr>
          <w:gridAfter w:val="1"/>
          <w:wAfter w:w="455" w:type="dxa"/>
          <w:cantSplit/>
          <w:trHeight w:val="397"/>
          <w:tblHeader/>
        </w:trPr>
        <w:tc>
          <w:tcPr>
            <w:tcW w:w="2970" w:type="dxa"/>
            <w:gridSpan w:val="2"/>
            <w:vAlign w:val="bottom"/>
          </w:tcPr>
          <w:p w14:paraId="412DAEA2" w14:textId="77777777" w:rsidR="005515BE" w:rsidRPr="00A00D00" w:rsidRDefault="005515BE" w:rsidP="00551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80" w:type="dxa"/>
            <w:gridSpan w:val="2"/>
            <w:vAlign w:val="bottom"/>
          </w:tcPr>
          <w:p w14:paraId="109151C0" w14:textId="77777777" w:rsidR="005515BE" w:rsidRPr="00A00D00" w:rsidRDefault="005515BE" w:rsidP="005515BE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00D0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ที่ดินและ</w:t>
            </w:r>
          </w:p>
        </w:tc>
        <w:tc>
          <w:tcPr>
            <w:tcW w:w="180" w:type="dxa"/>
            <w:vAlign w:val="bottom"/>
          </w:tcPr>
          <w:p w14:paraId="31F9DE82" w14:textId="77777777" w:rsidR="005515BE" w:rsidRPr="00A00D00" w:rsidRDefault="005515BE" w:rsidP="005515BE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0" w:type="dxa"/>
            <w:gridSpan w:val="3"/>
            <w:vAlign w:val="bottom"/>
          </w:tcPr>
          <w:p w14:paraId="59D9FE10" w14:textId="77777777" w:rsidR="005515BE" w:rsidRPr="00A00D00" w:rsidRDefault="005515BE" w:rsidP="005515BE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00D0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อาคารและ</w:t>
            </w:r>
          </w:p>
        </w:tc>
        <w:tc>
          <w:tcPr>
            <w:tcW w:w="270" w:type="dxa"/>
            <w:vAlign w:val="bottom"/>
          </w:tcPr>
          <w:p w14:paraId="1AF487AD" w14:textId="77777777" w:rsidR="005515BE" w:rsidRPr="00A00D00" w:rsidRDefault="005515BE" w:rsidP="005515BE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3205C5D9" w14:textId="77777777" w:rsidR="005515BE" w:rsidRPr="00A00D00" w:rsidRDefault="005515BE" w:rsidP="005515BE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00D0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ส่วนปรับปรุง</w:t>
            </w:r>
          </w:p>
        </w:tc>
        <w:tc>
          <w:tcPr>
            <w:tcW w:w="180" w:type="dxa"/>
            <w:vAlign w:val="bottom"/>
          </w:tcPr>
          <w:p w14:paraId="2283F30C" w14:textId="77777777" w:rsidR="005515BE" w:rsidRPr="00A00D00" w:rsidRDefault="005515BE" w:rsidP="005515BE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3B0FC556" w14:textId="77777777" w:rsidR="005515BE" w:rsidRPr="00A00D00" w:rsidRDefault="005515BE" w:rsidP="005515BE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00D0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เครื่องจักรและ</w:t>
            </w:r>
          </w:p>
        </w:tc>
        <w:tc>
          <w:tcPr>
            <w:tcW w:w="180" w:type="dxa"/>
            <w:vAlign w:val="bottom"/>
          </w:tcPr>
          <w:p w14:paraId="67125400" w14:textId="77777777" w:rsidR="005515BE" w:rsidRPr="00A00D00" w:rsidRDefault="005515BE" w:rsidP="005515BE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452D6316" w14:textId="1E8C9EA2" w:rsidR="005515BE" w:rsidRPr="00A81779" w:rsidRDefault="001F7B7B" w:rsidP="005515BE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8177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อุปกรณ์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ที่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="005515BE" w:rsidRPr="00A8177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ใช้</w:t>
            </w:r>
            <w:r w:rsidR="005515BE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ในการ</w:t>
            </w:r>
          </w:p>
        </w:tc>
        <w:tc>
          <w:tcPr>
            <w:tcW w:w="180" w:type="dxa"/>
            <w:vAlign w:val="bottom"/>
          </w:tcPr>
          <w:p w14:paraId="793F09B9" w14:textId="77777777" w:rsidR="005515BE" w:rsidRPr="00A00D00" w:rsidRDefault="005515BE" w:rsidP="005515BE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0264EA08" w14:textId="01E8BBCE" w:rsidR="005515BE" w:rsidRPr="00A00D00" w:rsidRDefault="001F7B7B" w:rsidP="005515BE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00D0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ติดตั้งและ</w:t>
            </w:r>
            <w:r w:rsidR="005515BE" w:rsidRPr="00A00D0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เครื่องใช้</w:t>
            </w:r>
          </w:p>
        </w:tc>
        <w:tc>
          <w:tcPr>
            <w:tcW w:w="180" w:type="dxa"/>
            <w:vAlign w:val="bottom"/>
          </w:tcPr>
          <w:p w14:paraId="7472F711" w14:textId="77777777" w:rsidR="005515BE" w:rsidRPr="00A00D00" w:rsidRDefault="005515BE" w:rsidP="005515BE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797D2FED" w14:textId="77777777" w:rsidR="005515BE" w:rsidRPr="00A00D00" w:rsidRDefault="005515BE" w:rsidP="005515BE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2A48577" w14:textId="77777777" w:rsidR="005515BE" w:rsidRPr="00A00D00" w:rsidRDefault="005515BE" w:rsidP="005515BE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0CA11581" w14:textId="4BBE91CE" w:rsidR="005515BE" w:rsidRPr="00A81779" w:rsidRDefault="001F7B7B" w:rsidP="005515BE">
            <w:pPr>
              <w:pStyle w:val="acctcolumnheading"/>
              <w:spacing w:after="0" w:line="240" w:lineRule="auto"/>
              <w:ind w:right="-57" w:hanging="9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8177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สินทรัพย์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="005515BE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ระหว่า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ง</w:t>
            </w:r>
            <w:r w:rsidR="005515BE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ก่อสร้าง</w:t>
            </w:r>
          </w:p>
        </w:tc>
        <w:tc>
          <w:tcPr>
            <w:tcW w:w="180" w:type="dxa"/>
            <w:vAlign w:val="bottom"/>
          </w:tcPr>
          <w:p w14:paraId="1AC29F3A" w14:textId="77777777" w:rsidR="005515BE" w:rsidRPr="00A00D00" w:rsidRDefault="005515BE" w:rsidP="005515BE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376331BD" w14:textId="77777777" w:rsidR="005515BE" w:rsidRPr="00A00D00" w:rsidRDefault="005515BE" w:rsidP="005515BE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</w:tr>
      <w:tr w:rsidR="005515BE" w:rsidRPr="00A00D00" w14:paraId="103B1C9D" w14:textId="77777777" w:rsidTr="001F7B7B">
        <w:trPr>
          <w:gridAfter w:val="1"/>
          <w:wAfter w:w="455" w:type="dxa"/>
          <w:cantSplit/>
          <w:trHeight w:val="397"/>
          <w:tblHeader/>
        </w:trPr>
        <w:tc>
          <w:tcPr>
            <w:tcW w:w="2970" w:type="dxa"/>
            <w:gridSpan w:val="2"/>
            <w:vAlign w:val="bottom"/>
          </w:tcPr>
          <w:p w14:paraId="59BD36ED" w14:textId="77777777" w:rsidR="005515BE" w:rsidRPr="00A00D00" w:rsidRDefault="005515BE" w:rsidP="00551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80" w:type="dxa"/>
            <w:gridSpan w:val="2"/>
            <w:vAlign w:val="bottom"/>
          </w:tcPr>
          <w:p w14:paraId="4AF0FCFC" w14:textId="77777777" w:rsidR="005515BE" w:rsidRPr="00A00D00" w:rsidRDefault="005515BE" w:rsidP="005515BE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00D0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ส่วนปรับปรุง</w:t>
            </w:r>
          </w:p>
        </w:tc>
        <w:tc>
          <w:tcPr>
            <w:tcW w:w="180" w:type="dxa"/>
            <w:vAlign w:val="bottom"/>
          </w:tcPr>
          <w:p w14:paraId="1A26360D" w14:textId="77777777" w:rsidR="005515BE" w:rsidRPr="00A00D00" w:rsidRDefault="005515BE" w:rsidP="005515BE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0" w:type="dxa"/>
            <w:gridSpan w:val="3"/>
            <w:vAlign w:val="bottom"/>
          </w:tcPr>
          <w:p w14:paraId="46F456C8" w14:textId="77777777" w:rsidR="005515BE" w:rsidRPr="00A00D00" w:rsidRDefault="005515BE" w:rsidP="005515BE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00D0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ส่วนปรับปรุง</w:t>
            </w:r>
          </w:p>
        </w:tc>
        <w:tc>
          <w:tcPr>
            <w:tcW w:w="270" w:type="dxa"/>
            <w:vAlign w:val="bottom"/>
          </w:tcPr>
          <w:p w14:paraId="26B20A21" w14:textId="77777777" w:rsidR="005515BE" w:rsidRPr="00A00D00" w:rsidRDefault="005515BE" w:rsidP="005515BE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173B54CE" w14:textId="77777777" w:rsidR="005515BE" w:rsidRPr="00A00D00" w:rsidRDefault="005515BE" w:rsidP="005515BE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00D0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สินทรัพย์เช่า</w:t>
            </w:r>
          </w:p>
        </w:tc>
        <w:tc>
          <w:tcPr>
            <w:tcW w:w="180" w:type="dxa"/>
            <w:vAlign w:val="bottom"/>
          </w:tcPr>
          <w:p w14:paraId="5A311AE2" w14:textId="77777777" w:rsidR="005515BE" w:rsidRPr="00A00D00" w:rsidRDefault="005515BE" w:rsidP="005515BE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28E124D9" w14:textId="77777777" w:rsidR="005515BE" w:rsidRPr="00A00D00" w:rsidRDefault="005515BE" w:rsidP="005515BE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00D0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อุปกรณ์</w:t>
            </w:r>
          </w:p>
        </w:tc>
        <w:tc>
          <w:tcPr>
            <w:tcW w:w="180" w:type="dxa"/>
            <w:vAlign w:val="bottom"/>
          </w:tcPr>
          <w:p w14:paraId="604F5D04" w14:textId="77777777" w:rsidR="005515BE" w:rsidRPr="00A00D00" w:rsidRDefault="005515BE" w:rsidP="005515BE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5FB04788" w14:textId="77777777" w:rsidR="005515BE" w:rsidRPr="00A81779" w:rsidRDefault="005515BE" w:rsidP="005515BE">
            <w:pPr>
              <w:pStyle w:val="acctcolumnheading"/>
              <w:spacing w:after="0" w:line="240" w:lineRule="auto"/>
              <w:ind w:left="-113" w:right="-113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8177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ดำเนินงาน</w:t>
            </w:r>
          </w:p>
        </w:tc>
        <w:tc>
          <w:tcPr>
            <w:tcW w:w="180" w:type="dxa"/>
            <w:vAlign w:val="bottom"/>
          </w:tcPr>
          <w:p w14:paraId="08B50786" w14:textId="77777777" w:rsidR="005515BE" w:rsidRPr="00A00D00" w:rsidRDefault="005515BE" w:rsidP="005515BE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23EE4E5D" w14:textId="77777777" w:rsidR="005515BE" w:rsidRPr="00A00D00" w:rsidRDefault="005515BE" w:rsidP="005515BE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00D0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สำนักงาน</w:t>
            </w:r>
          </w:p>
        </w:tc>
        <w:tc>
          <w:tcPr>
            <w:tcW w:w="180" w:type="dxa"/>
            <w:vAlign w:val="bottom"/>
          </w:tcPr>
          <w:p w14:paraId="0840FF7C" w14:textId="77777777" w:rsidR="005515BE" w:rsidRPr="00A00D00" w:rsidRDefault="005515BE" w:rsidP="005515BE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4095E647" w14:textId="77777777" w:rsidR="005515BE" w:rsidRPr="00A00D00" w:rsidRDefault="005515BE" w:rsidP="005515BE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00D0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ยานพาหนะ</w:t>
            </w:r>
          </w:p>
        </w:tc>
        <w:tc>
          <w:tcPr>
            <w:tcW w:w="180" w:type="dxa"/>
            <w:vAlign w:val="bottom"/>
          </w:tcPr>
          <w:p w14:paraId="51B00E67" w14:textId="77777777" w:rsidR="005515BE" w:rsidRPr="00A00D00" w:rsidRDefault="005515BE" w:rsidP="005515BE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6A2572BC" w14:textId="77777777" w:rsidR="005515BE" w:rsidRPr="00A81779" w:rsidRDefault="005515BE" w:rsidP="005515BE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และ</w:t>
            </w:r>
            <w:r w:rsidRPr="00A8177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ติดตั้ง</w:t>
            </w:r>
          </w:p>
        </w:tc>
        <w:tc>
          <w:tcPr>
            <w:tcW w:w="180" w:type="dxa"/>
            <w:vAlign w:val="bottom"/>
          </w:tcPr>
          <w:p w14:paraId="39AF9706" w14:textId="77777777" w:rsidR="005515BE" w:rsidRPr="00A00D00" w:rsidRDefault="005515BE" w:rsidP="005515BE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20419D45" w14:textId="77777777" w:rsidR="005515BE" w:rsidRPr="00A00D00" w:rsidRDefault="005515BE" w:rsidP="005515BE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A00D0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5515BE" w:rsidRPr="00A00D00" w14:paraId="7D3C1DD9" w14:textId="77777777" w:rsidTr="001F7B7B">
        <w:trPr>
          <w:gridAfter w:val="1"/>
          <w:wAfter w:w="450" w:type="dxa"/>
          <w:cantSplit/>
          <w:trHeight w:val="397"/>
        </w:trPr>
        <w:tc>
          <w:tcPr>
            <w:tcW w:w="2970" w:type="dxa"/>
            <w:gridSpan w:val="2"/>
            <w:vAlign w:val="bottom"/>
          </w:tcPr>
          <w:p w14:paraId="46C55D85" w14:textId="77777777" w:rsidR="005515BE" w:rsidRPr="00A00D00" w:rsidRDefault="005515BE" w:rsidP="00551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5" w:type="dxa"/>
            <w:gridSpan w:val="34"/>
            <w:vAlign w:val="bottom"/>
          </w:tcPr>
          <w:p w14:paraId="1CA190C9" w14:textId="77777777" w:rsidR="005515BE" w:rsidRPr="00A00D00" w:rsidRDefault="005515BE" w:rsidP="00551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0D0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515BE" w:rsidRPr="00660676" w14:paraId="161EF5F7" w14:textId="77777777" w:rsidTr="001F7B7B">
        <w:trPr>
          <w:gridAfter w:val="1"/>
          <w:wAfter w:w="455" w:type="dxa"/>
          <w:cantSplit/>
          <w:trHeight w:val="397"/>
        </w:trPr>
        <w:tc>
          <w:tcPr>
            <w:tcW w:w="2970" w:type="dxa"/>
            <w:gridSpan w:val="2"/>
            <w:vAlign w:val="bottom"/>
          </w:tcPr>
          <w:p w14:paraId="0651FBD5" w14:textId="77777777" w:rsidR="005515BE" w:rsidRPr="00660676" w:rsidRDefault="005515BE" w:rsidP="00551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6067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180" w:type="dxa"/>
            <w:gridSpan w:val="2"/>
            <w:vAlign w:val="bottom"/>
          </w:tcPr>
          <w:p w14:paraId="1236C05F" w14:textId="77777777" w:rsidR="005515BE" w:rsidRPr="004443B2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97EB382" w14:textId="77777777" w:rsidR="005515BE" w:rsidRPr="00660676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0" w:type="dxa"/>
            <w:gridSpan w:val="3"/>
            <w:vAlign w:val="bottom"/>
          </w:tcPr>
          <w:p w14:paraId="6CB96880" w14:textId="77777777" w:rsidR="005515BE" w:rsidRPr="00660676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FEAF462" w14:textId="77777777" w:rsidR="005515BE" w:rsidRPr="00660676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13AE0D13" w14:textId="77777777" w:rsidR="005515BE" w:rsidRPr="00660676" w:rsidRDefault="005515BE" w:rsidP="005515BE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7385198" w14:textId="77777777" w:rsidR="005515BE" w:rsidRPr="00660676" w:rsidRDefault="005515BE" w:rsidP="005515BE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669EF6D4" w14:textId="77777777" w:rsidR="005515BE" w:rsidRPr="00660676" w:rsidRDefault="005515BE" w:rsidP="005515BE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B700F35" w14:textId="77777777" w:rsidR="005515BE" w:rsidRPr="00660676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15046F8C" w14:textId="77777777" w:rsidR="005515BE" w:rsidRPr="00660676" w:rsidRDefault="005515BE" w:rsidP="005515B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6381B1C" w14:textId="77777777" w:rsidR="005515BE" w:rsidRPr="00660676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1174E56E" w14:textId="77777777" w:rsidR="005515BE" w:rsidRPr="00660676" w:rsidRDefault="005515BE" w:rsidP="005515BE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C9261C9" w14:textId="77777777" w:rsidR="005515BE" w:rsidRPr="00660676" w:rsidRDefault="005515BE" w:rsidP="005515BE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26BE3809" w14:textId="77777777" w:rsidR="005515BE" w:rsidRPr="00660676" w:rsidRDefault="005515BE" w:rsidP="005515BE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A7866D7" w14:textId="77777777" w:rsidR="005515BE" w:rsidRPr="00660676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280E4170" w14:textId="77777777" w:rsidR="005515BE" w:rsidRPr="00660676" w:rsidRDefault="005515BE" w:rsidP="005515BE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5F13EC7" w14:textId="77777777" w:rsidR="005515BE" w:rsidRPr="00660676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53023102" w14:textId="77777777" w:rsidR="005515BE" w:rsidRPr="00660676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5515BE" w:rsidRPr="00660676" w14:paraId="5C8AA9C4" w14:textId="77777777" w:rsidTr="001F7B7B">
        <w:trPr>
          <w:gridAfter w:val="1"/>
          <w:wAfter w:w="455" w:type="dxa"/>
          <w:cantSplit/>
          <w:trHeight w:val="397"/>
        </w:trPr>
        <w:tc>
          <w:tcPr>
            <w:tcW w:w="2970" w:type="dxa"/>
            <w:gridSpan w:val="2"/>
            <w:vAlign w:val="bottom"/>
          </w:tcPr>
          <w:p w14:paraId="3CCECF36" w14:textId="77777777" w:rsidR="005515BE" w:rsidRPr="00660676" w:rsidRDefault="005515BE" w:rsidP="00551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81" w:hanging="14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6067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 1 มกราคม 25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180" w:type="dxa"/>
            <w:gridSpan w:val="2"/>
            <w:vAlign w:val="bottom"/>
          </w:tcPr>
          <w:p w14:paraId="64F01339" w14:textId="77777777" w:rsidR="005515BE" w:rsidRPr="00660676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91E4BEB" w14:textId="77777777" w:rsidR="005515BE" w:rsidRPr="00660676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0" w:type="dxa"/>
            <w:gridSpan w:val="3"/>
            <w:vAlign w:val="bottom"/>
          </w:tcPr>
          <w:p w14:paraId="4A536AE2" w14:textId="77777777" w:rsidR="005515BE" w:rsidRPr="00660676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D384B3F" w14:textId="77777777" w:rsidR="005515BE" w:rsidRPr="00660676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73ABA658" w14:textId="77777777" w:rsidR="005515BE" w:rsidRPr="00660676" w:rsidRDefault="005515BE" w:rsidP="005515BE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B1984EB" w14:textId="77777777" w:rsidR="005515BE" w:rsidRPr="00660676" w:rsidRDefault="005515BE" w:rsidP="005515BE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3D0CE418" w14:textId="77777777" w:rsidR="005515BE" w:rsidRPr="00660676" w:rsidRDefault="005515BE" w:rsidP="005515BE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2973374" w14:textId="77777777" w:rsidR="005515BE" w:rsidRPr="00660676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6D9DAE99" w14:textId="77777777" w:rsidR="005515BE" w:rsidRPr="00660676" w:rsidRDefault="005515BE" w:rsidP="005515B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5400C08" w14:textId="77777777" w:rsidR="005515BE" w:rsidRPr="00660676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151A70D7" w14:textId="77777777" w:rsidR="005515BE" w:rsidRPr="00660676" w:rsidRDefault="005515BE" w:rsidP="005515BE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267AB18" w14:textId="77777777" w:rsidR="005515BE" w:rsidRPr="00660676" w:rsidRDefault="005515BE" w:rsidP="005515BE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4E1B7A08" w14:textId="77777777" w:rsidR="005515BE" w:rsidRPr="00660676" w:rsidRDefault="005515BE" w:rsidP="005515BE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F25553C" w14:textId="77777777" w:rsidR="005515BE" w:rsidRPr="00660676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2643877C" w14:textId="77777777" w:rsidR="005515BE" w:rsidRPr="00660676" w:rsidRDefault="005515BE" w:rsidP="005515BE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7B16BBA" w14:textId="77777777" w:rsidR="005515BE" w:rsidRPr="00660676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3C7E8394" w14:textId="77777777" w:rsidR="005515BE" w:rsidRPr="00660676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5515BE" w:rsidRPr="00660676" w14:paraId="214BB84B" w14:textId="77777777" w:rsidTr="001F7B7B">
        <w:trPr>
          <w:gridAfter w:val="1"/>
          <w:wAfter w:w="455" w:type="dxa"/>
          <w:cantSplit/>
          <w:trHeight w:val="397"/>
        </w:trPr>
        <w:tc>
          <w:tcPr>
            <w:tcW w:w="2970" w:type="dxa"/>
            <w:gridSpan w:val="2"/>
            <w:vAlign w:val="bottom"/>
          </w:tcPr>
          <w:p w14:paraId="4E9FBEB6" w14:textId="77777777" w:rsidR="005515BE" w:rsidRPr="00660676" w:rsidRDefault="005515BE" w:rsidP="00551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81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660676">
              <w:rPr>
                <w:rFonts w:ascii="Angsana New" w:hAnsi="Angsana New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1180" w:type="dxa"/>
            <w:gridSpan w:val="2"/>
            <w:vAlign w:val="bottom"/>
          </w:tcPr>
          <w:p w14:paraId="61642548" w14:textId="77777777" w:rsidR="005515BE" w:rsidRPr="00660676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579,754</w:t>
            </w:r>
          </w:p>
        </w:tc>
        <w:tc>
          <w:tcPr>
            <w:tcW w:w="180" w:type="dxa"/>
            <w:vAlign w:val="bottom"/>
          </w:tcPr>
          <w:p w14:paraId="59F71AD7" w14:textId="77777777" w:rsidR="005515BE" w:rsidRPr="00660676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0" w:type="dxa"/>
            <w:gridSpan w:val="3"/>
            <w:vAlign w:val="bottom"/>
          </w:tcPr>
          <w:p w14:paraId="77CD8238" w14:textId="77777777" w:rsidR="005515BE" w:rsidRPr="00660676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269,948</w:t>
            </w:r>
          </w:p>
        </w:tc>
        <w:tc>
          <w:tcPr>
            <w:tcW w:w="270" w:type="dxa"/>
            <w:vAlign w:val="bottom"/>
          </w:tcPr>
          <w:p w14:paraId="22098F90" w14:textId="77777777" w:rsidR="005515BE" w:rsidRPr="00660676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63D54C78" w14:textId="77777777" w:rsidR="005515BE" w:rsidRPr="00660676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79,375</w:t>
            </w:r>
          </w:p>
        </w:tc>
        <w:tc>
          <w:tcPr>
            <w:tcW w:w="180" w:type="dxa"/>
            <w:vAlign w:val="bottom"/>
          </w:tcPr>
          <w:p w14:paraId="08E38A8A" w14:textId="77777777" w:rsidR="005515BE" w:rsidRPr="00660676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1C4675AD" w14:textId="77777777" w:rsidR="005515BE" w:rsidRPr="00660676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322,47</w:t>
            </w:r>
            <w:r w:rsidRPr="00A501E7">
              <w:rPr>
                <w:rFonts w:ascii="Angsana New" w:hAnsi="Angsana New" w:cs="Angsana New"/>
                <w:sz w:val="28"/>
                <w:szCs w:val="28"/>
                <w:lang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561D2166" w14:textId="77777777" w:rsidR="005515BE" w:rsidRPr="00660676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36971EB2" w14:textId="77777777" w:rsidR="005515BE" w:rsidRPr="00660676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164,809</w:t>
            </w:r>
          </w:p>
        </w:tc>
        <w:tc>
          <w:tcPr>
            <w:tcW w:w="180" w:type="dxa"/>
            <w:vAlign w:val="bottom"/>
          </w:tcPr>
          <w:p w14:paraId="5E8167EE" w14:textId="77777777" w:rsidR="005515BE" w:rsidRPr="00660676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257D0A6D" w14:textId="77777777" w:rsidR="005515BE" w:rsidRPr="00660676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27,653</w:t>
            </w:r>
          </w:p>
        </w:tc>
        <w:tc>
          <w:tcPr>
            <w:tcW w:w="180" w:type="dxa"/>
            <w:vAlign w:val="bottom"/>
          </w:tcPr>
          <w:p w14:paraId="4905BFD4" w14:textId="77777777" w:rsidR="005515BE" w:rsidRPr="00660676" w:rsidRDefault="005515BE" w:rsidP="005515BE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7C9D05BF" w14:textId="77777777" w:rsidR="005515BE" w:rsidRPr="00660676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40,366</w:t>
            </w:r>
          </w:p>
        </w:tc>
        <w:tc>
          <w:tcPr>
            <w:tcW w:w="180" w:type="dxa"/>
            <w:vAlign w:val="bottom"/>
          </w:tcPr>
          <w:p w14:paraId="2EF27982" w14:textId="77777777" w:rsidR="005515BE" w:rsidRPr="00660676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272C334A" w14:textId="77777777" w:rsidR="005515BE" w:rsidRPr="00660676" w:rsidRDefault="005515BE" w:rsidP="005515BE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3,594</w:t>
            </w:r>
          </w:p>
        </w:tc>
        <w:tc>
          <w:tcPr>
            <w:tcW w:w="180" w:type="dxa"/>
            <w:vAlign w:val="bottom"/>
          </w:tcPr>
          <w:p w14:paraId="65B86729" w14:textId="77777777" w:rsidR="005515BE" w:rsidRPr="00660676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6E5A8275" w14:textId="77777777" w:rsidR="005515BE" w:rsidRPr="00660676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1,487,974</w:t>
            </w:r>
          </w:p>
        </w:tc>
      </w:tr>
      <w:tr w:rsidR="005515BE" w:rsidRPr="00660676" w14:paraId="57CA90FD" w14:textId="77777777" w:rsidTr="001F7B7B">
        <w:trPr>
          <w:gridAfter w:val="1"/>
          <w:wAfter w:w="455" w:type="dxa"/>
          <w:cantSplit/>
          <w:trHeight w:val="397"/>
        </w:trPr>
        <w:tc>
          <w:tcPr>
            <w:tcW w:w="2970" w:type="dxa"/>
            <w:gridSpan w:val="2"/>
            <w:vAlign w:val="bottom"/>
          </w:tcPr>
          <w:p w14:paraId="70E9DD66" w14:textId="77777777" w:rsidR="005515BE" w:rsidRPr="00660676" w:rsidRDefault="005515BE" w:rsidP="00551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81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660676">
              <w:rPr>
                <w:rFonts w:ascii="Angsana New" w:hAnsi="Angsana New"/>
                <w:sz w:val="28"/>
                <w:szCs w:val="28"/>
                <w:cs/>
              </w:rPr>
              <w:t>ภายใต้สัญญาเช่าการเงิน</w:t>
            </w:r>
          </w:p>
        </w:tc>
        <w:tc>
          <w:tcPr>
            <w:tcW w:w="1180" w:type="dxa"/>
            <w:gridSpan w:val="2"/>
            <w:tcBorders>
              <w:bottom w:val="single" w:sz="4" w:space="0" w:color="auto"/>
            </w:tcBorders>
            <w:vAlign w:val="bottom"/>
          </w:tcPr>
          <w:p w14:paraId="56DF8F2F" w14:textId="77777777" w:rsidR="005515BE" w:rsidRPr="00A00D00" w:rsidRDefault="005515BE" w:rsidP="005515B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984E519" w14:textId="77777777" w:rsidR="005515BE" w:rsidRPr="00660676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0" w:type="dxa"/>
            <w:gridSpan w:val="3"/>
            <w:tcBorders>
              <w:bottom w:val="single" w:sz="4" w:space="0" w:color="auto"/>
            </w:tcBorders>
            <w:vAlign w:val="bottom"/>
          </w:tcPr>
          <w:p w14:paraId="5A55E6EB" w14:textId="3B265904" w:rsidR="005515BE" w:rsidRPr="00A00D00" w:rsidRDefault="005515BE" w:rsidP="005515B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C88A25C" w14:textId="77777777" w:rsidR="005515BE" w:rsidRPr="00660676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  <w:vAlign w:val="bottom"/>
          </w:tcPr>
          <w:p w14:paraId="10C966DC" w14:textId="44DAFCF3" w:rsidR="005515BE" w:rsidRPr="00A00D00" w:rsidRDefault="005515BE" w:rsidP="005515BE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97BCBAF" w14:textId="77777777" w:rsidR="005515BE" w:rsidRPr="00660676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vAlign w:val="bottom"/>
          </w:tcPr>
          <w:p w14:paraId="3D41B02C" w14:textId="4468EE11" w:rsidR="005515BE" w:rsidRPr="00A00D00" w:rsidRDefault="005515BE" w:rsidP="005515BE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C105949" w14:textId="77777777" w:rsidR="005515BE" w:rsidRPr="00660676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  <w:vAlign w:val="bottom"/>
          </w:tcPr>
          <w:p w14:paraId="3A3DFC11" w14:textId="3DC612E7" w:rsidR="005515BE" w:rsidRPr="00A00D00" w:rsidRDefault="005515BE" w:rsidP="005515B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6FBFB01" w14:textId="77777777" w:rsidR="005515BE" w:rsidRPr="00660676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tcBorders>
              <w:bottom w:val="single" w:sz="4" w:space="0" w:color="auto"/>
            </w:tcBorders>
            <w:vAlign w:val="bottom"/>
          </w:tcPr>
          <w:p w14:paraId="3BD9459B" w14:textId="77777777" w:rsidR="005515BE" w:rsidRPr="00A00D00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507</w:t>
            </w:r>
          </w:p>
        </w:tc>
        <w:tc>
          <w:tcPr>
            <w:tcW w:w="180" w:type="dxa"/>
            <w:vAlign w:val="bottom"/>
          </w:tcPr>
          <w:p w14:paraId="1950290C" w14:textId="77777777" w:rsidR="005515BE" w:rsidRPr="00660676" w:rsidRDefault="005515BE" w:rsidP="005515BE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  <w:vAlign w:val="bottom"/>
          </w:tcPr>
          <w:p w14:paraId="33436DC1" w14:textId="47877C67" w:rsidR="005515BE" w:rsidRPr="00A00D00" w:rsidRDefault="005515BE" w:rsidP="005515B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CD64806" w14:textId="77777777" w:rsidR="005515BE" w:rsidRPr="00660676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tcBorders>
              <w:bottom w:val="single" w:sz="4" w:space="0" w:color="auto"/>
            </w:tcBorders>
            <w:vAlign w:val="bottom"/>
          </w:tcPr>
          <w:p w14:paraId="0395EFE4" w14:textId="77777777" w:rsidR="005515BE" w:rsidRPr="00A00D00" w:rsidRDefault="005515BE" w:rsidP="005515B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A20ABE9" w14:textId="77777777" w:rsidR="005515BE" w:rsidRPr="00660676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  <w:vAlign w:val="bottom"/>
          </w:tcPr>
          <w:p w14:paraId="426FD852" w14:textId="77777777" w:rsidR="005515BE" w:rsidRPr="00660676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507</w:t>
            </w:r>
          </w:p>
        </w:tc>
      </w:tr>
      <w:tr w:rsidR="005515BE" w:rsidRPr="00660676" w14:paraId="7C7C16E3" w14:textId="77777777" w:rsidTr="001F7B7B">
        <w:trPr>
          <w:gridAfter w:val="1"/>
          <w:wAfter w:w="455" w:type="dxa"/>
          <w:cantSplit/>
          <w:trHeight w:val="397"/>
        </w:trPr>
        <w:tc>
          <w:tcPr>
            <w:tcW w:w="2970" w:type="dxa"/>
            <w:gridSpan w:val="2"/>
            <w:vAlign w:val="bottom"/>
          </w:tcPr>
          <w:p w14:paraId="11291387" w14:textId="77777777" w:rsidR="005515BE" w:rsidRPr="00660676" w:rsidRDefault="005515BE" w:rsidP="00551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81" w:hanging="14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DEDECF" w14:textId="77777777" w:rsidR="005515BE" w:rsidRPr="008529A6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579,754</w:t>
            </w:r>
          </w:p>
        </w:tc>
        <w:tc>
          <w:tcPr>
            <w:tcW w:w="180" w:type="dxa"/>
            <w:vAlign w:val="bottom"/>
          </w:tcPr>
          <w:p w14:paraId="541690F3" w14:textId="77777777" w:rsidR="005515BE" w:rsidRPr="008529A6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C3ADE5" w14:textId="77777777" w:rsidR="005515BE" w:rsidRPr="008529A6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269,948</w:t>
            </w:r>
          </w:p>
        </w:tc>
        <w:tc>
          <w:tcPr>
            <w:tcW w:w="270" w:type="dxa"/>
            <w:vAlign w:val="bottom"/>
          </w:tcPr>
          <w:p w14:paraId="6DF2E814" w14:textId="77777777" w:rsidR="005515BE" w:rsidRPr="008529A6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BE48D2" w14:textId="77777777" w:rsidR="005515BE" w:rsidRPr="00A501E7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501E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79,375</w:t>
            </w:r>
          </w:p>
        </w:tc>
        <w:tc>
          <w:tcPr>
            <w:tcW w:w="180" w:type="dxa"/>
            <w:vAlign w:val="bottom"/>
          </w:tcPr>
          <w:p w14:paraId="10FC618E" w14:textId="77777777" w:rsidR="005515BE" w:rsidRPr="00A501E7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374014" w14:textId="77777777" w:rsidR="005515BE" w:rsidRPr="00A501E7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501E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322</w:t>
            </w:r>
            <w:r w:rsidRPr="00A501E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,475</w:t>
            </w:r>
          </w:p>
        </w:tc>
        <w:tc>
          <w:tcPr>
            <w:tcW w:w="180" w:type="dxa"/>
            <w:vAlign w:val="bottom"/>
          </w:tcPr>
          <w:p w14:paraId="0BA221A6" w14:textId="77777777" w:rsidR="005515BE" w:rsidRPr="00A501E7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F1A3BC" w14:textId="77777777" w:rsidR="005515BE" w:rsidRPr="00A501E7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501E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164,809</w:t>
            </w:r>
          </w:p>
        </w:tc>
        <w:tc>
          <w:tcPr>
            <w:tcW w:w="180" w:type="dxa"/>
            <w:vAlign w:val="bottom"/>
          </w:tcPr>
          <w:p w14:paraId="0223599D" w14:textId="77777777" w:rsidR="005515BE" w:rsidRPr="00A501E7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31883F" w14:textId="77777777" w:rsidR="005515BE" w:rsidRPr="00A501E7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501E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28,160</w:t>
            </w:r>
          </w:p>
        </w:tc>
        <w:tc>
          <w:tcPr>
            <w:tcW w:w="180" w:type="dxa"/>
            <w:vAlign w:val="bottom"/>
          </w:tcPr>
          <w:p w14:paraId="044492D0" w14:textId="77777777" w:rsidR="005515BE" w:rsidRPr="00A501E7" w:rsidRDefault="005515BE" w:rsidP="005515BE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C0E956" w14:textId="77777777" w:rsidR="005515BE" w:rsidRPr="00A501E7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501E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40,366</w:t>
            </w:r>
          </w:p>
        </w:tc>
        <w:tc>
          <w:tcPr>
            <w:tcW w:w="180" w:type="dxa"/>
            <w:vAlign w:val="bottom"/>
          </w:tcPr>
          <w:p w14:paraId="64C475C9" w14:textId="77777777" w:rsidR="005515BE" w:rsidRPr="008529A6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E78F49" w14:textId="77777777" w:rsidR="005515BE" w:rsidRPr="008529A6" w:rsidRDefault="005515BE" w:rsidP="005515BE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3,594</w:t>
            </w:r>
          </w:p>
        </w:tc>
        <w:tc>
          <w:tcPr>
            <w:tcW w:w="180" w:type="dxa"/>
            <w:vAlign w:val="bottom"/>
          </w:tcPr>
          <w:p w14:paraId="5170D99B" w14:textId="77777777" w:rsidR="005515BE" w:rsidRPr="008529A6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58F356" w14:textId="77777777" w:rsidR="005515BE" w:rsidRPr="008529A6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1,488,481</w:t>
            </w:r>
          </w:p>
        </w:tc>
      </w:tr>
      <w:tr w:rsidR="005515BE" w:rsidRPr="00660676" w14:paraId="2EB70A08" w14:textId="77777777" w:rsidTr="001F7B7B">
        <w:trPr>
          <w:gridAfter w:val="1"/>
          <w:wAfter w:w="455" w:type="dxa"/>
          <w:cantSplit/>
          <w:trHeight w:val="397"/>
        </w:trPr>
        <w:tc>
          <w:tcPr>
            <w:tcW w:w="2970" w:type="dxa"/>
            <w:gridSpan w:val="2"/>
            <w:vAlign w:val="bottom"/>
          </w:tcPr>
          <w:p w14:paraId="3F86EAFD" w14:textId="77777777" w:rsidR="005515BE" w:rsidRPr="00660676" w:rsidRDefault="005515BE" w:rsidP="00551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81" w:hanging="14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6067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6067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66067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660676">
              <w:rPr>
                <w:rFonts w:ascii="Angsana New" w:hAnsi="Angsana New"/>
                <w:b/>
                <w:bCs/>
                <w:sz w:val="28"/>
                <w:szCs w:val="28"/>
              </w:rPr>
              <w:t>25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60</w:t>
            </w:r>
            <w:r w:rsidRPr="0066067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และ    </w:t>
            </w:r>
          </w:p>
        </w:tc>
        <w:tc>
          <w:tcPr>
            <w:tcW w:w="1180" w:type="dxa"/>
            <w:gridSpan w:val="2"/>
            <w:tcBorders>
              <w:top w:val="double" w:sz="4" w:space="0" w:color="auto"/>
            </w:tcBorders>
            <w:vAlign w:val="bottom"/>
          </w:tcPr>
          <w:p w14:paraId="35F1D4BC" w14:textId="77777777" w:rsidR="005515BE" w:rsidRPr="00660676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97B0E8F" w14:textId="77777777" w:rsidR="005515BE" w:rsidRPr="00660676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0" w:type="dxa"/>
            <w:gridSpan w:val="3"/>
            <w:tcBorders>
              <w:top w:val="double" w:sz="4" w:space="0" w:color="auto"/>
            </w:tcBorders>
            <w:vAlign w:val="bottom"/>
          </w:tcPr>
          <w:p w14:paraId="20EA4AC2" w14:textId="77777777" w:rsidR="005515BE" w:rsidRPr="00660676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742C0E7" w14:textId="77777777" w:rsidR="005515BE" w:rsidRPr="00660676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tcBorders>
              <w:top w:val="double" w:sz="4" w:space="0" w:color="auto"/>
            </w:tcBorders>
            <w:vAlign w:val="bottom"/>
          </w:tcPr>
          <w:p w14:paraId="36EF423F" w14:textId="77777777" w:rsidR="005515BE" w:rsidRPr="00A501E7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3CD4D0C" w14:textId="77777777" w:rsidR="005515BE" w:rsidRPr="00A501E7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3"/>
            <w:tcBorders>
              <w:top w:val="double" w:sz="4" w:space="0" w:color="auto"/>
            </w:tcBorders>
            <w:vAlign w:val="bottom"/>
          </w:tcPr>
          <w:p w14:paraId="461176E3" w14:textId="77777777" w:rsidR="005515BE" w:rsidRPr="00A501E7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70ABEC7" w14:textId="77777777" w:rsidR="005515BE" w:rsidRPr="00660676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tcBorders>
              <w:top w:val="double" w:sz="4" w:space="0" w:color="auto"/>
            </w:tcBorders>
            <w:vAlign w:val="bottom"/>
          </w:tcPr>
          <w:p w14:paraId="6245A9BD" w14:textId="77777777" w:rsidR="005515BE" w:rsidRPr="00A501E7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58DA283" w14:textId="77777777" w:rsidR="005515BE" w:rsidRPr="00660676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gridSpan w:val="3"/>
            <w:tcBorders>
              <w:top w:val="double" w:sz="4" w:space="0" w:color="auto"/>
            </w:tcBorders>
            <w:vAlign w:val="bottom"/>
          </w:tcPr>
          <w:p w14:paraId="45A02FD1" w14:textId="77777777" w:rsidR="005515BE" w:rsidRPr="00A501E7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D572F8E" w14:textId="77777777" w:rsidR="005515BE" w:rsidRPr="00660676" w:rsidRDefault="005515BE" w:rsidP="005515BE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tcBorders>
              <w:top w:val="double" w:sz="4" w:space="0" w:color="auto"/>
            </w:tcBorders>
            <w:vAlign w:val="bottom"/>
          </w:tcPr>
          <w:p w14:paraId="04C83122" w14:textId="77777777" w:rsidR="005515BE" w:rsidRPr="00A501E7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F1190F7" w14:textId="77777777" w:rsidR="005515BE" w:rsidRPr="00660676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tcBorders>
              <w:top w:val="double" w:sz="4" w:space="0" w:color="auto"/>
            </w:tcBorders>
            <w:vAlign w:val="bottom"/>
          </w:tcPr>
          <w:p w14:paraId="2FF2FC45" w14:textId="77777777" w:rsidR="005515BE" w:rsidRPr="00660676" w:rsidRDefault="005515BE" w:rsidP="005515BE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7C4A0CF" w14:textId="77777777" w:rsidR="005515BE" w:rsidRPr="00660676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tcBorders>
              <w:top w:val="double" w:sz="4" w:space="0" w:color="auto"/>
            </w:tcBorders>
            <w:vAlign w:val="bottom"/>
          </w:tcPr>
          <w:p w14:paraId="6D59F273" w14:textId="77777777" w:rsidR="005515BE" w:rsidRPr="00660676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5515BE" w:rsidRPr="00660676" w14:paraId="56F361CE" w14:textId="77777777" w:rsidTr="001F7B7B">
        <w:trPr>
          <w:gridAfter w:val="1"/>
          <w:wAfter w:w="455" w:type="dxa"/>
          <w:cantSplit/>
          <w:trHeight w:val="397"/>
        </w:trPr>
        <w:tc>
          <w:tcPr>
            <w:tcW w:w="2970" w:type="dxa"/>
            <w:gridSpan w:val="2"/>
            <w:vAlign w:val="bottom"/>
          </w:tcPr>
          <w:p w14:paraId="3F08B03F" w14:textId="77777777" w:rsidR="005515BE" w:rsidRPr="00660676" w:rsidRDefault="005515BE" w:rsidP="00551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81" w:hanging="14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6067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Pr="0066067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1 มกราคม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180" w:type="dxa"/>
            <w:gridSpan w:val="2"/>
            <w:vAlign w:val="bottom"/>
          </w:tcPr>
          <w:p w14:paraId="4B5E2479" w14:textId="77777777" w:rsidR="005515BE" w:rsidRPr="00660676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5AA09A6" w14:textId="77777777" w:rsidR="005515BE" w:rsidRPr="00660676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0" w:type="dxa"/>
            <w:gridSpan w:val="3"/>
            <w:vAlign w:val="bottom"/>
          </w:tcPr>
          <w:p w14:paraId="17412164" w14:textId="77777777" w:rsidR="005515BE" w:rsidRPr="00660676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8AAA503" w14:textId="77777777" w:rsidR="005515BE" w:rsidRPr="00660676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058939F6" w14:textId="77777777" w:rsidR="005515BE" w:rsidRPr="00A501E7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C814BFC" w14:textId="77777777" w:rsidR="005515BE" w:rsidRPr="00A501E7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074CF68A" w14:textId="77777777" w:rsidR="005515BE" w:rsidRPr="00A501E7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E9AC681" w14:textId="77777777" w:rsidR="005515BE" w:rsidRPr="00660676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02BE0973" w14:textId="77777777" w:rsidR="005515BE" w:rsidRPr="00A501E7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F7D384C" w14:textId="77777777" w:rsidR="005515BE" w:rsidRPr="00660676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11E5AC4F" w14:textId="77777777" w:rsidR="005515BE" w:rsidRPr="00A501E7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30FFE02" w14:textId="77777777" w:rsidR="005515BE" w:rsidRPr="00660676" w:rsidRDefault="005515BE" w:rsidP="005515BE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07906C1F" w14:textId="77777777" w:rsidR="005515BE" w:rsidRPr="00A501E7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A908920" w14:textId="77777777" w:rsidR="005515BE" w:rsidRPr="00660676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25E95C61" w14:textId="77777777" w:rsidR="005515BE" w:rsidRPr="00660676" w:rsidRDefault="005515BE" w:rsidP="005515BE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489C138" w14:textId="77777777" w:rsidR="005515BE" w:rsidRPr="00660676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33C63BDD" w14:textId="77777777" w:rsidR="005515BE" w:rsidRPr="00660676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5515BE" w:rsidRPr="00660676" w14:paraId="31913BC5" w14:textId="77777777" w:rsidTr="001F7B7B">
        <w:trPr>
          <w:gridAfter w:val="1"/>
          <w:wAfter w:w="455" w:type="dxa"/>
          <w:cantSplit/>
          <w:trHeight w:val="397"/>
        </w:trPr>
        <w:tc>
          <w:tcPr>
            <w:tcW w:w="2970" w:type="dxa"/>
            <w:gridSpan w:val="2"/>
            <w:vAlign w:val="bottom"/>
          </w:tcPr>
          <w:p w14:paraId="51FBF17A" w14:textId="77777777" w:rsidR="005515BE" w:rsidRPr="00660676" w:rsidRDefault="005515BE" w:rsidP="00551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81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660676">
              <w:rPr>
                <w:rFonts w:ascii="Angsana New" w:hAnsi="Angsana New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1180" w:type="dxa"/>
            <w:gridSpan w:val="2"/>
            <w:tcBorders>
              <w:bottom w:val="double" w:sz="4" w:space="0" w:color="auto"/>
            </w:tcBorders>
            <w:vAlign w:val="bottom"/>
          </w:tcPr>
          <w:p w14:paraId="496BC6C3" w14:textId="77777777" w:rsidR="005515BE" w:rsidRPr="00660676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745,876</w:t>
            </w:r>
          </w:p>
        </w:tc>
        <w:tc>
          <w:tcPr>
            <w:tcW w:w="180" w:type="dxa"/>
            <w:vAlign w:val="bottom"/>
          </w:tcPr>
          <w:p w14:paraId="46B500D4" w14:textId="77777777" w:rsidR="005515BE" w:rsidRPr="00660676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0" w:type="dxa"/>
            <w:gridSpan w:val="3"/>
            <w:tcBorders>
              <w:bottom w:val="double" w:sz="4" w:space="0" w:color="auto"/>
            </w:tcBorders>
            <w:vAlign w:val="bottom"/>
          </w:tcPr>
          <w:p w14:paraId="28EDA4A0" w14:textId="77777777" w:rsidR="005515BE" w:rsidRPr="00660676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F796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233,670</w:t>
            </w:r>
          </w:p>
        </w:tc>
        <w:tc>
          <w:tcPr>
            <w:tcW w:w="270" w:type="dxa"/>
            <w:vAlign w:val="bottom"/>
          </w:tcPr>
          <w:p w14:paraId="3FD15F46" w14:textId="77777777" w:rsidR="005515BE" w:rsidRPr="00660676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tcBorders>
              <w:bottom w:val="double" w:sz="4" w:space="0" w:color="auto"/>
            </w:tcBorders>
            <w:vAlign w:val="bottom"/>
          </w:tcPr>
          <w:p w14:paraId="5E40CF67" w14:textId="77777777" w:rsidR="005515BE" w:rsidRPr="00660676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501E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48,03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77618D7D" w14:textId="77777777" w:rsidR="005515BE" w:rsidRPr="00660676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3"/>
            <w:tcBorders>
              <w:bottom w:val="double" w:sz="4" w:space="0" w:color="auto"/>
            </w:tcBorders>
            <w:vAlign w:val="bottom"/>
          </w:tcPr>
          <w:p w14:paraId="747DE3E7" w14:textId="77777777" w:rsidR="005515BE" w:rsidRPr="00A501E7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501E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277,987</w:t>
            </w:r>
          </w:p>
        </w:tc>
        <w:tc>
          <w:tcPr>
            <w:tcW w:w="180" w:type="dxa"/>
            <w:vAlign w:val="bottom"/>
          </w:tcPr>
          <w:p w14:paraId="1C9CF98D" w14:textId="77777777" w:rsidR="005515BE" w:rsidRPr="00660676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tcBorders>
              <w:bottom w:val="double" w:sz="4" w:space="0" w:color="auto"/>
            </w:tcBorders>
            <w:vAlign w:val="bottom"/>
          </w:tcPr>
          <w:p w14:paraId="4D1E479A" w14:textId="77777777" w:rsidR="005515BE" w:rsidRPr="00660676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114,679</w:t>
            </w:r>
          </w:p>
        </w:tc>
        <w:tc>
          <w:tcPr>
            <w:tcW w:w="180" w:type="dxa"/>
            <w:vAlign w:val="bottom"/>
          </w:tcPr>
          <w:p w14:paraId="1DADAD53" w14:textId="77777777" w:rsidR="005515BE" w:rsidRPr="00660676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gridSpan w:val="3"/>
            <w:tcBorders>
              <w:bottom w:val="double" w:sz="4" w:space="0" w:color="auto"/>
            </w:tcBorders>
            <w:vAlign w:val="bottom"/>
          </w:tcPr>
          <w:p w14:paraId="2ADEFC7B" w14:textId="77777777" w:rsidR="005515BE" w:rsidRPr="00660676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501E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14,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982</w:t>
            </w:r>
          </w:p>
        </w:tc>
        <w:tc>
          <w:tcPr>
            <w:tcW w:w="180" w:type="dxa"/>
            <w:vAlign w:val="bottom"/>
          </w:tcPr>
          <w:p w14:paraId="4788BE6B" w14:textId="77777777" w:rsidR="005515BE" w:rsidRPr="00660676" w:rsidRDefault="005515BE" w:rsidP="005515BE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tcBorders>
              <w:bottom w:val="double" w:sz="4" w:space="0" w:color="auto"/>
            </w:tcBorders>
            <w:vAlign w:val="bottom"/>
          </w:tcPr>
          <w:p w14:paraId="63FDF080" w14:textId="77777777" w:rsidR="005515BE" w:rsidRPr="00660676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501E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25,833</w:t>
            </w:r>
          </w:p>
        </w:tc>
        <w:tc>
          <w:tcPr>
            <w:tcW w:w="180" w:type="dxa"/>
            <w:vAlign w:val="bottom"/>
          </w:tcPr>
          <w:p w14:paraId="20005257" w14:textId="77777777" w:rsidR="005515BE" w:rsidRPr="00660676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tcBorders>
              <w:bottom w:val="double" w:sz="4" w:space="0" w:color="auto"/>
            </w:tcBorders>
            <w:vAlign w:val="bottom"/>
          </w:tcPr>
          <w:p w14:paraId="4763A667" w14:textId="77777777" w:rsidR="005515BE" w:rsidRPr="00660676" w:rsidRDefault="005515BE" w:rsidP="005515BE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F796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1,522</w:t>
            </w:r>
          </w:p>
        </w:tc>
        <w:tc>
          <w:tcPr>
            <w:tcW w:w="180" w:type="dxa"/>
            <w:vAlign w:val="bottom"/>
          </w:tcPr>
          <w:p w14:paraId="54F38C3E" w14:textId="77777777" w:rsidR="005515BE" w:rsidRPr="00660676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tcBorders>
              <w:bottom w:val="double" w:sz="4" w:space="0" w:color="auto"/>
            </w:tcBorders>
            <w:vAlign w:val="bottom"/>
          </w:tcPr>
          <w:p w14:paraId="1E5803A9" w14:textId="77777777" w:rsidR="005515BE" w:rsidRPr="004B7A5C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F796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462,585</w:t>
            </w:r>
          </w:p>
        </w:tc>
      </w:tr>
      <w:tr w:rsidR="005515BE" w:rsidRPr="00660676" w14:paraId="23F26692" w14:textId="77777777" w:rsidTr="001F7B7B">
        <w:trPr>
          <w:gridAfter w:val="1"/>
          <w:wAfter w:w="455" w:type="dxa"/>
          <w:cantSplit/>
          <w:trHeight w:val="397"/>
        </w:trPr>
        <w:tc>
          <w:tcPr>
            <w:tcW w:w="2970" w:type="dxa"/>
            <w:gridSpan w:val="2"/>
            <w:vAlign w:val="bottom"/>
          </w:tcPr>
          <w:p w14:paraId="2BAEB216" w14:textId="77777777" w:rsidR="005515BE" w:rsidRPr="00660676" w:rsidRDefault="005515BE" w:rsidP="00551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81" w:hanging="14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0" w:type="dxa"/>
            <w:gridSpan w:val="2"/>
            <w:tcBorders>
              <w:top w:val="double" w:sz="4" w:space="0" w:color="auto"/>
            </w:tcBorders>
            <w:vAlign w:val="bottom"/>
          </w:tcPr>
          <w:p w14:paraId="67F2AE56" w14:textId="77777777" w:rsidR="005515BE" w:rsidRPr="008529A6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41709DC" w14:textId="77777777" w:rsidR="005515BE" w:rsidRPr="008529A6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0" w:type="dxa"/>
            <w:gridSpan w:val="3"/>
            <w:tcBorders>
              <w:top w:val="double" w:sz="4" w:space="0" w:color="auto"/>
            </w:tcBorders>
            <w:vAlign w:val="bottom"/>
          </w:tcPr>
          <w:p w14:paraId="62E216FC" w14:textId="77777777" w:rsidR="005515BE" w:rsidRPr="008529A6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698A820" w14:textId="77777777" w:rsidR="005515BE" w:rsidRPr="008529A6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tcBorders>
              <w:top w:val="double" w:sz="4" w:space="0" w:color="auto"/>
            </w:tcBorders>
            <w:vAlign w:val="bottom"/>
          </w:tcPr>
          <w:p w14:paraId="7976A0A6" w14:textId="77777777" w:rsidR="005515BE" w:rsidRPr="00A501E7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6FDF604" w14:textId="77777777" w:rsidR="005515BE" w:rsidRPr="00A501E7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3"/>
            <w:tcBorders>
              <w:top w:val="double" w:sz="4" w:space="0" w:color="auto"/>
            </w:tcBorders>
            <w:vAlign w:val="bottom"/>
          </w:tcPr>
          <w:p w14:paraId="67D3DF14" w14:textId="77777777" w:rsidR="005515BE" w:rsidRPr="00A501E7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621E41F" w14:textId="77777777" w:rsidR="005515BE" w:rsidRPr="00A501E7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tcBorders>
              <w:top w:val="double" w:sz="4" w:space="0" w:color="auto"/>
            </w:tcBorders>
            <w:vAlign w:val="bottom"/>
          </w:tcPr>
          <w:p w14:paraId="1D395BA5" w14:textId="77777777" w:rsidR="005515BE" w:rsidRPr="00A501E7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C7D8F60" w14:textId="77777777" w:rsidR="005515BE" w:rsidRPr="00A501E7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gridSpan w:val="3"/>
            <w:tcBorders>
              <w:top w:val="double" w:sz="4" w:space="0" w:color="auto"/>
            </w:tcBorders>
            <w:vAlign w:val="bottom"/>
          </w:tcPr>
          <w:p w14:paraId="37F225D3" w14:textId="77777777" w:rsidR="005515BE" w:rsidRPr="00A501E7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FA1E239" w14:textId="77777777" w:rsidR="005515BE" w:rsidRPr="00A501E7" w:rsidRDefault="005515BE" w:rsidP="005515BE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tcBorders>
              <w:top w:val="double" w:sz="4" w:space="0" w:color="auto"/>
            </w:tcBorders>
            <w:vAlign w:val="bottom"/>
          </w:tcPr>
          <w:p w14:paraId="607084FD" w14:textId="77777777" w:rsidR="005515BE" w:rsidRPr="00A501E7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7AAC768" w14:textId="77777777" w:rsidR="005515BE" w:rsidRPr="00A501E7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tcBorders>
              <w:top w:val="double" w:sz="4" w:space="0" w:color="auto"/>
            </w:tcBorders>
            <w:vAlign w:val="bottom"/>
          </w:tcPr>
          <w:p w14:paraId="4DB0D764" w14:textId="77777777" w:rsidR="005515BE" w:rsidRPr="008529A6" w:rsidRDefault="005515BE" w:rsidP="005515BE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44405C7" w14:textId="77777777" w:rsidR="005515BE" w:rsidRPr="008529A6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tcBorders>
              <w:top w:val="double" w:sz="4" w:space="0" w:color="auto"/>
            </w:tcBorders>
            <w:vAlign w:val="bottom"/>
          </w:tcPr>
          <w:p w14:paraId="109E4CBB" w14:textId="77777777" w:rsidR="005515BE" w:rsidRPr="008529A6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5515BE" w:rsidRPr="00660676" w14:paraId="5A7543EB" w14:textId="77777777" w:rsidTr="001F7B7B">
        <w:trPr>
          <w:gridAfter w:val="1"/>
          <w:wAfter w:w="455" w:type="dxa"/>
          <w:cantSplit/>
          <w:trHeight w:val="397"/>
        </w:trPr>
        <w:tc>
          <w:tcPr>
            <w:tcW w:w="2970" w:type="dxa"/>
            <w:gridSpan w:val="2"/>
            <w:vAlign w:val="bottom"/>
          </w:tcPr>
          <w:p w14:paraId="2555B134" w14:textId="77777777" w:rsidR="005515BE" w:rsidRPr="00435282" w:rsidRDefault="005515BE" w:rsidP="00551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3528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35282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3528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435282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180" w:type="dxa"/>
            <w:gridSpan w:val="2"/>
            <w:vAlign w:val="bottom"/>
          </w:tcPr>
          <w:p w14:paraId="637BDA46" w14:textId="77777777" w:rsidR="005515BE" w:rsidRPr="00660676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171AD16" w14:textId="77777777" w:rsidR="005515BE" w:rsidRPr="00660676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0" w:type="dxa"/>
            <w:gridSpan w:val="3"/>
            <w:vAlign w:val="bottom"/>
          </w:tcPr>
          <w:p w14:paraId="2109EFEC" w14:textId="77777777" w:rsidR="005515BE" w:rsidRPr="00660676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545FCCA" w14:textId="77777777" w:rsidR="005515BE" w:rsidRPr="00660676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38FF92DF" w14:textId="77777777" w:rsidR="005515BE" w:rsidRPr="00A501E7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FB24569" w14:textId="77777777" w:rsidR="005515BE" w:rsidRPr="00A501E7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351DA32A" w14:textId="77777777" w:rsidR="005515BE" w:rsidRPr="00A501E7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D0949D0" w14:textId="77777777" w:rsidR="005515BE" w:rsidRPr="00660676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78619C4E" w14:textId="77777777" w:rsidR="005515BE" w:rsidRPr="00A501E7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3B6642E" w14:textId="77777777" w:rsidR="005515BE" w:rsidRPr="00660676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172E1EB1" w14:textId="77777777" w:rsidR="005515BE" w:rsidRPr="00A501E7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F5C27F1" w14:textId="77777777" w:rsidR="005515BE" w:rsidRPr="00660676" w:rsidRDefault="005515BE" w:rsidP="005515BE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6D7538DE" w14:textId="77777777" w:rsidR="005515BE" w:rsidRPr="00A501E7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5138134" w14:textId="77777777" w:rsidR="005515BE" w:rsidRPr="00660676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185078BE" w14:textId="77777777" w:rsidR="005515BE" w:rsidRPr="00660676" w:rsidRDefault="005515BE" w:rsidP="005515BE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234C41F" w14:textId="77777777" w:rsidR="005515BE" w:rsidRPr="00660676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1D54D4D2" w14:textId="77777777" w:rsidR="005515BE" w:rsidRPr="00660676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5515BE" w:rsidRPr="001F7960" w14:paraId="340A8A72" w14:textId="77777777" w:rsidTr="001F7B7B">
        <w:trPr>
          <w:gridAfter w:val="1"/>
          <w:wAfter w:w="455" w:type="dxa"/>
          <w:cantSplit/>
          <w:trHeight w:val="397"/>
        </w:trPr>
        <w:tc>
          <w:tcPr>
            <w:tcW w:w="2970" w:type="dxa"/>
            <w:gridSpan w:val="2"/>
            <w:vAlign w:val="bottom"/>
          </w:tcPr>
          <w:p w14:paraId="5FBB8116" w14:textId="77777777" w:rsidR="005515BE" w:rsidRPr="00435282" w:rsidRDefault="005515BE" w:rsidP="00551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81" w:hanging="14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35282">
              <w:rPr>
                <w:rFonts w:ascii="Angsana New" w:hAnsi="Angsana New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1180" w:type="dxa"/>
            <w:gridSpan w:val="2"/>
            <w:tcBorders>
              <w:bottom w:val="double" w:sz="4" w:space="0" w:color="auto"/>
            </w:tcBorders>
            <w:vAlign w:val="bottom"/>
          </w:tcPr>
          <w:p w14:paraId="3754065B" w14:textId="1120FAFB" w:rsidR="005515BE" w:rsidRPr="001F7960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292,719</w:t>
            </w:r>
          </w:p>
        </w:tc>
        <w:tc>
          <w:tcPr>
            <w:tcW w:w="180" w:type="dxa"/>
            <w:vAlign w:val="bottom"/>
          </w:tcPr>
          <w:p w14:paraId="2D8490F9" w14:textId="77777777" w:rsidR="005515BE" w:rsidRPr="001F7960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0" w:type="dxa"/>
            <w:gridSpan w:val="3"/>
            <w:tcBorders>
              <w:bottom w:val="double" w:sz="4" w:space="0" w:color="auto"/>
            </w:tcBorders>
            <w:vAlign w:val="bottom"/>
          </w:tcPr>
          <w:p w14:paraId="51BA77F9" w14:textId="44E5390E" w:rsidR="005515BE" w:rsidRPr="001F7960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17,370</w:t>
            </w:r>
          </w:p>
        </w:tc>
        <w:tc>
          <w:tcPr>
            <w:tcW w:w="270" w:type="dxa"/>
            <w:vAlign w:val="bottom"/>
          </w:tcPr>
          <w:p w14:paraId="79996B4A" w14:textId="6CD6367F" w:rsidR="005515BE" w:rsidRPr="001F7960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tcBorders>
              <w:bottom w:val="double" w:sz="4" w:space="0" w:color="auto"/>
            </w:tcBorders>
            <w:vAlign w:val="bottom"/>
          </w:tcPr>
          <w:p w14:paraId="0DB5DBF0" w14:textId="70F58E36" w:rsidR="005515BE" w:rsidRPr="00A501E7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14,494</w:t>
            </w:r>
          </w:p>
        </w:tc>
        <w:tc>
          <w:tcPr>
            <w:tcW w:w="180" w:type="dxa"/>
            <w:vAlign w:val="bottom"/>
          </w:tcPr>
          <w:p w14:paraId="14C348F4" w14:textId="77777777" w:rsidR="005515BE" w:rsidRPr="00A501E7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3"/>
            <w:tcBorders>
              <w:bottom w:val="double" w:sz="4" w:space="0" w:color="auto"/>
            </w:tcBorders>
            <w:vAlign w:val="bottom"/>
          </w:tcPr>
          <w:p w14:paraId="22D2660D" w14:textId="175D92FF" w:rsidR="005515BE" w:rsidRPr="00A501E7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272</w:t>
            </w:r>
          </w:p>
        </w:tc>
        <w:tc>
          <w:tcPr>
            <w:tcW w:w="180" w:type="dxa"/>
            <w:vAlign w:val="bottom"/>
          </w:tcPr>
          <w:p w14:paraId="7CA1B70B" w14:textId="77777777" w:rsidR="005515BE" w:rsidRPr="00A501E7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tcBorders>
              <w:bottom w:val="double" w:sz="4" w:space="0" w:color="auto"/>
            </w:tcBorders>
            <w:vAlign w:val="bottom"/>
          </w:tcPr>
          <w:p w14:paraId="62F81548" w14:textId="7BDD1155" w:rsidR="005515BE" w:rsidRPr="00A501E7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55,897</w:t>
            </w:r>
          </w:p>
        </w:tc>
        <w:tc>
          <w:tcPr>
            <w:tcW w:w="180" w:type="dxa"/>
            <w:vAlign w:val="bottom"/>
          </w:tcPr>
          <w:p w14:paraId="625567C3" w14:textId="77777777" w:rsidR="005515BE" w:rsidRPr="00A501E7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gridSpan w:val="3"/>
            <w:tcBorders>
              <w:bottom w:val="double" w:sz="4" w:space="0" w:color="auto"/>
            </w:tcBorders>
            <w:vAlign w:val="bottom"/>
          </w:tcPr>
          <w:p w14:paraId="017A804E" w14:textId="427D38DF" w:rsidR="005515BE" w:rsidRPr="00A501E7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8,087</w:t>
            </w:r>
          </w:p>
        </w:tc>
        <w:tc>
          <w:tcPr>
            <w:tcW w:w="180" w:type="dxa"/>
            <w:vAlign w:val="bottom"/>
          </w:tcPr>
          <w:p w14:paraId="5398E95B" w14:textId="77777777" w:rsidR="005515BE" w:rsidRPr="00A501E7" w:rsidRDefault="005515BE" w:rsidP="005515BE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tcBorders>
              <w:bottom w:val="double" w:sz="4" w:space="0" w:color="auto"/>
            </w:tcBorders>
            <w:vAlign w:val="bottom"/>
          </w:tcPr>
          <w:p w14:paraId="2C3D2AAB" w14:textId="6871F200" w:rsidR="005515BE" w:rsidRPr="00A501E7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18,264</w:t>
            </w:r>
          </w:p>
        </w:tc>
        <w:tc>
          <w:tcPr>
            <w:tcW w:w="180" w:type="dxa"/>
            <w:vAlign w:val="bottom"/>
          </w:tcPr>
          <w:p w14:paraId="419AA28F" w14:textId="77777777" w:rsidR="005515BE" w:rsidRPr="001F7960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tcBorders>
              <w:bottom w:val="double" w:sz="4" w:space="0" w:color="auto"/>
            </w:tcBorders>
            <w:vAlign w:val="bottom"/>
          </w:tcPr>
          <w:p w14:paraId="645B29E1" w14:textId="765DD751" w:rsidR="005515BE" w:rsidRPr="001F7960" w:rsidRDefault="005515BE" w:rsidP="005515BE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right="2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8628617" w14:textId="77777777" w:rsidR="005515BE" w:rsidRPr="001F7960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tcBorders>
              <w:bottom w:val="double" w:sz="4" w:space="0" w:color="auto"/>
            </w:tcBorders>
            <w:vAlign w:val="bottom"/>
          </w:tcPr>
          <w:p w14:paraId="16BEE2AB" w14:textId="4E72DFE0" w:rsidR="005515BE" w:rsidRPr="001F7960" w:rsidRDefault="005515BE" w:rsidP="005515B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407,103</w:t>
            </w:r>
          </w:p>
        </w:tc>
      </w:tr>
    </w:tbl>
    <w:p w14:paraId="136E0677" w14:textId="77777777" w:rsidR="00663DDE" w:rsidRDefault="00663DDE" w:rsidP="00663DDE">
      <w:pPr>
        <w:sectPr w:rsidR="00663DDE" w:rsidSect="00B75C63"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tbl>
      <w:tblPr>
        <w:tblW w:w="1449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50"/>
        <w:gridCol w:w="990"/>
        <w:gridCol w:w="1170"/>
        <w:gridCol w:w="180"/>
        <w:gridCol w:w="1170"/>
        <w:gridCol w:w="270"/>
        <w:gridCol w:w="1080"/>
        <w:gridCol w:w="180"/>
        <w:gridCol w:w="900"/>
        <w:gridCol w:w="180"/>
        <w:gridCol w:w="1080"/>
        <w:gridCol w:w="180"/>
        <w:gridCol w:w="1080"/>
        <w:gridCol w:w="180"/>
        <w:gridCol w:w="990"/>
        <w:gridCol w:w="180"/>
        <w:gridCol w:w="1271"/>
        <w:gridCol w:w="180"/>
        <w:gridCol w:w="979"/>
      </w:tblGrid>
      <w:tr w:rsidR="009A7804" w:rsidRPr="009201F6" w14:paraId="1E743CC0" w14:textId="77777777" w:rsidTr="00840892">
        <w:trPr>
          <w:cantSplit/>
          <w:trHeight w:val="397"/>
          <w:tblHeader/>
        </w:trPr>
        <w:tc>
          <w:tcPr>
            <w:tcW w:w="3240" w:type="dxa"/>
            <w:gridSpan w:val="2"/>
            <w:vAlign w:val="bottom"/>
          </w:tcPr>
          <w:p w14:paraId="7EFACEE8" w14:textId="77777777" w:rsidR="009A7804" w:rsidRPr="006E0142" w:rsidRDefault="009A7804" w:rsidP="00222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250" w:type="dxa"/>
            <w:gridSpan w:val="17"/>
            <w:vAlign w:val="bottom"/>
          </w:tcPr>
          <w:p w14:paraId="76E085A7" w14:textId="77777777" w:rsidR="009A7804" w:rsidRPr="006E0142" w:rsidRDefault="009A7804" w:rsidP="00222FD1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E014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A11D65" w:rsidRPr="009201F6" w14:paraId="144F90AA" w14:textId="77777777" w:rsidTr="00840892">
        <w:trPr>
          <w:cantSplit/>
          <w:trHeight w:val="397"/>
          <w:tblHeader/>
        </w:trPr>
        <w:tc>
          <w:tcPr>
            <w:tcW w:w="3240" w:type="dxa"/>
            <w:gridSpan w:val="2"/>
            <w:vAlign w:val="bottom"/>
          </w:tcPr>
          <w:p w14:paraId="6C4B4692" w14:textId="77777777" w:rsidR="00A11D65" w:rsidRPr="006E0142" w:rsidRDefault="00A11D65" w:rsidP="00A11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EDF516B" w14:textId="77777777" w:rsidR="00A11D65" w:rsidRPr="006E0142" w:rsidRDefault="00A11D65" w:rsidP="00A11D65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8432B71" w14:textId="77777777" w:rsidR="00A11D65" w:rsidRPr="006E0142" w:rsidRDefault="00A11D65" w:rsidP="00A11D65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3E68962" w14:textId="77777777" w:rsidR="00A11D65" w:rsidRPr="006E0142" w:rsidRDefault="00A11D65" w:rsidP="00A11D65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E314DD6" w14:textId="77777777" w:rsidR="00A11D65" w:rsidRPr="006E0142" w:rsidRDefault="00A11D65" w:rsidP="00A11D65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48417C2" w14:textId="77777777" w:rsidR="00A11D65" w:rsidRPr="006E0142" w:rsidRDefault="00A11D65" w:rsidP="00A11D65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A9041A0" w14:textId="77777777" w:rsidR="00A11D65" w:rsidRPr="006E0142" w:rsidRDefault="00A11D65" w:rsidP="00A11D65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B3249EE" w14:textId="77777777" w:rsidR="00A11D65" w:rsidRPr="006E0142" w:rsidRDefault="00A11D65" w:rsidP="00A11D65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34AE8C8" w14:textId="77777777" w:rsidR="00A11D65" w:rsidRPr="006E0142" w:rsidRDefault="00A11D65" w:rsidP="00A11D65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BD118C6" w14:textId="77777777" w:rsidR="00A11D65" w:rsidRPr="00660676" w:rsidRDefault="00A11D65" w:rsidP="00A11D65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FB02EC9" w14:textId="77777777" w:rsidR="00A11D65" w:rsidRPr="006E0142" w:rsidRDefault="00A11D65" w:rsidP="00A11D65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4FF9A1A" w14:textId="77777777" w:rsidR="00A11D65" w:rsidRPr="006E0142" w:rsidRDefault="00A11D65" w:rsidP="00A11D65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E014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เครื่องตกแต่ง</w:t>
            </w:r>
          </w:p>
        </w:tc>
        <w:tc>
          <w:tcPr>
            <w:tcW w:w="180" w:type="dxa"/>
            <w:vAlign w:val="bottom"/>
          </w:tcPr>
          <w:p w14:paraId="0CC7C36C" w14:textId="77777777" w:rsidR="00A11D65" w:rsidRPr="006E0142" w:rsidRDefault="00A11D65" w:rsidP="00A11D65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6A0AFF8" w14:textId="77777777" w:rsidR="00A11D65" w:rsidRPr="006E0142" w:rsidRDefault="00A11D65" w:rsidP="00A11D65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D8B9D9A" w14:textId="77777777" w:rsidR="00A11D65" w:rsidRPr="006E0142" w:rsidRDefault="00A11D65" w:rsidP="00A11D65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1" w:type="dxa"/>
            <w:vAlign w:val="bottom"/>
          </w:tcPr>
          <w:p w14:paraId="3029F4FD" w14:textId="77777777" w:rsidR="00A11D65" w:rsidRPr="006E0142" w:rsidRDefault="00A11D65" w:rsidP="00A11D65">
            <w:pPr>
              <w:pStyle w:val="acctcolumnheading"/>
              <w:spacing w:after="0" w:line="240" w:lineRule="auto"/>
              <w:ind w:left="-178" w:right="-142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4A851CB" w14:textId="77777777" w:rsidR="00A11D65" w:rsidRPr="006E0142" w:rsidRDefault="00A11D65" w:rsidP="00A11D65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79" w:type="dxa"/>
            <w:vAlign w:val="bottom"/>
          </w:tcPr>
          <w:p w14:paraId="5856C850" w14:textId="77777777" w:rsidR="00A11D65" w:rsidRPr="006E0142" w:rsidRDefault="00A11D65" w:rsidP="00A11D65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</w:p>
        </w:tc>
      </w:tr>
      <w:tr w:rsidR="006A21BB" w:rsidRPr="009201F6" w14:paraId="45717074" w14:textId="77777777" w:rsidTr="00840892">
        <w:trPr>
          <w:cantSplit/>
          <w:trHeight w:val="397"/>
          <w:tblHeader/>
        </w:trPr>
        <w:tc>
          <w:tcPr>
            <w:tcW w:w="3240" w:type="dxa"/>
            <w:gridSpan w:val="2"/>
            <w:vAlign w:val="bottom"/>
          </w:tcPr>
          <w:p w14:paraId="4B6D76F0" w14:textId="77777777" w:rsidR="006A21BB" w:rsidRPr="006E0142" w:rsidRDefault="006A21BB" w:rsidP="006A2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178C355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0EA6E2B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C913CBD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AD405AF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2EB0169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CA1F647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C71F987" w14:textId="4B929385" w:rsidR="006A21BB" w:rsidRPr="006E0142" w:rsidRDefault="005957AF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E014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เครื่องจักร</w:t>
            </w:r>
          </w:p>
        </w:tc>
        <w:tc>
          <w:tcPr>
            <w:tcW w:w="180" w:type="dxa"/>
            <w:vAlign w:val="bottom"/>
          </w:tcPr>
          <w:p w14:paraId="6B7E9412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2036342" w14:textId="77777777" w:rsidR="006A21BB" w:rsidRPr="00660676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อุปกรณ์ที่ใช้</w:t>
            </w:r>
          </w:p>
        </w:tc>
        <w:tc>
          <w:tcPr>
            <w:tcW w:w="180" w:type="dxa"/>
            <w:vAlign w:val="bottom"/>
          </w:tcPr>
          <w:p w14:paraId="0703CA66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778626D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E014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ติดตั้ง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Pr="006E014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และ</w:t>
            </w:r>
          </w:p>
        </w:tc>
        <w:tc>
          <w:tcPr>
            <w:tcW w:w="180" w:type="dxa"/>
            <w:vAlign w:val="bottom"/>
          </w:tcPr>
          <w:p w14:paraId="2064D25B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6E6AFF8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AF99ECC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1" w:type="dxa"/>
            <w:vAlign w:val="bottom"/>
          </w:tcPr>
          <w:p w14:paraId="054DF2EC" w14:textId="77777777" w:rsidR="006A21BB" w:rsidRPr="00A81779" w:rsidRDefault="006A21BB" w:rsidP="006A21BB">
            <w:pPr>
              <w:pStyle w:val="acctcolumnheading"/>
              <w:spacing w:after="0" w:line="240" w:lineRule="auto"/>
              <w:ind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8177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สินทรัพย์</w:t>
            </w:r>
          </w:p>
        </w:tc>
        <w:tc>
          <w:tcPr>
            <w:tcW w:w="180" w:type="dxa"/>
            <w:vAlign w:val="bottom"/>
          </w:tcPr>
          <w:p w14:paraId="1A6CF020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79" w:type="dxa"/>
            <w:vAlign w:val="bottom"/>
          </w:tcPr>
          <w:p w14:paraId="6044AB6D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</w:tr>
      <w:tr w:rsidR="006A21BB" w:rsidRPr="009201F6" w14:paraId="619746B7" w14:textId="77777777" w:rsidTr="00840892">
        <w:trPr>
          <w:cantSplit/>
          <w:trHeight w:val="397"/>
          <w:tblHeader/>
        </w:trPr>
        <w:tc>
          <w:tcPr>
            <w:tcW w:w="3240" w:type="dxa"/>
            <w:gridSpan w:val="2"/>
            <w:vAlign w:val="bottom"/>
          </w:tcPr>
          <w:p w14:paraId="2BF3F5A6" w14:textId="77777777" w:rsidR="006A21BB" w:rsidRPr="006E0142" w:rsidRDefault="006A21BB" w:rsidP="006A2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9239D2C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E014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ที่ดินและ</w:t>
            </w:r>
          </w:p>
        </w:tc>
        <w:tc>
          <w:tcPr>
            <w:tcW w:w="180" w:type="dxa"/>
            <w:vAlign w:val="bottom"/>
          </w:tcPr>
          <w:p w14:paraId="76517FD7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FA259A9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E014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อาคารและ</w:t>
            </w:r>
          </w:p>
        </w:tc>
        <w:tc>
          <w:tcPr>
            <w:tcW w:w="270" w:type="dxa"/>
            <w:vAlign w:val="bottom"/>
          </w:tcPr>
          <w:p w14:paraId="02567A4C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A9E572D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E014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ส่วนปรับปรุง</w:t>
            </w:r>
          </w:p>
        </w:tc>
        <w:tc>
          <w:tcPr>
            <w:tcW w:w="180" w:type="dxa"/>
            <w:vAlign w:val="bottom"/>
          </w:tcPr>
          <w:p w14:paraId="37834193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1778848" w14:textId="3C636125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E014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และ</w:t>
            </w:r>
          </w:p>
        </w:tc>
        <w:tc>
          <w:tcPr>
            <w:tcW w:w="180" w:type="dxa"/>
            <w:vAlign w:val="bottom"/>
          </w:tcPr>
          <w:p w14:paraId="21B410DE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3F7DEE8" w14:textId="77777777" w:rsidR="006A21BB" w:rsidRPr="00660676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ในการ</w:t>
            </w:r>
          </w:p>
        </w:tc>
        <w:tc>
          <w:tcPr>
            <w:tcW w:w="180" w:type="dxa"/>
            <w:vAlign w:val="bottom"/>
          </w:tcPr>
          <w:p w14:paraId="272F1DFC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59E0CC2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E0142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เครื่องใช้</w:t>
            </w:r>
          </w:p>
        </w:tc>
        <w:tc>
          <w:tcPr>
            <w:tcW w:w="180" w:type="dxa"/>
            <w:vAlign w:val="bottom"/>
          </w:tcPr>
          <w:p w14:paraId="2B5C61DE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2235100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FE72E2F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1" w:type="dxa"/>
            <w:vAlign w:val="bottom"/>
          </w:tcPr>
          <w:p w14:paraId="12E3C254" w14:textId="77777777" w:rsidR="006A21BB" w:rsidRPr="00A81779" w:rsidRDefault="006A21BB" w:rsidP="00593536">
            <w:pPr>
              <w:pStyle w:val="acctcolumnheading"/>
              <w:spacing w:after="0" w:line="240" w:lineRule="auto"/>
              <w:ind w:right="-57" w:hanging="7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ระหว่างก่อสร้าง</w:t>
            </w:r>
          </w:p>
        </w:tc>
        <w:tc>
          <w:tcPr>
            <w:tcW w:w="180" w:type="dxa"/>
            <w:vAlign w:val="bottom"/>
          </w:tcPr>
          <w:p w14:paraId="46A2D0BB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79" w:type="dxa"/>
            <w:vAlign w:val="bottom"/>
          </w:tcPr>
          <w:p w14:paraId="6F2E62F5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</w:tr>
      <w:tr w:rsidR="0090112F" w:rsidRPr="009201F6" w14:paraId="411F88A7" w14:textId="77777777" w:rsidTr="00840892">
        <w:trPr>
          <w:cantSplit/>
          <w:trHeight w:val="397"/>
          <w:tblHeader/>
        </w:trPr>
        <w:tc>
          <w:tcPr>
            <w:tcW w:w="2250" w:type="dxa"/>
            <w:vAlign w:val="bottom"/>
          </w:tcPr>
          <w:p w14:paraId="72C99A4C" w14:textId="77777777" w:rsidR="0090112F" w:rsidRPr="006E0142" w:rsidRDefault="0090112F" w:rsidP="0090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0380C21C" w14:textId="6B4C76BD" w:rsidR="0090112F" w:rsidRPr="006E0142" w:rsidRDefault="0090112F" w:rsidP="0090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70" w:type="dxa"/>
            <w:vAlign w:val="bottom"/>
          </w:tcPr>
          <w:p w14:paraId="7DA367A9" w14:textId="77777777" w:rsidR="0090112F" w:rsidRPr="006E0142" w:rsidRDefault="0090112F" w:rsidP="0090112F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E014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ส่วนปรับปรุง</w:t>
            </w:r>
          </w:p>
        </w:tc>
        <w:tc>
          <w:tcPr>
            <w:tcW w:w="180" w:type="dxa"/>
            <w:vAlign w:val="bottom"/>
          </w:tcPr>
          <w:p w14:paraId="00CCC725" w14:textId="77777777" w:rsidR="0090112F" w:rsidRPr="006E0142" w:rsidRDefault="0090112F" w:rsidP="0090112F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B007696" w14:textId="77777777" w:rsidR="0090112F" w:rsidRPr="006E0142" w:rsidRDefault="0090112F" w:rsidP="0090112F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E014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ส่วนปรับปรุง</w:t>
            </w:r>
          </w:p>
        </w:tc>
        <w:tc>
          <w:tcPr>
            <w:tcW w:w="270" w:type="dxa"/>
            <w:vAlign w:val="bottom"/>
          </w:tcPr>
          <w:p w14:paraId="6BD22F68" w14:textId="77777777" w:rsidR="0090112F" w:rsidRPr="006E0142" w:rsidRDefault="0090112F" w:rsidP="0090112F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971A90E" w14:textId="77777777" w:rsidR="0090112F" w:rsidRPr="006E0142" w:rsidRDefault="0090112F" w:rsidP="0090112F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สินทรัพย์เช่า</w:t>
            </w:r>
          </w:p>
        </w:tc>
        <w:tc>
          <w:tcPr>
            <w:tcW w:w="180" w:type="dxa"/>
            <w:vAlign w:val="bottom"/>
          </w:tcPr>
          <w:p w14:paraId="186F7D18" w14:textId="77777777" w:rsidR="0090112F" w:rsidRPr="006E0142" w:rsidRDefault="0090112F" w:rsidP="0090112F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81EB0B4" w14:textId="77777777" w:rsidR="0090112F" w:rsidRPr="006E0142" w:rsidRDefault="0090112F" w:rsidP="0090112F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E014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อุปกรณ์</w:t>
            </w:r>
          </w:p>
        </w:tc>
        <w:tc>
          <w:tcPr>
            <w:tcW w:w="180" w:type="dxa"/>
            <w:vAlign w:val="bottom"/>
          </w:tcPr>
          <w:p w14:paraId="1C6D9899" w14:textId="77777777" w:rsidR="0090112F" w:rsidRPr="006E0142" w:rsidRDefault="0090112F" w:rsidP="0090112F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383E9B1" w14:textId="77777777" w:rsidR="0090112F" w:rsidRPr="00660676" w:rsidRDefault="0090112F" w:rsidP="0090112F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ดำเนินงาน</w:t>
            </w:r>
          </w:p>
        </w:tc>
        <w:tc>
          <w:tcPr>
            <w:tcW w:w="180" w:type="dxa"/>
            <w:vAlign w:val="bottom"/>
          </w:tcPr>
          <w:p w14:paraId="66A90969" w14:textId="77777777" w:rsidR="0090112F" w:rsidRPr="006E0142" w:rsidRDefault="0090112F" w:rsidP="0090112F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DDAE060" w14:textId="77777777" w:rsidR="0090112F" w:rsidRPr="006E0142" w:rsidRDefault="0090112F" w:rsidP="0090112F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E014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สำนักงาน</w:t>
            </w:r>
          </w:p>
        </w:tc>
        <w:tc>
          <w:tcPr>
            <w:tcW w:w="180" w:type="dxa"/>
            <w:vAlign w:val="bottom"/>
          </w:tcPr>
          <w:p w14:paraId="50DEBDE8" w14:textId="77777777" w:rsidR="0090112F" w:rsidRPr="006E0142" w:rsidRDefault="0090112F" w:rsidP="0090112F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C285104" w14:textId="77777777" w:rsidR="0090112F" w:rsidRPr="006E0142" w:rsidRDefault="0090112F" w:rsidP="0090112F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E014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ยานพาหนะ</w:t>
            </w:r>
          </w:p>
        </w:tc>
        <w:tc>
          <w:tcPr>
            <w:tcW w:w="180" w:type="dxa"/>
            <w:vAlign w:val="bottom"/>
          </w:tcPr>
          <w:p w14:paraId="01B8B0DE" w14:textId="77777777" w:rsidR="0090112F" w:rsidRPr="006E0142" w:rsidRDefault="0090112F" w:rsidP="0090112F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1" w:type="dxa"/>
            <w:vAlign w:val="bottom"/>
          </w:tcPr>
          <w:p w14:paraId="2565E0C8" w14:textId="77777777" w:rsidR="0090112F" w:rsidRPr="00A81779" w:rsidRDefault="0090112F" w:rsidP="0090112F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และ</w:t>
            </w:r>
            <w:r w:rsidRPr="00A8177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ติดตั้ง</w:t>
            </w:r>
          </w:p>
        </w:tc>
        <w:tc>
          <w:tcPr>
            <w:tcW w:w="180" w:type="dxa"/>
            <w:vAlign w:val="bottom"/>
          </w:tcPr>
          <w:p w14:paraId="506D31F9" w14:textId="77777777" w:rsidR="0090112F" w:rsidRPr="006E0142" w:rsidRDefault="0090112F" w:rsidP="0090112F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79" w:type="dxa"/>
            <w:vAlign w:val="bottom"/>
          </w:tcPr>
          <w:p w14:paraId="0822FBB8" w14:textId="77777777" w:rsidR="0090112F" w:rsidRPr="006E0142" w:rsidRDefault="0090112F" w:rsidP="0090112F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6E0142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90112F" w:rsidRPr="00CC4AAA" w14:paraId="0CF16A98" w14:textId="77777777" w:rsidTr="00840892">
        <w:trPr>
          <w:cantSplit/>
          <w:trHeight w:val="397"/>
        </w:trPr>
        <w:tc>
          <w:tcPr>
            <w:tcW w:w="3240" w:type="dxa"/>
            <w:gridSpan w:val="2"/>
            <w:vAlign w:val="bottom"/>
          </w:tcPr>
          <w:p w14:paraId="71CA3B18" w14:textId="77777777" w:rsidR="0090112F" w:rsidRPr="006E0142" w:rsidRDefault="0090112F" w:rsidP="0090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250" w:type="dxa"/>
            <w:gridSpan w:val="17"/>
            <w:vAlign w:val="bottom"/>
          </w:tcPr>
          <w:p w14:paraId="7649EC0B" w14:textId="77777777" w:rsidR="0090112F" w:rsidRPr="00EC36F2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EC36F2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90112F" w:rsidRPr="00CC4AAA" w14:paraId="65133079" w14:textId="77777777" w:rsidTr="00840892">
        <w:trPr>
          <w:cantSplit/>
          <w:trHeight w:val="397"/>
        </w:trPr>
        <w:tc>
          <w:tcPr>
            <w:tcW w:w="3240" w:type="dxa"/>
            <w:gridSpan w:val="2"/>
            <w:vAlign w:val="bottom"/>
          </w:tcPr>
          <w:p w14:paraId="249301CB" w14:textId="77777777" w:rsidR="0090112F" w:rsidRPr="006E0142" w:rsidRDefault="0090112F" w:rsidP="0090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E014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/ ราคาประเมินใหม่</w:t>
            </w:r>
          </w:p>
        </w:tc>
        <w:tc>
          <w:tcPr>
            <w:tcW w:w="1170" w:type="dxa"/>
            <w:vAlign w:val="bottom"/>
          </w:tcPr>
          <w:p w14:paraId="36B8818B" w14:textId="77777777" w:rsidR="0090112F" w:rsidRPr="00CC4AAA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F4E7F32" w14:textId="77777777" w:rsidR="0090112F" w:rsidRPr="00CC4AAA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17288DD" w14:textId="77777777" w:rsidR="0090112F" w:rsidRPr="00CC4AAA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1F96F1D" w14:textId="77777777" w:rsidR="0090112F" w:rsidRPr="00CC4AAA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928636E" w14:textId="77777777" w:rsidR="0090112F" w:rsidRPr="00CC4AAA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D7B6021" w14:textId="77777777" w:rsidR="0090112F" w:rsidRPr="00CC4AAA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123DBC9" w14:textId="77777777" w:rsidR="0090112F" w:rsidRPr="00CC4AAA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7B362FE" w14:textId="77777777" w:rsidR="0090112F" w:rsidRPr="00CC4AAA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7E9943A" w14:textId="77777777" w:rsidR="0090112F" w:rsidRPr="00CC4AAA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6E82DDD" w14:textId="77777777" w:rsidR="0090112F" w:rsidRPr="00CC4AAA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4346B59" w14:textId="77777777" w:rsidR="0090112F" w:rsidRPr="00CC4AAA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A071D1C" w14:textId="77777777" w:rsidR="0090112F" w:rsidRPr="00CC4AAA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DF48499" w14:textId="77777777" w:rsidR="0090112F" w:rsidRPr="00CC4AAA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88FE215" w14:textId="77777777" w:rsidR="0090112F" w:rsidRPr="00CC4AAA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71" w:type="dxa"/>
            <w:vAlign w:val="bottom"/>
          </w:tcPr>
          <w:p w14:paraId="22E12D40" w14:textId="77777777" w:rsidR="0090112F" w:rsidRPr="00CC4AAA" w:rsidRDefault="0090112F" w:rsidP="0090112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391C020" w14:textId="77777777" w:rsidR="0090112F" w:rsidRPr="00CC4AAA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79" w:type="dxa"/>
            <w:vAlign w:val="bottom"/>
          </w:tcPr>
          <w:p w14:paraId="79845739" w14:textId="77777777" w:rsidR="0090112F" w:rsidRPr="00CC4AAA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0112F" w:rsidRPr="009164DD" w14:paraId="5C1C5F62" w14:textId="77777777" w:rsidTr="00840892">
        <w:trPr>
          <w:cantSplit/>
          <w:trHeight w:val="397"/>
        </w:trPr>
        <w:tc>
          <w:tcPr>
            <w:tcW w:w="3240" w:type="dxa"/>
            <w:gridSpan w:val="2"/>
            <w:vAlign w:val="bottom"/>
          </w:tcPr>
          <w:p w14:paraId="2C377B15" w14:textId="77777777" w:rsidR="0090112F" w:rsidRPr="009164DD" w:rsidRDefault="0090112F" w:rsidP="0090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164DD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164DD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9164DD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9164DD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170" w:type="dxa"/>
            <w:vAlign w:val="bottom"/>
          </w:tcPr>
          <w:p w14:paraId="6779A866" w14:textId="77777777" w:rsidR="0090112F" w:rsidRPr="001F20CA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F20CA">
              <w:rPr>
                <w:rFonts w:ascii="Angsana New" w:hAnsi="Angsana New" w:cs="Angsana New"/>
                <w:sz w:val="28"/>
                <w:szCs w:val="28"/>
              </w:rPr>
              <w:t>342,532</w:t>
            </w:r>
          </w:p>
        </w:tc>
        <w:tc>
          <w:tcPr>
            <w:tcW w:w="180" w:type="dxa"/>
            <w:vAlign w:val="bottom"/>
          </w:tcPr>
          <w:p w14:paraId="413E2DBE" w14:textId="77777777" w:rsidR="0090112F" w:rsidRPr="001F20CA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96D9FF4" w14:textId="77777777" w:rsidR="0090112F" w:rsidRPr="001F20CA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F20CA">
              <w:rPr>
                <w:rFonts w:ascii="Angsana New" w:hAnsi="Angsana New" w:cs="Angsana New"/>
                <w:sz w:val="28"/>
                <w:szCs w:val="28"/>
              </w:rPr>
              <w:t>39,092</w:t>
            </w:r>
          </w:p>
        </w:tc>
        <w:tc>
          <w:tcPr>
            <w:tcW w:w="270" w:type="dxa"/>
            <w:vAlign w:val="bottom"/>
          </w:tcPr>
          <w:p w14:paraId="4D9E0385" w14:textId="77777777" w:rsidR="0090112F" w:rsidRPr="001F20CA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1F9E1C7" w14:textId="77777777" w:rsidR="0090112F" w:rsidRPr="001F20CA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F20CA">
              <w:rPr>
                <w:rFonts w:ascii="Angsana New" w:hAnsi="Angsana New" w:cs="Angsana New"/>
                <w:sz w:val="28"/>
                <w:szCs w:val="28"/>
              </w:rPr>
              <w:t>72,766</w:t>
            </w:r>
          </w:p>
        </w:tc>
        <w:tc>
          <w:tcPr>
            <w:tcW w:w="180" w:type="dxa"/>
            <w:vAlign w:val="bottom"/>
          </w:tcPr>
          <w:p w14:paraId="2A576EAE" w14:textId="77777777" w:rsidR="0090112F" w:rsidRPr="001F20CA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73DC573" w14:textId="77777777" w:rsidR="0090112F" w:rsidRPr="001F20CA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F20CA">
              <w:rPr>
                <w:rFonts w:ascii="Angsana New" w:hAnsi="Angsana New" w:cs="Angsana New"/>
                <w:sz w:val="28"/>
                <w:szCs w:val="28"/>
              </w:rPr>
              <w:t>1,635</w:t>
            </w:r>
          </w:p>
        </w:tc>
        <w:tc>
          <w:tcPr>
            <w:tcW w:w="180" w:type="dxa"/>
            <w:vAlign w:val="bottom"/>
          </w:tcPr>
          <w:p w14:paraId="17CCCE7B" w14:textId="77777777" w:rsidR="0090112F" w:rsidRPr="001F20CA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71A0858" w14:textId="77777777" w:rsidR="0090112F" w:rsidRPr="001F20CA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F20CA">
              <w:rPr>
                <w:rFonts w:ascii="Angsana New" w:hAnsi="Angsana New" w:cs="Angsana New"/>
                <w:sz w:val="28"/>
                <w:szCs w:val="28"/>
              </w:rPr>
              <w:t>76,584</w:t>
            </w:r>
          </w:p>
        </w:tc>
        <w:tc>
          <w:tcPr>
            <w:tcW w:w="180" w:type="dxa"/>
            <w:vAlign w:val="bottom"/>
          </w:tcPr>
          <w:p w14:paraId="2CBEF2A2" w14:textId="77777777" w:rsidR="0090112F" w:rsidRPr="001F20CA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46F0273" w14:textId="77777777" w:rsidR="0090112F" w:rsidRPr="001F20CA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F20CA">
              <w:rPr>
                <w:rFonts w:ascii="Angsana New" w:hAnsi="Angsana New" w:cs="Angsana New"/>
                <w:sz w:val="28"/>
                <w:szCs w:val="28"/>
              </w:rPr>
              <w:t>186,451</w:t>
            </w:r>
          </w:p>
        </w:tc>
        <w:tc>
          <w:tcPr>
            <w:tcW w:w="180" w:type="dxa"/>
            <w:vAlign w:val="bottom"/>
          </w:tcPr>
          <w:p w14:paraId="21BDC833" w14:textId="77777777" w:rsidR="0090112F" w:rsidRPr="001F20CA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8B61EE1" w14:textId="77777777" w:rsidR="0090112F" w:rsidRPr="001F20CA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F20CA">
              <w:rPr>
                <w:rFonts w:ascii="Angsana New" w:hAnsi="Angsana New" w:cs="Angsana New"/>
                <w:sz w:val="28"/>
                <w:szCs w:val="28"/>
              </w:rPr>
              <w:t>51,200</w:t>
            </w:r>
          </w:p>
        </w:tc>
        <w:tc>
          <w:tcPr>
            <w:tcW w:w="180" w:type="dxa"/>
            <w:vAlign w:val="bottom"/>
          </w:tcPr>
          <w:p w14:paraId="4DCB42C1" w14:textId="77777777" w:rsidR="0090112F" w:rsidRPr="001F20CA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1" w:type="dxa"/>
            <w:vAlign w:val="bottom"/>
          </w:tcPr>
          <w:p w14:paraId="09CCB59E" w14:textId="77777777" w:rsidR="0090112F" w:rsidRPr="001F20CA" w:rsidRDefault="0090112F" w:rsidP="0090112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1F20C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D60172A" w14:textId="77777777" w:rsidR="0090112F" w:rsidRPr="001F20CA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79" w:type="dxa"/>
            <w:vAlign w:val="bottom"/>
          </w:tcPr>
          <w:p w14:paraId="3A65528B" w14:textId="77777777" w:rsidR="0090112F" w:rsidRPr="001F20CA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F20CA">
              <w:rPr>
                <w:rFonts w:ascii="Angsana New" w:hAnsi="Angsana New" w:cs="Angsana New"/>
                <w:sz w:val="28"/>
                <w:szCs w:val="28"/>
                <w:lang w:bidi="th-TH"/>
              </w:rPr>
              <w:t>770,260</w:t>
            </w:r>
          </w:p>
        </w:tc>
      </w:tr>
      <w:tr w:rsidR="0090112F" w:rsidRPr="009201F6" w14:paraId="21EA5846" w14:textId="77777777" w:rsidTr="00840892">
        <w:trPr>
          <w:cantSplit/>
          <w:trHeight w:val="397"/>
        </w:trPr>
        <w:tc>
          <w:tcPr>
            <w:tcW w:w="3240" w:type="dxa"/>
            <w:gridSpan w:val="2"/>
            <w:vAlign w:val="bottom"/>
          </w:tcPr>
          <w:p w14:paraId="478417FB" w14:textId="77777777" w:rsidR="0090112F" w:rsidRPr="006E0142" w:rsidRDefault="0090112F" w:rsidP="0090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="Angsana New" w:hAnsi="Angsana New"/>
                <w:sz w:val="28"/>
                <w:szCs w:val="28"/>
                <w:cs/>
              </w:rPr>
            </w:pPr>
            <w:r w:rsidRPr="006E0142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3198C8CF" w14:textId="77777777" w:rsidR="0090112F" w:rsidRPr="006E0142" w:rsidRDefault="0090112F" w:rsidP="0098614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D5C71C2" w14:textId="77777777" w:rsidR="0090112F" w:rsidRPr="000D097D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E850108" w14:textId="644D0038" w:rsidR="0090112F" w:rsidRPr="000D097D" w:rsidRDefault="0090112F" w:rsidP="0098614C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5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       </w:t>
            </w: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F857CC6" w14:textId="77777777" w:rsidR="0090112F" w:rsidRPr="000D097D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F10B549" w14:textId="4F5D83FF" w:rsidR="0090112F" w:rsidRPr="000D097D" w:rsidRDefault="0090112F" w:rsidP="0098614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5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    </w:t>
            </w: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F078702" w14:textId="77777777" w:rsidR="0090112F" w:rsidRPr="000D097D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ED36198" w14:textId="77777777" w:rsidR="0090112F" w:rsidRPr="006E0142" w:rsidRDefault="0090112F" w:rsidP="00EC5853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E53E672" w14:textId="77777777" w:rsidR="0090112F" w:rsidRPr="000D097D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3BCA8A3" w14:textId="77777777" w:rsidR="0090112F" w:rsidRPr="000D097D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1,500</w:t>
            </w:r>
          </w:p>
        </w:tc>
        <w:tc>
          <w:tcPr>
            <w:tcW w:w="180" w:type="dxa"/>
            <w:vAlign w:val="bottom"/>
          </w:tcPr>
          <w:p w14:paraId="179E4D8F" w14:textId="77777777" w:rsidR="0090112F" w:rsidRPr="000D097D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F122058" w14:textId="77777777" w:rsidR="0090112F" w:rsidRPr="000D097D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1,093</w:t>
            </w:r>
          </w:p>
        </w:tc>
        <w:tc>
          <w:tcPr>
            <w:tcW w:w="180" w:type="dxa"/>
            <w:vAlign w:val="bottom"/>
          </w:tcPr>
          <w:p w14:paraId="656FAF0D" w14:textId="77777777" w:rsidR="0090112F" w:rsidRPr="000D097D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89B72D2" w14:textId="77777777" w:rsidR="0090112F" w:rsidRPr="000D097D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1,419</w:t>
            </w:r>
          </w:p>
        </w:tc>
        <w:tc>
          <w:tcPr>
            <w:tcW w:w="180" w:type="dxa"/>
            <w:vAlign w:val="bottom"/>
          </w:tcPr>
          <w:p w14:paraId="4E90A7BF" w14:textId="77777777" w:rsidR="0090112F" w:rsidRPr="000D097D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1" w:type="dxa"/>
            <w:vAlign w:val="bottom"/>
          </w:tcPr>
          <w:p w14:paraId="1E8032D7" w14:textId="77777777" w:rsidR="0090112F" w:rsidRPr="0003532E" w:rsidRDefault="0090112F" w:rsidP="0090112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1F796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72B1D86" w14:textId="77777777" w:rsidR="0090112F" w:rsidRPr="000D097D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79" w:type="dxa"/>
            <w:vAlign w:val="bottom"/>
          </w:tcPr>
          <w:p w14:paraId="0C187918" w14:textId="77777777" w:rsidR="0090112F" w:rsidRPr="000D097D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4,012</w:t>
            </w:r>
          </w:p>
        </w:tc>
      </w:tr>
      <w:tr w:rsidR="0090112F" w:rsidRPr="009201F6" w14:paraId="149837A7" w14:textId="77777777" w:rsidTr="00840892">
        <w:trPr>
          <w:cantSplit/>
          <w:trHeight w:val="397"/>
        </w:trPr>
        <w:tc>
          <w:tcPr>
            <w:tcW w:w="3240" w:type="dxa"/>
            <w:gridSpan w:val="2"/>
            <w:vAlign w:val="bottom"/>
          </w:tcPr>
          <w:p w14:paraId="36494501" w14:textId="77777777" w:rsidR="0090112F" w:rsidRPr="006E0142" w:rsidRDefault="0090112F" w:rsidP="0090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ส่วนเกินทุนจากการตีราคา</w:t>
            </w:r>
          </w:p>
        </w:tc>
        <w:tc>
          <w:tcPr>
            <w:tcW w:w="1170" w:type="dxa"/>
            <w:vAlign w:val="bottom"/>
          </w:tcPr>
          <w:p w14:paraId="33E90D75" w14:textId="77777777" w:rsidR="0090112F" w:rsidRDefault="0090112F" w:rsidP="007E6796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E6796">
              <w:rPr>
                <w:rFonts w:ascii="Angsana New" w:hAnsi="Angsana New" w:cs="Angsana New"/>
                <w:sz w:val="28"/>
                <w:szCs w:val="28"/>
              </w:rPr>
              <w:t>40,256</w:t>
            </w:r>
          </w:p>
        </w:tc>
        <w:tc>
          <w:tcPr>
            <w:tcW w:w="180" w:type="dxa"/>
            <w:vAlign w:val="bottom"/>
          </w:tcPr>
          <w:p w14:paraId="0EB61008" w14:textId="77777777" w:rsidR="0090112F" w:rsidRPr="000D097D" w:rsidRDefault="0090112F" w:rsidP="007E6796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991C42A" w14:textId="790E5E2D" w:rsidR="0090112F" w:rsidRDefault="0090112F" w:rsidP="0090112F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5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       </w:t>
            </w:r>
            <w:r w:rsidRPr="00B5691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81F877A" w14:textId="77777777" w:rsidR="0090112F" w:rsidRPr="000D097D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C9D35DA" w14:textId="2C3A3059" w:rsidR="0090112F" w:rsidRDefault="0090112F" w:rsidP="0098614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5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    -</w:t>
            </w:r>
          </w:p>
        </w:tc>
        <w:tc>
          <w:tcPr>
            <w:tcW w:w="180" w:type="dxa"/>
            <w:vAlign w:val="bottom"/>
          </w:tcPr>
          <w:p w14:paraId="5627C090" w14:textId="77777777" w:rsidR="0090112F" w:rsidRPr="000D097D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E134262" w14:textId="77777777" w:rsidR="0090112F" w:rsidRDefault="0090112F" w:rsidP="00EC5853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B5691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3E67CEC" w14:textId="77777777" w:rsidR="0090112F" w:rsidRPr="000D097D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C5342F9" w14:textId="2C72F9EA" w:rsidR="0090112F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       </w:t>
            </w:r>
            <w:r w:rsidRPr="00B5691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13D311C" w14:textId="77777777" w:rsidR="0090112F" w:rsidRPr="000D097D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391D32B" w14:textId="51EA59B1" w:rsidR="0090112F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            </w:t>
            </w:r>
            <w:r w:rsidRPr="00B5691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C5EE3D9" w14:textId="77777777" w:rsidR="0090112F" w:rsidRPr="000D097D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F57E3C2" w14:textId="267FAAA7" w:rsidR="0090112F" w:rsidRDefault="0090112F" w:rsidP="0090112F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5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        </w:t>
            </w:r>
            <w:r w:rsidRPr="00B5691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9C960D8" w14:textId="77777777" w:rsidR="0090112F" w:rsidRPr="000D097D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1" w:type="dxa"/>
            <w:vAlign w:val="bottom"/>
          </w:tcPr>
          <w:p w14:paraId="2D95105E" w14:textId="77777777" w:rsidR="0090112F" w:rsidRPr="0003532E" w:rsidRDefault="0090112F" w:rsidP="0090112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B5691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AA1AE14" w14:textId="77777777" w:rsidR="0090112F" w:rsidRPr="000D097D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79" w:type="dxa"/>
            <w:vAlign w:val="bottom"/>
          </w:tcPr>
          <w:p w14:paraId="37A01D7E" w14:textId="77777777" w:rsidR="0090112F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56919">
              <w:rPr>
                <w:rFonts w:ascii="Angsana New" w:hAnsi="Angsana New" w:cs="Angsana New"/>
                <w:sz w:val="28"/>
                <w:szCs w:val="28"/>
                <w:lang w:bidi="th-TH"/>
              </w:rPr>
              <w:t>40,256</w:t>
            </w:r>
          </w:p>
        </w:tc>
      </w:tr>
      <w:tr w:rsidR="0090112F" w:rsidRPr="009201F6" w14:paraId="1FE17AF5" w14:textId="77777777" w:rsidTr="00840892">
        <w:trPr>
          <w:cantSplit/>
          <w:trHeight w:val="397"/>
        </w:trPr>
        <w:tc>
          <w:tcPr>
            <w:tcW w:w="3240" w:type="dxa"/>
            <w:gridSpan w:val="2"/>
            <w:vAlign w:val="bottom"/>
          </w:tcPr>
          <w:p w14:paraId="2E9BC315" w14:textId="77777777" w:rsidR="0090112F" w:rsidRPr="006E0142" w:rsidRDefault="0090112F" w:rsidP="0090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="Angsana New" w:hAnsi="Angsana New"/>
                <w:sz w:val="28"/>
                <w:szCs w:val="28"/>
              </w:rPr>
            </w:pPr>
            <w:r w:rsidRPr="000D097D"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  <w:r>
              <w:rPr>
                <w:rFonts w:ascii="Angsana New" w:hAnsi="Angsana New"/>
                <w:sz w:val="28"/>
                <w:szCs w:val="28"/>
              </w:rPr>
              <w:t xml:space="preserve"> /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170" w:type="dxa"/>
            <w:vAlign w:val="bottom"/>
          </w:tcPr>
          <w:p w14:paraId="2897C60F" w14:textId="77777777" w:rsidR="0090112F" w:rsidRPr="006E0142" w:rsidRDefault="0090112F" w:rsidP="0098614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1960796" w14:textId="77777777" w:rsidR="0090112F" w:rsidRPr="000D097D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3ADF309" w14:textId="702F1CF6" w:rsidR="0090112F" w:rsidRPr="006E0142" w:rsidRDefault="0090112F" w:rsidP="0090112F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             </w:t>
            </w: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3518F8A" w14:textId="77777777" w:rsidR="0090112F" w:rsidRPr="000D097D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AFC70DA" w14:textId="77777777" w:rsidR="0090112F" w:rsidRPr="000D097D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(4,906)</w:t>
            </w:r>
          </w:p>
        </w:tc>
        <w:tc>
          <w:tcPr>
            <w:tcW w:w="180" w:type="dxa"/>
            <w:vAlign w:val="bottom"/>
          </w:tcPr>
          <w:p w14:paraId="41826597" w14:textId="77777777" w:rsidR="0090112F" w:rsidRPr="000D097D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2801837" w14:textId="77777777" w:rsidR="0090112F" w:rsidRPr="006E0142" w:rsidRDefault="0090112F" w:rsidP="00EC5853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72DBEF6" w14:textId="77777777" w:rsidR="0090112F" w:rsidRPr="000D097D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103BA0F" w14:textId="77777777" w:rsidR="0090112F" w:rsidRPr="000D097D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(602)</w:t>
            </w:r>
          </w:p>
        </w:tc>
        <w:tc>
          <w:tcPr>
            <w:tcW w:w="180" w:type="dxa"/>
            <w:vAlign w:val="bottom"/>
          </w:tcPr>
          <w:p w14:paraId="4705B15B" w14:textId="77777777" w:rsidR="0090112F" w:rsidRPr="000D097D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071DD14" w14:textId="77777777" w:rsidR="0090112F" w:rsidRPr="000D097D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(6,238)</w:t>
            </w:r>
          </w:p>
        </w:tc>
        <w:tc>
          <w:tcPr>
            <w:tcW w:w="180" w:type="dxa"/>
            <w:vAlign w:val="bottom"/>
          </w:tcPr>
          <w:p w14:paraId="6B3B2D1E" w14:textId="77777777" w:rsidR="0090112F" w:rsidRPr="000D097D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83EC478" w14:textId="642F7172" w:rsidR="0090112F" w:rsidRPr="000D097D" w:rsidRDefault="0090112F" w:rsidP="0090112F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        </w:t>
            </w: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B041112" w14:textId="77777777" w:rsidR="0090112F" w:rsidRPr="000D097D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1" w:type="dxa"/>
            <w:vAlign w:val="bottom"/>
          </w:tcPr>
          <w:p w14:paraId="660FEBCE" w14:textId="77777777" w:rsidR="0090112F" w:rsidRPr="0003532E" w:rsidRDefault="0090112F" w:rsidP="0090112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1F796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BD618E1" w14:textId="77777777" w:rsidR="0090112F" w:rsidRPr="000D097D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79" w:type="dxa"/>
            <w:vAlign w:val="bottom"/>
          </w:tcPr>
          <w:p w14:paraId="2F851774" w14:textId="77777777" w:rsidR="0090112F" w:rsidRPr="000D097D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(11,746)</w:t>
            </w:r>
          </w:p>
        </w:tc>
      </w:tr>
      <w:tr w:rsidR="0090112F" w:rsidRPr="009201F6" w14:paraId="482EDEF0" w14:textId="77777777" w:rsidTr="00840892">
        <w:trPr>
          <w:cantSplit/>
          <w:trHeight w:val="397"/>
        </w:trPr>
        <w:tc>
          <w:tcPr>
            <w:tcW w:w="3240" w:type="dxa"/>
            <w:gridSpan w:val="2"/>
            <w:vAlign w:val="bottom"/>
          </w:tcPr>
          <w:p w14:paraId="2836DD3A" w14:textId="77777777" w:rsidR="0090112F" w:rsidRPr="006E0142" w:rsidRDefault="0090112F" w:rsidP="0090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E014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E014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6E014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6E0142">
              <w:rPr>
                <w:rFonts w:ascii="Angsana New" w:hAnsi="Angsana New"/>
                <w:b/>
                <w:bCs/>
                <w:sz w:val="28"/>
                <w:szCs w:val="28"/>
              </w:rPr>
              <w:t>25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BD1B3D7" w14:textId="77777777" w:rsidR="0090112F" w:rsidRPr="00515FB7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6ED1AAC" w14:textId="77777777" w:rsidR="0090112F" w:rsidRPr="00515FB7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124EA9D" w14:textId="77777777" w:rsidR="0090112F" w:rsidRPr="00515FB7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049505F" w14:textId="77777777" w:rsidR="0090112F" w:rsidRPr="00515FB7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79CFCFE" w14:textId="77777777" w:rsidR="0090112F" w:rsidRPr="00515FB7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CA263C2" w14:textId="77777777" w:rsidR="0090112F" w:rsidRPr="00515FB7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CD9C7E5" w14:textId="77777777" w:rsidR="0090112F" w:rsidRPr="00515FB7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9D65B6E" w14:textId="77777777" w:rsidR="0090112F" w:rsidRPr="00515FB7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F7E707D" w14:textId="77777777" w:rsidR="0090112F" w:rsidRPr="00515FB7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0AE49F9" w14:textId="77777777" w:rsidR="0090112F" w:rsidRPr="00515FB7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95891C7" w14:textId="77777777" w:rsidR="0090112F" w:rsidRPr="00515FB7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5DD3B3D" w14:textId="77777777" w:rsidR="0090112F" w:rsidRPr="00515FB7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33652A0" w14:textId="77777777" w:rsidR="0090112F" w:rsidRPr="00515FB7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60C9832" w14:textId="77777777" w:rsidR="0090112F" w:rsidRPr="00515FB7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vAlign w:val="bottom"/>
          </w:tcPr>
          <w:p w14:paraId="6C37885C" w14:textId="77777777" w:rsidR="0090112F" w:rsidRPr="00501913" w:rsidRDefault="0090112F" w:rsidP="0090112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977153A" w14:textId="77777777" w:rsidR="0090112F" w:rsidRPr="00515FB7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587629CF" w14:textId="77777777" w:rsidR="0090112F" w:rsidRPr="00515FB7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90112F" w:rsidRPr="009201F6" w14:paraId="23FB4D16" w14:textId="77777777" w:rsidTr="00840892">
        <w:trPr>
          <w:cantSplit/>
          <w:trHeight w:val="397"/>
        </w:trPr>
        <w:tc>
          <w:tcPr>
            <w:tcW w:w="3240" w:type="dxa"/>
            <w:gridSpan w:val="2"/>
            <w:vAlign w:val="bottom"/>
          </w:tcPr>
          <w:p w14:paraId="492B76E0" w14:textId="77777777" w:rsidR="0090112F" w:rsidRPr="006E0142" w:rsidRDefault="0090112F" w:rsidP="0090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E014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และ </w:t>
            </w:r>
            <w:r w:rsidRPr="006E014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6E014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170" w:type="dxa"/>
            <w:vAlign w:val="bottom"/>
          </w:tcPr>
          <w:p w14:paraId="237C597A" w14:textId="77777777" w:rsidR="0090112F" w:rsidRPr="00515FB7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382,788</w:t>
            </w:r>
          </w:p>
        </w:tc>
        <w:tc>
          <w:tcPr>
            <w:tcW w:w="180" w:type="dxa"/>
            <w:vAlign w:val="bottom"/>
          </w:tcPr>
          <w:p w14:paraId="74815896" w14:textId="77777777" w:rsidR="0090112F" w:rsidRPr="00515FB7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1306655" w14:textId="77777777" w:rsidR="0090112F" w:rsidRPr="00515FB7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39,092</w:t>
            </w:r>
          </w:p>
        </w:tc>
        <w:tc>
          <w:tcPr>
            <w:tcW w:w="270" w:type="dxa"/>
            <w:vAlign w:val="bottom"/>
          </w:tcPr>
          <w:p w14:paraId="58D29DD3" w14:textId="77777777" w:rsidR="0090112F" w:rsidRPr="00515FB7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2FD846A" w14:textId="77777777" w:rsidR="0090112F" w:rsidRPr="00515FB7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67,860</w:t>
            </w:r>
          </w:p>
        </w:tc>
        <w:tc>
          <w:tcPr>
            <w:tcW w:w="180" w:type="dxa"/>
            <w:vAlign w:val="bottom"/>
          </w:tcPr>
          <w:p w14:paraId="72CDAB66" w14:textId="77777777" w:rsidR="0090112F" w:rsidRPr="00515FB7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735608A" w14:textId="77777777" w:rsidR="0090112F" w:rsidRPr="00515FB7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15FB7">
              <w:rPr>
                <w:rFonts w:ascii="Angsana New" w:hAnsi="Angsana New" w:cs="Angsana New"/>
                <w:b/>
                <w:bCs/>
                <w:sz w:val="28"/>
                <w:szCs w:val="28"/>
              </w:rPr>
              <w:t>1,635</w:t>
            </w:r>
          </w:p>
        </w:tc>
        <w:tc>
          <w:tcPr>
            <w:tcW w:w="180" w:type="dxa"/>
            <w:vAlign w:val="bottom"/>
          </w:tcPr>
          <w:p w14:paraId="35C56AF8" w14:textId="77777777" w:rsidR="0090112F" w:rsidRPr="00515FB7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1A587F4" w14:textId="77777777" w:rsidR="0090112F" w:rsidRPr="00515FB7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77,482</w:t>
            </w:r>
          </w:p>
        </w:tc>
        <w:tc>
          <w:tcPr>
            <w:tcW w:w="180" w:type="dxa"/>
            <w:vAlign w:val="bottom"/>
          </w:tcPr>
          <w:p w14:paraId="765D9000" w14:textId="77777777" w:rsidR="0090112F" w:rsidRPr="00515FB7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E6A53A5" w14:textId="77777777" w:rsidR="0090112F" w:rsidRPr="00515FB7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181,306</w:t>
            </w:r>
          </w:p>
        </w:tc>
        <w:tc>
          <w:tcPr>
            <w:tcW w:w="180" w:type="dxa"/>
            <w:vAlign w:val="bottom"/>
          </w:tcPr>
          <w:p w14:paraId="5017E6B0" w14:textId="77777777" w:rsidR="0090112F" w:rsidRPr="00515FB7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FF9D09E" w14:textId="77777777" w:rsidR="0090112F" w:rsidRPr="00515FB7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52,619</w:t>
            </w:r>
          </w:p>
        </w:tc>
        <w:tc>
          <w:tcPr>
            <w:tcW w:w="180" w:type="dxa"/>
            <w:vAlign w:val="bottom"/>
          </w:tcPr>
          <w:p w14:paraId="6DC51FB4" w14:textId="77777777" w:rsidR="0090112F" w:rsidRPr="00515FB7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1" w:type="dxa"/>
            <w:vAlign w:val="bottom"/>
          </w:tcPr>
          <w:p w14:paraId="3E5E2238" w14:textId="77777777" w:rsidR="0090112F" w:rsidRPr="00501913" w:rsidRDefault="0090112F" w:rsidP="0090112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01913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C53927D" w14:textId="77777777" w:rsidR="0090112F" w:rsidRPr="00515FB7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79" w:type="dxa"/>
            <w:vAlign w:val="bottom"/>
          </w:tcPr>
          <w:p w14:paraId="6D279E93" w14:textId="77777777" w:rsidR="0090112F" w:rsidRPr="00515FB7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802,782</w:t>
            </w:r>
          </w:p>
        </w:tc>
      </w:tr>
      <w:tr w:rsidR="0090112F" w:rsidRPr="000D097D" w14:paraId="5F7E4163" w14:textId="77777777" w:rsidTr="00840892">
        <w:trPr>
          <w:cantSplit/>
          <w:trHeight w:val="397"/>
        </w:trPr>
        <w:tc>
          <w:tcPr>
            <w:tcW w:w="3240" w:type="dxa"/>
            <w:gridSpan w:val="2"/>
            <w:vAlign w:val="bottom"/>
          </w:tcPr>
          <w:p w14:paraId="7AC91D2E" w14:textId="77777777" w:rsidR="0090112F" w:rsidRPr="000D097D" w:rsidRDefault="0090112F" w:rsidP="0090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D097D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107165E6" w14:textId="77777777" w:rsidR="0090112F" w:rsidRPr="006E0142" w:rsidRDefault="0090112F" w:rsidP="0098614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95EE984" w14:textId="77777777" w:rsidR="0090112F" w:rsidRPr="000D097D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931594C" w14:textId="77777777" w:rsidR="0090112F" w:rsidRPr="006E0142" w:rsidRDefault="0090112F" w:rsidP="0090112F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53BAB79" w14:textId="77777777" w:rsidR="0090112F" w:rsidRPr="000D097D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D2E2C55" w14:textId="77777777" w:rsidR="0090112F" w:rsidRPr="006E0142" w:rsidRDefault="0090112F" w:rsidP="0098614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5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F677798" w14:textId="77777777" w:rsidR="0090112F" w:rsidRPr="000D097D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F63DD54" w14:textId="77777777" w:rsidR="0090112F" w:rsidRPr="006E0142" w:rsidRDefault="0090112F" w:rsidP="00EC5853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52EDAEC" w14:textId="77777777" w:rsidR="0090112F" w:rsidRPr="000D097D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1916FDE" w14:textId="73CBB659" w:rsidR="0090112F" w:rsidRPr="000D097D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      </w:t>
            </w: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37D7336" w14:textId="77777777" w:rsidR="0090112F" w:rsidRPr="000D097D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EB9B71C" w14:textId="77777777" w:rsidR="0090112F" w:rsidRPr="000D097D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2,428</w:t>
            </w:r>
          </w:p>
        </w:tc>
        <w:tc>
          <w:tcPr>
            <w:tcW w:w="180" w:type="dxa"/>
            <w:vAlign w:val="bottom"/>
          </w:tcPr>
          <w:p w14:paraId="55B27481" w14:textId="77777777" w:rsidR="0090112F" w:rsidRPr="000D097D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A2C4FB5" w14:textId="77777777" w:rsidR="0090112F" w:rsidRPr="000D097D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2,197</w:t>
            </w:r>
          </w:p>
        </w:tc>
        <w:tc>
          <w:tcPr>
            <w:tcW w:w="180" w:type="dxa"/>
            <w:vAlign w:val="bottom"/>
          </w:tcPr>
          <w:p w14:paraId="50FA9A3C" w14:textId="77777777" w:rsidR="0090112F" w:rsidRPr="000D097D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1" w:type="dxa"/>
            <w:vAlign w:val="bottom"/>
          </w:tcPr>
          <w:p w14:paraId="38FBD494" w14:textId="77777777" w:rsidR="0090112F" w:rsidRPr="001F7960" w:rsidRDefault="0090112F" w:rsidP="0090112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016F102" w14:textId="77777777" w:rsidR="0090112F" w:rsidRPr="000D097D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79" w:type="dxa"/>
            <w:vAlign w:val="bottom"/>
          </w:tcPr>
          <w:p w14:paraId="7B2898E3" w14:textId="77777777" w:rsidR="0090112F" w:rsidRPr="000D097D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4,625</w:t>
            </w:r>
          </w:p>
        </w:tc>
      </w:tr>
      <w:tr w:rsidR="0090112F" w:rsidRPr="000D097D" w14:paraId="7D6BF0A5" w14:textId="77777777" w:rsidTr="00840892">
        <w:trPr>
          <w:cantSplit/>
          <w:trHeight w:val="397"/>
        </w:trPr>
        <w:tc>
          <w:tcPr>
            <w:tcW w:w="3240" w:type="dxa"/>
            <w:gridSpan w:val="2"/>
            <w:vAlign w:val="bottom"/>
          </w:tcPr>
          <w:p w14:paraId="1AC6FCBD" w14:textId="53A3ACB9" w:rsidR="0090112F" w:rsidRDefault="0090112F" w:rsidP="0090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โอนไปอสังหาริมทรัพย์เพื่อ</w:t>
            </w:r>
          </w:p>
        </w:tc>
        <w:tc>
          <w:tcPr>
            <w:tcW w:w="1170" w:type="dxa"/>
            <w:vAlign w:val="bottom"/>
          </w:tcPr>
          <w:p w14:paraId="5EDA992D" w14:textId="77777777" w:rsidR="0090112F" w:rsidRDefault="0090112F" w:rsidP="0098614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3334E3C" w14:textId="77777777" w:rsidR="0090112F" w:rsidRPr="000D097D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24D0313" w14:textId="77777777" w:rsidR="0090112F" w:rsidRDefault="0090112F" w:rsidP="0090112F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F7BE159" w14:textId="77777777" w:rsidR="0090112F" w:rsidRPr="000D097D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E80DDF7" w14:textId="77777777" w:rsidR="0090112F" w:rsidRDefault="0090112F" w:rsidP="0098614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5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0CFFCEA" w14:textId="77777777" w:rsidR="0090112F" w:rsidRPr="000D097D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626489E" w14:textId="77777777" w:rsidR="0090112F" w:rsidRDefault="0090112F" w:rsidP="00EC5853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5BCA44D" w14:textId="77777777" w:rsidR="0090112F" w:rsidRPr="000D097D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0F7E72D" w14:textId="77777777" w:rsidR="0090112F" w:rsidRDefault="0090112F" w:rsidP="0090112F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16C94F1" w14:textId="77777777" w:rsidR="0090112F" w:rsidRPr="000D097D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D9ADB75" w14:textId="77777777" w:rsidR="0090112F" w:rsidRDefault="0090112F" w:rsidP="0090112F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8E205B9" w14:textId="77777777" w:rsidR="0090112F" w:rsidRPr="000D097D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2026B8A" w14:textId="77777777" w:rsidR="0090112F" w:rsidRDefault="0090112F" w:rsidP="0090112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1E46519" w14:textId="77777777" w:rsidR="0090112F" w:rsidRPr="000D097D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1" w:type="dxa"/>
            <w:vAlign w:val="bottom"/>
          </w:tcPr>
          <w:p w14:paraId="6207535C" w14:textId="77777777" w:rsidR="0090112F" w:rsidRDefault="0090112F" w:rsidP="0090112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E15E430" w14:textId="77777777" w:rsidR="0090112F" w:rsidRPr="000D097D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79" w:type="dxa"/>
            <w:vAlign w:val="bottom"/>
          </w:tcPr>
          <w:p w14:paraId="38DFD144" w14:textId="77777777" w:rsidR="0090112F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90112F" w:rsidRPr="000D097D" w14:paraId="6B60DAA6" w14:textId="77777777" w:rsidTr="00840892">
        <w:trPr>
          <w:cantSplit/>
          <w:trHeight w:val="397"/>
        </w:trPr>
        <w:tc>
          <w:tcPr>
            <w:tcW w:w="2250" w:type="dxa"/>
            <w:vAlign w:val="bottom"/>
          </w:tcPr>
          <w:p w14:paraId="0B2F612A" w14:textId="77777777" w:rsidR="0090112F" w:rsidRPr="000D097D" w:rsidRDefault="0090112F" w:rsidP="0090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การลงทุน</w:t>
            </w:r>
          </w:p>
        </w:tc>
        <w:tc>
          <w:tcPr>
            <w:tcW w:w="990" w:type="dxa"/>
            <w:vAlign w:val="bottom"/>
          </w:tcPr>
          <w:p w14:paraId="4FDED352" w14:textId="2ED2F4A2" w:rsidR="0090112F" w:rsidRPr="0090112F" w:rsidRDefault="0090112F" w:rsidP="0090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90112F">
              <w:rPr>
                <w:rFonts w:ascii="Angsana New" w:hAnsi="Angsana New"/>
                <w:i/>
                <w:iCs/>
                <w:sz w:val="28"/>
                <w:szCs w:val="28"/>
              </w:rPr>
              <w:t>15</w:t>
            </w:r>
          </w:p>
        </w:tc>
        <w:tc>
          <w:tcPr>
            <w:tcW w:w="1170" w:type="dxa"/>
            <w:vAlign w:val="bottom"/>
          </w:tcPr>
          <w:p w14:paraId="325DE095" w14:textId="6ECDA197" w:rsidR="0090112F" w:rsidRDefault="0090112F" w:rsidP="0098614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       </w:t>
            </w: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67D8E44" w14:textId="77777777" w:rsidR="0090112F" w:rsidRPr="000D097D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9C7B440" w14:textId="4110084B" w:rsidR="0090112F" w:rsidRPr="007A0D7C" w:rsidRDefault="0090112F" w:rsidP="0090112F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(6,480)</w:t>
            </w:r>
          </w:p>
        </w:tc>
        <w:tc>
          <w:tcPr>
            <w:tcW w:w="270" w:type="dxa"/>
            <w:vAlign w:val="bottom"/>
          </w:tcPr>
          <w:p w14:paraId="6D5AC427" w14:textId="77777777" w:rsidR="0090112F" w:rsidRPr="000D097D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E240241" w14:textId="62B3901A" w:rsidR="0090112F" w:rsidRDefault="0090112F" w:rsidP="0098614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5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6775BA4" w14:textId="77777777" w:rsidR="0090112F" w:rsidRPr="000D097D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C038F3A" w14:textId="1DAC31AE" w:rsidR="0090112F" w:rsidRDefault="0090112F" w:rsidP="00EC5853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F9A6614" w14:textId="77777777" w:rsidR="0090112F" w:rsidRPr="000D097D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14B0E72" w14:textId="71FA99D4" w:rsidR="0090112F" w:rsidRDefault="0090112F" w:rsidP="0090112F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775E497" w14:textId="77777777" w:rsidR="0090112F" w:rsidRPr="000D097D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0CF18AC" w14:textId="35EC4E01" w:rsidR="0090112F" w:rsidRDefault="0090112F" w:rsidP="0090112F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3F25195" w14:textId="77777777" w:rsidR="0090112F" w:rsidRPr="000D097D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2308576" w14:textId="45795D18" w:rsidR="0090112F" w:rsidRDefault="0090112F" w:rsidP="0090112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A7CF2E2" w14:textId="77777777" w:rsidR="0090112F" w:rsidRPr="000D097D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1" w:type="dxa"/>
            <w:vAlign w:val="bottom"/>
          </w:tcPr>
          <w:p w14:paraId="367E9B0C" w14:textId="5BF54EAA" w:rsidR="0090112F" w:rsidRDefault="0090112F" w:rsidP="0090112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20EF81F" w14:textId="77777777" w:rsidR="0090112F" w:rsidRPr="000D097D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79" w:type="dxa"/>
            <w:vAlign w:val="bottom"/>
          </w:tcPr>
          <w:p w14:paraId="03519229" w14:textId="0362F484" w:rsidR="0090112F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(6,480)</w:t>
            </w:r>
          </w:p>
        </w:tc>
      </w:tr>
      <w:tr w:rsidR="0090112F" w:rsidRPr="000D097D" w14:paraId="42F67F82" w14:textId="77777777" w:rsidTr="00840892">
        <w:trPr>
          <w:cantSplit/>
          <w:trHeight w:val="397"/>
        </w:trPr>
        <w:tc>
          <w:tcPr>
            <w:tcW w:w="3240" w:type="dxa"/>
            <w:gridSpan w:val="2"/>
            <w:vAlign w:val="bottom"/>
          </w:tcPr>
          <w:p w14:paraId="2BE0068D" w14:textId="77777777" w:rsidR="0090112F" w:rsidRPr="000D097D" w:rsidRDefault="0090112F" w:rsidP="0090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D097D"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  <w:r>
              <w:rPr>
                <w:rFonts w:ascii="Angsana New" w:hAnsi="Angsana New"/>
                <w:sz w:val="28"/>
                <w:szCs w:val="28"/>
              </w:rPr>
              <w:t xml:space="preserve"> /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C6810A2" w14:textId="77777777" w:rsidR="0090112F" w:rsidRPr="006E0142" w:rsidRDefault="0090112F" w:rsidP="0098614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F5306A5" w14:textId="77777777" w:rsidR="0090112F" w:rsidRPr="000D097D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F32C215" w14:textId="48E6EF3E" w:rsidR="0090112F" w:rsidRPr="006E0142" w:rsidRDefault="0090112F" w:rsidP="0090112F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       </w:t>
            </w:r>
            <w:r>
              <w:rPr>
                <w:rFonts w:ascii="Angsana New" w:hAnsi="Angsana New" w:cs="Angsana New"/>
                <w:sz w:val="28"/>
                <w:szCs w:val="28"/>
              </w:rPr>
              <w:t>(4,251)</w:t>
            </w:r>
          </w:p>
        </w:tc>
        <w:tc>
          <w:tcPr>
            <w:tcW w:w="270" w:type="dxa"/>
            <w:vAlign w:val="bottom"/>
          </w:tcPr>
          <w:p w14:paraId="194C66D0" w14:textId="77777777" w:rsidR="0090112F" w:rsidRPr="000D097D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3110278" w14:textId="77777777" w:rsidR="0090112F" w:rsidRPr="000D097D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(28,626)</w:t>
            </w:r>
          </w:p>
        </w:tc>
        <w:tc>
          <w:tcPr>
            <w:tcW w:w="180" w:type="dxa"/>
            <w:vAlign w:val="bottom"/>
          </w:tcPr>
          <w:p w14:paraId="5E988551" w14:textId="77777777" w:rsidR="0090112F" w:rsidRPr="000D097D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C3F5875" w14:textId="77777777" w:rsidR="0090112F" w:rsidRPr="006E0142" w:rsidRDefault="0090112F" w:rsidP="00EC5853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53146C9" w14:textId="77777777" w:rsidR="0090112F" w:rsidRPr="000D097D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E757566" w14:textId="77777777" w:rsidR="0090112F" w:rsidRPr="000D097D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(77,482)</w:t>
            </w:r>
          </w:p>
        </w:tc>
        <w:tc>
          <w:tcPr>
            <w:tcW w:w="180" w:type="dxa"/>
            <w:vAlign w:val="bottom"/>
          </w:tcPr>
          <w:p w14:paraId="4B257E81" w14:textId="77777777" w:rsidR="0090112F" w:rsidRPr="000D097D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872FA65" w14:textId="77777777" w:rsidR="0090112F" w:rsidRPr="000D097D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(6,055)</w:t>
            </w:r>
          </w:p>
        </w:tc>
        <w:tc>
          <w:tcPr>
            <w:tcW w:w="180" w:type="dxa"/>
            <w:vAlign w:val="bottom"/>
          </w:tcPr>
          <w:p w14:paraId="6DFCE53B" w14:textId="77777777" w:rsidR="0090112F" w:rsidRPr="000D097D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9F3020B" w14:textId="77777777" w:rsidR="0090112F" w:rsidRPr="006E0142" w:rsidRDefault="0090112F" w:rsidP="0090112F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(36,940)</w:t>
            </w:r>
          </w:p>
        </w:tc>
        <w:tc>
          <w:tcPr>
            <w:tcW w:w="180" w:type="dxa"/>
            <w:vAlign w:val="bottom"/>
          </w:tcPr>
          <w:p w14:paraId="1AA23258" w14:textId="77777777" w:rsidR="0090112F" w:rsidRPr="000D097D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bottom"/>
          </w:tcPr>
          <w:p w14:paraId="5B722558" w14:textId="77777777" w:rsidR="0090112F" w:rsidRPr="001F7960" w:rsidRDefault="0090112F" w:rsidP="0090112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50F96D5" w14:textId="77777777" w:rsidR="0090112F" w:rsidRPr="000D097D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021A3882" w14:textId="0CD3417F" w:rsidR="0090112F" w:rsidRPr="000D097D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(153,354)</w:t>
            </w:r>
          </w:p>
        </w:tc>
      </w:tr>
      <w:tr w:rsidR="0090112F" w:rsidRPr="009201F6" w14:paraId="229660E0" w14:textId="77777777" w:rsidTr="00840892">
        <w:trPr>
          <w:cantSplit/>
          <w:trHeight w:val="397"/>
        </w:trPr>
        <w:tc>
          <w:tcPr>
            <w:tcW w:w="3240" w:type="dxa"/>
            <w:gridSpan w:val="2"/>
            <w:vAlign w:val="bottom"/>
          </w:tcPr>
          <w:p w14:paraId="0586857C" w14:textId="77777777" w:rsidR="0090112F" w:rsidRPr="006E0142" w:rsidRDefault="0090112F" w:rsidP="0090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E014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E014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6E014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BB95B4" w14:textId="77777777" w:rsidR="0090112F" w:rsidRPr="00515FB7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382,788</w:t>
            </w:r>
          </w:p>
        </w:tc>
        <w:tc>
          <w:tcPr>
            <w:tcW w:w="180" w:type="dxa"/>
            <w:vAlign w:val="bottom"/>
          </w:tcPr>
          <w:p w14:paraId="7B6AE1F2" w14:textId="77777777" w:rsidR="0090112F" w:rsidRPr="00515FB7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6AECA9" w14:textId="77777777" w:rsidR="0090112F" w:rsidRPr="00515FB7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28,361</w:t>
            </w:r>
          </w:p>
        </w:tc>
        <w:tc>
          <w:tcPr>
            <w:tcW w:w="270" w:type="dxa"/>
            <w:vAlign w:val="bottom"/>
          </w:tcPr>
          <w:p w14:paraId="7705F106" w14:textId="77777777" w:rsidR="0090112F" w:rsidRPr="00515FB7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FC6705" w14:textId="77777777" w:rsidR="0090112F" w:rsidRPr="00515FB7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39,234</w:t>
            </w:r>
          </w:p>
        </w:tc>
        <w:tc>
          <w:tcPr>
            <w:tcW w:w="180" w:type="dxa"/>
            <w:vAlign w:val="bottom"/>
          </w:tcPr>
          <w:p w14:paraId="2308FDC4" w14:textId="77777777" w:rsidR="0090112F" w:rsidRPr="00515FB7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FBFE9A" w14:textId="77777777" w:rsidR="0090112F" w:rsidRPr="00515FB7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1,635</w:t>
            </w:r>
          </w:p>
        </w:tc>
        <w:tc>
          <w:tcPr>
            <w:tcW w:w="180" w:type="dxa"/>
            <w:vAlign w:val="bottom"/>
          </w:tcPr>
          <w:p w14:paraId="20632ED7" w14:textId="77777777" w:rsidR="0090112F" w:rsidRPr="00515FB7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08C03B" w14:textId="691F78A8" w:rsidR="0090112F" w:rsidRPr="00515FB7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     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2C34DE9" w14:textId="77777777" w:rsidR="0090112F" w:rsidRPr="00515FB7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909925" w14:textId="77777777" w:rsidR="0090112F" w:rsidRPr="00515FB7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177,679</w:t>
            </w:r>
          </w:p>
        </w:tc>
        <w:tc>
          <w:tcPr>
            <w:tcW w:w="180" w:type="dxa"/>
            <w:vAlign w:val="bottom"/>
          </w:tcPr>
          <w:p w14:paraId="7B4FEE70" w14:textId="77777777" w:rsidR="0090112F" w:rsidRPr="00515FB7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7B4243" w14:textId="77777777" w:rsidR="0090112F" w:rsidRPr="00515FB7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17,876</w:t>
            </w:r>
          </w:p>
        </w:tc>
        <w:tc>
          <w:tcPr>
            <w:tcW w:w="180" w:type="dxa"/>
            <w:vAlign w:val="bottom"/>
          </w:tcPr>
          <w:p w14:paraId="47A9DCAE" w14:textId="77777777" w:rsidR="0090112F" w:rsidRPr="00515FB7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83DEF8" w14:textId="77777777" w:rsidR="0090112F" w:rsidRPr="00501913" w:rsidRDefault="0090112F" w:rsidP="0090112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00DAF2E" w14:textId="77777777" w:rsidR="0090112F" w:rsidRPr="00515FB7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063E71" w14:textId="77777777" w:rsidR="0090112F" w:rsidRPr="00515FB7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647,573</w:t>
            </w:r>
          </w:p>
        </w:tc>
      </w:tr>
    </w:tbl>
    <w:p w14:paraId="7E0F3389" w14:textId="77777777" w:rsidR="007E17BE" w:rsidRDefault="007E17BE" w:rsidP="007E1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450"/>
        <w:jc w:val="thaiDistribute"/>
        <w:rPr>
          <w:rFonts w:ascii="Angsana New" w:hAnsi="Angsana New"/>
          <w:sz w:val="16"/>
          <w:szCs w:val="16"/>
          <w:cs/>
        </w:rPr>
        <w:sectPr w:rsidR="007E17BE" w:rsidSect="00B75C63">
          <w:footerReference w:type="default" r:id="rId16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2838F785" w14:textId="77777777" w:rsidR="009A7804" w:rsidRPr="00420468" w:rsidRDefault="009A7804" w:rsidP="009A7804">
      <w:pPr>
        <w:spacing w:line="240" w:lineRule="auto"/>
        <w:ind w:left="518"/>
        <w:rPr>
          <w:sz w:val="2"/>
          <w:szCs w:val="2"/>
        </w:rPr>
      </w:pPr>
    </w:p>
    <w:tbl>
      <w:tblPr>
        <w:tblW w:w="1431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50"/>
        <w:gridCol w:w="990"/>
        <w:gridCol w:w="1181"/>
        <w:gridCol w:w="180"/>
        <w:gridCol w:w="1080"/>
        <w:gridCol w:w="270"/>
        <w:gridCol w:w="1080"/>
        <w:gridCol w:w="180"/>
        <w:gridCol w:w="889"/>
        <w:gridCol w:w="180"/>
        <w:gridCol w:w="1080"/>
        <w:gridCol w:w="180"/>
        <w:gridCol w:w="1080"/>
        <w:gridCol w:w="180"/>
        <w:gridCol w:w="990"/>
        <w:gridCol w:w="180"/>
        <w:gridCol w:w="1249"/>
        <w:gridCol w:w="180"/>
        <w:gridCol w:w="911"/>
      </w:tblGrid>
      <w:tr w:rsidR="009A7804" w:rsidRPr="009201F6" w14:paraId="0A76D2C8" w14:textId="77777777" w:rsidTr="005957AF">
        <w:trPr>
          <w:cantSplit/>
          <w:trHeight w:val="397"/>
          <w:tblHeader/>
        </w:trPr>
        <w:tc>
          <w:tcPr>
            <w:tcW w:w="3240" w:type="dxa"/>
            <w:gridSpan w:val="2"/>
            <w:vAlign w:val="bottom"/>
          </w:tcPr>
          <w:p w14:paraId="2C7C80C2" w14:textId="77777777" w:rsidR="009A7804" w:rsidRPr="006E0142" w:rsidRDefault="009A7804" w:rsidP="00222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070" w:type="dxa"/>
            <w:gridSpan w:val="17"/>
          </w:tcPr>
          <w:p w14:paraId="3F646B58" w14:textId="77777777" w:rsidR="009A7804" w:rsidRPr="006E0142" w:rsidRDefault="009A7804" w:rsidP="00222FD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E014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50202F" w:rsidRPr="009201F6" w14:paraId="72082A13" w14:textId="77777777" w:rsidTr="005957AF">
        <w:trPr>
          <w:cantSplit/>
          <w:trHeight w:val="397"/>
          <w:tblHeader/>
        </w:trPr>
        <w:tc>
          <w:tcPr>
            <w:tcW w:w="3240" w:type="dxa"/>
            <w:gridSpan w:val="2"/>
            <w:vAlign w:val="bottom"/>
          </w:tcPr>
          <w:p w14:paraId="0B8104E5" w14:textId="77777777" w:rsidR="0050202F" w:rsidRPr="006E0142" w:rsidRDefault="0050202F" w:rsidP="00502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81" w:type="dxa"/>
            <w:vAlign w:val="bottom"/>
          </w:tcPr>
          <w:p w14:paraId="6FA58E8B" w14:textId="77777777" w:rsidR="0050202F" w:rsidRPr="006E0142" w:rsidRDefault="0050202F" w:rsidP="0050202F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D5A6408" w14:textId="77777777" w:rsidR="0050202F" w:rsidRPr="006E0142" w:rsidRDefault="0050202F" w:rsidP="0050202F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FBC525C" w14:textId="77777777" w:rsidR="0050202F" w:rsidRPr="006E0142" w:rsidRDefault="0050202F" w:rsidP="0050202F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6B069E5" w14:textId="77777777" w:rsidR="0050202F" w:rsidRPr="006E0142" w:rsidRDefault="0050202F" w:rsidP="0050202F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8DB1AD5" w14:textId="77777777" w:rsidR="0050202F" w:rsidRPr="006E0142" w:rsidRDefault="0050202F" w:rsidP="0050202F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8A13066" w14:textId="77777777" w:rsidR="0050202F" w:rsidRPr="006E0142" w:rsidRDefault="0050202F" w:rsidP="0050202F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89" w:type="dxa"/>
            <w:vAlign w:val="bottom"/>
          </w:tcPr>
          <w:p w14:paraId="6ACA9CC8" w14:textId="77777777" w:rsidR="0050202F" w:rsidRPr="006E0142" w:rsidRDefault="0050202F" w:rsidP="0050202F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9ED9BCA" w14:textId="77777777" w:rsidR="0050202F" w:rsidRPr="006E0142" w:rsidRDefault="0050202F" w:rsidP="0050202F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B7E8D65" w14:textId="77777777" w:rsidR="0050202F" w:rsidRPr="006E0142" w:rsidRDefault="0050202F" w:rsidP="0050202F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31031CA8" w14:textId="77777777" w:rsidR="0050202F" w:rsidRPr="006E0142" w:rsidRDefault="0050202F" w:rsidP="0050202F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F6F1F03" w14:textId="77777777" w:rsidR="0050202F" w:rsidRPr="006E0142" w:rsidRDefault="0050202F" w:rsidP="0050202F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E014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เครื่องตกแต่ง </w:t>
            </w:r>
          </w:p>
        </w:tc>
        <w:tc>
          <w:tcPr>
            <w:tcW w:w="180" w:type="dxa"/>
            <w:vAlign w:val="bottom"/>
          </w:tcPr>
          <w:p w14:paraId="4505A8F4" w14:textId="77777777" w:rsidR="0050202F" w:rsidRPr="006E0142" w:rsidRDefault="0050202F" w:rsidP="0050202F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52F83F1" w14:textId="77777777" w:rsidR="0050202F" w:rsidRPr="006E0142" w:rsidRDefault="0050202F" w:rsidP="0050202F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AE56C3A" w14:textId="77777777" w:rsidR="0050202F" w:rsidRPr="006E0142" w:rsidRDefault="0050202F" w:rsidP="0050202F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9" w:type="dxa"/>
            <w:vAlign w:val="bottom"/>
          </w:tcPr>
          <w:p w14:paraId="1E759EFA" w14:textId="77777777" w:rsidR="0050202F" w:rsidRPr="006E0142" w:rsidRDefault="0050202F" w:rsidP="0050202F">
            <w:pPr>
              <w:pStyle w:val="acctcolumnheading"/>
              <w:spacing w:after="0" w:line="240" w:lineRule="auto"/>
              <w:ind w:left="-178" w:right="-142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1608F40" w14:textId="77777777" w:rsidR="0050202F" w:rsidRPr="006E0142" w:rsidRDefault="0050202F" w:rsidP="0050202F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10644718" w14:textId="77777777" w:rsidR="0050202F" w:rsidRPr="006E0142" w:rsidRDefault="0050202F" w:rsidP="0050202F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</w:tr>
      <w:tr w:rsidR="006A21BB" w:rsidRPr="009201F6" w14:paraId="38221EE0" w14:textId="77777777" w:rsidTr="005957AF">
        <w:trPr>
          <w:cantSplit/>
          <w:trHeight w:val="397"/>
          <w:tblHeader/>
        </w:trPr>
        <w:tc>
          <w:tcPr>
            <w:tcW w:w="3240" w:type="dxa"/>
            <w:gridSpan w:val="2"/>
            <w:vAlign w:val="bottom"/>
          </w:tcPr>
          <w:p w14:paraId="3E430A3F" w14:textId="77777777" w:rsidR="006A21BB" w:rsidRPr="006E0142" w:rsidRDefault="006A21BB" w:rsidP="006A2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81" w:type="dxa"/>
            <w:vAlign w:val="bottom"/>
          </w:tcPr>
          <w:p w14:paraId="2CECE9BB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7CF726B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C65314A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120A320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C1EC1C9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2FD40F1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89" w:type="dxa"/>
            <w:vAlign w:val="bottom"/>
          </w:tcPr>
          <w:p w14:paraId="08B14063" w14:textId="39419CBB" w:rsidR="006A21BB" w:rsidRPr="006E0142" w:rsidRDefault="005957AF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E014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เครื่องจักร</w:t>
            </w:r>
          </w:p>
        </w:tc>
        <w:tc>
          <w:tcPr>
            <w:tcW w:w="180" w:type="dxa"/>
            <w:vAlign w:val="bottom"/>
          </w:tcPr>
          <w:p w14:paraId="12FFB97C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77B8144" w14:textId="77777777" w:rsidR="006A21BB" w:rsidRPr="00AD1F64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D1F6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อุปกรณ์ที่ใช้</w:t>
            </w:r>
          </w:p>
        </w:tc>
        <w:tc>
          <w:tcPr>
            <w:tcW w:w="180" w:type="dxa"/>
          </w:tcPr>
          <w:p w14:paraId="581B08E2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030B79F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E014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ติดตั้ง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Pr="006E014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และ</w:t>
            </w:r>
          </w:p>
        </w:tc>
        <w:tc>
          <w:tcPr>
            <w:tcW w:w="180" w:type="dxa"/>
            <w:vAlign w:val="bottom"/>
          </w:tcPr>
          <w:p w14:paraId="0801095C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AD0C38C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5EAA362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9" w:type="dxa"/>
            <w:vAlign w:val="bottom"/>
          </w:tcPr>
          <w:p w14:paraId="358AB20E" w14:textId="77777777" w:rsidR="006A21BB" w:rsidRPr="00A81779" w:rsidRDefault="006A21BB" w:rsidP="006A21BB">
            <w:pPr>
              <w:pStyle w:val="acctcolumnheading"/>
              <w:spacing w:after="0" w:line="240" w:lineRule="auto"/>
              <w:ind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8177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สินทรัพย์</w:t>
            </w:r>
          </w:p>
        </w:tc>
        <w:tc>
          <w:tcPr>
            <w:tcW w:w="180" w:type="dxa"/>
            <w:vAlign w:val="bottom"/>
          </w:tcPr>
          <w:p w14:paraId="24DD998E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6458A796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</w:tr>
      <w:tr w:rsidR="006A21BB" w:rsidRPr="009201F6" w14:paraId="2945E35A" w14:textId="77777777" w:rsidTr="005957AF">
        <w:trPr>
          <w:cantSplit/>
          <w:trHeight w:val="397"/>
          <w:tblHeader/>
        </w:trPr>
        <w:tc>
          <w:tcPr>
            <w:tcW w:w="3240" w:type="dxa"/>
            <w:gridSpan w:val="2"/>
            <w:vAlign w:val="bottom"/>
          </w:tcPr>
          <w:p w14:paraId="10075B1C" w14:textId="77777777" w:rsidR="006A21BB" w:rsidRPr="006E0142" w:rsidRDefault="006A21BB" w:rsidP="006A2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81" w:type="dxa"/>
            <w:vAlign w:val="bottom"/>
          </w:tcPr>
          <w:p w14:paraId="053EEB96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E014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ที่ดินและ</w:t>
            </w:r>
          </w:p>
        </w:tc>
        <w:tc>
          <w:tcPr>
            <w:tcW w:w="180" w:type="dxa"/>
            <w:vAlign w:val="bottom"/>
          </w:tcPr>
          <w:p w14:paraId="59E085A0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5732471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E014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อาคารและ</w:t>
            </w:r>
          </w:p>
        </w:tc>
        <w:tc>
          <w:tcPr>
            <w:tcW w:w="270" w:type="dxa"/>
            <w:vAlign w:val="bottom"/>
          </w:tcPr>
          <w:p w14:paraId="7D49CA4E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2E30893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E014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ส่วนปรับปรุง</w:t>
            </w:r>
          </w:p>
        </w:tc>
        <w:tc>
          <w:tcPr>
            <w:tcW w:w="180" w:type="dxa"/>
            <w:vAlign w:val="bottom"/>
          </w:tcPr>
          <w:p w14:paraId="2ACCBB28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89" w:type="dxa"/>
            <w:vAlign w:val="bottom"/>
          </w:tcPr>
          <w:p w14:paraId="0B34B983" w14:textId="64CD7656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E014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และ</w:t>
            </w:r>
          </w:p>
        </w:tc>
        <w:tc>
          <w:tcPr>
            <w:tcW w:w="180" w:type="dxa"/>
            <w:vAlign w:val="bottom"/>
          </w:tcPr>
          <w:p w14:paraId="00BD911D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374B3B2" w14:textId="77777777" w:rsidR="006A21BB" w:rsidRPr="00AD1F64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D1F6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ในการ</w:t>
            </w:r>
          </w:p>
        </w:tc>
        <w:tc>
          <w:tcPr>
            <w:tcW w:w="180" w:type="dxa"/>
          </w:tcPr>
          <w:p w14:paraId="2F1E62F2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BC6B47D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E0142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เครื่องใช้</w:t>
            </w:r>
          </w:p>
        </w:tc>
        <w:tc>
          <w:tcPr>
            <w:tcW w:w="180" w:type="dxa"/>
            <w:vAlign w:val="bottom"/>
          </w:tcPr>
          <w:p w14:paraId="51070067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4A7619D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458709D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9" w:type="dxa"/>
            <w:vAlign w:val="bottom"/>
          </w:tcPr>
          <w:p w14:paraId="7FE53A28" w14:textId="77777777" w:rsidR="006A21BB" w:rsidRPr="00A81779" w:rsidRDefault="006A21BB" w:rsidP="00587CD1">
            <w:pPr>
              <w:pStyle w:val="acctcolumnheading"/>
              <w:spacing w:after="0" w:line="240" w:lineRule="auto"/>
              <w:ind w:right="-57" w:hanging="9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ระหว่างก่อสร้าง</w:t>
            </w:r>
          </w:p>
        </w:tc>
        <w:tc>
          <w:tcPr>
            <w:tcW w:w="180" w:type="dxa"/>
            <w:vAlign w:val="bottom"/>
          </w:tcPr>
          <w:p w14:paraId="17F50BF1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2ED7D652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</w:tr>
      <w:tr w:rsidR="00EF31B3" w:rsidRPr="009201F6" w14:paraId="2E30FA58" w14:textId="77777777" w:rsidTr="005957AF">
        <w:trPr>
          <w:cantSplit/>
          <w:trHeight w:val="397"/>
          <w:tblHeader/>
        </w:trPr>
        <w:tc>
          <w:tcPr>
            <w:tcW w:w="2250" w:type="dxa"/>
            <w:vAlign w:val="bottom"/>
          </w:tcPr>
          <w:p w14:paraId="64FAE94B" w14:textId="77777777" w:rsidR="00EF31B3" w:rsidRPr="006E0142" w:rsidRDefault="00EF31B3" w:rsidP="00EF3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792FCC2F" w14:textId="148B1399" w:rsidR="00EF31B3" w:rsidRPr="006E0142" w:rsidRDefault="00EF31B3" w:rsidP="00EF3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81" w:type="dxa"/>
            <w:vAlign w:val="bottom"/>
          </w:tcPr>
          <w:p w14:paraId="39B914C5" w14:textId="77777777" w:rsidR="00EF31B3" w:rsidRPr="006E0142" w:rsidRDefault="00EF31B3" w:rsidP="00EF31B3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E014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ส่วนปรับปรุง</w:t>
            </w:r>
          </w:p>
        </w:tc>
        <w:tc>
          <w:tcPr>
            <w:tcW w:w="180" w:type="dxa"/>
            <w:vAlign w:val="bottom"/>
          </w:tcPr>
          <w:p w14:paraId="0C5EA069" w14:textId="77777777" w:rsidR="00EF31B3" w:rsidRPr="006E0142" w:rsidRDefault="00EF31B3" w:rsidP="00EF31B3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53CA3A1" w14:textId="77777777" w:rsidR="00EF31B3" w:rsidRPr="006E0142" w:rsidRDefault="00EF31B3" w:rsidP="00EF31B3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E014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ส่วนปรับปรุง</w:t>
            </w:r>
          </w:p>
        </w:tc>
        <w:tc>
          <w:tcPr>
            <w:tcW w:w="270" w:type="dxa"/>
            <w:vAlign w:val="bottom"/>
          </w:tcPr>
          <w:p w14:paraId="225E15E8" w14:textId="77777777" w:rsidR="00EF31B3" w:rsidRPr="006E0142" w:rsidRDefault="00EF31B3" w:rsidP="00EF31B3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E7B2486" w14:textId="77777777" w:rsidR="00EF31B3" w:rsidRPr="006E0142" w:rsidRDefault="00EF31B3" w:rsidP="00EF31B3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สินทรัพย์เช่า</w:t>
            </w:r>
          </w:p>
        </w:tc>
        <w:tc>
          <w:tcPr>
            <w:tcW w:w="180" w:type="dxa"/>
            <w:vAlign w:val="bottom"/>
          </w:tcPr>
          <w:p w14:paraId="2534E7D9" w14:textId="77777777" w:rsidR="00EF31B3" w:rsidRPr="006E0142" w:rsidRDefault="00EF31B3" w:rsidP="00EF31B3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89" w:type="dxa"/>
            <w:vAlign w:val="bottom"/>
          </w:tcPr>
          <w:p w14:paraId="79AF2806" w14:textId="77777777" w:rsidR="00EF31B3" w:rsidRPr="006E0142" w:rsidRDefault="00EF31B3" w:rsidP="00EF31B3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E014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อุปกรณ์</w:t>
            </w:r>
          </w:p>
        </w:tc>
        <w:tc>
          <w:tcPr>
            <w:tcW w:w="180" w:type="dxa"/>
            <w:vAlign w:val="bottom"/>
          </w:tcPr>
          <w:p w14:paraId="4F9F7739" w14:textId="77777777" w:rsidR="00EF31B3" w:rsidRPr="006E0142" w:rsidRDefault="00EF31B3" w:rsidP="00EF31B3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3ADA817" w14:textId="77777777" w:rsidR="00EF31B3" w:rsidRPr="00AD1F64" w:rsidRDefault="00EF31B3" w:rsidP="00EF31B3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D1F6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ดำเนินงาน</w:t>
            </w:r>
          </w:p>
        </w:tc>
        <w:tc>
          <w:tcPr>
            <w:tcW w:w="180" w:type="dxa"/>
          </w:tcPr>
          <w:p w14:paraId="281640CA" w14:textId="77777777" w:rsidR="00EF31B3" w:rsidRPr="006E0142" w:rsidRDefault="00EF31B3" w:rsidP="00EF31B3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8C05554" w14:textId="77777777" w:rsidR="00EF31B3" w:rsidRPr="006E0142" w:rsidRDefault="00EF31B3" w:rsidP="00EF31B3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E014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สำนักงาน</w:t>
            </w:r>
          </w:p>
        </w:tc>
        <w:tc>
          <w:tcPr>
            <w:tcW w:w="180" w:type="dxa"/>
            <w:vAlign w:val="bottom"/>
          </w:tcPr>
          <w:p w14:paraId="05967074" w14:textId="77777777" w:rsidR="00EF31B3" w:rsidRPr="006E0142" w:rsidRDefault="00EF31B3" w:rsidP="00EF31B3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764CC35" w14:textId="77777777" w:rsidR="00EF31B3" w:rsidRPr="006E0142" w:rsidRDefault="00EF31B3" w:rsidP="00EF31B3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E014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ยานพาหนะ</w:t>
            </w:r>
          </w:p>
        </w:tc>
        <w:tc>
          <w:tcPr>
            <w:tcW w:w="180" w:type="dxa"/>
            <w:vAlign w:val="bottom"/>
          </w:tcPr>
          <w:p w14:paraId="70FB04B0" w14:textId="77777777" w:rsidR="00EF31B3" w:rsidRPr="006E0142" w:rsidRDefault="00EF31B3" w:rsidP="00EF31B3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9" w:type="dxa"/>
            <w:vAlign w:val="bottom"/>
          </w:tcPr>
          <w:p w14:paraId="68EFC274" w14:textId="77777777" w:rsidR="00EF31B3" w:rsidRPr="00A81779" w:rsidRDefault="00EF31B3" w:rsidP="00EF31B3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และ</w:t>
            </w:r>
            <w:r w:rsidRPr="00A8177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ติดตั้ง</w:t>
            </w:r>
          </w:p>
        </w:tc>
        <w:tc>
          <w:tcPr>
            <w:tcW w:w="180" w:type="dxa"/>
            <w:vAlign w:val="bottom"/>
          </w:tcPr>
          <w:p w14:paraId="5103D958" w14:textId="77777777" w:rsidR="00EF31B3" w:rsidRPr="006E0142" w:rsidRDefault="00EF31B3" w:rsidP="00EF31B3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1BB5F2D1" w14:textId="77777777" w:rsidR="00EF31B3" w:rsidRPr="006E0142" w:rsidRDefault="00EF31B3" w:rsidP="00EF31B3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6E0142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EF31B3" w:rsidRPr="009201F6" w14:paraId="7F951E36" w14:textId="77777777" w:rsidTr="005957AF">
        <w:trPr>
          <w:cantSplit/>
          <w:trHeight w:val="397"/>
        </w:trPr>
        <w:tc>
          <w:tcPr>
            <w:tcW w:w="3240" w:type="dxa"/>
            <w:gridSpan w:val="2"/>
            <w:vAlign w:val="bottom"/>
          </w:tcPr>
          <w:p w14:paraId="2800C136" w14:textId="77777777" w:rsidR="00EF31B3" w:rsidRPr="006E0142" w:rsidRDefault="00EF31B3" w:rsidP="00EF3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070" w:type="dxa"/>
            <w:gridSpan w:val="17"/>
          </w:tcPr>
          <w:p w14:paraId="4000F3C8" w14:textId="77777777" w:rsidR="00EF31B3" w:rsidRPr="00EC36F2" w:rsidRDefault="00EF31B3" w:rsidP="00EF31B3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EC36F2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EF31B3" w:rsidRPr="009201F6" w14:paraId="08AFEDE8" w14:textId="77777777" w:rsidTr="005957AF">
        <w:trPr>
          <w:cantSplit/>
          <w:trHeight w:val="397"/>
        </w:trPr>
        <w:tc>
          <w:tcPr>
            <w:tcW w:w="3240" w:type="dxa"/>
            <w:gridSpan w:val="2"/>
            <w:vAlign w:val="bottom"/>
          </w:tcPr>
          <w:p w14:paraId="16B506AA" w14:textId="0146C2B5" w:rsidR="00EF31B3" w:rsidRPr="006E0142" w:rsidRDefault="00EF31B3" w:rsidP="00EF3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E014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และขาดทุนจาก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</w:p>
        </w:tc>
        <w:tc>
          <w:tcPr>
            <w:tcW w:w="1181" w:type="dxa"/>
            <w:vAlign w:val="bottom"/>
          </w:tcPr>
          <w:p w14:paraId="39CD63C7" w14:textId="77777777" w:rsidR="00EF31B3" w:rsidRPr="00BE316A" w:rsidRDefault="00EF31B3" w:rsidP="00EF31B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7798FBA" w14:textId="77777777" w:rsidR="00EF31B3" w:rsidRPr="00BE316A" w:rsidRDefault="00EF31B3" w:rsidP="00EF31B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D8BA285" w14:textId="77777777" w:rsidR="00EF31B3" w:rsidRPr="00BE316A" w:rsidRDefault="00EF31B3" w:rsidP="00EF31B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0E69AE3" w14:textId="77777777" w:rsidR="00EF31B3" w:rsidRPr="00BE316A" w:rsidRDefault="00EF31B3" w:rsidP="00EF31B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9D0D6C0" w14:textId="77777777" w:rsidR="00EF31B3" w:rsidRPr="00BE316A" w:rsidRDefault="00EF31B3" w:rsidP="00EF31B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BCB46E3" w14:textId="77777777" w:rsidR="00EF31B3" w:rsidRPr="00BE316A" w:rsidRDefault="00EF31B3" w:rsidP="00EF31B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9" w:type="dxa"/>
            <w:vAlign w:val="bottom"/>
          </w:tcPr>
          <w:p w14:paraId="306B42B7" w14:textId="77777777" w:rsidR="00EF31B3" w:rsidRPr="00BE316A" w:rsidRDefault="00EF31B3" w:rsidP="00EF31B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DEB2E90" w14:textId="77777777" w:rsidR="00EF31B3" w:rsidRPr="00BE316A" w:rsidRDefault="00EF31B3" w:rsidP="00EF31B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2661A1C" w14:textId="77777777" w:rsidR="00EF31B3" w:rsidRPr="00BE316A" w:rsidRDefault="00EF31B3" w:rsidP="00EF31B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2048F2C" w14:textId="77777777" w:rsidR="00EF31B3" w:rsidRPr="00BE316A" w:rsidRDefault="00EF31B3" w:rsidP="00EF31B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3F54D26" w14:textId="77777777" w:rsidR="00EF31B3" w:rsidRPr="00BE316A" w:rsidRDefault="00EF31B3" w:rsidP="00EF31B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49D6D31" w14:textId="77777777" w:rsidR="00EF31B3" w:rsidRPr="00BE316A" w:rsidRDefault="00EF31B3" w:rsidP="00EF31B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672DF16" w14:textId="77777777" w:rsidR="00EF31B3" w:rsidRPr="00BE316A" w:rsidRDefault="00EF31B3" w:rsidP="00EF31B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FE52816" w14:textId="77777777" w:rsidR="00EF31B3" w:rsidRPr="00BE316A" w:rsidRDefault="00EF31B3" w:rsidP="00EF31B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9" w:type="dxa"/>
            <w:vAlign w:val="bottom"/>
          </w:tcPr>
          <w:p w14:paraId="653F8658" w14:textId="77777777" w:rsidR="00EF31B3" w:rsidRPr="00BE316A" w:rsidRDefault="00EF31B3" w:rsidP="00EF31B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111BA34" w14:textId="77777777" w:rsidR="00EF31B3" w:rsidRPr="00BE316A" w:rsidRDefault="00EF31B3" w:rsidP="00EF31B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30214DBC" w14:textId="77777777" w:rsidR="00EF31B3" w:rsidRPr="00BE316A" w:rsidRDefault="00EF31B3" w:rsidP="00EF31B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F31B3" w:rsidRPr="009201F6" w14:paraId="3B31663E" w14:textId="77777777" w:rsidTr="005957AF">
        <w:trPr>
          <w:cantSplit/>
          <w:trHeight w:val="397"/>
        </w:trPr>
        <w:tc>
          <w:tcPr>
            <w:tcW w:w="3240" w:type="dxa"/>
            <w:gridSpan w:val="2"/>
            <w:vAlign w:val="bottom"/>
          </w:tcPr>
          <w:p w14:paraId="60469121" w14:textId="5C54715E" w:rsidR="00EF31B3" w:rsidRPr="006E0142" w:rsidRDefault="00EF31B3" w:rsidP="00EF3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1181" w:type="dxa"/>
            <w:vAlign w:val="bottom"/>
          </w:tcPr>
          <w:p w14:paraId="0E3A9381" w14:textId="77777777" w:rsidR="00EF31B3" w:rsidRPr="00BE316A" w:rsidRDefault="00EF31B3" w:rsidP="00EF31B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83980A5" w14:textId="77777777" w:rsidR="00EF31B3" w:rsidRPr="00BE316A" w:rsidRDefault="00EF31B3" w:rsidP="00EF31B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1093067" w14:textId="77777777" w:rsidR="00EF31B3" w:rsidRPr="00BE316A" w:rsidRDefault="00EF31B3" w:rsidP="00EF31B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892C000" w14:textId="77777777" w:rsidR="00EF31B3" w:rsidRPr="00BE316A" w:rsidRDefault="00EF31B3" w:rsidP="00EF31B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0DC9F02" w14:textId="77777777" w:rsidR="00EF31B3" w:rsidRPr="00BE316A" w:rsidRDefault="00EF31B3" w:rsidP="00EF31B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ACCF5DB" w14:textId="77777777" w:rsidR="00EF31B3" w:rsidRPr="00BE316A" w:rsidRDefault="00EF31B3" w:rsidP="00EF31B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9" w:type="dxa"/>
            <w:vAlign w:val="bottom"/>
          </w:tcPr>
          <w:p w14:paraId="74009C23" w14:textId="77777777" w:rsidR="00EF31B3" w:rsidRPr="00BE316A" w:rsidRDefault="00EF31B3" w:rsidP="00EF31B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672D2CA" w14:textId="77777777" w:rsidR="00EF31B3" w:rsidRPr="00BE316A" w:rsidRDefault="00EF31B3" w:rsidP="00EF31B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E0D74C4" w14:textId="77777777" w:rsidR="00EF31B3" w:rsidRPr="00BE316A" w:rsidRDefault="00EF31B3" w:rsidP="00EF31B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5452D77" w14:textId="77777777" w:rsidR="00EF31B3" w:rsidRPr="00BE316A" w:rsidRDefault="00EF31B3" w:rsidP="00EF31B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9EDF2CA" w14:textId="77777777" w:rsidR="00EF31B3" w:rsidRPr="00BE316A" w:rsidRDefault="00EF31B3" w:rsidP="00EF31B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88810F0" w14:textId="77777777" w:rsidR="00EF31B3" w:rsidRPr="00BE316A" w:rsidRDefault="00EF31B3" w:rsidP="00EF31B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6FEB410" w14:textId="77777777" w:rsidR="00EF31B3" w:rsidRPr="00BE316A" w:rsidRDefault="00EF31B3" w:rsidP="00EF31B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44E7A71" w14:textId="77777777" w:rsidR="00EF31B3" w:rsidRPr="00BE316A" w:rsidRDefault="00EF31B3" w:rsidP="00EF31B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9" w:type="dxa"/>
            <w:vAlign w:val="bottom"/>
          </w:tcPr>
          <w:p w14:paraId="11BC1679" w14:textId="77777777" w:rsidR="00EF31B3" w:rsidRPr="00BE316A" w:rsidRDefault="00EF31B3" w:rsidP="00EF31B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7B6D621" w14:textId="77777777" w:rsidR="00EF31B3" w:rsidRPr="00BE316A" w:rsidRDefault="00EF31B3" w:rsidP="00EF31B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3C419657" w14:textId="77777777" w:rsidR="00EF31B3" w:rsidRPr="00BE316A" w:rsidRDefault="00EF31B3" w:rsidP="00EF31B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F31B3" w:rsidRPr="009164DD" w14:paraId="43E74531" w14:textId="77777777" w:rsidTr="005957AF">
        <w:trPr>
          <w:cantSplit/>
          <w:trHeight w:val="397"/>
        </w:trPr>
        <w:tc>
          <w:tcPr>
            <w:tcW w:w="3240" w:type="dxa"/>
            <w:gridSpan w:val="2"/>
            <w:vAlign w:val="bottom"/>
          </w:tcPr>
          <w:p w14:paraId="712C1BCE" w14:textId="77777777" w:rsidR="00EF31B3" w:rsidRPr="009164DD" w:rsidRDefault="00EF31B3" w:rsidP="00EF3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164DD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164DD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9164DD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9164DD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181" w:type="dxa"/>
            <w:vAlign w:val="bottom"/>
          </w:tcPr>
          <w:p w14:paraId="4433B262" w14:textId="77777777" w:rsidR="00EF31B3" w:rsidRPr="001F20CA" w:rsidRDefault="00EF31B3" w:rsidP="00EF31B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F20CA">
              <w:rPr>
                <w:rFonts w:ascii="Angsana New" w:hAnsi="Angsana New" w:cs="Angsana New"/>
                <w:sz w:val="28"/>
                <w:szCs w:val="28"/>
              </w:rPr>
              <w:t>341</w:t>
            </w:r>
          </w:p>
        </w:tc>
        <w:tc>
          <w:tcPr>
            <w:tcW w:w="180" w:type="dxa"/>
            <w:vAlign w:val="bottom"/>
          </w:tcPr>
          <w:p w14:paraId="0E4F3FE2" w14:textId="77777777" w:rsidR="00EF31B3" w:rsidRPr="001F20CA" w:rsidRDefault="00EF31B3" w:rsidP="00EF31B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1527242" w14:textId="77777777" w:rsidR="00EF31B3" w:rsidRPr="001F20CA" w:rsidRDefault="00EF31B3" w:rsidP="00EF31B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F20CA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7,738</w:t>
            </w:r>
          </w:p>
        </w:tc>
        <w:tc>
          <w:tcPr>
            <w:tcW w:w="270" w:type="dxa"/>
            <w:vAlign w:val="bottom"/>
          </w:tcPr>
          <w:p w14:paraId="22F60773" w14:textId="77777777" w:rsidR="00EF31B3" w:rsidRPr="001F20CA" w:rsidRDefault="00EF31B3" w:rsidP="00EF31B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3888677" w14:textId="77777777" w:rsidR="00EF31B3" w:rsidRPr="001F20CA" w:rsidRDefault="00EF31B3" w:rsidP="00EF31B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F20CA">
              <w:rPr>
                <w:rFonts w:ascii="Angsana New" w:hAnsi="Angsana New" w:cs="Angsana New"/>
                <w:sz w:val="28"/>
                <w:szCs w:val="28"/>
              </w:rPr>
              <w:t>34,509</w:t>
            </w:r>
          </w:p>
        </w:tc>
        <w:tc>
          <w:tcPr>
            <w:tcW w:w="180" w:type="dxa"/>
            <w:vAlign w:val="bottom"/>
          </w:tcPr>
          <w:p w14:paraId="379B6C35" w14:textId="77777777" w:rsidR="00EF31B3" w:rsidRPr="001F20CA" w:rsidRDefault="00EF31B3" w:rsidP="00EF31B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9" w:type="dxa"/>
            <w:vAlign w:val="bottom"/>
          </w:tcPr>
          <w:p w14:paraId="6092F316" w14:textId="77777777" w:rsidR="00EF31B3" w:rsidRPr="001F20CA" w:rsidRDefault="00EF31B3" w:rsidP="00EF31B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F20CA">
              <w:rPr>
                <w:rFonts w:ascii="Angsana New" w:hAnsi="Angsana New" w:cs="Angsana New"/>
                <w:sz w:val="28"/>
                <w:szCs w:val="28"/>
              </w:rPr>
              <w:t>1,037</w:t>
            </w:r>
          </w:p>
        </w:tc>
        <w:tc>
          <w:tcPr>
            <w:tcW w:w="180" w:type="dxa"/>
            <w:vAlign w:val="bottom"/>
          </w:tcPr>
          <w:p w14:paraId="008477ED" w14:textId="77777777" w:rsidR="00EF31B3" w:rsidRPr="001F20CA" w:rsidRDefault="00EF31B3" w:rsidP="00EF31B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4F965E8" w14:textId="77777777" w:rsidR="00EF31B3" w:rsidRPr="001F20CA" w:rsidRDefault="00EF31B3" w:rsidP="00EF31B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F20CA">
              <w:rPr>
                <w:rFonts w:ascii="Angsana New" w:hAnsi="Angsana New" w:cs="Angsana New"/>
                <w:sz w:val="28"/>
                <w:szCs w:val="28"/>
              </w:rPr>
              <w:t>28,347</w:t>
            </w:r>
          </w:p>
        </w:tc>
        <w:tc>
          <w:tcPr>
            <w:tcW w:w="180" w:type="dxa"/>
            <w:vAlign w:val="bottom"/>
          </w:tcPr>
          <w:p w14:paraId="1EC778EF" w14:textId="77777777" w:rsidR="00EF31B3" w:rsidRPr="001F20CA" w:rsidRDefault="00EF31B3" w:rsidP="00EF31B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5772D62" w14:textId="77777777" w:rsidR="00EF31B3" w:rsidRPr="001F20CA" w:rsidRDefault="00EF31B3" w:rsidP="00EF31B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F20CA">
              <w:rPr>
                <w:rFonts w:ascii="Angsana New" w:hAnsi="Angsana New" w:cs="Angsana New"/>
                <w:sz w:val="28"/>
                <w:szCs w:val="28"/>
              </w:rPr>
              <w:t>175,673</w:t>
            </w:r>
          </w:p>
        </w:tc>
        <w:tc>
          <w:tcPr>
            <w:tcW w:w="180" w:type="dxa"/>
            <w:vAlign w:val="bottom"/>
          </w:tcPr>
          <w:p w14:paraId="2814EA29" w14:textId="77777777" w:rsidR="00EF31B3" w:rsidRPr="001F20CA" w:rsidRDefault="00EF31B3" w:rsidP="00EF31B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567ED67" w14:textId="77777777" w:rsidR="00EF31B3" w:rsidRPr="001F20CA" w:rsidRDefault="00EF31B3" w:rsidP="00EF31B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F20CA">
              <w:rPr>
                <w:rFonts w:ascii="Angsana New" w:hAnsi="Angsana New" w:cs="Angsana New"/>
                <w:sz w:val="28"/>
                <w:szCs w:val="28"/>
              </w:rPr>
              <w:t>33,270</w:t>
            </w:r>
          </w:p>
        </w:tc>
        <w:tc>
          <w:tcPr>
            <w:tcW w:w="180" w:type="dxa"/>
            <w:vAlign w:val="bottom"/>
          </w:tcPr>
          <w:p w14:paraId="3F0B5F56" w14:textId="77777777" w:rsidR="00EF31B3" w:rsidRPr="001F20CA" w:rsidRDefault="00EF31B3" w:rsidP="00EF31B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9" w:type="dxa"/>
            <w:vAlign w:val="bottom"/>
          </w:tcPr>
          <w:p w14:paraId="325534B1" w14:textId="77777777" w:rsidR="00EF31B3" w:rsidRPr="001F20CA" w:rsidRDefault="00EF31B3" w:rsidP="00EF31B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1F20C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9D34AF6" w14:textId="77777777" w:rsidR="00EF31B3" w:rsidRPr="001F20CA" w:rsidRDefault="00EF31B3" w:rsidP="00EF31B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09EF7EFC" w14:textId="77777777" w:rsidR="00EF31B3" w:rsidRPr="001F20CA" w:rsidRDefault="00EF31B3" w:rsidP="00EF31B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F20CA">
              <w:rPr>
                <w:rFonts w:ascii="Angsana New" w:hAnsi="Angsana New" w:cs="Angsana New"/>
                <w:sz w:val="28"/>
                <w:szCs w:val="28"/>
                <w:lang w:bidi="th-TH"/>
              </w:rPr>
              <w:t>280,915</w:t>
            </w:r>
          </w:p>
        </w:tc>
      </w:tr>
      <w:tr w:rsidR="00EF31B3" w:rsidRPr="009201F6" w14:paraId="1ABF42A4" w14:textId="77777777" w:rsidTr="005957AF">
        <w:trPr>
          <w:cantSplit/>
          <w:trHeight w:val="397"/>
        </w:trPr>
        <w:tc>
          <w:tcPr>
            <w:tcW w:w="3240" w:type="dxa"/>
            <w:gridSpan w:val="2"/>
            <w:vAlign w:val="bottom"/>
          </w:tcPr>
          <w:p w14:paraId="1A5632C2" w14:textId="5F5DC726" w:rsidR="00EF31B3" w:rsidRPr="006E0142" w:rsidRDefault="00104781" w:rsidP="00EF3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81" w:type="dxa"/>
            <w:vAlign w:val="bottom"/>
          </w:tcPr>
          <w:p w14:paraId="77E5FAAA" w14:textId="77777777" w:rsidR="00EF31B3" w:rsidRPr="00D05FAB" w:rsidRDefault="00EF31B3" w:rsidP="00EF31B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113</w:t>
            </w:r>
          </w:p>
        </w:tc>
        <w:tc>
          <w:tcPr>
            <w:tcW w:w="180" w:type="dxa"/>
            <w:vAlign w:val="bottom"/>
          </w:tcPr>
          <w:p w14:paraId="4CCE42D2" w14:textId="77777777" w:rsidR="00EF31B3" w:rsidRPr="00D05FAB" w:rsidRDefault="00EF31B3" w:rsidP="00EF31B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FE63DE5" w14:textId="77777777" w:rsidR="00EF31B3" w:rsidRDefault="00EF31B3" w:rsidP="00EF31B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1,786</w:t>
            </w:r>
          </w:p>
        </w:tc>
        <w:tc>
          <w:tcPr>
            <w:tcW w:w="270" w:type="dxa"/>
            <w:vAlign w:val="bottom"/>
          </w:tcPr>
          <w:p w14:paraId="5EE1383B" w14:textId="77777777" w:rsidR="00EF31B3" w:rsidRPr="00D05FAB" w:rsidRDefault="00EF31B3" w:rsidP="00EF31B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1371890" w14:textId="77777777" w:rsidR="00EF31B3" w:rsidRDefault="00EF31B3" w:rsidP="00EF31B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12,032</w:t>
            </w:r>
          </w:p>
        </w:tc>
        <w:tc>
          <w:tcPr>
            <w:tcW w:w="180" w:type="dxa"/>
            <w:vAlign w:val="bottom"/>
          </w:tcPr>
          <w:p w14:paraId="39B5F9B8" w14:textId="77777777" w:rsidR="00EF31B3" w:rsidRPr="00D05FAB" w:rsidRDefault="00EF31B3" w:rsidP="00EF31B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9" w:type="dxa"/>
            <w:vAlign w:val="bottom"/>
          </w:tcPr>
          <w:p w14:paraId="1539E489" w14:textId="77777777" w:rsidR="00EF31B3" w:rsidRPr="00D05FAB" w:rsidRDefault="00EF31B3" w:rsidP="00EF31B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164</w:t>
            </w:r>
          </w:p>
        </w:tc>
        <w:tc>
          <w:tcPr>
            <w:tcW w:w="180" w:type="dxa"/>
            <w:vAlign w:val="bottom"/>
          </w:tcPr>
          <w:p w14:paraId="69010ECB" w14:textId="77777777" w:rsidR="00EF31B3" w:rsidRPr="00D05FAB" w:rsidRDefault="00EF31B3" w:rsidP="00EF31B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8A17655" w14:textId="77777777" w:rsidR="00EF31B3" w:rsidRDefault="00EF31B3" w:rsidP="00EF31B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15,211</w:t>
            </w:r>
          </w:p>
        </w:tc>
        <w:tc>
          <w:tcPr>
            <w:tcW w:w="180" w:type="dxa"/>
            <w:vAlign w:val="bottom"/>
          </w:tcPr>
          <w:p w14:paraId="15458CFF" w14:textId="77777777" w:rsidR="00EF31B3" w:rsidRPr="00D05FAB" w:rsidRDefault="00EF31B3" w:rsidP="00EF31B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83EDE9E" w14:textId="77777777" w:rsidR="00EF31B3" w:rsidRDefault="00EF31B3" w:rsidP="00EF31B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5,974</w:t>
            </w:r>
          </w:p>
        </w:tc>
        <w:tc>
          <w:tcPr>
            <w:tcW w:w="180" w:type="dxa"/>
            <w:vAlign w:val="bottom"/>
          </w:tcPr>
          <w:p w14:paraId="0EEF0DEC" w14:textId="77777777" w:rsidR="00EF31B3" w:rsidRPr="00D05FAB" w:rsidRDefault="00EF31B3" w:rsidP="00EF31B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3F5C4E5" w14:textId="77777777" w:rsidR="00EF31B3" w:rsidRDefault="00EF31B3" w:rsidP="00EF31B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7,806</w:t>
            </w:r>
          </w:p>
        </w:tc>
        <w:tc>
          <w:tcPr>
            <w:tcW w:w="180" w:type="dxa"/>
            <w:vAlign w:val="bottom"/>
          </w:tcPr>
          <w:p w14:paraId="068F347A" w14:textId="77777777" w:rsidR="00EF31B3" w:rsidRPr="00D05FAB" w:rsidRDefault="00EF31B3" w:rsidP="00EF31B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9" w:type="dxa"/>
            <w:vAlign w:val="bottom"/>
          </w:tcPr>
          <w:p w14:paraId="3EDCD109" w14:textId="77777777" w:rsidR="00EF31B3" w:rsidRPr="00D05FAB" w:rsidRDefault="00EF31B3" w:rsidP="00EF31B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1B23B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84C2042" w14:textId="77777777" w:rsidR="00EF31B3" w:rsidRPr="00D05FAB" w:rsidRDefault="00EF31B3" w:rsidP="00EF31B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5B7E6395" w14:textId="77777777" w:rsidR="00EF31B3" w:rsidRDefault="00EF31B3" w:rsidP="00EF31B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43,086</w:t>
            </w:r>
          </w:p>
        </w:tc>
      </w:tr>
      <w:tr w:rsidR="00D4723C" w:rsidRPr="009201F6" w14:paraId="52AA4817" w14:textId="77777777" w:rsidTr="005957AF">
        <w:trPr>
          <w:cantSplit/>
          <w:trHeight w:val="397"/>
        </w:trPr>
        <w:tc>
          <w:tcPr>
            <w:tcW w:w="3240" w:type="dxa"/>
            <w:gridSpan w:val="2"/>
            <w:vAlign w:val="bottom"/>
          </w:tcPr>
          <w:p w14:paraId="366C5C8E" w14:textId="3457997B" w:rsidR="00D4723C" w:rsidRPr="006E0142" w:rsidRDefault="00D4723C" w:rsidP="00D4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181" w:type="dxa"/>
            <w:vAlign w:val="bottom"/>
          </w:tcPr>
          <w:p w14:paraId="7627784B" w14:textId="77777777" w:rsidR="00D4723C" w:rsidRPr="00D05FAB" w:rsidRDefault="00D4723C" w:rsidP="00D4723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38,000</w:t>
            </w:r>
          </w:p>
        </w:tc>
        <w:tc>
          <w:tcPr>
            <w:tcW w:w="180" w:type="dxa"/>
            <w:vAlign w:val="bottom"/>
          </w:tcPr>
          <w:p w14:paraId="633EC4BD" w14:textId="77777777" w:rsidR="00D4723C" w:rsidRPr="00D05FAB" w:rsidRDefault="00D4723C" w:rsidP="00D4723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A0E6B49" w14:textId="77777777" w:rsidR="00D4723C" w:rsidRPr="00D05FAB" w:rsidRDefault="00D4723C" w:rsidP="00D4723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5,000</w:t>
            </w:r>
          </w:p>
        </w:tc>
        <w:tc>
          <w:tcPr>
            <w:tcW w:w="270" w:type="dxa"/>
            <w:vAlign w:val="bottom"/>
          </w:tcPr>
          <w:p w14:paraId="1636CD8D" w14:textId="77777777" w:rsidR="00D4723C" w:rsidRPr="00D05FAB" w:rsidRDefault="00D4723C" w:rsidP="00D4723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F7861C7" w14:textId="05E579D3" w:rsidR="00D4723C" w:rsidRPr="00D05FAB" w:rsidRDefault="00D4723C" w:rsidP="00D4723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          </w:t>
            </w:r>
            <w:r w:rsidRPr="008936B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84BFB0A" w14:textId="77777777" w:rsidR="00D4723C" w:rsidRPr="00D05FAB" w:rsidRDefault="00D4723C" w:rsidP="00D4723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9" w:type="dxa"/>
            <w:vAlign w:val="bottom"/>
          </w:tcPr>
          <w:p w14:paraId="75EA901D" w14:textId="1DBFF6DF" w:rsidR="00D4723C" w:rsidRPr="00D05FAB" w:rsidRDefault="00540FD4" w:rsidP="00D4723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    </w:t>
            </w:r>
            <w:r w:rsidR="00D4723C" w:rsidRPr="008936B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2A78E70" w14:textId="77777777" w:rsidR="00D4723C" w:rsidRPr="00D05FAB" w:rsidRDefault="00D4723C" w:rsidP="00D4723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11039BA" w14:textId="6DAA2F63" w:rsidR="00D4723C" w:rsidRPr="00826FA4" w:rsidRDefault="00D4723C" w:rsidP="00D4723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    </w:t>
            </w:r>
            <w:r w:rsidRPr="008936B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68362A5" w14:textId="77777777" w:rsidR="00D4723C" w:rsidRPr="00D05FAB" w:rsidRDefault="00D4723C" w:rsidP="00D4723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96C3820" w14:textId="281204EC" w:rsidR="00D4723C" w:rsidRPr="00D05FAB" w:rsidRDefault="00D4723C" w:rsidP="00D4723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     </w:t>
            </w:r>
            <w:r w:rsidRPr="008936B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7B1D17C" w14:textId="77777777" w:rsidR="00D4723C" w:rsidRPr="00D05FAB" w:rsidRDefault="00D4723C" w:rsidP="00D4723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BBE3BD2" w14:textId="15D40FDC" w:rsidR="00D4723C" w:rsidRPr="00D05FAB" w:rsidRDefault="00D4723C" w:rsidP="00D4723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  </w:t>
            </w:r>
            <w:r w:rsidRPr="008936B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C099C7C" w14:textId="77777777" w:rsidR="00D4723C" w:rsidRPr="00D05FAB" w:rsidRDefault="00D4723C" w:rsidP="00D4723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9" w:type="dxa"/>
            <w:vAlign w:val="bottom"/>
          </w:tcPr>
          <w:p w14:paraId="47C53FE6" w14:textId="77777777" w:rsidR="00D4723C" w:rsidRPr="00D05FAB" w:rsidRDefault="00D4723C" w:rsidP="00D4723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1B23B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5314852" w14:textId="77777777" w:rsidR="00D4723C" w:rsidRPr="00D05FAB" w:rsidRDefault="00D4723C" w:rsidP="00D4723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7EB075F6" w14:textId="77777777" w:rsidR="00D4723C" w:rsidRPr="00D05FAB" w:rsidRDefault="00D4723C" w:rsidP="00D4723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43,000</w:t>
            </w:r>
          </w:p>
        </w:tc>
      </w:tr>
      <w:tr w:rsidR="00540FD4" w:rsidRPr="009201F6" w14:paraId="274C2BF1" w14:textId="77777777" w:rsidTr="005957AF">
        <w:trPr>
          <w:cantSplit/>
          <w:trHeight w:val="397"/>
        </w:trPr>
        <w:tc>
          <w:tcPr>
            <w:tcW w:w="3240" w:type="dxa"/>
            <w:gridSpan w:val="2"/>
            <w:vAlign w:val="bottom"/>
          </w:tcPr>
          <w:p w14:paraId="699C7F95" w14:textId="77777777" w:rsidR="00540FD4" w:rsidRPr="006E0142" w:rsidRDefault="00540FD4" w:rsidP="00540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="Angsana New" w:hAnsi="Angsana New"/>
                <w:sz w:val="28"/>
                <w:szCs w:val="28"/>
              </w:rPr>
            </w:pPr>
            <w:r w:rsidRPr="00D05FAB"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  <w:r>
              <w:rPr>
                <w:rFonts w:ascii="Angsana New" w:hAnsi="Angsana New"/>
                <w:sz w:val="28"/>
                <w:szCs w:val="28"/>
              </w:rPr>
              <w:t xml:space="preserve"> /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33D7602E" w14:textId="1116B4E4" w:rsidR="00540FD4" w:rsidRPr="008936B6" w:rsidRDefault="00540FD4" w:rsidP="00540FD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              </w:t>
            </w:r>
            <w:r w:rsidRPr="008936B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8919183" w14:textId="77777777" w:rsidR="00540FD4" w:rsidRPr="00D05FAB" w:rsidRDefault="00540FD4" w:rsidP="00540FD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3882F66" w14:textId="77777777" w:rsidR="00540FD4" w:rsidRPr="008936B6" w:rsidRDefault="00540FD4" w:rsidP="00540FD4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8936B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A8F299C" w14:textId="77777777" w:rsidR="00540FD4" w:rsidRPr="00D05FAB" w:rsidRDefault="00540FD4" w:rsidP="00540FD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13BF913" w14:textId="77777777" w:rsidR="00540FD4" w:rsidRPr="006E0142" w:rsidRDefault="00540FD4" w:rsidP="00540FD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(2,782)</w:t>
            </w:r>
          </w:p>
        </w:tc>
        <w:tc>
          <w:tcPr>
            <w:tcW w:w="180" w:type="dxa"/>
            <w:vAlign w:val="bottom"/>
          </w:tcPr>
          <w:p w14:paraId="64CF189B" w14:textId="77777777" w:rsidR="00540FD4" w:rsidRPr="00D05FAB" w:rsidRDefault="00540FD4" w:rsidP="00540FD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  <w:vAlign w:val="bottom"/>
          </w:tcPr>
          <w:p w14:paraId="77EFCFD1" w14:textId="7A4A7781" w:rsidR="00540FD4" w:rsidRPr="008936B6" w:rsidRDefault="00540FD4" w:rsidP="00540FD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    </w:t>
            </w:r>
            <w:r w:rsidRPr="008936B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6047924" w14:textId="77777777" w:rsidR="00540FD4" w:rsidRPr="00D05FAB" w:rsidRDefault="00540FD4" w:rsidP="00540FD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4A8296E" w14:textId="77777777" w:rsidR="00540FD4" w:rsidRPr="00D05FAB" w:rsidRDefault="00540FD4" w:rsidP="00540FD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(377)</w:t>
            </w:r>
          </w:p>
        </w:tc>
        <w:tc>
          <w:tcPr>
            <w:tcW w:w="180" w:type="dxa"/>
            <w:vAlign w:val="bottom"/>
          </w:tcPr>
          <w:p w14:paraId="324A2226" w14:textId="77777777" w:rsidR="00540FD4" w:rsidRPr="00D05FAB" w:rsidRDefault="00540FD4" w:rsidP="00540FD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10CE6B1" w14:textId="77777777" w:rsidR="00540FD4" w:rsidRPr="00D05FAB" w:rsidRDefault="00540FD4" w:rsidP="00540FD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(6,213)</w:t>
            </w:r>
          </w:p>
        </w:tc>
        <w:tc>
          <w:tcPr>
            <w:tcW w:w="180" w:type="dxa"/>
            <w:vAlign w:val="bottom"/>
          </w:tcPr>
          <w:p w14:paraId="46FAFACD" w14:textId="77777777" w:rsidR="00540FD4" w:rsidRPr="00D05FAB" w:rsidRDefault="00540FD4" w:rsidP="00540FD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57476E5" w14:textId="40E11449" w:rsidR="00540FD4" w:rsidRPr="00D05FAB" w:rsidRDefault="00540FD4" w:rsidP="00540FD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 </w:t>
            </w:r>
            <w:r w:rsidRPr="008936B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00202AA" w14:textId="77777777" w:rsidR="00540FD4" w:rsidRPr="00D05FAB" w:rsidRDefault="00540FD4" w:rsidP="00540FD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vAlign w:val="bottom"/>
          </w:tcPr>
          <w:p w14:paraId="682CF492" w14:textId="77777777" w:rsidR="00540FD4" w:rsidRPr="00D05FAB" w:rsidRDefault="00540FD4" w:rsidP="00540FD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1B23B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FAF6374" w14:textId="77777777" w:rsidR="00540FD4" w:rsidRPr="00D05FAB" w:rsidRDefault="00540FD4" w:rsidP="00540FD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vAlign w:val="bottom"/>
          </w:tcPr>
          <w:p w14:paraId="26871563" w14:textId="77777777" w:rsidR="00540FD4" w:rsidRPr="00D05FAB" w:rsidRDefault="00540FD4" w:rsidP="00540FD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(9,372)</w:t>
            </w:r>
          </w:p>
        </w:tc>
      </w:tr>
      <w:tr w:rsidR="00540FD4" w:rsidRPr="009201F6" w14:paraId="56412B63" w14:textId="77777777" w:rsidTr="005957AF">
        <w:trPr>
          <w:cantSplit/>
          <w:trHeight w:val="397"/>
        </w:trPr>
        <w:tc>
          <w:tcPr>
            <w:tcW w:w="3240" w:type="dxa"/>
            <w:gridSpan w:val="2"/>
            <w:vAlign w:val="bottom"/>
          </w:tcPr>
          <w:p w14:paraId="303E8023" w14:textId="77777777" w:rsidR="00540FD4" w:rsidRPr="006E0142" w:rsidRDefault="00540FD4" w:rsidP="00540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E014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E014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6E014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6E0142">
              <w:rPr>
                <w:rFonts w:ascii="Angsana New" w:hAnsi="Angsana New"/>
                <w:b/>
                <w:bCs/>
                <w:sz w:val="28"/>
                <w:szCs w:val="28"/>
              </w:rPr>
              <w:t>25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68C69268" w14:textId="795C865C" w:rsidR="00540FD4" w:rsidRPr="00515FB7" w:rsidRDefault="00540FD4" w:rsidP="00540FD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4EB9BDD" w14:textId="77777777" w:rsidR="00540FD4" w:rsidRPr="00515FB7" w:rsidRDefault="00540FD4" w:rsidP="00540FD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DC73F54" w14:textId="4ACB6E8A" w:rsidR="00540FD4" w:rsidRPr="00515FB7" w:rsidRDefault="00540FD4" w:rsidP="00540FD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FD575BF" w14:textId="77777777" w:rsidR="00540FD4" w:rsidRPr="00515FB7" w:rsidRDefault="00540FD4" w:rsidP="00540FD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B130086" w14:textId="4D4AD49D" w:rsidR="00540FD4" w:rsidRPr="00515FB7" w:rsidRDefault="00540FD4" w:rsidP="00540FD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307C9E1" w14:textId="77777777" w:rsidR="00540FD4" w:rsidRPr="00515FB7" w:rsidRDefault="00540FD4" w:rsidP="00540FD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  <w:vAlign w:val="bottom"/>
          </w:tcPr>
          <w:p w14:paraId="1CD8953B" w14:textId="61D1EBAA" w:rsidR="00540FD4" w:rsidRPr="00515FB7" w:rsidRDefault="00540FD4" w:rsidP="00540FD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BE1BFC4" w14:textId="77777777" w:rsidR="00540FD4" w:rsidRPr="00515FB7" w:rsidRDefault="00540FD4" w:rsidP="00540FD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E86990B" w14:textId="43AD1380" w:rsidR="00540FD4" w:rsidRPr="00515FB7" w:rsidRDefault="00540FD4" w:rsidP="00540FD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CAA28D7" w14:textId="77777777" w:rsidR="00540FD4" w:rsidRPr="00515FB7" w:rsidRDefault="00540FD4" w:rsidP="00540FD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6EDA4E2" w14:textId="697B8BBF" w:rsidR="00540FD4" w:rsidRPr="00515FB7" w:rsidRDefault="00540FD4" w:rsidP="00540FD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5DB57C7" w14:textId="77777777" w:rsidR="00540FD4" w:rsidRPr="00515FB7" w:rsidRDefault="00540FD4" w:rsidP="00540FD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AC359C9" w14:textId="2CEBB495" w:rsidR="00540FD4" w:rsidRPr="00515FB7" w:rsidRDefault="00540FD4" w:rsidP="00540FD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35874D3" w14:textId="77777777" w:rsidR="00540FD4" w:rsidRPr="00515FB7" w:rsidRDefault="00540FD4" w:rsidP="00540FD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vAlign w:val="bottom"/>
          </w:tcPr>
          <w:p w14:paraId="63867F6B" w14:textId="6A5DD61B" w:rsidR="00540FD4" w:rsidRPr="00CC5F55" w:rsidRDefault="00540FD4" w:rsidP="00540FD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9D311A0" w14:textId="77777777" w:rsidR="00540FD4" w:rsidRPr="00515FB7" w:rsidRDefault="00540FD4" w:rsidP="00540FD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  <w:vAlign w:val="bottom"/>
          </w:tcPr>
          <w:p w14:paraId="7157F439" w14:textId="19EE69CE" w:rsidR="00540FD4" w:rsidRPr="00515FB7" w:rsidRDefault="00540FD4" w:rsidP="00540FD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540FD4" w:rsidRPr="00CC4AAA" w14:paraId="7397BB03" w14:textId="77777777" w:rsidTr="005957AF">
        <w:trPr>
          <w:cantSplit/>
          <w:trHeight w:val="397"/>
        </w:trPr>
        <w:tc>
          <w:tcPr>
            <w:tcW w:w="3240" w:type="dxa"/>
            <w:gridSpan w:val="2"/>
            <w:vAlign w:val="bottom"/>
          </w:tcPr>
          <w:p w14:paraId="1D2A5866" w14:textId="77777777" w:rsidR="00540FD4" w:rsidRPr="00D05FAB" w:rsidRDefault="00540FD4" w:rsidP="00540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E014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และ </w:t>
            </w:r>
            <w:r w:rsidRPr="006E014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6E014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181" w:type="dxa"/>
            <w:vAlign w:val="bottom"/>
          </w:tcPr>
          <w:p w14:paraId="7C8DF5F3" w14:textId="1E59CBCF" w:rsidR="00540FD4" w:rsidRPr="00515FB7" w:rsidRDefault="00540FD4" w:rsidP="00540FD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38,454</w:t>
            </w:r>
          </w:p>
        </w:tc>
        <w:tc>
          <w:tcPr>
            <w:tcW w:w="180" w:type="dxa"/>
            <w:vAlign w:val="bottom"/>
          </w:tcPr>
          <w:p w14:paraId="6D21749E" w14:textId="77777777" w:rsidR="00540FD4" w:rsidRPr="00515FB7" w:rsidRDefault="00540FD4" w:rsidP="00540FD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783CFA7" w14:textId="75EC8203" w:rsidR="00540FD4" w:rsidRPr="00515FB7" w:rsidRDefault="00540FD4" w:rsidP="00540FD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14,524</w:t>
            </w:r>
          </w:p>
        </w:tc>
        <w:tc>
          <w:tcPr>
            <w:tcW w:w="270" w:type="dxa"/>
            <w:vAlign w:val="bottom"/>
          </w:tcPr>
          <w:p w14:paraId="56C2160E" w14:textId="77777777" w:rsidR="00540FD4" w:rsidRPr="00515FB7" w:rsidRDefault="00540FD4" w:rsidP="00540FD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ED4EF80" w14:textId="0D44A7AD" w:rsidR="00540FD4" w:rsidRPr="00515FB7" w:rsidRDefault="00540FD4" w:rsidP="00540FD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43,759</w:t>
            </w:r>
          </w:p>
        </w:tc>
        <w:tc>
          <w:tcPr>
            <w:tcW w:w="180" w:type="dxa"/>
            <w:vAlign w:val="bottom"/>
          </w:tcPr>
          <w:p w14:paraId="79F4E839" w14:textId="77777777" w:rsidR="00540FD4" w:rsidRPr="00515FB7" w:rsidRDefault="00540FD4" w:rsidP="00540FD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89" w:type="dxa"/>
            <w:vAlign w:val="bottom"/>
          </w:tcPr>
          <w:p w14:paraId="437DD41C" w14:textId="1DE1519F" w:rsidR="00540FD4" w:rsidRPr="00515FB7" w:rsidRDefault="00540FD4" w:rsidP="00540FD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1,201</w:t>
            </w:r>
          </w:p>
        </w:tc>
        <w:tc>
          <w:tcPr>
            <w:tcW w:w="180" w:type="dxa"/>
            <w:vAlign w:val="bottom"/>
          </w:tcPr>
          <w:p w14:paraId="4D3F0452" w14:textId="77777777" w:rsidR="00540FD4" w:rsidRPr="00515FB7" w:rsidRDefault="00540FD4" w:rsidP="00540FD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595A8F1" w14:textId="6804F5F5" w:rsidR="00540FD4" w:rsidRPr="00515FB7" w:rsidRDefault="00540FD4" w:rsidP="00540FD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43,181</w:t>
            </w:r>
          </w:p>
        </w:tc>
        <w:tc>
          <w:tcPr>
            <w:tcW w:w="180" w:type="dxa"/>
            <w:vAlign w:val="bottom"/>
          </w:tcPr>
          <w:p w14:paraId="597ECF49" w14:textId="77777777" w:rsidR="00540FD4" w:rsidRPr="00515FB7" w:rsidRDefault="00540FD4" w:rsidP="00540FD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0E30406" w14:textId="215CB6DC" w:rsidR="00540FD4" w:rsidRPr="00515FB7" w:rsidRDefault="00540FD4" w:rsidP="00540FD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175,434</w:t>
            </w:r>
          </w:p>
        </w:tc>
        <w:tc>
          <w:tcPr>
            <w:tcW w:w="180" w:type="dxa"/>
            <w:vAlign w:val="bottom"/>
          </w:tcPr>
          <w:p w14:paraId="501E5895" w14:textId="77777777" w:rsidR="00540FD4" w:rsidRPr="00515FB7" w:rsidRDefault="00540FD4" w:rsidP="00540FD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7393674" w14:textId="7CDFDD40" w:rsidR="00540FD4" w:rsidRPr="00515FB7" w:rsidRDefault="00540FD4" w:rsidP="00540FD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41,076</w:t>
            </w:r>
          </w:p>
        </w:tc>
        <w:tc>
          <w:tcPr>
            <w:tcW w:w="180" w:type="dxa"/>
            <w:vAlign w:val="bottom"/>
          </w:tcPr>
          <w:p w14:paraId="28EAD051" w14:textId="77777777" w:rsidR="00540FD4" w:rsidRPr="00515FB7" w:rsidRDefault="00540FD4" w:rsidP="00540FD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49" w:type="dxa"/>
            <w:vAlign w:val="bottom"/>
          </w:tcPr>
          <w:p w14:paraId="5346748A" w14:textId="3337DD75" w:rsidR="00540FD4" w:rsidRPr="008936B6" w:rsidRDefault="00540FD4" w:rsidP="00540FD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0F1A60D" w14:textId="77777777" w:rsidR="00540FD4" w:rsidRPr="00515FB7" w:rsidRDefault="00540FD4" w:rsidP="00540FD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617C2B58" w14:textId="01379911" w:rsidR="00540FD4" w:rsidRPr="00515FB7" w:rsidRDefault="00540FD4" w:rsidP="00540FD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357,629</w:t>
            </w:r>
          </w:p>
        </w:tc>
      </w:tr>
      <w:tr w:rsidR="00540FD4" w:rsidRPr="00D05FAB" w14:paraId="7CF748B2" w14:textId="77777777" w:rsidTr="005957AF">
        <w:trPr>
          <w:cantSplit/>
          <w:trHeight w:val="397"/>
        </w:trPr>
        <w:tc>
          <w:tcPr>
            <w:tcW w:w="3240" w:type="dxa"/>
            <w:gridSpan w:val="2"/>
            <w:vAlign w:val="bottom"/>
          </w:tcPr>
          <w:p w14:paraId="1EEE5F72" w14:textId="77777777" w:rsidR="00540FD4" w:rsidRPr="00D05FAB" w:rsidRDefault="00540FD4" w:rsidP="00540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05FAB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81" w:type="dxa"/>
            <w:vAlign w:val="bottom"/>
          </w:tcPr>
          <w:p w14:paraId="39D06DE8" w14:textId="77777777" w:rsidR="00540FD4" w:rsidRPr="00593536" w:rsidRDefault="00540FD4" w:rsidP="00540FD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93536">
              <w:rPr>
                <w:rFonts w:ascii="Angsana New" w:hAnsi="Angsana New" w:cs="Angsana New"/>
                <w:sz w:val="28"/>
                <w:szCs w:val="28"/>
              </w:rPr>
              <w:t>114</w:t>
            </w:r>
          </w:p>
        </w:tc>
        <w:tc>
          <w:tcPr>
            <w:tcW w:w="180" w:type="dxa"/>
            <w:vAlign w:val="bottom"/>
          </w:tcPr>
          <w:p w14:paraId="0C1540CA" w14:textId="77777777" w:rsidR="00540FD4" w:rsidRPr="00D05FAB" w:rsidRDefault="00540FD4" w:rsidP="00540FD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6634141" w14:textId="77777777" w:rsidR="00540FD4" w:rsidRPr="00D05FAB" w:rsidRDefault="00540FD4" w:rsidP="00540FD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1,762</w:t>
            </w:r>
          </w:p>
        </w:tc>
        <w:tc>
          <w:tcPr>
            <w:tcW w:w="270" w:type="dxa"/>
            <w:vAlign w:val="bottom"/>
          </w:tcPr>
          <w:p w14:paraId="48CB131C" w14:textId="77777777" w:rsidR="00540FD4" w:rsidRPr="00D05FAB" w:rsidRDefault="00540FD4" w:rsidP="00540FD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1A8F15D" w14:textId="77777777" w:rsidR="00540FD4" w:rsidRPr="00D05FAB" w:rsidRDefault="00540FD4" w:rsidP="00540FD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7,550</w:t>
            </w:r>
          </w:p>
        </w:tc>
        <w:tc>
          <w:tcPr>
            <w:tcW w:w="180" w:type="dxa"/>
            <w:vAlign w:val="bottom"/>
          </w:tcPr>
          <w:p w14:paraId="39404E9C" w14:textId="77777777" w:rsidR="00540FD4" w:rsidRPr="00D05FAB" w:rsidRDefault="00540FD4" w:rsidP="00540FD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9" w:type="dxa"/>
            <w:vAlign w:val="bottom"/>
          </w:tcPr>
          <w:p w14:paraId="731477A2" w14:textId="77777777" w:rsidR="00540FD4" w:rsidRPr="00D05FAB" w:rsidRDefault="00540FD4" w:rsidP="00540FD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163</w:t>
            </w:r>
          </w:p>
        </w:tc>
        <w:tc>
          <w:tcPr>
            <w:tcW w:w="180" w:type="dxa"/>
            <w:vAlign w:val="bottom"/>
          </w:tcPr>
          <w:p w14:paraId="733E6E32" w14:textId="77777777" w:rsidR="00540FD4" w:rsidRPr="00D05FAB" w:rsidRDefault="00540FD4" w:rsidP="00540FD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D16672E" w14:textId="77777777" w:rsidR="00540FD4" w:rsidRPr="00826FA4" w:rsidRDefault="00540FD4" w:rsidP="00540FD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7,347</w:t>
            </w:r>
          </w:p>
        </w:tc>
        <w:tc>
          <w:tcPr>
            <w:tcW w:w="180" w:type="dxa"/>
            <w:vAlign w:val="bottom"/>
          </w:tcPr>
          <w:p w14:paraId="1F8122A9" w14:textId="77777777" w:rsidR="00540FD4" w:rsidRPr="00D05FAB" w:rsidRDefault="00540FD4" w:rsidP="00540FD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81B63CB" w14:textId="2D89B7C8" w:rsidR="00540FD4" w:rsidRPr="00D05FAB" w:rsidRDefault="00540FD4" w:rsidP="00540FD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2,702</w:t>
            </w:r>
          </w:p>
        </w:tc>
        <w:tc>
          <w:tcPr>
            <w:tcW w:w="180" w:type="dxa"/>
            <w:vAlign w:val="bottom"/>
          </w:tcPr>
          <w:p w14:paraId="0DD037A5" w14:textId="77777777" w:rsidR="00540FD4" w:rsidRPr="00D05FAB" w:rsidRDefault="00540FD4" w:rsidP="00540FD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7F360B4" w14:textId="77777777" w:rsidR="00540FD4" w:rsidRPr="00D05FAB" w:rsidRDefault="00540FD4" w:rsidP="00540FD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3,550</w:t>
            </w:r>
          </w:p>
        </w:tc>
        <w:tc>
          <w:tcPr>
            <w:tcW w:w="180" w:type="dxa"/>
            <w:vAlign w:val="bottom"/>
          </w:tcPr>
          <w:p w14:paraId="1ED18FDE" w14:textId="77777777" w:rsidR="00540FD4" w:rsidRPr="00D05FAB" w:rsidRDefault="00540FD4" w:rsidP="00540FD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9" w:type="dxa"/>
            <w:vAlign w:val="bottom"/>
          </w:tcPr>
          <w:p w14:paraId="6888ED25" w14:textId="77777777" w:rsidR="00540FD4" w:rsidRPr="001B23B4" w:rsidRDefault="00540FD4" w:rsidP="00540FD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1B23B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7FE98CE" w14:textId="77777777" w:rsidR="00540FD4" w:rsidRPr="00D05FAB" w:rsidRDefault="00540FD4" w:rsidP="00540FD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2D38F40C" w14:textId="5E818F94" w:rsidR="00540FD4" w:rsidRPr="00D05FAB" w:rsidRDefault="00540FD4" w:rsidP="00540FD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23,188</w:t>
            </w:r>
          </w:p>
        </w:tc>
      </w:tr>
      <w:tr w:rsidR="00540FD4" w:rsidRPr="00D05FAB" w14:paraId="78C904C2" w14:textId="77777777" w:rsidTr="005957AF">
        <w:trPr>
          <w:cantSplit/>
          <w:trHeight w:val="397"/>
        </w:trPr>
        <w:tc>
          <w:tcPr>
            <w:tcW w:w="3240" w:type="dxa"/>
            <w:gridSpan w:val="2"/>
            <w:vAlign w:val="bottom"/>
          </w:tcPr>
          <w:p w14:paraId="35ACDAC9" w14:textId="77777777" w:rsidR="00540FD4" w:rsidRPr="00D05FAB" w:rsidRDefault="00540FD4" w:rsidP="00540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181" w:type="dxa"/>
            <w:vAlign w:val="bottom"/>
          </w:tcPr>
          <w:p w14:paraId="43523041" w14:textId="19D66476" w:rsidR="00540FD4" w:rsidRPr="00593536" w:rsidRDefault="00540FD4" w:rsidP="00540FD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93536">
              <w:rPr>
                <w:rFonts w:ascii="Angsana New" w:hAnsi="Angsana New" w:cs="Angsana New"/>
                <w:sz w:val="28"/>
                <w:szCs w:val="28"/>
              </w:rPr>
              <w:t xml:space="preserve">        51,500</w:t>
            </w:r>
          </w:p>
        </w:tc>
        <w:tc>
          <w:tcPr>
            <w:tcW w:w="180" w:type="dxa"/>
            <w:vAlign w:val="bottom"/>
          </w:tcPr>
          <w:p w14:paraId="43120248" w14:textId="77777777" w:rsidR="00540FD4" w:rsidRPr="00D05FAB" w:rsidRDefault="00540FD4" w:rsidP="00540FD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4EE67BD" w14:textId="4282D087" w:rsidR="00540FD4" w:rsidRPr="00D05FAB" w:rsidRDefault="00540FD4" w:rsidP="00540FD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     -</w:t>
            </w:r>
          </w:p>
        </w:tc>
        <w:tc>
          <w:tcPr>
            <w:tcW w:w="270" w:type="dxa"/>
            <w:vAlign w:val="bottom"/>
          </w:tcPr>
          <w:p w14:paraId="690E807E" w14:textId="77777777" w:rsidR="00540FD4" w:rsidRPr="00D05FAB" w:rsidRDefault="00540FD4" w:rsidP="00540FD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C6462DF" w14:textId="77777777" w:rsidR="00540FD4" w:rsidRPr="008936B6" w:rsidRDefault="00540FD4" w:rsidP="00540FD4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23203F0" w14:textId="77777777" w:rsidR="00540FD4" w:rsidRPr="00D05FAB" w:rsidRDefault="00540FD4" w:rsidP="00540FD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9" w:type="dxa"/>
            <w:vAlign w:val="bottom"/>
          </w:tcPr>
          <w:p w14:paraId="33CE0300" w14:textId="2A6765BB" w:rsidR="00540FD4" w:rsidRPr="008936B6" w:rsidRDefault="00540FD4" w:rsidP="00540FD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    </w:t>
            </w:r>
            <w:r w:rsidRPr="008936B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155F7A9" w14:textId="77777777" w:rsidR="00540FD4" w:rsidRPr="00D05FAB" w:rsidRDefault="00540FD4" w:rsidP="00540FD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A0ACE02" w14:textId="5C8DE081" w:rsidR="00540FD4" w:rsidRPr="008936B6" w:rsidRDefault="00540FD4" w:rsidP="00540FD4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          -</w:t>
            </w:r>
          </w:p>
        </w:tc>
        <w:tc>
          <w:tcPr>
            <w:tcW w:w="180" w:type="dxa"/>
            <w:vAlign w:val="bottom"/>
          </w:tcPr>
          <w:p w14:paraId="6B8E04BB" w14:textId="77777777" w:rsidR="00540FD4" w:rsidRPr="00D05FAB" w:rsidRDefault="00540FD4" w:rsidP="00540FD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25875B7" w14:textId="4831B7FE" w:rsidR="00540FD4" w:rsidRPr="008936B6" w:rsidRDefault="00540FD4" w:rsidP="00540FD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          -</w:t>
            </w:r>
          </w:p>
        </w:tc>
        <w:tc>
          <w:tcPr>
            <w:tcW w:w="180" w:type="dxa"/>
            <w:vAlign w:val="bottom"/>
          </w:tcPr>
          <w:p w14:paraId="56A8CA04" w14:textId="77777777" w:rsidR="00540FD4" w:rsidRPr="00D05FAB" w:rsidRDefault="00540FD4" w:rsidP="00540FD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45AE1CF" w14:textId="77777777" w:rsidR="00540FD4" w:rsidRPr="008936B6" w:rsidRDefault="00540FD4" w:rsidP="00540FD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D957A52" w14:textId="77777777" w:rsidR="00540FD4" w:rsidRPr="00D05FAB" w:rsidRDefault="00540FD4" w:rsidP="00540FD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9" w:type="dxa"/>
            <w:vAlign w:val="bottom"/>
          </w:tcPr>
          <w:p w14:paraId="7A82777F" w14:textId="77777777" w:rsidR="00540FD4" w:rsidRPr="001B23B4" w:rsidRDefault="00540FD4" w:rsidP="00540FD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1B23B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A2F4FEC" w14:textId="77777777" w:rsidR="00540FD4" w:rsidRPr="00D05FAB" w:rsidRDefault="00540FD4" w:rsidP="00540FD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041A1CA1" w14:textId="1D1178E9" w:rsidR="00540FD4" w:rsidRPr="00D05FAB" w:rsidRDefault="00540FD4" w:rsidP="00540FD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51,500</w:t>
            </w:r>
          </w:p>
        </w:tc>
      </w:tr>
      <w:tr w:rsidR="00540FD4" w:rsidRPr="00D05FAB" w14:paraId="1945F1DC" w14:textId="77777777" w:rsidTr="005957AF">
        <w:trPr>
          <w:cantSplit/>
          <w:trHeight w:val="397"/>
        </w:trPr>
        <w:tc>
          <w:tcPr>
            <w:tcW w:w="3240" w:type="dxa"/>
            <w:gridSpan w:val="2"/>
            <w:vAlign w:val="bottom"/>
          </w:tcPr>
          <w:p w14:paraId="44251E2C" w14:textId="3BE03BF8" w:rsidR="00540FD4" w:rsidRDefault="00540FD4" w:rsidP="00540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โอนไปอสังหาริมทรัพย์เพื่อ</w:t>
            </w:r>
          </w:p>
        </w:tc>
        <w:tc>
          <w:tcPr>
            <w:tcW w:w="1181" w:type="dxa"/>
            <w:vAlign w:val="bottom"/>
          </w:tcPr>
          <w:p w14:paraId="5F035400" w14:textId="77777777" w:rsidR="00540FD4" w:rsidRDefault="00540FD4" w:rsidP="00540FD4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DBA71EC" w14:textId="77777777" w:rsidR="00540FD4" w:rsidRPr="00D05FAB" w:rsidRDefault="00540FD4" w:rsidP="00540FD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4B1301F" w14:textId="77777777" w:rsidR="00540FD4" w:rsidRDefault="00540FD4" w:rsidP="00540FD4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C8FD061" w14:textId="77777777" w:rsidR="00540FD4" w:rsidRPr="00D05FAB" w:rsidRDefault="00540FD4" w:rsidP="00540FD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439FF24" w14:textId="77777777" w:rsidR="00540FD4" w:rsidRDefault="00540FD4" w:rsidP="00540FD4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FFDE31E" w14:textId="77777777" w:rsidR="00540FD4" w:rsidRPr="00D05FAB" w:rsidRDefault="00540FD4" w:rsidP="00540FD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9" w:type="dxa"/>
            <w:vAlign w:val="bottom"/>
          </w:tcPr>
          <w:p w14:paraId="69FEC3F9" w14:textId="77777777" w:rsidR="00540FD4" w:rsidRDefault="00540FD4" w:rsidP="00540FD4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DB10BA2" w14:textId="77777777" w:rsidR="00540FD4" w:rsidRPr="00D05FAB" w:rsidRDefault="00540FD4" w:rsidP="00540FD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C18406F" w14:textId="77777777" w:rsidR="00540FD4" w:rsidRDefault="00540FD4" w:rsidP="00540FD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96CC276" w14:textId="77777777" w:rsidR="00540FD4" w:rsidRPr="00D05FAB" w:rsidRDefault="00540FD4" w:rsidP="00540FD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C6CDE11" w14:textId="77777777" w:rsidR="00540FD4" w:rsidRDefault="00540FD4" w:rsidP="00540FD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7900AAA" w14:textId="77777777" w:rsidR="00540FD4" w:rsidRPr="00D05FAB" w:rsidRDefault="00540FD4" w:rsidP="00540FD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BF60975" w14:textId="77777777" w:rsidR="00540FD4" w:rsidRDefault="00540FD4" w:rsidP="00540FD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8D57DFB" w14:textId="77777777" w:rsidR="00540FD4" w:rsidRPr="00D05FAB" w:rsidRDefault="00540FD4" w:rsidP="00540FD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9" w:type="dxa"/>
            <w:vAlign w:val="bottom"/>
          </w:tcPr>
          <w:p w14:paraId="414EF407" w14:textId="77777777" w:rsidR="00540FD4" w:rsidRPr="001B23B4" w:rsidRDefault="00540FD4" w:rsidP="00540FD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CF49553" w14:textId="77777777" w:rsidR="00540FD4" w:rsidRPr="00D05FAB" w:rsidRDefault="00540FD4" w:rsidP="00540FD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1E115065" w14:textId="77777777" w:rsidR="00540FD4" w:rsidRDefault="00540FD4" w:rsidP="00540FD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540FD4" w:rsidRPr="00D05FAB" w14:paraId="2094B9B3" w14:textId="77777777" w:rsidTr="005957AF">
        <w:trPr>
          <w:cantSplit/>
          <w:trHeight w:val="397"/>
        </w:trPr>
        <w:tc>
          <w:tcPr>
            <w:tcW w:w="2250" w:type="dxa"/>
            <w:vAlign w:val="bottom"/>
          </w:tcPr>
          <w:p w14:paraId="760F8E95" w14:textId="77777777" w:rsidR="00540FD4" w:rsidRPr="00D05FAB" w:rsidRDefault="00540FD4" w:rsidP="00540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การลงทุน</w:t>
            </w:r>
          </w:p>
        </w:tc>
        <w:tc>
          <w:tcPr>
            <w:tcW w:w="990" w:type="dxa"/>
            <w:vAlign w:val="bottom"/>
          </w:tcPr>
          <w:p w14:paraId="110F588D" w14:textId="6E3D3BE4" w:rsidR="00540FD4" w:rsidRPr="00D05FAB" w:rsidRDefault="00540FD4" w:rsidP="00540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112F">
              <w:rPr>
                <w:rFonts w:ascii="Angsana New" w:hAnsi="Angsana New"/>
                <w:i/>
                <w:iCs/>
                <w:sz w:val="28"/>
                <w:szCs w:val="28"/>
              </w:rPr>
              <w:t>15</w:t>
            </w:r>
          </w:p>
        </w:tc>
        <w:tc>
          <w:tcPr>
            <w:tcW w:w="1181" w:type="dxa"/>
            <w:vAlign w:val="bottom"/>
          </w:tcPr>
          <w:p w14:paraId="14C4DA0A" w14:textId="488A03FE" w:rsidR="00540FD4" w:rsidRDefault="00540FD4" w:rsidP="00540FD4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          -</w:t>
            </w:r>
          </w:p>
        </w:tc>
        <w:tc>
          <w:tcPr>
            <w:tcW w:w="180" w:type="dxa"/>
            <w:vAlign w:val="bottom"/>
          </w:tcPr>
          <w:p w14:paraId="5EED69AD" w14:textId="77777777" w:rsidR="00540FD4" w:rsidRPr="00D05FAB" w:rsidRDefault="00540FD4" w:rsidP="00540FD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4FC0CF4" w14:textId="5A3795CC" w:rsidR="00540FD4" w:rsidRPr="00A45E71" w:rsidRDefault="00540FD4" w:rsidP="00540FD4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(870)</w:t>
            </w:r>
          </w:p>
        </w:tc>
        <w:tc>
          <w:tcPr>
            <w:tcW w:w="270" w:type="dxa"/>
            <w:vAlign w:val="bottom"/>
          </w:tcPr>
          <w:p w14:paraId="6489D730" w14:textId="77777777" w:rsidR="00540FD4" w:rsidRPr="00D05FAB" w:rsidRDefault="00540FD4" w:rsidP="00540FD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7113185" w14:textId="38D47311" w:rsidR="00540FD4" w:rsidRDefault="00540FD4" w:rsidP="00540FD4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9A57012" w14:textId="77777777" w:rsidR="00540FD4" w:rsidRPr="00D05FAB" w:rsidRDefault="00540FD4" w:rsidP="00540FD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9" w:type="dxa"/>
            <w:vAlign w:val="bottom"/>
          </w:tcPr>
          <w:p w14:paraId="2AC91139" w14:textId="60C07366" w:rsidR="00540FD4" w:rsidRDefault="00540FD4" w:rsidP="00540FD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    </w:t>
            </w:r>
            <w:r w:rsidRPr="008936B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EA67166" w14:textId="77777777" w:rsidR="00540FD4" w:rsidRPr="00D05FAB" w:rsidRDefault="00540FD4" w:rsidP="00540FD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2595103" w14:textId="7C95EE99" w:rsidR="00540FD4" w:rsidRDefault="00540FD4" w:rsidP="00540FD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          -</w:t>
            </w:r>
          </w:p>
        </w:tc>
        <w:tc>
          <w:tcPr>
            <w:tcW w:w="180" w:type="dxa"/>
            <w:vAlign w:val="bottom"/>
          </w:tcPr>
          <w:p w14:paraId="4785BCC7" w14:textId="77777777" w:rsidR="00540FD4" w:rsidRPr="00D05FAB" w:rsidRDefault="00540FD4" w:rsidP="00540FD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0A7EC37" w14:textId="1EEF57E0" w:rsidR="00540FD4" w:rsidRDefault="00540FD4" w:rsidP="00540FD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          -</w:t>
            </w:r>
          </w:p>
        </w:tc>
        <w:tc>
          <w:tcPr>
            <w:tcW w:w="180" w:type="dxa"/>
            <w:vAlign w:val="bottom"/>
          </w:tcPr>
          <w:p w14:paraId="751DF695" w14:textId="77777777" w:rsidR="00540FD4" w:rsidRPr="00D05FAB" w:rsidRDefault="00540FD4" w:rsidP="00540FD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989B508" w14:textId="5F0ADC41" w:rsidR="00540FD4" w:rsidRDefault="00540FD4" w:rsidP="00540FD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2F2B3F8" w14:textId="77777777" w:rsidR="00540FD4" w:rsidRPr="00D05FAB" w:rsidRDefault="00540FD4" w:rsidP="00540FD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9" w:type="dxa"/>
            <w:vAlign w:val="bottom"/>
          </w:tcPr>
          <w:p w14:paraId="43EF168C" w14:textId="3EB08613" w:rsidR="00540FD4" w:rsidRPr="001B23B4" w:rsidRDefault="00540FD4" w:rsidP="00540FD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1B23B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640D073" w14:textId="77777777" w:rsidR="00540FD4" w:rsidRPr="00D05FAB" w:rsidRDefault="00540FD4" w:rsidP="00540FD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3F89B294" w14:textId="09C19250" w:rsidR="00540FD4" w:rsidRDefault="00540FD4" w:rsidP="00540FD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(870)</w:t>
            </w:r>
          </w:p>
        </w:tc>
      </w:tr>
      <w:tr w:rsidR="00540FD4" w:rsidRPr="00D05FAB" w14:paraId="4D991EFB" w14:textId="77777777" w:rsidTr="005957AF">
        <w:trPr>
          <w:cantSplit/>
          <w:trHeight w:val="397"/>
        </w:trPr>
        <w:tc>
          <w:tcPr>
            <w:tcW w:w="3240" w:type="dxa"/>
            <w:gridSpan w:val="2"/>
            <w:vAlign w:val="bottom"/>
          </w:tcPr>
          <w:p w14:paraId="52C87020" w14:textId="77777777" w:rsidR="00540FD4" w:rsidRPr="00D05FAB" w:rsidRDefault="00540FD4" w:rsidP="00540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05FAB"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  <w:r>
              <w:rPr>
                <w:rFonts w:ascii="Angsana New" w:hAnsi="Angsana New"/>
                <w:sz w:val="28"/>
                <w:szCs w:val="28"/>
              </w:rPr>
              <w:t xml:space="preserve"> /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181" w:type="dxa"/>
            <w:vAlign w:val="bottom"/>
          </w:tcPr>
          <w:p w14:paraId="6E8259F5" w14:textId="06E5F85A" w:rsidR="00540FD4" w:rsidRPr="008936B6" w:rsidRDefault="00540FD4" w:rsidP="00540FD4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             -</w:t>
            </w:r>
          </w:p>
        </w:tc>
        <w:tc>
          <w:tcPr>
            <w:tcW w:w="180" w:type="dxa"/>
            <w:vAlign w:val="bottom"/>
          </w:tcPr>
          <w:p w14:paraId="19C20025" w14:textId="77777777" w:rsidR="00540FD4" w:rsidRPr="00D05FAB" w:rsidRDefault="00540FD4" w:rsidP="00540FD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28C53E6" w14:textId="7924D4F4" w:rsidR="00540FD4" w:rsidRPr="008936B6" w:rsidRDefault="00540FD4" w:rsidP="00540FD4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    (547)</w:t>
            </w:r>
          </w:p>
        </w:tc>
        <w:tc>
          <w:tcPr>
            <w:tcW w:w="270" w:type="dxa"/>
            <w:vAlign w:val="bottom"/>
          </w:tcPr>
          <w:p w14:paraId="1C7B6AD6" w14:textId="77777777" w:rsidR="00540FD4" w:rsidRPr="00D05FAB" w:rsidRDefault="00540FD4" w:rsidP="00540FD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5BE43C5" w14:textId="77777777" w:rsidR="00540FD4" w:rsidRPr="006E0142" w:rsidRDefault="00540FD4" w:rsidP="00540FD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(24,368)</w:t>
            </w:r>
          </w:p>
        </w:tc>
        <w:tc>
          <w:tcPr>
            <w:tcW w:w="180" w:type="dxa"/>
            <w:vAlign w:val="bottom"/>
          </w:tcPr>
          <w:p w14:paraId="2F3AC6F7" w14:textId="77777777" w:rsidR="00540FD4" w:rsidRPr="00D05FAB" w:rsidRDefault="00540FD4" w:rsidP="00540FD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9" w:type="dxa"/>
            <w:vAlign w:val="bottom"/>
          </w:tcPr>
          <w:p w14:paraId="7CEFC8DE" w14:textId="5B6FFE27" w:rsidR="00540FD4" w:rsidRPr="008936B6" w:rsidRDefault="00540FD4" w:rsidP="00540FD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    </w:t>
            </w:r>
            <w:r w:rsidRPr="008936B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5F9F65F" w14:textId="77777777" w:rsidR="00540FD4" w:rsidRPr="00D05FAB" w:rsidRDefault="00540FD4" w:rsidP="00540FD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16D4898" w14:textId="77777777" w:rsidR="00540FD4" w:rsidRPr="00D05FAB" w:rsidRDefault="00540FD4" w:rsidP="00540FD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(50,528)</w:t>
            </w:r>
          </w:p>
        </w:tc>
        <w:tc>
          <w:tcPr>
            <w:tcW w:w="180" w:type="dxa"/>
            <w:vAlign w:val="bottom"/>
          </w:tcPr>
          <w:p w14:paraId="4886BDE5" w14:textId="77777777" w:rsidR="00540FD4" w:rsidRPr="00D05FAB" w:rsidRDefault="00540FD4" w:rsidP="00540FD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42FC963" w14:textId="77777777" w:rsidR="00540FD4" w:rsidRPr="00D05FAB" w:rsidRDefault="00540FD4" w:rsidP="00540FD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(5,282)</w:t>
            </w:r>
          </w:p>
        </w:tc>
        <w:tc>
          <w:tcPr>
            <w:tcW w:w="180" w:type="dxa"/>
            <w:vAlign w:val="bottom"/>
          </w:tcPr>
          <w:p w14:paraId="684DDAF1" w14:textId="77777777" w:rsidR="00540FD4" w:rsidRPr="00D05FAB" w:rsidRDefault="00540FD4" w:rsidP="00540FD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DD532AF" w14:textId="31788074" w:rsidR="00540FD4" w:rsidRPr="008936B6" w:rsidRDefault="00540FD4" w:rsidP="00540FD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 (29,215)</w:t>
            </w:r>
          </w:p>
        </w:tc>
        <w:tc>
          <w:tcPr>
            <w:tcW w:w="180" w:type="dxa"/>
            <w:vAlign w:val="bottom"/>
          </w:tcPr>
          <w:p w14:paraId="470622F7" w14:textId="77777777" w:rsidR="00540FD4" w:rsidRPr="00D05FAB" w:rsidRDefault="00540FD4" w:rsidP="00540FD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9" w:type="dxa"/>
            <w:vAlign w:val="bottom"/>
          </w:tcPr>
          <w:p w14:paraId="51782AD5" w14:textId="77777777" w:rsidR="00540FD4" w:rsidRPr="001B23B4" w:rsidRDefault="00540FD4" w:rsidP="00540FD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1B23B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A1003B3" w14:textId="77777777" w:rsidR="00540FD4" w:rsidRPr="00D05FAB" w:rsidRDefault="00540FD4" w:rsidP="00540FD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236AA719" w14:textId="5705FAE4" w:rsidR="00540FD4" w:rsidRPr="00D05FAB" w:rsidRDefault="00540FD4" w:rsidP="00540FD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(109,940)</w:t>
            </w:r>
          </w:p>
        </w:tc>
      </w:tr>
      <w:tr w:rsidR="00540FD4" w:rsidRPr="009201F6" w14:paraId="223C8FC6" w14:textId="77777777" w:rsidTr="005957AF">
        <w:trPr>
          <w:cantSplit/>
          <w:trHeight w:val="397"/>
        </w:trPr>
        <w:tc>
          <w:tcPr>
            <w:tcW w:w="3240" w:type="dxa"/>
            <w:gridSpan w:val="2"/>
            <w:vAlign w:val="bottom"/>
          </w:tcPr>
          <w:p w14:paraId="0646662B" w14:textId="77777777" w:rsidR="00540FD4" w:rsidRPr="006E0142" w:rsidRDefault="00540FD4" w:rsidP="00540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E014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E014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6E014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CA3113" w14:textId="1D64DF03" w:rsidR="00540FD4" w:rsidRPr="00515FB7" w:rsidRDefault="00540FD4" w:rsidP="00540FD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90,068</w:t>
            </w:r>
          </w:p>
        </w:tc>
        <w:tc>
          <w:tcPr>
            <w:tcW w:w="180" w:type="dxa"/>
            <w:vAlign w:val="bottom"/>
          </w:tcPr>
          <w:p w14:paraId="48C97B3F" w14:textId="77777777" w:rsidR="00540FD4" w:rsidRPr="00515FB7" w:rsidRDefault="00540FD4" w:rsidP="00540FD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89F574" w14:textId="77777777" w:rsidR="00540FD4" w:rsidRPr="00515FB7" w:rsidRDefault="00540FD4" w:rsidP="00540FD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14,869</w:t>
            </w:r>
          </w:p>
        </w:tc>
        <w:tc>
          <w:tcPr>
            <w:tcW w:w="270" w:type="dxa"/>
            <w:vAlign w:val="bottom"/>
          </w:tcPr>
          <w:p w14:paraId="6B9A4D9D" w14:textId="77777777" w:rsidR="00540FD4" w:rsidRPr="00515FB7" w:rsidRDefault="00540FD4" w:rsidP="00540FD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A05E39" w14:textId="77777777" w:rsidR="00540FD4" w:rsidRPr="00515FB7" w:rsidRDefault="00540FD4" w:rsidP="00540FD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26,941</w:t>
            </w:r>
          </w:p>
        </w:tc>
        <w:tc>
          <w:tcPr>
            <w:tcW w:w="180" w:type="dxa"/>
            <w:vAlign w:val="bottom"/>
          </w:tcPr>
          <w:p w14:paraId="384B709F" w14:textId="77777777" w:rsidR="00540FD4" w:rsidRPr="00515FB7" w:rsidRDefault="00540FD4" w:rsidP="00540FD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2C5B47" w14:textId="77777777" w:rsidR="00540FD4" w:rsidRPr="00515FB7" w:rsidRDefault="00540FD4" w:rsidP="00540FD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1,364</w:t>
            </w:r>
          </w:p>
        </w:tc>
        <w:tc>
          <w:tcPr>
            <w:tcW w:w="180" w:type="dxa"/>
            <w:vAlign w:val="bottom"/>
          </w:tcPr>
          <w:p w14:paraId="5DB692A0" w14:textId="77777777" w:rsidR="00540FD4" w:rsidRPr="00515FB7" w:rsidRDefault="00540FD4" w:rsidP="00540FD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23EA2D" w14:textId="49EA8AE1" w:rsidR="00540FD4" w:rsidRPr="00515FB7" w:rsidRDefault="00540FD4" w:rsidP="00540FD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       -</w:t>
            </w:r>
          </w:p>
        </w:tc>
        <w:tc>
          <w:tcPr>
            <w:tcW w:w="180" w:type="dxa"/>
            <w:vAlign w:val="bottom"/>
          </w:tcPr>
          <w:p w14:paraId="3CDBA953" w14:textId="77777777" w:rsidR="00540FD4" w:rsidRPr="00515FB7" w:rsidRDefault="00540FD4" w:rsidP="00540FD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FB9AFC" w14:textId="49BFC233" w:rsidR="00540FD4" w:rsidRPr="00515FB7" w:rsidRDefault="00540FD4" w:rsidP="00540FD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172,854</w:t>
            </w:r>
          </w:p>
        </w:tc>
        <w:tc>
          <w:tcPr>
            <w:tcW w:w="180" w:type="dxa"/>
            <w:vAlign w:val="bottom"/>
          </w:tcPr>
          <w:p w14:paraId="3C759A7A" w14:textId="77777777" w:rsidR="00540FD4" w:rsidRPr="00515FB7" w:rsidRDefault="00540FD4" w:rsidP="00540FD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B40780" w14:textId="77777777" w:rsidR="00540FD4" w:rsidRPr="00515FB7" w:rsidRDefault="00540FD4" w:rsidP="00540FD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15,411</w:t>
            </w:r>
          </w:p>
        </w:tc>
        <w:tc>
          <w:tcPr>
            <w:tcW w:w="180" w:type="dxa"/>
            <w:vAlign w:val="bottom"/>
          </w:tcPr>
          <w:p w14:paraId="4390706C" w14:textId="77777777" w:rsidR="00540FD4" w:rsidRPr="00515FB7" w:rsidRDefault="00540FD4" w:rsidP="00540FD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35BE8C" w14:textId="77777777" w:rsidR="00540FD4" w:rsidRPr="008936B6" w:rsidRDefault="00540FD4" w:rsidP="00540FD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B23B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3DBB623" w14:textId="77777777" w:rsidR="00540FD4" w:rsidRPr="00515FB7" w:rsidRDefault="00540FD4" w:rsidP="00540FD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E715D0" w14:textId="35B81808" w:rsidR="00540FD4" w:rsidRPr="00515FB7" w:rsidRDefault="00540FD4" w:rsidP="00540FD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321,507</w:t>
            </w:r>
          </w:p>
        </w:tc>
      </w:tr>
    </w:tbl>
    <w:p w14:paraId="08647626" w14:textId="77777777" w:rsidR="00663DDE" w:rsidRDefault="00663DDE" w:rsidP="009A78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sectPr w:rsidR="00663DDE" w:rsidSect="007926B1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431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1170"/>
        <w:gridCol w:w="180"/>
        <w:gridCol w:w="1080"/>
        <w:gridCol w:w="270"/>
        <w:gridCol w:w="1080"/>
        <w:gridCol w:w="180"/>
        <w:gridCol w:w="1170"/>
        <w:gridCol w:w="180"/>
        <w:gridCol w:w="1080"/>
        <w:gridCol w:w="180"/>
        <w:gridCol w:w="1080"/>
        <w:gridCol w:w="180"/>
        <w:gridCol w:w="990"/>
        <w:gridCol w:w="180"/>
        <w:gridCol w:w="1260"/>
        <w:gridCol w:w="180"/>
        <w:gridCol w:w="1170"/>
      </w:tblGrid>
      <w:tr w:rsidR="009A7804" w:rsidRPr="009201F6" w14:paraId="516D885A" w14:textId="77777777" w:rsidTr="000F0B5E">
        <w:trPr>
          <w:cantSplit/>
          <w:trHeight w:val="284"/>
          <w:tblHeader/>
        </w:trPr>
        <w:tc>
          <w:tcPr>
            <w:tcW w:w="2700" w:type="dxa"/>
            <w:vAlign w:val="bottom"/>
          </w:tcPr>
          <w:p w14:paraId="111553C5" w14:textId="77777777" w:rsidR="009A7804" w:rsidRPr="006E0142" w:rsidRDefault="009A7804" w:rsidP="00222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610" w:type="dxa"/>
            <w:gridSpan w:val="17"/>
          </w:tcPr>
          <w:p w14:paraId="7A3B5660" w14:textId="77777777" w:rsidR="009A7804" w:rsidRPr="006E0142" w:rsidRDefault="009A7804" w:rsidP="00222FD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E014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50202F" w:rsidRPr="009201F6" w14:paraId="7A330ACA" w14:textId="77777777" w:rsidTr="000F0B5E">
        <w:trPr>
          <w:cantSplit/>
          <w:trHeight w:val="397"/>
          <w:tblHeader/>
        </w:trPr>
        <w:tc>
          <w:tcPr>
            <w:tcW w:w="2700" w:type="dxa"/>
            <w:vAlign w:val="bottom"/>
          </w:tcPr>
          <w:p w14:paraId="7214B8B0" w14:textId="77777777" w:rsidR="0050202F" w:rsidRPr="006E0142" w:rsidRDefault="0050202F" w:rsidP="00502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FFE2988" w14:textId="77777777" w:rsidR="0050202F" w:rsidRPr="006E0142" w:rsidRDefault="0050202F" w:rsidP="0050202F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48C07F7" w14:textId="77777777" w:rsidR="0050202F" w:rsidRPr="006E0142" w:rsidRDefault="0050202F" w:rsidP="0050202F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B1A8C76" w14:textId="77777777" w:rsidR="0050202F" w:rsidRPr="006E0142" w:rsidRDefault="0050202F" w:rsidP="0050202F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48B5CEB" w14:textId="77777777" w:rsidR="0050202F" w:rsidRPr="006E0142" w:rsidRDefault="0050202F" w:rsidP="0050202F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17852DF" w14:textId="77777777" w:rsidR="0050202F" w:rsidRPr="006E0142" w:rsidRDefault="0050202F" w:rsidP="0050202F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0103B5C" w14:textId="77777777" w:rsidR="0050202F" w:rsidRPr="006E0142" w:rsidRDefault="0050202F" w:rsidP="0050202F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79C2061F" w14:textId="77777777" w:rsidR="0050202F" w:rsidRPr="006E0142" w:rsidRDefault="0050202F" w:rsidP="0050202F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371BAF7" w14:textId="77777777" w:rsidR="0050202F" w:rsidRPr="006E0142" w:rsidRDefault="0050202F" w:rsidP="0050202F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D1E5831" w14:textId="77777777" w:rsidR="0050202F" w:rsidRPr="006E0142" w:rsidRDefault="0050202F" w:rsidP="0050202F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702A2E0F" w14:textId="77777777" w:rsidR="0050202F" w:rsidRPr="006E0142" w:rsidRDefault="0050202F" w:rsidP="0050202F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D35E29F" w14:textId="77777777" w:rsidR="0050202F" w:rsidRPr="006E0142" w:rsidRDefault="0050202F" w:rsidP="0050202F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E014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เครื่องตกแต่ง </w:t>
            </w:r>
          </w:p>
        </w:tc>
        <w:tc>
          <w:tcPr>
            <w:tcW w:w="180" w:type="dxa"/>
            <w:vAlign w:val="bottom"/>
          </w:tcPr>
          <w:p w14:paraId="3743BA44" w14:textId="77777777" w:rsidR="0050202F" w:rsidRPr="006E0142" w:rsidRDefault="0050202F" w:rsidP="0050202F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C4D87A3" w14:textId="77777777" w:rsidR="0050202F" w:rsidRPr="006E0142" w:rsidRDefault="0050202F" w:rsidP="0050202F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5595641" w14:textId="77777777" w:rsidR="0050202F" w:rsidRPr="00C71A38" w:rsidRDefault="0050202F" w:rsidP="0050202F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F4EAD84" w14:textId="77777777" w:rsidR="0050202F" w:rsidRPr="006E0142" w:rsidRDefault="0050202F" w:rsidP="0050202F">
            <w:pPr>
              <w:pStyle w:val="acctcolumnheading"/>
              <w:spacing w:after="0" w:line="240" w:lineRule="auto"/>
              <w:ind w:left="-178" w:right="-142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86379BF" w14:textId="77777777" w:rsidR="0050202F" w:rsidRPr="006E0142" w:rsidRDefault="0050202F" w:rsidP="0050202F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B42513B" w14:textId="77777777" w:rsidR="0050202F" w:rsidRPr="006E0142" w:rsidRDefault="0050202F" w:rsidP="0050202F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</w:p>
        </w:tc>
      </w:tr>
      <w:tr w:rsidR="006A21BB" w:rsidRPr="009201F6" w14:paraId="1FF68DA7" w14:textId="77777777" w:rsidTr="000F0B5E">
        <w:trPr>
          <w:cantSplit/>
          <w:trHeight w:val="397"/>
          <w:tblHeader/>
        </w:trPr>
        <w:tc>
          <w:tcPr>
            <w:tcW w:w="2700" w:type="dxa"/>
            <w:vAlign w:val="bottom"/>
          </w:tcPr>
          <w:p w14:paraId="1331D6BB" w14:textId="77777777" w:rsidR="006A21BB" w:rsidRPr="006E0142" w:rsidRDefault="006A21BB" w:rsidP="006A2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A077469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B09CDFE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23047D7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140D048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E833772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AF2C95C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F23AA0F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63FE0E9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BA40DDB" w14:textId="77777777" w:rsidR="006A21BB" w:rsidRPr="00AD1F64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D1F6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อุปกรณ์ที่ใช้</w:t>
            </w:r>
          </w:p>
        </w:tc>
        <w:tc>
          <w:tcPr>
            <w:tcW w:w="180" w:type="dxa"/>
          </w:tcPr>
          <w:p w14:paraId="3FB461C7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617D342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E014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ติดตั้ง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Pr="006E014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และ</w:t>
            </w:r>
          </w:p>
        </w:tc>
        <w:tc>
          <w:tcPr>
            <w:tcW w:w="180" w:type="dxa"/>
            <w:vAlign w:val="bottom"/>
          </w:tcPr>
          <w:p w14:paraId="5B1034C9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7C5EA80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EC1DE0F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E70A9B6" w14:textId="77777777" w:rsidR="006A21BB" w:rsidRPr="00A81779" w:rsidRDefault="006A21BB" w:rsidP="006A21BB">
            <w:pPr>
              <w:pStyle w:val="acctcolumnheading"/>
              <w:spacing w:after="0" w:line="240" w:lineRule="auto"/>
              <w:ind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8177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สินทรัพย์</w:t>
            </w:r>
          </w:p>
        </w:tc>
        <w:tc>
          <w:tcPr>
            <w:tcW w:w="180" w:type="dxa"/>
            <w:vAlign w:val="bottom"/>
          </w:tcPr>
          <w:p w14:paraId="132B70CE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4933F78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</w:tr>
      <w:tr w:rsidR="006A21BB" w:rsidRPr="009201F6" w14:paraId="1EADA880" w14:textId="77777777" w:rsidTr="000F0B5E">
        <w:trPr>
          <w:cantSplit/>
          <w:trHeight w:val="397"/>
          <w:tblHeader/>
        </w:trPr>
        <w:tc>
          <w:tcPr>
            <w:tcW w:w="2700" w:type="dxa"/>
            <w:vAlign w:val="bottom"/>
          </w:tcPr>
          <w:p w14:paraId="50A4F5D7" w14:textId="77777777" w:rsidR="006A21BB" w:rsidRPr="006E0142" w:rsidRDefault="006A21BB" w:rsidP="006A2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3781F75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E014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ที่ดินและ</w:t>
            </w:r>
          </w:p>
        </w:tc>
        <w:tc>
          <w:tcPr>
            <w:tcW w:w="180" w:type="dxa"/>
            <w:vAlign w:val="bottom"/>
          </w:tcPr>
          <w:p w14:paraId="125BA9FE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1952A9F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E014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อาคารและ</w:t>
            </w:r>
          </w:p>
        </w:tc>
        <w:tc>
          <w:tcPr>
            <w:tcW w:w="270" w:type="dxa"/>
            <w:vAlign w:val="bottom"/>
          </w:tcPr>
          <w:p w14:paraId="3290FC31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F27A2E3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E014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ส่วนปรับปรุง</w:t>
            </w:r>
          </w:p>
        </w:tc>
        <w:tc>
          <w:tcPr>
            <w:tcW w:w="180" w:type="dxa"/>
            <w:vAlign w:val="bottom"/>
          </w:tcPr>
          <w:p w14:paraId="2EA0DC6C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6C34DBBF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E014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เครื่องจักรและ</w:t>
            </w:r>
          </w:p>
        </w:tc>
        <w:tc>
          <w:tcPr>
            <w:tcW w:w="180" w:type="dxa"/>
            <w:vAlign w:val="bottom"/>
          </w:tcPr>
          <w:p w14:paraId="42DF1749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38D30C0" w14:textId="77777777" w:rsidR="006A21BB" w:rsidRPr="00AD1F64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D1F6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ในการ</w:t>
            </w:r>
          </w:p>
        </w:tc>
        <w:tc>
          <w:tcPr>
            <w:tcW w:w="180" w:type="dxa"/>
          </w:tcPr>
          <w:p w14:paraId="5A93F86F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9AEAD7C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E0142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เครื่องใช้</w:t>
            </w:r>
          </w:p>
        </w:tc>
        <w:tc>
          <w:tcPr>
            <w:tcW w:w="180" w:type="dxa"/>
            <w:vAlign w:val="bottom"/>
          </w:tcPr>
          <w:p w14:paraId="3D427538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997B2E5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BB6D4F6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01485B6" w14:textId="77777777" w:rsidR="006A21BB" w:rsidRPr="00A81779" w:rsidRDefault="006A21BB" w:rsidP="000F0B5E">
            <w:pPr>
              <w:pStyle w:val="acctcolumnheading"/>
              <w:spacing w:after="0" w:line="240" w:lineRule="auto"/>
              <w:ind w:right="-57" w:hanging="8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ระหว่างก่อสร้าง</w:t>
            </w:r>
          </w:p>
        </w:tc>
        <w:tc>
          <w:tcPr>
            <w:tcW w:w="180" w:type="dxa"/>
            <w:vAlign w:val="bottom"/>
          </w:tcPr>
          <w:p w14:paraId="2E5A4E44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979548E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</w:tr>
      <w:tr w:rsidR="006A21BB" w:rsidRPr="009201F6" w14:paraId="1A44F1F0" w14:textId="77777777" w:rsidTr="000F0B5E">
        <w:trPr>
          <w:cantSplit/>
          <w:trHeight w:val="397"/>
          <w:tblHeader/>
        </w:trPr>
        <w:tc>
          <w:tcPr>
            <w:tcW w:w="2700" w:type="dxa"/>
            <w:vAlign w:val="bottom"/>
          </w:tcPr>
          <w:p w14:paraId="0725F2F9" w14:textId="77777777" w:rsidR="006A21BB" w:rsidRPr="006E0142" w:rsidRDefault="006A21BB" w:rsidP="006A2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5E6DDF9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E014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ส่วนปรับปรุง</w:t>
            </w:r>
          </w:p>
        </w:tc>
        <w:tc>
          <w:tcPr>
            <w:tcW w:w="180" w:type="dxa"/>
            <w:vAlign w:val="bottom"/>
          </w:tcPr>
          <w:p w14:paraId="14DE770C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589B5D1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E014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ส่วนปรับปรุง</w:t>
            </w:r>
          </w:p>
        </w:tc>
        <w:tc>
          <w:tcPr>
            <w:tcW w:w="270" w:type="dxa"/>
            <w:vAlign w:val="bottom"/>
          </w:tcPr>
          <w:p w14:paraId="7F10DE13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5248639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สินทรัพย์เช่า</w:t>
            </w:r>
          </w:p>
        </w:tc>
        <w:tc>
          <w:tcPr>
            <w:tcW w:w="180" w:type="dxa"/>
            <w:vAlign w:val="bottom"/>
          </w:tcPr>
          <w:p w14:paraId="253E1459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99F536D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E014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อุปกรณ์</w:t>
            </w:r>
          </w:p>
        </w:tc>
        <w:tc>
          <w:tcPr>
            <w:tcW w:w="180" w:type="dxa"/>
            <w:vAlign w:val="bottom"/>
          </w:tcPr>
          <w:p w14:paraId="5050662C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6C7D34" w14:textId="77777777" w:rsidR="006A21BB" w:rsidRPr="00AD1F64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D1F6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ดำเนินงาน</w:t>
            </w:r>
          </w:p>
        </w:tc>
        <w:tc>
          <w:tcPr>
            <w:tcW w:w="180" w:type="dxa"/>
          </w:tcPr>
          <w:p w14:paraId="580BF7D9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E30365E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E014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สำนักงาน</w:t>
            </w:r>
          </w:p>
        </w:tc>
        <w:tc>
          <w:tcPr>
            <w:tcW w:w="180" w:type="dxa"/>
            <w:vAlign w:val="bottom"/>
          </w:tcPr>
          <w:p w14:paraId="7AA29B9F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B391D0B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E014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ยานพาหนะ</w:t>
            </w:r>
          </w:p>
        </w:tc>
        <w:tc>
          <w:tcPr>
            <w:tcW w:w="180" w:type="dxa"/>
            <w:vAlign w:val="bottom"/>
          </w:tcPr>
          <w:p w14:paraId="691C199E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60FAE71" w14:textId="77777777" w:rsidR="006A21BB" w:rsidRPr="00A81779" w:rsidRDefault="006A21BB" w:rsidP="006A21BB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และ</w:t>
            </w:r>
            <w:r w:rsidRPr="00A8177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ติดตั้ง</w:t>
            </w:r>
          </w:p>
        </w:tc>
        <w:tc>
          <w:tcPr>
            <w:tcW w:w="180" w:type="dxa"/>
            <w:vAlign w:val="bottom"/>
          </w:tcPr>
          <w:p w14:paraId="52A42268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DC8C545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6E0142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50202F" w:rsidRPr="009201F6" w14:paraId="054F171C" w14:textId="77777777" w:rsidTr="000F0B5E">
        <w:trPr>
          <w:cantSplit/>
          <w:trHeight w:val="284"/>
        </w:trPr>
        <w:tc>
          <w:tcPr>
            <w:tcW w:w="2700" w:type="dxa"/>
            <w:vAlign w:val="bottom"/>
          </w:tcPr>
          <w:p w14:paraId="6202400E" w14:textId="77777777" w:rsidR="0050202F" w:rsidRPr="006E0142" w:rsidRDefault="0050202F" w:rsidP="00502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610" w:type="dxa"/>
            <w:gridSpan w:val="17"/>
          </w:tcPr>
          <w:p w14:paraId="0B6037F3" w14:textId="77777777" w:rsidR="0050202F" w:rsidRPr="00EC36F2" w:rsidRDefault="0050202F" w:rsidP="0050202F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EC36F2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50202F" w:rsidRPr="009201F6" w14:paraId="30772399" w14:textId="77777777" w:rsidTr="000F0B5E">
        <w:trPr>
          <w:cantSplit/>
          <w:trHeight w:val="397"/>
        </w:trPr>
        <w:tc>
          <w:tcPr>
            <w:tcW w:w="2700" w:type="dxa"/>
            <w:vAlign w:val="bottom"/>
          </w:tcPr>
          <w:p w14:paraId="463638A1" w14:textId="77777777" w:rsidR="0050202F" w:rsidRPr="00C76DEA" w:rsidRDefault="0050202F" w:rsidP="00502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76DE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170" w:type="dxa"/>
            <w:vAlign w:val="bottom"/>
          </w:tcPr>
          <w:p w14:paraId="29275FD1" w14:textId="77777777" w:rsidR="0050202F" w:rsidRPr="00C76DEA" w:rsidRDefault="0050202F" w:rsidP="0050202F">
            <w:pPr>
              <w:pStyle w:val="acctfourfigures"/>
              <w:tabs>
                <w:tab w:val="clear" w:pos="765"/>
              </w:tabs>
              <w:spacing w:line="240" w:lineRule="auto"/>
              <w:ind w:left="-60" w:right="-9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6939AE8" w14:textId="77777777" w:rsidR="0050202F" w:rsidRPr="00C76DEA" w:rsidRDefault="0050202F" w:rsidP="0050202F">
            <w:pPr>
              <w:pStyle w:val="acctfourfigures"/>
              <w:tabs>
                <w:tab w:val="clear" w:pos="765"/>
              </w:tabs>
              <w:spacing w:line="240" w:lineRule="auto"/>
              <w:ind w:left="-60" w:right="-9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7AAA925" w14:textId="77777777" w:rsidR="0050202F" w:rsidRPr="00AE5D00" w:rsidRDefault="0050202F" w:rsidP="0050202F">
            <w:pPr>
              <w:pStyle w:val="acctfourfigures"/>
              <w:tabs>
                <w:tab w:val="clear" w:pos="765"/>
              </w:tabs>
              <w:spacing w:line="240" w:lineRule="auto"/>
              <w:ind w:left="-60" w:right="-9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927DBBC" w14:textId="77777777" w:rsidR="0050202F" w:rsidRPr="00C76DEA" w:rsidRDefault="0050202F" w:rsidP="0050202F">
            <w:pPr>
              <w:pStyle w:val="acctfourfigures"/>
              <w:tabs>
                <w:tab w:val="clear" w:pos="765"/>
              </w:tabs>
              <w:spacing w:line="240" w:lineRule="auto"/>
              <w:ind w:left="-60" w:right="-9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925BFB3" w14:textId="77777777" w:rsidR="0050202F" w:rsidRPr="00C76DEA" w:rsidRDefault="0050202F" w:rsidP="0050202F">
            <w:pPr>
              <w:pStyle w:val="acctfourfigures"/>
              <w:tabs>
                <w:tab w:val="clear" w:pos="765"/>
              </w:tabs>
              <w:spacing w:line="240" w:lineRule="auto"/>
              <w:ind w:left="-60" w:right="-9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837E802" w14:textId="77777777" w:rsidR="0050202F" w:rsidRPr="00C76DEA" w:rsidRDefault="0050202F" w:rsidP="0050202F">
            <w:pPr>
              <w:pStyle w:val="acctfourfigures"/>
              <w:tabs>
                <w:tab w:val="clear" w:pos="765"/>
              </w:tabs>
              <w:spacing w:line="240" w:lineRule="auto"/>
              <w:ind w:left="-60" w:right="-9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3CC4E1F" w14:textId="77777777" w:rsidR="0050202F" w:rsidRPr="00C76DEA" w:rsidRDefault="0050202F" w:rsidP="0050202F">
            <w:pPr>
              <w:pStyle w:val="acctfourfigures"/>
              <w:tabs>
                <w:tab w:val="clear" w:pos="765"/>
              </w:tabs>
              <w:spacing w:line="240" w:lineRule="auto"/>
              <w:ind w:left="-60" w:right="-9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FDDDA59" w14:textId="77777777" w:rsidR="0050202F" w:rsidRPr="00C76DEA" w:rsidRDefault="0050202F" w:rsidP="0050202F">
            <w:pPr>
              <w:pStyle w:val="acctfourfigures"/>
              <w:tabs>
                <w:tab w:val="clear" w:pos="765"/>
              </w:tabs>
              <w:spacing w:line="240" w:lineRule="auto"/>
              <w:ind w:left="-60" w:right="-9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D0E4F10" w14:textId="77777777" w:rsidR="0050202F" w:rsidRPr="00C76DEA" w:rsidRDefault="0050202F" w:rsidP="0050202F">
            <w:pPr>
              <w:pStyle w:val="acctfourfigures"/>
              <w:tabs>
                <w:tab w:val="clear" w:pos="765"/>
              </w:tabs>
              <w:spacing w:line="240" w:lineRule="auto"/>
              <w:ind w:left="-60" w:right="-9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8FC04A2" w14:textId="77777777" w:rsidR="0050202F" w:rsidRPr="00C76DEA" w:rsidRDefault="0050202F" w:rsidP="0050202F">
            <w:pPr>
              <w:pStyle w:val="acctfourfigures"/>
              <w:tabs>
                <w:tab w:val="clear" w:pos="765"/>
              </w:tabs>
              <w:spacing w:line="240" w:lineRule="auto"/>
              <w:ind w:left="-60" w:right="-9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74AA360" w14:textId="77777777" w:rsidR="0050202F" w:rsidRPr="00C76DEA" w:rsidRDefault="0050202F" w:rsidP="0050202F">
            <w:pPr>
              <w:pStyle w:val="acctfourfigures"/>
              <w:tabs>
                <w:tab w:val="clear" w:pos="765"/>
              </w:tabs>
              <w:spacing w:line="240" w:lineRule="auto"/>
              <w:ind w:left="-60" w:right="-9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56A829F" w14:textId="77777777" w:rsidR="0050202F" w:rsidRPr="00C76DEA" w:rsidRDefault="0050202F" w:rsidP="0050202F">
            <w:pPr>
              <w:pStyle w:val="acctfourfigures"/>
              <w:tabs>
                <w:tab w:val="clear" w:pos="765"/>
              </w:tabs>
              <w:spacing w:line="240" w:lineRule="auto"/>
              <w:ind w:left="-60" w:right="-9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2220B6B" w14:textId="77777777" w:rsidR="0050202F" w:rsidRPr="00C76DEA" w:rsidRDefault="0050202F" w:rsidP="0050202F">
            <w:pPr>
              <w:pStyle w:val="acctfourfigures"/>
              <w:tabs>
                <w:tab w:val="clear" w:pos="765"/>
              </w:tabs>
              <w:spacing w:line="240" w:lineRule="auto"/>
              <w:ind w:left="-60" w:right="-9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F1CD2CD" w14:textId="77777777" w:rsidR="0050202F" w:rsidRPr="00C76DEA" w:rsidRDefault="0050202F" w:rsidP="0050202F">
            <w:pPr>
              <w:pStyle w:val="acctfourfigures"/>
              <w:tabs>
                <w:tab w:val="clear" w:pos="765"/>
              </w:tabs>
              <w:spacing w:line="240" w:lineRule="auto"/>
              <w:ind w:left="-60" w:right="-9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FCFCE85" w14:textId="77777777" w:rsidR="0050202F" w:rsidRPr="00C76DEA" w:rsidRDefault="0050202F" w:rsidP="0050202F">
            <w:pPr>
              <w:pStyle w:val="acctfourfigures"/>
              <w:tabs>
                <w:tab w:val="clear" w:pos="765"/>
              </w:tabs>
              <w:spacing w:line="240" w:lineRule="auto"/>
              <w:ind w:left="-60" w:right="-9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232D287" w14:textId="77777777" w:rsidR="0050202F" w:rsidRPr="00C76DEA" w:rsidRDefault="0050202F" w:rsidP="0050202F">
            <w:pPr>
              <w:pStyle w:val="acctfourfigures"/>
              <w:tabs>
                <w:tab w:val="clear" w:pos="765"/>
              </w:tabs>
              <w:spacing w:line="240" w:lineRule="auto"/>
              <w:ind w:left="-60" w:right="-9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2C37BF4" w14:textId="77777777" w:rsidR="0050202F" w:rsidRPr="00C76DEA" w:rsidRDefault="0050202F" w:rsidP="0050202F">
            <w:pPr>
              <w:pStyle w:val="acctfourfigures"/>
              <w:tabs>
                <w:tab w:val="clear" w:pos="765"/>
              </w:tabs>
              <w:spacing w:line="240" w:lineRule="auto"/>
              <w:ind w:left="-60" w:right="-9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50202F" w:rsidRPr="009201F6" w14:paraId="033D9133" w14:textId="77777777" w:rsidTr="000F0B5E">
        <w:trPr>
          <w:cantSplit/>
          <w:trHeight w:val="397"/>
        </w:trPr>
        <w:tc>
          <w:tcPr>
            <w:tcW w:w="2700" w:type="dxa"/>
            <w:vAlign w:val="bottom"/>
          </w:tcPr>
          <w:p w14:paraId="659D63E5" w14:textId="77777777" w:rsidR="0050202F" w:rsidRPr="00FE65CC" w:rsidRDefault="0050202F" w:rsidP="001F2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8" w:hanging="14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</w:t>
            </w:r>
            <w:r w:rsidR="001F20CA">
              <w:rPr>
                <w:rFonts w:ascii="Angsana New" w:hAnsi="Angsana New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170" w:type="dxa"/>
            <w:vAlign w:val="bottom"/>
          </w:tcPr>
          <w:p w14:paraId="620E34B0" w14:textId="77777777" w:rsidR="0050202F" w:rsidRPr="00E478C8" w:rsidRDefault="0050202F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6081E60" w14:textId="77777777" w:rsidR="0050202F" w:rsidRPr="00E478C8" w:rsidRDefault="0050202F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0822BEF" w14:textId="77777777" w:rsidR="0050202F" w:rsidRPr="00E478C8" w:rsidRDefault="0050202F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CDC283E" w14:textId="77777777" w:rsidR="0050202F" w:rsidRPr="00E478C8" w:rsidRDefault="0050202F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500CA1C" w14:textId="77777777" w:rsidR="0050202F" w:rsidRPr="00E478C8" w:rsidRDefault="0050202F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A566A1E" w14:textId="77777777" w:rsidR="0050202F" w:rsidRPr="00E478C8" w:rsidRDefault="0050202F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0031C17E" w14:textId="77777777" w:rsidR="0050202F" w:rsidRPr="00E478C8" w:rsidRDefault="0050202F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FD8A1EB" w14:textId="77777777" w:rsidR="0050202F" w:rsidRPr="00E478C8" w:rsidRDefault="0050202F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04C86F1F" w14:textId="77777777" w:rsidR="0050202F" w:rsidRPr="00E478C8" w:rsidRDefault="0050202F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85BA354" w14:textId="77777777" w:rsidR="0050202F" w:rsidRPr="00E478C8" w:rsidRDefault="0050202F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0E9599DA" w14:textId="77777777" w:rsidR="0050202F" w:rsidRPr="00E478C8" w:rsidRDefault="0050202F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C3BFF0B" w14:textId="77777777" w:rsidR="0050202F" w:rsidRPr="00E478C8" w:rsidRDefault="0050202F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44B41388" w14:textId="77777777" w:rsidR="0050202F" w:rsidRPr="00E478C8" w:rsidRDefault="0050202F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B5E1FD9" w14:textId="77777777" w:rsidR="0050202F" w:rsidRPr="00E478C8" w:rsidRDefault="0050202F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4F8A0B2" w14:textId="77777777" w:rsidR="0050202F" w:rsidRPr="00E478C8" w:rsidRDefault="0050202F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139B6D7" w14:textId="77777777" w:rsidR="0050202F" w:rsidRPr="00E478C8" w:rsidRDefault="0050202F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E28186B" w14:textId="77777777" w:rsidR="0050202F" w:rsidRPr="00E478C8" w:rsidRDefault="0050202F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1F20CA" w:rsidRPr="009201F6" w14:paraId="0915475F" w14:textId="77777777" w:rsidTr="000F0B5E">
        <w:trPr>
          <w:cantSplit/>
          <w:trHeight w:val="397"/>
        </w:trPr>
        <w:tc>
          <w:tcPr>
            <w:tcW w:w="2700" w:type="dxa"/>
            <w:vAlign w:val="bottom"/>
          </w:tcPr>
          <w:p w14:paraId="6BF805B6" w14:textId="77777777" w:rsidR="001F20CA" w:rsidRPr="0041506F" w:rsidRDefault="001F20CA" w:rsidP="001F2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8" w:hanging="14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1170" w:type="dxa"/>
            <w:vAlign w:val="bottom"/>
          </w:tcPr>
          <w:p w14:paraId="250017D0" w14:textId="77777777" w:rsidR="001F20CA" w:rsidRPr="00E478C8" w:rsidRDefault="001F20CA" w:rsidP="001F20C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342,191</w:t>
            </w:r>
          </w:p>
        </w:tc>
        <w:tc>
          <w:tcPr>
            <w:tcW w:w="180" w:type="dxa"/>
            <w:vAlign w:val="bottom"/>
          </w:tcPr>
          <w:p w14:paraId="0F9E3CBD" w14:textId="77777777" w:rsidR="001F20CA" w:rsidRPr="00E478C8" w:rsidRDefault="001F20CA" w:rsidP="001F20C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448CDEA6" w14:textId="77777777" w:rsidR="001F20CA" w:rsidRPr="00E478C8" w:rsidRDefault="001F20CA" w:rsidP="001F20C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31,354</w:t>
            </w:r>
          </w:p>
        </w:tc>
        <w:tc>
          <w:tcPr>
            <w:tcW w:w="270" w:type="dxa"/>
            <w:vAlign w:val="bottom"/>
          </w:tcPr>
          <w:p w14:paraId="6B4664C9" w14:textId="77777777" w:rsidR="001F20CA" w:rsidRPr="00E478C8" w:rsidRDefault="001F20CA" w:rsidP="001F20C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06957519" w14:textId="77777777" w:rsidR="001F20CA" w:rsidRPr="00E478C8" w:rsidRDefault="001F20CA" w:rsidP="001F20C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38,257</w:t>
            </w:r>
          </w:p>
        </w:tc>
        <w:tc>
          <w:tcPr>
            <w:tcW w:w="180" w:type="dxa"/>
            <w:vAlign w:val="bottom"/>
          </w:tcPr>
          <w:p w14:paraId="2EBA0026" w14:textId="77777777" w:rsidR="001F20CA" w:rsidRPr="00E478C8" w:rsidRDefault="001F20CA" w:rsidP="001F20C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0A470E5" w14:textId="77777777" w:rsidR="001F20CA" w:rsidRPr="00E478C8" w:rsidRDefault="001F20CA" w:rsidP="001F20C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598</w:t>
            </w:r>
          </w:p>
        </w:tc>
        <w:tc>
          <w:tcPr>
            <w:tcW w:w="180" w:type="dxa"/>
            <w:vAlign w:val="bottom"/>
          </w:tcPr>
          <w:p w14:paraId="2F8BD8C9" w14:textId="77777777" w:rsidR="001F20CA" w:rsidRPr="00E478C8" w:rsidRDefault="001F20CA" w:rsidP="001F20C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23085776" w14:textId="77777777" w:rsidR="001F20CA" w:rsidRPr="00E478C8" w:rsidRDefault="001F20CA" w:rsidP="001F20C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48,237</w:t>
            </w:r>
          </w:p>
        </w:tc>
        <w:tc>
          <w:tcPr>
            <w:tcW w:w="180" w:type="dxa"/>
            <w:vAlign w:val="bottom"/>
          </w:tcPr>
          <w:p w14:paraId="12100570" w14:textId="77777777" w:rsidR="001F20CA" w:rsidRPr="00E478C8" w:rsidRDefault="001F20CA" w:rsidP="001F20C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0BAD5CAD" w14:textId="77777777" w:rsidR="001F20CA" w:rsidRPr="00E478C8" w:rsidRDefault="001F20CA" w:rsidP="001F20C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10,271</w:t>
            </w:r>
          </w:p>
        </w:tc>
        <w:tc>
          <w:tcPr>
            <w:tcW w:w="180" w:type="dxa"/>
            <w:vAlign w:val="bottom"/>
          </w:tcPr>
          <w:p w14:paraId="14C91B2A" w14:textId="77777777" w:rsidR="001F20CA" w:rsidRPr="00E478C8" w:rsidRDefault="001F20CA" w:rsidP="001F20C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0223C439" w14:textId="77777777" w:rsidR="001F20CA" w:rsidRPr="00E478C8" w:rsidRDefault="001F20CA" w:rsidP="001F20C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17,930</w:t>
            </w:r>
          </w:p>
        </w:tc>
        <w:tc>
          <w:tcPr>
            <w:tcW w:w="180" w:type="dxa"/>
            <w:vAlign w:val="bottom"/>
          </w:tcPr>
          <w:p w14:paraId="312B6765" w14:textId="77777777" w:rsidR="001F20CA" w:rsidRPr="00E478C8" w:rsidRDefault="001F20CA" w:rsidP="001F20C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692A595E" w14:textId="77777777" w:rsidR="001F20CA" w:rsidRPr="00E478C8" w:rsidRDefault="001F20CA" w:rsidP="00935E25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8B36D87" w14:textId="77777777" w:rsidR="001F20CA" w:rsidRPr="00E478C8" w:rsidRDefault="001F20CA" w:rsidP="001F20C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67D899E" w14:textId="77777777" w:rsidR="001F20CA" w:rsidRPr="00E478C8" w:rsidRDefault="001F20CA" w:rsidP="001F20C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488,838</w:t>
            </w:r>
          </w:p>
        </w:tc>
      </w:tr>
      <w:tr w:rsidR="001F20CA" w:rsidRPr="009201F6" w14:paraId="3640E19C" w14:textId="77777777" w:rsidTr="000F0B5E">
        <w:trPr>
          <w:cantSplit/>
          <w:trHeight w:val="397"/>
        </w:trPr>
        <w:tc>
          <w:tcPr>
            <w:tcW w:w="2700" w:type="dxa"/>
            <w:vAlign w:val="bottom"/>
          </w:tcPr>
          <w:p w14:paraId="105FBA3E" w14:textId="77777777" w:rsidR="001F20CA" w:rsidRPr="0041506F" w:rsidRDefault="001F20CA" w:rsidP="001F2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8" w:hanging="14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ภายใต้สัญญาเช่าการเงิน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3788EE0" w14:textId="77777777" w:rsidR="001F20CA" w:rsidRPr="00E478C8" w:rsidRDefault="001F20CA" w:rsidP="00A45E71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30E039E" w14:textId="77777777" w:rsidR="001F20CA" w:rsidRPr="00E478C8" w:rsidRDefault="001F20CA" w:rsidP="001F20C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BAD6883" w14:textId="77777777" w:rsidR="001F20CA" w:rsidRPr="00E478C8" w:rsidRDefault="001F20CA" w:rsidP="001F20CA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68F588F" w14:textId="77777777" w:rsidR="001F20CA" w:rsidRPr="00E478C8" w:rsidRDefault="001F20CA" w:rsidP="001F20C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445572A" w14:textId="77777777" w:rsidR="001F20CA" w:rsidRPr="00E478C8" w:rsidRDefault="001F20CA" w:rsidP="001F20C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32DD1B6" w14:textId="77777777" w:rsidR="001F20CA" w:rsidRPr="00E478C8" w:rsidRDefault="001F20CA" w:rsidP="001F20C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FD2D25E" w14:textId="77777777" w:rsidR="001F20CA" w:rsidRPr="00E478C8" w:rsidRDefault="001F20CA" w:rsidP="00A45E71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5DD09D0" w14:textId="77777777" w:rsidR="001F20CA" w:rsidRPr="00E478C8" w:rsidRDefault="001F20CA" w:rsidP="001F20C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BCE3ABE" w14:textId="77777777" w:rsidR="001F20CA" w:rsidRPr="00E478C8" w:rsidRDefault="001F20CA" w:rsidP="001F20C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1B05E1F" w14:textId="77777777" w:rsidR="001F20CA" w:rsidRPr="00E478C8" w:rsidRDefault="001F20CA" w:rsidP="001F20C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6178F9A" w14:textId="77777777" w:rsidR="001F20CA" w:rsidRPr="00E478C8" w:rsidRDefault="001F20CA" w:rsidP="001F20C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507</w:t>
            </w:r>
          </w:p>
        </w:tc>
        <w:tc>
          <w:tcPr>
            <w:tcW w:w="180" w:type="dxa"/>
            <w:vAlign w:val="bottom"/>
          </w:tcPr>
          <w:p w14:paraId="50ECAD3C" w14:textId="77777777" w:rsidR="001F20CA" w:rsidRPr="00E478C8" w:rsidRDefault="001F20CA" w:rsidP="001F20C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2BEA9AB" w14:textId="77777777" w:rsidR="001F20CA" w:rsidRPr="00E478C8" w:rsidRDefault="001F20CA" w:rsidP="001F20C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77FDAEB" w14:textId="77777777" w:rsidR="001F20CA" w:rsidRPr="00E478C8" w:rsidRDefault="001F20CA" w:rsidP="001F20C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EFE1C06" w14:textId="77777777" w:rsidR="001F20CA" w:rsidRPr="00E478C8" w:rsidRDefault="001F20CA" w:rsidP="00935E25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585E3EE" w14:textId="77777777" w:rsidR="001F20CA" w:rsidRPr="00E478C8" w:rsidRDefault="001F20CA" w:rsidP="001F20C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C85DB74" w14:textId="77777777" w:rsidR="001F20CA" w:rsidRPr="00E478C8" w:rsidRDefault="001F20CA" w:rsidP="001F20C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507</w:t>
            </w:r>
          </w:p>
        </w:tc>
      </w:tr>
      <w:tr w:rsidR="001F20CA" w:rsidRPr="009201F6" w14:paraId="6702A542" w14:textId="77777777" w:rsidTr="000F0B5E">
        <w:trPr>
          <w:cantSplit/>
          <w:trHeight w:val="397"/>
        </w:trPr>
        <w:tc>
          <w:tcPr>
            <w:tcW w:w="2700" w:type="dxa"/>
            <w:vAlign w:val="bottom"/>
          </w:tcPr>
          <w:p w14:paraId="721BE9DF" w14:textId="77777777" w:rsidR="001F20CA" w:rsidRPr="00080900" w:rsidRDefault="001F20CA" w:rsidP="001F2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8" w:hanging="14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E805CD" w14:textId="77777777" w:rsidR="001F20CA" w:rsidRPr="00DC2F73" w:rsidRDefault="001F20CA" w:rsidP="001F20C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1248D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342,191</w:t>
            </w:r>
          </w:p>
        </w:tc>
        <w:tc>
          <w:tcPr>
            <w:tcW w:w="180" w:type="dxa"/>
            <w:vAlign w:val="bottom"/>
          </w:tcPr>
          <w:p w14:paraId="673351A0" w14:textId="77777777" w:rsidR="001F20CA" w:rsidRPr="00DC2F73" w:rsidRDefault="001F20CA" w:rsidP="001F20C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CF6442" w14:textId="77777777" w:rsidR="001F20CA" w:rsidRPr="00DC2F73" w:rsidRDefault="001F20CA" w:rsidP="001F20C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1248D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31,354</w:t>
            </w:r>
          </w:p>
        </w:tc>
        <w:tc>
          <w:tcPr>
            <w:tcW w:w="270" w:type="dxa"/>
            <w:vAlign w:val="bottom"/>
          </w:tcPr>
          <w:p w14:paraId="4D45F87D" w14:textId="77777777" w:rsidR="001F20CA" w:rsidRPr="00DC2F73" w:rsidRDefault="001F20CA" w:rsidP="001F20C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5ABC50" w14:textId="77777777" w:rsidR="001F20CA" w:rsidRPr="00DC2F73" w:rsidRDefault="001F20CA" w:rsidP="001F20C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1248D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38,25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03F707EE" w14:textId="77777777" w:rsidR="001F20CA" w:rsidRPr="00DC2F73" w:rsidRDefault="001F20CA" w:rsidP="001F20C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F7F826" w14:textId="77777777" w:rsidR="001F20CA" w:rsidRPr="00DC2F73" w:rsidRDefault="001F20CA" w:rsidP="001F20C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1248D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598</w:t>
            </w:r>
          </w:p>
        </w:tc>
        <w:tc>
          <w:tcPr>
            <w:tcW w:w="180" w:type="dxa"/>
            <w:vAlign w:val="bottom"/>
          </w:tcPr>
          <w:p w14:paraId="61F7969B" w14:textId="77777777" w:rsidR="001F20CA" w:rsidRPr="00DC2F73" w:rsidRDefault="001F20CA" w:rsidP="001F20C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59991D" w14:textId="77777777" w:rsidR="001F20CA" w:rsidRPr="00DC2F73" w:rsidRDefault="001F20CA" w:rsidP="001F20C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1248D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48,237</w:t>
            </w:r>
          </w:p>
        </w:tc>
        <w:tc>
          <w:tcPr>
            <w:tcW w:w="180" w:type="dxa"/>
            <w:vAlign w:val="bottom"/>
          </w:tcPr>
          <w:p w14:paraId="7253E172" w14:textId="77777777" w:rsidR="001F20CA" w:rsidRPr="00DC2F73" w:rsidRDefault="001F20CA" w:rsidP="001F20C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FCD29F" w14:textId="77777777" w:rsidR="001F20CA" w:rsidRPr="00DC2F73" w:rsidRDefault="001F20CA" w:rsidP="001F20C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1248D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10,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778</w:t>
            </w:r>
          </w:p>
        </w:tc>
        <w:tc>
          <w:tcPr>
            <w:tcW w:w="180" w:type="dxa"/>
            <w:vAlign w:val="bottom"/>
          </w:tcPr>
          <w:p w14:paraId="7C28C924" w14:textId="77777777" w:rsidR="001F20CA" w:rsidRPr="00DC2F73" w:rsidRDefault="001F20CA" w:rsidP="001F20C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B970CD" w14:textId="77777777" w:rsidR="001F20CA" w:rsidRPr="00DC2F73" w:rsidRDefault="001F20CA" w:rsidP="001F20C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1248D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17,930</w:t>
            </w:r>
          </w:p>
        </w:tc>
        <w:tc>
          <w:tcPr>
            <w:tcW w:w="180" w:type="dxa"/>
            <w:vAlign w:val="bottom"/>
          </w:tcPr>
          <w:p w14:paraId="3C2932BA" w14:textId="77777777" w:rsidR="001F20CA" w:rsidRPr="00DC2F73" w:rsidRDefault="001F20CA" w:rsidP="001F20C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8BE3A3" w14:textId="77777777" w:rsidR="001F20CA" w:rsidRPr="00FD14BF" w:rsidRDefault="001F20CA" w:rsidP="00935E25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3A757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8A8A46D" w14:textId="77777777" w:rsidR="001F20CA" w:rsidRPr="00DC2F73" w:rsidRDefault="001F20CA" w:rsidP="001F20C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B8DCFC" w14:textId="77777777" w:rsidR="001F20CA" w:rsidRPr="00DC2F73" w:rsidRDefault="001F20CA" w:rsidP="001F20C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489,345</w:t>
            </w:r>
          </w:p>
        </w:tc>
      </w:tr>
      <w:tr w:rsidR="001F20CA" w:rsidRPr="009201F6" w14:paraId="616D7EF1" w14:textId="77777777" w:rsidTr="000F0B5E">
        <w:trPr>
          <w:cantSplit/>
          <w:trHeight w:val="397"/>
        </w:trPr>
        <w:tc>
          <w:tcPr>
            <w:tcW w:w="2700" w:type="dxa"/>
            <w:vAlign w:val="bottom"/>
          </w:tcPr>
          <w:p w14:paraId="6B8ABC9A" w14:textId="77777777" w:rsidR="001F20CA" w:rsidRPr="00D54479" w:rsidRDefault="001F20CA" w:rsidP="001F2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8" w:hanging="14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E65C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E65CC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FE65C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FE65CC">
              <w:rPr>
                <w:rFonts w:ascii="Angsana New" w:hAnsi="Angsana New"/>
                <w:b/>
                <w:bCs/>
                <w:sz w:val="28"/>
                <w:szCs w:val="28"/>
              </w:rPr>
              <w:t>25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447241CD" w14:textId="77777777" w:rsidR="001F20CA" w:rsidRPr="00E478C8" w:rsidRDefault="001F20CA" w:rsidP="001F20C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E533800" w14:textId="77777777" w:rsidR="001F20CA" w:rsidRPr="00E478C8" w:rsidRDefault="001F20CA" w:rsidP="001F20C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99852BC" w14:textId="77777777" w:rsidR="001F20CA" w:rsidRPr="00E478C8" w:rsidRDefault="001F20CA" w:rsidP="001F20C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3AABE27" w14:textId="77777777" w:rsidR="001F20CA" w:rsidRPr="00E478C8" w:rsidRDefault="001F20CA" w:rsidP="001F20C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84DBF6D" w14:textId="77777777" w:rsidR="001F20CA" w:rsidRPr="00E478C8" w:rsidRDefault="001F20CA" w:rsidP="001F20C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9B58999" w14:textId="77777777" w:rsidR="001F20CA" w:rsidRPr="00E478C8" w:rsidRDefault="001F20CA" w:rsidP="001F20C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646C739E" w14:textId="77777777" w:rsidR="001F20CA" w:rsidRPr="00E478C8" w:rsidRDefault="001F20CA" w:rsidP="001F20C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F9C67B7" w14:textId="77777777" w:rsidR="001F20CA" w:rsidRPr="00E478C8" w:rsidRDefault="001F20CA" w:rsidP="001F20C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E439FDD" w14:textId="77777777" w:rsidR="001F20CA" w:rsidRPr="00E478C8" w:rsidRDefault="001F20CA" w:rsidP="001F20C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358A699" w14:textId="77777777" w:rsidR="001F20CA" w:rsidRPr="00E478C8" w:rsidRDefault="001F20CA" w:rsidP="001F20C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AFBEFBC" w14:textId="77777777" w:rsidR="001F20CA" w:rsidRPr="00E478C8" w:rsidRDefault="001F20CA" w:rsidP="001F20C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E28C2F5" w14:textId="77777777" w:rsidR="001F20CA" w:rsidRPr="00E478C8" w:rsidRDefault="001F20CA" w:rsidP="001F20C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0CCC0BAC" w14:textId="77777777" w:rsidR="001F20CA" w:rsidRPr="00E478C8" w:rsidRDefault="001F20CA" w:rsidP="001F20C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AE870B9" w14:textId="77777777" w:rsidR="001F20CA" w:rsidRPr="00E478C8" w:rsidRDefault="001F20CA" w:rsidP="001F20C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12391545" w14:textId="77777777" w:rsidR="001F20CA" w:rsidRPr="00E478C8" w:rsidRDefault="001F20CA" w:rsidP="00935E25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2F1A40D" w14:textId="77777777" w:rsidR="001F20CA" w:rsidRPr="00E478C8" w:rsidRDefault="001F20CA" w:rsidP="001F20C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7B2F5219" w14:textId="77777777" w:rsidR="001F20CA" w:rsidRPr="00E478C8" w:rsidRDefault="001F20CA" w:rsidP="001F20C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1F20CA" w:rsidRPr="009201F6" w14:paraId="37418291" w14:textId="77777777" w:rsidTr="000F0B5E">
        <w:trPr>
          <w:cantSplit/>
          <w:trHeight w:val="397"/>
        </w:trPr>
        <w:tc>
          <w:tcPr>
            <w:tcW w:w="2700" w:type="dxa"/>
            <w:vAlign w:val="bottom"/>
          </w:tcPr>
          <w:p w14:paraId="40ABD91D" w14:textId="77777777" w:rsidR="001F20CA" w:rsidRPr="00FE65CC" w:rsidRDefault="001F20CA" w:rsidP="001F2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8" w:hanging="14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และ</w:t>
            </w:r>
            <w:r w:rsidRPr="00FE65C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1 มกราคม 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170" w:type="dxa"/>
            <w:vAlign w:val="bottom"/>
          </w:tcPr>
          <w:p w14:paraId="1BB50727" w14:textId="77777777" w:rsidR="001F20CA" w:rsidRPr="00E478C8" w:rsidRDefault="001F20CA" w:rsidP="001F20C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AE01FF0" w14:textId="77777777" w:rsidR="001F20CA" w:rsidRPr="00E478C8" w:rsidRDefault="001F20CA" w:rsidP="001F20C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335F993" w14:textId="77777777" w:rsidR="001F20CA" w:rsidRPr="00E478C8" w:rsidRDefault="001F20CA" w:rsidP="001F20C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8B46FDE" w14:textId="77777777" w:rsidR="001F20CA" w:rsidRPr="00E478C8" w:rsidRDefault="001F20CA" w:rsidP="001F20C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D346DF8" w14:textId="77777777" w:rsidR="001F20CA" w:rsidRPr="00E478C8" w:rsidRDefault="001F20CA" w:rsidP="001F20C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F6B8028" w14:textId="77777777" w:rsidR="001F20CA" w:rsidRPr="00E478C8" w:rsidRDefault="001F20CA" w:rsidP="001F20C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A208028" w14:textId="77777777" w:rsidR="001F20CA" w:rsidRPr="00E478C8" w:rsidRDefault="001F20CA" w:rsidP="001F20C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BE161AA" w14:textId="77777777" w:rsidR="001F20CA" w:rsidRPr="00E478C8" w:rsidRDefault="001F20CA" w:rsidP="001F20C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006C7627" w14:textId="77777777" w:rsidR="001F20CA" w:rsidRPr="00E478C8" w:rsidRDefault="001F20CA" w:rsidP="001F20C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BFD5CE8" w14:textId="77777777" w:rsidR="001F20CA" w:rsidRPr="00E478C8" w:rsidRDefault="001F20CA" w:rsidP="001F20C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21E2069A" w14:textId="77777777" w:rsidR="001F20CA" w:rsidRPr="00E478C8" w:rsidRDefault="001F20CA" w:rsidP="001F20C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7240A79" w14:textId="77777777" w:rsidR="001F20CA" w:rsidRPr="00E478C8" w:rsidRDefault="001F20CA" w:rsidP="001F20C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3CB2BD91" w14:textId="77777777" w:rsidR="001F20CA" w:rsidRPr="00E478C8" w:rsidRDefault="001F20CA" w:rsidP="001F20C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01F3606" w14:textId="77777777" w:rsidR="001F20CA" w:rsidRPr="00E478C8" w:rsidRDefault="001F20CA" w:rsidP="001F20C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8684F8F" w14:textId="77777777" w:rsidR="001F20CA" w:rsidRPr="00E478C8" w:rsidRDefault="001F20CA" w:rsidP="00935E25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4C0F073" w14:textId="77777777" w:rsidR="001F20CA" w:rsidRPr="00E478C8" w:rsidRDefault="001F20CA" w:rsidP="001F20C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8D53AE7" w14:textId="77777777" w:rsidR="001F20CA" w:rsidRPr="00E478C8" w:rsidRDefault="001F20CA" w:rsidP="001F20C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C728F5" w:rsidRPr="009201F6" w14:paraId="039A0C6D" w14:textId="77777777" w:rsidTr="000F0B5E">
        <w:trPr>
          <w:cantSplit/>
          <w:trHeight w:val="397"/>
        </w:trPr>
        <w:tc>
          <w:tcPr>
            <w:tcW w:w="2700" w:type="dxa"/>
            <w:vAlign w:val="bottom"/>
          </w:tcPr>
          <w:p w14:paraId="673AB590" w14:textId="77777777" w:rsidR="00C728F5" w:rsidRPr="0041506F" w:rsidRDefault="00C728F5" w:rsidP="00C72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8" w:hanging="14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2543AB1" w14:textId="77777777" w:rsidR="00C728F5" w:rsidRPr="00E478C8" w:rsidRDefault="00C728F5" w:rsidP="00C728F5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344,334</w:t>
            </w:r>
          </w:p>
        </w:tc>
        <w:tc>
          <w:tcPr>
            <w:tcW w:w="180" w:type="dxa"/>
            <w:vAlign w:val="bottom"/>
          </w:tcPr>
          <w:p w14:paraId="045C68ED" w14:textId="77777777" w:rsidR="00C728F5" w:rsidRPr="00E478C8" w:rsidRDefault="00C728F5" w:rsidP="00C728F5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83210A8" w14:textId="77777777" w:rsidR="00C728F5" w:rsidRPr="00E478C8" w:rsidRDefault="00C728F5" w:rsidP="00C728F5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A757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24,568</w:t>
            </w:r>
          </w:p>
        </w:tc>
        <w:tc>
          <w:tcPr>
            <w:tcW w:w="270" w:type="dxa"/>
            <w:vAlign w:val="bottom"/>
          </w:tcPr>
          <w:p w14:paraId="63B5DE96" w14:textId="77777777" w:rsidR="00C728F5" w:rsidRPr="00E478C8" w:rsidRDefault="00C728F5" w:rsidP="00C728F5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3290D5D" w14:textId="77777777" w:rsidR="00C728F5" w:rsidRPr="00E478C8" w:rsidRDefault="00C728F5" w:rsidP="00C728F5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A757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24,101</w:t>
            </w:r>
          </w:p>
        </w:tc>
        <w:tc>
          <w:tcPr>
            <w:tcW w:w="180" w:type="dxa"/>
            <w:vAlign w:val="bottom"/>
          </w:tcPr>
          <w:p w14:paraId="68F27FB3" w14:textId="77777777" w:rsidR="00C728F5" w:rsidRPr="00E478C8" w:rsidRDefault="00C728F5" w:rsidP="00C728F5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A19EAD7" w14:textId="77777777" w:rsidR="00C728F5" w:rsidRPr="00E478C8" w:rsidRDefault="00C728F5" w:rsidP="00C728F5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A757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434</w:t>
            </w:r>
          </w:p>
        </w:tc>
        <w:tc>
          <w:tcPr>
            <w:tcW w:w="180" w:type="dxa"/>
            <w:vAlign w:val="bottom"/>
          </w:tcPr>
          <w:p w14:paraId="0F531AC4" w14:textId="77777777" w:rsidR="00C728F5" w:rsidRPr="00E478C8" w:rsidRDefault="00C728F5" w:rsidP="00C728F5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23690D2" w14:textId="77777777" w:rsidR="00C728F5" w:rsidRPr="00E478C8" w:rsidRDefault="00C728F5" w:rsidP="00C728F5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A757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34,301</w:t>
            </w:r>
          </w:p>
        </w:tc>
        <w:tc>
          <w:tcPr>
            <w:tcW w:w="180" w:type="dxa"/>
            <w:vAlign w:val="bottom"/>
          </w:tcPr>
          <w:p w14:paraId="025E83F0" w14:textId="77777777" w:rsidR="00C728F5" w:rsidRDefault="00C728F5" w:rsidP="00C728F5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EF831C7" w14:textId="77777777" w:rsidR="00C728F5" w:rsidRPr="00E478C8" w:rsidRDefault="00C728F5" w:rsidP="00C728F5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A757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5,872</w:t>
            </w:r>
          </w:p>
        </w:tc>
        <w:tc>
          <w:tcPr>
            <w:tcW w:w="180" w:type="dxa"/>
            <w:vAlign w:val="bottom"/>
          </w:tcPr>
          <w:p w14:paraId="129A9AD9" w14:textId="77777777" w:rsidR="00C728F5" w:rsidRPr="00E478C8" w:rsidRDefault="00C728F5" w:rsidP="00C728F5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03336E5" w14:textId="77777777" w:rsidR="00C728F5" w:rsidRPr="00E478C8" w:rsidRDefault="00C728F5" w:rsidP="00C728F5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A757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11,543</w:t>
            </w:r>
          </w:p>
        </w:tc>
        <w:tc>
          <w:tcPr>
            <w:tcW w:w="180" w:type="dxa"/>
            <w:vAlign w:val="bottom"/>
          </w:tcPr>
          <w:p w14:paraId="57CDD4A5" w14:textId="77777777" w:rsidR="00C728F5" w:rsidRPr="00E478C8" w:rsidRDefault="00C728F5" w:rsidP="00C728F5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0E639589" w14:textId="77777777" w:rsidR="00C728F5" w:rsidRPr="00E478C8" w:rsidRDefault="00C728F5" w:rsidP="00935E25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A757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D6C6936" w14:textId="77777777" w:rsidR="00C728F5" w:rsidRPr="00E478C8" w:rsidRDefault="00C728F5" w:rsidP="00C728F5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30CF82F" w14:textId="77777777" w:rsidR="00C728F5" w:rsidRPr="00E478C8" w:rsidRDefault="00C728F5" w:rsidP="00C728F5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445,153</w:t>
            </w:r>
          </w:p>
        </w:tc>
      </w:tr>
      <w:tr w:rsidR="00C728F5" w:rsidRPr="009201F6" w14:paraId="62AC0529" w14:textId="77777777" w:rsidTr="000F0B5E">
        <w:trPr>
          <w:cantSplit/>
          <w:trHeight w:val="397"/>
        </w:trPr>
        <w:tc>
          <w:tcPr>
            <w:tcW w:w="2700" w:type="dxa"/>
            <w:vAlign w:val="bottom"/>
          </w:tcPr>
          <w:p w14:paraId="47DB73E9" w14:textId="77777777" w:rsidR="00C728F5" w:rsidRPr="0041506F" w:rsidRDefault="00C728F5" w:rsidP="00C72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8" w:hanging="14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48FA81F8" w14:textId="77777777" w:rsidR="00C728F5" w:rsidRPr="001248D0" w:rsidRDefault="00C728F5" w:rsidP="00C728F5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D58D625" w14:textId="77777777" w:rsidR="00C728F5" w:rsidRPr="001248D0" w:rsidRDefault="00C728F5" w:rsidP="00C728F5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41C151E" w14:textId="77777777" w:rsidR="00C728F5" w:rsidRPr="001248D0" w:rsidRDefault="00C728F5" w:rsidP="00C728F5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4630B46" w14:textId="77777777" w:rsidR="00C728F5" w:rsidRPr="001248D0" w:rsidRDefault="00C728F5" w:rsidP="00C728F5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6B43B13" w14:textId="77777777" w:rsidR="00C728F5" w:rsidRPr="001248D0" w:rsidRDefault="00C728F5" w:rsidP="00C728F5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B4AF5AF" w14:textId="77777777" w:rsidR="00C728F5" w:rsidRPr="001248D0" w:rsidRDefault="00C728F5" w:rsidP="00C728F5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15C013BE" w14:textId="77777777" w:rsidR="00C728F5" w:rsidRPr="001248D0" w:rsidRDefault="00C728F5" w:rsidP="00C728F5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4C21959" w14:textId="77777777" w:rsidR="00C728F5" w:rsidRPr="001248D0" w:rsidRDefault="00C728F5" w:rsidP="00C728F5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5531D16" w14:textId="77777777" w:rsidR="00C728F5" w:rsidRPr="001248D0" w:rsidRDefault="00C728F5" w:rsidP="00C728F5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08F9FDA" w14:textId="77777777" w:rsidR="00C728F5" w:rsidRPr="001248D0" w:rsidRDefault="00C728F5" w:rsidP="00C728F5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0F40CEB" w14:textId="77777777" w:rsidR="00C728F5" w:rsidRPr="001248D0" w:rsidRDefault="00C728F5" w:rsidP="00C728F5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DA058FB" w14:textId="77777777" w:rsidR="00C728F5" w:rsidRPr="001248D0" w:rsidRDefault="00C728F5" w:rsidP="00C728F5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1B8270B6" w14:textId="77777777" w:rsidR="00C728F5" w:rsidRPr="001248D0" w:rsidRDefault="00C728F5" w:rsidP="00C728F5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62AB7E7" w14:textId="77777777" w:rsidR="00C728F5" w:rsidRPr="00080900" w:rsidRDefault="00C728F5" w:rsidP="00C728F5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5FDE0530" w14:textId="77777777" w:rsidR="00C728F5" w:rsidRPr="003A7577" w:rsidRDefault="00C728F5" w:rsidP="00935E25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379EE68" w14:textId="77777777" w:rsidR="00C728F5" w:rsidRPr="00080900" w:rsidRDefault="00C728F5" w:rsidP="00C728F5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57BC022B" w14:textId="77777777" w:rsidR="00C728F5" w:rsidRPr="00080900" w:rsidRDefault="00C728F5" w:rsidP="00C728F5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C728F5" w:rsidRPr="00CC4AAA" w14:paraId="045E01BA" w14:textId="77777777" w:rsidTr="000F0B5E">
        <w:trPr>
          <w:cantSplit/>
          <w:trHeight w:val="361"/>
        </w:trPr>
        <w:tc>
          <w:tcPr>
            <w:tcW w:w="2700" w:type="dxa"/>
            <w:vAlign w:val="bottom"/>
          </w:tcPr>
          <w:p w14:paraId="7C4ED20E" w14:textId="77777777" w:rsidR="00C728F5" w:rsidRPr="00FE65CC" w:rsidRDefault="00C728F5" w:rsidP="00C72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8" w:hanging="14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65C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E65CC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FE65C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170" w:type="dxa"/>
            <w:vAlign w:val="bottom"/>
          </w:tcPr>
          <w:p w14:paraId="76DD4CF5" w14:textId="77777777" w:rsidR="00C728F5" w:rsidRPr="00C76DEA" w:rsidRDefault="00C728F5" w:rsidP="00C728F5">
            <w:pPr>
              <w:pStyle w:val="acctfourfigures"/>
              <w:tabs>
                <w:tab w:val="clear" w:pos="765"/>
              </w:tabs>
              <w:spacing w:line="240" w:lineRule="auto"/>
              <w:ind w:left="-60" w:right="-9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2DE462C" w14:textId="77777777" w:rsidR="00C728F5" w:rsidRPr="00C76DEA" w:rsidRDefault="00C728F5" w:rsidP="00C728F5">
            <w:pPr>
              <w:pStyle w:val="acctfourfigures"/>
              <w:tabs>
                <w:tab w:val="clear" w:pos="765"/>
              </w:tabs>
              <w:spacing w:line="240" w:lineRule="auto"/>
              <w:ind w:left="-60" w:right="-9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436C081" w14:textId="77777777" w:rsidR="00C728F5" w:rsidRPr="00A05BC9" w:rsidRDefault="00C728F5" w:rsidP="00C728F5">
            <w:pPr>
              <w:pStyle w:val="acctfourfigures"/>
              <w:tabs>
                <w:tab w:val="clear" w:pos="765"/>
              </w:tabs>
              <w:spacing w:line="240" w:lineRule="auto"/>
              <w:ind w:left="-60" w:right="-9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383E963" w14:textId="77777777" w:rsidR="00C728F5" w:rsidRPr="00C76DEA" w:rsidRDefault="00C728F5" w:rsidP="00C728F5">
            <w:pPr>
              <w:pStyle w:val="acctfourfigures"/>
              <w:tabs>
                <w:tab w:val="clear" w:pos="765"/>
              </w:tabs>
              <w:spacing w:line="240" w:lineRule="auto"/>
              <w:ind w:left="-60" w:right="-9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69D2A3E" w14:textId="77777777" w:rsidR="00C728F5" w:rsidRPr="00C76DEA" w:rsidRDefault="00C728F5" w:rsidP="00C728F5">
            <w:pPr>
              <w:pStyle w:val="acctfourfigures"/>
              <w:tabs>
                <w:tab w:val="clear" w:pos="765"/>
              </w:tabs>
              <w:spacing w:line="240" w:lineRule="auto"/>
              <w:ind w:left="-60" w:right="-9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66A7DF8" w14:textId="77777777" w:rsidR="00C728F5" w:rsidRPr="00C76DEA" w:rsidRDefault="00C728F5" w:rsidP="00C728F5">
            <w:pPr>
              <w:pStyle w:val="acctfourfigures"/>
              <w:tabs>
                <w:tab w:val="clear" w:pos="765"/>
              </w:tabs>
              <w:spacing w:line="240" w:lineRule="auto"/>
              <w:ind w:left="-60" w:right="-9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E6F46DF" w14:textId="77777777" w:rsidR="00C728F5" w:rsidRPr="00C76DEA" w:rsidRDefault="00C728F5" w:rsidP="00C728F5">
            <w:pPr>
              <w:pStyle w:val="acctfourfigures"/>
              <w:tabs>
                <w:tab w:val="clear" w:pos="765"/>
              </w:tabs>
              <w:spacing w:line="240" w:lineRule="auto"/>
              <w:ind w:left="-60" w:right="-9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DFEA031" w14:textId="77777777" w:rsidR="00C728F5" w:rsidRPr="00C76DEA" w:rsidRDefault="00C728F5" w:rsidP="00C728F5">
            <w:pPr>
              <w:pStyle w:val="acctfourfigures"/>
              <w:tabs>
                <w:tab w:val="clear" w:pos="765"/>
              </w:tabs>
              <w:spacing w:line="240" w:lineRule="auto"/>
              <w:ind w:left="-60" w:right="-9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C546712" w14:textId="77777777" w:rsidR="00C728F5" w:rsidRPr="00C76DEA" w:rsidRDefault="00C728F5" w:rsidP="00C728F5">
            <w:pPr>
              <w:pStyle w:val="acctfourfigures"/>
              <w:tabs>
                <w:tab w:val="clear" w:pos="765"/>
              </w:tabs>
              <w:spacing w:line="240" w:lineRule="auto"/>
              <w:ind w:left="-60" w:right="-9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D02ED44" w14:textId="77777777" w:rsidR="00C728F5" w:rsidRPr="00C76DEA" w:rsidRDefault="00C728F5" w:rsidP="00C728F5">
            <w:pPr>
              <w:pStyle w:val="acctfourfigures"/>
              <w:tabs>
                <w:tab w:val="clear" w:pos="765"/>
              </w:tabs>
              <w:spacing w:line="240" w:lineRule="auto"/>
              <w:ind w:left="-60" w:right="-9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455075F" w14:textId="77777777" w:rsidR="00C728F5" w:rsidRPr="00C76DEA" w:rsidRDefault="00C728F5" w:rsidP="00C728F5">
            <w:pPr>
              <w:pStyle w:val="acctfourfigures"/>
              <w:tabs>
                <w:tab w:val="clear" w:pos="765"/>
              </w:tabs>
              <w:spacing w:line="240" w:lineRule="auto"/>
              <w:ind w:left="-60" w:right="-9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D088DCC" w14:textId="77777777" w:rsidR="00C728F5" w:rsidRPr="00C76DEA" w:rsidRDefault="00C728F5" w:rsidP="00C728F5">
            <w:pPr>
              <w:pStyle w:val="acctfourfigures"/>
              <w:tabs>
                <w:tab w:val="clear" w:pos="765"/>
              </w:tabs>
              <w:spacing w:line="240" w:lineRule="auto"/>
              <w:ind w:left="-60" w:right="-9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C348D20" w14:textId="77777777" w:rsidR="00C728F5" w:rsidRPr="00C76DEA" w:rsidRDefault="00C728F5" w:rsidP="00C728F5">
            <w:pPr>
              <w:pStyle w:val="acctfourfigures"/>
              <w:tabs>
                <w:tab w:val="clear" w:pos="765"/>
              </w:tabs>
              <w:spacing w:line="240" w:lineRule="auto"/>
              <w:ind w:left="-60" w:right="-9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716B914" w14:textId="77777777" w:rsidR="00C728F5" w:rsidRPr="00C76DEA" w:rsidRDefault="00C728F5" w:rsidP="00C728F5">
            <w:pPr>
              <w:pStyle w:val="acctfourfigures"/>
              <w:tabs>
                <w:tab w:val="clear" w:pos="765"/>
              </w:tabs>
              <w:spacing w:line="240" w:lineRule="auto"/>
              <w:ind w:left="-60" w:right="-9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DC6ED70" w14:textId="77777777" w:rsidR="00C728F5" w:rsidRPr="00C76DEA" w:rsidRDefault="00C728F5" w:rsidP="00935E25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60" w:right="-9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38FABDE" w14:textId="77777777" w:rsidR="00C728F5" w:rsidRPr="00C76DEA" w:rsidRDefault="00C728F5" w:rsidP="00C728F5">
            <w:pPr>
              <w:pStyle w:val="acctfourfigures"/>
              <w:tabs>
                <w:tab w:val="clear" w:pos="765"/>
              </w:tabs>
              <w:spacing w:line="240" w:lineRule="auto"/>
              <w:ind w:left="-60" w:right="-9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9C136BE" w14:textId="77777777" w:rsidR="00C728F5" w:rsidRPr="00C76DEA" w:rsidRDefault="00C728F5" w:rsidP="00C728F5">
            <w:pPr>
              <w:pStyle w:val="acctfourfigures"/>
              <w:tabs>
                <w:tab w:val="clear" w:pos="765"/>
              </w:tabs>
              <w:spacing w:line="240" w:lineRule="auto"/>
              <w:ind w:left="-60" w:right="-9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C728F5" w:rsidRPr="003A7577" w14:paraId="646643D9" w14:textId="77777777" w:rsidTr="000F0B5E">
        <w:trPr>
          <w:cantSplit/>
          <w:trHeight w:val="397"/>
        </w:trPr>
        <w:tc>
          <w:tcPr>
            <w:tcW w:w="2700" w:type="dxa"/>
            <w:vAlign w:val="bottom"/>
          </w:tcPr>
          <w:p w14:paraId="2574E2DC" w14:textId="77777777" w:rsidR="00C728F5" w:rsidRPr="003A7577" w:rsidRDefault="00C728F5" w:rsidP="00C72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8" w:hanging="14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02FE4CC" w14:textId="030C13F6" w:rsidR="00C728F5" w:rsidRPr="003A7577" w:rsidRDefault="00700F0B" w:rsidP="00C728F5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292,7</w:t>
            </w:r>
            <w:r w:rsidR="00E27B1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180" w:type="dxa"/>
            <w:vAlign w:val="bottom"/>
          </w:tcPr>
          <w:p w14:paraId="1869158B" w14:textId="77777777" w:rsidR="00C728F5" w:rsidRPr="003A7577" w:rsidRDefault="00C728F5" w:rsidP="00C728F5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26C2827" w14:textId="77777777" w:rsidR="00C728F5" w:rsidRPr="003A7577" w:rsidRDefault="00E27B14" w:rsidP="00C728F5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13,492</w:t>
            </w:r>
          </w:p>
        </w:tc>
        <w:tc>
          <w:tcPr>
            <w:tcW w:w="270" w:type="dxa"/>
            <w:vAlign w:val="bottom"/>
          </w:tcPr>
          <w:p w14:paraId="5A4D0B8D" w14:textId="77777777" w:rsidR="00C728F5" w:rsidRPr="003A7577" w:rsidRDefault="00C728F5" w:rsidP="00C728F5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8C10094" w14:textId="77777777" w:rsidR="00C728F5" w:rsidRPr="003A7577" w:rsidRDefault="00E27B14" w:rsidP="00C728F5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12,293</w:t>
            </w:r>
          </w:p>
        </w:tc>
        <w:tc>
          <w:tcPr>
            <w:tcW w:w="180" w:type="dxa"/>
            <w:vAlign w:val="bottom"/>
          </w:tcPr>
          <w:p w14:paraId="7F401E3B" w14:textId="77777777" w:rsidR="00C728F5" w:rsidRPr="003A7577" w:rsidRDefault="00C728F5" w:rsidP="00C728F5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9D4AFEC" w14:textId="77777777" w:rsidR="00C728F5" w:rsidRPr="003A7577" w:rsidRDefault="00E27B14" w:rsidP="00C728F5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271</w:t>
            </w:r>
          </w:p>
        </w:tc>
        <w:tc>
          <w:tcPr>
            <w:tcW w:w="180" w:type="dxa"/>
            <w:vAlign w:val="bottom"/>
          </w:tcPr>
          <w:p w14:paraId="4F6DDF8D" w14:textId="77777777" w:rsidR="00C728F5" w:rsidRPr="003A7577" w:rsidRDefault="00C728F5" w:rsidP="00C728F5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52616DD" w14:textId="77777777" w:rsidR="00C728F5" w:rsidRPr="003A7577" w:rsidRDefault="00E27B14" w:rsidP="00E27B1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147F2AD" w14:textId="77777777" w:rsidR="00C728F5" w:rsidRPr="003A7577" w:rsidRDefault="00C728F5" w:rsidP="00C728F5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035C140" w14:textId="0493A1F5" w:rsidR="00C728F5" w:rsidRPr="003A7577" w:rsidRDefault="00E27B14" w:rsidP="00C728F5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4,82</w:t>
            </w:r>
            <w:r w:rsidR="005278ED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49436507" w14:textId="77777777" w:rsidR="00C728F5" w:rsidRPr="003A7577" w:rsidRDefault="00C728F5" w:rsidP="00C728F5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3987A0E6" w14:textId="77777777" w:rsidR="00C728F5" w:rsidRPr="003A7577" w:rsidRDefault="00E27B14" w:rsidP="00C728F5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2,465</w:t>
            </w:r>
          </w:p>
        </w:tc>
        <w:tc>
          <w:tcPr>
            <w:tcW w:w="180" w:type="dxa"/>
            <w:vAlign w:val="bottom"/>
          </w:tcPr>
          <w:p w14:paraId="23346BDA" w14:textId="77777777" w:rsidR="00C728F5" w:rsidRPr="003A7577" w:rsidRDefault="00C728F5" w:rsidP="00C728F5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2D1A4AEF" w14:textId="77777777" w:rsidR="00C728F5" w:rsidRPr="003A7577" w:rsidRDefault="00E27B14" w:rsidP="00935E25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4B98A43" w14:textId="77777777" w:rsidR="00C728F5" w:rsidRPr="003A7577" w:rsidRDefault="00C728F5" w:rsidP="00C728F5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CFA2B92" w14:textId="08F68FF1" w:rsidR="00C728F5" w:rsidRPr="003A7577" w:rsidRDefault="00700F0B" w:rsidP="00C728F5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326,0</w:t>
            </w:r>
            <w:r w:rsidR="00804103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</w:t>
            </w:r>
            <w:r w:rsidR="005278ED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</w:tr>
    </w:tbl>
    <w:p w14:paraId="4245C46F" w14:textId="77777777" w:rsidR="009A7804" w:rsidRPr="00C218AD" w:rsidRDefault="009A7804" w:rsidP="009A78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11"/>
          <w:tab w:val="decimal" w:pos="985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  <w:sectPr w:rsidR="009A7804" w:rsidRPr="00C218AD" w:rsidSect="00B75C63"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098D9FAF" w14:textId="00E988AC" w:rsidR="009A7804" w:rsidRPr="002C7B24" w:rsidRDefault="009A7804" w:rsidP="009A78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2C7B24">
        <w:rPr>
          <w:rFonts w:ascii="Angsana New" w:hAnsi="Angsana New"/>
          <w:sz w:val="30"/>
          <w:szCs w:val="30"/>
          <w:cs/>
        </w:rPr>
        <w:lastRenderedPageBreak/>
        <w:t>ราคาทรัพย์สินของกลุ่มบริษัทและบริษัทก่อนหักค่าเสื่อมราคาสะสมของอาคารและอุปกรณ์ ซึ่งได้คิดค่าเสื่อมราคาเต็มจำนวนแล้ว</w:t>
      </w:r>
      <w:r w:rsidRPr="002C7B24">
        <w:rPr>
          <w:rFonts w:ascii="Angsana New" w:hAnsi="Angsana New" w:hint="cs"/>
          <w:sz w:val="30"/>
          <w:szCs w:val="30"/>
          <w:cs/>
        </w:rPr>
        <w:t xml:space="preserve"> แต่</w:t>
      </w:r>
      <w:r w:rsidRPr="002C7B24">
        <w:rPr>
          <w:rFonts w:ascii="Angsana New" w:hAnsi="Angsana New"/>
          <w:sz w:val="30"/>
          <w:szCs w:val="30"/>
          <w:cs/>
        </w:rPr>
        <w:t>ยังคงใช้</w:t>
      </w:r>
      <w:r w:rsidRPr="00C30727">
        <w:rPr>
          <w:rFonts w:ascii="Angsana New" w:hAnsi="Angsana New"/>
          <w:sz w:val="30"/>
          <w:szCs w:val="30"/>
          <w:cs/>
        </w:rPr>
        <w:t xml:space="preserve">งานจนถึง ณ วันที่ 31 ธันวาคม </w:t>
      </w:r>
      <w:r w:rsidR="008645A4" w:rsidRPr="00C30727">
        <w:rPr>
          <w:rFonts w:ascii="Angsana New" w:hAnsi="Angsana New"/>
          <w:sz w:val="30"/>
          <w:szCs w:val="30"/>
          <w:cs/>
        </w:rPr>
        <w:t>256</w:t>
      </w:r>
      <w:r w:rsidR="00C728F5">
        <w:rPr>
          <w:rFonts w:ascii="Angsana New" w:hAnsi="Angsana New"/>
          <w:sz w:val="30"/>
          <w:szCs w:val="30"/>
        </w:rPr>
        <w:t>1</w:t>
      </w:r>
      <w:r w:rsidRPr="00C30727">
        <w:rPr>
          <w:rFonts w:ascii="Angsana New" w:hAnsi="Angsana New"/>
          <w:sz w:val="30"/>
          <w:szCs w:val="30"/>
          <w:cs/>
        </w:rPr>
        <w:t xml:space="preserve"> มีจำนวน</w:t>
      </w:r>
      <w:r w:rsidRPr="00C30727">
        <w:rPr>
          <w:rFonts w:ascii="Angsana New" w:hAnsi="Angsana New"/>
          <w:sz w:val="30"/>
          <w:szCs w:val="30"/>
        </w:rPr>
        <w:t xml:space="preserve"> </w:t>
      </w:r>
      <w:r w:rsidR="007720BB">
        <w:rPr>
          <w:rFonts w:ascii="Angsana New" w:hAnsi="Angsana New"/>
          <w:sz w:val="30"/>
          <w:szCs w:val="30"/>
        </w:rPr>
        <w:t>320.81</w:t>
      </w:r>
      <w:r w:rsidRPr="00C30727">
        <w:rPr>
          <w:rFonts w:ascii="Angsana New" w:hAnsi="Angsana New"/>
          <w:sz w:val="30"/>
          <w:szCs w:val="30"/>
        </w:rPr>
        <w:t xml:space="preserve"> </w:t>
      </w:r>
      <w:r w:rsidRPr="00C30727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C30727">
        <w:rPr>
          <w:rFonts w:ascii="Angsana New" w:hAnsi="Angsana New" w:hint="cs"/>
          <w:sz w:val="30"/>
          <w:szCs w:val="30"/>
          <w:cs/>
        </w:rPr>
        <w:t>และ</w:t>
      </w:r>
      <w:r w:rsidRPr="00C30727">
        <w:rPr>
          <w:rFonts w:ascii="Angsana New" w:hAnsi="Angsana New"/>
          <w:sz w:val="30"/>
          <w:szCs w:val="30"/>
        </w:rPr>
        <w:t xml:space="preserve"> </w:t>
      </w:r>
      <w:r w:rsidR="00700F0B">
        <w:rPr>
          <w:rFonts w:ascii="Angsana New" w:hAnsi="Angsana New"/>
          <w:sz w:val="30"/>
          <w:szCs w:val="30"/>
        </w:rPr>
        <w:t xml:space="preserve">179.62 </w:t>
      </w:r>
      <w:r w:rsidRPr="00C30727">
        <w:rPr>
          <w:rFonts w:ascii="Angsana New" w:hAnsi="Angsana New" w:hint="cs"/>
          <w:sz w:val="30"/>
          <w:szCs w:val="30"/>
          <w:cs/>
        </w:rPr>
        <w:t>ล้านบาท</w:t>
      </w:r>
      <w:r w:rsidRPr="002C7B24">
        <w:rPr>
          <w:rFonts w:ascii="Angsana New" w:hAnsi="Angsana New" w:hint="cs"/>
          <w:sz w:val="30"/>
          <w:szCs w:val="30"/>
          <w:cs/>
        </w:rPr>
        <w:t xml:space="preserve"> ตามลำดับ </w:t>
      </w:r>
      <w:r w:rsidRPr="002C7B24">
        <w:rPr>
          <w:rFonts w:ascii="Angsana New" w:hAnsi="Angsana New"/>
          <w:i/>
          <w:iCs/>
          <w:sz w:val="30"/>
          <w:szCs w:val="30"/>
        </w:rPr>
        <w:t>(25</w:t>
      </w:r>
      <w:r w:rsidR="00C728F5">
        <w:rPr>
          <w:rFonts w:ascii="Angsana New" w:hAnsi="Angsana New"/>
          <w:i/>
          <w:iCs/>
          <w:sz w:val="30"/>
          <w:szCs w:val="30"/>
        </w:rPr>
        <w:t>60</w:t>
      </w:r>
      <w:r>
        <w:rPr>
          <w:rFonts w:ascii="Angsana New" w:hAnsi="Angsana New"/>
          <w:i/>
          <w:iCs/>
          <w:sz w:val="30"/>
          <w:szCs w:val="30"/>
        </w:rPr>
        <w:t xml:space="preserve">: </w:t>
      </w:r>
      <w:r w:rsidR="00C728F5">
        <w:rPr>
          <w:rFonts w:ascii="Angsana New" w:hAnsi="Angsana New"/>
          <w:i/>
          <w:iCs/>
          <w:sz w:val="30"/>
          <w:szCs w:val="30"/>
        </w:rPr>
        <w:t>466.04</w:t>
      </w:r>
      <w:r w:rsidR="007E0EDA">
        <w:rPr>
          <w:rFonts w:ascii="Angsana New" w:hAnsi="Angsana New"/>
          <w:i/>
          <w:iCs/>
          <w:sz w:val="30"/>
          <w:szCs w:val="30"/>
        </w:rPr>
        <w:t xml:space="preserve"> 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  <w:r w:rsidRPr="002C7B24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2C7B24">
        <w:rPr>
          <w:rFonts w:ascii="Angsana New" w:hAnsi="Angsana New"/>
          <w:i/>
          <w:iCs/>
          <w:sz w:val="30"/>
          <w:szCs w:val="30"/>
        </w:rPr>
        <w:t xml:space="preserve"> </w:t>
      </w:r>
      <w:r w:rsidRPr="002C7B24">
        <w:rPr>
          <w:rFonts w:ascii="Angsana New" w:hAnsi="Angsana New" w:hint="cs"/>
          <w:i/>
          <w:iCs/>
          <w:sz w:val="30"/>
          <w:szCs w:val="30"/>
          <w:cs/>
        </w:rPr>
        <w:t xml:space="preserve">และ </w:t>
      </w:r>
      <w:r w:rsidR="00C728F5">
        <w:rPr>
          <w:rFonts w:ascii="Angsana New" w:hAnsi="Angsana New"/>
          <w:i/>
          <w:iCs/>
          <w:sz w:val="30"/>
          <w:szCs w:val="30"/>
        </w:rPr>
        <w:t>189.28</w:t>
      </w:r>
      <w:r w:rsidR="00627B5D">
        <w:rPr>
          <w:rFonts w:ascii="Angsana New" w:hAnsi="Angsana New"/>
          <w:i/>
          <w:iCs/>
          <w:sz w:val="30"/>
          <w:szCs w:val="30"/>
        </w:rPr>
        <w:t xml:space="preserve"> </w:t>
      </w:r>
      <w:r w:rsidRPr="002C7B24">
        <w:rPr>
          <w:rFonts w:ascii="Angsana New" w:hAnsi="Angsana New" w:hint="cs"/>
          <w:i/>
          <w:iCs/>
          <w:sz w:val="30"/>
          <w:szCs w:val="30"/>
          <w:cs/>
        </w:rPr>
        <w:t>ล้านบาท ตามลำดับ</w:t>
      </w:r>
      <w:r w:rsidRPr="002C7B24">
        <w:rPr>
          <w:rFonts w:ascii="Angsana New" w:hAnsi="Angsana New"/>
          <w:i/>
          <w:iCs/>
          <w:sz w:val="30"/>
          <w:szCs w:val="30"/>
        </w:rPr>
        <w:t xml:space="preserve">) </w:t>
      </w:r>
    </w:p>
    <w:p w14:paraId="1933A962" w14:textId="77777777" w:rsidR="009A7804" w:rsidRPr="00854D17" w:rsidRDefault="009A7804" w:rsidP="00296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both"/>
        <w:rPr>
          <w:rFonts w:ascii="Angsana New" w:hAnsi="Angsana New"/>
          <w:sz w:val="20"/>
          <w:szCs w:val="20"/>
        </w:rPr>
      </w:pPr>
    </w:p>
    <w:p w14:paraId="6DF5DFE7" w14:textId="77777777" w:rsidR="009A7804" w:rsidRPr="00C14BAD" w:rsidRDefault="009A7804" w:rsidP="009A78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both"/>
        <w:rPr>
          <w:rFonts w:ascii="Angsana New" w:hAnsi="Angsana New"/>
          <w:i/>
          <w:iCs/>
          <w:sz w:val="30"/>
          <w:szCs w:val="30"/>
          <w:cs/>
        </w:rPr>
      </w:pPr>
      <w:bookmarkStart w:id="3" w:name="_Hlk16066347"/>
      <w:r w:rsidRPr="00C14BAD">
        <w:rPr>
          <w:rFonts w:ascii="Angsana New" w:hAnsi="Angsana New" w:hint="cs"/>
          <w:i/>
          <w:iCs/>
          <w:sz w:val="30"/>
          <w:szCs w:val="30"/>
          <w:cs/>
        </w:rPr>
        <w:t>ก</w:t>
      </w:r>
      <w:r w:rsidRPr="00C64504">
        <w:rPr>
          <w:rFonts w:ascii="Angsana New" w:hAnsi="Angsana New" w:hint="cs"/>
          <w:i/>
          <w:iCs/>
          <w:sz w:val="30"/>
          <w:szCs w:val="30"/>
          <w:cs/>
        </w:rPr>
        <w:t>า</w:t>
      </w:r>
      <w:r w:rsidRPr="00C14BAD">
        <w:rPr>
          <w:rFonts w:ascii="Angsana New" w:hAnsi="Angsana New" w:hint="cs"/>
          <w:i/>
          <w:iCs/>
          <w:sz w:val="30"/>
          <w:szCs w:val="30"/>
          <w:cs/>
        </w:rPr>
        <w:t>รค้ำประกัน</w:t>
      </w:r>
    </w:p>
    <w:p w14:paraId="0C9B8FD1" w14:textId="77777777" w:rsidR="009A7804" w:rsidRPr="00854D17" w:rsidRDefault="009A7804" w:rsidP="00296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both"/>
        <w:rPr>
          <w:rFonts w:ascii="Angsana New" w:hAnsi="Angsana New"/>
          <w:sz w:val="20"/>
          <w:szCs w:val="20"/>
        </w:rPr>
      </w:pPr>
    </w:p>
    <w:p w14:paraId="46E8F1CF" w14:textId="0D33C426" w:rsidR="009A7804" w:rsidRPr="00295260" w:rsidRDefault="009A7804" w:rsidP="009A78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B56F0C">
        <w:rPr>
          <w:rFonts w:ascii="Angsana New" w:hAnsi="Angsana New" w:hint="cs"/>
          <w:sz w:val="30"/>
          <w:szCs w:val="30"/>
          <w:cs/>
        </w:rPr>
        <w:t xml:space="preserve">ณ วันที่ 31 ธันวาคม </w:t>
      </w:r>
      <w:r w:rsidR="008645A4">
        <w:rPr>
          <w:rFonts w:ascii="Angsana New" w:hAnsi="Angsana New" w:hint="cs"/>
          <w:sz w:val="30"/>
          <w:szCs w:val="30"/>
          <w:cs/>
        </w:rPr>
        <w:t>256</w:t>
      </w:r>
      <w:r w:rsidR="00C728F5">
        <w:rPr>
          <w:rFonts w:ascii="Angsana New" w:hAnsi="Angsana New"/>
          <w:sz w:val="30"/>
          <w:szCs w:val="30"/>
        </w:rPr>
        <w:t>1</w:t>
      </w:r>
      <w:r w:rsidRPr="00B56F0C">
        <w:rPr>
          <w:rFonts w:ascii="Angsana New" w:hAnsi="Angsana New" w:hint="cs"/>
          <w:sz w:val="30"/>
          <w:szCs w:val="30"/>
          <w:cs/>
        </w:rPr>
        <w:t xml:space="preserve"> ทรัพย์สินของกลุ่มบริษัทและบริษัทมูลค่า</w:t>
      </w:r>
      <w:r w:rsidRPr="00A978BF">
        <w:rPr>
          <w:rFonts w:ascii="Angsana New" w:hAnsi="Angsana New" w:hint="cs"/>
          <w:sz w:val="30"/>
          <w:szCs w:val="30"/>
          <w:cs/>
        </w:rPr>
        <w:t xml:space="preserve">ตามบัญชีจำนวน </w:t>
      </w:r>
      <w:r w:rsidR="00F71AB4">
        <w:rPr>
          <w:rFonts w:ascii="Angsana New" w:hAnsi="Angsana New" w:hint="cs"/>
          <w:sz w:val="30"/>
          <w:szCs w:val="30"/>
          <w:cs/>
        </w:rPr>
        <w:t>235</w:t>
      </w:r>
      <w:r w:rsidR="00EB4B29">
        <w:rPr>
          <w:rFonts w:ascii="Angsana New" w:hAnsi="Angsana New"/>
          <w:sz w:val="30"/>
          <w:szCs w:val="30"/>
        </w:rPr>
        <w:t>.00</w:t>
      </w:r>
      <w:r w:rsidRPr="00A978BF">
        <w:rPr>
          <w:rFonts w:ascii="Angsana New" w:hAnsi="Angsana New"/>
          <w:sz w:val="30"/>
          <w:szCs w:val="30"/>
        </w:rPr>
        <w:t xml:space="preserve"> </w:t>
      </w:r>
      <w:r w:rsidRPr="00A978BF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B56F0C">
        <w:rPr>
          <w:rFonts w:ascii="Angsana New" w:hAnsi="Angsana New" w:hint="cs"/>
          <w:i/>
          <w:iCs/>
          <w:sz w:val="30"/>
          <w:szCs w:val="30"/>
          <w:cs/>
        </w:rPr>
        <w:t>(25</w:t>
      </w:r>
      <w:r w:rsidR="00C728F5">
        <w:rPr>
          <w:rFonts w:ascii="Angsana New" w:hAnsi="Angsana New"/>
          <w:i/>
          <w:iCs/>
          <w:sz w:val="30"/>
          <w:szCs w:val="30"/>
        </w:rPr>
        <w:t>60</w:t>
      </w:r>
      <w:r w:rsidRPr="00B56F0C">
        <w:rPr>
          <w:rFonts w:ascii="Angsana New" w:hAnsi="Angsana New"/>
          <w:i/>
          <w:iCs/>
          <w:sz w:val="30"/>
          <w:szCs w:val="30"/>
        </w:rPr>
        <w:t xml:space="preserve">: </w:t>
      </w:r>
      <w:r w:rsidR="00C728F5">
        <w:rPr>
          <w:rFonts w:ascii="Angsana New" w:hAnsi="Angsana New"/>
          <w:i/>
          <w:iCs/>
          <w:sz w:val="30"/>
          <w:szCs w:val="30"/>
        </w:rPr>
        <w:t>750.82</w:t>
      </w:r>
      <w:r w:rsidRPr="00B56F0C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 และ</w:t>
      </w:r>
      <w:r w:rsidRPr="00B56F0C">
        <w:rPr>
          <w:rFonts w:ascii="Angsana New" w:hAnsi="Angsana New"/>
          <w:i/>
          <w:iCs/>
          <w:sz w:val="30"/>
          <w:szCs w:val="30"/>
        </w:rPr>
        <w:t xml:space="preserve"> </w:t>
      </w:r>
      <w:r w:rsidR="00C728F5">
        <w:rPr>
          <w:rFonts w:ascii="Angsana New" w:hAnsi="Angsana New"/>
          <w:i/>
          <w:iCs/>
          <w:sz w:val="30"/>
          <w:szCs w:val="30"/>
        </w:rPr>
        <w:t>354.05</w:t>
      </w:r>
      <w:r w:rsidRPr="00B56F0C">
        <w:rPr>
          <w:rFonts w:ascii="Angsana New" w:hAnsi="Angsana New"/>
          <w:i/>
          <w:iCs/>
          <w:sz w:val="30"/>
          <w:szCs w:val="30"/>
        </w:rPr>
        <w:t xml:space="preserve"> </w:t>
      </w:r>
      <w:r w:rsidRPr="00B56F0C">
        <w:rPr>
          <w:rFonts w:ascii="Angsana New" w:hAnsi="Angsana New" w:hint="cs"/>
          <w:i/>
          <w:iCs/>
          <w:sz w:val="30"/>
          <w:szCs w:val="30"/>
          <w:cs/>
        </w:rPr>
        <w:t>ล้านบาท ตามลำดับ)</w:t>
      </w:r>
      <w:r w:rsidRPr="00B56F0C">
        <w:rPr>
          <w:rFonts w:ascii="Angsana New" w:hAnsi="Angsana New" w:hint="cs"/>
          <w:sz w:val="30"/>
          <w:szCs w:val="30"/>
          <w:cs/>
        </w:rPr>
        <w:t xml:space="preserve"> ใช้เป็นหลักประกัน</w:t>
      </w:r>
      <w:r>
        <w:rPr>
          <w:rFonts w:ascii="Angsana New" w:hAnsi="Angsana New" w:hint="cs"/>
          <w:sz w:val="30"/>
          <w:szCs w:val="30"/>
          <w:cs/>
        </w:rPr>
        <w:t>วงเงินสินเชื</w:t>
      </w:r>
      <w:r w:rsidR="00316B57">
        <w:rPr>
          <w:rFonts w:ascii="Angsana New" w:hAnsi="Angsana New" w:hint="cs"/>
          <w:sz w:val="30"/>
          <w:szCs w:val="30"/>
          <w:cs/>
        </w:rPr>
        <w:t>่</w:t>
      </w:r>
      <w:r>
        <w:rPr>
          <w:rFonts w:ascii="Angsana New" w:hAnsi="Angsana New" w:hint="cs"/>
          <w:sz w:val="30"/>
          <w:szCs w:val="30"/>
          <w:cs/>
        </w:rPr>
        <w:t>อ</w:t>
      </w:r>
      <w:r w:rsidR="007700A6">
        <w:rPr>
          <w:rFonts w:ascii="Angsana New" w:hAnsi="Angsana New" w:hint="cs"/>
          <w:sz w:val="30"/>
          <w:szCs w:val="30"/>
          <w:cs/>
        </w:rPr>
        <w:t>บางส่วน</w:t>
      </w:r>
      <w:r w:rsidRPr="00B56F0C">
        <w:rPr>
          <w:rFonts w:ascii="Angsana New" w:hAnsi="Angsana New" w:hint="cs"/>
          <w:sz w:val="30"/>
          <w:szCs w:val="30"/>
          <w:cs/>
        </w:rPr>
        <w:t>จากสถาบัน</w:t>
      </w:r>
      <w:r w:rsidR="00C03852">
        <w:rPr>
          <w:rFonts w:ascii="Angsana New" w:hAnsi="Angsana New" w:hint="cs"/>
          <w:sz w:val="30"/>
          <w:szCs w:val="30"/>
          <w:cs/>
        </w:rPr>
        <w:t>การเงิน</w:t>
      </w:r>
      <w:r w:rsidR="006A21BB">
        <w:rPr>
          <w:rFonts w:ascii="Angsana New" w:hAnsi="Angsana New" w:hint="cs"/>
          <w:sz w:val="30"/>
          <w:szCs w:val="30"/>
          <w:cs/>
        </w:rPr>
        <w:t>แห่งหนึ่ง</w:t>
      </w:r>
      <w:r w:rsidR="00C03852">
        <w:rPr>
          <w:rFonts w:ascii="Angsana New" w:hAnsi="Angsana New" w:hint="cs"/>
          <w:sz w:val="30"/>
          <w:szCs w:val="30"/>
          <w:cs/>
        </w:rPr>
        <w:t xml:space="preserve"> (</w:t>
      </w:r>
      <w:r w:rsidR="00447B74">
        <w:rPr>
          <w:rFonts w:ascii="Angsana New" w:hAnsi="Angsana New" w:hint="cs"/>
          <w:sz w:val="30"/>
          <w:szCs w:val="30"/>
          <w:cs/>
        </w:rPr>
        <w:t>ดู</w:t>
      </w:r>
      <w:r w:rsidR="00C03852">
        <w:rPr>
          <w:rFonts w:ascii="Angsana New" w:hAnsi="Angsana New" w:hint="cs"/>
          <w:sz w:val="30"/>
          <w:szCs w:val="30"/>
          <w:cs/>
        </w:rPr>
        <w:t>หมายเหตุ</w:t>
      </w:r>
      <w:r w:rsidR="00893475">
        <w:rPr>
          <w:rFonts w:ascii="Angsana New" w:hAnsi="Angsana New" w:hint="cs"/>
          <w:sz w:val="30"/>
          <w:szCs w:val="30"/>
          <w:cs/>
        </w:rPr>
        <w:t>ประกอบงบการเงิน</w:t>
      </w:r>
      <w:r w:rsidRPr="00B56F0C">
        <w:rPr>
          <w:rFonts w:ascii="Angsana New" w:hAnsi="Angsana New" w:hint="cs"/>
          <w:sz w:val="30"/>
          <w:szCs w:val="30"/>
          <w:cs/>
        </w:rPr>
        <w:t xml:space="preserve">ข้อ </w:t>
      </w:r>
      <w:r w:rsidR="00893475">
        <w:rPr>
          <w:rFonts w:ascii="Angsana New" w:hAnsi="Angsana New"/>
          <w:sz w:val="30"/>
          <w:szCs w:val="30"/>
        </w:rPr>
        <w:t>19</w:t>
      </w:r>
      <w:r w:rsidRPr="00B56F0C">
        <w:rPr>
          <w:rFonts w:ascii="Angsana New" w:hAnsi="Angsana New" w:hint="cs"/>
          <w:sz w:val="30"/>
          <w:szCs w:val="30"/>
          <w:cs/>
        </w:rPr>
        <w:t>)</w:t>
      </w:r>
      <w:r w:rsidR="00175A00">
        <w:rPr>
          <w:rFonts w:ascii="Angsana New" w:hAnsi="Angsana New"/>
          <w:sz w:val="30"/>
          <w:szCs w:val="30"/>
        </w:rPr>
        <w:t xml:space="preserve"> </w:t>
      </w:r>
      <w:r w:rsidR="006A21BB">
        <w:rPr>
          <w:rFonts w:ascii="Angsana New" w:hAnsi="Angsana New" w:hint="cs"/>
          <w:sz w:val="30"/>
          <w:szCs w:val="30"/>
          <w:cs/>
        </w:rPr>
        <w:t>และ</w:t>
      </w:r>
      <w:r w:rsidR="00175A00">
        <w:rPr>
          <w:rFonts w:ascii="Angsana New" w:hAnsi="Angsana New" w:hint="cs"/>
          <w:sz w:val="30"/>
          <w:szCs w:val="30"/>
          <w:cs/>
        </w:rPr>
        <w:t xml:space="preserve">หนังสือค้ำประกันจากสถาบันการเงินแห่งหนึ่ง </w:t>
      </w:r>
      <w:r w:rsidR="00C176A3">
        <w:rPr>
          <w:rFonts w:ascii="Angsana New" w:hAnsi="Angsana New" w:hint="cs"/>
          <w:sz w:val="30"/>
          <w:szCs w:val="30"/>
          <w:cs/>
        </w:rPr>
        <w:t>(</w:t>
      </w:r>
      <w:r w:rsidR="00447B74">
        <w:rPr>
          <w:rFonts w:ascii="Angsana New" w:hAnsi="Angsana New" w:hint="cs"/>
          <w:sz w:val="30"/>
          <w:szCs w:val="30"/>
          <w:cs/>
        </w:rPr>
        <w:t>ดู</w:t>
      </w:r>
      <w:r w:rsidR="0014607A">
        <w:rPr>
          <w:rFonts w:ascii="Angsana New" w:hAnsi="Angsana New" w:hint="cs"/>
          <w:sz w:val="30"/>
          <w:szCs w:val="30"/>
          <w:cs/>
        </w:rPr>
        <w:t>หมายเหตุ</w:t>
      </w:r>
      <w:r w:rsidR="00893475">
        <w:rPr>
          <w:rFonts w:ascii="Angsana New" w:hAnsi="Angsana New" w:hint="cs"/>
          <w:sz w:val="30"/>
          <w:szCs w:val="30"/>
          <w:cs/>
        </w:rPr>
        <w:t>ประกอบงบการเงิน</w:t>
      </w:r>
      <w:r w:rsidR="0014607A">
        <w:rPr>
          <w:rFonts w:ascii="Angsana New" w:hAnsi="Angsana New" w:hint="cs"/>
          <w:sz w:val="30"/>
          <w:szCs w:val="30"/>
          <w:cs/>
        </w:rPr>
        <w:t xml:space="preserve">ข้อ </w:t>
      </w:r>
      <w:r w:rsidR="00893475">
        <w:rPr>
          <w:rFonts w:ascii="Angsana New" w:hAnsi="Angsana New"/>
          <w:sz w:val="30"/>
          <w:szCs w:val="30"/>
        </w:rPr>
        <w:t>35</w:t>
      </w:r>
      <w:r w:rsidR="00175A00">
        <w:rPr>
          <w:rFonts w:ascii="Angsana New" w:hAnsi="Angsana New" w:hint="cs"/>
          <w:sz w:val="30"/>
          <w:szCs w:val="30"/>
          <w:cs/>
        </w:rPr>
        <w:t>)</w:t>
      </w:r>
    </w:p>
    <w:bookmarkEnd w:id="3"/>
    <w:p w14:paraId="71916478" w14:textId="77777777" w:rsidR="00296AFD" w:rsidRPr="00854D17" w:rsidRDefault="00296AFD" w:rsidP="00296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both"/>
        <w:rPr>
          <w:rFonts w:ascii="Angsana New" w:hAnsi="Angsana New"/>
          <w:sz w:val="20"/>
          <w:szCs w:val="20"/>
        </w:rPr>
      </w:pPr>
    </w:p>
    <w:p w14:paraId="0C931CA9" w14:textId="77777777" w:rsidR="00B4665F" w:rsidRPr="00C14BAD" w:rsidRDefault="00B4665F" w:rsidP="00B466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both"/>
        <w:rPr>
          <w:rFonts w:ascii="Angsana New" w:hAnsi="Angsana New"/>
          <w:i/>
          <w:iCs/>
          <w:sz w:val="30"/>
          <w:szCs w:val="30"/>
          <w:cs/>
        </w:rPr>
      </w:pPr>
      <w:r w:rsidRPr="00C14BAD">
        <w:rPr>
          <w:rFonts w:ascii="Angsana New" w:hAnsi="Angsana New" w:hint="cs"/>
          <w:i/>
          <w:iCs/>
          <w:sz w:val="30"/>
          <w:szCs w:val="30"/>
          <w:cs/>
        </w:rPr>
        <w:t>ก</w:t>
      </w:r>
      <w:r w:rsidRPr="00C64504">
        <w:rPr>
          <w:rFonts w:ascii="Angsana New" w:hAnsi="Angsana New" w:hint="cs"/>
          <w:i/>
          <w:iCs/>
          <w:sz w:val="30"/>
          <w:szCs w:val="30"/>
          <w:cs/>
        </w:rPr>
        <w:t>า</w:t>
      </w:r>
      <w:r w:rsidRPr="00C14BAD">
        <w:rPr>
          <w:rFonts w:ascii="Angsana New" w:hAnsi="Angsana New" w:hint="cs"/>
          <w:i/>
          <w:iCs/>
          <w:sz w:val="30"/>
          <w:szCs w:val="30"/>
          <w:cs/>
        </w:rPr>
        <w:t>ร</w:t>
      </w:r>
      <w:r>
        <w:rPr>
          <w:rFonts w:ascii="Angsana New" w:hAnsi="Angsana New" w:hint="cs"/>
          <w:i/>
          <w:iCs/>
          <w:sz w:val="30"/>
          <w:szCs w:val="30"/>
          <w:cs/>
        </w:rPr>
        <w:t>ตีราคาใหม่</w:t>
      </w:r>
    </w:p>
    <w:p w14:paraId="02BF3D84" w14:textId="77777777" w:rsidR="00B4665F" w:rsidRPr="00854D17" w:rsidRDefault="00B4665F" w:rsidP="00B466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both"/>
        <w:rPr>
          <w:rFonts w:ascii="Angsana New" w:hAnsi="Angsana New"/>
          <w:sz w:val="20"/>
          <w:szCs w:val="20"/>
        </w:rPr>
      </w:pPr>
    </w:p>
    <w:p w14:paraId="55463809" w14:textId="41A2ADDB" w:rsidR="00893475" w:rsidRDefault="00D41DFF" w:rsidP="00B466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5C5BA5">
        <w:rPr>
          <w:rFonts w:ascii="Angsana New" w:hAnsi="Angsana New" w:hint="cs"/>
          <w:sz w:val="30"/>
          <w:szCs w:val="30"/>
          <w:cs/>
        </w:rPr>
        <w:t>ณ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B4665F" w:rsidRPr="008D7C63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B4665F" w:rsidRPr="008D7C63">
        <w:rPr>
          <w:rFonts w:ascii="Angsana New" w:hAnsi="Angsana New"/>
          <w:sz w:val="30"/>
          <w:szCs w:val="30"/>
        </w:rPr>
        <w:t xml:space="preserve">30 </w:t>
      </w:r>
      <w:r w:rsidR="00B4665F" w:rsidRPr="008D7C63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B4665F" w:rsidRPr="008D7C63">
        <w:rPr>
          <w:rFonts w:ascii="Angsana New" w:hAnsi="Angsana New"/>
          <w:sz w:val="30"/>
          <w:szCs w:val="30"/>
        </w:rPr>
        <w:t xml:space="preserve">2560 </w:t>
      </w:r>
      <w:r w:rsidR="00B4665F" w:rsidRPr="008D7C63">
        <w:rPr>
          <w:rFonts w:ascii="Angsana New" w:hAnsi="Angsana New" w:hint="cs"/>
          <w:sz w:val="30"/>
          <w:szCs w:val="30"/>
          <w:cs/>
        </w:rPr>
        <w:t xml:space="preserve">กลุ่มบริษัทและบริษัทได้เปลี่ยนแปลงนโยบายการบัญชีเกี่ยวกับการวัดมูลค่าภายหลังการรับรู้รายการของที่ดินจากวิธีราคาทุนเป็นวิธีการตีราคาใหม่ มูลค่ายุติธรรมของที่ดินที่ได้รับการประเมินของกลุ่มบริษัทและบริษัทมีจำนวน </w:t>
      </w:r>
      <w:r w:rsidR="00B4665F" w:rsidRPr="008D7C63">
        <w:rPr>
          <w:rFonts w:ascii="Angsana New" w:hAnsi="Angsana New"/>
          <w:sz w:val="30"/>
          <w:szCs w:val="30"/>
        </w:rPr>
        <w:t xml:space="preserve">741.97 </w:t>
      </w:r>
      <w:r w:rsidR="00B4665F" w:rsidRPr="008D7C63">
        <w:rPr>
          <w:rFonts w:ascii="Angsana New" w:hAnsi="Angsana New" w:hint="cs"/>
          <w:sz w:val="30"/>
          <w:szCs w:val="30"/>
          <w:cs/>
        </w:rPr>
        <w:t xml:space="preserve">ล้านบาท และ </w:t>
      </w:r>
      <w:r w:rsidR="00B4665F" w:rsidRPr="008D7C63">
        <w:rPr>
          <w:rFonts w:ascii="Angsana New" w:hAnsi="Angsana New"/>
          <w:sz w:val="30"/>
          <w:szCs w:val="30"/>
        </w:rPr>
        <w:t xml:space="preserve">344.27 </w:t>
      </w:r>
      <w:r w:rsidR="00B4665F" w:rsidRPr="008D7C63">
        <w:rPr>
          <w:rFonts w:ascii="Angsana New" w:hAnsi="Angsana New" w:hint="cs"/>
          <w:sz w:val="30"/>
          <w:szCs w:val="30"/>
          <w:cs/>
        </w:rPr>
        <w:t xml:space="preserve">ล้านบาท ตามลำดับ มูลค่าตามบัญชีของที่ดินดังกล่าวมีจำนวน </w:t>
      </w:r>
      <w:r w:rsidR="00B4665F" w:rsidRPr="008D7C63">
        <w:rPr>
          <w:rFonts w:ascii="Angsana New" w:hAnsi="Angsana New"/>
          <w:sz w:val="30"/>
          <w:szCs w:val="30"/>
        </w:rPr>
        <w:t xml:space="preserve">537.04 </w:t>
      </w:r>
      <w:r w:rsidR="00B4665F" w:rsidRPr="008D7C63">
        <w:rPr>
          <w:rFonts w:ascii="Angsana New" w:hAnsi="Angsana New" w:hint="cs"/>
          <w:sz w:val="30"/>
          <w:szCs w:val="30"/>
          <w:cs/>
        </w:rPr>
        <w:t xml:space="preserve">ล้านบาท และ </w:t>
      </w:r>
      <w:r w:rsidR="00B4665F" w:rsidRPr="008D7C63">
        <w:rPr>
          <w:rFonts w:ascii="Angsana New" w:hAnsi="Angsana New"/>
          <w:sz w:val="30"/>
          <w:szCs w:val="30"/>
        </w:rPr>
        <w:t xml:space="preserve">304.01 </w:t>
      </w:r>
      <w:r w:rsidR="00B4665F" w:rsidRPr="008D7C63">
        <w:rPr>
          <w:rFonts w:ascii="Angsana New" w:hAnsi="Angsana New" w:hint="cs"/>
          <w:sz w:val="30"/>
          <w:szCs w:val="30"/>
          <w:cs/>
        </w:rPr>
        <w:t>ล้านบาท ตามลำดับ</w:t>
      </w:r>
      <w:r w:rsidR="00B4665F">
        <w:rPr>
          <w:rFonts w:ascii="Angsana New" w:hAnsi="Angsana New" w:hint="cs"/>
          <w:sz w:val="30"/>
          <w:szCs w:val="30"/>
          <w:cs/>
        </w:rPr>
        <w:t xml:space="preserve"> มูลค่ายุติธรรมของที่ดินดังกล่าวประเมินโดยผู้ประเมินอิสระโดยใช้วิธีเปรียบเทียบตลาด </w:t>
      </w:r>
    </w:p>
    <w:p w14:paraId="1D4E4DF8" w14:textId="77777777" w:rsidR="00893475" w:rsidRPr="00893475" w:rsidRDefault="00893475" w:rsidP="00B466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7DA79451" w14:textId="7CDEFEF1" w:rsidR="00B4665F" w:rsidRDefault="0091117E" w:rsidP="00B466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31 ธันวาคม </w:t>
      </w:r>
      <w:r>
        <w:rPr>
          <w:rFonts w:ascii="Angsana New" w:hAnsi="Angsana New"/>
          <w:sz w:val="30"/>
          <w:szCs w:val="30"/>
        </w:rPr>
        <w:t xml:space="preserve">2561 </w:t>
      </w:r>
      <w:r w:rsidRPr="008D7C63">
        <w:rPr>
          <w:rFonts w:ascii="Angsana New" w:hAnsi="Angsana New" w:hint="cs"/>
          <w:sz w:val="30"/>
          <w:szCs w:val="30"/>
          <w:cs/>
        </w:rPr>
        <w:t>มูลค่ายุติธรรมของที่ดินที่ได้รับการประเมินของกลุ่มบริษัทและบริษัท</w:t>
      </w:r>
      <w:r>
        <w:rPr>
          <w:rFonts w:ascii="Angsana New" w:hAnsi="Angsana New" w:hint="cs"/>
          <w:sz w:val="30"/>
          <w:szCs w:val="30"/>
          <w:cs/>
        </w:rPr>
        <w:t>คงเหลือ</w:t>
      </w:r>
      <w:r w:rsidRPr="008D7C63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8D7C63">
        <w:rPr>
          <w:rFonts w:ascii="Angsana New" w:hAnsi="Angsana New"/>
          <w:sz w:val="30"/>
          <w:szCs w:val="30"/>
        </w:rPr>
        <w:t xml:space="preserve">344.27 </w:t>
      </w:r>
      <w:r w:rsidRPr="008D7C63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893475">
        <w:rPr>
          <w:rFonts w:ascii="Angsana New" w:hAnsi="Angsana New" w:hint="cs"/>
          <w:sz w:val="30"/>
          <w:szCs w:val="30"/>
          <w:cs/>
        </w:rPr>
        <w:t>โดยมี</w:t>
      </w:r>
      <w:r w:rsidRPr="008D7C63">
        <w:rPr>
          <w:rFonts w:ascii="Angsana New" w:hAnsi="Angsana New" w:hint="cs"/>
          <w:sz w:val="30"/>
          <w:szCs w:val="30"/>
          <w:cs/>
        </w:rPr>
        <w:t>มูลค่าตามบัญชีของที่ดินดังกล่าว</w:t>
      </w:r>
      <w:r>
        <w:rPr>
          <w:rFonts w:ascii="Angsana New" w:hAnsi="Angsana New" w:hint="cs"/>
          <w:sz w:val="30"/>
          <w:szCs w:val="30"/>
          <w:cs/>
        </w:rPr>
        <w:t>คงเหลือ</w:t>
      </w:r>
      <w:r w:rsidR="00F71AB4">
        <w:rPr>
          <w:rFonts w:ascii="Angsana New" w:hAnsi="Angsana New" w:hint="cs"/>
          <w:sz w:val="30"/>
          <w:szCs w:val="30"/>
          <w:cs/>
        </w:rPr>
        <w:t>จำนวน 291.02 ล้านบาท</w:t>
      </w:r>
    </w:p>
    <w:p w14:paraId="2BCD6F83" w14:textId="77777777" w:rsidR="003D2543" w:rsidRPr="00854D17" w:rsidRDefault="003D2543" w:rsidP="00296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both"/>
        <w:rPr>
          <w:rFonts w:ascii="Angsana New" w:hAnsi="Angsana New"/>
          <w:sz w:val="20"/>
          <w:szCs w:val="20"/>
        </w:rPr>
      </w:pPr>
    </w:p>
    <w:p w14:paraId="71C83A5D" w14:textId="77777777" w:rsidR="00F8214A" w:rsidRPr="00755FD2" w:rsidRDefault="00F8214A" w:rsidP="00F821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szCs w:val="22"/>
        </w:rPr>
      </w:pPr>
      <w:r w:rsidRPr="00755FD2">
        <w:rPr>
          <w:b/>
          <w:bCs/>
          <w:sz w:val="30"/>
          <w:szCs w:val="30"/>
          <w:cs/>
        </w:rPr>
        <w:t>การวัดมูลค่ายุติธรรม</w:t>
      </w:r>
    </w:p>
    <w:p w14:paraId="2973FBD8" w14:textId="77777777" w:rsidR="00F8214A" w:rsidRPr="00854D17" w:rsidRDefault="00F8214A" w:rsidP="00F821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61916343" w14:textId="77777777" w:rsidR="00F8214A" w:rsidRPr="00755FD2" w:rsidRDefault="00F8214A" w:rsidP="00F821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755FD2">
        <w:rPr>
          <w:rFonts w:ascii="Angsana New" w:hAnsi="Angsana New"/>
          <w:i/>
          <w:iCs/>
          <w:sz w:val="30"/>
          <w:szCs w:val="30"/>
          <w:cs/>
        </w:rPr>
        <w:t>ลำดับชั้นมูลค่ายุติธรรม</w:t>
      </w:r>
      <w:r w:rsidRPr="00755FD2">
        <w:rPr>
          <w:rFonts w:ascii="Angsana New" w:hAnsi="Angsana New"/>
          <w:sz w:val="30"/>
          <w:szCs w:val="30"/>
          <w:cs/>
        </w:rPr>
        <w:t xml:space="preserve"> </w:t>
      </w:r>
    </w:p>
    <w:p w14:paraId="2199DA5B" w14:textId="77777777" w:rsidR="00F8214A" w:rsidRPr="00854D17" w:rsidRDefault="00F8214A" w:rsidP="00F821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265AA6CF" w14:textId="695758BF" w:rsidR="00F8214A" w:rsidRPr="00755FD2" w:rsidRDefault="00F8214A" w:rsidP="00F821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755FD2">
        <w:rPr>
          <w:rFonts w:ascii="Angsana New" w:hAnsi="Angsana New" w:hint="cs"/>
          <w:sz w:val="30"/>
          <w:szCs w:val="30"/>
          <w:cs/>
        </w:rPr>
        <w:t>มูลค่ายุติธรรมของ</w:t>
      </w:r>
      <w:r w:rsidR="00F71AB4">
        <w:rPr>
          <w:rFonts w:ascii="Angsana New" w:hAnsi="Angsana New" w:hint="cs"/>
          <w:sz w:val="30"/>
          <w:szCs w:val="30"/>
          <w:cs/>
        </w:rPr>
        <w:t>ที่ดิน</w:t>
      </w:r>
      <w:r w:rsidRPr="00755FD2">
        <w:rPr>
          <w:rFonts w:ascii="Angsana New" w:hAnsi="Angsana New" w:hint="cs"/>
          <w:sz w:val="30"/>
          <w:szCs w:val="30"/>
          <w:cs/>
        </w:rPr>
        <w:t>ถูกประเมินโดยผู้ประเมินราคาทรัพย์สินอิสระจากภายนอก ซึ่งมีคุณสมบัติในวิชาชีพ</w:t>
      </w:r>
      <w:r w:rsidR="00041A52">
        <w:rPr>
          <w:rFonts w:ascii="Angsana New" w:hAnsi="Angsana New"/>
          <w:sz w:val="30"/>
          <w:szCs w:val="30"/>
        </w:rPr>
        <w:br/>
      </w:r>
      <w:r w:rsidRPr="00755FD2">
        <w:rPr>
          <w:rFonts w:ascii="Angsana New" w:hAnsi="Angsana New" w:hint="cs"/>
          <w:sz w:val="30"/>
          <w:szCs w:val="30"/>
          <w:cs/>
        </w:rPr>
        <w:t xml:space="preserve">ที่เหมาะสมและมีประสบการณ์ในการประเมินราคาทรัพย์สินประเภทดังกล่าว </w:t>
      </w:r>
    </w:p>
    <w:p w14:paraId="7EBE0D31" w14:textId="77777777" w:rsidR="00F8214A" w:rsidRPr="00854D17" w:rsidRDefault="00F8214A" w:rsidP="00F821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5C0D0144" w14:textId="56F49364" w:rsidR="00F8214A" w:rsidRPr="00755FD2" w:rsidRDefault="00F8214A" w:rsidP="00F821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755FD2">
        <w:rPr>
          <w:rFonts w:ascii="Angsana New" w:hAnsi="Angsana New" w:hint="cs"/>
          <w:sz w:val="30"/>
          <w:szCs w:val="30"/>
          <w:cs/>
        </w:rPr>
        <w:t>การวัดมูลค่ายุติธรรมของ</w:t>
      </w:r>
      <w:r w:rsidR="00F71AB4">
        <w:rPr>
          <w:rFonts w:ascii="Angsana New" w:hAnsi="Angsana New" w:hint="cs"/>
          <w:sz w:val="30"/>
          <w:szCs w:val="30"/>
          <w:cs/>
        </w:rPr>
        <w:t>ที่ดิน</w:t>
      </w:r>
      <w:r w:rsidRPr="00755FD2">
        <w:rPr>
          <w:rFonts w:ascii="Angsana New" w:hAnsi="Angsana New"/>
          <w:spacing w:val="-6"/>
          <w:sz w:val="30"/>
          <w:szCs w:val="30"/>
          <w:cs/>
        </w:rPr>
        <w:t>ถูกจัดลำดับ</w:t>
      </w:r>
      <w:r w:rsidRPr="00755FD2">
        <w:rPr>
          <w:rFonts w:ascii="Angsana New" w:hAnsi="Angsana New"/>
          <w:sz w:val="30"/>
          <w:szCs w:val="30"/>
          <w:cs/>
        </w:rPr>
        <w:t xml:space="preserve">ชั้นการวัดมูลค่ายุติธรรมอยู่ในระดับที่ </w:t>
      </w:r>
      <w:r w:rsidRPr="00755FD2">
        <w:rPr>
          <w:rFonts w:ascii="Angsana New" w:hAnsi="Angsana New"/>
          <w:sz w:val="30"/>
          <w:szCs w:val="30"/>
        </w:rPr>
        <w:t>3</w:t>
      </w:r>
      <w:r w:rsidRPr="00755FD2">
        <w:rPr>
          <w:rFonts w:ascii="Angsana New" w:hAnsi="Angsana New"/>
          <w:sz w:val="30"/>
          <w:szCs w:val="30"/>
          <w:cs/>
        </w:rPr>
        <w:t xml:space="preserve"> จากเกณฑ์ข้อมูลที่นำมาใช้</w:t>
      </w:r>
      <w:r w:rsidR="00041A52">
        <w:rPr>
          <w:rFonts w:ascii="Angsana New" w:hAnsi="Angsana New"/>
          <w:sz w:val="30"/>
          <w:szCs w:val="30"/>
        </w:rPr>
        <w:br/>
      </w:r>
      <w:r w:rsidRPr="00755FD2">
        <w:rPr>
          <w:rFonts w:ascii="Angsana New" w:hAnsi="Angsana New"/>
          <w:sz w:val="30"/>
          <w:szCs w:val="30"/>
          <w:cs/>
        </w:rPr>
        <w:t>ในเทคนิคการประเมินมูลค่ายุติธรรม</w:t>
      </w:r>
      <w:r w:rsidRPr="00755FD2">
        <w:rPr>
          <w:rFonts w:ascii="Angsana New" w:hAnsi="Angsana New" w:hint="cs"/>
          <w:sz w:val="30"/>
          <w:szCs w:val="30"/>
          <w:cs/>
        </w:rPr>
        <w:t xml:space="preserve"> </w:t>
      </w:r>
    </w:p>
    <w:p w14:paraId="79F68044" w14:textId="77777777" w:rsidR="00F8214A" w:rsidRPr="00854D17" w:rsidRDefault="00F8214A" w:rsidP="00F821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sz w:val="20"/>
          <w:szCs w:val="20"/>
        </w:rPr>
      </w:pPr>
    </w:p>
    <w:p w14:paraId="51C3B2A7" w14:textId="77777777" w:rsidR="00280DD8" w:rsidRDefault="00280D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00A3A67F" w14:textId="4E19E06E" w:rsidR="00F8214A" w:rsidRPr="00755FD2" w:rsidRDefault="00F8214A" w:rsidP="008934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sz w:val="30"/>
          <w:szCs w:val="30"/>
        </w:rPr>
      </w:pPr>
      <w:r w:rsidRPr="00755FD2">
        <w:rPr>
          <w:rFonts w:ascii="Angsana New" w:hAnsi="Angsana New"/>
          <w:i/>
          <w:iCs/>
          <w:sz w:val="30"/>
          <w:szCs w:val="30"/>
          <w:cs/>
        </w:rPr>
        <w:lastRenderedPageBreak/>
        <w:t>เทคนิคการประเมินมูลค่าและข้อมูลที่ไม่สามารถสังเกตได้ที่มีนัยสำคัญ</w:t>
      </w:r>
      <w:r w:rsidRPr="00755FD2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p w14:paraId="2136F7EE" w14:textId="77777777" w:rsidR="00F8214A" w:rsidRPr="00854D17" w:rsidRDefault="00F8214A" w:rsidP="00F821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sz w:val="20"/>
          <w:szCs w:val="20"/>
        </w:rPr>
      </w:pPr>
    </w:p>
    <w:p w14:paraId="49BFD2C7" w14:textId="48FB3200" w:rsidR="00280DD8" w:rsidRDefault="00F8214A" w:rsidP="00280D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sz w:val="30"/>
          <w:szCs w:val="30"/>
        </w:rPr>
      </w:pPr>
      <w:r w:rsidRPr="00755FD2">
        <w:rPr>
          <w:rFonts w:ascii="Angsana New" w:hAnsi="Angsana New" w:hint="cs"/>
          <w:spacing w:val="-6"/>
          <w:sz w:val="30"/>
          <w:szCs w:val="30"/>
          <w:cs/>
        </w:rPr>
        <w:t>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ของ</w:t>
      </w:r>
      <w:r w:rsidR="00F71AB4">
        <w:rPr>
          <w:rFonts w:ascii="Angsana New" w:hAnsi="Angsana New" w:hint="cs"/>
          <w:spacing w:val="-6"/>
          <w:sz w:val="30"/>
          <w:szCs w:val="30"/>
          <w:cs/>
        </w:rPr>
        <w:t>ที่ดิน</w:t>
      </w:r>
      <w:r w:rsidRPr="00755FD2">
        <w:rPr>
          <w:rFonts w:ascii="Angsana New" w:hAnsi="Angsana New" w:hint="cs"/>
          <w:sz w:val="30"/>
          <w:szCs w:val="30"/>
          <w:cs/>
        </w:rPr>
        <w:t>แสดงในตารางดังต่อไปนี้</w:t>
      </w:r>
    </w:p>
    <w:p w14:paraId="67BA0EDA" w14:textId="77777777" w:rsidR="002D282F" w:rsidRPr="00764221" w:rsidRDefault="002D282F" w:rsidP="00280D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sz w:val="16"/>
          <w:szCs w:val="16"/>
        </w:rPr>
      </w:pPr>
    </w:p>
    <w:tbl>
      <w:tblPr>
        <w:tblpPr w:leftFromText="180" w:rightFromText="180" w:vertAnchor="text" w:horzAnchor="page" w:tblpX="1622" w:tblpY="1"/>
        <w:tblW w:w="9292" w:type="dxa"/>
        <w:tblLook w:val="04A0" w:firstRow="1" w:lastRow="0" w:firstColumn="1" w:lastColumn="0" w:noHBand="0" w:noVBand="1"/>
      </w:tblPr>
      <w:tblGrid>
        <w:gridCol w:w="2988"/>
        <w:gridCol w:w="3150"/>
        <w:gridCol w:w="3154"/>
      </w:tblGrid>
      <w:tr w:rsidR="00F8214A" w:rsidRPr="00755FD2" w14:paraId="0089AF5F" w14:textId="77777777" w:rsidTr="00A0170B">
        <w:tc>
          <w:tcPr>
            <w:tcW w:w="2988" w:type="dxa"/>
            <w:shd w:val="clear" w:color="auto" w:fill="auto"/>
            <w:vAlign w:val="bottom"/>
          </w:tcPr>
          <w:p w14:paraId="3B896000" w14:textId="77777777" w:rsidR="00F8214A" w:rsidRPr="00755FD2" w:rsidRDefault="00F8214A" w:rsidP="00280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5F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  <w:tc>
          <w:tcPr>
            <w:tcW w:w="3150" w:type="dxa"/>
            <w:shd w:val="clear" w:color="auto" w:fill="auto"/>
            <w:vAlign w:val="bottom"/>
          </w:tcPr>
          <w:p w14:paraId="2034B5F2" w14:textId="2173A640" w:rsidR="00F8214A" w:rsidRPr="00755FD2" w:rsidRDefault="00F8214A" w:rsidP="00A0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" w:firstLine="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5F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ข้อมูลที่ไม่สามารถสังเกตได้</w:t>
            </w:r>
            <w:r w:rsidR="008934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755F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ที่มีนัยสำคัญ</w:t>
            </w:r>
          </w:p>
        </w:tc>
        <w:tc>
          <w:tcPr>
            <w:tcW w:w="3154" w:type="dxa"/>
          </w:tcPr>
          <w:p w14:paraId="2134C581" w14:textId="44DA583A" w:rsidR="00F8214A" w:rsidRPr="00755FD2" w:rsidRDefault="00F8214A" w:rsidP="00A0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1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5F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ความสัมพันธ์ระหว่างข้อมูลที่</w:t>
            </w:r>
            <w:r w:rsidR="008934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755F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ไม่สามารถสังเกตได้ที่มีนัยสำคัญ</w:t>
            </w:r>
            <w:r w:rsidR="008934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755F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และการวัดมูลค่ายุติธรรม</w:t>
            </w:r>
          </w:p>
        </w:tc>
      </w:tr>
      <w:tr w:rsidR="00F8214A" w14:paraId="0A2BA26D" w14:textId="77777777" w:rsidTr="00A0170B">
        <w:tc>
          <w:tcPr>
            <w:tcW w:w="2988" w:type="dxa"/>
            <w:shd w:val="clear" w:color="auto" w:fill="auto"/>
          </w:tcPr>
          <w:p w14:paraId="3D198A42" w14:textId="77777777" w:rsidR="00F8214A" w:rsidRPr="00755FD2" w:rsidRDefault="00F8214A" w:rsidP="00A0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55FD2">
              <w:rPr>
                <w:rFonts w:ascii="Angsana New" w:hAnsi="Angsana New"/>
                <w:sz w:val="30"/>
                <w:szCs w:val="30"/>
                <w:cs/>
              </w:rPr>
              <w:t>วิธีการเปรียบเทียบ</w:t>
            </w:r>
            <w:r w:rsidRPr="00755FD2">
              <w:rPr>
                <w:rFonts w:ascii="Angsana New" w:hAnsi="Angsana New" w:hint="cs"/>
                <w:sz w:val="30"/>
                <w:szCs w:val="30"/>
                <w:cs/>
              </w:rPr>
              <w:t>กับข้อมูล</w:t>
            </w:r>
            <w:r w:rsidRPr="00755FD2">
              <w:rPr>
                <w:rFonts w:ascii="Angsana New" w:hAnsi="Angsana New"/>
                <w:sz w:val="30"/>
                <w:szCs w:val="30"/>
                <w:cs/>
              </w:rPr>
              <w:t>ตลาด</w:t>
            </w:r>
          </w:p>
        </w:tc>
        <w:tc>
          <w:tcPr>
            <w:tcW w:w="3150" w:type="dxa"/>
            <w:shd w:val="clear" w:color="auto" w:fill="auto"/>
          </w:tcPr>
          <w:p w14:paraId="17D9C90B" w14:textId="77777777" w:rsidR="00F8214A" w:rsidRPr="00755FD2" w:rsidRDefault="00F8214A" w:rsidP="00041A5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 w:hanging="230"/>
              <w:rPr>
                <w:rFonts w:ascii="Angsana New" w:hAnsi="Angsana New"/>
                <w:sz w:val="30"/>
                <w:szCs w:val="30"/>
                <w:cs/>
              </w:rPr>
            </w:pPr>
            <w:r w:rsidRPr="00755FD2">
              <w:rPr>
                <w:rFonts w:ascii="Angsana New" w:hAnsi="Angsana New"/>
                <w:sz w:val="30"/>
                <w:szCs w:val="30"/>
                <w:cs/>
              </w:rPr>
              <w:t>ราคา</w:t>
            </w:r>
            <w:r w:rsidRPr="00755FD2">
              <w:rPr>
                <w:rFonts w:ascii="Angsana New" w:hAnsi="Angsana New" w:hint="cs"/>
                <w:sz w:val="30"/>
                <w:szCs w:val="30"/>
                <w:cs/>
              </w:rPr>
              <w:t>ตลาดที่เสนอขายและเสนอซื้อจริงของสินทรัพย์เปรียบเทียบที่คล้ายคลึงกันและอยู่ในบริเวณใกล้เคียงกัน</w:t>
            </w:r>
          </w:p>
        </w:tc>
        <w:tc>
          <w:tcPr>
            <w:tcW w:w="3154" w:type="dxa"/>
          </w:tcPr>
          <w:p w14:paraId="19025961" w14:textId="77777777" w:rsidR="00F8214A" w:rsidRDefault="00F8214A" w:rsidP="00041A5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 w:right="166" w:hanging="230"/>
              <w:rPr>
                <w:rFonts w:ascii="Angsana New" w:hAnsi="Angsana New"/>
                <w:sz w:val="30"/>
                <w:szCs w:val="30"/>
              </w:rPr>
            </w:pPr>
            <w:r w:rsidRPr="00755FD2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มูลค่ายุติธรรมที่ประมาณการไว้จะเพิ่มขึ้น (ลดลง) หากราคาต่อพื้นที่สูงขึ้น (ลดลง)</w:t>
            </w:r>
          </w:p>
        </w:tc>
      </w:tr>
    </w:tbl>
    <w:p w14:paraId="50DC1883" w14:textId="77777777" w:rsidR="006F6C83" w:rsidRPr="00AE5854" w:rsidRDefault="006F6C83" w:rsidP="00296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both"/>
        <w:rPr>
          <w:rFonts w:ascii="Angsana New" w:hAnsi="Angsana New"/>
          <w:i/>
          <w:iCs/>
          <w:sz w:val="20"/>
          <w:szCs w:val="20"/>
        </w:rPr>
      </w:pPr>
    </w:p>
    <w:p w14:paraId="4702EE50" w14:textId="1D188612" w:rsidR="00296AFD" w:rsidRDefault="00296AFD" w:rsidP="00296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both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การพิจารณาการด้อยค่า</w:t>
      </w:r>
    </w:p>
    <w:p w14:paraId="567D4E2D" w14:textId="77777777" w:rsidR="00296AFD" w:rsidRPr="00AE5854" w:rsidRDefault="00296AFD" w:rsidP="00296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both"/>
        <w:rPr>
          <w:rFonts w:ascii="Angsana New" w:hAnsi="Angsana New"/>
          <w:sz w:val="20"/>
          <w:szCs w:val="20"/>
        </w:rPr>
      </w:pPr>
    </w:p>
    <w:p w14:paraId="09F533EC" w14:textId="0CBE7EBF" w:rsidR="00102FDF" w:rsidRDefault="00102FDF" w:rsidP="005B66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ตามที่กล่าวไว้ในหมายเหตุประกอบงบการเงินข้อ </w:t>
      </w:r>
      <w:r>
        <w:rPr>
          <w:rFonts w:ascii="Angsana New" w:hAnsi="Angsana New"/>
          <w:sz w:val="30"/>
          <w:szCs w:val="30"/>
        </w:rPr>
        <w:t xml:space="preserve">37 </w:t>
      </w:r>
      <w:r>
        <w:rPr>
          <w:rFonts w:ascii="Angsana New" w:hAnsi="Angsana New" w:hint="cs"/>
          <w:sz w:val="30"/>
          <w:szCs w:val="30"/>
          <w:cs/>
        </w:rPr>
        <w:t xml:space="preserve">ในการประชุมคณะกรรมการของบริษัท เมื่อวันที่ </w:t>
      </w:r>
      <w:r>
        <w:rPr>
          <w:rFonts w:ascii="Angsana New" w:hAnsi="Angsana New"/>
          <w:sz w:val="30"/>
          <w:szCs w:val="30"/>
        </w:rPr>
        <w:t xml:space="preserve">5 </w:t>
      </w:r>
      <w:r>
        <w:rPr>
          <w:rFonts w:ascii="Angsana New" w:hAnsi="Angsana New" w:hint="cs"/>
          <w:sz w:val="30"/>
          <w:szCs w:val="30"/>
          <w:cs/>
        </w:rPr>
        <w:t xml:space="preserve">เมษายน </w:t>
      </w:r>
      <w:r>
        <w:rPr>
          <w:rFonts w:ascii="Angsana New" w:hAnsi="Angsana New"/>
          <w:sz w:val="30"/>
          <w:szCs w:val="30"/>
        </w:rPr>
        <w:t xml:space="preserve">2562 </w:t>
      </w:r>
      <w:r>
        <w:rPr>
          <w:rFonts w:ascii="Angsana New" w:hAnsi="Angsana New" w:hint="cs"/>
          <w:sz w:val="30"/>
          <w:szCs w:val="30"/>
          <w:cs/>
        </w:rPr>
        <w:t>คณะกรรมการมีมติ</w:t>
      </w:r>
      <w:r w:rsidR="0010456D">
        <w:rPr>
          <w:rFonts w:ascii="Angsana New" w:hAnsi="Angsana New" w:hint="cs"/>
          <w:sz w:val="30"/>
          <w:szCs w:val="30"/>
          <w:cs/>
        </w:rPr>
        <w:t>อ</w:t>
      </w:r>
      <w:r>
        <w:rPr>
          <w:rFonts w:ascii="Angsana New" w:hAnsi="Angsana New" w:hint="cs"/>
          <w:sz w:val="30"/>
          <w:szCs w:val="30"/>
          <w:cs/>
        </w:rPr>
        <w:t xml:space="preserve">นุมัติจำหน่ายที่ดินและสิ่งปลูกสร้างของบริษัท โดยมูลค่าที่จะได้รับคืนของสินทรัพย์ดังกล่าว ซึ่งพิจารณาจากมูลค่ายุติธรรมหักต้นทุนในการจำหน่ายต่ำกว่ามูลค่าสุทธิทางบัญชีจำนวน </w:t>
      </w:r>
      <w:r>
        <w:rPr>
          <w:rFonts w:ascii="Angsana New" w:hAnsi="Angsana New"/>
          <w:sz w:val="30"/>
          <w:szCs w:val="30"/>
        </w:rPr>
        <w:t xml:space="preserve">51.5 </w:t>
      </w:r>
      <w:r>
        <w:rPr>
          <w:rFonts w:ascii="Angsana New" w:hAnsi="Angsana New" w:hint="cs"/>
          <w:sz w:val="30"/>
          <w:szCs w:val="30"/>
          <w:cs/>
        </w:rPr>
        <w:t xml:space="preserve">ล้านบาท บริษัทจึงรับรู้ขาดทุนจากการด้อยค่า จำนวน </w:t>
      </w:r>
      <w:r>
        <w:rPr>
          <w:rFonts w:ascii="Angsana New" w:hAnsi="Angsana New"/>
          <w:sz w:val="30"/>
          <w:szCs w:val="30"/>
        </w:rPr>
        <w:t xml:space="preserve">51.5 </w:t>
      </w:r>
      <w:r>
        <w:rPr>
          <w:rFonts w:ascii="Angsana New" w:hAnsi="Angsana New" w:hint="cs"/>
          <w:sz w:val="30"/>
          <w:szCs w:val="30"/>
          <w:cs/>
        </w:rPr>
        <w:t xml:space="preserve">ล้านบาท ในงบการเงินรวมและงบการเงินเฉพาะกิจการ สำหรับปี สิ้นสุดวันที่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2561</w:t>
      </w:r>
    </w:p>
    <w:p w14:paraId="025FCB40" w14:textId="77777777" w:rsidR="00102FDF" w:rsidRPr="00764221" w:rsidRDefault="00102FDF" w:rsidP="005B66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="Angsana New" w:hAnsi="Angsana New"/>
          <w:sz w:val="16"/>
          <w:szCs w:val="16"/>
        </w:rPr>
      </w:pPr>
    </w:p>
    <w:p w14:paraId="202CE965" w14:textId="727D288F" w:rsidR="005B661E" w:rsidRPr="005B661E" w:rsidRDefault="00867D43" w:rsidP="005B66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ในการประชุมคณะกรรมการของบริษัทเมื่อวันที่ 19 ธันวาคม 2560 และวันที่ 16 มกราคม 2561</w:t>
      </w:r>
      <w:r w:rsidR="00296AFD">
        <w:rPr>
          <w:rFonts w:ascii="Angsana New" w:hAnsi="Angsana New" w:hint="cs"/>
          <w:sz w:val="30"/>
          <w:szCs w:val="30"/>
          <w:cs/>
        </w:rPr>
        <w:t xml:space="preserve"> คณะกรรมการของบริษัทมีมติเห็นชอบให้นำเสนอต่อที่ประชุมผู้ถือหุ้นเพื่อพิจารณาอนุมัติการเข้าทำรายการจำหน่ายทรัพย์สินเพื่อปรับโครง</w:t>
      </w:r>
      <w:r w:rsidR="00447B74">
        <w:rPr>
          <w:rFonts w:ascii="Angsana New" w:hAnsi="Angsana New" w:hint="cs"/>
          <w:sz w:val="30"/>
          <w:szCs w:val="30"/>
          <w:cs/>
        </w:rPr>
        <w:t xml:space="preserve">สร้างธุรกิจของกลุ่มบริษัท </w:t>
      </w:r>
      <w:r w:rsidR="00296AFD">
        <w:rPr>
          <w:rFonts w:ascii="Angsana New" w:hAnsi="Angsana New" w:hint="cs"/>
          <w:sz w:val="30"/>
          <w:szCs w:val="30"/>
          <w:cs/>
        </w:rPr>
        <w:t>โดยกำหนดราคาพื้นฐานที่จ</w:t>
      </w:r>
      <w:r w:rsidR="00BC5032">
        <w:rPr>
          <w:rFonts w:ascii="Angsana New" w:hAnsi="Angsana New" w:hint="cs"/>
          <w:sz w:val="30"/>
          <w:szCs w:val="30"/>
          <w:cs/>
        </w:rPr>
        <w:t>ะใช้เป็นเงื่อนไขในการประกวดราคาสำหรับที่ดินและสิ่งปลูกสร้างของบริษัท</w:t>
      </w:r>
      <w:r w:rsidR="00296AFD">
        <w:rPr>
          <w:rFonts w:ascii="Angsana New" w:hAnsi="Angsana New" w:hint="cs"/>
          <w:sz w:val="30"/>
          <w:szCs w:val="30"/>
          <w:cs/>
        </w:rPr>
        <w:t>เป็นราคาเดียวกันกับราคาประเมินตามความเห็นของผู้ประเมินราคาทรัพย์สิน</w:t>
      </w:r>
      <w:r w:rsidR="00550CF8">
        <w:rPr>
          <w:rFonts w:ascii="Angsana New" w:hAnsi="Angsana New" w:hint="cs"/>
          <w:sz w:val="30"/>
          <w:szCs w:val="30"/>
          <w:cs/>
        </w:rPr>
        <w:t xml:space="preserve"> </w:t>
      </w:r>
      <w:r w:rsidR="00FE058A">
        <w:rPr>
          <w:rFonts w:ascii="Angsana New" w:hAnsi="Angsana New" w:hint="cs"/>
          <w:sz w:val="30"/>
          <w:szCs w:val="30"/>
          <w:cs/>
        </w:rPr>
        <w:t>ซึ่งพบว่าราคาประเมินมีมูลค่าต่ำ</w:t>
      </w:r>
      <w:r w:rsidR="00F64C1A">
        <w:rPr>
          <w:rFonts w:ascii="Angsana New" w:hAnsi="Angsana New" w:hint="cs"/>
          <w:sz w:val="30"/>
          <w:szCs w:val="30"/>
          <w:cs/>
        </w:rPr>
        <w:t>กว่ามูลค่าสุทธิทางบัญชีของที่ดินและสิ่งปลูกสร้างจำนวน 43 ล้านบาท บริษัทจึง</w:t>
      </w:r>
      <w:r w:rsidR="00C64504">
        <w:rPr>
          <w:rFonts w:ascii="Angsana New" w:hAnsi="Angsana New" w:hint="cs"/>
          <w:sz w:val="30"/>
          <w:szCs w:val="30"/>
          <w:cs/>
        </w:rPr>
        <w:t>รับรู้</w:t>
      </w:r>
      <w:r w:rsidR="005B661E">
        <w:rPr>
          <w:rFonts w:ascii="Angsana New" w:hAnsi="Angsana New" w:hint="cs"/>
          <w:sz w:val="30"/>
          <w:szCs w:val="30"/>
          <w:cs/>
        </w:rPr>
        <w:t>ขาดทุนจากการด้อยค่า</w:t>
      </w:r>
      <w:r w:rsidR="00F64C1A">
        <w:rPr>
          <w:rFonts w:ascii="Angsana New" w:hAnsi="Angsana New" w:hint="cs"/>
          <w:sz w:val="30"/>
          <w:szCs w:val="30"/>
          <w:cs/>
        </w:rPr>
        <w:t>ของที่ดินและสิ่งปลูกสร้างดังกล่าว</w:t>
      </w:r>
      <w:r w:rsidR="005B661E">
        <w:rPr>
          <w:rFonts w:ascii="Angsana New" w:hAnsi="Angsana New" w:hint="cs"/>
          <w:sz w:val="30"/>
          <w:szCs w:val="30"/>
          <w:cs/>
        </w:rPr>
        <w:t xml:space="preserve">จำนวน 43 ล้านบาท </w:t>
      </w:r>
      <w:r w:rsidR="00BD3E19">
        <w:rPr>
          <w:rFonts w:ascii="Angsana New" w:hAnsi="Angsana New" w:hint="cs"/>
          <w:sz w:val="30"/>
          <w:szCs w:val="30"/>
          <w:cs/>
        </w:rPr>
        <w:t>ในงบ</w:t>
      </w:r>
      <w:r w:rsidR="009F687D">
        <w:rPr>
          <w:rFonts w:ascii="Angsana New" w:hAnsi="Angsana New" w:hint="cs"/>
          <w:sz w:val="30"/>
          <w:szCs w:val="30"/>
          <w:cs/>
        </w:rPr>
        <w:t>การเงินรวมและงบการเงิน</w:t>
      </w:r>
      <w:r w:rsidR="00BD3E19">
        <w:rPr>
          <w:rFonts w:ascii="Angsana New" w:hAnsi="Angsana New" w:hint="cs"/>
          <w:sz w:val="30"/>
          <w:szCs w:val="30"/>
          <w:cs/>
        </w:rPr>
        <w:t>เฉพาะกิจการ</w:t>
      </w:r>
      <w:r w:rsidR="005B661E">
        <w:rPr>
          <w:rFonts w:ascii="Angsana New" w:hAnsi="Angsana New" w:hint="cs"/>
          <w:sz w:val="30"/>
          <w:szCs w:val="30"/>
          <w:cs/>
        </w:rPr>
        <w:t>สำหรับปีสิ้นสุดวันที</w:t>
      </w:r>
      <w:r w:rsidR="00995E43">
        <w:rPr>
          <w:rFonts w:ascii="Angsana New" w:hAnsi="Angsana New" w:hint="cs"/>
          <w:sz w:val="30"/>
          <w:szCs w:val="30"/>
          <w:cs/>
        </w:rPr>
        <w:t>่</w:t>
      </w:r>
      <w:r w:rsidR="005B661E">
        <w:rPr>
          <w:rFonts w:ascii="Angsana New" w:hAnsi="Angsana New" w:hint="cs"/>
          <w:sz w:val="30"/>
          <w:szCs w:val="30"/>
          <w:cs/>
        </w:rPr>
        <w:t xml:space="preserve"> 31 ธันวาคม 2560 </w:t>
      </w:r>
    </w:p>
    <w:p w14:paraId="76028162" w14:textId="77777777" w:rsidR="00296AFD" w:rsidRPr="00AE5854" w:rsidRDefault="00296AFD" w:rsidP="00296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both"/>
        <w:rPr>
          <w:rFonts w:ascii="Angsana New" w:hAnsi="Angsana New"/>
          <w:sz w:val="20"/>
          <w:szCs w:val="20"/>
        </w:rPr>
      </w:pPr>
    </w:p>
    <w:p w14:paraId="592A878F" w14:textId="2A3E2AF3" w:rsidR="00296AFD" w:rsidRDefault="00296AFD" w:rsidP="00296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นอกจากนี้</w:t>
      </w:r>
      <w:r w:rsidR="005B661E">
        <w:rPr>
          <w:rFonts w:ascii="Angsana New" w:hAnsi="Angsana New" w:hint="cs"/>
          <w:sz w:val="30"/>
          <w:szCs w:val="30"/>
          <w:cs/>
        </w:rPr>
        <w:t xml:space="preserve"> </w:t>
      </w:r>
      <w:r w:rsidRPr="002960E0">
        <w:rPr>
          <w:rFonts w:ascii="Angsana New" w:hAnsi="Angsana New"/>
          <w:sz w:val="30"/>
          <w:szCs w:val="30"/>
          <w:cs/>
        </w:rPr>
        <w:t>ผู้บริหารของบริษัทย่อย</w:t>
      </w:r>
      <w:r>
        <w:rPr>
          <w:rFonts w:ascii="Angsana New" w:hAnsi="Angsana New" w:hint="cs"/>
          <w:sz w:val="30"/>
          <w:szCs w:val="30"/>
          <w:cs/>
        </w:rPr>
        <w:t>และบริษัทย่อยทางอ้อม</w:t>
      </w:r>
      <w:r w:rsidRPr="002960E0">
        <w:rPr>
          <w:rFonts w:ascii="Angsana New" w:hAnsi="Angsana New"/>
          <w:sz w:val="30"/>
          <w:szCs w:val="30"/>
          <w:cs/>
        </w:rPr>
        <w:t>ได้มีการทดสอบการด้อยค่าของมูลค่าตามบัญชีของสินทรัพย์ที่เกี่ยวข้องกับใบอนุญาต โดยมูลค่าที่คาดว่าจะได้รับคืนพิจารณาจากมูลค่าจากการใช้ ซึ่งวัดมูลค่าโดยการคิดลดกระแสเงินสดในอนาคตที่คาดว่าจะได้รับจากการใช้สินทรัพย์จนถึงวันที่ใบอนุญาตหมดอายุ โดยประมาณการตามแผนการดำเนินธุรกิจ และอัตราคิดลดซึ่งคำนวณจากวิธีต้นทุนถัวเฉลี่ยถ่วงน้ำหนักของเงินทุน (ข้อมูลเพิ่มเติมเกี่ยวกับการด้อยค่าแสดงในหมายเหตุ</w:t>
      </w:r>
      <w:r w:rsidR="0010456D">
        <w:rPr>
          <w:rFonts w:ascii="Angsana New" w:hAnsi="Angsana New" w:hint="cs"/>
          <w:sz w:val="30"/>
          <w:szCs w:val="30"/>
          <w:cs/>
        </w:rPr>
        <w:t>ประกอบงบการเงิน</w:t>
      </w:r>
      <w:r w:rsidR="00C9145D">
        <w:rPr>
          <w:rFonts w:ascii="Angsana New" w:hAnsi="Angsana New"/>
          <w:sz w:val="30"/>
          <w:szCs w:val="30"/>
          <w:cs/>
        </w:rPr>
        <w:t xml:space="preserve">ข้อ </w:t>
      </w:r>
      <w:r w:rsidR="00E05A21">
        <w:rPr>
          <w:rFonts w:ascii="Angsana New" w:hAnsi="Angsana New"/>
          <w:sz w:val="30"/>
          <w:szCs w:val="30"/>
        </w:rPr>
        <w:t>1</w:t>
      </w:r>
      <w:r w:rsidR="009F687D">
        <w:rPr>
          <w:rFonts w:ascii="Angsana New" w:hAnsi="Angsana New"/>
          <w:sz w:val="30"/>
          <w:szCs w:val="30"/>
        </w:rPr>
        <w:t>7</w:t>
      </w:r>
      <w:r w:rsidRPr="002960E0">
        <w:rPr>
          <w:rFonts w:ascii="Angsana New" w:hAnsi="Angsana New"/>
          <w:sz w:val="30"/>
          <w:szCs w:val="30"/>
          <w:cs/>
        </w:rPr>
        <w:t>)</w:t>
      </w:r>
    </w:p>
    <w:p w14:paraId="2ED5ABC2" w14:textId="0603CF68" w:rsidR="008F31B5" w:rsidRDefault="008F31B5" w:rsidP="00FA617C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621170">
        <w:rPr>
          <w:rFonts w:ascii="Angsana New" w:hAnsi="Angsana New"/>
          <w:b/>
          <w:bCs/>
          <w:sz w:val="30"/>
          <w:szCs w:val="30"/>
          <w:cs/>
        </w:rPr>
        <w:lastRenderedPageBreak/>
        <w:t>ใบอนุญาตให้ใช้คลื่นความถี่และประกอบกิจการโทรทัศน์</w:t>
      </w:r>
    </w:p>
    <w:p w14:paraId="562B0120" w14:textId="77777777" w:rsidR="00CA4343" w:rsidRPr="00EF7C39" w:rsidRDefault="00CA4343" w:rsidP="00A7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24"/>
          <w:szCs w:val="24"/>
          <w:cs/>
        </w:rPr>
      </w:pPr>
    </w:p>
    <w:tbl>
      <w:tblPr>
        <w:tblW w:w="9378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58"/>
        <w:gridCol w:w="1620"/>
      </w:tblGrid>
      <w:tr w:rsidR="00210348" w:rsidRPr="001C0580" w14:paraId="0514209C" w14:textId="77777777" w:rsidTr="00A0170B">
        <w:trPr>
          <w:cantSplit/>
        </w:trPr>
        <w:tc>
          <w:tcPr>
            <w:tcW w:w="7758" w:type="dxa"/>
          </w:tcPr>
          <w:p w14:paraId="4AD705B0" w14:textId="77777777" w:rsidR="00210348" w:rsidRPr="001C0580" w:rsidRDefault="00210348" w:rsidP="00FA617C">
            <w:pPr>
              <w:spacing w:line="240" w:lineRule="auto"/>
              <w:ind w:lef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601FB58" w14:textId="77777777" w:rsidR="00210348" w:rsidRPr="001C0580" w:rsidRDefault="00210348" w:rsidP="00FA6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05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10348" w:rsidRPr="001C0580" w14:paraId="1947DE4D" w14:textId="77777777" w:rsidTr="00A0170B">
        <w:trPr>
          <w:cantSplit/>
        </w:trPr>
        <w:tc>
          <w:tcPr>
            <w:tcW w:w="7758" w:type="dxa"/>
          </w:tcPr>
          <w:p w14:paraId="7033B8A4" w14:textId="77777777" w:rsidR="00210348" w:rsidRPr="001C0580" w:rsidRDefault="00210348" w:rsidP="00FA617C">
            <w:pPr>
              <w:spacing w:line="240" w:lineRule="auto"/>
              <w:ind w:left="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0B3F5FB8" w14:textId="77777777" w:rsidR="00210348" w:rsidRPr="001C0580" w:rsidRDefault="00210348" w:rsidP="00FA6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115" w:hanging="17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C05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0348" w:rsidRPr="001C0580" w14:paraId="4BE9F30D" w14:textId="77777777" w:rsidTr="00A0170B">
        <w:trPr>
          <w:cantSplit/>
        </w:trPr>
        <w:tc>
          <w:tcPr>
            <w:tcW w:w="7758" w:type="dxa"/>
          </w:tcPr>
          <w:p w14:paraId="7527FC3F" w14:textId="77777777" w:rsidR="00210348" w:rsidRPr="001C0580" w:rsidRDefault="00210348" w:rsidP="00FA617C">
            <w:pPr>
              <w:spacing w:line="240" w:lineRule="auto"/>
              <w:ind w:left="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C05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620" w:type="dxa"/>
            <w:tcBorders>
              <w:bottom w:val="nil"/>
            </w:tcBorders>
          </w:tcPr>
          <w:p w14:paraId="1A04F9A5" w14:textId="77777777" w:rsidR="00210348" w:rsidRPr="001C0580" w:rsidRDefault="00210348" w:rsidP="00FA6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70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0348" w:rsidRPr="001C0580" w14:paraId="0900CCB5" w14:textId="77777777" w:rsidTr="00A0170B">
        <w:trPr>
          <w:cantSplit/>
        </w:trPr>
        <w:tc>
          <w:tcPr>
            <w:tcW w:w="7758" w:type="dxa"/>
          </w:tcPr>
          <w:p w14:paraId="691E17D5" w14:textId="77777777" w:rsidR="00210348" w:rsidRPr="001C0580" w:rsidRDefault="00210348" w:rsidP="00FA617C">
            <w:pPr>
              <w:spacing w:line="240" w:lineRule="auto"/>
              <w:ind w:left="70"/>
              <w:rPr>
                <w:rFonts w:ascii="Angsana New" w:hAnsi="Angsana New"/>
                <w:sz w:val="30"/>
                <w:szCs w:val="30"/>
                <w:cs/>
              </w:rPr>
            </w:pPr>
            <w:r w:rsidRPr="001C0580">
              <w:rPr>
                <w:rFonts w:ascii="Angsana New" w:hAnsi="Angsana New"/>
                <w:sz w:val="30"/>
                <w:szCs w:val="30"/>
                <w:cs/>
              </w:rPr>
              <w:t>ณ วันที่ 1 มกราคม 25</w:t>
            </w:r>
            <w:r w:rsidR="00C728F5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620" w:type="dxa"/>
            <w:tcBorders>
              <w:bottom w:val="nil"/>
            </w:tcBorders>
          </w:tcPr>
          <w:p w14:paraId="4285259D" w14:textId="77777777" w:rsidR="00210348" w:rsidRPr="00FD14BF" w:rsidRDefault="00210348" w:rsidP="00FA6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70" w:right="-18"/>
              <w:rPr>
                <w:rFonts w:ascii="Angsana New" w:hAnsi="Angsana New"/>
                <w:sz w:val="30"/>
                <w:szCs w:val="30"/>
              </w:rPr>
            </w:pPr>
            <w:r w:rsidRPr="00FD14BF">
              <w:rPr>
                <w:rFonts w:ascii="Angsana New" w:hAnsi="Angsana New"/>
                <w:sz w:val="30"/>
                <w:szCs w:val="30"/>
              </w:rPr>
              <w:t>3,135,672</w:t>
            </w:r>
          </w:p>
        </w:tc>
      </w:tr>
      <w:tr w:rsidR="00210348" w:rsidRPr="001C0580" w14:paraId="3F36B6FC" w14:textId="77777777" w:rsidTr="00A0170B">
        <w:trPr>
          <w:cantSplit/>
        </w:trPr>
        <w:tc>
          <w:tcPr>
            <w:tcW w:w="7758" w:type="dxa"/>
          </w:tcPr>
          <w:p w14:paraId="7EB9F8F8" w14:textId="77777777" w:rsidR="00210348" w:rsidRPr="001C0580" w:rsidRDefault="00210348" w:rsidP="00FA617C">
            <w:pPr>
              <w:spacing w:line="240" w:lineRule="auto"/>
              <w:ind w:left="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05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 25</w:t>
            </w:r>
            <w:r w:rsidR="00C728F5"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  <w:r w:rsidRPr="001C05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 1 มกราคม </w:t>
            </w:r>
            <w:r w:rsidRPr="001C0580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C728F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F912B4B" w14:textId="77777777" w:rsidR="00210348" w:rsidRPr="001C0580" w:rsidRDefault="00210348" w:rsidP="00FA6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70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3,135,672</w:t>
            </w:r>
          </w:p>
        </w:tc>
      </w:tr>
      <w:tr w:rsidR="00210348" w:rsidRPr="001C0580" w14:paraId="1435BC77" w14:textId="77777777" w:rsidTr="00A0170B">
        <w:trPr>
          <w:cantSplit/>
        </w:trPr>
        <w:tc>
          <w:tcPr>
            <w:tcW w:w="7758" w:type="dxa"/>
            <w:tcBorders>
              <w:bottom w:val="nil"/>
            </w:tcBorders>
          </w:tcPr>
          <w:p w14:paraId="3116BA1D" w14:textId="77777777" w:rsidR="00210348" w:rsidRPr="001C0580" w:rsidRDefault="00210348" w:rsidP="00FA617C">
            <w:pPr>
              <w:spacing w:line="240" w:lineRule="auto"/>
              <w:ind w:lef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05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C058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1C05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C0580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C728F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</w:tcPr>
          <w:p w14:paraId="4FEEB8D6" w14:textId="77777777" w:rsidR="00210348" w:rsidRPr="001C0580" w:rsidRDefault="007F59DD" w:rsidP="00FA6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70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3,135,672</w:t>
            </w:r>
          </w:p>
        </w:tc>
      </w:tr>
      <w:tr w:rsidR="00210348" w:rsidRPr="001C0580" w14:paraId="3283B266" w14:textId="77777777" w:rsidTr="00A0170B">
        <w:trPr>
          <w:cantSplit/>
        </w:trPr>
        <w:tc>
          <w:tcPr>
            <w:tcW w:w="7758" w:type="dxa"/>
            <w:tcBorders>
              <w:bottom w:val="nil"/>
            </w:tcBorders>
          </w:tcPr>
          <w:p w14:paraId="6C8BE916" w14:textId="77777777" w:rsidR="00210348" w:rsidRPr="001C0580" w:rsidRDefault="00210348" w:rsidP="00FA6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</w:tcPr>
          <w:p w14:paraId="4E79D240" w14:textId="77777777" w:rsidR="00210348" w:rsidRPr="001C0580" w:rsidRDefault="00210348" w:rsidP="00FA6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10348" w:rsidRPr="00B5715E" w14:paraId="064A8389" w14:textId="77777777" w:rsidTr="00A0170B">
        <w:trPr>
          <w:cantSplit/>
        </w:trPr>
        <w:tc>
          <w:tcPr>
            <w:tcW w:w="7758" w:type="dxa"/>
            <w:tcBorders>
              <w:bottom w:val="nil"/>
            </w:tcBorders>
          </w:tcPr>
          <w:p w14:paraId="015FC209" w14:textId="77777777" w:rsidR="00210348" w:rsidRPr="001C0580" w:rsidRDefault="00210348" w:rsidP="00FA617C">
            <w:pPr>
              <w:spacing w:line="240" w:lineRule="auto"/>
              <w:ind w:left="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373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ค่าตัดจำหน่ายและขาดทุนจากการด้อยค่า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51A3719D" w14:textId="77777777" w:rsidR="00210348" w:rsidRPr="00C728F5" w:rsidRDefault="00210348" w:rsidP="00FA6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70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28F5" w:rsidRPr="00B5715E" w14:paraId="4C5434EC" w14:textId="77777777" w:rsidTr="00C728F5">
        <w:trPr>
          <w:cantSplit/>
        </w:trPr>
        <w:tc>
          <w:tcPr>
            <w:tcW w:w="7758" w:type="dxa"/>
            <w:tcBorders>
              <w:bottom w:val="nil"/>
            </w:tcBorders>
          </w:tcPr>
          <w:p w14:paraId="73A4C222" w14:textId="77777777" w:rsidR="00C728F5" w:rsidRPr="001C0580" w:rsidRDefault="00C728F5" w:rsidP="00FA617C">
            <w:pPr>
              <w:spacing w:line="240" w:lineRule="auto"/>
              <w:ind w:left="70"/>
              <w:rPr>
                <w:rFonts w:ascii="Angsana New" w:hAnsi="Angsana New"/>
                <w:sz w:val="30"/>
                <w:szCs w:val="30"/>
                <w:cs/>
              </w:rPr>
            </w:pPr>
            <w:r w:rsidRPr="001C0580">
              <w:rPr>
                <w:rFonts w:ascii="Angsana New" w:hAnsi="Angsana New"/>
                <w:sz w:val="30"/>
                <w:szCs w:val="30"/>
                <w:cs/>
              </w:rPr>
              <w:t>ณ วันที่ 1 มกราคม 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12B8885E" w14:textId="77777777" w:rsidR="00C728F5" w:rsidRPr="00C728F5" w:rsidRDefault="00C728F5" w:rsidP="00FA6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70" w:right="-18"/>
              <w:rPr>
                <w:rFonts w:ascii="Angsana New" w:hAnsi="Angsana New"/>
                <w:sz w:val="30"/>
                <w:szCs w:val="30"/>
              </w:rPr>
            </w:pPr>
            <w:r w:rsidRPr="00C728F5">
              <w:rPr>
                <w:rFonts w:ascii="Angsana New" w:hAnsi="Angsana New"/>
                <w:sz w:val="30"/>
                <w:szCs w:val="30"/>
              </w:rPr>
              <w:t>561,501</w:t>
            </w:r>
          </w:p>
        </w:tc>
      </w:tr>
      <w:tr w:rsidR="00C728F5" w:rsidRPr="001C0580" w14:paraId="1294FCA6" w14:textId="77777777" w:rsidTr="00C728F5">
        <w:trPr>
          <w:cantSplit/>
        </w:trPr>
        <w:tc>
          <w:tcPr>
            <w:tcW w:w="7758" w:type="dxa"/>
            <w:tcBorders>
              <w:bottom w:val="nil"/>
            </w:tcBorders>
          </w:tcPr>
          <w:p w14:paraId="557F131B" w14:textId="77777777" w:rsidR="00C728F5" w:rsidRPr="001C0580" w:rsidRDefault="00C728F5" w:rsidP="00FA617C">
            <w:pPr>
              <w:spacing w:line="240" w:lineRule="auto"/>
              <w:ind w:left="7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070CD6B1" w14:textId="77777777" w:rsidR="00C728F5" w:rsidRDefault="00C728F5" w:rsidP="00FA6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70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178,632</w:t>
            </w:r>
          </w:p>
        </w:tc>
      </w:tr>
      <w:tr w:rsidR="00C728F5" w:rsidRPr="001C0580" w14:paraId="780EE7D0" w14:textId="77777777" w:rsidTr="00C728F5">
        <w:trPr>
          <w:cantSplit/>
        </w:trPr>
        <w:tc>
          <w:tcPr>
            <w:tcW w:w="7758" w:type="dxa"/>
            <w:tcBorders>
              <w:bottom w:val="nil"/>
            </w:tcBorders>
          </w:tcPr>
          <w:p w14:paraId="78AD368E" w14:textId="77777777" w:rsidR="00C728F5" w:rsidRPr="001C0580" w:rsidRDefault="00C728F5" w:rsidP="00FA617C">
            <w:pPr>
              <w:spacing w:line="240" w:lineRule="auto"/>
              <w:ind w:left="70"/>
              <w:rPr>
                <w:rFonts w:ascii="Angsana New" w:hAnsi="Angsana New"/>
                <w:sz w:val="30"/>
                <w:szCs w:val="30"/>
                <w:cs/>
              </w:rPr>
            </w:pPr>
            <w:r w:rsidRPr="00F373D9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</w:tcPr>
          <w:p w14:paraId="2812E604" w14:textId="77777777" w:rsidR="00C728F5" w:rsidRPr="001C0580" w:rsidRDefault="00C728F5" w:rsidP="00FA6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70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1,346,250</w:t>
            </w:r>
          </w:p>
        </w:tc>
      </w:tr>
      <w:tr w:rsidR="00C728F5" w:rsidRPr="001C0580" w14:paraId="1AF714F1" w14:textId="77777777" w:rsidTr="00BD7ACC">
        <w:trPr>
          <w:cantSplit/>
        </w:trPr>
        <w:tc>
          <w:tcPr>
            <w:tcW w:w="7758" w:type="dxa"/>
            <w:tcBorders>
              <w:bottom w:val="nil"/>
            </w:tcBorders>
          </w:tcPr>
          <w:p w14:paraId="6EE017E3" w14:textId="77777777" w:rsidR="00C728F5" w:rsidRPr="001C0580" w:rsidRDefault="00C728F5" w:rsidP="00FA617C">
            <w:pPr>
              <w:spacing w:line="240" w:lineRule="auto"/>
              <w:ind w:left="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05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 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  <w:r w:rsidRPr="001C05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 1 มกราคม </w:t>
            </w:r>
            <w:r w:rsidRPr="001C0580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</w:tcPr>
          <w:p w14:paraId="26014D16" w14:textId="77777777" w:rsidR="00C728F5" w:rsidRPr="001C0580" w:rsidRDefault="00C728F5" w:rsidP="00FA6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70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2,086,383</w:t>
            </w:r>
          </w:p>
        </w:tc>
      </w:tr>
      <w:tr w:rsidR="00C728F5" w:rsidRPr="001C0580" w14:paraId="1F4CE2FF" w14:textId="77777777" w:rsidTr="00BD7ACC">
        <w:trPr>
          <w:cantSplit/>
        </w:trPr>
        <w:tc>
          <w:tcPr>
            <w:tcW w:w="7758" w:type="dxa"/>
            <w:tcBorders>
              <w:bottom w:val="nil"/>
            </w:tcBorders>
          </w:tcPr>
          <w:p w14:paraId="13EB3420" w14:textId="77777777" w:rsidR="00C728F5" w:rsidRPr="001C0580" w:rsidRDefault="00C728F5" w:rsidP="00FA617C">
            <w:pPr>
              <w:spacing w:line="240" w:lineRule="auto"/>
              <w:ind w:left="7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413B698B" w14:textId="77777777" w:rsidR="00C728F5" w:rsidRPr="001C0580" w:rsidRDefault="007F59DD" w:rsidP="00FA6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70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92,756</w:t>
            </w:r>
          </w:p>
        </w:tc>
      </w:tr>
      <w:tr w:rsidR="00BD7ACC" w:rsidRPr="001C0580" w14:paraId="0ABAF485" w14:textId="77777777" w:rsidTr="00BD7ACC">
        <w:trPr>
          <w:cantSplit/>
        </w:trPr>
        <w:tc>
          <w:tcPr>
            <w:tcW w:w="7758" w:type="dxa"/>
            <w:tcBorders>
              <w:bottom w:val="nil"/>
            </w:tcBorders>
          </w:tcPr>
          <w:p w14:paraId="7F45634A" w14:textId="67880E96" w:rsidR="00BD7ACC" w:rsidRPr="00BD7ACC" w:rsidRDefault="00BD7ACC" w:rsidP="00FA617C">
            <w:pPr>
              <w:spacing w:line="240" w:lineRule="auto"/>
              <w:ind w:left="70"/>
              <w:rPr>
                <w:rFonts w:ascii="Angsana New" w:hAnsi="Angsana New"/>
                <w:sz w:val="30"/>
                <w:szCs w:val="30"/>
                <w:cs/>
              </w:rPr>
            </w:pPr>
            <w:r w:rsidRPr="00BD7ACC">
              <w:rPr>
                <w:rFonts w:ascii="Angsana New" w:hAnsi="Angsana New" w:hint="cs"/>
                <w:sz w:val="30"/>
                <w:szCs w:val="30"/>
                <w:cs/>
              </w:rPr>
              <w:t>กลับรายการขาดทุนจากการด้อยค่า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23FF0DA3" w14:textId="35E6EBD0" w:rsidR="00BD7ACC" w:rsidRPr="00BD7ACC" w:rsidRDefault="00495FE0" w:rsidP="00FA6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70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(1,130,363)</w:t>
            </w:r>
          </w:p>
        </w:tc>
      </w:tr>
      <w:tr w:rsidR="00C728F5" w:rsidRPr="001C0580" w14:paraId="75A86BEC" w14:textId="77777777" w:rsidTr="00A0170B">
        <w:trPr>
          <w:cantSplit/>
        </w:trPr>
        <w:tc>
          <w:tcPr>
            <w:tcW w:w="7758" w:type="dxa"/>
            <w:tcBorders>
              <w:bottom w:val="nil"/>
            </w:tcBorders>
          </w:tcPr>
          <w:p w14:paraId="26244608" w14:textId="77777777" w:rsidR="00C728F5" w:rsidRPr="001C0580" w:rsidRDefault="00C728F5" w:rsidP="00FA617C">
            <w:pPr>
              <w:spacing w:line="240" w:lineRule="auto"/>
              <w:ind w:lef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05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C058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1C05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C0580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</w:tcPr>
          <w:p w14:paraId="589F6311" w14:textId="2AF416FB" w:rsidR="00C728F5" w:rsidRPr="001C0580" w:rsidRDefault="00495FE0" w:rsidP="00FA6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70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1,048,776</w:t>
            </w:r>
          </w:p>
        </w:tc>
      </w:tr>
      <w:tr w:rsidR="00C728F5" w:rsidRPr="001C0580" w14:paraId="15C364E7" w14:textId="77777777" w:rsidTr="00A0170B">
        <w:trPr>
          <w:cantSplit/>
        </w:trPr>
        <w:tc>
          <w:tcPr>
            <w:tcW w:w="7758" w:type="dxa"/>
            <w:tcBorders>
              <w:bottom w:val="nil"/>
            </w:tcBorders>
          </w:tcPr>
          <w:p w14:paraId="59413A63" w14:textId="77777777" w:rsidR="00C728F5" w:rsidRPr="001C0580" w:rsidRDefault="00C728F5" w:rsidP="00FA6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</w:tcPr>
          <w:p w14:paraId="3669D955" w14:textId="77777777" w:rsidR="00C728F5" w:rsidRPr="001C0580" w:rsidRDefault="00C728F5" w:rsidP="00FA6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70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728F5" w:rsidRPr="001C0580" w14:paraId="2BAD93BE" w14:textId="77777777" w:rsidTr="00A0170B">
        <w:trPr>
          <w:cantSplit/>
        </w:trPr>
        <w:tc>
          <w:tcPr>
            <w:tcW w:w="7758" w:type="dxa"/>
            <w:tcBorders>
              <w:bottom w:val="nil"/>
            </w:tcBorders>
          </w:tcPr>
          <w:p w14:paraId="0402AF4A" w14:textId="77777777" w:rsidR="00C728F5" w:rsidRPr="001C0580" w:rsidRDefault="00C728F5" w:rsidP="00FA617C">
            <w:pPr>
              <w:spacing w:line="240" w:lineRule="auto"/>
              <w:ind w:left="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C05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760B544A" w14:textId="77777777" w:rsidR="00C728F5" w:rsidRPr="001C0580" w:rsidRDefault="00C728F5" w:rsidP="00FA6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70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728F5" w:rsidRPr="001C0580" w14:paraId="57EC290C" w14:textId="77777777" w:rsidTr="00A0170B">
        <w:trPr>
          <w:cantSplit/>
        </w:trPr>
        <w:tc>
          <w:tcPr>
            <w:tcW w:w="7758" w:type="dxa"/>
            <w:tcBorders>
              <w:bottom w:val="nil"/>
            </w:tcBorders>
          </w:tcPr>
          <w:p w14:paraId="3D09B96A" w14:textId="77777777" w:rsidR="00C728F5" w:rsidRPr="00E75D8F" w:rsidRDefault="00C728F5" w:rsidP="00FA617C">
            <w:pPr>
              <w:spacing w:line="240" w:lineRule="auto"/>
              <w:ind w:left="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1 มกราคม 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620" w:type="dxa"/>
            <w:tcBorders>
              <w:top w:val="nil"/>
              <w:bottom w:val="double" w:sz="4" w:space="0" w:color="auto"/>
            </w:tcBorders>
          </w:tcPr>
          <w:p w14:paraId="391AE5BC" w14:textId="77777777" w:rsidR="00C728F5" w:rsidRPr="001C0580" w:rsidRDefault="00C728F5" w:rsidP="00FA6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70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2,574,171</w:t>
            </w:r>
          </w:p>
        </w:tc>
      </w:tr>
      <w:tr w:rsidR="00C728F5" w:rsidRPr="001C0580" w14:paraId="42ABC12A" w14:textId="77777777" w:rsidTr="00A0170B">
        <w:trPr>
          <w:cantSplit/>
        </w:trPr>
        <w:tc>
          <w:tcPr>
            <w:tcW w:w="7758" w:type="dxa"/>
            <w:tcBorders>
              <w:bottom w:val="nil"/>
            </w:tcBorders>
          </w:tcPr>
          <w:p w14:paraId="19EFA3B4" w14:textId="77777777" w:rsidR="00C728F5" w:rsidRPr="001C0580" w:rsidRDefault="00C728F5" w:rsidP="00FA617C">
            <w:pPr>
              <w:spacing w:line="240" w:lineRule="auto"/>
              <w:ind w:left="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05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 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  <w:r w:rsidRPr="001C05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 1 มกราคม 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</w:tcPr>
          <w:p w14:paraId="1967EAEA" w14:textId="77777777" w:rsidR="00C728F5" w:rsidRPr="001C0580" w:rsidRDefault="00C728F5" w:rsidP="00FA6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70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1,049,289</w:t>
            </w:r>
          </w:p>
        </w:tc>
      </w:tr>
      <w:tr w:rsidR="00C728F5" w:rsidRPr="001C0580" w14:paraId="54A2BDA0" w14:textId="77777777" w:rsidTr="00A0170B">
        <w:trPr>
          <w:cantSplit/>
        </w:trPr>
        <w:tc>
          <w:tcPr>
            <w:tcW w:w="7758" w:type="dxa"/>
            <w:tcBorders>
              <w:bottom w:val="nil"/>
            </w:tcBorders>
          </w:tcPr>
          <w:p w14:paraId="521E3DE6" w14:textId="77777777" w:rsidR="00C728F5" w:rsidRPr="001C0580" w:rsidRDefault="00C728F5" w:rsidP="00FA617C">
            <w:pPr>
              <w:spacing w:line="240" w:lineRule="auto"/>
              <w:ind w:lef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05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 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</w:tcPr>
          <w:p w14:paraId="6D3991FE" w14:textId="519917F5" w:rsidR="00C728F5" w:rsidRPr="001C0580" w:rsidRDefault="00495FE0" w:rsidP="00FA6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70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2,086,896</w:t>
            </w:r>
          </w:p>
        </w:tc>
      </w:tr>
    </w:tbl>
    <w:p w14:paraId="025182D0" w14:textId="77777777" w:rsidR="009A5EEC" w:rsidRDefault="009A5EEC" w:rsidP="00255B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5C14D065" w14:textId="0CAF0BB8" w:rsidR="002D09DE" w:rsidRDefault="002D09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28255FEA" w14:textId="77777777" w:rsidR="00DA7A60" w:rsidRPr="00B339AB" w:rsidRDefault="00DA7A60" w:rsidP="00FA617C">
      <w:pPr>
        <w:tabs>
          <w:tab w:val="clear" w:pos="454"/>
          <w:tab w:val="left" w:pos="630"/>
        </w:tabs>
        <w:ind w:left="630"/>
        <w:jc w:val="thaiDistribute"/>
        <w:rPr>
          <w:rFonts w:ascii="Angsana New" w:hAnsi="Angsana New"/>
          <w:sz w:val="28"/>
        </w:rPr>
      </w:pPr>
      <w:r w:rsidRPr="00B339AB">
        <w:rPr>
          <w:rFonts w:ascii="Angsana New" w:hAnsi="Angsana New"/>
          <w:sz w:val="30"/>
          <w:szCs w:val="30"/>
          <w:cs/>
        </w:rPr>
        <w:lastRenderedPageBreak/>
        <w:t xml:space="preserve">เมื่อวันที่ </w:t>
      </w:r>
      <w:r w:rsidRPr="00B339AB">
        <w:rPr>
          <w:rFonts w:ascii="Angsana New" w:hAnsi="Angsana New"/>
          <w:sz w:val="30"/>
          <w:szCs w:val="30"/>
        </w:rPr>
        <w:t>23</w:t>
      </w:r>
      <w:r w:rsidRPr="00B339AB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B339AB">
        <w:rPr>
          <w:rFonts w:ascii="Angsana New" w:hAnsi="Angsana New"/>
          <w:sz w:val="30"/>
          <w:szCs w:val="30"/>
        </w:rPr>
        <w:t>2561</w:t>
      </w:r>
      <w:r w:rsidRPr="00B339AB">
        <w:rPr>
          <w:rFonts w:ascii="Angsana New" w:hAnsi="Angsana New"/>
          <w:sz w:val="30"/>
          <w:szCs w:val="30"/>
          <w:cs/>
        </w:rPr>
        <w:t xml:space="preserve"> คณะรักษาความสงบแห่งชาติ (“คสช.”) ออกคำสั่ง</w:t>
      </w:r>
      <w:r w:rsidRPr="00B339AB">
        <w:rPr>
          <w:rFonts w:ascii="Angsana New" w:hAnsi="Angsana New" w:hint="cs"/>
          <w:sz w:val="30"/>
          <w:szCs w:val="30"/>
          <w:cs/>
        </w:rPr>
        <w:t xml:space="preserve">ที่ 9/2561 </w:t>
      </w:r>
      <w:r w:rsidRPr="00B339AB">
        <w:rPr>
          <w:rFonts w:ascii="Angsana New" w:hAnsi="Angsana New"/>
          <w:sz w:val="30"/>
          <w:szCs w:val="30"/>
          <w:cs/>
        </w:rPr>
        <w:t>เรื่อง มาตรการบรรเทาผลกระทบต่อผู้ประกอบกิจการวิทยุกระจายเสียง วิทยุโทรทัศน์ และกิจการกระจายเสียงและกิจการโทรทัศน์</w:t>
      </w:r>
      <w:r w:rsidRPr="00B339AB">
        <w:rPr>
          <w:rFonts w:ascii="Angsana New" w:hAnsi="Angsana New" w:hint="cs"/>
          <w:sz w:val="30"/>
          <w:szCs w:val="30"/>
          <w:cs/>
        </w:rPr>
        <w:t xml:space="preserve"> โดยอาศัยอำนาจตามความในมาตรา 265 ของรัฐธรรมนูญแห่งราชอาณาจักรไทยประกอบกับ</w:t>
      </w:r>
      <w:r w:rsidRPr="00B339AB">
        <w:rPr>
          <w:rFonts w:ascii="Angsana New" w:hAnsi="Angsana New"/>
          <w:sz w:val="30"/>
          <w:szCs w:val="30"/>
          <w:cs/>
        </w:rPr>
        <w:t xml:space="preserve">มาตรา 44 ของรัฐธรรมนูญแห่งราชอาณาจักรไทย (ฉบับชั่วคราว) </w:t>
      </w:r>
      <w:r w:rsidRPr="00B339AB">
        <w:rPr>
          <w:rFonts w:ascii="Angsana New" w:hAnsi="Angsana New" w:hint="cs"/>
          <w:sz w:val="30"/>
          <w:szCs w:val="30"/>
          <w:cs/>
        </w:rPr>
        <w:t>มีคำสั่งสำคัญดังต่อไปนี้</w:t>
      </w:r>
    </w:p>
    <w:p w14:paraId="3CDD4F20" w14:textId="77777777" w:rsidR="00DA7A60" w:rsidRPr="00336B8E" w:rsidRDefault="00DA7A60" w:rsidP="00DA7A60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14:paraId="11316488" w14:textId="58F027AB" w:rsidR="00DA7A60" w:rsidRPr="00211A04" w:rsidRDefault="00DA7A60" w:rsidP="00FA617C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ind w:left="1260" w:hanging="630"/>
        <w:jc w:val="thaiDistribute"/>
        <w:rPr>
          <w:rFonts w:ascii="Angsana New" w:hAnsi="Angsana New"/>
          <w:sz w:val="30"/>
          <w:szCs w:val="30"/>
        </w:rPr>
      </w:pPr>
      <w:r w:rsidRPr="00B339AB">
        <w:rPr>
          <w:rFonts w:ascii="Angsana New" w:hAnsi="Angsana New"/>
          <w:sz w:val="30"/>
          <w:szCs w:val="30"/>
          <w:cs/>
        </w:rPr>
        <w:t>ให้ผู้</w:t>
      </w:r>
      <w:r w:rsidRPr="00B339AB">
        <w:rPr>
          <w:rFonts w:ascii="Angsana New" w:hAnsi="Angsana New" w:hint="cs"/>
          <w:sz w:val="30"/>
          <w:szCs w:val="30"/>
          <w:cs/>
        </w:rPr>
        <w:t>ได้</w:t>
      </w:r>
      <w:r w:rsidRPr="00B339AB">
        <w:rPr>
          <w:rFonts w:ascii="Angsana New" w:hAnsi="Angsana New"/>
          <w:sz w:val="30"/>
          <w:szCs w:val="30"/>
          <w:cs/>
        </w:rPr>
        <w:t>รับใบอนุญาต</w:t>
      </w:r>
      <w:r w:rsidRPr="00B339AB">
        <w:rPr>
          <w:rFonts w:ascii="Angsana New" w:hAnsi="Angsana New" w:hint="cs"/>
          <w:sz w:val="30"/>
          <w:szCs w:val="30"/>
          <w:cs/>
        </w:rPr>
        <w:t xml:space="preserve">ให้ใช้คลื่นความถี่เพื่อให้บริการโทรทัศน์ในระบบดิจิตอลจากคณะกรรมการกิจการกระจายเสียง กิจการโทรทัศน์ และกิจการโทรคมนาคมแห่งชาติ (“ผู้รับใบอนุญาต”) </w:t>
      </w:r>
      <w:r w:rsidRPr="00B339AB">
        <w:rPr>
          <w:rFonts w:ascii="Angsana New" w:hAnsi="Angsana New"/>
          <w:sz w:val="30"/>
          <w:szCs w:val="30"/>
          <w:cs/>
        </w:rPr>
        <w:t>รายใดที่ไม่สามารถปฏิบัติตามหลักเกณฑ์การชำระค่าธรรมเนียมใบอนุญาตในส่วนที่เหลือตั้งแต่งวดที่ห้าเป็นต้นไป</w:t>
      </w:r>
      <w:r w:rsidR="001E0EEA">
        <w:rPr>
          <w:rFonts w:ascii="Angsana New" w:hAnsi="Angsana New"/>
          <w:sz w:val="30"/>
          <w:szCs w:val="30"/>
        </w:rPr>
        <w:br/>
      </w:r>
      <w:r w:rsidRPr="00B339AB">
        <w:rPr>
          <w:rFonts w:ascii="Angsana New" w:hAnsi="Angsana New"/>
          <w:sz w:val="30"/>
          <w:szCs w:val="30"/>
          <w:cs/>
        </w:rPr>
        <w:t xml:space="preserve"> ตามหลักเกณฑ์ วิธีการ และเงื่อนไขที่กำหนดตามคำสั่ง</w:t>
      </w:r>
      <w:r w:rsidRPr="00B339AB">
        <w:rPr>
          <w:rFonts w:ascii="Angsana New" w:hAnsi="Angsana New" w:hint="cs"/>
          <w:sz w:val="30"/>
          <w:szCs w:val="30"/>
          <w:cs/>
        </w:rPr>
        <w:t xml:space="preserve"> คสช. </w:t>
      </w:r>
      <w:r w:rsidRPr="00B339AB">
        <w:rPr>
          <w:rFonts w:ascii="Angsana New" w:hAnsi="Angsana New"/>
          <w:sz w:val="30"/>
          <w:szCs w:val="30"/>
          <w:cs/>
        </w:rPr>
        <w:t xml:space="preserve">ที่ </w:t>
      </w:r>
      <w:r w:rsidRPr="00B339AB">
        <w:rPr>
          <w:rFonts w:ascii="Angsana New" w:hAnsi="Angsana New"/>
          <w:sz w:val="30"/>
          <w:szCs w:val="30"/>
        </w:rPr>
        <w:t>76/2559</w:t>
      </w:r>
      <w:r w:rsidRPr="00B339AB">
        <w:rPr>
          <w:rFonts w:ascii="Angsana New" w:hAnsi="Angsana New"/>
          <w:sz w:val="30"/>
          <w:szCs w:val="30"/>
          <w:cs/>
        </w:rPr>
        <w:t xml:space="preserve"> เมื่อวันที่ </w:t>
      </w:r>
      <w:r w:rsidRPr="00B339AB">
        <w:rPr>
          <w:rFonts w:ascii="Angsana New" w:hAnsi="Angsana New"/>
          <w:sz w:val="30"/>
          <w:szCs w:val="30"/>
        </w:rPr>
        <w:t>20</w:t>
      </w:r>
      <w:r w:rsidRPr="00B339AB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B339AB">
        <w:rPr>
          <w:rFonts w:ascii="Angsana New" w:hAnsi="Angsana New"/>
          <w:sz w:val="30"/>
          <w:szCs w:val="30"/>
        </w:rPr>
        <w:t>2559</w:t>
      </w:r>
      <w:r w:rsidR="001E0EEA">
        <w:rPr>
          <w:rFonts w:ascii="Angsana New" w:hAnsi="Angsana New"/>
          <w:sz w:val="30"/>
          <w:szCs w:val="30"/>
        </w:rPr>
        <w:br/>
      </w:r>
      <w:r w:rsidRPr="00B339AB">
        <w:rPr>
          <w:rFonts w:ascii="Angsana New" w:hAnsi="Angsana New"/>
          <w:sz w:val="30"/>
          <w:szCs w:val="30"/>
          <w:cs/>
        </w:rPr>
        <w:t>เรื่อง มาตรการส่งเสริมการประกอบกิจการวิทยุกระจายเสียง วิทยุโทรทัศน์ และกิจการโทรคมนาคม</w:t>
      </w:r>
      <w:r w:rsidR="001E0EEA">
        <w:rPr>
          <w:rFonts w:ascii="Angsana New" w:hAnsi="Angsana New"/>
          <w:sz w:val="30"/>
          <w:szCs w:val="30"/>
        </w:rPr>
        <w:br/>
      </w:r>
      <w:r w:rsidRPr="004253B5">
        <w:rPr>
          <w:rFonts w:ascii="Angsana New" w:hAnsi="Angsana New"/>
          <w:spacing w:val="-2"/>
          <w:sz w:val="30"/>
          <w:szCs w:val="30"/>
          <w:cs/>
        </w:rPr>
        <w:t>เพื่อประโยชน์สาธารณะ</w:t>
      </w:r>
      <w:r w:rsidRPr="004253B5">
        <w:rPr>
          <w:rFonts w:ascii="Angsana New" w:hAnsi="Angsana New"/>
          <w:spacing w:val="-2"/>
          <w:sz w:val="30"/>
          <w:szCs w:val="30"/>
        </w:rPr>
        <w:t xml:space="preserve"> </w:t>
      </w:r>
      <w:r w:rsidRPr="004253B5">
        <w:rPr>
          <w:rFonts w:ascii="Angsana New" w:hAnsi="Angsana New"/>
          <w:spacing w:val="-2"/>
          <w:sz w:val="30"/>
          <w:szCs w:val="30"/>
          <w:cs/>
        </w:rPr>
        <w:t>แจ้งเป็นหนังสือไปยังสำนักงาน</w:t>
      </w:r>
      <w:r w:rsidRPr="004253B5">
        <w:rPr>
          <w:rFonts w:ascii="Angsana New" w:hAnsi="Angsana New" w:hint="cs"/>
          <w:spacing w:val="-2"/>
          <w:sz w:val="30"/>
          <w:szCs w:val="30"/>
          <w:cs/>
        </w:rPr>
        <w:t>คณะกรรมการกิจการกระจายเสียง กิจการโทรทัศน์</w:t>
      </w:r>
      <w:r w:rsidRPr="00B339AB">
        <w:rPr>
          <w:rFonts w:ascii="Angsana New" w:hAnsi="Angsana New" w:hint="cs"/>
          <w:sz w:val="30"/>
          <w:szCs w:val="30"/>
          <w:cs/>
        </w:rPr>
        <w:t xml:space="preserve"> และกิจการโทรคมนาคมแห่งชาติ</w:t>
      </w:r>
      <w:r w:rsidRPr="00B339AB">
        <w:rPr>
          <w:rFonts w:ascii="Angsana New" w:hAnsi="Angsana New"/>
          <w:sz w:val="30"/>
          <w:szCs w:val="30"/>
          <w:cs/>
        </w:rPr>
        <w:t xml:space="preserve"> </w:t>
      </w:r>
      <w:r w:rsidRPr="00B339AB">
        <w:rPr>
          <w:rFonts w:ascii="Angsana New" w:hAnsi="Angsana New" w:hint="cs"/>
          <w:sz w:val="30"/>
          <w:szCs w:val="30"/>
          <w:cs/>
        </w:rPr>
        <w:t>(“</w:t>
      </w:r>
      <w:r w:rsidRPr="00B339AB">
        <w:rPr>
          <w:rFonts w:ascii="Angsana New" w:hAnsi="Angsana New"/>
          <w:sz w:val="30"/>
          <w:szCs w:val="30"/>
          <w:cs/>
        </w:rPr>
        <w:t>กสทช.</w:t>
      </w:r>
      <w:r w:rsidRPr="00B339AB">
        <w:rPr>
          <w:rFonts w:ascii="Angsana New" w:hAnsi="Angsana New" w:hint="cs"/>
          <w:sz w:val="30"/>
          <w:szCs w:val="30"/>
          <w:cs/>
        </w:rPr>
        <w:t>”)</w:t>
      </w:r>
      <w:r w:rsidRPr="00B339AB">
        <w:rPr>
          <w:rFonts w:ascii="Angsana New" w:hAnsi="Angsana New"/>
          <w:sz w:val="30"/>
          <w:szCs w:val="30"/>
          <w:cs/>
        </w:rPr>
        <w:t xml:space="preserve"> เพื่อขอพักชำระค่าธรรมเนียมใบอนุญาตในส่วนที่เหลือ</w:t>
      </w:r>
      <w:r w:rsidR="001E0EEA">
        <w:rPr>
          <w:rFonts w:ascii="Angsana New" w:hAnsi="Angsana New"/>
          <w:sz w:val="30"/>
          <w:szCs w:val="30"/>
        </w:rPr>
        <w:br/>
      </w:r>
      <w:r w:rsidRPr="00211A04">
        <w:rPr>
          <w:rFonts w:ascii="Angsana New" w:hAnsi="Angsana New" w:hint="cs"/>
          <w:spacing w:val="-2"/>
          <w:sz w:val="30"/>
          <w:szCs w:val="30"/>
          <w:cs/>
        </w:rPr>
        <w:t>โดยกำหนดระยะเวลาการพักชำระค่าธรรมเนียมใบอนุญาตต้องไม่เกินสามปี</w:t>
      </w:r>
      <w:r w:rsidRPr="00211A04">
        <w:rPr>
          <w:rFonts w:ascii="Angsana New" w:hAnsi="Angsana New"/>
          <w:spacing w:val="-2"/>
          <w:sz w:val="30"/>
          <w:szCs w:val="30"/>
          <w:cs/>
        </w:rPr>
        <w:t>นับแต่วันที่ได้รับความเห็นชอบจากสำนักงาน กสทช.</w:t>
      </w:r>
      <w:r w:rsidRPr="00211A04">
        <w:rPr>
          <w:rFonts w:ascii="Angsana New" w:hAnsi="Angsana New" w:hint="cs"/>
          <w:spacing w:val="-2"/>
          <w:sz w:val="30"/>
          <w:szCs w:val="30"/>
          <w:cs/>
        </w:rPr>
        <w:t xml:space="preserve"> เมื่อวันที่ </w:t>
      </w:r>
      <w:r w:rsidR="00F71AB4" w:rsidRPr="00211A04">
        <w:rPr>
          <w:rFonts w:ascii="Angsana New" w:hAnsi="Angsana New" w:hint="cs"/>
          <w:spacing w:val="-2"/>
          <w:sz w:val="30"/>
          <w:szCs w:val="30"/>
          <w:cs/>
        </w:rPr>
        <w:t xml:space="preserve">5 </w:t>
      </w:r>
      <w:r w:rsidRPr="00211A04">
        <w:rPr>
          <w:rFonts w:ascii="Angsana New" w:hAnsi="Angsana New"/>
          <w:spacing w:val="-2"/>
          <w:sz w:val="30"/>
          <w:szCs w:val="30"/>
          <w:cs/>
        </w:rPr>
        <w:t xml:space="preserve">มิถุนายน </w:t>
      </w:r>
      <w:r w:rsidRPr="00211A04">
        <w:rPr>
          <w:rFonts w:ascii="Angsana New" w:hAnsi="Angsana New"/>
          <w:spacing w:val="-2"/>
          <w:sz w:val="30"/>
          <w:szCs w:val="30"/>
        </w:rPr>
        <w:t>2561</w:t>
      </w:r>
      <w:r w:rsidRPr="00211A04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211A04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="002F2D4E" w:rsidRPr="00211A04">
        <w:rPr>
          <w:rFonts w:ascii="Angsana New" w:hAnsi="Angsana New" w:hint="cs"/>
          <w:spacing w:val="-2"/>
          <w:sz w:val="30"/>
          <w:szCs w:val="30"/>
          <w:cs/>
        </w:rPr>
        <w:t>ย่อยและบริษัทย่อยทางอ้อม</w:t>
      </w:r>
      <w:r w:rsidRPr="00211A04">
        <w:rPr>
          <w:rFonts w:ascii="Angsana New" w:hAnsi="Angsana New" w:hint="cs"/>
          <w:spacing w:val="-2"/>
          <w:sz w:val="30"/>
          <w:szCs w:val="30"/>
          <w:cs/>
        </w:rPr>
        <w:t>ได้รับหนังสืออนุญาตให้พักชำระ</w:t>
      </w:r>
      <w:r w:rsidRPr="00211A04">
        <w:rPr>
          <w:rFonts w:ascii="Angsana New" w:hAnsi="Angsana New"/>
          <w:spacing w:val="-2"/>
          <w:sz w:val="30"/>
          <w:szCs w:val="30"/>
          <w:cs/>
        </w:rPr>
        <w:t>ค่าธรรมเนียมใบอนุญาตในส่วนที่เหลือตามหลักเกณฑ์ วิธีการและเงื่อนไขที่กำหนดไว้</w:t>
      </w:r>
      <w:r w:rsidRPr="00211A04">
        <w:rPr>
          <w:rFonts w:ascii="Angsana New" w:hAnsi="Angsana New" w:hint="cs"/>
          <w:spacing w:val="-2"/>
          <w:sz w:val="30"/>
          <w:szCs w:val="30"/>
          <w:cs/>
        </w:rPr>
        <w:t>ดังกล่าว</w:t>
      </w:r>
    </w:p>
    <w:p w14:paraId="102EA3EA" w14:textId="77777777" w:rsidR="00211A04" w:rsidRPr="00211A04" w:rsidRDefault="00211A04" w:rsidP="00211A0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ind w:left="1260"/>
        <w:jc w:val="thaiDistribute"/>
        <w:rPr>
          <w:rFonts w:ascii="Angsana New" w:hAnsi="Angsana New"/>
          <w:sz w:val="24"/>
          <w:szCs w:val="24"/>
        </w:rPr>
      </w:pPr>
    </w:p>
    <w:p w14:paraId="71F475B4" w14:textId="7C852AD0" w:rsidR="00DA7A60" w:rsidRDefault="00DA7A60" w:rsidP="00FA617C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60" w:line="259" w:lineRule="auto"/>
        <w:ind w:left="1260" w:hanging="630"/>
        <w:jc w:val="thaiDistribute"/>
        <w:rPr>
          <w:rFonts w:ascii="Angsana New" w:hAnsi="Angsana New"/>
          <w:sz w:val="30"/>
          <w:szCs w:val="30"/>
        </w:rPr>
      </w:pPr>
      <w:r w:rsidRPr="00774BF3">
        <w:rPr>
          <w:rFonts w:ascii="Angsana New" w:hAnsi="Angsana New"/>
          <w:sz w:val="30"/>
          <w:szCs w:val="30"/>
          <w:cs/>
        </w:rPr>
        <w:t>ให้</w:t>
      </w:r>
      <w:r w:rsidRPr="00774BF3">
        <w:rPr>
          <w:rFonts w:ascii="Angsana New" w:hAnsi="Angsana New"/>
          <w:sz w:val="30"/>
          <w:szCs w:val="30"/>
        </w:rPr>
        <w:t xml:space="preserve"> </w:t>
      </w:r>
      <w:r w:rsidRPr="00774BF3">
        <w:rPr>
          <w:rFonts w:ascii="Angsana New" w:hAnsi="Angsana New" w:hint="cs"/>
          <w:sz w:val="30"/>
          <w:szCs w:val="30"/>
          <w:cs/>
        </w:rPr>
        <w:t>กสทช. และ</w:t>
      </w:r>
      <w:r w:rsidRPr="00774BF3">
        <w:rPr>
          <w:rFonts w:ascii="Angsana New" w:hAnsi="Angsana New"/>
          <w:sz w:val="30"/>
          <w:szCs w:val="30"/>
          <w:cs/>
        </w:rPr>
        <w:t>สำนักงาน กสทช. หรือคณะกรรมการบริหารกองทุนวิจัยและพัฒนากิจการกระจายเสียง กิจการโทรทัศน์ และกิจการโทรคมนาคมเพื่อประโยชน์สาธารณะ แล้วแต่กรณี จัดให้มีการสนับสนุนค่าใช้จ่ายในการเช่าใช้โครงข่ายโทรทัศน์ประเภทที่ใช้คลื่นความถี่ภาคพื้นดินในระบบดิจิทัล ให้กับผู้รับใบอนุญาต เป็นจำนวนเงินในอัตราร้อยละห้าสิบของค่าเช่าใช้โครงข่ายโทรทัศน์ดังกล่าวเป็นระยะเวลายี่สิบสี่เดือน นับแต่วันที่คำสั่งนี้มีผลใช้บังคับ</w:t>
      </w:r>
    </w:p>
    <w:p w14:paraId="1BC8709D" w14:textId="77777777" w:rsidR="006F6C83" w:rsidRPr="00211A04" w:rsidRDefault="006F6C83" w:rsidP="00211A0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auto"/>
        <w:ind w:left="1267"/>
        <w:jc w:val="thaiDistribute"/>
        <w:rPr>
          <w:rFonts w:ascii="Angsana New" w:hAnsi="Angsana New"/>
          <w:sz w:val="24"/>
          <w:szCs w:val="24"/>
        </w:rPr>
      </w:pPr>
    </w:p>
    <w:p w14:paraId="2C3B3BC8" w14:textId="25F55BE8" w:rsidR="004D2D55" w:rsidRDefault="004D2D55" w:rsidP="004A17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63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75C63">
        <w:rPr>
          <w:rFonts w:asciiTheme="majorBidi" w:hAnsiTheme="majorBidi" w:cstheme="majorBidi"/>
          <w:sz w:val="30"/>
          <w:szCs w:val="30"/>
          <w:cs/>
        </w:rPr>
        <w:t xml:space="preserve">ในระหว่างปีสิ้นสุดวันที่ </w:t>
      </w:r>
      <w:r w:rsidRPr="00B75C63">
        <w:rPr>
          <w:rFonts w:asciiTheme="majorBidi" w:hAnsiTheme="majorBidi" w:cstheme="majorBidi"/>
          <w:sz w:val="30"/>
          <w:szCs w:val="30"/>
        </w:rPr>
        <w:t>31</w:t>
      </w:r>
      <w:r w:rsidRPr="00B75C63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B75C63">
        <w:rPr>
          <w:rFonts w:asciiTheme="majorBidi" w:hAnsiTheme="majorBidi" w:cstheme="majorBidi"/>
          <w:sz w:val="30"/>
          <w:szCs w:val="30"/>
        </w:rPr>
        <w:t>2561</w:t>
      </w:r>
      <w:r w:rsidRPr="00B75C63">
        <w:rPr>
          <w:rFonts w:asciiTheme="majorBidi" w:hAnsiTheme="majorBidi" w:cstheme="majorBidi"/>
          <w:sz w:val="30"/>
          <w:szCs w:val="30"/>
          <w:cs/>
        </w:rPr>
        <w:t xml:space="preserve"> บริษัทย่อย</w:t>
      </w:r>
      <w:r w:rsidR="00F71AB4">
        <w:rPr>
          <w:rFonts w:asciiTheme="majorBidi" w:hAnsiTheme="majorBidi" w:cstheme="majorBidi" w:hint="cs"/>
          <w:sz w:val="30"/>
          <w:szCs w:val="30"/>
          <w:cs/>
        </w:rPr>
        <w:t>และบริษัทย่อยทางอ้อม</w:t>
      </w:r>
      <w:r w:rsidRPr="00B75C63">
        <w:rPr>
          <w:rFonts w:asciiTheme="majorBidi" w:hAnsiTheme="majorBidi" w:cstheme="majorBidi"/>
          <w:sz w:val="30"/>
          <w:szCs w:val="30"/>
          <w:cs/>
        </w:rPr>
        <w:t>ได้รับการสนับสนุนค่าใช้จ่ายใน</w:t>
      </w:r>
      <w:r w:rsidR="004A177F">
        <w:rPr>
          <w:rFonts w:asciiTheme="majorBidi" w:hAnsiTheme="majorBidi" w:cstheme="majorBidi"/>
          <w:sz w:val="30"/>
          <w:szCs w:val="30"/>
        </w:rPr>
        <w:br/>
      </w:r>
      <w:r w:rsidRPr="00B75C63">
        <w:rPr>
          <w:rFonts w:asciiTheme="majorBidi" w:hAnsiTheme="majorBidi" w:cstheme="majorBidi"/>
          <w:sz w:val="30"/>
          <w:szCs w:val="30"/>
          <w:cs/>
        </w:rPr>
        <w:t xml:space="preserve">การเช่าใช้โครงข่ายโทรทัศน์ ประเภทที่ใช้คลื่นความถี่ภาคพื้นดินในระบบดิจิทัลตามคำสั่ง คสช. ดังกล่าวและบันทึกบัญชีในบัญชี “รายได้อื่น” เป็นจำนวนเงิน </w:t>
      </w:r>
      <w:r w:rsidRPr="00B75C63">
        <w:rPr>
          <w:rFonts w:asciiTheme="majorBidi" w:hAnsiTheme="majorBidi" w:cstheme="majorBidi"/>
          <w:sz w:val="30"/>
          <w:szCs w:val="30"/>
        </w:rPr>
        <w:t>24.50</w:t>
      </w:r>
      <w:r w:rsidRPr="00B75C63">
        <w:rPr>
          <w:rFonts w:asciiTheme="majorBidi" w:hAnsiTheme="majorBidi" w:cstheme="majorBidi"/>
          <w:sz w:val="30"/>
          <w:szCs w:val="30"/>
          <w:cs/>
        </w:rPr>
        <w:t xml:space="preserve"> ล้านบาท ในงบกำไรขาดทุนเบ็ดเสร็จรวม </w:t>
      </w:r>
      <w:r w:rsidRPr="006F6C83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6F6C83">
        <w:rPr>
          <w:rFonts w:asciiTheme="majorBidi" w:hAnsiTheme="majorBidi" w:cstheme="majorBidi"/>
          <w:i/>
          <w:iCs/>
          <w:sz w:val="30"/>
          <w:szCs w:val="30"/>
        </w:rPr>
        <w:t>2560:</w:t>
      </w:r>
      <w:r w:rsidRPr="006F6C8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ไม่มี)</w:t>
      </w:r>
    </w:p>
    <w:p w14:paraId="6A38C4A8" w14:textId="77777777" w:rsidR="005C64EF" w:rsidRPr="0080244B" w:rsidRDefault="005C64EF" w:rsidP="00FA6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630" w:right="-43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0A98AE42" w14:textId="4454E57A" w:rsidR="00BF7B48" w:rsidRPr="00336B8E" w:rsidRDefault="005C64EF" w:rsidP="00336B8E">
      <w:pPr>
        <w:tabs>
          <w:tab w:val="left" w:pos="630"/>
          <w:tab w:val="left" w:pos="9693"/>
        </w:tabs>
        <w:ind w:left="630" w:right="18"/>
        <w:jc w:val="both"/>
        <w:rPr>
          <w:rFonts w:ascii="Angsana New" w:hAnsi="Angsana New"/>
          <w:i/>
          <w:iCs/>
          <w:sz w:val="30"/>
          <w:szCs w:val="30"/>
          <w:cs/>
        </w:rPr>
      </w:pPr>
      <w:r w:rsidRPr="00C53FD5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C53FD5">
        <w:rPr>
          <w:rFonts w:ascii="Angsana New" w:hAnsi="Angsana New"/>
          <w:sz w:val="30"/>
          <w:szCs w:val="30"/>
        </w:rPr>
        <w:t xml:space="preserve">31 </w:t>
      </w:r>
      <w:r w:rsidRPr="00C53FD5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C53FD5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/>
          <w:sz w:val="30"/>
          <w:szCs w:val="30"/>
        </w:rPr>
        <w:t>61</w:t>
      </w:r>
      <w:r w:rsidRPr="00C53FD5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บริษัทย่อย</w:t>
      </w:r>
      <w:r w:rsidR="00F71AB4">
        <w:rPr>
          <w:rFonts w:asciiTheme="majorBidi" w:hAnsiTheme="majorBidi" w:cstheme="majorBidi" w:hint="cs"/>
          <w:sz w:val="30"/>
          <w:szCs w:val="30"/>
          <w:cs/>
        </w:rPr>
        <w:t>และบริษัทย่อยทางอ้อม</w:t>
      </w:r>
      <w:r>
        <w:rPr>
          <w:rFonts w:ascii="Angsana New" w:hAnsi="Angsana New" w:hint="cs"/>
          <w:sz w:val="30"/>
          <w:szCs w:val="30"/>
          <w:cs/>
        </w:rPr>
        <w:t>มียอดคงเหลือของหนังสือค้ำประกันจากสถาบันการเงินที่วางไว้เพื่อค้ำประกันการชำระค่าธรรมเนียมใบอนุญาตส่วนที่เหลือให้กับกสทช</w:t>
      </w:r>
      <w:r w:rsidR="00F71AB4">
        <w:rPr>
          <w:rFonts w:ascii="Angsana New" w:hAnsi="Angsana New"/>
          <w:sz w:val="30"/>
          <w:szCs w:val="30"/>
        </w:rPr>
        <w:t xml:space="preserve">. </w:t>
      </w:r>
      <w:r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F71AB4">
        <w:rPr>
          <w:rFonts w:ascii="Angsana New" w:hAnsi="Angsana New"/>
          <w:sz w:val="30"/>
          <w:szCs w:val="30"/>
        </w:rPr>
        <w:t>1,499</w:t>
      </w:r>
      <w:r w:rsidRPr="00D51CE7">
        <w:rPr>
          <w:rFonts w:ascii="Angsana New" w:hAnsi="Angsana New"/>
          <w:sz w:val="30"/>
          <w:szCs w:val="30"/>
        </w:rPr>
        <w:t xml:space="preserve"> </w:t>
      </w:r>
      <w:r w:rsidRPr="00D51CE7">
        <w:rPr>
          <w:rFonts w:ascii="Angsana New" w:hAnsi="Angsana New"/>
          <w:sz w:val="30"/>
          <w:szCs w:val="30"/>
          <w:cs/>
        </w:rPr>
        <w:t>ล้าน</w:t>
      </w:r>
      <w:r w:rsidRPr="00C53FD5">
        <w:rPr>
          <w:rFonts w:ascii="Angsana New" w:hAnsi="Angsana New"/>
          <w:sz w:val="30"/>
          <w:szCs w:val="30"/>
          <w:cs/>
        </w:rPr>
        <w:t>บาท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i/>
          <w:iCs/>
          <w:sz w:val="30"/>
          <w:szCs w:val="30"/>
        </w:rPr>
        <w:t>(2560</w:t>
      </w:r>
      <w:r w:rsidRPr="00C53FD5">
        <w:rPr>
          <w:rFonts w:ascii="Angsana New" w:hAnsi="Angsana New"/>
          <w:i/>
          <w:iCs/>
          <w:sz w:val="30"/>
          <w:szCs w:val="30"/>
        </w:rPr>
        <w:t xml:space="preserve">: </w:t>
      </w:r>
      <w:r w:rsidR="00F71AB4">
        <w:rPr>
          <w:rFonts w:ascii="Angsana New" w:hAnsi="Angsana New"/>
          <w:i/>
          <w:iCs/>
          <w:sz w:val="30"/>
          <w:szCs w:val="30"/>
        </w:rPr>
        <w:t>1,499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C53FD5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="00336B8E">
        <w:rPr>
          <w:rFonts w:ascii="Angsana New" w:hAnsi="Angsana New"/>
          <w:i/>
          <w:iCs/>
          <w:sz w:val="30"/>
          <w:szCs w:val="30"/>
        </w:rPr>
        <w:t xml:space="preserve"> </w:t>
      </w:r>
      <w:r w:rsidR="00BF7B48" w:rsidRPr="00BF7B48">
        <w:rPr>
          <w:rFonts w:ascii="Angsana New" w:hAnsi="Angsana New" w:hint="cs"/>
          <w:sz w:val="30"/>
          <w:szCs w:val="30"/>
          <w:cs/>
        </w:rPr>
        <w:t>ต่อมาเมื่อวันที่</w:t>
      </w:r>
      <w:r w:rsidR="00BF7B48">
        <w:rPr>
          <w:rFonts w:ascii="Angsana New" w:hAnsi="Angsana New" w:hint="cs"/>
          <w:sz w:val="30"/>
          <w:szCs w:val="30"/>
          <w:cs/>
        </w:rPr>
        <w:t xml:space="preserve"> </w:t>
      </w:r>
      <w:r w:rsidR="00BF7B48">
        <w:rPr>
          <w:rFonts w:ascii="Angsana New" w:hAnsi="Angsana New"/>
          <w:sz w:val="30"/>
          <w:szCs w:val="30"/>
        </w:rPr>
        <w:t xml:space="preserve">25 </w:t>
      </w:r>
      <w:r w:rsidR="00BF7B48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BF7B48">
        <w:rPr>
          <w:rFonts w:ascii="Angsana New" w:hAnsi="Angsana New"/>
          <w:sz w:val="30"/>
          <w:szCs w:val="30"/>
        </w:rPr>
        <w:t xml:space="preserve">2562 </w:t>
      </w:r>
      <w:r w:rsidR="00BC71B7">
        <w:rPr>
          <w:rFonts w:ascii="Angsana New" w:hAnsi="Angsana New" w:hint="cs"/>
          <w:sz w:val="30"/>
          <w:szCs w:val="30"/>
          <w:cs/>
        </w:rPr>
        <w:t>บริษัทย่อย</w:t>
      </w:r>
      <w:r w:rsidR="00BC71B7">
        <w:rPr>
          <w:rFonts w:asciiTheme="majorBidi" w:hAnsiTheme="majorBidi" w:cstheme="majorBidi" w:hint="cs"/>
          <w:sz w:val="30"/>
          <w:szCs w:val="30"/>
          <w:cs/>
        </w:rPr>
        <w:t>และบริษัทย่อยทางอ้อม</w:t>
      </w:r>
      <w:r w:rsidR="00BF7B48">
        <w:rPr>
          <w:rFonts w:ascii="Angsana New" w:hAnsi="Angsana New" w:hint="cs"/>
          <w:sz w:val="30"/>
          <w:szCs w:val="30"/>
          <w:cs/>
        </w:rPr>
        <w:t>ได้รับคืนหนังสือค้ำประกันที่วางไว้ดังกล่าวจากสำนักงาน</w:t>
      </w:r>
      <w:r w:rsidR="00A31A34">
        <w:rPr>
          <w:rFonts w:ascii="Angsana New" w:hAnsi="Angsana New"/>
          <w:sz w:val="30"/>
          <w:szCs w:val="30"/>
        </w:rPr>
        <w:t xml:space="preserve"> </w:t>
      </w:r>
      <w:r w:rsidR="00BF7B48">
        <w:rPr>
          <w:rFonts w:ascii="Angsana New" w:hAnsi="Angsana New" w:hint="cs"/>
          <w:sz w:val="30"/>
          <w:szCs w:val="30"/>
          <w:cs/>
        </w:rPr>
        <w:t>กสทช</w:t>
      </w:r>
      <w:r w:rsidR="00BF7B48">
        <w:rPr>
          <w:rFonts w:ascii="Angsana New" w:hAnsi="Angsana New"/>
          <w:sz w:val="30"/>
          <w:szCs w:val="30"/>
        </w:rPr>
        <w:t xml:space="preserve">. </w:t>
      </w:r>
      <w:r w:rsidR="00BF7B48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BC71B7">
        <w:rPr>
          <w:rFonts w:ascii="Angsana New" w:hAnsi="Angsana New"/>
          <w:sz w:val="30"/>
          <w:szCs w:val="30"/>
        </w:rPr>
        <w:t>1,175</w:t>
      </w:r>
      <w:r w:rsidR="00BF7B48">
        <w:rPr>
          <w:rFonts w:ascii="Angsana New" w:hAnsi="Angsana New" w:hint="cs"/>
          <w:sz w:val="30"/>
          <w:szCs w:val="30"/>
          <w:cs/>
        </w:rPr>
        <w:t xml:space="preserve"> ล้านบาท เนื่องมาจากคำสั่งที่ </w:t>
      </w:r>
      <w:r w:rsidR="00BF7B48">
        <w:rPr>
          <w:rFonts w:ascii="Angsana New" w:hAnsi="Angsana New"/>
          <w:sz w:val="30"/>
          <w:szCs w:val="30"/>
        </w:rPr>
        <w:t xml:space="preserve">4/2562 </w:t>
      </w:r>
      <w:r w:rsidR="00BF7B48">
        <w:rPr>
          <w:rFonts w:ascii="Angsana New" w:hAnsi="Angsana New" w:hint="cs"/>
          <w:sz w:val="30"/>
          <w:szCs w:val="30"/>
          <w:cs/>
        </w:rPr>
        <w:t>ของ</w:t>
      </w:r>
      <w:r w:rsidR="00A31A34">
        <w:rPr>
          <w:rFonts w:ascii="Angsana New" w:hAnsi="Angsana New"/>
          <w:sz w:val="30"/>
          <w:szCs w:val="30"/>
        </w:rPr>
        <w:t xml:space="preserve"> </w:t>
      </w:r>
      <w:r w:rsidR="00BF7B48">
        <w:rPr>
          <w:rFonts w:ascii="Angsana New" w:hAnsi="Angsana New" w:hint="cs"/>
          <w:sz w:val="30"/>
          <w:szCs w:val="30"/>
          <w:cs/>
        </w:rPr>
        <w:t>คสช</w:t>
      </w:r>
      <w:r w:rsidR="00BF7B48">
        <w:rPr>
          <w:rFonts w:ascii="Angsana New" w:hAnsi="Angsana New"/>
          <w:sz w:val="30"/>
          <w:szCs w:val="30"/>
        </w:rPr>
        <w:t xml:space="preserve">. </w:t>
      </w:r>
      <w:r w:rsidR="00BF7B48">
        <w:rPr>
          <w:rFonts w:ascii="Angsana New" w:hAnsi="Angsana New" w:hint="cs"/>
          <w:sz w:val="30"/>
          <w:szCs w:val="30"/>
          <w:cs/>
        </w:rPr>
        <w:t xml:space="preserve">ตามที่กล่าวไว้ในหมายเหตุประกอบงบการเงินข้อ </w:t>
      </w:r>
      <w:r w:rsidR="00BF7B48">
        <w:rPr>
          <w:rFonts w:ascii="Angsana New" w:hAnsi="Angsana New"/>
          <w:sz w:val="30"/>
          <w:szCs w:val="30"/>
        </w:rPr>
        <w:t xml:space="preserve">37 </w:t>
      </w:r>
    </w:p>
    <w:p w14:paraId="77712BC3" w14:textId="77777777" w:rsidR="004D2D55" w:rsidRPr="00A31A34" w:rsidRDefault="004D2D55" w:rsidP="004D2D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pacing w:val="-4"/>
          <w:sz w:val="4"/>
          <w:szCs w:val="4"/>
        </w:rPr>
      </w:pPr>
    </w:p>
    <w:p w14:paraId="0DACCAAF" w14:textId="199ED1E6" w:rsidR="00B77358" w:rsidRPr="00211A04" w:rsidRDefault="00B77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cs/>
        </w:rPr>
      </w:pPr>
    </w:p>
    <w:p w14:paraId="4A545E92" w14:textId="126D7EF9" w:rsidR="00DF1D67" w:rsidRPr="00B75C63" w:rsidRDefault="00DF1D67" w:rsidP="004A177F">
      <w:pPr>
        <w:tabs>
          <w:tab w:val="clear" w:pos="454"/>
          <w:tab w:val="left" w:pos="547"/>
        </w:tabs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75C63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การพิจารณาการด้อยค่า</w:t>
      </w:r>
    </w:p>
    <w:p w14:paraId="21BCDB56" w14:textId="77777777" w:rsidR="00DF1D67" w:rsidRPr="00B75C63" w:rsidRDefault="00DF1D67" w:rsidP="004A177F">
      <w:pPr>
        <w:tabs>
          <w:tab w:val="clear" w:pos="454"/>
          <w:tab w:val="left" w:pos="547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B75C63">
        <w:rPr>
          <w:rFonts w:asciiTheme="majorBidi" w:hAnsiTheme="majorBidi" w:cstheme="majorBidi"/>
          <w:sz w:val="30"/>
          <w:szCs w:val="30"/>
        </w:rPr>
        <w:t xml:space="preserve"> </w:t>
      </w:r>
    </w:p>
    <w:p w14:paraId="653732FA" w14:textId="523EC7AA" w:rsidR="00DF1D67" w:rsidRPr="00B75C63" w:rsidRDefault="00D87D2F" w:rsidP="004A177F">
      <w:pPr>
        <w:tabs>
          <w:tab w:val="clear" w:pos="454"/>
          <w:tab w:val="left" w:pos="547"/>
        </w:tabs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ในระหว่างปีสิ้นสุดวันที่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>
        <w:rPr>
          <w:rFonts w:asciiTheme="majorBidi" w:hAnsiTheme="majorBidi" w:cstheme="majorBidi"/>
          <w:sz w:val="30"/>
          <w:szCs w:val="30"/>
        </w:rPr>
        <w:t xml:space="preserve">2561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>
        <w:rPr>
          <w:rFonts w:asciiTheme="majorBidi" w:hAnsiTheme="majorBidi" w:cstheme="majorBidi"/>
          <w:sz w:val="30"/>
          <w:szCs w:val="30"/>
        </w:rPr>
        <w:t xml:space="preserve">2560 </w:t>
      </w:r>
      <w:r w:rsidR="00DF1D67" w:rsidRPr="00B75C63">
        <w:rPr>
          <w:rFonts w:asciiTheme="majorBidi" w:hAnsiTheme="majorBidi" w:cstheme="majorBidi"/>
          <w:sz w:val="30"/>
          <w:szCs w:val="30"/>
          <w:cs/>
        </w:rPr>
        <w:t>ผู้บริหารของบริษัทย่อยและบริษัทย่อยทางอ้อมดังกล่าวได้มีการทดสอบการด้อยค่าของมูลค่าตามบัญชีของ</w:t>
      </w:r>
      <w:r w:rsidR="00B77358">
        <w:rPr>
          <w:rFonts w:asciiTheme="majorBidi" w:hAnsiTheme="majorBidi" w:cstheme="majorBidi" w:hint="cs"/>
          <w:sz w:val="30"/>
          <w:szCs w:val="30"/>
          <w:cs/>
        </w:rPr>
        <w:t>ใบอนุญาตและ</w:t>
      </w:r>
      <w:r w:rsidR="00DF1D67" w:rsidRPr="00B75C63">
        <w:rPr>
          <w:rFonts w:asciiTheme="majorBidi" w:hAnsiTheme="majorBidi" w:cstheme="majorBidi"/>
          <w:sz w:val="30"/>
          <w:szCs w:val="30"/>
          <w:cs/>
        </w:rPr>
        <w:t>สินทรัพย์ที่เกี่ยวข้องกับใบอนุญาต โดยมูลค่าที่คาดว่าจะได้รับคืนพิจารณาจากมูลค่า</w:t>
      </w:r>
      <w:r>
        <w:rPr>
          <w:rFonts w:asciiTheme="majorBidi" w:hAnsiTheme="majorBidi" w:cstheme="majorBidi" w:hint="cs"/>
          <w:sz w:val="30"/>
          <w:szCs w:val="30"/>
          <w:cs/>
        </w:rPr>
        <w:t>ที่สูงกว่าระหว่างมูลค่ายุติธรรม</w:t>
      </w:r>
      <w:r w:rsidR="00280C8B">
        <w:rPr>
          <w:rFonts w:asciiTheme="majorBidi" w:hAnsiTheme="majorBidi" w:cstheme="majorBidi" w:hint="cs"/>
          <w:sz w:val="30"/>
          <w:szCs w:val="30"/>
          <w:cs/>
        </w:rPr>
        <w:t>หักด้วยต้นทุน</w:t>
      </w:r>
      <w:r w:rsidR="00785F44">
        <w:rPr>
          <w:rFonts w:asciiTheme="majorBidi" w:hAnsiTheme="majorBidi" w:cstheme="majorBidi" w:hint="cs"/>
          <w:sz w:val="30"/>
          <w:szCs w:val="30"/>
          <w:cs/>
        </w:rPr>
        <w:t>ในการจำหน่าย</w:t>
      </w:r>
      <w:r>
        <w:rPr>
          <w:rFonts w:asciiTheme="majorBidi" w:hAnsiTheme="majorBidi" w:cstheme="majorBidi" w:hint="cs"/>
          <w:sz w:val="30"/>
          <w:szCs w:val="30"/>
          <w:cs/>
        </w:rPr>
        <w:t>และมูลค่า</w:t>
      </w:r>
      <w:r w:rsidR="00DF1D67" w:rsidRPr="00B75C63">
        <w:rPr>
          <w:rFonts w:asciiTheme="majorBidi" w:hAnsiTheme="majorBidi" w:cstheme="majorBidi"/>
          <w:sz w:val="30"/>
          <w:szCs w:val="30"/>
          <w:cs/>
        </w:rPr>
        <w:t>จากการใช้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โดยมูลค่าจากการใช้</w:t>
      </w:r>
      <w:r w:rsidR="00DF1D67" w:rsidRPr="00B75C63">
        <w:rPr>
          <w:rFonts w:asciiTheme="majorBidi" w:hAnsiTheme="majorBidi" w:cstheme="majorBidi"/>
          <w:sz w:val="30"/>
          <w:szCs w:val="30"/>
          <w:cs/>
        </w:rPr>
        <w:t>วัดมูลค่าโดยการคิดลดกระแสเงินสดในอนาคตที่คาดว่าจะได้รับจากการใช้สินทรัพย์จนถึงวันที่ใบอนุญาตหมดอายุ</w:t>
      </w:r>
      <w:r w:rsidR="00296AFD" w:rsidRPr="00B75C63">
        <w:rPr>
          <w:rFonts w:asciiTheme="majorBidi" w:hAnsiTheme="majorBidi" w:cstheme="majorBidi"/>
          <w:sz w:val="30"/>
          <w:szCs w:val="30"/>
        </w:rPr>
        <w:t xml:space="preserve"> </w:t>
      </w:r>
      <w:r w:rsidR="00DF1D67" w:rsidRPr="00B75C63">
        <w:rPr>
          <w:rFonts w:asciiTheme="majorBidi" w:hAnsiTheme="majorBidi" w:cstheme="majorBidi"/>
          <w:sz w:val="30"/>
          <w:szCs w:val="30"/>
          <w:cs/>
        </w:rPr>
        <w:t>โดยประมาณการตามแผนการดำเนินธุรกิจ และอัตราคิดลดซึ่งคำนวณจากวิธีต้นทุนถัวเฉลี่ย</w:t>
      </w:r>
      <w:r w:rsidR="00785F44">
        <w:rPr>
          <w:rFonts w:asciiTheme="majorBidi" w:hAnsiTheme="majorBidi" w:cstheme="majorBidi"/>
          <w:sz w:val="30"/>
          <w:szCs w:val="30"/>
          <w:cs/>
        </w:rPr>
        <w:br/>
      </w:r>
      <w:r w:rsidR="00DF1D67" w:rsidRPr="00B75C63">
        <w:rPr>
          <w:rFonts w:asciiTheme="majorBidi" w:hAnsiTheme="majorBidi" w:cstheme="majorBidi"/>
          <w:sz w:val="30"/>
          <w:szCs w:val="30"/>
          <w:cs/>
        </w:rPr>
        <w:t>ถ่วงน้ำหนักของเงินทุน</w:t>
      </w:r>
    </w:p>
    <w:p w14:paraId="11AB9EA1" w14:textId="77777777" w:rsidR="00DA7A60" w:rsidRPr="00B75C63" w:rsidRDefault="00DA7A60" w:rsidP="004A177F">
      <w:pPr>
        <w:tabs>
          <w:tab w:val="clear" w:pos="454"/>
          <w:tab w:val="left" w:pos="547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FF138FD" w14:textId="77777777" w:rsidR="00DF1D67" w:rsidRPr="00B75C63" w:rsidRDefault="00DF1D67" w:rsidP="004A177F">
      <w:pPr>
        <w:tabs>
          <w:tab w:val="clear" w:pos="454"/>
          <w:tab w:val="left" w:pos="547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B75C63">
        <w:rPr>
          <w:rFonts w:asciiTheme="majorBidi" w:hAnsiTheme="majorBidi" w:cstheme="majorBidi"/>
          <w:sz w:val="30"/>
          <w:szCs w:val="30"/>
          <w:cs/>
        </w:rPr>
        <w:t>ข้อสมมติที่สำคัญ</w:t>
      </w:r>
      <w:r w:rsidR="00076B74" w:rsidRPr="00B75C63">
        <w:rPr>
          <w:rFonts w:asciiTheme="majorBidi" w:hAnsiTheme="majorBidi" w:cstheme="majorBidi"/>
          <w:sz w:val="30"/>
          <w:szCs w:val="30"/>
          <w:cs/>
        </w:rPr>
        <w:t>ที่ใช้</w:t>
      </w:r>
      <w:r w:rsidRPr="00B75C63">
        <w:rPr>
          <w:rFonts w:asciiTheme="majorBidi" w:hAnsiTheme="majorBidi" w:cstheme="majorBidi"/>
          <w:sz w:val="30"/>
          <w:szCs w:val="30"/>
          <w:cs/>
        </w:rPr>
        <w:t>ในการประมาณการมูลค่าจากการใช้ ณ วันที่ 31 ธันวาคม มีดังนี้</w:t>
      </w:r>
    </w:p>
    <w:p w14:paraId="64242C15" w14:textId="77777777" w:rsidR="00DF1D67" w:rsidRPr="00B75C63" w:rsidRDefault="00DF1D67" w:rsidP="00DF1D67">
      <w:pPr>
        <w:tabs>
          <w:tab w:val="left" w:pos="567"/>
          <w:tab w:val="left" w:pos="1710"/>
        </w:tabs>
        <w:spacing w:line="240" w:lineRule="auto"/>
        <w:ind w:left="567" w:hanging="2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0" w:type="auto"/>
        <w:tblInd w:w="450" w:type="dxa"/>
        <w:tblLook w:val="04A0" w:firstRow="1" w:lastRow="0" w:firstColumn="1" w:lastColumn="0" w:noHBand="0" w:noVBand="1"/>
      </w:tblPr>
      <w:tblGrid>
        <w:gridCol w:w="5328"/>
        <w:gridCol w:w="1781"/>
        <w:gridCol w:w="269"/>
        <w:gridCol w:w="1775"/>
      </w:tblGrid>
      <w:tr w:rsidR="00DF1D67" w:rsidRPr="00B75C63" w14:paraId="1D127C72" w14:textId="77777777" w:rsidTr="00A0170B">
        <w:tc>
          <w:tcPr>
            <w:tcW w:w="5328" w:type="dxa"/>
            <w:shd w:val="clear" w:color="auto" w:fill="auto"/>
          </w:tcPr>
          <w:p w14:paraId="5ABC0A4D" w14:textId="77777777" w:rsidR="00DF1D67" w:rsidRPr="00B75C63" w:rsidRDefault="00DF1D67" w:rsidP="00010552">
            <w:pPr>
              <w:tabs>
                <w:tab w:val="left" w:pos="567"/>
                <w:tab w:val="left" w:pos="171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75C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ข้อสมมติสำคัญ</w:t>
            </w:r>
          </w:p>
        </w:tc>
        <w:tc>
          <w:tcPr>
            <w:tcW w:w="3825" w:type="dxa"/>
            <w:gridSpan w:val="3"/>
            <w:shd w:val="clear" w:color="auto" w:fill="auto"/>
          </w:tcPr>
          <w:p w14:paraId="7AE422A8" w14:textId="77777777" w:rsidR="00DF1D67" w:rsidRPr="00B75C63" w:rsidRDefault="00DF1D67" w:rsidP="00010552">
            <w:pPr>
              <w:tabs>
                <w:tab w:val="left" w:pos="567"/>
                <w:tab w:val="left" w:pos="171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C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F1D67" w:rsidRPr="00B75C63" w14:paraId="56B66C64" w14:textId="77777777" w:rsidTr="00A0170B">
        <w:tc>
          <w:tcPr>
            <w:tcW w:w="5328" w:type="dxa"/>
            <w:shd w:val="clear" w:color="auto" w:fill="auto"/>
          </w:tcPr>
          <w:p w14:paraId="693CED2A" w14:textId="77777777" w:rsidR="00DF1D67" w:rsidRPr="00B75C63" w:rsidRDefault="00DF1D67" w:rsidP="00A0170B">
            <w:pPr>
              <w:tabs>
                <w:tab w:val="left" w:pos="567"/>
                <w:tab w:val="left" w:pos="1710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81" w:type="dxa"/>
            <w:shd w:val="clear" w:color="auto" w:fill="auto"/>
          </w:tcPr>
          <w:p w14:paraId="61635699" w14:textId="2818C84C" w:rsidR="00DF1D67" w:rsidRPr="00B75C63" w:rsidRDefault="00DF1D67" w:rsidP="004D2D55">
            <w:pPr>
              <w:tabs>
                <w:tab w:val="left" w:pos="567"/>
                <w:tab w:val="left" w:pos="171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C6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D2D55" w:rsidRPr="00B75C6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69" w:type="dxa"/>
          </w:tcPr>
          <w:p w14:paraId="3AFE0C77" w14:textId="77777777" w:rsidR="00DF1D67" w:rsidRPr="00B75C63" w:rsidRDefault="00DF1D67" w:rsidP="00010552">
            <w:pPr>
              <w:tabs>
                <w:tab w:val="left" w:pos="567"/>
                <w:tab w:val="left" w:pos="171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75" w:type="dxa"/>
            <w:shd w:val="clear" w:color="auto" w:fill="auto"/>
          </w:tcPr>
          <w:p w14:paraId="3F3105C0" w14:textId="77777777" w:rsidR="00DF1D67" w:rsidRPr="00B75C63" w:rsidRDefault="00DF1D67" w:rsidP="00C72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C63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C728F5" w:rsidRPr="00B75C63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8954F1" w:rsidRPr="00B75C63" w14:paraId="3776DB32" w14:textId="77777777" w:rsidTr="00A0170B">
        <w:tc>
          <w:tcPr>
            <w:tcW w:w="5328" w:type="dxa"/>
            <w:shd w:val="clear" w:color="auto" w:fill="auto"/>
          </w:tcPr>
          <w:p w14:paraId="2F6929C5" w14:textId="77777777" w:rsidR="008954F1" w:rsidRPr="00B75C63" w:rsidRDefault="008954F1" w:rsidP="00010552">
            <w:pPr>
              <w:tabs>
                <w:tab w:val="left" w:pos="567"/>
                <w:tab w:val="left" w:pos="171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825" w:type="dxa"/>
            <w:gridSpan w:val="3"/>
            <w:shd w:val="clear" w:color="auto" w:fill="auto"/>
          </w:tcPr>
          <w:p w14:paraId="7074448D" w14:textId="77777777" w:rsidR="008954F1" w:rsidRPr="00B75C63" w:rsidRDefault="008954F1" w:rsidP="00DF1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75C6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C728F5" w:rsidRPr="00B75C63" w14:paraId="7EF3B6B5" w14:textId="77777777" w:rsidTr="00A0170B">
        <w:tc>
          <w:tcPr>
            <w:tcW w:w="5328" w:type="dxa"/>
            <w:shd w:val="clear" w:color="auto" w:fill="auto"/>
          </w:tcPr>
          <w:p w14:paraId="65C3DE4F" w14:textId="77777777" w:rsidR="00C728F5" w:rsidRPr="00B75C63" w:rsidRDefault="00C728F5" w:rsidP="00C728F5">
            <w:pPr>
              <w:tabs>
                <w:tab w:val="left" w:pos="567"/>
                <w:tab w:val="left" w:pos="171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75C6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781" w:type="dxa"/>
            <w:shd w:val="clear" w:color="auto" w:fill="auto"/>
          </w:tcPr>
          <w:p w14:paraId="2634720A" w14:textId="35B785DB" w:rsidR="00C728F5" w:rsidRPr="00B75C63" w:rsidRDefault="00711A40" w:rsidP="00B23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71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C6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77358">
              <w:rPr>
                <w:rFonts w:asciiTheme="majorBidi" w:hAnsiTheme="majorBidi" w:cstheme="majorBidi"/>
                <w:sz w:val="30"/>
                <w:szCs w:val="30"/>
              </w:rPr>
              <w:t>0.99</w:t>
            </w:r>
          </w:p>
        </w:tc>
        <w:tc>
          <w:tcPr>
            <w:tcW w:w="269" w:type="dxa"/>
          </w:tcPr>
          <w:p w14:paraId="4507AE58" w14:textId="77777777" w:rsidR="00C728F5" w:rsidRPr="00B75C63" w:rsidRDefault="00C728F5" w:rsidP="00C728F5">
            <w:pPr>
              <w:tabs>
                <w:tab w:val="left" w:pos="567"/>
                <w:tab w:val="left" w:pos="171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75" w:type="dxa"/>
            <w:shd w:val="clear" w:color="auto" w:fill="auto"/>
          </w:tcPr>
          <w:p w14:paraId="52B82F19" w14:textId="77777777" w:rsidR="00C728F5" w:rsidRPr="00B75C63" w:rsidRDefault="00C728F5" w:rsidP="00C728F5">
            <w:pPr>
              <w:tabs>
                <w:tab w:val="left" w:pos="567"/>
                <w:tab w:val="left" w:pos="171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C63">
              <w:rPr>
                <w:rFonts w:asciiTheme="majorBidi" w:hAnsiTheme="majorBidi" w:cstheme="majorBidi"/>
                <w:sz w:val="30"/>
                <w:szCs w:val="30"/>
              </w:rPr>
              <w:t>11.82 - 12.64</w:t>
            </w:r>
          </w:p>
        </w:tc>
      </w:tr>
      <w:tr w:rsidR="00C728F5" w:rsidRPr="00B75C63" w14:paraId="5DB9B16C" w14:textId="77777777" w:rsidTr="00A0170B">
        <w:tc>
          <w:tcPr>
            <w:tcW w:w="5328" w:type="dxa"/>
            <w:shd w:val="clear" w:color="auto" w:fill="auto"/>
          </w:tcPr>
          <w:p w14:paraId="66B53BC8" w14:textId="77777777" w:rsidR="00C728F5" w:rsidRPr="00B75C63" w:rsidRDefault="00C728F5" w:rsidP="00C728F5">
            <w:pPr>
              <w:tabs>
                <w:tab w:val="left" w:pos="567"/>
                <w:tab w:val="left" w:pos="171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75C6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อัตราการเติบโต</w:t>
            </w:r>
            <w:r w:rsidRPr="00B75C63">
              <w:rPr>
                <w:rFonts w:asciiTheme="majorBidi" w:hAnsiTheme="majorBidi" w:cstheme="majorBidi"/>
                <w:sz w:val="30"/>
                <w:szCs w:val="30"/>
              </w:rPr>
              <w:t xml:space="preserve"> (Terminal growth rate)</w:t>
            </w:r>
          </w:p>
        </w:tc>
        <w:tc>
          <w:tcPr>
            <w:tcW w:w="1781" w:type="dxa"/>
            <w:shd w:val="clear" w:color="auto" w:fill="auto"/>
          </w:tcPr>
          <w:p w14:paraId="51C35593" w14:textId="4F10412C" w:rsidR="00C728F5" w:rsidRPr="00B75C63" w:rsidRDefault="00711A40" w:rsidP="00B23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71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C6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77358">
              <w:rPr>
                <w:rFonts w:asciiTheme="majorBidi" w:hAnsiTheme="majorBidi" w:cstheme="majorBidi"/>
                <w:sz w:val="30"/>
                <w:szCs w:val="30"/>
              </w:rPr>
              <w:t>.00</w:t>
            </w:r>
            <w:r w:rsidRPr="00B75C63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B7735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B75C6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147FC3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69" w:type="dxa"/>
          </w:tcPr>
          <w:p w14:paraId="4DB6D426" w14:textId="77777777" w:rsidR="00C728F5" w:rsidRPr="00B75C63" w:rsidRDefault="00C728F5" w:rsidP="00C728F5">
            <w:pPr>
              <w:tabs>
                <w:tab w:val="left" w:pos="567"/>
                <w:tab w:val="left" w:pos="171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75" w:type="dxa"/>
            <w:shd w:val="clear" w:color="auto" w:fill="auto"/>
          </w:tcPr>
          <w:p w14:paraId="79F59748" w14:textId="2AD6AE53" w:rsidR="00C728F5" w:rsidRPr="00B75C63" w:rsidRDefault="00F71AB4" w:rsidP="00C728F5">
            <w:pPr>
              <w:tabs>
                <w:tab w:val="left" w:pos="567"/>
                <w:tab w:val="left" w:pos="171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728F5" w:rsidRPr="00B75C6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77358">
              <w:rPr>
                <w:rFonts w:asciiTheme="majorBidi" w:hAnsiTheme="majorBidi" w:cstheme="majorBidi"/>
                <w:sz w:val="30"/>
                <w:szCs w:val="30"/>
              </w:rPr>
              <w:t>.00</w:t>
            </w:r>
            <w:r w:rsidR="00C728F5" w:rsidRPr="00B75C63">
              <w:rPr>
                <w:rFonts w:asciiTheme="majorBidi" w:hAnsiTheme="majorBidi" w:cstheme="majorBidi"/>
                <w:sz w:val="30"/>
                <w:szCs w:val="30"/>
              </w:rPr>
              <w:t xml:space="preserve"> - 2.20</w:t>
            </w:r>
          </w:p>
        </w:tc>
      </w:tr>
    </w:tbl>
    <w:p w14:paraId="37D85746" w14:textId="77777777" w:rsidR="00DF1D67" w:rsidRPr="00B75C63" w:rsidRDefault="00DF1D67" w:rsidP="00DF1D67">
      <w:pPr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0198E682" w14:textId="440B8607" w:rsidR="00DF1D67" w:rsidRPr="00B75C63" w:rsidRDefault="00DF1D67" w:rsidP="00DF1D67">
      <w:pPr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75C63">
        <w:rPr>
          <w:rFonts w:asciiTheme="majorBidi" w:hAnsiTheme="majorBidi" w:cstheme="majorBidi"/>
          <w:sz w:val="30"/>
          <w:szCs w:val="30"/>
          <w:cs/>
        </w:rPr>
        <w:t xml:space="preserve">อัตราคิดลดที่ใช้เป็นอัตราโดยประมาณก่อนหักภาษีเงินได้ที่อ้างอิงจากอัตราดอกเบี้ยพันธบัตรรัฐบาลอายุ </w:t>
      </w:r>
      <w:r w:rsidR="005F773F" w:rsidRPr="00B75C63">
        <w:rPr>
          <w:rFonts w:asciiTheme="majorBidi" w:hAnsiTheme="majorBidi" w:cstheme="majorBidi"/>
          <w:sz w:val="30"/>
          <w:szCs w:val="30"/>
        </w:rPr>
        <w:t>11</w:t>
      </w:r>
      <w:r w:rsidRPr="00B75C63">
        <w:rPr>
          <w:rFonts w:asciiTheme="majorBidi" w:hAnsiTheme="majorBidi" w:cstheme="majorBidi"/>
          <w:sz w:val="30"/>
          <w:szCs w:val="30"/>
        </w:rPr>
        <w:t xml:space="preserve"> </w:t>
      </w:r>
      <w:r w:rsidRPr="00B75C63">
        <w:rPr>
          <w:rFonts w:asciiTheme="majorBidi" w:hAnsiTheme="majorBidi" w:cstheme="majorBidi"/>
          <w:sz w:val="30"/>
          <w:szCs w:val="30"/>
          <w:cs/>
        </w:rPr>
        <w:t>ปี</w:t>
      </w:r>
      <w:r w:rsidR="001E0EEA">
        <w:rPr>
          <w:rFonts w:asciiTheme="majorBidi" w:hAnsiTheme="majorBidi" w:cstheme="majorBidi"/>
          <w:sz w:val="30"/>
          <w:szCs w:val="30"/>
        </w:rPr>
        <w:br/>
      </w:r>
      <w:r w:rsidRPr="00B75C63">
        <w:rPr>
          <w:rFonts w:asciiTheme="majorBidi" w:hAnsiTheme="majorBidi" w:cstheme="majorBidi"/>
          <w:sz w:val="30"/>
          <w:szCs w:val="30"/>
          <w:cs/>
        </w:rPr>
        <w:t>ซึ่งออกโดยรัฐบาลในตลาดที่เกี่ยวเนื่องกันและมีกระแสเงินสดที่เป็นสกุลเงินเดียวกัน ปรับปรุงด้วยความเสี่ยงส่วนเพิ่มที่สะท้อนการเพิ่มขึ้นของความเสี่ยงของการลงทุนในตราสารทุนทั่วไปและความเสี่ยงที่เฉพาะเจาะจงของหน่วยสินทรัพย์ที่ก่อให้เกิดเงินสด</w:t>
      </w:r>
    </w:p>
    <w:p w14:paraId="61CFC70A" w14:textId="77777777" w:rsidR="00DF1D67" w:rsidRPr="00B75C63" w:rsidRDefault="00DF1D67" w:rsidP="00DF1D67">
      <w:pPr>
        <w:jc w:val="thaiDistribute"/>
        <w:rPr>
          <w:rFonts w:asciiTheme="majorBidi" w:hAnsiTheme="majorBidi" w:cstheme="majorBidi"/>
          <w:sz w:val="30"/>
          <w:szCs w:val="30"/>
          <w:highlight w:val="yellow"/>
          <w:cs/>
        </w:rPr>
      </w:pPr>
    </w:p>
    <w:p w14:paraId="7B13C537" w14:textId="67CAAAD5" w:rsidR="00DF1D67" w:rsidRPr="00B75C63" w:rsidRDefault="00DF1D67" w:rsidP="00DF1D67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B75C63">
        <w:rPr>
          <w:rFonts w:asciiTheme="majorBidi" w:hAnsiTheme="majorBidi" w:cstheme="majorBidi"/>
          <w:sz w:val="30"/>
          <w:szCs w:val="30"/>
          <w:cs/>
        </w:rPr>
        <w:t>ข้อสมมติเหล่านี้มาจากดุลยพินิจของผู้บริหารของบริษัทย่อยและบริษัทย่อยทางอ้อม และอยู่บนพื้นฐานของประสบการณ์ในอดีตและแผนการดำเนินธุรกิจ รวมถึงการคาดการณ์ในอนาคตที่เชื่อว่าสมเหตุสมผลในสถานการณ์ปัจจุบัน โดยหากมีการเปลี่ยนแปลงของข้อมูล หรือมีข้อมูลใหม่ที่ชัดเจนขึ้น อาจทำให้เกิดผลกระทบต่อ</w:t>
      </w:r>
      <w:r w:rsidR="00CA7DAD" w:rsidRPr="00B75C63">
        <w:rPr>
          <w:rFonts w:asciiTheme="majorBidi" w:hAnsiTheme="majorBidi" w:cstheme="majorBidi"/>
          <w:sz w:val="30"/>
          <w:szCs w:val="30"/>
        </w:rPr>
        <w:br/>
      </w:r>
      <w:r w:rsidRPr="00B75C63">
        <w:rPr>
          <w:rFonts w:asciiTheme="majorBidi" w:hAnsiTheme="majorBidi" w:cstheme="majorBidi"/>
          <w:sz w:val="30"/>
          <w:szCs w:val="30"/>
          <w:cs/>
        </w:rPr>
        <w:t>การเปลี่ยนแปลงของข้อ</w:t>
      </w:r>
      <w:r w:rsidR="007D0F95" w:rsidRPr="00B75C63">
        <w:rPr>
          <w:rFonts w:asciiTheme="majorBidi" w:hAnsiTheme="majorBidi" w:cstheme="majorBidi"/>
          <w:sz w:val="30"/>
          <w:szCs w:val="30"/>
          <w:cs/>
        </w:rPr>
        <w:t>สมมติ</w:t>
      </w:r>
      <w:r w:rsidRPr="00B75C63">
        <w:rPr>
          <w:rFonts w:asciiTheme="majorBidi" w:hAnsiTheme="majorBidi" w:cstheme="majorBidi"/>
          <w:sz w:val="30"/>
          <w:szCs w:val="30"/>
          <w:cs/>
        </w:rPr>
        <w:t>และอัตราคิดลดที่จะนำมาใช้ในการคำนวณประมาณการกระแสเงินสดในอนาคต</w:t>
      </w:r>
      <w:r w:rsidR="007D0F95" w:rsidRPr="00B75C6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E0EEA">
        <w:rPr>
          <w:rFonts w:asciiTheme="majorBidi" w:hAnsiTheme="majorBidi" w:cstheme="majorBidi"/>
          <w:sz w:val="30"/>
          <w:szCs w:val="30"/>
        </w:rPr>
        <w:br/>
      </w:r>
      <w:r w:rsidRPr="00B75C63">
        <w:rPr>
          <w:rFonts w:asciiTheme="majorBidi" w:hAnsiTheme="majorBidi" w:cstheme="majorBidi"/>
          <w:sz w:val="30"/>
          <w:szCs w:val="30"/>
          <w:cs/>
        </w:rPr>
        <w:t>คิดลด</w:t>
      </w:r>
      <w:r w:rsidR="00296AFD" w:rsidRPr="00B75C63">
        <w:rPr>
          <w:rFonts w:asciiTheme="majorBidi" w:hAnsiTheme="majorBidi" w:cstheme="majorBidi"/>
          <w:sz w:val="30"/>
          <w:szCs w:val="30"/>
        </w:rPr>
        <w:t xml:space="preserve"> </w:t>
      </w:r>
      <w:r w:rsidRPr="00B75C63">
        <w:rPr>
          <w:rFonts w:asciiTheme="majorBidi" w:hAnsiTheme="majorBidi" w:cstheme="majorBidi"/>
          <w:sz w:val="30"/>
          <w:szCs w:val="30"/>
          <w:cs/>
        </w:rPr>
        <w:t>ตลอดจนความอ่อนไหวของข้อสมมติต่อมูลค่าที่คาดว่าจะได้รับคืน</w:t>
      </w:r>
    </w:p>
    <w:p w14:paraId="482BF673" w14:textId="77777777" w:rsidR="00B77358" w:rsidRDefault="00B77358" w:rsidP="00DF1D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83EDEDB" w14:textId="77777777" w:rsidR="00E44C18" w:rsidRDefault="00E44C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4BDF934F" w14:textId="6A4ACBD6" w:rsidR="00DF1D67" w:rsidRDefault="00DF1D67" w:rsidP="00DF1D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75C6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 xml:space="preserve">หน่วยสินทรัพย์ที่ก่อให้เกิดเงินสด </w:t>
      </w:r>
      <w:r w:rsidRPr="00B75C63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1: </w:t>
      </w:r>
      <w:r w:rsidRPr="00B75C6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ใบอนุญาตให้ใช้คลื่นความถี่และประกอบกิจการโทรทัศน์ ในหมวดหมู่ทั่วไป แบบความคมชัดปกติ</w:t>
      </w:r>
      <w:r w:rsidR="0072566D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ของ</w:t>
      </w:r>
      <w:r w:rsidR="0072566D" w:rsidRPr="005C5BA5">
        <w:rPr>
          <w:rFonts w:asciiTheme="majorBidi" w:hAnsiTheme="majorBidi"/>
          <w:b/>
          <w:bCs/>
          <w:i/>
          <w:iCs/>
          <w:sz w:val="30"/>
          <w:szCs w:val="30"/>
          <w:cs/>
        </w:rPr>
        <w:t>บริษัท แบงคอก บิสสิเนส บรอดแคสติ้ง จำกัด</w:t>
      </w:r>
    </w:p>
    <w:p w14:paraId="74316F37" w14:textId="77777777" w:rsidR="00274238" w:rsidRPr="00EB6BEF" w:rsidRDefault="00274238" w:rsidP="00DF1D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F55D7C1" w14:textId="6BE55840" w:rsidR="00DF1D67" w:rsidRDefault="00B01D06" w:rsidP="00076B74">
      <w:pPr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ในระหว่างปีสิ้นสุดวันที่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 xml:space="preserve">2560 </w:t>
      </w:r>
      <w:r>
        <w:rPr>
          <w:rFonts w:ascii="Angsana New" w:hAnsi="Angsana New" w:hint="cs"/>
          <w:sz w:val="30"/>
          <w:szCs w:val="30"/>
          <w:cs/>
        </w:rPr>
        <w:t>ผู้บริหาร</w:t>
      </w:r>
      <w:r w:rsidR="00825D39">
        <w:rPr>
          <w:rFonts w:ascii="Angsana New" w:hAnsi="Angsana New" w:hint="cs"/>
          <w:sz w:val="30"/>
          <w:szCs w:val="30"/>
          <w:cs/>
        </w:rPr>
        <w:t>ได้</w:t>
      </w:r>
      <w:r w:rsidR="00296AFD">
        <w:rPr>
          <w:rFonts w:ascii="Angsana New" w:hAnsi="Angsana New" w:hint="cs"/>
          <w:sz w:val="30"/>
          <w:szCs w:val="30"/>
          <w:cs/>
        </w:rPr>
        <w:t>ทดสอบการด้อยค่า</w:t>
      </w:r>
      <w:r w:rsidR="0008095B">
        <w:rPr>
          <w:rFonts w:ascii="Angsana New" w:hAnsi="Angsana New" w:hint="cs"/>
          <w:sz w:val="30"/>
          <w:szCs w:val="30"/>
          <w:cs/>
        </w:rPr>
        <w:t>ของใบอนุญาตและสินทรัพย์ที่เกี่ยวข้องกับใบอนุญาต</w:t>
      </w:r>
      <w:r w:rsidR="00296AFD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โดยพิจารณาจาก</w:t>
      </w:r>
      <w:r w:rsidR="00880C15">
        <w:rPr>
          <w:rFonts w:ascii="Angsana New" w:hAnsi="Angsana New" w:hint="cs"/>
          <w:sz w:val="30"/>
          <w:szCs w:val="30"/>
          <w:cs/>
        </w:rPr>
        <w:t>มูลค่า</w:t>
      </w:r>
      <w:r>
        <w:rPr>
          <w:rFonts w:ascii="Angsana New" w:hAnsi="Angsana New" w:hint="cs"/>
          <w:sz w:val="30"/>
          <w:szCs w:val="30"/>
          <w:cs/>
        </w:rPr>
        <w:t>การใช้</w:t>
      </w:r>
      <w:r w:rsidR="00880C15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พบว่า</w:t>
      </w:r>
      <w:r w:rsidR="00DF1D67" w:rsidRPr="002956FB">
        <w:rPr>
          <w:rFonts w:ascii="Angsana New" w:hAnsi="Angsana New"/>
          <w:sz w:val="30"/>
          <w:szCs w:val="30"/>
          <w:cs/>
        </w:rPr>
        <w:t>มูลค่า</w:t>
      </w:r>
      <w:r w:rsidR="00DF1D67">
        <w:rPr>
          <w:rFonts w:ascii="Angsana New" w:hAnsi="Angsana New" w:hint="cs"/>
          <w:sz w:val="30"/>
          <w:szCs w:val="30"/>
          <w:cs/>
        </w:rPr>
        <w:t>ตามบัญชี</w:t>
      </w:r>
      <w:r w:rsidR="00880C15">
        <w:rPr>
          <w:rFonts w:ascii="Angsana New" w:hAnsi="Angsana New" w:hint="cs"/>
          <w:sz w:val="30"/>
          <w:szCs w:val="30"/>
          <w:cs/>
        </w:rPr>
        <w:t>ของ</w:t>
      </w:r>
      <w:r w:rsidR="00DF1D67">
        <w:rPr>
          <w:rFonts w:ascii="Angsana New" w:hAnsi="Angsana New" w:hint="cs"/>
          <w:sz w:val="30"/>
          <w:szCs w:val="30"/>
          <w:cs/>
        </w:rPr>
        <w:t>หน่วยสินทรัพย์ที่ก่อให้เกิดเงินสด</w:t>
      </w:r>
      <w:r w:rsidR="00076B74">
        <w:rPr>
          <w:rFonts w:ascii="Angsana New" w:hAnsi="Angsana New" w:hint="cs"/>
          <w:sz w:val="30"/>
          <w:szCs w:val="30"/>
          <w:cs/>
        </w:rPr>
        <w:t xml:space="preserve"> 1 </w:t>
      </w:r>
      <w:r w:rsidR="00880C15">
        <w:rPr>
          <w:rFonts w:ascii="Angsana New" w:hAnsi="Angsana New"/>
          <w:sz w:val="30"/>
          <w:szCs w:val="30"/>
          <w:cs/>
        </w:rPr>
        <w:br/>
      </w:r>
      <w:r w:rsidR="00DF1D67">
        <w:rPr>
          <w:rFonts w:ascii="Angsana New" w:hAnsi="Angsana New" w:hint="cs"/>
          <w:sz w:val="30"/>
          <w:szCs w:val="30"/>
          <w:cs/>
        </w:rPr>
        <w:t>สูงก</w:t>
      </w:r>
      <w:r w:rsidR="00DF1D67" w:rsidRPr="002956FB">
        <w:rPr>
          <w:rFonts w:ascii="Angsana New" w:hAnsi="Angsana New"/>
          <w:sz w:val="30"/>
          <w:szCs w:val="30"/>
          <w:cs/>
        </w:rPr>
        <w:t>ว่ามูลค่า</w:t>
      </w:r>
      <w:r w:rsidR="00076B74">
        <w:rPr>
          <w:rFonts w:ascii="Angsana New" w:hAnsi="Angsana New" w:hint="cs"/>
          <w:sz w:val="30"/>
          <w:szCs w:val="30"/>
          <w:cs/>
        </w:rPr>
        <w:t>ที่จะได้รับคืน</w:t>
      </w:r>
      <w:r w:rsidR="0008095B">
        <w:rPr>
          <w:rFonts w:ascii="Angsana New" w:hAnsi="Angsana New" w:hint="cs"/>
          <w:sz w:val="30"/>
          <w:szCs w:val="30"/>
          <w:cs/>
        </w:rPr>
        <w:t xml:space="preserve"> </w:t>
      </w:r>
      <w:r w:rsidR="00DF1D67">
        <w:rPr>
          <w:rFonts w:ascii="Angsana New" w:hAnsi="Angsana New" w:hint="cs"/>
          <w:sz w:val="30"/>
          <w:szCs w:val="30"/>
          <w:cs/>
        </w:rPr>
        <w:t>ดังนั้น</w:t>
      </w:r>
      <w:r w:rsidR="0008095B">
        <w:rPr>
          <w:rFonts w:ascii="Angsana New" w:hAnsi="Angsana New" w:hint="cs"/>
          <w:sz w:val="30"/>
          <w:szCs w:val="30"/>
          <w:cs/>
        </w:rPr>
        <w:t xml:space="preserve"> </w:t>
      </w:r>
      <w:r w:rsidR="00DF1D67" w:rsidRPr="002956FB">
        <w:rPr>
          <w:rFonts w:ascii="Angsana New" w:hAnsi="Angsana New"/>
          <w:sz w:val="30"/>
          <w:szCs w:val="30"/>
          <w:cs/>
        </w:rPr>
        <w:t>กลุ่มบริษัทจึงรับรู้ขาดทุนจากการด้อยค่าในงบการเงินรวม</w:t>
      </w:r>
      <w:r w:rsidR="00296AFD">
        <w:rPr>
          <w:rFonts w:ascii="Angsana New" w:hAnsi="Angsana New" w:hint="cs"/>
          <w:sz w:val="30"/>
          <w:szCs w:val="30"/>
          <w:cs/>
        </w:rPr>
        <w:t>สำหรับ</w:t>
      </w:r>
      <w:r w:rsidR="00DF1D67">
        <w:rPr>
          <w:rFonts w:ascii="Angsana New" w:hAnsi="Angsana New" w:hint="cs"/>
          <w:sz w:val="30"/>
          <w:szCs w:val="30"/>
          <w:cs/>
        </w:rPr>
        <w:t>ปีสิ้นสุด</w:t>
      </w:r>
      <w:r w:rsidR="00880C15">
        <w:rPr>
          <w:rFonts w:ascii="Angsana New" w:hAnsi="Angsana New"/>
          <w:sz w:val="30"/>
          <w:szCs w:val="30"/>
          <w:cs/>
        </w:rPr>
        <w:br/>
      </w:r>
      <w:r w:rsidR="00DF1D67">
        <w:rPr>
          <w:rFonts w:ascii="Angsana New" w:hAnsi="Angsana New" w:hint="cs"/>
          <w:sz w:val="30"/>
          <w:szCs w:val="30"/>
          <w:cs/>
        </w:rPr>
        <w:t>วันที่ 31 ธันวาคม</w:t>
      </w:r>
      <w:r w:rsidR="00DF1D67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2560 </w:t>
      </w:r>
      <w:r w:rsidR="00DF1D67" w:rsidRPr="002956FB">
        <w:rPr>
          <w:rFonts w:ascii="Angsana New" w:hAnsi="Angsana New" w:hint="cs"/>
          <w:sz w:val="30"/>
          <w:szCs w:val="30"/>
          <w:cs/>
        </w:rPr>
        <w:t>ดังนี้</w:t>
      </w:r>
    </w:p>
    <w:p w14:paraId="4B430298" w14:textId="77777777" w:rsidR="00DA7A60" w:rsidRPr="00825D39" w:rsidRDefault="00DA7A60" w:rsidP="00076B74">
      <w:pPr>
        <w:ind w:left="547"/>
        <w:jc w:val="thaiDistribute"/>
        <w:rPr>
          <w:rFonts w:ascii="Angsana New" w:hAnsi="Angsana New"/>
          <w:sz w:val="20"/>
          <w:szCs w:val="20"/>
        </w:rPr>
      </w:pPr>
    </w:p>
    <w:tbl>
      <w:tblPr>
        <w:tblW w:w="9198" w:type="dxa"/>
        <w:tblInd w:w="534" w:type="dxa"/>
        <w:tblLook w:val="04A0" w:firstRow="1" w:lastRow="0" w:firstColumn="1" w:lastColumn="0" w:noHBand="0" w:noVBand="1"/>
      </w:tblPr>
      <w:tblGrid>
        <w:gridCol w:w="5688"/>
        <w:gridCol w:w="1620"/>
        <w:gridCol w:w="270"/>
        <w:gridCol w:w="1620"/>
      </w:tblGrid>
      <w:tr w:rsidR="00825D39" w:rsidRPr="00302F84" w14:paraId="302EEB69" w14:textId="77777777" w:rsidTr="00825D39">
        <w:trPr>
          <w:trHeight w:val="83"/>
        </w:trPr>
        <w:tc>
          <w:tcPr>
            <w:tcW w:w="5688" w:type="dxa"/>
            <w:shd w:val="clear" w:color="auto" w:fill="auto"/>
          </w:tcPr>
          <w:p w14:paraId="64C7683E" w14:textId="77777777" w:rsidR="00825D39" w:rsidRPr="00326364" w:rsidRDefault="00825D39" w:rsidP="00EA29CC">
            <w:pPr>
              <w:tabs>
                <w:tab w:val="left" w:pos="567"/>
                <w:tab w:val="left" w:pos="1710"/>
              </w:tabs>
              <w:jc w:val="thaiDistribute"/>
              <w:rPr>
                <w:rFonts w:ascii="AngsanaNew" w:hAnsi="AngsanaNew" w:cs="Angsana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90" w:type="dxa"/>
            <w:gridSpan w:val="2"/>
            <w:shd w:val="clear" w:color="auto" w:fill="auto"/>
          </w:tcPr>
          <w:p w14:paraId="08C4A218" w14:textId="39C5F60F" w:rsidR="00825D39" w:rsidRPr="00DA7A60" w:rsidRDefault="00825D39" w:rsidP="00EA29CC">
            <w:pPr>
              <w:tabs>
                <w:tab w:val="left" w:pos="567"/>
                <w:tab w:val="left" w:pos="1710"/>
              </w:tabs>
              <w:jc w:val="center"/>
              <w:rPr>
                <w:rFonts w:ascii="AngsanaNew" w:hAnsi="AngsanaNew" w:cs="Angsana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50F7095C" w14:textId="7A7D6C6C" w:rsidR="00825D39" w:rsidRPr="00DA7A60" w:rsidRDefault="00825D39" w:rsidP="00EA29CC">
            <w:pPr>
              <w:tabs>
                <w:tab w:val="left" w:pos="567"/>
                <w:tab w:val="left" w:pos="1710"/>
              </w:tabs>
              <w:jc w:val="center"/>
              <w:rPr>
                <w:rFonts w:ascii="AngsanaNew" w:hAnsi="AngsanaNew" w:cs="AngsanaNew"/>
                <w:b/>
                <w:bCs/>
                <w:sz w:val="30"/>
                <w:szCs w:val="30"/>
                <w:cs/>
              </w:rPr>
            </w:pPr>
            <w:r w:rsidRPr="00DA7A60">
              <w:rPr>
                <w:rFonts w:ascii="AngsanaNew" w:hAnsi="AngsanaNew" w:cs="Angsana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25D39" w:rsidRPr="00302F84" w14:paraId="384DC0CF" w14:textId="77777777" w:rsidTr="00825D39">
        <w:tc>
          <w:tcPr>
            <w:tcW w:w="5688" w:type="dxa"/>
            <w:shd w:val="clear" w:color="auto" w:fill="auto"/>
          </w:tcPr>
          <w:p w14:paraId="19E1810F" w14:textId="77777777" w:rsidR="00825D39" w:rsidRPr="00302F84" w:rsidRDefault="00825D39" w:rsidP="00DA7A60">
            <w:pPr>
              <w:tabs>
                <w:tab w:val="left" w:pos="567"/>
                <w:tab w:val="left" w:pos="1710"/>
              </w:tabs>
              <w:jc w:val="thaiDistribute"/>
              <w:rPr>
                <w:rFonts w:ascii="AngsanaNew" w:hAnsi="AngsanaNew" w:cs="Angsana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90" w:type="dxa"/>
            <w:gridSpan w:val="2"/>
            <w:shd w:val="clear" w:color="auto" w:fill="auto"/>
          </w:tcPr>
          <w:p w14:paraId="5451CF72" w14:textId="6F5F3CB2" w:rsidR="00825D39" w:rsidRPr="00302F84" w:rsidRDefault="00825D39" w:rsidP="00DA7A60">
            <w:pPr>
              <w:tabs>
                <w:tab w:val="left" w:pos="567"/>
                <w:tab w:val="left" w:pos="1710"/>
              </w:tabs>
              <w:jc w:val="center"/>
              <w:rPr>
                <w:rFonts w:ascii="AngsanaNew" w:hAnsi="AngsanaNew" w:cs="Angsana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7B20E713" w14:textId="33A86623" w:rsidR="00825D39" w:rsidRPr="00302F84" w:rsidRDefault="00825D39" w:rsidP="00DA7A60">
            <w:pPr>
              <w:tabs>
                <w:tab w:val="left" w:pos="567"/>
                <w:tab w:val="left" w:pos="1710"/>
              </w:tabs>
              <w:jc w:val="center"/>
              <w:rPr>
                <w:rFonts w:ascii="AngsanaNew" w:hAnsi="AngsanaNew" w:cs="AngsanaNew"/>
                <w:sz w:val="30"/>
                <w:szCs w:val="30"/>
              </w:rPr>
            </w:pPr>
            <w:r w:rsidRPr="000B5732">
              <w:rPr>
                <w:rFonts w:ascii="AngsanaNew" w:hAnsi="AngsanaNew" w:cs="AngsanaNew"/>
                <w:i/>
                <w:iCs/>
                <w:sz w:val="30"/>
                <w:szCs w:val="30"/>
              </w:rPr>
              <w:t>(</w:t>
            </w:r>
            <w:r w:rsidRPr="000B5732">
              <w:rPr>
                <w:rFonts w:ascii="AngsanaNew" w:hAnsi="AngsanaNew" w:cs="AngsanaNew" w:hint="cs"/>
                <w:i/>
                <w:iCs/>
                <w:sz w:val="30"/>
                <w:szCs w:val="30"/>
                <w:cs/>
              </w:rPr>
              <w:t>พันบาท</w:t>
            </w:r>
            <w:r w:rsidRPr="000B5732">
              <w:rPr>
                <w:rFonts w:ascii="AngsanaNew" w:hAnsi="AngsanaNew" w:cs="AngsanaNew"/>
                <w:i/>
                <w:iCs/>
                <w:sz w:val="30"/>
                <w:szCs w:val="30"/>
              </w:rPr>
              <w:t>)</w:t>
            </w:r>
          </w:p>
        </w:tc>
      </w:tr>
      <w:tr w:rsidR="00DA7A60" w:rsidRPr="00302F84" w14:paraId="53C5AD7C" w14:textId="77777777" w:rsidTr="00EB6BEF">
        <w:tc>
          <w:tcPr>
            <w:tcW w:w="5688" w:type="dxa"/>
            <w:shd w:val="clear" w:color="auto" w:fill="auto"/>
          </w:tcPr>
          <w:p w14:paraId="19EA9740" w14:textId="77777777" w:rsidR="00DA7A60" w:rsidRPr="00302F84" w:rsidRDefault="00DA7A60" w:rsidP="00DA7A60">
            <w:pPr>
              <w:tabs>
                <w:tab w:val="left" w:pos="567"/>
                <w:tab w:val="left" w:pos="1710"/>
              </w:tabs>
              <w:jc w:val="thaiDistribute"/>
              <w:rPr>
                <w:rFonts w:ascii="AngsanaNew" w:hAnsi="AngsanaNew" w:cs="AngsanaNew"/>
                <w:b/>
                <w:bCs/>
                <w:sz w:val="30"/>
                <w:szCs w:val="30"/>
                <w:cs/>
              </w:rPr>
            </w:pPr>
            <w:r w:rsidRPr="00302F84">
              <w:rPr>
                <w:rFonts w:ascii="AngsanaNew" w:hAnsi="AngsanaNew" w:cs="AngsanaNew" w:hint="cs"/>
                <w:b/>
                <w:bCs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620" w:type="dxa"/>
            <w:shd w:val="clear" w:color="auto" w:fill="auto"/>
          </w:tcPr>
          <w:p w14:paraId="57B921C1" w14:textId="77777777" w:rsidR="00DA7A60" w:rsidRPr="00302F84" w:rsidRDefault="00DA7A60" w:rsidP="00DA7A60">
            <w:pPr>
              <w:tabs>
                <w:tab w:val="left" w:pos="567"/>
                <w:tab w:val="left" w:pos="1710"/>
              </w:tabs>
              <w:jc w:val="center"/>
              <w:rPr>
                <w:rFonts w:ascii="AngsanaNew" w:hAnsi="AngsanaNew" w:cs="Angsana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450C918" w14:textId="77777777" w:rsidR="00DA7A60" w:rsidRPr="00302F84" w:rsidRDefault="00DA7A60" w:rsidP="00DA7A60">
            <w:pPr>
              <w:tabs>
                <w:tab w:val="left" w:pos="567"/>
                <w:tab w:val="left" w:pos="1710"/>
              </w:tabs>
              <w:jc w:val="center"/>
              <w:rPr>
                <w:rFonts w:ascii="AngsanaNew" w:hAnsi="AngsanaNew" w:cs="Angsana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5A3F91B5" w14:textId="77777777" w:rsidR="00DA7A60" w:rsidRPr="00302F84" w:rsidRDefault="00DA7A60" w:rsidP="00DA7A60">
            <w:pPr>
              <w:tabs>
                <w:tab w:val="left" w:pos="567"/>
                <w:tab w:val="left" w:pos="1710"/>
              </w:tabs>
              <w:jc w:val="center"/>
              <w:rPr>
                <w:rFonts w:ascii="AngsanaNew" w:hAnsi="AngsanaNew" w:cs="AngsanaNew"/>
                <w:sz w:val="30"/>
                <w:szCs w:val="30"/>
              </w:rPr>
            </w:pPr>
          </w:p>
        </w:tc>
      </w:tr>
      <w:tr w:rsidR="00C728F5" w:rsidRPr="00302F84" w14:paraId="69BEDB1E" w14:textId="77777777" w:rsidTr="00EB6BEF">
        <w:tc>
          <w:tcPr>
            <w:tcW w:w="5688" w:type="dxa"/>
            <w:shd w:val="clear" w:color="auto" w:fill="auto"/>
          </w:tcPr>
          <w:p w14:paraId="619D5AFE" w14:textId="77777777" w:rsidR="00C728F5" w:rsidRPr="00302F84" w:rsidRDefault="00C728F5" w:rsidP="00C728F5">
            <w:pPr>
              <w:tabs>
                <w:tab w:val="left" w:pos="567"/>
                <w:tab w:val="left" w:pos="1710"/>
              </w:tabs>
              <w:jc w:val="thaiDistribute"/>
              <w:rPr>
                <w:rFonts w:ascii="AngsanaNew" w:hAnsi="AngsanaNew" w:cs="AngsanaNew"/>
                <w:b/>
                <w:bCs/>
                <w:sz w:val="30"/>
                <w:szCs w:val="30"/>
                <w:cs/>
              </w:rPr>
            </w:pPr>
            <w:r w:rsidRPr="00302F84">
              <w:rPr>
                <w:rFonts w:ascii="AngsanaNew" w:hAnsi="AngsanaNew" w:cs="AngsanaNew"/>
                <w:sz w:val="30"/>
                <w:szCs w:val="30"/>
                <w:cs/>
              </w:rPr>
              <w:t>ใบอนุญาตให้ใช้คลื่นความถี่และประกอบกิจการโทรทัศน์</w:t>
            </w:r>
          </w:p>
        </w:tc>
        <w:tc>
          <w:tcPr>
            <w:tcW w:w="1620" w:type="dxa"/>
            <w:shd w:val="clear" w:color="auto" w:fill="auto"/>
          </w:tcPr>
          <w:p w14:paraId="6CB8A028" w14:textId="3DA4C726" w:rsidR="00C728F5" w:rsidRPr="00F8214A" w:rsidRDefault="00C728F5" w:rsidP="00462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1E50F3A" w14:textId="77777777" w:rsidR="00C728F5" w:rsidRPr="00302F84" w:rsidRDefault="00C728F5" w:rsidP="0077105A">
            <w:pPr>
              <w:tabs>
                <w:tab w:val="left" w:pos="567"/>
                <w:tab w:val="left" w:pos="1710"/>
              </w:tabs>
              <w:rPr>
                <w:rFonts w:ascii="AngsanaNew" w:hAnsi="AngsanaNew" w:cs="Angsana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4B85DEBD" w14:textId="77777777" w:rsidR="00C728F5" w:rsidRPr="00D6604E" w:rsidRDefault="00C728F5" w:rsidP="000E4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785,510</w:t>
            </w:r>
          </w:p>
        </w:tc>
      </w:tr>
      <w:tr w:rsidR="00C728F5" w:rsidRPr="00302F84" w14:paraId="716D2A06" w14:textId="77777777" w:rsidTr="00EB6BEF">
        <w:tc>
          <w:tcPr>
            <w:tcW w:w="5688" w:type="dxa"/>
            <w:shd w:val="clear" w:color="auto" w:fill="auto"/>
          </w:tcPr>
          <w:p w14:paraId="59E8F24D" w14:textId="77777777" w:rsidR="00C728F5" w:rsidRPr="00302F84" w:rsidRDefault="00C728F5" w:rsidP="00C728F5">
            <w:pPr>
              <w:autoSpaceDE w:val="0"/>
              <w:autoSpaceDN w:val="0"/>
              <w:adjustRightInd w:val="0"/>
              <w:rPr>
                <w:rFonts w:ascii="AngsanaNew" w:hAnsi="AngsanaNew" w:cs="AngsanaNew"/>
                <w:sz w:val="30"/>
                <w:szCs w:val="30"/>
                <w:cs/>
              </w:rPr>
            </w:pPr>
            <w:r w:rsidRPr="00302F84">
              <w:rPr>
                <w:rFonts w:ascii="AngsanaNew" w:hAnsi="AngsanaNew" w:cs="AngsanaNew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620" w:type="dxa"/>
            <w:shd w:val="clear" w:color="auto" w:fill="auto"/>
          </w:tcPr>
          <w:p w14:paraId="58A45D19" w14:textId="7578DDAF" w:rsidR="00C728F5" w:rsidRPr="00F8214A" w:rsidRDefault="00C728F5" w:rsidP="00462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34945BDA" w14:textId="77777777" w:rsidR="00C728F5" w:rsidRPr="00397F9E" w:rsidRDefault="00C728F5" w:rsidP="00C728F5">
            <w:pPr>
              <w:tabs>
                <w:tab w:val="left" w:pos="567"/>
                <w:tab w:val="left" w:pos="1710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14:paraId="3A9496E2" w14:textId="77777777" w:rsidR="00C728F5" w:rsidRPr="00D6604E" w:rsidRDefault="00C728F5" w:rsidP="000E4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62,320</w:t>
            </w:r>
          </w:p>
        </w:tc>
      </w:tr>
      <w:tr w:rsidR="00C728F5" w:rsidRPr="00302F84" w14:paraId="79B062EF" w14:textId="77777777" w:rsidTr="002A269A">
        <w:tc>
          <w:tcPr>
            <w:tcW w:w="5688" w:type="dxa"/>
            <w:shd w:val="clear" w:color="auto" w:fill="auto"/>
          </w:tcPr>
          <w:p w14:paraId="03F224CA" w14:textId="77777777" w:rsidR="00C728F5" w:rsidRPr="00302F84" w:rsidRDefault="00C728F5" w:rsidP="00C728F5">
            <w:pPr>
              <w:autoSpaceDE w:val="0"/>
              <w:autoSpaceDN w:val="0"/>
              <w:adjustRightInd w:val="0"/>
              <w:rPr>
                <w:rFonts w:ascii="AngsanaNew" w:hAnsi="AngsanaNew" w:cs="AngsanaNew"/>
                <w:sz w:val="30"/>
                <w:szCs w:val="30"/>
                <w:cs/>
              </w:rPr>
            </w:pPr>
            <w:r>
              <w:rPr>
                <w:rFonts w:ascii="AngsanaNew" w:hAnsi="AngsanaNew" w:cs="Angsana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620" w:type="dxa"/>
            <w:shd w:val="clear" w:color="auto" w:fill="auto"/>
          </w:tcPr>
          <w:p w14:paraId="7B7A0F8D" w14:textId="38DD7D75" w:rsidR="00C728F5" w:rsidRPr="00F8214A" w:rsidRDefault="00C728F5" w:rsidP="00462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14B3A0F1" w14:textId="77777777" w:rsidR="00C728F5" w:rsidRPr="00397F9E" w:rsidRDefault="00C728F5" w:rsidP="00C728F5">
            <w:pPr>
              <w:tabs>
                <w:tab w:val="left" w:pos="567"/>
                <w:tab w:val="left" w:pos="1710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14:paraId="4A31F5D2" w14:textId="77777777" w:rsidR="00C728F5" w:rsidRPr="00D6604E" w:rsidRDefault="00C728F5" w:rsidP="000E4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7,990</w:t>
            </w:r>
          </w:p>
        </w:tc>
      </w:tr>
      <w:tr w:rsidR="00C728F5" w:rsidRPr="00302F84" w14:paraId="01EF05E9" w14:textId="77777777" w:rsidTr="002A269A">
        <w:tc>
          <w:tcPr>
            <w:tcW w:w="5688" w:type="dxa"/>
            <w:shd w:val="clear" w:color="auto" w:fill="auto"/>
          </w:tcPr>
          <w:p w14:paraId="7ED06F5E" w14:textId="77777777" w:rsidR="00C728F5" w:rsidRPr="00302F84" w:rsidRDefault="00C728F5" w:rsidP="00C728F5">
            <w:pPr>
              <w:autoSpaceDE w:val="0"/>
              <w:autoSpaceDN w:val="0"/>
              <w:adjustRightInd w:val="0"/>
              <w:rPr>
                <w:rFonts w:ascii="AngsanaNew" w:hAnsi="AngsanaNew" w:cs="AngsanaNew"/>
                <w:sz w:val="30"/>
                <w:szCs w:val="30"/>
                <w:cs/>
              </w:rPr>
            </w:pPr>
            <w:r>
              <w:rPr>
                <w:rFonts w:ascii="AngsanaNew" w:hAnsi="AngsanaNew" w:cs="AngsanaNew" w:hint="cs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620" w:type="dxa"/>
            <w:shd w:val="clear" w:color="auto" w:fill="auto"/>
          </w:tcPr>
          <w:p w14:paraId="1D4D75CB" w14:textId="2422C726" w:rsidR="00C728F5" w:rsidRPr="00F8214A" w:rsidRDefault="00C728F5" w:rsidP="00462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3FAC9DF9" w14:textId="77777777" w:rsidR="00C728F5" w:rsidRPr="00397F9E" w:rsidRDefault="00C728F5" w:rsidP="00C728F5">
            <w:pPr>
              <w:tabs>
                <w:tab w:val="left" w:pos="567"/>
                <w:tab w:val="left" w:pos="1710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5C354042" w14:textId="77777777" w:rsidR="00C728F5" w:rsidRPr="00D6604E" w:rsidRDefault="00C728F5" w:rsidP="000E4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8214A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,350</w:t>
            </w:r>
          </w:p>
        </w:tc>
      </w:tr>
      <w:tr w:rsidR="00C728F5" w:rsidRPr="00302F84" w14:paraId="08A5A1FA" w14:textId="77777777" w:rsidTr="002A269A">
        <w:tc>
          <w:tcPr>
            <w:tcW w:w="5688" w:type="dxa"/>
            <w:shd w:val="clear" w:color="auto" w:fill="auto"/>
          </w:tcPr>
          <w:p w14:paraId="49C27EA1" w14:textId="77777777" w:rsidR="00C728F5" w:rsidRPr="00302F84" w:rsidRDefault="00C728F5" w:rsidP="00C728F5">
            <w:pPr>
              <w:autoSpaceDE w:val="0"/>
              <w:autoSpaceDN w:val="0"/>
              <w:adjustRightInd w:val="0"/>
              <w:rPr>
                <w:rFonts w:ascii="AngsanaNew" w:hAnsi="AngsanaNew" w:cs="AngsanaNew"/>
                <w:b/>
                <w:bCs/>
                <w:sz w:val="30"/>
                <w:szCs w:val="30"/>
                <w:cs/>
              </w:rPr>
            </w:pPr>
            <w:r w:rsidRPr="00302F84">
              <w:rPr>
                <w:rFonts w:ascii="AngsanaNew" w:hAnsi="AngsanaNew" w:cs="Angsana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shd w:val="clear" w:color="auto" w:fill="auto"/>
          </w:tcPr>
          <w:p w14:paraId="4580CF2A" w14:textId="653EC7E2" w:rsidR="00C728F5" w:rsidRPr="00F8214A" w:rsidRDefault="00C728F5" w:rsidP="00462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9986595" w14:textId="77777777" w:rsidR="00C728F5" w:rsidRPr="00D6604E" w:rsidRDefault="00C728F5" w:rsidP="00C728F5">
            <w:pPr>
              <w:tabs>
                <w:tab w:val="left" w:pos="567"/>
                <w:tab w:val="left" w:pos="1710"/>
              </w:tabs>
              <w:jc w:val="center"/>
              <w:rPr>
                <w:rFonts w:ascii="AngsanaNew" w:hAnsi="AngsanaNew" w:cs="Angsana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7DF179" w14:textId="77777777" w:rsidR="00C728F5" w:rsidRPr="00D6604E" w:rsidRDefault="00C728F5" w:rsidP="000E4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864,170</w:t>
            </w:r>
          </w:p>
        </w:tc>
      </w:tr>
    </w:tbl>
    <w:p w14:paraId="42AFE66F" w14:textId="77777777" w:rsidR="00B75C63" w:rsidRPr="009A7F5A" w:rsidRDefault="00B75C63" w:rsidP="00B24C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7FDA877" w14:textId="15A98B82" w:rsidR="00247921" w:rsidRDefault="00247921" w:rsidP="00B24C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ตามที่กล่าว</w:t>
      </w:r>
      <w:r w:rsidR="00AB1867">
        <w:rPr>
          <w:rFonts w:ascii="Angsana New" w:hAnsi="Angsana New" w:hint="cs"/>
          <w:sz w:val="30"/>
          <w:szCs w:val="30"/>
          <w:cs/>
        </w:rPr>
        <w:t>ไว้</w:t>
      </w:r>
      <w:r w:rsidR="00EB6BEF">
        <w:rPr>
          <w:rFonts w:ascii="Angsana New" w:hAnsi="Angsana New" w:hint="cs"/>
          <w:sz w:val="30"/>
          <w:szCs w:val="30"/>
          <w:cs/>
        </w:rPr>
        <w:t xml:space="preserve">ในหมายเหตุประกอบงบการเงินข้อ </w:t>
      </w:r>
      <w:r w:rsidR="00825D39">
        <w:rPr>
          <w:rFonts w:ascii="Angsana New" w:hAnsi="Angsana New"/>
          <w:sz w:val="30"/>
          <w:szCs w:val="30"/>
        </w:rPr>
        <w:t>37</w:t>
      </w:r>
      <w:r w:rsidR="00EB6BEF">
        <w:rPr>
          <w:rFonts w:ascii="Angsana New" w:hAnsi="Angsana New" w:hint="cs"/>
          <w:sz w:val="30"/>
          <w:szCs w:val="30"/>
          <w:cs/>
        </w:rPr>
        <w:t xml:space="preserve"> </w:t>
      </w:r>
      <w:r w:rsidR="00825D39" w:rsidRPr="00825D39">
        <w:rPr>
          <w:rFonts w:ascii="Angsana New" w:hAnsi="Angsana New"/>
          <w:sz w:val="30"/>
          <w:szCs w:val="30"/>
          <w:cs/>
        </w:rPr>
        <w:t xml:space="preserve">คณะรักษาความสงบแห่งชาติ (“คสช.”) ออกคำสั่งที่ </w:t>
      </w:r>
      <w:r w:rsidR="00825D39">
        <w:rPr>
          <w:rFonts w:ascii="Angsana New" w:hAnsi="Angsana New"/>
          <w:sz w:val="30"/>
          <w:szCs w:val="30"/>
        </w:rPr>
        <w:t>4</w:t>
      </w:r>
      <w:r w:rsidR="00825D39" w:rsidRPr="00825D39">
        <w:rPr>
          <w:rFonts w:ascii="Angsana New" w:hAnsi="Angsana New"/>
          <w:sz w:val="30"/>
          <w:szCs w:val="30"/>
          <w:cs/>
        </w:rPr>
        <w:t>/256</w:t>
      </w:r>
      <w:r w:rsidR="00825D39">
        <w:rPr>
          <w:rFonts w:ascii="Angsana New" w:hAnsi="Angsana New"/>
          <w:sz w:val="30"/>
          <w:szCs w:val="30"/>
        </w:rPr>
        <w:t>2</w:t>
      </w:r>
      <w:r w:rsidR="00825D39" w:rsidRPr="00825D39">
        <w:rPr>
          <w:rFonts w:ascii="Angsana New" w:hAnsi="Angsana New"/>
          <w:sz w:val="30"/>
          <w:szCs w:val="30"/>
          <w:cs/>
        </w:rPr>
        <w:t xml:space="preserve"> </w:t>
      </w:r>
      <w:r w:rsidR="00577F19">
        <w:rPr>
          <w:rFonts w:ascii="Angsana New" w:hAnsi="Angsana New" w:hint="cs"/>
          <w:sz w:val="30"/>
          <w:szCs w:val="30"/>
          <w:cs/>
        </w:rPr>
        <w:t>เรื่อง มาตรการแก้ไขปัญหาการประกอบกิจการโทรทัศน์และกิจการโทรคมนาคม ในการนี้</w:t>
      </w:r>
      <w:r w:rsidR="0046797F">
        <w:rPr>
          <w:rFonts w:ascii="Angsana New" w:hAnsi="Angsana New" w:hint="cs"/>
          <w:sz w:val="30"/>
          <w:szCs w:val="30"/>
          <w:cs/>
        </w:rPr>
        <w:t xml:space="preserve"> </w:t>
      </w:r>
      <w:r w:rsidR="00EB6BEF">
        <w:rPr>
          <w:rFonts w:ascii="Angsana New" w:hAnsi="Angsana New" w:hint="cs"/>
          <w:sz w:val="30"/>
          <w:szCs w:val="30"/>
          <w:cs/>
        </w:rPr>
        <w:t>บริษัท</w:t>
      </w:r>
      <w:r w:rsidR="00577F19">
        <w:rPr>
          <w:rFonts w:ascii="Angsana New" w:hAnsi="Angsana New" w:hint="cs"/>
          <w:sz w:val="30"/>
          <w:szCs w:val="30"/>
          <w:cs/>
        </w:rPr>
        <w:t xml:space="preserve"> </w:t>
      </w:r>
      <w:r w:rsidR="00577F19" w:rsidRPr="00825D39">
        <w:rPr>
          <w:rFonts w:ascii="Angsana New" w:hAnsi="Angsana New"/>
          <w:sz w:val="30"/>
          <w:szCs w:val="30"/>
          <w:cs/>
        </w:rPr>
        <w:t xml:space="preserve">แบงคอก </w:t>
      </w:r>
      <w:r w:rsidR="00FE08AB">
        <w:rPr>
          <w:rFonts w:ascii="Angsana New" w:hAnsi="Angsana New"/>
          <w:sz w:val="30"/>
          <w:szCs w:val="30"/>
          <w:cs/>
        </w:rPr>
        <w:br/>
      </w:r>
      <w:r w:rsidR="00577F19" w:rsidRPr="00825D39">
        <w:rPr>
          <w:rFonts w:ascii="Angsana New" w:hAnsi="Angsana New"/>
          <w:sz w:val="30"/>
          <w:szCs w:val="30"/>
          <w:cs/>
        </w:rPr>
        <w:t>บิสสิเนส บรอดแคสติ้ง จำกัด</w:t>
      </w:r>
      <w:r w:rsidR="00EB6BEF">
        <w:rPr>
          <w:rFonts w:ascii="Angsana New" w:hAnsi="Angsana New" w:hint="cs"/>
          <w:sz w:val="30"/>
          <w:szCs w:val="30"/>
          <w:cs/>
        </w:rPr>
        <w:t xml:space="preserve"> ได้ยื่นความประสงค์ขอคืนใบอนุญาต</w:t>
      </w:r>
      <w:r w:rsidR="00BE1B01">
        <w:rPr>
          <w:rFonts w:ascii="Angsana New" w:hAnsi="Angsana New" w:hint="cs"/>
          <w:sz w:val="30"/>
          <w:szCs w:val="30"/>
          <w:cs/>
        </w:rPr>
        <w:t>แก่กสทช.</w:t>
      </w:r>
      <w:r w:rsidR="00EB6BEF">
        <w:rPr>
          <w:rFonts w:ascii="Angsana New" w:hAnsi="Angsana New" w:hint="cs"/>
          <w:sz w:val="30"/>
          <w:szCs w:val="30"/>
          <w:cs/>
        </w:rPr>
        <w:t xml:space="preserve">และได้รับอนุมัติเห็นชอบการคืนช่องดังกล่าว ในวันที่ </w:t>
      </w:r>
      <w:r w:rsidR="00EB6BEF">
        <w:rPr>
          <w:rFonts w:ascii="Angsana New" w:hAnsi="Angsana New"/>
          <w:sz w:val="30"/>
          <w:szCs w:val="30"/>
        </w:rPr>
        <w:t xml:space="preserve">27 </w:t>
      </w:r>
      <w:r w:rsidR="00EB6BEF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EB6BEF">
        <w:rPr>
          <w:rFonts w:ascii="Angsana New" w:hAnsi="Angsana New"/>
          <w:sz w:val="30"/>
          <w:szCs w:val="30"/>
        </w:rPr>
        <w:t xml:space="preserve">2562 </w:t>
      </w:r>
      <w:r w:rsidR="00EB6BEF">
        <w:rPr>
          <w:rFonts w:ascii="Angsana New" w:hAnsi="Angsana New" w:hint="cs"/>
          <w:sz w:val="30"/>
          <w:szCs w:val="30"/>
          <w:cs/>
        </w:rPr>
        <w:t>ทั้งนี้</w:t>
      </w:r>
      <w:r w:rsidR="00584A02">
        <w:rPr>
          <w:rFonts w:ascii="Angsana New" w:hAnsi="Angsana New"/>
          <w:sz w:val="30"/>
          <w:szCs w:val="30"/>
        </w:rPr>
        <w:t xml:space="preserve"> </w:t>
      </w:r>
      <w:r w:rsidR="00EB6BEF">
        <w:rPr>
          <w:rFonts w:ascii="Angsana New" w:hAnsi="Angsana New" w:hint="cs"/>
          <w:sz w:val="30"/>
          <w:szCs w:val="30"/>
          <w:cs/>
        </w:rPr>
        <w:t>กลุ่มบริษัทพิจารณามูลค่าที่คาดว่าจะได้รับ</w:t>
      </w:r>
      <w:r w:rsidR="007A3590">
        <w:rPr>
          <w:rFonts w:ascii="Angsana New" w:hAnsi="Angsana New" w:hint="cs"/>
          <w:sz w:val="30"/>
          <w:szCs w:val="30"/>
          <w:cs/>
        </w:rPr>
        <w:t>คืนจากมูลค่ายุติธรรมหักต้นทุนในการจำหน่าย ซึ่ง</w:t>
      </w:r>
      <w:r w:rsidR="007A3590" w:rsidRPr="000C53CA">
        <w:rPr>
          <w:rFonts w:ascii="Angsana New" w:hAnsi="Angsana New" w:hint="cs"/>
          <w:sz w:val="30"/>
          <w:szCs w:val="30"/>
          <w:cs/>
        </w:rPr>
        <w:t>คือเงินชดเชย</w:t>
      </w:r>
      <w:r w:rsidR="009C3F10" w:rsidRPr="000C53CA">
        <w:rPr>
          <w:rFonts w:ascii="Angsana New" w:hAnsi="Angsana New" w:hint="cs"/>
          <w:sz w:val="30"/>
          <w:szCs w:val="30"/>
          <w:cs/>
        </w:rPr>
        <w:t>ที่จะได้รับ</w:t>
      </w:r>
      <w:r w:rsidR="007A3590" w:rsidRPr="000C53CA">
        <w:rPr>
          <w:rFonts w:ascii="Angsana New" w:hAnsi="Angsana New" w:hint="cs"/>
          <w:sz w:val="30"/>
          <w:szCs w:val="30"/>
          <w:cs/>
        </w:rPr>
        <w:t>จาก</w:t>
      </w:r>
      <w:r w:rsidR="009A7F5A">
        <w:rPr>
          <w:rFonts w:ascii="Angsana New" w:hAnsi="Angsana New"/>
          <w:sz w:val="30"/>
          <w:szCs w:val="30"/>
        </w:rPr>
        <w:t xml:space="preserve"> </w:t>
      </w:r>
      <w:r w:rsidR="007A3590" w:rsidRPr="000C53CA">
        <w:rPr>
          <w:rFonts w:ascii="Angsana New" w:hAnsi="Angsana New"/>
          <w:sz w:val="30"/>
          <w:szCs w:val="30"/>
          <w:cs/>
        </w:rPr>
        <w:t>กสทช.</w:t>
      </w:r>
      <w:r w:rsidR="009A7F5A">
        <w:rPr>
          <w:rFonts w:ascii="Angsana New" w:hAnsi="Angsana New"/>
          <w:sz w:val="30"/>
          <w:szCs w:val="30"/>
        </w:rPr>
        <w:t xml:space="preserve"> </w:t>
      </w:r>
      <w:r w:rsidR="009A7F5A">
        <w:rPr>
          <w:rFonts w:ascii="Angsana New" w:hAnsi="Angsana New" w:hint="cs"/>
          <w:sz w:val="30"/>
          <w:szCs w:val="30"/>
          <w:cs/>
        </w:rPr>
        <w:t xml:space="preserve">ตามที่ระบุในหนังสือชี้แจงอนุมัติการจ่ายค่าชดเชยเมื่อวันที่ </w:t>
      </w:r>
      <w:r w:rsidR="009A7F5A">
        <w:rPr>
          <w:rFonts w:ascii="Angsana New" w:hAnsi="Angsana New"/>
          <w:sz w:val="30"/>
          <w:szCs w:val="30"/>
        </w:rPr>
        <w:t xml:space="preserve">26 </w:t>
      </w:r>
      <w:r w:rsidR="009A7F5A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="009A7F5A">
        <w:rPr>
          <w:rFonts w:ascii="Angsana New" w:hAnsi="Angsana New"/>
          <w:sz w:val="30"/>
          <w:szCs w:val="30"/>
        </w:rPr>
        <w:t xml:space="preserve">2562 </w:t>
      </w:r>
      <w:r w:rsidR="007A3590" w:rsidRPr="000C53CA">
        <w:rPr>
          <w:rFonts w:ascii="Angsana New" w:hAnsi="Angsana New" w:hint="cs"/>
          <w:sz w:val="30"/>
          <w:szCs w:val="30"/>
          <w:cs/>
        </w:rPr>
        <w:t>หักค่าใช้จ่ายที่จะเกิดขึ้นจากการคืนใบอนุญาต</w:t>
      </w:r>
      <w:r w:rsidR="00B805A3" w:rsidRPr="000C53CA">
        <w:rPr>
          <w:rFonts w:ascii="Angsana New" w:hAnsi="Angsana New" w:hint="cs"/>
          <w:sz w:val="30"/>
          <w:szCs w:val="30"/>
          <w:cs/>
        </w:rPr>
        <w:t xml:space="preserve"> ผู้บริหารพบว่ามูลค่าที่คาดว่าจะได้รับคืนสูงกว่ามูลค่าตามบัญชี</w:t>
      </w:r>
      <w:r w:rsidR="00EB6BEF" w:rsidRPr="000C53CA">
        <w:rPr>
          <w:rFonts w:ascii="Angsana New" w:hAnsi="Angsana New" w:hint="cs"/>
          <w:sz w:val="30"/>
          <w:szCs w:val="30"/>
          <w:cs/>
        </w:rPr>
        <w:t xml:space="preserve"> ดังนั้น กลุ่มบริษัท</w:t>
      </w:r>
      <w:r w:rsidR="007A3590" w:rsidRPr="000C53CA">
        <w:rPr>
          <w:rFonts w:ascii="Angsana New" w:hAnsi="Angsana New" w:hint="cs"/>
          <w:sz w:val="30"/>
          <w:szCs w:val="30"/>
          <w:cs/>
        </w:rPr>
        <w:t>จึง</w:t>
      </w:r>
      <w:r w:rsidR="00EB6BEF" w:rsidRPr="000C53CA">
        <w:rPr>
          <w:rFonts w:ascii="Angsana New" w:hAnsi="Angsana New" w:hint="cs"/>
          <w:sz w:val="30"/>
          <w:szCs w:val="30"/>
          <w:cs/>
        </w:rPr>
        <w:t>พิจารณากลับรายการขาดทุนจากการด้อยค่า</w:t>
      </w:r>
      <w:r w:rsidR="007A3590" w:rsidRPr="000C53CA">
        <w:rPr>
          <w:rFonts w:ascii="Angsana New" w:hAnsi="Angsana New" w:hint="cs"/>
          <w:sz w:val="30"/>
          <w:szCs w:val="30"/>
          <w:cs/>
        </w:rPr>
        <w:t>ของใบอนุญาต</w:t>
      </w:r>
      <w:r w:rsidR="00EB6BEF" w:rsidRPr="000C53CA">
        <w:rPr>
          <w:rFonts w:ascii="Angsana New" w:hAnsi="Angsana New" w:hint="cs"/>
          <w:sz w:val="30"/>
          <w:szCs w:val="30"/>
          <w:cs/>
        </w:rPr>
        <w:t xml:space="preserve">ในงบการเงินรวมสำหรับปีสิ้นสุดวันที่ </w:t>
      </w:r>
      <w:r w:rsidR="00EB6BEF" w:rsidRPr="000C53CA">
        <w:rPr>
          <w:rFonts w:ascii="Angsana New" w:hAnsi="Angsana New"/>
          <w:sz w:val="30"/>
          <w:szCs w:val="30"/>
        </w:rPr>
        <w:t xml:space="preserve">31 </w:t>
      </w:r>
      <w:r w:rsidR="00EB6BEF" w:rsidRPr="000C53CA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EB6BEF" w:rsidRPr="000C53CA">
        <w:rPr>
          <w:rFonts w:ascii="Angsana New" w:hAnsi="Angsana New"/>
          <w:sz w:val="30"/>
          <w:szCs w:val="30"/>
        </w:rPr>
        <w:t>2561</w:t>
      </w:r>
      <w:r w:rsidR="007A3590" w:rsidRPr="000C53CA">
        <w:rPr>
          <w:rFonts w:ascii="Angsana New" w:hAnsi="Angsana New" w:hint="cs"/>
          <w:sz w:val="30"/>
          <w:szCs w:val="30"/>
          <w:cs/>
        </w:rPr>
        <w:t xml:space="preserve"> เป็นจำนวนเงิน </w:t>
      </w:r>
      <w:r w:rsidR="000C53CA">
        <w:rPr>
          <w:rFonts w:ascii="Angsana New" w:hAnsi="Angsana New"/>
          <w:sz w:val="30"/>
          <w:szCs w:val="30"/>
        </w:rPr>
        <w:t xml:space="preserve">643.66 </w:t>
      </w:r>
      <w:r w:rsidR="007A3590" w:rsidRPr="000C53CA">
        <w:rPr>
          <w:rFonts w:ascii="Angsana New" w:hAnsi="Angsana New" w:hint="cs"/>
          <w:sz w:val="30"/>
          <w:szCs w:val="30"/>
          <w:cs/>
        </w:rPr>
        <w:t>ล้านบาท</w:t>
      </w:r>
    </w:p>
    <w:p w14:paraId="6D7D19BC" w14:textId="77777777" w:rsidR="00EB6BEF" w:rsidRPr="00EB6BEF" w:rsidRDefault="00EB6BEF" w:rsidP="00B24C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543A054" w14:textId="0DCB075F" w:rsidR="00DF1D67" w:rsidRDefault="00DF1D67" w:rsidP="004A177F">
      <w:pPr>
        <w:pageBreakBefore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6119A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หน่ว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ยสินทรัพย์ที่ก่อให้เกิดเงินสด</w:t>
      </w:r>
      <w:r w:rsidRPr="0006119A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Pr="0006119A">
        <w:rPr>
          <w:rFonts w:ascii="Angsana New" w:hAnsi="Angsana New"/>
          <w:b/>
          <w:bCs/>
          <w:i/>
          <w:iCs/>
          <w:sz w:val="30"/>
          <w:szCs w:val="30"/>
        </w:rPr>
        <w:t xml:space="preserve">2: </w:t>
      </w:r>
      <w:r w:rsidRPr="0006119A">
        <w:rPr>
          <w:rFonts w:ascii="Angsana New" w:hAnsi="Angsana New" w:hint="cs"/>
          <w:b/>
          <w:bCs/>
          <w:i/>
          <w:iCs/>
          <w:sz w:val="30"/>
          <w:szCs w:val="30"/>
          <w:cs/>
        </w:rPr>
        <w:t>ใบอนุญาต</w:t>
      </w:r>
      <w:r w:rsidRPr="0006119A">
        <w:rPr>
          <w:rFonts w:ascii="Angsana New" w:hAnsi="Angsana New"/>
          <w:b/>
          <w:bCs/>
          <w:i/>
          <w:iCs/>
          <w:sz w:val="30"/>
          <w:szCs w:val="30"/>
          <w:cs/>
        </w:rPr>
        <w:t>ให้ใช้คลื่นความถี่และประกอบกิจการโทรทัศน์ ในหมวดหมู่ข่าวสารและสาระ</w:t>
      </w:r>
      <w:r w:rsidR="00D614A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ของ</w:t>
      </w:r>
      <w:r w:rsidR="004B593D" w:rsidRPr="004B593D">
        <w:rPr>
          <w:rFonts w:ascii="Angsana New" w:hAnsi="Angsana New"/>
          <w:b/>
          <w:bCs/>
          <w:i/>
          <w:iCs/>
          <w:sz w:val="30"/>
          <w:szCs w:val="30"/>
          <w:cs/>
        </w:rPr>
        <w:t>บริษัท เอ็นบีซี เน็กซ์ วิชั่น จำกัด</w:t>
      </w:r>
    </w:p>
    <w:p w14:paraId="1E6A8C50" w14:textId="77777777" w:rsidR="00B24C02" w:rsidRPr="007C65DE" w:rsidRDefault="00B24C02" w:rsidP="004A17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sz w:val="16"/>
          <w:szCs w:val="16"/>
        </w:rPr>
      </w:pPr>
    </w:p>
    <w:p w14:paraId="78958BB6" w14:textId="0470E0E4" w:rsidR="00DF1D67" w:rsidRDefault="00BE1B01" w:rsidP="004A177F">
      <w:pPr>
        <w:ind w:left="63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ในระหว่างปีสิ้นสุดวันที่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 xml:space="preserve">2560 </w:t>
      </w:r>
      <w:r>
        <w:rPr>
          <w:rFonts w:ascii="Angsana New" w:hAnsi="Angsana New" w:hint="cs"/>
          <w:sz w:val="30"/>
          <w:szCs w:val="30"/>
          <w:cs/>
        </w:rPr>
        <w:t>ผู้บริหารได้ทดสอบการด้อยค่าของใบอนุญาตและสินทรัพย์ที่เกี่ยวข้องกับใบอนุญาต โดยพิจารณาจากมูลค่าจากการใช้ พบว่า</w:t>
      </w:r>
      <w:r w:rsidR="00DF1D67">
        <w:rPr>
          <w:rFonts w:ascii="Angsana New" w:hAnsi="Angsana New" w:hint="cs"/>
          <w:sz w:val="30"/>
          <w:szCs w:val="30"/>
          <w:cs/>
        </w:rPr>
        <w:t>มูลค่าตามบัญชีของหน่วยสินทรัพย์ที่ก่อให้เกิดเงินสด</w:t>
      </w:r>
      <w:r w:rsidR="00076B74">
        <w:rPr>
          <w:rFonts w:ascii="Angsana New" w:hAnsi="Angsana New" w:hint="cs"/>
          <w:sz w:val="30"/>
          <w:szCs w:val="30"/>
          <w:cs/>
        </w:rPr>
        <w:t xml:space="preserve"> 2 </w:t>
      </w:r>
      <w:r w:rsidR="001E0EEA">
        <w:rPr>
          <w:rFonts w:ascii="Angsana New" w:hAnsi="Angsana New"/>
          <w:sz w:val="30"/>
          <w:szCs w:val="30"/>
        </w:rPr>
        <w:br/>
      </w:r>
      <w:r w:rsidR="00DF1D67">
        <w:rPr>
          <w:rFonts w:ascii="Angsana New" w:hAnsi="Angsana New" w:hint="cs"/>
          <w:sz w:val="30"/>
          <w:szCs w:val="30"/>
          <w:cs/>
        </w:rPr>
        <w:t>สูงกว่ามูลค่าที่จะได้รับคืน ดังนั้น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DF1D67" w:rsidRPr="002956FB">
        <w:rPr>
          <w:rFonts w:ascii="Angsana New" w:hAnsi="Angsana New"/>
          <w:sz w:val="30"/>
          <w:szCs w:val="30"/>
          <w:cs/>
        </w:rPr>
        <w:t>กลุ่มบริษัทจึง</w:t>
      </w:r>
      <w:r w:rsidR="00DF1D67">
        <w:rPr>
          <w:rFonts w:ascii="Angsana New" w:hAnsi="Angsana New" w:hint="cs"/>
          <w:sz w:val="30"/>
          <w:szCs w:val="30"/>
          <w:cs/>
        </w:rPr>
        <w:t>รับรู้ขาดทุน</w:t>
      </w:r>
      <w:r w:rsidR="00DF1D67" w:rsidRPr="002956FB">
        <w:rPr>
          <w:rFonts w:ascii="Angsana New" w:hAnsi="Angsana New"/>
          <w:sz w:val="30"/>
          <w:szCs w:val="30"/>
          <w:cs/>
        </w:rPr>
        <w:t>จากการด้อยค่าในงบการเงินรวม</w:t>
      </w:r>
      <w:r w:rsidR="00DF1D67">
        <w:rPr>
          <w:rFonts w:ascii="Angsana New" w:hAnsi="Angsana New" w:hint="cs"/>
          <w:sz w:val="30"/>
          <w:szCs w:val="30"/>
          <w:cs/>
        </w:rPr>
        <w:t>สำหรับปีสิ้นสุดวันที่ 31 ธันวาคม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2560</w:t>
      </w:r>
      <w:r w:rsidR="00DF1D67">
        <w:rPr>
          <w:rFonts w:ascii="Angsana New" w:hAnsi="Angsana New"/>
          <w:sz w:val="30"/>
          <w:szCs w:val="30"/>
        </w:rPr>
        <w:t xml:space="preserve"> </w:t>
      </w:r>
      <w:r w:rsidR="00DF1D67" w:rsidRPr="002956FB">
        <w:rPr>
          <w:rFonts w:ascii="Angsana New" w:hAnsi="Angsana New" w:hint="cs"/>
          <w:sz w:val="30"/>
          <w:szCs w:val="30"/>
          <w:cs/>
        </w:rPr>
        <w:t>ดังนี้</w:t>
      </w:r>
    </w:p>
    <w:p w14:paraId="1C1DBD3B" w14:textId="77777777" w:rsidR="00C728F5" w:rsidRPr="007C65DE" w:rsidRDefault="00C728F5" w:rsidP="00076B74">
      <w:pPr>
        <w:ind w:left="547"/>
        <w:jc w:val="thaiDistribute"/>
        <w:rPr>
          <w:rFonts w:ascii="Angsana New" w:hAnsi="Angsana New"/>
          <w:sz w:val="16"/>
          <w:szCs w:val="16"/>
        </w:rPr>
      </w:pPr>
    </w:p>
    <w:tbl>
      <w:tblPr>
        <w:tblW w:w="9198" w:type="dxa"/>
        <w:tblInd w:w="450" w:type="dxa"/>
        <w:tblLook w:val="04A0" w:firstRow="1" w:lastRow="0" w:firstColumn="1" w:lastColumn="0" w:noHBand="0" w:noVBand="1"/>
      </w:tblPr>
      <w:tblGrid>
        <w:gridCol w:w="5623"/>
        <w:gridCol w:w="1600"/>
        <w:gridCol w:w="269"/>
        <w:gridCol w:w="1706"/>
      </w:tblGrid>
      <w:tr w:rsidR="002A269A" w14:paraId="2994BA32" w14:textId="77777777" w:rsidTr="00B859DF">
        <w:tc>
          <w:tcPr>
            <w:tcW w:w="5623" w:type="dxa"/>
            <w:shd w:val="clear" w:color="auto" w:fill="auto"/>
          </w:tcPr>
          <w:p w14:paraId="3BF13A81" w14:textId="77777777" w:rsidR="002A269A" w:rsidRPr="00302F84" w:rsidRDefault="002A269A" w:rsidP="004A177F">
            <w:pPr>
              <w:tabs>
                <w:tab w:val="left" w:pos="567"/>
                <w:tab w:val="left" w:pos="1710"/>
              </w:tabs>
              <w:ind w:left="70"/>
              <w:jc w:val="center"/>
              <w:rPr>
                <w:rFonts w:ascii="AngsanaNew" w:hAnsi="AngsanaNew" w:cs="AngsanaNew"/>
                <w:b/>
                <w:bCs/>
                <w:sz w:val="30"/>
                <w:szCs w:val="30"/>
              </w:rPr>
            </w:pPr>
          </w:p>
        </w:tc>
        <w:tc>
          <w:tcPr>
            <w:tcW w:w="1869" w:type="dxa"/>
            <w:gridSpan w:val="2"/>
            <w:shd w:val="clear" w:color="auto" w:fill="auto"/>
          </w:tcPr>
          <w:p w14:paraId="5BA351EC" w14:textId="275DDF37" w:rsidR="002A269A" w:rsidRPr="00302F84" w:rsidRDefault="002A269A" w:rsidP="004A177F">
            <w:pPr>
              <w:tabs>
                <w:tab w:val="left" w:pos="567"/>
                <w:tab w:val="left" w:pos="1710"/>
              </w:tabs>
              <w:ind w:left="70"/>
              <w:jc w:val="center"/>
              <w:rPr>
                <w:rFonts w:ascii="AngsanaNew" w:hAnsi="AngsanaNew" w:cs="Angsana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6" w:type="dxa"/>
            <w:shd w:val="clear" w:color="auto" w:fill="auto"/>
          </w:tcPr>
          <w:p w14:paraId="305E37F0" w14:textId="574900AB" w:rsidR="002A269A" w:rsidRPr="00302F84" w:rsidRDefault="002A269A" w:rsidP="004A177F">
            <w:pPr>
              <w:tabs>
                <w:tab w:val="left" w:pos="567"/>
                <w:tab w:val="left" w:pos="1710"/>
              </w:tabs>
              <w:ind w:left="70"/>
              <w:jc w:val="center"/>
              <w:rPr>
                <w:rFonts w:ascii="AngsanaNew" w:hAnsi="AngsanaNew" w:cs="AngsanaNew"/>
                <w:b/>
                <w:bCs/>
                <w:sz w:val="30"/>
                <w:szCs w:val="30"/>
                <w:cs/>
              </w:rPr>
            </w:pPr>
            <w:r w:rsidRPr="00302F84">
              <w:rPr>
                <w:rFonts w:ascii="AngsanaNew" w:hAnsi="AngsanaNew" w:cs="Angsana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A269A" w14:paraId="41D658F2" w14:textId="77777777" w:rsidTr="00B859DF">
        <w:tc>
          <w:tcPr>
            <w:tcW w:w="5623" w:type="dxa"/>
            <w:shd w:val="clear" w:color="auto" w:fill="auto"/>
          </w:tcPr>
          <w:p w14:paraId="4779002B" w14:textId="77777777" w:rsidR="002A269A" w:rsidRPr="00302F84" w:rsidRDefault="002A269A" w:rsidP="004A177F">
            <w:pPr>
              <w:tabs>
                <w:tab w:val="left" w:pos="567"/>
                <w:tab w:val="left" w:pos="1710"/>
              </w:tabs>
              <w:ind w:left="70"/>
              <w:jc w:val="thaiDistribute"/>
              <w:rPr>
                <w:rFonts w:ascii="AngsanaNew" w:hAnsi="AngsanaNew" w:cs="Angsana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69" w:type="dxa"/>
            <w:gridSpan w:val="2"/>
            <w:shd w:val="clear" w:color="auto" w:fill="auto"/>
          </w:tcPr>
          <w:p w14:paraId="41C4276D" w14:textId="1B9B7AF0" w:rsidR="002A269A" w:rsidRPr="00302F84" w:rsidRDefault="002A269A" w:rsidP="004A177F">
            <w:pPr>
              <w:tabs>
                <w:tab w:val="left" w:pos="567"/>
                <w:tab w:val="left" w:pos="1710"/>
              </w:tabs>
              <w:ind w:left="70"/>
              <w:jc w:val="center"/>
              <w:rPr>
                <w:rFonts w:ascii="AngsanaNew" w:hAnsi="AngsanaNew" w:cs="AngsanaNew"/>
                <w:sz w:val="30"/>
                <w:szCs w:val="30"/>
              </w:rPr>
            </w:pPr>
          </w:p>
        </w:tc>
        <w:tc>
          <w:tcPr>
            <w:tcW w:w="1706" w:type="dxa"/>
            <w:shd w:val="clear" w:color="auto" w:fill="auto"/>
          </w:tcPr>
          <w:p w14:paraId="08084F49" w14:textId="36C8165D" w:rsidR="002A269A" w:rsidRPr="00302F84" w:rsidRDefault="002A269A" w:rsidP="004A177F">
            <w:pPr>
              <w:tabs>
                <w:tab w:val="left" w:pos="567"/>
                <w:tab w:val="left" w:pos="1710"/>
              </w:tabs>
              <w:ind w:left="70"/>
              <w:jc w:val="center"/>
              <w:rPr>
                <w:rFonts w:ascii="AngsanaNew" w:hAnsi="AngsanaNew" w:cs="AngsanaNew"/>
                <w:sz w:val="30"/>
                <w:szCs w:val="30"/>
              </w:rPr>
            </w:pPr>
            <w:r w:rsidRPr="000B5732">
              <w:rPr>
                <w:rFonts w:ascii="AngsanaNew" w:hAnsi="AngsanaNew" w:cs="AngsanaNew"/>
                <w:i/>
                <w:iCs/>
                <w:sz w:val="30"/>
                <w:szCs w:val="30"/>
              </w:rPr>
              <w:t>(</w:t>
            </w:r>
            <w:r w:rsidRPr="000B5732">
              <w:rPr>
                <w:rFonts w:ascii="AngsanaNew" w:hAnsi="AngsanaNew" w:cs="AngsanaNew" w:hint="cs"/>
                <w:i/>
                <w:iCs/>
                <w:sz w:val="30"/>
                <w:szCs w:val="30"/>
                <w:cs/>
              </w:rPr>
              <w:t>พันบาท</w:t>
            </w:r>
            <w:r w:rsidRPr="000B5732">
              <w:rPr>
                <w:rFonts w:ascii="AngsanaNew" w:hAnsi="AngsanaNew" w:cs="AngsanaNew"/>
                <w:i/>
                <w:iCs/>
                <w:sz w:val="30"/>
                <w:szCs w:val="30"/>
              </w:rPr>
              <w:t>)</w:t>
            </w:r>
          </w:p>
        </w:tc>
      </w:tr>
      <w:tr w:rsidR="00DF1D67" w14:paraId="73628EA5" w14:textId="77777777" w:rsidTr="00B859DF">
        <w:tc>
          <w:tcPr>
            <w:tcW w:w="5623" w:type="dxa"/>
            <w:shd w:val="clear" w:color="auto" w:fill="auto"/>
          </w:tcPr>
          <w:p w14:paraId="571F02F2" w14:textId="77777777" w:rsidR="00DF1D67" w:rsidRPr="00302F84" w:rsidRDefault="00DF1D67" w:rsidP="004A177F">
            <w:pPr>
              <w:tabs>
                <w:tab w:val="left" w:pos="567"/>
                <w:tab w:val="left" w:pos="1710"/>
              </w:tabs>
              <w:ind w:left="70"/>
              <w:jc w:val="thaiDistribute"/>
              <w:rPr>
                <w:rFonts w:ascii="AngsanaNew" w:hAnsi="AngsanaNew" w:cs="AngsanaNew"/>
                <w:b/>
                <w:bCs/>
                <w:sz w:val="30"/>
                <w:szCs w:val="30"/>
                <w:cs/>
              </w:rPr>
            </w:pPr>
            <w:r w:rsidRPr="00302F84">
              <w:rPr>
                <w:rFonts w:ascii="AngsanaNew" w:hAnsi="AngsanaNew" w:cs="AngsanaNew" w:hint="cs"/>
                <w:b/>
                <w:bCs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600" w:type="dxa"/>
            <w:shd w:val="clear" w:color="auto" w:fill="auto"/>
          </w:tcPr>
          <w:p w14:paraId="5BC0DF3F" w14:textId="77777777" w:rsidR="00DF1D67" w:rsidRPr="00302F84" w:rsidRDefault="00DF1D67" w:rsidP="004A177F">
            <w:pPr>
              <w:tabs>
                <w:tab w:val="left" w:pos="567"/>
                <w:tab w:val="left" w:pos="1710"/>
              </w:tabs>
              <w:ind w:left="70"/>
              <w:jc w:val="center"/>
              <w:rPr>
                <w:rFonts w:ascii="AngsanaNew" w:hAnsi="AngsanaNew" w:cs="AngsanaNew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11414BDB" w14:textId="77777777" w:rsidR="00DF1D67" w:rsidRPr="00302F84" w:rsidRDefault="00DF1D67" w:rsidP="004A177F">
            <w:pPr>
              <w:tabs>
                <w:tab w:val="left" w:pos="567"/>
                <w:tab w:val="left" w:pos="1710"/>
              </w:tabs>
              <w:ind w:left="70"/>
              <w:jc w:val="center"/>
              <w:rPr>
                <w:rFonts w:ascii="AngsanaNew" w:hAnsi="AngsanaNew" w:cs="AngsanaNew"/>
                <w:sz w:val="30"/>
                <w:szCs w:val="30"/>
              </w:rPr>
            </w:pPr>
          </w:p>
        </w:tc>
        <w:tc>
          <w:tcPr>
            <w:tcW w:w="1706" w:type="dxa"/>
            <w:shd w:val="clear" w:color="auto" w:fill="auto"/>
          </w:tcPr>
          <w:p w14:paraId="1107CD7A" w14:textId="77777777" w:rsidR="00DF1D67" w:rsidRPr="00302F84" w:rsidRDefault="00DF1D67" w:rsidP="004A177F">
            <w:pPr>
              <w:tabs>
                <w:tab w:val="left" w:pos="567"/>
                <w:tab w:val="left" w:pos="1710"/>
              </w:tabs>
              <w:ind w:left="70" w:right="-90"/>
              <w:jc w:val="center"/>
              <w:rPr>
                <w:rFonts w:ascii="AngsanaNew" w:hAnsi="AngsanaNew" w:cs="AngsanaNew"/>
                <w:sz w:val="30"/>
                <w:szCs w:val="30"/>
              </w:rPr>
            </w:pPr>
          </w:p>
        </w:tc>
      </w:tr>
      <w:tr w:rsidR="00C728F5" w14:paraId="410C60CA" w14:textId="77777777" w:rsidTr="00B859DF">
        <w:tc>
          <w:tcPr>
            <w:tcW w:w="5623" w:type="dxa"/>
            <w:shd w:val="clear" w:color="auto" w:fill="auto"/>
          </w:tcPr>
          <w:p w14:paraId="27073B2A" w14:textId="77777777" w:rsidR="00C728F5" w:rsidRPr="00302F84" w:rsidRDefault="00C728F5" w:rsidP="004A177F">
            <w:pPr>
              <w:tabs>
                <w:tab w:val="left" w:pos="567"/>
                <w:tab w:val="left" w:pos="1710"/>
              </w:tabs>
              <w:ind w:left="70"/>
              <w:jc w:val="thaiDistribute"/>
              <w:rPr>
                <w:rFonts w:ascii="AngsanaNew" w:hAnsi="AngsanaNew" w:cs="AngsanaNew"/>
                <w:b/>
                <w:bCs/>
                <w:sz w:val="30"/>
                <w:szCs w:val="30"/>
                <w:cs/>
              </w:rPr>
            </w:pPr>
            <w:r w:rsidRPr="00302F84">
              <w:rPr>
                <w:rFonts w:ascii="AngsanaNew" w:hAnsi="AngsanaNew" w:cs="AngsanaNew"/>
                <w:sz w:val="30"/>
                <w:szCs w:val="30"/>
                <w:cs/>
              </w:rPr>
              <w:t>ใบอนุญาตให้ใช้คลื่นความถี่และประกอบกิจการโทรทัศน์</w:t>
            </w:r>
          </w:p>
        </w:tc>
        <w:tc>
          <w:tcPr>
            <w:tcW w:w="1600" w:type="dxa"/>
            <w:shd w:val="clear" w:color="auto" w:fill="auto"/>
          </w:tcPr>
          <w:p w14:paraId="5B759166" w14:textId="51FD2FEC" w:rsidR="00C728F5" w:rsidRPr="00D6604E" w:rsidRDefault="00C728F5" w:rsidP="004A1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70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9" w:type="dxa"/>
            <w:shd w:val="clear" w:color="auto" w:fill="auto"/>
          </w:tcPr>
          <w:p w14:paraId="4857D969" w14:textId="77777777" w:rsidR="00C728F5" w:rsidRPr="00302F84" w:rsidRDefault="00C728F5" w:rsidP="004A177F">
            <w:pPr>
              <w:tabs>
                <w:tab w:val="left" w:pos="567"/>
                <w:tab w:val="left" w:pos="1710"/>
              </w:tabs>
              <w:ind w:left="70"/>
              <w:jc w:val="center"/>
              <w:rPr>
                <w:rFonts w:ascii="AngsanaNew" w:hAnsi="AngsanaNew" w:cs="AngsanaNew"/>
                <w:sz w:val="30"/>
                <w:szCs w:val="30"/>
              </w:rPr>
            </w:pPr>
          </w:p>
        </w:tc>
        <w:tc>
          <w:tcPr>
            <w:tcW w:w="1706" w:type="dxa"/>
            <w:shd w:val="clear" w:color="auto" w:fill="auto"/>
          </w:tcPr>
          <w:p w14:paraId="6D3C6570" w14:textId="77777777" w:rsidR="00C728F5" w:rsidRPr="00D6604E" w:rsidRDefault="00C728F5" w:rsidP="004A1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40" w:lineRule="auto"/>
              <w:ind w:left="70"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560,740</w:t>
            </w:r>
          </w:p>
        </w:tc>
      </w:tr>
      <w:tr w:rsidR="00C728F5" w14:paraId="3E92AF6D" w14:textId="77777777" w:rsidTr="00B859DF">
        <w:tc>
          <w:tcPr>
            <w:tcW w:w="5623" w:type="dxa"/>
            <w:shd w:val="clear" w:color="auto" w:fill="auto"/>
          </w:tcPr>
          <w:p w14:paraId="12E9FCD4" w14:textId="77777777" w:rsidR="00C728F5" w:rsidRPr="00302F84" w:rsidRDefault="00C728F5" w:rsidP="004A177F">
            <w:pPr>
              <w:autoSpaceDE w:val="0"/>
              <w:autoSpaceDN w:val="0"/>
              <w:adjustRightInd w:val="0"/>
              <w:ind w:left="70"/>
              <w:rPr>
                <w:rFonts w:ascii="AngsanaNew" w:hAnsi="AngsanaNew" w:cs="AngsanaNew"/>
                <w:sz w:val="30"/>
                <w:szCs w:val="30"/>
                <w:cs/>
              </w:rPr>
            </w:pPr>
            <w:r w:rsidRPr="00302F84">
              <w:rPr>
                <w:rFonts w:ascii="AngsanaNew" w:hAnsi="AngsanaNew" w:cs="AngsanaNew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600" w:type="dxa"/>
            <w:shd w:val="clear" w:color="auto" w:fill="auto"/>
          </w:tcPr>
          <w:p w14:paraId="35950385" w14:textId="79244C5E" w:rsidR="00C728F5" w:rsidRPr="00D6604E" w:rsidRDefault="00C728F5" w:rsidP="004A1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70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9" w:type="dxa"/>
            <w:shd w:val="clear" w:color="auto" w:fill="auto"/>
          </w:tcPr>
          <w:p w14:paraId="30B4C921" w14:textId="77777777" w:rsidR="00C728F5" w:rsidRPr="00302F84" w:rsidRDefault="00C728F5" w:rsidP="004A177F">
            <w:pPr>
              <w:tabs>
                <w:tab w:val="left" w:pos="567"/>
                <w:tab w:val="left" w:pos="1710"/>
              </w:tabs>
              <w:ind w:left="70"/>
              <w:jc w:val="center"/>
              <w:rPr>
                <w:rFonts w:ascii="AngsanaNew" w:hAnsi="AngsanaNew" w:cs="AngsanaNew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</w:tcBorders>
            <w:shd w:val="clear" w:color="auto" w:fill="auto"/>
          </w:tcPr>
          <w:p w14:paraId="2294B93A" w14:textId="77777777" w:rsidR="00C728F5" w:rsidRPr="00D6604E" w:rsidRDefault="00C728F5" w:rsidP="004A1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40" w:lineRule="auto"/>
              <w:ind w:left="70"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6,660</w:t>
            </w:r>
          </w:p>
        </w:tc>
      </w:tr>
      <w:tr w:rsidR="00C728F5" w14:paraId="71A33C5E" w14:textId="77777777" w:rsidTr="00B859DF">
        <w:tc>
          <w:tcPr>
            <w:tcW w:w="5623" w:type="dxa"/>
            <w:shd w:val="clear" w:color="auto" w:fill="auto"/>
          </w:tcPr>
          <w:p w14:paraId="1C60BBC5" w14:textId="77777777" w:rsidR="00C728F5" w:rsidRPr="00302F84" w:rsidRDefault="00C728F5" w:rsidP="004A177F">
            <w:pPr>
              <w:autoSpaceDE w:val="0"/>
              <w:autoSpaceDN w:val="0"/>
              <w:adjustRightInd w:val="0"/>
              <w:ind w:left="70"/>
              <w:rPr>
                <w:rFonts w:ascii="AngsanaNew" w:hAnsi="AngsanaNew" w:cs="AngsanaNew"/>
                <w:b/>
                <w:bCs/>
                <w:sz w:val="30"/>
                <w:szCs w:val="30"/>
                <w:cs/>
              </w:rPr>
            </w:pPr>
            <w:r w:rsidRPr="00302F84">
              <w:rPr>
                <w:rFonts w:ascii="AngsanaNew" w:hAnsi="AngsanaNew" w:cs="Angsana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00" w:type="dxa"/>
            <w:shd w:val="clear" w:color="auto" w:fill="auto"/>
          </w:tcPr>
          <w:p w14:paraId="46103FDF" w14:textId="0092B7F9" w:rsidR="00C728F5" w:rsidRPr="00D6604E" w:rsidRDefault="00C728F5" w:rsidP="004A1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70" w:righ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69" w:type="dxa"/>
            <w:shd w:val="clear" w:color="auto" w:fill="auto"/>
          </w:tcPr>
          <w:p w14:paraId="786F168A" w14:textId="77777777" w:rsidR="00C728F5" w:rsidRPr="00D6604E" w:rsidRDefault="00C728F5" w:rsidP="004A177F">
            <w:pPr>
              <w:tabs>
                <w:tab w:val="left" w:pos="567"/>
                <w:tab w:val="left" w:pos="1710"/>
              </w:tabs>
              <w:ind w:left="70"/>
              <w:jc w:val="center"/>
              <w:rPr>
                <w:rFonts w:ascii="AngsanaNew" w:hAnsi="AngsanaNew" w:cs="AngsanaNew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C0A5BE" w14:textId="77777777" w:rsidR="00C728F5" w:rsidRPr="00D6604E" w:rsidRDefault="00C728F5" w:rsidP="004A1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40" w:lineRule="auto"/>
              <w:ind w:left="70" w:righ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567,400</w:t>
            </w:r>
          </w:p>
        </w:tc>
      </w:tr>
    </w:tbl>
    <w:p w14:paraId="0924A021" w14:textId="5D1FD93E" w:rsidR="00BE1B01" w:rsidRPr="000C53CA" w:rsidRDefault="00BE1B01" w:rsidP="00BE1B0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7"/>
        <w:jc w:val="thaiDistribute"/>
        <w:outlineLvl w:val="0"/>
        <w:rPr>
          <w:rFonts w:ascii="Angsana New" w:hAnsi="Angsana New"/>
          <w:b/>
          <w:bCs/>
          <w:sz w:val="22"/>
        </w:rPr>
      </w:pPr>
    </w:p>
    <w:p w14:paraId="29DE15C3" w14:textId="0EF8C5DC" w:rsidR="00BE1B01" w:rsidRDefault="00BE1B01" w:rsidP="004A177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630"/>
        <w:jc w:val="thaiDistribute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ตามที่กล่าว</w:t>
      </w:r>
      <w:r w:rsidR="00B859DF">
        <w:rPr>
          <w:rFonts w:ascii="Angsana New" w:hAnsi="Angsana New" w:hint="cs"/>
          <w:sz w:val="30"/>
          <w:szCs w:val="30"/>
          <w:cs/>
        </w:rPr>
        <w:t>ไว้</w:t>
      </w:r>
      <w:r>
        <w:rPr>
          <w:rFonts w:ascii="Angsana New" w:hAnsi="Angsana New" w:hint="cs"/>
          <w:sz w:val="30"/>
          <w:szCs w:val="30"/>
          <w:cs/>
        </w:rPr>
        <w:t xml:space="preserve">ในหมายเหตุประกอบงบการเงินข้อ </w:t>
      </w:r>
      <w:r>
        <w:rPr>
          <w:rFonts w:ascii="Angsana New" w:hAnsi="Angsana New"/>
          <w:sz w:val="30"/>
          <w:szCs w:val="30"/>
        </w:rPr>
        <w:t>37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25D39">
        <w:rPr>
          <w:rFonts w:ascii="Angsana New" w:hAnsi="Angsana New"/>
          <w:sz w:val="30"/>
          <w:szCs w:val="30"/>
          <w:cs/>
        </w:rPr>
        <w:t xml:space="preserve">คณะรักษาความสงบแห่งชาติ (“คสช.”) ออกคำสั่งที่ </w:t>
      </w:r>
      <w:r>
        <w:rPr>
          <w:rFonts w:ascii="Angsana New" w:hAnsi="Angsana New"/>
          <w:sz w:val="30"/>
          <w:szCs w:val="30"/>
        </w:rPr>
        <w:t>4</w:t>
      </w:r>
      <w:r w:rsidRPr="00825D39">
        <w:rPr>
          <w:rFonts w:ascii="Angsana New" w:hAnsi="Angsana New"/>
          <w:sz w:val="30"/>
          <w:szCs w:val="30"/>
          <w:cs/>
        </w:rPr>
        <w:t>/256</w:t>
      </w:r>
      <w:r>
        <w:rPr>
          <w:rFonts w:ascii="Angsana New" w:hAnsi="Angsana New"/>
          <w:sz w:val="30"/>
          <w:szCs w:val="30"/>
        </w:rPr>
        <w:t>2</w:t>
      </w:r>
      <w:r w:rsidRPr="00825D39">
        <w:rPr>
          <w:rFonts w:ascii="Angsana New" w:hAnsi="Angsana New"/>
          <w:sz w:val="30"/>
          <w:szCs w:val="30"/>
          <w:cs/>
        </w:rPr>
        <w:t xml:space="preserve"> </w:t>
      </w:r>
      <w:r w:rsidRPr="002B6E79">
        <w:rPr>
          <w:rFonts w:ascii="Angsana New" w:hAnsi="Angsana New" w:hint="cs"/>
          <w:sz w:val="30"/>
          <w:szCs w:val="30"/>
          <w:cs/>
        </w:rPr>
        <w:t>เรื่อง มาตรการแก้ไขปัญหาการประกอบกิจการโทรทัศน์และกิจการโทรคมนาคม ในการนี้</w:t>
      </w:r>
      <w:r w:rsidR="0046797F" w:rsidRPr="002B6E79">
        <w:rPr>
          <w:rFonts w:ascii="Angsana New" w:hAnsi="Angsana New" w:hint="cs"/>
          <w:sz w:val="30"/>
          <w:szCs w:val="30"/>
          <w:cs/>
        </w:rPr>
        <w:t xml:space="preserve"> </w:t>
      </w:r>
      <w:r w:rsidR="002B6E79" w:rsidRPr="002B6E79">
        <w:rPr>
          <w:rFonts w:ascii="Angsana New" w:hAnsi="Angsana New"/>
          <w:sz w:val="30"/>
          <w:szCs w:val="30"/>
          <w:cs/>
        </w:rPr>
        <w:t xml:space="preserve">บริษัท เอ็นบีซี </w:t>
      </w:r>
      <w:r w:rsidR="002B6E79">
        <w:rPr>
          <w:rFonts w:ascii="Angsana New" w:hAnsi="Angsana New"/>
          <w:sz w:val="30"/>
          <w:szCs w:val="30"/>
          <w:cs/>
        </w:rPr>
        <w:br/>
      </w:r>
      <w:r w:rsidR="002B6E79" w:rsidRPr="002B6E79">
        <w:rPr>
          <w:rFonts w:ascii="Angsana New" w:hAnsi="Angsana New"/>
          <w:sz w:val="30"/>
          <w:szCs w:val="30"/>
          <w:cs/>
        </w:rPr>
        <w:t>เน็กซ์ วิชั่น จำกัด</w:t>
      </w:r>
      <w:r w:rsidRPr="00222859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ไม่มีความประสงค์จะคืนใบอนุญาต</w:t>
      </w:r>
      <w:r w:rsidR="00D614AD">
        <w:rPr>
          <w:rFonts w:ascii="Angsana New" w:hAnsi="Angsana New" w:hint="cs"/>
          <w:sz w:val="30"/>
          <w:szCs w:val="30"/>
          <w:cs/>
        </w:rPr>
        <w:t xml:space="preserve"> ดังนั้น</w:t>
      </w:r>
      <w:r w:rsidR="002B6E79" w:rsidRPr="002B6E79">
        <w:rPr>
          <w:rFonts w:ascii="Angsana New" w:hAnsi="Angsana New"/>
          <w:sz w:val="30"/>
          <w:szCs w:val="30"/>
          <w:cs/>
        </w:rPr>
        <w:t>บริษัท เอ็นบีซี เน็กซ์ วิชั่น จำกัด</w:t>
      </w:r>
      <w:r w:rsidRPr="00222859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จึงได้รับยกเว้นค่าธรรมเนียมใบอนุญาตตลอดจนการสนับสนุนค่าใช้จ่ายในการเช่าใช้โครงข่ายโทรทัศน์และประโยชน์อื่นๆ </w:t>
      </w:r>
      <w:r w:rsidR="002B6E79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>ในการนี้</w:t>
      </w:r>
      <w:r w:rsidR="0046797F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ผู้บริหารได้ทดสอบการด้อยค่าของใบอนุญาตและสินทรัพย์ที่เกี่ยวข้องกับใบอนุญาตโดยพิจารณามูลค่าที่คาดว่าจะได้รับคืนจากมูล</w:t>
      </w:r>
      <w:r w:rsidR="00981578">
        <w:rPr>
          <w:rFonts w:ascii="Angsana New" w:hAnsi="Angsana New" w:hint="cs"/>
          <w:sz w:val="30"/>
          <w:szCs w:val="30"/>
          <w:cs/>
        </w:rPr>
        <w:t>ค่า</w:t>
      </w:r>
      <w:r>
        <w:rPr>
          <w:rFonts w:ascii="Angsana New" w:hAnsi="Angsana New" w:hint="cs"/>
          <w:sz w:val="30"/>
          <w:szCs w:val="30"/>
          <w:cs/>
        </w:rPr>
        <w:t>จากการใช้รวมประโยชน์ที่ได้รับตามประกาศ</w:t>
      </w:r>
      <w:r w:rsidR="004B5F0B">
        <w:rPr>
          <w:rFonts w:ascii="Angsana New" w:hAnsi="Angsana New" w:hint="cs"/>
          <w:sz w:val="30"/>
          <w:szCs w:val="30"/>
          <w:cs/>
        </w:rPr>
        <w:t>ของ</w:t>
      </w:r>
      <w:r w:rsidR="004B5F0B" w:rsidRPr="00825D39">
        <w:rPr>
          <w:rFonts w:ascii="Angsana New" w:hAnsi="Angsana New"/>
          <w:sz w:val="30"/>
          <w:szCs w:val="30"/>
          <w:cs/>
        </w:rPr>
        <w:t xml:space="preserve"> </w:t>
      </w:r>
      <w:r w:rsidRPr="00825D39">
        <w:rPr>
          <w:rFonts w:ascii="Angsana New" w:hAnsi="Angsana New"/>
          <w:sz w:val="30"/>
          <w:szCs w:val="30"/>
          <w:cs/>
        </w:rPr>
        <w:t>คสช.</w:t>
      </w:r>
      <w:r w:rsidR="004B5F0B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ข้างต้น ผู้บริหารพบว่ามูลค่าที่คาดว่าจะได้รับคืนสูงกว่ามูลค่าตามบัญชี ดังนั้น กลุ่มบริษัทจึงพิจารณากลับรายการขาดทุน</w:t>
      </w:r>
      <w:r w:rsidR="00D614AD">
        <w:rPr>
          <w:rFonts w:ascii="Angsana New" w:hAnsi="Angsana New" w:hint="cs"/>
          <w:sz w:val="30"/>
          <w:szCs w:val="30"/>
          <w:cs/>
        </w:rPr>
        <w:t>จาก</w:t>
      </w:r>
      <w:r>
        <w:rPr>
          <w:rFonts w:ascii="Angsana New" w:hAnsi="Angsana New" w:hint="cs"/>
          <w:sz w:val="30"/>
          <w:szCs w:val="30"/>
          <w:cs/>
        </w:rPr>
        <w:t xml:space="preserve">การด้อยค่าของใบอนุญาตในงบการเงินรวมสำหรับปีสิ้นสุดวันที่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 xml:space="preserve">2561 </w:t>
      </w:r>
      <w:r>
        <w:rPr>
          <w:rFonts w:ascii="Angsana New" w:hAnsi="Angsana New" w:hint="cs"/>
          <w:sz w:val="30"/>
          <w:szCs w:val="30"/>
          <w:cs/>
        </w:rPr>
        <w:t>เป็นจำนวน</w:t>
      </w:r>
      <w:r w:rsidR="0046797F">
        <w:rPr>
          <w:rFonts w:ascii="Angsana New" w:hAnsi="Angsana New" w:hint="cs"/>
          <w:sz w:val="30"/>
          <w:szCs w:val="30"/>
          <w:cs/>
        </w:rPr>
        <w:t>เงิน</w:t>
      </w:r>
      <w:r w:rsidR="000C53CA">
        <w:rPr>
          <w:rFonts w:ascii="Angsana New" w:hAnsi="Angsana New"/>
          <w:sz w:val="30"/>
          <w:szCs w:val="30"/>
        </w:rPr>
        <w:t xml:space="preserve"> 486.70 </w:t>
      </w:r>
      <w:r>
        <w:rPr>
          <w:rFonts w:ascii="Angsana New" w:hAnsi="Angsana New" w:hint="cs"/>
          <w:sz w:val="30"/>
          <w:szCs w:val="30"/>
          <w:cs/>
        </w:rPr>
        <w:t>ล้านบาท</w:t>
      </w:r>
    </w:p>
    <w:p w14:paraId="57F57F44" w14:textId="77777777" w:rsidR="00BE1B01" w:rsidRPr="000560C8" w:rsidRDefault="00BE1B01" w:rsidP="00BE1B0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7"/>
        <w:jc w:val="thaiDistribute"/>
        <w:outlineLvl w:val="0"/>
        <w:rPr>
          <w:rFonts w:ascii="Angsana New" w:hAnsi="Angsana New"/>
          <w:b/>
          <w:bCs/>
          <w:sz w:val="16"/>
          <w:szCs w:val="16"/>
        </w:rPr>
      </w:pPr>
    </w:p>
    <w:p w14:paraId="7780A179" w14:textId="6D08E420" w:rsidR="005C797C" w:rsidRPr="00B75C63" w:rsidRDefault="005C797C" w:rsidP="00FF4F01">
      <w:pPr>
        <w:pStyle w:val="ListParagraph"/>
        <w:pageBreakBefore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7" w:hanging="403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B75C63"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ภาษีเงินได้รอการตัดบัญชี</w:t>
      </w:r>
    </w:p>
    <w:p w14:paraId="1CBFA262" w14:textId="77777777" w:rsidR="005C797C" w:rsidRPr="00C32C7F" w:rsidRDefault="005C797C" w:rsidP="006D01E6">
      <w:pPr>
        <w:pStyle w:val="a"/>
        <w:tabs>
          <w:tab w:val="clear" w:pos="1080"/>
        </w:tabs>
        <w:ind w:left="567"/>
        <w:jc w:val="thaiDistribute"/>
        <w:rPr>
          <w:rFonts w:ascii="Angsana New" w:hAnsi="Angsana New" w:cs="Angsana New"/>
          <w:b/>
          <w:bCs/>
          <w:lang w:val="en-US"/>
        </w:rPr>
      </w:pPr>
    </w:p>
    <w:p w14:paraId="7EC55427" w14:textId="77777777" w:rsidR="00E81158" w:rsidRPr="00C32C7F" w:rsidRDefault="005C797C" w:rsidP="006D01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sz w:val="30"/>
          <w:szCs w:val="30"/>
        </w:rPr>
      </w:pPr>
      <w:r w:rsidRPr="00C32C7F">
        <w:rPr>
          <w:sz w:val="30"/>
          <w:szCs w:val="30"/>
          <w:cs/>
        </w:rPr>
        <w:t>สินทรัพย์และหนี้สินภาษีเงินได้รอการตัดบัญชี</w:t>
      </w:r>
      <w:r w:rsidRPr="00C32C7F">
        <w:rPr>
          <w:rFonts w:hint="cs"/>
          <w:sz w:val="30"/>
          <w:szCs w:val="30"/>
          <w:cs/>
        </w:rPr>
        <w:t xml:space="preserve"> </w:t>
      </w:r>
      <w:r w:rsidRPr="00C32C7F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C32C7F">
        <w:rPr>
          <w:rFonts w:ascii="Angsana New" w:hAnsi="Angsana New"/>
          <w:sz w:val="30"/>
          <w:szCs w:val="30"/>
        </w:rPr>
        <w:t xml:space="preserve">31 </w:t>
      </w:r>
      <w:r w:rsidRPr="00C32C7F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C32C7F">
        <w:rPr>
          <w:rFonts w:hint="cs"/>
          <w:sz w:val="30"/>
          <w:szCs w:val="30"/>
          <w:cs/>
        </w:rPr>
        <w:t>มี</w:t>
      </w:r>
      <w:r w:rsidRPr="00C32C7F">
        <w:rPr>
          <w:sz w:val="30"/>
          <w:szCs w:val="30"/>
          <w:cs/>
        </w:rPr>
        <w:t>ดังนี้</w:t>
      </w:r>
    </w:p>
    <w:p w14:paraId="733A521A" w14:textId="77777777" w:rsidR="00E81158" w:rsidRPr="00C32C7F" w:rsidRDefault="00E81158" w:rsidP="000D0888">
      <w:pPr>
        <w:pStyle w:val="a"/>
        <w:tabs>
          <w:tab w:val="clear" w:pos="1080"/>
        </w:tabs>
        <w:ind w:left="567"/>
        <w:jc w:val="thaiDistribute"/>
        <w:rPr>
          <w:rFonts w:ascii="Angsana New" w:hAnsi="Angsana New" w:cs="Angsana New"/>
          <w:b/>
          <w:bCs/>
          <w:lang w:val="en-US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79"/>
        <w:gridCol w:w="1046"/>
        <w:gridCol w:w="17"/>
        <w:gridCol w:w="270"/>
        <w:gridCol w:w="1066"/>
        <w:gridCol w:w="246"/>
        <w:gridCol w:w="1038"/>
        <w:gridCol w:w="257"/>
        <w:gridCol w:w="1070"/>
      </w:tblGrid>
      <w:tr w:rsidR="005C797C" w:rsidRPr="002C3617" w14:paraId="5D810954" w14:textId="77777777" w:rsidTr="00B220CF">
        <w:trPr>
          <w:trHeight w:val="394"/>
        </w:trPr>
        <w:tc>
          <w:tcPr>
            <w:tcW w:w="2274" w:type="pct"/>
          </w:tcPr>
          <w:p w14:paraId="1F6CAC0E" w14:textId="77777777" w:rsidR="005C797C" w:rsidRPr="002C3617" w:rsidRDefault="005C797C" w:rsidP="0062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26" w:type="pct"/>
            <w:gridSpan w:val="8"/>
          </w:tcPr>
          <w:p w14:paraId="27114B43" w14:textId="77777777" w:rsidR="005C797C" w:rsidRPr="008B4666" w:rsidRDefault="005C797C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6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C797C" w:rsidRPr="002C3617" w14:paraId="493323DE" w14:textId="77777777" w:rsidTr="00456410">
        <w:trPr>
          <w:trHeight w:val="394"/>
        </w:trPr>
        <w:tc>
          <w:tcPr>
            <w:tcW w:w="2274" w:type="pct"/>
          </w:tcPr>
          <w:p w14:paraId="3A4FBA00" w14:textId="77777777" w:rsidR="005C797C" w:rsidRPr="002C3617" w:rsidRDefault="005C797C" w:rsidP="00624FA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305" w:type="pct"/>
            <w:gridSpan w:val="4"/>
          </w:tcPr>
          <w:p w14:paraId="1F9F6DB7" w14:textId="77777777" w:rsidR="005C797C" w:rsidRPr="00C05F0E" w:rsidRDefault="005C797C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05F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34" w:type="pct"/>
          </w:tcPr>
          <w:p w14:paraId="4240C58B" w14:textId="77777777" w:rsidR="005C797C" w:rsidRPr="00C05F0E" w:rsidRDefault="005C797C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pct"/>
            <w:gridSpan w:val="3"/>
          </w:tcPr>
          <w:p w14:paraId="49E74AF3" w14:textId="77777777" w:rsidR="005C797C" w:rsidRPr="00C05F0E" w:rsidRDefault="005C797C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5F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C728F5" w:rsidRPr="002C3617" w14:paraId="7EC1CB0F" w14:textId="77777777" w:rsidTr="00456410">
        <w:trPr>
          <w:trHeight w:val="394"/>
        </w:trPr>
        <w:tc>
          <w:tcPr>
            <w:tcW w:w="2274" w:type="pct"/>
          </w:tcPr>
          <w:p w14:paraId="49F3E273" w14:textId="77777777" w:rsidR="00C728F5" w:rsidRPr="002C3617" w:rsidRDefault="00C728F5" w:rsidP="00C728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578" w:type="pct"/>
            <w:gridSpan w:val="2"/>
          </w:tcPr>
          <w:p w14:paraId="2C4337B6" w14:textId="1850A0E0" w:rsidR="00C728F5" w:rsidRPr="00F27981" w:rsidRDefault="007720BB" w:rsidP="00772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7" w:type="pct"/>
          </w:tcPr>
          <w:p w14:paraId="29BD041B" w14:textId="77777777" w:rsidR="00C728F5" w:rsidRPr="00F27981" w:rsidRDefault="00C728F5" w:rsidP="00C728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5353421F" w14:textId="7F3C7FC8" w:rsidR="00C728F5" w:rsidRPr="00F27981" w:rsidRDefault="007720BB" w:rsidP="00C728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34" w:type="pct"/>
          </w:tcPr>
          <w:p w14:paraId="3C1C6F96" w14:textId="77777777" w:rsidR="00C728F5" w:rsidRPr="00F27981" w:rsidRDefault="00C728F5" w:rsidP="00C728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29F19C8B" w14:textId="1877438B" w:rsidR="00C728F5" w:rsidRPr="00F27981" w:rsidRDefault="007720BB" w:rsidP="00C728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0" w:type="pct"/>
          </w:tcPr>
          <w:p w14:paraId="350F4C2D" w14:textId="77777777" w:rsidR="00C728F5" w:rsidRPr="002C3617" w:rsidRDefault="00C728F5" w:rsidP="00C728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26EA1F5C" w14:textId="44E6571D" w:rsidR="00C728F5" w:rsidRPr="002C3617" w:rsidRDefault="007720BB" w:rsidP="00C728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C728F5" w:rsidRPr="002C3617" w14:paraId="0BE13941" w14:textId="77777777" w:rsidTr="00B220CF">
        <w:trPr>
          <w:trHeight w:val="410"/>
        </w:trPr>
        <w:tc>
          <w:tcPr>
            <w:tcW w:w="2274" w:type="pct"/>
          </w:tcPr>
          <w:p w14:paraId="6B97F8F4" w14:textId="77777777" w:rsidR="00C728F5" w:rsidRPr="002C3617" w:rsidRDefault="00C728F5" w:rsidP="00C728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6" w:type="pct"/>
            <w:gridSpan w:val="8"/>
          </w:tcPr>
          <w:p w14:paraId="4036A83E" w14:textId="77777777" w:rsidR="00C728F5" w:rsidRPr="00F27981" w:rsidRDefault="00C728F5" w:rsidP="00C728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798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728F5" w:rsidRPr="00A5316F" w14:paraId="27D497DC" w14:textId="77777777" w:rsidTr="00456410">
        <w:trPr>
          <w:trHeight w:val="291"/>
        </w:trPr>
        <w:tc>
          <w:tcPr>
            <w:tcW w:w="2274" w:type="pct"/>
          </w:tcPr>
          <w:p w14:paraId="5A5E2736" w14:textId="77777777" w:rsidR="00C728F5" w:rsidRPr="00A5316F" w:rsidRDefault="00C728F5" w:rsidP="00C72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A5316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569" w:type="pct"/>
          </w:tcPr>
          <w:p w14:paraId="69133016" w14:textId="4DB30DDB" w:rsidR="00C728F5" w:rsidRPr="00A5316F" w:rsidRDefault="00384D2D" w:rsidP="00384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6" w:type="pct"/>
            <w:gridSpan w:val="2"/>
          </w:tcPr>
          <w:p w14:paraId="2028A44B" w14:textId="77777777" w:rsidR="00C728F5" w:rsidRPr="00A5316F" w:rsidRDefault="00C728F5" w:rsidP="00C728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57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5233A517" w14:textId="77777777" w:rsidR="00C728F5" w:rsidRPr="00A5316F" w:rsidRDefault="00C728F5" w:rsidP="00C728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104,000</w:t>
            </w:r>
          </w:p>
        </w:tc>
        <w:tc>
          <w:tcPr>
            <w:tcW w:w="134" w:type="pct"/>
          </w:tcPr>
          <w:p w14:paraId="22514703" w14:textId="77777777" w:rsidR="00C728F5" w:rsidRPr="00A5316F" w:rsidRDefault="00C728F5" w:rsidP="00C728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57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231E07E5" w14:textId="1F36C4BB" w:rsidR="00C728F5" w:rsidRPr="00A5316F" w:rsidRDefault="002D282F" w:rsidP="00F153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56410">
              <w:rPr>
                <w:rFonts w:ascii="Angsana New" w:hAnsi="Angsana New"/>
                <w:sz w:val="30"/>
                <w:szCs w:val="30"/>
              </w:rPr>
              <w:t>8,051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0" w:type="pct"/>
          </w:tcPr>
          <w:p w14:paraId="5221B2CF" w14:textId="77777777" w:rsidR="00C728F5" w:rsidRPr="00A5316F" w:rsidRDefault="00C728F5" w:rsidP="00C728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  <w:tab w:val="decimal" w:pos="836"/>
                <w:tab w:val="decimal" w:pos="967"/>
              </w:tabs>
              <w:spacing w:after="0" w:line="240" w:lineRule="auto"/>
              <w:ind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71D58823" w14:textId="32E9119C" w:rsidR="00C728F5" w:rsidRPr="00A5316F" w:rsidRDefault="002D282F" w:rsidP="00C728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728F5">
              <w:rPr>
                <w:rFonts w:ascii="Angsana New" w:hAnsi="Angsana New"/>
                <w:sz w:val="30"/>
                <w:szCs w:val="30"/>
              </w:rPr>
              <w:t>57,913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56410" w:rsidRPr="00A5316F" w14:paraId="1C8E9D76" w14:textId="77777777" w:rsidTr="00456410">
        <w:trPr>
          <w:trHeight w:val="291"/>
        </w:trPr>
        <w:tc>
          <w:tcPr>
            <w:tcW w:w="2274" w:type="pct"/>
          </w:tcPr>
          <w:p w14:paraId="21D29131" w14:textId="77777777" w:rsidR="00456410" w:rsidRPr="00A5316F" w:rsidRDefault="00456410" w:rsidP="00456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5316F">
              <w:rPr>
                <w:rFonts w:ascii="Angsana New" w:hAnsi="Angsana New" w:hint="cs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2618B61B" w14:textId="79418353" w:rsidR="00456410" w:rsidRPr="00A5316F" w:rsidRDefault="00456410" w:rsidP="00456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6" w:type="pct"/>
            <w:gridSpan w:val="2"/>
          </w:tcPr>
          <w:p w14:paraId="1D0EF138" w14:textId="77777777" w:rsidR="00456410" w:rsidRPr="00A5316F" w:rsidRDefault="00456410" w:rsidP="00456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57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6148A8CA" w14:textId="60E5D124" w:rsidR="00456410" w:rsidRPr="00A5316F" w:rsidRDefault="00B33BFE" w:rsidP="00456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56410">
              <w:rPr>
                <w:rFonts w:ascii="Angsana New" w:hAnsi="Angsana New"/>
                <w:sz w:val="30"/>
                <w:szCs w:val="30"/>
              </w:rPr>
              <w:t>26,683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4" w:type="pct"/>
          </w:tcPr>
          <w:p w14:paraId="3B80371B" w14:textId="77777777" w:rsidR="00456410" w:rsidRPr="00A5316F" w:rsidRDefault="00456410" w:rsidP="00456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57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40CEEBF6" w14:textId="0E718D6A" w:rsidR="00456410" w:rsidRPr="00A5316F" w:rsidRDefault="00456410" w:rsidP="008134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5D3F1E72" w14:textId="77777777" w:rsidR="00456410" w:rsidRPr="00A5316F" w:rsidRDefault="00456410" w:rsidP="00456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  <w:tab w:val="decimal" w:pos="864"/>
              </w:tabs>
              <w:spacing w:after="0" w:line="240" w:lineRule="auto"/>
              <w:ind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597FF2B3" w14:textId="0DD347E8" w:rsidR="00456410" w:rsidRPr="00A5316F" w:rsidRDefault="00456410" w:rsidP="00456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26,683</w:t>
            </w:r>
          </w:p>
        </w:tc>
      </w:tr>
      <w:tr w:rsidR="00185B32" w:rsidRPr="00A5316F" w14:paraId="2CEA18FD" w14:textId="77777777" w:rsidTr="00456410">
        <w:trPr>
          <w:trHeight w:val="394"/>
        </w:trPr>
        <w:tc>
          <w:tcPr>
            <w:tcW w:w="2274" w:type="pct"/>
          </w:tcPr>
          <w:p w14:paraId="263B88F1" w14:textId="77777777" w:rsidR="00185B32" w:rsidRPr="002A5404" w:rsidRDefault="00185B32" w:rsidP="00185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</w:pPr>
            <w:r w:rsidRPr="002A5404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>สินทรัพย์</w:t>
            </w:r>
            <w:r w:rsidRPr="002A5404"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  <w:t xml:space="preserve"> </w:t>
            </w:r>
            <w:r w:rsidRPr="002A5404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 xml:space="preserve">(หนี้สิน) ภาษีเงินได้รอการตัดบัญชีสุทธิ </w:t>
            </w: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55014D8E" w14:textId="06B4FB8A" w:rsidR="00185B32" w:rsidRPr="00287795" w:rsidRDefault="00185B32" w:rsidP="00185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8779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6" w:type="pct"/>
            <w:gridSpan w:val="2"/>
          </w:tcPr>
          <w:p w14:paraId="2E092FC8" w14:textId="77777777" w:rsidR="00185B32" w:rsidRPr="00A5316F" w:rsidRDefault="00185B32" w:rsidP="00185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57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317AD46A" w14:textId="77777777" w:rsidR="00185B32" w:rsidRPr="00A5316F" w:rsidRDefault="00185B32" w:rsidP="00185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77,317</w:t>
            </w:r>
          </w:p>
        </w:tc>
        <w:tc>
          <w:tcPr>
            <w:tcW w:w="134" w:type="pct"/>
          </w:tcPr>
          <w:p w14:paraId="5033A84B" w14:textId="77777777" w:rsidR="00185B32" w:rsidRPr="00A5316F" w:rsidRDefault="00185B32" w:rsidP="00185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57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68CC3184" w14:textId="4B35DFC1" w:rsidR="00185B32" w:rsidRPr="00A5316F" w:rsidRDefault="002D282F" w:rsidP="00456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185B32">
              <w:rPr>
                <w:rFonts w:ascii="Angsana New" w:hAnsi="Angsana New"/>
                <w:b/>
                <w:bCs/>
                <w:sz w:val="30"/>
                <w:szCs w:val="30"/>
              </w:rPr>
              <w:t>8,051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0" w:type="pct"/>
          </w:tcPr>
          <w:p w14:paraId="7C9480D9" w14:textId="77777777" w:rsidR="00185B32" w:rsidRPr="00A5316F" w:rsidRDefault="00185B32" w:rsidP="00185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  <w:tab w:val="decimal" w:pos="836"/>
                <w:tab w:val="decimal" w:pos="967"/>
              </w:tabs>
              <w:spacing w:after="0" w:line="240" w:lineRule="auto"/>
              <w:ind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681FF440" w14:textId="63202C91" w:rsidR="00185B32" w:rsidRPr="00A5316F" w:rsidRDefault="002D282F" w:rsidP="00185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185B32">
              <w:rPr>
                <w:rFonts w:ascii="Angsana New" w:hAnsi="Angsana New"/>
                <w:b/>
                <w:bCs/>
                <w:sz w:val="30"/>
                <w:szCs w:val="30"/>
              </w:rPr>
              <w:t>31,230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2BCD5E4E" w14:textId="77777777" w:rsidR="00C728F5" w:rsidRPr="00C32C7F" w:rsidRDefault="00C728F5" w:rsidP="000D0888">
      <w:pPr>
        <w:pStyle w:val="a"/>
        <w:tabs>
          <w:tab w:val="clear" w:pos="1080"/>
        </w:tabs>
        <w:ind w:left="567"/>
        <w:jc w:val="thaiDistribute"/>
        <w:rPr>
          <w:rFonts w:ascii="Angsana New" w:hAnsi="Angsana New" w:cs="Angsana New"/>
          <w:b/>
          <w:bCs/>
          <w:lang w:val="en-US"/>
        </w:rPr>
      </w:pPr>
    </w:p>
    <w:tbl>
      <w:tblPr>
        <w:tblW w:w="91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84"/>
        <w:gridCol w:w="1043"/>
        <w:gridCol w:w="18"/>
        <w:gridCol w:w="267"/>
        <w:gridCol w:w="1064"/>
        <w:gridCol w:w="246"/>
        <w:gridCol w:w="1038"/>
        <w:gridCol w:w="257"/>
        <w:gridCol w:w="1073"/>
      </w:tblGrid>
      <w:tr w:rsidR="005C797C" w:rsidRPr="00A5316F" w14:paraId="28F786AA" w14:textId="77777777" w:rsidTr="00B220CF">
        <w:trPr>
          <w:trHeight w:val="408"/>
        </w:trPr>
        <w:tc>
          <w:tcPr>
            <w:tcW w:w="2276" w:type="pct"/>
          </w:tcPr>
          <w:p w14:paraId="00A79940" w14:textId="77777777" w:rsidR="005C797C" w:rsidRPr="00A5316F" w:rsidRDefault="002B1E69" w:rsidP="0005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br w:type="page"/>
            </w:r>
            <w:r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2724" w:type="pct"/>
            <w:gridSpan w:val="8"/>
          </w:tcPr>
          <w:p w14:paraId="38AEE798" w14:textId="77777777" w:rsidR="005C797C" w:rsidRPr="00A5316F" w:rsidRDefault="005C797C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531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A531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C797C" w:rsidRPr="00A5316F" w14:paraId="2FF38916" w14:textId="77777777" w:rsidTr="00185B32">
        <w:trPr>
          <w:trHeight w:val="408"/>
        </w:trPr>
        <w:tc>
          <w:tcPr>
            <w:tcW w:w="2276" w:type="pct"/>
          </w:tcPr>
          <w:p w14:paraId="3AF601E6" w14:textId="77777777" w:rsidR="005C797C" w:rsidRPr="00A5316F" w:rsidRDefault="005C797C" w:rsidP="00624FA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301" w:type="pct"/>
            <w:gridSpan w:val="4"/>
          </w:tcPr>
          <w:p w14:paraId="0AB39BBD" w14:textId="77777777" w:rsidR="005C797C" w:rsidRPr="00A5316F" w:rsidRDefault="005C797C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531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34" w:type="pct"/>
          </w:tcPr>
          <w:p w14:paraId="276A6A91" w14:textId="77777777" w:rsidR="005C797C" w:rsidRPr="00A5316F" w:rsidRDefault="005C797C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pct"/>
            <w:gridSpan w:val="3"/>
          </w:tcPr>
          <w:p w14:paraId="38870C66" w14:textId="77777777" w:rsidR="005C797C" w:rsidRPr="00A5316F" w:rsidRDefault="005C797C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31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7720BB" w:rsidRPr="00A5316F" w14:paraId="43002CFC" w14:textId="77777777" w:rsidTr="00B220CF">
        <w:trPr>
          <w:trHeight w:val="408"/>
        </w:trPr>
        <w:tc>
          <w:tcPr>
            <w:tcW w:w="2276" w:type="pct"/>
          </w:tcPr>
          <w:p w14:paraId="2CDED747" w14:textId="77777777" w:rsidR="007720BB" w:rsidRPr="00A5316F" w:rsidRDefault="007720BB" w:rsidP="00C728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577" w:type="pct"/>
            <w:gridSpan w:val="2"/>
          </w:tcPr>
          <w:p w14:paraId="7BF580CD" w14:textId="6C81D8E0" w:rsidR="007720BB" w:rsidRPr="00A5316F" w:rsidRDefault="007720BB" w:rsidP="00C728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5" w:type="pct"/>
          </w:tcPr>
          <w:p w14:paraId="145B39A7" w14:textId="77777777" w:rsidR="007720BB" w:rsidRPr="00A5316F" w:rsidRDefault="007720BB" w:rsidP="00C728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0ABF74D8" w14:textId="16BCD574" w:rsidR="007720BB" w:rsidRPr="00A5316F" w:rsidRDefault="007720BB" w:rsidP="00C728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34" w:type="pct"/>
          </w:tcPr>
          <w:p w14:paraId="6DF22648" w14:textId="77777777" w:rsidR="007720BB" w:rsidRPr="00A5316F" w:rsidRDefault="007720BB" w:rsidP="00C728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7DB3919D" w14:textId="1EBC4EA5" w:rsidR="007720BB" w:rsidRPr="00A5316F" w:rsidRDefault="007720BB" w:rsidP="00C728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0" w:type="pct"/>
          </w:tcPr>
          <w:p w14:paraId="6CE61ECE" w14:textId="77777777" w:rsidR="007720BB" w:rsidRPr="00A5316F" w:rsidRDefault="007720BB" w:rsidP="00C728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5338BEE5" w14:textId="61C2757A" w:rsidR="007720BB" w:rsidRPr="00A5316F" w:rsidRDefault="007720BB" w:rsidP="00C728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C728F5" w:rsidRPr="00A5316F" w14:paraId="62FB85E1" w14:textId="77777777" w:rsidTr="00B220CF">
        <w:trPr>
          <w:trHeight w:val="424"/>
        </w:trPr>
        <w:tc>
          <w:tcPr>
            <w:tcW w:w="2276" w:type="pct"/>
          </w:tcPr>
          <w:p w14:paraId="78CA988F" w14:textId="77777777" w:rsidR="00C728F5" w:rsidRPr="00A5316F" w:rsidRDefault="00C728F5" w:rsidP="00C728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4" w:type="pct"/>
            <w:gridSpan w:val="8"/>
          </w:tcPr>
          <w:p w14:paraId="0F4B9E10" w14:textId="77777777" w:rsidR="00C728F5" w:rsidRPr="00A5316F" w:rsidRDefault="00C728F5" w:rsidP="00C728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316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56410" w:rsidRPr="00A5316F" w14:paraId="13BBB5A6" w14:textId="77777777" w:rsidTr="00B220CF">
        <w:trPr>
          <w:trHeight w:val="301"/>
        </w:trPr>
        <w:tc>
          <w:tcPr>
            <w:tcW w:w="2276" w:type="pct"/>
          </w:tcPr>
          <w:p w14:paraId="664C002C" w14:textId="77777777" w:rsidR="00456410" w:rsidRPr="00A5316F" w:rsidRDefault="00456410" w:rsidP="00456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A5316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567" w:type="pct"/>
          </w:tcPr>
          <w:p w14:paraId="0CAF865B" w14:textId="42F9F7D1" w:rsidR="00456410" w:rsidRPr="00A5316F" w:rsidRDefault="00456410" w:rsidP="00456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after="0" w:line="240" w:lineRule="auto"/>
              <w:ind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5" w:type="pct"/>
            <w:gridSpan w:val="2"/>
          </w:tcPr>
          <w:p w14:paraId="44C219E4" w14:textId="77777777" w:rsidR="00456410" w:rsidRPr="00A5316F" w:rsidRDefault="00456410" w:rsidP="00456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57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65680895" w14:textId="77777777" w:rsidR="00456410" w:rsidRPr="00A5316F" w:rsidRDefault="00456410" w:rsidP="00456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18,203</w:t>
            </w:r>
          </w:p>
        </w:tc>
        <w:tc>
          <w:tcPr>
            <w:tcW w:w="134" w:type="pct"/>
          </w:tcPr>
          <w:p w14:paraId="631E2447" w14:textId="77777777" w:rsidR="00456410" w:rsidRPr="00A5316F" w:rsidRDefault="00456410" w:rsidP="00456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57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1662A411" w14:textId="0304D702" w:rsidR="00456410" w:rsidRPr="00A5316F" w:rsidRDefault="002D282F" w:rsidP="00F153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56410">
              <w:rPr>
                <w:rFonts w:ascii="Angsana New" w:hAnsi="Angsana New"/>
                <w:sz w:val="30"/>
                <w:szCs w:val="30"/>
              </w:rPr>
              <w:t>8,051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0" w:type="pct"/>
          </w:tcPr>
          <w:p w14:paraId="613CE5B5" w14:textId="77777777" w:rsidR="00456410" w:rsidRPr="00A5316F" w:rsidRDefault="00456410" w:rsidP="00456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  <w:tab w:val="decimal" w:pos="836"/>
                <w:tab w:val="decimal" w:pos="967"/>
              </w:tabs>
              <w:spacing w:after="0" w:line="240" w:lineRule="auto"/>
              <w:ind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7845402B" w14:textId="34924B61" w:rsidR="00456410" w:rsidRPr="00A5316F" w:rsidRDefault="002D282F" w:rsidP="00456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35267">
              <w:rPr>
                <w:rFonts w:ascii="Angsana New" w:hAnsi="Angsana New"/>
                <w:sz w:val="30"/>
                <w:szCs w:val="30"/>
              </w:rPr>
              <w:t>8,451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56410" w:rsidRPr="00A5316F" w14:paraId="152DF88D" w14:textId="77777777" w:rsidTr="00B220CF">
        <w:trPr>
          <w:trHeight w:val="301"/>
        </w:trPr>
        <w:tc>
          <w:tcPr>
            <w:tcW w:w="2276" w:type="pct"/>
          </w:tcPr>
          <w:p w14:paraId="233456E1" w14:textId="77777777" w:rsidR="00456410" w:rsidRPr="00A5316F" w:rsidRDefault="00456410" w:rsidP="00456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5316F">
              <w:rPr>
                <w:rFonts w:ascii="Angsana New" w:hAnsi="Angsana New" w:hint="cs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29F5CAB5" w14:textId="72CE4387" w:rsidR="00456410" w:rsidRPr="00A5316F" w:rsidRDefault="00456410" w:rsidP="00456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5" w:type="pct"/>
            <w:gridSpan w:val="2"/>
          </w:tcPr>
          <w:p w14:paraId="556E5AD8" w14:textId="77777777" w:rsidR="00456410" w:rsidRPr="00A5316F" w:rsidRDefault="00456410" w:rsidP="00456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  <w:tab w:val="decimal" w:pos="967"/>
              </w:tabs>
              <w:spacing w:after="0" w:line="240" w:lineRule="auto"/>
              <w:ind w:left="-57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059FE930" w14:textId="77777777" w:rsidR="00456410" w:rsidRPr="00A5316F" w:rsidRDefault="00456410" w:rsidP="00456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(8,451)</w:t>
            </w:r>
          </w:p>
        </w:tc>
        <w:tc>
          <w:tcPr>
            <w:tcW w:w="134" w:type="pct"/>
          </w:tcPr>
          <w:p w14:paraId="62C18C4F" w14:textId="77777777" w:rsidR="00456410" w:rsidRPr="00A5316F" w:rsidRDefault="00456410" w:rsidP="00456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57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3630A38B" w14:textId="34BEC8A4" w:rsidR="00456410" w:rsidRPr="00A5316F" w:rsidRDefault="00456410" w:rsidP="00B33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02FED41B" w14:textId="77777777" w:rsidR="00456410" w:rsidRPr="00A5316F" w:rsidRDefault="00456410" w:rsidP="00456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  <w:tab w:val="decimal" w:pos="864"/>
              </w:tabs>
              <w:spacing w:after="0" w:line="240" w:lineRule="auto"/>
              <w:ind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051BC3AA" w14:textId="4207A9E7" w:rsidR="00456410" w:rsidRPr="00A5316F" w:rsidRDefault="00F35267" w:rsidP="00456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8,451</w:t>
            </w:r>
          </w:p>
        </w:tc>
      </w:tr>
      <w:tr w:rsidR="00456410" w:rsidRPr="00623E85" w14:paraId="01D53089" w14:textId="77777777" w:rsidTr="00B220CF">
        <w:trPr>
          <w:trHeight w:val="408"/>
        </w:trPr>
        <w:tc>
          <w:tcPr>
            <w:tcW w:w="2276" w:type="pct"/>
          </w:tcPr>
          <w:p w14:paraId="1FA4EEA4" w14:textId="77777777" w:rsidR="00456410" w:rsidRPr="00A5316F" w:rsidRDefault="00456410" w:rsidP="00456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5404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>สินทรัพย์</w:t>
            </w:r>
            <w:r w:rsidRPr="002A5404"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  <w:t xml:space="preserve"> </w:t>
            </w:r>
            <w:r w:rsidRPr="002A5404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>(หนี้สิน) ภาษีเงินได้รอการตัดบัญชีสุทธิ</w:t>
            </w: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1563C15D" w14:textId="4C7F9634" w:rsidR="00456410" w:rsidRPr="00287795" w:rsidRDefault="00456410" w:rsidP="00456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after="0" w:line="240" w:lineRule="auto"/>
              <w:ind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8779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5" w:type="pct"/>
            <w:gridSpan w:val="2"/>
          </w:tcPr>
          <w:p w14:paraId="2EFDDC53" w14:textId="77777777" w:rsidR="00456410" w:rsidRPr="00185B32" w:rsidRDefault="00456410" w:rsidP="00456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57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5BFA1B94" w14:textId="77777777" w:rsidR="00456410" w:rsidRPr="00A5316F" w:rsidRDefault="00456410" w:rsidP="00456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9,752</w:t>
            </w:r>
          </w:p>
        </w:tc>
        <w:tc>
          <w:tcPr>
            <w:tcW w:w="134" w:type="pct"/>
          </w:tcPr>
          <w:p w14:paraId="2500E089" w14:textId="77777777" w:rsidR="00456410" w:rsidRPr="00A5316F" w:rsidRDefault="00456410" w:rsidP="00456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57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2DB2A8CF" w14:textId="1E9E475B" w:rsidR="00456410" w:rsidRPr="00A5316F" w:rsidRDefault="002D282F" w:rsidP="00456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456410">
              <w:rPr>
                <w:rFonts w:ascii="Angsana New" w:hAnsi="Angsana New"/>
                <w:b/>
                <w:bCs/>
                <w:sz w:val="30"/>
                <w:szCs w:val="30"/>
              </w:rPr>
              <w:t>8,051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0" w:type="pct"/>
          </w:tcPr>
          <w:p w14:paraId="3A02DA27" w14:textId="77777777" w:rsidR="00456410" w:rsidRPr="00A5316F" w:rsidRDefault="00456410" w:rsidP="00456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  <w:tab w:val="decimal" w:pos="836"/>
                <w:tab w:val="decimal" w:pos="967"/>
              </w:tabs>
              <w:spacing w:after="0" w:line="240" w:lineRule="auto"/>
              <w:ind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1A77D28D" w14:textId="77777777" w:rsidR="00456410" w:rsidRPr="00A5316F" w:rsidRDefault="00456410" w:rsidP="008134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316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6AB3ABEB" w14:textId="77777777" w:rsidR="008954F1" w:rsidRPr="000560C8" w:rsidRDefault="008954F1" w:rsidP="00B117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Theme="majorBidi" w:hAnsiTheme="majorBidi" w:cstheme="majorBidi"/>
          <w:sz w:val="14"/>
          <w:szCs w:val="14"/>
        </w:rPr>
      </w:pPr>
    </w:p>
    <w:p w14:paraId="1755E84B" w14:textId="77777777" w:rsidR="00C32C7F" w:rsidRDefault="00C32C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09D74067" w14:textId="063E191C" w:rsidR="00B11735" w:rsidRPr="00DC1006" w:rsidRDefault="00B11735" w:rsidP="00B117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b/>
          <w:bCs/>
          <w:sz w:val="30"/>
          <w:szCs w:val="30"/>
        </w:rPr>
      </w:pPr>
      <w:r w:rsidRPr="00DC1006">
        <w:rPr>
          <w:sz w:val="30"/>
          <w:szCs w:val="30"/>
          <w:cs/>
        </w:rPr>
        <w:lastRenderedPageBreak/>
        <w:t>รายการเคลื่อนไหวของสินทรัพย์และหนี้สินภาษีเงินได้รอการตัดบัญชีที่เกิดขึ้นในระหว่างปี</w:t>
      </w:r>
      <w:r w:rsidRPr="00DC1006">
        <w:rPr>
          <w:sz w:val="30"/>
          <w:szCs w:val="30"/>
        </w:rPr>
        <w:t xml:space="preserve"> </w:t>
      </w:r>
      <w:r w:rsidRPr="00DC1006">
        <w:rPr>
          <w:sz w:val="30"/>
          <w:szCs w:val="30"/>
          <w:cs/>
        </w:rPr>
        <w:t>มีดังนี้</w:t>
      </w:r>
    </w:p>
    <w:p w14:paraId="21CE545C" w14:textId="77777777" w:rsidR="00B11735" w:rsidRPr="000560C8" w:rsidRDefault="00B11735" w:rsidP="00B11735">
      <w:pPr>
        <w:pStyle w:val="a"/>
        <w:tabs>
          <w:tab w:val="clear" w:pos="1080"/>
        </w:tabs>
        <w:ind w:left="567" w:right="-43" w:hanging="567"/>
        <w:jc w:val="thaiDistribute"/>
        <w:rPr>
          <w:rFonts w:ascii="Angsana New" w:hAnsi="Angsana New" w:cs="Angsana New"/>
          <w:b/>
          <w:bCs/>
          <w:sz w:val="14"/>
          <w:szCs w:val="14"/>
          <w:lang w:val="en-US"/>
        </w:rPr>
      </w:pPr>
    </w:p>
    <w:tbl>
      <w:tblPr>
        <w:tblW w:w="936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596"/>
        <w:gridCol w:w="1328"/>
        <w:gridCol w:w="265"/>
        <w:gridCol w:w="1239"/>
        <w:gridCol w:w="264"/>
        <w:gridCol w:w="1242"/>
        <w:gridCol w:w="265"/>
        <w:gridCol w:w="1154"/>
        <w:gridCol w:w="7"/>
      </w:tblGrid>
      <w:tr w:rsidR="00B11735" w:rsidRPr="001E6FBD" w14:paraId="7B624ABC" w14:textId="77777777" w:rsidTr="00195561">
        <w:trPr>
          <w:trHeight w:val="417"/>
        </w:trPr>
        <w:tc>
          <w:tcPr>
            <w:tcW w:w="3600" w:type="dxa"/>
            <w:shd w:val="clear" w:color="auto" w:fill="auto"/>
            <w:vAlign w:val="bottom"/>
          </w:tcPr>
          <w:p w14:paraId="038715F5" w14:textId="77777777" w:rsidR="00B11735" w:rsidRPr="001E6FBD" w:rsidRDefault="00B11735" w:rsidP="00D0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760" w:type="dxa"/>
            <w:gridSpan w:val="8"/>
            <w:vAlign w:val="bottom"/>
          </w:tcPr>
          <w:p w14:paraId="706204E2" w14:textId="77777777" w:rsidR="00B11735" w:rsidRPr="001E6FBD" w:rsidRDefault="00B11735" w:rsidP="00A2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E6F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11735" w:rsidRPr="001E6FBD" w14:paraId="16C7A0C8" w14:textId="77777777" w:rsidTr="00195561">
        <w:trPr>
          <w:trHeight w:val="417"/>
        </w:trPr>
        <w:tc>
          <w:tcPr>
            <w:tcW w:w="3600" w:type="dxa"/>
            <w:shd w:val="clear" w:color="auto" w:fill="auto"/>
            <w:vAlign w:val="bottom"/>
          </w:tcPr>
          <w:p w14:paraId="04D9F939" w14:textId="77777777" w:rsidR="00B11735" w:rsidRPr="001E6FBD" w:rsidRDefault="00B11735" w:rsidP="00D0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29" w:type="dxa"/>
            <w:vAlign w:val="bottom"/>
          </w:tcPr>
          <w:p w14:paraId="393ABAFA" w14:textId="77777777" w:rsidR="00B11735" w:rsidRPr="001E6FBD" w:rsidRDefault="00B11735" w:rsidP="00A2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5" w:type="dxa"/>
            <w:vAlign w:val="bottom"/>
          </w:tcPr>
          <w:p w14:paraId="1D23D64C" w14:textId="77777777" w:rsidR="00B11735" w:rsidRPr="001E6FBD" w:rsidRDefault="00B11735" w:rsidP="00A2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7" w:type="dxa"/>
            <w:gridSpan w:val="3"/>
            <w:tcBorders>
              <w:bottom w:val="single" w:sz="4" w:space="0" w:color="auto"/>
            </w:tcBorders>
            <w:vAlign w:val="bottom"/>
          </w:tcPr>
          <w:p w14:paraId="02E0F469" w14:textId="77777777" w:rsidR="00B11735" w:rsidRPr="001E6FBD" w:rsidRDefault="00B11735" w:rsidP="00A2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E6FBD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1E6FBD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1E6FBD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1E6FBD">
              <w:rPr>
                <w:rFonts w:ascii="Angsana New" w:hAnsi="Angsana New"/>
                <w:sz w:val="30"/>
                <w:szCs w:val="30"/>
              </w:rPr>
              <w:t>)</w:t>
            </w:r>
            <w:r w:rsidRPr="001E6FBD">
              <w:rPr>
                <w:rFonts w:ascii="Angsana New" w:hAnsi="Angsana New"/>
                <w:sz w:val="30"/>
                <w:szCs w:val="30"/>
                <w:cs/>
              </w:rPr>
              <w:t xml:space="preserve"> / รายได้ใน</w:t>
            </w:r>
          </w:p>
        </w:tc>
        <w:tc>
          <w:tcPr>
            <w:tcW w:w="265" w:type="dxa"/>
            <w:vAlign w:val="bottom"/>
          </w:tcPr>
          <w:p w14:paraId="0B0D089C" w14:textId="77777777" w:rsidR="00B11735" w:rsidRPr="001E6FBD" w:rsidRDefault="00B11735" w:rsidP="00A2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vAlign w:val="bottom"/>
          </w:tcPr>
          <w:p w14:paraId="0E0FFF73" w14:textId="77777777" w:rsidR="00B11735" w:rsidRPr="001E6FBD" w:rsidRDefault="00B11735" w:rsidP="00A2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B11735" w:rsidRPr="001E6FBD" w14:paraId="0A1F4A78" w14:textId="77777777" w:rsidTr="00195561">
        <w:trPr>
          <w:trHeight w:val="417"/>
        </w:trPr>
        <w:tc>
          <w:tcPr>
            <w:tcW w:w="3600" w:type="dxa"/>
            <w:shd w:val="clear" w:color="auto" w:fill="auto"/>
            <w:vAlign w:val="bottom"/>
          </w:tcPr>
          <w:p w14:paraId="036FE43A" w14:textId="77777777" w:rsidR="00B11735" w:rsidRPr="001E6FBD" w:rsidRDefault="00B11735" w:rsidP="00D0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29" w:type="dxa"/>
            <w:vAlign w:val="bottom"/>
          </w:tcPr>
          <w:p w14:paraId="76932C71" w14:textId="77777777" w:rsidR="00B11735" w:rsidRPr="001E6FBD" w:rsidRDefault="00B11735" w:rsidP="00A2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E6F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65" w:type="dxa"/>
            <w:vAlign w:val="bottom"/>
          </w:tcPr>
          <w:p w14:paraId="071CE96C" w14:textId="77777777" w:rsidR="00B11735" w:rsidRPr="001E6FBD" w:rsidRDefault="00B11735" w:rsidP="00A2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7B338190" w14:textId="77777777" w:rsidR="00B11735" w:rsidRPr="001E6FBD" w:rsidRDefault="00B11735" w:rsidP="00A2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tcBorders>
              <w:top w:val="single" w:sz="4" w:space="0" w:color="auto"/>
            </w:tcBorders>
            <w:vAlign w:val="bottom"/>
          </w:tcPr>
          <w:p w14:paraId="01FE6D66" w14:textId="77777777" w:rsidR="00B11735" w:rsidRPr="001E6FBD" w:rsidRDefault="00B11735" w:rsidP="00A2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vAlign w:val="bottom"/>
          </w:tcPr>
          <w:p w14:paraId="18B78DBE" w14:textId="77777777" w:rsidR="00B11735" w:rsidRPr="001E6FBD" w:rsidRDefault="00B11735" w:rsidP="00A2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" w:type="dxa"/>
            <w:vAlign w:val="bottom"/>
          </w:tcPr>
          <w:p w14:paraId="54C56188" w14:textId="77777777" w:rsidR="00B11735" w:rsidRPr="001E6FBD" w:rsidRDefault="00B11735" w:rsidP="00A2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vAlign w:val="bottom"/>
          </w:tcPr>
          <w:p w14:paraId="333B6F08" w14:textId="77777777" w:rsidR="00B11735" w:rsidRPr="001E6FBD" w:rsidRDefault="00B11735" w:rsidP="00A2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E6F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B11735" w:rsidRPr="001E6FBD" w14:paraId="438939DB" w14:textId="77777777" w:rsidTr="00195561">
        <w:trPr>
          <w:trHeight w:val="417"/>
        </w:trPr>
        <w:tc>
          <w:tcPr>
            <w:tcW w:w="3600" w:type="dxa"/>
            <w:shd w:val="clear" w:color="auto" w:fill="auto"/>
            <w:vAlign w:val="bottom"/>
          </w:tcPr>
          <w:p w14:paraId="6D7898C9" w14:textId="77777777" w:rsidR="00B11735" w:rsidRPr="001E6FBD" w:rsidRDefault="00B11735" w:rsidP="00D0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329" w:type="dxa"/>
            <w:vAlign w:val="bottom"/>
          </w:tcPr>
          <w:p w14:paraId="468A43E4" w14:textId="77777777" w:rsidR="00B11735" w:rsidRPr="001E6FBD" w:rsidRDefault="00B11735" w:rsidP="00A2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6FB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1E6F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65" w:type="dxa"/>
            <w:vAlign w:val="bottom"/>
          </w:tcPr>
          <w:p w14:paraId="415B58D2" w14:textId="77777777" w:rsidR="00B11735" w:rsidRPr="001E6FBD" w:rsidRDefault="00B11735" w:rsidP="00A2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686B45B5" w14:textId="77777777" w:rsidR="00B11735" w:rsidRPr="001E6FBD" w:rsidRDefault="00B11735" w:rsidP="00A2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E6FBD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64" w:type="dxa"/>
            <w:vAlign w:val="bottom"/>
          </w:tcPr>
          <w:p w14:paraId="765E0D4A" w14:textId="77777777" w:rsidR="00B11735" w:rsidRPr="001E6FBD" w:rsidRDefault="00B11735" w:rsidP="00A2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1130B63D" w14:textId="77777777" w:rsidR="00B11735" w:rsidRPr="001E6FBD" w:rsidRDefault="00B11735" w:rsidP="00A2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E6FBD">
              <w:rPr>
                <w:rFonts w:ascii="Angsana New" w:hAnsi="Angsana New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65" w:type="dxa"/>
            <w:vAlign w:val="bottom"/>
          </w:tcPr>
          <w:p w14:paraId="14CBFA6F" w14:textId="77777777" w:rsidR="00B11735" w:rsidRPr="001E6FBD" w:rsidRDefault="00B11735" w:rsidP="00A2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vAlign w:val="bottom"/>
          </w:tcPr>
          <w:p w14:paraId="7053379B" w14:textId="77777777" w:rsidR="00B11735" w:rsidRPr="001E6FBD" w:rsidRDefault="00B11735" w:rsidP="00A2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E6F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31 ธันวาคม</w:t>
            </w:r>
          </w:p>
        </w:tc>
      </w:tr>
      <w:tr w:rsidR="00B11735" w:rsidRPr="001E6FBD" w14:paraId="448FB34A" w14:textId="77777777" w:rsidTr="00195561">
        <w:trPr>
          <w:trHeight w:val="417"/>
        </w:trPr>
        <w:tc>
          <w:tcPr>
            <w:tcW w:w="3600" w:type="dxa"/>
            <w:shd w:val="clear" w:color="auto" w:fill="auto"/>
            <w:vAlign w:val="bottom"/>
          </w:tcPr>
          <w:p w14:paraId="027D6CD7" w14:textId="77777777" w:rsidR="00B11735" w:rsidRPr="001E6FBD" w:rsidRDefault="00B11735" w:rsidP="00D0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29" w:type="dxa"/>
            <w:vAlign w:val="bottom"/>
          </w:tcPr>
          <w:p w14:paraId="20C52543" w14:textId="77777777" w:rsidR="00B11735" w:rsidRPr="001E6FBD" w:rsidRDefault="008645A4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7C65D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65" w:type="dxa"/>
            <w:vAlign w:val="bottom"/>
          </w:tcPr>
          <w:p w14:paraId="463334D0" w14:textId="77777777" w:rsidR="00B11735" w:rsidRPr="001E6FBD" w:rsidRDefault="00B11735" w:rsidP="00A2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357DE641" w14:textId="77777777" w:rsidR="00B11735" w:rsidRPr="001E6FBD" w:rsidRDefault="00B11735" w:rsidP="00A2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E6FBD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64" w:type="dxa"/>
            <w:vAlign w:val="bottom"/>
          </w:tcPr>
          <w:p w14:paraId="39F72B86" w14:textId="77777777" w:rsidR="00B11735" w:rsidRPr="001E6FBD" w:rsidRDefault="00B11735" w:rsidP="00A2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5A4D7A56" w14:textId="77777777" w:rsidR="00B11735" w:rsidRPr="001E6FBD" w:rsidRDefault="00B11735" w:rsidP="00A2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E6FBD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65" w:type="dxa"/>
            <w:vAlign w:val="bottom"/>
          </w:tcPr>
          <w:p w14:paraId="695B1A18" w14:textId="77777777" w:rsidR="00B11735" w:rsidRPr="001E6FBD" w:rsidRDefault="00B11735" w:rsidP="00A2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vAlign w:val="bottom"/>
          </w:tcPr>
          <w:p w14:paraId="6704F74A" w14:textId="77777777" w:rsidR="00B11735" w:rsidRPr="001E6FBD" w:rsidRDefault="008645A4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7C65D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  <w:tr w:rsidR="00B11735" w:rsidRPr="001E6FBD" w14:paraId="6DBAC2B1" w14:textId="77777777" w:rsidTr="00195561">
        <w:trPr>
          <w:trHeight w:val="417"/>
        </w:trPr>
        <w:tc>
          <w:tcPr>
            <w:tcW w:w="3600" w:type="dxa"/>
            <w:vAlign w:val="bottom"/>
          </w:tcPr>
          <w:p w14:paraId="57DDFCD1" w14:textId="77777777" w:rsidR="00B11735" w:rsidRPr="001E6FBD" w:rsidRDefault="00B11735" w:rsidP="00D0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8"/>
            <w:vAlign w:val="bottom"/>
          </w:tcPr>
          <w:p w14:paraId="7A38BD15" w14:textId="77777777" w:rsidR="00B11735" w:rsidRPr="000D5431" w:rsidRDefault="000D5431" w:rsidP="000D5431">
            <w:pPr>
              <w:jc w:val="center"/>
              <w:rPr>
                <w:sz w:val="30"/>
                <w:szCs w:val="30"/>
              </w:rPr>
            </w:pPr>
            <w:r w:rsidRPr="000D543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11735" w:rsidRPr="001E6FBD" w14:paraId="4F5FF862" w14:textId="77777777" w:rsidTr="00195561">
        <w:trPr>
          <w:trHeight w:val="417"/>
        </w:trPr>
        <w:tc>
          <w:tcPr>
            <w:tcW w:w="3600" w:type="dxa"/>
            <w:vAlign w:val="bottom"/>
          </w:tcPr>
          <w:p w14:paraId="30CBE814" w14:textId="77777777" w:rsidR="00B11735" w:rsidRPr="001E6FBD" w:rsidRDefault="00B11735" w:rsidP="00D0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E6FB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29" w:type="dxa"/>
          </w:tcPr>
          <w:p w14:paraId="199310C6" w14:textId="77777777" w:rsidR="00B11735" w:rsidRPr="001E6FBD" w:rsidRDefault="00B11735" w:rsidP="004F30A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5" w:type="dxa"/>
          </w:tcPr>
          <w:p w14:paraId="39F736AD" w14:textId="77777777" w:rsidR="00B11735" w:rsidRPr="001E6FBD" w:rsidRDefault="00B11735" w:rsidP="004F30A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40" w:type="dxa"/>
          </w:tcPr>
          <w:p w14:paraId="5BF94DE8" w14:textId="77777777" w:rsidR="00B11735" w:rsidRPr="001E6FBD" w:rsidRDefault="00B11735" w:rsidP="004F30A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4" w:type="dxa"/>
          </w:tcPr>
          <w:p w14:paraId="062EACEE" w14:textId="77777777" w:rsidR="00B11735" w:rsidRPr="001E6FBD" w:rsidRDefault="00B11735" w:rsidP="004F30A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43" w:type="dxa"/>
          </w:tcPr>
          <w:p w14:paraId="47ACCC4D" w14:textId="77777777" w:rsidR="00B11735" w:rsidRPr="001E6FBD" w:rsidRDefault="00B11735" w:rsidP="004F30A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5" w:type="dxa"/>
          </w:tcPr>
          <w:p w14:paraId="4B267565" w14:textId="77777777" w:rsidR="00B11735" w:rsidRPr="001E6FBD" w:rsidRDefault="00B11735" w:rsidP="004F30A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4" w:type="dxa"/>
            <w:gridSpan w:val="2"/>
          </w:tcPr>
          <w:p w14:paraId="1D729237" w14:textId="77777777" w:rsidR="00B11735" w:rsidRPr="001E6FBD" w:rsidRDefault="00B11735" w:rsidP="004F30A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2835A5" w:rsidRPr="001E6FBD" w14:paraId="21DCD577" w14:textId="77777777" w:rsidTr="00195561">
        <w:trPr>
          <w:trHeight w:val="417"/>
        </w:trPr>
        <w:tc>
          <w:tcPr>
            <w:tcW w:w="3600" w:type="dxa"/>
            <w:vAlign w:val="bottom"/>
          </w:tcPr>
          <w:p w14:paraId="2FC8AE7B" w14:textId="77777777" w:rsidR="002835A5" w:rsidRPr="001E6FBD" w:rsidRDefault="002835A5" w:rsidP="00283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E6FBD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29" w:type="dxa"/>
            <w:vAlign w:val="bottom"/>
          </w:tcPr>
          <w:p w14:paraId="40DA6738" w14:textId="2B321AA1" w:rsidR="002835A5" w:rsidRPr="00431163" w:rsidRDefault="002835A5" w:rsidP="002835A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8,876</w:t>
            </w:r>
          </w:p>
        </w:tc>
        <w:tc>
          <w:tcPr>
            <w:tcW w:w="265" w:type="dxa"/>
            <w:vAlign w:val="bottom"/>
          </w:tcPr>
          <w:p w14:paraId="15B6B493" w14:textId="77777777" w:rsidR="002835A5" w:rsidRPr="001E6FBD" w:rsidRDefault="002835A5" w:rsidP="002835A5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1D3A2E17" w14:textId="3C34650F" w:rsidR="002835A5" w:rsidRPr="000E643F" w:rsidRDefault="002835A5" w:rsidP="002835A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(8,876)</w:t>
            </w:r>
          </w:p>
        </w:tc>
        <w:tc>
          <w:tcPr>
            <w:tcW w:w="264" w:type="dxa"/>
            <w:vAlign w:val="bottom"/>
          </w:tcPr>
          <w:p w14:paraId="5C06F528" w14:textId="77777777" w:rsidR="002835A5" w:rsidRPr="000E643F" w:rsidRDefault="002835A5" w:rsidP="002835A5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11F7E057" w14:textId="316279CA" w:rsidR="002835A5" w:rsidRPr="000E643F" w:rsidRDefault="002835A5" w:rsidP="002835A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5" w:type="dxa"/>
            <w:vAlign w:val="bottom"/>
          </w:tcPr>
          <w:p w14:paraId="6D663727" w14:textId="77777777" w:rsidR="002835A5" w:rsidRPr="001E6FBD" w:rsidRDefault="002835A5" w:rsidP="002835A5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vAlign w:val="bottom"/>
          </w:tcPr>
          <w:p w14:paraId="055ED34D" w14:textId="4115D0BB" w:rsidR="002835A5" w:rsidRPr="001E6FBD" w:rsidRDefault="002835A5" w:rsidP="002835A5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66D49" w:rsidRPr="001E6FBD" w14:paraId="1D1769C0" w14:textId="77777777" w:rsidTr="00195561">
        <w:trPr>
          <w:trHeight w:val="417"/>
        </w:trPr>
        <w:tc>
          <w:tcPr>
            <w:tcW w:w="3600" w:type="dxa"/>
            <w:vAlign w:val="bottom"/>
          </w:tcPr>
          <w:p w14:paraId="2FF5FB51" w14:textId="77777777" w:rsidR="00F66D49" w:rsidRPr="001E6FBD" w:rsidRDefault="00F66D49" w:rsidP="00F66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E6FBD">
              <w:rPr>
                <w:rFonts w:ascii="Angsana New" w:hAnsi="Angsana New"/>
                <w:sz w:val="30"/>
                <w:szCs w:val="30"/>
                <w:cs/>
              </w:rPr>
              <w:t>หลักทรัพย์ในความต้องการของตลาด</w:t>
            </w:r>
          </w:p>
        </w:tc>
        <w:tc>
          <w:tcPr>
            <w:tcW w:w="1329" w:type="dxa"/>
            <w:vAlign w:val="bottom"/>
          </w:tcPr>
          <w:p w14:paraId="0AB7180A" w14:textId="7CF57F6E" w:rsidR="00F66D49" w:rsidRPr="001E6FBD" w:rsidRDefault="00F66D49" w:rsidP="00F66D4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65" w:type="dxa"/>
            <w:vAlign w:val="bottom"/>
          </w:tcPr>
          <w:p w14:paraId="2D21E14B" w14:textId="77777777" w:rsidR="00F66D49" w:rsidRPr="001E6FBD" w:rsidRDefault="00F66D49" w:rsidP="00F66D49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07CCD3CA" w14:textId="6B990D03" w:rsidR="00F66D49" w:rsidRPr="000E643F" w:rsidRDefault="00F66D49" w:rsidP="00F66D49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        (1)</w:t>
            </w:r>
          </w:p>
        </w:tc>
        <w:tc>
          <w:tcPr>
            <w:tcW w:w="264" w:type="dxa"/>
            <w:vAlign w:val="bottom"/>
          </w:tcPr>
          <w:p w14:paraId="57E5A22E" w14:textId="77777777" w:rsidR="00F66D49" w:rsidRPr="000E643F" w:rsidRDefault="00F66D49" w:rsidP="00F66D49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3" w:type="dxa"/>
            <w:vAlign w:val="bottom"/>
          </w:tcPr>
          <w:p w14:paraId="1F8BA896" w14:textId="3A737B77" w:rsidR="00F66D49" w:rsidRPr="000E643F" w:rsidRDefault="00F66D49" w:rsidP="00F66D49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</w:rPr>
            </w:pPr>
            <w:r w:rsidRPr="00F66D4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5" w:type="dxa"/>
            <w:vAlign w:val="bottom"/>
          </w:tcPr>
          <w:p w14:paraId="4BCF4F38" w14:textId="77777777" w:rsidR="00F66D49" w:rsidRPr="001E6FBD" w:rsidRDefault="00F66D49" w:rsidP="00F66D49">
            <w:pPr>
              <w:pStyle w:val="acctfourfigures"/>
              <w:tabs>
                <w:tab w:val="clear" w:pos="765"/>
                <w:tab w:val="decimal" w:pos="720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vAlign w:val="bottom"/>
          </w:tcPr>
          <w:p w14:paraId="6B1EF12E" w14:textId="7044F08E" w:rsidR="00F66D49" w:rsidRPr="001E6FBD" w:rsidRDefault="00F66D49" w:rsidP="00F66D49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66D49" w:rsidRPr="001E6FBD" w14:paraId="28E59FB6" w14:textId="77777777" w:rsidTr="00195561">
        <w:trPr>
          <w:trHeight w:val="417"/>
        </w:trPr>
        <w:tc>
          <w:tcPr>
            <w:tcW w:w="3600" w:type="dxa"/>
            <w:vAlign w:val="bottom"/>
          </w:tcPr>
          <w:p w14:paraId="26409DEE" w14:textId="77777777" w:rsidR="00F66D49" w:rsidRPr="001E6FBD" w:rsidRDefault="00F66D49" w:rsidP="00F66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E6FBD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329" w:type="dxa"/>
            <w:vAlign w:val="bottom"/>
          </w:tcPr>
          <w:p w14:paraId="17F76943" w14:textId="1FCD74CB" w:rsidR="00F66D49" w:rsidRPr="001E6FBD" w:rsidRDefault="00F66D49" w:rsidP="00F66D4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3,157</w:t>
            </w:r>
          </w:p>
        </w:tc>
        <w:tc>
          <w:tcPr>
            <w:tcW w:w="265" w:type="dxa"/>
            <w:vAlign w:val="bottom"/>
          </w:tcPr>
          <w:p w14:paraId="098DF2DB" w14:textId="77777777" w:rsidR="00F66D49" w:rsidRPr="001E6FBD" w:rsidRDefault="00F66D49" w:rsidP="00F66D49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0" w:type="dxa"/>
            <w:vAlign w:val="bottom"/>
          </w:tcPr>
          <w:p w14:paraId="25AA61EC" w14:textId="2806574E" w:rsidR="00F66D49" w:rsidRPr="000E643F" w:rsidRDefault="00F66D49" w:rsidP="00F66D4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(3,157)</w:t>
            </w:r>
          </w:p>
        </w:tc>
        <w:tc>
          <w:tcPr>
            <w:tcW w:w="264" w:type="dxa"/>
            <w:vAlign w:val="bottom"/>
          </w:tcPr>
          <w:p w14:paraId="147B7494" w14:textId="77777777" w:rsidR="00F66D49" w:rsidRPr="000E643F" w:rsidRDefault="00F66D49" w:rsidP="00F66D49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3" w:type="dxa"/>
            <w:vAlign w:val="bottom"/>
          </w:tcPr>
          <w:p w14:paraId="5F33FD13" w14:textId="3A9B9654" w:rsidR="00F66D49" w:rsidRPr="000E643F" w:rsidRDefault="00F66D49" w:rsidP="00F66D49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</w:rPr>
            </w:pPr>
            <w:r w:rsidRPr="00F66D4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5" w:type="dxa"/>
            <w:vAlign w:val="bottom"/>
          </w:tcPr>
          <w:p w14:paraId="68809B4A" w14:textId="77777777" w:rsidR="00F66D49" w:rsidRPr="001E6FBD" w:rsidRDefault="00F66D49" w:rsidP="00F66D49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54" w:type="dxa"/>
            <w:gridSpan w:val="2"/>
            <w:vAlign w:val="bottom"/>
          </w:tcPr>
          <w:p w14:paraId="28D25A79" w14:textId="165010B9" w:rsidR="00F66D49" w:rsidRPr="001E6FBD" w:rsidRDefault="00F66D49" w:rsidP="00F66D49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835A5" w:rsidRPr="001E6FBD" w14:paraId="736FFF46" w14:textId="77777777" w:rsidTr="00195561">
        <w:trPr>
          <w:trHeight w:val="417"/>
        </w:trPr>
        <w:tc>
          <w:tcPr>
            <w:tcW w:w="3600" w:type="dxa"/>
            <w:vAlign w:val="bottom"/>
          </w:tcPr>
          <w:p w14:paraId="0C2CD519" w14:textId="77777777" w:rsidR="002835A5" w:rsidRPr="001E6FBD" w:rsidRDefault="002835A5" w:rsidP="00283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E6FBD">
              <w:rPr>
                <w:rFonts w:ascii="Angsana New" w:hAnsi="Angsana New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329" w:type="dxa"/>
            <w:vAlign w:val="bottom"/>
          </w:tcPr>
          <w:p w14:paraId="2EF7DA9A" w14:textId="189E4454" w:rsidR="002835A5" w:rsidRPr="001E6FBD" w:rsidRDefault="002835A5" w:rsidP="002835A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6,941</w:t>
            </w:r>
          </w:p>
        </w:tc>
        <w:tc>
          <w:tcPr>
            <w:tcW w:w="265" w:type="dxa"/>
            <w:vAlign w:val="bottom"/>
          </w:tcPr>
          <w:p w14:paraId="758A1A76" w14:textId="77777777" w:rsidR="002835A5" w:rsidRPr="001E6FBD" w:rsidRDefault="002835A5" w:rsidP="002835A5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0" w:type="dxa"/>
            <w:vAlign w:val="bottom"/>
          </w:tcPr>
          <w:p w14:paraId="4E261CDF" w14:textId="0AB00A0F" w:rsidR="002835A5" w:rsidRPr="000E643F" w:rsidRDefault="002835A5" w:rsidP="002835A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(6,941)</w:t>
            </w:r>
          </w:p>
        </w:tc>
        <w:tc>
          <w:tcPr>
            <w:tcW w:w="264" w:type="dxa"/>
            <w:vAlign w:val="bottom"/>
          </w:tcPr>
          <w:p w14:paraId="272E8888" w14:textId="77777777" w:rsidR="002835A5" w:rsidRPr="000E643F" w:rsidRDefault="002835A5" w:rsidP="002835A5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3" w:type="dxa"/>
            <w:vAlign w:val="bottom"/>
          </w:tcPr>
          <w:p w14:paraId="3F388400" w14:textId="394FB5DF" w:rsidR="002835A5" w:rsidRPr="000E643F" w:rsidRDefault="002835A5" w:rsidP="002835A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5" w:type="dxa"/>
            <w:vAlign w:val="bottom"/>
          </w:tcPr>
          <w:p w14:paraId="762CCF7C" w14:textId="77777777" w:rsidR="002835A5" w:rsidRPr="001E6FBD" w:rsidRDefault="002835A5" w:rsidP="002835A5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54" w:type="dxa"/>
            <w:gridSpan w:val="2"/>
            <w:vAlign w:val="bottom"/>
          </w:tcPr>
          <w:p w14:paraId="3020BFEF" w14:textId="1E7E9620" w:rsidR="002835A5" w:rsidRPr="001E6FBD" w:rsidRDefault="002835A5" w:rsidP="002835A5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835A5" w:rsidRPr="001E6FBD" w14:paraId="67E83588" w14:textId="77777777" w:rsidTr="00195561">
        <w:trPr>
          <w:trHeight w:val="417"/>
        </w:trPr>
        <w:tc>
          <w:tcPr>
            <w:tcW w:w="3600" w:type="dxa"/>
            <w:vAlign w:val="bottom"/>
          </w:tcPr>
          <w:p w14:paraId="2AA11D43" w14:textId="24E9A7D1" w:rsidR="002835A5" w:rsidRPr="001E6FBD" w:rsidRDefault="002835A5" w:rsidP="00283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E6FBD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</w:t>
            </w:r>
            <w:r w:rsidR="009B070A">
              <w:rPr>
                <w:rFonts w:ascii="Angsana New" w:hAnsi="Angsana New" w:hint="cs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329" w:type="dxa"/>
            <w:vAlign w:val="bottom"/>
          </w:tcPr>
          <w:p w14:paraId="01EC5E7F" w14:textId="795217B2" w:rsidR="002835A5" w:rsidRPr="001E6FBD" w:rsidRDefault="002835A5" w:rsidP="002835A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26,662</w:t>
            </w:r>
          </w:p>
        </w:tc>
        <w:tc>
          <w:tcPr>
            <w:tcW w:w="265" w:type="dxa"/>
            <w:vAlign w:val="bottom"/>
          </w:tcPr>
          <w:p w14:paraId="63F1E8BB" w14:textId="77777777" w:rsidR="002835A5" w:rsidRPr="001E6FBD" w:rsidRDefault="002835A5" w:rsidP="002835A5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0" w:type="dxa"/>
            <w:vAlign w:val="bottom"/>
          </w:tcPr>
          <w:p w14:paraId="527A296C" w14:textId="5D641234" w:rsidR="002835A5" w:rsidRPr="000E643F" w:rsidRDefault="002835A5" w:rsidP="002835A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(26,662)</w:t>
            </w:r>
          </w:p>
        </w:tc>
        <w:tc>
          <w:tcPr>
            <w:tcW w:w="264" w:type="dxa"/>
            <w:vAlign w:val="bottom"/>
          </w:tcPr>
          <w:p w14:paraId="3393FCC3" w14:textId="77777777" w:rsidR="002835A5" w:rsidRPr="000E643F" w:rsidRDefault="002835A5" w:rsidP="002835A5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3" w:type="dxa"/>
            <w:vAlign w:val="bottom"/>
          </w:tcPr>
          <w:p w14:paraId="4F54873A" w14:textId="42010507" w:rsidR="002835A5" w:rsidRPr="000E643F" w:rsidRDefault="002835A5" w:rsidP="002835A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5" w:type="dxa"/>
            <w:vAlign w:val="bottom"/>
          </w:tcPr>
          <w:p w14:paraId="78D4935C" w14:textId="77777777" w:rsidR="002835A5" w:rsidRPr="001E6FBD" w:rsidRDefault="002835A5" w:rsidP="002835A5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54" w:type="dxa"/>
            <w:gridSpan w:val="2"/>
            <w:vAlign w:val="bottom"/>
          </w:tcPr>
          <w:p w14:paraId="0E2621B8" w14:textId="631B4F8C" w:rsidR="002835A5" w:rsidRPr="001E6FBD" w:rsidRDefault="002835A5" w:rsidP="002835A5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835A5" w:rsidRPr="001E6FBD" w14:paraId="5C95C456" w14:textId="77777777" w:rsidTr="00195561">
        <w:trPr>
          <w:trHeight w:val="417"/>
        </w:trPr>
        <w:tc>
          <w:tcPr>
            <w:tcW w:w="3600" w:type="dxa"/>
            <w:vAlign w:val="bottom"/>
          </w:tcPr>
          <w:p w14:paraId="525A8A42" w14:textId="77777777" w:rsidR="002835A5" w:rsidRDefault="002835A5" w:rsidP="00283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B413BD">
              <w:rPr>
                <w:rFonts w:ascii="Angsana New" w:hAnsi="Angsana New"/>
                <w:sz w:val="30"/>
                <w:szCs w:val="30"/>
                <w:cs/>
              </w:rPr>
              <w:t>ใบอนุญาตให้ใช้คลื่นความถี่และ</w:t>
            </w:r>
          </w:p>
          <w:p w14:paraId="7676D65F" w14:textId="77777777" w:rsidR="002835A5" w:rsidRPr="001E6FBD" w:rsidRDefault="002835A5" w:rsidP="00283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413BD">
              <w:rPr>
                <w:rFonts w:ascii="Angsana New" w:hAnsi="Angsana New"/>
                <w:sz w:val="30"/>
                <w:szCs w:val="30"/>
                <w:cs/>
              </w:rPr>
              <w:t>ประกอบกิจการโทรทัศน์</w:t>
            </w:r>
          </w:p>
        </w:tc>
        <w:tc>
          <w:tcPr>
            <w:tcW w:w="1329" w:type="dxa"/>
            <w:vAlign w:val="bottom"/>
          </w:tcPr>
          <w:p w14:paraId="480AF6E4" w14:textId="31A01572" w:rsidR="002835A5" w:rsidRPr="001E6FBD" w:rsidRDefault="002835A5" w:rsidP="002835A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40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,646</w:t>
            </w:r>
          </w:p>
        </w:tc>
        <w:tc>
          <w:tcPr>
            <w:tcW w:w="265" w:type="dxa"/>
            <w:vAlign w:val="bottom"/>
          </w:tcPr>
          <w:p w14:paraId="67AE76BF" w14:textId="77777777" w:rsidR="002835A5" w:rsidRPr="001E6FBD" w:rsidRDefault="002835A5" w:rsidP="002835A5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2B0E6923" w14:textId="656381DD" w:rsidR="002835A5" w:rsidRPr="000E643F" w:rsidRDefault="002835A5" w:rsidP="002835A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(40,646)</w:t>
            </w:r>
          </w:p>
        </w:tc>
        <w:tc>
          <w:tcPr>
            <w:tcW w:w="264" w:type="dxa"/>
            <w:vAlign w:val="bottom"/>
          </w:tcPr>
          <w:p w14:paraId="62E41ED5" w14:textId="77777777" w:rsidR="002835A5" w:rsidRPr="000E643F" w:rsidRDefault="002835A5" w:rsidP="002835A5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3" w:type="dxa"/>
            <w:vAlign w:val="bottom"/>
          </w:tcPr>
          <w:p w14:paraId="647FB748" w14:textId="77777777" w:rsidR="002835A5" w:rsidRPr="000E643F" w:rsidRDefault="002835A5" w:rsidP="002835A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  <w:vAlign w:val="bottom"/>
          </w:tcPr>
          <w:p w14:paraId="12A72032" w14:textId="77777777" w:rsidR="002835A5" w:rsidRPr="001E6FBD" w:rsidRDefault="002835A5" w:rsidP="002835A5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vAlign w:val="bottom"/>
          </w:tcPr>
          <w:p w14:paraId="308AEC3E" w14:textId="77777777" w:rsidR="002835A5" w:rsidRPr="001E6FBD" w:rsidRDefault="002835A5" w:rsidP="002835A5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2835A5" w:rsidRPr="001E6FBD" w14:paraId="173B2071" w14:textId="77777777" w:rsidTr="00195561">
        <w:trPr>
          <w:trHeight w:val="417"/>
        </w:trPr>
        <w:tc>
          <w:tcPr>
            <w:tcW w:w="3600" w:type="dxa"/>
            <w:vAlign w:val="bottom"/>
          </w:tcPr>
          <w:p w14:paraId="789A11D2" w14:textId="77777777" w:rsidR="002835A5" w:rsidRPr="001E6FBD" w:rsidRDefault="002835A5" w:rsidP="00283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E6FBD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vAlign w:val="bottom"/>
          </w:tcPr>
          <w:p w14:paraId="49AAABC9" w14:textId="5E9A3292" w:rsidR="002835A5" w:rsidRPr="00D05E86" w:rsidRDefault="002835A5" w:rsidP="002835A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</w:rPr>
            </w:pPr>
            <w:r w:rsidRPr="00431163">
              <w:rPr>
                <w:rFonts w:ascii="Angsana New" w:hAnsi="Angsana New" w:cs="Angsana New"/>
                <w:sz w:val="30"/>
                <w:szCs w:val="30"/>
                <w:lang w:bidi="th-TH"/>
              </w:rPr>
              <w:t>17,717</w:t>
            </w:r>
          </w:p>
        </w:tc>
        <w:tc>
          <w:tcPr>
            <w:tcW w:w="265" w:type="dxa"/>
            <w:vAlign w:val="bottom"/>
          </w:tcPr>
          <w:p w14:paraId="338D19A8" w14:textId="77777777" w:rsidR="002835A5" w:rsidRPr="001E6FBD" w:rsidRDefault="002835A5" w:rsidP="002835A5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14:paraId="471E217D" w14:textId="0B719142" w:rsidR="002835A5" w:rsidRPr="000E643F" w:rsidRDefault="002835A5" w:rsidP="00283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86" w:right="-130" w:hanging="162"/>
              <w:rPr>
                <w:rFonts w:ascii="Angsana New" w:hAnsi="Angsana New"/>
                <w:sz w:val="30"/>
                <w:szCs w:val="30"/>
              </w:rPr>
            </w:pPr>
            <w:r w:rsidRPr="00431163">
              <w:rPr>
                <w:rFonts w:ascii="Angsana New" w:hAnsi="Angsana New"/>
                <w:sz w:val="30"/>
                <w:szCs w:val="30"/>
              </w:rPr>
              <w:t>(17,717)</w:t>
            </w:r>
          </w:p>
        </w:tc>
        <w:tc>
          <w:tcPr>
            <w:tcW w:w="264" w:type="dxa"/>
            <w:vAlign w:val="bottom"/>
          </w:tcPr>
          <w:p w14:paraId="69F7A1FB" w14:textId="77777777" w:rsidR="002835A5" w:rsidRPr="000E643F" w:rsidRDefault="002835A5" w:rsidP="002835A5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  <w:vAlign w:val="bottom"/>
          </w:tcPr>
          <w:p w14:paraId="5C0E17C3" w14:textId="3C2AAF4A" w:rsidR="002835A5" w:rsidRPr="000E643F" w:rsidRDefault="002835A5" w:rsidP="002835A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5" w:type="dxa"/>
            <w:vAlign w:val="bottom"/>
          </w:tcPr>
          <w:p w14:paraId="23B27E2A" w14:textId="77777777" w:rsidR="002835A5" w:rsidRPr="00D05E86" w:rsidRDefault="002835A5" w:rsidP="002835A5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54" w:type="dxa"/>
            <w:gridSpan w:val="2"/>
            <w:tcBorders>
              <w:bottom w:val="single" w:sz="4" w:space="0" w:color="auto"/>
            </w:tcBorders>
            <w:vAlign w:val="bottom"/>
          </w:tcPr>
          <w:p w14:paraId="119EE16F" w14:textId="6EE97610" w:rsidR="002835A5" w:rsidRPr="00D05E86" w:rsidRDefault="002835A5" w:rsidP="002835A5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835A5" w:rsidRPr="001E6FBD" w14:paraId="24F2994D" w14:textId="77777777" w:rsidTr="00195561">
        <w:trPr>
          <w:trHeight w:val="417"/>
        </w:trPr>
        <w:tc>
          <w:tcPr>
            <w:tcW w:w="3600" w:type="dxa"/>
            <w:vAlign w:val="bottom"/>
          </w:tcPr>
          <w:p w14:paraId="52583C9B" w14:textId="77777777" w:rsidR="002835A5" w:rsidRPr="001E6FBD" w:rsidRDefault="002835A5" w:rsidP="00283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6F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19F0EF" w14:textId="5ADFEF13" w:rsidR="002835A5" w:rsidRPr="002835A5" w:rsidRDefault="002835A5" w:rsidP="002835A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835A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104,000</w:t>
            </w:r>
          </w:p>
        </w:tc>
        <w:tc>
          <w:tcPr>
            <w:tcW w:w="265" w:type="dxa"/>
            <w:vAlign w:val="bottom"/>
          </w:tcPr>
          <w:p w14:paraId="643CC681" w14:textId="77777777" w:rsidR="002835A5" w:rsidRPr="001E6FBD" w:rsidRDefault="002835A5" w:rsidP="002835A5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3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984039" w14:textId="1B6BB217" w:rsidR="002835A5" w:rsidRPr="002835A5" w:rsidRDefault="002835A5" w:rsidP="002835A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3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835A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(104,000)</w:t>
            </w:r>
          </w:p>
        </w:tc>
        <w:tc>
          <w:tcPr>
            <w:tcW w:w="264" w:type="dxa"/>
            <w:vAlign w:val="bottom"/>
          </w:tcPr>
          <w:p w14:paraId="0DE479C4" w14:textId="77777777" w:rsidR="002835A5" w:rsidRPr="000E643F" w:rsidRDefault="002835A5" w:rsidP="002835A5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200A61" w14:textId="4C938A3D" w:rsidR="002835A5" w:rsidRPr="002835A5" w:rsidRDefault="002835A5" w:rsidP="002835A5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right="-13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835A5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5" w:type="dxa"/>
            <w:vAlign w:val="bottom"/>
          </w:tcPr>
          <w:p w14:paraId="153AEB3B" w14:textId="77777777" w:rsidR="002835A5" w:rsidRPr="002835A5" w:rsidRDefault="002835A5" w:rsidP="002835A5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5EEE8F" w14:textId="501D2C08" w:rsidR="002835A5" w:rsidRPr="002835A5" w:rsidRDefault="002835A5" w:rsidP="002835A5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-13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835A5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2835A5" w:rsidRPr="001E6FBD" w14:paraId="1B63D4A8" w14:textId="77777777" w:rsidTr="00195561">
        <w:trPr>
          <w:trHeight w:val="179"/>
        </w:trPr>
        <w:tc>
          <w:tcPr>
            <w:tcW w:w="3600" w:type="dxa"/>
            <w:vAlign w:val="bottom"/>
          </w:tcPr>
          <w:p w14:paraId="09EFDF0A" w14:textId="77777777" w:rsidR="002835A5" w:rsidRPr="000560C8" w:rsidRDefault="002835A5" w:rsidP="00283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329" w:type="dxa"/>
            <w:tcBorders>
              <w:top w:val="double" w:sz="4" w:space="0" w:color="auto"/>
            </w:tcBorders>
            <w:vAlign w:val="bottom"/>
          </w:tcPr>
          <w:p w14:paraId="524C41B9" w14:textId="77777777" w:rsidR="002835A5" w:rsidRPr="001E6FBD" w:rsidRDefault="002835A5" w:rsidP="00283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  <w:vAlign w:val="bottom"/>
          </w:tcPr>
          <w:p w14:paraId="52822DCC" w14:textId="77777777" w:rsidR="002835A5" w:rsidRPr="001E6FBD" w:rsidRDefault="002835A5" w:rsidP="00283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6723D1E9" w14:textId="77777777" w:rsidR="002835A5" w:rsidRPr="000E643F" w:rsidRDefault="002835A5" w:rsidP="00283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vAlign w:val="bottom"/>
          </w:tcPr>
          <w:p w14:paraId="6438B993" w14:textId="77777777" w:rsidR="002835A5" w:rsidRPr="000E643F" w:rsidRDefault="002835A5" w:rsidP="00283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vAlign w:val="bottom"/>
          </w:tcPr>
          <w:p w14:paraId="6F3425C0" w14:textId="77777777" w:rsidR="002835A5" w:rsidRPr="000E643F" w:rsidRDefault="002835A5" w:rsidP="00283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  <w:vAlign w:val="bottom"/>
          </w:tcPr>
          <w:p w14:paraId="3E991F6D" w14:textId="77777777" w:rsidR="002835A5" w:rsidRPr="001E6FBD" w:rsidRDefault="002835A5" w:rsidP="00283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tcBorders>
              <w:top w:val="double" w:sz="4" w:space="0" w:color="auto"/>
            </w:tcBorders>
            <w:vAlign w:val="bottom"/>
          </w:tcPr>
          <w:p w14:paraId="13576900" w14:textId="77777777" w:rsidR="002835A5" w:rsidRPr="001E6FBD" w:rsidRDefault="002835A5" w:rsidP="00283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35A5" w:rsidRPr="001E6FBD" w14:paraId="4CC1FEE8" w14:textId="77777777" w:rsidTr="00195561">
        <w:trPr>
          <w:trHeight w:val="417"/>
        </w:trPr>
        <w:tc>
          <w:tcPr>
            <w:tcW w:w="3600" w:type="dxa"/>
            <w:vAlign w:val="bottom"/>
          </w:tcPr>
          <w:p w14:paraId="5FE1F896" w14:textId="77777777" w:rsidR="002835A5" w:rsidRPr="001E6FBD" w:rsidRDefault="002835A5" w:rsidP="00283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E6FB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29" w:type="dxa"/>
            <w:vAlign w:val="bottom"/>
          </w:tcPr>
          <w:p w14:paraId="7B0A7E3C" w14:textId="77777777" w:rsidR="002835A5" w:rsidRPr="001E6FBD" w:rsidRDefault="002835A5" w:rsidP="00283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  <w:vAlign w:val="bottom"/>
          </w:tcPr>
          <w:p w14:paraId="5C99CBA4" w14:textId="77777777" w:rsidR="002835A5" w:rsidRPr="001E6FBD" w:rsidRDefault="002835A5" w:rsidP="00283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1326388F" w14:textId="77777777" w:rsidR="002835A5" w:rsidRPr="000E643F" w:rsidRDefault="002835A5" w:rsidP="00283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vAlign w:val="bottom"/>
          </w:tcPr>
          <w:p w14:paraId="3C548198" w14:textId="77777777" w:rsidR="002835A5" w:rsidRPr="000E643F" w:rsidRDefault="002835A5" w:rsidP="00283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10FC6E2D" w14:textId="77777777" w:rsidR="002835A5" w:rsidRPr="000E643F" w:rsidRDefault="002835A5" w:rsidP="00283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  <w:vAlign w:val="bottom"/>
          </w:tcPr>
          <w:p w14:paraId="3F1B728A" w14:textId="77777777" w:rsidR="002835A5" w:rsidRPr="001E6FBD" w:rsidRDefault="002835A5" w:rsidP="00283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vAlign w:val="bottom"/>
          </w:tcPr>
          <w:p w14:paraId="1B05E8D5" w14:textId="77777777" w:rsidR="002835A5" w:rsidRPr="001E6FBD" w:rsidRDefault="002835A5" w:rsidP="00283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35A5" w:rsidRPr="001E6FBD" w14:paraId="16748A2A" w14:textId="77777777" w:rsidTr="00195561">
        <w:trPr>
          <w:trHeight w:val="417"/>
        </w:trPr>
        <w:tc>
          <w:tcPr>
            <w:tcW w:w="3600" w:type="dxa"/>
            <w:vAlign w:val="bottom"/>
          </w:tcPr>
          <w:p w14:paraId="495CE7B7" w14:textId="77777777" w:rsidR="002835A5" w:rsidRPr="001E6FBD" w:rsidRDefault="002835A5" w:rsidP="00283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E6FBD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329" w:type="dxa"/>
            <w:vAlign w:val="bottom"/>
          </w:tcPr>
          <w:p w14:paraId="0C3244BB" w14:textId="47DAA7CD" w:rsidR="002835A5" w:rsidRPr="001E6FBD" w:rsidRDefault="00435871" w:rsidP="002835A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2835A5">
              <w:rPr>
                <w:rFonts w:ascii="Angsana New" w:hAnsi="Angsana New" w:cs="Angsana New"/>
                <w:sz w:val="30"/>
                <w:szCs w:val="30"/>
                <w:lang w:bidi="th-TH"/>
              </w:rPr>
              <w:t>57,513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65" w:type="dxa"/>
            <w:vAlign w:val="bottom"/>
          </w:tcPr>
          <w:p w14:paraId="7F8366F6" w14:textId="77777777" w:rsidR="002835A5" w:rsidRPr="001E6FBD" w:rsidRDefault="002835A5" w:rsidP="002835A5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0" w:type="dxa"/>
            <w:vAlign w:val="bottom"/>
          </w:tcPr>
          <w:p w14:paraId="6F11F1F0" w14:textId="4D08D91F" w:rsidR="002835A5" w:rsidRPr="000E643F" w:rsidRDefault="00F15334" w:rsidP="00F15334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49</w:t>
            </w:r>
            <w:r w:rsidR="002835A5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462</w:t>
            </w:r>
          </w:p>
        </w:tc>
        <w:tc>
          <w:tcPr>
            <w:tcW w:w="264" w:type="dxa"/>
            <w:vAlign w:val="bottom"/>
          </w:tcPr>
          <w:p w14:paraId="1E7B66B8" w14:textId="77777777" w:rsidR="002835A5" w:rsidRPr="000E643F" w:rsidRDefault="002835A5" w:rsidP="002835A5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3" w:type="dxa"/>
            <w:vAlign w:val="bottom"/>
          </w:tcPr>
          <w:p w14:paraId="7F207549" w14:textId="1E28B427" w:rsidR="002835A5" w:rsidRPr="000E643F" w:rsidRDefault="002835A5" w:rsidP="002835A5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5" w:type="dxa"/>
            <w:vAlign w:val="bottom"/>
          </w:tcPr>
          <w:p w14:paraId="1B40668F" w14:textId="77777777" w:rsidR="002835A5" w:rsidRPr="001E6FBD" w:rsidRDefault="002835A5" w:rsidP="002835A5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54" w:type="dxa"/>
            <w:gridSpan w:val="2"/>
            <w:vAlign w:val="bottom"/>
          </w:tcPr>
          <w:p w14:paraId="10AB4B4D" w14:textId="20B52174" w:rsidR="002835A5" w:rsidRPr="001E6FBD" w:rsidRDefault="00CB620C" w:rsidP="00F1533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2835A5">
              <w:rPr>
                <w:rFonts w:ascii="Angsana New" w:hAnsi="Angsana New" w:cs="Angsana New"/>
                <w:sz w:val="30"/>
                <w:szCs w:val="30"/>
                <w:lang w:bidi="th-TH"/>
              </w:rPr>
              <w:t>8,051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2835A5" w:rsidRPr="001E6FBD" w14:paraId="3B338BFB" w14:textId="77777777" w:rsidTr="00195561">
        <w:trPr>
          <w:trHeight w:val="417"/>
        </w:trPr>
        <w:tc>
          <w:tcPr>
            <w:tcW w:w="3600" w:type="dxa"/>
            <w:vAlign w:val="bottom"/>
          </w:tcPr>
          <w:p w14:paraId="0FE521C9" w14:textId="77777777" w:rsidR="002835A5" w:rsidRPr="001E6FBD" w:rsidRDefault="002835A5" w:rsidP="00283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E6FBD">
              <w:rPr>
                <w:rFonts w:ascii="Angsana New" w:hAnsi="Angsana New"/>
                <w:sz w:val="30"/>
                <w:szCs w:val="30"/>
                <w:cs/>
              </w:rPr>
              <w:t>ค่าธรรมเนียมการจัดการเงินกู้ยืม</w:t>
            </w:r>
          </w:p>
        </w:tc>
        <w:tc>
          <w:tcPr>
            <w:tcW w:w="1329" w:type="dxa"/>
            <w:vAlign w:val="bottom"/>
          </w:tcPr>
          <w:p w14:paraId="644DDC28" w14:textId="77777777" w:rsidR="002835A5" w:rsidRPr="001E6FBD" w:rsidRDefault="002835A5" w:rsidP="002835A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5" w:type="dxa"/>
            <w:vAlign w:val="bottom"/>
          </w:tcPr>
          <w:p w14:paraId="1A03D6F5" w14:textId="77777777" w:rsidR="002835A5" w:rsidRPr="001E6FBD" w:rsidRDefault="002835A5" w:rsidP="002835A5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0" w:type="dxa"/>
            <w:vAlign w:val="bottom"/>
          </w:tcPr>
          <w:p w14:paraId="205A221D" w14:textId="77777777" w:rsidR="002835A5" w:rsidRPr="000E643F" w:rsidRDefault="002835A5" w:rsidP="002835A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4" w:type="dxa"/>
            <w:vAlign w:val="bottom"/>
          </w:tcPr>
          <w:p w14:paraId="3CDB7359" w14:textId="77777777" w:rsidR="002835A5" w:rsidRPr="000E643F" w:rsidRDefault="002835A5" w:rsidP="002835A5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3" w:type="dxa"/>
            <w:vAlign w:val="bottom"/>
          </w:tcPr>
          <w:p w14:paraId="49E4FBBE" w14:textId="77777777" w:rsidR="002835A5" w:rsidRPr="000E643F" w:rsidRDefault="002835A5" w:rsidP="002835A5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  <w:vAlign w:val="bottom"/>
          </w:tcPr>
          <w:p w14:paraId="709A7CC4" w14:textId="77777777" w:rsidR="002835A5" w:rsidRPr="001E6FBD" w:rsidRDefault="002835A5" w:rsidP="002835A5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54" w:type="dxa"/>
            <w:gridSpan w:val="2"/>
            <w:vAlign w:val="bottom"/>
          </w:tcPr>
          <w:p w14:paraId="71B155C0" w14:textId="77777777" w:rsidR="002835A5" w:rsidRPr="001E6FBD" w:rsidRDefault="002835A5" w:rsidP="002835A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CC0720" w:rsidRPr="001E6FBD" w14:paraId="24391478" w14:textId="77777777" w:rsidTr="00195561">
        <w:trPr>
          <w:trHeight w:val="417"/>
        </w:trPr>
        <w:tc>
          <w:tcPr>
            <w:tcW w:w="3600" w:type="dxa"/>
            <w:vAlign w:val="bottom"/>
          </w:tcPr>
          <w:p w14:paraId="438DDEF2" w14:textId="77777777" w:rsidR="00CC0720" w:rsidRPr="001E6FBD" w:rsidRDefault="00CC0720" w:rsidP="00CC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E6FBD">
              <w:rPr>
                <w:rFonts w:ascii="Angsana New" w:hAnsi="Angsana New"/>
                <w:sz w:val="30"/>
                <w:szCs w:val="30"/>
                <w:cs/>
              </w:rPr>
              <w:t xml:space="preserve">   ระยะยาวจากสถาบันการเงิน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vAlign w:val="bottom"/>
          </w:tcPr>
          <w:p w14:paraId="34AEBDAF" w14:textId="6129A7E6" w:rsidR="00CC0720" w:rsidRPr="001E6FBD" w:rsidRDefault="00435871" w:rsidP="00CC072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CC0720">
              <w:rPr>
                <w:rFonts w:ascii="Angsana New" w:hAnsi="Angsana New" w:cs="Angsana New"/>
                <w:sz w:val="30"/>
                <w:szCs w:val="30"/>
                <w:lang w:bidi="th-TH"/>
              </w:rPr>
              <w:t>400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65" w:type="dxa"/>
            <w:vAlign w:val="bottom"/>
          </w:tcPr>
          <w:p w14:paraId="2EAFBF43" w14:textId="77777777" w:rsidR="00CC0720" w:rsidRPr="001E6FBD" w:rsidRDefault="00CC0720" w:rsidP="00CC0720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0" w:type="dxa"/>
            <w:vAlign w:val="bottom"/>
          </w:tcPr>
          <w:p w14:paraId="27493B44" w14:textId="77ABF5BD" w:rsidR="00CC0720" w:rsidRPr="000E643F" w:rsidRDefault="00CC0720" w:rsidP="00CC072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400</w:t>
            </w:r>
          </w:p>
        </w:tc>
        <w:tc>
          <w:tcPr>
            <w:tcW w:w="264" w:type="dxa"/>
            <w:vAlign w:val="bottom"/>
          </w:tcPr>
          <w:p w14:paraId="3F7375F2" w14:textId="77777777" w:rsidR="00CC0720" w:rsidRPr="000E643F" w:rsidRDefault="00CC0720" w:rsidP="00CC0720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3" w:type="dxa"/>
            <w:vAlign w:val="bottom"/>
          </w:tcPr>
          <w:p w14:paraId="4B80A160" w14:textId="2088565A" w:rsidR="00CC0720" w:rsidRPr="000E643F" w:rsidRDefault="00CC0720" w:rsidP="00CC072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5" w:type="dxa"/>
            <w:vAlign w:val="bottom"/>
          </w:tcPr>
          <w:p w14:paraId="20BBBF43" w14:textId="77777777" w:rsidR="00CC0720" w:rsidRPr="001E6FBD" w:rsidRDefault="00CC0720" w:rsidP="00CC0720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54" w:type="dxa"/>
            <w:gridSpan w:val="2"/>
            <w:tcBorders>
              <w:bottom w:val="single" w:sz="4" w:space="0" w:color="auto"/>
            </w:tcBorders>
            <w:vAlign w:val="bottom"/>
          </w:tcPr>
          <w:p w14:paraId="5DA52995" w14:textId="56774D1C" w:rsidR="00CC0720" w:rsidRPr="001E6FBD" w:rsidRDefault="00CC0720" w:rsidP="00CC0720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11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835A5" w:rsidRPr="001E6FBD" w14:paraId="5113D147" w14:textId="77777777" w:rsidTr="00195561">
        <w:trPr>
          <w:trHeight w:val="417"/>
        </w:trPr>
        <w:tc>
          <w:tcPr>
            <w:tcW w:w="3600" w:type="dxa"/>
            <w:vAlign w:val="bottom"/>
          </w:tcPr>
          <w:p w14:paraId="3CD3032E" w14:textId="77777777" w:rsidR="002835A5" w:rsidRPr="001E6FBD" w:rsidRDefault="002835A5" w:rsidP="00283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6F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2DCF69" w14:textId="26B5C4D2" w:rsidR="002835A5" w:rsidRPr="001E6FBD" w:rsidRDefault="00435871" w:rsidP="002835A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2835A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57,913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65" w:type="dxa"/>
            <w:vAlign w:val="bottom"/>
          </w:tcPr>
          <w:p w14:paraId="267A9E80" w14:textId="77777777" w:rsidR="002835A5" w:rsidRPr="001E6FBD" w:rsidRDefault="002835A5" w:rsidP="002835A5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3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1F668C" w14:textId="4FEDBADB" w:rsidR="002835A5" w:rsidRPr="000E643F" w:rsidRDefault="00F15334" w:rsidP="00F15334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3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49</w:t>
            </w:r>
            <w:r w:rsidR="002835A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862</w:t>
            </w:r>
          </w:p>
        </w:tc>
        <w:tc>
          <w:tcPr>
            <w:tcW w:w="264" w:type="dxa"/>
            <w:vAlign w:val="bottom"/>
          </w:tcPr>
          <w:p w14:paraId="54ADDEBA" w14:textId="77777777" w:rsidR="002835A5" w:rsidRPr="000E643F" w:rsidRDefault="002835A5" w:rsidP="002835A5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46658E" w14:textId="29656E19" w:rsidR="002835A5" w:rsidRPr="00C91302" w:rsidRDefault="002835A5" w:rsidP="002835A5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right="-13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65" w:type="dxa"/>
            <w:vAlign w:val="bottom"/>
          </w:tcPr>
          <w:p w14:paraId="00B2C637" w14:textId="77777777" w:rsidR="002835A5" w:rsidRPr="001E6FBD" w:rsidRDefault="002835A5" w:rsidP="002835A5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6AE659" w14:textId="7405FA95" w:rsidR="002835A5" w:rsidRPr="002835A5" w:rsidRDefault="00CB620C" w:rsidP="00F1533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2835A5" w:rsidRPr="002835A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8,051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2835A5" w:rsidRPr="001E6FBD" w14:paraId="18FEEC63" w14:textId="77777777" w:rsidTr="00195561">
        <w:trPr>
          <w:trHeight w:val="417"/>
        </w:trPr>
        <w:tc>
          <w:tcPr>
            <w:tcW w:w="3600" w:type="dxa"/>
            <w:vAlign w:val="bottom"/>
          </w:tcPr>
          <w:p w14:paraId="00507A25" w14:textId="77777777" w:rsidR="002835A5" w:rsidRPr="001E6FBD" w:rsidRDefault="002835A5" w:rsidP="00283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9" w:type="dxa"/>
            <w:tcBorders>
              <w:top w:val="double" w:sz="4" w:space="0" w:color="auto"/>
            </w:tcBorders>
            <w:vAlign w:val="bottom"/>
          </w:tcPr>
          <w:p w14:paraId="2A6A9FC1" w14:textId="77777777" w:rsidR="002835A5" w:rsidRPr="001E6FBD" w:rsidRDefault="002835A5" w:rsidP="002835A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5" w:type="dxa"/>
            <w:vAlign w:val="bottom"/>
          </w:tcPr>
          <w:p w14:paraId="577F7F70" w14:textId="77777777" w:rsidR="002835A5" w:rsidRPr="001E6FBD" w:rsidRDefault="002835A5" w:rsidP="002835A5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3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5148C91F" w14:textId="77777777" w:rsidR="002835A5" w:rsidRPr="000E643F" w:rsidRDefault="002835A5" w:rsidP="002835A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3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4" w:type="dxa"/>
            <w:vAlign w:val="bottom"/>
          </w:tcPr>
          <w:p w14:paraId="70589781" w14:textId="77777777" w:rsidR="002835A5" w:rsidRPr="000E643F" w:rsidRDefault="002835A5" w:rsidP="002835A5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vAlign w:val="bottom"/>
          </w:tcPr>
          <w:p w14:paraId="11B929A0" w14:textId="77777777" w:rsidR="002835A5" w:rsidRPr="000E643F" w:rsidRDefault="002835A5" w:rsidP="002835A5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  <w:vAlign w:val="bottom"/>
          </w:tcPr>
          <w:p w14:paraId="077E990C" w14:textId="77777777" w:rsidR="002835A5" w:rsidRPr="001E6FBD" w:rsidRDefault="002835A5" w:rsidP="002835A5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4" w:type="dxa"/>
            <w:gridSpan w:val="2"/>
            <w:tcBorders>
              <w:top w:val="double" w:sz="4" w:space="0" w:color="auto"/>
            </w:tcBorders>
            <w:vAlign w:val="bottom"/>
          </w:tcPr>
          <w:p w14:paraId="1EC2247F" w14:textId="77777777" w:rsidR="002835A5" w:rsidRPr="001E6FBD" w:rsidRDefault="002835A5" w:rsidP="002835A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2835A5" w:rsidRPr="001E6FBD" w14:paraId="1499434D" w14:textId="77777777" w:rsidTr="00195561">
        <w:trPr>
          <w:trHeight w:val="270"/>
        </w:trPr>
        <w:tc>
          <w:tcPr>
            <w:tcW w:w="3600" w:type="dxa"/>
            <w:vAlign w:val="bottom"/>
          </w:tcPr>
          <w:p w14:paraId="06BF5A0D" w14:textId="77777777" w:rsidR="002835A5" w:rsidRPr="001E6FBD" w:rsidRDefault="002835A5" w:rsidP="00283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6F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29" w:type="dxa"/>
            <w:vAlign w:val="bottom"/>
          </w:tcPr>
          <w:p w14:paraId="75EE4E28" w14:textId="246B24AF" w:rsidR="002835A5" w:rsidRPr="001E6FBD" w:rsidRDefault="002835A5" w:rsidP="002835A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  <w:vAlign w:val="bottom"/>
          </w:tcPr>
          <w:p w14:paraId="52393F87" w14:textId="77777777" w:rsidR="002835A5" w:rsidRPr="001E6FBD" w:rsidRDefault="002835A5" w:rsidP="002835A5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3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40" w:type="dxa"/>
            <w:tcBorders>
              <w:bottom w:val="double" w:sz="4" w:space="0" w:color="auto"/>
            </w:tcBorders>
            <w:vAlign w:val="bottom"/>
          </w:tcPr>
          <w:p w14:paraId="79470691" w14:textId="3B404F8F" w:rsidR="002835A5" w:rsidRPr="000E643F" w:rsidRDefault="004534CA" w:rsidP="00F15334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3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F1533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54</w:t>
            </w:r>
            <w:r w:rsidR="00F3526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F1533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138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64" w:type="dxa"/>
            <w:vAlign w:val="bottom"/>
          </w:tcPr>
          <w:p w14:paraId="34D3D16D" w14:textId="77777777" w:rsidR="002835A5" w:rsidRPr="000E643F" w:rsidRDefault="002835A5" w:rsidP="002835A5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43" w:type="dxa"/>
            <w:tcBorders>
              <w:bottom w:val="double" w:sz="4" w:space="0" w:color="auto"/>
            </w:tcBorders>
            <w:vAlign w:val="bottom"/>
          </w:tcPr>
          <w:p w14:paraId="3D161A0A" w14:textId="63321E17" w:rsidR="002835A5" w:rsidRPr="000E643F" w:rsidRDefault="002835A5" w:rsidP="002835A5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right="-13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65" w:type="dxa"/>
            <w:vAlign w:val="bottom"/>
          </w:tcPr>
          <w:p w14:paraId="13F1CA80" w14:textId="77777777" w:rsidR="002835A5" w:rsidRPr="001E6FBD" w:rsidRDefault="002835A5" w:rsidP="002835A5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4" w:type="dxa"/>
            <w:gridSpan w:val="2"/>
            <w:vAlign w:val="bottom"/>
          </w:tcPr>
          <w:p w14:paraId="3DF25450" w14:textId="2BD6B91F" w:rsidR="002835A5" w:rsidRPr="002835A5" w:rsidRDefault="002835A5" w:rsidP="002835A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F4F01" w:rsidRPr="001E6FBD" w14:paraId="517512BA" w14:textId="77777777" w:rsidTr="00195561">
        <w:trPr>
          <w:gridAfter w:val="1"/>
          <w:wAfter w:w="7" w:type="dxa"/>
          <w:trHeight w:val="417"/>
        </w:trPr>
        <w:tc>
          <w:tcPr>
            <w:tcW w:w="3600" w:type="dxa"/>
            <w:shd w:val="clear" w:color="auto" w:fill="auto"/>
            <w:vAlign w:val="bottom"/>
          </w:tcPr>
          <w:p w14:paraId="05048585" w14:textId="77777777" w:rsidR="00FF4F01" w:rsidRPr="001E6FBD" w:rsidRDefault="00FF4F01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753" w:type="dxa"/>
            <w:gridSpan w:val="7"/>
            <w:vAlign w:val="bottom"/>
          </w:tcPr>
          <w:p w14:paraId="1982FEC9" w14:textId="77777777" w:rsidR="00FF4F01" w:rsidRPr="001E6FBD" w:rsidRDefault="00FF4F01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030466" w:rsidRPr="001E6FBD" w14:paraId="7591750D" w14:textId="77777777" w:rsidTr="00195561">
        <w:trPr>
          <w:gridAfter w:val="1"/>
          <w:wAfter w:w="7" w:type="dxa"/>
          <w:trHeight w:val="417"/>
        </w:trPr>
        <w:tc>
          <w:tcPr>
            <w:tcW w:w="3600" w:type="dxa"/>
            <w:shd w:val="clear" w:color="auto" w:fill="auto"/>
            <w:vAlign w:val="bottom"/>
          </w:tcPr>
          <w:p w14:paraId="5F0E2BAF" w14:textId="77777777" w:rsidR="00030466" w:rsidRPr="001E6FBD" w:rsidRDefault="00030466" w:rsidP="00C32C7F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753" w:type="dxa"/>
            <w:gridSpan w:val="7"/>
            <w:vAlign w:val="bottom"/>
          </w:tcPr>
          <w:p w14:paraId="3DAECA3E" w14:textId="77777777" w:rsidR="00030466" w:rsidRPr="00030466" w:rsidRDefault="00030466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E6F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30466" w:rsidRPr="001E6FBD" w14:paraId="765E8998" w14:textId="77777777" w:rsidTr="00195561">
        <w:trPr>
          <w:gridAfter w:val="1"/>
          <w:wAfter w:w="7" w:type="dxa"/>
          <w:trHeight w:val="417"/>
        </w:trPr>
        <w:tc>
          <w:tcPr>
            <w:tcW w:w="3600" w:type="dxa"/>
            <w:shd w:val="clear" w:color="auto" w:fill="auto"/>
            <w:vAlign w:val="bottom"/>
          </w:tcPr>
          <w:p w14:paraId="68446D54" w14:textId="77777777" w:rsidR="00030466" w:rsidRPr="001E6FBD" w:rsidRDefault="00030466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2423283A" w14:textId="77777777" w:rsidR="00030466" w:rsidRPr="001E6FBD" w:rsidRDefault="00030466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4" w:type="dxa"/>
            <w:vAlign w:val="bottom"/>
          </w:tcPr>
          <w:p w14:paraId="73CB0472" w14:textId="77777777" w:rsidR="00030466" w:rsidRPr="001E6FBD" w:rsidRDefault="00030466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3" w:type="dxa"/>
            <w:gridSpan w:val="3"/>
            <w:tcBorders>
              <w:bottom w:val="single" w:sz="4" w:space="0" w:color="auto"/>
            </w:tcBorders>
            <w:vAlign w:val="bottom"/>
          </w:tcPr>
          <w:p w14:paraId="4E767F47" w14:textId="77777777" w:rsidR="00030466" w:rsidRPr="001E6FBD" w:rsidRDefault="00030466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E6FBD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1E6FBD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1E6FBD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1E6FBD">
              <w:rPr>
                <w:rFonts w:ascii="Angsana New" w:hAnsi="Angsana New"/>
                <w:sz w:val="30"/>
                <w:szCs w:val="30"/>
              </w:rPr>
              <w:t>)</w:t>
            </w:r>
            <w:r w:rsidRPr="001E6FBD">
              <w:rPr>
                <w:rFonts w:ascii="Angsana New" w:hAnsi="Angsana New"/>
                <w:sz w:val="30"/>
                <w:szCs w:val="30"/>
                <w:cs/>
              </w:rPr>
              <w:t xml:space="preserve"> / รายได้ใน</w:t>
            </w:r>
          </w:p>
        </w:tc>
        <w:tc>
          <w:tcPr>
            <w:tcW w:w="264" w:type="dxa"/>
            <w:vAlign w:val="bottom"/>
          </w:tcPr>
          <w:p w14:paraId="32FD95FE" w14:textId="77777777" w:rsidR="00030466" w:rsidRPr="001E6FBD" w:rsidRDefault="00030466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45700AE3" w14:textId="77777777" w:rsidR="00030466" w:rsidRPr="001E6FBD" w:rsidRDefault="00030466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B220CF" w:rsidRPr="001E6FBD" w14:paraId="2D8566CD" w14:textId="77777777" w:rsidTr="00195561">
        <w:trPr>
          <w:gridAfter w:val="1"/>
          <w:wAfter w:w="7" w:type="dxa"/>
          <w:trHeight w:val="417"/>
        </w:trPr>
        <w:tc>
          <w:tcPr>
            <w:tcW w:w="3600" w:type="dxa"/>
            <w:shd w:val="clear" w:color="auto" w:fill="auto"/>
            <w:vAlign w:val="bottom"/>
          </w:tcPr>
          <w:p w14:paraId="23D171F9" w14:textId="77777777" w:rsidR="00030466" w:rsidRPr="001E6FBD" w:rsidRDefault="00030466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350E2AB6" w14:textId="77777777" w:rsidR="00030466" w:rsidRPr="001E6FBD" w:rsidRDefault="00030466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E6F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64" w:type="dxa"/>
            <w:vAlign w:val="bottom"/>
          </w:tcPr>
          <w:p w14:paraId="7B894601" w14:textId="77777777" w:rsidR="00030466" w:rsidRPr="001E6FBD" w:rsidRDefault="00030466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5C4F95EA" w14:textId="77777777" w:rsidR="00030466" w:rsidRPr="001E6FBD" w:rsidRDefault="00030466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3" w:type="dxa"/>
            <w:tcBorders>
              <w:top w:val="single" w:sz="4" w:space="0" w:color="auto"/>
            </w:tcBorders>
            <w:vAlign w:val="bottom"/>
          </w:tcPr>
          <w:p w14:paraId="74370E18" w14:textId="77777777" w:rsidR="00030466" w:rsidRPr="001E6FBD" w:rsidRDefault="00030466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vAlign w:val="bottom"/>
          </w:tcPr>
          <w:p w14:paraId="7F24919F" w14:textId="77777777" w:rsidR="00030466" w:rsidRPr="001E6FBD" w:rsidRDefault="00030466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vAlign w:val="bottom"/>
          </w:tcPr>
          <w:p w14:paraId="38F377F9" w14:textId="77777777" w:rsidR="00030466" w:rsidRPr="001E6FBD" w:rsidRDefault="00030466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6F4E64FE" w14:textId="77777777" w:rsidR="00030466" w:rsidRPr="001E6FBD" w:rsidRDefault="00030466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E6F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B220CF" w:rsidRPr="001E6FBD" w14:paraId="7127E2E3" w14:textId="77777777" w:rsidTr="00195561">
        <w:trPr>
          <w:gridAfter w:val="1"/>
          <w:wAfter w:w="7" w:type="dxa"/>
          <w:trHeight w:val="417"/>
        </w:trPr>
        <w:tc>
          <w:tcPr>
            <w:tcW w:w="3600" w:type="dxa"/>
            <w:shd w:val="clear" w:color="auto" w:fill="auto"/>
            <w:vAlign w:val="bottom"/>
          </w:tcPr>
          <w:p w14:paraId="71C58A21" w14:textId="77777777" w:rsidR="00030466" w:rsidRPr="001E6FBD" w:rsidRDefault="00030466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42511504" w14:textId="77777777" w:rsidR="00030466" w:rsidRPr="001E6FBD" w:rsidRDefault="00030466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6FB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1E6F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64" w:type="dxa"/>
            <w:vAlign w:val="bottom"/>
          </w:tcPr>
          <w:p w14:paraId="3BA00C33" w14:textId="77777777" w:rsidR="00030466" w:rsidRPr="001E6FBD" w:rsidRDefault="00030466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0600E0E4" w14:textId="77777777" w:rsidR="00030466" w:rsidRPr="001E6FBD" w:rsidRDefault="00030466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E6FBD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63" w:type="dxa"/>
            <w:vAlign w:val="bottom"/>
          </w:tcPr>
          <w:p w14:paraId="6AC02E91" w14:textId="77777777" w:rsidR="00030466" w:rsidRPr="001E6FBD" w:rsidRDefault="00030466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69C7632A" w14:textId="77777777" w:rsidR="00030466" w:rsidRPr="001E6FBD" w:rsidRDefault="00030466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E6FBD">
              <w:rPr>
                <w:rFonts w:ascii="Angsana New" w:hAnsi="Angsana New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64" w:type="dxa"/>
            <w:vAlign w:val="bottom"/>
          </w:tcPr>
          <w:p w14:paraId="21343114" w14:textId="77777777" w:rsidR="00030466" w:rsidRPr="001E6FBD" w:rsidRDefault="00030466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6A4B988A" w14:textId="77777777" w:rsidR="00030466" w:rsidRPr="001E6FBD" w:rsidRDefault="00030466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E6F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31 ธันวาคม</w:t>
            </w:r>
          </w:p>
        </w:tc>
      </w:tr>
      <w:tr w:rsidR="00B220CF" w:rsidRPr="001E6FBD" w14:paraId="72AC0DD2" w14:textId="77777777" w:rsidTr="00195561">
        <w:trPr>
          <w:gridAfter w:val="1"/>
          <w:wAfter w:w="7" w:type="dxa"/>
          <w:trHeight w:val="417"/>
        </w:trPr>
        <w:tc>
          <w:tcPr>
            <w:tcW w:w="3600" w:type="dxa"/>
            <w:shd w:val="clear" w:color="auto" w:fill="auto"/>
            <w:vAlign w:val="bottom"/>
          </w:tcPr>
          <w:p w14:paraId="223808DD" w14:textId="77777777" w:rsidR="00030466" w:rsidRPr="001E6FBD" w:rsidRDefault="00030466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5AB8DD6D" w14:textId="77777777" w:rsidR="00030466" w:rsidRPr="001E6FBD" w:rsidRDefault="00204A54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7C65DE"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264" w:type="dxa"/>
            <w:vAlign w:val="bottom"/>
          </w:tcPr>
          <w:p w14:paraId="011381F5" w14:textId="77777777" w:rsidR="00030466" w:rsidRPr="001E6FBD" w:rsidRDefault="00030466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646D41EF" w14:textId="77777777" w:rsidR="00030466" w:rsidRPr="001E6FBD" w:rsidRDefault="00030466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E6FBD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63" w:type="dxa"/>
            <w:vAlign w:val="bottom"/>
          </w:tcPr>
          <w:p w14:paraId="4E8754ED" w14:textId="77777777" w:rsidR="00030466" w:rsidRPr="001E6FBD" w:rsidRDefault="00030466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38D1EB01" w14:textId="77777777" w:rsidR="00030466" w:rsidRPr="001E6FBD" w:rsidRDefault="00030466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E6FBD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64" w:type="dxa"/>
            <w:vAlign w:val="bottom"/>
          </w:tcPr>
          <w:p w14:paraId="68315635" w14:textId="77777777" w:rsidR="00030466" w:rsidRPr="001E6FBD" w:rsidRDefault="00030466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47C52F15" w14:textId="77777777" w:rsidR="00030466" w:rsidRPr="001E6FBD" w:rsidRDefault="00204A54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7C65DE"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</w:tr>
      <w:tr w:rsidR="00030466" w:rsidRPr="001E6FBD" w14:paraId="0E63EB60" w14:textId="77777777" w:rsidTr="00195561">
        <w:trPr>
          <w:gridAfter w:val="1"/>
          <w:wAfter w:w="7" w:type="dxa"/>
          <w:trHeight w:val="417"/>
        </w:trPr>
        <w:tc>
          <w:tcPr>
            <w:tcW w:w="3600" w:type="dxa"/>
            <w:vAlign w:val="bottom"/>
          </w:tcPr>
          <w:p w14:paraId="4D9B1F49" w14:textId="77777777" w:rsidR="00030466" w:rsidRPr="001E6FBD" w:rsidRDefault="00030466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53" w:type="dxa"/>
            <w:gridSpan w:val="7"/>
            <w:vAlign w:val="bottom"/>
          </w:tcPr>
          <w:p w14:paraId="530BFFDF" w14:textId="77777777" w:rsidR="00030466" w:rsidRPr="000D5431" w:rsidRDefault="00030466" w:rsidP="00C62D45">
            <w:pPr>
              <w:jc w:val="center"/>
              <w:rPr>
                <w:sz w:val="30"/>
                <w:szCs w:val="30"/>
              </w:rPr>
            </w:pPr>
            <w:r w:rsidRPr="000D543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220CF" w:rsidRPr="001E6FBD" w14:paraId="7FC8849D" w14:textId="77777777" w:rsidTr="00195561">
        <w:trPr>
          <w:gridAfter w:val="1"/>
          <w:wAfter w:w="7" w:type="dxa"/>
          <w:trHeight w:val="417"/>
        </w:trPr>
        <w:tc>
          <w:tcPr>
            <w:tcW w:w="3600" w:type="dxa"/>
            <w:vAlign w:val="bottom"/>
          </w:tcPr>
          <w:p w14:paraId="2A4981CA" w14:textId="77777777" w:rsidR="00030466" w:rsidRPr="001E6FBD" w:rsidRDefault="00030466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E6FB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27" w:type="dxa"/>
          </w:tcPr>
          <w:p w14:paraId="6104F9E6" w14:textId="77777777" w:rsidR="00030466" w:rsidRPr="001E6FBD" w:rsidRDefault="00030466" w:rsidP="00C62D45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4" w:type="dxa"/>
          </w:tcPr>
          <w:p w14:paraId="16F3CC64" w14:textId="77777777" w:rsidR="00030466" w:rsidRPr="001E6FBD" w:rsidRDefault="00030466" w:rsidP="00C62D45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37" w:type="dxa"/>
          </w:tcPr>
          <w:p w14:paraId="21F4D805" w14:textId="77777777" w:rsidR="00030466" w:rsidRPr="001E6FBD" w:rsidRDefault="00030466" w:rsidP="00C62D45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3" w:type="dxa"/>
          </w:tcPr>
          <w:p w14:paraId="490FFA6D" w14:textId="77777777" w:rsidR="00030466" w:rsidRPr="001E6FBD" w:rsidRDefault="00030466" w:rsidP="00C62D45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43" w:type="dxa"/>
          </w:tcPr>
          <w:p w14:paraId="050713CC" w14:textId="77777777" w:rsidR="00030466" w:rsidRPr="001E6FBD" w:rsidRDefault="00030466" w:rsidP="00C62D45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4" w:type="dxa"/>
          </w:tcPr>
          <w:p w14:paraId="7B8F37AC" w14:textId="77777777" w:rsidR="00030466" w:rsidRPr="001E6FBD" w:rsidRDefault="00030466" w:rsidP="00C62D45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5" w:type="dxa"/>
          </w:tcPr>
          <w:p w14:paraId="4057B506" w14:textId="77777777" w:rsidR="00030466" w:rsidRPr="001E6FBD" w:rsidRDefault="00030466" w:rsidP="00C62D45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B220CF" w:rsidRPr="001E6FBD" w14:paraId="493366AC" w14:textId="77777777" w:rsidTr="00195561">
        <w:trPr>
          <w:gridAfter w:val="1"/>
          <w:wAfter w:w="7" w:type="dxa"/>
          <w:trHeight w:val="417"/>
        </w:trPr>
        <w:tc>
          <w:tcPr>
            <w:tcW w:w="3600" w:type="dxa"/>
            <w:vAlign w:val="bottom"/>
          </w:tcPr>
          <w:p w14:paraId="4A946848" w14:textId="77777777" w:rsidR="007C65DE" w:rsidRPr="001E6FBD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E6FBD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27" w:type="dxa"/>
            <w:vAlign w:val="bottom"/>
          </w:tcPr>
          <w:p w14:paraId="3A7165B4" w14:textId="77777777" w:rsidR="007C65DE" w:rsidRPr="001E6FBD" w:rsidRDefault="007C65DE" w:rsidP="007C65D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10,706</w:t>
            </w:r>
          </w:p>
        </w:tc>
        <w:tc>
          <w:tcPr>
            <w:tcW w:w="264" w:type="dxa"/>
            <w:vAlign w:val="bottom"/>
          </w:tcPr>
          <w:p w14:paraId="2B57722C" w14:textId="77777777" w:rsidR="007C65DE" w:rsidRPr="001E6FBD" w:rsidRDefault="007C65DE" w:rsidP="007C65DE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54C3DC46" w14:textId="77777777" w:rsidR="007C65DE" w:rsidRPr="000E643F" w:rsidRDefault="007C65DE" w:rsidP="007C65D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(1,830)</w:t>
            </w:r>
          </w:p>
        </w:tc>
        <w:tc>
          <w:tcPr>
            <w:tcW w:w="263" w:type="dxa"/>
            <w:vAlign w:val="bottom"/>
          </w:tcPr>
          <w:p w14:paraId="78E63E8C" w14:textId="77777777" w:rsidR="007C65DE" w:rsidRPr="000E643F" w:rsidRDefault="007C65DE" w:rsidP="007C65DE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33FA67E3" w14:textId="77777777" w:rsidR="007C65DE" w:rsidRPr="000E643F" w:rsidRDefault="007C65DE" w:rsidP="007C65DE">
            <w:pPr>
              <w:pStyle w:val="acctfourfigures"/>
              <w:tabs>
                <w:tab w:val="clear" w:pos="765"/>
              </w:tabs>
              <w:spacing w:line="240" w:lineRule="auto"/>
              <w:ind w:right="3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vAlign w:val="bottom"/>
          </w:tcPr>
          <w:p w14:paraId="28704004" w14:textId="77777777" w:rsidR="007C65DE" w:rsidRPr="001E6FBD" w:rsidRDefault="007C65DE" w:rsidP="007C65DE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7554970B" w14:textId="77777777" w:rsidR="007C65DE" w:rsidRPr="001E6FBD" w:rsidRDefault="007C65DE" w:rsidP="007C65D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8,876</w:t>
            </w:r>
          </w:p>
        </w:tc>
      </w:tr>
      <w:tr w:rsidR="00B220CF" w:rsidRPr="001E6FBD" w14:paraId="55242848" w14:textId="77777777" w:rsidTr="00195561">
        <w:trPr>
          <w:gridAfter w:val="1"/>
          <w:wAfter w:w="7" w:type="dxa"/>
          <w:trHeight w:val="417"/>
        </w:trPr>
        <w:tc>
          <w:tcPr>
            <w:tcW w:w="3600" w:type="dxa"/>
            <w:vAlign w:val="bottom"/>
          </w:tcPr>
          <w:p w14:paraId="53F6C10E" w14:textId="77777777" w:rsidR="007C65DE" w:rsidRPr="001E6FBD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E6FBD">
              <w:rPr>
                <w:rFonts w:ascii="Angsana New" w:hAnsi="Angsana New"/>
                <w:sz w:val="30"/>
                <w:szCs w:val="30"/>
                <w:cs/>
              </w:rPr>
              <w:t>หลักทรัพย์ในความต้องการของตลาด</w:t>
            </w:r>
          </w:p>
        </w:tc>
        <w:tc>
          <w:tcPr>
            <w:tcW w:w="1327" w:type="dxa"/>
            <w:vAlign w:val="bottom"/>
          </w:tcPr>
          <w:p w14:paraId="3C59177E" w14:textId="77777777" w:rsidR="007C65DE" w:rsidRPr="001E6FBD" w:rsidRDefault="007C65DE" w:rsidP="007C65D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1,058</w:t>
            </w:r>
          </w:p>
        </w:tc>
        <w:tc>
          <w:tcPr>
            <w:tcW w:w="264" w:type="dxa"/>
            <w:vAlign w:val="bottom"/>
          </w:tcPr>
          <w:p w14:paraId="40E71BB5" w14:textId="77777777" w:rsidR="007C65DE" w:rsidRPr="001E6FBD" w:rsidRDefault="007C65DE" w:rsidP="007C65DE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7D1ECDE9" w14:textId="77777777" w:rsidR="007C65DE" w:rsidRPr="000E643F" w:rsidRDefault="007C65DE" w:rsidP="007C65D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vAlign w:val="bottom"/>
          </w:tcPr>
          <w:p w14:paraId="21CE57B6" w14:textId="77777777" w:rsidR="007C65DE" w:rsidRPr="000E643F" w:rsidRDefault="007C65DE" w:rsidP="007C65DE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3" w:type="dxa"/>
            <w:vAlign w:val="bottom"/>
          </w:tcPr>
          <w:p w14:paraId="0407A289" w14:textId="77777777" w:rsidR="007C65DE" w:rsidRPr="000E643F" w:rsidRDefault="007C65DE" w:rsidP="007C65DE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(1,057)</w:t>
            </w:r>
          </w:p>
        </w:tc>
        <w:tc>
          <w:tcPr>
            <w:tcW w:w="264" w:type="dxa"/>
            <w:vAlign w:val="bottom"/>
          </w:tcPr>
          <w:p w14:paraId="33F304D6" w14:textId="77777777" w:rsidR="007C65DE" w:rsidRPr="001E6FBD" w:rsidRDefault="007C65DE" w:rsidP="007C65D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55" w:type="dxa"/>
            <w:vAlign w:val="bottom"/>
          </w:tcPr>
          <w:p w14:paraId="0D0D5FE2" w14:textId="77777777" w:rsidR="007C65DE" w:rsidRPr="001E6FBD" w:rsidRDefault="007C65DE" w:rsidP="007C65D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</w:p>
        </w:tc>
      </w:tr>
      <w:tr w:rsidR="00B220CF" w:rsidRPr="001E6FBD" w14:paraId="566100B6" w14:textId="77777777" w:rsidTr="00195561">
        <w:trPr>
          <w:gridAfter w:val="1"/>
          <w:wAfter w:w="7" w:type="dxa"/>
          <w:trHeight w:val="417"/>
        </w:trPr>
        <w:tc>
          <w:tcPr>
            <w:tcW w:w="3600" w:type="dxa"/>
            <w:vAlign w:val="bottom"/>
          </w:tcPr>
          <w:p w14:paraId="672A416C" w14:textId="77777777" w:rsidR="007C65DE" w:rsidRPr="001E6FBD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E6FBD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327" w:type="dxa"/>
            <w:vAlign w:val="bottom"/>
          </w:tcPr>
          <w:p w14:paraId="5B1CC252" w14:textId="77777777" w:rsidR="007C65DE" w:rsidRPr="001E6FBD" w:rsidRDefault="007C65DE" w:rsidP="007C65D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11,057</w:t>
            </w:r>
          </w:p>
        </w:tc>
        <w:tc>
          <w:tcPr>
            <w:tcW w:w="264" w:type="dxa"/>
            <w:vAlign w:val="bottom"/>
          </w:tcPr>
          <w:p w14:paraId="7957A7D1" w14:textId="77777777" w:rsidR="007C65DE" w:rsidRPr="001E6FBD" w:rsidRDefault="007C65DE" w:rsidP="007C65DE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37" w:type="dxa"/>
            <w:vAlign w:val="bottom"/>
          </w:tcPr>
          <w:p w14:paraId="32CDE993" w14:textId="77777777" w:rsidR="007C65DE" w:rsidRPr="000E643F" w:rsidRDefault="007C65DE" w:rsidP="007C65D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(7,900)</w:t>
            </w:r>
          </w:p>
        </w:tc>
        <w:tc>
          <w:tcPr>
            <w:tcW w:w="263" w:type="dxa"/>
            <w:vAlign w:val="bottom"/>
          </w:tcPr>
          <w:p w14:paraId="20866E91" w14:textId="77777777" w:rsidR="007C65DE" w:rsidRPr="000E643F" w:rsidRDefault="007C65DE" w:rsidP="007C65DE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3" w:type="dxa"/>
            <w:vAlign w:val="bottom"/>
          </w:tcPr>
          <w:p w14:paraId="604C7310" w14:textId="77777777" w:rsidR="007C65DE" w:rsidRPr="000E643F" w:rsidRDefault="00290B22" w:rsidP="007C65DE">
            <w:pPr>
              <w:pStyle w:val="acctfourfigures"/>
              <w:tabs>
                <w:tab w:val="clear" w:pos="765"/>
              </w:tabs>
              <w:spacing w:line="240" w:lineRule="auto"/>
              <w:ind w:right="3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vAlign w:val="bottom"/>
          </w:tcPr>
          <w:p w14:paraId="6FE7041A" w14:textId="77777777" w:rsidR="007C65DE" w:rsidRPr="001E6FBD" w:rsidRDefault="007C65DE" w:rsidP="007C65DE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55" w:type="dxa"/>
            <w:vAlign w:val="bottom"/>
          </w:tcPr>
          <w:p w14:paraId="0C954ABE" w14:textId="77777777" w:rsidR="007C65DE" w:rsidRPr="001E6FBD" w:rsidRDefault="007C65DE" w:rsidP="007C65D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3,157</w:t>
            </w:r>
          </w:p>
        </w:tc>
      </w:tr>
      <w:tr w:rsidR="00B220CF" w:rsidRPr="001E6FBD" w14:paraId="2DD7032A" w14:textId="77777777" w:rsidTr="00195561">
        <w:trPr>
          <w:gridAfter w:val="1"/>
          <w:wAfter w:w="7" w:type="dxa"/>
          <w:trHeight w:val="417"/>
        </w:trPr>
        <w:tc>
          <w:tcPr>
            <w:tcW w:w="3600" w:type="dxa"/>
            <w:vAlign w:val="bottom"/>
          </w:tcPr>
          <w:p w14:paraId="62652DF7" w14:textId="77777777" w:rsidR="007C65DE" w:rsidRPr="001E6FBD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E6FBD">
              <w:rPr>
                <w:rFonts w:ascii="Angsana New" w:hAnsi="Angsana New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327" w:type="dxa"/>
            <w:vAlign w:val="bottom"/>
          </w:tcPr>
          <w:p w14:paraId="5EA1537E" w14:textId="77777777" w:rsidR="007C65DE" w:rsidRPr="001E6FBD" w:rsidRDefault="007C65DE" w:rsidP="007C65D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7,082</w:t>
            </w:r>
          </w:p>
        </w:tc>
        <w:tc>
          <w:tcPr>
            <w:tcW w:w="264" w:type="dxa"/>
            <w:vAlign w:val="bottom"/>
          </w:tcPr>
          <w:p w14:paraId="6E0CDECA" w14:textId="77777777" w:rsidR="007C65DE" w:rsidRPr="001E6FBD" w:rsidRDefault="007C65DE" w:rsidP="007C65DE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37" w:type="dxa"/>
            <w:vAlign w:val="bottom"/>
          </w:tcPr>
          <w:p w14:paraId="7ECBD94D" w14:textId="77777777" w:rsidR="007C65DE" w:rsidRPr="000E643F" w:rsidRDefault="007C65DE" w:rsidP="007C65D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(141)</w:t>
            </w:r>
          </w:p>
        </w:tc>
        <w:tc>
          <w:tcPr>
            <w:tcW w:w="263" w:type="dxa"/>
            <w:vAlign w:val="bottom"/>
          </w:tcPr>
          <w:p w14:paraId="6D5C4ACB" w14:textId="77777777" w:rsidR="007C65DE" w:rsidRPr="000E643F" w:rsidRDefault="007C65DE" w:rsidP="007C65DE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3" w:type="dxa"/>
            <w:vAlign w:val="bottom"/>
          </w:tcPr>
          <w:p w14:paraId="08AE3646" w14:textId="77777777" w:rsidR="007C65DE" w:rsidRPr="000E643F" w:rsidRDefault="00290B22" w:rsidP="007C65DE">
            <w:pPr>
              <w:pStyle w:val="acctfourfigures"/>
              <w:tabs>
                <w:tab w:val="clear" w:pos="765"/>
              </w:tabs>
              <w:spacing w:line="240" w:lineRule="auto"/>
              <w:ind w:right="3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vAlign w:val="bottom"/>
          </w:tcPr>
          <w:p w14:paraId="1E64DDE5" w14:textId="77777777" w:rsidR="007C65DE" w:rsidRPr="001E6FBD" w:rsidRDefault="007C65DE" w:rsidP="007C65DE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55" w:type="dxa"/>
            <w:vAlign w:val="bottom"/>
          </w:tcPr>
          <w:p w14:paraId="1EA15217" w14:textId="77777777" w:rsidR="007C65DE" w:rsidRPr="001E6FBD" w:rsidRDefault="007C65DE" w:rsidP="007C65D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6,941</w:t>
            </w:r>
          </w:p>
        </w:tc>
      </w:tr>
      <w:tr w:rsidR="00D2789E" w:rsidRPr="001E6FBD" w14:paraId="6CE2FA55" w14:textId="77777777" w:rsidTr="00195561">
        <w:trPr>
          <w:gridAfter w:val="1"/>
          <w:wAfter w:w="7" w:type="dxa"/>
          <w:trHeight w:val="417"/>
        </w:trPr>
        <w:tc>
          <w:tcPr>
            <w:tcW w:w="3600" w:type="dxa"/>
            <w:vAlign w:val="bottom"/>
          </w:tcPr>
          <w:p w14:paraId="2CA12EB0" w14:textId="49F9D2F8" w:rsidR="00D2789E" w:rsidRPr="001E6FBD" w:rsidRDefault="009B070A" w:rsidP="00D27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E6FBD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327" w:type="dxa"/>
            <w:vAlign w:val="bottom"/>
          </w:tcPr>
          <w:p w14:paraId="3E88D3E7" w14:textId="77777777" w:rsidR="00D2789E" w:rsidRPr="001E6FBD" w:rsidRDefault="00D2789E" w:rsidP="00D2789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32,574</w:t>
            </w:r>
          </w:p>
        </w:tc>
        <w:tc>
          <w:tcPr>
            <w:tcW w:w="264" w:type="dxa"/>
            <w:vAlign w:val="bottom"/>
          </w:tcPr>
          <w:p w14:paraId="22362714" w14:textId="77777777" w:rsidR="00D2789E" w:rsidRPr="001E6FBD" w:rsidRDefault="00D2789E" w:rsidP="00D2789E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37" w:type="dxa"/>
            <w:vAlign w:val="bottom"/>
          </w:tcPr>
          <w:p w14:paraId="1285DBCC" w14:textId="77777777" w:rsidR="00D2789E" w:rsidRPr="000E643F" w:rsidRDefault="00D2789E" w:rsidP="00D2789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(5,912)</w:t>
            </w:r>
          </w:p>
        </w:tc>
        <w:tc>
          <w:tcPr>
            <w:tcW w:w="263" w:type="dxa"/>
            <w:vAlign w:val="bottom"/>
          </w:tcPr>
          <w:p w14:paraId="344DD70F" w14:textId="77777777" w:rsidR="00D2789E" w:rsidRPr="000E643F" w:rsidRDefault="00D2789E" w:rsidP="00D2789E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3" w:type="dxa"/>
            <w:vAlign w:val="bottom"/>
          </w:tcPr>
          <w:p w14:paraId="29402BE6" w14:textId="018462E6" w:rsidR="00D2789E" w:rsidRPr="000E643F" w:rsidRDefault="00D2789E" w:rsidP="00D2789E">
            <w:pPr>
              <w:pStyle w:val="acctfourfigures"/>
              <w:tabs>
                <w:tab w:val="clear" w:pos="765"/>
              </w:tabs>
              <w:spacing w:line="240" w:lineRule="auto"/>
              <w:ind w:right="3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vAlign w:val="bottom"/>
          </w:tcPr>
          <w:p w14:paraId="1DE0DB0B" w14:textId="77777777" w:rsidR="00D2789E" w:rsidRPr="001E6FBD" w:rsidRDefault="00D2789E" w:rsidP="00D2789E">
            <w:pPr>
              <w:pStyle w:val="acctfourfigures"/>
              <w:tabs>
                <w:tab w:val="clear" w:pos="765"/>
              </w:tabs>
              <w:spacing w:line="240" w:lineRule="auto"/>
              <w:ind w:right="3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563FE938" w14:textId="77777777" w:rsidR="00D2789E" w:rsidRPr="001E6FBD" w:rsidRDefault="00D2789E" w:rsidP="00D2789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26,662</w:t>
            </w:r>
          </w:p>
        </w:tc>
      </w:tr>
      <w:tr w:rsidR="00B220CF" w:rsidRPr="001E6FBD" w14:paraId="49976ACF" w14:textId="77777777" w:rsidTr="00195561">
        <w:trPr>
          <w:gridAfter w:val="1"/>
          <w:wAfter w:w="7" w:type="dxa"/>
          <w:trHeight w:val="417"/>
        </w:trPr>
        <w:tc>
          <w:tcPr>
            <w:tcW w:w="3600" w:type="dxa"/>
            <w:vAlign w:val="bottom"/>
          </w:tcPr>
          <w:p w14:paraId="5AAA8BC8" w14:textId="77777777" w:rsidR="007C65DE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B413BD">
              <w:rPr>
                <w:rFonts w:ascii="Angsana New" w:hAnsi="Angsana New"/>
                <w:sz w:val="30"/>
                <w:szCs w:val="30"/>
                <w:cs/>
              </w:rPr>
              <w:t>ใบอนุญาตให้ใช้คลื่นความถี่และ</w:t>
            </w:r>
          </w:p>
          <w:p w14:paraId="5BC17011" w14:textId="77777777" w:rsidR="007C65DE" w:rsidRPr="001E6FBD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413BD">
              <w:rPr>
                <w:rFonts w:ascii="Angsana New" w:hAnsi="Angsana New"/>
                <w:sz w:val="30"/>
                <w:szCs w:val="30"/>
                <w:cs/>
              </w:rPr>
              <w:t>ประกอบกิจการโทรทัศน์</w:t>
            </w:r>
          </w:p>
        </w:tc>
        <w:tc>
          <w:tcPr>
            <w:tcW w:w="1327" w:type="dxa"/>
            <w:vAlign w:val="bottom"/>
          </w:tcPr>
          <w:p w14:paraId="26F5120C" w14:textId="77777777" w:rsidR="007C65DE" w:rsidRPr="001E6FBD" w:rsidRDefault="007C65DE" w:rsidP="007C65D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44,325</w:t>
            </w:r>
          </w:p>
        </w:tc>
        <w:tc>
          <w:tcPr>
            <w:tcW w:w="264" w:type="dxa"/>
            <w:vAlign w:val="bottom"/>
          </w:tcPr>
          <w:p w14:paraId="22C20FFB" w14:textId="77777777" w:rsidR="007C65DE" w:rsidRPr="001E6FBD" w:rsidRDefault="007C65DE" w:rsidP="007C65DE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09EBDDD0" w14:textId="77777777" w:rsidR="007C65DE" w:rsidRPr="000E643F" w:rsidRDefault="007C65DE" w:rsidP="007C65D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(3,679)</w:t>
            </w:r>
          </w:p>
        </w:tc>
        <w:tc>
          <w:tcPr>
            <w:tcW w:w="263" w:type="dxa"/>
            <w:vAlign w:val="bottom"/>
          </w:tcPr>
          <w:p w14:paraId="38A92EEF" w14:textId="77777777" w:rsidR="007C65DE" w:rsidRPr="000E643F" w:rsidRDefault="007C65DE" w:rsidP="007C65DE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3" w:type="dxa"/>
            <w:vAlign w:val="bottom"/>
          </w:tcPr>
          <w:p w14:paraId="4D7A4D68" w14:textId="77777777" w:rsidR="007C65DE" w:rsidRPr="000E643F" w:rsidRDefault="00290B22" w:rsidP="007C65DE">
            <w:pPr>
              <w:pStyle w:val="acctfourfigures"/>
              <w:tabs>
                <w:tab w:val="clear" w:pos="765"/>
              </w:tabs>
              <w:spacing w:line="240" w:lineRule="auto"/>
              <w:ind w:right="3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vAlign w:val="bottom"/>
          </w:tcPr>
          <w:p w14:paraId="67F86CAA" w14:textId="77777777" w:rsidR="007C65DE" w:rsidRPr="001E6FBD" w:rsidRDefault="007C65DE" w:rsidP="007C65DE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406DA673" w14:textId="77777777" w:rsidR="007C65DE" w:rsidRPr="001E6FBD" w:rsidRDefault="007C65DE" w:rsidP="007C65D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40,646</w:t>
            </w:r>
          </w:p>
        </w:tc>
      </w:tr>
      <w:tr w:rsidR="00B220CF" w:rsidRPr="001E6FBD" w14:paraId="1EE67677" w14:textId="77777777" w:rsidTr="00195561">
        <w:trPr>
          <w:gridAfter w:val="1"/>
          <w:wAfter w:w="7" w:type="dxa"/>
          <w:trHeight w:val="417"/>
        </w:trPr>
        <w:tc>
          <w:tcPr>
            <w:tcW w:w="3600" w:type="dxa"/>
            <w:vAlign w:val="bottom"/>
          </w:tcPr>
          <w:p w14:paraId="50E969A7" w14:textId="77777777" w:rsidR="007C65DE" w:rsidRPr="001E6FBD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E6FBD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25871F6F" w14:textId="77777777" w:rsidR="007C65DE" w:rsidRPr="00D05E86" w:rsidRDefault="007C65DE" w:rsidP="007C65D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19,648</w:t>
            </w:r>
          </w:p>
        </w:tc>
        <w:tc>
          <w:tcPr>
            <w:tcW w:w="264" w:type="dxa"/>
            <w:vAlign w:val="bottom"/>
          </w:tcPr>
          <w:p w14:paraId="4BCDB127" w14:textId="77777777" w:rsidR="007C65DE" w:rsidRPr="001E6FBD" w:rsidRDefault="007C65DE" w:rsidP="007C65DE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2D11F81D" w14:textId="77777777" w:rsidR="007C65DE" w:rsidRPr="000E643F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86" w:right="-130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(1,931)</w:t>
            </w:r>
          </w:p>
        </w:tc>
        <w:tc>
          <w:tcPr>
            <w:tcW w:w="263" w:type="dxa"/>
            <w:vAlign w:val="bottom"/>
          </w:tcPr>
          <w:p w14:paraId="25684D4C" w14:textId="77777777" w:rsidR="007C65DE" w:rsidRPr="000E643F" w:rsidRDefault="007C65DE" w:rsidP="007C65DE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  <w:vAlign w:val="bottom"/>
          </w:tcPr>
          <w:p w14:paraId="2D6A3181" w14:textId="77777777" w:rsidR="007C65DE" w:rsidRPr="000E643F" w:rsidRDefault="00290B22" w:rsidP="007C65DE">
            <w:pPr>
              <w:pStyle w:val="acctfourfigures"/>
              <w:tabs>
                <w:tab w:val="clear" w:pos="765"/>
              </w:tabs>
              <w:spacing w:line="240" w:lineRule="auto"/>
              <w:ind w:right="3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vAlign w:val="bottom"/>
          </w:tcPr>
          <w:p w14:paraId="5DF9F3FC" w14:textId="77777777" w:rsidR="007C65DE" w:rsidRPr="00D05E86" w:rsidRDefault="007C65DE" w:rsidP="007C65DE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5911E762" w14:textId="77777777" w:rsidR="007C65DE" w:rsidRPr="00D05E86" w:rsidRDefault="007C65DE" w:rsidP="007C65D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17,717</w:t>
            </w:r>
          </w:p>
        </w:tc>
      </w:tr>
      <w:tr w:rsidR="00B220CF" w:rsidRPr="001E6FBD" w14:paraId="28F81B99" w14:textId="77777777" w:rsidTr="00195561">
        <w:trPr>
          <w:gridAfter w:val="1"/>
          <w:wAfter w:w="7" w:type="dxa"/>
          <w:trHeight w:val="417"/>
        </w:trPr>
        <w:tc>
          <w:tcPr>
            <w:tcW w:w="3600" w:type="dxa"/>
            <w:vAlign w:val="bottom"/>
          </w:tcPr>
          <w:p w14:paraId="0A5B813C" w14:textId="77777777" w:rsidR="007C65DE" w:rsidRPr="001E6FBD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6F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7991A4" w14:textId="77777777" w:rsidR="007C65DE" w:rsidRPr="001E6FBD" w:rsidRDefault="007C65DE" w:rsidP="007C65D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126,450</w:t>
            </w:r>
          </w:p>
        </w:tc>
        <w:tc>
          <w:tcPr>
            <w:tcW w:w="264" w:type="dxa"/>
            <w:vAlign w:val="bottom"/>
          </w:tcPr>
          <w:p w14:paraId="19D53F49" w14:textId="77777777" w:rsidR="007C65DE" w:rsidRPr="001E6FBD" w:rsidRDefault="007C65DE" w:rsidP="007C65DE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3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E98CFE" w14:textId="77777777" w:rsidR="007C65DE" w:rsidRPr="000E643F" w:rsidRDefault="007C65DE" w:rsidP="007C65D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3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(21,393)</w:t>
            </w:r>
          </w:p>
        </w:tc>
        <w:tc>
          <w:tcPr>
            <w:tcW w:w="263" w:type="dxa"/>
            <w:vAlign w:val="bottom"/>
          </w:tcPr>
          <w:p w14:paraId="2ED2ABF7" w14:textId="77777777" w:rsidR="007C65DE" w:rsidRPr="000E643F" w:rsidRDefault="007C65DE" w:rsidP="007C65DE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1BE557" w14:textId="77777777" w:rsidR="007C65DE" w:rsidRPr="000E643F" w:rsidRDefault="007C65DE" w:rsidP="007C65D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(1,057)</w:t>
            </w:r>
          </w:p>
        </w:tc>
        <w:tc>
          <w:tcPr>
            <w:tcW w:w="264" w:type="dxa"/>
            <w:vAlign w:val="bottom"/>
          </w:tcPr>
          <w:p w14:paraId="403A26CD" w14:textId="77777777" w:rsidR="007C65DE" w:rsidRPr="001E6FBD" w:rsidRDefault="007C65DE" w:rsidP="007C65DE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EF6B67" w14:textId="77777777" w:rsidR="007C65DE" w:rsidRPr="001E6FBD" w:rsidRDefault="007C65DE" w:rsidP="007C65D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104,000</w:t>
            </w:r>
          </w:p>
        </w:tc>
      </w:tr>
      <w:tr w:rsidR="00B220CF" w:rsidRPr="001E6FBD" w14:paraId="796D30B4" w14:textId="77777777" w:rsidTr="00195561">
        <w:trPr>
          <w:gridAfter w:val="1"/>
          <w:wAfter w:w="7" w:type="dxa"/>
          <w:trHeight w:val="417"/>
        </w:trPr>
        <w:tc>
          <w:tcPr>
            <w:tcW w:w="3600" w:type="dxa"/>
            <w:vAlign w:val="bottom"/>
          </w:tcPr>
          <w:p w14:paraId="51477381" w14:textId="77777777" w:rsidR="007C65DE" w:rsidRPr="00C32C7F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1327" w:type="dxa"/>
            <w:tcBorders>
              <w:top w:val="double" w:sz="4" w:space="0" w:color="auto"/>
            </w:tcBorders>
            <w:vAlign w:val="bottom"/>
          </w:tcPr>
          <w:p w14:paraId="3D26FB2C" w14:textId="77777777" w:rsidR="007C65DE" w:rsidRPr="00C32C7F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64" w:type="dxa"/>
            <w:vAlign w:val="bottom"/>
          </w:tcPr>
          <w:p w14:paraId="1B7EA2A0" w14:textId="77777777" w:rsidR="007C65DE" w:rsidRPr="00C32C7F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64318D38" w14:textId="77777777" w:rsidR="007C65DE" w:rsidRPr="00C32C7F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3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63" w:type="dxa"/>
            <w:vAlign w:val="bottom"/>
          </w:tcPr>
          <w:p w14:paraId="5C0386EB" w14:textId="77777777" w:rsidR="007C65DE" w:rsidRPr="00C32C7F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vAlign w:val="bottom"/>
          </w:tcPr>
          <w:p w14:paraId="0E5BBC97" w14:textId="77777777" w:rsidR="007C65DE" w:rsidRPr="00C32C7F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64" w:type="dxa"/>
            <w:vAlign w:val="bottom"/>
          </w:tcPr>
          <w:p w14:paraId="705EB0D0" w14:textId="77777777" w:rsidR="007C65DE" w:rsidRPr="00C32C7F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55" w:type="dxa"/>
            <w:tcBorders>
              <w:top w:val="double" w:sz="4" w:space="0" w:color="auto"/>
            </w:tcBorders>
            <w:vAlign w:val="bottom"/>
          </w:tcPr>
          <w:p w14:paraId="7BB21219" w14:textId="77777777" w:rsidR="007C65DE" w:rsidRPr="00C32C7F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30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B220CF" w:rsidRPr="001E6FBD" w14:paraId="26C4CC6A" w14:textId="77777777" w:rsidTr="00195561">
        <w:trPr>
          <w:gridAfter w:val="1"/>
          <w:wAfter w:w="7" w:type="dxa"/>
          <w:trHeight w:val="417"/>
        </w:trPr>
        <w:tc>
          <w:tcPr>
            <w:tcW w:w="3600" w:type="dxa"/>
            <w:vAlign w:val="bottom"/>
          </w:tcPr>
          <w:p w14:paraId="6CF271AF" w14:textId="77777777" w:rsidR="007C65DE" w:rsidRPr="001E6FBD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E6FB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27" w:type="dxa"/>
            <w:vAlign w:val="bottom"/>
          </w:tcPr>
          <w:p w14:paraId="2C003000" w14:textId="77777777" w:rsidR="007C65DE" w:rsidRPr="001E6FBD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vAlign w:val="bottom"/>
          </w:tcPr>
          <w:p w14:paraId="1E3E395B" w14:textId="77777777" w:rsidR="007C65DE" w:rsidRPr="001E6FBD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542B2B3A" w14:textId="77777777" w:rsidR="007C65DE" w:rsidRPr="000E643F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vAlign w:val="bottom"/>
          </w:tcPr>
          <w:p w14:paraId="172641BD" w14:textId="77777777" w:rsidR="007C65DE" w:rsidRPr="000E643F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31B4B831" w14:textId="77777777" w:rsidR="007C65DE" w:rsidRPr="000E643F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vAlign w:val="bottom"/>
          </w:tcPr>
          <w:p w14:paraId="7D0B030B" w14:textId="77777777" w:rsidR="007C65DE" w:rsidRPr="001E6FBD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2A80B5A2" w14:textId="77777777" w:rsidR="007C65DE" w:rsidRPr="001E6FBD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220CF" w:rsidRPr="001E6FBD" w14:paraId="1AC5C916" w14:textId="77777777" w:rsidTr="00195561">
        <w:trPr>
          <w:gridAfter w:val="1"/>
          <w:wAfter w:w="7" w:type="dxa"/>
          <w:trHeight w:val="417"/>
        </w:trPr>
        <w:tc>
          <w:tcPr>
            <w:tcW w:w="3600" w:type="dxa"/>
            <w:vAlign w:val="bottom"/>
          </w:tcPr>
          <w:p w14:paraId="66E2B9B3" w14:textId="77777777" w:rsidR="007C65DE" w:rsidRPr="001E6FBD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E6FBD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327" w:type="dxa"/>
            <w:vAlign w:val="bottom"/>
          </w:tcPr>
          <w:p w14:paraId="22FAF4E6" w14:textId="262B4D0E" w:rsidR="007C65DE" w:rsidRPr="001E6FBD" w:rsidRDefault="003B7663" w:rsidP="007C65D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C83FE3"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  <w:r w:rsidR="007C65DE">
              <w:rPr>
                <w:rFonts w:ascii="Angsana New" w:hAnsi="Angsana New" w:cs="Angsana New"/>
                <w:sz w:val="30"/>
                <w:szCs w:val="30"/>
                <w:lang w:bidi="th-TH"/>
              </w:rPr>
              <w:t>5,073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64" w:type="dxa"/>
            <w:vAlign w:val="bottom"/>
          </w:tcPr>
          <w:p w14:paraId="1091F27A" w14:textId="77777777" w:rsidR="007C65DE" w:rsidRPr="001E6FBD" w:rsidRDefault="007C65DE" w:rsidP="007C65DE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37" w:type="dxa"/>
            <w:vAlign w:val="bottom"/>
          </w:tcPr>
          <w:p w14:paraId="4A0FDA68" w14:textId="74DF0E40" w:rsidR="007C65DE" w:rsidRPr="000E643F" w:rsidRDefault="003B7663" w:rsidP="007C65D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7C65DE">
              <w:rPr>
                <w:rFonts w:ascii="Angsana New" w:hAnsi="Angsana New" w:cs="Angsana New"/>
                <w:sz w:val="30"/>
                <w:szCs w:val="30"/>
                <w:lang w:bidi="th-TH"/>
              </w:rPr>
              <w:t>2,564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63" w:type="dxa"/>
            <w:vAlign w:val="bottom"/>
          </w:tcPr>
          <w:p w14:paraId="5D3AA870" w14:textId="77777777" w:rsidR="007C65DE" w:rsidRPr="000E643F" w:rsidRDefault="007C65DE" w:rsidP="007C65DE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3" w:type="dxa"/>
            <w:vAlign w:val="bottom"/>
          </w:tcPr>
          <w:p w14:paraId="2E5CB6AB" w14:textId="50703803" w:rsidR="007C65DE" w:rsidRPr="000E643F" w:rsidRDefault="003B7663" w:rsidP="00290B22">
            <w:pPr>
              <w:pStyle w:val="acctfourfigures"/>
              <w:tabs>
                <w:tab w:val="clear" w:pos="765"/>
                <w:tab w:val="decimal" w:pos="971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7C65DE">
              <w:rPr>
                <w:rFonts w:ascii="Angsana New" w:hAnsi="Angsana New" w:cs="Angsana New"/>
                <w:sz w:val="30"/>
                <w:szCs w:val="30"/>
                <w:lang w:bidi="th-TH"/>
              </w:rPr>
              <w:t>19,876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64" w:type="dxa"/>
            <w:vAlign w:val="bottom"/>
          </w:tcPr>
          <w:p w14:paraId="35D879C4" w14:textId="77777777" w:rsidR="007C65DE" w:rsidRPr="001E6FBD" w:rsidRDefault="007C65DE" w:rsidP="00290B22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55" w:type="dxa"/>
            <w:vAlign w:val="bottom"/>
          </w:tcPr>
          <w:p w14:paraId="4CC41E28" w14:textId="4C103E76" w:rsidR="007C65DE" w:rsidRPr="001E6FBD" w:rsidRDefault="003B7663" w:rsidP="007C65D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7C65DE">
              <w:rPr>
                <w:rFonts w:ascii="Angsana New" w:hAnsi="Angsana New" w:cs="Angsana New"/>
                <w:sz w:val="30"/>
                <w:szCs w:val="30"/>
                <w:lang w:bidi="th-TH"/>
              </w:rPr>
              <w:t>57,513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B220CF" w:rsidRPr="001E6FBD" w14:paraId="4DD0E90C" w14:textId="77777777" w:rsidTr="00195561">
        <w:trPr>
          <w:gridAfter w:val="1"/>
          <w:wAfter w:w="7" w:type="dxa"/>
          <w:trHeight w:val="417"/>
        </w:trPr>
        <w:tc>
          <w:tcPr>
            <w:tcW w:w="3600" w:type="dxa"/>
            <w:vAlign w:val="bottom"/>
          </w:tcPr>
          <w:p w14:paraId="30C021B1" w14:textId="77777777" w:rsidR="007C65DE" w:rsidRPr="001E6FBD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E6FBD">
              <w:rPr>
                <w:rFonts w:ascii="Angsana New" w:hAnsi="Angsana New"/>
                <w:sz w:val="30"/>
                <w:szCs w:val="30"/>
                <w:cs/>
              </w:rPr>
              <w:t>ค่าธรรมเนียมการจัดการเงินกู้ยืม</w:t>
            </w:r>
          </w:p>
        </w:tc>
        <w:tc>
          <w:tcPr>
            <w:tcW w:w="1327" w:type="dxa"/>
            <w:vAlign w:val="bottom"/>
          </w:tcPr>
          <w:p w14:paraId="55D94ED4" w14:textId="77777777" w:rsidR="007C65DE" w:rsidRPr="001E6FBD" w:rsidRDefault="007C65DE" w:rsidP="007C65D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4" w:type="dxa"/>
            <w:vAlign w:val="bottom"/>
          </w:tcPr>
          <w:p w14:paraId="0CB1F874" w14:textId="77777777" w:rsidR="007C65DE" w:rsidRPr="001E6FBD" w:rsidRDefault="007C65DE" w:rsidP="007C65DE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37" w:type="dxa"/>
            <w:vAlign w:val="bottom"/>
          </w:tcPr>
          <w:p w14:paraId="22954106" w14:textId="77777777" w:rsidR="007C65DE" w:rsidRPr="000E643F" w:rsidRDefault="007C65DE" w:rsidP="007C65D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3" w:type="dxa"/>
            <w:vAlign w:val="bottom"/>
          </w:tcPr>
          <w:p w14:paraId="52EC5693" w14:textId="77777777" w:rsidR="007C65DE" w:rsidRPr="000E643F" w:rsidRDefault="007C65DE" w:rsidP="007C65DE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3" w:type="dxa"/>
            <w:vAlign w:val="bottom"/>
          </w:tcPr>
          <w:p w14:paraId="4FC2259C" w14:textId="77777777" w:rsidR="007C65DE" w:rsidRPr="000E643F" w:rsidRDefault="007C65DE" w:rsidP="00290B22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4" w:type="dxa"/>
            <w:vAlign w:val="bottom"/>
          </w:tcPr>
          <w:p w14:paraId="6629B433" w14:textId="77777777" w:rsidR="007C65DE" w:rsidRPr="001E6FBD" w:rsidRDefault="007C65DE" w:rsidP="007C65DE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55" w:type="dxa"/>
            <w:vAlign w:val="bottom"/>
          </w:tcPr>
          <w:p w14:paraId="68F30342" w14:textId="77777777" w:rsidR="007C65DE" w:rsidRPr="001E6FBD" w:rsidRDefault="007C65DE" w:rsidP="007C65D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B220CF" w:rsidRPr="001E6FBD" w14:paraId="47FEFF16" w14:textId="77777777" w:rsidTr="00195561">
        <w:trPr>
          <w:gridAfter w:val="1"/>
          <w:wAfter w:w="7" w:type="dxa"/>
          <w:trHeight w:val="417"/>
        </w:trPr>
        <w:tc>
          <w:tcPr>
            <w:tcW w:w="3600" w:type="dxa"/>
            <w:vAlign w:val="bottom"/>
          </w:tcPr>
          <w:p w14:paraId="628944AE" w14:textId="77777777" w:rsidR="00F61B30" w:rsidRPr="001E6FBD" w:rsidRDefault="00F61B30" w:rsidP="00F61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E6FBD">
              <w:rPr>
                <w:rFonts w:ascii="Angsana New" w:hAnsi="Angsana New"/>
                <w:sz w:val="30"/>
                <w:szCs w:val="30"/>
                <w:cs/>
              </w:rPr>
              <w:t xml:space="preserve">   ระยะยาวจากสถาบันการเงิน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471CA073" w14:textId="4D0F0022" w:rsidR="00F61B30" w:rsidRPr="001E6FBD" w:rsidRDefault="003B7663" w:rsidP="00F61B3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F61B30">
              <w:rPr>
                <w:rFonts w:ascii="Angsana New" w:hAnsi="Angsana New" w:cs="Angsana New"/>
                <w:sz w:val="30"/>
                <w:szCs w:val="30"/>
                <w:lang w:bidi="th-TH"/>
              </w:rPr>
              <w:t>233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64" w:type="dxa"/>
            <w:vAlign w:val="bottom"/>
          </w:tcPr>
          <w:p w14:paraId="3044426E" w14:textId="77777777" w:rsidR="00F61B30" w:rsidRPr="001E6FBD" w:rsidRDefault="00F61B30" w:rsidP="00F61B30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37" w:type="dxa"/>
            <w:vAlign w:val="bottom"/>
          </w:tcPr>
          <w:p w14:paraId="45B549F5" w14:textId="2DC51D71" w:rsidR="00F61B30" w:rsidRPr="000E643F" w:rsidRDefault="003B7663" w:rsidP="00F61B3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F61B30">
              <w:rPr>
                <w:rFonts w:ascii="Angsana New" w:hAnsi="Angsana New" w:cs="Angsana New"/>
                <w:sz w:val="30"/>
                <w:szCs w:val="30"/>
                <w:lang w:bidi="th-TH"/>
              </w:rPr>
              <w:t>167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63" w:type="dxa"/>
            <w:vAlign w:val="bottom"/>
          </w:tcPr>
          <w:p w14:paraId="56E3073B" w14:textId="77777777" w:rsidR="00F61B30" w:rsidRPr="000E643F" w:rsidRDefault="00F61B30" w:rsidP="00F61B30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3" w:type="dxa"/>
            <w:vAlign w:val="bottom"/>
          </w:tcPr>
          <w:p w14:paraId="5E994A5C" w14:textId="77777777" w:rsidR="00F61B30" w:rsidRPr="000E643F" w:rsidRDefault="00F61B30" w:rsidP="00F35267">
            <w:pPr>
              <w:pStyle w:val="acctfourfigures"/>
              <w:tabs>
                <w:tab w:val="clear" w:pos="765"/>
              </w:tabs>
              <w:spacing w:line="240" w:lineRule="auto"/>
              <w:ind w:right="3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vAlign w:val="bottom"/>
          </w:tcPr>
          <w:p w14:paraId="39C682CA" w14:textId="77777777" w:rsidR="00F61B30" w:rsidRPr="001E6FBD" w:rsidRDefault="00F61B30" w:rsidP="00F61B30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0F945148" w14:textId="751011C5" w:rsidR="00F61B30" w:rsidRPr="001E6FBD" w:rsidRDefault="003B7663" w:rsidP="00F61B3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F61B30">
              <w:rPr>
                <w:rFonts w:ascii="Angsana New" w:hAnsi="Angsana New" w:cs="Angsana New"/>
                <w:sz w:val="30"/>
                <w:szCs w:val="30"/>
                <w:lang w:bidi="th-TH"/>
              </w:rPr>
              <w:t>400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B220CF" w:rsidRPr="001E6FBD" w14:paraId="0EC22391" w14:textId="77777777" w:rsidTr="00195561">
        <w:trPr>
          <w:gridAfter w:val="1"/>
          <w:wAfter w:w="7" w:type="dxa"/>
          <w:trHeight w:val="417"/>
        </w:trPr>
        <w:tc>
          <w:tcPr>
            <w:tcW w:w="3600" w:type="dxa"/>
            <w:vAlign w:val="bottom"/>
          </w:tcPr>
          <w:p w14:paraId="1C8CD738" w14:textId="77777777" w:rsidR="007C65DE" w:rsidRPr="001E6FBD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6F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294C38" w14:textId="2CDF03E6" w:rsidR="007C65DE" w:rsidRPr="001E6FBD" w:rsidRDefault="003B7663" w:rsidP="007C65D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7C65D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35,306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64" w:type="dxa"/>
            <w:vAlign w:val="bottom"/>
          </w:tcPr>
          <w:p w14:paraId="655DE81E" w14:textId="77777777" w:rsidR="007C65DE" w:rsidRPr="001E6FBD" w:rsidRDefault="007C65DE" w:rsidP="007C65DE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3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9EB6B1" w14:textId="2C01FCB0" w:rsidR="007C65DE" w:rsidRPr="000E643F" w:rsidRDefault="003B7663" w:rsidP="007C65D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3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7C65D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2,731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63" w:type="dxa"/>
            <w:vAlign w:val="bottom"/>
          </w:tcPr>
          <w:p w14:paraId="09D37E71" w14:textId="77777777" w:rsidR="007C65DE" w:rsidRPr="000E643F" w:rsidRDefault="007C65DE" w:rsidP="007C65DE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A67C3C" w14:textId="3253A98A" w:rsidR="007C65DE" w:rsidRPr="0058376E" w:rsidRDefault="003B7663" w:rsidP="00290B2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3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7C65D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19,876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64" w:type="dxa"/>
            <w:vAlign w:val="bottom"/>
          </w:tcPr>
          <w:p w14:paraId="3AF8D2B4" w14:textId="77777777" w:rsidR="007C65DE" w:rsidRPr="001E6FBD" w:rsidRDefault="007C65DE" w:rsidP="007C65DE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B8131C" w14:textId="3C1DDCFD" w:rsidR="007C65DE" w:rsidRPr="001E6FBD" w:rsidRDefault="003B7663" w:rsidP="007C65D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7C65D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57,913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B220CF" w:rsidRPr="001E6FBD" w14:paraId="46373F01" w14:textId="77777777" w:rsidTr="00195561">
        <w:trPr>
          <w:gridAfter w:val="1"/>
          <w:wAfter w:w="7" w:type="dxa"/>
          <w:trHeight w:val="417"/>
        </w:trPr>
        <w:tc>
          <w:tcPr>
            <w:tcW w:w="3600" w:type="dxa"/>
            <w:vAlign w:val="bottom"/>
          </w:tcPr>
          <w:p w14:paraId="48DB3809" w14:textId="77777777" w:rsidR="007C65DE" w:rsidRPr="001E6FBD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double" w:sz="4" w:space="0" w:color="auto"/>
            </w:tcBorders>
            <w:vAlign w:val="bottom"/>
          </w:tcPr>
          <w:p w14:paraId="1D017A41" w14:textId="77777777" w:rsidR="007C65DE" w:rsidRPr="001E6FBD" w:rsidRDefault="007C65DE" w:rsidP="007C65D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4" w:type="dxa"/>
            <w:vAlign w:val="bottom"/>
          </w:tcPr>
          <w:p w14:paraId="5CBBBFF1" w14:textId="77777777" w:rsidR="007C65DE" w:rsidRPr="001E6FBD" w:rsidRDefault="007C65DE" w:rsidP="007C65DE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3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29BF6076" w14:textId="77777777" w:rsidR="007C65DE" w:rsidRPr="000E643F" w:rsidRDefault="007C65DE" w:rsidP="007C65D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3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3" w:type="dxa"/>
            <w:vAlign w:val="bottom"/>
          </w:tcPr>
          <w:p w14:paraId="2DE45587" w14:textId="77777777" w:rsidR="007C65DE" w:rsidRPr="000E643F" w:rsidRDefault="007C65DE" w:rsidP="007C65DE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vAlign w:val="bottom"/>
          </w:tcPr>
          <w:p w14:paraId="2BB1DA89" w14:textId="77777777" w:rsidR="007C65DE" w:rsidRPr="000E643F" w:rsidRDefault="007C65DE" w:rsidP="00290B22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  <w:vAlign w:val="bottom"/>
          </w:tcPr>
          <w:p w14:paraId="61197FFA" w14:textId="77777777" w:rsidR="007C65DE" w:rsidRPr="001E6FBD" w:rsidRDefault="007C65DE" w:rsidP="007C65DE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5" w:type="dxa"/>
            <w:tcBorders>
              <w:top w:val="double" w:sz="4" w:space="0" w:color="auto"/>
            </w:tcBorders>
            <w:vAlign w:val="bottom"/>
          </w:tcPr>
          <w:p w14:paraId="2A4F7B3B" w14:textId="77777777" w:rsidR="007C65DE" w:rsidRPr="001E6FBD" w:rsidRDefault="007C65DE" w:rsidP="007C65D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B220CF" w:rsidRPr="001E6FBD" w14:paraId="1B35E42E" w14:textId="77777777" w:rsidTr="00195561">
        <w:trPr>
          <w:gridAfter w:val="1"/>
          <w:wAfter w:w="7" w:type="dxa"/>
          <w:trHeight w:val="417"/>
        </w:trPr>
        <w:tc>
          <w:tcPr>
            <w:tcW w:w="3600" w:type="dxa"/>
            <w:vAlign w:val="bottom"/>
          </w:tcPr>
          <w:p w14:paraId="5078E886" w14:textId="77777777" w:rsidR="007C65DE" w:rsidRPr="001E6FBD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6F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27" w:type="dxa"/>
            <w:vAlign w:val="bottom"/>
          </w:tcPr>
          <w:p w14:paraId="497D2A61" w14:textId="6952FFF2" w:rsidR="007C65DE" w:rsidRPr="001E6FBD" w:rsidRDefault="007C65DE" w:rsidP="007C65D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  <w:vAlign w:val="bottom"/>
          </w:tcPr>
          <w:p w14:paraId="61CFB2F0" w14:textId="77777777" w:rsidR="007C65DE" w:rsidRPr="001E6FBD" w:rsidRDefault="007C65DE" w:rsidP="007C65DE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3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37" w:type="dxa"/>
            <w:tcBorders>
              <w:bottom w:val="double" w:sz="4" w:space="0" w:color="auto"/>
            </w:tcBorders>
            <w:vAlign w:val="bottom"/>
          </w:tcPr>
          <w:p w14:paraId="78108A02" w14:textId="77777777" w:rsidR="007C65DE" w:rsidRPr="000E643F" w:rsidRDefault="007C65DE" w:rsidP="007C65D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3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(24,124)</w:t>
            </w:r>
          </w:p>
        </w:tc>
        <w:tc>
          <w:tcPr>
            <w:tcW w:w="263" w:type="dxa"/>
            <w:vAlign w:val="bottom"/>
          </w:tcPr>
          <w:p w14:paraId="2D8B735A" w14:textId="77777777" w:rsidR="007C65DE" w:rsidRPr="000E643F" w:rsidRDefault="007C65DE" w:rsidP="007C65DE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43" w:type="dxa"/>
            <w:tcBorders>
              <w:bottom w:val="double" w:sz="4" w:space="0" w:color="auto"/>
            </w:tcBorders>
            <w:vAlign w:val="bottom"/>
          </w:tcPr>
          <w:p w14:paraId="59D50AA7" w14:textId="77777777" w:rsidR="007C65DE" w:rsidRPr="000E643F" w:rsidRDefault="00F61B30" w:rsidP="00F61B3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3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 xml:space="preserve">    </w:t>
            </w:r>
            <w:r w:rsidR="007C65D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(20,933)</w:t>
            </w:r>
          </w:p>
        </w:tc>
        <w:tc>
          <w:tcPr>
            <w:tcW w:w="264" w:type="dxa"/>
            <w:vAlign w:val="bottom"/>
          </w:tcPr>
          <w:p w14:paraId="5D068308" w14:textId="77777777" w:rsidR="007C65DE" w:rsidRPr="001E6FBD" w:rsidRDefault="007C65DE" w:rsidP="007C65DE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5" w:type="dxa"/>
            <w:vAlign w:val="bottom"/>
          </w:tcPr>
          <w:p w14:paraId="5DDDA5FE" w14:textId="60B3B5D1" w:rsidR="007C65DE" w:rsidRPr="001E6FBD" w:rsidRDefault="007C65DE" w:rsidP="007C65D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</w:tbl>
    <w:p w14:paraId="7D7F898E" w14:textId="77777777" w:rsidR="00030466" w:rsidRPr="00C32C7F" w:rsidRDefault="00030466">
      <w:pPr>
        <w:rPr>
          <w:sz w:val="12"/>
          <w:szCs w:val="12"/>
        </w:rPr>
      </w:pPr>
    </w:p>
    <w:tbl>
      <w:tblPr>
        <w:tblW w:w="9328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600"/>
        <w:gridCol w:w="1319"/>
        <w:gridCol w:w="262"/>
        <w:gridCol w:w="1231"/>
        <w:gridCol w:w="261"/>
        <w:gridCol w:w="1236"/>
        <w:gridCol w:w="262"/>
        <w:gridCol w:w="1157"/>
      </w:tblGrid>
      <w:tr w:rsidR="006F7B96" w:rsidRPr="00D05E86" w14:paraId="7AB98E76" w14:textId="77777777" w:rsidTr="00C32C7F">
        <w:trPr>
          <w:trHeight w:val="420"/>
          <w:tblHeader/>
        </w:trPr>
        <w:tc>
          <w:tcPr>
            <w:tcW w:w="3600" w:type="dxa"/>
            <w:shd w:val="clear" w:color="auto" w:fill="auto"/>
            <w:vAlign w:val="bottom"/>
          </w:tcPr>
          <w:p w14:paraId="756213D9" w14:textId="77777777" w:rsidR="006F7B96" w:rsidRPr="00D05E86" w:rsidRDefault="006F7B96" w:rsidP="00C32C7F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728" w:type="dxa"/>
            <w:gridSpan w:val="7"/>
            <w:vAlign w:val="bottom"/>
          </w:tcPr>
          <w:p w14:paraId="4EA067C3" w14:textId="77777777" w:rsidR="006F7B96" w:rsidRPr="00D05E86" w:rsidRDefault="006F7B96" w:rsidP="007F0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6C3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20CF" w:rsidRPr="00D05E86" w14:paraId="1C740345" w14:textId="77777777" w:rsidTr="00C32C7F">
        <w:trPr>
          <w:trHeight w:val="420"/>
          <w:tblHeader/>
        </w:trPr>
        <w:tc>
          <w:tcPr>
            <w:tcW w:w="3600" w:type="dxa"/>
            <w:shd w:val="clear" w:color="auto" w:fill="auto"/>
            <w:vAlign w:val="bottom"/>
          </w:tcPr>
          <w:p w14:paraId="3B9B30EA" w14:textId="77777777" w:rsidR="006F7B96" w:rsidRPr="00D05E86" w:rsidRDefault="006F7B96" w:rsidP="007F0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19" w:type="dxa"/>
            <w:vAlign w:val="bottom"/>
          </w:tcPr>
          <w:p w14:paraId="4BB05826" w14:textId="77777777" w:rsidR="006F7B96" w:rsidRPr="00D05E86" w:rsidRDefault="006F7B96" w:rsidP="007F0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2" w:type="dxa"/>
            <w:vAlign w:val="bottom"/>
          </w:tcPr>
          <w:p w14:paraId="47328D29" w14:textId="77777777" w:rsidR="006F7B96" w:rsidRPr="00D05E86" w:rsidRDefault="006F7B96" w:rsidP="007F0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8" w:type="dxa"/>
            <w:gridSpan w:val="3"/>
            <w:tcBorders>
              <w:bottom w:val="single" w:sz="4" w:space="0" w:color="auto"/>
            </w:tcBorders>
            <w:vAlign w:val="bottom"/>
          </w:tcPr>
          <w:p w14:paraId="795E3230" w14:textId="77777777" w:rsidR="006F7B96" w:rsidRPr="00D05E86" w:rsidRDefault="006F7B96" w:rsidP="007F0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05E86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D05E86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D05E86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D05E86">
              <w:rPr>
                <w:rFonts w:ascii="Angsana New" w:hAnsi="Angsana New"/>
                <w:sz w:val="30"/>
                <w:szCs w:val="30"/>
              </w:rPr>
              <w:t>)</w:t>
            </w:r>
            <w:r w:rsidRPr="00D05E86">
              <w:rPr>
                <w:rFonts w:ascii="Angsana New" w:hAnsi="Angsana New"/>
                <w:sz w:val="30"/>
                <w:szCs w:val="30"/>
                <w:cs/>
              </w:rPr>
              <w:t xml:space="preserve"> / รายได้ใน</w:t>
            </w:r>
          </w:p>
        </w:tc>
        <w:tc>
          <w:tcPr>
            <w:tcW w:w="262" w:type="dxa"/>
            <w:vAlign w:val="bottom"/>
          </w:tcPr>
          <w:p w14:paraId="2DB8428A" w14:textId="77777777" w:rsidR="006F7B96" w:rsidRPr="00D05E86" w:rsidRDefault="006F7B96" w:rsidP="007F0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10DD7F94" w14:textId="77777777" w:rsidR="006F7B96" w:rsidRPr="00D05E86" w:rsidRDefault="006F7B96" w:rsidP="007F0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B220CF" w:rsidRPr="00D05E86" w14:paraId="4E49D4C5" w14:textId="77777777" w:rsidTr="00C32C7F">
        <w:trPr>
          <w:trHeight w:val="420"/>
          <w:tblHeader/>
        </w:trPr>
        <w:tc>
          <w:tcPr>
            <w:tcW w:w="3600" w:type="dxa"/>
            <w:shd w:val="clear" w:color="auto" w:fill="auto"/>
            <w:vAlign w:val="bottom"/>
          </w:tcPr>
          <w:p w14:paraId="29AE31E1" w14:textId="77777777" w:rsidR="006F7B96" w:rsidRPr="00D05E86" w:rsidRDefault="006F7B96" w:rsidP="007F0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19" w:type="dxa"/>
            <w:vAlign w:val="bottom"/>
          </w:tcPr>
          <w:p w14:paraId="1ABC46FA" w14:textId="77777777" w:rsidR="006F7B96" w:rsidRPr="00D05E86" w:rsidRDefault="006F7B96" w:rsidP="007F0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5E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62" w:type="dxa"/>
            <w:vAlign w:val="bottom"/>
          </w:tcPr>
          <w:p w14:paraId="43FBAE2D" w14:textId="77777777" w:rsidR="006F7B96" w:rsidRPr="00D05E86" w:rsidRDefault="006F7B96" w:rsidP="007F0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vAlign w:val="bottom"/>
          </w:tcPr>
          <w:p w14:paraId="2955C785" w14:textId="77777777" w:rsidR="006F7B96" w:rsidRPr="00D05E86" w:rsidRDefault="006F7B96" w:rsidP="007F0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" w:type="dxa"/>
            <w:tcBorders>
              <w:top w:val="single" w:sz="4" w:space="0" w:color="auto"/>
            </w:tcBorders>
            <w:vAlign w:val="bottom"/>
          </w:tcPr>
          <w:p w14:paraId="5AD4049E" w14:textId="77777777" w:rsidR="006F7B96" w:rsidRPr="00D05E86" w:rsidRDefault="006F7B96" w:rsidP="007F0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  <w:vAlign w:val="bottom"/>
          </w:tcPr>
          <w:p w14:paraId="12C2104C" w14:textId="77777777" w:rsidR="006F7B96" w:rsidRPr="00D05E86" w:rsidRDefault="006F7B96" w:rsidP="007F0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2" w:type="dxa"/>
            <w:vAlign w:val="bottom"/>
          </w:tcPr>
          <w:p w14:paraId="39F7E07E" w14:textId="77777777" w:rsidR="006F7B96" w:rsidRPr="00D05E86" w:rsidRDefault="006F7B96" w:rsidP="007F0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756C140B" w14:textId="77777777" w:rsidR="006F7B96" w:rsidRPr="00D05E86" w:rsidRDefault="006F7B96" w:rsidP="007F0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5E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B220CF" w:rsidRPr="00D05E86" w14:paraId="2AA16A2C" w14:textId="77777777" w:rsidTr="00C32C7F">
        <w:trPr>
          <w:trHeight w:val="420"/>
          <w:tblHeader/>
        </w:trPr>
        <w:tc>
          <w:tcPr>
            <w:tcW w:w="3600" w:type="dxa"/>
            <w:shd w:val="clear" w:color="auto" w:fill="auto"/>
            <w:vAlign w:val="bottom"/>
          </w:tcPr>
          <w:p w14:paraId="01745D44" w14:textId="77777777" w:rsidR="006F7B96" w:rsidRPr="00D05E86" w:rsidRDefault="006F7B96" w:rsidP="007F0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19" w:type="dxa"/>
            <w:vAlign w:val="bottom"/>
          </w:tcPr>
          <w:p w14:paraId="682AA90E" w14:textId="77777777" w:rsidR="006F7B96" w:rsidRPr="00D05E86" w:rsidRDefault="006F7B96" w:rsidP="007F0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5E8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D05E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62" w:type="dxa"/>
            <w:vAlign w:val="bottom"/>
          </w:tcPr>
          <w:p w14:paraId="47A4767F" w14:textId="77777777" w:rsidR="006F7B96" w:rsidRPr="00D05E86" w:rsidRDefault="006F7B96" w:rsidP="007F0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0B62C779" w14:textId="77777777" w:rsidR="006F7B96" w:rsidRPr="00D05E86" w:rsidRDefault="006F7B96" w:rsidP="007F0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05E86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61" w:type="dxa"/>
            <w:vAlign w:val="bottom"/>
          </w:tcPr>
          <w:p w14:paraId="678B1E8F" w14:textId="77777777" w:rsidR="006F7B96" w:rsidRPr="00D05E86" w:rsidRDefault="006F7B96" w:rsidP="007F0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6" w:type="dxa"/>
            <w:vAlign w:val="bottom"/>
          </w:tcPr>
          <w:p w14:paraId="5F20373A" w14:textId="77777777" w:rsidR="006F7B96" w:rsidRPr="00D05E86" w:rsidRDefault="006F7B96" w:rsidP="007F0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05E86">
              <w:rPr>
                <w:rFonts w:ascii="Angsana New" w:hAnsi="Angsana New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62" w:type="dxa"/>
            <w:vAlign w:val="bottom"/>
          </w:tcPr>
          <w:p w14:paraId="71F39FC2" w14:textId="77777777" w:rsidR="006F7B96" w:rsidRPr="00D05E86" w:rsidRDefault="006F7B96" w:rsidP="007F0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2A44C0B3" w14:textId="77777777" w:rsidR="006F7B96" w:rsidRPr="00D05E86" w:rsidRDefault="006F7B96" w:rsidP="007F0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5E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31 ธันวาคม</w:t>
            </w:r>
          </w:p>
        </w:tc>
      </w:tr>
      <w:tr w:rsidR="00B220CF" w:rsidRPr="00D05E86" w14:paraId="15566355" w14:textId="77777777" w:rsidTr="00C32C7F">
        <w:trPr>
          <w:trHeight w:val="420"/>
          <w:tblHeader/>
        </w:trPr>
        <w:tc>
          <w:tcPr>
            <w:tcW w:w="3600" w:type="dxa"/>
            <w:shd w:val="clear" w:color="auto" w:fill="auto"/>
            <w:vAlign w:val="bottom"/>
          </w:tcPr>
          <w:p w14:paraId="0D72D6FB" w14:textId="77777777" w:rsidR="006F7B96" w:rsidRPr="00D05E86" w:rsidRDefault="006F7B96" w:rsidP="007F0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19" w:type="dxa"/>
            <w:vAlign w:val="bottom"/>
          </w:tcPr>
          <w:p w14:paraId="09AE091E" w14:textId="77777777" w:rsidR="006F7B96" w:rsidRPr="00D05E86" w:rsidRDefault="008645A4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7C65D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62" w:type="dxa"/>
            <w:vAlign w:val="bottom"/>
          </w:tcPr>
          <w:p w14:paraId="74A084A2" w14:textId="77777777" w:rsidR="006F7B96" w:rsidRPr="00D05E86" w:rsidRDefault="006F7B96" w:rsidP="007F0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4D0D38A8" w14:textId="77777777" w:rsidR="006F7B96" w:rsidRPr="00D05E86" w:rsidRDefault="006F7B96" w:rsidP="007F0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5E86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61" w:type="dxa"/>
            <w:vAlign w:val="bottom"/>
          </w:tcPr>
          <w:p w14:paraId="0F435DF9" w14:textId="77777777" w:rsidR="006F7B96" w:rsidRPr="00D05E86" w:rsidRDefault="006F7B96" w:rsidP="007F0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6" w:type="dxa"/>
            <w:vAlign w:val="bottom"/>
          </w:tcPr>
          <w:p w14:paraId="2678E43D" w14:textId="77777777" w:rsidR="006F7B96" w:rsidRPr="00D05E86" w:rsidRDefault="006F7B96" w:rsidP="007F0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5E86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62" w:type="dxa"/>
            <w:vAlign w:val="bottom"/>
          </w:tcPr>
          <w:p w14:paraId="06D8B648" w14:textId="77777777" w:rsidR="006F7B96" w:rsidRPr="00D05E86" w:rsidRDefault="006F7B96" w:rsidP="007F0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42D58B86" w14:textId="77777777" w:rsidR="006F7B96" w:rsidRPr="00D05E86" w:rsidRDefault="008645A4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7C65D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  <w:tr w:rsidR="006F7B96" w:rsidRPr="00D05E86" w14:paraId="0681ABA0" w14:textId="77777777" w:rsidTr="00C32C7F">
        <w:trPr>
          <w:trHeight w:val="420"/>
          <w:tblHeader/>
        </w:trPr>
        <w:tc>
          <w:tcPr>
            <w:tcW w:w="3600" w:type="dxa"/>
            <w:vAlign w:val="bottom"/>
          </w:tcPr>
          <w:p w14:paraId="2E2D6A94" w14:textId="77777777" w:rsidR="006F7B96" w:rsidRPr="00D05E86" w:rsidRDefault="006F7B96" w:rsidP="007F0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28" w:type="dxa"/>
            <w:gridSpan w:val="7"/>
            <w:vAlign w:val="bottom"/>
          </w:tcPr>
          <w:p w14:paraId="1F5E7A2C" w14:textId="77777777" w:rsidR="006F7B96" w:rsidRPr="00AF1FAF" w:rsidRDefault="00AF1FAF" w:rsidP="007F01F5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AF1FA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220CF" w:rsidRPr="00D05E86" w14:paraId="737D05A4" w14:textId="77777777" w:rsidTr="009B070A">
        <w:trPr>
          <w:trHeight w:val="420"/>
        </w:trPr>
        <w:tc>
          <w:tcPr>
            <w:tcW w:w="3600" w:type="dxa"/>
            <w:vAlign w:val="bottom"/>
          </w:tcPr>
          <w:p w14:paraId="37A1D119" w14:textId="77777777" w:rsidR="006F7B96" w:rsidRPr="00D05E86" w:rsidRDefault="006F7B96" w:rsidP="007F0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05E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19" w:type="dxa"/>
          </w:tcPr>
          <w:p w14:paraId="55DF79DB" w14:textId="77777777" w:rsidR="006F7B96" w:rsidRPr="00D05E86" w:rsidRDefault="006F7B96" w:rsidP="007F01F5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</w:tcPr>
          <w:p w14:paraId="7952B539" w14:textId="77777777" w:rsidR="006F7B96" w:rsidRPr="00D05E86" w:rsidRDefault="006F7B96" w:rsidP="007F01F5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31" w:type="dxa"/>
          </w:tcPr>
          <w:p w14:paraId="74FF56C5" w14:textId="77777777" w:rsidR="006F7B96" w:rsidRPr="00F53E97" w:rsidRDefault="006F7B96" w:rsidP="007F01F5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1" w:type="dxa"/>
          </w:tcPr>
          <w:p w14:paraId="02B0C891" w14:textId="77777777" w:rsidR="006F7B96" w:rsidRPr="00D05E86" w:rsidRDefault="006F7B96" w:rsidP="007F01F5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36" w:type="dxa"/>
          </w:tcPr>
          <w:p w14:paraId="530B2609" w14:textId="77777777" w:rsidR="006F7B96" w:rsidRPr="00D05E86" w:rsidRDefault="006F7B96" w:rsidP="007F01F5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</w:tcPr>
          <w:p w14:paraId="6DBF0C6C" w14:textId="77777777" w:rsidR="006F7B96" w:rsidRPr="00D05E86" w:rsidRDefault="006F7B96" w:rsidP="007F01F5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7" w:type="dxa"/>
          </w:tcPr>
          <w:p w14:paraId="554C8451" w14:textId="77777777" w:rsidR="006F7B96" w:rsidRPr="00D05E86" w:rsidRDefault="006F7B96" w:rsidP="007F01F5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B220CF" w:rsidRPr="00D05E86" w14:paraId="65F51E09" w14:textId="77777777" w:rsidTr="009B070A">
        <w:trPr>
          <w:trHeight w:val="420"/>
        </w:trPr>
        <w:tc>
          <w:tcPr>
            <w:tcW w:w="3600" w:type="dxa"/>
            <w:vAlign w:val="bottom"/>
          </w:tcPr>
          <w:p w14:paraId="1E4E6C33" w14:textId="77777777" w:rsidR="003A09D5" w:rsidRPr="00D05E86" w:rsidRDefault="003A09D5" w:rsidP="003A0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05E86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19" w:type="dxa"/>
            <w:vAlign w:val="bottom"/>
          </w:tcPr>
          <w:p w14:paraId="4199B1AD" w14:textId="7F1A45C2" w:rsidR="003A09D5" w:rsidRPr="00FA0961" w:rsidRDefault="003A09D5" w:rsidP="003A09D5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2,560</w:t>
            </w:r>
          </w:p>
        </w:tc>
        <w:tc>
          <w:tcPr>
            <w:tcW w:w="262" w:type="dxa"/>
            <w:vAlign w:val="bottom"/>
          </w:tcPr>
          <w:p w14:paraId="404208D3" w14:textId="77777777" w:rsidR="003A09D5" w:rsidRPr="00D05E86" w:rsidRDefault="003A09D5" w:rsidP="003A09D5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40594B5D" w14:textId="6E525460" w:rsidR="003A09D5" w:rsidRPr="00FA0961" w:rsidRDefault="003A09D5" w:rsidP="007E679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(2,560)</w:t>
            </w:r>
          </w:p>
        </w:tc>
        <w:tc>
          <w:tcPr>
            <w:tcW w:w="261" w:type="dxa"/>
            <w:vAlign w:val="bottom"/>
          </w:tcPr>
          <w:p w14:paraId="3CACF7EA" w14:textId="77777777" w:rsidR="003A09D5" w:rsidRPr="00FA0961" w:rsidRDefault="003A09D5" w:rsidP="003A09D5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6" w:type="dxa"/>
            <w:vAlign w:val="bottom"/>
          </w:tcPr>
          <w:p w14:paraId="52AFB0A3" w14:textId="083E6274" w:rsidR="003A09D5" w:rsidRPr="000E643F" w:rsidRDefault="003A09D5" w:rsidP="003A09D5">
            <w:pPr>
              <w:pStyle w:val="acctfourfigures"/>
              <w:tabs>
                <w:tab w:val="clear" w:pos="765"/>
              </w:tabs>
              <w:spacing w:line="240" w:lineRule="auto"/>
              <w:ind w:right="-2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  -</w:t>
            </w:r>
          </w:p>
        </w:tc>
        <w:tc>
          <w:tcPr>
            <w:tcW w:w="262" w:type="dxa"/>
            <w:vAlign w:val="bottom"/>
          </w:tcPr>
          <w:p w14:paraId="391834E2" w14:textId="77777777" w:rsidR="003A09D5" w:rsidRPr="00FA0961" w:rsidRDefault="003A09D5" w:rsidP="003A09D5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70B18981" w14:textId="73789474" w:rsidR="003A09D5" w:rsidRPr="00FA0961" w:rsidRDefault="003A09D5" w:rsidP="003A09D5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220CF" w:rsidRPr="00D05E86" w14:paraId="27A8BF15" w14:textId="77777777" w:rsidTr="009B070A">
        <w:trPr>
          <w:trHeight w:val="420"/>
        </w:trPr>
        <w:tc>
          <w:tcPr>
            <w:tcW w:w="3600" w:type="dxa"/>
            <w:vAlign w:val="bottom"/>
          </w:tcPr>
          <w:p w14:paraId="078E28FF" w14:textId="77777777" w:rsidR="003A09D5" w:rsidRPr="001E6FBD" w:rsidRDefault="003A09D5" w:rsidP="003A0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E6FBD">
              <w:rPr>
                <w:rFonts w:ascii="Angsana New" w:hAnsi="Angsana New"/>
                <w:sz w:val="30"/>
                <w:szCs w:val="30"/>
                <w:cs/>
              </w:rPr>
              <w:t>หลักทรัพย์ในความต้องการของตลาด</w:t>
            </w:r>
          </w:p>
        </w:tc>
        <w:tc>
          <w:tcPr>
            <w:tcW w:w="1319" w:type="dxa"/>
            <w:vAlign w:val="bottom"/>
          </w:tcPr>
          <w:p w14:paraId="73C77D6C" w14:textId="12AE2EFF" w:rsidR="003A09D5" w:rsidRPr="00FA0961" w:rsidRDefault="003A09D5" w:rsidP="003A09D5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62" w:type="dxa"/>
            <w:vAlign w:val="bottom"/>
          </w:tcPr>
          <w:p w14:paraId="4723A0AE" w14:textId="77777777" w:rsidR="003A09D5" w:rsidRPr="001E6FBD" w:rsidRDefault="003A09D5" w:rsidP="003A09D5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3CD80435" w14:textId="3F4DB17F" w:rsidR="003A09D5" w:rsidRPr="000E643F" w:rsidRDefault="003A09D5" w:rsidP="007E679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 (1)</w:t>
            </w:r>
          </w:p>
        </w:tc>
        <w:tc>
          <w:tcPr>
            <w:tcW w:w="261" w:type="dxa"/>
            <w:vAlign w:val="bottom"/>
          </w:tcPr>
          <w:p w14:paraId="46264CA8" w14:textId="77777777" w:rsidR="003A09D5" w:rsidRPr="00FA0961" w:rsidRDefault="003A09D5" w:rsidP="003A09D5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36" w:type="dxa"/>
            <w:vAlign w:val="bottom"/>
          </w:tcPr>
          <w:p w14:paraId="465795FC" w14:textId="6DDE67BB" w:rsidR="003A09D5" w:rsidRPr="00FA0961" w:rsidRDefault="003A09D5" w:rsidP="003A09D5">
            <w:pPr>
              <w:pStyle w:val="acctfourfigures"/>
              <w:tabs>
                <w:tab w:val="clear" w:pos="765"/>
              </w:tabs>
              <w:spacing w:line="240" w:lineRule="auto"/>
              <w:ind w:left="-8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-</w:t>
            </w:r>
          </w:p>
        </w:tc>
        <w:tc>
          <w:tcPr>
            <w:tcW w:w="262" w:type="dxa"/>
            <w:vAlign w:val="bottom"/>
          </w:tcPr>
          <w:p w14:paraId="2921ACEE" w14:textId="77777777" w:rsidR="003A09D5" w:rsidRPr="00FA0961" w:rsidRDefault="003A09D5" w:rsidP="003A09D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57" w:type="dxa"/>
            <w:vAlign w:val="bottom"/>
          </w:tcPr>
          <w:p w14:paraId="0BF3EBC6" w14:textId="4F6FA347" w:rsidR="003A09D5" w:rsidRPr="00FA0961" w:rsidRDefault="003A09D5" w:rsidP="003A09D5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220CF" w:rsidRPr="00D05E86" w14:paraId="4B6ADB82" w14:textId="77777777" w:rsidTr="009B070A">
        <w:trPr>
          <w:trHeight w:val="420"/>
        </w:trPr>
        <w:tc>
          <w:tcPr>
            <w:tcW w:w="3600" w:type="dxa"/>
            <w:vAlign w:val="bottom"/>
          </w:tcPr>
          <w:p w14:paraId="14243C8D" w14:textId="77777777" w:rsidR="003A09D5" w:rsidRPr="00D05E86" w:rsidRDefault="003A09D5" w:rsidP="003A0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05E86">
              <w:rPr>
                <w:rFonts w:ascii="Angsana New" w:hAnsi="Angsana New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319" w:type="dxa"/>
            <w:vAlign w:val="bottom"/>
          </w:tcPr>
          <w:p w14:paraId="4D33AC3D" w14:textId="396BF8F2" w:rsidR="003A09D5" w:rsidRPr="00FA0961" w:rsidRDefault="003A09D5" w:rsidP="003A09D5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6,941</w:t>
            </w:r>
          </w:p>
        </w:tc>
        <w:tc>
          <w:tcPr>
            <w:tcW w:w="262" w:type="dxa"/>
            <w:vAlign w:val="bottom"/>
          </w:tcPr>
          <w:p w14:paraId="526370C8" w14:textId="77777777" w:rsidR="003A09D5" w:rsidRPr="00D05E86" w:rsidRDefault="003A09D5" w:rsidP="003A09D5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31" w:type="dxa"/>
            <w:vAlign w:val="bottom"/>
          </w:tcPr>
          <w:p w14:paraId="4BEA9394" w14:textId="7E3A2FC1" w:rsidR="003A09D5" w:rsidRPr="00FA0961" w:rsidRDefault="003A09D5" w:rsidP="007E679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(6,941)</w:t>
            </w:r>
          </w:p>
        </w:tc>
        <w:tc>
          <w:tcPr>
            <w:tcW w:w="261" w:type="dxa"/>
            <w:vAlign w:val="bottom"/>
          </w:tcPr>
          <w:p w14:paraId="012C7654" w14:textId="77777777" w:rsidR="003A09D5" w:rsidRPr="00FA0961" w:rsidRDefault="003A09D5" w:rsidP="003A09D5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36" w:type="dxa"/>
            <w:vAlign w:val="bottom"/>
          </w:tcPr>
          <w:p w14:paraId="21C414A9" w14:textId="129905A8" w:rsidR="003A09D5" w:rsidRPr="000E643F" w:rsidRDefault="003A09D5" w:rsidP="003A09D5">
            <w:pPr>
              <w:pStyle w:val="acctfourfigures"/>
              <w:tabs>
                <w:tab w:val="clear" w:pos="765"/>
              </w:tabs>
              <w:spacing w:line="240" w:lineRule="auto"/>
              <w:ind w:right="3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  -</w:t>
            </w:r>
          </w:p>
        </w:tc>
        <w:tc>
          <w:tcPr>
            <w:tcW w:w="262" w:type="dxa"/>
            <w:vAlign w:val="bottom"/>
          </w:tcPr>
          <w:p w14:paraId="7A596E4F" w14:textId="77777777" w:rsidR="003A09D5" w:rsidRPr="00FA0961" w:rsidRDefault="003A09D5" w:rsidP="003A09D5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57" w:type="dxa"/>
            <w:vAlign w:val="bottom"/>
          </w:tcPr>
          <w:p w14:paraId="53E9CD03" w14:textId="5536274E" w:rsidR="003A09D5" w:rsidRPr="00FA0961" w:rsidRDefault="003A09D5" w:rsidP="003A09D5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220CF" w:rsidRPr="00D05E86" w14:paraId="317E1F05" w14:textId="77777777" w:rsidTr="009B070A">
        <w:trPr>
          <w:trHeight w:val="420"/>
        </w:trPr>
        <w:tc>
          <w:tcPr>
            <w:tcW w:w="3600" w:type="dxa"/>
            <w:vAlign w:val="bottom"/>
          </w:tcPr>
          <w:p w14:paraId="5D73E7E3" w14:textId="0675B1E5" w:rsidR="003A09D5" w:rsidRPr="00D05E86" w:rsidRDefault="009B070A" w:rsidP="003A0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E6FBD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vAlign w:val="bottom"/>
          </w:tcPr>
          <w:p w14:paraId="4293CB41" w14:textId="6B4079E9" w:rsidR="003A09D5" w:rsidRPr="00FA0961" w:rsidRDefault="003A09D5" w:rsidP="003A09D5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8,701</w:t>
            </w:r>
          </w:p>
        </w:tc>
        <w:tc>
          <w:tcPr>
            <w:tcW w:w="262" w:type="dxa"/>
            <w:vAlign w:val="bottom"/>
          </w:tcPr>
          <w:p w14:paraId="3AE943A5" w14:textId="77777777" w:rsidR="003A09D5" w:rsidRPr="00D05E86" w:rsidRDefault="003A09D5" w:rsidP="003A09D5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  <w:vAlign w:val="bottom"/>
          </w:tcPr>
          <w:p w14:paraId="21D4F247" w14:textId="6A90F51D" w:rsidR="003A09D5" w:rsidRPr="00FA0961" w:rsidRDefault="003A09D5" w:rsidP="007E679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(8,701)</w:t>
            </w:r>
          </w:p>
        </w:tc>
        <w:tc>
          <w:tcPr>
            <w:tcW w:w="261" w:type="dxa"/>
            <w:vAlign w:val="bottom"/>
          </w:tcPr>
          <w:p w14:paraId="015F3F66" w14:textId="77777777" w:rsidR="003A09D5" w:rsidRPr="00FA0961" w:rsidRDefault="003A09D5" w:rsidP="003A09D5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  <w:vAlign w:val="bottom"/>
          </w:tcPr>
          <w:p w14:paraId="3E0FE8F9" w14:textId="6D8AA94B" w:rsidR="003A09D5" w:rsidRPr="000E643F" w:rsidRDefault="003A09D5" w:rsidP="003A09D5">
            <w:pPr>
              <w:pStyle w:val="acctfourfigures"/>
              <w:tabs>
                <w:tab w:val="clear" w:pos="765"/>
              </w:tabs>
              <w:spacing w:line="240" w:lineRule="auto"/>
              <w:ind w:right="3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  -</w:t>
            </w:r>
          </w:p>
        </w:tc>
        <w:tc>
          <w:tcPr>
            <w:tcW w:w="262" w:type="dxa"/>
            <w:vAlign w:val="bottom"/>
          </w:tcPr>
          <w:p w14:paraId="036965CA" w14:textId="77777777" w:rsidR="003A09D5" w:rsidRPr="00FA0961" w:rsidRDefault="003A09D5" w:rsidP="003A09D5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14:paraId="7D72A057" w14:textId="1B39BA7A" w:rsidR="003A09D5" w:rsidRPr="00FA0961" w:rsidRDefault="003A09D5" w:rsidP="003A09D5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220CF" w:rsidRPr="00F26E85" w14:paraId="6C6A8816" w14:textId="77777777" w:rsidTr="009B070A">
        <w:trPr>
          <w:trHeight w:val="420"/>
        </w:trPr>
        <w:tc>
          <w:tcPr>
            <w:tcW w:w="3600" w:type="dxa"/>
            <w:vAlign w:val="bottom"/>
          </w:tcPr>
          <w:p w14:paraId="4E78CE91" w14:textId="77777777" w:rsidR="003A09D5" w:rsidRPr="00F26E85" w:rsidRDefault="003A09D5" w:rsidP="003A0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6E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998305" w14:textId="2391D788" w:rsidR="003A09D5" w:rsidRPr="00F26E85" w:rsidRDefault="003A09D5" w:rsidP="003A09D5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18,203</w:t>
            </w:r>
          </w:p>
        </w:tc>
        <w:tc>
          <w:tcPr>
            <w:tcW w:w="262" w:type="dxa"/>
            <w:vAlign w:val="bottom"/>
          </w:tcPr>
          <w:p w14:paraId="1B441157" w14:textId="77777777" w:rsidR="003A09D5" w:rsidRPr="00F26E85" w:rsidRDefault="003A09D5" w:rsidP="003A09D5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59E4C4" w14:textId="56185611" w:rsidR="003A09D5" w:rsidRPr="00F26E85" w:rsidRDefault="003A09D5" w:rsidP="007E679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(18,203)</w:t>
            </w:r>
          </w:p>
        </w:tc>
        <w:tc>
          <w:tcPr>
            <w:tcW w:w="261" w:type="dxa"/>
            <w:vAlign w:val="bottom"/>
          </w:tcPr>
          <w:p w14:paraId="1CA9E27C" w14:textId="77777777" w:rsidR="003A09D5" w:rsidRPr="00F26E85" w:rsidRDefault="003A09D5" w:rsidP="003A09D5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627A20" w14:textId="729C78D4" w:rsidR="003A09D5" w:rsidRPr="00F26E85" w:rsidRDefault="003A09D5" w:rsidP="003A09D5">
            <w:pPr>
              <w:pStyle w:val="acctfourfigures"/>
              <w:tabs>
                <w:tab w:val="clear" w:pos="765"/>
              </w:tabs>
              <w:spacing w:line="240" w:lineRule="auto"/>
              <w:ind w:right="-13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        -</w:t>
            </w:r>
          </w:p>
        </w:tc>
        <w:tc>
          <w:tcPr>
            <w:tcW w:w="262" w:type="dxa"/>
            <w:vAlign w:val="bottom"/>
          </w:tcPr>
          <w:p w14:paraId="28F3F79E" w14:textId="77777777" w:rsidR="003A09D5" w:rsidRPr="00F26E85" w:rsidRDefault="003A09D5" w:rsidP="003A09D5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6F21A5" w14:textId="77D46109" w:rsidR="003A09D5" w:rsidRPr="002835A5" w:rsidRDefault="003A09D5" w:rsidP="003A09D5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  <w:tr w:rsidR="00B220CF" w:rsidRPr="00D05E86" w14:paraId="17DD5067" w14:textId="77777777" w:rsidTr="009B070A">
        <w:trPr>
          <w:trHeight w:val="420"/>
        </w:trPr>
        <w:tc>
          <w:tcPr>
            <w:tcW w:w="3600" w:type="dxa"/>
            <w:vAlign w:val="bottom"/>
          </w:tcPr>
          <w:p w14:paraId="4DF3A954" w14:textId="77777777" w:rsidR="003A09D5" w:rsidRPr="00D05E86" w:rsidRDefault="003A09D5" w:rsidP="003A0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vAlign w:val="bottom"/>
          </w:tcPr>
          <w:p w14:paraId="17B3E6BE" w14:textId="77777777" w:rsidR="003A09D5" w:rsidRPr="00FA0961" w:rsidRDefault="003A09D5" w:rsidP="003A0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vAlign w:val="bottom"/>
          </w:tcPr>
          <w:p w14:paraId="6BA7B7B9" w14:textId="77777777" w:rsidR="003A09D5" w:rsidRPr="00D05E86" w:rsidRDefault="003A09D5" w:rsidP="003A0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vAlign w:val="bottom"/>
          </w:tcPr>
          <w:p w14:paraId="1C4036F6" w14:textId="77777777" w:rsidR="003A09D5" w:rsidRPr="00FA0961" w:rsidRDefault="003A09D5" w:rsidP="003A0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86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  <w:vAlign w:val="bottom"/>
          </w:tcPr>
          <w:p w14:paraId="66892D7E" w14:textId="77777777" w:rsidR="003A09D5" w:rsidRPr="00FA0961" w:rsidRDefault="003A09D5" w:rsidP="003A0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  <w:vAlign w:val="bottom"/>
          </w:tcPr>
          <w:p w14:paraId="37A32878" w14:textId="77777777" w:rsidR="003A09D5" w:rsidRPr="00FA0961" w:rsidRDefault="003A09D5" w:rsidP="003A0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vAlign w:val="bottom"/>
          </w:tcPr>
          <w:p w14:paraId="09545A70" w14:textId="77777777" w:rsidR="003A09D5" w:rsidRPr="00FA0961" w:rsidRDefault="003A09D5" w:rsidP="003A0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vAlign w:val="bottom"/>
          </w:tcPr>
          <w:p w14:paraId="041E422C" w14:textId="77777777" w:rsidR="003A09D5" w:rsidRPr="00FA0961" w:rsidRDefault="003A09D5" w:rsidP="003A0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220CF" w:rsidRPr="00D05E86" w14:paraId="15207285" w14:textId="77777777" w:rsidTr="009B070A">
        <w:trPr>
          <w:trHeight w:val="420"/>
        </w:trPr>
        <w:tc>
          <w:tcPr>
            <w:tcW w:w="3600" w:type="dxa"/>
            <w:vAlign w:val="bottom"/>
          </w:tcPr>
          <w:p w14:paraId="20623EA9" w14:textId="77777777" w:rsidR="003A09D5" w:rsidRPr="00D05E86" w:rsidRDefault="003A09D5" w:rsidP="003A0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05E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19" w:type="dxa"/>
            <w:vAlign w:val="bottom"/>
          </w:tcPr>
          <w:p w14:paraId="740A988E" w14:textId="1343E0B0" w:rsidR="003A09D5" w:rsidRPr="00FA0961" w:rsidRDefault="003A09D5" w:rsidP="003A0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vAlign w:val="bottom"/>
          </w:tcPr>
          <w:p w14:paraId="558B8482" w14:textId="77777777" w:rsidR="003A09D5" w:rsidRPr="00D05E86" w:rsidRDefault="003A09D5" w:rsidP="003A0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6467520E" w14:textId="09A2F924" w:rsidR="003A09D5" w:rsidRPr="00FA0961" w:rsidRDefault="003A09D5" w:rsidP="003A0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 </w:t>
            </w:r>
          </w:p>
        </w:tc>
        <w:tc>
          <w:tcPr>
            <w:tcW w:w="261" w:type="dxa"/>
            <w:vAlign w:val="bottom"/>
          </w:tcPr>
          <w:p w14:paraId="6AC3D354" w14:textId="77777777" w:rsidR="003A09D5" w:rsidRPr="00FA0961" w:rsidRDefault="003A09D5" w:rsidP="003A0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6" w:type="dxa"/>
            <w:vAlign w:val="bottom"/>
          </w:tcPr>
          <w:p w14:paraId="758F1B19" w14:textId="23AB9C96" w:rsidR="003A09D5" w:rsidRPr="00FA0961" w:rsidRDefault="003A09D5" w:rsidP="003A0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</w:t>
            </w:r>
          </w:p>
        </w:tc>
        <w:tc>
          <w:tcPr>
            <w:tcW w:w="262" w:type="dxa"/>
            <w:vAlign w:val="bottom"/>
          </w:tcPr>
          <w:p w14:paraId="0E0F8944" w14:textId="77777777" w:rsidR="003A09D5" w:rsidRPr="00FA0961" w:rsidRDefault="003A09D5" w:rsidP="003A0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0511C0DC" w14:textId="2E0F7FEE" w:rsidR="003A09D5" w:rsidRPr="00FA0961" w:rsidRDefault="003A09D5" w:rsidP="003A0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5334" w:rsidRPr="00D05E86" w14:paraId="6D2A36CB" w14:textId="77777777" w:rsidTr="009B070A">
        <w:trPr>
          <w:trHeight w:val="420"/>
        </w:trPr>
        <w:tc>
          <w:tcPr>
            <w:tcW w:w="3600" w:type="dxa"/>
            <w:vAlign w:val="bottom"/>
          </w:tcPr>
          <w:p w14:paraId="18D60D71" w14:textId="77777777" w:rsidR="00F15334" w:rsidRPr="00D05E86" w:rsidRDefault="00F15334" w:rsidP="002E0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05E86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319" w:type="dxa"/>
            <w:vAlign w:val="bottom"/>
          </w:tcPr>
          <w:p w14:paraId="66CE7992" w14:textId="1DEEE176" w:rsidR="00F15334" w:rsidRPr="00FA0961" w:rsidRDefault="00135A0B" w:rsidP="002E0201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15334">
              <w:rPr>
                <w:rFonts w:ascii="Angsana New" w:hAnsi="Angsana New"/>
                <w:sz w:val="30"/>
                <w:szCs w:val="30"/>
              </w:rPr>
              <w:t>8,051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2" w:type="dxa"/>
            <w:vAlign w:val="bottom"/>
          </w:tcPr>
          <w:p w14:paraId="1A1AC7DC" w14:textId="77777777" w:rsidR="00F15334" w:rsidRPr="00D05E86" w:rsidRDefault="00F15334" w:rsidP="002E0201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31" w:type="dxa"/>
            <w:vAlign w:val="bottom"/>
          </w:tcPr>
          <w:p w14:paraId="1071F307" w14:textId="01152783" w:rsidR="00F15334" w:rsidRPr="00FA0961" w:rsidRDefault="00F15334" w:rsidP="00F15334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left="-86"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1" w:type="dxa"/>
            <w:vAlign w:val="bottom"/>
          </w:tcPr>
          <w:p w14:paraId="7E851E8B" w14:textId="77777777" w:rsidR="00F15334" w:rsidRPr="00FA0961" w:rsidRDefault="00F15334" w:rsidP="002E0201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36" w:type="dxa"/>
            <w:vAlign w:val="bottom"/>
          </w:tcPr>
          <w:p w14:paraId="53F1B3E1" w14:textId="6B97F39C" w:rsidR="00F15334" w:rsidRPr="000E643F" w:rsidRDefault="00F15334" w:rsidP="002E0201">
            <w:pPr>
              <w:pStyle w:val="acctfourfigures"/>
              <w:tabs>
                <w:tab w:val="clear" w:pos="765"/>
              </w:tabs>
              <w:spacing w:line="240" w:lineRule="auto"/>
              <w:ind w:right="182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   -</w:t>
            </w:r>
          </w:p>
        </w:tc>
        <w:tc>
          <w:tcPr>
            <w:tcW w:w="262" w:type="dxa"/>
            <w:vAlign w:val="bottom"/>
          </w:tcPr>
          <w:p w14:paraId="7A8EA277" w14:textId="77777777" w:rsidR="00F15334" w:rsidRPr="00FA0961" w:rsidRDefault="00F15334" w:rsidP="002E0201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57" w:type="dxa"/>
            <w:vAlign w:val="bottom"/>
          </w:tcPr>
          <w:p w14:paraId="4CFBA65E" w14:textId="25F51859" w:rsidR="00F15334" w:rsidRPr="000E643F" w:rsidRDefault="00287795" w:rsidP="00287795">
            <w:pPr>
              <w:pStyle w:val="acctfourfigures"/>
              <w:tabs>
                <w:tab w:val="clear" w:pos="765"/>
                <w:tab w:val="left" w:pos="543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="00135A0B">
              <w:rPr>
                <w:rFonts w:ascii="Angsana New" w:hAnsi="Angsana New"/>
                <w:sz w:val="30"/>
                <w:szCs w:val="30"/>
              </w:rPr>
              <w:t>(</w:t>
            </w:r>
            <w:r w:rsidR="00F15334">
              <w:rPr>
                <w:rFonts w:ascii="Angsana New" w:hAnsi="Angsana New"/>
                <w:sz w:val="30"/>
                <w:szCs w:val="30"/>
              </w:rPr>
              <w:t>8,051</w:t>
            </w:r>
            <w:r w:rsidR="00135A0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C13A8" w:rsidRPr="00D05E86" w14:paraId="30DE7D6B" w14:textId="77777777" w:rsidTr="009B070A">
        <w:trPr>
          <w:trHeight w:val="420"/>
        </w:trPr>
        <w:tc>
          <w:tcPr>
            <w:tcW w:w="3600" w:type="dxa"/>
            <w:vAlign w:val="bottom"/>
          </w:tcPr>
          <w:p w14:paraId="0784F100" w14:textId="77777777" w:rsidR="006C13A8" w:rsidRPr="00D05E86" w:rsidRDefault="006C13A8" w:rsidP="003A0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05E86">
              <w:rPr>
                <w:rFonts w:ascii="Angsana New" w:hAnsi="Angsana New"/>
                <w:sz w:val="30"/>
                <w:szCs w:val="30"/>
                <w:cs/>
              </w:rPr>
              <w:t>ค่าธรรมเนียมการจัดการเงินกู้ยืม</w:t>
            </w:r>
          </w:p>
        </w:tc>
        <w:tc>
          <w:tcPr>
            <w:tcW w:w="1319" w:type="dxa"/>
            <w:vAlign w:val="bottom"/>
          </w:tcPr>
          <w:p w14:paraId="121E4C2B" w14:textId="761FB086" w:rsidR="006C13A8" w:rsidRPr="00FA0961" w:rsidRDefault="006C13A8" w:rsidP="003A09D5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vAlign w:val="bottom"/>
          </w:tcPr>
          <w:p w14:paraId="2F5CC5D2" w14:textId="77777777" w:rsidR="006C13A8" w:rsidRPr="00D05E86" w:rsidRDefault="006C13A8" w:rsidP="003A09D5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31" w:type="dxa"/>
            <w:vAlign w:val="bottom"/>
          </w:tcPr>
          <w:p w14:paraId="151DC59C" w14:textId="0B3E751E" w:rsidR="006C13A8" w:rsidRPr="00FA0961" w:rsidRDefault="006C13A8" w:rsidP="003A09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6"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1" w:type="dxa"/>
            <w:vAlign w:val="bottom"/>
          </w:tcPr>
          <w:p w14:paraId="3232AD9E" w14:textId="77777777" w:rsidR="006C13A8" w:rsidRPr="00FA0961" w:rsidRDefault="006C13A8" w:rsidP="003A09D5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36" w:type="dxa"/>
            <w:vAlign w:val="bottom"/>
          </w:tcPr>
          <w:p w14:paraId="5D3B45DC" w14:textId="1DACDA46" w:rsidR="006C13A8" w:rsidRPr="00FA0961" w:rsidRDefault="006C13A8" w:rsidP="003A09D5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" w:type="dxa"/>
            <w:vAlign w:val="bottom"/>
          </w:tcPr>
          <w:p w14:paraId="45F4035B" w14:textId="77777777" w:rsidR="006C13A8" w:rsidRPr="00FA0961" w:rsidRDefault="006C13A8" w:rsidP="003A09D5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57" w:type="dxa"/>
            <w:vAlign w:val="bottom"/>
          </w:tcPr>
          <w:p w14:paraId="3D318C41" w14:textId="07D8A7DF" w:rsidR="006C13A8" w:rsidRPr="00FA0961" w:rsidRDefault="006C13A8" w:rsidP="003A09D5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6C13A8" w:rsidRPr="00D05E86" w14:paraId="3D3D3171" w14:textId="77777777" w:rsidTr="009B070A">
        <w:trPr>
          <w:trHeight w:val="420"/>
        </w:trPr>
        <w:tc>
          <w:tcPr>
            <w:tcW w:w="3600" w:type="dxa"/>
            <w:vAlign w:val="bottom"/>
          </w:tcPr>
          <w:p w14:paraId="627E499C" w14:textId="77777777" w:rsidR="006C13A8" w:rsidRPr="00D05E86" w:rsidRDefault="006C13A8" w:rsidP="003A0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05E86">
              <w:rPr>
                <w:rFonts w:ascii="Angsana New" w:hAnsi="Angsana New"/>
                <w:sz w:val="30"/>
                <w:szCs w:val="30"/>
                <w:cs/>
              </w:rPr>
              <w:t xml:space="preserve">   ระยะยาวจากสถาบันการเงิน</w:t>
            </w:r>
          </w:p>
        </w:tc>
        <w:tc>
          <w:tcPr>
            <w:tcW w:w="1319" w:type="dxa"/>
            <w:vAlign w:val="bottom"/>
          </w:tcPr>
          <w:p w14:paraId="21DADA6A" w14:textId="3629E44F" w:rsidR="006C13A8" w:rsidRPr="003A09D5" w:rsidRDefault="00135A0B" w:rsidP="003A09D5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6C13A8">
              <w:rPr>
                <w:rFonts w:ascii="Angsana New" w:hAnsi="Angsana New" w:cs="Angsana New"/>
                <w:sz w:val="30"/>
                <w:szCs w:val="30"/>
                <w:lang w:bidi="th-TH"/>
              </w:rPr>
              <w:t>400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62" w:type="dxa"/>
            <w:vAlign w:val="bottom"/>
          </w:tcPr>
          <w:p w14:paraId="63F9C7D5" w14:textId="77777777" w:rsidR="006C13A8" w:rsidRPr="00D05E86" w:rsidRDefault="006C13A8" w:rsidP="003A09D5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  <w:vAlign w:val="bottom"/>
          </w:tcPr>
          <w:p w14:paraId="0074207B" w14:textId="1486FE79" w:rsidR="006C13A8" w:rsidRPr="00FA0961" w:rsidRDefault="006C13A8" w:rsidP="003A09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6"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400</w:t>
            </w:r>
          </w:p>
        </w:tc>
        <w:tc>
          <w:tcPr>
            <w:tcW w:w="261" w:type="dxa"/>
            <w:vAlign w:val="bottom"/>
          </w:tcPr>
          <w:p w14:paraId="020EC9F5" w14:textId="77777777" w:rsidR="006C13A8" w:rsidRPr="00FA0961" w:rsidRDefault="006C13A8" w:rsidP="003A09D5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  <w:vAlign w:val="bottom"/>
          </w:tcPr>
          <w:p w14:paraId="0C66631F" w14:textId="7DF2726B" w:rsidR="006C13A8" w:rsidRPr="003A09D5" w:rsidRDefault="006C13A8" w:rsidP="003A09D5">
            <w:pPr>
              <w:pStyle w:val="acctfourfigures"/>
              <w:tabs>
                <w:tab w:val="clear" w:pos="765"/>
              </w:tabs>
              <w:spacing w:line="240" w:lineRule="auto"/>
              <w:ind w:right="39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 - </w:t>
            </w:r>
          </w:p>
        </w:tc>
        <w:tc>
          <w:tcPr>
            <w:tcW w:w="262" w:type="dxa"/>
            <w:vAlign w:val="bottom"/>
          </w:tcPr>
          <w:p w14:paraId="4EF55431" w14:textId="77777777" w:rsidR="006C13A8" w:rsidRPr="00FA0961" w:rsidRDefault="006C13A8" w:rsidP="003A09D5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14:paraId="34ABC8A5" w14:textId="12FD76C4" w:rsidR="006C13A8" w:rsidRPr="00FA0961" w:rsidRDefault="006C13A8" w:rsidP="002E0201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6C13A8" w:rsidRPr="00D05E86" w14:paraId="2324E183" w14:textId="77777777" w:rsidTr="009B070A">
        <w:trPr>
          <w:trHeight w:val="420"/>
        </w:trPr>
        <w:tc>
          <w:tcPr>
            <w:tcW w:w="3600" w:type="dxa"/>
            <w:vAlign w:val="bottom"/>
          </w:tcPr>
          <w:p w14:paraId="3CC9411D" w14:textId="293D6D91" w:rsidR="006C13A8" w:rsidRPr="00D05E86" w:rsidRDefault="006C13A8" w:rsidP="003A0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5E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D3CA48" w14:textId="2E34EB03" w:rsidR="006C13A8" w:rsidRPr="00FA0961" w:rsidRDefault="00135A0B" w:rsidP="003A09D5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6C13A8">
              <w:rPr>
                <w:rFonts w:ascii="Angsana New" w:hAnsi="Angsana New" w:cs="Angsana New"/>
                <w:b/>
                <w:bCs/>
                <w:sz w:val="30"/>
                <w:szCs w:val="30"/>
              </w:rPr>
              <w:t>8,</w:t>
            </w:r>
            <w:r w:rsidR="006C13A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451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62" w:type="dxa"/>
            <w:vAlign w:val="bottom"/>
          </w:tcPr>
          <w:p w14:paraId="4B03F057" w14:textId="77777777" w:rsidR="006C13A8" w:rsidRPr="00D05E86" w:rsidRDefault="006C13A8" w:rsidP="003A09D5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281EAE" w14:textId="53F93168" w:rsidR="006C13A8" w:rsidRPr="00FA0961" w:rsidRDefault="00287795" w:rsidP="0028779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6" w:right="-13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400</w:t>
            </w:r>
          </w:p>
        </w:tc>
        <w:tc>
          <w:tcPr>
            <w:tcW w:w="261" w:type="dxa"/>
            <w:vAlign w:val="bottom"/>
          </w:tcPr>
          <w:p w14:paraId="2B2DFAB0" w14:textId="77777777" w:rsidR="006C13A8" w:rsidRPr="00FA0961" w:rsidRDefault="006C13A8" w:rsidP="003A09D5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F706FC" w14:textId="77E96BE3" w:rsidR="006C13A8" w:rsidRPr="00FA0961" w:rsidRDefault="006C13A8" w:rsidP="003A09D5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       -</w:t>
            </w:r>
          </w:p>
        </w:tc>
        <w:tc>
          <w:tcPr>
            <w:tcW w:w="262" w:type="dxa"/>
            <w:vAlign w:val="bottom"/>
          </w:tcPr>
          <w:p w14:paraId="28D3AB3E" w14:textId="77777777" w:rsidR="006C13A8" w:rsidRPr="00FA0961" w:rsidRDefault="006C13A8" w:rsidP="003A09D5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5D3E1E" w14:textId="79F96A0A" w:rsidR="006C13A8" w:rsidRPr="00287795" w:rsidRDefault="00287795" w:rsidP="00287795">
            <w:pPr>
              <w:pStyle w:val="acctfourfigures"/>
              <w:tabs>
                <w:tab w:val="clear" w:pos="765"/>
                <w:tab w:val="left" w:pos="543"/>
              </w:tabs>
              <w:spacing w:line="240" w:lineRule="auto"/>
              <w:ind w:right="11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</w:t>
            </w:r>
            <w:r w:rsidR="00135A0B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F15334" w:rsidRPr="00287795">
              <w:rPr>
                <w:rFonts w:ascii="Angsana New" w:hAnsi="Angsana New"/>
                <w:b/>
                <w:bCs/>
                <w:sz w:val="30"/>
                <w:szCs w:val="30"/>
              </w:rPr>
              <w:t>8,051</w:t>
            </w:r>
            <w:r w:rsidR="00135A0B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F0280F" w:rsidRPr="000E27A8" w14:paraId="5EF0A538" w14:textId="77777777" w:rsidTr="009B070A">
        <w:trPr>
          <w:trHeight w:val="217"/>
        </w:trPr>
        <w:tc>
          <w:tcPr>
            <w:tcW w:w="3600" w:type="dxa"/>
            <w:vAlign w:val="bottom"/>
          </w:tcPr>
          <w:p w14:paraId="38BBF9FC" w14:textId="77777777" w:rsidR="00F0280F" w:rsidRPr="000E27A8" w:rsidRDefault="00F0280F" w:rsidP="003A0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vAlign w:val="bottom"/>
          </w:tcPr>
          <w:p w14:paraId="1E721B88" w14:textId="77777777" w:rsidR="00F0280F" w:rsidRPr="000E27A8" w:rsidRDefault="00F0280F" w:rsidP="000E27A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vAlign w:val="bottom"/>
          </w:tcPr>
          <w:p w14:paraId="1A96E1DD" w14:textId="77777777" w:rsidR="00F0280F" w:rsidRPr="000E27A8" w:rsidRDefault="00F0280F" w:rsidP="003A09D5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vAlign w:val="bottom"/>
          </w:tcPr>
          <w:p w14:paraId="29638A44" w14:textId="77777777" w:rsidR="00F0280F" w:rsidRPr="000E27A8" w:rsidRDefault="00F0280F" w:rsidP="0028779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6" w:right="-13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  <w:vAlign w:val="bottom"/>
          </w:tcPr>
          <w:p w14:paraId="6ABC2845" w14:textId="77777777" w:rsidR="00F0280F" w:rsidRPr="000E27A8" w:rsidRDefault="00F0280F" w:rsidP="003A09D5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  <w:vAlign w:val="bottom"/>
          </w:tcPr>
          <w:p w14:paraId="4F61C98A" w14:textId="77777777" w:rsidR="00F0280F" w:rsidRPr="000E27A8" w:rsidRDefault="00F0280F" w:rsidP="003A09D5">
            <w:pPr>
              <w:pStyle w:val="acctfourfigures"/>
              <w:tabs>
                <w:tab w:val="clear" w:pos="765"/>
              </w:tabs>
              <w:spacing w:line="240" w:lineRule="auto"/>
              <w:ind w:left="-86" w:right="-13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vAlign w:val="bottom"/>
          </w:tcPr>
          <w:p w14:paraId="757D913D" w14:textId="77777777" w:rsidR="00F0280F" w:rsidRPr="000E27A8" w:rsidRDefault="00F0280F" w:rsidP="003A09D5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vAlign w:val="bottom"/>
          </w:tcPr>
          <w:p w14:paraId="6D39D6C1" w14:textId="77777777" w:rsidR="00F0280F" w:rsidRPr="00F15334" w:rsidRDefault="00F0280F" w:rsidP="00F15334">
            <w:pPr>
              <w:pStyle w:val="acctfourfigures"/>
              <w:tabs>
                <w:tab w:val="clear" w:pos="765"/>
                <w:tab w:val="left" w:pos="543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C13A8" w:rsidRPr="000E27A8" w14:paraId="67691F75" w14:textId="77777777" w:rsidTr="009B070A">
        <w:trPr>
          <w:trHeight w:val="420"/>
        </w:trPr>
        <w:tc>
          <w:tcPr>
            <w:tcW w:w="3600" w:type="dxa"/>
            <w:vAlign w:val="bottom"/>
          </w:tcPr>
          <w:p w14:paraId="58EC258C" w14:textId="77777777" w:rsidR="006C13A8" w:rsidRPr="000E27A8" w:rsidRDefault="006C13A8" w:rsidP="003A0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27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19" w:type="dxa"/>
            <w:tcBorders>
              <w:bottom w:val="double" w:sz="4" w:space="0" w:color="auto"/>
            </w:tcBorders>
            <w:vAlign w:val="bottom"/>
          </w:tcPr>
          <w:p w14:paraId="76694638" w14:textId="13960154" w:rsidR="006C13A8" w:rsidRPr="000E27A8" w:rsidRDefault="006C13A8" w:rsidP="000E27A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E27A8">
              <w:rPr>
                <w:rFonts w:ascii="Angsana New" w:hAnsi="Angsana New" w:cs="Angsana New"/>
                <w:b/>
                <w:bCs/>
                <w:sz w:val="30"/>
                <w:szCs w:val="30"/>
              </w:rPr>
              <w:t>9,752</w:t>
            </w:r>
          </w:p>
        </w:tc>
        <w:tc>
          <w:tcPr>
            <w:tcW w:w="262" w:type="dxa"/>
            <w:vAlign w:val="bottom"/>
          </w:tcPr>
          <w:p w14:paraId="3FB7D4CB" w14:textId="77777777" w:rsidR="006C13A8" w:rsidRPr="000E27A8" w:rsidRDefault="006C13A8" w:rsidP="003A09D5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31" w:type="dxa"/>
            <w:tcBorders>
              <w:bottom w:val="double" w:sz="4" w:space="0" w:color="auto"/>
            </w:tcBorders>
            <w:vAlign w:val="bottom"/>
          </w:tcPr>
          <w:p w14:paraId="0A6B52BB" w14:textId="7F393F0B" w:rsidR="006C13A8" w:rsidRPr="000E27A8" w:rsidRDefault="006C13A8" w:rsidP="0028779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6" w:right="-13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E27A8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2877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17,803</w:t>
            </w:r>
            <w:r w:rsidRPr="000E27A8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1" w:type="dxa"/>
            <w:vAlign w:val="bottom"/>
          </w:tcPr>
          <w:p w14:paraId="52518163" w14:textId="77777777" w:rsidR="006C13A8" w:rsidRPr="000E27A8" w:rsidRDefault="006C13A8" w:rsidP="003A09D5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36" w:type="dxa"/>
            <w:tcBorders>
              <w:bottom w:val="double" w:sz="4" w:space="0" w:color="auto"/>
            </w:tcBorders>
            <w:vAlign w:val="bottom"/>
          </w:tcPr>
          <w:p w14:paraId="1BDD8850" w14:textId="5F9F4E70" w:rsidR="006C13A8" w:rsidRPr="000E27A8" w:rsidRDefault="006C13A8" w:rsidP="003A09D5">
            <w:pPr>
              <w:pStyle w:val="acctfourfigures"/>
              <w:tabs>
                <w:tab w:val="clear" w:pos="765"/>
              </w:tabs>
              <w:spacing w:line="240" w:lineRule="auto"/>
              <w:ind w:left="-86" w:right="-13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E27A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         -     </w:t>
            </w:r>
          </w:p>
        </w:tc>
        <w:tc>
          <w:tcPr>
            <w:tcW w:w="262" w:type="dxa"/>
            <w:vAlign w:val="bottom"/>
          </w:tcPr>
          <w:p w14:paraId="1CC31445" w14:textId="77777777" w:rsidR="006C13A8" w:rsidRPr="000E27A8" w:rsidRDefault="006C13A8" w:rsidP="003A09D5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  <w:vAlign w:val="bottom"/>
          </w:tcPr>
          <w:p w14:paraId="02ED5F2E" w14:textId="7A5EE179" w:rsidR="006C13A8" w:rsidRPr="00F15334" w:rsidRDefault="006C13A8" w:rsidP="00F15334">
            <w:pPr>
              <w:pStyle w:val="acctfourfigures"/>
              <w:tabs>
                <w:tab w:val="clear" w:pos="765"/>
                <w:tab w:val="left" w:pos="543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533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</w:t>
            </w:r>
            <w:r w:rsidR="00F15334" w:rsidRPr="00F15334">
              <w:rPr>
                <w:rFonts w:ascii="Angsana New" w:hAnsi="Angsana New"/>
                <w:b/>
                <w:bCs/>
                <w:sz w:val="30"/>
                <w:szCs w:val="30"/>
              </w:rPr>
              <w:t>(8,051)</w:t>
            </w:r>
          </w:p>
        </w:tc>
      </w:tr>
    </w:tbl>
    <w:p w14:paraId="46E8AABD" w14:textId="77777777" w:rsidR="00C95A8B" w:rsidRDefault="00C95A8B" w:rsidP="00271CDE">
      <w:pPr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600"/>
        <w:gridCol w:w="1201"/>
        <w:gridCol w:w="274"/>
        <w:gridCol w:w="1290"/>
        <w:gridCol w:w="273"/>
        <w:gridCol w:w="1298"/>
        <w:gridCol w:w="274"/>
        <w:gridCol w:w="1209"/>
        <w:gridCol w:w="31"/>
      </w:tblGrid>
      <w:tr w:rsidR="00030466" w:rsidRPr="00D05E86" w14:paraId="659EBF04" w14:textId="77777777" w:rsidTr="00C32C7F">
        <w:trPr>
          <w:trHeight w:val="424"/>
          <w:tblHeader/>
        </w:trPr>
        <w:tc>
          <w:tcPr>
            <w:tcW w:w="3600" w:type="dxa"/>
            <w:shd w:val="clear" w:color="auto" w:fill="auto"/>
            <w:vAlign w:val="bottom"/>
          </w:tcPr>
          <w:p w14:paraId="0D54C15B" w14:textId="77777777" w:rsidR="00030466" w:rsidRPr="00D05E86" w:rsidRDefault="00030466" w:rsidP="00C32C7F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850" w:type="dxa"/>
            <w:gridSpan w:val="8"/>
            <w:vAlign w:val="bottom"/>
          </w:tcPr>
          <w:p w14:paraId="078A745D" w14:textId="77777777" w:rsidR="00030466" w:rsidRPr="00D05E86" w:rsidRDefault="00030466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6C3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20CF" w:rsidRPr="00D05E86" w14:paraId="51D64582" w14:textId="77777777" w:rsidTr="00C32C7F">
        <w:trPr>
          <w:gridAfter w:val="1"/>
          <w:wAfter w:w="31" w:type="dxa"/>
          <w:trHeight w:val="424"/>
          <w:tblHeader/>
        </w:trPr>
        <w:tc>
          <w:tcPr>
            <w:tcW w:w="3600" w:type="dxa"/>
            <w:shd w:val="clear" w:color="auto" w:fill="auto"/>
            <w:vAlign w:val="bottom"/>
          </w:tcPr>
          <w:p w14:paraId="1612F53E" w14:textId="77777777" w:rsidR="00030466" w:rsidRPr="00D05E86" w:rsidRDefault="00030466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01" w:type="dxa"/>
            <w:vAlign w:val="bottom"/>
          </w:tcPr>
          <w:p w14:paraId="7056F781" w14:textId="77777777" w:rsidR="00030466" w:rsidRPr="00D05E86" w:rsidRDefault="00030466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4" w:type="dxa"/>
            <w:vAlign w:val="bottom"/>
          </w:tcPr>
          <w:p w14:paraId="5362019B" w14:textId="77777777" w:rsidR="00030466" w:rsidRPr="00D05E86" w:rsidRDefault="00030466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1" w:type="dxa"/>
            <w:gridSpan w:val="3"/>
            <w:tcBorders>
              <w:bottom w:val="single" w:sz="4" w:space="0" w:color="auto"/>
            </w:tcBorders>
            <w:vAlign w:val="bottom"/>
          </w:tcPr>
          <w:p w14:paraId="71E466F4" w14:textId="77777777" w:rsidR="00030466" w:rsidRPr="00D05E86" w:rsidRDefault="00030466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05E86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D05E86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D05E86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D05E86">
              <w:rPr>
                <w:rFonts w:ascii="Angsana New" w:hAnsi="Angsana New"/>
                <w:sz w:val="30"/>
                <w:szCs w:val="30"/>
              </w:rPr>
              <w:t>)</w:t>
            </w:r>
            <w:r w:rsidRPr="00D05E86">
              <w:rPr>
                <w:rFonts w:ascii="Angsana New" w:hAnsi="Angsana New"/>
                <w:sz w:val="30"/>
                <w:szCs w:val="30"/>
                <w:cs/>
              </w:rPr>
              <w:t xml:space="preserve"> / รายได้ใน</w:t>
            </w:r>
          </w:p>
        </w:tc>
        <w:tc>
          <w:tcPr>
            <w:tcW w:w="274" w:type="dxa"/>
            <w:vAlign w:val="bottom"/>
          </w:tcPr>
          <w:p w14:paraId="624EA210" w14:textId="77777777" w:rsidR="00030466" w:rsidRPr="00D05E86" w:rsidRDefault="00030466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9" w:type="dxa"/>
            <w:vAlign w:val="bottom"/>
          </w:tcPr>
          <w:p w14:paraId="7DAC30BA" w14:textId="77777777" w:rsidR="00030466" w:rsidRPr="00D05E86" w:rsidRDefault="00030466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B220CF" w:rsidRPr="00D05E86" w14:paraId="3B3C36D2" w14:textId="77777777" w:rsidTr="00C32C7F">
        <w:trPr>
          <w:gridAfter w:val="1"/>
          <w:wAfter w:w="31" w:type="dxa"/>
          <w:trHeight w:val="424"/>
          <w:tblHeader/>
        </w:trPr>
        <w:tc>
          <w:tcPr>
            <w:tcW w:w="3600" w:type="dxa"/>
            <w:shd w:val="clear" w:color="auto" w:fill="auto"/>
            <w:vAlign w:val="bottom"/>
          </w:tcPr>
          <w:p w14:paraId="24356279" w14:textId="77777777" w:rsidR="00030466" w:rsidRPr="00D05E86" w:rsidRDefault="00030466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01" w:type="dxa"/>
            <w:vAlign w:val="bottom"/>
          </w:tcPr>
          <w:p w14:paraId="2F0F720E" w14:textId="77777777" w:rsidR="00030466" w:rsidRPr="00D05E86" w:rsidRDefault="00030466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5E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4" w:type="dxa"/>
            <w:vAlign w:val="bottom"/>
          </w:tcPr>
          <w:p w14:paraId="7E976277" w14:textId="77777777" w:rsidR="00030466" w:rsidRPr="00D05E86" w:rsidRDefault="00030466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10A97834" w14:textId="77777777" w:rsidR="00030466" w:rsidRPr="00D05E86" w:rsidRDefault="00030466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3" w:type="dxa"/>
            <w:tcBorders>
              <w:top w:val="single" w:sz="4" w:space="0" w:color="auto"/>
            </w:tcBorders>
            <w:vAlign w:val="bottom"/>
          </w:tcPr>
          <w:p w14:paraId="507517DD" w14:textId="77777777" w:rsidR="00030466" w:rsidRPr="00D05E86" w:rsidRDefault="00030466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vAlign w:val="bottom"/>
          </w:tcPr>
          <w:p w14:paraId="3721633C" w14:textId="77777777" w:rsidR="00030466" w:rsidRPr="00D05E86" w:rsidRDefault="00030466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4" w:type="dxa"/>
            <w:vAlign w:val="bottom"/>
          </w:tcPr>
          <w:p w14:paraId="16E8C87F" w14:textId="77777777" w:rsidR="00030466" w:rsidRPr="00D05E86" w:rsidRDefault="00030466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9" w:type="dxa"/>
            <w:vAlign w:val="bottom"/>
          </w:tcPr>
          <w:p w14:paraId="7B605F7D" w14:textId="77777777" w:rsidR="00030466" w:rsidRPr="00D05E86" w:rsidRDefault="00030466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5E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B220CF" w:rsidRPr="00D05E86" w14:paraId="5ED3C779" w14:textId="77777777" w:rsidTr="00C32C7F">
        <w:trPr>
          <w:gridAfter w:val="1"/>
          <w:wAfter w:w="31" w:type="dxa"/>
          <w:trHeight w:val="424"/>
          <w:tblHeader/>
        </w:trPr>
        <w:tc>
          <w:tcPr>
            <w:tcW w:w="3600" w:type="dxa"/>
            <w:shd w:val="clear" w:color="auto" w:fill="auto"/>
            <w:vAlign w:val="bottom"/>
          </w:tcPr>
          <w:p w14:paraId="100FEC3C" w14:textId="77777777" w:rsidR="00030466" w:rsidRPr="00D05E86" w:rsidRDefault="00030466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01" w:type="dxa"/>
            <w:vAlign w:val="bottom"/>
          </w:tcPr>
          <w:p w14:paraId="4DE67A62" w14:textId="77777777" w:rsidR="00030466" w:rsidRPr="00D05E86" w:rsidRDefault="00030466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5E8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D05E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4" w:type="dxa"/>
            <w:vAlign w:val="bottom"/>
          </w:tcPr>
          <w:p w14:paraId="1DF1F179" w14:textId="77777777" w:rsidR="00030466" w:rsidRPr="00D05E86" w:rsidRDefault="00030466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14:paraId="65C969B3" w14:textId="77777777" w:rsidR="00030466" w:rsidRPr="00D05E86" w:rsidRDefault="00030466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05E86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3" w:type="dxa"/>
            <w:vAlign w:val="bottom"/>
          </w:tcPr>
          <w:p w14:paraId="7AE8E173" w14:textId="77777777" w:rsidR="00030466" w:rsidRPr="00D05E86" w:rsidRDefault="00030466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8" w:type="dxa"/>
            <w:vAlign w:val="bottom"/>
          </w:tcPr>
          <w:p w14:paraId="531DE86B" w14:textId="77777777" w:rsidR="00030466" w:rsidRPr="00D05E86" w:rsidRDefault="00030466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05E86">
              <w:rPr>
                <w:rFonts w:ascii="Angsana New" w:hAnsi="Angsana New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4" w:type="dxa"/>
            <w:vAlign w:val="bottom"/>
          </w:tcPr>
          <w:p w14:paraId="3D6A4396" w14:textId="77777777" w:rsidR="00030466" w:rsidRPr="00D05E86" w:rsidRDefault="00030466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9" w:type="dxa"/>
            <w:vAlign w:val="bottom"/>
          </w:tcPr>
          <w:p w14:paraId="30AFAEDB" w14:textId="77777777" w:rsidR="00030466" w:rsidRPr="00D05E86" w:rsidRDefault="00030466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5E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31 ธันวาคม</w:t>
            </w:r>
          </w:p>
        </w:tc>
      </w:tr>
      <w:tr w:rsidR="00B220CF" w:rsidRPr="00D05E86" w14:paraId="3F4C5725" w14:textId="77777777" w:rsidTr="00C32C7F">
        <w:trPr>
          <w:gridAfter w:val="1"/>
          <w:wAfter w:w="31" w:type="dxa"/>
          <w:trHeight w:val="424"/>
          <w:tblHeader/>
        </w:trPr>
        <w:tc>
          <w:tcPr>
            <w:tcW w:w="3600" w:type="dxa"/>
            <w:shd w:val="clear" w:color="auto" w:fill="auto"/>
            <w:vAlign w:val="bottom"/>
          </w:tcPr>
          <w:p w14:paraId="7D984478" w14:textId="77777777" w:rsidR="00030466" w:rsidRPr="00D05E86" w:rsidRDefault="00030466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01" w:type="dxa"/>
            <w:vAlign w:val="bottom"/>
          </w:tcPr>
          <w:p w14:paraId="5587B5CA" w14:textId="77777777" w:rsidR="00030466" w:rsidRPr="00D05E86" w:rsidRDefault="00594ACC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7C65DE"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274" w:type="dxa"/>
            <w:vAlign w:val="bottom"/>
          </w:tcPr>
          <w:p w14:paraId="5255EC82" w14:textId="77777777" w:rsidR="00030466" w:rsidRPr="00D05E86" w:rsidRDefault="00030466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14:paraId="455F272B" w14:textId="77777777" w:rsidR="00030466" w:rsidRPr="00D05E86" w:rsidRDefault="00030466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5E86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3" w:type="dxa"/>
            <w:vAlign w:val="bottom"/>
          </w:tcPr>
          <w:p w14:paraId="6E6E84B2" w14:textId="77777777" w:rsidR="00030466" w:rsidRPr="00D05E86" w:rsidRDefault="00030466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8" w:type="dxa"/>
            <w:vAlign w:val="bottom"/>
          </w:tcPr>
          <w:p w14:paraId="20E585F8" w14:textId="77777777" w:rsidR="00030466" w:rsidRPr="00D05E86" w:rsidRDefault="00030466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5E86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4" w:type="dxa"/>
            <w:vAlign w:val="bottom"/>
          </w:tcPr>
          <w:p w14:paraId="205144C0" w14:textId="77777777" w:rsidR="00030466" w:rsidRPr="00D05E86" w:rsidRDefault="00030466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9" w:type="dxa"/>
            <w:vAlign w:val="bottom"/>
          </w:tcPr>
          <w:p w14:paraId="68C7426E" w14:textId="77777777" w:rsidR="00030466" w:rsidRPr="00D05E86" w:rsidRDefault="00594ACC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7C65DE"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</w:tr>
      <w:tr w:rsidR="00030466" w:rsidRPr="00D05E86" w14:paraId="5630A68D" w14:textId="77777777" w:rsidTr="00C32C7F">
        <w:trPr>
          <w:gridAfter w:val="1"/>
          <w:wAfter w:w="31" w:type="dxa"/>
          <w:trHeight w:val="424"/>
          <w:tblHeader/>
        </w:trPr>
        <w:tc>
          <w:tcPr>
            <w:tcW w:w="3600" w:type="dxa"/>
            <w:vAlign w:val="bottom"/>
          </w:tcPr>
          <w:p w14:paraId="6EB7F078" w14:textId="77777777" w:rsidR="00030466" w:rsidRPr="00D05E86" w:rsidRDefault="00030466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19" w:type="dxa"/>
            <w:gridSpan w:val="7"/>
            <w:vAlign w:val="bottom"/>
          </w:tcPr>
          <w:p w14:paraId="2191171E" w14:textId="77777777" w:rsidR="00030466" w:rsidRPr="00AF1FAF" w:rsidRDefault="00030466" w:rsidP="00C62D45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AF1FA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220CF" w:rsidRPr="00D05E86" w14:paraId="2360BC5E" w14:textId="77777777" w:rsidTr="009B070A">
        <w:trPr>
          <w:gridAfter w:val="1"/>
          <w:wAfter w:w="31" w:type="dxa"/>
          <w:trHeight w:val="424"/>
        </w:trPr>
        <w:tc>
          <w:tcPr>
            <w:tcW w:w="3600" w:type="dxa"/>
            <w:vAlign w:val="bottom"/>
          </w:tcPr>
          <w:p w14:paraId="23724218" w14:textId="77777777" w:rsidR="007C65DE" w:rsidRPr="00D05E86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05E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01" w:type="dxa"/>
          </w:tcPr>
          <w:p w14:paraId="715E6882" w14:textId="77777777" w:rsidR="007C65DE" w:rsidRPr="00D05E86" w:rsidRDefault="007C65DE" w:rsidP="007C65DE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4" w:type="dxa"/>
          </w:tcPr>
          <w:p w14:paraId="4DDC429B" w14:textId="77777777" w:rsidR="007C65DE" w:rsidRPr="00D05E86" w:rsidRDefault="007C65DE" w:rsidP="007C65DE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90" w:type="dxa"/>
          </w:tcPr>
          <w:p w14:paraId="15F4060F" w14:textId="77777777" w:rsidR="007C65DE" w:rsidRPr="00D05E86" w:rsidRDefault="007C65DE" w:rsidP="007C65DE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3" w:type="dxa"/>
          </w:tcPr>
          <w:p w14:paraId="4D992771" w14:textId="77777777" w:rsidR="007C65DE" w:rsidRPr="00D05E86" w:rsidRDefault="007C65DE" w:rsidP="007C65DE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98" w:type="dxa"/>
          </w:tcPr>
          <w:p w14:paraId="078B0A86" w14:textId="77777777" w:rsidR="007C65DE" w:rsidRPr="00D05E86" w:rsidRDefault="007C65DE" w:rsidP="007C65DE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4" w:type="dxa"/>
          </w:tcPr>
          <w:p w14:paraId="7C1F5C71" w14:textId="77777777" w:rsidR="007C65DE" w:rsidRPr="00D05E86" w:rsidRDefault="007C65DE" w:rsidP="007C65DE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9" w:type="dxa"/>
          </w:tcPr>
          <w:p w14:paraId="5A2A49DE" w14:textId="77777777" w:rsidR="007C65DE" w:rsidRPr="00D05E86" w:rsidRDefault="007C65DE" w:rsidP="007C65DE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B220CF" w:rsidRPr="00D05E86" w14:paraId="4F8C8E8C" w14:textId="77777777" w:rsidTr="009B070A">
        <w:trPr>
          <w:gridAfter w:val="1"/>
          <w:wAfter w:w="31" w:type="dxa"/>
          <w:trHeight w:val="424"/>
        </w:trPr>
        <w:tc>
          <w:tcPr>
            <w:tcW w:w="3600" w:type="dxa"/>
            <w:vAlign w:val="bottom"/>
          </w:tcPr>
          <w:p w14:paraId="51271925" w14:textId="77777777" w:rsidR="007C65DE" w:rsidRPr="00D05E86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05E86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01" w:type="dxa"/>
            <w:vAlign w:val="bottom"/>
          </w:tcPr>
          <w:p w14:paraId="63FC86B7" w14:textId="77777777" w:rsidR="007C65DE" w:rsidRPr="00D05E86" w:rsidRDefault="007C65DE" w:rsidP="007C65DE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A0961">
              <w:rPr>
                <w:rFonts w:ascii="Angsana New" w:hAnsi="Angsana New" w:cs="Angsana New"/>
                <w:sz w:val="30"/>
                <w:szCs w:val="30"/>
              </w:rPr>
              <w:t>3,803</w:t>
            </w:r>
          </w:p>
        </w:tc>
        <w:tc>
          <w:tcPr>
            <w:tcW w:w="274" w:type="dxa"/>
            <w:vAlign w:val="bottom"/>
          </w:tcPr>
          <w:p w14:paraId="69C9185C" w14:textId="77777777" w:rsidR="007C65DE" w:rsidRPr="00D05E86" w:rsidRDefault="007C65DE" w:rsidP="007C65DE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14:paraId="62B86141" w14:textId="77777777" w:rsidR="007C65DE" w:rsidRPr="00FA0961" w:rsidRDefault="007C65DE" w:rsidP="007C65D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6" w:right="-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(1,243)</w:t>
            </w:r>
          </w:p>
        </w:tc>
        <w:tc>
          <w:tcPr>
            <w:tcW w:w="273" w:type="dxa"/>
            <w:vAlign w:val="bottom"/>
          </w:tcPr>
          <w:p w14:paraId="5677E0AA" w14:textId="77777777" w:rsidR="007C65DE" w:rsidRPr="00FA0961" w:rsidRDefault="007C65DE" w:rsidP="007C65DE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8" w:type="dxa"/>
            <w:vAlign w:val="bottom"/>
          </w:tcPr>
          <w:p w14:paraId="4FF2C2BB" w14:textId="77777777" w:rsidR="007C65DE" w:rsidRPr="00FA0961" w:rsidRDefault="007C65DE" w:rsidP="007C65DE">
            <w:pPr>
              <w:pStyle w:val="acctfourfigures"/>
              <w:tabs>
                <w:tab w:val="clear" w:pos="765"/>
              </w:tabs>
              <w:spacing w:line="240" w:lineRule="auto"/>
              <w:ind w:right="3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E643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4" w:type="dxa"/>
            <w:vAlign w:val="bottom"/>
          </w:tcPr>
          <w:p w14:paraId="2F256C22" w14:textId="77777777" w:rsidR="007C65DE" w:rsidRPr="00FA0961" w:rsidRDefault="007C65DE" w:rsidP="007C65DE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  <w:vAlign w:val="bottom"/>
          </w:tcPr>
          <w:p w14:paraId="49B212EB" w14:textId="77777777" w:rsidR="007C65DE" w:rsidRPr="00FA0961" w:rsidRDefault="007C65DE" w:rsidP="007C65DE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2,560</w:t>
            </w:r>
          </w:p>
        </w:tc>
      </w:tr>
      <w:tr w:rsidR="00B220CF" w:rsidRPr="00D05E86" w14:paraId="6FA631D9" w14:textId="77777777" w:rsidTr="009B070A">
        <w:trPr>
          <w:gridAfter w:val="1"/>
          <w:wAfter w:w="31" w:type="dxa"/>
          <w:trHeight w:val="424"/>
        </w:trPr>
        <w:tc>
          <w:tcPr>
            <w:tcW w:w="3600" w:type="dxa"/>
            <w:vAlign w:val="bottom"/>
          </w:tcPr>
          <w:p w14:paraId="5E456E25" w14:textId="77777777" w:rsidR="007C65DE" w:rsidRPr="001E6FBD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E6FBD">
              <w:rPr>
                <w:rFonts w:ascii="Angsana New" w:hAnsi="Angsana New"/>
                <w:sz w:val="30"/>
                <w:szCs w:val="30"/>
                <w:cs/>
              </w:rPr>
              <w:t>หลักทรัพย์ในความต้องการของตลาด</w:t>
            </w:r>
          </w:p>
        </w:tc>
        <w:tc>
          <w:tcPr>
            <w:tcW w:w="1201" w:type="dxa"/>
            <w:vAlign w:val="bottom"/>
          </w:tcPr>
          <w:p w14:paraId="289F60C0" w14:textId="77777777" w:rsidR="007C65DE" w:rsidRPr="001E6FBD" w:rsidRDefault="007C65DE" w:rsidP="007C65DE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A0961">
              <w:rPr>
                <w:rFonts w:ascii="Angsana New" w:hAnsi="Angsana New" w:cs="Angsana New"/>
                <w:sz w:val="30"/>
                <w:szCs w:val="30"/>
              </w:rPr>
              <w:t>1,058</w:t>
            </w:r>
          </w:p>
        </w:tc>
        <w:tc>
          <w:tcPr>
            <w:tcW w:w="274" w:type="dxa"/>
            <w:vAlign w:val="bottom"/>
          </w:tcPr>
          <w:p w14:paraId="054F8164" w14:textId="77777777" w:rsidR="007C65DE" w:rsidRPr="001E6FBD" w:rsidRDefault="007C65DE" w:rsidP="007C65DE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14:paraId="5623926C" w14:textId="77777777" w:rsidR="007C65DE" w:rsidRPr="00FA0961" w:rsidRDefault="007C65DE" w:rsidP="007C65D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86" w:right="-130"/>
              <w:rPr>
                <w:rFonts w:ascii="Angsana New" w:hAnsi="Angsana New" w:cs="Angsana New"/>
                <w:sz w:val="30"/>
                <w:szCs w:val="30"/>
              </w:rPr>
            </w:pPr>
            <w:r w:rsidRPr="000E643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3" w:type="dxa"/>
            <w:vAlign w:val="bottom"/>
          </w:tcPr>
          <w:p w14:paraId="2DB522CF" w14:textId="77777777" w:rsidR="007C65DE" w:rsidRPr="00FA0961" w:rsidRDefault="007C65DE" w:rsidP="007C65DE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98" w:type="dxa"/>
            <w:vAlign w:val="bottom"/>
          </w:tcPr>
          <w:p w14:paraId="1905366B" w14:textId="77777777" w:rsidR="007C65DE" w:rsidRPr="00FA0961" w:rsidRDefault="007C65DE" w:rsidP="007B1019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86" w:right="-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(1,057)</w:t>
            </w:r>
          </w:p>
        </w:tc>
        <w:tc>
          <w:tcPr>
            <w:tcW w:w="274" w:type="dxa"/>
            <w:vAlign w:val="bottom"/>
          </w:tcPr>
          <w:p w14:paraId="78056AD4" w14:textId="77777777" w:rsidR="007C65DE" w:rsidRPr="00FA0961" w:rsidRDefault="007C65DE" w:rsidP="007C65D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09" w:type="dxa"/>
            <w:vAlign w:val="bottom"/>
          </w:tcPr>
          <w:p w14:paraId="02E03D8E" w14:textId="77777777" w:rsidR="007C65DE" w:rsidRPr="00FA0961" w:rsidRDefault="007C65DE" w:rsidP="007C65DE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B220CF" w:rsidRPr="00D05E86" w14:paraId="152E745C" w14:textId="77777777" w:rsidTr="009B070A">
        <w:trPr>
          <w:gridAfter w:val="1"/>
          <w:wAfter w:w="31" w:type="dxa"/>
          <w:trHeight w:val="424"/>
        </w:trPr>
        <w:tc>
          <w:tcPr>
            <w:tcW w:w="3600" w:type="dxa"/>
            <w:vAlign w:val="bottom"/>
          </w:tcPr>
          <w:p w14:paraId="55D333B1" w14:textId="77777777" w:rsidR="007C65DE" w:rsidRPr="00D05E86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05E86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01" w:type="dxa"/>
            <w:vAlign w:val="bottom"/>
          </w:tcPr>
          <w:p w14:paraId="2272E066" w14:textId="77777777" w:rsidR="007C65DE" w:rsidRPr="00D05E86" w:rsidRDefault="007C65DE" w:rsidP="007C65DE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A0961">
              <w:rPr>
                <w:rFonts w:ascii="Angsana New" w:hAnsi="Angsana New" w:cs="Angsana New"/>
                <w:sz w:val="30"/>
                <w:szCs w:val="30"/>
                <w:lang w:bidi="th-TH"/>
              </w:rPr>
              <w:t>568</w:t>
            </w:r>
          </w:p>
        </w:tc>
        <w:tc>
          <w:tcPr>
            <w:tcW w:w="274" w:type="dxa"/>
            <w:vAlign w:val="bottom"/>
          </w:tcPr>
          <w:p w14:paraId="2C176D64" w14:textId="77777777" w:rsidR="007C65DE" w:rsidRPr="00D05E86" w:rsidRDefault="007C65DE" w:rsidP="007C65DE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90" w:type="dxa"/>
            <w:vAlign w:val="bottom"/>
          </w:tcPr>
          <w:p w14:paraId="19CC61FC" w14:textId="77777777" w:rsidR="007C65DE" w:rsidRPr="00FA0961" w:rsidRDefault="007C65DE" w:rsidP="007C65D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6"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(568)</w:t>
            </w:r>
          </w:p>
        </w:tc>
        <w:tc>
          <w:tcPr>
            <w:tcW w:w="273" w:type="dxa"/>
            <w:vAlign w:val="bottom"/>
          </w:tcPr>
          <w:p w14:paraId="50D7AD0E" w14:textId="77777777" w:rsidR="007C65DE" w:rsidRPr="00FA0961" w:rsidRDefault="007C65DE" w:rsidP="007C65DE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98" w:type="dxa"/>
            <w:vAlign w:val="bottom"/>
          </w:tcPr>
          <w:p w14:paraId="7D16C7E0" w14:textId="77777777" w:rsidR="007C65DE" w:rsidRPr="00FA0961" w:rsidRDefault="007C65DE" w:rsidP="007C65DE">
            <w:pPr>
              <w:pStyle w:val="acctfourfigures"/>
              <w:tabs>
                <w:tab w:val="clear" w:pos="765"/>
              </w:tabs>
              <w:spacing w:line="240" w:lineRule="auto"/>
              <w:ind w:right="3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E643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4" w:type="dxa"/>
            <w:vAlign w:val="bottom"/>
          </w:tcPr>
          <w:p w14:paraId="6DFEDBC0" w14:textId="77777777" w:rsidR="007C65DE" w:rsidRPr="00FA0961" w:rsidRDefault="007C65DE" w:rsidP="007C65DE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09" w:type="dxa"/>
            <w:vAlign w:val="bottom"/>
          </w:tcPr>
          <w:p w14:paraId="65414CDC" w14:textId="77777777" w:rsidR="007C65DE" w:rsidRPr="00FA0961" w:rsidRDefault="007C65DE" w:rsidP="00F35267">
            <w:pPr>
              <w:pStyle w:val="acctfourfigures"/>
              <w:tabs>
                <w:tab w:val="clear" w:pos="765"/>
              </w:tabs>
              <w:spacing w:line="240" w:lineRule="auto"/>
              <w:ind w:right="39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E643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220CF" w:rsidRPr="00D05E86" w14:paraId="5F24FEBA" w14:textId="77777777" w:rsidTr="009B070A">
        <w:trPr>
          <w:gridAfter w:val="1"/>
          <w:wAfter w:w="31" w:type="dxa"/>
          <w:trHeight w:val="424"/>
        </w:trPr>
        <w:tc>
          <w:tcPr>
            <w:tcW w:w="3600" w:type="dxa"/>
            <w:vAlign w:val="bottom"/>
          </w:tcPr>
          <w:p w14:paraId="32329822" w14:textId="77777777" w:rsidR="007C65DE" w:rsidRPr="00D05E86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05E86">
              <w:rPr>
                <w:rFonts w:ascii="Angsana New" w:hAnsi="Angsana New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201" w:type="dxa"/>
            <w:vAlign w:val="bottom"/>
          </w:tcPr>
          <w:p w14:paraId="5A03185B" w14:textId="77777777" w:rsidR="007C65DE" w:rsidRPr="00D05E86" w:rsidRDefault="007C65DE" w:rsidP="007C65DE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A0961">
              <w:rPr>
                <w:rFonts w:ascii="Angsana New" w:hAnsi="Angsana New" w:cs="Angsana New"/>
                <w:sz w:val="30"/>
                <w:szCs w:val="30"/>
                <w:lang w:bidi="th-TH"/>
              </w:rPr>
              <w:t>7,082</w:t>
            </w:r>
          </w:p>
        </w:tc>
        <w:tc>
          <w:tcPr>
            <w:tcW w:w="274" w:type="dxa"/>
            <w:vAlign w:val="bottom"/>
          </w:tcPr>
          <w:p w14:paraId="43CA4A41" w14:textId="77777777" w:rsidR="007C65DE" w:rsidRPr="00D05E86" w:rsidRDefault="007C65DE" w:rsidP="007C65DE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90" w:type="dxa"/>
            <w:vAlign w:val="bottom"/>
          </w:tcPr>
          <w:p w14:paraId="428F685E" w14:textId="77777777" w:rsidR="007C65DE" w:rsidRPr="00FA0961" w:rsidRDefault="007C65DE" w:rsidP="007C65D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6"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(141)</w:t>
            </w:r>
          </w:p>
        </w:tc>
        <w:tc>
          <w:tcPr>
            <w:tcW w:w="273" w:type="dxa"/>
            <w:vAlign w:val="bottom"/>
          </w:tcPr>
          <w:p w14:paraId="12A3C64D" w14:textId="77777777" w:rsidR="007C65DE" w:rsidRPr="00FA0961" w:rsidRDefault="007C65DE" w:rsidP="007C65DE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98" w:type="dxa"/>
            <w:vAlign w:val="bottom"/>
          </w:tcPr>
          <w:p w14:paraId="2FFB3DE2" w14:textId="77777777" w:rsidR="007C65DE" w:rsidRPr="00FA0961" w:rsidRDefault="007C65DE" w:rsidP="007C65DE">
            <w:pPr>
              <w:pStyle w:val="acctfourfigures"/>
              <w:tabs>
                <w:tab w:val="clear" w:pos="765"/>
              </w:tabs>
              <w:spacing w:line="240" w:lineRule="auto"/>
              <w:ind w:right="3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E643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4" w:type="dxa"/>
            <w:vAlign w:val="bottom"/>
          </w:tcPr>
          <w:p w14:paraId="5481CCA2" w14:textId="77777777" w:rsidR="007C65DE" w:rsidRPr="00FA0961" w:rsidRDefault="007C65DE" w:rsidP="007C65DE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09" w:type="dxa"/>
            <w:vAlign w:val="bottom"/>
          </w:tcPr>
          <w:p w14:paraId="12945246" w14:textId="77777777" w:rsidR="007C65DE" w:rsidRPr="00FA0961" w:rsidRDefault="007C65DE" w:rsidP="007C65DE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6,941</w:t>
            </w:r>
          </w:p>
        </w:tc>
      </w:tr>
      <w:tr w:rsidR="00B220CF" w:rsidRPr="00D05E86" w14:paraId="44B6D6DF" w14:textId="77777777" w:rsidTr="009B070A">
        <w:trPr>
          <w:gridAfter w:val="1"/>
          <w:wAfter w:w="31" w:type="dxa"/>
          <w:trHeight w:val="424"/>
        </w:trPr>
        <w:tc>
          <w:tcPr>
            <w:tcW w:w="3600" w:type="dxa"/>
            <w:vAlign w:val="bottom"/>
          </w:tcPr>
          <w:p w14:paraId="294D015C" w14:textId="7AF679F2" w:rsidR="007C65DE" w:rsidRPr="00D05E86" w:rsidRDefault="009B070A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E6FBD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vAlign w:val="bottom"/>
          </w:tcPr>
          <w:p w14:paraId="0A39ED75" w14:textId="77777777" w:rsidR="007C65DE" w:rsidRPr="00D05E86" w:rsidRDefault="007C65DE" w:rsidP="007C65DE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A0961">
              <w:rPr>
                <w:rFonts w:ascii="Angsana New" w:hAnsi="Angsana New" w:cs="Angsana New"/>
                <w:sz w:val="30"/>
                <w:szCs w:val="30"/>
                <w:lang w:bidi="th-TH"/>
              </w:rPr>
              <w:t>9,537</w:t>
            </w:r>
          </w:p>
        </w:tc>
        <w:tc>
          <w:tcPr>
            <w:tcW w:w="274" w:type="dxa"/>
            <w:vAlign w:val="bottom"/>
          </w:tcPr>
          <w:p w14:paraId="6B575C78" w14:textId="77777777" w:rsidR="007C65DE" w:rsidRPr="00D05E86" w:rsidRDefault="007C65DE" w:rsidP="007C65DE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118365ED" w14:textId="77777777" w:rsidR="007C65DE" w:rsidRPr="00FA0961" w:rsidRDefault="007C65DE" w:rsidP="007C65D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6" w:right="-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(836)</w:t>
            </w:r>
          </w:p>
        </w:tc>
        <w:tc>
          <w:tcPr>
            <w:tcW w:w="273" w:type="dxa"/>
            <w:vAlign w:val="bottom"/>
          </w:tcPr>
          <w:p w14:paraId="78E9F229" w14:textId="77777777" w:rsidR="007C65DE" w:rsidRPr="00FA0961" w:rsidRDefault="007C65DE" w:rsidP="007C65DE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  <w:vAlign w:val="bottom"/>
          </w:tcPr>
          <w:p w14:paraId="41FC1085" w14:textId="77777777" w:rsidR="007C65DE" w:rsidRPr="00FA0961" w:rsidRDefault="007C65DE" w:rsidP="00F35267">
            <w:pPr>
              <w:pStyle w:val="acctfourfigures"/>
              <w:tabs>
                <w:tab w:val="clear" w:pos="765"/>
              </w:tabs>
              <w:spacing w:line="240" w:lineRule="auto"/>
              <w:ind w:right="3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E643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4" w:type="dxa"/>
            <w:vAlign w:val="bottom"/>
          </w:tcPr>
          <w:p w14:paraId="7E12A171" w14:textId="77777777" w:rsidR="007C65DE" w:rsidRPr="00FA0961" w:rsidRDefault="007C65DE" w:rsidP="007C65DE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14:paraId="2BC8782B" w14:textId="77777777" w:rsidR="007C65DE" w:rsidRPr="00FA0961" w:rsidRDefault="007C65DE" w:rsidP="007C65DE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8,701</w:t>
            </w:r>
          </w:p>
        </w:tc>
      </w:tr>
      <w:tr w:rsidR="00B220CF" w:rsidRPr="00D05E86" w14:paraId="6ECD456C" w14:textId="77777777" w:rsidTr="009B070A">
        <w:trPr>
          <w:gridAfter w:val="1"/>
          <w:wAfter w:w="31" w:type="dxa"/>
          <w:trHeight w:val="424"/>
        </w:trPr>
        <w:tc>
          <w:tcPr>
            <w:tcW w:w="3600" w:type="dxa"/>
            <w:vAlign w:val="bottom"/>
          </w:tcPr>
          <w:p w14:paraId="355E0D44" w14:textId="77777777" w:rsidR="007C65DE" w:rsidRPr="00D05E86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F26E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2FC4E3" w14:textId="77777777" w:rsidR="007C65DE" w:rsidRPr="00D05E86" w:rsidRDefault="007C65DE" w:rsidP="007C65DE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6E8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22,048</w:t>
            </w:r>
          </w:p>
        </w:tc>
        <w:tc>
          <w:tcPr>
            <w:tcW w:w="274" w:type="dxa"/>
            <w:vAlign w:val="bottom"/>
          </w:tcPr>
          <w:p w14:paraId="67A13AD7" w14:textId="77777777" w:rsidR="007C65DE" w:rsidRPr="00D05E86" w:rsidRDefault="007C65DE" w:rsidP="007C65DE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5B260B" w14:textId="77777777" w:rsidR="007C65DE" w:rsidRPr="00FA0961" w:rsidRDefault="007C65DE" w:rsidP="007C65D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6" w:right="-130"/>
              <w:rPr>
                <w:rFonts w:ascii="Angsana New" w:hAnsi="Angsana New" w:cs="Angsana New"/>
                <w:sz w:val="30"/>
                <w:szCs w:val="30"/>
              </w:rPr>
            </w:pPr>
            <w:r w:rsidRPr="00F26E8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(2,788)</w:t>
            </w:r>
          </w:p>
        </w:tc>
        <w:tc>
          <w:tcPr>
            <w:tcW w:w="273" w:type="dxa"/>
            <w:vAlign w:val="bottom"/>
          </w:tcPr>
          <w:p w14:paraId="56CF48F7" w14:textId="77777777" w:rsidR="007C65DE" w:rsidRPr="00FA0961" w:rsidRDefault="007C65DE" w:rsidP="007C65DE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2F04D1" w14:textId="77777777" w:rsidR="007C65DE" w:rsidRPr="007B1019" w:rsidRDefault="007C65DE" w:rsidP="007B1019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86" w:right="-13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10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(1,057)</w:t>
            </w:r>
          </w:p>
        </w:tc>
        <w:tc>
          <w:tcPr>
            <w:tcW w:w="274" w:type="dxa"/>
            <w:vAlign w:val="bottom"/>
          </w:tcPr>
          <w:p w14:paraId="4BD8C501" w14:textId="77777777" w:rsidR="007C65DE" w:rsidRPr="00FA0961" w:rsidRDefault="007C65DE" w:rsidP="007C65DE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0A9399" w14:textId="77777777" w:rsidR="007C65DE" w:rsidRPr="00FA0961" w:rsidRDefault="007C65DE" w:rsidP="007C65DE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6E8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18,203</w:t>
            </w:r>
          </w:p>
        </w:tc>
      </w:tr>
      <w:tr w:rsidR="00B220CF" w:rsidRPr="00D05E86" w14:paraId="316E832E" w14:textId="77777777" w:rsidTr="009B070A">
        <w:trPr>
          <w:gridAfter w:val="1"/>
          <w:wAfter w:w="31" w:type="dxa"/>
          <w:trHeight w:val="424"/>
        </w:trPr>
        <w:tc>
          <w:tcPr>
            <w:tcW w:w="3600" w:type="dxa"/>
            <w:vAlign w:val="bottom"/>
          </w:tcPr>
          <w:p w14:paraId="53ED2F34" w14:textId="77777777" w:rsidR="007C65DE" w:rsidRPr="00D05E86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  <w:vAlign w:val="bottom"/>
          </w:tcPr>
          <w:p w14:paraId="4D38B82E" w14:textId="77777777" w:rsidR="007C65DE" w:rsidRPr="00D05E86" w:rsidRDefault="007C65DE" w:rsidP="007C65DE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4" w:type="dxa"/>
            <w:vAlign w:val="bottom"/>
          </w:tcPr>
          <w:p w14:paraId="13FE91D5" w14:textId="77777777" w:rsidR="007C65DE" w:rsidRPr="00D05E86" w:rsidRDefault="007C65DE" w:rsidP="007C65DE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282D590B" w14:textId="77777777" w:rsidR="007C65DE" w:rsidRPr="00FA0961" w:rsidRDefault="007C65DE" w:rsidP="007C65D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6" w:right="-13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3" w:type="dxa"/>
            <w:vAlign w:val="bottom"/>
          </w:tcPr>
          <w:p w14:paraId="6EBDCB77" w14:textId="77777777" w:rsidR="007C65DE" w:rsidRPr="00FA0961" w:rsidRDefault="007C65DE" w:rsidP="007C65DE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vAlign w:val="bottom"/>
          </w:tcPr>
          <w:p w14:paraId="02339795" w14:textId="77777777" w:rsidR="007C65DE" w:rsidRPr="00FA0961" w:rsidRDefault="007C65DE" w:rsidP="007C65DE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vAlign w:val="bottom"/>
          </w:tcPr>
          <w:p w14:paraId="104AF2A4" w14:textId="77777777" w:rsidR="007C65DE" w:rsidRPr="00FA0961" w:rsidRDefault="007C65DE" w:rsidP="007C65DE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vAlign w:val="bottom"/>
          </w:tcPr>
          <w:p w14:paraId="264B4A4F" w14:textId="77777777" w:rsidR="007C65DE" w:rsidRPr="00FA0961" w:rsidRDefault="007C65DE" w:rsidP="007C65DE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B220CF" w:rsidRPr="00D05E86" w14:paraId="272A9B99" w14:textId="77777777" w:rsidTr="009B070A">
        <w:trPr>
          <w:gridAfter w:val="1"/>
          <w:wAfter w:w="31" w:type="dxa"/>
          <w:trHeight w:val="424"/>
        </w:trPr>
        <w:tc>
          <w:tcPr>
            <w:tcW w:w="3600" w:type="dxa"/>
            <w:vAlign w:val="bottom"/>
          </w:tcPr>
          <w:p w14:paraId="77AB4450" w14:textId="77777777" w:rsidR="007C65DE" w:rsidRPr="00D05E86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05E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01" w:type="dxa"/>
            <w:vAlign w:val="bottom"/>
          </w:tcPr>
          <w:p w14:paraId="0068B1A5" w14:textId="77777777" w:rsidR="007C65DE" w:rsidRPr="00D05E86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  <w:vAlign w:val="bottom"/>
          </w:tcPr>
          <w:p w14:paraId="4B73AEBA" w14:textId="77777777" w:rsidR="007C65DE" w:rsidRPr="00D05E86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14:paraId="300300B8" w14:textId="77777777" w:rsidR="007C65DE" w:rsidRPr="00FA0961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86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  <w:vAlign w:val="bottom"/>
          </w:tcPr>
          <w:p w14:paraId="7E3F7153" w14:textId="77777777" w:rsidR="007C65DE" w:rsidRPr="00FA0961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8" w:type="dxa"/>
            <w:vAlign w:val="bottom"/>
          </w:tcPr>
          <w:p w14:paraId="62EB7F3A" w14:textId="77777777" w:rsidR="007C65DE" w:rsidRPr="00FA0961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  <w:vAlign w:val="bottom"/>
          </w:tcPr>
          <w:p w14:paraId="7F7CBA7E" w14:textId="77777777" w:rsidR="007C65DE" w:rsidRPr="00FA0961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9" w:type="dxa"/>
            <w:vAlign w:val="bottom"/>
          </w:tcPr>
          <w:p w14:paraId="6F0B7F96" w14:textId="77777777" w:rsidR="007C65DE" w:rsidRPr="00FA0961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220CF" w:rsidRPr="00D05E86" w14:paraId="76078D13" w14:textId="77777777" w:rsidTr="009B070A">
        <w:trPr>
          <w:gridAfter w:val="1"/>
          <w:wAfter w:w="31" w:type="dxa"/>
          <w:trHeight w:val="424"/>
        </w:trPr>
        <w:tc>
          <w:tcPr>
            <w:tcW w:w="3600" w:type="dxa"/>
            <w:vAlign w:val="bottom"/>
          </w:tcPr>
          <w:p w14:paraId="28A00B09" w14:textId="77777777" w:rsidR="007C65DE" w:rsidRPr="00D05E86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05E86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01" w:type="dxa"/>
            <w:vAlign w:val="bottom"/>
          </w:tcPr>
          <w:p w14:paraId="1ED41291" w14:textId="57F4E97F" w:rsidR="007C65DE" w:rsidRPr="00D05E86" w:rsidRDefault="0030357D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C65DE" w:rsidRPr="00FA0961">
              <w:rPr>
                <w:rFonts w:ascii="Angsana New" w:hAnsi="Angsana New"/>
                <w:sz w:val="30"/>
                <w:szCs w:val="30"/>
              </w:rPr>
              <w:t>462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4" w:type="dxa"/>
            <w:vAlign w:val="bottom"/>
          </w:tcPr>
          <w:p w14:paraId="48D9044A" w14:textId="77777777" w:rsidR="007C65DE" w:rsidRPr="00D05E86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14:paraId="48866CE4" w14:textId="01B89371" w:rsidR="007C65DE" w:rsidRPr="00FA0961" w:rsidRDefault="007C65DE" w:rsidP="0063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86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462</w:t>
            </w:r>
          </w:p>
        </w:tc>
        <w:tc>
          <w:tcPr>
            <w:tcW w:w="273" w:type="dxa"/>
            <w:vAlign w:val="bottom"/>
          </w:tcPr>
          <w:p w14:paraId="680C30C8" w14:textId="77777777" w:rsidR="007C65DE" w:rsidRPr="00FA0961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8" w:type="dxa"/>
            <w:vAlign w:val="bottom"/>
          </w:tcPr>
          <w:p w14:paraId="36B84D36" w14:textId="65C6D9D1" w:rsidR="007C65DE" w:rsidRPr="007B1019" w:rsidRDefault="0030357D" w:rsidP="007B1019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86" w:right="-130"/>
              <w:rPr>
                <w:rFonts w:ascii="Angsana New" w:hAnsi="Angsana New" w:cs="Angsana New"/>
                <w:sz w:val="30"/>
                <w:szCs w:val="30"/>
              </w:rPr>
            </w:pPr>
            <w:r w:rsidRPr="007B1019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C65DE" w:rsidRPr="007B1019">
              <w:rPr>
                <w:rFonts w:ascii="Angsana New" w:hAnsi="Angsana New" w:cs="Angsana New"/>
                <w:sz w:val="30"/>
                <w:szCs w:val="30"/>
              </w:rPr>
              <w:t>8,051</w:t>
            </w:r>
            <w:r w:rsidRPr="007B101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4" w:type="dxa"/>
            <w:vAlign w:val="bottom"/>
          </w:tcPr>
          <w:p w14:paraId="5776E150" w14:textId="77777777" w:rsidR="007C65DE" w:rsidRPr="00FA0961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9" w:type="dxa"/>
            <w:vAlign w:val="bottom"/>
          </w:tcPr>
          <w:p w14:paraId="06AEABF5" w14:textId="7A316867" w:rsidR="007C65DE" w:rsidRPr="00FA0961" w:rsidRDefault="0030357D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C65DE">
              <w:rPr>
                <w:rFonts w:ascii="Angsana New" w:hAnsi="Angsana New"/>
                <w:sz w:val="30"/>
                <w:szCs w:val="30"/>
              </w:rPr>
              <w:t>8,051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220CF" w:rsidRPr="00D05E86" w14:paraId="6E929870" w14:textId="77777777" w:rsidTr="009B070A">
        <w:trPr>
          <w:gridAfter w:val="1"/>
          <w:wAfter w:w="31" w:type="dxa"/>
          <w:trHeight w:val="424"/>
        </w:trPr>
        <w:tc>
          <w:tcPr>
            <w:tcW w:w="3600" w:type="dxa"/>
            <w:vAlign w:val="bottom"/>
          </w:tcPr>
          <w:p w14:paraId="1ABBFF27" w14:textId="77777777" w:rsidR="007C65DE" w:rsidRPr="00D05E86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05E86">
              <w:rPr>
                <w:rFonts w:ascii="Angsana New" w:hAnsi="Angsana New"/>
                <w:sz w:val="30"/>
                <w:szCs w:val="30"/>
                <w:cs/>
              </w:rPr>
              <w:t>ค่าธรรมเนียมการจัดการเงินกู้ยืม</w:t>
            </w:r>
          </w:p>
        </w:tc>
        <w:tc>
          <w:tcPr>
            <w:tcW w:w="1201" w:type="dxa"/>
            <w:vAlign w:val="bottom"/>
          </w:tcPr>
          <w:p w14:paraId="3938285A" w14:textId="77777777" w:rsidR="007C65DE" w:rsidRPr="00D05E86" w:rsidRDefault="007C65DE" w:rsidP="007C65DE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4" w:type="dxa"/>
            <w:vAlign w:val="bottom"/>
          </w:tcPr>
          <w:p w14:paraId="3A70CC7A" w14:textId="77777777" w:rsidR="007C65DE" w:rsidRPr="00D05E86" w:rsidRDefault="007C65DE" w:rsidP="007C65DE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90" w:type="dxa"/>
            <w:vAlign w:val="bottom"/>
          </w:tcPr>
          <w:p w14:paraId="14613E9D" w14:textId="77777777" w:rsidR="007C65DE" w:rsidRPr="00FA0961" w:rsidRDefault="007C65DE" w:rsidP="007C65D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6"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3" w:type="dxa"/>
            <w:vAlign w:val="bottom"/>
          </w:tcPr>
          <w:p w14:paraId="71ABBBCA" w14:textId="77777777" w:rsidR="007C65DE" w:rsidRPr="00FA0961" w:rsidRDefault="007C65DE" w:rsidP="007C65DE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98" w:type="dxa"/>
            <w:vAlign w:val="bottom"/>
          </w:tcPr>
          <w:p w14:paraId="64501B68" w14:textId="77777777" w:rsidR="007C65DE" w:rsidRPr="00FA0961" w:rsidRDefault="007C65DE" w:rsidP="007C65DE">
            <w:pPr>
              <w:pStyle w:val="acctfourfigures"/>
              <w:tabs>
                <w:tab w:val="clear" w:pos="765"/>
              </w:tabs>
              <w:spacing w:line="240" w:lineRule="auto"/>
              <w:ind w:right="3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4" w:type="dxa"/>
            <w:vAlign w:val="bottom"/>
          </w:tcPr>
          <w:p w14:paraId="70385BB1" w14:textId="77777777" w:rsidR="007C65DE" w:rsidRPr="00FA0961" w:rsidRDefault="007C65DE" w:rsidP="007C65DE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09" w:type="dxa"/>
            <w:vAlign w:val="bottom"/>
          </w:tcPr>
          <w:p w14:paraId="3D227941" w14:textId="77777777" w:rsidR="007C65DE" w:rsidRPr="00FA0961" w:rsidRDefault="007C65DE" w:rsidP="007C65DE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B220CF" w:rsidRPr="00D05E86" w14:paraId="6292AF0B" w14:textId="77777777" w:rsidTr="009B070A">
        <w:trPr>
          <w:gridAfter w:val="1"/>
          <w:wAfter w:w="31" w:type="dxa"/>
          <w:trHeight w:val="424"/>
        </w:trPr>
        <w:tc>
          <w:tcPr>
            <w:tcW w:w="3600" w:type="dxa"/>
            <w:vAlign w:val="bottom"/>
          </w:tcPr>
          <w:p w14:paraId="08EEFB20" w14:textId="77777777" w:rsidR="007C65DE" w:rsidRPr="00D05E86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05E86">
              <w:rPr>
                <w:rFonts w:ascii="Angsana New" w:hAnsi="Angsana New"/>
                <w:sz w:val="30"/>
                <w:szCs w:val="30"/>
                <w:cs/>
              </w:rPr>
              <w:t xml:space="preserve">   ระยะยาวจากสถาบันการเงิน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vAlign w:val="bottom"/>
          </w:tcPr>
          <w:p w14:paraId="5324A69B" w14:textId="68EA0611" w:rsidR="007C65DE" w:rsidRPr="00D05E86" w:rsidRDefault="0030357D" w:rsidP="007C65DE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7C65DE" w:rsidRPr="00FA0961">
              <w:rPr>
                <w:rFonts w:ascii="Angsana New" w:hAnsi="Angsana New" w:cs="Angsana New"/>
                <w:sz w:val="30"/>
                <w:szCs w:val="30"/>
                <w:lang w:bidi="th-TH"/>
              </w:rPr>
              <w:t>233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4" w:type="dxa"/>
            <w:vAlign w:val="bottom"/>
          </w:tcPr>
          <w:p w14:paraId="40187A0D" w14:textId="77777777" w:rsidR="007C65DE" w:rsidRPr="00D05E86" w:rsidRDefault="007C65DE" w:rsidP="007C65DE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060F143A" w14:textId="209A2DFE" w:rsidR="007C65DE" w:rsidRPr="007B2E19" w:rsidRDefault="007B2E19" w:rsidP="007C65D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6"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B2E19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E42985" w:rsidRPr="007B2E19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  <w:r w:rsidR="007C65DE" w:rsidRPr="007B2E19">
              <w:rPr>
                <w:rFonts w:ascii="Angsana New" w:hAnsi="Angsana New" w:cs="Angsana New"/>
                <w:sz w:val="30"/>
                <w:szCs w:val="30"/>
                <w:lang w:bidi="th-TH"/>
              </w:rPr>
              <w:t>67</w:t>
            </w:r>
            <w:r w:rsidRPr="007B2E19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3" w:type="dxa"/>
            <w:vAlign w:val="bottom"/>
          </w:tcPr>
          <w:p w14:paraId="0B879DD6" w14:textId="77777777" w:rsidR="007C65DE" w:rsidRPr="00FA0961" w:rsidRDefault="007C65DE" w:rsidP="007C65DE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  <w:vAlign w:val="bottom"/>
          </w:tcPr>
          <w:p w14:paraId="6CBEC706" w14:textId="77777777" w:rsidR="007C65DE" w:rsidRPr="00FA0961" w:rsidRDefault="007C65DE" w:rsidP="00D2789E">
            <w:pPr>
              <w:pStyle w:val="acctfourfigures"/>
              <w:tabs>
                <w:tab w:val="clear" w:pos="765"/>
              </w:tabs>
              <w:spacing w:line="240" w:lineRule="auto"/>
              <w:ind w:right="3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E643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4" w:type="dxa"/>
            <w:vAlign w:val="bottom"/>
          </w:tcPr>
          <w:p w14:paraId="6DE6186E" w14:textId="77777777" w:rsidR="007C65DE" w:rsidRPr="00FA0961" w:rsidRDefault="007C65DE" w:rsidP="00D2789E">
            <w:pPr>
              <w:pStyle w:val="acctfourfigures"/>
              <w:tabs>
                <w:tab w:val="clear" w:pos="765"/>
              </w:tabs>
              <w:spacing w:line="240" w:lineRule="auto"/>
              <w:ind w:right="3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14:paraId="2F44197D" w14:textId="2E99EB1D" w:rsidR="007C65DE" w:rsidRPr="00FA0961" w:rsidRDefault="0030357D" w:rsidP="007C65DE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7C65DE">
              <w:rPr>
                <w:rFonts w:ascii="Angsana New" w:hAnsi="Angsana New" w:cs="Angsana New"/>
                <w:sz w:val="30"/>
                <w:szCs w:val="30"/>
                <w:lang w:bidi="th-TH"/>
              </w:rPr>
              <w:t>400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B220CF" w:rsidRPr="00D05E86" w14:paraId="23256BB9" w14:textId="77777777" w:rsidTr="009B070A">
        <w:trPr>
          <w:gridAfter w:val="1"/>
          <w:wAfter w:w="31" w:type="dxa"/>
          <w:trHeight w:val="424"/>
        </w:trPr>
        <w:tc>
          <w:tcPr>
            <w:tcW w:w="3600" w:type="dxa"/>
            <w:vAlign w:val="bottom"/>
          </w:tcPr>
          <w:p w14:paraId="305222A5" w14:textId="77777777" w:rsidR="007C65DE" w:rsidRPr="00D05E86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05E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1" w:type="dxa"/>
            <w:tcBorders>
              <w:top w:val="single" w:sz="4" w:space="0" w:color="auto"/>
            </w:tcBorders>
            <w:vAlign w:val="bottom"/>
          </w:tcPr>
          <w:p w14:paraId="5A07F220" w14:textId="5AF2F83C" w:rsidR="007C65DE" w:rsidRPr="00D05E86" w:rsidRDefault="0030357D" w:rsidP="007C65DE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7C65DE" w:rsidRPr="00FA096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695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4" w:type="dxa"/>
            <w:vAlign w:val="bottom"/>
          </w:tcPr>
          <w:p w14:paraId="7DE09BD3" w14:textId="77777777" w:rsidR="007C65DE" w:rsidRPr="00D05E86" w:rsidRDefault="007C65DE" w:rsidP="007C65DE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2CC6E491" w14:textId="24BA4542" w:rsidR="007C65DE" w:rsidRPr="00FA0961" w:rsidRDefault="007C65DE" w:rsidP="007C65D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6"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295</w:t>
            </w:r>
          </w:p>
        </w:tc>
        <w:tc>
          <w:tcPr>
            <w:tcW w:w="273" w:type="dxa"/>
            <w:vAlign w:val="bottom"/>
          </w:tcPr>
          <w:p w14:paraId="653B4C57" w14:textId="77777777" w:rsidR="007C65DE" w:rsidRPr="00FA0961" w:rsidRDefault="007C65DE" w:rsidP="007C65DE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vAlign w:val="bottom"/>
          </w:tcPr>
          <w:p w14:paraId="2EEC9241" w14:textId="2A14EC89" w:rsidR="007C65DE" w:rsidRPr="007B1019" w:rsidRDefault="0030357D" w:rsidP="007B1019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86" w:right="-13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7C65DE">
              <w:rPr>
                <w:rFonts w:ascii="Angsana New" w:hAnsi="Angsana New" w:cs="Angsana New"/>
                <w:b/>
                <w:bCs/>
                <w:sz w:val="30"/>
                <w:szCs w:val="30"/>
              </w:rPr>
              <w:t>8,051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4" w:type="dxa"/>
            <w:vAlign w:val="bottom"/>
          </w:tcPr>
          <w:p w14:paraId="44B389A0" w14:textId="77777777" w:rsidR="007C65DE" w:rsidRPr="00FA0961" w:rsidRDefault="007C65DE" w:rsidP="007C65DE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vAlign w:val="bottom"/>
          </w:tcPr>
          <w:p w14:paraId="36B399F0" w14:textId="0BFF42F9" w:rsidR="007C65DE" w:rsidRPr="00FA0961" w:rsidRDefault="0030357D" w:rsidP="007C65DE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7C65D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8,451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B220CF" w:rsidRPr="00D05E86" w14:paraId="22D7C262" w14:textId="77777777" w:rsidTr="009B070A">
        <w:trPr>
          <w:gridAfter w:val="1"/>
          <w:wAfter w:w="31" w:type="dxa"/>
          <w:trHeight w:val="424"/>
        </w:trPr>
        <w:tc>
          <w:tcPr>
            <w:tcW w:w="3600" w:type="dxa"/>
            <w:vAlign w:val="bottom"/>
          </w:tcPr>
          <w:p w14:paraId="6DA26262" w14:textId="77777777" w:rsidR="007C65DE" w:rsidRPr="00D05E86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  <w:vAlign w:val="bottom"/>
          </w:tcPr>
          <w:p w14:paraId="09A54310" w14:textId="77777777" w:rsidR="007C65DE" w:rsidRPr="0023543B" w:rsidRDefault="007C65DE" w:rsidP="007C65DE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4" w:type="dxa"/>
            <w:vAlign w:val="bottom"/>
          </w:tcPr>
          <w:p w14:paraId="240A8139" w14:textId="77777777" w:rsidR="007C65DE" w:rsidRPr="00D05E86" w:rsidRDefault="007C65DE" w:rsidP="007C65DE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420C3B54" w14:textId="77777777" w:rsidR="007C65DE" w:rsidRPr="00FA0961" w:rsidRDefault="007C65DE" w:rsidP="007C65D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6" w:right="-13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3" w:type="dxa"/>
            <w:vAlign w:val="bottom"/>
          </w:tcPr>
          <w:p w14:paraId="6A4CD443" w14:textId="77777777" w:rsidR="007C65DE" w:rsidRPr="00FA0961" w:rsidRDefault="007C65DE" w:rsidP="007C65DE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vAlign w:val="bottom"/>
          </w:tcPr>
          <w:p w14:paraId="20780ADF" w14:textId="77777777" w:rsidR="007C65DE" w:rsidRPr="00FA0961" w:rsidRDefault="007C65DE" w:rsidP="007C65DE">
            <w:pPr>
              <w:pStyle w:val="acctfourfigures"/>
              <w:tabs>
                <w:tab w:val="clear" w:pos="765"/>
              </w:tabs>
              <w:spacing w:line="240" w:lineRule="auto"/>
              <w:ind w:right="39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vAlign w:val="bottom"/>
          </w:tcPr>
          <w:p w14:paraId="3845E281" w14:textId="77777777" w:rsidR="007C65DE" w:rsidRPr="00FA0961" w:rsidRDefault="007C65DE" w:rsidP="007C65DE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vAlign w:val="bottom"/>
          </w:tcPr>
          <w:p w14:paraId="6C0F525E" w14:textId="77777777" w:rsidR="007C65DE" w:rsidRPr="00FA0961" w:rsidRDefault="007C65DE" w:rsidP="007C65DE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B220CF" w:rsidRPr="00D05E86" w14:paraId="6107B841" w14:textId="77777777" w:rsidTr="009B070A">
        <w:trPr>
          <w:gridAfter w:val="1"/>
          <w:wAfter w:w="31" w:type="dxa"/>
          <w:trHeight w:val="424"/>
        </w:trPr>
        <w:tc>
          <w:tcPr>
            <w:tcW w:w="3600" w:type="dxa"/>
            <w:vAlign w:val="bottom"/>
          </w:tcPr>
          <w:p w14:paraId="4A48E22C" w14:textId="77777777" w:rsidR="007C65DE" w:rsidRPr="00D05E86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5E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01" w:type="dxa"/>
            <w:tcBorders>
              <w:bottom w:val="double" w:sz="4" w:space="0" w:color="auto"/>
            </w:tcBorders>
            <w:vAlign w:val="bottom"/>
          </w:tcPr>
          <w:p w14:paraId="69199124" w14:textId="77777777" w:rsidR="007C65DE" w:rsidRPr="00D05E86" w:rsidRDefault="007C65DE" w:rsidP="007C65DE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21,353</w:t>
            </w:r>
          </w:p>
        </w:tc>
        <w:tc>
          <w:tcPr>
            <w:tcW w:w="274" w:type="dxa"/>
            <w:vAlign w:val="bottom"/>
          </w:tcPr>
          <w:p w14:paraId="14E20625" w14:textId="77777777" w:rsidR="007C65DE" w:rsidRPr="00D05E86" w:rsidRDefault="007C65DE" w:rsidP="007C65DE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90" w:type="dxa"/>
            <w:tcBorders>
              <w:bottom w:val="double" w:sz="4" w:space="0" w:color="auto"/>
            </w:tcBorders>
            <w:vAlign w:val="bottom"/>
          </w:tcPr>
          <w:p w14:paraId="3E127AC8" w14:textId="77777777" w:rsidR="007C65DE" w:rsidRPr="00FA0961" w:rsidRDefault="007C65DE" w:rsidP="007C65D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6" w:right="-13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(2,493)</w:t>
            </w:r>
          </w:p>
        </w:tc>
        <w:tc>
          <w:tcPr>
            <w:tcW w:w="273" w:type="dxa"/>
            <w:vAlign w:val="bottom"/>
          </w:tcPr>
          <w:p w14:paraId="65FD0D1E" w14:textId="77777777" w:rsidR="007C65DE" w:rsidRPr="00FA0961" w:rsidRDefault="007C65DE" w:rsidP="007C65DE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98" w:type="dxa"/>
            <w:tcBorders>
              <w:bottom w:val="double" w:sz="4" w:space="0" w:color="auto"/>
            </w:tcBorders>
            <w:vAlign w:val="bottom"/>
          </w:tcPr>
          <w:p w14:paraId="37ED1629" w14:textId="77777777" w:rsidR="007C65DE" w:rsidRPr="00FA0961" w:rsidRDefault="007C65DE" w:rsidP="007B1019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86" w:right="-13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26E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9,108</w:t>
            </w:r>
            <w:r w:rsidRPr="00F26E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4" w:type="dxa"/>
            <w:vAlign w:val="bottom"/>
          </w:tcPr>
          <w:p w14:paraId="1D77E9B4" w14:textId="77777777" w:rsidR="007C65DE" w:rsidRPr="00FA0961" w:rsidRDefault="007C65DE" w:rsidP="007C65DE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9" w:type="dxa"/>
            <w:tcBorders>
              <w:bottom w:val="double" w:sz="4" w:space="0" w:color="auto"/>
            </w:tcBorders>
            <w:vAlign w:val="bottom"/>
          </w:tcPr>
          <w:p w14:paraId="1C4D6AD2" w14:textId="77777777" w:rsidR="007C65DE" w:rsidRPr="00FA0961" w:rsidRDefault="007C65DE" w:rsidP="007C65DE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9,752</w:t>
            </w:r>
          </w:p>
        </w:tc>
      </w:tr>
    </w:tbl>
    <w:p w14:paraId="003477C6" w14:textId="77777777" w:rsidR="00030466" w:rsidRPr="00182681" w:rsidRDefault="00030466" w:rsidP="00030466">
      <w:pPr>
        <w:rPr>
          <w:rFonts w:ascii="Angsana New" w:hAnsi="Angsana New"/>
          <w:sz w:val="30"/>
          <w:szCs w:val="30"/>
        </w:rPr>
      </w:pPr>
    </w:p>
    <w:p w14:paraId="715C9CD0" w14:textId="123B4120" w:rsidR="00182681" w:rsidRPr="00167041" w:rsidRDefault="00182681" w:rsidP="00C32C7F">
      <w:pPr>
        <w:pageBreakBefore/>
        <w:tabs>
          <w:tab w:val="left" w:pos="540"/>
        </w:tabs>
        <w:ind w:left="720" w:hanging="173"/>
        <w:rPr>
          <w:rFonts w:ascii="Angsana New" w:hAnsi="Angsana New"/>
          <w:sz w:val="30"/>
          <w:szCs w:val="30"/>
        </w:rPr>
      </w:pPr>
      <w:r w:rsidRPr="00860A6D">
        <w:rPr>
          <w:rFonts w:ascii="Angsana New" w:hAnsi="Angsana New"/>
          <w:sz w:val="30"/>
          <w:szCs w:val="30"/>
          <w:cs/>
        </w:rPr>
        <w:lastRenderedPageBreak/>
        <w:t>สินทรัพย์ภาษีเงินได้รอการตัดบัญชีที่ยังไม่ได้รับรู้ เกิดจากรายการดังต่อไปนี้</w:t>
      </w:r>
      <w:r w:rsidRPr="00F10E89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 </w:t>
      </w:r>
    </w:p>
    <w:p w14:paraId="08F8DDC3" w14:textId="77777777" w:rsidR="00182681" w:rsidRPr="00F14954" w:rsidRDefault="00182681" w:rsidP="00F14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  <w:highlight w:val="cyan"/>
        </w:rPr>
      </w:pPr>
    </w:p>
    <w:tbl>
      <w:tblPr>
        <w:tblW w:w="9184" w:type="dxa"/>
        <w:tblInd w:w="558" w:type="dxa"/>
        <w:tblLook w:val="01E0" w:firstRow="1" w:lastRow="1" w:firstColumn="1" w:lastColumn="1" w:noHBand="0" w:noVBand="0"/>
      </w:tblPr>
      <w:tblGrid>
        <w:gridCol w:w="3897"/>
        <w:gridCol w:w="1099"/>
        <w:gridCol w:w="368"/>
        <w:gridCol w:w="1118"/>
        <w:gridCol w:w="278"/>
        <w:gridCol w:w="1026"/>
        <w:gridCol w:w="278"/>
        <w:gridCol w:w="1120"/>
      </w:tblGrid>
      <w:tr w:rsidR="00182681" w:rsidRPr="005654C0" w14:paraId="7BFD6557" w14:textId="77777777" w:rsidTr="00BF75BB">
        <w:trPr>
          <w:trHeight w:val="446"/>
        </w:trPr>
        <w:tc>
          <w:tcPr>
            <w:tcW w:w="3897" w:type="dxa"/>
          </w:tcPr>
          <w:p w14:paraId="4E60419A" w14:textId="77777777" w:rsidR="00182681" w:rsidRPr="005654C0" w:rsidRDefault="00182681" w:rsidP="00F2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85" w:type="dxa"/>
            <w:gridSpan w:val="3"/>
          </w:tcPr>
          <w:p w14:paraId="5DC1A0E3" w14:textId="77777777" w:rsidR="00182681" w:rsidRPr="005654C0" w:rsidRDefault="00182681" w:rsidP="00F2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654C0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5654C0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8" w:type="dxa"/>
          </w:tcPr>
          <w:p w14:paraId="68460C8A" w14:textId="77777777" w:rsidR="00182681" w:rsidRPr="005654C0" w:rsidRDefault="00182681" w:rsidP="00F2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24" w:type="dxa"/>
            <w:gridSpan w:val="3"/>
          </w:tcPr>
          <w:p w14:paraId="625BEF6F" w14:textId="77777777" w:rsidR="00182681" w:rsidRPr="005654C0" w:rsidRDefault="00182681" w:rsidP="00FA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654C0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65DE" w:rsidRPr="005654C0" w14:paraId="4C60B2C0" w14:textId="77777777" w:rsidTr="00BF75BB">
        <w:trPr>
          <w:trHeight w:val="420"/>
        </w:trPr>
        <w:tc>
          <w:tcPr>
            <w:tcW w:w="3897" w:type="dxa"/>
          </w:tcPr>
          <w:p w14:paraId="4325A9A6" w14:textId="77777777" w:rsidR="007C65DE" w:rsidRPr="005654C0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vAlign w:val="center"/>
          </w:tcPr>
          <w:p w14:paraId="16EA26A4" w14:textId="77777777" w:rsidR="007C65DE" w:rsidRPr="005654C0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368" w:type="dxa"/>
            <w:vAlign w:val="center"/>
          </w:tcPr>
          <w:p w14:paraId="2FD9132F" w14:textId="77777777" w:rsidR="007C65DE" w:rsidRPr="005654C0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8" w:type="dxa"/>
            <w:vAlign w:val="center"/>
          </w:tcPr>
          <w:p w14:paraId="35C1AEFE" w14:textId="77777777" w:rsidR="007C65DE" w:rsidRPr="005654C0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8" w:type="dxa"/>
          </w:tcPr>
          <w:p w14:paraId="62631399" w14:textId="77777777" w:rsidR="007C65DE" w:rsidRPr="005654C0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6" w:type="dxa"/>
            <w:vAlign w:val="center"/>
          </w:tcPr>
          <w:p w14:paraId="0DF3BFCF" w14:textId="77777777" w:rsidR="007C65DE" w:rsidRPr="005654C0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8" w:type="dxa"/>
            <w:vAlign w:val="center"/>
          </w:tcPr>
          <w:p w14:paraId="5B1218E7" w14:textId="77777777" w:rsidR="007C65DE" w:rsidRPr="005654C0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0" w:type="dxa"/>
            <w:vAlign w:val="center"/>
          </w:tcPr>
          <w:p w14:paraId="6052324E" w14:textId="77777777" w:rsidR="007C65DE" w:rsidRPr="005654C0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7C65DE" w:rsidRPr="005654C0" w14:paraId="3F40F4A0" w14:textId="77777777" w:rsidTr="00BF75BB">
        <w:trPr>
          <w:trHeight w:val="446"/>
        </w:trPr>
        <w:tc>
          <w:tcPr>
            <w:tcW w:w="3897" w:type="dxa"/>
          </w:tcPr>
          <w:p w14:paraId="34B6567A" w14:textId="77777777" w:rsidR="007C65DE" w:rsidRPr="005654C0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287" w:type="dxa"/>
            <w:gridSpan w:val="7"/>
          </w:tcPr>
          <w:p w14:paraId="52206148" w14:textId="77777777" w:rsidR="007C65DE" w:rsidRPr="005654C0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5654C0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14C05" w:rsidRPr="005654C0" w14:paraId="7A8BDDBE" w14:textId="77777777" w:rsidTr="00BF75BB">
        <w:trPr>
          <w:trHeight w:val="446"/>
        </w:trPr>
        <w:tc>
          <w:tcPr>
            <w:tcW w:w="3897" w:type="dxa"/>
          </w:tcPr>
          <w:p w14:paraId="39F5866D" w14:textId="77777777" w:rsidR="00E14C05" w:rsidRPr="008859A5" w:rsidRDefault="00E14C05" w:rsidP="00970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99" w:type="dxa"/>
          </w:tcPr>
          <w:p w14:paraId="1B32D772" w14:textId="7BF13A8D" w:rsidR="00E14C05" w:rsidRDefault="00F54C62" w:rsidP="00480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6,186</w:t>
            </w:r>
          </w:p>
        </w:tc>
        <w:tc>
          <w:tcPr>
            <w:tcW w:w="368" w:type="dxa"/>
          </w:tcPr>
          <w:p w14:paraId="087FEDB6" w14:textId="77777777" w:rsidR="00E14C05" w:rsidRPr="005654C0" w:rsidRDefault="00E14C05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8" w:type="dxa"/>
          </w:tcPr>
          <w:p w14:paraId="2ECF028F" w14:textId="40FC4724" w:rsidR="00E14C05" w:rsidRPr="00DC182F" w:rsidRDefault="009E115E" w:rsidP="006D1494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4,148</w:t>
            </w:r>
          </w:p>
        </w:tc>
        <w:tc>
          <w:tcPr>
            <w:tcW w:w="278" w:type="dxa"/>
          </w:tcPr>
          <w:p w14:paraId="56A1FE91" w14:textId="77777777" w:rsidR="00E14C05" w:rsidRPr="005654C0" w:rsidRDefault="00E14C05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6" w:type="dxa"/>
          </w:tcPr>
          <w:p w14:paraId="1FAFD99E" w14:textId="70F3ADCA" w:rsidR="00E14C05" w:rsidRDefault="00F54C62" w:rsidP="0075247F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40,545</w:t>
            </w:r>
          </w:p>
        </w:tc>
        <w:tc>
          <w:tcPr>
            <w:tcW w:w="278" w:type="dxa"/>
          </w:tcPr>
          <w:p w14:paraId="383C4D2D" w14:textId="77777777" w:rsidR="00E14C05" w:rsidRPr="005654C0" w:rsidRDefault="00E14C05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0" w:type="dxa"/>
          </w:tcPr>
          <w:p w14:paraId="7C699BD3" w14:textId="0D8FE03D" w:rsidR="00E14C05" w:rsidRDefault="009E115E" w:rsidP="0013495E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rtl/>
              </w:rPr>
              <w:t>20,669</w:t>
            </w:r>
          </w:p>
        </w:tc>
      </w:tr>
      <w:tr w:rsidR="00E14C05" w:rsidRPr="005654C0" w14:paraId="3797F922" w14:textId="77777777" w:rsidTr="00BF75BB">
        <w:trPr>
          <w:trHeight w:val="446"/>
        </w:trPr>
        <w:tc>
          <w:tcPr>
            <w:tcW w:w="3897" w:type="dxa"/>
          </w:tcPr>
          <w:p w14:paraId="62C6B809" w14:textId="653F8CFD" w:rsidR="00E14C05" w:rsidRDefault="00E14C05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99" w:type="dxa"/>
          </w:tcPr>
          <w:p w14:paraId="7C8F0E67" w14:textId="775DB20D" w:rsidR="00E14C05" w:rsidRDefault="00F54C62" w:rsidP="006D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7,392</w:t>
            </w:r>
          </w:p>
        </w:tc>
        <w:tc>
          <w:tcPr>
            <w:tcW w:w="368" w:type="dxa"/>
          </w:tcPr>
          <w:p w14:paraId="17287D28" w14:textId="77777777" w:rsidR="00E14C05" w:rsidRPr="005654C0" w:rsidRDefault="00E14C05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8" w:type="dxa"/>
          </w:tcPr>
          <w:p w14:paraId="07562533" w14:textId="4169DEFE" w:rsidR="00E14C05" w:rsidRDefault="009E115E" w:rsidP="009E115E">
            <w:pPr>
              <w:pStyle w:val="acctfourfigures"/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12,748</w:t>
            </w:r>
          </w:p>
        </w:tc>
        <w:tc>
          <w:tcPr>
            <w:tcW w:w="278" w:type="dxa"/>
          </w:tcPr>
          <w:p w14:paraId="0EDDDBD0" w14:textId="77777777" w:rsidR="00E14C05" w:rsidRPr="005654C0" w:rsidRDefault="00E14C05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6" w:type="dxa"/>
          </w:tcPr>
          <w:p w14:paraId="70467C92" w14:textId="11FBF002" w:rsidR="00E14C05" w:rsidRPr="004807EB" w:rsidRDefault="003324CD" w:rsidP="004807EB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  <w:r w:rsidR="00687496">
              <w:rPr>
                <w:rFonts w:ascii="Angsana New" w:hAnsi="Angsana New"/>
                <w:sz w:val="30"/>
                <w:szCs w:val="30"/>
                <w:lang w:bidi="th-TH"/>
              </w:rPr>
              <w:t>7,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584</w:t>
            </w:r>
          </w:p>
        </w:tc>
        <w:tc>
          <w:tcPr>
            <w:tcW w:w="278" w:type="dxa"/>
          </w:tcPr>
          <w:p w14:paraId="5B25EE37" w14:textId="77777777" w:rsidR="00E14C05" w:rsidRPr="005654C0" w:rsidRDefault="00E14C05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0" w:type="dxa"/>
          </w:tcPr>
          <w:p w14:paraId="59309383" w14:textId="632FD50B" w:rsidR="00E14C05" w:rsidRDefault="009E115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150,539</w:t>
            </w:r>
          </w:p>
        </w:tc>
      </w:tr>
      <w:tr w:rsidR="00E14C05" w:rsidRPr="005654C0" w14:paraId="7E1D1861" w14:textId="77777777" w:rsidTr="00BF75BB">
        <w:trPr>
          <w:trHeight w:val="420"/>
        </w:trPr>
        <w:tc>
          <w:tcPr>
            <w:tcW w:w="3897" w:type="dxa"/>
          </w:tcPr>
          <w:p w14:paraId="5C3D6072" w14:textId="77777777" w:rsidR="00E14C05" w:rsidRPr="008859A5" w:rsidRDefault="00E14C05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099" w:type="dxa"/>
          </w:tcPr>
          <w:p w14:paraId="39A9E01D" w14:textId="16F176F1" w:rsidR="00E14C05" w:rsidRPr="00C176A3" w:rsidRDefault="00F54C62" w:rsidP="004807EB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1,689</w:t>
            </w:r>
          </w:p>
        </w:tc>
        <w:tc>
          <w:tcPr>
            <w:tcW w:w="368" w:type="dxa"/>
          </w:tcPr>
          <w:p w14:paraId="45078530" w14:textId="77777777" w:rsidR="00E14C05" w:rsidRPr="00C176A3" w:rsidRDefault="00E14C05" w:rsidP="007C65DE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8" w:type="dxa"/>
          </w:tcPr>
          <w:p w14:paraId="4C8D554F" w14:textId="2F21A711" w:rsidR="00E14C05" w:rsidRDefault="00E14C05" w:rsidP="0013495E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C176A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F14E4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02539B">
              <w:rPr>
                <w:rFonts w:ascii="Angsana New" w:hAnsi="Angsana New" w:cs="Angsana New"/>
                <w:sz w:val="30"/>
                <w:szCs w:val="30"/>
                <w:lang w:bidi="th-TH"/>
              </w:rPr>
              <w:t>9</w:t>
            </w:r>
            <w:r w:rsidR="009E115E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8" w:type="dxa"/>
          </w:tcPr>
          <w:p w14:paraId="650E8D7D" w14:textId="77777777" w:rsidR="00E14C05" w:rsidRPr="005654C0" w:rsidRDefault="00E14C05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6" w:type="dxa"/>
          </w:tcPr>
          <w:p w14:paraId="7A56F3C9" w14:textId="50C761AF" w:rsidR="00E14C05" w:rsidRDefault="00F54C62" w:rsidP="008A566E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 xml:space="preserve">             24</w:t>
            </w:r>
          </w:p>
        </w:tc>
        <w:tc>
          <w:tcPr>
            <w:tcW w:w="278" w:type="dxa"/>
          </w:tcPr>
          <w:p w14:paraId="74D35E20" w14:textId="77777777" w:rsidR="00E14C05" w:rsidRPr="008A566E" w:rsidRDefault="00E14C05" w:rsidP="008A5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805"/>
              </w:tabs>
              <w:rPr>
                <w:rFonts w:ascii="Angsana New" w:hAnsi="Angsana New" w:cs="Times New Roman"/>
                <w:sz w:val="30"/>
                <w:szCs w:val="30"/>
                <w:lang w:val="en-GB"/>
              </w:rPr>
            </w:pPr>
          </w:p>
        </w:tc>
        <w:tc>
          <w:tcPr>
            <w:tcW w:w="1120" w:type="dxa"/>
          </w:tcPr>
          <w:p w14:paraId="6BCEF86B" w14:textId="77777777" w:rsidR="00E14C05" w:rsidRDefault="00E14C05" w:rsidP="0091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F75BB" w:rsidRPr="005654C0" w14:paraId="37AC3457" w14:textId="77777777" w:rsidTr="00BF75BB">
        <w:trPr>
          <w:trHeight w:val="446"/>
        </w:trPr>
        <w:tc>
          <w:tcPr>
            <w:tcW w:w="3897" w:type="dxa"/>
          </w:tcPr>
          <w:p w14:paraId="3D3D36A7" w14:textId="77777777" w:rsidR="00BF75BB" w:rsidRPr="008859A5" w:rsidRDefault="00BF75BB" w:rsidP="00BF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099" w:type="dxa"/>
          </w:tcPr>
          <w:p w14:paraId="7066706B" w14:textId="218284D1" w:rsidR="00BF75BB" w:rsidRPr="00E87E17" w:rsidRDefault="00BF75BB" w:rsidP="009E1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8" w:type="dxa"/>
          </w:tcPr>
          <w:p w14:paraId="24F3AB37" w14:textId="77777777" w:rsidR="00BF75BB" w:rsidRPr="005654C0" w:rsidRDefault="00BF75BB" w:rsidP="00BF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8" w:type="dxa"/>
          </w:tcPr>
          <w:p w14:paraId="32FC17A7" w14:textId="77777777" w:rsidR="00BF75BB" w:rsidRDefault="00BF75BB" w:rsidP="009E1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8" w:type="dxa"/>
          </w:tcPr>
          <w:p w14:paraId="0C241DC4" w14:textId="77777777" w:rsidR="00BF75BB" w:rsidRPr="005654C0" w:rsidRDefault="00BF75BB" w:rsidP="00BF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6" w:type="dxa"/>
          </w:tcPr>
          <w:p w14:paraId="60968F3D" w14:textId="20BDF98F" w:rsidR="00BF75BB" w:rsidRPr="004807EB" w:rsidRDefault="00BF75BB" w:rsidP="00BF75BB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807EB">
              <w:rPr>
                <w:rFonts w:ascii="Angsana New" w:hAnsi="Angsana New"/>
                <w:sz w:val="30"/>
                <w:szCs w:val="30"/>
                <w:lang w:bidi="th-TH"/>
              </w:rPr>
              <w:t>468,798</w:t>
            </w:r>
          </w:p>
        </w:tc>
        <w:tc>
          <w:tcPr>
            <w:tcW w:w="278" w:type="dxa"/>
          </w:tcPr>
          <w:p w14:paraId="0B02095B" w14:textId="77777777" w:rsidR="00BF75BB" w:rsidRPr="008A566E" w:rsidRDefault="00BF75BB" w:rsidP="00BF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rPr>
                <w:rFonts w:ascii="Angsana New" w:hAnsi="Angsana New" w:cs="Times New Roman"/>
                <w:sz w:val="30"/>
                <w:szCs w:val="30"/>
                <w:lang w:val="en-GB"/>
              </w:rPr>
            </w:pPr>
          </w:p>
        </w:tc>
        <w:tc>
          <w:tcPr>
            <w:tcW w:w="1120" w:type="dxa"/>
          </w:tcPr>
          <w:p w14:paraId="682D94A4" w14:textId="7A3A8592" w:rsidR="00BF75BB" w:rsidRDefault="009E115E" w:rsidP="00BF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453,578</w:t>
            </w:r>
          </w:p>
        </w:tc>
      </w:tr>
      <w:tr w:rsidR="00BF75BB" w:rsidRPr="008B4AED" w14:paraId="6C99ED44" w14:textId="77777777" w:rsidTr="00BF75BB">
        <w:trPr>
          <w:trHeight w:val="446"/>
        </w:trPr>
        <w:tc>
          <w:tcPr>
            <w:tcW w:w="3897" w:type="dxa"/>
          </w:tcPr>
          <w:p w14:paraId="706E2680" w14:textId="56B6D872" w:rsidR="00BF75BB" w:rsidRDefault="00BF75BB" w:rsidP="00BF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เงินลงทุนระยะยาวในบริษัทอื่น</w:t>
            </w:r>
          </w:p>
        </w:tc>
        <w:tc>
          <w:tcPr>
            <w:tcW w:w="1099" w:type="dxa"/>
          </w:tcPr>
          <w:p w14:paraId="4CC7F0CA" w14:textId="58B98674" w:rsidR="00BF75BB" w:rsidRPr="00E87E17" w:rsidRDefault="004D2E89" w:rsidP="00BF75BB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954</w:t>
            </w:r>
          </w:p>
        </w:tc>
        <w:tc>
          <w:tcPr>
            <w:tcW w:w="368" w:type="dxa"/>
          </w:tcPr>
          <w:p w14:paraId="2D6D4BA0" w14:textId="77777777" w:rsidR="00BF75BB" w:rsidRPr="005654C0" w:rsidRDefault="00BF75BB" w:rsidP="00BF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8" w:type="dxa"/>
          </w:tcPr>
          <w:p w14:paraId="54FB1596" w14:textId="0C2DD1CE" w:rsidR="00BF75BB" w:rsidRDefault="009E115E" w:rsidP="00BF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603</w:t>
            </w:r>
          </w:p>
        </w:tc>
        <w:tc>
          <w:tcPr>
            <w:tcW w:w="278" w:type="dxa"/>
          </w:tcPr>
          <w:p w14:paraId="3F77FAE0" w14:textId="77777777" w:rsidR="00BF75BB" w:rsidRPr="005654C0" w:rsidRDefault="00BF75BB" w:rsidP="00BF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6" w:type="dxa"/>
          </w:tcPr>
          <w:p w14:paraId="78E045FA" w14:textId="331B9467" w:rsidR="00BF75BB" w:rsidRPr="004807EB" w:rsidRDefault="00BF75BB" w:rsidP="00BF75BB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807EB">
              <w:rPr>
                <w:rFonts w:ascii="Angsana New" w:hAnsi="Angsana New"/>
                <w:sz w:val="30"/>
                <w:szCs w:val="30"/>
                <w:lang w:bidi="th-TH"/>
              </w:rPr>
              <w:t>954</w:t>
            </w:r>
          </w:p>
        </w:tc>
        <w:tc>
          <w:tcPr>
            <w:tcW w:w="278" w:type="dxa"/>
          </w:tcPr>
          <w:p w14:paraId="4EE98985" w14:textId="77777777" w:rsidR="00BF75BB" w:rsidRPr="008A566E" w:rsidRDefault="00BF75BB" w:rsidP="00BF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rPr>
                <w:rFonts w:ascii="Angsana New" w:hAnsi="Angsana New" w:cs="Times New Roman"/>
                <w:sz w:val="30"/>
                <w:szCs w:val="30"/>
                <w:lang w:val="en-GB"/>
              </w:rPr>
            </w:pPr>
          </w:p>
        </w:tc>
        <w:tc>
          <w:tcPr>
            <w:tcW w:w="1120" w:type="dxa"/>
          </w:tcPr>
          <w:p w14:paraId="704D9D56" w14:textId="142E7139" w:rsidR="00BF75BB" w:rsidRDefault="009E115E" w:rsidP="009E1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603</w:t>
            </w:r>
          </w:p>
        </w:tc>
      </w:tr>
      <w:tr w:rsidR="00B234F6" w:rsidRPr="005654C0" w14:paraId="098797F0" w14:textId="77777777" w:rsidTr="00BF75BB">
        <w:trPr>
          <w:trHeight w:val="446"/>
        </w:trPr>
        <w:tc>
          <w:tcPr>
            <w:tcW w:w="3897" w:type="dxa"/>
          </w:tcPr>
          <w:p w14:paraId="458D4C9E" w14:textId="29F29849" w:rsidR="00B234F6" w:rsidRDefault="00B234F6" w:rsidP="00B23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เงินลงทุนในกิจการที่เกี่ยวข้องกัน</w:t>
            </w:r>
          </w:p>
        </w:tc>
        <w:tc>
          <w:tcPr>
            <w:tcW w:w="1099" w:type="dxa"/>
          </w:tcPr>
          <w:p w14:paraId="58C11320" w14:textId="16294A8B" w:rsidR="00B234F6" w:rsidRDefault="00B234F6" w:rsidP="00B234F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1,218</w:t>
            </w:r>
          </w:p>
        </w:tc>
        <w:tc>
          <w:tcPr>
            <w:tcW w:w="368" w:type="dxa"/>
          </w:tcPr>
          <w:p w14:paraId="0207A8A4" w14:textId="77777777" w:rsidR="00B234F6" w:rsidRPr="005654C0" w:rsidRDefault="00B234F6" w:rsidP="00B23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8" w:type="dxa"/>
          </w:tcPr>
          <w:p w14:paraId="7ADD5246" w14:textId="2B607B8F" w:rsidR="00B234F6" w:rsidRDefault="00B234F6" w:rsidP="00B23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1,218</w:t>
            </w:r>
          </w:p>
        </w:tc>
        <w:tc>
          <w:tcPr>
            <w:tcW w:w="278" w:type="dxa"/>
          </w:tcPr>
          <w:p w14:paraId="17AA3834" w14:textId="77777777" w:rsidR="00B234F6" w:rsidRPr="005654C0" w:rsidRDefault="00B234F6" w:rsidP="00B23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6" w:type="dxa"/>
          </w:tcPr>
          <w:p w14:paraId="783AD52A" w14:textId="24D52B91" w:rsidR="00B234F6" w:rsidRPr="004807EB" w:rsidRDefault="00B234F6" w:rsidP="00F53863">
            <w:pPr>
              <w:pStyle w:val="acctfourfigures"/>
              <w:tabs>
                <w:tab w:val="clear" w:pos="765"/>
              </w:tabs>
              <w:spacing w:line="240" w:lineRule="atLeast"/>
              <w:ind w:left="-79" w:right="-3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8" w:type="dxa"/>
          </w:tcPr>
          <w:p w14:paraId="0410A7E5" w14:textId="77777777" w:rsidR="00B234F6" w:rsidRPr="005654C0" w:rsidRDefault="00B234F6" w:rsidP="00B23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0" w:type="dxa"/>
          </w:tcPr>
          <w:p w14:paraId="0E05A495" w14:textId="71C2C98D" w:rsidR="00B234F6" w:rsidRDefault="00B234F6" w:rsidP="0091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234F6" w:rsidRPr="005654C0" w14:paraId="5C45675E" w14:textId="77777777" w:rsidTr="00BF75BB">
        <w:trPr>
          <w:trHeight w:val="446"/>
        </w:trPr>
        <w:tc>
          <w:tcPr>
            <w:tcW w:w="3897" w:type="dxa"/>
          </w:tcPr>
          <w:p w14:paraId="6460C27F" w14:textId="0F48CFEF" w:rsidR="00B234F6" w:rsidRPr="008859A5" w:rsidRDefault="00B234F6" w:rsidP="00B23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99" w:type="dxa"/>
          </w:tcPr>
          <w:p w14:paraId="6F127A9E" w14:textId="55D48DFF" w:rsidR="00B234F6" w:rsidRPr="00E87E17" w:rsidRDefault="0018240F" w:rsidP="00B234F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2,986</w:t>
            </w:r>
          </w:p>
        </w:tc>
        <w:tc>
          <w:tcPr>
            <w:tcW w:w="368" w:type="dxa"/>
          </w:tcPr>
          <w:p w14:paraId="32F70299" w14:textId="77777777" w:rsidR="00B234F6" w:rsidRPr="005654C0" w:rsidRDefault="00B234F6" w:rsidP="00B23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8" w:type="dxa"/>
          </w:tcPr>
          <w:p w14:paraId="492B8385" w14:textId="77777777" w:rsidR="00B234F6" w:rsidRDefault="00B234F6" w:rsidP="00B23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904</w:t>
            </w:r>
          </w:p>
        </w:tc>
        <w:tc>
          <w:tcPr>
            <w:tcW w:w="278" w:type="dxa"/>
          </w:tcPr>
          <w:p w14:paraId="25615A49" w14:textId="77777777" w:rsidR="00B234F6" w:rsidRPr="005654C0" w:rsidRDefault="00B234F6" w:rsidP="00B23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6" w:type="dxa"/>
          </w:tcPr>
          <w:p w14:paraId="22D17B9D" w14:textId="3878B3E1" w:rsidR="00B234F6" w:rsidRPr="004807EB" w:rsidRDefault="00511C05" w:rsidP="00B234F6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2,040</w:t>
            </w:r>
          </w:p>
        </w:tc>
        <w:tc>
          <w:tcPr>
            <w:tcW w:w="278" w:type="dxa"/>
          </w:tcPr>
          <w:p w14:paraId="597FE863" w14:textId="77777777" w:rsidR="00B234F6" w:rsidRPr="005654C0" w:rsidRDefault="00B234F6" w:rsidP="00B23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0" w:type="dxa"/>
          </w:tcPr>
          <w:p w14:paraId="1B02FA34" w14:textId="77777777" w:rsidR="00B234F6" w:rsidRDefault="00B234F6" w:rsidP="00B23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515</w:t>
            </w:r>
          </w:p>
        </w:tc>
      </w:tr>
      <w:tr w:rsidR="00B234F6" w:rsidRPr="005654C0" w14:paraId="56EE1794" w14:textId="77777777" w:rsidTr="00BF75BB">
        <w:trPr>
          <w:trHeight w:val="446"/>
        </w:trPr>
        <w:tc>
          <w:tcPr>
            <w:tcW w:w="3897" w:type="dxa"/>
          </w:tcPr>
          <w:p w14:paraId="6D9B701D" w14:textId="77777777" w:rsidR="00B234F6" w:rsidRPr="008859A5" w:rsidRDefault="00B234F6" w:rsidP="00B23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99" w:type="dxa"/>
          </w:tcPr>
          <w:p w14:paraId="7F29091C" w14:textId="5E24C040" w:rsidR="00B234F6" w:rsidRPr="00E87E17" w:rsidRDefault="0018240F" w:rsidP="00B234F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20,570</w:t>
            </w:r>
          </w:p>
        </w:tc>
        <w:tc>
          <w:tcPr>
            <w:tcW w:w="368" w:type="dxa"/>
          </w:tcPr>
          <w:p w14:paraId="644F6BAF" w14:textId="77777777" w:rsidR="00B234F6" w:rsidRPr="005654C0" w:rsidRDefault="00B234F6" w:rsidP="00B23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8" w:type="dxa"/>
          </w:tcPr>
          <w:p w14:paraId="55E303CC" w14:textId="04B1E533" w:rsidR="00B234F6" w:rsidRDefault="00B234F6" w:rsidP="00B23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>,27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</w:p>
        </w:tc>
        <w:tc>
          <w:tcPr>
            <w:tcW w:w="278" w:type="dxa"/>
          </w:tcPr>
          <w:p w14:paraId="0115802E" w14:textId="77777777" w:rsidR="00B234F6" w:rsidRPr="005654C0" w:rsidRDefault="00B234F6" w:rsidP="00B23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6" w:type="dxa"/>
          </w:tcPr>
          <w:p w14:paraId="30E31ABC" w14:textId="0F71F669" w:rsidR="00B234F6" w:rsidRPr="004807EB" w:rsidRDefault="00B234F6" w:rsidP="00B234F6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807EB">
              <w:rPr>
                <w:rFonts w:ascii="Angsana New" w:hAnsi="Angsana New"/>
                <w:sz w:val="30"/>
                <w:szCs w:val="30"/>
                <w:lang w:bidi="th-TH"/>
              </w:rPr>
              <w:t>18,900</w:t>
            </w:r>
          </w:p>
        </w:tc>
        <w:tc>
          <w:tcPr>
            <w:tcW w:w="278" w:type="dxa"/>
          </w:tcPr>
          <w:p w14:paraId="138576B7" w14:textId="77777777" w:rsidR="00B234F6" w:rsidRPr="005654C0" w:rsidRDefault="00B234F6" w:rsidP="00B23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0" w:type="dxa"/>
          </w:tcPr>
          <w:p w14:paraId="02281659" w14:textId="77777777" w:rsidR="00B234F6" w:rsidRDefault="00B234F6" w:rsidP="00B23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8,600</w:t>
            </w:r>
          </w:p>
        </w:tc>
      </w:tr>
      <w:tr w:rsidR="00B234F6" w:rsidRPr="005654C0" w14:paraId="17A037C2" w14:textId="77777777" w:rsidTr="00BF75BB">
        <w:trPr>
          <w:trHeight w:val="420"/>
        </w:trPr>
        <w:tc>
          <w:tcPr>
            <w:tcW w:w="3897" w:type="dxa"/>
          </w:tcPr>
          <w:p w14:paraId="070B76A7" w14:textId="77777777" w:rsidR="00B234F6" w:rsidRDefault="00B234F6" w:rsidP="00B23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099" w:type="dxa"/>
          </w:tcPr>
          <w:p w14:paraId="5DD3AA5A" w14:textId="189CD2C5" w:rsidR="00B234F6" w:rsidRPr="00E87E17" w:rsidRDefault="00B234F6" w:rsidP="00B234F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2,076</w:t>
            </w:r>
          </w:p>
        </w:tc>
        <w:tc>
          <w:tcPr>
            <w:tcW w:w="368" w:type="dxa"/>
          </w:tcPr>
          <w:p w14:paraId="1C3B15B1" w14:textId="77777777" w:rsidR="00B234F6" w:rsidRPr="005654C0" w:rsidRDefault="00B234F6" w:rsidP="00B23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8" w:type="dxa"/>
          </w:tcPr>
          <w:p w14:paraId="21BBD65C" w14:textId="1074FBF7" w:rsidR="00B234F6" w:rsidRDefault="00B234F6" w:rsidP="00B23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13,796</w:t>
            </w:r>
          </w:p>
        </w:tc>
        <w:tc>
          <w:tcPr>
            <w:tcW w:w="278" w:type="dxa"/>
          </w:tcPr>
          <w:p w14:paraId="3E1B3D98" w14:textId="77777777" w:rsidR="00B234F6" w:rsidRPr="005654C0" w:rsidRDefault="00B234F6" w:rsidP="00B23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6" w:type="dxa"/>
          </w:tcPr>
          <w:p w14:paraId="3616D692" w14:textId="0AC1A12A" w:rsidR="00B234F6" w:rsidRDefault="00B234F6" w:rsidP="00F53863">
            <w:pPr>
              <w:pStyle w:val="acctfourfigures"/>
              <w:tabs>
                <w:tab w:val="clear" w:pos="765"/>
              </w:tabs>
              <w:spacing w:line="240" w:lineRule="atLeast"/>
              <w:ind w:left="-79" w:right="-3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8" w:type="dxa"/>
          </w:tcPr>
          <w:p w14:paraId="25327D87" w14:textId="77777777" w:rsidR="00B234F6" w:rsidRPr="005654C0" w:rsidRDefault="00B234F6" w:rsidP="00B23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0" w:type="dxa"/>
          </w:tcPr>
          <w:p w14:paraId="1D065965" w14:textId="77777777" w:rsidR="00B234F6" w:rsidRDefault="00B234F6" w:rsidP="00B23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234F6" w:rsidRPr="005654C0" w14:paraId="2260E0B3" w14:textId="77777777" w:rsidTr="00BF75BB">
        <w:trPr>
          <w:trHeight w:val="446"/>
        </w:trPr>
        <w:tc>
          <w:tcPr>
            <w:tcW w:w="3897" w:type="dxa"/>
          </w:tcPr>
          <w:p w14:paraId="7887CC90" w14:textId="747ABBC1" w:rsidR="00B234F6" w:rsidRDefault="00B234F6" w:rsidP="00B23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5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ใบอนุญาตให้ใช้คลื่นความถี่และประกอบ</w:t>
            </w:r>
          </w:p>
        </w:tc>
        <w:tc>
          <w:tcPr>
            <w:tcW w:w="1099" w:type="dxa"/>
          </w:tcPr>
          <w:p w14:paraId="0CBFAE45" w14:textId="0F69BFED" w:rsidR="00B234F6" w:rsidRDefault="00B234F6" w:rsidP="00B234F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368" w:type="dxa"/>
          </w:tcPr>
          <w:p w14:paraId="308D4D95" w14:textId="77777777" w:rsidR="00B234F6" w:rsidRPr="005654C0" w:rsidRDefault="00B234F6" w:rsidP="00B23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8" w:type="dxa"/>
          </w:tcPr>
          <w:p w14:paraId="37E60FAB" w14:textId="77777777" w:rsidR="00B234F6" w:rsidRDefault="00B234F6" w:rsidP="00B23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" w:type="dxa"/>
          </w:tcPr>
          <w:p w14:paraId="0FF3D1FD" w14:textId="77777777" w:rsidR="00B234F6" w:rsidRPr="005654C0" w:rsidRDefault="00B234F6" w:rsidP="00B23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6" w:type="dxa"/>
          </w:tcPr>
          <w:p w14:paraId="17CB9999" w14:textId="346110EB" w:rsidR="00B234F6" w:rsidRDefault="00B234F6" w:rsidP="00F53863">
            <w:pPr>
              <w:pStyle w:val="acctfourfigures"/>
              <w:tabs>
                <w:tab w:val="clear" w:pos="765"/>
              </w:tabs>
              <w:spacing w:line="240" w:lineRule="atLeast"/>
              <w:ind w:left="-79" w:right="-3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" w:type="dxa"/>
          </w:tcPr>
          <w:p w14:paraId="78D04F61" w14:textId="77777777" w:rsidR="00B234F6" w:rsidRPr="005654C0" w:rsidRDefault="00B234F6" w:rsidP="00B23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0" w:type="dxa"/>
          </w:tcPr>
          <w:p w14:paraId="6A824368" w14:textId="77777777" w:rsidR="00B234F6" w:rsidRDefault="00B234F6" w:rsidP="00B23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234F6" w:rsidRPr="005654C0" w14:paraId="7C546CB6" w14:textId="77777777" w:rsidTr="00BF75BB">
        <w:trPr>
          <w:trHeight w:val="446"/>
        </w:trPr>
        <w:tc>
          <w:tcPr>
            <w:tcW w:w="3897" w:type="dxa"/>
          </w:tcPr>
          <w:p w14:paraId="12D3153E" w14:textId="77777777" w:rsidR="00B234F6" w:rsidRDefault="00B234F6" w:rsidP="00B23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กิจการโทรทัศน์</w:t>
            </w:r>
          </w:p>
        </w:tc>
        <w:tc>
          <w:tcPr>
            <w:tcW w:w="1099" w:type="dxa"/>
          </w:tcPr>
          <w:p w14:paraId="46E2A392" w14:textId="23AE7147" w:rsidR="00B234F6" w:rsidRPr="00E87E17" w:rsidRDefault="003324CD" w:rsidP="00B234F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43,177</w:t>
            </w:r>
          </w:p>
        </w:tc>
        <w:tc>
          <w:tcPr>
            <w:tcW w:w="368" w:type="dxa"/>
          </w:tcPr>
          <w:p w14:paraId="7FA9ECC8" w14:textId="77777777" w:rsidR="00B234F6" w:rsidRPr="005654C0" w:rsidRDefault="00B234F6" w:rsidP="00B23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8" w:type="dxa"/>
          </w:tcPr>
          <w:p w14:paraId="34ED9F35" w14:textId="77777777" w:rsidR="00B234F6" w:rsidRDefault="00B234F6" w:rsidP="00B23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269,250</w:t>
            </w:r>
          </w:p>
        </w:tc>
        <w:tc>
          <w:tcPr>
            <w:tcW w:w="278" w:type="dxa"/>
          </w:tcPr>
          <w:p w14:paraId="1B0172F9" w14:textId="77777777" w:rsidR="00B234F6" w:rsidRPr="005654C0" w:rsidRDefault="00B234F6" w:rsidP="00B23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6" w:type="dxa"/>
          </w:tcPr>
          <w:p w14:paraId="21A46F35" w14:textId="06CADADE" w:rsidR="00B234F6" w:rsidRDefault="00B234F6" w:rsidP="00F53863">
            <w:pPr>
              <w:pStyle w:val="acctfourfigures"/>
              <w:tabs>
                <w:tab w:val="clear" w:pos="765"/>
              </w:tabs>
              <w:spacing w:line="240" w:lineRule="atLeast"/>
              <w:ind w:left="-79" w:right="-3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8" w:type="dxa"/>
          </w:tcPr>
          <w:p w14:paraId="3C4B194C" w14:textId="77777777" w:rsidR="00B234F6" w:rsidRPr="005654C0" w:rsidRDefault="00B234F6" w:rsidP="00B23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0" w:type="dxa"/>
          </w:tcPr>
          <w:p w14:paraId="281658AB" w14:textId="77777777" w:rsidR="00B234F6" w:rsidRDefault="00B234F6" w:rsidP="00B23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234F6" w:rsidRPr="005654C0" w14:paraId="57784519" w14:textId="77777777" w:rsidTr="00BF75BB">
        <w:trPr>
          <w:trHeight w:val="446"/>
        </w:trPr>
        <w:tc>
          <w:tcPr>
            <w:tcW w:w="3897" w:type="dxa"/>
          </w:tcPr>
          <w:p w14:paraId="597941C4" w14:textId="4D528C86" w:rsidR="00B234F6" w:rsidRDefault="00B234F6" w:rsidP="00B23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05E86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099" w:type="dxa"/>
          </w:tcPr>
          <w:p w14:paraId="1BDCDB5D" w14:textId="22ABE8C0" w:rsidR="00B234F6" w:rsidRPr="002E10CE" w:rsidRDefault="00B234F6" w:rsidP="00B234F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79" w:right="6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20,700</w:t>
            </w:r>
          </w:p>
        </w:tc>
        <w:tc>
          <w:tcPr>
            <w:tcW w:w="368" w:type="dxa"/>
          </w:tcPr>
          <w:p w14:paraId="02D84C7D" w14:textId="77777777" w:rsidR="00B234F6" w:rsidRPr="005654C0" w:rsidRDefault="00B234F6" w:rsidP="00B23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8" w:type="dxa"/>
          </w:tcPr>
          <w:p w14:paraId="3EFB18BF" w14:textId="3EBA99CA" w:rsidR="00B234F6" w:rsidRDefault="00B234F6" w:rsidP="009E1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8" w:type="dxa"/>
          </w:tcPr>
          <w:p w14:paraId="41F14037" w14:textId="77777777" w:rsidR="00B234F6" w:rsidRPr="005654C0" w:rsidRDefault="00B234F6" w:rsidP="00B23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6" w:type="dxa"/>
          </w:tcPr>
          <w:p w14:paraId="5F394CE1" w14:textId="6392EE07" w:rsidR="00B234F6" w:rsidRPr="002E10CE" w:rsidRDefault="00B234F6" w:rsidP="00B234F6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4,685</w:t>
            </w:r>
          </w:p>
        </w:tc>
        <w:tc>
          <w:tcPr>
            <w:tcW w:w="278" w:type="dxa"/>
          </w:tcPr>
          <w:p w14:paraId="344737D8" w14:textId="77777777" w:rsidR="00B234F6" w:rsidRPr="005654C0" w:rsidRDefault="00B234F6" w:rsidP="00B23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0" w:type="dxa"/>
          </w:tcPr>
          <w:p w14:paraId="2B3626B9" w14:textId="366BFC41" w:rsidR="00B234F6" w:rsidRDefault="00B234F6" w:rsidP="00B23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234F6" w:rsidRPr="005654C0" w14:paraId="3B3D1E00" w14:textId="77777777" w:rsidTr="00BF75BB">
        <w:trPr>
          <w:trHeight w:val="446"/>
        </w:trPr>
        <w:tc>
          <w:tcPr>
            <w:tcW w:w="3897" w:type="dxa"/>
          </w:tcPr>
          <w:p w14:paraId="7D836A8A" w14:textId="77777777" w:rsidR="00B234F6" w:rsidRPr="008859A5" w:rsidRDefault="00B234F6" w:rsidP="00B23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8859A5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  <w:r w:rsidRPr="008859A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99" w:type="dxa"/>
          </w:tcPr>
          <w:p w14:paraId="359B39B4" w14:textId="66F7423B" w:rsidR="00B234F6" w:rsidRPr="001C053A" w:rsidRDefault="00F8734D" w:rsidP="00B234F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839,238</w:t>
            </w:r>
          </w:p>
        </w:tc>
        <w:tc>
          <w:tcPr>
            <w:tcW w:w="368" w:type="dxa"/>
          </w:tcPr>
          <w:p w14:paraId="1F0174C0" w14:textId="77777777" w:rsidR="00B234F6" w:rsidRPr="005654C0" w:rsidRDefault="00B234F6" w:rsidP="00B23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8" w:type="dxa"/>
          </w:tcPr>
          <w:p w14:paraId="15E8B2BC" w14:textId="68385621" w:rsidR="00B234F6" w:rsidRPr="005654C0" w:rsidRDefault="00B234F6" w:rsidP="00B234F6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707,</w:t>
            </w:r>
            <w:r>
              <w:rPr>
                <w:rFonts w:ascii="Angsana New" w:hAnsi="Angsana New" w:cs="Angsana New"/>
                <w:sz w:val="30"/>
                <w:szCs w:val="30"/>
              </w:rPr>
              <w:t>269</w:t>
            </w:r>
          </w:p>
        </w:tc>
        <w:tc>
          <w:tcPr>
            <w:tcW w:w="278" w:type="dxa"/>
          </w:tcPr>
          <w:p w14:paraId="1B1D86A1" w14:textId="77777777" w:rsidR="00B234F6" w:rsidRPr="005654C0" w:rsidRDefault="00B234F6" w:rsidP="00B23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6" w:type="dxa"/>
          </w:tcPr>
          <w:p w14:paraId="56C28808" w14:textId="2206A58B" w:rsidR="00B234F6" w:rsidRPr="004807EB" w:rsidRDefault="00B234F6" w:rsidP="00B234F6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807EB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  <w:r w:rsidR="00456FEF">
              <w:rPr>
                <w:rFonts w:ascii="Angsana New" w:hAnsi="Angsana New"/>
                <w:sz w:val="30"/>
                <w:szCs w:val="30"/>
                <w:lang w:val="en-US" w:bidi="th-TH"/>
              </w:rPr>
              <w:t>38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456FEF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  <w:r w:rsidR="00E04220">
              <w:rPr>
                <w:rFonts w:ascii="Angsana New" w:hAnsi="Angsana New"/>
                <w:sz w:val="30"/>
                <w:szCs w:val="30"/>
                <w:lang w:bidi="th-TH"/>
              </w:rPr>
              <w:t>88</w:t>
            </w:r>
          </w:p>
        </w:tc>
        <w:tc>
          <w:tcPr>
            <w:tcW w:w="278" w:type="dxa"/>
          </w:tcPr>
          <w:p w14:paraId="7FE987EC" w14:textId="77777777" w:rsidR="00B234F6" w:rsidRPr="005654C0" w:rsidRDefault="00B234F6" w:rsidP="00B23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0" w:type="dxa"/>
          </w:tcPr>
          <w:p w14:paraId="3D1073F4" w14:textId="13CF8D07" w:rsidR="00B234F6" w:rsidRPr="005654C0" w:rsidRDefault="00B234F6" w:rsidP="00B234F6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74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777</w:t>
            </w:r>
          </w:p>
        </w:tc>
      </w:tr>
      <w:tr w:rsidR="00B234F6" w:rsidRPr="005654C0" w14:paraId="07DB8548" w14:textId="77777777" w:rsidTr="00BF75BB">
        <w:trPr>
          <w:trHeight w:val="367"/>
        </w:trPr>
        <w:tc>
          <w:tcPr>
            <w:tcW w:w="3897" w:type="dxa"/>
          </w:tcPr>
          <w:p w14:paraId="32B4AEFB" w14:textId="77777777" w:rsidR="00B234F6" w:rsidRPr="005654C0" w:rsidRDefault="00B234F6" w:rsidP="00B23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54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</w:tcPr>
          <w:p w14:paraId="58A9A9E0" w14:textId="11A6026D" w:rsidR="00B234F6" w:rsidRPr="005654C0" w:rsidRDefault="00E04220" w:rsidP="00B234F6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  <w:r w:rsidR="00BE28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46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BE28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186</w:t>
            </w:r>
          </w:p>
        </w:tc>
        <w:tc>
          <w:tcPr>
            <w:tcW w:w="368" w:type="dxa"/>
          </w:tcPr>
          <w:p w14:paraId="7FE6D648" w14:textId="77777777" w:rsidR="00B234F6" w:rsidRPr="005654C0" w:rsidRDefault="00B234F6" w:rsidP="00B23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</w:tcPr>
          <w:p w14:paraId="55B7752D" w14:textId="13993170" w:rsidR="00B234F6" w:rsidRPr="005654C0" w:rsidRDefault="00B234F6" w:rsidP="00B234F6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</w:t>
            </w:r>
            <w:r w:rsidR="00037A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="009E115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="00037A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9E115E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404</w:t>
            </w:r>
          </w:p>
        </w:tc>
        <w:tc>
          <w:tcPr>
            <w:tcW w:w="278" w:type="dxa"/>
          </w:tcPr>
          <w:p w14:paraId="7A172446" w14:textId="77777777" w:rsidR="00B234F6" w:rsidRPr="005654C0" w:rsidRDefault="00B234F6" w:rsidP="00B23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64D784F8" w14:textId="59C28E4C" w:rsidR="00B234F6" w:rsidRPr="000352CE" w:rsidRDefault="00456FEF" w:rsidP="00B234F6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821</w:t>
            </w:r>
            <w:r w:rsidR="009E115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</w:t>
            </w:r>
            <w:r w:rsidR="00E0422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</w:t>
            </w:r>
            <w:r w:rsidR="003324CD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</w:t>
            </w:r>
          </w:p>
        </w:tc>
        <w:tc>
          <w:tcPr>
            <w:tcW w:w="278" w:type="dxa"/>
          </w:tcPr>
          <w:p w14:paraId="3B14FB88" w14:textId="77777777" w:rsidR="00B234F6" w:rsidRPr="005654C0" w:rsidRDefault="00B234F6" w:rsidP="00B23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2F02574A" w14:textId="0A4260DD" w:rsidR="00B234F6" w:rsidRPr="005654C0" w:rsidRDefault="00D403BE" w:rsidP="00B234F6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809,281</w:t>
            </w:r>
          </w:p>
        </w:tc>
      </w:tr>
    </w:tbl>
    <w:p w14:paraId="0B94D501" w14:textId="77777777" w:rsidR="00182681" w:rsidRPr="00F14954" w:rsidRDefault="00182681" w:rsidP="00182681">
      <w:pPr>
        <w:ind w:left="540"/>
        <w:rPr>
          <w:rFonts w:ascii="Angsana New" w:hAnsi="Angsana New"/>
          <w:sz w:val="30"/>
          <w:szCs w:val="30"/>
          <w:highlight w:val="cyan"/>
        </w:rPr>
      </w:pPr>
    </w:p>
    <w:p w14:paraId="51607600" w14:textId="7B011CC1" w:rsidR="00182681" w:rsidRPr="004F03E6" w:rsidRDefault="00182681" w:rsidP="007176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spacing w:val="-4"/>
          <w:sz w:val="30"/>
          <w:szCs w:val="30"/>
        </w:rPr>
      </w:pPr>
      <w:r w:rsidRPr="004F03E6">
        <w:rPr>
          <w:rFonts w:ascii="Angsana New" w:hAnsi="Angsana New" w:hint="cs"/>
          <w:spacing w:val="-4"/>
          <w:sz w:val="30"/>
          <w:szCs w:val="30"/>
          <w:cs/>
        </w:rPr>
        <w:t xml:space="preserve">ขาดทุนทางภาษีจะสิ้นอายุในปี </w:t>
      </w:r>
      <w:r w:rsidR="008954F1" w:rsidRPr="004F03E6">
        <w:rPr>
          <w:rFonts w:ascii="Angsana New" w:hAnsi="Angsana New"/>
          <w:spacing w:val="-4"/>
          <w:sz w:val="30"/>
          <w:szCs w:val="30"/>
        </w:rPr>
        <w:t>256</w:t>
      </w:r>
      <w:r w:rsidR="004F324C">
        <w:rPr>
          <w:rFonts w:ascii="Angsana New" w:hAnsi="Angsana New"/>
          <w:spacing w:val="-4"/>
          <w:sz w:val="30"/>
          <w:szCs w:val="30"/>
        </w:rPr>
        <w:t>2</w:t>
      </w:r>
      <w:r w:rsidR="00833937" w:rsidRPr="004F03E6">
        <w:rPr>
          <w:rFonts w:ascii="Angsana New" w:hAnsi="Angsana New"/>
          <w:spacing w:val="-4"/>
          <w:sz w:val="30"/>
          <w:szCs w:val="30"/>
        </w:rPr>
        <w:t xml:space="preserve"> </w:t>
      </w:r>
      <w:r w:rsidR="008954F1" w:rsidRPr="004F03E6">
        <w:rPr>
          <w:rFonts w:ascii="Angsana New" w:hAnsi="Angsana New"/>
          <w:spacing w:val="-4"/>
          <w:sz w:val="30"/>
          <w:szCs w:val="30"/>
        </w:rPr>
        <w:t>- 256</w:t>
      </w:r>
      <w:r w:rsidR="004F324C">
        <w:rPr>
          <w:rFonts w:ascii="Angsana New" w:hAnsi="Angsana New"/>
          <w:spacing w:val="-4"/>
          <w:sz w:val="30"/>
          <w:szCs w:val="30"/>
        </w:rPr>
        <w:t>6</w:t>
      </w:r>
      <w:r w:rsidRPr="004F03E6">
        <w:rPr>
          <w:rFonts w:ascii="Angsana New" w:hAnsi="Angsana New" w:hint="cs"/>
          <w:spacing w:val="-4"/>
          <w:sz w:val="30"/>
          <w:szCs w:val="30"/>
          <w:cs/>
        </w:rPr>
        <w:t xml:space="preserve"> ผลแตกต่างชั่วคราวที่ใช้หักภาษีที่ยังไม่สิ้นอายุตามกฎหมายเกี่ยวกับ</w:t>
      </w:r>
      <w:r w:rsidR="0013495E">
        <w:rPr>
          <w:rFonts w:ascii="Angsana New" w:hAnsi="Angsana New"/>
          <w:spacing w:val="-4"/>
          <w:sz w:val="30"/>
          <w:szCs w:val="30"/>
        </w:rPr>
        <w:t xml:space="preserve"> </w:t>
      </w:r>
      <w:r w:rsidR="00C32C7F">
        <w:rPr>
          <w:rFonts w:ascii="Angsana New" w:hAnsi="Angsana New"/>
          <w:spacing w:val="-4"/>
          <w:sz w:val="30"/>
          <w:szCs w:val="30"/>
        </w:rPr>
        <w:br/>
      </w:r>
      <w:r w:rsidRPr="004F03E6">
        <w:rPr>
          <w:rFonts w:ascii="Angsana New" w:hAnsi="Angsana New" w:hint="cs"/>
          <w:spacing w:val="-4"/>
          <w:sz w:val="30"/>
          <w:szCs w:val="30"/>
          <w:cs/>
        </w:rPr>
        <w:t>ภาษีเงินได้ปัจจุบันนั้น</w:t>
      </w:r>
      <w:r w:rsidRPr="004F03E6">
        <w:rPr>
          <w:rFonts w:ascii="Angsana New" w:hAnsi="Angsana New"/>
          <w:spacing w:val="-4"/>
          <w:sz w:val="30"/>
          <w:szCs w:val="30"/>
        </w:rPr>
        <w:t xml:space="preserve"> </w:t>
      </w:r>
      <w:r w:rsidRPr="004F03E6">
        <w:rPr>
          <w:rFonts w:ascii="Angsana New" w:hAnsi="Angsana New" w:hint="cs"/>
          <w:spacing w:val="-4"/>
          <w:sz w:val="30"/>
          <w:szCs w:val="30"/>
          <w:cs/>
        </w:rPr>
        <w:t>กลุ่มบริษัทยังมิได้รับรู้รายการดังกล่าวเป็นสินทรัพย์ภาษีเงินได้รอการตัดบัญชีเนื่องจากยัง</w:t>
      </w:r>
      <w:r w:rsidR="00C32C7F">
        <w:rPr>
          <w:rFonts w:ascii="Angsana New" w:hAnsi="Angsana New"/>
          <w:spacing w:val="-4"/>
          <w:sz w:val="30"/>
          <w:szCs w:val="30"/>
        </w:rPr>
        <w:br/>
      </w:r>
      <w:r w:rsidRPr="004F03E6">
        <w:rPr>
          <w:rFonts w:ascii="Angsana New" w:hAnsi="Angsana New" w:hint="cs"/>
          <w:spacing w:val="-4"/>
          <w:sz w:val="30"/>
          <w:szCs w:val="30"/>
          <w:cs/>
        </w:rPr>
        <w:t>ไม่มีความเป็น</w:t>
      </w:r>
      <w:r w:rsidR="005E72E0" w:rsidRPr="004F03E6">
        <w:rPr>
          <w:rFonts w:ascii="Angsana New" w:hAnsi="Angsana New" w:hint="cs"/>
          <w:spacing w:val="-4"/>
          <w:sz w:val="30"/>
          <w:szCs w:val="30"/>
          <w:cs/>
        </w:rPr>
        <w:t>ไป</w:t>
      </w:r>
      <w:r w:rsidRPr="004F03E6">
        <w:rPr>
          <w:rFonts w:ascii="Angsana New" w:hAnsi="Angsana New" w:hint="cs"/>
          <w:spacing w:val="-4"/>
          <w:sz w:val="30"/>
          <w:szCs w:val="30"/>
          <w:cs/>
        </w:rPr>
        <w:t>ได้ค่อนข้างแน่ว่ากลุ่มบริษัทจะมีกำไรทางภาษีเพียงพ</w:t>
      </w:r>
      <w:r w:rsidR="00B94029" w:rsidRPr="004F03E6">
        <w:rPr>
          <w:rFonts w:ascii="Angsana New" w:hAnsi="Angsana New" w:hint="cs"/>
          <w:spacing w:val="-4"/>
          <w:sz w:val="30"/>
          <w:szCs w:val="30"/>
          <w:cs/>
        </w:rPr>
        <w:t>อที่จะใช้ประโยชน์ทางภาษีได้</w:t>
      </w:r>
    </w:p>
    <w:p w14:paraId="7C9BB151" w14:textId="77777777" w:rsidR="00182681" w:rsidRPr="00FC48E4" w:rsidRDefault="00182681" w:rsidP="00F14954">
      <w:pPr>
        <w:spacing w:line="240" w:lineRule="auto"/>
        <w:ind w:left="540"/>
        <w:rPr>
          <w:rFonts w:ascii="Angsana New" w:hAnsi="Angsana New"/>
          <w:sz w:val="24"/>
          <w:szCs w:val="24"/>
          <w:highlight w:val="cyan"/>
        </w:rPr>
      </w:pPr>
    </w:p>
    <w:p w14:paraId="7BEE7006" w14:textId="3003DF9D" w:rsidR="005C797C" w:rsidRDefault="005B661E" w:rsidP="0022452C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7" w:hanging="457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  <w:r w:rsidR="005C797C" w:rsidRPr="00CA69EF">
        <w:rPr>
          <w:rFonts w:ascii="Angsana New" w:hAnsi="Angsana New"/>
          <w:b/>
          <w:bCs/>
          <w:sz w:val="30"/>
          <w:szCs w:val="30"/>
          <w:cs/>
        </w:rPr>
        <w:lastRenderedPageBreak/>
        <w:t>หนี้สินที่มีภาระดอกเบี้ย</w:t>
      </w:r>
    </w:p>
    <w:p w14:paraId="054CA346" w14:textId="77777777" w:rsidR="00A6598B" w:rsidRPr="00A6598B" w:rsidRDefault="00A6598B" w:rsidP="00F14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67" w:hanging="567"/>
        <w:jc w:val="thaiDistribute"/>
        <w:rPr>
          <w:rFonts w:ascii="Angsana New" w:hAnsi="Angsana New"/>
          <w:b/>
          <w:bCs/>
          <w:sz w:val="10"/>
          <w:szCs w:val="10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21"/>
        <w:gridCol w:w="812"/>
        <w:gridCol w:w="990"/>
        <w:gridCol w:w="270"/>
        <w:gridCol w:w="1083"/>
        <w:gridCol w:w="270"/>
        <w:gridCol w:w="990"/>
        <w:gridCol w:w="270"/>
        <w:gridCol w:w="1074"/>
      </w:tblGrid>
      <w:tr w:rsidR="00727DB1" w:rsidRPr="007A3F8C" w14:paraId="1DBEB54B" w14:textId="77777777" w:rsidTr="00116494">
        <w:trPr>
          <w:trHeight w:val="420"/>
        </w:trPr>
        <w:tc>
          <w:tcPr>
            <w:tcW w:w="1863" w:type="pct"/>
            <w:vAlign w:val="bottom"/>
          </w:tcPr>
          <w:p w14:paraId="6820691A" w14:textId="77777777" w:rsidR="00727DB1" w:rsidRPr="007A3F8C" w:rsidRDefault="00727DB1" w:rsidP="00FA5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2" w:type="pct"/>
          </w:tcPr>
          <w:p w14:paraId="3E6CFEE2" w14:textId="77777777" w:rsidR="00727DB1" w:rsidRPr="007A3F8C" w:rsidRDefault="00727DB1" w:rsidP="0062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pct"/>
            <w:gridSpan w:val="3"/>
          </w:tcPr>
          <w:p w14:paraId="767B0847" w14:textId="77777777" w:rsidR="00727DB1" w:rsidRPr="007A3F8C" w:rsidRDefault="00727DB1" w:rsidP="0062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3F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68F98660" w14:textId="77777777" w:rsidR="00727DB1" w:rsidRPr="007A3F8C" w:rsidRDefault="00727DB1" w:rsidP="0062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1" w:type="pct"/>
            <w:gridSpan w:val="3"/>
          </w:tcPr>
          <w:p w14:paraId="47A4F102" w14:textId="77777777" w:rsidR="00727DB1" w:rsidRPr="007A3F8C" w:rsidRDefault="00727DB1" w:rsidP="0062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3F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65DE" w:rsidRPr="007A3F8C" w14:paraId="6FCF1943" w14:textId="77777777" w:rsidTr="00116494">
        <w:trPr>
          <w:trHeight w:val="420"/>
        </w:trPr>
        <w:tc>
          <w:tcPr>
            <w:tcW w:w="1863" w:type="pct"/>
            <w:vAlign w:val="bottom"/>
          </w:tcPr>
          <w:p w14:paraId="383DB060" w14:textId="77777777" w:rsidR="007C65DE" w:rsidRPr="007A3F8C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2" w:type="pct"/>
          </w:tcPr>
          <w:p w14:paraId="31A41A35" w14:textId="77777777" w:rsidR="007C65DE" w:rsidRPr="005C1FC0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C1FC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39" w:type="pct"/>
          </w:tcPr>
          <w:p w14:paraId="7F8E3A18" w14:textId="77777777" w:rsidR="007C65DE" w:rsidRPr="006E594F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7" w:type="pct"/>
          </w:tcPr>
          <w:p w14:paraId="0E579891" w14:textId="77777777" w:rsidR="007C65DE" w:rsidRPr="006E594F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184B13D" w14:textId="77777777" w:rsidR="007C65DE" w:rsidRPr="006E594F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7" w:type="pct"/>
          </w:tcPr>
          <w:p w14:paraId="6A9064B3" w14:textId="77777777" w:rsidR="007C65DE" w:rsidRPr="006E594F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40740450" w14:textId="77777777" w:rsidR="007C65DE" w:rsidRPr="006E594F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7" w:type="pct"/>
          </w:tcPr>
          <w:p w14:paraId="3DD6505F" w14:textId="77777777" w:rsidR="007C65DE" w:rsidRPr="006E594F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1D62826" w14:textId="77777777" w:rsidR="007C65DE" w:rsidRPr="006E594F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7C65DE" w:rsidRPr="007A3F8C" w14:paraId="57D31DD7" w14:textId="77777777" w:rsidTr="00116494">
        <w:trPr>
          <w:trHeight w:val="420"/>
        </w:trPr>
        <w:tc>
          <w:tcPr>
            <w:tcW w:w="1863" w:type="pct"/>
            <w:vAlign w:val="bottom"/>
          </w:tcPr>
          <w:p w14:paraId="770908E9" w14:textId="77777777" w:rsidR="007C65DE" w:rsidRPr="007A3F8C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2" w:type="pct"/>
          </w:tcPr>
          <w:p w14:paraId="30A7D04D" w14:textId="77777777" w:rsidR="007C65DE" w:rsidRPr="007A3F8C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94" w:type="pct"/>
            <w:gridSpan w:val="7"/>
          </w:tcPr>
          <w:p w14:paraId="30EEE4FA" w14:textId="77777777" w:rsidR="007C65DE" w:rsidRPr="007A3F8C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A3F8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C65DE" w:rsidRPr="007A3F8C" w14:paraId="72211B97" w14:textId="77777777" w:rsidTr="00116494">
        <w:trPr>
          <w:trHeight w:hRule="exact" w:val="397"/>
        </w:trPr>
        <w:tc>
          <w:tcPr>
            <w:tcW w:w="1863" w:type="pct"/>
            <w:vAlign w:val="bottom"/>
          </w:tcPr>
          <w:p w14:paraId="592CA4D5" w14:textId="77777777" w:rsidR="007C65DE" w:rsidRPr="007A3F8C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A3F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442" w:type="pct"/>
          </w:tcPr>
          <w:p w14:paraId="20BC7684" w14:textId="77777777" w:rsidR="007C65DE" w:rsidRPr="007A3F8C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791B7872" w14:textId="77777777" w:rsidR="007C65DE" w:rsidRPr="007A3F8C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DE8AD18" w14:textId="77777777" w:rsidR="007C65DE" w:rsidRPr="007A3F8C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24538FA" w14:textId="77777777" w:rsidR="007C65DE" w:rsidRPr="007A3F8C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4A79EB2" w14:textId="77777777" w:rsidR="007C65DE" w:rsidRPr="007A3F8C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6D7FDE44" w14:textId="77777777" w:rsidR="007C65DE" w:rsidRPr="007A3F8C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D7EBB1B" w14:textId="77777777" w:rsidR="007C65DE" w:rsidRPr="007A3F8C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1DCE3EE" w14:textId="77777777" w:rsidR="007C65DE" w:rsidRPr="007A3F8C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C65DE" w:rsidRPr="007A3F8C" w14:paraId="1CACF125" w14:textId="77777777" w:rsidTr="00116494">
        <w:trPr>
          <w:trHeight w:hRule="exact" w:val="397"/>
        </w:trPr>
        <w:tc>
          <w:tcPr>
            <w:tcW w:w="1863" w:type="pct"/>
            <w:vAlign w:val="bottom"/>
          </w:tcPr>
          <w:p w14:paraId="7B2C72E7" w14:textId="77777777" w:rsidR="007C65DE" w:rsidRPr="007A3F8C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3F8C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442" w:type="pct"/>
          </w:tcPr>
          <w:p w14:paraId="7340FC47" w14:textId="77777777" w:rsidR="007C65DE" w:rsidRPr="007A3F8C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1F1B3372" w14:textId="77777777" w:rsidR="007C65DE" w:rsidRPr="007A3F8C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191556F" w14:textId="77777777" w:rsidR="007C65DE" w:rsidRPr="007A3F8C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6F8765ED" w14:textId="77777777" w:rsidR="007C65DE" w:rsidRPr="007A3F8C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85E36CD" w14:textId="77777777" w:rsidR="007C65DE" w:rsidRPr="007A3F8C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11691A23" w14:textId="77777777" w:rsidR="007C65DE" w:rsidRPr="007A3F8C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81C6505" w14:textId="77777777" w:rsidR="007C65DE" w:rsidRPr="007A3F8C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45C1C0D" w14:textId="77777777" w:rsidR="007C65DE" w:rsidRPr="007A3F8C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C65DE" w:rsidRPr="007A3F8C" w14:paraId="3617A9DD" w14:textId="77777777" w:rsidTr="00116494">
        <w:trPr>
          <w:trHeight w:hRule="exact" w:val="397"/>
        </w:trPr>
        <w:tc>
          <w:tcPr>
            <w:tcW w:w="1863" w:type="pct"/>
            <w:vAlign w:val="bottom"/>
          </w:tcPr>
          <w:p w14:paraId="31ABEACA" w14:textId="77777777" w:rsidR="007C65DE" w:rsidRPr="007A3F8C" w:rsidRDefault="007C65DE" w:rsidP="009E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7"/>
              <w:rPr>
                <w:rFonts w:ascii="Angsana New" w:hAnsi="Angsana New"/>
                <w:sz w:val="30"/>
                <w:szCs w:val="30"/>
              </w:rPr>
            </w:pPr>
            <w:r w:rsidRPr="007A3F8C">
              <w:rPr>
                <w:rFonts w:ascii="Angsana New" w:hAnsi="Angsana New"/>
                <w:sz w:val="30"/>
                <w:szCs w:val="30"/>
                <w:cs/>
              </w:rPr>
              <w:t xml:space="preserve">   ส่วนที่ไม่มีหลักประกัน</w:t>
            </w:r>
          </w:p>
        </w:tc>
        <w:tc>
          <w:tcPr>
            <w:tcW w:w="442" w:type="pct"/>
          </w:tcPr>
          <w:p w14:paraId="2B5B12C3" w14:textId="77777777" w:rsidR="007C65DE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5FEB9256" w14:textId="6B3FF3D5" w:rsidR="007C65DE" w:rsidRPr="00BB698B" w:rsidRDefault="008B0CE9" w:rsidP="00134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 w:rsidRPr="00BB698B">
              <w:rPr>
                <w:rFonts w:ascii="Angsana New" w:hAnsi="Angsana New"/>
                <w:sz w:val="30"/>
                <w:szCs w:val="30"/>
              </w:rPr>
              <w:t>91,</w:t>
            </w:r>
            <w:r w:rsidR="004F324C" w:rsidRPr="00BB698B">
              <w:rPr>
                <w:rFonts w:ascii="Angsana New" w:hAnsi="Angsana New"/>
                <w:sz w:val="30"/>
                <w:szCs w:val="30"/>
              </w:rPr>
              <w:t>684</w:t>
            </w:r>
          </w:p>
        </w:tc>
        <w:tc>
          <w:tcPr>
            <w:tcW w:w="147" w:type="pct"/>
          </w:tcPr>
          <w:p w14:paraId="6B59E2BA" w14:textId="77777777" w:rsidR="007C65DE" w:rsidRPr="00BB698B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25BF294" w14:textId="77777777" w:rsidR="007C65DE" w:rsidRPr="00BB698B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 w:rsidRPr="00BB698B">
              <w:rPr>
                <w:rFonts w:ascii="Angsana New" w:hAnsi="Angsana New"/>
                <w:sz w:val="30"/>
                <w:szCs w:val="30"/>
              </w:rPr>
              <w:t>95,712</w:t>
            </w:r>
          </w:p>
        </w:tc>
        <w:tc>
          <w:tcPr>
            <w:tcW w:w="147" w:type="pct"/>
          </w:tcPr>
          <w:p w14:paraId="4C75FF17" w14:textId="77777777" w:rsidR="007C65DE" w:rsidRPr="00BB698B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65C801C6" w14:textId="0C4412EF" w:rsidR="007C65DE" w:rsidRPr="00BB698B" w:rsidRDefault="004F324C" w:rsidP="004F3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BB698B">
              <w:rPr>
                <w:rFonts w:ascii="Angsana New" w:hAnsi="Angsana New"/>
                <w:sz w:val="30"/>
                <w:szCs w:val="30"/>
              </w:rPr>
              <w:t>91,684</w:t>
            </w:r>
          </w:p>
        </w:tc>
        <w:tc>
          <w:tcPr>
            <w:tcW w:w="147" w:type="pct"/>
          </w:tcPr>
          <w:p w14:paraId="44F902C3" w14:textId="77777777" w:rsidR="007C65DE" w:rsidRPr="00BB698B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1FEBDA05" w14:textId="77777777" w:rsidR="007C65DE" w:rsidRPr="00BB698B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BB698B">
              <w:rPr>
                <w:rFonts w:ascii="Angsana New" w:hAnsi="Angsana New"/>
                <w:sz w:val="30"/>
                <w:szCs w:val="30"/>
              </w:rPr>
              <w:t>82,579</w:t>
            </w:r>
          </w:p>
        </w:tc>
      </w:tr>
      <w:tr w:rsidR="007C65DE" w:rsidRPr="007A3F8C" w14:paraId="1D991D61" w14:textId="77777777" w:rsidTr="00116494">
        <w:trPr>
          <w:trHeight w:hRule="exact" w:val="397"/>
        </w:trPr>
        <w:tc>
          <w:tcPr>
            <w:tcW w:w="1863" w:type="pct"/>
            <w:shd w:val="clear" w:color="auto" w:fill="auto"/>
            <w:vAlign w:val="bottom"/>
          </w:tcPr>
          <w:p w14:paraId="44DC5807" w14:textId="77777777" w:rsidR="007C65DE" w:rsidRPr="000776A9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776A9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442" w:type="pct"/>
          </w:tcPr>
          <w:p w14:paraId="5429EF17" w14:textId="77777777" w:rsidR="007C65DE" w:rsidRPr="00BA769A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67C62A6E" w14:textId="77777777" w:rsidR="007C65DE" w:rsidRPr="00BB698B" w:rsidRDefault="007C65DE" w:rsidP="004F3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856BF70" w14:textId="77777777" w:rsidR="007C65DE" w:rsidRPr="00BB698B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2FB00BA" w14:textId="77777777" w:rsidR="007C65DE" w:rsidRPr="00BB698B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257E5FE" w14:textId="77777777" w:rsidR="007C65DE" w:rsidRPr="00BB698B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211F1605" w14:textId="77777777" w:rsidR="007C65DE" w:rsidRPr="00BB698B" w:rsidRDefault="007C65DE" w:rsidP="004F3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09C8200" w14:textId="77777777" w:rsidR="007C65DE" w:rsidRPr="00BB698B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F341F14" w14:textId="77777777" w:rsidR="007C65DE" w:rsidRPr="00BB698B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C65DE" w:rsidRPr="007A3F8C" w14:paraId="6BEF6C5F" w14:textId="77777777" w:rsidTr="00116494">
        <w:trPr>
          <w:trHeight w:hRule="exact" w:val="397"/>
        </w:trPr>
        <w:tc>
          <w:tcPr>
            <w:tcW w:w="1863" w:type="pct"/>
            <w:shd w:val="clear" w:color="auto" w:fill="auto"/>
            <w:vAlign w:val="bottom"/>
          </w:tcPr>
          <w:p w14:paraId="1608E749" w14:textId="77777777" w:rsidR="007C65DE" w:rsidRPr="000776A9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ส่วนที่</w:t>
            </w:r>
            <w:r w:rsidRPr="000776A9">
              <w:rPr>
                <w:rFonts w:ascii="Angsana New" w:hAnsi="Angsana New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442" w:type="pct"/>
          </w:tcPr>
          <w:p w14:paraId="6E9D9536" w14:textId="77777777" w:rsidR="007C65DE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2E723393" w14:textId="0F7A31E9" w:rsidR="007C65DE" w:rsidRPr="00BB698B" w:rsidRDefault="004F324C" w:rsidP="004F3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 w:rsidRPr="00BB69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E316B16" w14:textId="77777777" w:rsidR="007C65DE" w:rsidRPr="00BB698B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8E61F47" w14:textId="77777777" w:rsidR="007C65DE" w:rsidRPr="00BB698B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2"/>
              <w:rPr>
                <w:rFonts w:ascii="Angsana New" w:hAnsi="Angsana New"/>
                <w:sz w:val="30"/>
                <w:szCs w:val="30"/>
              </w:rPr>
            </w:pPr>
            <w:r w:rsidRPr="00BB698B"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  <w:tc>
          <w:tcPr>
            <w:tcW w:w="147" w:type="pct"/>
          </w:tcPr>
          <w:p w14:paraId="2F4AE366" w14:textId="77777777" w:rsidR="007C65DE" w:rsidRPr="00BB698B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67029C97" w14:textId="2A9713B2" w:rsidR="007C65DE" w:rsidRPr="00BB698B" w:rsidRDefault="004F324C" w:rsidP="004F3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BB69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A3E3335" w14:textId="77777777" w:rsidR="007C65DE" w:rsidRPr="00BB698B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F3F56BC" w14:textId="77777777" w:rsidR="007C65DE" w:rsidRPr="00BB698B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BB698B"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</w:tr>
      <w:tr w:rsidR="007C65DE" w:rsidRPr="007A3F8C" w14:paraId="0C50F029" w14:textId="77777777" w:rsidTr="00116494">
        <w:trPr>
          <w:trHeight w:hRule="exact" w:val="397"/>
        </w:trPr>
        <w:tc>
          <w:tcPr>
            <w:tcW w:w="1863" w:type="pct"/>
            <w:shd w:val="clear" w:color="auto" w:fill="auto"/>
            <w:vAlign w:val="bottom"/>
          </w:tcPr>
          <w:p w14:paraId="5B1D5EF0" w14:textId="77777777" w:rsidR="007C65DE" w:rsidRPr="000776A9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776A9">
              <w:rPr>
                <w:rFonts w:ascii="Angsana New" w:hAnsi="Angsana New"/>
                <w:sz w:val="30"/>
                <w:szCs w:val="30"/>
                <w:cs/>
              </w:rPr>
              <w:t xml:space="preserve">   ส่วนที่ไม่มีหลักประกัน</w:t>
            </w:r>
          </w:p>
        </w:tc>
        <w:tc>
          <w:tcPr>
            <w:tcW w:w="442" w:type="pct"/>
          </w:tcPr>
          <w:p w14:paraId="10D002B8" w14:textId="77777777" w:rsidR="007C65DE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</w:tcPr>
          <w:p w14:paraId="1705050B" w14:textId="530FA1BF" w:rsidR="007C65DE" w:rsidRPr="00BB698B" w:rsidRDefault="00DC23E1" w:rsidP="004F3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528,3</w:t>
            </w:r>
            <w:r w:rsidR="004F324C" w:rsidRPr="00BB698B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47" w:type="pct"/>
          </w:tcPr>
          <w:p w14:paraId="369F3350" w14:textId="77777777" w:rsidR="007C65DE" w:rsidRPr="00BB698B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1480665F" w14:textId="77777777" w:rsidR="007C65DE" w:rsidRPr="00BB698B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 w:rsidRPr="00BB698B">
              <w:rPr>
                <w:rFonts w:ascii="Angsana New" w:hAnsi="Angsana New"/>
                <w:sz w:val="30"/>
                <w:szCs w:val="30"/>
              </w:rPr>
              <w:t>568,96</w:t>
            </w:r>
            <w:r w:rsidRPr="00BB698B">
              <w:rPr>
                <w:rFonts w:ascii="Angsana New" w:hAnsi="Angsana New"/>
                <w:sz w:val="30"/>
                <w:szCs w:val="30"/>
                <w:cs/>
              </w:rPr>
              <w:t>2</w:t>
            </w:r>
          </w:p>
        </w:tc>
        <w:tc>
          <w:tcPr>
            <w:tcW w:w="147" w:type="pct"/>
          </w:tcPr>
          <w:p w14:paraId="1CE409FA" w14:textId="77777777" w:rsidR="007C65DE" w:rsidRPr="00BB698B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</w:tcPr>
          <w:p w14:paraId="735F8FE3" w14:textId="3B28162A" w:rsidR="007C65DE" w:rsidRPr="00BB698B" w:rsidRDefault="004F324C" w:rsidP="004F3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BB698B">
              <w:rPr>
                <w:rFonts w:ascii="Angsana New" w:hAnsi="Angsana New"/>
                <w:sz w:val="30"/>
                <w:szCs w:val="30"/>
              </w:rPr>
              <w:t>528,363</w:t>
            </w:r>
          </w:p>
        </w:tc>
        <w:tc>
          <w:tcPr>
            <w:tcW w:w="147" w:type="pct"/>
          </w:tcPr>
          <w:p w14:paraId="341FF007" w14:textId="77777777" w:rsidR="007C65DE" w:rsidRPr="00BB698B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4847FA0F" w14:textId="77777777" w:rsidR="007C65DE" w:rsidRPr="00BB698B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BB698B">
              <w:rPr>
                <w:rFonts w:ascii="Angsana New" w:hAnsi="Angsana New"/>
                <w:sz w:val="30"/>
                <w:szCs w:val="30"/>
              </w:rPr>
              <w:t>518,606</w:t>
            </w:r>
          </w:p>
        </w:tc>
      </w:tr>
      <w:tr w:rsidR="007C65DE" w:rsidRPr="007A3F8C" w14:paraId="4724A396" w14:textId="77777777" w:rsidTr="00116494">
        <w:trPr>
          <w:trHeight w:hRule="exact" w:val="397"/>
        </w:trPr>
        <w:tc>
          <w:tcPr>
            <w:tcW w:w="1863" w:type="pct"/>
            <w:vAlign w:val="bottom"/>
          </w:tcPr>
          <w:p w14:paraId="181A1F27" w14:textId="77777777" w:rsidR="007C65DE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2" w:type="pct"/>
          </w:tcPr>
          <w:p w14:paraId="3D29CEDE" w14:textId="77777777" w:rsidR="007C65DE" w:rsidRPr="00BA769A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</w:tcPr>
          <w:p w14:paraId="07F2013B" w14:textId="0674FA0D" w:rsidR="007C65DE" w:rsidRPr="00BB698B" w:rsidRDefault="004F324C" w:rsidP="004F3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 w:rsidRPr="00BB698B">
              <w:rPr>
                <w:rFonts w:ascii="Angsana New" w:hAnsi="Angsana New"/>
                <w:sz w:val="30"/>
                <w:szCs w:val="30"/>
              </w:rPr>
              <w:t>528,363</w:t>
            </w:r>
          </w:p>
        </w:tc>
        <w:tc>
          <w:tcPr>
            <w:tcW w:w="147" w:type="pct"/>
          </w:tcPr>
          <w:p w14:paraId="6A25DB18" w14:textId="77777777" w:rsidR="007C65DE" w:rsidRPr="00BB698B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31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49531D6E" w14:textId="77777777" w:rsidR="007C65DE" w:rsidRPr="00BB698B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31"/>
              <w:rPr>
                <w:rFonts w:ascii="Angsana New" w:hAnsi="Angsana New"/>
                <w:bCs/>
                <w:sz w:val="30"/>
                <w:szCs w:val="30"/>
              </w:rPr>
            </w:pPr>
            <w:r w:rsidRPr="00BB698B">
              <w:rPr>
                <w:rFonts w:ascii="Angsana New" w:hAnsi="Angsana New"/>
                <w:sz w:val="30"/>
                <w:szCs w:val="30"/>
              </w:rPr>
              <w:t>768,962</w:t>
            </w:r>
          </w:p>
        </w:tc>
        <w:tc>
          <w:tcPr>
            <w:tcW w:w="147" w:type="pct"/>
          </w:tcPr>
          <w:p w14:paraId="149CEC84" w14:textId="77777777" w:rsidR="007C65DE" w:rsidRPr="00BB698B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31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</w:tcPr>
          <w:p w14:paraId="632A387A" w14:textId="68F69107" w:rsidR="007C65DE" w:rsidRPr="00BB698B" w:rsidRDefault="004F324C" w:rsidP="00752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BB698B">
              <w:rPr>
                <w:rFonts w:ascii="Angsana New" w:hAnsi="Angsana New"/>
                <w:sz w:val="30"/>
                <w:szCs w:val="30"/>
              </w:rPr>
              <w:t>528,363</w:t>
            </w:r>
          </w:p>
        </w:tc>
        <w:tc>
          <w:tcPr>
            <w:tcW w:w="147" w:type="pct"/>
          </w:tcPr>
          <w:p w14:paraId="65C586D2" w14:textId="77777777" w:rsidR="007C65DE" w:rsidRPr="00BB698B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31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65D212B5" w14:textId="77777777" w:rsidR="007C65DE" w:rsidRPr="00BB698B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bCs/>
                <w:sz w:val="30"/>
                <w:szCs w:val="30"/>
              </w:rPr>
            </w:pPr>
            <w:r w:rsidRPr="00BB698B">
              <w:rPr>
                <w:rFonts w:ascii="Angsana New" w:hAnsi="Angsana New"/>
                <w:sz w:val="30"/>
                <w:szCs w:val="30"/>
              </w:rPr>
              <w:t>718,606</w:t>
            </w:r>
          </w:p>
        </w:tc>
      </w:tr>
      <w:tr w:rsidR="007C65DE" w:rsidRPr="007A3F8C" w14:paraId="670CD92B" w14:textId="77777777" w:rsidTr="00116494">
        <w:trPr>
          <w:trHeight w:hRule="exact" w:val="397"/>
        </w:trPr>
        <w:tc>
          <w:tcPr>
            <w:tcW w:w="1863" w:type="pct"/>
            <w:vAlign w:val="bottom"/>
          </w:tcPr>
          <w:p w14:paraId="63A498AB" w14:textId="6905DAD1" w:rsidR="007C65DE" w:rsidRPr="007A3F8C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เงินเบิกเกินบัญชี</w:t>
            </w:r>
            <w:r w:rsidRPr="007A3F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และเงินกู้ยืม</w:t>
            </w:r>
            <w:r w:rsidR="00116494" w:rsidRPr="007A3F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442" w:type="pct"/>
          </w:tcPr>
          <w:p w14:paraId="3C81B688" w14:textId="77777777" w:rsidR="007C65DE" w:rsidRPr="00BA769A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</w:tcBorders>
          </w:tcPr>
          <w:p w14:paraId="57445426" w14:textId="77777777" w:rsidR="007C65DE" w:rsidRPr="00BB698B" w:rsidRDefault="007C65DE" w:rsidP="004F3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131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735D205A" w14:textId="77777777" w:rsidR="007C65DE" w:rsidRPr="00BB698B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31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56AF01C6" w14:textId="77777777" w:rsidR="007C65DE" w:rsidRPr="00BB698B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31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12E3E41F" w14:textId="77777777" w:rsidR="007C65DE" w:rsidRPr="00BB698B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31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</w:tcBorders>
          </w:tcPr>
          <w:p w14:paraId="4BB32EE9" w14:textId="77777777" w:rsidR="007C65DE" w:rsidRPr="00BB698B" w:rsidRDefault="007C65DE" w:rsidP="004F3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-81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341B7C95" w14:textId="77777777" w:rsidR="007C65DE" w:rsidRPr="00BB698B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31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1D87351A" w14:textId="77777777" w:rsidR="007C65DE" w:rsidRPr="00BB698B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7C65DE" w:rsidRPr="007A3F8C" w14:paraId="4662208C" w14:textId="77777777" w:rsidTr="00116494">
        <w:trPr>
          <w:trHeight w:hRule="exact" w:val="397"/>
        </w:trPr>
        <w:tc>
          <w:tcPr>
            <w:tcW w:w="1863" w:type="pct"/>
            <w:vAlign w:val="bottom"/>
          </w:tcPr>
          <w:p w14:paraId="72F445B2" w14:textId="449025C5" w:rsidR="007C65DE" w:rsidRPr="007A3F8C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3F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 จากสถาบันการเงิน</w:t>
            </w:r>
          </w:p>
        </w:tc>
        <w:tc>
          <w:tcPr>
            <w:tcW w:w="442" w:type="pct"/>
          </w:tcPr>
          <w:p w14:paraId="2022C044" w14:textId="77777777" w:rsidR="007C65DE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</w:tcPr>
          <w:p w14:paraId="7036BB41" w14:textId="1AB49674" w:rsidR="007C65DE" w:rsidRPr="000352CE" w:rsidRDefault="006C1DC1" w:rsidP="004F3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352CE">
              <w:rPr>
                <w:rFonts w:ascii="Angsana New" w:hAnsi="Angsana New"/>
                <w:b/>
                <w:sz w:val="30"/>
                <w:szCs w:val="30"/>
              </w:rPr>
              <w:t>620</w:t>
            </w:r>
            <w:r w:rsidR="0077105A" w:rsidRPr="000352CE">
              <w:rPr>
                <w:rFonts w:ascii="Angsana New" w:hAnsi="Angsana New"/>
                <w:b/>
                <w:sz w:val="30"/>
                <w:szCs w:val="30"/>
              </w:rPr>
              <w:t>,</w:t>
            </w:r>
            <w:r w:rsidRPr="000352CE">
              <w:rPr>
                <w:rFonts w:ascii="Angsana New" w:hAnsi="Angsana New"/>
                <w:b/>
                <w:sz w:val="30"/>
                <w:szCs w:val="30"/>
              </w:rPr>
              <w:t>047</w:t>
            </w:r>
          </w:p>
        </w:tc>
        <w:tc>
          <w:tcPr>
            <w:tcW w:w="147" w:type="pct"/>
          </w:tcPr>
          <w:p w14:paraId="7EBAA28C" w14:textId="77777777" w:rsidR="007C65DE" w:rsidRPr="000352CE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58FAD177" w14:textId="77777777" w:rsidR="007C65DE" w:rsidRPr="00202D01" w:rsidRDefault="007C65DE" w:rsidP="00202D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sz w:val="30"/>
                <w:szCs w:val="30"/>
              </w:rPr>
            </w:pPr>
            <w:r w:rsidRPr="00202D01">
              <w:rPr>
                <w:rFonts w:ascii="Angsana New" w:hAnsi="Angsana New"/>
                <w:b/>
                <w:sz w:val="30"/>
                <w:szCs w:val="30"/>
              </w:rPr>
              <w:t>864,67</w:t>
            </w:r>
            <w:r w:rsidRPr="00202D01">
              <w:rPr>
                <w:rFonts w:ascii="Angsana New" w:hAnsi="Angsana New"/>
                <w:bCs/>
                <w:sz w:val="30"/>
                <w:szCs w:val="30"/>
                <w:cs/>
              </w:rPr>
              <w:t>4</w:t>
            </w:r>
          </w:p>
        </w:tc>
        <w:tc>
          <w:tcPr>
            <w:tcW w:w="147" w:type="pct"/>
          </w:tcPr>
          <w:p w14:paraId="29429EC5" w14:textId="77777777" w:rsidR="007C65DE" w:rsidRPr="000352CE" w:rsidRDefault="007C65DE" w:rsidP="00202D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</w:tcPr>
          <w:p w14:paraId="7BD1AB8D" w14:textId="16AE0F0F" w:rsidR="007C65DE" w:rsidRPr="000352CE" w:rsidRDefault="006C1DC1" w:rsidP="004F3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right="-81"/>
              <w:rPr>
                <w:rFonts w:ascii="Angsana New" w:hAnsi="Angsana New"/>
                <w:b/>
                <w:sz w:val="30"/>
                <w:szCs w:val="30"/>
              </w:rPr>
            </w:pPr>
            <w:r w:rsidRPr="000352CE">
              <w:rPr>
                <w:rFonts w:ascii="Angsana New" w:hAnsi="Angsana New"/>
                <w:b/>
                <w:sz w:val="30"/>
                <w:szCs w:val="30"/>
              </w:rPr>
              <w:t>620</w:t>
            </w:r>
            <w:r w:rsidR="0077105A" w:rsidRPr="000352CE">
              <w:rPr>
                <w:rFonts w:ascii="Angsana New" w:hAnsi="Angsana New"/>
                <w:b/>
                <w:sz w:val="30"/>
                <w:szCs w:val="30"/>
              </w:rPr>
              <w:t>,</w:t>
            </w:r>
            <w:r w:rsidRPr="000352CE">
              <w:rPr>
                <w:rFonts w:ascii="Angsana New" w:hAnsi="Angsana New"/>
                <w:b/>
                <w:sz w:val="30"/>
                <w:szCs w:val="30"/>
              </w:rPr>
              <w:t>047</w:t>
            </w:r>
          </w:p>
        </w:tc>
        <w:tc>
          <w:tcPr>
            <w:tcW w:w="147" w:type="pct"/>
          </w:tcPr>
          <w:p w14:paraId="35AF4512" w14:textId="77777777" w:rsidR="007C65DE" w:rsidRPr="000352CE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1FF99F54" w14:textId="77777777" w:rsidR="007C65DE" w:rsidRPr="000352CE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81"/>
              <w:rPr>
                <w:rFonts w:ascii="Angsana New" w:hAnsi="Angsana New"/>
                <w:b/>
                <w:sz w:val="30"/>
                <w:szCs w:val="30"/>
              </w:rPr>
            </w:pPr>
            <w:r w:rsidRPr="000352CE">
              <w:rPr>
                <w:rFonts w:ascii="Angsana New" w:hAnsi="Angsana New"/>
                <w:b/>
                <w:sz w:val="30"/>
                <w:szCs w:val="30"/>
              </w:rPr>
              <w:t>801,185</w:t>
            </w:r>
          </w:p>
        </w:tc>
      </w:tr>
      <w:tr w:rsidR="007C65DE" w:rsidRPr="005B661E" w14:paraId="0D59779F" w14:textId="77777777" w:rsidTr="00116494">
        <w:trPr>
          <w:trHeight w:val="109"/>
        </w:trPr>
        <w:tc>
          <w:tcPr>
            <w:tcW w:w="1863" w:type="pct"/>
            <w:vAlign w:val="bottom"/>
          </w:tcPr>
          <w:p w14:paraId="3D877C31" w14:textId="77777777" w:rsidR="007C65DE" w:rsidRPr="005B661E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42" w:type="pct"/>
          </w:tcPr>
          <w:p w14:paraId="11B43BC5" w14:textId="77777777" w:rsidR="007C65DE" w:rsidRPr="005B661E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39" w:type="pct"/>
          </w:tcPr>
          <w:p w14:paraId="4A65B17C" w14:textId="77777777" w:rsidR="007C65DE" w:rsidRPr="00BB698B" w:rsidRDefault="007C65DE" w:rsidP="004F3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131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3A56AF60" w14:textId="77777777" w:rsidR="007C65DE" w:rsidRPr="00BB698B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31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2A92BABC" w14:textId="77777777" w:rsidR="007C65DE" w:rsidRPr="00BB698B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31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5A12955D" w14:textId="77777777" w:rsidR="007C65DE" w:rsidRPr="00BB698B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31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15F8ED2D" w14:textId="77777777" w:rsidR="007C65DE" w:rsidRPr="00BB698B" w:rsidRDefault="007C65DE" w:rsidP="004F3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-81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09AF8967" w14:textId="77777777" w:rsidR="007C65DE" w:rsidRPr="00BB698B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31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2E36F4C8" w14:textId="77777777" w:rsidR="007C65DE" w:rsidRPr="00BB698B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7C65DE" w:rsidRPr="007A3F8C" w14:paraId="3239A905" w14:textId="77777777" w:rsidTr="00116494">
        <w:trPr>
          <w:trHeight w:hRule="exact" w:val="397"/>
        </w:trPr>
        <w:tc>
          <w:tcPr>
            <w:tcW w:w="1863" w:type="pct"/>
            <w:vAlign w:val="bottom"/>
          </w:tcPr>
          <w:p w14:paraId="3C4ED5DF" w14:textId="77777777" w:rsidR="007C65DE" w:rsidRPr="00116494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64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442" w:type="pct"/>
          </w:tcPr>
          <w:p w14:paraId="376F8DF3" w14:textId="77777777" w:rsidR="007C65DE" w:rsidRPr="00116494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4DA5771F" w14:textId="77777777" w:rsidR="007C65DE" w:rsidRPr="00116494" w:rsidRDefault="007C65DE" w:rsidP="004F3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5FD7C3EA" w14:textId="77777777" w:rsidR="007C65DE" w:rsidRPr="00116494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7383D82C" w14:textId="77777777" w:rsidR="007C65DE" w:rsidRPr="00116494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24090CF7" w14:textId="77777777" w:rsidR="007C65DE" w:rsidRPr="00116494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0A4338AD" w14:textId="77777777" w:rsidR="007C65DE" w:rsidRPr="00116494" w:rsidRDefault="007C65DE" w:rsidP="004F3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4FE1E943" w14:textId="77777777" w:rsidR="007C65DE" w:rsidRPr="00116494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28BE93D2" w14:textId="77777777" w:rsidR="007C65DE" w:rsidRPr="00116494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C65DE" w:rsidRPr="007A3F8C" w14:paraId="5782CC0D" w14:textId="77777777" w:rsidTr="00116494">
        <w:trPr>
          <w:trHeight w:hRule="exact" w:val="397"/>
        </w:trPr>
        <w:tc>
          <w:tcPr>
            <w:tcW w:w="1863" w:type="pct"/>
            <w:vAlign w:val="bottom"/>
          </w:tcPr>
          <w:p w14:paraId="6915F477" w14:textId="77777777" w:rsidR="007C65DE" w:rsidRPr="00116494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164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ส่วนที่ถึงกำหนดชำระภายในหนึ่งปี</w:t>
            </w:r>
          </w:p>
        </w:tc>
        <w:tc>
          <w:tcPr>
            <w:tcW w:w="442" w:type="pct"/>
          </w:tcPr>
          <w:p w14:paraId="0A50564C" w14:textId="77777777" w:rsidR="007C65DE" w:rsidRPr="00116494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470B45A6" w14:textId="77777777" w:rsidR="007C65DE" w:rsidRPr="00116494" w:rsidRDefault="007C65DE" w:rsidP="004F3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167BD94F" w14:textId="77777777" w:rsidR="007C65DE" w:rsidRPr="00116494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284C63AC" w14:textId="77777777" w:rsidR="007C65DE" w:rsidRPr="00116494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15988B43" w14:textId="77777777" w:rsidR="007C65DE" w:rsidRPr="00116494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182351A6" w14:textId="77777777" w:rsidR="007C65DE" w:rsidRPr="00116494" w:rsidRDefault="007C65DE" w:rsidP="004F3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1E000BA6" w14:textId="77777777" w:rsidR="007C65DE" w:rsidRPr="00116494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02CB9794" w14:textId="77777777" w:rsidR="007C65DE" w:rsidRPr="00116494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C65DE" w:rsidRPr="007A3F8C" w14:paraId="3FE18D7A" w14:textId="77777777" w:rsidTr="00116494">
        <w:trPr>
          <w:trHeight w:hRule="exact" w:val="397"/>
        </w:trPr>
        <w:tc>
          <w:tcPr>
            <w:tcW w:w="1863" w:type="pct"/>
            <w:vAlign w:val="bottom"/>
          </w:tcPr>
          <w:p w14:paraId="4FDAECE9" w14:textId="77777777" w:rsidR="007C65DE" w:rsidRPr="00116494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164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11649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16494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1164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442" w:type="pct"/>
          </w:tcPr>
          <w:p w14:paraId="1CBF7D7D" w14:textId="77777777" w:rsidR="007C65DE" w:rsidRPr="00116494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</w:tcPr>
          <w:p w14:paraId="793DEBE3" w14:textId="77777777" w:rsidR="007C65DE" w:rsidRPr="00116494" w:rsidRDefault="0077105A" w:rsidP="004F3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6494">
              <w:rPr>
                <w:rFonts w:ascii="Angsana New" w:hAnsi="Angsana New"/>
                <w:b/>
                <w:bCs/>
                <w:sz w:val="30"/>
                <w:szCs w:val="30"/>
              </w:rPr>
              <w:t>187,167</w:t>
            </w:r>
          </w:p>
        </w:tc>
        <w:tc>
          <w:tcPr>
            <w:tcW w:w="147" w:type="pct"/>
          </w:tcPr>
          <w:p w14:paraId="578F6E9B" w14:textId="77777777" w:rsidR="007C65DE" w:rsidRPr="00116494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349315FD" w14:textId="77777777" w:rsidR="007C65DE" w:rsidRPr="00116494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6494">
              <w:rPr>
                <w:rFonts w:ascii="Angsana New" w:hAnsi="Angsana New"/>
                <w:b/>
                <w:bCs/>
                <w:sz w:val="30"/>
                <w:szCs w:val="30"/>
              </w:rPr>
              <w:t>156,000</w:t>
            </w:r>
          </w:p>
        </w:tc>
        <w:tc>
          <w:tcPr>
            <w:tcW w:w="147" w:type="pct"/>
          </w:tcPr>
          <w:p w14:paraId="09BF510C" w14:textId="77777777" w:rsidR="007C65DE" w:rsidRPr="00116494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</w:tcPr>
          <w:p w14:paraId="0B94ED70" w14:textId="77777777" w:rsidR="007C65DE" w:rsidRPr="00116494" w:rsidRDefault="004F5B61" w:rsidP="004F3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6494">
              <w:rPr>
                <w:rFonts w:ascii="Angsana New" w:hAnsi="Angsana New"/>
                <w:b/>
                <w:bCs/>
                <w:sz w:val="30"/>
                <w:szCs w:val="30"/>
              </w:rPr>
              <w:t>187,167</w:t>
            </w:r>
          </w:p>
        </w:tc>
        <w:tc>
          <w:tcPr>
            <w:tcW w:w="147" w:type="pct"/>
          </w:tcPr>
          <w:p w14:paraId="6B659E61" w14:textId="77777777" w:rsidR="007C65DE" w:rsidRPr="00116494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3479CE06" w14:textId="77777777" w:rsidR="007C65DE" w:rsidRPr="00116494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6494">
              <w:rPr>
                <w:rFonts w:ascii="Angsana New" w:hAnsi="Angsana New"/>
                <w:b/>
                <w:bCs/>
                <w:sz w:val="30"/>
                <w:szCs w:val="30"/>
              </w:rPr>
              <w:t>156,000</w:t>
            </w:r>
          </w:p>
        </w:tc>
      </w:tr>
      <w:tr w:rsidR="007C65DE" w:rsidRPr="005B661E" w14:paraId="2275599A" w14:textId="77777777" w:rsidTr="00116494">
        <w:trPr>
          <w:trHeight w:val="172"/>
        </w:trPr>
        <w:tc>
          <w:tcPr>
            <w:tcW w:w="1863" w:type="pct"/>
            <w:vAlign w:val="bottom"/>
          </w:tcPr>
          <w:p w14:paraId="4C6B21AC" w14:textId="77777777" w:rsidR="007C65DE" w:rsidRPr="005B661E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42" w:type="pct"/>
          </w:tcPr>
          <w:p w14:paraId="44F7A0C5" w14:textId="77777777" w:rsidR="007C65DE" w:rsidRPr="005B661E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jc w:val="center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539" w:type="pct"/>
            <w:vAlign w:val="bottom"/>
          </w:tcPr>
          <w:p w14:paraId="6ADF84DF" w14:textId="77777777" w:rsidR="007C65DE" w:rsidRPr="00BB698B" w:rsidRDefault="007C65DE" w:rsidP="004F3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10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7" w:type="pct"/>
            <w:vAlign w:val="bottom"/>
          </w:tcPr>
          <w:p w14:paraId="1BF96104" w14:textId="77777777" w:rsidR="007C65DE" w:rsidRPr="00BB698B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490B8FA0" w14:textId="77777777" w:rsidR="007C65DE" w:rsidRPr="00BB698B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0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7" w:type="pct"/>
            <w:vAlign w:val="bottom"/>
          </w:tcPr>
          <w:p w14:paraId="5B91B74D" w14:textId="77777777" w:rsidR="007C65DE" w:rsidRPr="00BB698B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vAlign w:val="bottom"/>
          </w:tcPr>
          <w:p w14:paraId="0031FE70" w14:textId="77777777" w:rsidR="007C65DE" w:rsidRPr="00BB698B" w:rsidRDefault="007C65DE" w:rsidP="004F3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7" w:type="pct"/>
            <w:vAlign w:val="bottom"/>
          </w:tcPr>
          <w:p w14:paraId="18FAACA9" w14:textId="77777777" w:rsidR="007C65DE" w:rsidRPr="00BB698B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63BE9C0C" w14:textId="77777777" w:rsidR="007C65DE" w:rsidRPr="00BB698B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7C65DE" w:rsidRPr="004F30A9" w14:paraId="68CDBF84" w14:textId="77777777" w:rsidTr="00116494">
        <w:trPr>
          <w:trHeight w:hRule="exact" w:val="397"/>
        </w:trPr>
        <w:tc>
          <w:tcPr>
            <w:tcW w:w="1863" w:type="pct"/>
            <w:vAlign w:val="bottom"/>
          </w:tcPr>
          <w:p w14:paraId="0AFB1B73" w14:textId="77777777" w:rsidR="007C65DE" w:rsidRPr="007A3F8C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776A9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</w:t>
            </w:r>
          </w:p>
        </w:tc>
        <w:tc>
          <w:tcPr>
            <w:tcW w:w="442" w:type="pct"/>
          </w:tcPr>
          <w:p w14:paraId="5E58CE96" w14:textId="77777777" w:rsidR="007C65DE" w:rsidRPr="004F30A9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39" w:type="pct"/>
          </w:tcPr>
          <w:p w14:paraId="0FFA3918" w14:textId="77777777" w:rsidR="007C65DE" w:rsidRPr="00BB698B" w:rsidRDefault="007C65DE" w:rsidP="004F3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10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7" w:type="pct"/>
          </w:tcPr>
          <w:p w14:paraId="0D6D1714" w14:textId="77777777" w:rsidR="007C65DE" w:rsidRPr="00BB698B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2D1B0713" w14:textId="77777777" w:rsidR="007C65DE" w:rsidRPr="00BB698B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0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7" w:type="pct"/>
          </w:tcPr>
          <w:p w14:paraId="00EB2F36" w14:textId="77777777" w:rsidR="007C65DE" w:rsidRPr="00BB698B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597ECCC9" w14:textId="77777777" w:rsidR="007C65DE" w:rsidRPr="00BB698B" w:rsidRDefault="007C65DE" w:rsidP="004F3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7" w:type="pct"/>
          </w:tcPr>
          <w:p w14:paraId="70830E43" w14:textId="77777777" w:rsidR="007C65DE" w:rsidRPr="00BB698B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EC72470" w14:textId="77777777" w:rsidR="007C65DE" w:rsidRPr="00BB698B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7C65DE" w:rsidRPr="00FD14BF" w14:paraId="54FD0EB2" w14:textId="77777777" w:rsidTr="00116494">
        <w:trPr>
          <w:trHeight w:hRule="exact" w:val="397"/>
        </w:trPr>
        <w:tc>
          <w:tcPr>
            <w:tcW w:w="1863" w:type="pct"/>
            <w:vAlign w:val="bottom"/>
          </w:tcPr>
          <w:p w14:paraId="38391B45" w14:textId="77777777" w:rsidR="007C65DE" w:rsidRPr="007A3F8C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A3F8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ที่เกี่ยวข้องกัน</w:t>
            </w:r>
          </w:p>
        </w:tc>
        <w:tc>
          <w:tcPr>
            <w:tcW w:w="442" w:type="pct"/>
          </w:tcPr>
          <w:p w14:paraId="01D80AA0" w14:textId="77777777" w:rsidR="007C65DE" w:rsidRPr="005C1FC0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after="0" w:line="240" w:lineRule="auto"/>
              <w:ind w:right="-102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9" w:type="pct"/>
          </w:tcPr>
          <w:p w14:paraId="581C4675" w14:textId="77777777" w:rsidR="007C65DE" w:rsidRPr="00BB698B" w:rsidRDefault="007C65DE" w:rsidP="004F3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FC7E866" w14:textId="77777777" w:rsidR="007C65DE" w:rsidRPr="00BB698B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04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432B5F21" w14:textId="77777777" w:rsidR="007C65DE" w:rsidRPr="00BB698B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1ED592A" w14:textId="77777777" w:rsidR="007C65DE" w:rsidRPr="00BB698B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39829AD7" w14:textId="77777777" w:rsidR="007C65DE" w:rsidRPr="00BB698B" w:rsidRDefault="007C65DE" w:rsidP="004F3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27B0A3D" w14:textId="77777777" w:rsidR="007C65DE" w:rsidRPr="00BB698B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04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2544A1B9" w14:textId="77777777" w:rsidR="007C65DE" w:rsidRPr="00BB698B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C65DE" w:rsidRPr="00FD14BF" w14:paraId="482E01A6" w14:textId="77777777" w:rsidTr="00116494">
        <w:trPr>
          <w:trHeight w:hRule="exact" w:val="397"/>
        </w:trPr>
        <w:tc>
          <w:tcPr>
            <w:tcW w:w="1863" w:type="pct"/>
            <w:vAlign w:val="bottom"/>
          </w:tcPr>
          <w:p w14:paraId="0B29B05D" w14:textId="77777777" w:rsidR="007C65DE" w:rsidRPr="007A3F8C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A3F8C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442" w:type="pct"/>
          </w:tcPr>
          <w:p w14:paraId="595F9043" w14:textId="7BECDF89" w:rsidR="007C65DE" w:rsidRPr="005C1FC0" w:rsidRDefault="000313AF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after="0" w:line="240" w:lineRule="auto"/>
              <w:ind w:right="-102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539" w:type="pct"/>
          </w:tcPr>
          <w:p w14:paraId="422E482F" w14:textId="5A555503" w:rsidR="007C65DE" w:rsidRPr="00BB698B" w:rsidRDefault="004F324C" w:rsidP="004F3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 w:rsidRPr="00BB698B">
              <w:rPr>
                <w:rFonts w:ascii="Angsana New" w:hAnsi="Angsana New"/>
                <w:sz w:val="30"/>
                <w:szCs w:val="30"/>
              </w:rPr>
              <w:t>69,294</w:t>
            </w:r>
          </w:p>
        </w:tc>
        <w:tc>
          <w:tcPr>
            <w:tcW w:w="147" w:type="pct"/>
          </w:tcPr>
          <w:p w14:paraId="049417DB" w14:textId="77777777" w:rsidR="007C65DE" w:rsidRPr="00BB698B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04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4063EBCC" w14:textId="77777777" w:rsidR="007C65DE" w:rsidRPr="00BB698B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2"/>
              <w:rPr>
                <w:rFonts w:ascii="Angsana New" w:hAnsi="Angsana New"/>
                <w:sz w:val="30"/>
                <w:szCs w:val="30"/>
              </w:rPr>
            </w:pPr>
            <w:r w:rsidRPr="00BB698B">
              <w:rPr>
                <w:rFonts w:ascii="Angsana New" w:hAnsi="Angsana New"/>
                <w:sz w:val="30"/>
                <w:szCs w:val="30"/>
                <w:cs/>
              </w:rPr>
              <w:t>68</w:t>
            </w:r>
            <w:r w:rsidRPr="00BB698B">
              <w:rPr>
                <w:rFonts w:ascii="Angsana New" w:hAnsi="Angsana New"/>
                <w:sz w:val="30"/>
                <w:szCs w:val="30"/>
              </w:rPr>
              <w:t>,695</w:t>
            </w:r>
          </w:p>
        </w:tc>
        <w:tc>
          <w:tcPr>
            <w:tcW w:w="147" w:type="pct"/>
          </w:tcPr>
          <w:p w14:paraId="5459D6A3" w14:textId="77777777" w:rsidR="007C65DE" w:rsidRPr="00BB698B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158C09C7" w14:textId="7BE3E985" w:rsidR="007C65DE" w:rsidRPr="00BB698B" w:rsidRDefault="004F324C" w:rsidP="004F3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 w:rsidRPr="00BB698B">
              <w:rPr>
                <w:rFonts w:ascii="Angsana New" w:hAnsi="Angsana New"/>
                <w:sz w:val="30"/>
                <w:szCs w:val="30"/>
              </w:rPr>
              <w:t>69,294</w:t>
            </w:r>
          </w:p>
        </w:tc>
        <w:tc>
          <w:tcPr>
            <w:tcW w:w="147" w:type="pct"/>
          </w:tcPr>
          <w:p w14:paraId="385FD39C" w14:textId="77777777" w:rsidR="007C65DE" w:rsidRPr="00BB698B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04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4F45E9FA" w14:textId="77777777" w:rsidR="007C65DE" w:rsidRPr="00BB698B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04"/>
              <w:rPr>
                <w:rFonts w:ascii="Angsana New" w:hAnsi="Angsana New"/>
                <w:sz w:val="30"/>
                <w:szCs w:val="30"/>
              </w:rPr>
            </w:pPr>
            <w:r w:rsidRPr="00BB698B">
              <w:rPr>
                <w:rFonts w:ascii="Angsana New" w:hAnsi="Angsana New"/>
                <w:sz w:val="30"/>
                <w:szCs w:val="30"/>
              </w:rPr>
              <w:t>68,695</w:t>
            </w:r>
          </w:p>
        </w:tc>
      </w:tr>
      <w:tr w:rsidR="007C65DE" w:rsidRPr="007A3F8C" w14:paraId="431C1923" w14:textId="77777777" w:rsidTr="00116494">
        <w:trPr>
          <w:trHeight w:hRule="exact" w:val="397"/>
        </w:trPr>
        <w:tc>
          <w:tcPr>
            <w:tcW w:w="1863" w:type="pct"/>
            <w:vAlign w:val="bottom"/>
          </w:tcPr>
          <w:p w14:paraId="28021160" w14:textId="77777777" w:rsidR="007C65DE" w:rsidRPr="007A3F8C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776A9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กบุคคลและบริษัท</w:t>
            </w:r>
          </w:p>
        </w:tc>
        <w:tc>
          <w:tcPr>
            <w:tcW w:w="442" w:type="pct"/>
          </w:tcPr>
          <w:p w14:paraId="72616212" w14:textId="77777777" w:rsidR="007C65DE" w:rsidRPr="004F30A9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39" w:type="pct"/>
          </w:tcPr>
          <w:p w14:paraId="1CFC3059" w14:textId="77777777" w:rsidR="007C65DE" w:rsidRPr="00BB698B" w:rsidRDefault="007C65DE" w:rsidP="004F3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10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7" w:type="pct"/>
          </w:tcPr>
          <w:p w14:paraId="11D777B7" w14:textId="77777777" w:rsidR="007C65DE" w:rsidRPr="00BB698B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12184F7F" w14:textId="77777777" w:rsidR="007C65DE" w:rsidRPr="00BB698B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0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7" w:type="pct"/>
          </w:tcPr>
          <w:p w14:paraId="49AE6E76" w14:textId="77777777" w:rsidR="007C65DE" w:rsidRPr="00BB698B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43D08EF7" w14:textId="77777777" w:rsidR="007C65DE" w:rsidRPr="00BB698B" w:rsidRDefault="007C65DE" w:rsidP="004F3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7" w:type="pct"/>
          </w:tcPr>
          <w:p w14:paraId="33097B5D" w14:textId="77777777" w:rsidR="007C65DE" w:rsidRPr="00BB698B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0DCE6C44" w14:textId="77777777" w:rsidR="007C65DE" w:rsidRPr="00BB698B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7C65DE" w:rsidRPr="007A3F8C" w14:paraId="2E305900" w14:textId="77777777" w:rsidTr="00116494">
        <w:trPr>
          <w:trHeight w:hRule="exact" w:val="397"/>
        </w:trPr>
        <w:tc>
          <w:tcPr>
            <w:tcW w:w="1863" w:type="pct"/>
            <w:vAlign w:val="bottom"/>
          </w:tcPr>
          <w:p w14:paraId="27FD228B" w14:textId="77777777" w:rsidR="007C65DE" w:rsidRPr="007A3F8C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หลักทรัพย์จัดการกองทุน</w:t>
            </w:r>
          </w:p>
        </w:tc>
        <w:tc>
          <w:tcPr>
            <w:tcW w:w="442" w:type="pct"/>
          </w:tcPr>
          <w:p w14:paraId="3522E545" w14:textId="77777777" w:rsidR="007C65DE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16C25971" w14:textId="16AB4D54" w:rsidR="007C65DE" w:rsidRPr="00BB698B" w:rsidRDefault="007C65DE" w:rsidP="004F3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8EE0191" w14:textId="77777777" w:rsidR="007C65DE" w:rsidRPr="00BB698B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1DBEF663" w14:textId="77777777" w:rsidR="007C65DE" w:rsidRPr="00BB698B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1FEFE38" w14:textId="77777777" w:rsidR="007C65DE" w:rsidRPr="00BB698B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6E6B8468" w14:textId="71829C35" w:rsidR="007C65DE" w:rsidRPr="00BB698B" w:rsidRDefault="007C65DE" w:rsidP="004F3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DC3705C" w14:textId="77777777" w:rsidR="007C65DE" w:rsidRPr="00BB698B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DBA4686" w14:textId="77777777" w:rsidR="007C65DE" w:rsidRPr="00BB698B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16494" w:rsidRPr="007A3F8C" w14:paraId="4A784227" w14:textId="77777777" w:rsidTr="000313AF">
        <w:trPr>
          <w:trHeight w:hRule="exact" w:val="397"/>
        </w:trPr>
        <w:tc>
          <w:tcPr>
            <w:tcW w:w="1863" w:type="pct"/>
            <w:vAlign w:val="bottom"/>
          </w:tcPr>
          <w:p w14:paraId="0FD31212" w14:textId="77777777" w:rsidR="00116494" w:rsidRPr="007A3F8C" w:rsidRDefault="00116494" w:rsidP="0011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A3F8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A3F8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A3F8C">
              <w:rPr>
                <w:rFonts w:ascii="Angsana New" w:hAnsi="Angsana New"/>
                <w:sz w:val="30"/>
                <w:szCs w:val="30"/>
              </w:rPr>
              <w:tab/>
            </w:r>
            <w:r w:rsidRPr="007A3F8C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442" w:type="pct"/>
          </w:tcPr>
          <w:p w14:paraId="2F68F171" w14:textId="77777777" w:rsidR="00116494" w:rsidRDefault="00116494" w:rsidP="001164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680338AA" w14:textId="522ABBF7" w:rsidR="00116494" w:rsidRPr="00BB698B" w:rsidRDefault="00116494" w:rsidP="001164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 w:rsidRPr="00BB698B">
              <w:rPr>
                <w:rFonts w:ascii="Angsana New" w:hAnsi="Angsana New"/>
                <w:sz w:val="30"/>
                <w:szCs w:val="30"/>
              </w:rPr>
              <w:t>254,234</w:t>
            </w:r>
          </w:p>
        </w:tc>
        <w:tc>
          <w:tcPr>
            <w:tcW w:w="147" w:type="pct"/>
          </w:tcPr>
          <w:p w14:paraId="5EA1CFEF" w14:textId="77777777" w:rsidR="00116494" w:rsidRPr="00BB698B" w:rsidRDefault="00116494" w:rsidP="001164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0B2FF89" w14:textId="260DA23D" w:rsidR="00116494" w:rsidRPr="00BB698B" w:rsidRDefault="00116494" w:rsidP="001164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395,460</w:t>
            </w:r>
          </w:p>
        </w:tc>
        <w:tc>
          <w:tcPr>
            <w:tcW w:w="147" w:type="pct"/>
          </w:tcPr>
          <w:p w14:paraId="6E01D9F9" w14:textId="77777777" w:rsidR="00116494" w:rsidRPr="00BB698B" w:rsidRDefault="00116494" w:rsidP="001164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58140FEE" w14:textId="1BE9D337" w:rsidR="00116494" w:rsidRPr="00BB698B" w:rsidRDefault="00116494" w:rsidP="001164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 w:rsidRPr="00BB698B">
              <w:rPr>
                <w:rFonts w:ascii="Angsana New" w:hAnsi="Angsana New"/>
                <w:sz w:val="30"/>
                <w:szCs w:val="30"/>
              </w:rPr>
              <w:t>254,234</w:t>
            </w:r>
          </w:p>
        </w:tc>
        <w:tc>
          <w:tcPr>
            <w:tcW w:w="147" w:type="pct"/>
          </w:tcPr>
          <w:p w14:paraId="14B40730" w14:textId="77777777" w:rsidR="00116494" w:rsidRPr="00BB698B" w:rsidRDefault="00116494" w:rsidP="001164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59847B3A" w14:textId="7EC120C0" w:rsidR="00116494" w:rsidRPr="00BB698B" w:rsidRDefault="00116494" w:rsidP="001164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395,460</w:t>
            </w:r>
          </w:p>
        </w:tc>
      </w:tr>
      <w:tr w:rsidR="00116494" w:rsidRPr="007A3F8C" w14:paraId="3FA5DF11" w14:textId="77777777" w:rsidTr="00CF1F94">
        <w:trPr>
          <w:trHeight w:hRule="exact" w:val="397"/>
        </w:trPr>
        <w:tc>
          <w:tcPr>
            <w:tcW w:w="1863" w:type="pct"/>
            <w:vAlign w:val="bottom"/>
          </w:tcPr>
          <w:p w14:paraId="20AA5142" w14:textId="49AF47F1" w:rsidR="00116494" w:rsidRDefault="00116494" w:rsidP="0011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3F8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A3F8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313A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A3F8C">
              <w:rPr>
                <w:rFonts w:ascii="Angsana New" w:hAnsi="Angsana New"/>
                <w:sz w:val="30"/>
                <w:szCs w:val="30"/>
                <w:cs/>
              </w:rPr>
              <w:t>ส่วนที่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ไม่มี</w:t>
            </w:r>
            <w:r w:rsidRPr="007A3F8C">
              <w:rPr>
                <w:rFonts w:ascii="Angsana New" w:hAnsi="Angsana New"/>
                <w:sz w:val="30"/>
                <w:szCs w:val="30"/>
                <w:cs/>
              </w:rPr>
              <w:t>หลักประกัน</w:t>
            </w:r>
          </w:p>
        </w:tc>
        <w:tc>
          <w:tcPr>
            <w:tcW w:w="442" w:type="pct"/>
          </w:tcPr>
          <w:p w14:paraId="40FC1D07" w14:textId="77777777" w:rsidR="00116494" w:rsidRDefault="00116494" w:rsidP="001164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</w:tcPr>
          <w:p w14:paraId="22F27D65" w14:textId="3373A106" w:rsidR="00116494" w:rsidRPr="00116494" w:rsidRDefault="00116494" w:rsidP="001164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16494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BC15C17" w14:textId="77777777" w:rsidR="00116494" w:rsidRPr="000352CE" w:rsidRDefault="00116494" w:rsidP="001164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53F6B45F" w14:textId="4D54A609" w:rsidR="00116494" w:rsidRPr="00116494" w:rsidRDefault="00116494" w:rsidP="001164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31"/>
              <w:rPr>
                <w:rFonts w:ascii="Angsana New" w:hAnsi="Angsana New"/>
                <w:bCs/>
                <w:sz w:val="30"/>
                <w:szCs w:val="30"/>
              </w:rPr>
            </w:pPr>
            <w:r w:rsidRPr="00116494">
              <w:rPr>
                <w:rFonts w:ascii="Angsana New" w:hAnsi="Angsana New"/>
                <w:bCs/>
                <w:sz w:val="30"/>
                <w:szCs w:val="30"/>
              </w:rPr>
              <w:t>89,345</w:t>
            </w:r>
          </w:p>
        </w:tc>
        <w:tc>
          <w:tcPr>
            <w:tcW w:w="147" w:type="pct"/>
          </w:tcPr>
          <w:p w14:paraId="3A728E6F" w14:textId="77777777" w:rsidR="00116494" w:rsidRPr="000352CE" w:rsidRDefault="00116494" w:rsidP="001164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</w:tcPr>
          <w:p w14:paraId="57CEFDB5" w14:textId="72AB22F1" w:rsidR="00116494" w:rsidRPr="000352CE" w:rsidRDefault="00116494" w:rsidP="001164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116494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AE7EA3C" w14:textId="77777777" w:rsidR="00116494" w:rsidRPr="000352CE" w:rsidRDefault="00116494" w:rsidP="001164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6E11E5B2" w14:textId="562E331F" w:rsidR="00116494" w:rsidRPr="00116494" w:rsidRDefault="00116494" w:rsidP="001164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31"/>
              <w:rPr>
                <w:rFonts w:ascii="Angsana New" w:hAnsi="Angsana New"/>
                <w:bCs/>
                <w:sz w:val="30"/>
                <w:szCs w:val="30"/>
              </w:rPr>
            </w:pPr>
            <w:r w:rsidRPr="00116494">
              <w:rPr>
                <w:rFonts w:ascii="Angsana New" w:hAnsi="Angsana New"/>
                <w:bCs/>
                <w:sz w:val="30"/>
                <w:szCs w:val="30"/>
              </w:rPr>
              <w:t>89,345</w:t>
            </w:r>
          </w:p>
        </w:tc>
      </w:tr>
      <w:tr w:rsidR="000313AF" w:rsidRPr="007A3F8C" w14:paraId="799EC173" w14:textId="77777777" w:rsidTr="00CF1F94">
        <w:trPr>
          <w:trHeight w:hRule="exact" w:val="397"/>
        </w:trPr>
        <w:tc>
          <w:tcPr>
            <w:tcW w:w="1863" w:type="pct"/>
            <w:vAlign w:val="bottom"/>
          </w:tcPr>
          <w:p w14:paraId="34216443" w14:textId="77777777" w:rsidR="000313AF" w:rsidRDefault="000313AF" w:rsidP="00031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2" w:type="pct"/>
          </w:tcPr>
          <w:p w14:paraId="00104033" w14:textId="77777777" w:rsidR="000313AF" w:rsidRDefault="000313AF" w:rsidP="00031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single" w:sz="4" w:space="0" w:color="auto"/>
            </w:tcBorders>
          </w:tcPr>
          <w:p w14:paraId="0A7BA08C" w14:textId="01CEB511" w:rsidR="000313AF" w:rsidRPr="000352CE" w:rsidRDefault="000313AF" w:rsidP="00031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sz w:val="30"/>
                <w:szCs w:val="30"/>
              </w:rPr>
            </w:pPr>
            <w:r w:rsidRPr="00BB698B">
              <w:rPr>
                <w:rFonts w:ascii="Angsana New" w:hAnsi="Angsana New"/>
                <w:sz w:val="30"/>
                <w:szCs w:val="30"/>
              </w:rPr>
              <w:t>254,234</w:t>
            </w:r>
          </w:p>
        </w:tc>
        <w:tc>
          <w:tcPr>
            <w:tcW w:w="147" w:type="pct"/>
          </w:tcPr>
          <w:p w14:paraId="43CAE14B" w14:textId="77777777" w:rsidR="000313AF" w:rsidRPr="000352CE" w:rsidRDefault="000313AF" w:rsidP="00031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</w:tcPr>
          <w:p w14:paraId="5931D7D9" w14:textId="7A3744C2" w:rsidR="000313AF" w:rsidRPr="000313AF" w:rsidRDefault="000313AF" w:rsidP="00031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31"/>
              <w:rPr>
                <w:rFonts w:ascii="Angsana New" w:hAnsi="Angsana New"/>
                <w:bCs/>
                <w:sz w:val="30"/>
                <w:szCs w:val="30"/>
              </w:rPr>
            </w:pPr>
            <w:r w:rsidRPr="000313AF">
              <w:rPr>
                <w:rFonts w:ascii="Angsana New" w:hAnsi="Angsana New"/>
                <w:bCs/>
                <w:sz w:val="30"/>
                <w:szCs w:val="30"/>
              </w:rPr>
              <w:t>484,805</w:t>
            </w:r>
          </w:p>
        </w:tc>
        <w:tc>
          <w:tcPr>
            <w:tcW w:w="147" w:type="pct"/>
          </w:tcPr>
          <w:p w14:paraId="68329325" w14:textId="77777777" w:rsidR="000313AF" w:rsidRPr="000352CE" w:rsidRDefault="000313AF" w:rsidP="00031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single" w:sz="4" w:space="0" w:color="auto"/>
            </w:tcBorders>
          </w:tcPr>
          <w:p w14:paraId="7743E12F" w14:textId="34ECD013" w:rsidR="000313AF" w:rsidRPr="000352CE" w:rsidRDefault="000313AF" w:rsidP="00031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sz w:val="30"/>
                <w:szCs w:val="30"/>
              </w:rPr>
            </w:pPr>
            <w:r w:rsidRPr="00BB698B">
              <w:rPr>
                <w:rFonts w:ascii="Angsana New" w:hAnsi="Angsana New"/>
                <w:sz w:val="30"/>
                <w:szCs w:val="30"/>
              </w:rPr>
              <w:t>254,234</w:t>
            </w:r>
          </w:p>
        </w:tc>
        <w:tc>
          <w:tcPr>
            <w:tcW w:w="147" w:type="pct"/>
          </w:tcPr>
          <w:p w14:paraId="0222B3C0" w14:textId="77777777" w:rsidR="000313AF" w:rsidRPr="000352CE" w:rsidRDefault="000313AF" w:rsidP="00031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</w:tcPr>
          <w:p w14:paraId="085680FB" w14:textId="373AECF5" w:rsidR="000313AF" w:rsidRPr="000352CE" w:rsidRDefault="000313AF" w:rsidP="00031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sz w:val="30"/>
                <w:szCs w:val="30"/>
              </w:rPr>
            </w:pPr>
            <w:r w:rsidRPr="000313AF">
              <w:rPr>
                <w:rFonts w:ascii="Angsana New" w:hAnsi="Angsana New"/>
                <w:bCs/>
                <w:sz w:val="30"/>
                <w:szCs w:val="30"/>
              </w:rPr>
              <w:t>484,805</w:t>
            </w:r>
          </w:p>
        </w:tc>
      </w:tr>
      <w:tr w:rsidR="000313AF" w:rsidRPr="007A3F8C" w14:paraId="6A35E492" w14:textId="77777777" w:rsidTr="00CF1F94">
        <w:trPr>
          <w:trHeight w:hRule="exact" w:val="397"/>
        </w:trPr>
        <w:tc>
          <w:tcPr>
            <w:tcW w:w="1863" w:type="pct"/>
            <w:vAlign w:val="bottom"/>
          </w:tcPr>
          <w:p w14:paraId="028EA318" w14:textId="77777777" w:rsidR="000313AF" w:rsidRPr="003B264B" w:rsidRDefault="000313AF" w:rsidP="00031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เงินกู้ยืมระยะ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สั้น</w:t>
            </w:r>
          </w:p>
        </w:tc>
        <w:tc>
          <w:tcPr>
            <w:tcW w:w="442" w:type="pct"/>
          </w:tcPr>
          <w:p w14:paraId="351389CA" w14:textId="77777777" w:rsidR="000313AF" w:rsidRDefault="000313AF" w:rsidP="00031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single" w:sz="4" w:space="0" w:color="auto"/>
            </w:tcBorders>
          </w:tcPr>
          <w:p w14:paraId="4999DB75" w14:textId="35A75D05" w:rsidR="000313AF" w:rsidRPr="000352CE" w:rsidRDefault="000313AF" w:rsidP="00031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sz w:val="30"/>
                <w:szCs w:val="30"/>
              </w:rPr>
            </w:pPr>
            <w:r w:rsidRPr="000352CE">
              <w:rPr>
                <w:rFonts w:ascii="Angsana New" w:hAnsi="Angsana New"/>
                <w:b/>
                <w:sz w:val="30"/>
                <w:szCs w:val="30"/>
              </w:rPr>
              <w:t>323,528</w:t>
            </w:r>
          </w:p>
        </w:tc>
        <w:tc>
          <w:tcPr>
            <w:tcW w:w="147" w:type="pct"/>
          </w:tcPr>
          <w:p w14:paraId="2E84F684" w14:textId="77777777" w:rsidR="000313AF" w:rsidRPr="000352CE" w:rsidRDefault="000313AF" w:rsidP="00031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</w:tcPr>
          <w:p w14:paraId="3DF1E5B8" w14:textId="3969E5F0" w:rsidR="000313AF" w:rsidRPr="000352CE" w:rsidRDefault="000313AF" w:rsidP="00031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sz w:val="30"/>
                <w:szCs w:val="30"/>
              </w:rPr>
            </w:pPr>
            <w:r w:rsidRPr="000352CE">
              <w:rPr>
                <w:rFonts w:ascii="Angsana New" w:hAnsi="Angsana New"/>
                <w:b/>
                <w:sz w:val="30"/>
                <w:szCs w:val="30"/>
              </w:rPr>
              <w:t>553,500</w:t>
            </w:r>
          </w:p>
        </w:tc>
        <w:tc>
          <w:tcPr>
            <w:tcW w:w="147" w:type="pct"/>
          </w:tcPr>
          <w:p w14:paraId="04068D6D" w14:textId="77777777" w:rsidR="000313AF" w:rsidRPr="000352CE" w:rsidRDefault="000313AF" w:rsidP="00031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single" w:sz="4" w:space="0" w:color="auto"/>
            </w:tcBorders>
          </w:tcPr>
          <w:p w14:paraId="0A6C5050" w14:textId="3BAA699B" w:rsidR="000313AF" w:rsidRPr="000352CE" w:rsidRDefault="000313AF" w:rsidP="00031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sz w:val="30"/>
                <w:szCs w:val="30"/>
              </w:rPr>
            </w:pPr>
            <w:r w:rsidRPr="000352CE">
              <w:rPr>
                <w:rFonts w:ascii="Angsana New" w:hAnsi="Angsana New"/>
                <w:b/>
                <w:sz w:val="30"/>
                <w:szCs w:val="30"/>
              </w:rPr>
              <w:t>323,528</w:t>
            </w:r>
          </w:p>
        </w:tc>
        <w:tc>
          <w:tcPr>
            <w:tcW w:w="147" w:type="pct"/>
          </w:tcPr>
          <w:p w14:paraId="7851CC00" w14:textId="77777777" w:rsidR="000313AF" w:rsidRPr="000352CE" w:rsidRDefault="000313AF" w:rsidP="00031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</w:tcPr>
          <w:p w14:paraId="750C0C04" w14:textId="75B0F418" w:rsidR="000313AF" w:rsidRPr="000352CE" w:rsidRDefault="000313AF" w:rsidP="00031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sz w:val="30"/>
                <w:szCs w:val="30"/>
              </w:rPr>
            </w:pPr>
            <w:r w:rsidRPr="000352CE">
              <w:rPr>
                <w:rFonts w:ascii="Angsana New" w:hAnsi="Angsana New"/>
                <w:b/>
                <w:sz w:val="30"/>
                <w:szCs w:val="30"/>
              </w:rPr>
              <w:t>553,500</w:t>
            </w:r>
          </w:p>
        </w:tc>
      </w:tr>
      <w:tr w:rsidR="000313AF" w:rsidRPr="005B661E" w14:paraId="2554512A" w14:textId="77777777" w:rsidTr="00116494">
        <w:trPr>
          <w:trHeight w:val="127"/>
        </w:trPr>
        <w:tc>
          <w:tcPr>
            <w:tcW w:w="1863" w:type="pct"/>
            <w:vAlign w:val="bottom"/>
          </w:tcPr>
          <w:p w14:paraId="328515C1" w14:textId="77777777" w:rsidR="000313AF" w:rsidRPr="005B661E" w:rsidRDefault="000313AF" w:rsidP="00031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42" w:type="pct"/>
          </w:tcPr>
          <w:p w14:paraId="36A0562B" w14:textId="77777777" w:rsidR="000313AF" w:rsidRPr="005B661E" w:rsidRDefault="000313AF" w:rsidP="00031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39" w:type="pct"/>
            <w:tcBorders>
              <w:top w:val="single" w:sz="4" w:space="0" w:color="auto"/>
            </w:tcBorders>
          </w:tcPr>
          <w:p w14:paraId="40168D48" w14:textId="77777777" w:rsidR="000313AF" w:rsidRPr="00BB698B" w:rsidRDefault="000313AF" w:rsidP="00031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104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3C36DEF2" w14:textId="77777777" w:rsidR="000313AF" w:rsidRPr="00BB698B" w:rsidRDefault="000313AF" w:rsidP="00031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4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2013B0F3" w14:textId="77777777" w:rsidR="000313AF" w:rsidRPr="00BB698B" w:rsidRDefault="000313AF" w:rsidP="00031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04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2E78153F" w14:textId="77777777" w:rsidR="000313AF" w:rsidRPr="00BB698B" w:rsidRDefault="000313AF" w:rsidP="00031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4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</w:tcBorders>
          </w:tcPr>
          <w:p w14:paraId="4FD3E9DA" w14:textId="77777777" w:rsidR="000313AF" w:rsidRPr="00BB698B" w:rsidRDefault="000313AF" w:rsidP="00031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-14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0FBF337B" w14:textId="77777777" w:rsidR="000313AF" w:rsidRPr="00BB698B" w:rsidRDefault="000313AF" w:rsidP="00031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4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35269CA6" w14:textId="77777777" w:rsidR="000313AF" w:rsidRPr="00BB698B" w:rsidRDefault="000313AF" w:rsidP="00031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48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0313AF" w:rsidRPr="007A3F8C" w14:paraId="0204F572" w14:textId="77777777" w:rsidTr="00116494">
        <w:trPr>
          <w:trHeight w:hRule="exact" w:val="397"/>
        </w:trPr>
        <w:tc>
          <w:tcPr>
            <w:tcW w:w="1863" w:type="pct"/>
            <w:vAlign w:val="bottom"/>
          </w:tcPr>
          <w:p w14:paraId="2EBA8F53" w14:textId="77777777" w:rsidR="000313AF" w:rsidRPr="007A3F8C" w:rsidRDefault="000313AF" w:rsidP="00031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3F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รวมหนี้สินที่มีดอกเบี้ยระยะสั้น</w:t>
            </w:r>
          </w:p>
        </w:tc>
        <w:tc>
          <w:tcPr>
            <w:tcW w:w="442" w:type="pct"/>
          </w:tcPr>
          <w:p w14:paraId="46193F8A" w14:textId="77777777" w:rsidR="000313AF" w:rsidRDefault="000313AF" w:rsidP="00031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double" w:sz="4" w:space="0" w:color="auto"/>
            </w:tcBorders>
          </w:tcPr>
          <w:p w14:paraId="51A7698C" w14:textId="3D4BA304" w:rsidR="000313AF" w:rsidRPr="000352CE" w:rsidRDefault="000313AF" w:rsidP="00031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104"/>
              <w:rPr>
                <w:rFonts w:ascii="Angsana New" w:hAnsi="Angsana New"/>
                <w:b/>
                <w:sz w:val="30"/>
                <w:szCs w:val="30"/>
              </w:rPr>
            </w:pPr>
            <w:r w:rsidRPr="000352CE">
              <w:rPr>
                <w:rFonts w:ascii="Angsana New" w:hAnsi="Angsana New"/>
                <w:b/>
                <w:sz w:val="30"/>
                <w:szCs w:val="30"/>
              </w:rPr>
              <w:t>1,130,742</w:t>
            </w:r>
          </w:p>
        </w:tc>
        <w:tc>
          <w:tcPr>
            <w:tcW w:w="147" w:type="pct"/>
          </w:tcPr>
          <w:p w14:paraId="1E890697" w14:textId="77777777" w:rsidR="000313AF" w:rsidRPr="000352CE" w:rsidRDefault="000313AF" w:rsidP="00031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14:paraId="09CE8375" w14:textId="5684698B" w:rsidR="000313AF" w:rsidRPr="000352CE" w:rsidRDefault="000313AF" w:rsidP="00031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04"/>
              <w:rPr>
                <w:rFonts w:ascii="Angsana New" w:hAnsi="Angsana New"/>
                <w:b/>
                <w:sz w:val="30"/>
                <w:szCs w:val="30"/>
              </w:rPr>
            </w:pPr>
            <w:r w:rsidRPr="000352CE">
              <w:rPr>
                <w:rFonts w:ascii="Angsana New" w:hAnsi="Angsana New"/>
                <w:b/>
                <w:sz w:val="30"/>
                <w:szCs w:val="30"/>
              </w:rPr>
              <w:t>1,574,174</w:t>
            </w:r>
          </w:p>
        </w:tc>
        <w:tc>
          <w:tcPr>
            <w:tcW w:w="147" w:type="pct"/>
          </w:tcPr>
          <w:p w14:paraId="5295E69C" w14:textId="77777777" w:rsidR="000313AF" w:rsidRPr="000352CE" w:rsidRDefault="000313AF" w:rsidP="00031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double" w:sz="4" w:space="0" w:color="auto"/>
            </w:tcBorders>
          </w:tcPr>
          <w:p w14:paraId="5BBCD6F8" w14:textId="53BD9616" w:rsidR="000313AF" w:rsidRPr="000352CE" w:rsidRDefault="000313AF" w:rsidP="00031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sz w:val="30"/>
                <w:szCs w:val="30"/>
              </w:rPr>
            </w:pPr>
            <w:r w:rsidRPr="000352CE">
              <w:rPr>
                <w:rFonts w:ascii="Angsana New" w:hAnsi="Angsana New"/>
                <w:b/>
                <w:sz w:val="30"/>
                <w:szCs w:val="30"/>
              </w:rPr>
              <w:t>1,130,742</w:t>
            </w:r>
          </w:p>
        </w:tc>
        <w:tc>
          <w:tcPr>
            <w:tcW w:w="147" w:type="pct"/>
          </w:tcPr>
          <w:p w14:paraId="768FE24C" w14:textId="77777777" w:rsidR="000313AF" w:rsidRPr="000352CE" w:rsidRDefault="000313AF" w:rsidP="00031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</w:tcPr>
          <w:p w14:paraId="08E987A2" w14:textId="7DD5672C" w:rsidR="000313AF" w:rsidRPr="000352CE" w:rsidRDefault="000313AF" w:rsidP="00031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sz w:val="30"/>
                <w:szCs w:val="30"/>
              </w:rPr>
            </w:pPr>
            <w:r w:rsidRPr="000352CE">
              <w:rPr>
                <w:rFonts w:ascii="Angsana New" w:hAnsi="Angsana New"/>
                <w:b/>
                <w:sz w:val="30"/>
                <w:szCs w:val="30"/>
              </w:rPr>
              <w:t>1,510,685</w:t>
            </w:r>
          </w:p>
        </w:tc>
      </w:tr>
      <w:tr w:rsidR="000313AF" w:rsidRPr="00295260" w14:paraId="32FF8068" w14:textId="77777777" w:rsidTr="00116494">
        <w:trPr>
          <w:trHeight w:val="53"/>
        </w:trPr>
        <w:tc>
          <w:tcPr>
            <w:tcW w:w="1863" w:type="pct"/>
            <w:vAlign w:val="bottom"/>
          </w:tcPr>
          <w:p w14:paraId="1348D49C" w14:textId="77777777" w:rsidR="000313AF" w:rsidRPr="00771899" w:rsidRDefault="000313AF" w:rsidP="00031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442" w:type="pct"/>
          </w:tcPr>
          <w:p w14:paraId="6C110F02" w14:textId="77777777" w:rsidR="000313AF" w:rsidRPr="00771899" w:rsidRDefault="000313AF" w:rsidP="00031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39" w:type="pct"/>
            <w:vAlign w:val="bottom"/>
          </w:tcPr>
          <w:p w14:paraId="6579A241" w14:textId="77777777" w:rsidR="000313AF" w:rsidRPr="00771899" w:rsidRDefault="000313AF" w:rsidP="00031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7" w:type="pct"/>
            <w:vAlign w:val="bottom"/>
          </w:tcPr>
          <w:p w14:paraId="0652926D" w14:textId="77777777" w:rsidR="000313AF" w:rsidRPr="00771899" w:rsidRDefault="000313AF" w:rsidP="00031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90" w:type="pct"/>
            <w:vAlign w:val="bottom"/>
          </w:tcPr>
          <w:p w14:paraId="28C807E9" w14:textId="77777777" w:rsidR="000313AF" w:rsidRPr="00771899" w:rsidRDefault="000313AF" w:rsidP="00031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7" w:type="pct"/>
            <w:vAlign w:val="bottom"/>
          </w:tcPr>
          <w:p w14:paraId="1CE444D9" w14:textId="77777777" w:rsidR="000313AF" w:rsidRPr="00771899" w:rsidRDefault="000313AF" w:rsidP="00031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39" w:type="pct"/>
            <w:vAlign w:val="bottom"/>
          </w:tcPr>
          <w:p w14:paraId="7C31EC14" w14:textId="77777777" w:rsidR="000313AF" w:rsidRPr="00771899" w:rsidRDefault="000313AF" w:rsidP="00031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48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7" w:type="pct"/>
            <w:vAlign w:val="bottom"/>
          </w:tcPr>
          <w:p w14:paraId="223AC4C3" w14:textId="77777777" w:rsidR="000313AF" w:rsidRPr="00771899" w:rsidRDefault="000313AF" w:rsidP="00031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85" w:type="pct"/>
            <w:vAlign w:val="bottom"/>
          </w:tcPr>
          <w:p w14:paraId="439B2C4E" w14:textId="77777777" w:rsidR="000313AF" w:rsidRPr="00771899" w:rsidRDefault="000313AF" w:rsidP="00031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48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0313AF" w:rsidRPr="007A3F8C" w14:paraId="77552F23" w14:textId="77777777" w:rsidTr="00116494">
        <w:trPr>
          <w:trHeight w:hRule="exact" w:val="397"/>
        </w:trPr>
        <w:tc>
          <w:tcPr>
            <w:tcW w:w="1863" w:type="pct"/>
            <w:vAlign w:val="bottom"/>
          </w:tcPr>
          <w:p w14:paraId="327CD7D6" w14:textId="77777777" w:rsidR="000313AF" w:rsidRPr="007A3F8C" w:rsidRDefault="000313AF" w:rsidP="00031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42" w:type="pct"/>
          </w:tcPr>
          <w:p w14:paraId="7A70F006" w14:textId="77777777" w:rsidR="000313AF" w:rsidRPr="004F30A9" w:rsidRDefault="000313AF" w:rsidP="00031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10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39" w:type="pct"/>
          </w:tcPr>
          <w:p w14:paraId="59B51ABA" w14:textId="77777777" w:rsidR="000313AF" w:rsidRPr="004F30A9" w:rsidRDefault="000313AF" w:rsidP="00031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7" w:type="pct"/>
          </w:tcPr>
          <w:p w14:paraId="13CF37DA" w14:textId="77777777" w:rsidR="000313AF" w:rsidRPr="007A3F8C" w:rsidRDefault="000313AF" w:rsidP="00031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F9E575A" w14:textId="77777777" w:rsidR="000313AF" w:rsidRPr="004F30A9" w:rsidRDefault="000313AF" w:rsidP="00031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7" w:type="pct"/>
          </w:tcPr>
          <w:p w14:paraId="4889D12A" w14:textId="77777777" w:rsidR="000313AF" w:rsidRPr="007A3F8C" w:rsidRDefault="000313AF" w:rsidP="00031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6A2A1E4F" w14:textId="77777777" w:rsidR="000313AF" w:rsidRPr="004F30A9" w:rsidRDefault="000313AF" w:rsidP="00031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7" w:type="pct"/>
          </w:tcPr>
          <w:p w14:paraId="6CD9A5AC" w14:textId="77777777" w:rsidR="000313AF" w:rsidRPr="007A3F8C" w:rsidRDefault="000313AF" w:rsidP="00031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74B5A3AE" w14:textId="77777777" w:rsidR="000313AF" w:rsidRPr="004F30A9" w:rsidRDefault="000313AF" w:rsidP="00031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0313AF" w:rsidRPr="007A3F8C" w14:paraId="3867925A" w14:textId="77777777" w:rsidTr="00116494">
        <w:trPr>
          <w:trHeight w:hRule="exact" w:val="397"/>
        </w:trPr>
        <w:tc>
          <w:tcPr>
            <w:tcW w:w="1863" w:type="pct"/>
            <w:vAlign w:val="bottom"/>
          </w:tcPr>
          <w:p w14:paraId="19FE4555" w14:textId="77777777" w:rsidR="000313AF" w:rsidRPr="007A3F8C" w:rsidRDefault="000313AF" w:rsidP="000313AF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42" w:type="pct"/>
          </w:tcPr>
          <w:p w14:paraId="4AB68BD8" w14:textId="77777777" w:rsidR="000313AF" w:rsidRPr="004F30A9" w:rsidRDefault="000313AF" w:rsidP="00031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10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pct"/>
            <w:gridSpan w:val="3"/>
          </w:tcPr>
          <w:p w14:paraId="1089B6C5" w14:textId="3B431473" w:rsidR="000313AF" w:rsidRPr="004F30A9" w:rsidRDefault="000313AF" w:rsidP="00031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A3F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0E354EA7" w14:textId="77777777" w:rsidR="000313AF" w:rsidRPr="007A3F8C" w:rsidRDefault="000313AF" w:rsidP="00031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pct"/>
            <w:gridSpan w:val="3"/>
          </w:tcPr>
          <w:p w14:paraId="19E6701C" w14:textId="17745B0B" w:rsidR="000313AF" w:rsidRPr="004F30A9" w:rsidRDefault="000313AF" w:rsidP="00031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A3F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313AF" w:rsidRPr="0013495E" w14:paraId="4D10C7B8" w14:textId="77777777" w:rsidTr="00116494">
        <w:trPr>
          <w:trHeight w:hRule="exact" w:val="397"/>
        </w:trPr>
        <w:tc>
          <w:tcPr>
            <w:tcW w:w="1863" w:type="pct"/>
            <w:vAlign w:val="bottom"/>
          </w:tcPr>
          <w:p w14:paraId="786658AA" w14:textId="77777777" w:rsidR="000313AF" w:rsidRPr="007A3F8C" w:rsidRDefault="000313AF" w:rsidP="00031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42" w:type="pct"/>
          </w:tcPr>
          <w:p w14:paraId="09646706" w14:textId="77777777" w:rsidR="000313AF" w:rsidRPr="004F30A9" w:rsidRDefault="000313AF" w:rsidP="00031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10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39" w:type="pct"/>
          </w:tcPr>
          <w:p w14:paraId="6BD10EFE" w14:textId="2BAC2BFC" w:rsidR="000313AF" w:rsidRPr="0013495E" w:rsidRDefault="000313AF" w:rsidP="00031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7" w:type="pct"/>
          </w:tcPr>
          <w:p w14:paraId="4E3920DB" w14:textId="77777777" w:rsidR="000313AF" w:rsidRPr="007A3F8C" w:rsidRDefault="000313AF" w:rsidP="00031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0AE51B2" w14:textId="07203C2A" w:rsidR="000313AF" w:rsidRPr="0013495E" w:rsidRDefault="000313AF" w:rsidP="00031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7" w:type="pct"/>
          </w:tcPr>
          <w:p w14:paraId="3A80CEDD" w14:textId="77777777" w:rsidR="000313AF" w:rsidRPr="007A3F8C" w:rsidRDefault="000313AF" w:rsidP="00031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7A8CCCC6" w14:textId="7AB0D405" w:rsidR="000313AF" w:rsidRPr="0013495E" w:rsidRDefault="000313AF" w:rsidP="00031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7" w:type="pct"/>
          </w:tcPr>
          <w:p w14:paraId="0698C118" w14:textId="77777777" w:rsidR="000313AF" w:rsidRPr="007A3F8C" w:rsidRDefault="000313AF" w:rsidP="00031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2D345E42" w14:textId="6CC2CFEE" w:rsidR="000313AF" w:rsidRPr="0013495E" w:rsidRDefault="000313AF" w:rsidP="00031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0313AF" w:rsidRPr="00166605" w14:paraId="5A075FF5" w14:textId="77777777" w:rsidTr="00116494">
        <w:trPr>
          <w:trHeight w:hRule="exact" w:val="397"/>
        </w:trPr>
        <w:tc>
          <w:tcPr>
            <w:tcW w:w="1863" w:type="pct"/>
            <w:vAlign w:val="bottom"/>
          </w:tcPr>
          <w:p w14:paraId="48615799" w14:textId="77777777" w:rsidR="000313AF" w:rsidRPr="007A3F8C" w:rsidRDefault="000313AF" w:rsidP="00031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42" w:type="pct"/>
          </w:tcPr>
          <w:p w14:paraId="596A5F59" w14:textId="77777777" w:rsidR="000313AF" w:rsidRPr="004F30A9" w:rsidRDefault="000313AF" w:rsidP="00031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10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694" w:type="pct"/>
            <w:gridSpan w:val="7"/>
          </w:tcPr>
          <w:p w14:paraId="03D33E3D" w14:textId="6BFC48DA" w:rsidR="000313AF" w:rsidRPr="00166605" w:rsidRDefault="000313AF" w:rsidP="00031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A3F8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313AF" w:rsidRPr="007A3F8C" w14:paraId="5F1444D2" w14:textId="77777777" w:rsidTr="00116494">
        <w:trPr>
          <w:trHeight w:hRule="exact" w:val="397"/>
        </w:trPr>
        <w:tc>
          <w:tcPr>
            <w:tcW w:w="1863" w:type="pct"/>
            <w:vAlign w:val="bottom"/>
          </w:tcPr>
          <w:p w14:paraId="0EEDE7FB" w14:textId="77777777" w:rsidR="000313AF" w:rsidRPr="001C42E0" w:rsidRDefault="000313AF" w:rsidP="00031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C42E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442" w:type="pct"/>
          </w:tcPr>
          <w:p w14:paraId="57E945A0" w14:textId="77777777" w:rsidR="000313AF" w:rsidRPr="001C42E0" w:rsidRDefault="000313AF" w:rsidP="00031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104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39" w:type="pct"/>
          </w:tcPr>
          <w:p w14:paraId="2B20E2DE" w14:textId="77777777" w:rsidR="000313AF" w:rsidRPr="001C42E0" w:rsidRDefault="000313AF" w:rsidP="00031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7" w:type="pct"/>
          </w:tcPr>
          <w:p w14:paraId="27AC2D06" w14:textId="77777777" w:rsidR="000313AF" w:rsidRPr="001C42E0" w:rsidRDefault="000313AF" w:rsidP="00031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134818DF" w14:textId="77777777" w:rsidR="000313AF" w:rsidRPr="001C42E0" w:rsidRDefault="000313AF" w:rsidP="00031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7" w:type="pct"/>
          </w:tcPr>
          <w:p w14:paraId="4FEEE6BF" w14:textId="77777777" w:rsidR="000313AF" w:rsidRPr="001C42E0" w:rsidRDefault="000313AF" w:rsidP="00031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1B170F05" w14:textId="77777777" w:rsidR="000313AF" w:rsidRPr="001C42E0" w:rsidRDefault="000313AF" w:rsidP="00031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7" w:type="pct"/>
          </w:tcPr>
          <w:p w14:paraId="5EA8004A" w14:textId="77777777" w:rsidR="000313AF" w:rsidRPr="001C42E0" w:rsidRDefault="000313AF" w:rsidP="00031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6E20100A" w14:textId="77777777" w:rsidR="000313AF" w:rsidRPr="001C42E0" w:rsidRDefault="000313AF" w:rsidP="00031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0313AF" w:rsidRPr="007A3F8C" w14:paraId="3A1F0ABF" w14:textId="77777777" w:rsidTr="00116494">
        <w:trPr>
          <w:trHeight w:hRule="exact" w:val="397"/>
        </w:trPr>
        <w:tc>
          <w:tcPr>
            <w:tcW w:w="1863" w:type="pct"/>
            <w:vAlign w:val="bottom"/>
          </w:tcPr>
          <w:p w14:paraId="27A1096D" w14:textId="77777777" w:rsidR="000313AF" w:rsidRPr="001C42E0" w:rsidRDefault="000313AF" w:rsidP="00031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C42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442" w:type="pct"/>
          </w:tcPr>
          <w:p w14:paraId="67F36BF8" w14:textId="77777777" w:rsidR="000313AF" w:rsidRPr="001C42E0" w:rsidRDefault="000313AF" w:rsidP="00031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39" w:type="pct"/>
          </w:tcPr>
          <w:p w14:paraId="0081ECFA" w14:textId="77777777" w:rsidR="000313AF" w:rsidRPr="001C42E0" w:rsidRDefault="000313AF" w:rsidP="00031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7" w:type="pct"/>
          </w:tcPr>
          <w:p w14:paraId="136CEB2B" w14:textId="77777777" w:rsidR="000313AF" w:rsidRPr="001C42E0" w:rsidRDefault="000313AF" w:rsidP="00031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54869AE0" w14:textId="77777777" w:rsidR="000313AF" w:rsidRPr="001C42E0" w:rsidRDefault="000313AF" w:rsidP="00031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7" w:type="pct"/>
          </w:tcPr>
          <w:p w14:paraId="4AF068F1" w14:textId="77777777" w:rsidR="000313AF" w:rsidRPr="001C42E0" w:rsidRDefault="000313AF" w:rsidP="00031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03F6B461" w14:textId="77777777" w:rsidR="000313AF" w:rsidRPr="001C42E0" w:rsidRDefault="000313AF" w:rsidP="00031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7" w:type="pct"/>
          </w:tcPr>
          <w:p w14:paraId="2A72A403" w14:textId="77777777" w:rsidR="000313AF" w:rsidRPr="001C42E0" w:rsidRDefault="000313AF" w:rsidP="00031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0B0AD877" w14:textId="77777777" w:rsidR="000313AF" w:rsidRPr="001C42E0" w:rsidRDefault="000313AF" w:rsidP="00031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0313AF" w:rsidRPr="007A3F8C" w14:paraId="4366152D" w14:textId="77777777" w:rsidTr="00116494">
        <w:trPr>
          <w:trHeight w:hRule="exact" w:val="397"/>
        </w:trPr>
        <w:tc>
          <w:tcPr>
            <w:tcW w:w="1863" w:type="pct"/>
            <w:vAlign w:val="bottom"/>
          </w:tcPr>
          <w:p w14:paraId="53EC2018" w14:textId="77777777" w:rsidR="000313AF" w:rsidRPr="001C42E0" w:rsidRDefault="000313AF" w:rsidP="00031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42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1C42E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C42E0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1C42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442" w:type="pct"/>
          </w:tcPr>
          <w:p w14:paraId="24982957" w14:textId="77777777" w:rsidR="000313AF" w:rsidRPr="001C42E0" w:rsidRDefault="000313AF" w:rsidP="00031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</w:tcPr>
          <w:p w14:paraId="7C76A24D" w14:textId="63C6EB52" w:rsidR="000313AF" w:rsidRPr="001C42E0" w:rsidRDefault="000313AF" w:rsidP="00031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42E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E3D70E9" w14:textId="77777777" w:rsidR="000313AF" w:rsidRPr="001C42E0" w:rsidRDefault="000313AF" w:rsidP="00031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46218E1C" w14:textId="77777777" w:rsidR="000313AF" w:rsidRPr="001C42E0" w:rsidRDefault="000313AF" w:rsidP="00031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42E0">
              <w:rPr>
                <w:rFonts w:ascii="Angsana New" w:hAnsi="Angsana New"/>
                <w:b/>
                <w:bCs/>
                <w:sz w:val="30"/>
                <w:szCs w:val="30"/>
              </w:rPr>
              <w:t>47,000</w:t>
            </w:r>
          </w:p>
        </w:tc>
        <w:tc>
          <w:tcPr>
            <w:tcW w:w="147" w:type="pct"/>
          </w:tcPr>
          <w:p w14:paraId="10559E91" w14:textId="77777777" w:rsidR="000313AF" w:rsidRPr="001C42E0" w:rsidRDefault="000313AF" w:rsidP="00031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</w:tcPr>
          <w:p w14:paraId="3FB0E4B6" w14:textId="77777777" w:rsidR="000313AF" w:rsidRPr="001C42E0" w:rsidRDefault="000313AF" w:rsidP="00031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42E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042F143" w14:textId="77777777" w:rsidR="000313AF" w:rsidRPr="001C42E0" w:rsidRDefault="000313AF" w:rsidP="00031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232E5455" w14:textId="77777777" w:rsidR="000313AF" w:rsidRPr="001C42E0" w:rsidRDefault="000313AF" w:rsidP="00031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42E0">
              <w:rPr>
                <w:rFonts w:ascii="Angsana New" w:hAnsi="Angsana New"/>
                <w:b/>
                <w:bCs/>
                <w:sz w:val="30"/>
                <w:szCs w:val="30"/>
              </w:rPr>
              <w:t>47,000</w:t>
            </w:r>
          </w:p>
        </w:tc>
      </w:tr>
      <w:tr w:rsidR="000313AF" w:rsidRPr="008034A7" w14:paraId="2EB39D71" w14:textId="77777777" w:rsidTr="00116494">
        <w:trPr>
          <w:trHeight w:val="118"/>
        </w:trPr>
        <w:tc>
          <w:tcPr>
            <w:tcW w:w="1863" w:type="pct"/>
            <w:vAlign w:val="bottom"/>
          </w:tcPr>
          <w:p w14:paraId="688C380D" w14:textId="77777777" w:rsidR="000313AF" w:rsidRPr="008034A7" w:rsidRDefault="000313AF" w:rsidP="00031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2" w:type="pct"/>
          </w:tcPr>
          <w:p w14:paraId="664F29A8" w14:textId="77777777" w:rsidR="000313AF" w:rsidRPr="008034A7" w:rsidRDefault="000313AF" w:rsidP="00031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 w:line="240" w:lineRule="auto"/>
              <w:ind w:left="-107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</w:tcBorders>
          </w:tcPr>
          <w:p w14:paraId="05FDF132" w14:textId="77777777" w:rsidR="000313AF" w:rsidRPr="008034A7" w:rsidRDefault="000313AF" w:rsidP="00031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  <w:tab w:val="decimal" w:pos="521"/>
              </w:tabs>
              <w:spacing w:after="0" w:line="240" w:lineRule="auto"/>
              <w:ind w:left="-107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7A1AB280" w14:textId="77777777" w:rsidR="000313AF" w:rsidRPr="008034A7" w:rsidRDefault="000313AF" w:rsidP="00031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 w:line="240" w:lineRule="auto"/>
              <w:ind w:left="-107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6D3EC033" w14:textId="77777777" w:rsidR="000313AF" w:rsidRPr="008034A7" w:rsidRDefault="000313AF" w:rsidP="00031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 w:line="240" w:lineRule="auto"/>
              <w:ind w:left="-107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1B604D5B" w14:textId="77777777" w:rsidR="000313AF" w:rsidRPr="008034A7" w:rsidRDefault="000313AF" w:rsidP="00031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</w:tcBorders>
          </w:tcPr>
          <w:p w14:paraId="58845407" w14:textId="77777777" w:rsidR="000313AF" w:rsidRPr="008034A7" w:rsidRDefault="000313AF" w:rsidP="00031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 w:line="240" w:lineRule="auto"/>
              <w:ind w:left="-107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679884AE" w14:textId="77777777" w:rsidR="000313AF" w:rsidRPr="008034A7" w:rsidRDefault="000313AF" w:rsidP="00031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 w:line="240" w:lineRule="auto"/>
              <w:ind w:left="-107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6126F5E1" w14:textId="77777777" w:rsidR="000313AF" w:rsidRPr="008034A7" w:rsidRDefault="000313AF" w:rsidP="00031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 w:line="240" w:lineRule="auto"/>
              <w:ind w:left="-107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313AF" w:rsidRPr="007A3F8C" w14:paraId="6EA8B951" w14:textId="77777777" w:rsidTr="00116494">
        <w:trPr>
          <w:trHeight w:hRule="exact" w:val="397"/>
        </w:trPr>
        <w:tc>
          <w:tcPr>
            <w:tcW w:w="1863" w:type="pct"/>
            <w:vAlign w:val="bottom"/>
          </w:tcPr>
          <w:p w14:paraId="3BABD6B0" w14:textId="77777777" w:rsidR="000313AF" w:rsidRPr="007A3F8C" w:rsidRDefault="000313AF" w:rsidP="00031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3F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รวมหนี้สินที่มีดอกเบี้ยไม่หมุนเวียน</w:t>
            </w:r>
          </w:p>
        </w:tc>
        <w:tc>
          <w:tcPr>
            <w:tcW w:w="442" w:type="pct"/>
          </w:tcPr>
          <w:p w14:paraId="4A57E139" w14:textId="77777777" w:rsidR="000313AF" w:rsidRDefault="000313AF" w:rsidP="00031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double" w:sz="4" w:space="0" w:color="auto"/>
            </w:tcBorders>
          </w:tcPr>
          <w:p w14:paraId="286825E5" w14:textId="07051408" w:rsidR="000313AF" w:rsidRPr="009A5BF4" w:rsidRDefault="000313AF" w:rsidP="00031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left="-107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E828208" w14:textId="77777777" w:rsidR="000313AF" w:rsidRPr="009A5BF4" w:rsidRDefault="000313AF" w:rsidP="00031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14:paraId="2FC33D75" w14:textId="77777777" w:rsidR="000313AF" w:rsidRPr="009A5BF4" w:rsidRDefault="000313AF" w:rsidP="00031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47,000</w:t>
            </w:r>
          </w:p>
        </w:tc>
        <w:tc>
          <w:tcPr>
            <w:tcW w:w="147" w:type="pct"/>
          </w:tcPr>
          <w:p w14:paraId="70196F18" w14:textId="77777777" w:rsidR="000313AF" w:rsidRPr="009A5BF4" w:rsidRDefault="000313AF" w:rsidP="00031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double" w:sz="4" w:space="0" w:color="auto"/>
            </w:tcBorders>
          </w:tcPr>
          <w:p w14:paraId="1AC7D166" w14:textId="77777777" w:rsidR="000313AF" w:rsidRPr="009A5BF4" w:rsidRDefault="000313AF" w:rsidP="00031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EB8FC42" w14:textId="77777777" w:rsidR="000313AF" w:rsidRPr="007A3F8C" w:rsidRDefault="000313AF" w:rsidP="00031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</w:tcPr>
          <w:p w14:paraId="19B277C0" w14:textId="77777777" w:rsidR="000313AF" w:rsidRPr="009A5BF4" w:rsidRDefault="000313AF" w:rsidP="00031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47,000</w:t>
            </w:r>
          </w:p>
        </w:tc>
      </w:tr>
    </w:tbl>
    <w:p w14:paraId="59DA5DF2" w14:textId="77777777" w:rsidR="002E69F3" w:rsidRDefault="002E69F3" w:rsidP="004F30A9">
      <w:pPr>
        <w:pStyle w:val="block"/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29530121" w14:textId="42C86B58" w:rsidR="005C797C" w:rsidRDefault="005C797C" w:rsidP="004F30A9">
      <w:pPr>
        <w:pStyle w:val="block"/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E51F06">
        <w:rPr>
          <w:rFonts w:ascii="Angsana New" w:hAnsi="Angsana New" w:cs="Angsana New"/>
          <w:sz w:val="30"/>
          <w:szCs w:val="30"/>
          <w:cs/>
          <w:lang w:bidi="th-TH"/>
        </w:rPr>
        <w:t>หนี้สินที่มีภาระดอกเบี้ย</w:t>
      </w:r>
      <w:r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E51F06">
        <w:rPr>
          <w:rFonts w:ascii="Angsana New" w:hAnsi="Angsana New" w:cs="Angsana New"/>
          <w:sz w:val="30"/>
          <w:szCs w:val="30"/>
          <w:cs/>
          <w:lang w:bidi="th-TH"/>
        </w:rPr>
        <w:t>แสดงตามระยะเวลาครบกำหนดการจ่ายชำระ</w:t>
      </w:r>
      <w:r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E51F06">
        <w:rPr>
          <w:rFonts w:ascii="Angsana New" w:hAnsi="Angsana New" w:cs="Angsana New"/>
          <w:sz w:val="30"/>
          <w:szCs w:val="30"/>
          <w:cs/>
          <w:lang w:bidi="th-TH"/>
        </w:rPr>
        <w:t>ณ วันที่</w:t>
      </w:r>
      <w:r w:rsidR="008C6643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E51F06">
        <w:rPr>
          <w:rFonts w:ascii="Angsana New" w:hAnsi="Angsana New" w:cs="Angsana New"/>
          <w:sz w:val="30"/>
          <w:szCs w:val="30"/>
          <w:lang w:val="en-US" w:bidi="th-TH"/>
        </w:rPr>
        <w:t>31</w:t>
      </w:r>
      <w:r w:rsidRPr="00E51F06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ธันวาคม </w:t>
      </w:r>
      <w:r w:rsidRPr="00E51F06">
        <w:rPr>
          <w:rFonts w:ascii="Angsana New" w:hAnsi="Angsana New" w:cs="Angsana New"/>
          <w:sz w:val="30"/>
          <w:szCs w:val="30"/>
          <w:cs/>
          <w:lang w:bidi="th-TH"/>
        </w:rPr>
        <w:t>ได้ดังนี้</w:t>
      </w:r>
    </w:p>
    <w:p w14:paraId="705F1E43" w14:textId="77777777" w:rsidR="005C797C" w:rsidRPr="002E69F3" w:rsidRDefault="005C797C" w:rsidP="004F30A9">
      <w:pPr>
        <w:pStyle w:val="block"/>
        <w:spacing w:after="0" w:line="240" w:lineRule="auto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31"/>
        <w:gridCol w:w="993"/>
        <w:gridCol w:w="272"/>
        <w:gridCol w:w="1081"/>
        <w:gridCol w:w="263"/>
        <w:gridCol w:w="990"/>
        <w:gridCol w:w="270"/>
        <w:gridCol w:w="1080"/>
      </w:tblGrid>
      <w:tr w:rsidR="002F5F77" w:rsidRPr="00E51F06" w14:paraId="7E81E7A9" w14:textId="77777777" w:rsidTr="00166605">
        <w:tc>
          <w:tcPr>
            <w:tcW w:w="2305" w:type="pct"/>
          </w:tcPr>
          <w:p w14:paraId="0C18D0ED" w14:textId="77777777" w:rsidR="005C797C" w:rsidRPr="00E51F06" w:rsidRDefault="005C797C" w:rsidP="0062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pct"/>
            <w:gridSpan w:val="3"/>
          </w:tcPr>
          <w:p w14:paraId="2F13CCD2" w14:textId="77777777" w:rsidR="005C797C" w:rsidRPr="00E51F06" w:rsidRDefault="005C797C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1F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25A55B06" w14:textId="77777777" w:rsidR="005C797C" w:rsidRPr="00E51F06" w:rsidRDefault="005C797C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pct"/>
            <w:gridSpan w:val="3"/>
          </w:tcPr>
          <w:p w14:paraId="53A1BAA3" w14:textId="77777777" w:rsidR="005C797C" w:rsidRPr="00E51F06" w:rsidRDefault="005C797C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1F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F5F77" w:rsidRPr="00E51F06" w14:paraId="63FC0E23" w14:textId="77777777" w:rsidTr="00166605">
        <w:tc>
          <w:tcPr>
            <w:tcW w:w="2305" w:type="pct"/>
          </w:tcPr>
          <w:p w14:paraId="58A1468A" w14:textId="77777777" w:rsidR="004F30A9" w:rsidRPr="00E51F06" w:rsidRDefault="004F30A9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</w:tcPr>
          <w:p w14:paraId="3E1BF79F" w14:textId="77777777" w:rsidR="004F30A9" w:rsidRPr="006E594F" w:rsidRDefault="008645A4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C65D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8" w:type="pct"/>
          </w:tcPr>
          <w:p w14:paraId="51F76048" w14:textId="77777777" w:rsidR="004F30A9" w:rsidRPr="006E594F" w:rsidRDefault="004F30A9" w:rsidP="004F3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1A359BFA" w14:textId="77777777" w:rsidR="004F30A9" w:rsidRPr="006E594F" w:rsidRDefault="003745B9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7C65DE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3" w:type="pct"/>
          </w:tcPr>
          <w:p w14:paraId="15AD75ED" w14:textId="77777777" w:rsidR="004F30A9" w:rsidRPr="006E594F" w:rsidRDefault="004F30A9" w:rsidP="004F3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3A91D01A" w14:textId="77777777" w:rsidR="004F30A9" w:rsidRPr="006E594F" w:rsidRDefault="008645A4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C65D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14:paraId="06E94878" w14:textId="77777777" w:rsidR="004F30A9" w:rsidRPr="006E594F" w:rsidRDefault="004F30A9" w:rsidP="004F3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3E8DE0F6" w14:textId="77777777" w:rsidR="004F30A9" w:rsidRPr="006E594F" w:rsidRDefault="003745B9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7C65DE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2F5F77" w:rsidRPr="00E51F06" w14:paraId="49D82F1A" w14:textId="77777777" w:rsidTr="00166605">
        <w:tc>
          <w:tcPr>
            <w:tcW w:w="2305" w:type="pct"/>
          </w:tcPr>
          <w:p w14:paraId="57B74D93" w14:textId="77777777" w:rsidR="005C797C" w:rsidRPr="00E51F06" w:rsidRDefault="005C797C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5" w:type="pct"/>
            <w:gridSpan w:val="7"/>
          </w:tcPr>
          <w:p w14:paraId="2E27D9B8" w14:textId="77777777" w:rsidR="005C797C" w:rsidRPr="00E51F06" w:rsidRDefault="005C797C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1F0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F68C4" w:rsidRPr="00E51F06" w14:paraId="686F2363" w14:textId="77777777" w:rsidTr="00166605">
        <w:tc>
          <w:tcPr>
            <w:tcW w:w="2305" w:type="pct"/>
          </w:tcPr>
          <w:p w14:paraId="0593C853" w14:textId="77777777" w:rsidR="003F68C4" w:rsidRPr="00E51F06" w:rsidRDefault="003F68C4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1F06">
              <w:rPr>
                <w:rFonts w:ascii="Angsana New" w:hAnsi="Angsana New"/>
                <w:sz w:val="30"/>
                <w:szCs w:val="30"/>
                <w:cs/>
              </w:rPr>
              <w:t>ครบกำหนดภายในหนึ่งปี</w:t>
            </w:r>
            <w:r w:rsidRPr="00E51F0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541" w:type="pct"/>
          </w:tcPr>
          <w:p w14:paraId="1178BD65" w14:textId="577798D2" w:rsidR="003F68C4" w:rsidRPr="00BA769A" w:rsidRDefault="003F68C4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1,130,742</w:t>
            </w:r>
          </w:p>
        </w:tc>
        <w:tc>
          <w:tcPr>
            <w:tcW w:w="148" w:type="pct"/>
          </w:tcPr>
          <w:p w14:paraId="600689BB" w14:textId="77777777" w:rsidR="003F68C4" w:rsidRPr="002B0AA5" w:rsidRDefault="003F68C4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75DEB40E" w14:textId="77777777" w:rsidR="003F68C4" w:rsidRPr="00BA769A" w:rsidRDefault="003F68C4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1,574,174</w:t>
            </w:r>
          </w:p>
        </w:tc>
        <w:tc>
          <w:tcPr>
            <w:tcW w:w="143" w:type="pct"/>
          </w:tcPr>
          <w:p w14:paraId="7BAE7737" w14:textId="77777777" w:rsidR="003F68C4" w:rsidRPr="002B0AA5" w:rsidRDefault="003F68C4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6F207C2D" w14:textId="1409161C" w:rsidR="003F68C4" w:rsidRPr="00BA769A" w:rsidRDefault="003F68C4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1,130,742</w:t>
            </w:r>
          </w:p>
        </w:tc>
        <w:tc>
          <w:tcPr>
            <w:tcW w:w="147" w:type="pct"/>
          </w:tcPr>
          <w:p w14:paraId="4C48CCA6" w14:textId="77777777" w:rsidR="003F68C4" w:rsidRPr="002B0AA5" w:rsidRDefault="003F68C4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1FDFD15A" w14:textId="77777777" w:rsidR="003F68C4" w:rsidRPr="00BA769A" w:rsidRDefault="003F68C4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1,510,685</w:t>
            </w:r>
          </w:p>
        </w:tc>
      </w:tr>
      <w:tr w:rsidR="003F68C4" w:rsidRPr="00E51F06" w14:paraId="33D8FE9F" w14:textId="77777777" w:rsidTr="00166605">
        <w:tc>
          <w:tcPr>
            <w:tcW w:w="2305" w:type="pct"/>
          </w:tcPr>
          <w:p w14:paraId="0AAD87ED" w14:textId="5606D002" w:rsidR="003F68C4" w:rsidRPr="00E51F06" w:rsidRDefault="003F68C4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51F06">
              <w:rPr>
                <w:rFonts w:ascii="Angsana New" w:hAnsi="Angsana New"/>
                <w:sz w:val="30"/>
                <w:szCs w:val="30"/>
                <w:cs/>
              </w:rPr>
              <w:t>ครบกำหนดหลังจากหนึ่งปี</w:t>
            </w:r>
            <w:r w:rsidR="00E60CE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51F06">
              <w:rPr>
                <w:rFonts w:ascii="Angsana New" w:hAnsi="Angsana New"/>
                <w:sz w:val="30"/>
                <w:szCs w:val="30"/>
                <w:cs/>
              </w:rPr>
              <w:t>แต่ไม่เกินห้าปี</w:t>
            </w:r>
          </w:p>
        </w:tc>
        <w:tc>
          <w:tcPr>
            <w:tcW w:w="541" w:type="pct"/>
          </w:tcPr>
          <w:p w14:paraId="3E444559" w14:textId="72ECE711" w:rsidR="003F68C4" w:rsidRPr="00BA769A" w:rsidRDefault="003F68C4" w:rsidP="003F6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C252E4A" w14:textId="77777777" w:rsidR="003F68C4" w:rsidRPr="002B0AA5" w:rsidRDefault="003F68C4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196DA740" w14:textId="77777777" w:rsidR="003F68C4" w:rsidRPr="00BA769A" w:rsidRDefault="003F68C4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47,000</w:t>
            </w:r>
          </w:p>
        </w:tc>
        <w:tc>
          <w:tcPr>
            <w:tcW w:w="143" w:type="pct"/>
          </w:tcPr>
          <w:p w14:paraId="1EB5F7FA" w14:textId="77777777" w:rsidR="003F68C4" w:rsidRPr="002B0AA5" w:rsidRDefault="003F68C4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45F6EE5D" w14:textId="3BA1F242" w:rsidR="003F68C4" w:rsidRPr="00BA769A" w:rsidRDefault="003F68C4" w:rsidP="003F6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D2336A2" w14:textId="77777777" w:rsidR="003F68C4" w:rsidRPr="002B0AA5" w:rsidRDefault="003F68C4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3AF3BE51" w14:textId="77777777" w:rsidR="003F68C4" w:rsidRPr="00BA769A" w:rsidRDefault="003F68C4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47,000</w:t>
            </w:r>
          </w:p>
        </w:tc>
      </w:tr>
      <w:tr w:rsidR="003F68C4" w:rsidRPr="00E51F06" w14:paraId="6B569EC5" w14:textId="77777777" w:rsidTr="00166605">
        <w:tc>
          <w:tcPr>
            <w:tcW w:w="2305" w:type="pct"/>
          </w:tcPr>
          <w:p w14:paraId="26ACE165" w14:textId="77777777" w:rsidR="003F68C4" w:rsidRPr="00E51F06" w:rsidRDefault="003F68C4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1F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</w:tcPr>
          <w:p w14:paraId="514FAC0B" w14:textId="6F8F98FC" w:rsidR="003F68C4" w:rsidRPr="002F5F77" w:rsidRDefault="003F68C4" w:rsidP="001666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1,130,742</w:t>
            </w:r>
          </w:p>
        </w:tc>
        <w:tc>
          <w:tcPr>
            <w:tcW w:w="148" w:type="pct"/>
          </w:tcPr>
          <w:p w14:paraId="7887FF5B" w14:textId="77777777" w:rsidR="003F68C4" w:rsidRPr="002B0AA5" w:rsidRDefault="003F68C4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145C2C57" w14:textId="77777777" w:rsidR="003F68C4" w:rsidRPr="004812BC" w:rsidRDefault="003F68C4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1,621,174</w:t>
            </w:r>
          </w:p>
        </w:tc>
        <w:tc>
          <w:tcPr>
            <w:tcW w:w="143" w:type="pct"/>
          </w:tcPr>
          <w:p w14:paraId="2F1DB6D6" w14:textId="77777777" w:rsidR="003F68C4" w:rsidRPr="002B0AA5" w:rsidRDefault="003F68C4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</w:tcPr>
          <w:p w14:paraId="21FBF02F" w14:textId="4ED7AFC2" w:rsidR="003F68C4" w:rsidRPr="002F5F77" w:rsidRDefault="003F68C4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1,130,742</w:t>
            </w:r>
          </w:p>
        </w:tc>
        <w:tc>
          <w:tcPr>
            <w:tcW w:w="147" w:type="pct"/>
          </w:tcPr>
          <w:p w14:paraId="5939F6A4" w14:textId="77777777" w:rsidR="003F68C4" w:rsidRPr="002B0AA5" w:rsidRDefault="003F68C4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1FB7DAEE" w14:textId="77777777" w:rsidR="003F68C4" w:rsidRPr="002F5F77" w:rsidRDefault="003F68C4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1,557,685</w:t>
            </w:r>
          </w:p>
        </w:tc>
      </w:tr>
    </w:tbl>
    <w:p w14:paraId="7515E240" w14:textId="77777777" w:rsidR="00EA1919" w:rsidRDefault="00EA1919" w:rsidP="004F30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pacing w:val="-4"/>
          <w:sz w:val="30"/>
          <w:szCs w:val="30"/>
        </w:rPr>
      </w:pPr>
    </w:p>
    <w:p w14:paraId="6395A6A9" w14:textId="77777777" w:rsidR="005C797C" w:rsidRPr="00DC1006" w:rsidRDefault="005C797C" w:rsidP="002245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DC1006">
        <w:rPr>
          <w:rFonts w:ascii="Angsana New" w:hAnsi="Angsana New"/>
          <w:spacing w:val="-4"/>
          <w:sz w:val="30"/>
          <w:szCs w:val="30"/>
          <w:cs/>
        </w:rPr>
        <w:t>หนี้สินที่มีภาระดอกเบี้ยส่วนที่มีหลักประกัน ณ วันที่ 31 ธันวาคม มีรายละเอียดของหลักประกันซึ่งเป็นสินทรัพย์ดังนี้</w:t>
      </w:r>
    </w:p>
    <w:p w14:paraId="7F279382" w14:textId="77777777" w:rsidR="005C797C" w:rsidRPr="00E51F06" w:rsidRDefault="005C797C" w:rsidP="005C797C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29"/>
        <w:gridCol w:w="1017"/>
        <w:gridCol w:w="270"/>
        <w:gridCol w:w="1058"/>
        <w:gridCol w:w="270"/>
        <w:gridCol w:w="990"/>
        <w:gridCol w:w="270"/>
        <w:gridCol w:w="1076"/>
      </w:tblGrid>
      <w:tr w:rsidR="005C797C" w:rsidRPr="00E51F06" w14:paraId="3A36751C" w14:textId="77777777" w:rsidTr="00166605">
        <w:tc>
          <w:tcPr>
            <w:tcW w:w="2304" w:type="pct"/>
          </w:tcPr>
          <w:p w14:paraId="2C52D492" w14:textId="77777777" w:rsidR="005C797C" w:rsidRPr="00E51F06" w:rsidRDefault="005C797C" w:rsidP="0062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pct"/>
            <w:gridSpan w:val="3"/>
          </w:tcPr>
          <w:p w14:paraId="00B19FB6" w14:textId="77777777" w:rsidR="005C797C" w:rsidRPr="00E51F06" w:rsidRDefault="005C797C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1F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3948C536" w14:textId="77777777" w:rsidR="005C797C" w:rsidRPr="00E51F06" w:rsidRDefault="005C797C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pct"/>
            <w:gridSpan w:val="3"/>
          </w:tcPr>
          <w:p w14:paraId="37C27605" w14:textId="77777777" w:rsidR="005C797C" w:rsidRPr="00E51F06" w:rsidRDefault="005C797C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1F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65DE" w:rsidRPr="00E51F06" w14:paraId="78C9598A" w14:textId="77777777" w:rsidTr="00166605">
        <w:tc>
          <w:tcPr>
            <w:tcW w:w="2304" w:type="pct"/>
          </w:tcPr>
          <w:p w14:paraId="56377E19" w14:textId="77777777" w:rsidR="007C65DE" w:rsidRPr="00E51F06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</w:tcPr>
          <w:p w14:paraId="29ED7780" w14:textId="77777777" w:rsidR="007C65DE" w:rsidRPr="006E594F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7" w:type="pct"/>
          </w:tcPr>
          <w:p w14:paraId="160E2AFD" w14:textId="77777777" w:rsidR="007C65DE" w:rsidRPr="006E594F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3893FC4F" w14:textId="77777777" w:rsidR="007C65DE" w:rsidRPr="006E594F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7" w:type="pct"/>
          </w:tcPr>
          <w:p w14:paraId="204338B8" w14:textId="77777777" w:rsidR="007C65DE" w:rsidRPr="006E594F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4DE3B266" w14:textId="77777777" w:rsidR="007C65DE" w:rsidRPr="006E594F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7" w:type="pct"/>
          </w:tcPr>
          <w:p w14:paraId="333FDECD" w14:textId="77777777" w:rsidR="007C65DE" w:rsidRPr="006E594F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34533FF5" w14:textId="77777777" w:rsidR="007C65DE" w:rsidRPr="006E594F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7C65DE" w:rsidRPr="00E51F06" w14:paraId="2A062785" w14:textId="77777777" w:rsidTr="00166605">
        <w:tc>
          <w:tcPr>
            <w:tcW w:w="2304" w:type="pct"/>
          </w:tcPr>
          <w:p w14:paraId="5F7D0488" w14:textId="77777777" w:rsidR="007C65DE" w:rsidRPr="00E51F06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6" w:type="pct"/>
            <w:gridSpan w:val="7"/>
          </w:tcPr>
          <w:p w14:paraId="5A23C9EB" w14:textId="77777777" w:rsidR="007C65DE" w:rsidRPr="00E51F06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1F0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C65DE" w:rsidRPr="005C1FC0" w14:paraId="16D501C6" w14:textId="77777777" w:rsidTr="00166605">
        <w:tc>
          <w:tcPr>
            <w:tcW w:w="2304" w:type="pct"/>
          </w:tcPr>
          <w:p w14:paraId="4926E96A" w14:textId="77777777" w:rsidR="007C65DE" w:rsidRPr="00DA71AE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71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554" w:type="pct"/>
            <w:shd w:val="clear" w:color="auto" w:fill="auto"/>
          </w:tcPr>
          <w:p w14:paraId="74D56803" w14:textId="77777777" w:rsidR="007C65DE" w:rsidRPr="005C1FC0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3A04397F" w14:textId="77777777" w:rsidR="007C65DE" w:rsidRPr="005C1FC0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4F1E8119" w14:textId="77777777" w:rsidR="007C65DE" w:rsidRPr="005C1FC0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604B6C41" w14:textId="77777777" w:rsidR="007C65DE" w:rsidRPr="005C1FC0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4884E117" w14:textId="77777777" w:rsidR="007C65DE" w:rsidRPr="005C1FC0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CBC0347" w14:textId="77777777" w:rsidR="007C65DE" w:rsidRPr="005C1FC0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43D67F0E" w14:textId="77777777" w:rsidR="007C65DE" w:rsidRPr="005C1FC0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17F3" w:rsidRPr="00485F0F" w14:paraId="51FF2E37" w14:textId="77777777" w:rsidTr="00166605">
        <w:tc>
          <w:tcPr>
            <w:tcW w:w="2304" w:type="pct"/>
          </w:tcPr>
          <w:p w14:paraId="04B1B990" w14:textId="77777777" w:rsidR="00D117F3" w:rsidRPr="00E51F06" w:rsidRDefault="00D117F3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1F06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พร้อมสิ่งปลูกสร้าง เครื่องจักร</w:t>
            </w:r>
            <w:r w:rsidRPr="00E51F06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554" w:type="pct"/>
            <w:shd w:val="clear" w:color="auto" w:fill="auto"/>
          </w:tcPr>
          <w:p w14:paraId="3128785E" w14:textId="2AA58092" w:rsidR="00D117F3" w:rsidRPr="005C1FC0" w:rsidRDefault="00D117F3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235,000</w:t>
            </w:r>
          </w:p>
        </w:tc>
        <w:tc>
          <w:tcPr>
            <w:tcW w:w="147" w:type="pct"/>
            <w:shd w:val="clear" w:color="auto" w:fill="auto"/>
          </w:tcPr>
          <w:p w14:paraId="789E8AAF" w14:textId="77777777" w:rsidR="00D117F3" w:rsidRPr="005C1FC0" w:rsidRDefault="00D117F3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753B41EC" w14:textId="14E6A093" w:rsidR="00D117F3" w:rsidRPr="005C1FC0" w:rsidRDefault="00D117F3" w:rsidP="008A6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706</w:t>
            </w:r>
            <w:r w:rsidRPr="005C1FC0">
              <w:rPr>
                <w:rFonts w:ascii="Angsana New" w:hAnsi="Angsana New"/>
                <w:sz w:val="30"/>
                <w:szCs w:val="30"/>
              </w:rPr>
              <w:t>,1</w:t>
            </w:r>
            <w:r>
              <w:rPr>
                <w:rFonts w:ascii="Angsana New" w:hAnsi="Angsana New"/>
                <w:sz w:val="30"/>
                <w:szCs w:val="30"/>
              </w:rPr>
              <w:t>43</w:t>
            </w:r>
          </w:p>
        </w:tc>
        <w:tc>
          <w:tcPr>
            <w:tcW w:w="147" w:type="pct"/>
            <w:shd w:val="clear" w:color="auto" w:fill="auto"/>
          </w:tcPr>
          <w:p w14:paraId="7D5CFFBB" w14:textId="77777777" w:rsidR="00D117F3" w:rsidRPr="005C1FC0" w:rsidRDefault="00D117F3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73CB92A8" w14:textId="24FA4AF0" w:rsidR="00D117F3" w:rsidRPr="005C1FC0" w:rsidRDefault="00D117F3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235,000</w:t>
            </w:r>
          </w:p>
        </w:tc>
        <w:tc>
          <w:tcPr>
            <w:tcW w:w="147" w:type="pct"/>
          </w:tcPr>
          <w:p w14:paraId="63C61C42" w14:textId="77777777" w:rsidR="00D117F3" w:rsidRPr="005C1FC0" w:rsidRDefault="00D117F3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4236F91A" w14:textId="2D1863C1" w:rsidR="00D117F3" w:rsidRPr="005C1FC0" w:rsidRDefault="00D117F3" w:rsidP="008A6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309,371</w:t>
            </w:r>
          </w:p>
        </w:tc>
      </w:tr>
      <w:tr w:rsidR="00D117F3" w:rsidRPr="00E51F06" w14:paraId="10357EB1" w14:textId="77777777" w:rsidTr="00166605">
        <w:tc>
          <w:tcPr>
            <w:tcW w:w="2304" w:type="pct"/>
          </w:tcPr>
          <w:p w14:paraId="2DCD081F" w14:textId="6F4A0E76" w:rsidR="00D117F3" w:rsidRDefault="00D117F3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554" w:type="pct"/>
            <w:shd w:val="clear" w:color="auto" w:fill="auto"/>
          </w:tcPr>
          <w:p w14:paraId="2DBD5D36" w14:textId="565F9F44" w:rsidR="00D117F3" w:rsidRPr="005C1FC0" w:rsidRDefault="00B105CC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39,978</w:t>
            </w:r>
          </w:p>
        </w:tc>
        <w:tc>
          <w:tcPr>
            <w:tcW w:w="147" w:type="pct"/>
            <w:shd w:val="clear" w:color="auto" w:fill="auto"/>
          </w:tcPr>
          <w:p w14:paraId="54ADB330" w14:textId="77777777" w:rsidR="00D117F3" w:rsidRPr="005C1FC0" w:rsidRDefault="00D117F3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26C018B9" w14:textId="287FD0F2" w:rsidR="00D117F3" w:rsidRDefault="00D117F3" w:rsidP="008A6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44,678</w:t>
            </w:r>
          </w:p>
        </w:tc>
        <w:tc>
          <w:tcPr>
            <w:tcW w:w="147" w:type="pct"/>
            <w:shd w:val="clear" w:color="auto" w:fill="auto"/>
          </w:tcPr>
          <w:p w14:paraId="32813458" w14:textId="77777777" w:rsidR="00D117F3" w:rsidRPr="005C1FC0" w:rsidRDefault="00D117F3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21C1E438" w14:textId="208E696F" w:rsidR="00D117F3" w:rsidRPr="005C1FC0" w:rsidRDefault="00B105CC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39,978</w:t>
            </w:r>
          </w:p>
        </w:tc>
        <w:tc>
          <w:tcPr>
            <w:tcW w:w="147" w:type="pct"/>
          </w:tcPr>
          <w:p w14:paraId="265D006D" w14:textId="77777777" w:rsidR="00D117F3" w:rsidRPr="005C1FC0" w:rsidRDefault="00D117F3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58E62565" w14:textId="1BB7B90F" w:rsidR="00D117F3" w:rsidRDefault="00D117F3" w:rsidP="008A6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44,678</w:t>
            </w:r>
          </w:p>
        </w:tc>
      </w:tr>
      <w:tr w:rsidR="00D117F3" w:rsidRPr="00E51F06" w14:paraId="1D2061AF" w14:textId="77777777" w:rsidTr="00166605">
        <w:tc>
          <w:tcPr>
            <w:tcW w:w="2304" w:type="pct"/>
          </w:tcPr>
          <w:p w14:paraId="459CD0AB" w14:textId="0719AD9F" w:rsidR="00D117F3" w:rsidRPr="00E51F06" w:rsidRDefault="00D117F3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เงินลงทุนในบริษัทย่อยและบริษัทร่วม</w:t>
            </w:r>
          </w:p>
        </w:tc>
        <w:tc>
          <w:tcPr>
            <w:tcW w:w="554" w:type="pct"/>
            <w:tcBorders>
              <w:bottom w:val="single" w:sz="4" w:space="0" w:color="auto"/>
            </w:tcBorders>
            <w:shd w:val="clear" w:color="auto" w:fill="auto"/>
          </w:tcPr>
          <w:p w14:paraId="2BFDFE0C" w14:textId="7291A199" w:rsidR="00D117F3" w:rsidRPr="005C1FC0" w:rsidRDefault="00DC0B5D" w:rsidP="008A6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463,312</w:t>
            </w:r>
          </w:p>
        </w:tc>
        <w:tc>
          <w:tcPr>
            <w:tcW w:w="147" w:type="pct"/>
            <w:shd w:val="clear" w:color="auto" w:fill="auto"/>
          </w:tcPr>
          <w:p w14:paraId="4A07E89A" w14:textId="77777777" w:rsidR="00D117F3" w:rsidRPr="005C1FC0" w:rsidRDefault="00D117F3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2C733869" w14:textId="76EED2B5" w:rsidR="00D117F3" w:rsidRPr="005C1FC0" w:rsidRDefault="00DC0B5D" w:rsidP="00DC0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1,288,332</w:t>
            </w:r>
          </w:p>
        </w:tc>
        <w:tc>
          <w:tcPr>
            <w:tcW w:w="147" w:type="pct"/>
            <w:shd w:val="clear" w:color="auto" w:fill="auto"/>
          </w:tcPr>
          <w:p w14:paraId="5B47CD2A" w14:textId="77777777" w:rsidR="00D117F3" w:rsidRPr="005C1FC0" w:rsidRDefault="00D117F3" w:rsidP="00DC0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  <w:tab w:val="decimal" w:pos="886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  <w:shd w:val="clear" w:color="auto" w:fill="auto"/>
          </w:tcPr>
          <w:p w14:paraId="6C96A6DC" w14:textId="6325EEB6" w:rsidR="00D117F3" w:rsidRPr="005C1FC0" w:rsidRDefault="0027554E" w:rsidP="008A6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6F5626">
              <w:rPr>
                <w:rFonts w:ascii="Angsana New" w:hAnsi="Angsana New"/>
                <w:sz w:val="30"/>
                <w:szCs w:val="30"/>
              </w:rPr>
              <w:t>73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6F5626">
              <w:rPr>
                <w:rFonts w:ascii="Angsana New" w:hAnsi="Angsana New"/>
                <w:sz w:val="30"/>
                <w:szCs w:val="30"/>
              </w:rPr>
              <w:t>617</w:t>
            </w:r>
          </w:p>
        </w:tc>
        <w:tc>
          <w:tcPr>
            <w:tcW w:w="147" w:type="pct"/>
          </w:tcPr>
          <w:p w14:paraId="6A8C479F" w14:textId="77777777" w:rsidR="00D117F3" w:rsidRPr="005C1FC0" w:rsidRDefault="00D117F3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22A488CA" w14:textId="5316C4F2" w:rsidR="00D117F3" w:rsidRPr="005C1FC0" w:rsidRDefault="00D117F3" w:rsidP="008A6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 w:line="240" w:lineRule="auto"/>
              <w:ind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8A6A41">
              <w:rPr>
                <w:rFonts w:ascii="Angsana New" w:hAnsi="Angsana New"/>
                <w:sz w:val="30"/>
                <w:szCs w:val="30"/>
              </w:rPr>
              <w:t>288</w:t>
            </w:r>
            <w:r>
              <w:rPr>
                <w:rFonts w:ascii="Angsana New" w:hAnsi="Angsana New"/>
                <w:sz w:val="30"/>
                <w:szCs w:val="30"/>
              </w:rPr>
              <w:t>,3</w:t>
            </w:r>
            <w:r w:rsidR="008A6A41">
              <w:rPr>
                <w:rFonts w:ascii="Angsana New" w:hAnsi="Angsana New"/>
                <w:sz w:val="30"/>
                <w:szCs w:val="30"/>
              </w:rPr>
              <w:t>32</w:t>
            </w:r>
          </w:p>
        </w:tc>
      </w:tr>
      <w:tr w:rsidR="00D117F3" w:rsidRPr="00E51F06" w14:paraId="0297B812" w14:textId="77777777" w:rsidTr="00166605">
        <w:tc>
          <w:tcPr>
            <w:tcW w:w="2304" w:type="pct"/>
          </w:tcPr>
          <w:p w14:paraId="7E50482B" w14:textId="77777777" w:rsidR="00D117F3" w:rsidRPr="005C1FC0" w:rsidRDefault="00D117F3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C1FC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5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ED9267" w14:textId="45024B2C" w:rsidR="00D117F3" w:rsidRPr="005C1FC0" w:rsidRDefault="00DC0B5D" w:rsidP="008A6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738,290</w:t>
            </w:r>
          </w:p>
        </w:tc>
        <w:tc>
          <w:tcPr>
            <w:tcW w:w="147" w:type="pct"/>
            <w:shd w:val="clear" w:color="auto" w:fill="auto"/>
          </w:tcPr>
          <w:p w14:paraId="7D167220" w14:textId="77777777" w:rsidR="00D117F3" w:rsidRPr="005C1FC0" w:rsidRDefault="00D117F3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25275D" w14:textId="47A70AF8" w:rsidR="00D117F3" w:rsidRPr="005C1FC0" w:rsidRDefault="00DC0B5D" w:rsidP="008A6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2,039,153</w:t>
            </w:r>
          </w:p>
        </w:tc>
        <w:tc>
          <w:tcPr>
            <w:tcW w:w="147" w:type="pct"/>
            <w:shd w:val="clear" w:color="auto" w:fill="auto"/>
          </w:tcPr>
          <w:p w14:paraId="696410CC" w14:textId="77777777" w:rsidR="00D117F3" w:rsidRPr="005C1FC0" w:rsidRDefault="00D117F3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E53F2C" w14:textId="2E913FFA" w:rsidR="00D117F3" w:rsidRPr="00BB00E8" w:rsidRDefault="006F5626" w:rsidP="008A6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748,595</w:t>
            </w:r>
          </w:p>
        </w:tc>
        <w:tc>
          <w:tcPr>
            <w:tcW w:w="147" w:type="pct"/>
          </w:tcPr>
          <w:p w14:paraId="7BB54563" w14:textId="77777777" w:rsidR="00D117F3" w:rsidRPr="005C1FC0" w:rsidRDefault="00D117F3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7433CEF6" w14:textId="5CD4F5AB" w:rsidR="00D117F3" w:rsidRPr="005C1FC0" w:rsidRDefault="00D117F3" w:rsidP="008A6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00E8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8A6A41">
              <w:rPr>
                <w:rFonts w:ascii="Angsana New" w:hAnsi="Angsana New"/>
                <w:b/>
                <w:bCs/>
                <w:sz w:val="30"/>
                <w:szCs w:val="30"/>
              </w:rPr>
              <w:t>642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A6A41">
              <w:rPr>
                <w:rFonts w:ascii="Angsana New" w:hAnsi="Angsana New"/>
                <w:b/>
                <w:bCs/>
                <w:sz w:val="30"/>
                <w:szCs w:val="30"/>
              </w:rPr>
              <w:t>381</w:t>
            </w:r>
          </w:p>
        </w:tc>
      </w:tr>
    </w:tbl>
    <w:p w14:paraId="117D3208" w14:textId="77777777" w:rsidR="00F92128" w:rsidRDefault="00F92128" w:rsidP="00F92128">
      <w:pPr>
        <w:pStyle w:val="block"/>
        <w:spacing w:after="0" w:line="240" w:lineRule="auto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</w:p>
    <w:p w14:paraId="0AF505D3" w14:textId="77777777" w:rsidR="00D45C2B" w:rsidRDefault="00DA71AE" w:rsidP="00F92128">
      <w:pPr>
        <w:pStyle w:val="block"/>
        <w:spacing w:after="0" w:line="240" w:lineRule="auto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US" w:bidi="th-TH"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 w:bidi="th-TH"/>
        </w:rPr>
        <w:br w:type="page"/>
      </w:r>
      <w:r w:rsidR="00D45C2B" w:rsidRPr="00D45C2B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 w:bidi="th-TH"/>
        </w:rPr>
        <w:lastRenderedPageBreak/>
        <w:t>เงินกู้ยืมระยะสั้นจากสถาบันการเงินและแหล่งอื่น</w:t>
      </w:r>
    </w:p>
    <w:p w14:paraId="74ED1A82" w14:textId="77777777" w:rsidR="00D45C2B" w:rsidRDefault="00D45C2B" w:rsidP="00F92128">
      <w:pPr>
        <w:pStyle w:val="block"/>
        <w:spacing w:after="0" w:line="240" w:lineRule="auto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US" w:bidi="th-TH"/>
        </w:rPr>
      </w:pPr>
    </w:p>
    <w:p w14:paraId="471EE988" w14:textId="6FC1675F" w:rsidR="00D45C2B" w:rsidRDefault="00D45C2B" w:rsidP="00F92128">
      <w:pPr>
        <w:pStyle w:val="block"/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6B4179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ณ วันที่ </w:t>
      </w:r>
      <w:r w:rsidRPr="006B4179">
        <w:rPr>
          <w:rFonts w:ascii="Angsana New" w:hAnsi="Angsana New" w:cs="Angsana New"/>
          <w:sz w:val="30"/>
          <w:szCs w:val="30"/>
          <w:lang w:val="en-US" w:bidi="th-TH"/>
        </w:rPr>
        <w:t xml:space="preserve">31 </w:t>
      </w:r>
      <w:r w:rsidRPr="006B4179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ธันวาคม </w:t>
      </w:r>
      <w:r w:rsidR="008645A4" w:rsidRPr="006B4179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8C6643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Pr="006B4179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กลุ่มบริษัทและบริษัท</w:t>
      </w:r>
      <w:r w:rsidR="00537A01">
        <w:rPr>
          <w:rFonts w:ascii="Angsana New" w:hAnsi="Angsana New" w:cs="Angsana New" w:hint="cs"/>
          <w:sz w:val="30"/>
          <w:szCs w:val="30"/>
          <w:cs/>
          <w:lang w:val="en-US" w:bidi="th-TH"/>
        </w:rPr>
        <w:t>มี</w:t>
      </w:r>
      <w:r w:rsidRPr="006B4179">
        <w:rPr>
          <w:rFonts w:ascii="Angsana New" w:hAnsi="Angsana New" w:cs="Angsana New" w:hint="cs"/>
          <w:sz w:val="30"/>
          <w:szCs w:val="30"/>
          <w:cs/>
          <w:lang w:val="en-US" w:bidi="th-TH"/>
        </w:rPr>
        <w:t>สัญญากู้ยืมเงินระยะสั้น</w:t>
      </w:r>
      <w:r w:rsidR="00901374" w:rsidRPr="006B4179">
        <w:rPr>
          <w:rFonts w:ascii="Angsana New" w:hAnsi="Angsana New" w:cs="Angsana New" w:hint="cs"/>
          <w:sz w:val="30"/>
          <w:szCs w:val="30"/>
          <w:cs/>
          <w:lang w:val="en-US" w:bidi="th-TH"/>
        </w:rPr>
        <w:t>กับ</w:t>
      </w:r>
      <w:r w:rsidRPr="006B4179">
        <w:rPr>
          <w:rFonts w:ascii="Angsana New" w:hAnsi="Angsana New" w:cs="Angsana New" w:hint="cs"/>
          <w:sz w:val="30"/>
          <w:szCs w:val="30"/>
          <w:cs/>
          <w:lang w:val="en-US" w:bidi="th-TH"/>
        </w:rPr>
        <w:t>สถาบันการเงิน</w:t>
      </w:r>
      <w:r w:rsidR="00F2495D" w:rsidRPr="006B4179">
        <w:rPr>
          <w:rFonts w:ascii="Angsana New" w:hAnsi="Angsana New" w:cs="Angsana New" w:hint="cs"/>
          <w:sz w:val="30"/>
          <w:szCs w:val="30"/>
          <w:cs/>
          <w:lang w:val="en-US" w:bidi="th-TH"/>
        </w:rPr>
        <w:t>หลายแห่ง</w:t>
      </w:r>
      <w:r w:rsidRPr="006B4179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จำนวน </w:t>
      </w:r>
      <w:r w:rsidR="008F2B5F" w:rsidRPr="008F2B5F">
        <w:rPr>
          <w:rFonts w:ascii="Angsana New" w:hAnsi="Angsana New" w:cs="Angsana New"/>
          <w:sz w:val="30"/>
          <w:szCs w:val="30"/>
          <w:lang w:val="en-US" w:bidi="th-TH"/>
        </w:rPr>
        <w:t>528.36</w:t>
      </w:r>
      <w:r w:rsidRPr="006B4179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6B4179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ล้านบาท </w:t>
      </w:r>
      <w:r w:rsidR="008723AF" w:rsidRPr="006B4179">
        <w:rPr>
          <w:rFonts w:ascii="Angsana New" w:hAnsi="Angsana New" w:cs="Angsana New"/>
          <w:i/>
          <w:iCs/>
          <w:sz w:val="30"/>
          <w:szCs w:val="30"/>
          <w:lang w:val="en-US" w:bidi="th-TH"/>
        </w:rPr>
        <w:t>(</w:t>
      </w:r>
      <w:r w:rsidR="008157FA" w:rsidRPr="006B4179">
        <w:rPr>
          <w:rFonts w:ascii="Angsana New" w:hAnsi="Angsana New" w:cs="Angsana New"/>
          <w:i/>
          <w:iCs/>
          <w:sz w:val="30"/>
          <w:szCs w:val="30"/>
          <w:lang w:val="en-US" w:bidi="th-TH"/>
        </w:rPr>
        <w:t>25</w:t>
      </w:r>
      <w:r w:rsidR="008C6643">
        <w:rPr>
          <w:rFonts w:ascii="Angsana New" w:hAnsi="Angsana New" w:cs="Angsana New"/>
          <w:i/>
          <w:iCs/>
          <w:sz w:val="30"/>
          <w:szCs w:val="30"/>
          <w:lang w:val="en-US" w:bidi="th-TH"/>
        </w:rPr>
        <w:t>60</w:t>
      </w:r>
      <w:r w:rsidR="008157FA" w:rsidRPr="006B4179">
        <w:rPr>
          <w:rFonts w:ascii="Angsana New" w:hAnsi="Angsana New" w:cs="Angsana New"/>
          <w:i/>
          <w:iCs/>
          <w:sz w:val="30"/>
          <w:szCs w:val="30"/>
          <w:lang w:val="en-US" w:bidi="th-TH"/>
        </w:rPr>
        <w:t xml:space="preserve">: </w:t>
      </w:r>
      <w:r w:rsidR="008C6643">
        <w:rPr>
          <w:rFonts w:ascii="Angsana New" w:hAnsi="Angsana New" w:cs="Angsana New"/>
          <w:i/>
          <w:iCs/>
          <w:sz w:val="30"/>
          <w:szCs w:val="30"/>
          <w:lang w:val="en-US" w:bidi="th-TH"/>
        </w:rPr>
        <w:t>768</w:t>
      </w:r>
      <w:r w:rsidR="005E12DA" w:rsidRPr="006B4179">
        <w:rPr>
          <w:rFonts w:ascii="Angsana New" w:hAnsi="Angsana New" w:cs="Angsana New"/>
          <w:i/>
          <w:iCs/>
          <w:sz w:val="30"/>
          <w:szCs w:val="30"/>
          <w:lang w:val="en-US" w:bidi="th-TH"/>
        </w:rPr>
        <w:t>.</w:t>
      </w:r>
      <w:r w:rsidR="008C6643">
        <w:rPr>
          <w:rFonts w:ascii="Angsana New" w:hAnsi="Angsana New" w:cs="Angsana New"/>
          <w:i/>
          <w:iCs/>
          <w:sz w:val="30"/>
          <w:szCs w:val="30"/>
          <w:lang w:val="en-US" w:bidi="th-TH"/>
        </w:rPr>
        <w:t>96</w:t>
      </w:r>
      <w:r w:rsidRPr="006B4179">
        <w:rPr>
          <w:rFonts w:ascii="Angsana New" w:hAnsi="Angsana New" w:cs="Angsana New"/>
          <w:i/>
          <w:iCs/>
          <w:sz w:val="30"/>
          <w:szCs w:val="30"/>
          <w:lang w:val="en-US" w:bidi="th-TH"/>
        </w:rPr>
        <w:t xml:space="preserve"> </w:t>
      </w:r>
      <w:r w:rsidRPr="006B4179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 xml:space="preserve">ล้านบาท และ </w:t>
      </w:r>
      <w:r w:rsidR="008C6643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718</w:t>
      </w:r>
      <w:r w:rsidR="005E12DA" w:rsidRPr="006B4179">
        <w:rPr>
          <w:rFonts w:ascii="Angsana New" w:hAnsi="Angsana New" w:cs="Angsana New"/>
          <w:i/>
          <w:iCs/>
          <w:sz w:val="30"/>
          <w:szCs w:val="30"/>
          <w:lang w:val="en-US" w:bidi="th-TH"/>
        </w:rPr>
        <w:t>.</w:t>
      </w:r>
      <w:r w:rsidR="008C6643">
        <w:rPr>
          <w:rFonts w:ascii="Angsana New" w:hAnsi="Angsana New" w:cs="Angsana New"/>
          <w:i/>
          <w:iCs/>
          <w:sz w:val="30"/>
          <w:szCs w:val="30"/>
          <w:lang w:val="en-US" w:bidi="th-TH"/>
        </w:rPr>
        <w:t>61</w:t>
      </w:r>
      <w:r w:rsidRPr="006B4179">
        <w:rPr>
          <w:rFonts w:ascii="Angsana New" w:hAnsi="Angsana New" w:cs="Angsana New"/>
          <w:i/>
          <w:iCs/>
          <w:sz w:val="30"/>
          <w:szCs w:val="30"/>
          <w:lang w:val="en-US" w:bidi="th-TH"/>
        </w:rPr>
        <w:t xml:space="preserve"> </w:t>
      </w:r>
      <w:r w:rsidRPr="006B4179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ล้านบาท ตามลำดับ</w:t>
      </w:r>
      <w:r w:rsidRPr="006B4179">
        <w:rPr>
          <w:rFonts w:ascii="Angsana New" w:hAnsi="Angsana New" w:cs="Angsana New"/>
          <w:i/>
          <w:iCs/>
          <w:sz w:val="30"/>
          <w:szCs w:val="30"/>
          <w:lang w:val="en-US" w:bidi="th-TH"/>
        </w:rPr>
        <w:t>)</w:t>
      </w:r>
      <w:r w:rsidRPr="006B4179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8034A7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เงินกู้</w:t>
      </w:r>
      <w:r w:rsidR="00901374" w:rsidRPr="008034A7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ยืม</w:t>
      </w:r>
      <w:r w:rsidRPr="008034A7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ดังกล่าว</w:t>
      </w:r>
      <w:r w:rsidR="00E87E17" w:rsidRPr="008034A7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ไม่มีหลักประกันและ</w:t>
      </w:r>
      <w:r w:rsidRPr="008034A7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มีดอกเบี้ยในอัตราร้อยละ</w:t>
      </w:r>
      <w:r w:rsidR="00221A86">
        <w:rPr>
          <w:rFonts w:ascii="Angsana New" w:hAnsi="Angsana New" w:cs="Angsana New"/>
          <w:spacing w:val="-4"/>
          <w:sz w:val="30"/>
          <w:szCs w:val="30"/>
          <w:lang w:val="en-US" w:bidi="th-TH"/>
        </w:rPr>
        <w:t xml:space="preserve"> 3.6</w:t>
      </w:r>
      <w:r w:rsidR="00914823">
        <w:rPr>
          <w:rFonts w:ascii="Angsana New" w:hAnsi="Angsana New" w:cs="Angsana New"/>
          <w:spacing w:val="-4"/>
          <w:sz w:val="30"/>
          <w:szCs w:val="30"/>
          <w:lang w:val="en-US" w:bidi="th-TH"/>
        </w:rPr>
        <w:t>5</w:t>
      </w:r>
      <w:r w:rsidR="002A38C8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 xml:space="preserve"> </w:t>
      </w:r>
      <w:r w:rsidR="00076B74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 xml:space="preserve">- </w:t>
      </w:r>
      <w:r w:rsidR="002A38C8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ร้อยละ</w:t>
      </w:r>
      <w:r w:rsidRPr="008034A7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 xml:space="preserve"> </w:t>
      </w:r>
      <w:r w:rsidR="00914823">
        <w:rPr>
          <w:rFonts w:ascii="Angsana New" w:hAnsi="Angsana New" w:cs="Angsana New"/>
          <w:spacing w:val="-4"/>
          <w:sz w:val="30"/>
          <w:szCs w:val="30"/>
          <w:lang w:val="en-US" w:bidi="th-TH"/>
        </w:rPr>
        <w:t>13</w:t>
      </w:r>
      <w:r w:rsidR="006B4179" w:rsidRPr="008034A7">
        <w:rPr>
          <w:rFonts w:ascii="Angsana New" w:hAnsi="Angsana New" w:cs="Angsana New"/>
          <w:spacing w:val="-4"/>
          <w:sz w:val="30"/>
          <w:szCs w:val="30"/>
          <w:lang w:val="en-US" w:bidi="th-TH"/>
        </w:rPr>
        <w:t>.00</w:t>
      </w:r>
      <w:r w:rsidRPr="008034A7">
        <w:rPr>
          <w:rFonts w:ascii="Angsana New" w:hAnsi="Angsana New" w:cs="Angsana New"/>
          <w:spacing w:val="-4"/>
          <w:sz w:val="30"/>
          <w:szCs w:val="30"/>
          <w:lang w:val="en-US" w:bidi="th-TH"/>
        </w:rPr>
        <w:t xml:space="preserve"> </w:t>
      </w:r>
      <w:r w:rsidRPr="008034A7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 xml:space="preserve">ต่อปี </w:t>
      </w:r>
      <w:r w:rsidR="008723AF" w:rsidRPr="008034A7">
        <w:rPr>
          <w:rFonts w:ascii="Angsana New" w:hAnsi="Angsana New" w:cs="Angsana New"/>
          <w:i/>
          <w:iCs/>
          <w:spacing w:val="-4"/>
          <w:sz w:val="30"/>
          <w:szCs w:val="30"/>
          <w:lang w:val="en-US" w:bidi="th-TH"/>
        </w:rPr>
        <w:t>(</w:t>
      </w:r>
      <w:r w:rsidRPr="008034A7">
        <w:rPr>
          <w:rFonts w:ascii="Angsana New" w:hAnsi="Angsana New" w:cs="Angsana New"/>
          <w:i/>
          <w:iCs/>
          <w:spacing w:val="-4"/>
          <w:sz w:val="30"/>
          <w:szCs w:val="30"/>
          <w:lang w:val="en-US" w:bidi="th-TH"/>
        </w:rPr>
        <w:t>25</w:t>
      </w:r>
      <w:r w:rsidR="00652FBE">
        <w:rPr>
          <w:rFonts w:ascii="Angsana New" w:hAnsi="Angsana New" w:cs="Angsana New"/>
          <w:i/>
          <w:iCs/>
          <w:spacing w:val="-4"/>
          <w:sz w:val="30"/>
          <w:szCs w:val="30"/>
          <w:lang w:val="en-US" w:bidi="th-TH"/>
        </w:rPr>
        <w:t>60</w:t>
      </w:r>
      <w:r w:rsidRPr="008034A7">
        <w:rPr>
          <w:rFonts w:ascii="Angsana New" w:hAnsi="Angsana New" w:cs="Angsana New"/>
          <w:i/>
          <w:iCs/>
          <w:spacing w:val="-4"/>
          <w:sz w:val="30"/>
          <w:szCs w:val="30"/>
          <w:lang w:val="en-US" w:bidi="th-TH"/>
        </w:rPr>
        <w:t xml:space="preserve">: </w:t>
      </w:r>
      <w:r w:rsidRPr="008034A7">
        <w:rPr>
          <w:rFonts w:ascii="Angsana New" w:hAnsi="Angsana New" w:cs="Angsana New" w:hint="cs"/>
          <w:i/>
          <w:iCs/>
          <w:spacing w:val="-4"/>
          <w:sz w:val="30"/>
          <w:szCs w:val="30"/>
          <w:cs/>
          <w:lang w:val="en-US" w:bidi="th-TH"/>
        </w:rPr>
        <w:t xml:space="preserve">ร้อยละ </w:t>
      </w:r>
      <w:r w:rsidRPr="008034A7">
        <w:rPr>
          <w:rFonts w:ascii="Angsana New" w:hAnsi="Angsana New" w:cs="Angsana New"/>
          <w:i/>
          <w:iCs/>
          <w:spacing w:val="-4"/>
          <w:sz w:val="30"/>
          <w:szCs w:val="30"/>
          <w:lang w:val="en-US" w:bidi="th-TH"/>
        </w:rPr>
        <w:t>2.</w:t>
      </w:r>
      <w:r w:rsidR="00652FBE">
        <w:rPr>
          <w:rFonts w:ascii="Angsana New" w:hAnsi="Angsana New" w:cs="Angsana New"/>
          <w:i/>
          <w:iCs/>
          <w:spacing w:val="-4"/>
          <w:sz w:val="30"/>
          <w:szCs w:val="30"/>
          <w:lang w:val="en-US" w:bidi="th-TH"/>
        </w:rPr>
        <w:t>9</w:t>
      </w:r>
      <w:r w:rsidR="00685389">
        <w:rPr>
          <w:rFonts w:ascii="Angsana New" w:hAnsi="Angsana New" w:cs="Angsana New"/>
          <w:i/>
          <w:iCs/>
          <w:spacing w:val="-4"/>
          <w:sz w:val="30"/>
          <w:szCs w:val="30"/>
          <w:lang w:val="en-US" w:bidi="th-TH"/>
        </w:rPr>
        <w:t>0</w:t>
      </w:r>
      <w:r w:rsidR="00076B74">
        <w:rPr>
          <w:rFonts w:ascii="Angsana New" w:hAnsi="Angsana New" w:cs="Angsana New" w:hint="cs"/>
          <w:i/>
          <w:iCs/>
          <w:spacing w:val="-4"/>
          <w:sz w:val="30"/>
          <w:szCs w:val="30"/>
          <w:cs/>
          <w:lang w:val="en-US" w:bidi="th-TH"/>
        </w:rPr>
        <w:t xml:space="preserve"> - </w:t>
      </w:r>
      <w:r w:rsidR="002A38C8">
        <w:rPr>
          <w:rFonts w:ascii="Angsana New" w:hAnsi="Angsana New" w:cs="Angsana New" w:hint="cs"/>
          <w:i/>
          <w:iCs/>
          <w:spacing w:val="-4"/>
          <w:sz w:val="30"/>
          <w:szCs w:val="30"/>
          <w:cs/>
          <w:lang w:val="en-US" w:bidi="th-TH"/>
        </w:rPr>
        <w:t>ร้อยละ</w:t>
      </w:r>
      <w:r w:rsidRPr="008034A7">
        <w:rPr>
          <w:rFonts w:ascii="Angsana New" w:hAnsi="Angsana New" w:cs="Angsana New" w:hint="cs"/>
          <w:i/>
          <w:iCs/>
          <w:spacing w:val="-4"/>
          <w:sz w:val="30"/>
          <w:szCs w:val="30"/>
          <w:cs/>
          <w:lang w:val="en-US" w:bidi="th-TH"/>
        </w:rPr>
        <w:t xml:space="preserve"> </w:t>
      </w:r>
      <w:r w:rsidR="00652FBE">
        <w:rPr>
          <w:rFonts w:ascii="Angsana New" w:hAnsi="Angsana New" w:cs="Angsana New"/>
          <w:i/>
          <w:iCs/>
          <w:spacing w:val="-4"/>
          <w:sz w:val="30"/>
          <w:szCs w:val="30"/>
          <w:lang w:val="en-US" w:bidi="th-TH"/>
        </w:rPr>
        <w:t>11</w:t>
      </w:r>
      <w:r w:rsidR="00221A86">
        <w:rPr>
          <w:rFonts w:ascii="Angsana New" w:hAnsi="Angsana New" w:cs="Angsana New"/>
          <w:i/>
          <w:iCs/>
          <w:spacing w:val="-4"/>
          <w:sz w:val="30"/>
          <w:szCs w:val="30"/>
          <w:lang w:val="en-US" w:bidi="th-TH"/>
        </w:rPr>
        <w:t>.00</w:t>
      </w:r>
      <w:r w:rsidR="005E12DA" w:rsidRPr="008034A7">
        <w:rPr>
          <w:rFonts w:ascii="Angsana New" w:hAnsi="Angsana New" w:cs="Angsana New"/>
          <w:i/>
          <w:iCs/>
          <w:spacing w:val="-4"/>
          <w:sz w:val="30"/>
          <w:szCs w:val="30"/>
          <w:lang w:val="en-US" w:bidi="th-TH"/>
        </w:rPr>
        <w:t xml:space="preserve"> </w:t>
      </w:r>
      <w:r w:rsidR="008723AF" w:rsidRPr="008034A7">
        <w:rPr>
          <w:rFonts w:ascii="Angsana New" w:hAnsi="Angsana New" w:cs="Angsana New" w:hint="cs"/>
          <w:i/>
          <w:iCs/>
          <w:spacing w:val="-4"/>
          <w:sz w:val="30"/>
          <w:szCs w:val="30"/>
          <w:cs/>
          <w:lang w:val="en-US" w:bidi="th-TH"/>
        </w:rPr>
        <w:t>ต่อปี</w:t>
      </w:r>
      <w:r w:rsidRPr="008034A7">
        <w:rPr>
          <w:rFonts w:ascii="Angsana New" w:hAnsi="Angsana New" w:cs="Angsana New"/>
          <w:i/>
          <w:iCs/>
          <w:spacing w:val="-4"/>
          <w:sz w:val="30"/>
          <w:szCs w:val="30"/>
          <w:lang w:val="en-US" w:bidi="th-TH"/>
        </w:rPr>
        <w:t>)</w:t>
      </w:r>
    </w:p>
    <w:p w14:paraId="07F1ED70" w14:textId="77777777" w:rsidR="00D45C2B" w:rsidRPr="00B75070" w:rsidRDefault="00D45C2B" w:rsidP="00F92128">
      <w:pPr>
        <w:pStyle w:val="block"/>
        <w:spacing w:after="0" w:line="240" w:lineRule="auto"/>
        <w:jc w:val="thaiDistribute"/>
        <w:rPr>
          <w:rFonts w:ascii="Angsana New" w:hAnsi="Angsana New" w:cs="Angsana New"/>
          <w:sz w:val="24"/>
          <w:szCs w:val="24"/>
          <w:lang w:val="en-US" w:bidi="th-TH"/>
        </w:rPr>
      </w:pPr>
    </w:p>
    <w:p w14:paraId="672E8BCC" w14:textId="3334A920" w:rsidR="00446D47" w:rsidRPr="00446D47" w:rsidRDefault="00D45C2B" w:rsidP="004078F3">
      <w:pPr>
        <w:pStyle w:val="block"/>
        <w:spacing w:after="0" w:line="240" w:lineRule="auto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  <w:r w:rsidRPr="008F2B5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ณ วันที่ </w:t>
      </w:r>
      <w:r w:rsidRPr="008F2B5F">
        <w:rPr>
          <w:rFonts w:ascii="Angsana New" w:hAnsi="Angsana New" w:cs="Angsana New"/>
          <w:sz w:val="30"/>
          <w:szCs w:val="30"/>
          <w:lang w:val="en-US" w:bidi="th-TH"/>
        </w:rPr>
        <w:t xml:space="preserve">31 </w:t>
      </w:r>
      <w:r w:rsidRPr="008F2B5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ธันวาคม </w:t>
      </w:r>
      <w:r w:rsidR="008645A4" w:rsidRPr="008F2B5F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652FBE" w:rsidRPr="008F2B5F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Pr="008F2B5F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8F2B5F">
        <w:rPr>
          <w:rFonts w:ascii="Angsana New" w:hAnsi="Angsana New" w:cs="Angsana New" w:hint="cs"/>
          <w:sz w:val="30"/>
          <w:szCs w:val="30"/>
          <w:cs/>
          <w:lang w:val="en-US" w:bidi="th-TH"/>
        </w:rPr>
        <w:t>บริษัท</w:t>
      </w:r>
      <w:r w:rsidR="00537A01">
        <w:rPr>
          <w:rFonts w:ascii="Angsana New" w:hAnsi="Angsana New" w:cs="Angsana New" w:hint="cs"/>
          <w:sz w:val="30"/>
          <w:szCs w:val="30"/>
          <w:cs/>
          <w:lang w:val="en-US" w:bidi="th-TH"/>
        </w:rPr>
        <w:t>มี</w:t>
      </w:r>
      <w:r w:rsidR="002941E7" w:rsidRPr="008F2B5F">
        <w:rPr>
          <w:rFonts w:ascii="Angsana New" w:hAnsi="Angsana New" w:cs="Angsana New" w:hint="cs"/>
          <w:sz w:val="30"/>
          <w:szCs w:val="30"/>
          <w:cs/>
          <w:lang w:val="en-US" w:bidi="th-TH"/>
        </w:rPr>
        <w:t>สัญญา</w:t>
      </w:r>
      <w:r w:rsidRPr="008F2B5F">
        <w:rPr>
          <w:rFonts w:ascii="Angsana New" w:hAnsi="Angsana New" w:cs="Angsana New" w:hint="cs"/>
          <w:sz w:val="30"/>
          <w:szCs w:val="30"/>
          <w:cs/>
          <w:lang w:val="en-US" w:bidi="th-TH"/>
        </w:rPr>
        <w:t>กู้ยืม</w:t>
      </w:r>
      <w:r w:rsidR="002F5F77" w:rsidRPr="008F2B5F">
        <w:rPr>
          <w:rFonts w:ascii="Angsana New" w:hAnsi="Angsana New" w:cs="Angsana New" w:hint="cs"/>
          <w:sz w:val="30"/>
          <w:szCs w:val="30"/>
          <w:cs/>
          <w:lang w:val="en-US" w:bidi="th-TH"/>
        </w:rPr>
        <w:t>เงิน</w:t>
      </w:r>
      <w:r w:rsidRPr="008F2B5F">
        <w:rPr>
          <w:rFonts w:ascii="Angsana New" w:hAnsi="Angsana New" w:cs="Angsana New" w:hint="cs"/>
          <w:sz w:val="30"/>
          <w:szCs w:val="30"/>
          <w:cs/>
          <w:lang w:val="en-US" w:bidi="th-TH"/>
        </w:rPr>
        <w:t>ระยะสั้น</w:t>
      </w:r>
      <w:r w:rsidR="002941E7" w:rsidRPr="008F2B5F">
        <w:rPr>
          <w:rFonts w:ascii="Angsana New" w:hAnsi="Angsana New" w:cs="Angsana New" w:hint="cs"/>
          <w:sz w:val="30"/>
          <w:szCs w:val="30"/>
          <w:cs/>
          <w:lang w:val="en-US" w:bidi="th-TH"/>
        </w:rPr>
        <w:t>กับบุคคล</w:t>
      </w:r>
      <w:r w:rsidR="00A6762A" w:rsidRPr="008F2B5F">
        <w:rPr>
          <w:rFonts w:ascii="Angsana New" w:hAnsi="Angsana New" w:cs="Angsana New" w:hint="cs"/>
          <w:sz w:val="30"/>
          <w:szCs w:val="30"/>
          <w:cs/>
          <w:lang w:val="en-US" w:bidi="th-TH"/>
        </w:rPr>
        <w:t>และบริษัทหลักทรัพย์จัดการกองทุนหลายแห่ง</w:t>
      </w:r>
      <w:r w:rsidRPr="008F2B5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จำนวน </w:t>
      </w:r>
      <w:r w:rsidR="00914823">
        <w:rPr>
          <w:rFonts w:ascii="Angsana New" w:hAnsi="Angsana New" w:cs="Angsana New"/>
          <w:sz w:val="30"/>
          <w:szCs w:val="30"/>
          <w:lang w:val="en-US" w:bidi="th-TH"/>
        </w:rPr>
        <w:t>254.23</w:t>
      </w:r>
      <w:r w:rsidRPr="008F2B5F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8F2B5F"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ล้านบาท</w:t>
      </w:r>
      <w:r w:rsidR="00BA6ECD" w:rsidRPr="008F2B5F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BA6ECD" w:rsidRPr="008F2B5F">
        <w:rPr>
          <w:rFonts w:ascii="Angsana New" w:hAnsi="Angsana New" w:cs="Angsana New"/>
          <w:i/>
          <w:iCs/>
          <w:sz w:val="30"/>
          <w:szCs w:val="30"/>
          <w:lang w:val="en-US" w:bidi="th-TH"/>
        </w:rPr>
        <w:t>(</w:t>
      </w:r>
      <w:r w:rsidR="00A6762A" w:rsidRPr="008F2B5F">
        <w:rPr>
          <w:rFonts w:ascii="Angsana New" w:hAnsi="Angsana New" w:cs="Angsana New"/>
          <w:i/>
          <w:iCs/>
          <w:sz w:val="30"/>
          <w:szCs w:val="30"/>
          <w:lang w:val="en-US" w:bidi="th-TH"/>
        </w:rPr>
        <w:t>25</w:t>
      </w:r>
      <w:r w:rsidR="00652FBE" w:rsidRPr="008F2B5F">
        <w:rPr>
          <w:rFonts w:ascii="Angsana New" w:hAnsi="Angsana New" w:cs="Angsana New"/>
          <w:i/>
          <w:iCs/>
          <w:sz w:val="30"/>
          <w:szCs w:val="30"/>
          <w:lang w:val="en-US" w:bidi="th-TH"/>
        </w:rPr>
        <w:t>60</w:t>
      </w:r>
      <w:r w:rsidR="00A6762A" w:rsidRPr="008F2B5F">
        <w:rPr>
          <w:rFonts w:ascii="Angsana New" w:hAnsi="Angsana New" w:cs="Angsana New"/>
          <w:i/>
          <w:iCs/>
          <w:sz w:val="30"/>
          <w:szCs w:val="30"/>
          <w:lang w:val="en-US" w:bidi="th-TH"/>
        </w:rPr>
        <w:t xml:space="preserve">: </w:t>
      </w:r>
      <w:r w:rsidR="00652FBE" w:rsidRPr="008F2B5F">
        <w:rPr>
          <w:rFonts w:ascii="Angsana New" w:hAnsi="Angsana New" w:cs="Angsana New"/>
          <w:i/>
          <w:iCs/>
          <w:sz w:val="30"/>
          <w:szCs w:val="30"/>
          <w:lang w:val="en-US" w:bidi="th-TH"/>
        </w:rPr>
        <w:t>484.81</w:t>
      </w:r>
      <w:r w:rsidR="00BA6ECD" w:rsidRPr="008F2B5F">
        <w:rPr>
          <w:rFonts w:ascii="Angsana New" w:hAnsi="Angsana New" w:cs="Angsana New"/>
          <w:i/>
          <w:iCs/>
          <w:sz w:val="30"/>
          <w:szCs w:val="30"/>
          <w:lang w:val="en-US" w:bidi="th-TH"/>
        </w:rPr>
        <w:t xml:space="preserve"> </w:t>
      </w:r>
      <w:r w:rsidR="00BA6ECD" w:rsidRPr="008F2B5F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ล้านบาท</w:t>
      </w:r>
      <w:r w:rsidR="00BA6ECD" w:rsidRPr="008F2B5F">
        <w:rPr>
          <w:rFonts w:ascii="Angsana New" w:hAnsi="Angsana New" w:cs="Angsana New"/>
          <w:i/>
          <w:iCs/>
          <w:sz w:val="30"/>
          <w:szCs w:val="30"/>
          <w:lang w:val="en-US" w:bidi="th-TH"/>
        </w:rPr>
        <w:t>)</w:t>
      </w:r>
      <w:r w:rsidRPr="008F2B5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2941E7" w:rsidRPr="008F2B5F">
        <w:rPr>
          <w:rFonts w:ascii="Angsana New" w:hAnsi="Angsana New" w:cs="Angsana New" w:hint="cs"/>
          <w:sz w:val="30"/>
          <w:szCs w:val="30"/>
          <w:cs/>
          <w:lang w:val="en-US" w:bidi="th-TH"/>
        </w:rPr>
        <w:t>โดย</w:t>
      </w:r>
      <w:r w:rsidRPr="008F2B5F">
        <w:rPr>
          <w:rFonts w:ascii="Angsana New" w:hAnsi="Angsana New" w:cs="Angsana New" w:hint="cs"/>
          <w:sz w:val="30"/>
          <w:szCs w:val="30"/>
          <w:cs/>
          <w:lang w:val="en-US" w:bidi="th-TH"/>
        </w:rPr>
        <w:t>เงินกู้ยืมดังกล่าว</w:t>
      </w:r>
      <w:r w:rsidR="002941E7" w:rsidRPr="008F2B5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เป็นตั๋วแลกเงิน มีกำหนดชำระคืน </w:t>
      </w:r>
      <w:r w:rsidR="00E96B48" w:rsidRPr="008F2B5F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="002941E7" w:rsidRPr="008F2B5F">
        <w:rPr>
          <w:rFonts w:ascii="Angsana New" w:hAnsi="Angsana New" w:cs="Angsana New"/>
          <w:sz w:val="30"/>
          <w:szCs w:val="30"/>
          <w:lang w:val="en-US" w:bidi="th-TH"/>
        </w:rPr>
        <w:t xml:space="preserve"> - 3 </w:t>
      </w:r>
      <w:r w:rsidR="002941E7" w:rsidRPr="008F2B5F">
        <w:rPr>
          <w:rFonts w:ascii="Angsana New" w:hAnsi="Angsana New" w:cs="Angsana New" w:hint="cs"/>
          <w:sz w:val="30"/>
          <w:szCs w:val="30"/>
          <w:cs/>
          <w:lang w:val="en-US" w:bidi="th-TH"/>
        </w:rPr>
        <w:t>เดือน และ</w:t>
      </w:r>
      <w:r w:rsidRPr="008F2B5F">
        <w:rPr>
          <w:rFonts w:ascii="Angsana New" w:hAnsi="Angsana New" w:cs="Angsana New" w:hint="cs"/>
          <w:sz w:val="30"/>
          <w:szCs w:val="30"/>
          <w:cs/>
          <w:lang w:val="en-US" w:bidi="th-TH"/>
        </w:rPr>
        <w:t>มี</w:t>
      </w:r>
      <w:r w:rsidR="002941E7" w:rsidRPr="008F2B5F">
        <w:rPr>
          <w:rFonts w:ascii="Angsana New" w:hAnsi="Angsana New" w:cs="Angsana New" w:hint="cs"/>
          <w:sz w:val="30"/>
          <w:szCs w:val="30"/>
          <w:cs/>
          <w:lang w:val="en-US" w:bidi="th-TH"/>
        </w:rPr>
        <w:t>อัตรา</w:t>
      </w:r>
      <w:r w:rsidRPr="008F2B5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ดอกเบี้ยร้อยละ </w:t>
      </w:r>
      <w:r w:rsidR="00221A86">
        <w:rPr>
          <w:rFonts w:ascii="Angsana New" w:hAnsi="Angsana New" w:cs="Angsana New"/>
          <w:sz w:val="30"/>
          <w:szCs w:val="30"/>
          <w:lang w:val="en-US" w:bidi="th-TH"/>
        </w:rPr>
        <w:t>6.00</w:t>
      </w:r>
      <w:r w:rsidRPr="008F2B5F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076B74" w:rsidRPr="008F2B5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- </w:t>
      </w:r>
      <w:r w:rsidR="00D56F60" w:rsidRPr="008F2B5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ร้อยละ </w:t>
      </w:r>
      <w:r w:rsidR="00914823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="00221A86">
        <w:rPr>
          <w:rFonts w:ascii="Angsana New" w:hAnsi="Angsana New" w:cs="Angsana New"/>
          <w:sz w:val="30"/>
          <w:szCs w:val="30"/>
          <w:lang w:val="en-US" w:bidi="th-TH"/>
        </w:rPr>
        <w:t>5</w:t>
      </w:r>
      <w:r w:rsidR="00914823">
        <w:rPr>
          <w:rFonts w:ascii="Angsana New" w:hAnsi="Angsana New" w:cs="Angsana New"/>
          <w:sz w:val="30"/>
          <w:szCs w:val="30"/>
          <w:lang w:val="en-US" w:bidi="th-TH"/>
        </w:rPr>
        <w:t>.00</w:t>
      </w:r>
      <w:r w:rsidRPr="008F2B5F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8F2B5F">
        <w:rPr>
          <w:rFonts w:ascii="Angsana New" w:hAnsi="Angsana New" w:cs="Angsana New" w:hint="cs"/>
          <w:sz w:val="30"/>
          <w:szCs w:val="30"/>
          <w:cs/>
          <w:lang w:val="en-US" w:bidi="th-TH"/>
        </w:rPr>
        <w:t>ต่อปี</w:t>
      </w:r>
      <w:r w:rsidR="00446D47" w:rsidRPr="008F2B5F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446D47" w:rsidRPr="008F2B5F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(</w:t>
      </w:r>
      <w:r w:rsidR="00446D47" w:rsidRPr="008F2B5F">
        <w:rPr>
          <w:rFonts w:ascii="Angsana New" w:hAnsi="Angsana New" w:cs="Angsana New"/>
          <w:i/>
          <w:iCs/>
          <w:sz w:val="30"/>
          <w:szCs w:val="30"/>
          <w:lang w:val="en-US" w:bidi="th-TH"/>
        </w:rPr>
        <w:t>25</w:t>
      </w:r>
      <w:r w:rsidR="00652FBE" w:rsidRPr="008F2B5F">
        <w:rPr>
          <w:rFonts w:ascii="Angsana New" w:hAnsi="Angsana New" w:cs="Angsana New"/>
          <w:i/>
          <w:iCs/>
          <w:sz w:val="30"/>
          <w:szCs w:val="30"/>
          <w:lang w:val="en-US" w:bidi="th-TH"/>
        </w:rPr>
        <w:t>60</w:t>
      </w:r>
      <w:r w:rsidR="00446D47" w:rsidRPr="008F2B5F">
        <w:rPr>
          <w:rFonts w:ascii="Angsana New" w:hAnsi="Angsana New" w:cs="Angsana New"/>
          <w:i/>
          <w:iCs/>
          <w:sz w:val="30"/>
          <w:szCs w:val="30"/>
          <w:lang w:val="en-US" w:bidi="th-TH"/>
        </w:rPr>
        <w:t xml:space="preserve">: </w:t>
      </w:r>
      <w:r w:rsidR="00446D47" w:rsidRPr="008F2B5F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 xml:space="preserve">ร้อยละ </w:t>
      </w:r>
      <w:r w:rsidR="00A6762A" w:rsidRPr="008F2B5F">
        <w:rPr>
          <w:rFonts w:ascii="Angsana New" w:hAnsi="Angsana New" w:cs="Angsana New"/>
          <w:i/>
          <w:iCs/>
          <w:sz w:val="30"/>
          <w:szCs w:val="30"/>
          <w:lang w:val="en-US" w:bidi="th-TH"/>
        </w:rPr>
        <w:t>6</w:t>
      </w:r>
      <w:r w:rsidR="00221A86">
        <w:rPr>
          <w:rFonts w:ascii="Angsana New" w:hAnsi="Angsana New" w:cs="Angsana New"/>
          <w:i/>
          <w:iCs/>
          <w:sz w:val="30"/>
          <w:szCs w:val="30"/>
          <w:lang w:val="en-US" w:bidi="th-TH"/>
        </w:rPr>
        <w:t>.00</w:t>
      </w:r>
      <w:r w:rsidR="00446D47" w:rsidRPr="008F2B5F">
        <w:rPr>
          <w:rFonts w:ascii="Angsana New" w:hAnsi="Angsana New" w:cs="Angsana New"/>
          <w:i/>
          <w:iCs/>
          <w:sz w:val="30"/>
          <w:szCs w:val="30"/>
          <w:lang w:val="en-US" w:bidi="th-TH"/>
        </w:rPr>
        <w:t xml:space="preserve"> </w:t>
      </w:r>
      <w:r w:rsidR="00076B74" w:rsidRPr="008F2B5F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-</w:t>
      </w:r>
      <w:r w:rsidR="00D56F60" w:rsidRPr="008F2B5F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 xml:space="preserve"> ร้อยละ</w:t>
      </w:r>
      <w:r w:rsidR="00446D47" w:rsidRPr="008F2B5F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 xml:space="preserve"> </w:t>
      </w:r>
      <w:r w:rsidR="00E87E17" w:rsidRPr="008F2B5F">
        <w:rPr>
          <w:rFonts w:ascii="Angsana New" w:hAnsi="Angsana New" w:cs="Angsana New"/>
          <w:i/>
          <w:iCs/>
          <w:sz w:val="30"/>
          <w:szCs w:val="30"/>
          <w:lang w:val="en-US" w:bidi="th-TH"/>
        </w:rPr>
        <w:t>15</w:t>
      </w:r>
      <w:r w:rsidR="00221A86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.00</w:t>
      </w:r>
      <w:r w:rsidR="00E87E17" w:rsidRPr="008F2B5F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 xml:space="preserve"> </w:t>
      </w:r>
      <w:r w:rsidR="00446D47" w:rsidRPr="008F2B5F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ต่อปี)</w:t>
      </w:r>
      <w:r w:rsidR="004078F3" w:rsidRPr="008F2B5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537A01">
        <w:rPr>
          <w:rFonts w:ascii="Angsana New" w:hAnsi="Angsana New" w:cs="Angsana New" w:hint="cs"/>
          <w:sz w:val="30"/>
          <w:szCs w:val="30"/>
          <w:cs/>
          <w:lang w:val="en-US" w:bidi="th-TH"/>
        </w:rPr>
        <w:t>ทั้งนี้</w:t>
      </w:r>
      <w:r w:rsidR="00446D47" w:rsidRPr="008F2B5F">
        <w:rPr>
          <w:rFonts w:ascii="Angsana New" w:hAnsi="Angsana New" w:cs="Angsana New" w:hint="cs"/>
          <w:sz w:val="30"/>
          <w:szCs w:val="30"/>
          <w:cs/>
          <w:lang w:val="en-US" w:bidi="th-TH"/>
        </w:rPr>
        <w:t>บริษัทได้นำเงิน</w:t>
      </w:r>
      <w:r w:rsidR="00076B74" w:rsidRPr="008F2B5F">
        <w:rPr>
          <w:rFonts w:ascii="Angsana New" w:hAnsi="Angsana New" w:cs="Angsana New" w:hint="cs"/>
          <w:sz w:val="30"/>
          <w:szCs w:val="30"/>
          <w:cs/>
          <w:lang w:val="en-US" w:bidi="th-TH"/>
        </w:rPr>
        <w:t>ลงทุนในบริษัทย่อย</w:t>
      </w:r>
      <w:r w:rsidR="00D93F8C">
        <w:rPr>
          <w:rFonts w:ascii="Angsana New" w:hAnsi="Angsana New" w:cs="Angsana New" w:hint="cs"/>
          <w:sz w:val="30"/>
          <w:szCs w:val="30"/>
          <w:cs/>
          <w:lang w:val="en-US" w:bidi="th-TH"/>
        </w:rPr>
        <w:t>และบริษัทร่วม</w:t>
      </w:r>
      <w:r w:rsidR="00076B74" w:rsidRPr="008F2B5F">
        <w:rPr>
          <w:rFonts w:ascii="Angsana New" w:hAnsi="Angsana New" w:cs="Angsana New" w:hint="cs"/>
          <w:sz w:val="30"/>
          <w:szCs w:val="30"/>
          <w:cs/>
          <w:lang w:val="en-US" w:bidi="th-TH"/>
        </w:rPr>
        <w:t>หลายแห่งไปจำนำ</w:t>
      </w:r>
      <w:r w:rsidR="00446D47" w:rsidRPr="008F2B5F">
        <w:rPr>
          <w:rFonts w:ascii="Angsana New" w:hAnsi="Angsana New" w:cs="Angsana New" w:hint="cs"/>
          <w:sz w:val="30"/>
          <w:szCs w:val="30"/>
          <w:cs/>
          <w:lang w:val="en-US" w:bidi="th-TH"/>
        </w:rPr>
        <w:t>เพื่อเป็นหลักทรัพย์ค้ำประก</w:t>
      </w:r>
      <w:r w:rsidR="00F26D74" w:rsidRPr="008F2B5F">
        <w:rPr>
          <w:rFonts w:ascii="Angsana New" w:hAnsi="Angsana New" w:cs="Angsana New" w:hint="cs"/>
          <w:sz w:val="30"/>
          <w:szCs w:val="30"/>
          <w:cs/>
          <w:lang w:val="en-US" w:bidi="th-TH"/>
        </w:rPr>
        <w:t>ันเงินกู้ยืม</w:t>
      </w:r>
      <w:r w:rsidR="004078F3" w:rsidRPr="008F2B5F">
        <w:rPr>
          <w:rFonts w:ascii="Angsana New" w:hAnsi="Angsana New" w:cs="Angsana New" w:hint="cs"/>
          <w:sz w:val="30"/>
          <w:szCs w:val="30"/>
          <w:cs/>
          <w:lang w:val="en-US" w:bidi="th-TH"/>
        </w:rPr>
        <w:t>ดังกล่าว</w:t>
      </w:r>
      <w:r w:rsidR="00446D47" w:rsidRPr="008F2B5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1408D3">
        <w:rPr>
          <w:rFonts w:ascii="Angsana New" w:hAnsi="Angsana New" w:cs="Angsana New"/>
          <w:sz w:val="30"/>
          <w:szCs w:val="30"/>
          <w:lang w:val="en-US" w:bidi="th-TH"/>
        </w:rPr>
        <w:br/>
      </w:r>
      <w:r w:rsidR="00446D47" w:rsidRPr="008F2B5F">
        <w:rPr>
          <w:rFonts w:ascii="Angsana New" w:hAnsi="Angsana New" w:cs="Angsana New" w:hint="cs"/>
          <w:sz w:val="30"/>
          <w:szCs w:val="30"/>
          <w:cs/>
          <w:lang w:val="en-US" w:bidi="th-TH"/>
        </w:rPr>
        <w:t>(ดูหมายเหตุ</w:t>
      </w:r>
      <w:r w:rsidR="00537A01">
        <w:rPr>
          <w:rFonts w:ascii="Angsana New" w:hAnsi="Angsana New" w:cs="Angsana New" w:hint="cs"/>
          <w:sz w:val="30"/>
          <w:szCs w:val="30"/>
          <w:cs/>
          <w:lang w:val="en-US" w:bidi="th-TH"/>
        </w:rPr>
        <w:t>ประกอบงบการเงิน</w:t>
      </w:r>
      <w:r w:rsidR="00446D47" w:rsidRPr="008F2B5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ข้อ </w:t>
      </w:r>
      <w:r w:rsidR="00D93F8C">
        <w:rPr>
          <w:rFonts w:ascii="Angsana New" w:hAnsi="Angsana New" w:cs="Angsana New"/>
          <w:sz w:val="30"/>
          <w:szCs w:val="30"/>
          <w:lang w:val="en-US" w:bidi="th-TH"/>
        </w:rPr>
        <w:t xml:space="preserve">11 </w:t>
      </w:r>
      <w:r w:rsidR="00D93F8C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และ </w:t>
      </w:r>
      <w:r w:rsidR="00C9145D" w:rsidRPr="008F2B5F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="00537A01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="00446D47" w:rsidRPr="008F2B5F">
        <w:rPr>
          <w:rFonts w:ascii="Angsana New" w:hAnsi="Angsana New" w:cs="Angsana New" w:hint="cs"/>
          <w:sz w:val="30"/>
          <w:szCs w:val="30"/>
          <w:cs/>
          <w:lang w:val="en-US" w:bidi="th-TH"/>
        </w:rPr>
        <w:t>)</w:t>
      </w:r>
    </w:p>
    <w:p w14:paraId="7FB5EE18" w14:textId="77777777" w:rsidR="00DA71AE" w:rsidRPr="00B75070" w:rsidRDefault="00DA71AE" w:rsidP="00484A63">
      <w:pPr>
        <w:pStyle w:val="block"/>
        <w:spacing w:after="0" w:line="240" w:lineRule="auto"/>
        <w:jc w:val="thaiDistribute"/>
        <w:rPr>
          <w:rFonts w:ascii="Angsana New" w:hAnsi="Angsana New" w:cs="Angsana New"/>
          <w:b/>
          <w:bCs/>
          <w:i/>
          <w:iCs/>
          <w:sz w:val="24"/>
          <w:szCs w:val="24"/>
        </w:rPr>
      </w:pPr>
    </w:p>
    <w:p w14:paraId="017BF886" w14:textId="77777777" w:rsidR="00953C45" w:rsidRPr="00484A63" w:rsidRDefault="00953C45" w:rsidP="00484A63">
      <w:pPr>
        <w:pStyle w:val="block"/>
        <w:spacing w:after="0" w:line="240" w:lineRule="auto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  <w:bookmarkStart w:id="4" w:name="_Hlk10812400"/>
      <w:r w:rsidRPr="00484A63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bidi="th-TH"/>
        </w:rPr>
        <w:t>เงินกู้ยืมระยะยาวจากสถาบันการเงิน</w:t>
      </w:r>
    </w:p>
    <w:p w14:paraId="0BF9CC14" w14:textId="77777777" w:rsidR="00953C45" w:rsidRPr="00B75070" w:rsidRDefault="00953C45" w:rsidP="00953C45">
      <w:pPr>
        <w:pStyle w:val="block"/>
        <w:spacing w:after="0" w:line="240" w:lineRule="auto"/>
        <w:jc w:val="thaiDistribute"/>
        <w:rPr>
          <w:rFonts w:ascii="Angsana New" w:hAnsi="Angsana New" w:cs="Angsana New"/>
          <w:sz w:val="24"/>
          <w:szCs w:val="24"/>
          <w:lang w:bidi="th-TH"/>
        </w:rPr>
      </w:pPr>
    </w:p>
    <w:p w14:paraId="2A4481AF" w14:textId="034A56DB" w:rsidR="00002799" w:rsidRDefault="00953C45" w:rsidP="000027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4078F3">
        <w:rPr>
          <w:rFonts w:ascii="Angsana New" w:hAnsi="Angsana New" w:hint="cs"/>
          <w:sz w:val="30"/>
          <w:szCs w:val="30"/>
          <w:cs/>
        </w:rPr>
        <w:t xml:space="preserve">เมื่อวันที่ 9 พฤษภาคม </w:t>
      </w:r>
      <w:r w:rsidR="008645A4" w:rsidRPr="004078F3">
        <w:rPr>
          <w:rFonts w:ascii="Angsana New" w:hAnsi="Angsana New" w:hint="cs"/>
          <w:sz w:val="30"/>
          <w:szCs w:val="30"/>
          <w:cs/>
        </w:rPr>
        <w:t>25</w:t>
      </w:r>
      <w:r w:rsidR="00285FB8" w:rsidRPr="004078F3">
        <w:rPr>
          <w:rFonts w:ascii="Angsana New" w:hAnsi="Angsana New"/>
          <w:sz w:val="30"/>
          <w:szCs w:val="30"/>
        </w:rPr>
        <w:t>59</w:t>
      </w:r>
      <w:r w:rsidRPr="004078F3">
        <w:rPr>
          <w:rFonts w:ascii="Angsana New" w:hAnsi="Angsana New" w:hint="cs"/>
          <w:sz w:val="30"/>
          <w:szCs w:val="30"/>
          <w:cs/>
        </w:rPr>
        <w:t xml:space="preserve"> บริษัทได้ทำสัญญากู้</w:t>
      </w:r>
      <w:r w:rsidR="000D4F53" w:rsidRPr="004078F3">
        <w:rPr>
          <w:rFonts w:ascii="Angsana New" w:hAnsi="Angsana New" w:hint="cs"/>
          <w:sz w:val="30"/>
          <w:szCs w:val="30"/>
          <w:cs/>
        </w:rPr>
        <w:t>ยืม</w:t>
      </w:r>
      <w:r w:rsidRPr="004078F3">
        <w:rPr>
          <w:rFonts w:ascii="Angsana New" w:hAnsi="Angsana New" w:hint="cs"/>
          <w:sz w:val="30"/>
          <w:szCs w:val="30"/>
          <w:cs/>
        </w:rPr>
        <w:t xml:space="preserve">เงินกับสถาบันการเงินในประเทศแห่งหนึ่งเป็นจำนวน 300 </w:t>
      </w:r>
      <w:r w:rsidR="001408D3">
        <w:rPr>
          <w:rFonts w:ascii="Angsana New" w:hAnsi="Angsana New"/>
          <w:sz w:val="30"/>
          <w:szCs w:val="30"/>
        </w:rPr>
        <w:br/>
      </w:r>
      <w:r w:rsidRPr="004078F3">
        <w:rPr>
          <w:rFonts w:ascii="Angsana New" w:hAnsi="Angsana New" w:hint="cs"/>
          <w:sz w:val="30"/>
          <w:szCs w:val="30"/>
          <w:cs/>
        </w:rPr>
        <w:t>ล้านบาท เพื่อใช้ในเป็นเงินทุนหมุนเวียนของบริษัท</w:t>
      </w:r>
      <w:r w:rsidR="000D4F53" w:rsidRPr="004078F3">
        <w:rPr>
          <w:rFonts w:ascii="Angsana New" w:hAnsi="Angsana New" w:hint="cs"/>
          <w:sz w:val="30"/>
          <w:szCs w:val="30"/>
          <w:cs/>
        </w:rPr>
        <w:t xml:space="preserve"> เงินกู้ยืมดังกล่าวมีอัตราดอกเบี้ย</w:t>
      </w:r>
      <w:r w:rsidRPr="004078F3">
        <w:rPr>
          <w:rFonts w:ascii="Angsana New" w:hAnsi="Angsana New"/>
          <w:sz w:val="30"/>
          <w:szCs w:val="30"/>
          <w:cs/>
        </w:rPr>
        <w:t>ในอัตราเงินกู้ยืมขั้นต่ำ</w:t>
      </w:r>
      <w:r w:rsidRPr="004078F3">
        <w:rPr>
          <w:rFonts w:ascii="Angsana New" w:hAnsi="Angsana New" w:hint="cs"/>
          <w:sz w:val="30"/>
          <w:szCs w:val="30"/>
          <w:cs/>
        </w:rPr>
        <w:t xml:space="preserve"> </w:t>
      </w:r>
      <w:r w:rsidR="001408D3">
        <w:rPr>
          <w:rFonts w:ascii="Angsana New" w:hAnsi="Angsana New"/>
          <w:sz w:val="30"/>
          <w:szCs w:val="30"/>
        </w:rPr>
        <w:br/>
      </w:r>
      <w:r w:rsidRPr="004078F3">
        <w:rPr>
          <w:rFonts w:ascii="Angsana New" w:hAnsi="Angsana New" w:hint="cs"/>
          <w:sz w:val="30"/>
          <w:szCs w:val="30"/>
          <w:cs/>
        </w:rPr>
        <w:t>(</w:t>
      </w:r>
      <w:r w:rsidRPr="004078F3">
        <w:rPr>
          <w:rFonts w:ascii="Angsana New" w:hAnsi="Angsana New"/>
          <w:sz w:val="30"/>
          <w:szCs w:val="30"/>
        </w:rPr>
        <w:t xml:space="preserve">Minimum Loan Rate) </w:t>
      </w:r>
      <w:r w:rsidRPr="004078F3">
        <w:rPr>
          <w:rFonts w:ascii="Angsana New" w:hAnsi="Angsana New" w:hint="cs"/>
          <w:sz w:val="30"/>
          <w:szCs w:val="30"/>
          <w:cs/>
        </w:rPr>
        <w:t xml:space="preserve">ลบด้วยร้อยละหนึ่ง </w:t>
      </w:r>
      <w:r w:rsidRPr="004078F3">
        <w:rPr>
          <w:rFonts w:ascii="Angsana New" w:hAnsi="Angsana New"/>
          <w:sz w:val="30"/>
          <w:szCs w:val="30"/>
        </w:rPr>
        <w:t>(MLR -</w:t>
      </w:r>
      <w:r w:rsidRPr="004078F3">
        <w:rPr>
          <w:rFonts w:ascii="Angsana New" w:hAnsi="Angsana New" w:hint="cs"/>
          <w:sz w:val="30"/>
          <w:szCs w:val="30"/>
          <w:cs/>
        </w:rPr>
        <w:t xml:space="preserve"> </w:t>
      </w:r>
      <w:r w:rsidRPr="004078F3">
        <w:rPr>
          <w:rFonts w:ascii="Angsana New" w:hAnsi="Angsana New"/>
          <w:sz w:val="30"/>
          <w:szCs w:val="30"/>
        </w:rPr>
        <w:t xml:space="preserve">1%) </w:t>
      </w:r>
      <w:r w:rsidR="000D4F53" w:rsidRPr="004078F3">
        <w:rPr>
          <w:rFonts w:ascii="Angsana New" w:hAnsi="Angsana New" w:hint="cs"/>
          <w:sz w:val="30"/>
          <w:szCs w:val="30"/>
          <w:cs/>
        </w:rPr>
        <w:t>และ</w:t>
      </w:r>
      <w:r w:rsidRPr="004078F3">
        <w:rPr>
          <w:rFonts w:ascii="Angsana New" w:hAnsi="Angsana New" w:hint="cs"/>
          <w:sz w:val="30"/>
          <w:szCs w:val="30"/>
          <w:cs/>
        </w:rPr>
        <w:t>มีกำหนดชำระคืน</w:t>
      </w:r>
      <w:r w:rsidR="000D4F53" w:rsidRPr="004078F3">
        <w:rPr>
          <w:rFonts w:ascii="Angsana New" w:hAnsi="Angsana New" w:hint="cs"/>
          <w:sz w:val="30"/>
          <w:szCs w:val="30"/>
          <w:cs/>
        </w:rPr>
        <w:t>เป็น</w:t>
      </w:r>
      <w:r w:rsidRPr="004078F3">
        <w:rPr>
          <w:rFonts w:ascii="Angsana New" w:hAnsi="Angsana New" w:hint="cs"/>
          <w:sz w:val="30"/>
          <w:szCs w:val="30"/>
          <w:cs/>
        </w:rPr>
        <w:t xml:space="preserve">รายเดือนภายในระยะเวลา 3 ปี นับแต่เดือนพฤศจิกายน </w:t>
      </w:r>
      <w:r w:rsidR="008645A4" w:rsidRPr="004078F3">
        <w:rPr>
          <w:rFonts w:ascii="Angsana New" w:hAnsi="Angsana New"/>
          <w:sz w:val="30"/>
          <w:szCs w:val="30"/>
        </w:rPr>
        <w:t>25</w:t>
      </w:r>
      <w:r w:rsidR="00285FB8" w:rsidRPr="004078F3">
        <w:rPr>
          <w:rFonts w:ascii="Angsana New" w:hAnsi="Angsana New"/>
          <w:sz w:val="30"/>
          <w:szCs w:val="30"/>
        </w:rPr>
        <w:t>59</w:t>
      </w:r>
      <w:r w:rsidRPr="004078F3">
        <w:rPr>
          <w:rFonts w:ascii="Angsana New" w:hAnsi="Angsana New"/>
          <w:sz w:val="30"/>
          <w:szCs w:val="30"/>
        </w:rPr>
        <w:t xml:space="preserve"> </w:t>
      </w:r>
      <w:r w:rsidRPr="004078F3">
        <w:rPr>
          <w:rFonts w:ascii="Angsana New" w:hAnsi="Angsana New" w:hint="cs"/>
          <w:sz w:val="30"/>
          <w:szCs w:val="30"/>
          <w:cs/>
        </w:rPr>
        <w:t xml:space="preserve">ถึงเดือนเมษายน </w:t>
      </w:r>
      <w:r w:rsidRPr="004078F3">
        <w:rPr>
          <w:rFonts w:ascii="Angsana New" w:hAnsi="Angsana New"/>
          <w:sz w:val="30"/>
          <w:szCs w:val="30"/>
        </w:rPr>
        <w:t xml:space="preserve">2562 </w:t>
      </w:r>
      <w:r w:rsidR="00665F48">
        <w:rPr>
          <w:rFonts w:ascii="Angsana New" w:hAnsi="Angsana New" w:hint="cs"/>
          <w:sz w:val="30"/>
          <w:szCs w:val="30"/>
          <w:cs/>
        </w:rPr>
        <w:t xml:space="preserve">ต่อมาเมื่อวันที่ </w:t>
      </w:r>
      <w:r w:rsidR="00665F48">
        <w:rPr>
          <w:rFonts w:ascii="Angsana New" w:hAnsi="Angsana New"/>
          <w:sz w:val="30"/>
          <w:szCs w:val="30"/>
        </w:rPr>
        <w:t xml:space="preserve">30 </w:t>
      </w:r>
      <w:r w:rsidR="00665F48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="00665F48">
        <w:rPr>
          <w:rFonts w:ascii="Angsana New" w:hAnsi="Angsana New"/>
          <w:sz w:val="30"/>
          <w:szCs w:val="30"/>
        </w:rPr>
        <w:t xml:space="preserve">2561 </w:t>
      </w:r>
      <w:r w:rsidR="00665F48">
        <w:rPr>
          <w:rFonts w:ascii="Angsana New" w:hAnsi="Angsana New" w:hint="cs"/>
          <w:sz w:val="30"/>
          <w:szCs w:val="30"/>
          <w:cs/>
        </w:rPr>
        <w:t xml:space="preserve">บริษัทได้ทำสัญญาฉบับแก้ไขเพิ่มเติมสำหรับเงินกู้ยืมเงินดังกล่าว โดยจะชำระคืนตั้งแต่เดือนมกราคม </w:t>
      </w:r>
      <w:r w:rsidR="00665F48">
        <w:rPr>
          <w:rFonts w:ascii="Angsana New" w:hAnsi="Angsana New"/>
          <w:sz w:val="30"/>
          <w:szCs w:val="30"/>
        </w:rPr>
        <w:t xml:space="preserve">2562 </w:t>
      </w:r>
      <w:r w:rsidR="00665F48">
        <w:rPr>
          <w:rFonts w:ascii="Angsana New" w:hAnsi="Angsana New" w:hint="cs"/>
          <w:sz w:val="30"/>
          <w:szCs w:val="30"/>
          <w:cs/>
        </w:rPr>
        <w:t xml:space="preserve">ถึงเดือนตุลาคม </w:t>
      </w:r>
      <w:r w:rsidR="00665F48">
        <w:rPr>
          <w:rFonts w:ascii="Angsana New" w:hAnsi="Angsana New"/>
          <w:sz w:val="30"/>
          <w:szCs w:val="30"/>
        </w:rPr>
        <w:t xml:space="preserve">2562 </w:t>
      </w:r>
      <w:r w:rsidR="00D56F60">
        <w:rPr>
          <w:rFonts w:ascii="Angsana New" w:hAnsi="Angsana New" w:hint="cs"/>
          <w:sz w:val="30"/>
          <w:szCs w:val="30"/>
          <w:cs/>
        </w:rPr>
        <w:t xml:space="preserve">ทั้งนี้ </w:t>
      </w:r>
      <w:r w:rsidR="004078F3">
        <w:rPr>
          <w:rFonts w:ascii="Angsana New" w:hAnsi="Angsana New" w:hint="cs"/>
          <w:sz w:val="30"/>
          <w:szCs w:val="30"/>
          <w:cs/>
        </w:rPr>
        <w:t>บริษัทมีข้อผูกพันที่จะต้</w:t>
      </w:r>
      <w:r w:rsidR="000F1742">
        <w:rPr>
          <w:rFonts w:ascii="Angsana New" w:hAnsi="Angsana New" w:hint="cs"/>
          <w:sz w:val="30"/>
          <w:szCs w:val="30"/>
          <w:cs/>
        </w:rPr>
        <w:t>องปฏิบัติตามเงื่อนไขและข้อจำกัด</w:t>
      </w:r>
      <w:r w:rsidR="004078F3">
        <w:rPr>
          <w:rFonts w:ascii="Angsana New" w:hAnsi="Angsana New" w:hint="cs"/>
          <w:sz w:val="30"/>
          <w:szCs w:val="30"/>
          <w:cs/>
        </w:rPr>
        <w:t>ที่กำหนดในสัญญาเงินกู้ยืมได้แก่ การดำรงอัตราส่วนของหนี้สินรวมต่อผู้ถือหุ้น และการดำรงสัดส่วนความสามารถในการช</w:t>
      </w:r>
      <w:r w:rsidR="00A552D8">
        <w:rPr>
          <w:rFonts w:ascii="Angsana New" w:hAnsi="Angsana New" w:hint="cs"/>
          <w:sz w:val="30"/>
          <w:szCs w:val="30"/>
          <w:cs/>
        </w:rPr>
        <w:t>ำระหนี้</w:t>
      </w:r>
      <w:r w:rsidR="00A079A9">
        <w:rPr>
          <w:rFonts w:ascii="Angsana New" w:hAnsi="Angsana New" w:hint="cs"/>
          <w:sz w:val="30"/>
          <w:szCs w:val="30"/>
          <w:cs/>
        </w:rPr>
        <w:t xml:space="preserve"> </w:t>
      </w:r>
      <w:r w:rsidR="001140F2" w:rsidRPr="00A552D8">
        <w:rPr>
          <w:rFonts w:ascii="Angsana New" w:hAnsi="Angsana New" w:hint="cs"/>
          <w:sz w:val="30"/>
          <w:szCs w:val="30"/>
          <w:cs/>
        </w:rPr>
        <w:t>ณ</w:t>
      </w:r>
      <w:r w:rsidR="001140F2">
        <w:rPr>
          <w:rFonts w:ascii="Angsana New" w:hAnsi="Angsana New" w:hint="cs"/>
          <w:sz w:val="30"/>
          <w:szCs w:val="30"/>
          <w:cs/>
        </w:rPr>
        <w:t xml:space="preserve"> วันที่ </w:t>
      </w:r>
      <w:r w:rsidR="001140F2">
        <w:rPr>
          <w:rFonts w:ascii="Angsana New" w:hAnsi="Angsana New"/>
          <w:sz w:val="30"/>
          <w:szCs w:val="30"/>
        </w:rPr>
        <w:t xml:space="preserve">31 </w:t>
      </w:r>
      <w:r w:rsidR="001140F2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355F7B">
        <w:rPr>
          <w:rFonts w:ascii="Angsana New" w:hAnsi="Angsana New"/>
          <w:sz w:val="30"/>
          <w:szCs w:val="30"/>
        </w:rPr>
        <w:t xml:space="preserve">2561 </w:t>
      </w:r>
      <w:r w:rsidR="00355F7B">
        <w:rPr>
          <w:rFonts w:ascii="Angsana New" w:hAnsi="Angsana New" w:hint="cs"/>
          <w:sz w:val="30"/>
          <w:szCs w:val="30"/>
          <w:cs/>
        </w:rPr>
        <w:t xml:space="preserve">บริษัทไม่สามารถดำรงอัตราส่วนทางการเงินดังกล่าวได้ อย่างไรก็ตาม เมื่อวันที่ </w:t>
      </w:r>
      <w:r w:rsidR="00355F7B">
        <w:rPr>
          <w:rFonts w:ascii="Angsana New" w:hAnsi="Angsana New"/>
          <w:sz w:val="30"/>
          <w:szCs w:val="30"/>
        </w:rPr>
        <w:t xml:space="preserve">18 </w:t>
      </w:r>
      <w:r w:rsidR="00A552D8">
        <w:rPr>
          <w:rFonts w:ascii="Angsana New" w:hAnsi="Angsana New" w:hint="cs"/>
          <w:sz w:val="30"/>
          <w:szCs w:val="30"/>
          <w:cs/>
        </w:rPr>
        <w:t>เมษายน</w:t>
      </w:r>
      <w:r w:rsidR="00355F7B">
        <w:rPr>
          <w:rFonts w:ascii="Angsana New" w:hAnsi="Angsana New" w:hint="cs"/>
          <w:sz w:val="30"/>
          <w:szCs w:val="30"/>
          <w:cs/>
        </w:rPr>
        <w:t xml:space="preserve"> </w:t>
      </w:r>
      <w:r w:rsidR="00355F7B">
        <w:rPr>
          <w:rFonts w:ascii="Angsana New" w:hAnsi="Angsana New"/>
          <w:sz w:val="30"/>
          <w:szCs w:val="30"/>
        </w:rPr>
        <w:t xml:space="preserve">2562 </w:t>
      </w:r>
      <w:r w:rsidR="00355F7B">
        <w:rPr>
          <w:rFonts w:ascii="Angsana New" w:hAnsi="Angsana New" w:hint="cs"/>
          <w:sz w:val="30"/>
          <w:szCs w:val="30"/>
          <w:cs/>
        </w:rPr>
        <w:t xml:space="preserve">บริษัทได้ทำสัญญาฉบับแก้ไขเพิ่มเติม โดยจะต้องจ่ายชำระเฉพาะดอกเบี้ยจากเงินกู้ยืมดังกล่าวเป็นรายเดือนตั้งแต่เดือนเมษายน </w:t>
      </w:r>
      <w:r w:rsidR="00355F7B">
        <w:rPr>
          <w:rFonts w:ascii="Angsana New" w:hAnsi="Angsana New"/>
          <w:sz w:val="30"/>
          <w:szCs w:val="30"/>
        </w:rPr>
        <w:t xml:space="preserve">2562 </w:t>
      </w:r>
      <w:r w:rsidR="00355F7B">
        <w:rPr>
          <w:rFonts w:ascii="Angsana New" w:hAnsi="Angsana New" w:hint="cs"/>
          <w:sz w:val="30"/>
          <w:szCs w:val="30"/>
          <w:cs/>
        </w:rPr>
        <w:t xml:space="preserve">ถึงเดือนกันยายน </w:t>
      </w:r>
      <w:r w:rsidR="00355F7B">
        <w:rPr>
          <w:rFonts w:ascii="Angsana New" w:hAnsi="Angsana New"/>
          <w:sz w:val="30"/>
          <w:szCs w:val="30"/>
        </w:rPr>
        <w:t xml:space="preserve">2562 </w:t>
      </w:r>
      <w:r w:rsidR="00355F7B">
        <w:rPr>
          <w:rFonts w:ascii="Angsana New" w:hAnsi="Angsana New" w:hint="cs"/>
          <w:sz w:val="30"/>
          <w:szCs w:val="30"/>
          <w:cs/>
        </w:rPr>
        <w:t xml:space="preserve">และจ่ายชำระเงินต้นพร้อมดอกเบี้ยที่ค้างชำระทั้งหมดในเดือนตุลาคม </w:t>
      </w:r>
      <w:r w:rsidR="00355F7B">
        <w:rPr>
          <w:rFonts w:ascii="Angsana New" w:hAnsi="Angsana New"/>
          <w:sz w:val="30"/>
          <w:szCs w:val="30"/>
        </w:rPr>
        <w:t>2562</w:t>
      </w:r>
    </w:p>
    <w:bookmarkEnd w:id="4"/>
    <w:p w14:paraId="4BA44515" w14:textId="77777777" w:rsidR="00953C45" w:rsidRPr="00B75070" w:rsidRDefault="00953C45" w:rsidP="00953C45">
      <w:pPr>
        <w:pStyle w:val="a"/>
        <w:tabs>
          <w:tab w:val="clear" w:pos="1080"/>
        </w:tabs>
        <w:ind w:left="567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77FB222F" w14:textId="32E5BA2F" w:rsidR="00D56F60" w:rsidRPr="00DD422B" w:rsidRDefault="00D56F60" w:rsidP="00D56F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C1006">
        <w:rPr>
          <w:rFonts w:ascii="Angsana New" w:hAnsi="Angsana New" w:hint="cs"/>
          <w:sz w:val="30"/>
          <w:szCs w:val="30"/>
          <w:cs/>
        </w:rPr>
        <w:t>เงินกู้ยืมดังกล่าวค้ำประกันโดยที่ดินพร้อมสิ่งปลูกสร้าง</w:t>
      </w:r>
      <w:r w:rsidR="00722470">
        <w:rPr>
          <w:rFonts w:ascii="Angsana New" w:hAnsi="Angsana New" w:hint="cs"/>
          <w:sz w:val="30"/>
          <w:szCs w:val="30"/>
          <w:cs/>
        </w:rPr>
        <w:t>ข</w:t>
      </w:r>
      <w:r w:rsidRPr="00DC1006">
        <w:rPr>
          <w:rFonts w:ascii="Angsana New" w:hAnsi="Angsana New" w:hint="cs"/>
          <w:sz w:val="30"/>
          <w:szCs w:val="30"/>
          <w:cs/>
        </w:rPr>
        <w:t>องบริษัท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D200B3">
        <w:rPr>
          <w:rFonts w:ascii="Angsana New" w:hAnsi="Angsana New" w:hint="cs"/>
          <w:sz w:val="30"/>
          <w:szCs w:val="30"/>
          <w:cs/>
        </w:rPr>
        <w:t>ณ วันที่ 31 ธันวาคม 256</w:t>
      </w:r>
      <w:r w:rsidR="00914823" w:rsidRPr="00D200B3">
        <w:rPr>
          <w:rFonts w:ascii="Angsana New" w:hAnsi="Angsana New"/>
          <w:sz w:val="30"/>
          <w:szCs w:val="30"/>
        </w:rPr>
        <w:t>1</w:t>
      </w:r>
      <w:r w:rsidRPr="00D200B3">
        <w:rPr>
          <w:rFonts w:ascii="Angsana New" w:hAnsi="Angsana New" w:hint="cs"/>
          <w:sz w:val="30"/>
          <w:szCs w:val="30"/>
          <w:cs/>
        </w:rPr>
        <w:t xml:space="preserve"> เงินกู้ยืมดังกล่าวมี</w:t>
      </w:r>
      <w:r w:rsidR="00C5755B">
        <w:rPr>
          <w:rFonts w:ascii="Angsana New" w:hAnsi="Angsana New"/>
          <w:sz w:val="30"/>
          <w:szCs w:val="30"/>
        </w:rPr>
        <w:br/>
      </w:r>
      <w:r w:rsidRPr="00D200B3">
        <w:rPr>
          <w:rFonts w:ascii="Angsana New" w:hAnsi="Angsana New" w:hint="cs"/>
          <w:sz w:val="30"/>
          <w:szCs w:val="30"/>
          <w:cs/>
        </w:rPr>
        <w:t>ยอดคงเหลือ</w:t>
      </w:r>
      <w:r w:rsidR="00914823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914823">
        <w:rPr>
          <w:rFonts w:ascii="Angsana New" w:hAnsi="Angsana New"/>
          <w:sz w:val="30"/>
          <w:szCs w:val="30"/>
        </w:rPr>
        <w:t>187.17</w:t>
      </w:r>
      <w:r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D200B3">
        <w:rPr>
          <w:rFonts w:ascii="Angsana New" w:hAnsi="Angsana New"/>
          <w:sz w:val="30"/>
          <w:szCs w:val="30"/>
        </w:rPr>
        <w:t xml:space="preserve"> </w:t>
      </w:r>
      <w:r w:rsidR="00D200B3" w:rsidRPr="00D200B3">
        <w:rPr>
          <w:rFonts w:ascii="Angsana New" w:hAnsi="Angsana New"/>
          <w:i/>
          <w:iCs/>
          <w:sz w:val="30"/>
          <w:szCs w:val="30"/>
        </w:rPr>
        <w:t>(2560:</w:t>
      </w:r>
      <w:r w:rsidR="00D200B3">
        <w:rPr>
          <w:rFonts w:ascii="Angsana New" w:hAnsi="Angsana New"/>
          <w:i/>
          <w:iCs/>
          <w:sz w:val="30"/>
          <w:szCs w:val="30"/>
        </w:rPr>
        <w:t xml:space="preserve"> 203 </w:t>
      </w:r>
      <w:r w:rsidR="00D200B3" w:rsidRPr="00D200B3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D200B3" w:rsidRPr="00D200B3">
        <w:rPr>
          <w:rFonts w:ascii="Angsana New" w:hAnsi="Angsana New"/>
          <w:i/>
          <w:iCs/>
          <w:sz w:val="30"/>
          <w:szCs w:val="30"/>
        </w:rPr>
        <w:t>)</w:t>
      </w:r>
    </w:p>
    <w:p w14:paraId="785B6EA4" w14:textId="77777777" w:rsidR="00D56F60" w:rsidRPr="00B75070" w:rsidRDefault="00D56F60" w:rsidP="00D56F60">
      <w:pPr>
        <w:pStyle w:val="block"/>
        <w:spacing w:after="0" w:line="240" w:lineRule="auto"/>
        <w:jc w:val="thaiDistribute"/>
        <w:rPr>
          <w:rFonts w:ascii="Angsana New" w:hAnsi="Angsana New" w:cs="Angsana New"/>
          <w:spacing w:val="-4"/>
          <w:sz w:val="24"/>
          <w:szCs w:val="24"/>
          <w:lang w:bidi="th-TH"/>
        </w:rPr>
      </w:pPr>
    </w:p>
    <w:p w14:paraId="60F5E3BC" w14:textId="6DF9D030" w:rsidR="005C797C" w:rsidRDefault="005C797C" w:rsidP="00B3418A">
      <w:pPr>
        <w:pStyle w:val="block"/>
        <w:pageBreakBefore/>
        <w:spacing w:after="0" w:line="240" w:lineRule="auto"/>
        <w:ind w:left="562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A7338A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ณ</w:t>
      </w:r>
      <w:r w:rsidRPr="00A7338A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A7338A">
        <w:rPr>
          <w:rFonts w:ascii="Angsana New" w:hAnsi="Angsana New" w:cs="Angsana New"/>
          <w:sz w:val="30"/>
          <w:szCs w:val="30"/>
          <w:cs/>
          <w:lang w:bidi="th-TH"/>
        </w:rPr>
        <w:t>วันที่</w:t>
      </w:r>
      <w:r w:rsidRPr="00A7338A">
        <w:rPr>
          <w:rFonts w:ascii="Angsana New" w:hAnsi="Angsana New" w:cs="Angsana New"/>
          <w:sz w:val="30"/>
          <w:szCs w:val="30"/>
          <w:lang w:bidi="th-TH"/>
        </w:rPr>
        <w:t xml:space="preserve"> 31 </w:t>
      </w:r>
      <w:r w:rsidRPr="00A7338A">
        <w:rPr>
          <w:rFonts w:ascii="Angsana New" w:hAnsi="Angsana New" w:cs="Angsana New"/>
          <w:sz w:val="30"/>
          <w:szCs w:val="30"/>
          <w:cs/>
          <w:lang w:bidi="th-TH"/>
        </w:rPr>
        <w:t>ธันวาคม</w:t>
      </w:r>
      <w:r w:rsidRPr="00A7338A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="00285FB8" w:rsidRPr="00A7338A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8645A4" w:rsidRPr="00A7338A">
        <w:rPr>
          <w:rFonts w:ascii="Angsana New" w:hAnsi="Angsana New" w:cs="Angsana New"/>
          <w:sz w:val="30"/>
          <w:szCs w:val="30"/>
          <w:rtl/>
        </w:rPr>
        <w:t>256</w:t>
      </w:r>
      <w:r w:rsidR="007C65DE" w:rsidRPr="00A7338A">
        <w:rPr>
          <w:rFonts w:ascii="Angsana New" w:hAnsi="Angsana New" w:cs="Angsana New" w:hint="cs"/>
          <w:sz w:val="30"/>
          <w:szCs w:val="30"/>
          <w:rtl/>
        </w:rPr>
        <w:t>1</w:t>
      </w:r>
      <w:r w:rsidRPr="00A7338A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A7338A">
        <w:rPr>
          <w:rFonts w:ascii="Angsana New" w:hAnsi="Angsana New" w:cs="Angsana New"/>
          <w:sz w:val="30"/>
          <w:szCs w:val="30"/>
          <w:cs/>
          <w:lang w:bidi="th-TH"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="00CD6FAE" w:rsidRPr="00A7338A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036F95">
        <w:rPr>
          <w:rFonts w:ascii="Angsana New" w:hAnsi="Angsana New" w:cs="Angsana New"/>
          <w:sz w:val="30"/>
          <w:szCs w:val="30"/>
          <w:lang w:bidi="th-TH"/>
        </w:rPr>
        <w:t>49.11</w:t>
      </w:r>
      <w:r w:rsidRPr="00A7338A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1408D3">
        <w:rPr>
          <w:rFonts w:ascii="Angsana New" w:hAnsi="Angsana New" w:cs="Angsana New"/>
          <w:sz w:val="30"/>
          <w:szCs w:val="30"/>
          <w:lang w:bidi="th-TH"/>
        </w:rPr>
        <w:br/>
      </w:r>
      <w:r w:rsidRPr="00A7338A">
        <w:rPr>
          <w:rFonts w:ascii="Angsana New" w:hAnsi="Angsana New" w:cs="Angsana New"/>
          <w:sz w:val="30"/>
          <w:szCs w:val="30"/>
          <w:cs/>
          <w:lang w:bidi="th-TH"/>
        </w:rPr>
        <w:t>ล้าน</w:t>
      </w:r>
      <w:r w:rsidRPr="00A7338A">
        <w:rPr>
          <w:rFonts w:ascii="Angsana New" w:hAnsi="Angsana New" w:cs="Angsana New" w:hint="cs"/>
          <w:sz w:val="30"/>
          <w:szCs w:val="30"/>
          <w:cs/>
          <w:lang w:bidi="th-TH"/>
        </w:rPr>
        <w:t>บา</w:t>
      </w:r>
      <w:r w:rsidRPr="00A7338A">
        <w:rPr>
          <w:rFonts w:ascii="Angsana New" w:hAnsi="Angsana New" w:cs="Angsana New"/>
          <w:sz w:val="30"/>
          <w:szCs w:val="30"/>
          <w:cs/>
          <w:lang w:bidi="th-TH"/>
        </w:rPr>
        <w:t>ท</w:t>
      </w:r>
      <w:r w:rsidR="004F30A9" w:rsidRPr="0090432C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90432C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และ </w:t>
      </w:r>
      <w:r w:rsidR="00036F95">
        <w:rPr>
          <w:rFonts w:ascii="Angsana New" w:hAnsi="Angsana New" w:cs="Angsana New"/>
          <w:sz w:val="30"/>
          <w:szCs w:val="30"/>
          <w:lang w:bidi="th-TH"/>
        </w:rPr>
        <w:t xml:space="preserve">48.37 </w:t>
      </w:r>
      <w:r w:rsidRPr="0090432C">
        <w:rPr>
          <w:rFonts w:ascii="Angsana New" w:hAnsi="Angsana New" w:cs="Angsana New" w:hint="cs"/>
          <w:sz w:val="30"/>
          <w:szCs w:val="30"/>
          <w:cs/>
          <w:lang w:bidi="th-TH"/>
        </w:rPr>
        <w:t>ล้านบาท</w:t>
      </w:r>
      <w:r w:rsidRPr="004F30A9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ตามลำดับ</w:t>
      </w:r>
      <w:r w:rsidRPr="00A7338A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BB698B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(</w:t>
      </w:r>
      <w:r w:rsidR="00BB698B">
        <w:rPr>
          <w:rFonts w:ascii="Angsana New" w:hAnsi="Angsana New" w:cs="Angsana New"/>
          <w:i/>
          <w:iCs/>
          <w:sz w:val="30"/>
          <w:szCs w:val="30"/>
          <w:lang w:bidi="th-TH"/>
        </w:rPr>
        <w:t>2560</w:t>
      </w:r>
      <w:r w:rsidRPr="00A7338A">
        <w:rPr>
          <w:rFonts w:ascii="Angsana New" w:hAnsi="Angsana New" w:cs="Angsana New"/>
          <w:i/>
          <w:iCs/>
          <w:sz w:val="30"/>
          <w:szCs w:val="30"/>
          <w:lang w:bidi="th-TH"/>
        </w:rPr>
        <w:t xml:space="preserve">: </w:t>
      </w:r>
      <w:r w:rsidR="007C65DE" w:rsidRPr="00A7338A">
        <w:rPr>
          <w:rFonts w:ascii="Angsana New" w:hAnsi="Angsana New" w:cs="Angsana New"/>
          <w:i/>
          <w:iCs/>
          <w:sz w:val="30"/>
          <w:szCs w:val="30"/>
          <w:lang w:bidi="th-TH"/>
        </w:rPr>
        <w:t>709.06</w:t>
      </w:r>
      <w:r w:rsidRPr="00A7338A">
        <w:rPr>
          <w:rFonts w:ascii="Angsana New" w:hAnsi="Angsana New" w:cs="Angsana New"/>
          <w:i/>
          <w:iCs/>
          <w:sz w:val="30"/>
          <w:szCs w:val="30"/>
          <w:lang w:bidi="th-TH"/>
        </w:rPr>
        <w:t xml:space="preserve"> </w:t>
      </w:r>
      <w:r w:rsidRPr="00A7338A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ล้านบาท</w:t>
      </w:r>
      <w:r w:rsidRPr="00A7338A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 xml:space="preserve"> และ </w:t>
      </w:r>
      <w:r w:rsidR="007C65DE" w:rsidRPr="00A7338A">
        <w:rPr>
          <w:rFonts w:ascii="Angsana New" w:hAnsi="Angsana New" w:cs="Angsana New"/>
          <w:i/>
          <w:iCs/>
          <w:sz w:val="30"/>
          <w:szCs w:val="30"/>
          <w:lang w:bidi="th-TH"/>
        </w:rPr>
        <w:t>599.44</w:t>
      </w:r>
      <w:r w:rsidR="003745B9" w:rsidRPr="00A7338A">
        <w:rPr>
          <w:rFonts w:ascii="Angsana New" w:hAnsi="Angsana New" w:cs="Angsana New"/>
          <w:i/>
          <w:iCs/>
          <w:sz w:val="30"/>
          <w:szCs w:val="30"/>
          <w:lang w:bidi="th-TH"/>
        </w:rPr>
        <w:t xml:space="preserve"> </w:t>
      </w:r>
      <w:r w:rsidRPr="00A7338A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>ล้านบาท ตามลำดับ</w:t>
      </w:r>
      <w:r w:rsidRPr="00A7338A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)</w:t>
      </w:r>
      <w:r w:rsidRPr="00A7338A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</w:p>
    <w:p w14:paraId="6735EC0E" w14:textId="1AADCF39" w:rsidR="00E82BDA" w:rsidRPr="00D12CBE" w:rsidRDefault="00E82BDA" w:rsidP="006D01E6">
      <w:pPr>
        <w:pStyle w:val="block"/>
        <w:spacing w:after="0" w:line="240" w:lineRule="auto"/>
        <w:jc w:val="thaiDistribute"/>
        <w:rPr>
          <w:rFonts w:ascii="Angsana New" w:hAnsi="Angsana New" w:cs="Angsana New"/>
          <w:sz w:val="24"/>
          <w:szCs w:val="24"/>
          <w:lang w:bidi="th-TH"/>
        </w:rPr>
      </w:pPr>
    </w:p>
    <w:p w14:paraId="18F37408" w14:textId="1995DAE0" w:rsidR="00E82BDA" w:rsidRPr="00E82BDA" w:rsidRDefault="00E82BDA" w:rsidP="00E82BDA">
      <w:pPr>
        <w:pStyle w:val="block"/>
        <w:spacing w:after="0" w:line="240" w:lineRule="auto"/>
        <w:jc w:val="thaiDistribute"/>
        <w:rPr>
          <w:rFonts w:ascii="Angsana New" w:hAnsi="Angsana New" w:cs="Angsana New"/>
          <w:bCs/>
          <w:i/>
          <w:iCs/>
          <w:sz w:val="30"/>
          <w:szCs w:val="30"/>
        </w:rPr>
      </w:pPr>
      <w:r w:rsidRPr="00E82BDA">
        <w:rPr>
          <w:rFonts w:ascii="Angsana New" w:hAnsi="Angsana New" w:cs="Angsana New" w:hint="cs"/>
          <w:bCs/>
          <w:i/>
          <w:iCs/>
          <w:sz w:val="30"/>
          <w:szCs w:val="30"/>
          <w:cs/>
          <w:lang w:bidi="th-TH"/>
        </w:rPr>
        <w:t>การเปลี่ยนแปลงของหนี้สินที่เกิดจากกิจกรรมจัดหาเงิน</w:t>
      </w:r>
    </w:p>
    <w:p w14:paraId="24FA8BD5" w14:textId="3AD336A8" w:rsidR="00E82BDA" w:rsidRPr="00D12CBE" w:rsidRDefault="00E82BDA" w:rsidP="00E82BDA">
      <w:pPr>
        <w:pStyle w:val="block"/>
        <w:spacing w:after="0" w:line="240" w:lineRule="auto"/>
        <w:jc w:val="thaiDistribute"/>
        <w:rPr>
          <w:rFonts w:ascii="Angsana New" w:hAnsi="Angsana New" w:cs="Angsana New"/>
          <w:sz w:val="24"/>
          <w:szCs w:val="24"/>
          <w:lang w:bidi="th-TH"/>
        </w:rPr>
      </w:pPr>
    </w:p>
    <w:tbl>
      <w:tblPr>
        <w:tblW w:w="919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21"/>
        <w:gridCol w:w="720"/>
        <w:gridCol w:w="198"/>
        <w:gridCol w:w="21"/>
        <w:gridCol w:w="1172"/>
        <w:gridCol w:w="198"/>
        <w:gridCol w:w="1094"/>
        <w:gridCol w:w="198"/>
        <w:gridCol w:w="1169"/>
      </w:tblGrid>
      <w:tr w:rsidR="00E82BDA" w:rsidRPr="00E82BDA" w14:paraId="41BE7DA5" w14:textId="77777777" w:rsidTr="008D1237">
        <w:trPr>
          <w:cantSplit/>
          <w:trHeight w:val="371"/>
          <w:tblHeader/>
        </w:trPr>
        <w:tc>
          <w:tcPr>
            <w:tcW w:w="4421" w:type="dxa"/>
          </w:tcPr>
          <w:p w14:paraId="7EA41509" w14:textId="77777777" w:rsidR="00E82BDA" w:rsidRPr="00E82BDA" w:rsidRDefault="00E82BDA" w:rsidP="00E82BDA">
            <w:pPr>
              <w:pStyle w:val="acctfourfigures"/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0" w:type="dxa"/>
            <w:vMerge w:val="restart"/>
            <w:vAlign w:val="bottom"/>
          </w:tcPr>
          <w:p w14:paraId="77C7F8AC" w14:textId="66E64627" w:rsidR="00E82BDA" w:rsidRPr="00E82BDA" w:rsidRDefault="008D1237" w:rsidP="00E82BDA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i/>
                <w:iCs/>
                <w:spacing w:val="-8"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98" w:type="dxa"/>
            <w:vAlign w:val="bottom"/>
          </w:tcPr>
          <w:p w14:paraId="4D9BC8CF" w14:textId="77777777" w:rsidR="00E82BDA" w:rsidRPr="00E82BDA" w:rsidRDefault="00E82BDA" w:rsidP="00E82BDA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3852" w:type="dxa"/>
            <w:gridSpan w:val="6"/>
            <w:shd w:val="clear" w:color="auto" w:fill="auto"/>
            <w:vAlign w:val="bottom"/>
          </w:tcPr>
          <w:p w14:paraId="085BB86A" w14:textId="5467A83D" w:rsidR="00E82BDA" w:rsidRPr="00E82BDA" w:rsidRDefault="00E82BDA" w:rsidP="00246F86">
            <w:pPr>
              <w:pStyle w:val="acctmergecolhdg"/>
              <w:spacing w:line="240" w:lineRule="atLeast"/>
              <w:ind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E82BDA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 xml:space="preserve"> </w:t>
            </w:r>
          </w:p>
        </w:tc>
      </w:tr>
      <w:tr w:rsidR="00E82BDA" w:rsidRPr="00E82BDA" w14:paraId="2933F0CA" w14:textId="77777777" w:rsidTr="008D1237">
        <w:trPr>
          <w:cantSplit/>
          <w:trHeight w:val="803"/>
          <w:tblHeader/>
        </w:trPr>
        <w:tc>
          <w:tcPr>
            <w:tcW w:w="4421" w:type="dxa"/>
          </w:tcPr>
          <w:p w14:paraId="613CCAEB" w14:textId="77777777" w:rsidR="00E82BDA" w:rsidRPr="00E82BDA" w:rsidRDefault="00E82BDA" w:rsidP="00E82BDA">
            <w:pPr>
              <w:pStyle w:val="acctfourfigures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0" w:type="dxa"/>
            <w:vMerge/>
            <w:vAlign w:val="bottom"/>
          </w:tcPr>
          <w:p w14:paraId="58FD7FC4" w14:textId="63A6A77C" w:rsidR="00E82BDA" w:rsidRPr="00E82BDA" w:rsidRDefault="00E82BDA" w:rsidP="00E82BDA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98" w:type="dxa"/>
            <w:vAlign w:val="bottom"/>
          </w:tcPr>
          <w:p w14:paraId="101B78E5" w14:textId="77777777" w:rsidR="00E82BDA" w:rsidRPr="00E82BDA" w:rsidRDefault="00E82BDA" w:rsidP="00E82BDA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93" w:type="dxa"/>
            <w:gridSpan w:val="2"/>
            <w:vAlign w:val="bottom"/>
          </w:tcPr>
          <w:p w14:paraId="08F991E2" w14:textId="5F6CA98F" w:rsidR="00E82BDA" w:rsidRPr="00E82BDA" w:rsidRDefault="00E82BDA" w:rsidP="00E82BDA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E82BDA">
              <w:rPr>
                <w:rFonts w:ascii="Angsana New" w:eastAsiaTheme="minorHAnsi" w:hAnsi="Angsana New" w:cs="Angsana New"/>
                <w:b w:val="0"/>
                <w:sz w:val="30"/>
                <w:szCs w:val="30"/>
                <w:cs/>
                <w:lang w:val="en-US" w:bidi="th-TH"/>
              </w:rPr>
              <w:t>เงินเบิกเกินบัญชี</w:t>
            </w:r>
            <w:r w:rsidRPr="00E82BDA">
              <w:rPr>
                <w:rFonts w:ascii="Angsana New" w:eastAsiaTheme="minorHAns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ธนาคาร</w:t>
            </w:r>
          </w:p>
        </w:tc>
        <w:tc>
          <w:tcPr>
            <w:tcW w:w="198" w:type="dxa"/>
            <w:vAlign w:val="bottom"/>
          </w:tcPr>
          <w:p w14:paraId="695E306A" w14:textId="77777777" w:rsidR="00E82BDA" w:rsidRPr="00E82BDA" w:rsidRDefault="00E82BDA" w:rsidP="00E82BDA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94" w:type="dxa"/>
            <w:vAlign w:val="bottom"/>
          </w:tcPr>
          <w:p w14:paraId="5D743DE1" w14:textId="5F85E38B" w:rsidR="00E82BDA" w:rsidRPr="00E82BDA" w:rsidRDefault="00E82BDA" w:rsidP="00E82BDA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E82BDA">
              <w:rPr>
                <w:rFonts w:ascii="Angsana New" w:eastAsiaTheme="minorHAnsi" w:hAnsi="Angsana New" w:cs="Angsana New"/>
                <w:b w:val="0"/>
                <w:sz w:val="30"/>
                <w:szCs w:val="30"/>
                <w:cs/>
                <w:lang w:val="en-US" w:bidi="th-TH"/>
              </w:rPr>
              <w:t>เงินกู้ยืมอื่น</w:t>
            </w:r>
          </w:p>
        </w:tc>
        <w:tc>
          <w:tcPr>
            <w:tcW w:w="198" w:type="dxa"/>
            <w:vAlign w:val="bottom"/>
          </w:tcPr>
          <w:p w14:paraId="4F76C5BE" w14:textId="77777777" w:rsidR="00E82BDA" w:rsidRPr="00E82BDA" w:rsidRDefault="00E82BDA" w:rsidP="00E82BDA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  <w:vAlign w:val="bottom"/>
          </w:tcPr>
          <w:p w14:paraId="1A8CDE2C" w14:textId="77777777" w:rsidR="00E82BDA" w:rsidRPr="00E82BDA" w:rsidRDefault="00E82BDA" w:rsidP="00E82BDA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E82BDA">
              <w:rPr>
                <w:rFonts w:ascii="Angsana New" w:eastAsiaTheme="minorHAnsi" w:hAnsi="Angsana New" w:cs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722470" w:rsidRPr="00E82BDA" w14:paraId="2F7E8022" w14:textId="77777777" w:rsidTr="008D1237">
        <w:trPr>
          <w:cantSplit/>
          <w:trHeight w:val="270"/>
        </w:trPr>
        <w:tc>
          <w:tcPr>
            <w:tcW w:w="4421" w:type="dxa"/>
          </w:tcPr>
          <w:p w14:paraId="58058C78" w14:textId="77777777" w:rsidR="00722470" w:rsidRPr="00E82BDA" w:rsidRDefault="00722470" w:rsidP="00E82BDA">
            <w:pPr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0" w:type="dxa"/>
            <w:vAlign w:val="bottom"/>
          </w:tcPr>
          <w:p w14:paraId="2D3039EB" w14:textId="77777777" w:rsidR="00722470" w:rsidRPr="00E82BDA" w:rsidRDefault="00722470" w:rsidP="00E82BDA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9" w:type="dxa"/>
            <w:gridSpan w:val="2"/>
            <w:vAlign w:val="bottom"/>
          </w:tcPr>
          <w:p w14:paraId="2E2ABAF9" w14:textId="77777777" w:rsidR="00722470" w:rsidRPr="00E82BDA" w:rsidRDefault="00722470" w:rsidP="00E82BD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31" w:type="dxa"/>
            <w:gridSpan w:val="5"/>
            <w:vAlign w:val="bottom"/>
          </w:tcPr>
          <w:p w14:paraId="0753A8C7" w14:textId="48C6A466" w:rsidR="00722470" w:rsidRPr="00E82BDA" w:rsidRDefault="00722470" w:rsidP="0072247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82BDA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(</w:t>
            </w:r>
            <w:r w:rsidRPr="00E82BDA">
              <w:rPr>
                <w:rFonts w:ascii="Angsana New" w:hAnsi="Angsana New" w:cs="Angsana New" w:hint="cs"/>
                <w:i/>
                <w:iCs/>
                <w:spacing w:val="-8"/>
                <w:sz w:val="30"/>
                <w:szCs w:val="30"/>
                <w:cs/>
                <w:lang w:val="en-US" w:bidi="th-TH"/>
              </w:rPr>
              <w:t>พัน</w:t>
            </w:r>
            <w:r w:rsidRPr="00E82BDA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E82BDA" w:rsidRPr="00E82BDA" w14:paraId="0574169E" w14:textId="77777777" w:rsidTr="008D1237">
        <w:trPr>
          <w:cantSplit/>
          <w:trHeight w:val="270"/>
        </w:trPr>
        <w:tc>
          <w:tcPr>
            <w:tcW w:w="4421" w:type="dxa"/>
          </w:tcPr>
          <w:p w14:paraId="0CA8BB62" w14:textId="77777777" w:rsidR="00E82BDA" w:rsidRPr="00E82BDA" w:rsidRDefault="00E82BDA" w:rsidP="00E82BDA">
            <w:pPr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2BD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82BDA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82BDA">
              <w:rPr>
                <w:rFonts w:ascii="Angsana New" w:hAnsi="Angsana New"/>
                <w:sz w:val="30"/>
                <w:szCs w:val="30"/>
                <w:cs/>
              </w:rPr>
              <w:t>มกราคม 2561</w:t>
            </w:r>
          </w:p>
        </w:tc>
        <w:tc>
          <w:tcPr>
            <w:tcW w:w="720" w:type="dxa"/>
            <w:vAlign w:val="bottom"/>
          </w:tcPr>
          <w:p w14:paraId="1FB11B04" w14:textId="600417ED" w:rsidR="00E82BDA" w:rsidRPr="00E82BDA" w:rsidRDefault="00E82BDA" w:rsidP="00E82BDA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9" w:type="dxa"/>
            <w:gridSpan w:val="2"/>
            <w:vAlign w:val="bottom"/>
          </w:tcPr>
          <w:p w14:paraId="6866352D" w14:textId="77777777" w:rsidR="00E82BDA" w:rsidRPr="00E82BDA" w:rsidRDefault="00E82BDA" w:rsidP="00E82BD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3412FF8D" w14:textId="5D425BFA" w:rsidR="00E82BDA" w:rsidRPr="00E82BDA" w:rsidRDefault="00246F86" w:rsidP="00246F8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95,712</w:t>
            </w:r>
          </w:p>
        </w:tc>
        <w:tc>
          <w:tcPr>
            <w:tcW w:w="198" w:type="dxa"/>
            <w:vAlign w:val="bottom"/>
          </w:tcPr>
          <w:p w14:paraId="57E295E5" w14:textId="77777777" w:rsidR="00E82BDA" w:rsidRPr="00E82BDA" w:rsidRDefault="00E82BDA" w:rsidP="00E82BDA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4" w:type="dxa"/>
            <w:vAlign w:val="bottom"/>
          </w:tcPr>
          <w:p w14:paraId="2A9D4B95" w14:textId="5C3DB9D9" w:rsidR="00E82BDA" w:rsidRPr="00E82BDA" w:rsidRDefault="00391C06" w:rsidP="00246F86">
            <w:pPr>
              <w:pStyle w:val="acctfourfigures"/>
              <w:tabs>
                <w:tab w:val="clear" w:pos="765"/>
                <w:tab w:val="decimal" w:pos="9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1,525,462</w:t>
            </w:r>
          </w:p>
        </w:tc>
        <w:tc>
          <w:tcPr>
            <w:tcW w:w="198" w:type="dxa"/>
            <w:vAlign w:val="bottom"/>
          </w:tcPr>
          <w:p w14:paraId="6F69615A" w14:textId="77777777" w:rsidR="00E82BDA" w:rsidRPr="00E82BDA" w:rsidRDefault="00E82BDA" w:rsidP="00E82BDA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38C8ABD0" w14:textId="099D1BC0" w:rsidR="00E82BDA" w:rsidRPr="00E82BDA" w:rsidRDefault="00391C06" w:rsidP="00246F86">
            <w:pPr>
              <w:pStyle w:val="acctfourfigures"/>
              <w:tabs>
                <w:tab w:val="clear" w:pos="765"/>
                <w:tab w:val="decimal" w:pos="98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1,621,174</w:t>
            </w:r>
          </w:p>
        </w:tc>
      </w:tr>
      <w:tr w:rsidR="00E82BDA" w:rsidRPr="00E82BDA" w14:paraId="50DB5EAC" w14:textId="77777777" w:rsidTr="008D1237">
        <w:trPr>
          <w:cantSplit/>
          <w:trHeight w:val="416"/>
        </w:trPr>
        <w:tc>
          <w:tcPr>
            <w:tcW w:w="4421" w:type="dxa"/>
          </w:tcPr>
          <w:p w14:paraId="51946CE3" w14:textId="77777777" w:rsidR="00E82BDA" w:rsidRPr="00E82BDA" w:rsidRDefault="00E82BDA" w:rsidP="00E82BDA">
            <w:pPr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E82BDA">
              <w:rPr>
                <w:rFonts w:ascii="Angsana New" w:hAnsi="Angsana New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720" w:type="dxa"/>
            <w:vAlign w:val="bottom"/>
          </w:tcPr>
          <w:p w14:paraId="7390ABE4" w14:textId="46CC0E52" w:rsidR="00E82BDA" w:rsidRPr="008D1237" w:rsidRDefault="00E82BDA" w:rsidP="008D1237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19" w:type="dxa"/>
            <w:gridSpan w:val="2"/>
            <w:vAlign w:val="bottom"/>
          </w:tcPr>
          <w:p w14:paraId="101F3594" w14:textId="77777777" w:rsidR="00E82BDA" w:rsidRPr="00E82BDA" w:rsidRDefault="00E82BDA" w:rsidP="00E82BD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18572A09" w14:textId="58530936" w:rsidR="00E82BDA" w:rsidRPr="00E82BDA" w:rsidRDefault="00544D82" w:rsidP="008B4AE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14,033</w:t>
            </w:r>
          </w:p>
        </w:tc>
        <w:tc>
          <w:tcPr>
            <w:tcW w:w="198" w:type="dxa"/>
            <w:vAlign w:val="bottom"/>
          </w:tcPr>
          <w:p w14:paraId="62F468BE" w14:textId="77777777" w:rsidR="00E82BDA" w:rsidRPr="00E82BDA" w:rsidRDefault="00E82BDA" w:rsidP="008B4AED">
            <w:pPr>
              <w:pStyle w:val="acctfourfigures"/>
              <w:tabs>
                <w:tab w:val="decimal" w:pos="802"/>
                <w:tab w:val="decimal" w:pos="95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4" w:type="dxa"/>
            <w:vAlign w:val="bottom"/>
          </w:tcPr>
          <w:p w14:paraId="55633A2E" w14:textId="2D86CE68" w:rsidR="00E82BDA" w:rsidRPr="00E82BDA" w:rsidRDefault="00544D82" w:rsidP="00BD2700">
            <w:pPr>
              <w:pStyle w:val="acctfourfigures"/>
              <w:tabs>
                <w:tab w:val="clear" w:pos="765"/>
                <w:tab w:val="decimal" w:pos="9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82359">
              <w:rPr>
                <w:rFonts w:ascii="Angsana New" w:hAnsi="Angsana New" w:cs="Angsana New"/>
                <w:sz w:val="30"/>
                <w:szCs w:val="30"/>
              </w:rPr>
              <w:t>436,404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98" w:type="dxa"/>
            <w:vAlign w:val="bottom"/>
          </w:tcPr>
          <w:p w14:paraId="5ABBEBE6" w14:textId="77777777" w:rsidR="00E82BDA" w:rsidRPr="00E82BDA" w:rsidRDefault="00E82BDA" w:rsidP="00E82BDA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7655B3B0" w14:textId="74A6EDF2" w:rsidR="00E82BDA" w:rsidRPr="00E82BDA" w:rsidRDefault="00544D82" w:rsidP="00544D82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1626C8">
              <w:rPr>
                <w:rFonts w:ascii="Angsana New" w:hAnsi="Angsana New" w:cs="Angsana New"/>
                <w:sz w:val="30"/>
                <w:szCs w:val="30"/>
              </w:rPr>
              <w:t>422,371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E82BDA" w:rsidRPr="00E82BDA" w14:paraId="210A9496" w14:textId="77777777" w:rsidTr="008D1237">
        <w:trPr>
          <w:cantSplit/>
          <w:trHeight w:val="425"/>
        </w:trPr>
        <w:tc>
          <w:tcPr>
            <w:tcW w:w="4421" w:type="dxa"/>
          </w:tcPr>
          <w:p w14:paraId="0ACBD084" w14:textId="760D49F2" w:rsidR="00E82BDA" w:rsidRPr="00E82BDA" w:rsidRDefault="00E82BDA" w:rsidP="008D1237">
            <w:pPr>
              <w:ind w:left="180" w:right="-79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82BDA">
              <w:rPr>
                <w:rFonts w:ascii="Angsana New" w:hAnsi="Angsana New"/>
                <w:sz w:val="30"/>
                <w:szCs w:val="30"/>
                <w:cs/>
              </w:rPr>
              <w:t>การเปลี่ยนแปลงที่เกิดจากการ</w:t>
            </w:r>
            <w:r w:rsidR="000777C2">
              <w:rPr>
                <w:rFonts w:ascii="Angsana New" w:hAnsi="Angsana New" w:hint="cs"/>
                <w:sz w:val="30"/>
                <w:szCs w:val="30"/>
                <w:cs/>
              </w:rPr>
              <w:t>สูญเสียอำนาจ</w:t>
            </w:r>
            <w:r w:rsidR="008D1237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0777C2">
              <w:rPr>
                <w:rFonts w:ascii="Angsana New" w:hAnsi="Angsana New" w:hint="cs"/>
                <w:sz w:val="30"/>
                <w:szCs w:val="30"/>
                <w:cs/>
              </w:rPr>
              <w:t>การควบคุมในบริษัทย่อย</w:t>
            </w:r>
          </w:p>
        </w:tc>
        <w:tc>
          <w:tcPr>
            <w:tcW w:w="720" w:type="dxa"/>
            <w:vAlign w:val="bottom"/>
          </w:tcPr>
          <w:p w14:paraId="5A0C8ECC" w14:textId="1D4E3F2D" w:rsidR="00E82BDA" w:rsidRPr="00E82BDA" w:rsidRDefault="005515BE" w:rsidP="005515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D1237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219" w:type="dxa"/>
            <w:gridSpan w:val="2"/>
            <w:vAlign w:val="bottom"/>
          </w:tcPr>
          <w:p w14:paraId="2ECF07A5" w14:textId="77777777" w:rsidR="00E82BDA" w:rsidRPr="00E82BDA" w:rsidRDefault="00E82BDA" w:rsidP="00E82BD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57650F1F" w14:textId="2BA1A6BF" w:rsidR="00E82BDA" w:rsidRPr="00E82BDA" w:rsidRDefault="00544D82" w:rsidP="008B4AED">
            <w:pPr>
              <w:pStyle w:val="acctfourfigures"/>
              <w:tabs>
                <w:tab w:val="clear" w:pos="765"/>
                <w:tab w:val="decimal" w:pos="953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(18,061)</w:t>
            </w:r>
          </w:p>
        </w:tc>
        <w:tc>
          <w:tcPr>
            <w:tcW w:w="198" w:type="dxa"/>
            <w:vAlign w:val="bottom"/>
          </w:tcPr>
          <w:p w14:paraId="5B01EB5B" w14:textId="77777777" w:rsidR="00E82BDA" w:rsidRPr="00E82BDA" w:rsidRDefault="00E82BDA" w:rsidP="00E82BDA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4" w:type="dxa"/>
            <w:vAlign w:val="bottom"/>
          </w:tcPr>
          <w:p w14:paraId="73AEECC1" w14:textId="7386B6F7" w:rsidR="00E82BDA" w:rsidRPr="00E82BDA" w:rsidRDefault="00544D82" w:rsidP="00BD2700">
            <w:pPr>
              <w:pStyle w:val="acctfourfigures"/>
              <w:tabs>
                <w:tab w:val="clear" w:pos="765"/>
                <w:tab w:val="decimal" w:pos="9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(50,000)</w:t>
            </w:r>
          </w:p>
        </w:tc>
        <w:tc>
          <w:tcPr>
            <w:tcW w:w="198" w:type="dxa"/>
            <w:vAlign w:val="bottom"/>
          </w:tcPr>
          <w:p w14:paraId="18BD9B22" w14:textId="77777777" w:rsidR="00E82BDA" w:rsidRPr="00E82BDA" w:rsidRDefault="00E82BDA" w:rsidP="00E82BDA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3CF513EF" w14:textId="122609CF" w:rsidR="00E82BDA" w:rsidRPr="00E82BDA" w:rsidRDefault="00544D82" w:rsidP="00544D82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(68,061)</w:t>
            </w:r>
          </w:p>
        </w:tc>
      </w:tr>
      <w:tr w:rsidR="00E82BDA" w:rsidRPr="004A72D3" w14:paraId="3609013F" w14:textId="77777777" w:rsidTr="008D1237">
        <w:trPr>
          <w:cantSplit/>
          <w:trHeight w:val="407"/>
        </w:trPr>
        <w:tc>
          <w:tcPr>
            <w:tcW w:w="4421" w:type="dxa"/>
          </w:tcPr>
          <w:p w14:paraId="7798922A" w14:textId="77777777" w:rsidR="00E82BDA" w:rsidRPr="00E82BDA" w:rsidRDefault="00E82BDA" w:rsidP="00E82BDA">
            <w:pPr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2B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</w:t>
            </w:r>
            <w:r w:rsidRPr="00E82BD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E82B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E82B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2561</w:t>
            </w:r>
          </w:p>
        </w:tc>
        <w:tc>
          <w:tcPr>
            <w:tcW w:w="720" w:type="dxa"/>
            <w:vAlign w:val="bottom"/>
          </w:tcPr>
          <w:p w14:paraId="6D48EA34" w14:textId="45CA87D3" w:rsidR="00E82BDA" w:rsidRPr="00E82BDA" w:rsidRDefault="00E82BDA" w:rsidP="00E82BDA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9" w:type="dxa"/>
            <w:gridSpan w:val="2"/>
            <w:vAlign w:val="bottom"/>
          </w:tcPr>
          <w:p w14:paraId="214DC4DA" w14:textId="77777777" w:rsidR="00E82BDA" w:rsidRPr="00E82BDA" w:rsidRDefault="00E82BDA" w:rsidP="00E82BD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85B1B1" w14:textId="6F39668A" w:rsidR="00E82BDA" w:rsidRPr="00E82BDA" w:rsidRDefault="00246F86" w:rsidP="00246F8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91,684</w:t>
            </w:r>
          </w:p>
        </w:tc>
        <w:tc>
          <w:tcPr>
            <w:tcW w:w="198" w:type="dxa"/>
            <w:vAlign w:val="bottom"/>
          </w:tcPr>
          <w:p w14:paraId="06FEAC9E" w14:textId="77777777" w:rsidR="00E82BDA" w:rsidRPr="00E82BDA" w:rsidRDefault="00E82BDA" w:rsidP="00E82BDA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30F0A7" w14:textId="45BE3CBD" w:rsidR="00E82BDA" w:rsidRPr="00E82BDA" w:rsidRDefault="00391C06" w:rsidP="00246F86">
            <w:pPr>
              <w:pStyle w:val="acctfourfigures"/>
              <w:tabs>
                <w:tab w:val="clear" w:pos="765"/>
                <w:tab w:val="decimal" w:pos="93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</w:t>
            </w:r>
            <w:r w:rsidR="00582359">
              <w:rPr>
                <w:rFonts w:ascii="Angsana New" w:hAnsi="Angsana New" w:cs="Angsana New"/>
                <w:b/>
                <w:bCs/>
                <w:sz w:val="30"/>
                <w:szCs w:val="30"/>
              </w:rPr>
              <w:t>039,058</w:t>
            </w:r>
          </w:p>
        </w:tc>
        <w:tc>
          <w:tcPr>
            <w:tcW w:w="198" w:type="dxa"/>
            <w:vAlign w:val="bottom"/>
          </w:tcPr>
          <w:p w14:paraId="378D2CE8" w14:textId="77777777" w:rsidR="00E82BDA" w:rsidRPr="00E82BDA" w:rsidRDefault="00E82BDA" w:rsidP="00E82BDA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008C09" w14:textId="55B34EAC" w:rsidR="00E82BDA" w:rsidRPr="00E82BDA" w:rsidRDefault="00391C06" w:rsidP="00246F86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</w:t>
            </w:r>
            <w:r w:rsidR="00582359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130,742</w:t>
            </w:r>
          </w:p>
        </w:tc>
      </w:tr>
    </w:tbl>
    <w:p w14:paraId="53E4A16C" w14:textId="77777777" w:rsidR="00E82BDA" w:rsidRPr="00D12CBE" w:rsidRDefault="00E82BDA" w:rsidP="006D01E6">
      <w:pPr>
        <w:pStyle w:val="block"/>
        <w:spacing w:after="0" w:line="240" w:lineRule="auto"/>
        <w:jc w:val="thaiDistribute"/>
        <w:rPr>
          <w:rFonts w:ascii="Angsana New" w:hAnsi="Angsana New" w:cs="Angsana New"/>
          <w:sz w:val="24"/>
          <w:szCs w:val="24"/>
          <w:lang w:bidi="th-TH"/>
        </w:rPr>
      </w:pPr>
    </w:p>
    <w:tbl>
      <w:tblPr>
        <w:tblW w:w="919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950"/>
        <w:gridCol w:w="191"/>
        <w:gridCol w:w="198"/>
        <w:gridCol w:w="21"/>
        <w:gridCol w:w="1172"/>
        <w:gridCol w:w="198"/>
        <w:gridCol w:w="1094"/>
        <w:gridCol w:w="198"/>
        <w:gridCol w:w="1169"/>
      </w:tblGrid>
      <w:tr w:rsidR="00246F86" w:rsidRPr="00E82BDA" w14:paraId="036031B9" w14:textId="77777777" w:rsidTr="00722470">
        <w:trPr>
          <w:cantSplit/>
          <w:trHeight w:val="371"/>
          <w:tblHeader/>
        </w:trPr>
        <w:tc>
          <w:tcPr>
            <w:tcW w:w="4950" w:type="dxa"/>
          </w:tcPr>
          <w:p w14:paraId="275390F6" w14:textId="77777777" w:rsidR="00246F86" w:rsidRPr="00E82BDA" w:rsidRDefault="00246F86" w:rsidP="00DB2F99">
            <w:pPr>
              <w:pStyle w:val="acctfourfigures"/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1" w:type="dxa"/>
            <w:vMerge w:val="restart"/>
            <w:vAlign w:val="bottom"/>
          </w:tcPr>
          <w:p w14:paraId="4BECF932" w14:textId="46421181" w:rsidR="00246F86" w:rsidRPr="00E82BDA" w:rsidRDefault="00246F86" w:rsidP="00DB2F99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  <w:lang w:bidi="th-TH"/>
              </w:rPr>
            </w:pPr>
          </w:p>
        </w:tc>
        <w:tc>
          <w:tcPr>
            <w:tcW w:w="198" w:type="dxa"/>
            <w:vAlign w:val="bottom"/>
          </w:tcPr>
          <w:p w14:paraId="5D20C61C" w14:textId="77777777" w:rsidR="00246F86" w:rsidRPr="00E82BDA" w:rsidRDefault="00246F86" w:rsidP="00DB2F99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3852" w:type="dxa"/>
            <w:gridSpan w:val="6"/>
            <w:shd w:val="clear" w:color="auto" w:fill="auto"/>
            <w:vAlign w:val="bottom"/>
          </w:tcPr>
          <w:p w14:paraId="4D5CFCEF" w14:textId="27AE1AAE" w:rsidR="00246F86" w:rsidRPr="00E82BDA" w:rsidRDefault="00246F86" w:rsidP="00DB2F99">
            <w:pPr>
              <w:pStyle w:val="acctmergecolhdg"/>
              <w:spacing w:line="240" w:lineRule="atLeast"/>
              <w:ind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E82BDA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46F86" w:rsidRPr="00E82BDA" w14:paraId="68B13E4E" w14:textId="77777777" w:rsidTr="00722470">
        <w:trPr>
          <w:cantSplit/>
          <w:trHeight w:val="803"/>
          <w:tblHeader/>
        </w:trPr>
        <w:tc>
          <w:tcPr>
            <w:tcW w:w="4950" w:type="dxa"/>
          </w:tcPr>
          <w:p w14:paraId="1C6031F8" w14:textId="77777777" w:rsidR="00246F86" w:rsidRPr="00E82BDA" w:rsidRDefault="00246F86" w:rsidP="00DB2F99">
            <w:pPr>
              <w:pStyle w:val="acctfourfigures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1" w:type="dxa"/>
            <w:vMerge/>
            <w:vAlign w:val="bottom"/>
          </w:tcPr>
          <w:p w14:paraId="3169AD91" w14:textId="77777777" w:rsidR="00246F86" w:rsidRPr="00E82BDA" w:rsidRDefault="00246F86" w:rsidP="00DB2F99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98" w:type="dxa"/>
            <w:vAlign w:val="bottom"/>
          </w:tcPr>
          <w:p w14:paraId="3E346F8A" w14:textId="77777777" w:rsidR="00246F86" w:rsidRPr="00E82BDA" w:rsidRDefault="00246F86" w:rsidP="00DB2F99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93" w:type="dxa"/>
            <w:gridSpan w:val="2"/>
            <w:vAlign w:val="bottom"/>
          </w:tcPr>
          <w:p w14:paraId="7CA7CF21" w14:textId="77777777" w:rsidR="00246F86" w:rsidRPr="00E82BDA" w:rsidRDefault="00246F86" w:rsidP="00DB2F99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E82BDA">
              <w:rPr>
                <w:rFonts w:ascii="Angsana New" w:eastAsiaTheme="minorHAnsi" w:hAnsi="Angsana New" w:cs="Angsana New"/>
                <w:b w:val="0"/>
                <w:sz w:val="30"/>
                <w:szCs w:val="30"/>
                <w:cs/>
                <w:lang w:val="en-US" w:bidi="th-TH"/>
              </w:rPr>
              <w:t>เงินเบิกเกินบัญชี</w:t>
            </w:r>
            <w:r w:rsidRPr="00E82BDA">
              <w:rPr>
                <w:rFonts w:ascii="Angsana New" w:eastAsiaTheme="minorHAns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ธนาคาร</w:t>
            </w:r>
          </w:p>
        </w:tc>
        <w:tc>
          <w:tcPr>
            <w:tcW w:w="198" w:type="dxa"/>
            <w:vAlign w:val="bottom"/>
          </w:tcPr>
          <w:p w14:paraId="4CC22890" w14:textId="77777777" w:rsidR="00246F86" w:rsidRPr="00E82BDA" w:rsidRDefault="00246F86" w:rsidP="00DB2F99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94" w:type="dxa"/>
            <w:vAlign w:val="bottom"/>
          </w:tcPr>
          <w:p w14:paraId="4F9AF4A7" w14:textId="77777777" w:rsidR="00246F86" w:rsidRPr="00E82BDA" w:rsidRDefault="00246F86" w:rsidP="00DB2F99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E82BDA">
              <w:rPr>
                <w:rFonts w:ascii="Angsana New" w:eastAsiaTheme="minorHAnsi" w:hAnsi="Angsana New" w:cs="Angsana New"/>
                <w:b w:val="0"/>
                <w:sz w:val="30"/>
                <w:szCs w:val="30"/>
                <w:cs/>
                <w:lang w:val="en-US" w:bidi="th-TH"/>
              </w:rPr>
              <w:t>เงินกู้ยืมอื่น</w:t>
            </w:r>
          </w:p>
        </w:tc>
        <w:tc>
          <w:tcPr>
            <w:tcW w:w="198" w:type="dxa"/>
            <w:vAlign w:val="bottom"/>
          </w:tcPr>
          <w:p w14:paraId="06A88A6E" w14:textId="77777777" w:rsidR="00246F86" w:rsidRPr="00E82BDA" w:rsidRDefault="00246F86" w:rsidP="00DB2F99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  <w:vAlign w:val="bottom"/>
          </w:tcPr>
          <w:p w14:paraId="0AD356AF" w14:textId="77777777" w:rsidR="00246F86" w:rsidRPr="00E82BDA" w:rsidRDefault="00246F86" w:rsidP="00DB2F99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E82BDA">
              <w:rPr>
                <w:rFonts w:ascii="Angsana New" w:eastAsiaTheme="minorHAnsi" w:hAnsi="Angsana New" w:cs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722470" w:rsidRPr="00E82BDA" w14:paraId="601FECFF" w14:textId="77777777" w:rsidTr="009B28FC">
        <w:trPr>
          <w:cantSplit/>
          <w:trHeight w:val="270"/>
        </w:trPr>
        <w:tc>
          <w:tcPr>
            <w:tcW w:w="4950" w:type="dxa"/>
          </w:tcPr>
          <w:p w14:paraId="28E2E525" w14:textId="77777777" w:rsidR="00722470" w:rsidRPr="00E82BDA" w:rsidRDefault="00722470" w:rsidP="00DB2F99">
            <w:pPr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1" w:type="dxa"/>
            <w:vAlign w:val="bottom"/>
          </w:tcPr>
          <w:p w14:paraId="237D86FF" w14:textId="77777777" w:rsidR="00722470" w:rsidRPr="00E82BDA" w:rsidRDefault="00722470" w:rsidP="00DB2F99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9" w:type="dxa"/>
            <w:gridSpan w:val="2"/>
            <w:vAlign w:val="bottom"/>
          </w:tcPr>
          <w:p w14:paraId="21B0B436" w14:textId="77777777" w:rsidR="00722470" w:rsidRPr="00E82BDA" w:rsidRDefault="00722470" w:rsidP="00DB2F9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31" w:type="dxa"/>
            <w:gridSpan w:val="5"/>
            <w:vAlign w:val="bottom"/>
          </w:tcPr>
          <w:p w14:paraId="0C1015C5" w14:textId="6371F1B9" w:rsidR="00722470" w:rsidRPr="00E82BDA" w:rsidRDefault="00722470" w:rsidP="0072247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82BDA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(</w:t>
            </w:r>
            <w:r w:rsidRPr="00E82BDA">
              <w:rPr>
                <w:rFonts w:ascii="Angsana New" w:hAnsi="Angsana New" w:cs="Angsana New" w:hint="cs"/>
                <w:i/>
                <w:iCs/>
                <w:spacing w:val="-8"/>
                <w:sz w:val="30"/>
                <w:szCs w:val="30"/>
                <w:cs/>
                <w:lang w:val="en-US" w:bidi="th-TH"/>
              </w:rPr>
              <w:t>พัน</w:t>
            </w:r>
            <w:r w:rsidRPr="00E82BDA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BD2700" w:rsidRPr="00E82BDA" w14:paraId="51146853" w14:textId="77777777" w:rsidTr="00722470">
        <w:trPr>
          <w:cantSplit/>
          <w:trHeight w:val="270"/>
        </w:trPr>
        <w:tc>
          <w:tcPr>
            <w:tcW w:w="4950" w:type="dxa"/>
          </w:tcPr>
          <w:p w14:paraId="43D3E8F3" w14:textId="77777777" w:rsidR="00BD2700" w:rsidRPr="00E82BDA" w:rsidRDefault="00BD2700" w:rsidP="00DB2F99">
            <w:pPr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2BD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82BDA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82BDA">
              <w:rPr>
                <w:rFonts w:ascii="Angsana New" w:hAnsi="Angsana New"/>
                <w:sz w:val="30"/>
                <w:szCs w:val="30"/>
                <w:cs/>
              </w:rPr>
              <w:t>มกราคม 2561</w:t>
            </w:r>
          </w:p>
        </w:tc>
        <w:tc>
          <w:tcPr>
            <w:tcW w:w="191" w:type="dxa"/>
            <w:vAlign w:val="bottom"/>
          </w:tcPr>
          <w:p w14:paraId="339C84D9" w14:textId="77777777" w:rsidR="00BD2700" w:rsidRPr="00E82BDA" w:rsidRDefault="00BD2700" w:rsidP="00DB2F99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9" w:type="dxa"/>
            <w:gridSpan w:val="2"/>
            <w:vAlign w:val="bottom"/>
          </w:tcPr>
          <w:p w14:paraId="16A1591E" w14:textId="77777777" w:rsidR="00BD2700" w:rsidRPr="00E82BDA" w:rsidRDefault="00BD2700" w:rsidP="00DB2F9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46E49709" w14:textId="74A67D56" w:rsidR="00BD2700" w:rsidRPr="00E82BDA" w:rsidRDefault="00BD2700" w:rsidP="00BD2700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82,579</w:t>
            </w:r>
          </w:p>
        </w:tc>
        <w:tc>
          <w:tcPr>
            <w:tcW w:w="198" w:type="dxa"/>
            <w:vAlign w:val="bottom"/>
          </w:tcPr>
          <w:p w14:paraId="4A830484" w14:textId="77777777" w:rsidR="00BD2700" w:rsidRPr="00E82BDA" w:rsidRDefault="00BD2700" w:rsidP="00DB2F99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4" w:type="dxa"/>
            <w:vAlign w:val="bottom"/>
          </w:tcPr>
          <w:p w14:paraId="1F512A66" w14:textId="5C585997" w:rsidR="00BD2700" w:rsidRPr="00E82BDA" w:rsidRDefault="00BD2700" w:rsidP="00BD2700">
            <w:pPr>
              <w:pStyle w:val="acctfourfigures"/>
              <w:tabs>
                <w:tab w:val="clear" w:pos="765"/>
                <w:tab w:val="decimal" w:pos="9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7D6E5A">
              <w:rPr>
                <w:rFonts w:ascii="Angsana New" w:hAnsi="Angsana New" w:cs="Angsana New"/>
                <w:sz w:val="30"/>
                <w:szCs w:val="30"/>
              </w:rPr>
              <w:t>475,106</w:t>
            </w:r>
          </w:p>
        </w:tc>
        <w:tc>
          <w:tcPr>
            <w:tcW w:w="198" w:type="dxa"/>
            <w:vAlign w:val="bottom"/>
          </w:tcPr>
          <w:p w14:paraId="07D45ADB" w14:textId="77777777" w:rsidR="00BD2700" w:rsidRPr="00E82BDA" w:rsidRDefault="00BD2700" w:rsidP="00DB2F99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78AE4831" w14:textId="0053FABD" w:rsidR="00BD2700" w:rsidRPr="00E82BDA" w:rsidRDefault="007D6E5A" w:rsidP="00BD2700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582359">
              <w:rPr>
                <w:rFonts w:ascii="Angsana New" w:hAnsi="Angsana New" w:cs="Angsana New"/>
                <w:sz w:val="30"/>
                <w:szCs w:val="30"/>
              </w:rPr>
              <w:t>557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82359">
              <w:rPr>
                <w:rFonts w:ascii="Angsana New" w:hAnsi="Angsana New" w:cs="Angsana New"/>
                <w:sz w:val="30"/>
                <w:szCs w:val="30"/>
              </w:rPr>
              <w:t>685</w:t>
            </w:r>
          </w:p>
        </w:tc>
      </w:tr>
      <w:tr w:rsidR="00BD2700" w:rsidRPr="00E82BDA" w14:paraId="03453CF0" w14:textId="77777777" w:rsidTr="00722470">
        <w:trPr>
          <w:cantSplit/>
          <w:trHeight w:val="416"/>
        </w:trPr>
        <w:tc>
          <w:tcPr>
            <w:tcW w:w="4950" w:type="dxa"/>
          </w:tcPr>
          <w:p w14:paraId="16F320FB" w14:textId="77777777" w:rsidR="00BD2700" w:rsidRPr="00E82BDA" w:rsidRDefault="00BD2700" w:rsidP="00DB2F99">
            <w:pPr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E82BDA">
              <w:rPr>
                <w:rFonts w:ascii="Angsana New" w:hAnsi="Angsana New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91" w:type="dxa"/>
            <w:vAlign w:val="bottom"/>
          </w:tcPr>
          <w:p w14:paraId="0844F515" w14:textId="77777777" w:rsidR="00BD2700" w:rsidRPr="00E82BDA" w:rsidRDefault="00BD2700" w:rsidP="00DB2F99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9" w:type="dxa"/>
            <w:gridSpan w:val="2"/>
            <w:vAlign w:val="bottom"/>
          </w:tcPr>
          <w:p w14:paraId="587AED6F" w14:textId="77777777" w:rsidR="00BD2700" w:rsidRPr="00E82BDA" w:rsidRDefault="00BD2700" w:rsidP="00DB2F9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7EF3AE1C" w14:textId="0302D6DC" w:rsidR="00BD2700" w:rsidRPr="00E82BDA" w:rsidRDefault="00BD2700" w:rsidP="00BD2700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9,105</w:t>
            </w:r>
          </w:p>
        </w:tc>
        <w:tc>
          <w:tcPr>
            <w:tcW w:w="198" w:type="dxa"/>
            <w:vAlign w:val="bottom"/>
          </w:tcPr>
          <w:p w14:paraId="656B72DD" w14:textId="77777777" w:rsidR="00BD2700" w:rsidRPr="00E82BDA" w:rsidRDefault="00BD2700" w:rsidP="00DB2F99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4" w:type="dxa"/>
            <w:vAlign w:val="bottom"/>
          </w:tcPr>
          <w:p w14:paraId="66226A84" w14:textId="5B3C90AD" w:rsidR="00BD2700" w:rsidRPr="00E82BDA" w:rsidRDefault="00BD2700" w:rsidP="00BD2700">
            <w:pPr>
              <w:pStyle w:val="acctfourfigures"/>
              <w:tabs>
                <w:tab w:val="clear" w:pos="765"/>
                <w:tab w:val="decimal" w:pos="9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82359">
              <w:rPr>
                <w:rFonts w:ascii="Angsana New" w:hAnsi="Angsana New" w:cs="Angsana New"/>
                <w:sz w:val="30"/>
                <w:szCs w:val="30"/>
              </w:rPr>
              <w:t>436</w:t>
            </w:r>
            <w:r>
              <w:rPr>
                <w:rFonts w:ascii="Angsana New" w:hAnsi="Angsana New" w:cs="Angsana New"/>
                <w:sz w:val="30"/>
                <w:szCs w:val="30"/>
              </w:rPr>
              <w:t>,048)</w:t>
            </w:r>
          </w:p>
        </w:tc>
        <w:tc>
          <w:tcPr>
            <w:tcW w:w="198" w:type="dxa"/>
            <w:vAlign w:val="bottom"/>
          </w:tcPr>
          <w:p w14:paraId="515D28D0" w14:textId="77777777" w:rsidR="00BD2700" w:rsidRPr="00E82BDA" w:rsidRDefault="00BD2700" w:rsidP="00DB2F99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7DF38BC0" w14:textId="74E6DC3E" w:rsidR="00BD2700" w:rsidRPr="00E82BDA" w:rsidRDefault="00BD2700" w:rsidP="00BD2700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82359">
              <w:rPr>
                <w:rFonts w:ascii="Angsana New" w:hAnsi="Angsana New" w:cs="Angsana New"/>
                <w:sz w:val="30"/>
                <w:szCs w:val="30"/>
              </w:rPr>
              <w:t>426</w:t>
            </w:r>
            <w:r>
              <w:rPr>
                <w:rFonts w:ascii="Angsana New" w:hAnsi="Angsana New" w:cs="Angsana New"/>
                <w:sz w:val="30"/>
                <w:szCs w:val="30"/>
              </w:rPr>
              <w:t>,943)</w:t>
            </w:r>
          </w:p>
        </w:tc>
      </w:tr>
      <w:tr w:rsidR="00BD2700" w:rsidRPr="004A72D3" w14:paraId="229D8BFE" w14:textId="77777777" w:rsidTr="00722470">
        <w:trPr>
          <w:cantSplit/>
          <w:trHeight w:val="407"/>
        </w:trPr>
        <w:tc>
          <w:tcPr>
            <w:tcW w:w="4950" w:type="dxa"/>
          </w:tcPr>
          <w:p w14:paraId="0B5AE619" w14:textId="77777777" w:rsidR="00BD2700" w:rsidRPr="00E82BDA" w:rsidRDefault="00BD2700" w:rsidP="00DB2F99">
            <w:pPr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2B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</w:t>
            </w:r>
            <w:r w:rsidRPr="00E82BD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E82B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E82B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2561</w:t>
            </w:r>
          </w:p>
        </w:tc>
        <w:tc>
          <w:tcPr>
            <w:tcW w:w="191" w:type="dxa"/>
            <w:vAlign w:val="bottom"/>
          </w:tcPr>
          <w:p w14:paraId="393A1337" w14:textId="77777777" w:rsidR="00BD2700" w:rsidRPr="00E82BDA" w:rsidRDefault="00BD2700" w:rsidP="00DB2F99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9" w:type="dxa"/>
            <w:gridSpan w:val="2"/>
            <w:vAlign w:val="bottom"/>
          </w:tcPr>
          <w:p w14:paraId="03FFFF6C" w14:textId="77777777" w:rsidR="00BD2700" w:rsidRPr="00E82BDA" w:rsidRDefault="00BD2700" w:rsidP="00DB2F9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F68EEE" w14:textId="203D1593" w:rsidR="00BD2700" w:rsidRPr="00E82BDA" w:rsidRDefault="00BD2700" w:rsidP="00DB2F99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91,684</w:t>
            </w:r>
          </w:p>
        </w:tc>
        <w:tc>
          <w:tcPr>
            <w:tcW w:w="198" w:type="dxa"/>
            <w:vAlign w:val="bottom"/>
          </w:tcPr>
          <w:p w14:paraId="23D5F8E2" w14:textId="77777777" w:rsidR="00BD2700" w:rsidRPr="00E82BDA" w:rsidRDefault="00BD2700" w:rsidP="00DB2F99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B9C752" w14:textId="2B710D92" w:rsidR="00BD2700" w:rsidRPr="00E82BDA" w:rsidRDefault="007D6E5A" w:rsidP="00BD2700">
            <w:pPr>
              <w:pStyle w:val="acctfourfigures"/>
              <w:tabs>
                <w:tab w:val="clear" w:pos="765"/>
                <w:tab w:val="decimal" w:pos="93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</w:t>
            </w:r>
            <w:r w:rsidR="00582359">
              <w:rPr>
                <w:rFonts w:ascii="Angsana New" w:hAnsi="Angsana New" w:cs="Angsana New"/>
                <w:b/>
                <w:bCs/>
                <w:sz w:val="30"/>
                <w:szCs w:val="30"/>
              </w:rPr>
              <w:t>39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,058</w:t>
            </w:r>
          </w:p>
        </w:tc>
        <w:tc>
          <w:tcPr>
            <w:tcW w:w="198" w:type="dxa"/>
            <w:vAlign w:val="bottom"/>
          </w:tcPr>
          <w:p w14:paraId="0C209119" w14:textId="77777777" w:rsidR="00BD2700" w:rsidRPr="00E82BDA" w:rsidRDefault="00BD2700" w:rsidP="00DB2F99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6B2CAB" w14:textId="4D2B70F8" w:rsidR="00BD2700" w:rsidRPr="00E82BDA" w:rsidRDefault="007D6E5A" w:rsidP="00BD2700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</w:t>
            </w:r>
            <w:r w:rsidR="00582359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,742</w:t>
            </w:r>
          </w:p>
        </w:tc>
      </w:tr>
    </w:tbl>
    <w:p w14:paraId="553592B5" w14:textId="25533148" w:rsidR="005C797C" w:rsidRPr="00076B74" w:rsidRDefault="005C797C" w:rsidP="00D12CBE">
      <w:pPr>
        <w:pStyle w:val="ListParagraph"/>
        <w:pageBreakBefore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7" w:hanging="461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076B74">
        <w:rPr>
          <w:rFonts w:ascii="Angsana New" w:hAnsi="Angsana New"/>
          <w:b/>
          <w:bCs/>
          <w:sz w:val="30"/>
          <w:szCs w:val="30"/>
        </w:rPr>
        <w:lastRenderedPageBreak/>
        <w:tab/>
      </w:r>
      <w:r w:rsidRPr="00076B74">
        <w:rPr>
          <w:rFonts w:ascii="Angsana New" w:hAnsi="Angsana New" w:hint="cs"/>
          <w:b/>
          <w:bCs/>
          <w:sz w:val="30"/>
          <w:szCs w:val="30"/>
          <w:cs/>
        </w:rPr>
        <w:t>เจ้าหนี้การค้า</w:t>
      </w:r>
    </w:p>
    <w:p w14:paraId="0349FCEE" w14:textId="77777777" w:rsidR="00076B74" w:rsidRPr="00E82BDA" w:rsidRDefault="00076B74" w:rsidP="00076B74">
      <w:pPr>
        <w:pStyle w:val="NoSpacing"/>
        <w:rPr>
          <w:szCs w:val="18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91"/>
        <w:gridCol w:w="850"/>
        <w:gridCol w:w="1134"/>
        <w:gridCol w:w="236"/>
        <w:gridCol w:w="1189"/>
        <w:gridCol w:w="270"/>
        <w:gridCol w:w="1170"/>
        <w:gridCol w:w="270"/>
        <w:gridCol w:w="1170"/>
      </w:tblGrid>
      <w:tr w:rsidR="00DC1006" w:rsidRPr="005A6DB6" w14:paraId="493E4297" w14:textId="77777777" w:rsidTr="00F0280F">
        <w:trPr>
          <w:trHeight w:val="420"/>
        </w:trPr>
        <w:tc>
          <w:tcPr>
            <w:tcW w:w="2891" w:type="dxa"/>
            <w:vAlign w:val="bottom"/>
          </w:tcPr>
          <w:p w14:paraId="4878DB67" w14:textId="77777777" w:rsidR="00DC1006" w:rsidRPr="005A6DB6" w:rsidRDefault="00DC1006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0" w:type="dxa"/>
            <w:vAlign w:val="bottom"/>
          </w:tcPr>
          <w:p w14:paraId="5F85C6F3" w14:textId="77777777" w:rsidR="00DC1006" w:rsidRPr="005A6DB6" w:rsidRDefault="00DC1006" w:rsidP="00FA4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59" w:type="dxa"/>
            <w:gridSpan w:val="3"/>
            <w:vAlign w:val="bottom"/>
          </w:tcPr>
          <w:p w14:paraId="2A2E4287" w14:textId="77777777" w:rsidR="00DC1006" w:rsidRPr="005A6DB6" w:rsidRDefault="00DC1006" w:rsidP="00FA4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4BBAFE3F" w14:textId="77777777" w:rsidR="00DC1006" w:rsidRPr="005A6DB6" w:rsidRDefault="00DC1006" w:rsidP="00FA4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5FB8A27B" w14:textId="77777777" w:rsidR="00DC1006" w:rsidRPr="005A6DB6" w:rsidRDefault="00DC1006" w:rsidP="00FA4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65DE" w:rsidRPr="005A6DB6" w14:paraId="7B71E180" w14:textId="77777777" w:rsidTr="00F0280F">
        <w:trPr>
          <w:trHeight w:val="420"/>
        </w:trPr>
        <w:tc>
          <w:tcPr>
            <w:tcW w:w="2891" w:type="dxa"/>
            <w:vAlign w:val="bottom"/>
          </w:tcPr>
          <w:p w14:paraId="748D88FF" w14:textId="77777777" w:rsidR="007C65DE" w:rsidRPr="005A6DB6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0" w:type="dxa"/>
            <w:vAlign w:val="bottom"/>
          </w:tcPr>
          <w:p w14:paraId="74CD9F49" w14:textId="77777777" w:rsidR="007C65DE" w:rsidRPr="005A6DB6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13" w:right="-11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A6DB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34" w:type="dxa"/>
            <w:vAlign w:val="bottom"/>
          </w:tcPr>
          <w:p w14:paraId="0F64AF14" w14:textId="77777777" w:rsidR="007C65DE" w:rsidRPr="005A6DB6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  <w:vAlign w:val="bottom"/>
          </w:tcPr>
          <w:p w14:paraId="249D59F9" w14:textId="77777777" w:rsidR="007C65DE" w:rsidRPr="005A6DB6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vAlign w:val="bottom"/>
          </w:tcPr>
          <w:p w14:paraId="439178C7" w14:textId="77777777" w:rsidR="007C65DE" w:rsidRPr="005A6DB6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vAlign w:val="bottom"/>
          </w:tcPr>
          <w:p w14:paraId="3ED34388" w14:textId="77777777" w:rsidR="007C65DE" w:rsidRPr="005A6DB6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9D29F0F" w14:textId="77777777" w:rsidR="007C65DE" w:rsidRPr="005A6DB6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bottom"/>
          </w:tcPr>
          <w:p w14:paraId="302CD672" w14:textId="77777777" w:rsidR="007C65DE" w:rsidRPr="005A6DB6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32B9EA4" w14:textId="77777777" w:rsidR="007C65DE" w:rsidRPr="005A6DB6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7C65DE" w:rsidRPr="005A6DB6" w14:paraId="19DCF335" w14:textId="77777777" w:rsidTr="00F0280F">
        <w:trPr>
          <w:trHeight w:val="420"/>
        </w:trPr>
        <w:tc>
          <w:tcPr>
            <w:tcW w:w="2891" w:type="dxa"/>
            <w:vAlign w:val="bottom"/>
          </w:tcPr>
          <w:p w14:paraId="5AE4E93A" w14:textId="77777777" w:rsidR="007C65DE" w:rsidRPr="005A6DB6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0" w:type="dxa"/>
            <w:vAlign w:val="bottom"/>
          </w:tcPr>
          <w:p w14:paraId="1AD44E7C" w14:textId="77777777" w:rsidR="007C65DE" w:rsidRPr="005A6DB6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39" w:type="dxa"/>
            <w:gridSpan w:val="7"/>
            <w:vAlign w:val="bottom"/>
          </w:tcPr>
          <w:p w14:paraId="5DD39A8D" w14:textId="77777777" w:rsidR="007C65DE" w:rsidRPr="005A6DB6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DB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C65DE" w:rsidRPr="005A6DB6" w14:paraId="7085891A" w14:textId="77777777" w:rsidTr="00F0280F">
        <w:trPr>
          <w:trHeight w:val="420"/>
        </w:trPr>
        <w:tc>
          <w:tcPr>
            <w:tcW w:w="2891" w:type="dxa"/>
            <w:vAlign w:val="bottom"/>
          </w:tcPr>
          <w:p w14:paraId="4C6B05E1" w14:textId="77777777" w:rsidR="007C65DE" w:rsidRPr="005A6DB6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A6DB6">
              <w:rPr>
                <w:rFonts w:ascii="Angsana New" w:hAnsi="Angsana New"/>
                <w:sz w:val="30"/>
                <w:szCs w:val="30"/>
                <w:cs/>
              </w:rPr>
              <w:t xml:space="preserve">กิจการที่เกี่ยวข้องกัน                    </w:t>
            </w:r>
          </w:p>
        </w:tc>
        <w:tc>
          <w:tcPr>
            <w:tcW w:w="850" w:type="dxa"/>
            <w:vAlign w:val="bottom"/>
          </w:tcPr>
          <w:p w14:paraId="40CD6979" w14:textId="7E24AACF" w:rsidR="007C65DE" w:rsidRPr="00DC1006" w:rsidRDefault="003415D7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34" w:type="dxa"/>
            <w:vAlign w:val="bottom"/>
          </w:tcPr>
          <w:p w14:paraId="23540D8B" w14:textId="416A5792" w:rsidR="007C65DE" w:rsidRPr="002D49F9" w:rsidRDefault="009223E1" w:rsidP="00922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38,216</w:t>
            </w:r>
          </w:p>
        </w:tc>
        <w:tc>
          <w:tcPr>
            <w:tcW w:w="236" w:type="dxa"/>
            <w:vAlign w:val="bottom"/>
          </w:tcPr>
          <w:p w14:paraId="6A984504" w14:textId="77777777" w:rsidR="007C65DE" w:rsidRPr="002D49F9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vAlign w:val="bottom"/>
          </w:tcPr>
          <w:p w14:paraId="6E9C9B25" w14:textId="77777777" w:rsidR="007C65DE" w:rsidRPr="002D49F9" w:rsidRDefault="007C65DE" w:rsidP="008F2B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8F8BB7A" w14:textId="77777777" w:rsidR="007C65DE" w:rsidRPr="002D49F9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93CF37D" w14:textId="77777777" w:rsidR="007C65DE" w:rsidRPr="002D49F9" w:rsidRDefault="00F6320B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569,038</w:t>
            </w:r>
          </w:p>
        </w:tc>
        <w:tc>
          <w:tcPr>
            <w:tcW w:w="270" w:type="dxa"/>
            <w:vAlign w:val="bottom"/>
          </w:tcPr>
          <w:p w14:paraId="4255D6C8" w14:textId="77777777" w:rsidR="007C65DE" w:rsidRPr="005A6DB6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21D7E5C" w14:textId="77777777" w:rsidR="007C65DE" w:rsidRPr="002D49F9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1,332,737</w:t>
            </w:r>
          </w:p>
        </w:tc>
      </w:tr>
      <w:tr w:rsidR="007C65DE" w:rsidRPr="005A6DB6" w14:paraId="1436A483" w14:textId="77777777" w:rsidTr="00F0280F">
        <w:trPr>
          <w:trHeight w:val="420"/>
        </w:trPr>
        <w:tc>
          <w:tcPr>
            <w:tcW w:w="2891" w:type="dxa"/>
            <w:vAlign w:val="bottom"/>
          </w:tcPr>
          <w:p w14:paraId="4DE9AA0C" w14:textId="77777777" w:rsidR="007C65DE" w:rsidRPr="005A6DB6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A6DB6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850" w:type="dxa"/>
            <w:vAlign w:val="bottom"/>
          </w:tcPr>
          <w:p w14:paraId="182D7517" w14:textId="77777777" w:rsidR="007C65DE" w:rsidRPr="005A6DB6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2F1A7F5" w14:textId="23B047DD" w:rsidR="007C65DE" w:rsidRPr="002D49F9" w:rsidRDefault="009223E1" w:rsidP="00922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174</w:t>
            </w:r>
            <w:r w:rsidR="008B0CE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388</w:t>
            </w:r>
          </w:p>
        </w:tc>
        <w:tc>
          <w:tcPr>
            <w:tcW w:w="236" w:type="dxa"/>
            <w:vAlign w:val="bottom"/>
          </w:tcPr>
          <w:p w14:paraId="2BC5291D" w14:textId="77777777" w:rsidR="007C65DE" w:rsidRPr="002D49F9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vAlign w:val="bottom"/>
          </w:tcPr>
          <w:p w14:paraId="45C6FF79" w14:textId="77777777" w:rsidR="007C65DE" w:rsidRPr="002D49F9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105,024</w:t>
            </w:r>
          </w:p>
        </w:tc>
        <w:tc>
          <w:tcPr>
            <w:tcW w:w="270" w:type="dxa"/>
            <w:vAlign w:val="bottom"/>
          </w:tcPr>
          <w:p w14:paraId="7E4398CC" w14:textId="77777777" w:rsidR="007C65DE" w:rsidRPr="002D49F9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249D422" w14:textId="308A6B7A" w:rsidR="007C65DE" w:rsidRPr="002D49F9" w:rsidRDefault="00F6320B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</w:t>
            </w:r>
            <w:r w:rsidR="00C109A6">
              <w:rPr>
                <w:rFonts w:ascii="Angsana New" w:hAnsi="Angsana New"/>
                <w:sz w:val="30"/>
                <w:szCs w:val="30"/>
              </w:rPr>
              <w:t>540</w:t>
            </w:r>
          </w:p>
        </w:tc>
        <w:tc>
          <w:tcPr>
            <w:tcW w:w="270" w:type="dxa"/>
            <w:vAlign w:val="bottom"/>
          </w:tcPr>
          <w:p w14:paraId="655BBFF1" w14:textId="77777777" w:rsidR="007C65DE" w:rsidRPr="005A6DB6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BDF651C" w14:textId="77777777" w:rsidR="007C65DE" w:rsidRPr="002D49F9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8,637</w:t>
            </w:r>
          </w:p>
        </w:tc>
      </w:tr>
      <w:tr w:rsidR="007C65DE" w:rsidRPr="005A6DB6" w14:paraId="56F879F4" w14:textId="77777777" w:rsidTr="00F0280F">
        <w:trPr>
          <w:trHeight w:val="420"/>
        </w:trPr>
        <w:tc>
          <w:tcPr>
            <w:tcW w:w="2891" w:type="dxa"/>
            <w:vAlign w:val="bottom"/>
          </w:tcPr>
          <w:p w14:paraId="0F51F80E" w14:textId="77777777" w:rsidR="007C65DE" w:rsidRPr="005A6DB6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0" w:type="dxa"/>
            <w:vAlign w:val="bottom"/>
          </w:tcPr>
          <w:p w14:paraId="56A5E8FB" w14:textId="77777777" w:rsidR="007C65DE" w:rsidRPr="005A6DB6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E7D25B" w14:textId="767C353B" w:rsidR="007C65DE" w:rsidRPr="002D49F9" w:rsidRDefault="00C109A6" w:rsidP="00922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9223E1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  <w:r w:rsidR="008B0CE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9223E1">
              <w:rPr>
                <w:rFonts w:ascii="Angsana New" w:hAnsi="Angsana New"/>
                <w:b/>
                <w:bCs/>
                <w:sz w:val="30"/>
                <w:szCs w:val="30"/>
              </w:rPr>
              <w:t>604</w:t>
            </w:r>
          </w:p>
        </w:tc>
        <w:tc>
          <w:tcPr>
            <w:tcW w:w="236" w:type="dxa"/>
            <w:vAlign w:val="bottom"/>
          </w:tcPr>
          <w:p w14:paraId="197DB97D" w14:textId="77777777" w:rsidR="007C65DE" w:rsidRPr="002D49F9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41AE61" w14:textId="77777777" w:rsidR="007C65DE" w:rsidRPr="002D49F9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105,024</w:t>
            </w:r>
          </w:p>
        </w:tc>
        <w:tc>
          <w:tcPr>
            <w:tcW w:w="270" w:type="dxa"/>
            <w:vAlign w:val="bottom"/>
          </w:tcPr>
          <w:p w14:paraId="7DCB7B07" w14:textId="77777777" w:rsidR="007C65DE" w:rsidRPr="002D49F9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3BB9CD" w14:textId="52AB0F14" w:rsidR="007C65DE" w:rsidRPr="002D49F9" w:rsidRDefault="00F6320B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580,</w:t>
            </w:r>
            <w:r w:rsidR="00C109A6">
              <w:rPr>
                <w:rFonts w:ascii="Angsana New" w:hAnsi="Angsana New"/>
                <w:b/>
                <w:bCs/>
                <w:sz w:val="30"/>
                <w:szCs w:val="30"/>
              </w:rPr>
              <w:t>578</w:t>
            </w:r>
          </w:p>
        </w:tc>
        <w:tc>
          <w:tcPr>
            <w:tcW w:w="270" w:type="dxa"/>
            <w:vAlign w:val="bottom"/>
          </w:tcPr>
          <w:p w14:paraId="4853A37F" w14:textId="77777777" w:rsidR="007C65DE" w:rsidRPr="005A6DB6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B4178E" w14:textId="77777777" w:rsidR="007C65DE" w:rsidRPr="002D49F9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1,341,374</w:t>
            </w:r>
          </w:p>
        </w:tc>
      </w:tr>
    </w:tbl>
    <w:p w14:paraId="156B578A" w14:textId="77777777" w:rsidR="009A16DE" w:rsidRPr="007023C9" w:rsidRDefault="009A16DE" w:rsidP="005C797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387"/>
        <w:jc w:val="thaiDistribute"/>
        <w:rPr>
          <w:rFonts w:ascii="Angsana New" w:hAnsi="Angsana New"/>
          <w:bCs/>
          <w:sz w:val="16"/>
          <w:szCs w:val="16"/>
        </w:rPr>
      </w:pPr>
    </w:p>
    <w:p w14:paraId="37F9B663" w14:textId="72FE84CA" w:rsidR="00E81158" w:rsidRDefault="00E81158" w:rsidP="0083009E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7" w:hanging="457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3E1E68">
        <w:rPr>
          <w:rFonts w:ascii="Angsana New" w:hAnsi="Angsana New" w:hint="cs"/>
          <w:b/>
          <w:bCs/>
          <w:sz w:val="30"/>
          <w:szCs w:val="30"/>
          <w:cs/>
        </w:rPr>
        <w:t>ค่าใช้จ่ายค้างจ่าย</w:t>
      </w:r>
    </w:p>
    <w:p w14:paraId="293926A1" w14:textId="77777777" w:rsidR="003415D7" w:rsidRPr="007023C9" w:rsidRDefault="003415D7" w:rsidP="003415D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7"/>
        <w:jc w:val="thaiDistribute"/>
        <w:outlineLvl w:val="0"/>
        <w:rPr>
          <w:rFonts w:ascii="Angsana New" w:hAnsi="Angsana New"/>
          <w:b/>
          <w:bCs/>
          <w:szCs w:val="18"/>
          <w:cs/>
        </w:rPr>
      </w:pP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91"/>
        <w:gridCol w:w="850"/>
        <w:gridCol w:w="1134"/>
        <w:gridCol w:w="236"/>
        <w:gridCol w:w="1134"/>
        <w:gridCol w:w="236"/>
        <w:gridCol w:w="1169"/>
        <w:gridCol w:w="270"/>
        <w:gridCol w:w="1170"/>
      </w:tblGrid>
      <w:tr w:rsidR="00500D6E" w:rsidRPr="005A6DB6" w14:paraId="7BD5FAC9" w14:textId="77777777" w:rsidTr="0083009E">
        <w:trPr>
          <w:trHeight w:val="420"/>
        </w:trPr>
        <w:tc>
          <w:tcPr>
            <w:tcW w:w="2891" w:type="dxa"/>
            <w:vAlign w:val="bottom"/>
          </w:tcPr>
          <w:p w14:paraId="24CB15BD" w14:textId="77777777" w:rsidR="00500D6E" w:rsidRPr="005A6DB6" w:rsidRDefault="00500D6E" w:rsidP="0072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0" w:type="dxa"/>
            <w:vAlign w:val="bottom"/>
          </w:tcPr>
          <w:p w14:paraId="1E0DC304" w14:textId="77777777" w:rsidR="00500D6E" w:rsidRPr="005A6DB6" w:rsidRDefault="00500D6E" w:rsidP="00721C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04" w:type="dxa"/>
            <w:gridSpan w:val="3"/>
            <w:vAlign w:val="bottom"/>
          </w:tcPr>
          <w:p w14:paraId="10FF2249" w14:textId="77777777" w:rsidR="00500D6E" w:rsidRPr="005A6DB6" w:rsidRDefault="00500D6E" w:rsidP="00721C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26D2F5FB" w14:textId="77777777" w:rsidR="00500D6E" w:rsidRPr="005A6DB6" w:rsidRDefault="00500D6E" w:rsidP="00721C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9" w:type="dxa"/>
            <w:gridSpan w:val="3"/>
            <w:vAlign w:val="bottom"/>
          </w:tcPr>
          <w:p w14:paraId="06335F26" w14:textId="77777777" w:rsidR="00500D6E" w:rsidRPr="005A6DB6" w:rsidRDefault="00500D6E" w:rsidP="00721C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65DE" w:rsidRPr="005A6DB6" w14:paraId="0083AEB0" w14:textId="77777777" w:rsidTr="0083009E">
        <w:trPr>
          <w:trHeight w:val="420"/>
        </w:trPr>
        <w:tc>
          <w:tcPr>
            <w:tcW w:w="2891" w:type="dxa"/>
            <w:vAlign w:val="bottom"/>
          </w:tcPr>
          <w:p w14:paraId="5B02E3E2" w14:textId="77777777" w:rsidR="007C65DE" w:rsidRPr="005A6DB6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0" w:type="dxa"/>
            <w:vAlign w:val="bottom"/>
          </w:tcPr>
          <w:p w14:paraId="18ED407A" w14:textId="77777777" w:rsidR="007C65DE" w:rsidRPr="005A6DB6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13" w:right="-11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A6DB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34" w:type="dxa"/>
            <w:vAlign w:val="bottom"/>
          </w:tcPr>
          <w:p w14:paraId="60CF46F5" w14:textId="77777777" w:rsidR="007C65DE" w:rsidRPr="005A6DB6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  <w:vAlign w:val="bottom"/>
          </w:tcPr>
          <w:p w14:paraId="0AE21F84" w14:textId="77777777" w:rsidR="007C65DE" w:rsidRPr="005A6DB6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1FDFBDC2" w14:textId="77777777" w:rsidR="007C65DE" w:rsidRPr="005A6DB6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  <w:vAlign w:val="bottom"/>
          </w:tcPr>
          <w:p w14:paraId="657F74CB" w14:textId="77777777" w:rsidR="007C65DE" w:rsidRPr="005A6DB6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65B08E39" w14:textId="77777777" w:rsidR="007C65DE" w:rsidRPr="005A6DB6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bottom"/>
          </w:tcPr>
          <w:p w14:paraId="414D11ED" w14:textId="77777777" w:rsidR="007C65DE" w:rsidRPr="005A6DB6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4B5762E" w14:textId="77777777" w:rsidR="007C65DE" w:rsidRPr="005A6DB6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7C65DE" w:rsidRPr="005A6DB6" w14:paraId="55A73C52" w14:textId="77777777" w:rsidTr="0083009E">
        <w:trPr>
          <w:trHeight w:val="420"/>
        </w:trPr>
        <w:tc>
          <w:tcPr>
            <w:tcW w:w="2891" w:type="dxa"/>
            <w:vAlign w:val="bottom"/>
          </w:tcPr>
          <w:p w14:paraId="56D13F99" w14:textId="77777777" w:rsidR="007C65DE" w:rsidRPr="005A6DB6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0" w:type="dxa"/>
            <w:vAlign w:val="bottom"/>
          </w:tcPr>
          <w:p w14:paraId="3481AA20" w14:textId="77777777" w:rsidR="007C65DE" w:rsidRPr="005A6DB6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49" w:type="dxa"/>
            <w:gridSpan w:val="7"/>
            <w:vAlign w:val="bottom"/>
          </w:tcPr>
          <w:p w14:paraId="6D684EE3" w14:textId="77777777" w:rsidR="007C65DE" w:rsidRPr="005A6DB6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DB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C65DE" w:rsidRPr="00DC1006" w14:paraId="2F5B9570" w14:textId="77777777" w:rsidTr="0083009E">
        <w:trPr>
          <w:trHeight w:val="420"/>
        </w:trPr>
        <w:tc>
          <w:tcPr>
            <w:tcW w:w="2891" w:type="dxa"/>
            <w:vAlign w:val="bottom"/>
          </w:tcPr>
          <w:p w14:paraId="0BC1F853" w14:textId="77777777" w:rsidR="007C65DE" w:rsidRPr="00DC1006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10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กิจการที่เกี่ยวข้องกัน                    </w:t>
            </w:r>
          </w:p>
        </w:tc>
        <w:tc>
          <w:tcPr>
            <w:tcW w:w="850" w:type="dxa"/>
            <w:vAlign w:val="bottom"/>
          </w:tcPr>
          <w:p w14:paraId="2B603629" w14:textId="77DC1F69" w:rsidR="007C65DE" w:rsidRPr="00DC1006" w:rsidRDefault="00DE4052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50A8A9A" w14:textId="77777777" w:rsidR="007C65DE" w:rsidRPr="003962CC" w:rsidRDefault="006E529F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after="0"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0740945" w14:textId="77777777" w:rsidR="007C65DE" w:rsidRPr="003962CC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E944EF2" w14:textId="77777777" w:rsidR="007C65DE" w:rsidRPr="003962CC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after="0"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962C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AA55A34" w14:textId="77777777" w:rsidR="007C65DE" w:rsidRPr="00445D90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748250E2" w14:textId="7715915A" w:rsidR="007C65DE" w:rsidRPr="00445D90" w:rsidRDefault="008F2B5F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14,518</w:t>
            </w:r>
          </w:p>
        </w:tc>
        <w:tc>
          <w:tcPr>
            <w:tcW w:w="270" w:type="dxa"/>
            <w:vAlign w:val="bottom"/>
          </w:tcPr>
          <w:p w14:paraId="4665DFB1" w14:textId="77777777" w:rsidR="007C65DE" w:rsidRPr="00445D90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D43713A" w14:textId="76324735" w:rsidR="007C65DE" w:rsidRPr="00445D90" w:rsidRDefault="00F35267" w:rsidP="00F3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  <w:r w:rsidR="007C65D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474</w:t>
            </w:r>
          </w:p>
        </w:tc>
      </w:tr>
      <w:tr w:rsidR="007C65DE" w14:paraId="5C66B517" w14:textId="77777777" w:rsidTr="0083009E">
        <w:trPr>
          <w:trHeight w:val="262"/>
        </w:trPr>
        <w:tc>
          <w:tcPr>
            <w:tcW w:w="2891" w:type="dxa"/>
            <w:vAlign w:val="bottom"/>
          </w:tcPr>
          <w:p w14:paraId="6780BB95" w14:textId="77777777" w:rsidR="007C65DE" w:rsidRPr="00E27DEB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850" w:type="dxa"/>
            <w:vAlign w:val="bottom"/>
          </w:tcPr>
          <w:p w14:paraId="50A9316C" w14:textId="77777777" w:rsidR="007C65DE" w:rsidRPr="00E27DEB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5D9E477" w14:textId="77777777" w:rsidR="007C65DE" w:rsidRPr="00E27DEB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6" w:type="dxa"/>
            <w:vAlign w:val="bottom"/>
          </w:tcPr>
          <w:p w14:paraId="131E4FBF" w14:textId="77777777" w:rsidR="007C65DE" w:rsidRPr="00E27DEB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34" w:type="dxa"/>
            <w:vAlign w:val="bottom"/>
          </w:tcPr>
          <w:p w14:paraId="0CE613CD" w14:textId="77777777" w:rsidR="007C65DE" w:rsidRPr="00E27DEB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6" w:type="dxa"/>
            <w:vAlign w:val="bottom"/>
          </w:tcPr>
          <w:p w14:paraId="719268E6" w14:textId="77777777" w:rsidR="007C65DE" w:rsidRPr="00E27DEB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69" w:type="dxa"/>
            <w:vAlign w:val="bottom"/>
          </w:tcPr>
          <w:p w14:paraId="18CF400F" w14:textId="77777777" w:rsidR="007C65DE" w:rsidRPr="00E27DEB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vAlign w:val="bottom"/>
          </w:tcPr>
          <w:p w14:paraId="61D946B4" w14:textId="77777777" w:rsidR="007C65DE" w:rsidRPr="00E27DEB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70" w:type="dxa"/>
            <w:vAlign w:val="bottom"/>
          </w:tcPr>
          <w:p w14:paraId="677A5DA0" w14:textId="77777777" w:rsidR="007C65DE" w:rsidRPr="00E27DEB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7C65DE" w14:paraId="0DA69991" w14:textId="77777777" w:rsidTr="0083009E">
        <w:trPr>
          <w:trHeight w:val="420"/>
        </w:trPr>
        <w:tc>
          <w:tcPr>
            <w:tcW w:w="2891" w:type="dxa"/>
            <w:vAlign w:val="bottom"/>
          </w:tcPr>
          <w:p w14:paraId="6B3E17C2" w14:textId="4FB345B2" w:rsidR="007C65DE" w:rsidRPr="00500D6E" w:rsidRDefault="00A9371D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</w:t>
            </w:r>
            <w:r w:rsidR="002C226C" w:rsidRPr="002C226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850" w:type="dxa"/>
            <w:vAlign w:val="bottom"/>
          </w:tcPr>
          <w:p w14:paraId="4822569A" w14:textId="77777777" w:rsidR="007C65DE" w:rsidRPr="005A6DB6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686125CA" w14:textId="77777777" w:rsidR="007C65DE" w:rsidRPr="00445D90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1F39A09" w14:textId="77777777" w:rsidR="007C65DE" w:rsidRPr="00445D90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29693B70" w14:textId="77777777" w:rsidR="007C65DE" w:rsidRPr="00445D90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51A0E61" w14:textId="77777777" w:rsidR="007C65DE" w:rsidRPr="00445D90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13A67F26" w14:textId="77777777" w:rsidR="007C65DE" w:rsidRPr="00445D90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5689B76" w14:textId="77777777" w:rsidR="007C65DE" w:rsidRPr="00445D90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920E2B8" w14:textId="77777777" w:rsidR="007C65DE" w:rsidRPr="00445D90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23C9" w14:paraId="5B190965" w14:textId="77777777" w:rsidTr="0083009E">
        <w:trPr>
          <w:trHeight w:val="420"/>
        </w:trPr>
        <w:tc>
          <w:tcPr>
            <w:tcW w:w="2891" w:type="dxa"/>
          </w:tcPr>
          <w:p w14:paraId="093445C3" w14:textId="64290C12" w:rsidR="007023C9" w:rsidRDefault="007023C9" w:rsidP="00DE4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ค่าใช้จ่ายสำนักงาน</w:t>
            </w:r>
            <w:r w:rsidR="00143694">
              <w:rPr>
                <w:rFonts w:ascii="Angsana New" w:hAnsi="Angsana New" w:hint="cs"/>
                <w:sz w:val="30"/>
                <w:szCs w:val="30"/>
                <w:cs/>
              </w:rPr>
              <w:t>ค้างจ่าย</w:t>
            </w:r>
          </w:p>
        </w:tc>
        <w:tc>
          <w:tcPr>
            <w:tcW w:w="850" w:type="dxa"/>
            <w:vAlign w:val="bottom"/>
          </w:tcPr>
          <w:p w14:paraId="3564FE11" w14:textId="77777777" w:rsidR="007023C9" w:rsidRPr="005A6DB6" w:rsidRDefault="007023C9" w:rsidP="00DE40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7E739CCD" w14:textId="7D17E990" w:rsidR="007023C9" w:rsidRDefault="007023C9" w:rsidP="00DE40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66,216</w:t>
            </w:r>
          </w:p>
        </w:tc>
        <w:tc>
          <w:tcPr>
            <w:tcW w:w="236" w:type="dxa"/>
            <w:vAlign w:val="bottom"/>
          </w:tcPr>
          <w:p w14:paraId="34536161" w14:textId="77777777" w:rsidR="007023C9" w:rsidRPr="00445D90" w:rsidRDefault="007023C9" w:rsidP="00DE40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7DCB9848" w14:textId="48F49E1B" w:rsidR="007023C9" w:rsidRDefault="007023C9" w:rsidP="00DE40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58,582</w:t>
            </w:r>
          </w:p>
        </w:tc>
        <w:tc>
          <w:tcPr>
            <w:tcW w:w="236" w:type="dxa"/>
            <w:vAlign w:val="bottom"/>
          </w:tcPr>
          <w:p w14:paraId="069DFE64" w14:textId="77777777" w:rsidR="007023C9" w:rsidRPr="00445D90" w:rsidRDefault="007023C9" w:rsidP="00DE40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7634FC18" w14:textId="61211653" w:rsidR="007023C9" w:rsidRDefault="007023C9" w:rsidP="00DE40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54,726</w:t>
            </w:r>
          </w:p>
        </w:tc>
        <w:tc>
          <w:tcPr>
            <w:tcW w:w="270" w:type="dxa"/>
            <w:vAlign w:val="bottom"/>
          </w:tcPr>
          <w:p w14:paraId="69B826A4" w14:textId="77777777" w:rsidR="007023C9" w:rsidRPr="002972F4" w:rsidRDefault="007023C9" w:rsidP="00DE40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8AF6095" w14:textId="320BD778" w:rsidR="007023C9" w:rsidRDefault="007023C9" w:rsidP="00DE40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34,912</w:t>
            </w:r>
          </w:p>
        </w:tc>
      </w:tr>
      <w:tr w:rsidR="00DE4052" w14:paraId="2F3C432A" w14:textId="77777777" w:rsidTr="0083009E">
        <w:trPr>
          <w:trHeight w:val="420"/>
        </w:trPr>
        <w:tc>
          <w:tcPr>
            <w:tcW w:w="2891" w:type="dxa"/>
          </w:tcPr>
          <w:p w14:paraId="4B5E18A8" w14:textId="77777777" w:rsidR="00DE4052" w:rsidRPr="00CD7EBE" w:rsidRDefault="00DE4052" w:rsidP="00DE4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ค่าตอบแทนการขายค้างจ่าย</w:t>
            </w:r>
          </w:p>
        </w:tc>
        <w:tc>
          <w:tcPr>
            <w:tcW w:w="850" w:type="dxa"/>
            <w:vAlign w:val="bottom"/>
          </w:tcPr>
          <w:p w14:paraId="73E4BBB8" w14:textId="77777777" w:rsidR="00DE4052" w:rsidRPr="005A6DB6" w:rsidRDefault="00DE4052" w:rsidP="00DE40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2902881E" w14:textId="5E21084E" w:rsidR="00DE4052" w:rsidRPr="00445D90" w:rsidRDefault="007023C9" w:rsidP="00DE40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40,230</w:t>
            </w:r>
          </w:p>
        </w:tc>
        <w:tc>
          <w:tcPr>
            <w:tcW w:w="236" w:type="dxa"/>
            <w:vAlign w:val="bottom"/>
          </w:tcPr>
          <w:p w14:paraId="612CAD8E" w14:textId="77777777" w:rsidR="00DE4052" w:rsidRPr="00445D90" w:rsidRDefault="00DE4052" w:rsidP="00DE40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0A0B0571" w14:textId="3486C633" w:rsidR="00DE4052" w:rsidRPr="00445D90" w:rsidRDefault="007023C9" w:rsidP="00DE40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50,104</w:t>
            </w:r>
          </w:p>
        </w:tc>
        <w:tc>
          <w:tcPr>
            <w:tcW w:w="236" w:type="dxa"/>
            <w:vAlign w:val="bottom"/>
          </w:tcPr>
          <w:p w14:paraId="63DC8642" w14:textId="77777777" w:rsidR="00DE4052" w:rsidRPr="00445D90" w:rsidRDefault="00DE4052" w:rsidP="00DE40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1E177363" w14:textId="77777777" w:rsidR="00DE4052" w:rsidRPr="002972F4" w:rsidRDefault="00DE4052" w:rsidP="00DE40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3,880</w:t>
            </w:r>
          </w:p>
        </w:tc>
        <w:tc>
          <w:tcPr>
            <w:tcW w:w="270" w:type="dxa"/>
            <w:vAlign w:val="bottom"/>
          </w:tcPr>
          <w:p w14:paraId="04B2558A" w14:textId="77777777" w:rsidR="00DE4052" w:rsidRPr="002972F4" w:rsidRDefault="00DE4052" w:rsidP="00DE40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88847EE" w14:textId="77777777" w:rsidR="00DE4052" w:rsidRPr="002972F4" w:rsidRDefault="00DE4052" w:rsidP="00DE40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26,125</w:t>
            </w:r>
          </w:p>
        </w:tc>
      </w:tr>
      <w:tr w:rsidR="008F236F" w14:paraId="023A302B" w14:textId="77777777" w:rsidTr="00F8734D">
        <w:trPr>
          <w:trHeight w:val="420"/>
        </w:trPr>
        <w:tc>
          <w:tcPr>
            <w:tcW w:w="2891" w:type="dxa"/>
            <w:vAlign w:val="bottom"/>
          </w:tcPr>
          <w:p w14:paraId="329A0654" w14:textId="6F598DC3" w:rsidR="008F236F" w:rsidRDefault="008F236F" w:rsidP="008F2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ประมาณการหนี้สินค้างจ่าย</w:t>
            </w:r>
          </w:p>
        </w:tc>
        <w:tc>
          <w:tcPr>
            <w:tcW w:w="850" w:type="dxa"/>
            <w:vAlign w:val="bottom"/>
          </w:tcPr>
          <w:p w14:paraId="59F194EA" w14:textId="77777777" w:rsidR="008F236F" w:rsidRPr="005A6DB6" w:rsidRDefault="008F236F" w:rsidP="008F2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23EAAB07" w14:textId="59A065FA" w:rsidR="008F236F" w:rsidRDefault="008F236F" w:rsidP="008F2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15,957</w:t>
            </w:r>
          </w:p>
        </w:tc>
        <w:tc>
          <w:tcPr>
            <w:tcW w:w="236" w:type="dxa"/>
            <w:vAlign w:val="bottom"/>
          </w:tcPr>
          <w:p w14:paraId="7CAFF319" w14:textId="77777777" w:rsidR="008F236F" w:rsidRPr="00445D90" w:rsidRDefault="008F236F" w:rsidP="008F2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050DF1D5" w14:textId="797516A3" w:rsidR="008F236F" w:rsidRDefault="008F236F" w:rsidP="008F2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6,297</w:t>
            </w:r>
          </w:p>
        </w:tc>
        <w:tc>
          <w:tcPr>
            <w:tcW w:w="236" w:type="dxa"/>
            <w:vAlign w:val="bottom"/>
          </w:tcPr>
          <w:p w14:paraId="030333A7" w14:textId="77777777" w:rsidR="008F236F" w:rsidRPr="00445D90" w:rsidRDefault="008F236F" w:rsidP="008F2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2CE134C8" w14:textId="1BF25DDC" w:rsidR="008F236F" w:rsidRDefault="008F236F" w:rsidP="00143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2,269</w:t>
            </w:r>
          </w:p>
        </w:tc>
        <w:tc>
          <w:tcPr>
            <w:tcW w:w="270" w:type="dxa"/>
            <w:vAlign w:val="bottom"/>
          </w:tcPr>
          <w:p w14:paraId="56B2AF74" w14:textId="77777777" w:rsidR="008F236F" w:rsidRPr="00143694" w:rsidRDefault="008F236F" w:rsidP="00143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001DAF8" w14:textId="3C07711A" w:rsidR="008F236F" w:rsidRDefault="008F236F" w:rsidP="00143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5,991</w:t>
            </w:r>
          </w:p>
        </w:tc>
      </w:tr>
      <w:tr w:rsidR="008F236F" w14:paraId="55E8679E" w14:textId="77777777" w:rsidTr="0083009E">
        <w:trPr>
          <w:trHeight w:val="420"/>
        </w:trPr>
        <w:tc>
          <w:tcPr>
            <w:tcW w:w="2891" w:type="dxa"/>
          </w:tcPr>
          <w:p w14:paraId="7923A727" w14:textId="5A8D167E" w:rsidR="008F236F" w:rsidRDefault="008F236F" w:rsidP="008F2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ส่วนแบ่งรายได้ค้างจ่าย</w:t>
            </w:r>
          </w:p>
        </w:tc>
        <w:tc>
          <w:tcPr>
            <w:tcW w:w="850" w:type="dxa"/>
            <w:vAlign w:val="bottom"/>
          </w:tcPr>
          <w:p w14:paraId="67D06A58" w14:textId="77777777" w:rsidR="008F236F" w:rsidRPr="005A6DB6" w:rsidRDefault="008F236F" w:rsidP="008F2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418C9074" w14:textId="71A4C91F" w:rsidR="008F236F" w:rsidRPr="00445D90" w:rsidRDefault="008F236F" w:rsidP="008F2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14,654</w:t>
            </w:r>
          </w:p>
        </w:tc>
        <w:tc>
          <w:tcPr>
            <w:tcW w:w="236" w:type="dxa"/>
            <w:vAlign w:val="bottom"/>
          </w:tcPr>
          <w:p w14:paraId="488E8DDA" w14:textId="77777777" w:rsidR="008F236F" w:rsidRPr="00445D90" w:rsidRDefault="008F236F" w:rsidP="008F2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1FE4CAA0" w14:textId="59C492EF" w:rsidR="008F236F" w:rsidRPr="00445D90" w:rsidRDefault="008F236F" w:rsidP="008F2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9,148</w:t>
            </w:r>
          </w:p>
        </w:tc>
        <w:tc>
          <w:tcPr>
            <w:tcW w:w="236" w:type="dxa"/>
            <w:vAlign w:val="bottom"/>
          </w:tcPr>
          <w:p w14:paraId="273E1B37" w14:textId="77777777" w:rsidR="008F236F" w:rsidRPr="00445D90" w:rsidRDefault="008F236F" w:rsidP="008F2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14A6E493" w14:textId="6545D195" w:rsidR="008F236F" w:rsidRPr="003A1518" w:rsidRDefault="008F236F" w:rsidP="008F2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245AB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19B9BD7" w14:textId="77777777" w:rsidR="008F236F" w:rsidRPr="003A1518" w:rsidRDefault="008F236F" w:rsidP="008F2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29B6690A" w14:textId="42863D83" w:rsidR="008F236F" w:rsidRPr="003A1518" w:rsidRDefault="008F236F" w:rsidP="008F2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245AB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F236F" w14:paraId="1E8BED9B" w14:textId="77777777" w:rsidTr="00F8734D">
        <w:trPr>
          <w:trHeight w:val="420"/>
        </w:trPr>
        <w:tc>
          <w:tcPr>
            <w:tcW w:w="2891" w:type="dxa"/>
          </w:tcPr>
          <w:p w14:paraId="7299C6FE" w14:textId="52F418F4" w:rsidR="008F236F" w:rsidRDefault="008F236F" w:rsidP="008F2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ค่าปรับจากการจ่ายชำระค่าเช่าใช้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โครงข่ายล่าช้าค้างจ่าย</w:t>
            </w:r>
          </w:p>
        </w:tc>
        <w:tc>
          <w:tcPr>
            <w:tcW w:w="850" w:type="dxa"/>
            <w:vAlign w:val="bottom"/>
          </w:tcPr>
          <w:p w14:paraId="1073E886" w14:textId="77777777" w:rsidR="008F236F" w:rsidRPr="005A6DB6" w:rsidRDefault="008F236F" w:rsidP="008F2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49AC2609" w14:textId="796E258C" w:rsidR="008F236F" w:rsidRDefault="008F236F" w:rsidP="008F2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14,156</w:t>
            </w:r>
          </w:p>
        </w:tc>
        <w:tc>
          <w:tcPr>
            <w:tcW w:w="236" w:type="dxa"/>
            <w:vAlign w:val="bottom"/>
          </w:tcPr>
          <w:p w14:paraId="6C3BFA70" w14:textId="77777777" w:rsidR="008F236F" w:rsidRPr="00445D90" w:rsidRDefault="008F236F" w:rsidP="008F2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54038C5A" w14:textId="11A3750E" w:rsidR="008F236F" w:rsidRDefault="008F236F" w:rsidP="008F2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2,065</w:t>
            </w:r>
          </w:p>
        </w:tc>
        <w:tc>
          <w:tcPr>
            <w:tcW w:w="236" w:type="dxa"/>
            <w:vAlign w:val="bottom"/>
          </w:tcPr>
          <w:p w14:paraId="272C47AA" w14:textId="77777777" w:rsidR="008F236F" w:rsidRPr="00445D90" w:rsidRDefault="008F236F" w:rsidP="008F2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68C61EF8" w14:textId="1BCAC2E0" w:rsidR="008F236F" w:rsidRDefault="008F236F" w:rsidP="008F2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18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Pr="00245AB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39F049C" w14:textId="77777777" w:rsidR="008F236F" w:rsidRPr="008F236F" w:rsidRDefault="008F236F" w:rsidP="008F2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13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6809974" w14:textId="0062A9FF" w:rsidR="008F236F" w:rsidRDefault="008F236F" w:rsidP="008F2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13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245AB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F236F" w14:paraId="7F81CE02" w14:textId="77777777" w:rsidTr="0083009E">
        <w:trPr>
          <w:trHeight w:val="420"/>
        </w:trPr>
        <w:tc>
          <w:tcPr>
            <w:tcW w:w="2891" w:type="dxa"/>
          </w:tcPr>
          <w:p w14:paraId="32FDC291" w14:textId="2FB3AE50" w:rsidR="008F236F" w:rsidRDefault="008F236F" w:rsidP="008F2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ค่าผลิตรายการค้างจ่าย</w:t>
            </w:r>
          </w:p>
        </w:tc>
        <w:tc>
          <w:tcPr>
            <w:tcW w:w="850" w:type="dxa"/>
            <w:vAlign w:val="bottom"/>
          </w:tcPr>
          <w:p w14:paraId="4C1DF8B6" w14:textId="77777777" w:rsidR="008F236F" w:rsidRPr="005A6DB6" w:rsidRDefault="008F236F" w:rsidP="008F2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34DB3543" w14:textId="22E83AF3" w:rsidR="008F236F" w:rsidRPr="00445D90" w:rsidRDefault="008F236F" w:rsidP="008F2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13,427</w:t>
            </w:r>
          </w:p>
        </w:tc>
        <w:tc>
          <w:tcPr>
            <w:tcW w:w="236" w:type="dxa"/>
            <w:vAlign w:val="bottom"/>
          </w:tcPr>
          <w:p w14:paraId="58970855" w14:textId="77777777" w:rsidR="008F236F" w:rsidRPr="00445D90" w:rsidRDefault="008F236F" w:rsidP="008F2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3527792D" w14:textId="2A396E8E" w:rsidR="008F236F" w:rsidRPr="00445D90" w:rsidRDefault="008F236F" w:rsidP="008F2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14,386</w:t>
            </w:r>
          </w:p>
        </w:tc>
        <w:tc>
          <w:tcPr>
            <w:tcW w:w="236" w:type="dxa"/>
            <w:vAlign w:val="bottom"/>
          </w:tcPr>
          <w:p w14:paraId="46607416" w14:textId="77777777" w:rsidR="008F236F" w:rsidRPr="00445D90" w:rsidRDefault="008F236F" w:rsidP="008F2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7D52476E" w14:textId="26B20885" w:rsidR="008F236F" w:rsidRPr="003A1518" w:rsidRDefault="008F236F" w:rsidP="008F2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245AB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88B4630" w14:textId="77777777" w:rsidR="008F236F" w:rsidRPr="003A1518" w:rsidRDefault="008F236F" w:rsidP="008F2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721089C2" w14:textId="5881CA45" w:rsidR="008F236F" w:rsidRPr="003A1518" w:rsidRDefault="008F236F" w:rsidP="008F2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245AB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F236F" w14:paraId="169C2BE0" w14:textId="77777777" w:rsidTr="0083009E">
        <w:trPr>
          <w:trHeight w:val="420"/>
        </w:trPr>
        <w:tc>
          <w:tcPr>
            <w:tcW w:w="2891" w:type="dxa"/>
          </w:tcPr>
          <w:p w14:paraId="1C129B3B" w14:textId="77777777" w:rsidR="008F236F" w:rsidRPr="00CD7EBE" w:rsidRDefault="008F236F" w:rsidP="008F2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ค่าธรรมเนียมใบอนุญาตประกอบ</w:t>
            </w:r>
          </w:p>
        </w:tc>
        <w:tc>
          <w:tcPr>
            <w:tcW w:w="850" w:type="dxa"/>
            <w:vAlign w:val="bottom"/>
          </w:tcPr>
          <w:p w14:paraId="10D9F1BD" w14:textId="77777777" w:rsidR="008F236F" w:rsidRPr="005A6DB6" w:rsidRDefault="008F236F" w:rsidP="008F2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141BA832" w14:textId="77777777" w:rsidR="008F236F" w:rsidRPr="00445D90" w:rsidRDefault="008F236F" w:rsidP="008F2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410330D" w14:textId="77777777" w:rsidR="008F236F" w:rsidRPr="00445D90" w:rsidRDefault="008F236F" w:rsidP="008F2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7C8325A1" w14:textId="77777777" w:rsidR="008F236F" w:rsidRPr="00445D90" w:rsidRDefault="008F236F" w:rsidP="008F2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E477C43" w14:textId="77777777" w:rsidR="008F236F" w:rsidRPr="00445D90" w:rsidRDefault="008F236F" w:rsidP="008F2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2776EA09" w14:textId="77777777" w:rsidR="008F236F" w:rsidRPr="003A1518" w:rsidRDefault="008F236F" w:rsidP="008F2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17FD30FE" w14:textId="77777777" w:rsidR="008F236F" w:rsidRPr="003A1518" w:rsidRDefault="008F236F" w:rsidP="008F2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674D2BF4" w14:textId="77777777" w:rsidR="008F236F" w:rsidRPr="003A1518" w:rsidRDefault="008F236F" w:rsidP="008F2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8F236F" w14:paraId="616062EA" w14:textId="77777777" w:rsidTr="0083009E">
        <w:trPr>
          <w:trHeight w:val="420"/>
        </w:trPr>
        <w:tc>
          <w:tcPr>
            <w:tcW w:w="2891" w:type="dxa"/>
          </w:tcPr>
          <w:p w14:paraId="004BEA00" w14:textId="77777777" w:rsidR="008F236F" w:rsidRPr="00CD7EBE" w:rsidRDefault="008F236F" w:rsidP="008F2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กิจการกระจายเสียงหรือ</w:t>
            </w:r>
          </w:p>
        </w:tc>
        <w:tc>
          <w:tcPr>
            <w:tcW w:w="850" w:type="dxa"/>
            <w:vAlign w:val="bottom"/>
          </w:tcPr>
          <w:p w14:paraId="7B5CA942" w14:textId="77777777" w:rsidR="008F236F" w:rsidRPr="005A6DB6" w:rsidRDefault="008F236F" w:rsidP="008F2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2CD65013" w14:textId="77777777" w:rsidR="008F236F" w:rsidRPr="00445D90" w:rsidRDefault="008F236F" w:rsidP="008F2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4CABDF2" w14:textId="77777777" w:rsidR="008F236F" w:rsidRPr="00445D90" w:rsidRDefault="008F236F" w:rsidP="008F2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60E5CCF8" w14:textId="77777777" w:rsidR="008F236F" w:rsidRPr="00445D90" w:rsidRDefault="008F236F" w:rsidP="008F2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AF5410C" w14:textId="77777777" w:rsidR="008F236F" w:rsidRPr="00445D90" w:rsidRDefault="008F236F" w:rsidP="008F2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5DCD6C55" w14:textId="77777777" w:rsidR="008F236F" w:rsidRPr="003A1518" w:rsidRDefault="008F236F" w:rsidP="008F2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2CC1E633" w14:textId="77777777" w:rsidR="008F236F" w:rsidRPr="003A1518" w:rsidRDefault="008F236F" w:rsidP="008F2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25A90CE5" w14:textId="77777777" w:rsidR="008F236F" w:rsidRPr="003A1518" w:rsidRDefault="008F236F" w:rsidP="008F2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8F236F" w14:paraId="0379B029" w14:textId="77777777" w:rsidTr="0083009E">
        <w:trPr>
          <w:trHeight w:val="420"/>
        </w:trPr>
        <w:tc>
          <w:tcPr>
            <w:tcW w:w="2891" w:type="dxa"/>
          </w:tcPr>
          <w:p w14:paraId="49BF8DEA" w14:textId="5F84F368" w:rsidR="008F236F" w:rsidRPr="00CD7EBE" w:rsidRDefault="008F236F" w:rsidP="008F2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โทรทัศน์รายปี</w:t>
            </w:r>
            <w:r w:rsidR="00143694">
              <w:rPr>
                <w:rFonts w:ascii="Angsana New" w:hAnsi="Angsana New" w:hint="cs"/>
                <w:sz w:val="30"/>
                <w:szCs w:val="30"/>
                <w:cs/>
              </w:rPr>
              <w:t>ค้างจ่าย</w:t>
            </w:r>
          </w:p>
        </w:tc>
        <w:tc>
          <w:tcPr>
            <w:tcW w:w="850" w:type="dxa"/>
            <w:vAlign w:val="bottom"/>
          </w:tcPr>
          <w:p w14:paraId="54B41ADB" w14:textId="77777777" w:rsidR="008F236F" w:rsidRPr="005A6DB6" w:rsidRDefault="008F236F" w:rsidP="008F2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1C771D07" w14:textId="75D72B9C" w:rsidR="008F236F" w:rsidRPr="00445D90" w:rsidRDefault="008F236F" w:rsidP="008F2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7,526</w:t>
            </w:r>
          </w:p>
        </w:tc>
        <w:tc>
          <w:tcPr>
            <w:tcW w:w="236" w:type="dxa"/>
            <w:vAlign w:val="bottom"/>
          </w:tcPr>
          <w:p w14:paraId="20A14460" w14:textId="77777777" w:rsidR="008F236F" w:rsidRPr="00445D90" w:rsidRDefault="008F236F" w:rsidP="008F2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65C8DE81" w14:textId="77777777" w:rsidR="008F236F" w:rsidRPr="00445D90" w:rsidRDefault="008F236F" w:rsidP="008F2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9,551</w:t>
            </w:r>
          </w:p>
        </w:tc>
        <w:tc>
          <w:tcPr>
            <w:tcW w:w="236" w:type="dxa"/>
            <w:vAlign w:val="bottom"/>
          </w:tcPr>
          <w:p w14:paraId="660CED94" w14:textId="77777777" w:rsidR="008F236F" w:rsidRPr="00445D90" w:rsidRDefault="008F236F" w:rsidP="008F2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19032421" w14:textId="77777777" w:rsidR="008F236F" w:rsidRPr="00245AB2" w:rsidRDefault="008F236F" w:rsidP="008F2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after="0"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45AB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88DC5E7" w14:textId="77777777" w:rsidR="008F236F" w:rsidRPr="00245AB2" w:rsidRDefault="008F236F" w:rsidP="008F2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  <w:tab w:val="decimal" w:pos="96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1EE066F" w14:textId="77777777" w:rsidR="008F236F" w:rsidRPr="00245AB2" w:rsidRDefault="008F236F" w:rsidP="008F2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after="0"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45AB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F236F" w14:paraId="601B717A" w14:textId="77777777" w:rsidTr="0083009E">
        <w:trPr>
          <w:trHeight w:val="420"/>
        </w:trPr>
        <w:tc>
          <w:tcPr>
            <w:tcW w:w="2891" w:type="dxa"/>
          </w:tcPr>
          <w:p w14:paraId="6E67D495" w14:textId="77777777" w:rsidR="008F236F" w:rsidRPr="00CD7EBE" w:rsidRDefault="008F236F" w:rsidP="008F2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ค่าลิขสิทธิ์ค้างจ่าย</w:t>
            </w:r>
          </w:p>
        </w:tc>
        <w:tc>
          <w:tcPr>
            <w:tcW w:w="850" w:type="dxa"/>
            <w:vAlign w:val="bottom"/>
          </w:tcPr>
          <w:p w14:paraId="2053411B" w14:textId="77777777" w:rsidR="008F236F" w:rsidRPr="005A6DB6" w:rsidRDefault="008F236F" w:rsidP="008F2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34F56EB8" w14:textId="14A67D76" w:rsidR="008F236F" w:rsidRPr="00445D90" w:rsidRDefault="008F236F" w:rsidP="008F2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1,971</w:t>
            </w:r>
          </w:p>
        </w:tc>
        <w:tc>
          <w:tcPr>
            <w:tcW w:w="236" w:type="dxa"/>
            <w:vAlign w:val="bottom"/>
          </w:tcPr>
          <w:p w14:paraId="46A54E61" w14:textId="77777777" w:rsidR="008F236F" w:rsidRPr="00445D90" w:rsidRDefault="008F236F" w:rsidP="008F2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4EBCA84B" w14:textId="6C768301" w:rsidR="008F236F" w:rsidRPr="00445D90" w:rsidRDefault="008F236F" w:rsidP="008F2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10,813</w:t>
            </w:r>
          </w:p>
        </w:tc>
        <w:tc>
          <w:tcPr>
            <w:tcW w:w="236" w:type="dxa"/>
            <w:vAlign w:val="bottom"/>
          </w:tcPr>
          <w:p w14:paraId="369122E8" w14:textId="77777777" w:rsidR="008F236F" w:rsidRPr="00445D90" w:rsidRDefault="008F236F" w:rsidP="008F2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78F4FA11" w14:textId="77777777" w:rsidR="008F236F" w:rsidRPr="00245AB2" w:rsidRDefault="008F236F" w:rsidP="008F2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after="0"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45AB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92A4B92" w14:textId="77777777" w:rsidR="008F236F" w:rsidRPr="00245AB2" w:rsidRDefault="008F236F" w:rsidP="008F2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  <w:tab w:val="decimal" w:pos="96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6A20160" w14:textId="77777777" w:rsidR="008F236F" w:rsidRPr="00245AB2" w:rsidRDefault="008F236F" w:rsidP="008F2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after="0"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45AB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F236F" w:rsidRPr="00E66762" w14:paraId="4419A15C" w14:textId="77777777" w:rsidTr="00003E1D">
        <w:trPr>
          <w:trHeight w:val="420"/>
        </w:trPr>
        <w:tc>
          <w:tcPr>
            <w:tcW w:w="2891" w:type="dxa"/>
            <w:vAlign w:val="bottom"/>
          </w:tcPr>
          <w:p w14:paraId="17DD389A" w14:textId="77777777" w:rsidR="008F236F" w:rsidRPr="00500D6E" w:rsidRDefault="008F236F" w:rsidP="008F2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00D6E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850" w:type="dxa"/>
            <w:vAlign w:val="bottom"/>
          </w:tcPr>
          <w:p w14:paraId="1CD13946" w14:textId="77777777" w:rsidR="008F236F" w:rsidRPr="00E66762" w:rsidRDefault="008F236F" w:rsidP="008F2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18EF74A" w14:textId="71581E97" w:rsidR="008F236F" w:rsidRPr="00007780" w:rsidRDefault="008F236F" w:rsidP="008F2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6,350</w:t>
            </w:r>
          </w:p>
        </w:tc>
        <w:tc>
          <w:tcPr>
            <w:tcW w:w="236" w:type="dxa"/>
            <w:vAlign w:val="bottom"/>
          </w:tcPr>
          <w:p w14:paraId="04B1A8F4" w14:textId="77777777" w:rsidR="008F236F" w:rsidRPr="00007780" w:rsidRDefault="008F236F" w:rsidP="008F2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EAB4EAA" w14:textId="34B0F6AD" w:rsidR="008F236F" w:rsidRPr="00007780" w:rsidRDefault="008F236F" w:rsidP="008F2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5,551</w:t>
            </w:r>
          </w:p>
        </w:tc>
        <w:tc>
          <w:tcPr>
            <w:tcW w:w="236" w:type="dxa"/>
            <w:vAlign w:val="bottom"/>
          </w:tcPr>
          <w:p w14:paraId="7CF5A82B" w14:textId="77777777" w:rsidR="008F236F" w:rsidRPr="00007780" w:rsidRDefault="008F236F" w:rsidP="008F2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774186B5" w14:textId="1745A2CD" w:rsidR="008F236F" w:rsidRPr="002972F4" w:rsidRDefault="008F236F" w:rsidP="008F2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1,125</w:t>
            </w:r>
          </w:p>
        </w:tc>
        <w:tc>
          <w:tcPr>
            <w:tcW w:w="270" w:type="dxa"/>
            <w:vAlign w:val="bottom"/>
          </w:tcPr>
          <w:p w14:paraId="27D9CF28" w14:textId="77777777" w:rsidR="008F236F" w:rsidRPr="002972F4" w:rsidRDefault="008F236F" w:rsidP="008F2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9ECFFAE" w14:textId="2BCCDE0C" w:rsidR="008F236F" w:rsidRPr="002972F4" w:rsidRDefault="008F236F" w:rsidP="008F2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3,780</w:t>
            </w:r>
          </w:p>
        </w:tc>
      </w:tr>
      <w:tr w:rsidR="008F236F" w:rsidRPr="005A6DB6" w14:paraId="51B58D79" w14:textId="77777777" w:rsidTr="00003E1D">
        <w:trPr>
          <w:trHeight w:val="420"/>
        </w:trPr>
        <w:tc>
          <w:tcPr>
            <w:tcW w:w="2891" w:type="dxa"/>
            <w:vAlign w:val="bottom"/>
          </w:tcPr>
          <w:p w14:paraId="26501686" w14:textId="77777777" w:rsidR="008F236F" w:rsidRDefault="008F236F" w:rsidP="008F2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0" w:type="dxa"/>
            <w:vAlign w:val="bottom"/>
          </w:tcPr>
          <w:p w14:paraId="697CCCD2" w14:textId="77777777" w:rsidR="008F236F" w:rsidRPr="005A6DB6" w:rsidRDefault="008F236F" w:rsidP="008F2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CA92B1" w14:textId="7ED3BD55" w:rsidR="008F236F" w:rsidRPr="00445D90" w:rsidRDefault="008F236F" w:rsidP="008F2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180,487</w:t>
            </w:r>
          </w:p>
        </w:tc>
        <w:tc>
          <w:tcPr>
            <w:tcW w:w="236" w:type="dxa"/>
            <w:vAlign w:val="bottom"/>
          </w:tcPr>
          <w:p w14:paraId="3D6A7A8D" w14:textId="77777777" w:rsidR="008F236F" w:rsidRPr="00445D90" w:rsidRDefault="008F236F" w:rsidP="008F2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EC3C94" w14:textId="3A441682" w:rsidR="008F236F" w:rsidRPr="00445D90" w:rsidRDefault="008F236F" w:rsidP="008F2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166,497</w:t>
            </w:r>
          </w:p>
        </w:tc>
        <w:tc>
          <w:tcPr>
            <w:tcW w:w="236" w:type="dxa"/>
            <w:vAlign w:val="bottom"/>
          </w:tcPr>
          <w:p w14:paraId="59DCCCEF" w14:textId="77777777" w:rsidR="008F236F" w:rsidRPr="00445D90" w:rsidRDefault="008F236F" w:rsidP="008F2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AEDE7F" w14:textId="644E12E0" w:rsidR="008F236F" w:rsidRPr="00445D90" w:rsidRDefault="008F236F" w:rsidP="008F2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62,000</w:t>
            </w:r>
          </w:p>
        </w:tc>
        <w:tc>
          <w:tcPr>
            <w:tcW w:w="270" w:type="dxa"/>
            <w:vAlign w:val="bottom"/>
          </w:tcPr>
          <w:p w14:paraId="7D9A504D" w14:textId="77777777" w:rsidR="008F236F" w:rsidRPr="00445D90" w:rsidRDefault="008F236F" w:rsidP="008F2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079395" w14:textId="77777777" w:rsidR="008F236F" w:rsidRPr="00445D90" w:rsidRDefault="008F236F" w:rsidP="008F2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70,808</w:t>
            </w:r>
          </w:p>
        </w:tc>
      </w:tr>
      <w:tr w:rsidR="008F236F" w:rsidRPr="005A6DB6" w14:paraId="06E9F909" w14:textId="77777777" w:rsidTr="00003E1D">
        <w:trPr>
          <w:trHeight w:val="420"/>
        </w:trPr>
        <w:tc>
          <w:tcPr>
            <w:tcW w:w="2891" w:type="dxa"/>
            <w:vAlign w:val="bottom"/>
          </w:tcPr>
          <w:p w14:paraId="7C79B5B6" w14:textId="77777777" w:rsidR="008F236F" w:rsidRPr="008F236F" w:rsidRDefault="008F236F" w:rsidP="008F2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0" w:type="dxa"/>
            <w:vAlign w:val="bottom"/>
          </w:tcPr>
          <w:p w14:paraId="643CFC87" w14:textId="77777777" w:rsidR="008F236F" w:rsidRPr="008F236F" w:rsidRDefault="008F236F" w:rsidP="008F2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2B0B929" w14:textId="77777777" w:rsidR="008F236F" w:rsidRPr="008F236F" w:rsidRDefault="008F236F" w:rsidP="008F2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20BC25E0" w14:textId="77777777" w:rsidR="008F236F" w:rsidRPr="008F236F" w:rsidRDefault="008F236F" w:rsidP="008F2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D05BCE4" w14:textId="77777777" w:rsidR="008F236F" w:rsidRPr="008F236F" w:rsidRDefault="008F236F" w:rsidP="008F2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102C71B7" w14:textId="77777777" w:rsidR="008F236F" w:rsidRPr="008F236F" w:rsidRDefault="008F236F" w:rsidP="008F2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14:paraId="141328C3" w14:textId="77777777" w:rsidR="008F236F" w:rsidRPr="008F236F" w:rsidRDefault="008F236F" w:rsidP="008F2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3E0F8BEB" w14:textId="77777777" w:rsidR="008F236F" w:rsidRPr="008F236F" w:rsidRDefault="008F236F" w:rsidP="008F2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577905B" w14:textId="77777777" w:rsidR="008F236F" w:rsidRPr="008F236F" w:rsidRDefault="008F236F" w:rsidP="008F2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8F236F" w:rsidRPr="005A6DB6" w14:paraId="18E5CA48" w14:textId="77777777" w:rsidTr="00003E1D">
        <w:trPr>
          <w:trHeight w:val="420"/>
        </w:trPr>
        <w:tc>
          <w:tcPr>
            <w:tcW w:w="2891" w:type="dxa"/>
            <w:vAlign w:val="bottom"/>
          </w:tcPr>
          <w:p w14:paraId="7BA1E95B" w14:textId="77777777" w:rsidR="008F236F" w:rsidRPr="005A6DB6" w:rsidRDefault="008F236F" w:rsidP="008F2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0" w:type="dxa"/>
            <w:vAlign w:val="bottom"/>
          </w:tcPr>
          <w:p w14:paraId="0D823D40" w14:textId="77777777" w:rsidR="008F236F" w:rsidRPr="005A6DB6" w:rsidRDefault="008F236F" w:rsidP="008F2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58747705" w14:textId="02BCAF6B" w:rsidR="008F236F" w:rsidRPr="00445D90" w:rsidRDefault="008F236F" w:rsidP="008F2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795B">
              <w:rPr>
                <w:rFonts w:ascii="Angsana New" w:hAnsi="Angsana New"/>
                <w:b/>
                <w:bCs/>
                <w:sz w:val="30"/>
                <w:szCs w:val="30"/>
              </w:rPr>
              <w:t>180,487</w:t>
            </w:r>
          </w:p>
        </w:tc>
        <w:tc>
          <w:tcPr>
            <w:tcW w:w="236" w:type="dxa"/>
            <w:vAlign w:val="bottom"/>
          </w:tcPr>
          <w:p w14:paraId="0706F28E" w14:textId="77777777" w:rsidR="008F236F" w:rsidRPr="00445D90" w:rsidRDefault="008F236F" w:rsidP="008F2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3093EF1A" w14:textId="77777777" w:rsidR="008F236F" w:rsidRPr="00445D90" w:rsidRDefault="008F236F" w:rsidP="008F2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166,497</w:t>
            </w:r>
          </w:p>
        </w:tc>
        <w:tc>
          <w:tcPr>
            <w:tcW w:w="236" w:type="dxa"/>
            <w:vAlign w:val="bottom"/>
          </w:tcPr>
          <w:p w14:paraId="36489728" w14:textId="77777777" w:rsidR="008F236F" w:rsidRPr="00445D90" w:rsidRDefault="008F236F" w:rsidP="008F2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vAlign w:val="bottom"/>
          </w:tcPr>
          <w:p w14:paraId="19DBA3CA" w14:textId="2EDC9089" w:rsidR="008F236F" w:rsidRPr="00445D90" w:rsidRDefault="008F236F" w:rsidP="008F2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76,518</w:t>
            </w:r>
          </w:p>
        </w:tc>
        <w:tc>
          <w:tcPr>
            <w:tcW w:w="270" w:type="dxa"/>
            <w:vAlign w:val="bottom"/>
          </w:tcPr>
          <w:p w14:paraId="1A273016" w14:textId="77777777" w:rsidR="008F236F" w:rsidRPr="00445D90" w:rsidRDefault="008F236F" w:rsidP="008F2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C6C7C34" w14:textId="05BFF18C" w:rsidR="008F236F" w:rsidRPr="00445D90" w:rsidRDefault="008F236F" w:rsidP="008F2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90,282</w:t>
            </w:r>
          </w:p>
        </w:tc>
      </w:tr>
    </w:tbl>
    <w:p w14:paraId="428DFB81" w14:textId="0FF218A0" w:rsidR="00B07344" w:rsidRPr="00741188" w:rsidRDefault="00210348" w:rsidP="00717642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741188">
        <w:rPr>
          <w:rFonts w:ascii="Angsana New" w:hAnsi="Angsana New"/>
          <w:b/>
          <w:bCs/>
          <w:sz w:val="30"/>
          <w:szCs w:val="30"/>
          <w:cs/>
        </w:rPr>
        <w:lastRenderedPageBreak/>
        <w:t>ค่าใบอนุญาตให้ใช้คลื่นความถี่และประกอบกิจการโทรทัศน์ค้างจ่าย</w:t>
      </w:r>
    </w:p>
    <w:p w14:paraId="5BF66B6A" w14:textId="77777777" w:rsidR="00B07344" w:rsidRPr="00741188" w:rsidRDefault="00B07344" w:rsidP="00B07344">
      <w:pPr>
        <w:pStyle w:val="NoSpacing"/>
        <w:rPr>
          <w:sz w:val="30"/>
          <w:szCs w:val="30"/>
        </w:rPr>
      </w:pPr>
    </w:p>
    <w:p w14:paraId="17839C66" w14:textId="77777777" w:rsidR="00210348" w:rsidRPr="00717642" w:rsidRDefault="00210348" w:rsidP="007176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spacing w:val="-8"/>
          <w:sz w:val="30"/>
          <w:szCs w:val="30"/>
        </w:rPr>
      </w:pPr>
      <w:r w:rsidRPr="00717642">
        <w:rPr>
          <w:rFonts w:ascii="Angsana New" w:hAnsi="Angsana New"/>
          <w:spacing w:val="-8"/>
          <w:sz w:val="30"/>
          <w:szCs w:val="30"/>
          <w:cs/>
        </w:rPr>
        <w:t xml:space="preserve">ค่าใบอนุญาตให้ใช้คลื่นความถี่และประกอบกิจการโทรทัศน์ค้างจ่ายแก่ กสทช. ณ วันที่ </w:t>
      </w:r>
      <w:r w:rsidRPr="00717642">
        <w:rPr>
          <w:rFonts w:ascii="Angsana New" w:hAnsi="Angsana New" w:hint="cs"/>
          <w:spacing w:val="-8"/>
          <w:sz w:val="30"/>
          <w:szCs w:val="30"/>
          <w:cs/>
        </w:rPr>
        <w:t xml:space="preserve">31 ธันวาคม </w:t>
      </w:r>
      <w:r w:rsidRPr="00717642">
        <w:rPr>
          <w:rFonts w:ascii="Angsana New" w:hAnsi="Angsana New"/>
          <w:spacing w:val="-8"/>
          <w:sz w:val="30"/>
          <w:szCs w:val="30"/>
          <w:cs/>
        </w:rPr>
        <w:t>มีรายละเอียด ดังนี้</w:t>
      </w:r>
    </w:p>
    <w:p w14:paraId="2F13B532" w14:textId="77777777" w:rsidR="00210348" w:rsidRPr="00D46E15" w:rsidRDefault="00210348" w:rsidP="002103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4"/>
          <w:szCs w:val="14"/>
          <w:lang w:val="en-GB"/>
        </w:rPr>
      </w:pPr>
    </w:p>
    <w:tbl>
      <w:tblPr>
        <w:tblW w:w="930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48"/>
        <w:gridCol w:w="990"/>
        <w:gridCol w:w="270"/>
        <w:gridCol w:w="720"/>
        <w:gridCol w:w="270"/>
        <w:gridCol w:w="1035"/>
        <w:gridCol w:w="270"/>
        <w:gridCol w:w="990"/>
        <w:gridCol w:w="270"/>
        <w:gridCol w:w="720"/>
        <w:gridCol w:w="270"/>
        <w:gridCol w:w="1053"/>
      </w:tblGrid>
      <w:tr w:rsidR="00210348" w:rsidRPr="005B5657" w14:paraId="12B2B887" w14:textId="77777777" w:rsidTr="00FA5670">
        <w:trPr>
          <w:cantSplit/>
        </w:trPr>
        <w:tc>
          <w:tcPr>
            <w:tcW w:w="2448" w:type="dxa"/>
          </w:tcPr>
          <w:p w14:paraId="221B0539" w14:textId="77777777" w:rsidR="00210348" w:rsidRPr="005B5657" w:rsidRDefault="00210348" w:rsidP="006B0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58" w:type="dxa"/>
            <w:gridSpan w:val="11"/>
          </w:tcPr>
          <w:p w14:paraId="01A42F2E" w14:textId="77777777" w:rsidR="00210348" w:rsidRPr="005B5657" w:rsidRDefault="00210348" w:rsidP="006B0065">
            <w:pPr>
              <w:pStyle w:val="a2"/>
              <w:ind w:right="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5B5657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210348" w:rsidRPr="005B5657" w14:paraId="23E1EBE7" w14:textId="77777777" w:rsidTr="00FA5670">
        <w:trPr>
          <w:cantSplit/>
        </w:trPr>
        <w:tc>
          <w:tcPr>
            <w:tcW w:w="2448" w:type="dxa"/>
          </w:tcPr>
          <w:p w14:paraId="6D5DCB17" w14:textId="77777777" w:rsidR="00210348" w:rsidRPr="005B5657" w:rsidRDefault="00210348" w:rsidP="006B0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285" w:type="dxa"/>
            <w:gridSpan w:val="5"/>
          </w:tcPr>
          <w:p w14:paraId="4245119A" w14:textId="77777777" w:rsidR="00210348" w:rsidRPr="005B5657" w:rsidRDefault="00210348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5657">
              <w:rPr>
                <w:rFonts w:ascii="Angsana New" w:hAnsi="Angsana New"/>
                <w:sz w:val="26"/>
                <w:szCs w:val="26"/>
              </w:rPr>
              <w:t>256</w:t>
            </w:r>
            <w:r w:rsidR="007C65DE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6EC113E3" w14:textId="77777777" w:rsidR="00210348" w:rsidRPr="005B5657" w:rsidRDefault="00210348" w:rsidP="006B0065">
            <w:pPr>
              <w:pStyle w:val="a2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303" w:type="dxa"/>
            <w:gridSpan w:val="5"/>
          </w:tcPr>
          <w:p w14:paraId="0024EE98" w14:textId="7A140A85" w:rsidR="00210348" w:rsidRPr="005B5657" w:rsidRDefault="000D5B52" w:rsidP="007C65DE">
            <w:pPr>
              <w:pStyle w:val="a2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2560</w:t>
            </w:r>
          </w:p>
        </w:tc>
      </w:tr>
      <w:tr w:rsidR="00210348" w:rsidRPr="005B5657" w14:paraId="4B985CE5" w14:textId="77777777" w:rsidTr="00FA5670">
        <w:trPr>
          <w:cantSplit/>
        </w:trPr>
        <w:tc>
          <w:tcPr>
            <w:tcW w:w="2448" w:type="dxa"/>
          </w:tcPr>
          <w:p w14:paraId="2D23B69E" w14:textId="77777777" w:rsidR="00210348" w:rsidRPr="005B5657" w:rsidRDefault="00210348" w:rsidP="006B0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4E218804" w14:textId="77777777" w:rsidR="00210348" w:rsidRPr="005B5657" w:rsidRDefault="00210348" w:rsidP="006B0065">
            <w:pPr>
              <w:pStyle w:val="a2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</w:pPr>
            <w:r w:rsidRPr="005B5657"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  <w:t>มูลค่าอนาคต</w:t>
            </w:r>
          </w:p>
        </w:tc>
        <w:tc>
          <w:tcPr>
            <w:tcW w:w="270" w:type="dxa"/>
          </w:tcPr>
          <w:p w14:paraId="776BD944" w14:textId="77777777" w:rsidR="00210348" w:rsidRPr="005B5657" w:rsidRDefault="00210348" w:rsidP="006B0065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20" w:type="dxa"/>
          </w:tcPr>
          <w:p w14:paraId="7F7B0168" w14:textId="77777777" w:rsidR="00210348" w:rsidRPr="005B5657" w:rsidRDefault="00210348" w:rsidP="006B0065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2CF1EECA" w14:textId="77777777" w:rsidR="00210348" w:rsidRPr="005B5657" w:rsidRDefault="00210348" w:rsidP="006B0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58628689" w14:textId="77777777" w:rsidR="00210348" w:rsidRPr="005B5657" w:rsidRDefault="00210348" w:rsidP="006B0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5B5657">
              <w:rPr>
                <w:rFonts w:ascii="Angsana New" w:hAnsi="Angsana New"/>
                <w:spacing w:val="-6"/>
                <w:sz w:val="26"/>
                <w:szCs w:val="26"/>
                <w:cs/>
              </w:rPr>
              <w:t>มูลค่าปัจจุบัน</w:t>
            </w:r>
          </w:p>
        </w:tc>
        <w:tc>
          <w:tcPr>
            <w:tcW w:w="270" w:type="dxa"/>
          </w:tcPr>
          <w:p w14:paraId="56D016BA" w14:textId="77777777" w:rsidR="00210348" w:rsidRPr="005B5657" w:rsidRDefault="00210348" w:rsidP="006B0065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90" w:type="dxa"/>
          </w:tcPr>
          <w:p w14:paraId="0804B910" w14:textId="77777777" w:rsidR="00210348" w:rsidRPr="005B5657" w:rsidRDefault="00210348" w:rsidP="006B0065">
            <w:pPr>
              <w:pStyle w:val="a2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</w:pPr>
            <w:r w:rsidRPr="005B5657"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  <w:t>มูลค่าอนาคต</w:t>
            </w:r>
          </w:p>
        </w:tc>
        <w:tc>
          <w:tcPr>
            <w:tcW w:w="270" w:type="dxa"/>
          </w:tcPr>
          <w:p w14:paraId="383C45F9" w14:textId="77777777" w:rsidR="00210348" w:rsidRPr="005B5657" w:rsidRDefault="00210348" w:rsidP="006B0065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20" w:type="dxa"/>
          </w:tcPr>
          <w:p w14:paraId="7B552CE8" w14:textId="77777777" w:rsidR="00210348" w:rsidRPr="005B5657" w:rsidRDefault="00210348" w:rsidP="006B0065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0DA8BD1D" w14:textId="77777777" w:rsidR="00210348" w:rsidRPr="005B5657" w:rsidRDefault="00210348" w:rsidP="006B0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</w:tcPr>
          <w:p w14:paraId="1D6BCCB1" w14:textId="77777777" w:rsidR="00210348" w:rsidRPr="005B5657" w:rsidRDefault="00210348" w:rsidP="006B0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5B5657">
              <w:rPr>
                <w:rFonts w:ascii="Angsana New" w:hAnsi="Angsana New"/>
                <w:spacing w:val="-6"/>
                <w:sz w:val="26"/>
                <w:szCs w:val="26"/>
                <w:cs/>
              </w:rPr>
              <w:t>มูลค่าปัจจุบัน</w:t>
            </w:r>
          </w:p>
        </w:tc>
      </w:tr>
      <w:tr w:rsidR="00210348" w:rsidRPr="005B5657" w14:paraId="7B3829C8" w14:textId="77777777" w:rsidTr="00FA5670">
        <w:trPr>
          <w:cantSplit/>
        </w:trPr>
        <w:tc>
          <w:tcPr>
            <w:tcW w:w="2448" w:type="dxa"/>
          </w:tcPr>
          <w:p w14:paraId="2F3098AE" w14:textId="77777777" w:rsidR="00210348" w:rsidRPr="005B5657" w:rsidRDefault="00210348" w:rsidP="006B0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765E1CBB" w14:textId="77777777" w:rsidR="00210348" w:rsidRPr="005B5657" w:rsidRDefault="00210348" w:rsidP="006B0065">
            <w:pPr>
              <w:pStyle w:val="a2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</w:pPr>
            <w:r w:rsidRPr="005B5657"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  <w:t>ของจำนวนเงิน</w:t>
            </w:r>
          </w:p>
        </w:tc>
        <w:tc>
          <w:tcPr>
            <w:tcW w:w="270" w:type="dxa"/>
          </w:tcPr>
          <w:p w14:paraId="138123C1" w14:textId="77777777" w:rsidR="00210348" w:rsidRPr="005B5657" w:rsidRDefault="00210348" w:rsidP="006B0065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20" w:type="dxa"/>
          </w:tcPr>
          <w:p w14:paraId="5C45534A" w14:textId="77777777" w:rsidR="00210348" w:rsidRPr="005B5657" w:rsidRDefault="00210348" w:rsidP="006B0065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6A993637" w14:textId="77777777" w:rsidR="00210348" w:rsidRPr="005B5657" w:rsidRDefault="00210348" w:rsidP="006B0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12C1D13F" w14:textId="77777777" w:rsidR="00210348" w:rsidRPr="005B5657" w:rsidRDefault="00210348" w:rsidP="006B0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5B5657">
              <w:rPr>
                <w:rFonts w:ascii="Angsana New" w:hAnsi="Angsana New"/>
                <w:spacing w:val="-6"/>
                <w:sz w:val="26"/>
                <w:szCs w:val="26"/>
                <w:cs/>
              </w:rPr>
              <w:t>ของจำนวนเงิน</w:t>
            </w:r>
          </w:p>
        </w:tc>
        <w:tc>
          <w:tcPr>
            <w:tcW w:w="270" w:type="dxa"/>
          </w:tcPr>
          <w:p w14:paraId="30851BA1" w14:textId="77777777" w:rsidR="00210348" w:rsidRPr="005B5657" w:rsidRDefault="00210348" w:rsidP="006B0065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90" w:type="dxa"/>
          </w:tcPr>
          <w:p w14:paraId="7D81BCBC" w14:textId="77777777" w:rsidR="00210348" w:rsidRPr="005B5657" w:rsidRDefault="00210348" w:rsidP="006B0065">
            <w:pPr>
              <w:pStyle w:val="a2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</w:pPr>
            <w:r w:rsidRPr="005B5657"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  <w:t>ของจำนวนเงิน</w:t>
            </w:r>
          </w:p>
        </w:tc>
        <w:tc>
          <w:tcPr>
            <w:tcW w:w="270" w:type="dxa"/>
          </w:tcPr>
          <w:p w14:paraId="753282E9" w14:textId="77777777" w:rsidR="00210348" w:rsidRPr="005B5657" w:rsidRDefault="00210348" w:rsidP="006B0065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20" w:type="dxa"/>
          </w:tcPr>
          <w:p w14:paraId="2DD52659" w14:textId="77777777" w:rsidR="00210348" w:rsidRPr="005B5657" w:rsidRDefault="00210348" w:rsidP="006B0065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652CE7FE" w14:textId="77777777" w:rsidR="00210348" w:rsidRPr="005B5657" w:rsidRDefault="00210348" w:rsidP="006B0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</w:tcPr>
          <w:p w14:paraId="06CCD5F1" w14:textId="77777777" w:rsidR="00210348" w:rsidRPr="005B5657" w:rsidRDefault="00210348" w:rsidP="006B0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5B5657">
              <w:rPr>
                <w:rFonts w:ascii="Angsana New" w:hAnsi="Angsana New"/>
                <w:spacing w:val="-6"/>
                <w:sz w:val="26"/>
                <w:szCs w:val="26"/>
                <w:cs/>
              </w:rPr>
              <w:t>ของจำนวนเงิน</w:t>
            </w:r>
          </w:p>
        </w:tc>
      </w:tr>
      <w:tr w:rsidR="00210348" w:rsidRPr="005B5657" w14:paraId="63A03A93" w14:textId="77777777" w:rsidTr="00FA5670">
        <w:trPr>
          <w:cantSplit/>
        </w:trPr>
        <w:tc>
          <w:tcPr>
            <w:tcW w:w="2448" w:type="dxa"/>
          </w:tcPr>
          <w:p w14:paraId="34A7D671" w14:textId="77777777" w:rsidR="00210348" w:rsidRPr="005B5657" w:rsidRDefault="00210348" w:rsidP="006B0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25DA7F66" w14:textId="77777777" w:rsidR="00210348" w:rsidRPr="005B5657" w:rsidRDefault="00210348" w:rsidP="006B0065">
            <w:pPr>
              <w:pStyle w:val="a2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</w:pPr>
            <w:r w:rsidRPr="005B5657"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  <w:t>ที่ต้องจ่าย</w:t>
            </w:r>
          </w:p>
        </w:tc>
        <w:tc>
          <w:tcPr>
            <w:tcW w:w="270" w:type="dxa"/>
          </w:tcPr>
          <w:p w14:paraId="4A56376F" w14:textId="77777777" w:rsidR="00210348" w:rsidRPr="005B5657" w:rsidRDefault="00210348" w:rsidP="006B0065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20" w:type="dxa"/>
          </w:tcPr>
          <w:p w14:paraId="68996CD2" w14:textId="77777777" w:rsidR="00210348" w:rsidRPr="005B5657" w:rsidRDefault="00210348" w:rsidP="006B0065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B5657">
              <w:rPr>
                <w:rFonts w:ascii="Angsana New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270" w:type="dxa"/>
          </w:tcPr>
          <w:p w14:paraId="60F0A9C6" w14:textId="77777777" w:rsidR="00210348" w:rsidRPr="005B5657" w:rsidRDefault="00210348" w:rsidP="006B0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0BAE09F1" w14:textId="77777777" w:rsidR="00210348" w:rsidRPr="005B5657" w:rsidRDefault="00210348" w:rsidP="006B0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5B5657">
              <w:rPr>
                <w:rFonts w:ascii="Angsana New" w:hAnsi="Angsana New"/>
                <w:spacing w:val="-6"/>
                <w:sz w:val="26"/>
                <w:szCs w:val="26"/>
                <w:cs/>
              </w:rPr>
              <w:t>ที่ต้องจ่าย</w:t>
            </w:r>
          </w:p>
        </w:tc>
        <w:tc>
          <w:tcPr>
            <w:tcW w:w="270" w:type="dxa"/>
          </w:tcPr>
          <w:p w14:paraId="2EC02371" w14:textId="77777777" w:rsidR="00210348" w:rsidRPr="005B5657" w:rsidRDefault="00210348" w:rsidP="006B0065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90" w:type="dxa"/>
          </w:tcPr>
          <w:p w14:paraId="1C1C6511" w14:textId="77777777" w:rsidR="00210348" w:rsidRPr="005B5657" w:rsidRDefault="00210348" w:rsidP="006B0065">
            <w:pPr>
              <w:pStyle w:val="a2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</w:pPr>
            <w:r w:rsidRPr="005B5657"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  <w:t>ที่ต้องจ่าย</w:t>
            </w:r>
          </w:p>
        </w:tc>
        <w:tc>
          <w:tcPr>
            <w:tcW w:w="270" w:type="dxa"/>
          </w:tcPr>
          <w:p w14:paraId="085E0DCD" w14:textId="77777777" w:rsidR="00210348" w:rsidRPr="005B5657" w:rsidRDefault="00210348" w:rsidP="006B0065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20" w:type="dxa"/>
          </w:tcPr>
          <w:p w14:paraId="1B443609" w14:textId="77777777" w:rsidR="00210348" w:rsidRPr="005B5657" w:rsidRDefault="00210348" w:rsidP="006B0065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B5657">
              <w:rPr>
                <w:rFonts w:ascii="Angsana New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270" w:type="dxa"/>
          </w:tcPr>
          <w:p w14:paraId="22D9B277" w14:textId="77777777" w:rsidR="00210348" w:rsidRPr="005B5657" w:rsidRDefault="00210348" w:rsidP="006B0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</w:tcPr>
          <w:p w14:paraId="14A045BE" w14:textId="77777777" w:rsidR="00210348" w:rsidRPr="005B5657" w:rsidRDefault="00210348" w:rsidP="006B0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5B5657">
              <w:rPr>
                <w:rFonts w:ascii="Angsana New" w:hAnsi="Angsana New"/>
                <w:spacing w:val="-6"/>
                <w:sz w:val="26"/>
                <w:szCs w:val="26"/>
                <w:cs/>
              </w:rPr>
              <w:t>ที่ต้องจ่าย</w:t>
            </w:r>
          </w:p>
        </w:tc>
      </w:tr>
      <w:tr w:rsidR="00210348" w:rsidRPr="005B5657" w14:paraId="283A3732" w14:textId="77777777" w:rsidTr="00FA5670">
        <w:trPr>
          <w:cantSplit/>
        </w:trPr>
        <w:tc>
          <w:tcPr>
            <w:tcW w:w="2448" w:type="dxa"/>
          </w:tcPr>
          <w:p w14:paraId="14F40E38" w14:textId="77777777" w:rsidR="00210348" w:rsidRPr="005B5657" w:rsidRDefault="00210348" w:rsidP="006B0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58" w:type="dxa"/>
            <w:gridSpan w:val="11"/>
          </w:tcPr>
          <w:p w14:paraId="71D234A3" w14:textId="77777777" w:rsidR="00210348" w:rsidRPr="005B5657" w:rsidRDefault="00210348" w:rsidP="006B0065">
            <w:pPr>
              <w:pStyle w:val="a2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</w:pPr>
            <w:r w:rsidRPr="005B5657"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  <w:t>(พันบาท)</w:t>
            </w:r>
          </w:p>
        </w:tc>
      </w:tr>
      <w:tr w:rsidR="007C65DE" w:rsidRPr="005B5657" w14:paraId="5319A394" w14:textId="77777777" w:rsidTr="00FA5670">
        <w:trPr>
          <w:cantSplit/>
        </w:trPr>
        <w:tc>
          <w:tcPr>
            <w:tcW w:w="2448" w:type="dxa"/>
          </w:tcPr>
          <w:p w14:paraId="5C6434E1" w14:textId="77777777" w:rsidR="007C65DE" w:rsidRPr="005B5657" w:rsidRDefault="007C65DE" w:rsidP="0095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43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5B5657">
              <w:rPr>
                <w:rFonts w:ascii="Angsana New" w:hAnsi="Angsana New"/>
                <w:spacing w:val="-6"/>
                <w:sz w:val="26"/>
                <w:szCs w:val="26"/>
                <w:cs/>
              </w:rPr>
              <w:t>ครบกำหนดชำระภายในหนึ่งปี</w:t>
            </w:r>
          </w:p>
        </w:tc>
        <w:tc>
          <w:tcPr>
            <w:tcW w:w="990" w:type="dxa"/>
          </w:tcPr>
          <w:p w14:paraId="0B4D9307" w14:textId="77777777" w:rsidR="007C65DE" w:rsidRPr="005B5657" w:rsidRDefault="00FB1097" w:rsidP="00D40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A0E2D9D" w14:textId="77777777" w:rsidR="007C65DE" w:rsidRPr="005B5657" w:rsidRDefault="007C65DE" w:rsidP="008F2B5F">
            <w:pPr>
              <w:pStyle w:val="a2"/>
              <w:tabs>
                <w:tab w:val="decimal" w:pos="525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20" w:type="dxa"/>
          </w:tcPr>
          <w:p w14:paraId="4CF8B11B" w14:textId="77777777" w:rsidR="007C65DE" w:rsidRPr="005B5657" w:rsidRDefault="00FB1097" w:rsidP="008F2B5F">
            <w:pPr>
              <w:pStyle w:val="a2"/>
              <w:tabs>
                <w:tab w:val="decimal" w:pos="345"/>
              </w:tabs>
              <w:ind w:left="-113" w:right="0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7BAF472D" w14:textId="77777777" w:rsidR="007C65DE" w:rsidRPr="005B5657" w:rsidRDefault="007C65DE" w:rsidP="008F2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0E4A788B" w14:textId="77777777" w:rsidR="007C65DE" w:rsidRPr="005B5657" w:rsidRDefault="00FB1097" w:rsidP="00D40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9FF3540" w14:textId="77777777" w:rsidR="007C65DE" w:rsidRPr="005B5657" w:rsidRDefault="007C65DE" w:rsidP="007C65DE">
            <w:pPr>
              <w:pStyle w:val="a2"/>
              <w:tabs>
                <w:tab w:val="decimal" w:pos="657"/>
              </w:tabs>
              <w:ind w:left="-115" w:right="-19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90" w:type="dxa"/>
          </w:tcPr>
          <w:p w14:paraId="2EAAC067" w14:textId="09D2CEBA" w:rsidR="007C65DE" w:rsidRPr="005B5657" w:rsidRDefault="000D5B52" w:rsidP="000D5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323</w:t>
            </w:r>
            <w:r w:rsidR="007C65DE" w:rsidRPr="005B5657">
              <w:rPr>
                <w:rFonts w:ascii="Angsana New" w:hAnsi="Angsana New"/>
                <w:sz w:val="26"/>
                <w:szCs w:val="26"/>
                <w:cs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800</w:t>
            </w:r>
          </w:p>
        </w:tc>
        <w:tc>
          <w:tcPr>
            <w:tcW w:w="270" w:type="dxa"/>
          </w:tcPr>
          <w:p w14:paraId="67A3F553" w14:textId="77777777" w:rsidR="007C65DE" w:rsidRPr="005B5657" w:rsidRDefault="007C65DE" w:rsidP="007C65DE">
            <w:pPr>
              <w:pStyle w:val="a2"/>
              <w:tabs>
                <w:tab w:val="decimal" w:pos="657"/>
              </w:tabs>
              <w:ind w:left="-115" w:right="-19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20" w:type="dxa"/>
          </w:tcPr>
          <w:p w14:paraId="18075D0D" w14:textId="3E90AAD6" w:rsidR="007C65DE" w:rsidRPr="000D5B52" w:rsidRDefault="003E5326" w:rsidP="000D5B52">
            <w:pPr>
              <w:pStyle w:val="a2"/>
              <w:tabs>
                <w:tab w:val="decimal" w:pos="367"/>
              </w:tabs>
              <w:ind w:left="-113" w:right="0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0D5B52">
              <w:rPr>
                <w:rFonts w:ascii="Angsana New" w:hAnsi="Angsana New"/>
                <w:sz w:val="26"/>
                <w:szCs w:val="26"/>
                <w:lang w:val="en-US"/>
              </w:rPr>
              <w:t>25</w:t>
            </w:r>
            <w:r w:rsidR="007C65DE" w:rsidRPr="000D5B52">
              <w:rPr>
                <w:rFonts w:ascii="Angsana New" w:hAnsi="Angsana New"/>
                <w:sz w:val="26"/>
                <w:szCs w:val="26"/>
                <w:cs/>
                <w:lang w:val="en-US"/>
              </w:rPr>
              <w:t>,</w:t>
            </w:r>
            <w:r w:rsidR="000D5B52">
              <w:rPr>
                <w:rFonts w:ascii="Angsana New" w:hAnsi="Angsana New"/>
                <w:sz w:val="26"/>
                <w:szCs w:val="26"/>
                <w:lang w:val="en-US"/>
              </w:rPr>
              <w:t>836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</w:tcPr>
          <w:p w14:paraId="6D8984C6" w14:textId="77777777" w:rsidR="007C65DE" w:rsidRPr="005B5657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</w:tcPr>
          <w:p w14:paraId="4FB7A3F4" w14:textId="77777777" w:rsidR="007C65DE" w:rsidRPr="005B5657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auto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297,964</w:t>
            </w:r>
          </w:p>
        </w:tc>
      </w:tr>
      <w:tr w:rsidR="007C65DE" w:rsidRPr="005B5657" w14:paraId="16157AE6" w14:textId="77777777" w:rsidTr="00FA5670">
        <w:trPr>
          <w:cantSplit/>
        </w:trPr>
        <w:tc>
          <w:tcPr>
            <w:tcW w:w="2448" w:type="dxa"/>
          </w:tcPr>
          <w:p w14:paraId="19A539BD" w14:textId="77777777" w:rsidR="007C65DE" w:rsidRPr="005B5657" w:rsidRDefault="007C65DE" w:rsidP="0095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43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5B5657">
              <w:rPr>
                <w:rFonts w:ascii="Angsana New" w:hAnsi="Angsana New"/>
                <w:spacing w:val="-6"/>
                <w:sz w:val="26"/>
                <w:szCs w:val="26"/>
                <w:cs/>
              </w:rPr>
              <w:t>ครบกำหนดชำระหลังจากหนึ่งปี</w:t>
            </w:r>
          </w:p>
        </w:tc>
        <w:tc>
          <w:tcPr>
            <w:tcW w:w="990" w:type="dxa"/>
          </w:tcPr>
          <w:p w14:paraId="72A4BA62" w14:textId="77777777" w:rsidR="007C65DE" w:rsidRPr="005B5657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15" w:right="-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48F40AE" w14:textId="77777777" w:rsidR="007C65DE" w:rsidRPr="005B5657" w:rsidRDefault="007C65DE" w:rsidP="007C65DE">
            <w:pPr>
              <w:pStyle w:val="a2"/>
              <w:tabs>
                <w:tab w:val="decimal" w:pos="657"/>
              </w:tabs>
              <w:ind w:left="-115" w:right="-19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20" w:type="dxa"/>
          </w:tcPr>
          <w:p w14:paraId="76B12F72" w14:textId="77777777" w:rsidR="007C65DE" w:rsidRPr="005B5657" w:rsidRDefault="007C65DE" w:rsidP="007C65DE">
            <w:pPr>
              <w:pStyle w:val="a2"/>
              <w:tabs>
                <w:tab w:val="decimal" w:pos="504"/>
                <w:tab w:val="decimal" w:pos="657"/>
              </w:tabs>
              <w:ind w:left="-113" w:right="0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06761943" w14:textId="77777777" w:rsidR="007C65DE" w:rsidRPr="005B5657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7BB3C1BB" w14:textId="77777777" w:rsidR="007C65DE" w:rsidRPr="005B5657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A1C0B16" w14:textId="77777777" w:rsidR="007C65DE" w:rsidRPr="005B5657" w:rsidRDefault="007C65DE" w:rsidP="007C65DE">
            <w:pPr>
              <w:pStyle w:val="a2"/>
              <w:tabs>
                <w:tab w:val="decimal" w:pos="657"/>
              </w:tabs>
              <w:ind w:left="-115" w:right="-19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90" w:type="dxa"/>
          </w:tcPr>
          <w:p w14:paraId="60E2110C" w14:textId="77777777" w:rsidR="007C65DE" w:rsidRPr="005B5657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657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B4F331" w14:textId="77777777" w:rsidR="007C65DE" w:rsidRPr="005B5657" w:rsidRDefault="007C65DE" w:rsidP="007C65DE">
            <w:pPr>
              <w:pStyle w:val="a2"/>
              <w:tabs>
                <w:tab w:val="decimal" w:pos="657"/>
              </w:tabs>
              <w:ind w:left="-115" w:right="-19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20" w:type="dxa"/>
          </w:tcPr>
          <w:p w14:paraId="47E285FA" w14:textId="77777777" w:rsidR="007C65DE" w:rsidRPr="000D5B52" w:rsidRDefault="007C65DE" w:rsidP="007C65DE">
            <w:pPr>
              <w:pStyle w:val="a2"/>
              <w:tabs>
                <w:tab w:val="decimal" w:pos="367"/>
                <w:tab w:val="decimal" w:pos="657"/>
              </w:tabs>
              <w:ind w:left="-113" w:right="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583AA63B" w14:textId="77777777" w:rsidR="007C65DE" w:rsidRPr="005B5657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</w:tcPr>
          <w:p w14:paraId="5D07FA2D" w14:textId="77777777" w:rsidR="007C65DE" w:rsidRPr="005B5657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auto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65DE" w:rsidRPr="005B5657" w14:paraId="3A93FA04" w14:textId="77777777" w:rsidTr="00C8166D">
        <w:trPr>
          <w:cantSplit/>
          <w:trHeight w:val="74"/>
        </w:trPr>
        <w:tc>
          <w:tcPr>
            <w:tcW w:w="2448" w:type="dxa"/>
          </w:tcPr>
          <w:p w14:paraId="51188845" w14:textId="77777777" w:rsidR="007C65DE" w:rsidRPr="005B5657" w:rsidRDefault="007C65DE" w:rsidP="0095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43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5B5657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  แต่ไม่เกินห้าปี</w:t>
            </w:r>
          </w:p>
        </w:tc>
        <w:tc>
          <w:tcPr>
            <w:tcW w:w="990" w:type="dxa"/>
          </w:tcPr>
          <w:p w14:paraId="35309A2E" w14:textId="7753247E" w:rsidR="007C65DE" w:rsidRPr="005B5657" w:rsidRDefault="00905B07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911,400</w:t>
            </w:r>
          </w:p>
        </w:tc>
        <w:tc>
          <w:tcPr>
            <w:tcW w:w="270" w:type="dxa"/>
          </w:tcPr>
          <w:p w14:paraId="2497ABC2" w14:textId="77777777" w:rsidR="007C65DE" w:rsidRPr="005B5657" w:rsidRDefault="007C65DE" w:rsidP="007C65DE">
            <w:pPr>
              <w:pStyle w:val="a2"/>
              <w:tabs>
                <w:tab w:val="decimal" w:pos="657"/>
              </w:tabs>
              <w:ind w:left="-115" w:right="-19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20" w:type="dxa"/>
          </w:tcPr>
          <w:p w14:paraId="69A4EB2B" w14:textId="723EBA7A" w:rsidR="007C65DE" w:rsidRPr="005B5657" w:rsidRDefault="003E5326" w:rsidP="007C65DE">
            <w:pPr>
              <w:pStyle w:val="a2"/>
              <w:tabs>
                <w:tab w:val="decimal" w:pos="504"/>
              </w:tabs>
              <w:ind w:left="-113" w:right="0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905B07">
              <w:rPr>
                <w:rFonts w:ascii="Angsana New" w:hAnsi="Angsana New"/>
                <w:sz w:val="26"/>
                <w:szCs w:val="26"/>
                <w:lang w:val="en-US"/>
              </w:rPr>
              <w:t>46,353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</w:tcPr>
          <w:p w14:paraId="76DECB93" w14:textId="77777777" w:rsidR="007C65DE" w:rsidRPr="005B5657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5C34C960" w14:textId="34967FCF" w:rsidR="007C65DE" w:rsidRPr="005B5657" w:rsidRDefault="00905B07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865,047</w:t>
            </w:r>
          </w:p>
        </w:tc>
        <w:tc>
          <w:tcPr>
            <w:tcW w:w="270" w:type="dxa"/>
          </w:tcPr>
          <w:p w14:paraId="701E5531" w14:textId="77777777" w:rsidR="007C65DE" w:rsidRPr="005B5657" w:rsidRDefault="007C65DE" w:rsidP="007C65DE">
            <w:pPr>
              <w:pStyle w:val="a2"/>
              <w:tabs>
                <w:tab w:val="decimal" w:pos="657"/>
              </w:tabs>
              <w:ind w:left="-115" w:right="-19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90" w:type="dxa"/>
          </w:tcPr>
          <w:p w14:paraId="56B73987" w14:textId="77777777" w:rsidR="007C65DE" w:rsidRPr="005B5657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1,175,200</w:t>
            </w:r>
          </w:p>
        </w:tc>
        <w:tc>
          <w:tcPr>
            <w:tcW w:w="270" w:type="dxa"/>
          </w:tcPr>
          <w:p w14:paraId="4E26CC47" w14:textId="77777777" w:rsidR="007C65DE" w:rsidRPr="005B5657" w:rsidRDefault="007C65DE" w:rsidP="007C65DE">
            <w:pPr>
              <w:pStyle w:val="a2"/>
              <w:tabs>
                <w:tab w:val="decimal" w:pos="657"/>
              </w:tabs>
              <w:ind w:left="-115" w:right="-19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20" w:type="dxa"/>
          </w:tcPr>
          <w:p w14:paraId="4177B0A3" w14:textId="6790A8C2" w:rsidR="007C65DE" w:rsidRPr="000D5B52" w:rsidRDefault="003E5326" w:rsidP="007C65DE">
            <w:pPr>
              <w:pStyle w:val="a2"/>
              <w:tabs>
                <w:tab w:val="decimal" w:pos="367"/>
              </w:tabs>
              <w:ind w:left="-113" w:right="0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0D5B52">
              <w:rPr>
                <w:rFonts w:ascii="Angsana New" w:hAnsi="Angsana New"/>
                <w:sz w:val="26"/>
                <w:szCs w:val="26"/>
                <w:lang w:val="en-US"/>
              </w:rPr>
              <w:t>43</w:t>
            </w:r>
            <w:r w:rsidR="007C65DE" w:rsidRPr="000D5B52">
              <w:rPr>
                <w:rFonts w:ascii="Angsana New" w:hAnsi="Angsana New"/>
                <w:sz w:val="26"/>
                <w:szCs w:val="26"/>
                <w:cs/>
                <w:lang w:val="en-US"/>
              </w:rPr>
              <w:t>,</w:t>
            </w:r>
            <w:r w:rsidR="000D5B52">
              <w:rPr>
                <w:rFonts w:ascii="Angsana New" w:hAnsi="Angsana New"/>
                <w:sz w:val="26"/>
                <w:szCs w:val="26"/>
                <w:lang w:val="en-US"/>
              </w:rPr>
              <w:t>981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</w:tcPr>
          <w:p w14:paraId="27C025D2" w14:textId="77777777" w:rsidR="007C65DE" w:rsidRPr="005B5657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</w:tcPr>
          <w:p w14:paraId="1177C382" w14:textId="3CB0FEB9" w:rsidR="007C65DE" w:rsidRPr="005B5657" w:rsidRDefault="000D5B52" w:rsidP="000D5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auto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7C65DE" w:rsidRPr="005B5657">
              <w:rPr>
                <w:rFonts w:ascii="Angsana New" w:hAnsi="Angsana New"/>
                <w:sz w:val="26"/>
                <w:szCs w:val="26"/>
                <w:cs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131</w:t>
            </w:r>
            <w:r w:rsidR="007C65DE" w:rsidRPr="005B5657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="007C65DE">
              <w:rPr>
                <w:rFonts w:ascii="Angsana New" w:hAnsi="Angsana New"/>
                <w:sz w:val="26"/>
                <w:szCs w:val="26"/>
              </w:rPr>
              <w:t>219</w:t>
            </w:r>
          </w:p>
        </w:tc>
      </w:tr>
      <w:tr w:rsidR="00C205DA" w:rsidRPr="005B5657" w14:paraId="61288E8A" w14:textId="77777777" w:rsidTr="00C8166D">
        <w:trPr>
          <w:cantSplit/>
        </w:trPr>
        <w:tc>
          <w:tcPr>
            <w:tcW w:w="2448" w:type="dxa"/>
          </w:tcPr>
          <w:p w14:paraId="28460AD1" w14:textId="1B0D42D9" w:rsidR="00C205DA" w:rsidRPr="00905B07" w:rsidRDefault="00C205DA" w:rsidP="0095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rPr>
                <w:rFonts w:ascii="Angsana New" w:hAnsi="Angsana New"/>
                <w:sz w:val="26"/>
                <w:szCs w:val="26"/>
                <w:cs/>
              </w:rPr>
            </w:pPr>
            <w:r w:rsidRPr="00905B07">
              <w:rPr>
                <w:rFonts w:ascii="Angsana New" w:hAnsi="Angsana New" w:hint="cs"/>
                <w:sz w:val="26"/>
                <w:szCs w:val="26"/>
                <w:cs/>
              </w:rPr>
              <w:t>ครบกำหนดชำระหลังห้าปี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219AC33" w14:textId="511D14F4" w:rsidR="00C205DA" w:rsidRPr="00C205DA" w:rsidRDefault="00C205DA" w:rsidP="00C20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05DA">
              <w:rPr>
                <w:rFonts w:ascii="Angsana New" w:hAnsi="Angsana New"/>
                <w:sz w:val="26"/>
                <w:szCs w:val="26"/>
              </w:rPr>
              <w:t>587,600</w:t>
            </w:r>
          </w:p>
        </w:tc>
        <w:tc>
          <w:tcPr>
            <w:tcW w:w="270" w:type="dxa"/>
          </w:tcPr>
          <w:p w14:paraId="4DEFE3D0" w14:textId="77777777" w:rsidR="00C205DA" w:rsidRPr="00C205DA" w:rsidRDefault="00C205DA" w:rsidP="00C205DA">
            <w:pPr>
              <w:pStyle w:val="a2"/>
              <w:tabs>
                <w:tab w:val="decimal" w:pos="657"/>
              </w:tabs>
              <w:ind w:left="-115" w:right="-19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070380C0" w14:textId="46E61B98" w:rsidR="00C205DA" w:rsidRPr="00C205DA" w:rsidRDefault="00D40527" w:rsidP="00C205DA">
            <w:pPr>
              <w:pStyle w:val="a2"/>
              <w:tabs>
                <w:tab w:val="decimal" w:pos="504"/>
              </w:tabs>
              <w:ind w:left="-113" w:right="0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C205DA" w:rsidRPr="00C205DA">
              <w:rPr>
                <w:rFonts w:ascii="Angsana New" w:hAnsi="Angsana New"/>
                <w:sz w:val="26"/>
                <w:szCs w:val="26"/>
                <w:lang w:val="en-US"/>
              </w:rPr>
              <w:t>3,839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</w:tcPr>
          <w:p w14:paraId="2C6F0597" w14:textId="77777777" w:rsidR="00C205DA" w:rsidRPr="00C205DA" w:rsidRDefault="00C205DA" w:rsidP="00C20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3A364267" w14:textId="7E1D2F50" w:rsidR="00C205DA" w:rsidRPr="00C205DA" w:rsidRDefault="00C205DA" w:rsidP="00C20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05DA">
              <w:rPr>
                <w:rFonts w:ascii="Angsana New" w:hAnsi="Angsana New"/>
                <w:sz w:val="26"/>
                <w:szCs w:val="26"/>
              </w:rPr>
              <w:t>583,761</w:t>
            </w:r>
          </w:p>
        </w:tc>
        <w:tc>
          <w:tcPr>
            <w:tcW w:w="270" w:type="dxa"/>
          </w:tcPr>
          <w:p w14:paraId="4E9E4D5F" w14:textId="77777777" w:rsidR="00C205DA" w:rsidRPr="005B5657" w:rsidRDefault="00C205DA" w:rsidP="00C205DA">
            <w:pPr>
              <w:pStyle w:val="a2"/>
              <w:tabs>
                <w:tab w:val="decimal" w:pos="657"/>
              </w:tabs>
              <w:ind w:left="-115" w:right="-198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A0B1B31" w14:textId="3ADAC3DA" w:rsidR="00C205DA" w:rsidRPr="00CA2CC9" w:rsidRDefault="00C205DA" w:rsidP="00C20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71EECF0" w14:textId="77777777" w:rsidR="00C205DA" w:rsidRPr="005B5657" w:rsidRDefault="00C205DA" w:rsidP="00C205DA">
            <w:pPr>
              <w:pStyle w:val="a2"/>
              <w:tabs>
                <w:tab w:val="decimal" w:pos="657"/>
              </w:tabs>
              <w:ind w:left="-115" w:right="-19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48746743" w14:textId="29D05B94" w:rsidR="00C205DA" w:rsidRDefault="00C205DA" w:rsidP="00C205DA">
            <w:pPr>
              <w:pStyle w:val="a2"/>
              <w:ind w:left="-113" w:right="0"/>
              <w:jc w:val="center"/>
              <w:rPr>
                <w:rFonts w:ascii="Angsana New" w:hAnsi="Angsana New"/>
                <w:b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4AA5865" w14:textId="77777777" w:rsidR="00C205DA" w:rsidRPr="005B5657" w:rsidRDefault="00C205DA" w:rsidP="00C20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060DF97B" w14:textId="2C1F787F" w:rsidR="00C205DA" w:rsidRDefault="00C205DA" w:rsidP="00C20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205DA" w:rsidRPr="005B5657" w14:paraId="729557FE" w14:textId="77777777" w:rsidTr="00C8166D">
        <w:trPr>
          <w:cantSplit/>
        </w:trPr>
        <w:tc>
          <w:tcPr>
            <w:tcW w:w="2448" w:type="dxa"/>
          </w:tcPr>
          <w:p w14:paraId="59EB303C" w14:textId="77777777" w:rsidR="00C205DA" w:rsidRPr="005B5657" w:rsidRDefault="00C205DA" w:rsidP="0095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B565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EA66443" w14:textId="12A19CB7" w:rsidR="00C205DA" w:rsidRPr="00CA2CC9" w:rsidRDefault="00C205DA" w:rsidP="00C20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1,499,000</w:t>
            </w:r>
          </w:p>
        </w:tc>
        <w:tc>
          <w:tcPr>
            <w:tcW w:w="270" w:type="dxa"/>
          </w:tcPr>
          <w:p w14:paraId="4061187C" w14:textId="77777777" w:rsidR="00C205DA" w:rsidRPr="005B5657" w:rsidRDefault="00C205DA" w:rsidP="00C205DA">
            <w:pPr>
              <w:pStyle w:val="a2"/>
              <w:tabs>
                <w:tab w:val="decimal" w:pos="657"/>
              </w:tabs>
              <w:ind w:left="-115" w:right="-198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67F52516" w14:textId="1FDA0B4D" w:rsidR="00C205DA" w:rsidRPr="005B5657" w:rsidRDefault="00C205DA" w:rsidP="00C205DA">
            <w:pPr>
              <w:pStyle w:val="a2"/>
              <w:tabs>
                <w:tab w:val="decimal" w:pos="504"/>
              </w:tabs>
              <w:ind w:left="-113" w:right="0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(50,192)</w:t>
            </w:r>
          </w:p>
        </w:tc>
        <w:tc>
          <w:tcPr>
            <w:tcW w:w="270" w:type="dxa"/>
          </w:tcPr>
          <w:p w14:paraId="429CA73E" w14:textId="77777777" w:rsidR="00C205DA" w:rsidRPr="005B5657" w:rsidRDefault="00C205DA" w:rsidP="00C20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0EC8BEBB" w14:textId="77777777" w:rsidR="00C205DA" w:rsidRPr="005B5657" w:rsidRDefault="00C205DA" w:rsidP="00C20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1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1,448,808</w:t>
            </w:r>
          </w:p>
        </w:tc>
        <w:tc>
          <w:tcPr>
            <w:tcW w:w="270" w:type="dxa"/>
          </w:tcPr>
          <w:p w14:paraId="4649D12B" w14:textId="77777777" w:rsidR="00C205DA" w:rsidRPr="005B5657" w:rsidRDefault="00C205DA" w:rsidP="00C205DA">
            <w:pPr>
              <w:pStyle w:val="a2"/>
              <w:tabs>
                <w:tab w:val="decimal" w:pos="657"/>
              </w:tabs>
              <w:ind w:left="-115" w:right="-198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8EA322B" w14:textId="77777777" w:rsidR="00C205DA" w:rsidRPr="005B5657" w:rsidRDefault="00C205DA" w:rsidP="00C20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A2CC9">
              <w:rPr>
                <w:rFonts w:ascii="Angsana New" w:hAnsi="Angsana New"/>
                <w:b/>
                <w:bCs/>
                <w:sz w:val="26"/>
                <w:szCs w:val="26"/>
              </w:rPr>
              <w:t>1,499,000</w:t>
            </w:r>
          </w:p>
        </w:tc>
        <w:tc>
          <w:tcPr>
            <w:tcW w:w="270" w:type="dxa"/>
          </w:tcPr>
          <w:p w14:paraId="6B936366" w14:textId="77777777" w:rsidR="00C205DA" w:rsidRPr="005B5657" w:rsidRDefault="00C205DA" w:rsidP="00C205DA">
            <w:pPr>
              <w:pStyle w:val="a2"/>
              <w:tabs>
                <w:tab w:val="decimal" w:pos="657"/>
              </w:tabs>
              <w:ind w:left="-115" w:right="-198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105940B6" w14:textId="2875E7E6" w:rsidR="00C205DA" w:rsidRPr="000D5B52" w:rsidRDefault="00C205DA" w:rsidP="00C205DA">
            <w:pPr>
              <w:pStyle w:val="a2"/>
              <w:tabs>
                <w:tab w:val="decimal" w:pos="367"/>
              </w:tabs>
              <w:ind w:left="-113" w:right="0"/>
              <w:rPr>
                <w:rFonts w:ascii="Angsana New" w:hAnsi="Angsana New"/>
                <w:b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b/>
                <w:sz w:val="26"/>
                <w:szCs w:val="26"/>
                <w:lang w:val="en-US"/>
              </w:rPr>
              <w:t>(</w:t>
            </w:r>
            <w:r w:rsidRPr="000D5B52">
              <w:rPr>
                <w:rFonts w:ascii="Angsana New" w:hAnsi="Angsana New"/>
                <w:b/>
                <w:sz w:val="26"/>
                <w:szCs w:val="26"/>
                <w:lang w:val="en-US"/>
              </w:rPr>
              <w:t>69,817</w:t>
            </w:r>
            <w:r>
              <w:rPr>
                <w:rFonts w:ascii="Angsana New" w:hAnsi="Angsana New"/>
                <w:b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</w:tcPr>
          <w:p w14:paraId="4B1434F2" w14:textId="77777777" w:rsidR="00C205DA" w:rsidRPr="005B5657" w:rsidRDefault="00C205DA" w:rsidP="00C20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614015E8" w14:textId="3C4866B1" w:rsidR="00C205DA" w:rsidRPr="005B5657" w:rsidRDefault="00C205DA" w:rsidP="00C20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auto"/>
              <w:ind w:left="-11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429</w:t>
            </w:r>
            <w:r w:rsidRPr="005B565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183</w:t>
            </w:r>
          </w:p>
        </w:tc>
      </w:tr>
    </w:tbl>
    <w:p w14:paraId="665DAEFF" w14:textId="77777777" w:rsidR="00210348" w:rsidRPr="00D46E15" w:rsidRDefault="00210348" w:rsidP="002103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330F5311" w14:textId="77777777" w:rsidR="00210348" w:rsidRPr="00955237" w:rsidRDefault="00210348" w:rsidP="009552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720"/>
        <w:jc w:val="thaiDistribute"/>
        <w:rPr>
          <w:rFonts w:ascii="Angsana New" w:hAnsi="Angsana New"/>
          <w:spacing w:val="-6"/>
          <w:sz w:val="30"/>
          <w:szCs w:val="30"/>
        </w:rPr>
      </w:pPr>
      <w:r w:rsidRPr="00955237">
        <w:rPr>
          <w:rFonts w:ascii="Angsana New" w:hAnsi="Angsana New"/>
          <w:spacing w:val="-6"/>
          <w:sz w:val="30"/>
          <w:szCs w:val="30"/>
          <w:cs/>
        </w:rPr>
        <w:t>การเปลี่ยนแปลงของค่าใบอนุญาตให้ใช้คลื่นความถี่และประกอบกิจการโทรทัศน์ค้างจ่าย ณ วันที่ 31 ธันวาคม</w:t>
      </w:r>
      <w:r w:rsidRPr="00955237">
        <w:rPr>
          <w:rFonts w:ascii="Angsana New" w:hAnsi="Angsana New"/>
          <w:spacing w:val="-6"/>
          <w:sz w:val="30"/>
          <w:szCs w:val="30"/>
        </w:rPr>
        <w:t xml:space="preserve"> </w:t>
      </w:r>
      <w:r w:rsidRPr="00955237">
        <w:rPr>
          <w:rFonts w:ascii="Angsana New" w:hAnsi="Angsana New"/>
          <w:spacing w:val="-6"/>
          <w:sz w:val="30"/>
          <w:szCs w:val="30"/>
          <w:cs/>
        </w:rPr>
        <w:t>มีดังนี้</w:t>
      </w:r>
    </w:p>
    <w:p w14:paraId="6DF27243" w14:textId="77777777" w:rsidR="00210348" w:rsidRPr="00076B74" w:rsidRDefault="00210348" w:rsidP="002103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5598"/>
        <w:gridCol w:w="900"/>
        <w:gridCol w:w="1260"/>
        <w:gridCol w:w="270"/>
        <w:gridCol w:w="1260"/>
      </w:tblGrid>
      <w:tr w:rsidR="00210348" w:rsidRPr="00C53FD5" w14:paraId="2C901E20" w14:textId="77777777" w:rsidTr="00FA5670">
        <w:tc>
          <w:tcPr>
            <w:tcW w:w="5598" w:type="dxa"/>
          </w:tcPr>
          <w:p w14:paraId="0916724C" w14:textId="77777777" w:rsidR="00210348" w:rsidRPr="00C53FD5" w:rsidRDefault="00210348" w:rsidP="006B006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D2B8E20" w14:textId="77777777" w:rsidR="00210348" w:rsidRPr="00C53FD5" w:rsidRDefault="00210348" w:rsidP="006B0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4AF82429" w14:textId="77777777" w:rsidR="00210348" w:rsidRPr="00C53FD5" w:rsidRDefault="00210348" w:rsidP="006B0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10348" w:rsidRPr="00C53FD5" w14:paraId="351E93F4" w14:textId="77777777" w:rsidTr="00FA5670">
        <w:tc>
          <w:tcPr>
            <w:tcW w:w="5598" w:type="dxa"/>
          </w:tcPr>
          <w:p w14:paraId="2FE07450" w14:textId="77777777" w:rsidR="00210348" w:rsidRPr="00C53FD5" w:rsidRDefault="00210348" w:rsidP="006B006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50DAEDDD" w14:textId="77777777" w:rsidR="00210348" w:rsidRPr="00637483" w:rsidRDefault="00210348" w:rsidP="006B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3748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0" w:type="dxa"/>
          </w:tcPr>
          <w:p w14:paraId="79E41817" w14:textId="77777777" w:rsidR="00210348" w:rsidRPr="00C53FD5" w:rsidRDefault="00210348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C65D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E7D1E45" w14:textId="77777777" w:rsidR="00210348" w:rsidRPr="00C53FD5" w:rsidRDefault="00210348" w:rsidP="006B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0FF16E7" w14:textId="77777777" w:rsidR="00210348" w:rsidRPr="00C53FD5" w:rsidRDefault="00210348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7C65DE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210348" w:rsidRPr="00C53FD5" w14:paraId="780689C8" w14:textId="77777777" w:rsidTr="00FA5670">
        <w:tc>
          <w:tcPr>
            <w:tcW w:w="5598" w:type="dxa"/>
          </w:tcPr>
          <w:p w14:paraId="711ED107" w14:textId="77777777" w:rsidR="00210348" w:rsidRPr="00C53FD5" w:rsidRDefault="00210348" w:rsidP="006B006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4645EE22" w14:textId="77777777" w:rsidR="00210348" w:rsidRPr="00637483" w:rsidRDefault="00210348" w:rsidP="006B0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  <w:tab w:val="decimal" w:pos="792"/>
              </w:tabs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03CD5A1C" w14:textId="77777777" w:rsidR="00210348" w:rsidRPr="00C53FD5" w:rsidRDefault="00210348" w:rsidP="006B0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  <w:tab w:val="decimal" w:pos="792"/>
              </w:tabs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3FD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C65DE" w:rsidRPr="00C53FD5" w14:paraId="658EB240" w14:textId="77777777" w:rsidTr="00FA5670">
        <w:tc>
          <w:tcPr>
            <w:tcW w:w="5598" w:type="dxa"/>
          </w:tcPr>
          <w:p w14:paraId="2DE0C4E7" w14:textId="77777777" w:rsidR="007C65DE" w:rsidRPr="00C53FD5" w:rsidRDefault="007C65DE" w:rsidP="007C65D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มูลค่าปัจจุบัน ณ 1 มกราคม</w:t>
            </w:r>
          </w:p>
        </w:tc>
        <w:tc>
          <w:tcPr>
            <w:tcW w:w="900" w:type="dxa"/>
          </w:tcPr>
          <w:p w14:paraId="22EEA684" w14:textId="77777777" w:rsidR="007C65DE" w:rsidRPr="00637483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98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876CC34" w14:textId="77777777" w:rsidR="007C65DE" w:rsidRPr="00C53FD5" w:rsidRDefault="00FB1097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9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1,429,183</w:t>
            </w:r>
          </w:p>
        </w:tc>
        <w:tc>
          <w:tcPr>
            <w:tcW w:w="270" w:type="dxa"/>
            <w:vAlign w:val="bottom"/>
          </w:tcPr>
          <w:p w14:paraId="4084ADD9" w14:textId="77777777" w:rsidR="007C65DE" w:rsidRPr="00C53FD5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D0E3832" w14:textId="77777777" w:rsidR="007C65DE" w:rsidRPr="00C53FD5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9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1,714,139</w:t>
            </w:r>
          </w:p>
        </w:tc>
      </w:tr>
      <w:tr w:rsidR="007C65DE" w:rsidRPr="00C53FD5" w14:paraId="2EB68CFA" w14:textId="77777777" w:rsidTr="00FA5670">
        <w:tc>
          <w:tcPr>
            <w:tcW w:w="5598" w:type="dxa"/>
          </w:tcPr>
          <w:p w14:paraId="2E592428" w14:textId="77777777" w:rsidR="007C65DE" w:rsidRPr="00C53FD5" w:rsidRDefault="007C65DE" w:rsidP="007C65D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จ่ายชำระค่าใบอนุญาตให้ใช้คลื่นความถี่</w:t>
            </w:r>
          </w:p>
        </w:tc>
        <w:tc>
          <w:tcPr>
            <w:tcW w:w="900" w:type="dxa"/>
          </w:tcPr>
          <w:p w14:paraId="2CCCE361" w14:textId="77777777" w:rsidR="007C65DE" w:rsidRPr="00637483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98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B3BD9B4" w14:textId="77777777" w:rsidR="007C65DE" w:rsidRPr="00C53FD5" w:rsidRDefault="00FB1097" w:rsidP="00561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9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21BA395" w14:textId="77777777" w:rsidR="007C65DE" w:rsidRPr="00C53FD5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95F7921" w14:textId="77777777" w:rsidR="007C65DE" w:rsidRPr="00C53FD5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9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(323,800)</w:t>
            </w:r>
          </w:p>
        </w:tc>
      </w:tr>
      <w:tr w:rsidR="007C65DE" w:rsidRPr="00C53FD5" w14:paraId="226791F0" w14:textId="77777777" w:rsidTr="00FA5670">
        <w:tc>
          <w:tcPr>
            <w:tcW w:w="5598" w:type="dxa"/>
          </w:tcPr>
          <w:p w14:paraId="2C4B302F" w14:textId="77777777" w:rsidR="007C65DE" w:rsidRPr="00C53FD5" w:rsidRDefault="007C65DE" w:rsidP="007C65DE">
            <w:pPr>
              <w:tabs>
                <w:tab w:val="clear" w:pos="632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00" w:type="dxa"/>
          </w:tcPr>
          <w:p w14:paraId="5B843AFD" w14:textId="3BB86F76" w:rsidR="007C65DE" w:rsidRPr="00EC426B" w:rsidRDefault="004D7D69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15" w:right="71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3</w:t>
            </w:r>
            <w:r w:rsidR="00325AA9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260" w:type="dxa"/>
          </w:tcPr>
          <w:p w14:paraId="7AD7D36C" w14:textId="77777777" w:rsidR="007C65DE" w:rsidRPr="00C53FD5" w:rsidRDefault="00FB1097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19,625</w:t>
            </w:r>
          </w:p>
        </w:tc>
        <w:tc>
          <w:tcPr>
            <w:tcW w:w="270" w:type="dxa"/>
            <w:vAlign w:val="bottom"/>
          </w:tcPr>
          <w:p w14:paraId="44D6DC6E" w14:textId="77777777" w:rsidR="007C65DE" w:rsidRPr="00C53FD5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D34E18" w14:textId="77777777" w:rsidR="007C65DE" w:rsidRPr="00C53FD5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38,84</w:t>
            </w:r>
            <w:r w:rsidRPr="007E27A5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7C65DE" w:rsidRPr="00C53FD5" w14:paraId="794C3418" w14:textId="77777777" w:rsidTr="00FA5670">
        <w:tc>
          <w:tcPr>
            <w:tcW w:w="5598" w:type="dxa"/>
          </w:tcPr>
          <w:p w14:paraId="7A5665E6" w14:textId="77777777" w:rsidR="007C65DE" w:rsidRPr="00C53FD5" w:rsidRDefault="007C65DE" w:rsidP="007C65D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มูลค่าปัจจุบัน ณ 31 ธันวาคม</w:t>
            </w:r>
          </w:p>
        </w:tc>
        <w:tc>
          <w:tcPr>
            <w:tcW w:w="900" w:type="dxa"/>
          </w:tcPr>
          <w:p w14:paraId="5F9024DC" w14:textId="77777777" w:rsidR="007C65DE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7E2F2F3" w14:textId="77777777" w:rsidR="007C65DE" w:rsidRPr="00C53FD5" w:rsidRDefault="00FB1097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1,448,808</w:t>
            </w:r>
          </w:p>
        </w:tc>
        <w:tc>
          <w:tcPr>
            <w:tcW w:w="270" w:type="dxa"/>
            <w:vAlign w:val="bottom"/>
          </w:tcPr>
          <w:p w14:paraId="188F24C1" w14:textId="77777777" w:rsidR="007C65DE" w:rsidRPr="00C53FD5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681B6BC" w14:textId="77777777" w:rsidR="007C65DE" w:rsidRPr="00C53FD5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1,429,183</w:t>
            </w:r>
          </w:p>
        </w:tc>
      </w:tr>
    </w:tbl>
    <w:p w14:paraId="6850570F" w14:textId="1D015570" w:rsidR="005C7F04" w:rsidRPr="006B4BAA" w:rsidRDefault="005C7F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239CCE7F" w14:textId="77777777" w:rsidR="0097275A" w:rsidRDefault="009727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2EFDDE24" w14:textId="58FE01ED" w:rsidR="005C797C" w:rsidRPr="004A74FC" w:rsidRDefault="00EA0409" w:rsidP="00C2508D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630"/>
          <w:tab w:val="left" w:pos="720"/>
        </w:tabs>
        <w:spacing w:line="240" w:lineRule="auto"/>
        <w:ind w:left="547" w:hanging="457"/>
        <w:jc w:val="thaiDistribute"/>
        <w:outlineLvl w:val="0"/>
        <w:rPr>
          <w:rFonts w:ascii="Angsana New" w:hAnsi="Angsana New"/>
          <w:bCs/>
          <w:sz w:val="30"/>
          <w:szCs w:val="30"/>
        </w:rPr>
      </w:pPr>
      <w:r w:rsidRPr="00DE792C">
        <w:rPr>
          <w:rFonts w:ascii="Angsana New" w:hAnsi="Angsana New" w:hint="cs"/>
          <w:b/>
          <w:bCs/>
          <w:sz w:val="30"/>
          <w:szCs w:val="30"/>
          <w:cs/>
        </w:rPr>
        <w:lastRenderedPageBreak/>
        <w:t>ประมาณการหนี้สินไม่หมุนเวียนสำหรับผ</w:t>
      </w:r>
      <w:r w:rsidR="005C797C" w:rsidRPr="00DE792C">
        <w:rPr>
          <w:rFonts w:ascii="Angsana New" w:hAnsi="Angsana New"/>
          <w:b/>
          <w:bCs/>
          <w:sz w:val="30"/>
          <w:szCs w:val="30"/>
          <w:cs/>
        </w:rPr>
        <w:t>ลประโยชน์พนักงาน</w:t>
      </w:r>
    </w:p>
    <w:p w14:paraId="5C3FE36B" w14:textId="77777777" w:rsidR="00624FAD" w:rsidRPr="00076B74" w:rsidRDefault="00624FAD" w:rsidP="004A74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eastAsia="Calibri" w:hAnsi="Angsana New"/>
          <w:sz w:val="30"/>
          <w:szCs w:val="30"/>
          <w:highlight w:val="lightGray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50"/>
        <w:gridCol w:w="1133"/>
        <w:gridCol w:w="238"/>
        <w:gridCol w:w="1134"/>
        <w:gridCol w:w="237"/>
        <w:gridCol w:w="1166"/>
        <w:gridCol w:w="270"/>
        <w:gridCol w:w="1260"/>
      </w:tblGrid>
      <w:tr w:rsidR="00EC43C4" w:rsidRPr="007A6B21" w14:paraId="4B5C3C82" w14:textId="77777777" w:rsidTr="00FA5670">
        <w:trPr>
          <w:trHeight w:val="420"/>
          <w:tblHeader/>
        </w:trPr>
        <w:tc>
          <w:tcPr>
            <w:tcW w:w="3850" w:type="dxa"/>
          </w:tcPr>
          <w:p w14:paraId="1A045FA2" w14:textId="77777777" w:rsidR="00EC43C4" w:rsidRPr="007A6B21" w:rsidRDefault="00EC43C4" w:rsidP="00C2508D">
            <w:pPr>
              <w:spacing w:line="240" w:lineRule="auto"/>
              <w:ind w:left="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5" w:type="dxa"/>
            <w:gridSpan w:val="3"/>
          </w:tcPr>
          <w:p w14:paraId="34D58293" w14:textId="77777777" w:rsidR="00EC43C4" w:rsidRPr="007A6B21" w:rsidRDefault="00EC43C4" w:rsidP="00C250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6B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37" w:type="dxa"/>
          </w:tcPr>
          <w:p w14:paraId="7DFF0822" w14:textId="77777777" w:rsidR="00EC43C4" w:rsidRPr="007A6B21" w:rsidRDefault="00EC43C4" w:rsidP="00C250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6" w:type="dxa"/>
            <w:gridSpan w:val="3"/>
          </w:tcPr>
          <w:p w14:paraId="3BE7EC2D" w14:textId="77777777" w:rsidR="00EC43C4" w:rsidRPr="007A6B21" w:rsidRDefault="00EC43C4" w:rsidP="00C250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6B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C65DE" w:rsidRPr="007A6B21" w14:paraId="6F73B821" w14:textId="77777777" w:rsidTr="00FA5670">
        <w:trPr>
          <w:trHeight w:val="420"/>
          <w:tblHeader/>
        </w:trPr>
        <w:tc>
          <w:tcPr>
            <w:tcW w:w="3850" w:type="dxa"/>
          </w:tcPr>
          <w:p w14:paraId="2C8A2FFA" w14:textId="77777777" w:rsidR="007C65DE" w:rsidRPr="007A6B21" w:rsidRDefault="007C65DE" w:rsidP="00C2508D">
            <w:pPr>
              <w:spacing w:line="240" w:lineRule="auto"/>
              <w:ind w:left="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</w:tcPr>
          <w:p w14:paraId="4C5F611D" w14:textId="77777777" w:rsidR="007C65DE" w:rsidRPr="006E594F" w:rsidRDefault="007C65DE" w:rsidP="00C25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8" w:type="dxa"/>
          </w:tcPr>
          <w:p w14:paraId="021D6078" w14:textId="77777777" w:rsidR="007C65DE" w:rsidRPr="006E594F" w:rsidRDefault="007C65DE" w:rsidP="00C25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C0A8149" w14:textId="77777777" w:rsidR="007C65DE" w:rsidRPr="006E594F" w:rsidRDefault="007C65DE" w:rsidP="00C25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7" w:type="dxa"/>
          </w:tcPr>
          <w:p w14:paraId="7A0E8F02" w14:textId="77777777" w:rsidR="007C65DE" w:rsidRPr="006E594F" w:rsidRDefault="007C65DE" w:rsidP="00C25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14:paraId="1B912721" w14:textId="77777777" w:rsidR="007C65DE" w:rsidRPr="006E594F" w:rsidRDefault="007C65DE" w:rsidP="00C25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2A96E9F1" w14:textId="77777777" w:rsidR="007C65DE" w:rsidRPr="006E594F" w:rsidRDefault="007C65DE" w:rsidP="00C25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A998AEE" w14:textId="77777777" w:rsidR="007C65DE" w:rsidRPr="006E594F" w:rsidRDefault="007C65DE" w:rsidP="00C25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7C65DE" w:rsidRPr="007D3C25" w14:paraId="0A0E7D21" w14:textId="77777777" w:rsidTr="00FA5670">
        <w:trPr>
          <w:trHeight w:val="420"/>
          <w:tblHeader/>
        </w:trPr>
        <w:tc>
          <w:tcPr>
            <w:tcW w:w="3850" w:type="dxa"/>
            <w:vAlign w:val="bottom"/>
          </w:tcPr>
          <w:p w14:paraId="456BCAF1" w14:textId="77777777" w:rsidR="007C65DE" w:rsidRPr="007D3C25" w:rsidRDefault="007C65DE" w:rsidP="00C2508D">
            <w:pPr>
              <w:spacing w:line="240" w:lineRule="auto"/>
              <w:ind w:left="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38" w:type="dxa"/>
            <w:gridSpan w:val="7"/>
            <w:vAlign w:val="bottom"/>
          </w:tcPr>
          <w:p w14:paraId="53554A41" w14:textId="77777777" w:rsidR="007C65DE" w:rsidRPr="007D3C25" w:rsidRDefault="007C65DE" w:rsidP="00C2508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70" w:right="-4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D3C25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C65DE" w:rsidRPr="007A6B21" w14:paraId="2F5ABC9E" w14:textId="77777777" w:rsidTr="00FA5670">
        <w:trPr>
          <w:trHeight w:val="420"/>
        </w:trPr>
        <w:tc>
          <w:tcPr>
            <w:tcW w:w="3850" w:type="dxa"/>
            <w:vAlign w:val="bottom"/>
          </w:tcPr>
          <w:p w14:paraId="68E30279" w14:textId="77777777" w:rsidR="007C65DE" w:rsidRPr="006C6152" w:rsidRDefault="007C65DE" w:rsidP="00C2508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C6152">
              <w:rPr>
                <w:rFonts w:ascii="Angsana New" w:hAnsi="Angsana New" w:cs="Angsana New"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133" w:type="dxa"/>
          </w:tcPr>
          <w:p w14:paraId="67E2D198" w14:textId="77777777" w:rsidR="007C65DE" w:rsidRPr="004516DC" w:rsidRDefault="007C65DE" w:rsidP="00C250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038F94CE" w14:textId="77777777" w:rsidR="007C65DE" w:rsidRPr="004516DC" w:rsidRDefault="007C65DE" w:rsidP="00C250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64C5B7C" w14:textId="77777777" w:rsidR="007C65DE" w:rsidRPr="004516DC" w:rsidRDefault="007C65DE" w:rsidP="00C250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2A5E63D0" w14:textId="77777777" w:rsidR="007C65DE" w:rsidRPr="004516DC" w:rsidRDefault="007C65DE" w:rsidP="00C250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14:paraId="0227EC25" w14:textId="77777777" w:rsidR="007C65DE" w:rsidRPr="004516DC" w:rsidRDefault="007C65DE" w:rsidP="00C250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9B0927" w14:textId="77777777" w:rsidR="007C65DE" w:rsidRPr="004516DC" w:rsidRDefault="007C65DE" w:rsidP="00C250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6BB0279" w14:textId="77777777" w:rsidR="007C65DE" w:rsidRPr="004516DC" w:rsidRDefault="007C65DE" w:rsidP="00C250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C65DE" w:rsidRPr="007A6B21" w14:paraId="7D3FE8B2" w14:textId="77777777" w:rsidTr="00FA5670">
        <w:trPr>
          <w:trHeight w:val="420"/>
        </w:trPr>
        <w:tc>
          <w:tcPr>
            <w:tcW w:w="3850" w:type="dxa"/>
          </w:tcPr>
          <w:p w14:paraId="4702B903" w14:textId="77777777" w:rsidR="007C65DE" w:rsidRPr="004516DC" w:rsidRDefault="007C65DE" w:rsidP="00C25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ประมาณการหนี้สินไม่หมุนเวียนสำหรับ</w:t>
            </w:r>
          </w:p>
        </w:tc>
        <w:tc>
          <w:tcPr>
            <w:tcW w:w="1133" w:type="dxa"/>
          </w:tcPr>
          <w:p w14:paraId="4E808A18" w14:textId="77777777" w:rsidR="007C65DE" w:rsidRPr="004516DC" w:rsidRDefault="007C65DE" w:rsidP="00C250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343EAB0A" w14:textId="77777777" w:rsidR="007C65DE" w:rsidRPr="004516DC" w:rsidRDefault="007C65DE" w:rsidP="00C250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3345CD2" w14:textId="77777777" w:rsidR="007C65DE" w:rsidRPr="004516DC" w:rsidRDefault="007C65DE" w:rsidP="00C250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6AD9DB59" w14:textId="77777777" w:rsidR="007C65DE" w:rsidRPr="004516DC" w:rsidRDefault="007C65DE" w:rsidP="00C250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14:paraId="42C0D739" w14:textId="77777777" w:rsidR="007C65DE" w:rsidRPr="004516DC" w:rsidRDefault="007C65DE" w:rsidP="00C250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0D8324" w14:textId="77777777" w:rsidR="007C65DE" w:rsidRPr="004516DC" w:rsidRDefault="007C65DE" w:rsidP="00C250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6CE953" w14:textId="77777777" w:rsidR="007C65DE" w:rsidRPr="004516DC" w:rsidRDefault="007C65DE" w:rsidP="00C250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C65DE" w:rsidRPr="006B4BAA" w14:paraId="355588AB" w14:textId="77777777" w:rsidTr="00FA5670">
        <w:trPr>
          <w:trHeight w:val="420"/>
        </w:trPr>
        <w:tc>
          <w:tcPr>
            <w:tcW w:w="3850" w:type="dxa"/>
          </w:tcPr>
          <w:p w14:paraId="17CEE2D0" w14:textId="77777777" w:rsidR="007C65DE" w:rsidRPr="00993C50" w:rsidRDefault="007C65DE" w:rsidP="00C2508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45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133" w:type="dxa"/>
            <w:tcBorders>
              <w:bottom w:val="double" w:sz="4" w:space="0" w:color="auto"/>
            </w:tcBorders>
          </w:tcPr>
          <w:p w14:paraId="76DFF9A2" w14:textId="26F4167E" w:rsidR="007C65DE" w:rsidRPr="0097275A" w:rsidRDefault="00062311" w:rsidP="00C25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7275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103</w:t>
            </w:r>
            <w:r w:rsidR="00840C45" w:rsidRPr="0097275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97275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501</w:t>
            </w:r>
          </w:p>
        </w:tc>
        <w:tc>
          <w:tcPr>
            <w:tcW w:w="238" w:type="dxa"/>
          </w:tcPr>
          <w:p w14:paraId="0978C546" w14:textId="77777777" w:rsidR="007C65DE" w:rsidRPr="0097275A" w:rsidRDefault="007C65DE" w:rsidP="00C25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7934C6FF" w14:textId="77777777" w:rsidR="007C65DE" w:rsidRPr="0097275A" w:rsidRDefault="007C65DE" w:rsidP="00C250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275A">
              <w:rPr>
                <w:rFonts w:ascii="Angsana New" w:hAnsi="Angsana New"/>
                <w:b/>
                <w:bCs/>
                <w:sz w:val="30"/>
                <w:szCs w:val="30"/>
              </w:rPr>
              <w:t>137,980</w:t>
            </w:r>
          </w:p>
        </w:tc>
        <w:tc>
          <w:tcPr>
            <w:tcW w:w="237" w:type="dxa"/>
          </w:tcPr>
          <w:p w14:paraId="78C32A28" w14:textId="77777777" w:rsidR="007C65DE" w:rsidRPr="0097275A" w:rsidRDefault="007C65DE" w:rsidP="00C25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</w:tcPr>
          <w:p w14:paraId="723534BE" w14:textId="25898B21" w:rsidR="007C65DE" w:rsidRPr="0097275A" w:rsidRDefault="00840C45" w:rsidP="00C25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97275A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2</w:t>
            </w:r>
            <w:r w:rsidR="00062311" w:rsidRPr="0097275A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3</w:t>
            </w:r>
            <w:r w:rsidRPr="0097275A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,</w:t>
            </w:r>
            <w:r w:rsidR="00062311" w:rsidRPr="0097275A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423</w:t>
            </w:r>
          </w:p>
        </w:tc>
        <w:tc>
          <w:tcPr>
            <w:tcW w:w="270" w:type="dxa"/>
          </w:tcPr>
          <w:p w14:paraId="7E3552BB" w14:textId="77777777" w:rsidR="007C65DE" w:rsidRPr="0097275A" w:rsidRDefault="007C65DE" w:rsidP="00C25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EB3DDEC" w14:textId="77777777" w:rsidR="007C65DE" w:rsidRPr="0097275A" w:rsidRDefault="007C65DE" w:rsidP="00C25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97275A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43,507</w:t>
            </w:r>
          </w:p>
        </w:tc>
      </w:tr>
      <w:tr w:rsidR="007C65DE" w:rsidRPr="007A6B21" w14:paraId="3C36C870" w14:textId="77777777" w:rsidTr="00FA5670">
        <w:trPr>
          <w:trHeight w:val="420"/>
        </w:trPr>
        <w:tc>
          <w:tcPr>
            <w:tcW w:w="3850" w:type="dxa"/>
          </w:tcPr>
          <w:p w14:paraId="2D68CB1C" w14:textId="77777777" w:rsidR="007C65DE" w:rsidRDefault="007C65DE" w:rsidP="00C2508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45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133" w:type="dxa"/>
          </w:tcPr>
          <w:p w14:paraId="2844B37C" w14:textId="77777777" w:rsidR="007C65DE" w:rsidRDefault="007C65DE" w:rsidP="00C250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6EA66C5E" w14:textId="77777777" w:rsidR="007C65DE" w:rsidRPr="004516DC" w:rsidRDefault="007C65DE" w:rsidP="00C250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01984791" w14:textId="77777777" w:rsidR="007C65DE" w:rsidRDefault="007C65DE" w:rsidP="00C250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49FE2B11" w14:textId="77777777" w:rsidR="007C65DE" w:rsidRPr="004516DC" w:rsidRDefault="007C65DE" w:rsidP="00C25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</w:tcPr>
          <w:p w14:paraId="36C6F728" w14:textId="77777777" w:rsidR="007C65DE" w:rsidRDefault="007C65DE" w:rsidP="00C25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0A047F85" w14:textId="77777777" w:rsidR="007C65DE" w:rsidRPr="004516DC" w:rsidRDefault="007C65DE" w:rsidP="00C25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9CB774" w14:textId="77777777" w:rsidR="007C65DE" w:rsidRDefault="007C65DE" w:rsidP="00C25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</w:tr>
      <w:tr w:rsidR="007C65DE" w:rsidRPr="007A6B21" w14:paraId="3090D002" w14:textId="77777777" w:rsidTr="00FA5670">
        <w:trPr>
          <w:trHeight w:val="420"/>
        </w:trPr>
        <w:tc>
          <w:tcPr>
            <w:tcW w:w="3850" w:type="dxa"/>
          </w:tcPr>
          <w:p w14:paraId="1CB44EBA" w14:textId="77777777" w:rsidR="007C65DE" w:rsidRPr="00993C50" w:rsidRDefault="007C65DE" w:rsidP="00C2508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93C50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สำหรับปีสิ้นสุดวันที่</w:t>
            </w:r>
            <w:r w:rsidRPr="00993C50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993C50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3</w:t>
            </w:r>
            <w:r w:rsidRPr="00993C50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  <w:t>1</w:t>
            </w:r>
            <w:r w:rsidRPr="00993C50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133" w:type="dxa"/>
          </w:tcPr>
          <w:p w14:paraId="4C3CE779" w14:textId="77777777" w:rsidR="007C65DE" w:rsidRPr="004516DC" w:rsidRDefault="007C65DE" w:rsidP="00C250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7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5788E5BF" w14:textId="77777777" w:rsidR="007C65DE" w:rsidRPr="004516DC" w:rsidRDefault="007C65DE" w:rsidP="00C250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7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9E2B398" w14:textId="77777777" w:rsidR="007C65DE" w:rsidRPr="004516DC" w:rsidRDefault="007C65DE" w:rsidP="00C250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7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49109494" w14:textId="77777777" w:rsidR="007C65DE" w:rsidRPr="004516DC" w:rsidRDefault="007C65DE" w:rsidP="00C25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70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</w:tcPr>
          <w:p w14:paraId="1C20BAC0" w14:textId="77777777" w:rsidR="007C65DE" w:rsidRPr="004516DC" w:rsidRDefault="007C65DE" w:rsidP="00C25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70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2EA90815" w14:textId="77777777" w:rsidR="007C65DE" w:rsidRPr="004516DC" w:rsidRDefault="007C65DE" w:rsidP="00C25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70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A7C72D" w14:textId="77777777" w:rsidR="007C65DE" w:rsidRPr="004516DC" w:rsidRDefault="007C65DE" w:rsidP="00C25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70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</w:tr>
      <w:tr w:rsidR="007C65DE" w:rsidRPr="007A6B21" w14:paraId="5BE453B4" w14:textId="77777777" w:rsidTr="00FA5670">
        <w:trPr>
          <w:trHeight w:val="420"/>
        </w:trPr>
        <w:tc>
          <w:tcPr>
            <w:tcW w:w="3850" w:type="dxa"/>
            <w:vAlign w:val="bottom"/>
          </w:tcPr>
          <w:p w14:paraId="3E889B38" w14:textId="77777777" w:rsidR="007C65DE" w:rsidRPr="00C8131B" w:rsidRDefault="007C65DE" w:rsidP="00C2508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8131B">
              <w:rPr>
                <w:rFonts w:ascii="Angsana New" w:hAnsi="Angsana New" w:cs="Angsana New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133" w:type="dxa"/>
          </w:tcPr>
          <w:p w14:paraId="19B7798E" w14:textId="77777777" w:rsidR="007C65DE" w:rsidRPr="004516DC" w:rsidRDefault="007C65DE" w:rsidP="00C250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7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2EBEF7A1" w14:textId="77777777" w:rsidR="007C65DE" w:rsidRPr="004516DC" w:rsidRDefault="007C65DE" w:rsidP="00C250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7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F2EBA6B" w14:textId="77777777" w:rsidR="007C65DE" w:rsidRPr="004516DC" w:rsidRDefault="007C65DE" w:rsidP="00C250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7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6EB2A064" w14:textId="77777777" w:rsidR="007C65DE" w:rsidRPr="004516DC" w:rsidRDefault="007C65DE" w:rsidP="00C25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70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</w:tcPr>
          <w:p w14:paraId="55C0108A" w14:textId="77777777" w:rsidR="007C65DE" w:rsidRPr="004516DC" w:rsidRDefault="007C65DE" w:rsidP="00C25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70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444773D8" w14:textId="77777777" w:rsidR="007C65DE" w:rsidRPr="004516DC" w:rsidRDefault="007C65DE" w:rsidP="00C25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70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340D06" w14:textId="77777777" w:rsidR="007C65DE" w:rsidRPr="004516DC" w:rsidRDefault="007C65DE" w:rsidP="00C25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70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</w:tr>
      <w:tr w:rsidR="007C65DE" w:rsidRPr="007A6B21" w14:paraId="06EB9F5E" w14:textId="77777777" w:rsidTr="00FA5670">
        <w:trPr>
          <w:trHeight w:val="420"/>
        </w:trPr>
        <w:tc>
          <w:tcPr>
            <w:tcW w:w="3850" w:type="dxa"/>
          </w:tcPr>
          <w:p w14:paraId="616C06E4" w14:textId="77777777" w:rsidR="007C65DE" w:rsidRPr="004516DC" w:rsidRDefault="007C65DE" w:rsidP="00C25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516D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รับรู้ในกำไรหรือขาดทุน</w:t>
            </w:r>
          </w:p>
        </w:tc>
        <w:tc>
          <w:tcPr>
            <w:tcW w:w="1133" w:type="dxa"/>
          </w:tcPr>
          <w:p w14:paraId="08514541" w14:textId="77777777" w:rsidR="007C65DE" w:rsidRPr="004516DC" w:rsidRDefault="007C65DE" w:rsidP="00C250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7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30DA7BB9" w14:textId="77777777" w:rsidR="007C65DE" w:rsidRPr="004516DC" w:rsidRDefault="007C65DE" w:rsidP="00C250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7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8C92905" w14:textId="77777777" w:rsidR="007C65DE" w:rsidRPr="004516DC" w:rsidRDefault="007C65DE" w:rsidP="00C250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7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68378339" w14:textId="77777777" w:rsidR="007C65DE" w:rsidRPr="004516DC" w:rsidRDefault="007C65DE" w:rsidP="00C25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70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</w:tcPr>
          <w:p w14:paraId="34B21CD1" w14:textId="77777777" w:rsidR="007C65DE" w:rsidRPr="004516DC" w:rsidRDefault="007C65DE" w:rsidP="00C25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70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3008421D" w14:textId="77777777" w:rsidR="007C65DE" w:rsidRPr="004516DC" w:rsidRDefault="007C65DE" w:rsidP="00C25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70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DD1140" w14:textId="77777777" w:rsidR="007C65DE" w:rsidRPr="004516DC" w:rsidRDefault="007C65DE" w:rsidP="00C25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70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</w:tr>
      <w:tr w:rsidR="007C65DE" w:rsidRPr="006B4BAA" w14:paraId="1A4404E6" w14:textId="77777777" w:rsidTr="00FA5670">
        <w:trPr>
          <w:trHeight w:val="420"/>
        </w:trPr>
        <w:tc>
          <w:tcPr>
            <w:tcW w:w="3850" w:type="dxa"/>
          </w:tcPr>
          <w:p w14:paraId="184D87D5" w14:textId="77777777" w:rsidR="007C65DE" w:rsidRPr="00993C50" w:rsidRDefault="007C65DE" w:rsidP="00C2508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133" w:type="dxa"/>
            <w:tcBorders>
              <w:bottom w:val="double" w:sz="4" w:space="0" w:color="auto"/>
            </w:tcBorders>
            <w:vAlign w:val="bottom"/>
          </w:tcPr>
          <w:p w14:paraId="7160B012" w14:textId="3FA73A7F" w:rsidR="007C65DE" w:rsidRPr="00BE1FD1" w:rsidRDefault="00EF5D12" w:rsidP="00C25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E1FD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13,682</w:t>
            </w:r>
          </w:p>
        </w:tc>
        <w:tc>
          <w:tcPr>
            <w:tcW w:w="238" w:type="dxa"/>
            <w:vAlign w:val="bottom"/>
          </w:tcPr>
          <w:p w14:paraId="254F9D80" w14:textId="77777777" w:rsidR="007C65DE" w:rsidRPr="00BE1FD1" w:rsidRDefault="007C65DE" w:rsidP="00C250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7A59EDD2" w14:textId="77777777" w:rsidR="007C65DE" w:rsidRPr="00BE1FD1" w:rsidRDefault="007C65DE" w:rsidP="00C25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E1FD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(28,915)</w:t>
            </w:r>
          </w:p>
        </w:tc>
        <w:tc>
          <w:tcPr>
            <w:tcW w:w="237" w:type="dxa"/>
            <w:vAlign w:val="bottom"/>
          </w:tcPr>
          <w:p w14:paraId="67058593" w14:textId="77777777" w:rsidR="007C65DE" w:rsidRPr="00BE1FD1" w:rsidRDefault="007C65DE" w:rsidP="00C25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vAlign w:val="bottom"/>
          </w:tcPr>
          <w:p w14:paraId="59E25502" w14:textId="277C3828" w:rsidR="007C65DE" w:rsidRPr="00BE1FD1" w:rsidRDefault="00062311" w:rsidP="00C25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BE1FD1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3,</w:t>
            </w:r>
            <w:r w:rsidR="003114B0" w:rsidRPr="00BE1FD1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49</w:t>
            </w:r>
            <w:r w:rsidRPr="00BE1FD1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0</w:t>
            </w:r>
          </w:p>
        </w:tc>
        <w:tc>
          <w:tcPr>
            <w:tcW w:w="270" w:type="dxa"/>
            <w:vAlign w:val="bottom"/>
          </w:tcPr>
          <w:p w14:paraId="5AE40A30" w14:textId="77777777" w:rsidR="007C65DE" w:rsidRPr="00BE1FD1" w:rsidRDefault="007C65DE" w:rsidP="00C25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7967B2D1" w14:textId="77777777" w:rsidR="007C65DE" w:rsidRPr="00BE1FD1" w:rsidRDefault="007C65DE" w:rsidP="00C25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E1FD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(4,120)</w:t>
            </w:r>
          </w:p>
        </w:tc>
      </w:tr>
      <w:tr w:rsidR="007C65DE" w:rsidRPr="00DA71AE" w14:paraId="66306732" w14:textId="77777777" w:rsidTr="00FA5670">
        <w:trPr>
          <w:trHeight w:val="44"/>
        </w:trPr>
        <w:tc>
          <w:tcPr>
            <w:tcW w:w="3850" w:type="dxa"/>
          </w:tcPr>
          <w:p w14:paraId="3E7CA088" w14:textId="77777777" w:rsidR="007C65DE" w:rsidRPr="00DA71AE" w:rsidRDefault="007C65DE" w:rsidP="00C2508D">
            <w:pPr>
              <w:tabs>
                <w:tab w:val="left" w:pos="540"/>
              </w:tabs>
              <w:spacing w:line="240" w:lineRule="auto"/>
              <w:ind w:left="70" w:hanging="34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  <w:vAlign w:val="bottom"/>
          </w:tcPr>
          <w:p w14:paraId="4E2744FE" w14:textId="77777777" w:rsidR="007C65DE" w:rsidRPr="00BE1FD1" w:rsidRDefault="007C65DE" w:rsidP="00C250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70" w:right="57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38" w:type="dxa"/>
            <w:vAlign w:val="bottom"/>
          </w:tcPr>
          <w:p w14:paraId="538E97F8" w14:textId="77777777" w:rsidR="007C65DE" w:rsidRPr="00BE1FD1" w:rsidRDefault="007C65DE" w:rsidP="00C250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70" w:right="57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2068DAD0" w14:textId="77777777" w:rsidR="007C65DE" w:rsidRPr="00BE1FD1" w:rsidRDefault="007C65DE" w:rsidP="00C250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70" w:right="57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37" w:type="dxa"/>
            <w:vAlign w:val="bottom"/>
          </w:tcPr>
          <w:p w14:paraId="719F2F9B" w14:textId="77777777" w:rsidR="007C65DE" w:rsidRPr="00BE1FD1" w:rsidRDefault="007C65DE" w:rsidP="00C250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70" w:right="57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vAlign w:val="bottom"/>
          </w:tcPr>
          <w:p w14:paraId="02F2498B" w14:textId="77777777" w:rsidR="007C65DE" w:rsidRPr="00BE1FD1" w:rsidRDefault="007C65DE" w:rsidP="00C250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70" w:right="57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  <w:vAlign w:val="bottom"/>
          </w:tcPr>
          <w:p w14:paraId="23FC1345" w14:textId="77777777" w:rsidR="007C65DE" w:rsidRPr="00BE1FD1" w:rsidRDefault="007C65DE" w:rsidP="00C250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70" w:right="57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187BF345" w14:textId="77777777" w:rsidR="007C65DE" w:rsidRPr="00BE1FD1" w:rsidRDefault="007C65DE" w:rsidP="00C250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70" w:right="57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</w:tr>
      <w:tr w:rsidR="007C65DE" w:rsidRPr="007A6B21" w14:paraId="5ECD92E2" w14:textId="77777777" w:rsidTr="00FA5670">
        <w:trPr>
          <w:trHeight w:val="420"/>
        </w:trPr>
        <w:tc>
          <w:tcPr>
            <w:tcW w:w="3850" w:type="dxa"/>
          </w:tcPr>
          <w:p w14:paraId="69F3CDCA" w14:textId="77777777" w:rsidR="007C65DE" w:rsidRPr="00204F6D" w:rsidRDefault="007C65DE" w:rsidP="00C2508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</w:pPr>
            <w:r w:rsidRPr="00204F6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รับรู้ในกำไรขาดทุนเบ็ดเสร็จอื่น</w:t>
            </w:r>
          </w:p>
        </w:tc>
        <w:tc>
          <w:tcPr>
            <w:tcW w:w="1133" w:type="dxa"/>
          </w:tcPr>
          <w:p w14:paraId="492ABC69" w14:textId="77777777" w:rsidR="007C65DE" w:rsidRPr="00BE1FD1" w:rsidRDefault="007C65DE" w:rsidP="00C250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078AF5EB" w14:textId="77777777" w:rsidR="007C65DE" w:rsidRPr="00BE1FD1" w:rsidRDefault="007C65DE" w:rsidP="00C250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7908EFD1" w14:textId="77777777" w:rsidR="007C65DE" w:rsidRPr="00BE1FD1" w:rsidRDefault="007C65DE" w:rsidP="00C250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66E50EA6" w14:textId="77777777" w:rsidR="007C65DE" w:rsidRPr="00BE1FD1" w:rsidRDefault="007C65DE" w:rsidP="00C25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</w:tcPr>
          <w:p w14:paraId="7C6FDB88" w14:textId="77777777" w:rsidR="007C65DE" w:rsidRPr="00BE1FD1" w:rsidRDefault="007C65DE" w:rsidP="00C25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6A45D974" w14:textId="77777777" w:rsidR="007C65DE" w:rsidRPr="00BE1FD1" w:rsidRDefault="007C65DE" w:rsidP="00C25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B42A75" w14:textId="77777777" w:rsidR="007C65DE" w:rsidRPr="00BE1FD1" w:rsidRDefault="007C65DE" w:rsidP="00C25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</w:tr>
      <w:tr w:rsidR="007C65DE" w:rsidRPr="007A6B21" w14:paraId="661B477B" w14:textId="77777777" w:rsidTr="00F35267">
        <w:trPr>
          <w:trHeight w:val="420"/>
        </w:trPr>
        <w:tc>
          <w:tcPr>
            <w:tcW w:w="3850" w:type="dxa"/>
          </w:tcPr>
          <w:p w14:paraId="0F88D3C7" w14:textId="3D810C55" w:rsidR="007C65DE" w:rsidRPr="00204F6D" w:rsidRDefault="00F35267" w:rsidP="00C2508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57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ขาดทุน</w:t>
            </w:r>
            <w:r w:rsidR="00B5485A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 xml:space="preserve"> (</w:t>
            </w:r>
            <w:r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กำไร</w:t>
            </w:r>
            <w:r w:rsidR="00B5485A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 xml:space="preserve">) </w:t>
            </w:r>
            <w:r w:rsidR="007C65DE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จากการประมาณการตามหลัก</w:t>
            </w:r>
          </w:p>
        </w:tc>
        <w:tc>
          <w:tcPr>
            <w:tcW w:w="1133" w:type="dxa"/>
          </w:tcPr>
          <w:p w14:paraId="0F312D72" w14:textId="77777777" w:rsidR="007C65DE" w:rsidRPr="00BE1FD1" w:rsidRDefault="007C65DE" w:rsidP="00C250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6CA93212" w14:textId="77777777" w:rsidR="007C65DE" w:rsidRPr="00BE1FD1" w:rsidRDefault="007C65DE" w:rsidP="00C250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31F2DD91" w14:textId="77777777" w:rsidR="007C65DE" w:rsidRPr="00BE1FD1" w:rsidRDefault="007C65DE" w:rsidP="00C250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4D2AD56C" w14:textId="77777777" w:rsidR="007C65DE" w:rsidRPr="00BE1FD1" w:rsidRDefault="007C65DE" w:rsidP="00C25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</w:tcPr>
          <w:p w14:paraId="7F4A7097" w14:textId="77777777" w:rsidR="007C65DE" w:rsidRPr="00BE1FD1" w:rsidRDefault="007C65DE" w:rsidP="00C25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65CE4152" w14:textId="77777777" w:rsidR="007C65DE" w:rsidRPr="00BE1FD1" w:rsidRDefault="007C65DE" w:rsidP="00C25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ACD95B" w14:textId="77777777" w:rsidR="007C65DE" w:rsidRPr="00BE1FD1" w:rsidRDefault="007C65DE" w:rsidP="00C25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</w:tr>
      <w:tr w:rsidR="007C65DE" w:rsidRPr="007A6B21" w14:paraId="711FDBE5" w14:textId="77777777" w:rsidTr="00F35267">
        <w:trPr>
          <w:trHeight w:val="420"/>
        </w:trPr>
        <w:tc>
          <w:tcPr>
            <w:tcW w:w="3850" w:type="dxa"/>
          </w:tcPr>
          <w:p w14:paraId="3F922834" w14:textId="77777777" w:rsidR="007C65DE" w:rsidRPr="00204F6D" w:rsidRDefault="007C65DE" w:rsidP="00C2508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คณิตศาสตร์ประกันภัยที่รับรู้ในระหว่างปี</w:t>
            </w:r>
          </w:p>
        </w:tc>
        <w:tc>
          <w:tcPr>
            <w:tcW w:w="1133" w:type="dxa"/>
            <w:tcBorders>
              <w:bottom w:val="double" w:sz="4" w:space="0" w:color="auto"/>
            </w:tcBorders>
            <w:vAlign w:val="bottom"/>
          </w:tcPr>
          <w:p w14:paraId="651D29A8" w14:textId="3962CDC5" w:rsidR="007C65DE" w:rsidRPr="00BE1FD1" w:rsidRDefault="00F35267" w:rsidP="00C250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right="-56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E1FD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(</w:t>
            </w:r>
            <w:r w:rsidR="00B5485A" w:rsidRPr="00BE1FD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</w:t>
            </w:r>
            <w:r w:rsidR="006B4BAA" w:rsidRPr="00BE1FD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</w:t>
            </w:r>
            <w:r w:rsidR="00B5485A" w:rsidRPr="00BE1FD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BE1FD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</w:t>
            </w:r>
            <w:r w:rsidR="006B4BAA" w:rsidRPr="00BE1FD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12</w:t>
            </w:r>
            <w:r w:rsidRPr="00BE1FD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238" w:type="dxa"/>
          </w:tcPr>
          <w:p w14:paraId="2AD3F8E9" w14:textId="77777777" w:rsidR="007C65DE" w:rsidRPr="00BE1FD1" w:rsidRDefault="007C65DE" w:rsidP="00C250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2100C52F" w14:textId="77777777" w:rsidR="007C65DE" w:rsidRPr="00BE1FD1" w:rsidRDefault="007C65DE" w:rsidP="00C250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E1FD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111</w:t>
            </w:r>
          </w:p>
        </w:tc>
        <w:tc>
          <w:tcPr>
            <w:tcW w:w="237" w:type="dxa"/>
          </w:tcPr>
          <w:p w14:paraId="35995AF1" w14:textId="77777777" w:rsidR="007C65DE" w:rsidRPr="00BE1FD1" w:rsidRDefault="007C65DE" w:rsidP="00C25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vAlign w:val="bottom"/>
          </w:tcPr>
          <w:p w14:paraId="5742923C" w14:textId="4A11D881" w:rsidR="007C65DE" w:rsidRPr="00BE1FD1" w:rsidRDefault="00F35267" w:rsidP="00C25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7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BE1FD1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(</w:t>
            </w:r>
            <w:r w:rsidR="00B5485A" w:rsidRPr="00BE1FD1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6,193</w:t>
            </w:r>
            <w:r w:rsidRPr="00BE1FD1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)</w:t>
            </w:r>
          </w:p>
        </w:tc>
        <w:tc>
          <w:tcPr>
            <w:tcW w:w="270" w:type="dxa"/>
          </w:tcPr>
          <w:p w14:paraId="2FF0FAF7" w14:textId="77777777" w:rsidR="007C65DE" w:rsidRPr="00BE1FD1" w:rsidRDefault="007C65DE" w:rsidP="00C25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4AD8902D" w14:textId="77777777" w:rsidR="007C65DE" w:rsidRPr="00BE1FD1" w:rsidRDefault="007C65DE" w:rsidP="00C25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224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BE1FD1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-</w:t>
            </w:r>
          </w:p>
        </w:tc>
      </w:tr>
      <w:tr w:rsidR="007C65DE" w:rsidRPr="007A6B21" w14:paraId="5045FEE2" w14:textId="77777777" w:rsidTr="00F35267">
        <w:trPr>
          <w:trHeight w:val="420"/>
        </w:trPr>
        <w:tc>
          <w:tcPr>
            <w:tcW w:w="3850" w:type="dxa"/>
          </w:tcPr>
          <w:p w14:paraId="6E43E051" w14:textId="77777777" w:rsidR="007C65DE" w:rsidRPr="00204F6D" w:rsidRDefault="007C65DE" w:rsidP="00C2508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57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ขาดทุนสะสมจากการประมาณการตาม</w:t>
            </w:r>
          </w:p>
        </w:tc>
        <w:tc>
          <w:tcPr>
            <w:tcW w:w="1133" w:type="dxa"/>
            <w:tcBorders>
              <w:top w:val="double" w:sz="4" w:space="0" w:color="auto"/>
            </w:tcBorders>
            <w:vAlign w:val="bottom"/>
          </w:tcPr>
          <w:p w14:paraId="3D0174A5" w14:textId="77777777" w:rsidR="007C65DE" w:rsidRPr="00BE1FD1" w:rsidRDefault="007C65DE" w:rsidP="00C250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8" w:type="dxa"/>
          </w:tcPr>
          <w:p w14:paraId="7BE4A319" w14:textId="77777777" w:rsidR="007C65DE" w:rsidRPr="00BE1FD1" w:rsidRDefault="007C65DE" w:rsidP="00C250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0D51E907" w14:textId="77777777" w:rsidR="007C65DE" w:rsidRPr="00BE1FD1" w:rsidRDefault="007C65DE" w:rsidP="00C250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7" w:type="dxa"/>
          </w:tcPr>
          <w:p w14:paraId="1A65573C" w14:textId="77777777" w:rsidR="007C65DE" w:rsidRPr="00BE1FD1" w:rsidRDefault="007C65DE" w:rsidP="00C25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vAlign w:val="bottom"/>
          </w:tcPr>
          <w:p w14:paraId="3CD05A49" w14:textId="77777777" w:rsidR="007C65DE" w:rsidRPr="00BE1FD1" w:rsidRDefault="007C65DE" w:rsidP="00C25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7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202472EB" w14:textId="77777777" w:rsidR="007C65DE" w:rsidRPr="00BE1FD1" w:rsidRDefault="007C65DE" w:rsidP="00C25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31597764" w14:textId="77777777" w:rsidR="007C65DE" w:rsidRPr="00BE1FD1" w:rsidRDefault="007C65DE" w:rsidP="00C25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</w:tr>
      <w:tr w:rsidR="007C65DE" w:rsidRPr="007A6B21" w14:paraId="7D205ABE" w14:textId="77777777" w:rsidTr="00FA5670">
        <w:trPr>
          <w:trHeight w:val="420"/>
        </w:trPr>
        <w:tc>
          <w:tcPr>
            <w:tcW w:w="3850" w:type="dxa"/>
          </w:tcPr>
          <w:p w14:paraId="28500FDA" w14:textId="77777777" w:rsidR="007C65DE" w:rsidRPr="00204F6D" w:rsidRDefault="007C65DE" w:rsidP="00C2508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หลักคณิตศาสตร์ประกันภัยที่รับรู้</w:t>
            </w:r>
          </w:p>
        </w:tc>
        <w:tc>
          <w:tcPr>
            <w:tcW w:w="1133" w:type="dxa"/>
            <w:tcBorders>
              <w:bottom w:val="double" w:sz="4" w:space="0" w:color="auto"/>
            </w:tcBorders>
            <w:vAlign w:val="bottom"/>
          </w:tcPr>
          <w:p w14:paraId="227CD951" w14:textId="68CE0129" w:rsidR="007C65DE" w:rsidRPr="00BE1FD1" w:rsidRDefault="00B5485A" w:rsidP="00C25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E1FD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</w:t>
            </w:r>
            <w:r w:rsidR="006B4BAA" w:rsidRPr="00BE1FD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28,936</w:t>
            </w:r>
          </w:p>
        </w:tc>
        <w:tc>
          <w:tcPr>
            <w:tcW w:w="238" w:type="dxa"/>
          </w:tcPr>
          <w:p w14:paraId="2AA9B7F7" w14:textId="77777777" w:rsidR="007C65DE" w:rsidRPr="00BE1FD1" w:rsidRDefault="007C65DE" w:rsidP="00C25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4C0359C5" w14:textId="77777777" w:rsidR="007C65DE" w:rsidRPr="00BE1FD1" w:rsidRDefault="007C65DE" w:rsidP="00C250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E1FD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141,448</w:t>
            </w:r>
          </w:p>
        </w:tc>
        <w:tc>
          <w:tcPr>
            <w:tcW w:w="237" w:type="dxa"/>
          </w:tcPr>
          <w:p w14:paraId="3797A8A4" w14:textId="77777777" w:rsidR="007C65DE" w:rsidRPr="00BE1FD1" w:rsidRDefault="007C65DE" w:rsidP="00C25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vAlign w:val="bottom"/>
          </w:tcPr>
          <w:p w14:paraId="502D7FC2" w14:textId="17DA68F0" w:rsidR="007C65DE" w:rsidRPr="00BE1FD1" w:rsidRDefault="00B5485A" w:rsidP="00C25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BE1FD1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41,666</w:t>
            </w:r>
          </w:p>
        </w:tc>
        <w:tc>
          <w:tcPr>
            <w:tcW w:w="270" w:type="dxa"/>
          </w:tcPr>
          <w:p w14:paraId="7C8B09B1" w14:textId="77777777" w:rsidR="007C65DE" w:rsidRPr="00BE1FD1" w:rsidRDefault="007C65DE" w:rsidP="00C25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7CFFD1CB" w14:textId="77777777" w:rsidR="007C65DE" w:rsidRPr="00BE1FD1" w:rsidRDefault="007C65DE" w:rsidP="00C25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BE1FD1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47,859</w:t>
            </w:r>
          </w:p>
        </w:tc>
      </w:tr>
    </w:tbl>
    <w:p w14:paraId="5D4630EB" w14:textId="77777777" w:rsidR="00BC342E" w:rsidRPr="00076B74" w:rsidRDefault="00BC342E" w:rsidP="00802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2E99B54" w14:textId="77777777" w:rsidR="005A6F64" w:rsidRDefault="005A6F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68CF97FC" w14:textId="5737634E" w:rsidR="00076B74" w:rsidRPr="00076B74" w:rsidRDefault="00076B74" w:rsidP="00802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76B74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โครงการผลประโยชน์ที่กำหนดไว้</w:t>
      </w:r>
    </w:p>
    <w:p w14:paraId="7F069EF8" w14:textId="77777777" w:rsidR="00076B74" w:rsidRPr="00076B74" w:rsidRDefault="00076B74" w:rsidP="00802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C0D9D09" w14:textId="77777777" w:rsidR="00802440" w:rsidRPr="00D13DC6" w:rsidRDefault="00802440" w:rsidP="00802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13DC6">
        <w:rPr>
          <w:rFonts w:ascii="Angsana New" w:hAnsi="Angsana New"/>
          <w:sz w:val="30"/>
          <w:szCs w:val="30"/>
          <w:cs/>
        </w:rPr>
        <w:t>กลุ่มบริษัทและบริษัทจัดการโครงการ</w:t>
      </w:r>
      <w:r w:rsidR="003B5DE9">
        <w:rPr>
          <w:rFonts w:ascii="Angsana New" w:hAnsi="Angsana New" w:hint="cs"/>
          <w:sz w:val="30"/>
          <w:szCs w:val="30"/>
          <w:cs/>
        </w:rPr>
        <w:t>ผลประโยชน์ที่กำหนดไว้</w:t>
      </w:r>
      <w:r w:rsidRPr="00D13DC6">
        <w:rPr>
          <w:rFonts w:ascii="Angsana New" w:hAnsi="Angsana New"/>
          <w:sz w:val="30"/>
          <w:szCs w:val="30"/>
          <w:cs/>
        </w:rPr>
        <w:t>ตามข้อกำหนดของพระราชบัญญัติคุ้มครองแรงงาน พ.ศ. 2541 ในการให้ผลประโยชน์เมื่อเกษียณแก่พนักงานตามสิทธิและอายุงาน</w:t>
      </w:r>
    </w:p>
    <w:p w14:paraId="714E2F5E" w14:textId="77777777" w:rsidR="00BC342E" w:rsidRPr="00076B74" w:rsidRDefault="00BC342E" w:rsidP="00E66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F7C25D4" w14:textId="188501D1" w:rsidR="00FE5A67" w:rsidRDefault="00FE5A67" w:rsidP="00E66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E5A67">
        <w:rPr>
          <w:rFonts w:ascii="Angsana New" w:hAnsi="Angsana New"/>
          <w:sz w:val="30"/>
          <w:szCs w:val="30"/>
          <w:cs/>
        </w:rPr>
        <w:t>โครงการผลประโยชน์</w:t>
      </w:r>
      <w:r w:rsidRPr="00FE5A67">
        <w:rPr>
          <w:rFonts w:ascii="Angsana New" w:hAnsi="Angsana New" w:hint="cs"/>
          <w:sz w:val="30"/>
          <w:szCs w:val="30"/>
          <w:cs/>
        </w:rPr>
        <w:t>ที่กำหนดไว้</w:t>
      </w:r>
      <w:r w:rsidRPr="00FE5A67">
        <w:rPr>
          <w:rFonts w:ascii="Angsana New" w:hAnsi="Angsana New"/>
          <w:sz w:val="30"/>
          <w:szCs w:val="30"/>
          <w:cs/>
        </w:rPr>
        <w:t>มีความเสี่ยงจากการประมาณการตามหลักคณิตศาสตร์ประกันภั</w:t>
      </w:r>
      <w:r>
        <w:rPr>
          <w:rFonts w:ascii="Angsana New" w:hAnsi="Angsana New"/>
          <w:sz w:val="30"/>
          <w:szCs w:val="30"/>
          <w:cs/>
        </w:rPr>
        <w:t>ย ได้แก่</w:t>
      </w:r>
      <w:r w:rsidR="005E4E4C">
        <w:rPr>
          <w:rFonts w:ascii="Angsana New" w:hAnsi="Angsana New"/>
          <w:sz w:val="30"/>
          <w:szCs w:val="30"/>
        </w:rPr>
        <w:br/>
      </w:r>
      <w:r w:rsidR="00FF7A04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ความเสี่ยงของช่วงชีวิต</w:t>
      </w:r>
      <w:r w:rsidR="0071014F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FE5A67">
        <w:rPr>
          <w:rFonts w:ascii="Angsana New" w:hAnsi="Angsana New"/>
          <w:sz w:val="30"/>
          <w:szCs w:val="30"/>
          <w:cs/>
        </w:rPr>
        <w:t xml:space="preserve">ความเสี่ยงจากอัตราดอกเบี้ย </w:t>
      </w:r>
    </w:p>
    <w:p w14:paraId="6FD5D929" w14:textId="75CDB556" w:rsidR="00225342" w:rsidRDefault="00225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561105AD" w14:textId="606A79F7" w:rsidR="005C797C" w:rsidRPr="007A6B21" w:rsidRDefault="005C797C" w:rsidP="007D3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7A6B21">
        <w:rPr>
          <w:rFonts w:ascii="Angsana New" w:hAnsi="Angsana New"/>
          <w:sz w:val="30"/>
          <w:szCs w:val="30"/>
          <w:cs/>
        </w:rPr>
        <w:t>การเปลี่ยนแปลงในมูลค่าปัจจุบันของภาระผูกพันของโครงการผลประโยชน์</w:t>
      </w:r>
    </w:p>
    <w:p w14:paraId="6613A0D3" w14:textId="77777777" w:rsidR="007D3C25" w:rsidRPr="00053D00" w:rsidRDefault="007D3C25" w:rsidP="007D3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12"/>
          <w:szCs w:val="12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20"/>
        <w:gridCol w:w="270"/>
        <w:gridCol w:w="1170"/>
        <w:gridCol w:w="270"/>
        <w:gridCol w:w="1080"/>
        <w:gridCol w:w="270"/>
        <w:gridCol w:w="1170"/>
        <w:gridCol w:w="270"/>
        <w:gridCol w:w="1260"/>
      </w:tblGrid>
      <w:tr w:rsidR="00450766" w:rsidRPr="007A6B21" w14:paraId="45524B26" w14:textId="77777777" w:rsidTr="006B4BAA">
        <w:trPr>
          <w:trHeight w:val="420"/>
          <w:tblHeader/>
        </w:trPr>
        <w:tc>
          <w:tcPr>
            <w:tcW w:w="3420" w:type="dxa"/>
            <w:vAlign w:val="bottom"/>
          </w:tcPr>
          <w:p w14:paraId="1A0DBCD6" w14:textId="77777777" w:rsidR="00450766" w:rsidRPr="007A6B21" w:rsidRDefault="00450766" w:rsidP="00B90AC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C120CBA" w14:textId="77777777" w:rsidR="00450766" w:rsidRPr="00F35EB6" w:rsidRDefault="00450766" w:rsidP="00B90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7B7EEAC6" w14:textId="77777777" w:rsidR="00450766" w:rsidRPr="006E594F" w:rsidRDefault="00450766" w:rsidP="00B9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4F019867" w14:textId="77777777" w:rsidR="00450766" w:rsidRPr="006E594F" w:rsidRDefault="00450766" w:rsidP="00B9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0B40859B" w14:textId="77777777" w:rsidR="00450766" w:rsidRPr="006E594F" w:rsidRDefault="00450766" w:rsidP="00B9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65DE" w:rsidRPr="007A6B21" w14:paraId="26CF0BED" w14:textId="77777777" w:rsidTr="006B4BAA">
        <w:trPr>
          <w:trHeight w:val="420"/>
          <w:tblHeader/>
        </w:trPr>
        <w:tc>
          <w:tcPr>
            <w:tcW w:w="3420" w:type="dxa"/>
            <w:vAlign w:val="bottom"/>
          </w:tcPr>
          <w:p w14:paraId="0119C15B" w14:textId="77777777" w:rsidR="007C65DE" w:rsidRPr="007A6B21" w:rsidRDefault="007C65DE" w:rsidP="007C65D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41B7DA6" w14:textId="77777777" w:rsidR="007C65DE" w:rsidRPr="00F35EB6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DB02EFC" w14:textId="77777777" w:rsidR="007C65DE" w:rsidRPr="006E594F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bottom"/>
          </w:tcPr>
          <w:p w14:paraId="2B074B25" w14:textId="77777777" w:rsidR="007C65DE" w:rsidRPr="006E594F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1DA9CDD" w14:textId="77777777" w:rsidR="007C65DE" w:rsidRPr="006E594F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vAlign w:val="bottom"/>
          </w:tcPr>
          <w:p w14:paraId="4AC09CA2" w14:textId="77777777" w:rsidR="007C65DE" w:rsidRPr="006E594F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A45BE3A" w14:textId="77777777" w:rsidR="007C65DE" w:rsidRPr="006E594F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bottom"/>
          </w:tcPr>
          <w:p w14:paraId="409FACEF" w14:textId="77777777" w:rsidR="007C65DE" w:rsidRPr="006E594F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8BA1BF3" w14:textId="77777777" w:rsidR="007C65DE" w:rsidRPr="006E594F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7C65DE" w:rsidRPr="007A6B21" w14:paraId="668618A3" w14:textId="77777777" w:rsidTr="006B4BAA">
        <w:trPr>
          <w:trHeight w:val="420"/>
          <w:tblHeader/>
        </w:trPr>
        <w:tc>
          <w:tcPr>
            <w:tcW w:w="3420" w:type="dxa"/>
            <w:vAlign w:val="bottom"/>
          </w:tcPr>
          <w:p w14:paraId="700943FC" w14:textId="77777777" w:rsidR="007C65DE" w:rsidRPr="007A6B21" w:rsidRDefault="007C65DE" w:rsidP="007C65D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E81FFED" w14:textId="77777777" w:rsidR="007C65DE" w:rsidRPr="007A6B21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0" w:type="dxa"/>
            <w:gridSpan w:val="7"/>
            <w:vAlign w:val="bottom"/>
          </w:tcPr>
          <w:p w14:paraId="4C43F7CC" w14:textId="77777777" w:rsidR="007C65DE" w:rsidRPr="007D3C25" w:rsidRDefault="007C65DE" w:rsidP="007C65D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D3C25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C65DE" w:rsidRPr="007A6B21" w14:paraId="6087ACE7" w14:textId="77777777" w:rsidTr="006B4BAA">
        <w:trPr>
          <w:trHeight w:val="420"/>
        </w:trPr>
        <w:tc>
          <w:tcPr>
            <w:tcW w:w="3420" w:type="dxa"/>
            <w:vAlign w:val="bottom"/>
          </w:tcPr>
          <w:p w14:paraId="416C02A7" w14:textId="77777777" w:rsidR="007C65DE" w:rsidRPr="007A6B21" w:rsidRDefault="007C65DE" w:rsidP="007C65D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A6B21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Pr="007A6B21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7A6B21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70" w:type="dxa"/>
          </w:tcPr>
          <w:p w14:paraId="67AE878C" w14:textId="77777777" w:rsidR="007C65DE" w:rsidRPr="007A6B21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D92FF9F" w14:textId="56DAF704" w:rsidR="007C65DE" w:rsidRPr="007A6B21" w:rsidRDefault="00292BB2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137,980</w:t>
            </w:r>
          </w:p>
        </w:tc>
        <w:tc>
          <w:tcPr>
            <w:tcW w:w="270" w:type="dxa"/>
            <w:vAlign w:val="bottom"/>
          </w:tcPr>
          <w:p w14:paraId="7B65309A" w14:textId="77777777" w:rsidR="007C65DE" w:rsidRPr="007A6B21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4068CD6" w14:textId="77777777" w:rsidR="007C65DE" w:rsidRPr="007A6B21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167,253</w:t>
            </w:r>
          </w:p>
        </w:tc>
        <w:tc>
          <w:tcPr>
            <w:tcW w:w="270" w:type="dxa"/>
            <w:vAlign w:val="bottom"/>
          </w:tcPr>
          <w:p w14:paraId="3A55E88D" w14:textId="77777777" w:rsidR="007C65DE" w:rsidRPr="007A6B21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CC737FA" w14:textId="152F68FA" w:rsidR="007C65DE" w:rsidRPr="007A6B21" w:rsidRDefault="00292BB2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43,507</w:t>
            </w:r>
          </w:p>
        </w:tc>
        <w:tc>
          <w:tcPr>
            <w:tcW w:w="270" w:type="dxa"/>
            <w:vAlign w:val="bottom"/>
          </w:tcPr>
          <w:p w14:paraId="51BB21A0" w14:textId="77777777" w:rsidR="007C65DE" w:rsidRPr="007A6B21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305CC9F" w14:textId="77777777" w:rsidR="007C65DE" w:rsidRPr="003B5DE9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47,685</w:t>
            </w:r>
          </w:p>
        </w:tc>
      </w:tr>
      <w:tr w:rsidR="00FD490E" w:rsidRPr="00FD490E" w14:paraId="304B8A5A" w14:textId="77777777" w:rsidTr="006B4BAA">
        <w:trPr>
          <w:trHeight w:val="254"/>
        </w:trPr>
        <w:tc>
          <w:tcPr>
            <w:tcW w:w="3420" w:type="dxa"/>
            <w:vAlign w:val="bottom"/>
          </w:tcPr>
          <w:p w14:paraId="4D5254B4" w14:textId="77777777" w:rsidR="00FD490E" w:rsidRPr="00FD490E" w:rsidRDefault="00FD490E" w:rsidP="007C65DE">
            <w:pPr>
              <w:spacing w:line="240" w:lineRule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0" w:type="dxa"/>
          </w:tcPr>
          <w:p w14:paraId="6A8856A1" w14:textId="77777777" w:rsidR="00FD490E" w:rsidRPr="00FD490E" w:rsidRDefault="00FD490E" w:rsidP="00FD4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0B704525" w14:textId="77777777" w:rsidR="00FD490E" w:rsidRPr="00FD490E" w:rsidRDefault="00FD490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70" w:type="dxa"/>
            <w:vAlign w:val="bottom"/>
          </w:tcPr>
          <w:p w14:paraId="6D194A12" w14:textId="77777777" w:rsidR="00FD490E" w:rsidRPr="00FD490E" w:rsidRDefault="00FD490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7E3B8620" w14:textId="77777777" w:rsidR="00FD490E" w:rsidRPr="00FD490E" w:rsidRDefault="00FD490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70" w:type="dxa"/>
            <w:vAlign w:val="bottom"/>
          </w:tcPr>
          <w:p w14:paraId="4C9587EA" w14:textId="77777777" w:rsidR="00FD490E" w:rsidRPr="00FD490E" w:rsidRDefault="00FD490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1F8BF374" w14:textId="77777777" w:rsidR="00FD490E" w:rsidRPr="00FD490E" w:rsidRDefault="00FD490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vAlign w:val="bottom"/>
          </w:tcPr>
          <w:p w14:paraId="57075BA4" w14:textId="77777777" w:rsidR="00FD490E" w:rsidRPr="00FD490E" w:rsidRDefault="00FD490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50538CC0" w14:textId="77777777" w:rsidR="00FD490E" w:rsidRPr="00FD490E" w:rsidRDefault="00FD490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</w:rPr>
            </w:pPr>
          </w:p>
        </w:tc>
      </w:tr>
      <w:tr w:rsidR="007C65DE" w:rsidRPr="007A6B21" w14:paraId="6FAAA45D" w14:textId="77777777" w:rsidTr="006B4BAA">
        <w:trPr>
          <w:trHeight w:val="420"/>
        </w:trPr>
        <w:tc>
          <w:tcPr>
            <w:tcW w:w="3420" w:type="dxa"/>
            <w:vAlign w:val="bottom"/>
          </w:tcPr>
          <w:p w14:paraId="24123C0B" w14:textId="77777777" w:rsidR="007C65DE" w:rsidRPr="007A6B21" w:rsidRDefault="007C65DE" w:rsidP="007C65D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C43C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270" w:type="dxa"/>
          </w:tcPr>
          <w:p w14:paraId="6A9631C2" w14:textId="77777777" w:rsidR="007C65DE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EFFCF6C" w14:textId="77777777" w:rsidR="007C65DE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56C523F2" w14:textId="77777777" w:rsidR="007C65DE" w:rsidRPr="007A6B21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400E037" w14:textId="77777777" w:rsidR="007C65DE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0A68E00" w14:textId="77777777" w:rsidR="007C65DE" w:rsidRPr="007A6B21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0A25EAE" w14:textId="77777777" w:rsidR="007C65DE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0171A64" w14:textId="77777777" w:rsidR="007C65DE" w:rsidRPr="007A6B21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15C5EB9" w14:textId="77777777" w:rsidR="007C65DE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C65DE" w:rsidRPr="00EC43CD" w14:paraId="71501CB8" w14:textId="77777777" w:rsidTr="006B4BAA">
        <w:trPr>
          <w:trHeight w:val="420"/>
        </w:trPr>
        <w:tc>
          <w:tcPr>
            <w:tcW w:w="3420" w:type="dxa"/>
            <w:vAlign w:val="bottom"/>
          </w:tcPr>
          <w:p w14:paraId="007076BB" w14:textId="77777777" w:rsidR="007C65DE" w:rsidRPr="00EC43CD" w:rsidRDefault="007C65DE" w:rsidP="007C65D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6B21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270" w:type="dxa"/>
          </w:tcPr>
          <w:p w14:paraId="7587899F" w14:textId="77777777" w:rsidR="007C65DE" w:rsidRPr="00EC43CD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BB7809C" w14:textId="6251C584" w:rsidR="007C65DE" w:rsidRPr="00225120" w:rsidRDefault="00225120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25120">
              <w:rPr>
                <w:rFonts w:ascii="Angsana New" w:hAnsi="Angsana New"/>
                <w:sz w:val="30"/>
                <w:szCs w:val="30"/>
              </w:rPr>
              <w:t>9,</w:t>
            </w:r>
            <w:r w:rsidR="006B4BAA">
              <w:rPr>
                <w:rFonts w:ascii="Angsana New" w:hAnsi="Angsana New"/>
                <w:sz w:val="30"/>
                <w:szCs w:val="30"/>
              </w:rPr>
              <w:t>963</w:t>
            </w:r>
          </w:p>
        </w:tc>
        <w:tc>
          <w:tcPr>
            <w:tcW w:w="270" w:type="dxa"/>
            <w:vAlign w:val="bottom"/>
          </w:tcPr>
          <w:p w14:paraId="79CDE2F8" w14:textId="77777777" w:rsidR="007C65DE" w:rsidRPr="006B4BAA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A893F80" w14:textId="77777777" w:rsidR="007C65DE" w:rsidRPr="00EC43CD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10,701</w:t>
            </w:r>
          </w:p>
        </w:tc>
        <w:tc>
          <w:tcPr>
            <w:tcW w:w="270" w:type="dxa"/>
            <w:vAlign w:val="bottom"/>
          </w:tcPr>
          <w:p w14:paraId="2E55F1A2" w14:textId="77777777" w:rsidR="007C65DE" w:rsidRPr="00EC43CD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223AF6A" w14:textId="29433723" w:rsidR="007C65DE" w:rsidRPr="00292BB2" w:rsidRDefault="00292BB2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92BB2">
              <w:rPr>
                <w:rFonts w:ascii="Angsana New" w:hAnsi="Angsana New"/>
                <w:sz w:val="30"/>
                <w:szCs w:val="30"/>
              </w:rPr>
              <w:t>2,463</w:t>
            </w:r>
          </w:p>
        </w:tc>
        <w:tc>
          <w:tcPr>
            <w:tcW w:w="270" w:type="dxa"/>
            <w:vAlign w:val="bottom"/>
          </w:tcPr>
          <w:p w14:paraId="1E0D4E00" w14:textId="77777777" w:rsidR="007C65DE" w:rsidRPr="00EC43CD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F761D54" w14:textId="77777777" w:rsidR="007C65DE" w:rsidRPr="00EC43CD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2,923</w:t>
            </w:r>
          </w:p>
        </w:tc>
      </w:tr>
      <w:tr w:rsidR="007C65DE" w:rsidRPr="00EC43CD" w14:paraId="54383FA4" w14:textId="77777777" w:rsidTr="006B4BAA">
        <w:trPr>
          <w:trHeight w:val="420"/>
        </w:trPr>
        <w:tc>
          <w:tcPr>
            <w:tcW w:w="3420" w:type="dxa"/>
            <w:vAlign w:val="bottom"/>
          </w:tcPr>
          <w:p w14:paraId="296AACC4" w14:textId="77777777" w:rsidR="007C65DE" w:rsidRPr="007A6B21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270" w:type="dxa"/>
          </w:tcPr>
          <w:p w14:paraId="7C72A0A9" w14:textId="77777777" w:rsidR="007C65DE" w:rsidRPr="00F35EB6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48A5BD8" w14:textId="4C90A16C" w:rsidR="007C65DE" w:rsidRPr="00225120" w:rsidRDefault="00225120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25120">
              <w:rPr>
                <w:rFonts w:ascii="Angsana New" w:hAnsi="Angsana New"/>
                <w:sz w:val="30"/>
                <w:szCs w:val="30"/>
              </w:rPr>
              <w:t>3,</w:t>
            </w:r>
            <w:r w:rsidR="006B4BAA">
              <w:rPr>
                <w:rFonts w:ascii="Angsana New" w:hAnsi="Angsana New"/>
                <w:sz w:val="30"/>
                <w:szCs w:val="30"/>
              </w:rPr>
              <w:t>719</w:t>
            </w:r>
          </w:p>
        </w:tc>
        <w:tc>
          <w:tcPr>
            <w:tcW w:w="270" w:type="dxa"/>
            <w:vAlign w:val="bottom"/>
          </w:tcPr>
          <w:p w14:paraId="5AF24F66" w14:textId="77777777" w:rsidR="007C65DE" w:rsidRPr="007A6B21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CDCE568" w14:textId="77777777" w:rsidR="007C65DE" w:rsidRPr="007A6B21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3,837</w:t>
            </w:r>
          </w:p>
        </w:tc>
        <w:tc>
          <w:tcPr>
            <w:tcW w:w="270" w:type="dxa"/>
            <w:vAlign w:val="bottom"/>
          </w:tcPr>
          <w:p w14:paraId="61598917" w14:textId="77777777" w:rsidR="007C65DE" w:rsidRPr="007A6B21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2ED2E0B" w14:textId="4FDCD9E5" w:rsidR="007C65DE" w:rsidRPr="007A6B21" w:rsidRDefault="00292BB2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</w:t>
            </w:r>
            <w:r w:rsidR="00BF048B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200C2B0C" w14:textId="77777777" w:rsidR="007C65DE" w:rsidRPr="007A6B21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DDC370A" w14:textId="77777777" w:rsidR="007C65DE" w:rsidRPr="007A6B21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1,207</w:t>
            </w:r>
          </w:p>
        </w:tc>
      </w:tr>
      <w:tr w:rsidR="007C65DE" w:rsidRPr="00EC43CD" w14:paraId="750223C1" w14:textId="77777777" w:rsidTr="006B4BAA">
        <w:trPr>
          <w:trHeight w:val="420"/>
        </w:trPr>
        <w:tc>
          <w:tcPr>
            <w:tcW w:w="3420" w:type="dxa"/>
            <w:vAlign w:val="bottom"/>
          </w:tcPr>
          <w:p w14:paraId="0CEE5B96" w14:textId="77777777" w:rsidR="007C65DE" w:rsidRPr="007A6B21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กำไรจากการลดขนาดโครงการ</w:t>
            </w:r>
          </w:p>
        </w:tc>
        <w:tc>
          <w:tcPr>
            <w:tcW w:w="270" w:type="dxa"/>
          </w:tcPr>
          <w:p w14:paraId="2F3C3746" w14:textId="77777777" w:rsidR="007C65DE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4215198" w14:textId="06D9A76C" w:rsidR="007C65DE" w:rsidRPr="00225120" w:rsidRDefault="00225120" w:rsidP="00225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4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225120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7D4413E6" w14:textId="77777777" w:rsidR="007C65DE" w:rsidRPr="007A6B21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7BC5D09" w14:textId="77777777" w:rsidR="007C65DE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(43,453)</w:t>
            </w:r>
          </w:p>
        </w:tc>
        <w:tc>
          <w:tcPr>
            <w:tcW w:w="270" w:type="dxa"/>
            <w:vAlign w:val="bottom"/>
          </w:tcPr>
          <w:p w14:paraId="5049ED1F" w14:textId="77777777" w:rsidR="007C65DE" w:rsidRPr="007A6B21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F1AA9B6" w14:textId="2A2B13DC" w:rsidR="007C65DE" w:rsidRPr="00292BB2" w:rsidRDefault="00292BB2" w:rsidP="0029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4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292BB2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7CED70B9" w14:textId="77777777" w:rsidR="007C65DE" w:rsidRPr="007A6B21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C0A5F98" w14:textId="77777777" w:rsidR="007C65DE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(8,250)</w:t>
            </w:r>
          </w:p>
        </w:tc>
      </w:tr>
      <w:tr w:rsidR="007C65DE" w:rsidRPr="00EC43CD" w14:paraId="63A82639" w14:textId="77777777" w:rsidTr="006B4BAA">
        <w:trPr>
          <w:trHeight w:val="420"/>
        </w:trPr>
        <w:tc>
          <w:tcPr>
            <w:tcW w:w="3420" w:type="dxa"/>
            <w:vAlign w:val="bottom"/>
          </w:tcPr>
          <w:p w14:paraId="6E22A5A3" w14:textId="77777777" w:rsidR="007C65DE" w:rsidRPr="007A6B21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239483D" w14:textId="77777777" w:rsidR="007C65DE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A9526E6" w14:textId="3D4B8566" w:rsidR="007C65DE" w:rsidRPr="006B4BAA" w:rsidRDefault="00225120" w:rsidP="006B4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4BAA">
              <w:rPr>
                <w:rFonts w:ascii="Angsana New" w:hAnsi="Angsana New"/>
                <w:b/>
                <w:bCs/>
                <w:sz w:val="30"/>
                <w:szCs w:val="30"/>
              </w:rPr>
              <w:t>13,</w:t>
            </w:r>
            <w:r w:rsidR="006B4BAA" w:rsidRPr="006B4BAA">
              <w:rPr>
                <w:rFonts w:ascii="Angsana New" w:hAnsi="Angsana New"/>
                <w:b/>
                <w:bCs/>
                <w:sz w:val="30"/>
                <w:szCs w:val="30"/>
              </w:rPr>
              <w:t>682</w:t>
            </w:r>
          </w:p>
        </w:tc>
        <w:tc>
          <w:tcPr>
            <w:tcW w:w="270" w:type="dxa"/>
            <w:vAlign w:val="bottom"/>
          </w:tcPr>
          <w:p w14:paraId="37021E1F" w14:textId="77777777" w:rsidR="007C65DE" w:rsidRPr="007A6B21" w:rsidRDefault="007C65DE" w:rsidP="006B4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74A598F" w14:textId="77777777" w:rsidR="007C65DE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(28,915)</w:t>
            </w:r>
          </w:p>
        </w:tc>
        <w:tc>
          <w:tcPr>
            <w:tcW w:w="270" w:type="dxa"/>
            <w:vAlign w:val="bottom"/>
          </w:tcPr>
          <w:p w14:paraId="2A5ABC09" w14:textId="77777777" w:rsidR="007C65DE" w:rsidRPr="007A6B21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5EC6D1F" w14:textId="17C361CE" w:rsidR="007C65DE" w:rsidRPr="00BF048B" w:rsidRDefault="00292BB2" w:rsidP="00BF0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048B">
              <w:rPr>
                <w:rFonts w:ascii="Angsana New" w:hAnsi="Angsana New"/>
                <w:b/>
                <w:bCs/>
                <w:sz w:val="30"/>
                <w:szCs w:val="30"/>
              </w:rPr>
              <w:t>3,</w:t>
            </w:r>
            <w:r w:rsidR="00BF048B" w:rsidRPr="00BF048B">
              <w:rPr>
                <w:rFonts w:ascii="Angsana New" w:hAnsi="Angsana New"/>
                <w:b/>
                <w:bCs/>
                <w:sz w:val="30"/>
                <w:szCs w:val="30"/>
              </w:rPr>
              <w:t>49</w:t>
            </w:r>
            <w:r w:rsidRPr="00BF048B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  <w:vAlign w:val="bottom"/>
          </w:tcPr>
          <w:p w14:paraId="0A2345E3" w14:textId="77777777" w:rsidR="007C65DE" w:rsidRPr="007A6B21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63CC041" w14:textId="77777777" w:rsidR="007C65DE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(4,120)</w:t>
            </w:r>
          </w:p>
        </w:tc>
      </w:tr>
      <w:tr w:rsidR="007C65DE" w:rsidRPr="00EC43CD" w14:paraId="45CAD861" w14:textId="77777777" w:rsidTr="006B4BAA">
        <w:trPr>
          <w:trHeight w:val="420"/>
        </w:trPr>
        <w:tc>
          <w:tcPr>
            <w:tcW w:w="3420" w:type="dxa"/>
            <w:vAlign w:val="bottom"/>
          </w:tcPr>
          <w:p w14:paraId="44CF43C8" w14:textId="77777777" w:rsidR="007C65DE" w:rsidRPr="007A6B21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C43C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5E6818C9" w14:textId="77777777" w:rsidR="007C65DE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A8BBBA6" w14:textId="77777777" w:rsidR="007C65DE" w:rsidRPr="001D0741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DAAA6F9" w14:textId="77777777" w:rsidR="007C65DE" w:rsidRPr="0071014F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6D465DD" w14:textId="77777777" w:rsidR="007C65DE" w:rsidRPr="001D0741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D54AD19" w14:textId="77777777" w:rsidR="007C65DE" w:rsidRPr="0071014F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4815B72" w14:textId="77777777" w:rsidR="007C65DE" w:rsidRPr="001D0741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19DE335" w14:textId="77777777" w:rsidR="007C65DE" w:rsidRPr="0071014F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12223F8" w14:textId="77777777" w:rsidR="007C65DE" w:rsidRPr="001D0741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C65DE" w:rsidRPr="00EC43CD" w14:paraId="70F67746" w14:textId="77777777" w:rsidTr="006B4BAA">
        <w:trPr>
          <w:trHeight w:val="420"/>
        </w:trPr>
        <w:tc>
          <w:tcPr>
            <w:tcW w:w="3420" w:type="dxa"/>
            <w:vAlign w:val="bottom"/>
          </w:tcPr>
          <w:p w14:paraId="11DBE1AD" w14:textId="33D726B7" w:rsidR="007C65DE" w:rsidRPr="007A6B21" w:rsidRDefault="00F20E80" w:rsidP="00F2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417652"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417652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="007C65DE" w:rsidRPr="007A6B21">
              <w:rPr>
                <w:rFonts w:ascii="Angsana New" w:hAnsi="Angsana New"/>
                <w:sz w:val="30"/>
                <w:szCs w:val="30"/>
                <w:cs/>
              </w:rPr>
              <w:t>จากการประมาณการ</w:t>
            </w:r>
          </w:p>
        </w:tc>
        <w:tc>
          <w:tcPr>
            <w:tcW w:w="270" w:type="dxa"/>
          </w:tcPr>
          <w:p w14:paraId="3B6D548F" w14:textId="77777777" w:rsidR="007C65DE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C51B9F4" w14:textId="77777777" w:rsidR="007C65DE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657B4D6" w14:textId="77777777" w:rsidR="007C65DE" w:rsidRPr="007A6B21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DC13E7F" w14:textId="77777777" w:rsidR="007C65DE" w:rsidRPr="00F53E97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987764A" w14:textId="77777777" w:rsidR="007C65DE" w:rsidRPr="007A6B21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CD1BACB" w14:textId="77777777" w:rsidR="007C65DE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4F7C348" w14:textId="77777777" w:rsidR="007C65DE" w:rsidRPr="007A6B21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00B6A37" w14:textId="77777777" w:rsidR="007C65DE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03350" w:rsidRPr="007A6B21" w14:paraId="396055F0" w14:textId="77777777" w:rsidTr="006B4BAA">
        <w:trPr>
          <w:trHeight w:val="420"/>
        </w:trPr>
        <w:tc>
          <w:tcPr>
            <w:tcW w:w="3420" w:type="dxa"/>
            <w:vAlign w:val="bottom"/>
          </w:tcPr>
          <w:p w14:paraId="3A4ABA95" w14:textId="0478E43D" w:rsidR="00603350" w:rsidRPr="007A6B21" w:rsidRDefault="00603350" w:rsidP="0060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7A6B21">
              <w:rPr>
                <w:rFonts w:ascii="Angsana New" w:hAnsi="Angsana New"/>
                <w:sz w:val="30"/>
                <w:szCs w:val="30"/>
                <w:cs/>
              </w:rPr>
              <w:t>ตามหลัก</w:t>
            </w:r>
            <w:r>
              <w:rPr>
                <w:rFonts w:ascii="Angsana New" w:hAnsi="Angsana New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270" w:type="dxa"/>
          </w:tcPr>
          <w:p w14:paraId="5FE4AD3C" w14:textId="77777777" w:rsidR="00603350" w:rsidRPr="007A6B21" w:rsidRDefault="00603350" w:rsidP="00603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2D6BF18" w14:textId="1820C708" w:rsidR="00603350" w:rsidRPr="007A6B21" w:rsidRDefault="00603350" w:rsidP="006B4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B73B22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,5</w:t>
            </w:r>
            <w:r w:rsidR="00B73B22">
              <w:rPr>
                <w:rFonts w:ascii="Angsana New" w:hAnsi="Angsana New"/>
                <w:sz w:val="30"/>
                <w:szCs w:val="30"/>
              </w:rPr>
              <w:t>12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636DF5ED" w14:textId="77777777" w:rsidR="00603350" w:rsidRPr="007A6B21" w:rsidRDefault="00603350" w:rsidP="00603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C8068C1" w14:textId="77777777" w:rsidR="00603350" w:rsidRPr="007A6B21" w:rsidRDefault="00603350" w:rsidP="00603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257D7">
              <w:rPr>
                <w:rFonts w:ascii="Angsana New" w:hAnsi="Angsana New"/>
                <w:sz w:val="30"/>
                <w:szCs w:val="30"/>
              </w:rPr>
              <w:t>111</w:t>
            </w:r>
          </w:p>
        </w:tc>
        <w:tc>
          <w:tcPr>
            <w:tcW w:w="270" w:type="dxa"/>
            <w:vAlign w:val="bottom"/>
          </w:tcPr>
          <w:p w14:paraId="353F7DEB" w14:textId="77777777" w:rsidR="00603350" w:rsidRPr="007A6B21" w:rsidRDefault="00603350" w:rsidP="0060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FCE76FD" w14:textId="108ACEE3" w:rsidR="00603350" w:rsidRPr="00292BB2" w:rsidRDefault="00603350" w:rsidP="0060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(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6,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193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0EB7A0DA" w14:textId="77777777" w:rsidR="00603350" w:rsidRPr="007A6B21" w:rsidRDefault="00603350" w:rsidP="0060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5A295FA" w14:textId="43C4FFA1" w:rsidR="00603350" w:rsidRPr="007A6B21" w:rsidRDefault="00603350" w:rsidP="0060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 xml:space="preserve">           </w:t>
            </w:r>
            <w:r w:rsidRPr="00E550E5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-</w:t>
            </w:r>
          </w:p>
        </w:tc>
      </w:tr>
      <w:tr w:rsidR="00603350" w:rsidRPr="007A6B21" w14:paraId="70C383A9" w14:textId="77777777" w:rsidTr="006B4BAA">
        <w:trPr>
          <w:trHeight w:val="420"/>
        </w:trPr>
        <w:tc>
          <w:tcPr>
            <w:tcW w:w="3420" w:type="dxa"/>
            <w:vAlign w:val="bottom"/>
          </w:tcPr>
          <w:p w14:paraId="3FCDA1EB" w14:textId="77777777" w:rsidR="00603350" w:rsidRPr="007A6B21" w:rsidRDefault="00603350" w:rsidP="0060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EC98405" w14:textId="77777777" w:rsidR="00603350" w:rsidRPr="007A6B21" w:rsidRDefault="00603350" w:rsidP="0060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57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3DA90E1" w14:textId="7CDABDEC" w:rsidR="00603350" w:rsidRPr="006B4BAA" w:rsidRDefault="00603350" w:rsidP="006B4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4BAA">
              <w:rPr>
                <w:rFonts w:ascii="Angsana New" w:hAnsi="Angsana New"/>
                <w:b/>
                <w:bCs/>
                <w:sz w:val="30"/>
                <w:szCs w:val="30"/>
              </w:rPr>
              <w:t>(1</w:t>
            </w:r>
            <w:r w:rsidR="00B73B22" w:rsidRPr="006B4BAA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6B4BAA">
              <w:rPr>
                <w:rFonts w:ascii="Angsana New" w:hAnsi="Angsana New"/>
                <w:b/>
                <w:bCs/>
                <w:sz w:val="30"/>
                <w:szCs w:val="30"/>
              </w:rPr>
              <w:t>,5</w:t>
            </w:r>
            <w:r w:rsidR="00B73B22" w:rsidRPr="006B4BAA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  <w:r w:rsidRPr="006B4BAA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12F4D225" w14:textId="77777777" w:rsidR="00603350" w:rsidRPr="006B4BAA" w:rsidRDefault="00603350" w:rsidP="006B4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52E9714" w14:textId="77777777" w:rsidR="00603350" w:rsidRPr="00BF048B" w:rsidRDefault="00603350" w:rsidP="0060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BF048B">
              <w:rPr>
                <w:rFonts w:ascii="Angsana New" w:hAnsi="Angsana New"/>
                <w:b/>
                <w:bCs/>
                <w:sz w:val="30"/>
                <w:szCs w:val="30"/>
              </w:rPr>
              <w:t>111</w:t>
            </w:r>
          </w:p>
        </w:tc>
        <w:tc>
          <w:tcPr>
            <w:tcW w:w="270" w:type="dxa"/>
            <w:vAlign w:val="bottom"/>
          </w:tcPr>
          <w:p w14:paraId="7766B899" w14:textId="77777777" w:rsidR="00603350" w:rsidRPr="00BF048B" w:rsidRDefault="00603350" w:rsidP="0060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AC4B9B9" w14:textId="166D454F" w:rsidR="00603350" w:rsidRPr="00BF048B" w:rsidRDefault="00603350" w:rsidP="0060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BF048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(</w:t>
            </w:r>
            <w:r w:rsidRPr="00BF048B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6,193</w:t>
            </w:r>
            <w:r w:rsidRPr="00BF048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270" w:type="dxa"/>
            <w:vAlign w:val="bottom"/>
          </w:tcPr>
          <w:p w14:paraId="2815B6AA" w14:textId="77777777" w:rsidR="00603350" w:rsidRPr="00BF048B" w:rsidRDefault="00603350" w:rsidP="0060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40D6408" w14:textId="01502ACF" w:rsidR="00603350" w:rsidRPr="00603350" w:rsidRDefault="00603350" w:rsidP="0060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22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603350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-</w:t>
            </w:r>
          </w:p>
        </w:tc>
      </w:tr>
      <w:tr w:rsidR="007C65DE" w:rsidRPr="00EC43CD" w14:paraId="440AFEB1" w14:textId="77777777" w:rsidTr="006B4BAA">
        <w:trPr>
          <w:trHeight w:val="420"/>
        </w:trPr>
        <w:tc>
          <w:tcPr>
            <w:tcW w:w="3420" w:type="dxa"/>
            <w:vAlign w:val="bottom"/>
          </w:tcPr>
          <w:p w14:paraId="179ED4CC" w14:textId="77777777" w:rsidR="007C65DE" w:rsidRPr="00EC43CD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อื่นๆ</w:t>
            </w:r>
          </w:p>
        </w:tc>
        <w:tc>
          <w:tcPr>
            <w:tcW w:w="270" w:type="dxa"/>
          </w:tcPr>
          <w:p w14:paraId="435646E3" w14:textId="77777777" w:rsidR="007C65DE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FEA55D1" w14:textId="77777777" w:rsidR="007C65DE" w:rsidRPr="0071014F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3BEB2D95" w14:textId="77777777" w:rsidR="007C65DE" w:rsidRPr="0071014F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840943B" w14:textId="77777777" w:rsidR="007C65DE" w:rsidRPr="0071014F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708372DF" w14:textId="77777777" w:rsidR="007C65DE" w:rsidRPr="0071014F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DDAD43D" w14:textId="77777777" w:rsidR="007C65DE" w:rsidRPr="0071014F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4F0D127C" w14:textId="77777777" w:rsidR="007C65DE" w:rsidRPr="0071014F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38AEF4C" w14:textId="77777777" w:rsidR="007C65DE" w:rsidRPr="0071014F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</w:tr>
      <w:tr w:rsidR="003065D5" w:rsidRPr="00EC43CD" w14:paraId="748E8C4A" w14:textId="77777777" w:rsidTr="006B4BAA">
        <w:trPr>
          <w:trHeight w:val="420"/>
        </w:trPr>
        <w:tc>
          <w:tcPr>
            <w:tcW w:w="3420" w:type="dxa"/>
            <w:vAlign w:val="bottom"/>
          </w:tcPr>
          <w:p w14:paraId="74D99C19" w14:textId="77777777" w:rsidR="003065D5" w:rsidRPr="00EC43CD" w:rsidRDefault="003065D5" w:rsidP="00306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โอนออก</w:t>
            </w:r>
          </w:p>
        </w:tc>
        <w:tc>
          <w:tcPr>
            <w:tcW w:w="270" w:type="dxa"/>
          </w:tcPr>
          <w:p w14:paraId="5B465614" w14:textId="77777777" w:rsidR="003065D5" w:rsidRDefault="003065D5" w:rsidP="003065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46125CB" w14:textId="2502F53F" w:rsidR="003065D5" w:rsidRPr="00E550E5" w:rsidRDefault="003065D5" w:rsidP="00306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4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225120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0DF39F23" w14:textId="77777777" w:rsidR="003065D5" w:rsidRPr="007A6B21" w:rsidRDefault="003065D5" w:rsidP="00306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62CB2A4" w14:textId="77777777" w:rsidR="003065D5" w:rsidRPr="00E550E5" w:rsidRDefault="003065D5" w:rsidP="00306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right="57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E550E5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0BCE2EE0" w14:textId="77777777" w:rsidR="003065D5" w:rsidRPr="007A6B21" w:rsidRDefault="003065D5" w:rsidP="00306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FE8ED0F" w14:textId="04922009" w:rsidR="003065D5" w:rsidRDefault="003065D5" w:rsidP="003065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257D7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17,381</w:t>
            </w:r>
            <w:r w:rsidRPr="008257D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25DB66AA" w14:textId="77777777" w:rsidR="003065D5" w:rsidRPr="007A6B21" w:rsidRDefault="003065D5" w:rsidP="003065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CFE584E" w14:textId="77777777" w:rsidR="003065D5" w:rsidRDefault="003065D5" w:rsidP="003065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(58)</w:t>
            </w:r>
          </w:p>
        </w:tc>
      </w:tr>
      <w:tr w:rsidR="003065D5" w:rsidRPr="008E4543" w14:paraId="36526B0A" w14:textId="77777777" w:rsidTr="006B4BAA">
        <w:trPr>
          <w:trHeight w:val="420"/>
        </w:trPr>
        <w:tc>
          <w:tcPr>
            <w:tcW w:w="3420" w:type="dxa"/>
            <w:vAlign w:val="bottom"/>
          </w:tcPr>
          <w:p w14:paraId="4AE15D39" w14:textId="77CFFBA9" w:rsidR="003065D5" w:rsidRPr="007A6B21" w:rsidRDefault="003065D5" w:rsidP="00306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โอนออกจากการสูญเสียอำนาจควบคุม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ในบริษัทย่อย</w:t>
            </w:r>
          </w:p>
        </w:tc>
        <w:tc>
          <w:tcPr>
            <w:tcW w:w="270" w:type="dxa"/>
          </w:tcPr>
          <w:p w14:paraId="42C227C7" w14:textId="77777777" w:rsidR="003065D5" w:rsidRPr="007A6B21" w:rsidRDefault="003065D5" w:rsidP="00306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57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2D7CCF7E" w14:textId="5B1AB7C2" w:rsidR="003065D5" w:rsidRPr="00225120" w:rsidRDefault="003065D5" w:rsidP="003065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(35,649)</w:t>
            </w:r>
          </w:p>
        </w:tc>
        <w:tc>
          <w:tcPr>
            <w:tcW w:w="270" w:type="dxa"/>
            <w:vAlign w:val="bottom"/>
          </w:tcPr>
          <w:p w14:paraId="2830D237" w14:textId="77777777" w:rsidR="003065D5" w:rsidRPr="006B4BAA" w:rsidRDefault="003065D5" w:rsidP="003065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3FD5FB8" w14:textId="2C49FF87" w:rsidR="003065D5" w:rsidRPr="00225120" w:rsidRDefault="003065D5" w:rsidP="00306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right="57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E550E5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5A4E0A95" w14:textId="77777777" w:rsidR="003065D5" w:rsidRPr="00FD14BF" w:rsidRDefault="003065D5" w:rsidP="003065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EF8CFD1" w14:textId="47679DDB" w:rsidR="003065D5" w:rsidRDefault="003065D5" w:rsidP="00306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right="57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 xml:space="preserve">             </w:t>
            </w:r>
            <w:r w:rsidRPr="00E550E5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2A496F07" w14:textId="77777777" w:rsidR="003065D5" w:rsidRPr="00225120" w:rsidRDefault="003065D5" w:rsidP="00306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5E351ACF" w14:textId="29318636" w:rsidR="003065D5" w:rsidRDefault="003065D5" w:rsidP="00306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 xml:space="preserve">           </w:t>
            </w:r>
            <w:r w:rsidRPr="00E550E5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-</w:t>
            </w:r>
          </w:p>
        </w:tc>
      </w:tr>
      <w:tr w:rsidR="003065D5" w:rsidRPr="008E4543" w14:paraId="3AF3D785" w14:textId="77777777" w:rsidTr="006B4BAA">
        <w:trPr>
          <w:trHeight w:val="420"/>
        </w:trPr>
        <w:tc>
          <w:tcPr>
            <w:tcW w:w="3420" w:type="dxa"/>
            <w:vAlign w:val="bottom"/>
          </w:tcPr>
          <w:p w14:paraId="1BA8D8B7" w14:textId="77777777" w:rsidR="003065D5" w:rsidRPr="007A6B21" w:rsidRDefault="003065D5" w:rsidP="00306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A6B21">
              <w:rPr>
                <w:rFonts w:ascii="Angsana New" w:hAnsi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270" w:type="dxa"/>
          </w:tcPr>
          <w:p w14:paraId="378E9243" w14:textId="77777777" w:rsidR="003065D5" w:rsidRPr="007A6B21" w:rsidRDefault="003065D5" w:rsidP="00306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57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38DED80" w14:textId="5ACAF5E9" w:rsidR="003065D5" w:rsidRPr="008257D7" w:rsidRDefault="003065D5" w:rsidP="00306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26DD4D8C" w14:textId="77777777" w:rsidR="003065D5" w:rsidRPr="006B4BAA" w:rsidRDefault="003065D5" w:rsidP="003065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2F4CC0E" w14:textId="77777777" w:rsidR="003065D5" w:rsidRPr="00FD14BF" w:rsidRDefault="003065D5" w:rsidP="003065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257D7">
              <w:rPr>
                <w:rFonts w:ascii="Angsana New" w:hAnsi="Angsana New"/>
                <w:sz w:val="30"/>
                <w:szCs w:val="30"/>
              </w:rPr>
              <w:t>(469)</w:t>
            </w:r>
          </w:p>
        </w:tc>
        <w:tc>
          <w:tcPr>
            <w:tcW w:w="270" w:type="dxa"/>
            <w:vAlign w:val="bottom"/>
          </w:tcPr>
          <w:p w14:paraId="5444E08B" w14:textId="77777777" w:rsidR="003065D5" w:rsidRPr="00FD14BF" w:rsidRDefault="003065D5" w:rsidP="003065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1671BD2" w14:textId="5753C7FC" w:rsidR="003065D5" w:rsidRPr="00E550E5" w:rsidRDefault="003065D5" w:rsidP="00306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right="57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 xml:space="preserve">             </w:t>
            </w:r>
            <w:r w:rsidRPr="00E550E5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1BA333A3" w14:textId="77777777" w:rsidR="003065D5" w:rsidRPr="007A6B21" w:rsidRDefault="003065D5" w:rsidP="00306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F00C0DD" w14:textId="6B568AF4" w:rsidR="003065D5" w:rsidRPr="008E4543" w:rsidRDefault="003065D5" w:rsidP="00306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 xml:space="preserve">           </w:t>
            </w:r>
            <w:r w:rsidRPr="00E550E5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-</w:t>
            </w:r>
          </w:p>
        </w:tc>
      </w:tr>
      <w:tr w:rsidR="003065D5" w:rsidRPr="007A6B21" w14:paraId="3E709D47" w14:textId="77777777" w:rsidTr="006B4BAA">
        <w:trPr>
          <w:trHeight w:val="420"/>
        </w:trPr>
        <w:tc>
          <w:tcPr>
            <w:tcW w:w="3420" w:type="dxa"/>
            <w:vAlign w:val="bottom"/>
          </w:tcPr>
          <w:p w14:paraId="379FDF1C" w14:textId="77777777" w:rsidR="003065D5" w:rsidRPr="007A6B21" w:rsidRDefault="003065D5" w:rsidP="00306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B3F0E31" w14:textId="77777777" w:rsidR="003065D5" w:rsidRDefault="003065D5" w:rsidP="003065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101930" w14:textId="03764744" w:rsidR="003065D5" w:rsidRPr="008257D7" w:rsidRDefault="003065D5" w:rsidP="003065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(35,649)</w:t>
            </w:r>
          </w:p>
        </w:tc>
        <w:tc>
          <w:tcPr>
            <w:tcW w:w="270" w:type="dxa"/>
            <w:vAlign w:val="bottom"/>
          </w:tcPr>
          <w:p w14:paraId="3DA3006F" w14:textId="77777777" w:rsidR="003065D5" w:rsidRPr="006B4BAA" w:rsidRDefault="003065D5" w:rsidP="003065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546C6E" w14:textId="77777777" w:rsidR="003065D5" w:rsidRPr="007A6B21" w:rsidRDefault="003065D5" w:rsidP="003065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257D7">
              <w:rPr>
                <w:rFonts w:ascii="Angsana New" w:hAnsi="Angsana New"/>
                <w:b/>
                <w:bCs/>
                <w:sz w:val="30"/>
                <w:szCs w:val="30"/>
              </w:rPr>
              <w:t>(469)</w:t>
            </w:r>
          </w:p>
        </w:tc>
        <w:tc>
          <w:tcPr>
            <w:tcW w:w="270" w:type="dxa"/>
            <w:vAlign w:val="bottom"/>
          </w:tcPr>
          <w:p w14:paraId="0ED08417" w14:textId="77777777" w:rsidR="003065D5" w:rsidRPr="007A6B21" w:rsidRDefault="003065D5" w:rsidP="003065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682ECF" w14:textId="30913F95" w:rsidR="003065D5" w:rsidRPr="00BF048B" w:rsidRDefault="003065D5" w:rsidP="003065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048B">
              <w:rPr>
                <w:rFonts w:ascii="Angsana New" w:hAnsi="Angsana New"/>
                <w:b/>
                <w:bCs/>
                <w:sz w:val="30"/>
                <w:szCs w:val="30"/>
              </w:rPr>
              <w:t>(17,381)</w:t>
            </w:r>
          </w:p>
        </w:tc>
        <w:tc>
          <w:tcPr>
            <w:tcW w:w="270" w:type="dxa"/>
            <w:vAlign w:val="bottom"/>
          </w:tcPr>
          <w:p w14:paraId="67D8ADD6" w14:textId="77777777" w:rsidR="003065D5" w:rsidRPr="00BF048B" w:rsidRDefault="003065D5" w:rsidP="003065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91E7A5" w14:textId="77777777" w:rsidR="003065D5" w:rsidRDefault="003065D5" w:rsidP="003065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3124">
              <w:rPr>
                <w:rFonts w:ascii="Angsana New" w:hAnsi="Angsana New"/>
                <w:b/>
                <w:bCs/>
                <w:sz w:val="30"/>
                <w:szCs w:val="30"/>
              </w:rPr>
              <w:t>(58)</w:t>
            </w:r>
          </w:p>
        </w:tc>
      </w:tr>
      <w:tr w:rsidR="003065D5" w:rsidRPr="007A6B21" w14:paraId="720657DB" w14:textId="77777777" w:rsidTr="006B4BAA">
        <w:trPr>
          <w:trHeight w:val="420"/>
        </w:trPr>
        <w:tc>
          <w:tcPr>
            <w:tcW w:w="3420" w:type="dxa"/>
            <w:vAlign w:val="bottom"/>
          </w:tcPr>
          <w:p w14:paraId="014E7BD9" w14:textId="77777777" w:rsidR="003065D5" w:rsidRPr="00FD490E" w:rsidRDefault="003065D5" w:rsidP="00306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s/>
              </w:rPr>
            </w:pPr>
          </w:p>
        </w:tc>
        <w:tc>
          <w:tcPr>
            <w:tcW w:w="270" w:type="dxa"/>
          </w:tcPr>
          <w:p w14:paraId="3AF1D926" w14:textId="77777777" w:rsidR="003065D5" w:rsidRPr="00FD490E" w:rsidRDefault="003065D5" w:rsidP="003065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B244BD0" w14:textId="77777777" w:rsidR="003065D5" w:rsidRPr="00FD490E" w:rsidRDefault="003065D5" w:rsidP="003065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6A7D5B07" w14:textId="77777777" w:rsidR="003065D5" w:rsidRPr="00FD490E" w:rsidRDefault="003065D5" w:rsidP="003065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61A0E1B" w14:textId="77777777" w:rsidR="003065D5" w:rsidRPr="00FD490E" w:rsidRDefault="003065D5" w:rsidP="003065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0" w:type="dxa"/>
            <w:vAlign w:val="bottom"/>
          </w:tcPr>
          <w:p w14:paraId="109C1799" w14:textId="77777777" w:rsidR="003065D5" w:rsidRPr="00FD490E" w:rsidRDefault="003065D5" w:rsidP="003065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F4210BD" w14:textId="77777777" w:rsidR="003065D5" w:rsidRPr="00FD490E" w:rsidRDefault="003065D5" w:rsidP="003065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3488F96E" w14:textId="77777777" w:rsidR="003065D5" w:rsidRPr="00FD490E" w:rsidRDefault="003065D5" w:rsidP="003065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5D5B17A" w14:textId="77777777" w:rsidR="003065D5" w:rsidRPr="00FD490E" w:rsidRDefault="003065D5" w:rsidP="003065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3065D5" w:rsidRPr="007A6B21" w14:paraId="2FDCD54C" w14:textId="77777777" w:rsidTr="006B4BAA">
        <w:trPr>
          <w:trHeight w:val="420"/>
        </w:trPr>
        <w:tc>
          <w:tcPr>
            <w:tcW w:w="3420" w:type="dxa"/>
            <w:vAlign w:val="bottom"/>
          </w:tcPr>
          <w:p w14:paraId="786551C9" w14:textId="77777777" w:rsidR="003065D5" w:rsidRPr="007A6B21" w:rsidRDefault="003065D5" w:rsidP="00306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6B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</w:t>
            </w:r>
            <w:r w:rsidRPr="007A6B2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7A6B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วันที่ 3</w:t>
            </w:r>
            <w:r w:rsidRPr="007A6B21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7A6B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270" w:type="dxa"/>
          </w:tcPr>
          <w:p w14:paraId="61FF7524" w14:textId="77777777" w:rsidR="003065D5" w:rsidRPr="007A6B21" w:rsidRDefault="003065D5" w:rsidP="003065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03DE04A" w14:textId="5EAC9269" w:rsidR="003065D5" w:rsidRPr="008257D7" w:rsidRDefault="003065D5" w:rsidP="003065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103,501</w:t>
            </w:r>
          </w:p>
        </w:tc>
        <w:tc>
          <w:tcPr>
            <w:tcW w:w="270" w:type="dxa"/>
            <w:vAlign w:val="bottom"/>
          </w:tcPr>
          <w:p w14:paraId="00D2342E" w14:textId="77777777" w:rsidR="003065D5" w:rsidRPr="008B47D3" w:rsidRDefault="003065D5" w:rsidP="00306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B286C28" w14:textId="77777777" w:rsidR="003065D5" w:rsidRPr="008B47D3" w:rsidRDefault="003065D5" w:rsidP="003065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57D7">
              <w:rPr>
                <w:rFonts w:ascii="Angsana New" w:hAnsi="Angsana New"/>
                <w:b/>
                <w:bCs/>
                <w:sz w:val="30"/>
                <w:szCs w:val="30"/>
              </w:rPr>
              <w:t>137,980</w:t>
            </w:r>
          </w:p>
        </w:tc>
        <w:tc>
          <w:tcPr>
            <w:tcW w:w="270" w:type="dxa"/>
            <w:vAlign w:val="bottom"/>
          </w:tcPr>
          <w:p w14:paraId="78C9EAC8" w14:textId="77777777" w:rsidR="003065D5" w:rsidRPr="008B47D3" w:rsidRDefault="003065D5" w:rsidP="003065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5410575" w14:textId="2731B766" w:rsidR="003065D5" w:rsidRPr="008B47D3" w:rsidRDefault="003065D5" w:rsidP="003065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23,423</w:t>
            </w:r>
          </w:p>
        </w:tc>
        <w:tc>
          <w:tcPr>
            <w:tcW w:w="270" w:type="dxa"/>
            <w:vAlign w:val="bottom"/>
          </w:tcPr>
          <w:p w14:paraId="5A7B5968" w14:textId="77777777" w:rsidR="003065D5" w:rsidRPr="008B47D3" w:rsidRDefault="003065D5" w:rsidP="003065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4921C705" w14:textId="77777777" w:rsidR="003065D5" w:rsidRPr="008B47D3" w:rsidRDefault="003065D5" w:rsidP="003065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47D3">
              <w:rPr>
                <w:rFonts w:ascii="Angsana New" w:hAnsi="Angsana New"/>
                <w:b/>
                <w:bCs/>
                <w:sz w:val="30"/>
                <w:szCs w:val="30"/>
              </w:rPr>
              <w:t>43,507</w:t>
            </w:r>
          </w:p>
        </w:tc>
      </w:tr>
    </w:tbl>
    <w:p w14:paraId="12095132" w14:textId="467F0775" w:rsidR="0032005A" w:rsidRDefault="005D63E1" w:rsidP="0032005A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30"/>
          <w:szCs w:val="30"/>
        </w:rPr>
      </w:pPr>
      <w:r>
        <w:rPr>
          <w:rFonts w:ascii="Angsana New" w:eastAsia="Calibri" w:hAnsi="Angsana New" w:hint="cs"/>
          <w:sz w:val="30"/>
          <w:szCs w:val="30"/>
          <w:cs/>
        </w:rPr>
        <w:lastRenderedPageBreak/>
        <w:t>กำไรและ</w:t>
      </w:r>
      <w:r w:rsidR="0032005A" w:rsidRPr="00EA6008">
        <w:rPr>
          <w:rFonts w:ascii="Angsana New" w:eastAsia="Calibri" w:hAnsi="Angsana New"/>
          <w:sz w:val="30"/>
          <w:szCs w:val="30"/>
          <w:cs/>
        </w:rPr>
        <w:t>ขาดทุนจากการประมาณการตามหลักคณิตศาสตร์ประกันภัยที่รับรู้ในกำไรขาดทุนเบ็ดเสร็จอื่น เกิดขึ้นจาก</w:t>
      </w:r>
    </w:p>
    <w:p w14:paraId="0A7CB951" w14:textId="77777777" w:rsidR="00B3030D" w:rsidRPr="00053D00" w:rsidRDefault="00B3030D" w:rsidP="0032005A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14"/>
          <w:szCs w:val="14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665"/>
        <w:gridCol w:w="1164"/>
        <w:gridCol w:w="269"/>
        <w:gridCol w:w="1124"/>
        <w:gridCol w:w="269"/>
        <w:gridCol w:w="1164"/>
        <w:gridCol w:w="269"/>
        <w:gridCol w:w="1256"/>
      </w:tblGrid>
      <w:tr w:rsidR="0032005A" w:rsidRPr="00EA6008" w14:paraId="2B31975D" w14:textId="77777777" w:rsidTr="006D33B5">
        <w:tc>
          <w:tcPr>
            <w:tcW w:w="3665" w:type="dxa"/>
          </w:tcPr>
          <w:p w14:paraId="6DDE1D35" w14:textId="77777777" w:rsidR="0032005A" w:rsidRPr="00EA6008" w:rsidRDefault="0032005A" w:rsidP="00E93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557" w:type="dxa"/>
            <w:gridSpan w:val="3"/>
          </w:tcPr>
          <w:p w14:paraId="7D1370B6" w14:textId="77777777" w:rsidR="0032005A" w:rsidRPr="00EA6008" w:rsidRDefault="0032005A" w:rsidP="00E93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A600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6DD7FD10" w14:textId="77777777" w:rsidR="0032005A" w:rsidRPr="00EA6008" w:rsidRDefault="0032005A" w:rsidP="00E93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89" w:type="dxa"/>
            <w:gridSpan w:val="3"/>
          </w:tcPr>
          <w:p w14:paraId="12142DE6" w14:textId="77777777" w:rsidR="0032005A" w:rsidRPr="00EA6008" w:rsidRDefault="0032005A" w:rsidP="00E93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A600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65DE" w:rsidRPr="00EA6008" w14:paraId="37D30921" w14:textId="77777777" w:rsidTr="006D33B5">
        <w:tc>
          <w:tcPr>
            <w:tcW w:w="3665" w:type="dxa"/>
          </w:tcPr>
          <w:p w14:paraId="28889737" w14:textId="77777777" w:rsidR="007C65DE" w:rsidRPr="00EA6008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1B1DD6F3" w14:textId="77777777" w:rsidR="007C65DE" w:rsidRPr="00EA6008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69" w:type="dxa"/>
            <w:vAlign w:val="bottom"/>
          </w:tcPr>
          <w:p w14:paraId="62CBE411" w14:textId="77777777" w:rsidR="007C65DE" w:rsidRPr="00EA6008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  <w:vAlign w:val="bottom"/>
          </w:tcPr>
          <w:p w14:paraId="42F95E6E" w14:textId="77777777" w:rsidR="007C65DE" w:rsidRPr="00EA6008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69" w:type="dxa"/>
            <w:vAlign w:val="bottom"/>
          </w:tcPr>
          <w:p w14:paraId="73A87E45" w14:textId="77777777" w:rsidR="007C65DE" w:rsidRPr="00EA6008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220114E1" w14:textId="77777777" w:rsidR="007C65DE" w:rsidRPr="00EA6008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69" w:type="dxa"/>
            <w:vAlign w:val="bottom"/>
          </w:tcPr>
          <w:p w14:paraId="1E8AC04D" w14:textId="77777777" w:rsidR="007C65DE" w:rsidRPr="00EA6008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4C00052A" w14:textId="77777777" w:rsidR="007C65DE" w:rsidRPr="00EA6008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7C65DE" w:rsidRPr="00EA6008" w14:paraId="05E22598" w14:textId="77777777" w:rsidTr="006D33B5">
        <w:tc>
          <w:tcPr>
            <w:tcW w:w="3665" w:type="dxa"/>
          </w:tcPr>
          <w:p w14:paraId="36120DE8" w14:textId="77777777" w:rsidR="007C65DE" w:rsidRPr="00EA6008" w:rsidRDefault="007C65DE" w:rsidP="007C65DE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15" w:type="dxa"/>
            <w:gridSpan w:val="7"/>
          </w:tcPr>
          <w:p w14:paraId="6DAC4BBB" w14:textId="77777777" w:rsidR="007C65DE" w:rsidRPr="00EA6008" w:rsidRDefault="007C65DE" w:rsidP="007C65D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A6008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EA6008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FB1097" w:rsidRPr="00EA6008" w14:paraId="051668DD" w14:textId="77777777" w:rsidTr="006D33B5">
        <w:tc>
          <w:tcPr>
            <w:tcW w:w="3665" w:type="dxa"/>
          </w:tcPr>
          <w:p w14:paraId="4FC8F7FB" w14:textId="77777777" w:rsidR="00FB1097" w:rsidRPr="00EA6008" w:rsidRDefault="00FB1097" w:rsidP="007C65DE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ข้อ</w:t>
            </w:r>
            <w:r>
              <w:rPr>
                <w:rFonts w:ascii="Angsana New" w:hAnsi="Angsana New"/>
                <w:sz w:val="30"/>
                <w:szCs w:val="30"/>
                <w:cs/>
              </w:rPr>
              <w:t>สมมติด้าน</w:t>
            </w:r>
            <w:r w:rsidRPr="00EA6008">
              <w:rPr>
                <w:rFonts w:ascii="Angsana New" w:hAnsi="Angsana New"/>
                <w:sz w:val="30"/>
                <w:szCs w:val="30"/>
                <w:cs/>
              </w:rPr>
              <w:t>ประชากร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ศาสตร์</w:t>
            </w:r>
          </w:p>
        </w:tc>
        <w:tc>
          <w:tcPr>
            <w:tcW w:w="1164" w:type="dxa"/>
          </w:tcPr>
          <w:p w14:paraId="6BDE4820" w14:textId="65494D62" w:rsidR="00FB1097" w:rsidRPr="00B471D1" w:rsidRDefault="002E0DA7" w:rsidP="008A5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745</w:t>
            </w:r>
          </w:p>
        </w:tc>
        <w:tc>
          <w:tcPr>
            <w:tcW w:w="269" w:type="dxa"/>
          </w:tcPr>
          <w:p w14:paraId="4981DBB3" w14:textId="77777777" w:rsidR="00FB1097" w:rsidRPr="00EA6008" w:rsidRDefault="00FB1097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4" w:type="dxa"/>
          </w:tcPr>
          <w:p w14:paraId="15D64769" w14:textId="77777777" w:rsidR="00FB1097" w:rsidRPr="00B471D1" w:rsidRDefault="00FB1097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269" w:type="dxa"/>
          </w:tcPr>
          <w:p w14:paraId="587E3167" w14:textId="77777777" w:rsidR="00FB1097" w:rsidRPr="00B471D1" w:rsidRDefault="00FB1097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right="57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64" w:type="dxa"/>
          </w:tcPr>
          <w:p w14:paraId="7C3A2756" w14:textId="600CD04E" w:rsidR="00FB1097" w:rsidRPr="00B471D1" w:rsidRDefault="00212476" w:rsidP="0021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218</w:t>
            </w:r>
          </w:p>
        </w:tc>
        <w:tc>
          <w:tcPr>
            <w:tcW w:w="269" w:type="dxa"/>
          </w:tcPr>
          <w:p w14:paraId="5E041629" w14:textId="77777777" w:rsidR="00FB1097" w:rsidRPr="00EA6008" w:rsidRDefault="00FB1097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6" w:type="dxa"/>
          </w:tcPr>
          <w:p w14:paraId="5DD30FEA" w14:textId="77777777" w:rsidR="00FB1097" w:rsidRPr="00B471D1" w:rsidRDefault="00FB1097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7A6B21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-</w:t>
            </w:r>
          </w:p>
        </w:tc>
      </w:tr>
      <w:tr w:rsidR="00FB1097" w:rsidRPr="00EA6008" w14:paraId="7BB91650" w14:textId="77777777" w:rsidTr="006D33B5">
        <w:tc>
          <w:tcPr>
            <w:tcW w:w="3665" w:type="dxa"/>
          </w:tcPr>
          <w:p w14:paraId="47C1AC7E" w14:textId="77777777" w:rsidR="00FB1097" w:rsidRPr="00EA6008" w:rsidRDefault="00FB1097" w:rsidP="007C65DE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ข้อ</w:t>
            </w:r>
            <w:r>
              <w:rPr>
                <w:rFonts w:ascii="Angsana New" w:hAnsi="Angsana New"/>
                <w:sz w:val="30"/>
                <w:szCs w:val="30"/>
                <w:cs/>
              </w:rPr>
              <w:t>สมมติ</w:t>
            </w:r>
            <w:r w:rsidRPr="00EA6008">
              <w:rPr>
                <w:rFonts w:ascii="Angsana New" w:hAnsi="Angsana New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164" w:type="dxa"/>
          </w:tcPr>
          <w:p w14:paraId="6C033F2E" w14:textId="02CF4BC0" w:rsidR="00FB1097" w:rsidRPr="00B471D1" w:rsidRDefault="002E0DA7" w:rsidP="008A5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6,41</w:t>
            </w:r>
            <w:r w:rsidR="005C583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9" w:type="dxa"/>
          </w:tcPr>
          <w:p w14:paraId="539BA6A5" w14:textId="77777777" w:rsidR="00FB1097" w:rsidRPr="00EA6008" w:rsidRDefault="00FB1097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4" w:type="dxa"/>
          </w:tcPr>
          <w:p w14:paraId="1554E72E" w14:textId="77777777" w:rsidR="00FB1097" w:rsidRPr="00B471D1" w:rsidRDefault="00FB1097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4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559</w:t>
            </w:r>
          </w:p>
        </w:tc>
        <w:tc>
          <w:tcPr>
            <w:tcW w:w="269" w:type="dxa"/>
          </w:tcPr>
          <w:p w14:paraId="75357E04" w14:textId="77777777" w:rsidR="00FB1097" w:rsidRPr="00B471D1" w:rsidRDefault="00FB1097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right="57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64" w:type="dxa"/>
          </w:tcPr>
          <w:p w14:paraId="20304309" w14:textId="596E6FEA" w:rsidR="00FB1097" w:rsidRPr="00B471D1" w:rsidRDefault="00212476" w:rsidP="0021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1,454</w:t>
            </w:r>
          </w:p>
        </w:tc>
        <w:tc>
          <w:tcPr>
            <w:tcW w:w="269" w:type="dxa"/>
          </w:tcPr>
          <w:p w14:paraId="7688732D" w14:textId="77777777" w:rsidR="00FB1097" w:rsidRPr="00EA6008" w:rsidRDefault="00FB1097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6" w:type="dxa"/>
          </w:tcPr>
          <w:p w14:paraId="6BB78D6A" w14:textId="77777777" w:rsidR="00FB1097" w:rsidRPr="00B471D1" w:rsidRDefault="00FB1097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26"/>
              <w:rPr>
                <w:rFonts w:ascii="Angsana New" w:hAnsi="Angsana New"/>
                <w:sz w:val="30"/>
                <w:szCs w:val="30"/>
              </w:rPr>
            </w:pPr>
            <w:r w:rsidRPr="007A6B21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-</w:t>
            </w:r>
          </w:p>
        </w:tc>
      </w:tr>
      <w:tr w:rsidR="00FB1097" w:rsidRPr="00EA6008" w14:paraId="4CE1FD09" w14:textId="77777777" w:rsidTr="006D33B5">
        <w:tc>
          <w:tcPr>
            <w:tcW w:w="3665" w:type="dxa"/>
          </w:tcPr>
          <w:p w14:paraId="0699F02E" w14:textId="77777777" w:rsidR="00FB1097" w:rsidRPr="00EA6008" w:rsidRDefault="00FB1097" w:rsidP="007C65DE">
            <w:pPr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EA6008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การปรับปรุงจากประสบการณ์</w:t>
            </w: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5A9FC497" w14:textId="14C0AE83" w:rsidR="00FB1097" w:rsidRPr="00B471D1" w:rsidRDefault="002E0DA7" w:rsidP="005C58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C583B">
              <w:rPr>
                <w:rFonts w:ascii="Angsana New" w:hAnsi="Angsana New"/>
                <w:sz w:val="30"/>
                <w:szCs w:val="30"/>
              </w:rPr>
              <w:t>19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5C583B">
              <w:rPr>
                <w:rFonts w:ascii="Angsana New" w:hAnsi="Angsana New"/>
                <w:sz w:val="30"/>
                <w:szCs w:val="30"/>
              </w:rPr>
              <w:t>669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9" w:type="dxa"/>
          </w:tcPr>
          <w:p w14:paraId="3E45B151" w14:textId="77777777" w:rsidR="00FB1097" w:rsidRPr="00EA6008" w:rsidRDefault="00FB1097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14:paraId="12B04FD0" w14:textId="77777777" w:rsidR="00FB1097" w:rsidRPr="00B471D1" w:rsidRDefault="00FB1097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44"/>
              <w:rPr>
                <w:rFonts w:ascii="Angsana New" w:hAnsi="Angsana New"/>
                <w:sz w:val="30"/>
                <w:szCs w:val="30"/>
              </w:rPr>
            </w:pPr>
            <w:r w:rsidRPr="00B471D1">
              <w:rPr>
                <w:rFonts w:ascii="Angsana New" w:hAnsi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/>
                <w:sz w:val="30"/>
                <w:szCs w:val="30"/>
              </w:rPr>
              <w:t>497</w:t>
            </w:r>
            <w:r w:rsidRPr="00B471D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9" w:type="dxa"/>
          </w:tcPr>
          <w:p w14:paraId="10F29ACF" w14:textId="77777777" w:rsidR="00FB1097" w:rsidRPr="00B471D1" w:rsidRDefault="00FB1097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right="57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4629AC2C" w14:textId="01B4227A" w:rsidR="00FB1097" w:rsidRPr="00B471D1" w:rsidRDefault="00212476" w:rsidP="0021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(7,865)</w:t>
            </w:r>
          </w:p>
        </w:tc>
        <w:tc>
          <w:tcPr>
            <w:tcW w:w="269" w:type="dxa"/>
          </w:tcPr>
          <w:p w14:paraId="47BEFDEF" w14:textId="77777777" w:rsidR="00FB1097" w:rsidRPr="00EA6008" w:rsidRDefault="00FB1097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</w:tcPr>
          <w:p w14:paraId="05208D86" w14:textId="77777777" w:rsidR="00FB1097" w:rsidRPr="00B471D1" w:rsidRDefault="00FB1097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7A6B21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-</w:t>
            </w:r>
          </w:p>
        </w:tc>
      </w:tr>
      <w:tr w:rsidR="00344A7C" w:rsidRPr="009A4C37" w14:paraId="2879446C" w14:textId="77777777" w:rsidTr="006D33B5">
        <w:tc>
          <w:tcPr>
            <w:tcW w:w="3665" w:type="dxa"/>
          </w:tcPr>
          <w:p w14:paraId="14B51452" w14:textId="77777777" w:rsidR="00344A7C" w:rsidRPr="00EA6008" w:rsidRDefault="00344A7C" w:rsidP="00344A7C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A60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</w:tcPr>
          <w:p w14:paraId="01D93D4C" w14:textId="4715AFA0" w:rsidR="00344A7C" w:rsidRPr="00B471D1" w:rsidRDefault="002E0DA7" w:rsidP="008A5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</w:t>
            </w:r>
            <w:r w:rsidR="005C583B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C583B">
              <w:rPr>
                <w:rFonts w:ascii="Angsana New" w:hAnsi="Angsana New"/>
                <w:b/>
                <w:bCs/>
                <w:sz w:val="30"/>
                <w:szCs w:val="30"/>
              </w:rPr>
              <w:t>512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9" w:type="dxa"/>
          </w:tcPr>
          <w:p w14:paraId="0611463C" w14:textId="77777777" w:rsidR="00344A7C" w:rsidRPr="00B471D1" w:rsidRDefault="00344A7C" w:rsidP="00344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</w:tcPr>
          <w:p w14:paraId="5FC0130F" w14:textId="77777777" w:rsidR="00344A7C" w:rsidRPr="00DB01F4" w:rsidRDefault="00344A7C" w:rsidP="00344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4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71D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111</w:t>
            </w:r>
          </w:p>
        </w:tc>
        <w:tc>
          <w:tcPr>
            <w:tcW w:w="269" w:type="dxa"/>
          </w:tcPr>
          <w:p w14:paraId="66A81E2C" w14:textId="77777777" w:rsidR="00344A7C" w:rsidRPr="00344A7C" w:rsidRDefault="00344A7C" w:rsidP="00344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9A78F1" w14:textId="0D957009" w:rsidR="00344A7C" w:rsidRPr="00344A7C" w:rsidRDefault="00344A7C" w:rsidP="00344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344A7C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(</w:t>
            </w:r>
            <w:r w:rsidRPr="00344A7C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6,</w:t>
            </w:r>
            <w:r w:rsidRPr="00344A7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193</w:t>
            </w:r>
            <w:r w:rsidRPr="00344A7C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69" w:type="dxa"/>
          </w:tcPr>
          <w:p w14:paraId="731E9229" w14:textId="77777777" w:rsidR="00344A7C" w:rsidRPr="00B471D1" w:rsidRDefault="00344A7C" w:rsidP="00344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14:paraId="76DA1C36" w14:textId="77777777" w:rsidR="00344A7C" w:rsidRPr="00B471D1" w:rsidRDefault="00344A7C" w:rsidP="00344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71D1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-</w:t>
            </w:r>
          </w:p>
        </w:tc>
      </w:tr>
    </w:tbl>
    <w:p w14:paraId="46D34F96" w14:textId="77777777" w:rsidR="00D46E15" w:rsidRPr="00053D00" w:rsidRDefault="00D46E15" w:rsidP="00EC43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4F42A000" w14:textId="76CA3800" w:rsidR="0063211D" w:rsidRDefault="0063211D" w:rsidP="00EC43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ข้อสมมติ</w:t>
      </w:r>
      <w:r w:rsidRPr="004046B3">
        <w:rPr>
          <w:rFonts w:ascii="Angsana New" w:hAnsi="Angsana New" w:hint="cs"/>
          <w:b/>
          <w:bCs/>
          <w:i/>
          <w:iCs/>
          <w:sz w:val="30"/>
          <w:szCs w:val="30"/>
          <w:cs/>
        </w:rPr>
        <w:t>ในการประมาณการตามหลักคณิตศาสตร์ประกันภัย</w:t>
      </w:r>
    </w:p>
    <w:p w14:paraId="4A0105C1" w14:textId="77777777" w:rsidR="0063211D" w:rsidRPr="00352DC5" w:rsidRDefault="0063211D" w:rsidP="00EC43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24468A37" w14:textId="0278E153" w:rsidR="005C797C" w:rsidRPr="00352DC5" w:rsidRDefault="005C797C" w:rsidP="00EC43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352DC5">
        <w:rPr>
          <w:rFonts w:ascii="Angsana New" w:hAnsi="Angsana New"/>
          <w:sz w:val="30"/>
          <w:szCs w:val="30"/>
          <w:cs/>
        </w:rPr>
        <w:t>ข้อสมมติหลัก</w:t>
      </w:r>
      <w:r w:rsidR="00795A30" w:rsidRPr="00352DC5">
        <w:rPr>
          <w:rFonts w:ascii="Angsana New" w:hAnsi="Angsana New" w:hint="cs"/>
          <w:sz w:val="30"/>
          <w:szCs w:val="30"/>
          <w:cs/>
        </w:rPr>
        <w:t>ใ</w:t>
      </w:r>
      <w:r w:rsidRPr="00352DC5">
        <w:rPr>
          <w:rFonts w:ascii="Angsana New" w:hAnsi="Angsana New"/>
          <w:sz w:val="30"/>
          <w:szCs w:val="30"/>
          <w:cs/>
        </w:rPr>
        <w:t>นการประมาณการตามหลักการคณิตศาสตร์ประกันภัย ณ วันที่รายงาน (แสดงโดยวิธีถัวเฉลี่ย</w:t>
      </w:r>
      <w:r w:rsidR="004D565F">
        <w:rPr>
          <w:rFonts w:ascii="Angsana New" w:hAnsi="Angsana New"/>
          <w:sz w:val="30"/>
          <w:szCs w:val="30"/>
        </w:rPr>
        <w:br/>
      </w:r>
      <w:r w:rsidRPr="00352DC5">
        <w:rPr>
          <w:rFonts w:ascii="Angsana New" w:hAnsi="Angsana New"/>
          <w:sz w:val="30"/>
          <w:szCs w:val="30"/>
          <w:cs/>
        </w:rPr>
        <w:t>ถ่วงน้ำหนัก)</w:t>
      </w:r>
      <w:r w:rsidR="00962E39" w:rsidRPr="00352DC5">
        <w:rPr>
          <w:rFonts w:ascii="Angsana New" w:hAnsi="Angsana New" w:hint="cs"/>
          <w:sz w:val="30"/>
          <w:szCs w:val="30"/>
          <w:cs/>
        </w:rPr>
        <w:t xml:space="preserve"> ได้แก่</w:t>
      </w:r>
    </w:p>
    <w:p w14:paraId="4131364C" w14:textId="77777777" w:rsidR="0063211D" w:rsidRPr="00053D00" w:rsidRDefault="0063211D" w:rsidP="00EC43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12"/>
          <w:szCs w:val="12"/>
        </w:rPr>
      </w:pPr>
    </w:p>
    <w:tbl>
      <w:tblPr>
        <w:tblW w:w="0" w:type="auto"/>
        <w:tblInd w:w="558" w:type="dxa"/>
        <w:tblLayout w:type="fixed"/>
        <w:tblLook w:val="0000" w:firstRow="0" w:lastRow="0" w:firstColumn="0" w:lastColumn="0" w:noHBand="0" w:noVBand="0"/>
      </w:tblPr>
      <w:tblGrid>
        <w:gridCol w:w="3510"/>
        <w:gridCol w:w="1260"/>
        <w:gridCol w:w="238"/>
        <w:gridCol w:w="1202"/>
        <w:gridCol w:w="237"/>
        <w:gridCol w:w="1134"/>
        <w:gridCol w:w="69"/>
        <w:gridCol w:w="168"/>
        <w:gridCol w:w="69"/>
        <w:gridCol w:w="1203"/>
      </w:tblGrid>
      <w:tr w:rsidR="00EC43C4" w:rsidRPr="00352DC5" w14:paraId="325A6BD1" w14:textId="77777777" w:rsidTr="009C42BC">
        <w:trPr>
          <w:trHeight w:val="420"/>
        </w:trPr>
        <w:tc>
          <w:tcPr>
            <w:tcW w:w="3510" w:type="dxa"/>
          </w:tcPr>
          <w:p w14:paraId="17FCE50B" w14:textId="77777777" w:rsidR="00EC43C4" w:rsidRPr="00352DC5" w:rsidRDefault="00EC43C4" w:rsidP="000C2B9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5BEB8BE5" w14:textId="77777777" w:rsidR="00EC43C4" w:rsidRPr="00352DC5" w:rsidRDefault="00EC43C4" w:rsidP="000C2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2D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37" w:type="dxa"/>
          </w:tcPr>
          <w:p w14:paraId="7662B32B" w14:textId="77777777" w:rsidR="00EC43C4" w:rsidRPr="00352DC5" w:rsidRDefault="00EC43C4" w:rsidP="000C2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3" w:type="dxa"/>
            <w:gridSpan w:val="5"/>
          </w:tcPr>
          <w:p w14:paraId="438076CD" w14:textId="77777777" w:rsidR="00EC43C4" w:rsidRPr="00352DC5" w:rsidRDefault="00EC43C4" w:rsidP="000C2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2D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15567B" w:rsidRPr="00352DC5" w14:paraId="6EE2BF36" w14:textId="77777777" w:rsidTr="009C42BC">
        <w:trPr>
          <w:trHeight w:val="420"/>
        </w:trPr>
        <w:tc>
          <w:tcPr>
            <w:tcW w:w="3510" w:type="dxa"/>
          </w:tcPr>
          <w:p w14:paraId="51E7067E" w14:textId="77777777" w:rsidR="0015567B" w:rsidRPr="00352DC5" w:rsidRDefault="0015567B" w:rsidP="0015567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6F0FA40" w14:textId="77777777" w:rsidR="0015567B" w:rsidRPr="00352DC5" w:rsidRDefault="0015567B" w:rsidP="0015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2DC5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8" w:type="dxa"/>
          </w:tcPr>
          <w:p w14:paraId="05BD2100" w14:textId="77777777" w:rsidR="0015567B" w:rsidRPr="00352DC5" w:rsidRDefault="0015567B" w:rsidP="0015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</w:tcPr>
          <w:p w14:paraId="43A7B5DF" w14:textId="77777777" w:rsidR="0015567B" w:rsidRPr="00352DC5" w:rsidRDefault="0015567B" w:rsidP="0015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2DC5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37" w:type="dxa"/>
          </w:tcPr>
          <w:p w14:paraId="13F900AF" w14:textId="77777777" w:rsidR="0015567B" w:rsidRPr="00352DC5" w:rsidRDefault="0015567B" w:rsidP="0015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29BF6CA" w14:textId="77777777" w:rsidR="0015567B" w:rsidRPr="00352DC5" w:rsidRDefault="0015567B" w:rsidP="0015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2DC5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7" w:type="dxa"/>
            <w:gridSpan w:val="2"/>
          </w:tcPr>
          <w:p w14:paraId="44578C95" w14:textId="77777777" w:rsidR="0015567B" w:rsidRPr="00352DC5" w:rsidRDefault="0015567B" w:rsidP="0015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gridSpan w:val="2"/>
          </w:tcPr>
          <w:p w14:paraId="6DB90ADD" w14:textId="77777777" w:rsidR="0015567B" w:rsidRPr="00352DC5" w:rsidRDefault="0015567B" w:rsidP="0015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2DC5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15567B" w:rsidRPr="00352DC5" w14:paraId="4E82063F" w14:textId="77777777" w:rsidTr="009C42BC">
        <w:trPr>
          <w:trHeight w:val="420"/>
        </w:trPr>
        <w:tc>
          <w:tcPr>
            <w:tcW w:w="3510" w:type="dxa"/>
            <w:vAlign w:val="bottom"/>
          </w:tcPr>
          <w:p w14:paraId="0BCE6F6F" w14:textId="77777777" w:rsidR="0015567B" w:rsidRPr="00352DC5" w:rsidRDefault="0015567B" w:rsidP="0015567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9"/>
            <w:vAlign w:val="bottom"/>
          </w:tcPr>
          <w:p w14:paraId="0995AFB2" w14:textId="77777777" w:rsidR="0015567B" w:rsidRPr="00352DC5" w:rsidRDefault="0015567B" w:rsidP="0015567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52DC5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  <w:t>(</w:t>
            </w:r>
            <w:r w:rsidRPr="00352DC5">
              <w:rPr>
                <w:rFonts w:ascii="Angsana New" w:hAnsi="Angsana New" w:cs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ร้อยละ</w:t>
            </w:r>
            <w:r w:rsidRPr="00352DC5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083A91" w:rsidRPr="00352DC5" w14:paraId="26FED494" w14:textId="77777777" w:rsidTr="009C42BC">
        <w:trPr>
          <w:trHeight w:val="420"/>
        </w:trPr>
        <w:tc>
          <w:tcPr>
            <w:tcW w:w="3510" w:type="dxa"/>
          </w:tcPr>
          <w:p w14:paraId="6D367CC5" w14:textId="77777777" w:rsidR="00083A91" w:rsidRPr="000A0A91" w:rsidRDefault="00083A91" w:rsidP="0015567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A0A91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260" w:type="dxa"/>
          </w:tcPr>
          <w:p w14:paraId="5E5D8242" w14:textId="66AD0ED2" w:rsidR="00083A91" w:rsidRPr="00352DC5" w:rsidRDefault="00083A91" w:rsidP="009C4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1.76 - 4.16</w:t>
            </w:r>
          </w:p>
        </w:tc>
        <w:tc>
          <w:tcPr>
            <w:tcW w:w="238" w:type="dxa"/>
          </w:tcPr>
          <w:p w14:paraId="445AFF02" w14:textId="77777777" w:rsidR="00083A91" w:rsidRPr="00352DC5" w:rsidRDefault="00083A91" w:rsidP="009C4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</w:tcPr>
          <w:p w14:paraId="71F5D22E" w14:textId="77777777" w:rsidR="00083A91" w:rsidRPr="00352DC5" w:rsidRDefault="00083A91" w:rsidP="009C4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2DC5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352DC5">
              <w:rPr>
                <w:rFonts w:ascii="Angsana New" w:hAnsi="Angsana New"/>
                <w:sz w:val="30"/>
                <w:szCs w:val="30"/>
              </w:rPr>
              <w:t xml:space="preserve">.9 </w:t>
            </w:r>
            <w:r w:rsidRPr="00352DC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352DC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52DC5">
              <w:rPr>
                <w:rFonts w:ascii="Angsana New" w:hAnsi="Angsana New" w:hint="cs"/>
                <w:sz w:val="30"/>
                <w:szCs w:val="30"/>
                <w:cs/>
              </w:rPr>
              <w:t>3.9</w:t>
            </w:r>
          </w:p>
        </w:tc>
        <w:tc>
          <w:tcPr>
            <w:tcW w:w="237" w:type="dxa"/>
          </w:tcPr>
          <w:p w14:paraId="7E8D2279" w14:textId="77777777" w:rsidR="00083A91" w:rsidRPr="00352DC5" w:rsidRDefault="00083A91" w:rsidP="009C4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gridSpan w:val="2"/>
          </w:tcPr>
          <w:p w14:paraId="07706E3A" w14:textId="6705521D" w:rsidR="00083A91" w:rsidRPr="00352DC5" w:rsidRDefault="00083A91" w:rsidP="009C4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1.76 - 4.16</w:t>
            </w:r>
          </w:p>
        </w:tc>
        <w:tc>
          <w:tcPr>
            <w:tcW w:w="237" w:type="dxa"/>
            <w:gridSpan w:val="2"/>
          </w:tcPr>
          <w:p w14:paraId="7F415AB1" w14:textId="77777777" w:rsidR="00083A91" w:rsidRPr="00352DC5" w:rsidRDefault="00083A91" w:rsidP="009C4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09413E47" w14:textId="77777777" w:rsidR="00083A91" w:rsidRPr="00352DC5" w:rsidRDefault="00083A91" w:rsidP="009C4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2DC5">
              <w:rPr>
                <w:rFonts w:ascii="Angsana New" w:hAnsi="Angsana New" w:hint="cs"/>
                <w:sz w:val="30"/>
                <w:szCs w:val="30"/>
                <w:cs/>
              </w:rPr>
              <w:t>2.9</w:t>
            </w:r>
          </w:p>
        </w:tc>
      </w:tr>
      <w:tr w:rsidR="00083A91" w:rsidRPr="00352DC5" w14:paraId="1F0FB039" w14:textId="77777777" w:rsidTr="009C42BC">
        <w:trPr>
          <w:trHeight w:val="420"/>
        </w:trPr>
        <w:tc>
          <w:tcPr>
            <w:tcW w:w="3510" w:type="dxa"/>
          </w:tcPr>
          <w:p w14:paraId="192E00BE" w14:textId="77777777" w:rsidR="00083A91" w:rsidRPr="000A0A91" w:rsidRDefault="00083A91" w:rsidP="0015567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A0A91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260" w:type="dxa"/>
          </w:tcPr>
          <w:p w14:paraId="14DF3DBC" w14:textId="5679C105" w:rsidR="00083A91" w:rsidRPr="00352DC5" w:rsidRDefault="00083A91" w:rsidP="009C4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4.0 - 8.0</w:t>
            </w:r>
          </w:p>
        </w:tc>
        <w:tc>
          <w:tcPr>
            <w:tcW w:w="238" w:type="dxa"/>
          </w:tcPr>
          <w:p w14:paraId="53501E6D" w14:textId="77777777" w:rsidR="00083A91" w:rsidRPr="00352DC5" w:rsidRDefault="00083A91" w:rsidP="009C4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</w:tcPr>
          <w:p w14:paraId="43AC203A" w14:textId="77777777" w:rsidR="00083A91" w:rsidRPr="00352DC5" w:rsidRDefault="00083A91" w:rsidP="009C4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2DC5">
              <w:rPr>
                <w:rFonts w:ascii="Angsana New" w:hAnsi="Angsana New"/>
                <w:sz w:val="30"/>
                <w:szCs w:val="30"/>
              </w:rPr>
              <w:t>4.0 - 7.0</w:t>
            </w:r>
          </w:p>
        </w:tc>
        <w:tc>
          <w:tcPr>
            <w:tcW w:w="237" w:type="dxa"/>
          </w:tcPr>
          <w:p w14:paraId="3D5D28BD" w14:textId="77777777" w:rsidR="00083A91" w:rsidRPr="00352DC5" w:rsidRDefault="00083A91" w:rsidP="009C4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gridSpan w:val="2"/>
          </w:tcPr>
          <w:p w14:paraId="39F0A211" w14:textId="7E244D88" w:rsidR="00083A91" w:rsidRPr="00352DC5" w:rsidRDefault="00083A91" w:rsidP="009C4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4.0 - 8.0</w:t>
            </w:r>
          </w:p>
        </w:tc>
        <w:tc>
          <w:tcPr>
            <w:tcW w:w="237" w:type="dxa"/>
            <w:gridSpan w:val="2"/>
          </w:tcPr>
          <w:p w14:paraId="5F8643FC" w14:textId="77777777" w:rsidR="00083A91" w:rsidRPr="00352DC5" w:rsidRDefault="00083A91" w:rsidP="009C4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3CEB0445" w14:textId="77777777" w:rsidR="00083A91" w:rsidRPr="00352DC5" w:rsidRDefault="00083A91" w:rsidP="009C4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2DC5">
              <w:rPr>
                <w:rFonts w:ascii="Angsana New" w:hAnsi="Angsana New"/>
                <w:sz w:val="30"/>
                <w:szCs w:val="30"/>
              </w:rPr>
              <w:t>4.0 - 7.0</w:t>
            </w:r>
          </w:p>
        </w:tc>
      </w:tr>
      <w:tr w:rsidR="00083A91" w:rsidRPr="00083A91" w14:paraId="64D48A82" w14:textId="77777777" w:rsidTr="00790D0C">
        <w:trPr>
          <w:trHeight w:val="420"/>
        </w:trPr>
        <w:tc>
          <w:tcPr>
            <w:tcW w:w="3510" w:type="dxa"/>
          </w:tcPr>
          <w:p w14:paraId="3C4073E4" w14:textId="5181470E" w:rsidR="00083A91" w:rsidRPr="00083A91" w:rsidRDefault="00083A91" w:rsidP="00596B1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83A91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260" w:type="dxa"/>
          </w:tcPr>
          <w:p w14:paraId="0FAACD8B" w14:textId="492B9600" w:rsidR="00083A91" w:rsidRPr="00083A91" w:rsidRDefault="00083A91" w:rsidP="009C4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3A91">
              <w:rPr>
                <w:rFonts w:ascii="Angsana New" w:hAnsi="Angsana New"/>
                <w:sz w:val="30"/>
                <w:szCs w:val="30"/>
              </w:rPr>
              <w:t>2.0  - 22.0</w:t>
            </w:r>
          </w:p>
        </w:tc>
        <w:tc>
          <w:tcPr>
            <w:tcW w:w="238" w:type="dxa"/>
          </w:tcPr>
          <w:p w14:paraId="269C0D90" w14:textId="77777777" w:rsidR="00083A91" w:rsidRPr="000A0A91" w:rsidRDefault="00083A91" w:rsidP="009C4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02" w:type="dxa"/>
          </w:tcPr>
          <w:p w14:paraId="4BC10C67" w14:textId="28265106" w:rsidR="00083A91" w:rsidRPr="00083A91" w:rsidRDefault="00083A91" w:rsidP="009C4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3A91">
              <w:rPr>
                <w:rFonts w:ascii="Angsana New" w:hAnsi="Angsana New"/>
                <w:sz w:val="30"/>
                <w:szCs w:val="30"/>
              </w:rPr>
              <w:t>2.0  - 2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083A91">
              <w:rPr>
                <w:rFonts w:ascii="Angsana New" w:hAnsi="Angsana New"/>
                <w:sz w:val="30"/>
                <w:szCs w:val="30"/>
              </w:rPr>
              <w:t>.0</w:t>
            </w:r>
          </w:p>
        </w:tc>
        <w:tc>
          <w:tcPr>
            <w:tcW w:w="237" w:type="dxa"/>
          </w:tcPr>
          <w:p w14:paraId="4805A302" w14:textId="77777777" w:rsidR="00083A91" w:rsidRPr="00083A91" w:rsidRDefault="00083A91" w:rsidP="009C4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gridSpan w:val="2"/>
          </w:tcPr>
          <w:p w14:paraId="1B4B6A88" w14:textId="60FF108B" w:rsidR="00083A91" w:rsidRPr="00083A91" w:rsidRDefault="00083A91" w:rsidP="009C4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3A91">
              <w:rPr>
                <w:rFonts w:ascii="Angsana New" w:hAnsi="Angsana New"/>
                <w:sz w:val="30"/>
                <w:szCs w:val="30"/>
              </w:rPr>
              <w:t>2.0  - 22.0</w:t>
            </w:r>
          </w:p>
        </w:tc>
        <w:tc>
          <w:tcPr>
            <w:tcW w:w="237" w:type="dxa"/>
            <w:gridSpan w:val="2"/>
          </w:tcPr>
          <w:p w14:paraId="37429EFA" w14:textId="77777777" w:rsidR="00083A91" w:rsidRPr="00083A91" w:rsidRDefault="00083A91" w:rsidP="009C4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11D99FCF" w14:textId="342A9BA2" w:rsidR="00083A91" w:rsidRPr="00083A91" w:rsidRDefault="00083A91" w:rsidP="009C4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3A91">
              <w:rPr>
                <w:rFonts w:ascii="Angsana New" w:hAnsi="Angsana New"/>
                <w:sz w:val="30"/>
                <w:szCs w:val="30"/>
              </w:rPr>
              <w:t>2.0  - 2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083A91">
              <w:rPr>
                <w:rFonts w:ascii="Angsana New" w:hAnsi="Angsana New"/>
                <w:sz w:val="30"/>
                <w:szCs w:val="30"/>
              </w:rPr>
              <w:t>.0</w:t>
            </w:r>
          </w:p>
        </w:tc>
      </w:tr>
    </w:tbl>
    <w:p w14:paraId="37E8366D" w14:textId="77777777" w:rsidR="005C797C" w:rsidRPr="00053D00" w:rsidRDefault="005C797C" w:rsidP="00E43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627CC485" w14:textId="77777777" w:rsidR="005C797C" w:rsidRPr="00352DC5" w:rsidRDefault="005C797C" w:rsidP="00E43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352DC5">
        <w:rPr>
          <w:rFonts w:ascii="Angsana New" w:hAnsi="Angsana New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678C02BF" w14:textId="77777777" w:rsidR="0063211D" w:rsidRPr="005029AE" w:rsidRDefault="0063211D" w:rsidP="00E43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2"/>
          <w:szCs w:val="22"/>
        </w:rPr>
      </w:pPr>
    </w:p>
    <w:p w14:paraId="015250D4" w14:textId="352DCDA4" w:rsidR="00E55568" w:rsidRPr="00352DC5" w:rsidRDefault="00E55568" w:rsidP="00E43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352DC5">
        <w:rPr>
          <w:rFonts w:ascii="Angsana New" w:hAnsi="Angsana New" w:hint="cs"/>
          <w:sz w:val="30"/>
          <w:szCs w:val="30"/>
          <w:cs/>
        </w:rPr>
        <w:t xml:space="preserve">ณ </w:t>
      </w:r>
      <w:r w:rsidR="0042384E" w:rsidRPr="00352DC5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352DC5">
        <w:rPr>
          <w:rFonts w:ascii="Angsana New" w:hAnsi="Angsana New"/>
          <w:sz w:val="30"/>
          <w:szCs w:val="30"/>
        </w:rPr>
        <w:t xml:space="preserve">31 </w:t>
      </w:r>
      <w:r w:rsidRPr="00352DC5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8645A4" w:rsidRPr="00352DC5">
        <w:rPr>
          <w:rFonts w:ascii="Angsana New" w:hAnsi="Angsana New"/>
          <w:sz w:val="30"/>
          <w:szCs w:val="30"/>
        </w:rPr>
        <w:t>256</w:t>
      </w:r>
      <w:r w:rsidR="00626300">
        <w:rPr>
          <w:rFonts w:ascii="Angsana New" w:hAnsi="Angsana New"/>
          <w:sz w:val="30"/>
          <w:szCs w:val="30"/>
        </w:rPr>
        <w:t>1</w:t>
      </w:r>
      <w:r w:rsidRPr="00352DC5">
        <w:rPr>
          <w:rFonts w:ascii="Angsana New" w:hAnsi="Angsana New"/>
          <w:sz w:val="30"/>
          <w:szCs w:val="30"/>
        </w:rPr>
        <w:t xml:space="preserve"> </w:t>
      </w:r>
      <w:r w:rsidR="002A3EE0" w:rsidRPr="00352DC5">
        <w:rPr>
          <w:rFonts w:ascii="Angsana New" w:hAnsi="Angsana New" w:hint="cs"/>
          <w:sz w:val="30"/>
          <w:szCs w:val="30"/>
          <w:cs/>
        </w:rPr>
        <w:t>ระยะเวลาถัวเฉลี่ยถ่</w:t>
      </w:r>
      <w:r w:rsidRPr="00352DC5">
        <w:rPr>
          <w:rFonts w:ascii="Angsana New" w:hAnsi="Angsana New" w:hint="cs"/>
          <w:sz w:val="30"/>
          <w:szCs w:val="30"/>
          <w:cs/>
        </w:rPr>
        <w:t>วงน้ำหนักของภาระผูกพันผลประโยชน์ที่กำหนดไว้เป็น</w:t>
      </w:r>
      <w:r w:rsidR="005778D7" w:rsidRPr="00352DC5">
        <w:rPr>
          <w:rFonts w:ascii="Angsana New" w:hAnsi="Angsana New"/>
          <w:sz w:val="30"/>
          <w:szCs w:val="30"/>
        </w:rPr>
        <w:t xml:space="preserve"> </w:t>
      </w:r>
      <w:r w:rsidR="00652FBE">
        <w:rPr>
          <w:rFonts w:ascii="Angsana New" w:hAnsi="Angsana New"/>
          <w:sz w:val="30"/>
          <w:szCs w:val="30"/>
        </w:rPr>
        <w:t>1</w:t>
      </w:r>
      <w:r w:rsidR="00083A91">
        <w:rPr>
          <w:rFonts w:ascii="Angsana New" w:hAnsi="Angsana New"/>
          <w:sz w:val="30"/>
          <w:szCs w:val="30"/>
        </w:rPr>
        <w:t>4</w:t>
      </w:r>
      <w:r w:rsidRPr="00352DC5">
        <w:rPr>
          <w:rFonts w:ascii="Angsana New" w:hAnsi="Angsana New" w:hint="cs"/>
          <w:sz w:val="30"/>
          <w:szCs w:val="30"/>
          <w:cs/>
        </w:rPr>
        <w:t xml:space="preserve"> ปี</w:t>
      </w:r>
      <w:r w:rsidR="005E4E4C">
        <w:rPr>
          <w:rFonts w:ascii="Angsana New" w:hAnsi="Angsana New"/>
          <w:sz w:val="30"/>
          <w:szCs w:val="30"/>
        </w:rPr>
        <w:br/>
      </w:r>
      <w:r w:rsidR="005778D7" w:rsidRPr="00352DC5">
        <w:rPr>
          <w:rFonts w:ascii="Angsana New" w:hAnsi="Angsana New"/>
          <w:sz w:val="30"/>
          <w:szCs w:val="30"/>
        </w:rPr>
        <w:t xml:space="preserve"> </w:t>
      </w:r>
      <w:r w:rsidRPr="00352DC5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352DC5">
        <w:rPr>
          <w:rFonts w:ascii="Angsana New" w:hAnsi="Angsana New"/>
          <w:i/>
          <w:iCs/>
          <w:sz w:val="30"/>
          <w:szCs w:val="30"/>
        </w:rPr>
        <w:t>25</w:t>
      </w:r>
      <w:r w:rsidR="00626300">
        <w:rPr>
          <w:rFonts w:ascii="Angsana New" w:hAnsi="Angsana New"/>
          <w:i/>
          <w:iCs/>
          <w:sz w:val="30"/>
          <w:szCs w:val="30"/>
        </w:rPr>
        <w:t>60</w:t>
      </w:r>
      <w:r w:rsidRPr="00352DC5">
        <w:rPr>
          <w:rFonts w:ascii="Angsana New" w:hAnsi="Angsana New"/>
          <w:i/>
          <w:iCs/>
          <w:sz w:val="30"/>
          <w:szCs w:val="30"/>
        </w:rPr>
        <w:t xml:space="preserve">: </w:t>
      </w:r>
      <w:r w:rsidR="007A7F95" w:rsidRPr="00352DC5">
        <w:rPr>
          <w:rFonts w:ascii="Angsana New" w:hAnsi="Angsana New" w:hint="cs"/>
          <w:i/>
          <w:iCs/>
          <w:sz w:val="30"/>
          <w:szCs w:val="30"/>
          <w:cs/>
        </w:rPr>
        <w:t>1</w:t>
      </w:r>
      <w:r w:rsidR="004A3901" w:rsidRPr="00352DC5">
        <w:rPr>
          <w:rFonts w:ascii="Angsana New" w:hAnsi="Angsana New"/>
          <w:i/>
          <w:iCs/>
          <w:sz w:val="30"/>
          <w:szCs w:val="30"/>
        </w:rPr>
        <w:t>5</w:t>
      </w:r>
      <w:r w:rsidRPr="00352DC5">
        <w:rPr>
          <w:rFonts w:ascii="Angsana New" w:hAnsi="Angsana New"/>
          <w:i/>
          <w:iCs/>
          <w:sz w:val="30"/>
          <w:szCs w:val="30"/>
        </w:rPr>
        <w:t xml:space="preserve"> </w:t>
      </w:r>
      <w:r w:rsidRPr="00352DC5">
        <w:rPr>
          <w:rFonts w:ascii="Angsana New" w:hAnsi="Angsana New" w:hint="cs"/>
          <w:i/>
          <w:iCs/>
          <w:sz w:val="30"/>
          <w:szCs w:val="30"/>
          <w:cs/>
        </w:rPr>
        <w:t>ปี)</w:t>
      </w:r>
      <w:r w:rsidRPr="00352DC5">
        <w:rPr>
          <w:rFonts w:ascii="Angsana New" w:hAnsi="Angsana New" w:hint="cs"/>
          <w:sz w:val="30"/>
          <w:szCs w:val="30"/>
          <w:cs/>
        </w:rPr>
        <w:t xml:space="preserve"> </w:t>
      </w:r>
    </w:p>
    <w:p w14:paraId="4DF376A8" w14:textId="77777777" w:rsidR="000B7753" w:rsidRPr="00053D00" w:rsidRDefault="000B7753" w:rsidP="00EC43C4">
      <w:pPr>
        <w:spacing w:line="240" w:lineRule="auto"/>
        <w:ind w:left="567"/>
        <w:jc w:val="thaiDistribute"/>
        <w:rPr>
          <w:rFonts w:ascii="Angsana New" w:eastAsia="Calibri" w:hAnsi="Angsana New"/>
          <w:b/>
          <w:bCs/>
          <w:i/>
          <w:iCs/>
          <w:sz w:val="28"/>
          <w:szCs w:val="28"/>
        </w:rPr>
      </w:pPr>
    </w:p>
    <w:p w14:paraId="101BFA3B" w14:textId="77777777" w:rsidR="00E66762" w:rsidRPr="00352DC5" w:rsidRDefault="00E66762" w:rsidP="00CE7F58">
      <w:pPr>
        <w:pageBreakBefore/>
        <w:spacing w:line="240" w:lineRule="auto"/>
        <w:ind w:left="562"/>
        <w:jc w:val="thaiDistribute"/>
        <w:rPr>
          <w:rFonts w:ascii="Times New Roman" w:hAnsi="Times New Roman"/>
          <w:b/>
          <w:bCs/>
          <w:i/>
          <w:iCs/>
          <w:color w:val="0000FF"/>
          <w:sz w:val="30"/>
          <w:szCs w:val="30"/>
        </w:rPr>
      </w:pPr>
      <w:r w:rsidRPr="00352DC5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lastRenderedPageBreak/>
        <w:t>การวิเคราะห์ความอ่อนไหว</w:t>
      </w:r>
    </w:p>
    <w:p w14:paraId="1C5B574B" w14:textId="77777777" w:rsidR="004F6C83" w:rsidRPr="005029AE" w:rsidRDefault="004F6C83" w:rsidP="00EC43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="Angsana New" w:hAnsi="Angsana New"/>
          <w:sz w:val="22"/>
          <w:szCs w:val="22"/>
        </w:rPr>
      </w:pPr>
    </w:p>
    <w:p w14:paraId="77309203" w14:textId="700B073A" w:rsidR="00E66762" w:rsidRDefault="00E66762" w:rsidP="00EC43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352DC5">
        <w:rPr>
          <w:rFonts w:ascii="Angsana New" w:hAnsi="Angsana New"/>
          <w:sz w:val="30"/>
          <w:szCs w:val="30"/>
          <w:cs/>
        </w:rPr>
        <w:t>การเปลี่ยนแปลงในแต่ละข้อ</w:t>
      </w:r>
      <w:r w:rsidR="000173B0" w:rsidRPr="00352DC5">
        <w:rPr>
          <w:rFonts w:ascii="Angsana New" w:hAnsi="Angsana New"/>
          <w:sz w:val="30"/>
          <w:szCs w:val="30"/>
          <w:cs/>
        </w:rPr>
        <w:t>สมมติ</w:t>
      </w:r>
      <w:r w:rsidRPr="00352DC5">
        <w:rPr>
          <w:rFonts w:ascii="Angsana New" w:hAnsi="Angsana New"/>
          <w:sz w:val="30"/>
          <w:szCs w:val="30"/>
          <w:cs/>
        </w:rPr>
        <w:t>ที่เกี่ยวข้อง</w:t>
      </w:r>
      <w:r w:rsidRPr="00352DC5">
        <w:rPr>
          <w:rFonts w:ascii="Angsana New" w:hAnsi="Angsana New" w:hint="cs"/>
          <w:sz w:val="30"/>
          <w:szCs w:val="30"/>
          <w:cs/>
        </w:rPr>
        <w:t>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Pr="00352DC5">
        <w:rPr>
          <w:rFonts w:ascii="Angsana New" w:hAnsi="Angsana New"/>
          <w:sz w:val="30"/>
          <w:szCs w:val="30"/>
          <w:cs/>
        </w:rPr>
        <w:t xml:space="preserve"> โดยถือว่าข้อ</w:t>
      </w:r>
      <w:r w:rsidR="000173B0" w:rsidRPr="00352DC5">
        <w:rPr>
          <w:rFonts w:ascii="Angsana New" w:hAnsi="Angsana New"/>
          <w:sz w:val="30"/>
          <w:szCs w:val="30"/>
          <w:cs/>
        </w:rPr>
        <w:t>สมมติ</w:t>
      </w:r>
      <w:r w:rsidRPr="00352DC5">
        <w:rPr>
          <w:rFonts w:ascii="Angsana New" w:hAnsi="Angsana New"/>
          <w:sz w:val="30"/>
          <w:szCs w:val="30"/>
          <w:cs/>
        </w:rPr>
        <w:t>อื่นๆ คงที่ จะมีผ</w:t>
      </w:r>
      <w:r w:rsidR="003B5DE9" w:rsidRPr="00352DC5">
        <w:rPr>
          <w:rFonts w:ascii="Angsana New" w:hAnsi="Angsana New"/>
          <w:sz w:val="30"/>
          <w:szCs w:val="30"/>
          <w:cs/>
        </w:rPr>
        <w:t>ลกระทบต่อภาระผูกพัน</w:t>
      </w:r>
      <w:r w:rsidR="00236C66" w:rsidRPr="00352DC5">
        <w:rPr>
          <w:rFonts w:ascii="Angsana New" w:hAnsi="Angsana New" w:hint="cs"/>
          <w:sz w:val="30"/>
          <w:szCs w:val="30"/>
          <w:cs/>
        </w:rPr>
        <w:t>ของโครงการ</w:t>
      </w:r>
      <w:r w:rsidR="003B5DE9" w:rsidRPr="00352DC5">
        <w:rPr>
          <w:rFonts w:ascii="Angsana New" w:hAnsi="Angsana New"/>
          <w:sz w:val="30"/>
          <w:szCs w:val="30"/>
          <w:cs/>
        </w:rPr>
        <w:t>ผลประโยชน์</w:t>
      </w:r>
      <w:r w:rsidRPr="00352DC5">
        <w:rPr>
          <w:rFonts w:ascii="Angsana New" w:hAnsi="Angsana New"/>
          <w:sz w:val="30"/>
          <w:szCs w:val="30"/>
          <w:cs/>
        </w:rPr>
        <w:t>เป็นจำนวนเงินดังต่อไปนี้</w:t>
      </w:r>
    </w:p>
    <w:p w14:paraId="72212D95" w14:textId="77777777" w:rsidR="00CE7F58" w:rsidRPr="00352DC5" w:rsidRDefault="00CE7F58" w:rsidP="00EC43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0" w:type="auto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080"/>
        <w:gridCol w:w="291"/>
        <w:gridCol w:w="1134"/>
        <w:gridCol w:w="285"/>
        <w:gridCol w:w="1086"/>
        <w:gridCol w:w="237"/>
        <w:gridCol w:w="1017"/>
      </w:tblGrid>
      <w:tr w:rsidR="00EC43C4" w:rsidRPr="007065F2" w14:paraId="3444D007" w14:textId="77777777" w:rsidTr="00485F0D">
        <w:trPr>
          <w:trHeight w:val="420"/>
          <w:tblHeader/>
        </w:trPr>
        <w:tc>
          <w:tcPr>
            <w:tcW w:w="3870" w:type="dxa"/>
          </w:tcPr>
          <w:p w14:paraId="4D3B9518" w14:textId="46CECA5C" w:rsidR="00EC43C4" w:rsidRPr="00E52A5F" w:rsidRDefault="005C583B" w:rsidP="000C2B9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sz w:val="12"/>
                <w:szCs w:val="12"/>
              </w:rPr>
              <w:br w:type="page"/>
            </w:r>
          </w:p>
        </w:tc>
        <w:tc>
          <w:tcPr>
            <w:tcW w:w="2505" w:type="dxa"/>
            <w:gridSpan w:val="3"/>
            <w:shd w:val="clear" w:color="auto" w:fill="auto"/>
          </w:tcPr>
          <w:p w14:paraId="01D38EFE" w14:textId="77777777" w:rsidR="00EC43C4" w:rsidRPr="007065F2" w:rsidRDefault="00EC43C4" w:rsidP="000C2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65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85" w:type="dxa"/>
            <w:shd w:val="clear" w:color="auto" w:fill="auto"/>
          </w:tcPr>
          <w:p w14:paraId="2C214E83" w14:textId="77777777" w:rsidR="00EC43C4" w:rsidRPr="007065F2" w:rsidRDefault="00EC43C4" w:rsidP="000C2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14CDBFD3" w14:textId="77777777" w:rsidR="00EC43C4" w:rsidRPr="007065F2" w:rsidRDefault="00EC43C4" w:rsidP="000C2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65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52DC5" w:rsidRPr="007065F2" w14:paraId="4FDECB33" w14:textId="77777777" w:rsidTr="00485F0D">
        <w:trPr>
          <w:trHeight w:val="420"/>
          <w:tblHeader/>
        </w:trPr>
        <w:tc>
          <w:tcPr>
            <w:tcW w:w="3870" w:type="dxa"/>
          </w:tcPr>
          <w:p w14:paraId="4EED763B" w14:textId="77777777" w:rsidR="00352DC5" w:rsidRPr="007065F2" w:rsidRDefault="00352DC5" w:rsidP="00FA14D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DD9F89" w14:textId="77777777" w:rsidR="00352DC5" w:rsidRPr="007065F2" w:rsidRDefault="00352DC5" w:rsidP="00FA1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65F2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91" w:type="dxa"/>
            <w:shd w:val="clear" w:color="auto" w:fill="auto"/>
            <w:vAlign w:val="bottom"/>
          </w:tcPr>
          <w:p w14:paraId="7F3E0609" w14:textId="77777777" w:rsidR="00352DC5" w:rsidRPr="007065F2" w:rsidRDefault="00352DC5" w:rsidP="00FA1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97A7B1D" w14:textId="77777777" w:rsidR="00352DC5" w:rsidRPr="007065F2" w:rsidRDefault="00352DC5" w:rsidP="00FA1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65F2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3AD1B41E" w14:textId="77777777" w:rsidR="00352DC5" w:rsidRPr="007065F2" w:rsidRDefault="00352DC5" w:rsidP="00FA1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19F7BFAA" w14:textId="77777777" w:rsidR="00352DC5" w:rsidRPr="007065F2" w:rsidRDefault="00352DC5" w:rsidP="00FA1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65F2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7" w:type="dxa"/>
            <w:vAlign w:val="bottom"/>
          </w:tcPr>
          <w:p w14:paraId="50808B4A" w14:textId="77777777" w:rsidR="00352DC5" w:rsidRPr="007065F2" w:rsidRDefault="00352DC5" w:rsidP="00FA1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6E6C6800" w14:textId="77777777" w:rsidR="00352DC5" w:rsidRPr="007065F2" w:rsidRDefault="00352DC5" w:rsidP="00FA1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65F2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</w:tr>
      <w:tr w:rsidR="00EC43C4" w:rsidRPr="007065F2" w14:paraId="56FEB69E" w14:textId="77777777" w:rsidTr="00485F0D">
        <w:trPr>
          <w:trHeight w:val="420"/>
          <w:tblHeader/>
        </w:trPr>
        <w:tc>
          <w:tcPr>
            <w:tcW w:w="3870" w:type="dxa"/>
            <w:vAlign w:val="bottom"/>
          </w:tcPr>
          <w:p w14:paraId="31263F77" w14:textId="77777777" w:rsidR="00EC43C4" w:rsidRPr="007065F2" w:rsidRDefault="00EC43C4" w:rsidP="000C2B9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  <w:shd w:val="clear" w:color="auto" w:fill="auto"/>
            <w:vAlign w:val="bottom"/>
          </w:tcPr>
          <w:p w14:paraId="235D8D34" w14:textId="77777777" w:rsidR="00EC43C4" w:rsidRPr="007065F2" w:rsidRDefault="00EC43C4" w:rsidP="000C2B9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065F2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C43C4" w:rsidRPr="007065F2" w14:paraId="5AF5680F" w14:textId="77777777" w:rsidTr="00485F0D">
        <w:trPr>
          <w:trHeight w:val="420"/>
        </w:trPr>
        <w:tc>
          <w:tcPr>
            <w:tcW w:w="3870" w:type="dxa"/>
          </w:tcPr>
          <w:p w14:paraId="04B0A41E" w14:textId="77777777" w:rsidR="00626300" w:rsidRPr="007065F2" w:rsidRDefault="00EC43C4" w:rsidP="0062630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065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065F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065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8645A4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626300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794C8C7" w14:textId="77777777" w:rsidR="00EC43C4" w:rsidRPr="007065F2" w:rsidRDefault="00EC43C4" w:rsidP="00EC4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" w:type="dxa"/>
            <w:shd w:val="clear" w:color="auto" w:fill="auto"/>
            <w:vAlign w:val="bottom"/>
          </w:tcPr>
          <w:p w14:paraId="71E71E68" w14:textId="77777777" w:rsidR="00EC43C4" w:rsidRPr="007065F2" w:rsidRDefault="00EC43C4" w:rsidP="00EC4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A866AC0" w14:textId="77777777" w:rsidR="00EC43C4" w:rsidRPr="007065F2" w:rsidRDefault="00EC43C4" w:rsidP="00EC4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14:paraId="21BA220A" w14:textId="77777777" w:rsidR="00EC43C4" w:rsidRPr="007065F2" w:rsidRDefault="00EC43C4" w:rsidP="00EC4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7CB8AEBF" w14:textId="77777777" w:rsidR="00EC43C4" w:rsidRPr="007065F2" w:rsidRDefault="00EC43C4" w:rsidP="00EC4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  <w:vAlign w:val="bottom"/>
          </w:tcPr>
          <w:p w14:paraId="5414E2C7" w14:textId="77777777" w:rsidR="00EC43C4" w:rsidRPr="007065F2" w:rsidRDefault="00EC43C4" w:rsidP="00EC4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404CBCD7" w14:textId="77777777" w:rsidR="00EC43C4" w:rsidRPr="007065F2" w:rsidRDefault="00EC43C4" w:rsidP="00EC4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C77C6" w:rsidRPr="00E558D1" w14:paraId="7999014A" w14:textId="77777777" w:rsidTr="00485F0D">
        <w:trPr>
          <w:trHeight w:val="420"/>
        </w:trPr>
        <w:tc>
          <w:tcPr>
            <w:tcW w:w="3870" w:type="dxa"/>
          </w:tcPr>
          <w:p w14:paraId="13A5ED21" w14:textId="77777777" w:rsidR="00EC77C6" w:rsidRPr="00E558D1" w:rsidRDefault="00EC77C6" w:rsidP="00764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558D1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(เปลี่ยนแปลงร้อยละ </w:t>
            </w:r>
            <w:r w:rsidRPr="00E558D1">
              <w:rPr>
                <w:rFonts w:ascii="Angsana New" w:hAnsi="Angsana New"/>
                <w:sz w:val="30"/>
                <w:szCs w:val="30"/>
              </w:rPr>
              <w:t>1</w:t>
            </w:r>
            <w:r w:rsidRPr="00E558D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F86D11F" w14:textId="61199A04" w:rsidR="00EC77C6" w:rsidRPr="00E558D1" w:rsidRDefault="00EC77C6" w:rsidP="00485F0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(10,078)</w:t>
            </w:r>
          </w:p>
        </w:tc>
        <w:tc>
          <w:tcPr>
            <w:tcW w:w="291" w:type="dxa"/>
            <w:shd w:val="clear" w:color="auto" w:fill="auto"/>
            <w:vAlign w:val="bottom"/>
          </w:tcPr>
          <w:p w14:paraId="52116CB3" w14:textId="77777777" w:rsidR="00EC77C6" w:rsidRPr="00EC77C6" w:rsidRDefault="00EC77C6" w:rsidP="00764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183F216" w14:textId="6BE459F9" w:rsidR="00EC77C6" w:rsidRPr="00EC77C6" w:rsidRDefault="00EC77C6" w:rsidP="00485F0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11,61</w:t>
            </w:r>
            <w:r w:rsidR="000946A9">
              <w:rPr>
                <w:rFonts w:ascii="Angsana New" w:hAnsi="Angsana New" w:cs="Angsana New"/>
                <w:sz w:val="30"/>
                <w:szCs w:val="30"/>
                <w:lang w:bidi="th-TH"/>
              </w:rPr>
              <w:t>6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3DEAEE6A" w14:textId="77777777" w:rsidR="00EC77C6" w:rsidRPr="00E558D1" w:rsidRDefault="00EC77C6" w:rsidP="00764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78C929BA" w14:textId="285C5CE6" w:rsidR="00EC77C6" w:rsidRPr="00E558D1" w:rsidRDefault="00EC77C6" w:rsidP="00485F0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(2,247)</w:t>
            </w:r>
          </w:p>
        </w:tc>
        <w:tc>
          <w:tcPr>
            <w:tcW w:w="237" w:type="dxa"/>
            <w:vAlign w:val="bottom"/>
          </w:tcPr>
          <w:p w14:paraId="5852CC57" w14:textId="77777777" w:rsidR="00EC77C6" w:rsidRPr="00E558D1" w:rsidRDefault="00EC77C6" w:rsidP="00764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7B760489" w14:textId="475D6032" w:rsidR="00EC77C6" w:rsidRPr="00E558D1" w:rsidRDefault="00EC77C6" w:rsidP="00485F0D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2,583</w:t>
            </w:r>
          </w:p>
        </w:tc>
      </w:tr>
      <w:tr w:rsidR="00EC77C6" w:rsidRPr="00E558D1" w14:paraId="18CF99D1" w14:textId="77777777" w:rsidTr="00485F0D">
        <w:trPr>
          <w:trHeight w:val="420"/>
        </w:trPr>
        <w:tc>
          <w:tcPr>
            <w:tcW w:w="3870" w:type="dxa"/>
          </w:tcPr>
          <w:p w14:paraId="7DD36818" w14:textId="77777777" w:rsidR="00EC77C6" w:rsidRPr="00E558D1" w:rsidRDefault="00EC77C6" w:rsidP="00703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558D1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  <w:p w14:paraId="324D566F" w14:textId="77777777" w:rsidR="00EC77C6" w:rsidRPr="00E558D1" w:rsidRDefault="00EC77C6" w:rsidP="00703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558D1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E558D1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E558D1">
              <w:rPr>
                <w:rFonts w:ascii="Angsana New" w:hAnsi="Angsana New"/>
                <w:sz w:val="30"/>
                <w:szCs w:val="30"/>
              </w:rPr>
              <w:t>1</w:t>
            </w:r>
            <w:r w:rsidRPr="00E558D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F9A196" w14:textId="1428A7B7" w:rsidR="00EC77C6" w:rsidRPr="00EC77C6" w:rsidRDefault="00EC77C6" w:rsidP="00EC77C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11,29</w:t>
            </w:r>
            <w:r w:rsidR="00485F0D"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291" w:type="dxa"/>
            <w:shd w:val="clear" w:color="auto" w:fill="auto"/>
            <w:vAlign w:val="bottom"/>
          </w:tcPr>
          <w:p w14:paraId="12B8D95A" w14:textId="77777777" w:rsidR="00EC77C6" w:rsidRPr="00EC77C6" w:rsidRDefault="00EC77C6" w:rsidP="00764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8770DB6" w14:textId="0E3D6D17" w:rsidR="00EC77C6" w:rsidRPr="00EC77C6" w:rsidRDefault="00EC77C6" w:rsidP="00EC77C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(10,009)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6A55EBE9" w14:textId="77777777" w:rsidR="00EC77C6" w:rsidRPr="00E558D1" w:rsidRDefault="00EC77C6" w:rsidP="00764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7D483FF4" w14:textId="63756C84" w:rsidR="00EC77C6" w:rsidRPr="00E558D1" w:rsidRDefault="00EC77C6" w:rsidP="005F5A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2,512</w:t>
            </w:r>
          </w:p>
        </w:tc>
        <w:tc>
          <w:tcPr>
            <w:tcW w:w="237" w:type="dxa"/>
            <w:vAlign w:val="bottom"/>
          </w:tcPr>
          <w:p w14:paraId="57CA6C93" w14:textId="77777777" w:rsidR="00EC77C6" w:rsidRPr="00E558D1" w:rsidRDefault="00EC77C6" w:rsidP="00764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0BB423D7" w14:textId="3612641B" w:rsidR="00EC77C6" w:rsidRPr="00E558D1" w:rsidRDefault="00EC77C6" w:rsidP="002326CA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(2,231)</w:t>
            </w:r>
          </w:p>
        </w:tc>
      </w:tr>
      <w:tr w:rsidR="00EC77C6" w:rsidRPr="000A0A91" w14:paraId="419B7102" w14:textId="77777777" w:rsidTr="00485F0D">
        <w:trPr>
          <w:trHeight w:val="420"/>
        </w:trPr>
        <w:tc>
          <w:tcPr>
            <w:tcW w:w="3870" w:type="dxa"/>
          </w:tcPr>
          <w:p w14:paraId="1EC0E539" w14:textId="77777777" w:rsidR="00EC77C6" w:rsidRPr="000A0A91" w:rsidRDefault="00EC77C6" w:rsidP="00E3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A0A91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  <w:r w:rsidRPr="000A0A91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2BFA728E" w14:textId="351A8765" w:rsidR="00EC77C6" w:rsidRPr="000A0A91" w:rsidRDefault="00EC77C6" w:rsidP="00621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  <w:r w:rsidRPr="000A0A91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0A0A91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="00736135">
              <w:rPr>
                <w:rFonts w:ascii="Angsana New" w:hAnsi="Angsana New"/>
                <w:sz w:val="30"/>
                <w:szCs w:val="30"/>
              </w:rPr>
              <w:t>20</w:t>
            </w:r>
            <w:r w:rsidRPr="000A0A9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42097043" w14:textId="1CBA7480" w:rsidR="00EC77C6" w:rsidRPr="00EC77C6" w:rsidRDefault="00EC77C6" w:rsidP="005F5A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(7,911)</w:t>
            </w:r>
          </w:p>
        </w:tc>
        <w:tc>
          <w:tcPr>
            <w:tcW w:w="291" w:type="dxa"/>
            <w:vAlign w:val="bottom"/>
          </w:tcPr>
          <w:p w14:paraId="7F24A526" w14:textId="77777777" w:rsidR="00EC77C6" w:rsidRPr="00EC77C6" w:rsidRDefault="00EC77C6" w:rsidP="00764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3BE08D0E" w14:textId="30463A00" w:rsidR="00EC77C6" w:rsidRPr="00EC77C6" w:rsidRDefault="00EC77C6" w:rsidP="00E558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9,057</w:t>
            </w:r>
          </w:p>
        </w:tc>
        <w:tc>
          <w:tcPr>
            <w:tcW w:w="285" w:type="dxa"/>
            <w:vAlign w:val="bottom"/>
          </w:tcPr>
          <w:p w14:paraId="30901B71" w14:textId="77777777" w:rsidR="00EC77C6" w:rsidRPr="000A0A91" w:rsidRDefault="00EC77C6" w:rsidP="00764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86" w:type="dxa"/>
            <w:vAlign w:val="bottom"/>
          </w:tcPr>
          <w:p w14:paraId="23799139" w14:textId="6A06C7C9" w:rsidR="00EC77C6" w:rsidRPr="00EC77C6" w:rsidRDefault="00EC77C6" w:rsidP="00E558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77C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(1,724)</w:t>
            </w:r>
          </w:p>
        </w:tc>
        <w:tc>
          <w:tcPr>
            <w:tcW w:w="237" w:type="dxa"/>
            <w:vAlign w:val="bottom"/>
          </w:tcPr>
          <w:p w14:paraId="09C50303" w14:textId="77777777" w:rsidR="00EC77C6" w:rsidRPr="00EC77C6" w:rsidRDefault="00EC77C6" w:rsidP="00764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6611529E" w14:textId="61100295" w:rsidR="00EC77C6" w:rsidRPr="00EC77C6" w:rsidRDefault="00EC77C6" w:rsidP="002326CA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77C6">
              <w:rPr>
                <w:rFonts w:ascii="Angsana New" w:hAnsi="Angsana New" w:cs="Angsana New"/>
                <w:sz w:val="30"/>
                <w:szCs w:val="30"/>
                <w:lang w:bidi="th-TH"/>
              </w:rPr>
              <w:t>1,92</w:t>
            </w:r>
            <w:r w:rsidR="00485F0D">
              <w:rPr>
                <w:rFonts w:ascii="Angsana New" w:hAnsi="Angsana New" w:cs="Angsana New"/>
                <w:sz w:val="30"/>
                <w:szCs w:val="30"/>
                <w:lang w:bidi="th-TH"/>
              </w:rPr>
              <w:t>4</w:t>
            </w:r>
          </w:p>
        </w:tc>
      </w:tr>
      <w:tr w:rsidR="00EC77C6" w:rsidRPr="00E52A5F" w14:paraId="18BA9F1F" w14:textId="77777777" w:rsidTr="00485F0D">
        <w:trPr>
          <w:trHeight w:val="420"/>
        </w:trPr>
        <w:tc>
          <w:tcPr>
            <w:tcW w:w="3870" w:type="dxa"/>
          </w:tcPr>
          <w:p w14:paraId="6F4CAEEE" w14:textId="0CEA65D6" w:rsidR="00EC77C6" w:rsidRPr="000A0A91" w:rsidRDefault="00EC77C6" w:rsidP="00E3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A0A91">
              <w:rPr>
                <w:rFonts w:ascii="Angsana New" w:hAnsi="Angsana New" w:hint="cs"/>
                <w:sz w:val="30"/>
                <w:szCs w:val="30"/>
                <w:cs/>
              </w:rPr>
              <w:t>อัตรามรณะ</w:t>
            </w:r>
            <w:r w:rsidR="00485F0D">
              <w:rPr>
                <w:rFonts w:ascii="Angsana New" w:hAnsi="Angsana New" w:hint="cs"/>
                <w:sz w:val="30"/>
                <w:szCs w:val="30"/>
                <w:cs/>
              </w:rPr>
              <w:t>ในอนาคต</w:t>
            </w:r>
            <w:r w:rsidRPr="000A0A9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A0A91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0A0A91">
              <w:rPr>
                <w:rFonts w:ascii="Angsana New" w:hAnsi="Angsana New"/>
                <w:sz w:val="30"/>
                <w:szCs w:val="30"/>
              </w:rPr>
              <w:t>1</w:t>
            </w:r>
            <w:r w:rsidRPr="000A0A9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6BDFCFA7" w14:textId="7E6E9FCB" w:rsidR="00EC77C6" w:rsidRPr="00E558D1" w:rsidRDefault="00EC77C6" w:rsidP="00EC77C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(304)</w:t>
            </w:r>
          </w:p>
        </w:tc>
        <w:tc>
          <w:tcPr>
            <w:tcW w:w="291" w:type="dxa"/>
            <w:vAlign w:val="bottom"/>
          </w:tcPr>
          <w:p w14:paraId="042E28CA" w14:textId="77777777" w:rsidR="00EC77C6" w:rsidRPr="00EC77C6" w:rsidRDefault="00EC77C6" w:rsidP="00764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79DF8F3E" w14:textId="66932C91" w:rsidR="00EC77C6" w:rsidRPr="00E558D1" w:rsidRDefault="00EC77C6" w:rsidP="00E558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334</w:t>
            </w:r>
          </w:p>
        </w:tc>
        <w:tc>
          <w:tcPr>
            <w:tcW w:w="285" w:type="dxa"/>
            <w:vAlign w:val="bottom"/>
          </w:tcPr>
          <w:p w14:paraId="108730C4" w14:textId="77777777" w:rsidR="00EC77C6" w:rsidRPr="00E558D1" w:rsidRDefault="00EC77C6" w:rsidP="00764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2D6690C4" w14:textId="5E158143" w:rsidR="00EC77C6" w:rsidRPr="00E558D1" w:rsidRDefault="00EC77C6" w:rsidP="00E558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(64)</w:t>
            </w:r>
          </w:p>
        </w:tc>
        <w:tc>
          <w:tcPr>
            <w:tcW w:w="237" w:type="dxa"/>
            <w:vAlign w:val="bottom"/>
          </w:tcPr>
          <w:p w14:paraId="52CC8692" w14:textId="77777777" w:rsidR="00EC77C6" w:rsidRPr="00E558D1" w:rsidRDefault="00EC77C6" w:rsidP="00764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0B5360F0" w14:textId="7474C765" w:rsidR="00EC77C6" w:rsidRPr="00485F0F" w:rsidRDefault="00EC77C6" w:rsidP="002326CA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70</w:t>
            </w:r>
          </w:p>
        </w:tc>
      </w:tr>
      <w:tr w:rsidR="00D46E15" w:rsidRPr="00E52A5F" w14:paraId="5EBE168E" w14:textId="77777777" w:rsidTr="00485F0D">
        <w:trPr>
          <w:trHeight w:val="254"/>
        </w:trPr>
        <w:tc>
          <w:tcPr>
            <w:tcW w:w="3870" w:type="dxa"/>
          </w:tcPr>
          <w:p w14:paraId="27845ED0" w14:textId="77777777" w:rsidR="00D46E15" w:rsidRPr="00053D00" w:rsidRDefault="00D46E15" w:rsidP="00E3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1C361DD8" w14:textId="77777777" w:rsidR="00D46E15" w:rsidRPr="00053D00" w:rsidRDefault="00D46E15" w:rsidP="005F5A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55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291" w:type="dxa"/>
            <w:vAlign w:val="bottom"/>
          </w:tcPr>
          <w:p w14:paraId="6323977F" w14:textId="77777777" w:rsidR="00D46E15" w:rsidRPr="00053D00" w:rsidRDefault="00D46E15" w:rsidP="00764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6777CD88" w14:textId="77777777" w:rsidR="00D46E15" w:rsidRPr="00053D00" w:rsidRDefault="00D46E15" w:rsidP="00E558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55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285" w:type="dxa"/>
            <w:vAlign w:val="bottom"/>
          </w:tcPr>
          <w:p w14:paraId="7A14D7E8" w14:textId="77777777" w:rsidR="00D46E15" w:rsidRPr="00053D00" w:rsidRDefault="00D46E15" w:rsidP="00764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1086" w:type="dxa"/>
            <w:vAlign w:val="bottom"/>
          </w:tcPr>
          <w:p w14:paraId="0CABE901" w14:textId="77777777" w:rsidR="00D46E15" w:rsidRPr="00053D00" w:rsidRDefault="00D46E15" w:rsidP="00E558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55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237" w:type="dxa"/>
            <w:vAlign w:val="bottom"/>
          </w:tcPr>
          <w:p w14:paraId="3A167972" w14:textId="77777777" w:rsidR="00D46E15" w:rsidRPr="00053D00" w:rsidRDefault="00D46E15" w:rsidP="00764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0B3DD918" w14:textId="77777777" w:rsidR="00D46E15" w:rsidRPr="00053D00" w:rsidRDefault="00D46E15" w:rsidP="002326CA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55"/>
              <w:rPr>
                <w:rFonts w:ascii="Angsana New" w:hAnsi="Angsana New" w:cs="Angsana New"/>
                <w:szCs w:val="22"/>
                <w:lang w:bidi="th-TH"/>
              </w:rPr>
            </w:pPr>
          </w:p>
        </w:tc>
      </w:tr>
      <w:tr w:rsidR="00D46E15" w:rsidRPr="00E52A5F" w14:paraId="6564CE94" w14:textId="77777777" w:rsidTr="00485F0D">
        <w:trPr>
          <w:trHeight w:val="420"/>
        </w:trPr>
        <w:tc>
          <w:tcPr>
            <w:tcW w:w="3870" w:type="dxa"/>
          </w:tcPr>
          <w:p w14:paraId="3D741F33" w14:textId="6B10CAAB" w:rsidR="00D46E15" w:rsidRPr="00E558D1" w:rsidRDefault="00D46E15" w:rsidP="00D4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065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065F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065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065F2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080" w:type="dxa"/>
            <w:vAlign w:val="bottom"/>
          </w:tcPr>
          <w:p w14:paraId="2ADDCAA9" w14:textId="77777777" w:rsidR="00D46E15" w:rsidRPr="00E558D1" w:rsidRDefault="00D46E15" w:rsidP="00D46E1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91" w:type="dxa"/>
            <w:vAlign w:val="bottom"/>
          </w:tcPr>
          <w:p w14:paraId="19B474C9" w14:textId="77777777" w:rsidR="00D46E15" w:rsidRPr="00E558D1" w:rsidRDefault="00D46E15" w:rsidP="00D4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3AF1101F" w14:textId="77777777" w:rsidR="00D46E15" w:rsidRPr="00E558D1" w:rsidRDefault="00D46E15" w:rsidP="00D46E1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85" w:type="dxa"/>
            <w:vAlign w:val="bottom"/>
          </w:tcPr>
          <w:p w14:paraId="4D044B94" w14:textId="77777777" w:rsidR="00D46E15" w:rsidRPr="00E558D1" w:rsidRDefault="00D46E15" w:rsidP="00D4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38D45032" w14:textId="77777777" w:rsidR="00D46E15" w:rsidRDefault="00D46E15" w:rsidP="00D46E1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  <w:vAlign w:val="bottom"/>
          </w:tcPr>
          <w:p w14:paraId="4415696D" w14:textId="77777777" w:rsidR="00D46E15" w:rsidRPr="00E558D1" w:rsidRDefault="00D46E15" w:rsidP="00D4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047A5D95" w14:textId="77777777" w:rsidR="00D46E15" w:rsidRDefault="00D46E15" w:rsidP="00D46E15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D46E15" w:rsidRPr="00E52A5F" w14:paraId="31EEA786" w14:textId="77777777" w:rsidTr="00485F0D">
        <w:trPr>
          <w:trHeight w:val="420"/>
        </w:trPr>
        <w:tc>
          <w:tcPr>
            <w:tcW w:w="3870" w:type="dxa"/>
          </w:tcPr>
          <w:p w14:paraId="6755FF78" w14:textId="5C635C3B" w:rsidR="00D46E15" w:rsidRPr="00E558D1" w:rsidRDefault="00D46E15" w:rsidP="00D4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065F2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(เปลี่ยนแปลงร้อยละ </w:t>
            </w:r>
            <w:r w:rsidRPr="007065F2">
              <w:rPr>
                <w:rFonts w:ascii="Angsana New" w:hAnsi="Angsana New"/>
                <w:sz w:val="30"/>
                <w:szCs w:val="30"/>
              </w:rPr>
              <w:t>1</w:t>
            </w:r>
            <w:r w:rsidRPr="007065F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69369A86" w14:textId="3356164B" w:rsidR="00D46E15" w:rsidRPr="00E558D1" w:rsidRDefault="00D46E15" w:rsidP="00D46E1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558D1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 w:rsidRPr="00E558D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11,674</w:t>
            </w:r>
            <w:r w:rsidRPr="00E558D1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91" w:type="dxa"/>
            <w:vAlign w:val="bottom"/>
          </w:tcPr>
          <w:p w14:paraId="6ED2F126" w14:textId="77777777" w:rsidR="00D46E15" w:rsidRPr="00E558D1" w:rsidRDefault="00D46E15" w:rsidP="00D4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2D7A4348" w14:textId="4A18E0CE" w:rsidR="00D46E15" w:rsidRPr="00E558D1" w:rsidRDefault="00D46E15" w:rsidP="00D46E1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558D1">
              <w:rPr>
                <w:rFonts w:ascii="Angsana New" w:hAnsi="Angsana New" w:cs="Angsana New"/>
                <w:sz w:val="30"/>
                <w:szCs w:val="30"/>
                <w:lang w:bidi="th-TH"/>
              </w:rPr>
              <w:t>13,475</w:t>
            </w:r>
          </w:p>
        </w:tc>
        <w:tc>
          <w:tcPr>
            <w:tcW w:w="285" w:type="dxa"/>
            <w:vAlign w:val="bottom"/>
          </w:tcPr>
          <w:p w14:paraId="4673DA07" w14:textId="77777777" w:rsidR="00D46E15" w:rsidRPr="00E558D1" w:rsidRDefault="00D46E15" w:rsidP="00D4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65801336" w14:textId="24401F80" w:rsidR="00D46E15" w:rsidRDefault="00D46E15" w:rsidP="00D46E1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558D1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 w:rsidRPr="00E558D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4,176</w:t>
            </w:r>
            <w:r w:rsidRPr="00E558D1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7" w:type="dxa"/>
            <w:vAlign w:val="bottom"/>
          </w:tcPr>
          <w:p w14:paraId="7D6DE232" w14:textId="77777777" w:rsidR="00D46E15" w:rsidRPr="00E558D1" w:rsidRDefault="00D46E15" w:rsidP="00D4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7B8B815C" w14:textId="2464A313" w:rsidR="00D46E15" w:rsidRDefault="00D46E15" w:rsidP="00D46E15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558D1">
              <w:rPr>
                <w:rFonts w:ascii="Angsana New" w:hAnsi="Angsana New" w:cs="Angsana New"/>
                <w:sz w:val="30"/>
                <w:szCs w:val="30"/>
                <w:lang w:bidi="th-TH"/>
              </w:rPr>
              <w:t>4,802</w:t>
            </w:r>
          </w:p>
        </w:tc>
      </w:tr>
      <w:tr w:rsidR="00D46E15" w:rsidRPr="00E52A5F" w14:paraId="4A1F2C4E" w14:textId="77777777" w:rsidTr="00485F0D">
        <w:trPr>
          <w:trHeight w:val="420"/>
        </w:trPr>
        <w:tc>
          <w:tcPr>
            <w:tcW w:w="3870" w:type="dxa"/>
          </w:tcPr>
          <w:p w14:paraId="3C935E83" w14:textId="77777777" w:rsidR="00D46E15" w:rsidRPr="007065F2" w:rsidRDefault="00D46E15" w:rsidP="00D4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065F2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  <w:p w14:paraId="2B9D9852" w14:textId="7C9D9CA1" w:rsidR="00D46E15" w:rsidRPr="00E558D1" w:rsidRDefault="00D46E15" w:rsidP="00D4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065F2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7065F2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7065F2">
              <w:rPr>
                <w:rFonts w:ascii="Angsana New" w:hAnsi="Angsana New"/>
                <w:sz w:val="30"/>
                <w:szCs w:val="30"/>
              </w:rPr>
              <w:t>1</w:t>
            </w:r>
            <w:r w:rsidRPr="007065F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57E9570E" w14:textId="133E0964" w:rsidR="00D46E15" w:rsidRPr="00E558D1" w:rsidRDefault="00D46E15" w:rsidP="00D46E1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558D1">
              <w:rPr>
                <w:rFonts w:ascii="Angsana New" w:hAnsi="Angsana New" w:cs="Angsana New"/>
                <w:sz w:val="30"/>
                <w:szCs w:val="30"/>
                <w:lang w:bidi="th-TH"/>
              </w:rPr>
              <w:t>15,917</w:t>
            </w:r>
          </w:p>
        </w:tc>
        <w:tc>
          <w:tcPr>
            <w:tcW w:w="291" w:type="dxa"/>
            <w:vAlign w:val="bottom"/>
          </w:tcPr>
          <w:p w14:paraId="2DBDA90D" w14:textId="77777777" w:rsidR="00D46E15" w:rsidRPr="00E558D1" w:rsidRDefault="00D46E15" w:rsidP="00D4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600B1FF4" w14:textId="320F57AB" w:rsidR="00D46E15" w:rsidRPr="00E558D1" w:rsidRDefault="00D46E15" w:rsidP="00D46E1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558D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 w:rsidRPr="00E558D1">
              <w:rPr>
                <w:rFonts w:ascii="Angsana New" w:hAnsi="Angsana New" w:cs="Angsana New"/>
                <w:sz w:val="30"/>
                <w:szCs w:val="30"/>
                <w:lang w:bidi="th-TH"/>
              </w:rPr>
              <w:t>13,895</w:t>
            </w:r>
            <w:r w:rsidRPr="00E558D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85" w:type="dxa"/>
            <w:vAlign w:val="bottom"/>
          </w:tcPr>
          <w:p w14:paraId="25D5B161" w14:textId="77777777" w:rsidR="00D46E15" w:rsidRPr="00E558D1" w:rsidRDefault="00D46E15" w:rsidP="00D4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120292A2" w14:textId="3898D0D7" w:rsidR="00D46E15" w:rsidRDefault="00D46E15" w:rsidP="00D46E1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558D1">
              <w:rPr>
                <w:rFonts w:ascii="Angsana New" w:hAnsi="Angsana New" w:cs="Angsana New"/>
                <w:sz w:val="30"/>
                <w:szCs w:val="30"/>
                <w:lang w:bidi="th-TH"/>
              </w:rPr>
              <w:t>5,626</w:t>
            </w:r>
          </w:p>
        </w:tc>
        <w:tc>
          <w:tcPr>
            <w:tcW w:w="237" w:type="dxa"/>
            <w:vAlign w:val="bottom"/>
          </w:tcPr>
          <w:p w14:paraId="07C013C4" w14:textId="77777777" w:rsidR="00D46E15" w:rsidRPr="00E558D1" w:rsidRDefault="00D46E15" w:rsidP="00D4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6EC3018B" w14:textId="1D9027DB" w:rsidR="00D46E15" w:rsidRDefault="00D46E15" w:rsidP="00D46E15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558D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 w:rsidRPr="00E558D1">
              <w:rPr>
                <w:rFonts w:ascii="Angsana New" w:hAnsi="Angsana New" w:cs="Angsana New"/>
                <w:sz w:val="30"/>
                <w:szCs w:val="30"/>
                <w:lang w:bidi="th-TH"/>
              </w:rPr>
              <w:t>4,922</w:t>
            </w:r>
            <w:r w:rsidRPr="00E558D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1039EA" w:rsidRPr="00B05A7B" w14:paraId="797DBBEE" w14:textId="77777777" w:rsidTr="00485F0D">
        <w:trPr>
          <w:trHeight w:val="420"/>
        </w:trPr>
        <w:tc>
          <w:tcPr>
            <w:tcW w:w="3870" w:type="dxa"/>
            <w:shd w:val="clear" w:color="auto" w:fill="auto"/>
          </w:tcPr>
          <w:p w14:paraId="31435250" w14:textId="77777777" w:rsidR="001039EA" w:rsidRPr="000A0A91" w:rsidRDefault="001039EA" w:rsidP="00103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A0A91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  <w:r w:rsidRPr="000A0A91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5250BDB4" w14:textId="287A19FD" w:rsidR="001039EA" w:rsidRPr="000A0A91" w:rsidRDefault="001039EA" w:rsidP="00736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A0A91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0A0A91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="00736135">
              <w:rPr>
                <w:rFonts w:ascii="Angsana New" w:hAnsi="Angsana New"/>
                <w:sz w:val="30"/>
                <w:szCs w:val="30"/>
              </w:rPr>
              <w:t>20</w:t>
            </w:r>
            <w:r w:rsidRPr="000A0A9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7E8A8D4F" w14:textId="788A54B8" w:rsidR="001039EA" w:rsidRPr="00B05A7B" w:rsidRDefault="00B05A7B" w:rsidP="001039E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05A7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(11,440)</w:t>
            </w:r>
          </w:p>
        </w:tc>
        <w:tc>
          <w:tcPr>
            <w:tcW w:w="291" w:type="dxa"/>
            <w:vAlign w:val="bottom"/>
          </w:tcPr>
          <w:p w14:paraId="245C179F" w14:textId="77777777" w:rsidR="001039EA" w:rsidRPr="00B05A7B" w:rsidRDefault="001039EA" w:rsidP="00103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7C02F56A" w14:textId="6DE112D9" w:rsidR="001039EA" w:rsidRPr="00B05A7B" w:rsidRDefault="00B05A7B" w:rsidP="001039E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05A7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13,373</w:t>
            </w:r>
          </w:p>
        </w:tc>
        <w:tc>
          <w:tcPr>
            <w:tcW w:w="285" w:type="dxa"/>
            <w:vAlign w:val="bottom"/>
          </w:tcPr>
          <w:p w14:paraId="188DEEBA" w14:textId="77777777" w:rsidR="001039EA" w:rsidRPr="00B05A7B" w:rsidRDefault="001039EA" w:rsidP="00103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180C1BEE" w14:textId="1A0FCD52" w:rsidR="001039EA" w:rsidRPr="00B05A7B" w:rsidRDefault="00B05A7B" w:rsidP="001039E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05A7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(4,024)</w:t>
            </w:r>
          </w:p>
        </w:tc>
        <w:tc>
          <w:tcPr>
            <w:tcW w:w="237" w:type="dxa"/>
            <w:vAlign w:val="bottom"/>
          </w:tcPr>
          <w:p w14:paraId="23984271" w14:textId="77777777" w:rsidR="001039EA" w:rsidRPr="00B05A7B" w:rsidRDefault="001039EA" w:rsidP="00103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2339BFBF" w14:textId="388D6A52" w:rsidR="001039EA" w:rsidRPr="00B05A7B" w:rsidRDefault="00B05A7B" w:rsidP="001039EA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05A7B">
              <w:rPr>
                <w:rFonts w:ascii="Angsana New" w:hAnsi="Angsana New" w:cs="Angsana New"/>
                <w:sz w:val="30"/>
                <w:szCs w:val="30"/>
                <w:lang w:bidi="th-TH"/>
              </w:rPr>
              <w:t>4,638</w:t>
            </w:r>
          </w:p>
        </w:tc>
      </w:tr>
      <w:tr w:rsidR="00D46E15" w:rsidRPr="00E52A5F" w14:paraId="70CE77D4" w14:textId="77777777" w:rsidTr="00485F0D">
        <w:trPr>
          <w:trHeight w:val="420"/>
        </w:trPr>
        <w:tc>
          <w:tcPr>
            <w:tcW w:w="3870" w:type="dxa"/>
            <w:shd w:val="clear" w:color="auto" w:fill="auto"/>
          </w:tcPr>
          <w:p w14:paraId="41AD97B2" w14:textId="0A452310" w:rsidR="00D46E15" w:rsidRPr="00E558D1" w:rsidRDefault="00D46E15" w:rsidP="00D4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065F2">
              <w:rPr>
                <w:rFonts w:ascii="Angsana New" w:hAnsi="Angsana New" w:hint="cs"/>
                <w:sz w:val="30"/>
                <w:szCs w:val="30"/>
                <w:cs/>
              </w:rPr>
              <w:t>อัตรามรณะ</w:t>
            </w:r>
            <w:r w:rsidR="00485F0D">
              <w:rPr>
                <w:rFonts w:ascii="Angsana New" w:hAnsi="Angsana New" w:hint="cs"/>
                <w:sz w:val="30"/>
                <w:szCs w:val="30"/>
                <w:cs/>
              </w:rPr>
              <w:t>ในอนาคต</w:t>
            </w:r>
            <w:r w:rsidRPr="007065F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065F2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7065F2">
              <w:rPr>
                <w:rFonts w:ascii="Angsana New" w:hAnsi="Angsana New"/>
                <w:sz w:val="30"/>
                <w:szCs w:val="30"/>
              </w:rPr>
              <w:t>1</w:t>
            </w:r>
            <w:r w:rsidRPr="007065F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3BA162C7" w14:textId="7CB69221" w:rsidR="00D46E15" w:rsidRPr="00E558D1" w:rsidRDefault="002B5BEF" w:rsidP="00D46E1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D46E15" w:rsidRPr="00E558D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680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91" w:type="dxa"/>
            <w:vAlign w:val="bottom"/>
          </w:tcPr>
          <w:p w14:paraId="39574156" w14:textId="77777777" w:rsidR="00D46E15" w:rsidRPr="00E558D1" w:rsidRDefault="00D46E15" w:rsidP="00D4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6372604C" w14:textId="3D099C96" w:rsidR="00D46E15" w:rsidRPr="00E558D1" w:rsidRDefault="00D46E15" w:rsidP="00D46E1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558D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759</w:t>
            </w:r>
          </w:p>
        </w:tc>
        <w:tc>
          <w:tcPr>
            <w:tcW w:w="285" w:type="dxa"/>
            <w:vAlign w:val="bottom"/>
          </w:tcPr>
          <w:p w14:paraId="35E53E91" w14:textId="77777777" w:rsidR="00D46E15" w:rsidRPr="00E558D1" w:rsidRDefault="00D46E15" w:rsidP="00D4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369E1D4A" w14:textId="18B3DEDD" w:rsidR="00D46E15" w:rsidRDefault="002B5BEF" w:rsidP="00D46E1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D46E15" w:rsidRPr="00E558D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7" w:type="dxa"/>
            <w:vAlign w:val="bottom"/>
          </w:tcPr>
          <w:p w14:paraId="6AD666D6" w14:textId="77777777" w:rsidR="00D46E15" w:rsidRPr="00E558D1" w:rsidRDefault="00D46E15" w:rsidP="00D4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3E342078" w14:textId="1C805DBD" w:rsidR="00D46E15" w:rsidRDefault="00D46E15" w:rsidP="00D46E15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85F0F">
              <w:rPr>
                <w:rFonts w:ascii="Angsana New" w:hAnsi="Angsana New" w:cs="Angsana New"/>
                <w:sz w:val="30"/>
                <w:szCs w:val="30"/>
                <w:lang w:bidi="th-TH"/>
              </w:rPr>
              <w:t>256</w:t>
            </w:r>
          </w:p>
        </w:tc>
      </w:tr>
    </w:tbl>
    <w:p w14:paraId="53E01759" w14:textId="77777777" w:rsidR="00352DC5" w:rsidRPr="00053D00" w:rsidRDefault="00352DC5" w:rsidP="00E66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2"/>
          <w:szCs w:val="32"/>
        </w:rPr>
      </w:pPr>
    </w:p>
    <w:p w14:paraId="5502A996" w14:textId="70663ADF" w:rsidR="00D46E15" w:rsidRDefault="00D46E15" w:rsidP="00D46E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แต่ได้แสดงประมาณการความอ่อนไหวของข้อสมมติต่างๆ</w:t>
      </w:r>
    </w:p>
    <w:p w14:paraId="1CED7DD1" w14:textId="3936DF60" w:rsidR="005E4E4C" w:rsidRDefault="005E4E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02F7C528" w14:textId="3742DF1A" w:rsidR="008D4275" w:rsidRPr="00DE792C" w:rsidRDefault="008D4275" w:rsidP="004C3056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63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DE792C">
        <w:rPr>
          <w:rFonts w:ascii="Angsana New" w:hAnsi="Angsana New" w:hint="cs"/>
          <w:b/>
          <w:bCs/>
          <w:sz w:val="30"/>
          <w:szCs w:val="30"/>
          <w:cs/>
        </w:rPr>
        <w:lastRenderedPageBreak/>
        <w:t>ทุนเรือนหุ้น</w:t>
      </w:r>
    </w:p>
    <w:p w14:paraId="765332F8" w14:textId="77777777" w:rsidR="008D4275" w:rsidRPr="00352DC5" w:rsidRDefault="008D4275" w:rsidP="00707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24"/>
          <w:szCs w:val="24"/>
        </w:rPr>
      </w:pPr>
    </w:p>
    <w:tbl>
      <w:tblPr>
        <w:tblW w:w="0" w:type="auto"/>
        <w:tblInd w:w="558" w:type="dxa"/>
        <w:tblLayout w:type="fixed"/>
        <w:tblLook w:val="0000" w:firstRow="0" w:lastRow="0" w:firstColumn="0" w:lastColumn="0" w:noHBand="0" w:noVBand="0"/>
      </w:tblPr>
      <w:tblGrid>
        <w:gridCol w:w="2682"/>
        <w:gridCol w:w="1080"/>
        <w:gridCol w:w="1134"/>
        <w:gridCol w:w="236"/>
        <w:gridCol w:w="1134"/>
        <w:gridCol w:w="236"/>
        <w:gridCol w:w="1134"/>
        <w:gridCol w:w="236"/>
        <w:gridCol w:w="1133"/>
      </w:tblGrid>
      <w:tr w:rsidR="000C423A" w:rsidRPr="005A6DB6" w14:paraId="61E70050" w14:textId="77777777" w:rsidTr="00642D79">
        <w:trPr>
          <w:trHeight w:val="420"/>
          <w:tblHeader/>
        </w:trPr>
        <w:tc>
          <w:tcPr>
            <w:tcW w:w="2682" w:type="dxa"/>
            <w:vAlign w:val="bottom"/>
          </w:tcPr>
          <w:p w14:paraId="70D75113" w14:textId="77777777" w:rsidR="000C423A" w:rsidRPr="005A6DB6" w:rsidRDefault="000C423A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F4E35EC" w14:textId="77777777" w:rsidR="000C423A" w:rsidRPr="000C423A" w:rsidRDefault="000C423A" w:rsidP="000C4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423A">
              <w:rPr>
                <w:rFonts w:ascii="Angsana New" w:hAnsi="Angsana New" w:hint="cs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504" w:type="dxa"/>
            <w:gridSpan w:val="3"/>
            <w:tcBorders>
              <w:bottom w:val="single" w:sz="4" w:space="0" w:color="auto"/>
            </w:tcBorders>
            <w:vAlign w:val="bottom"/>
          </w:tcPr>
          <w:p w14:paraId="4677677D" w14:textId="77777777" w:rsidR="000C423A" w:rsidRPr="000C423A" w:rsidRDefault="008645A4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2630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vAlign w:val="bottom"/>
          </w:tcPr>
          <w:p w14:paraId="6DCA0E8F" w14:textId="77777777" w:rsidR="000C423A" w:rsidRPr="000C423A" w:rsidRDefault="000C423A" w:rsidP="00FA4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3" w:type="dxa"/>
            <w:gridSpan w:val="3"/>
            <w:tcBorders>
              <w:bottom w:val="single" w:sz="4" w:space="0" w:color="auto"/>
            </w:tcBorders>
            <w:vAlign w:val="bottom"/>
          </w:tcPr>
          <w:p w14:paraId="7B9D7038" w14:textId="77777777" w:rsidR="000C423A" w:rsidRPr="000C423A" w:rsidRDefault="005F2AE6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626300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0C423A" w:rsidRPr="005A6DB6" w14:paraId="6FBF8913" w14:textId="77777777" w:rsidTr="00642D79">
        <w:trPr>
          <w:trHeight w:val="420"/>
          <w:tblHeader/>
        </w:trPr>
        <w:tc>
          <w:tcPr>
            <w:tcW w:w="2682" w:type="dxa"/>
            <w:vAlign w:val="bottom"/>
          </w:tcPr>
          <w:p w14:paraId="7603F385" w14:textId="77777777" w:rsidR="000C423A" w:rsidRPr="005A6DB6" w:rsidRDefault="000C423A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10A23C31" w14:textId="77777777" w:rsidR="000C423A" w:rsidRPr="000C423A" w:rsidRDefault="000C423A" w:rsidP="000C4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AEBD57B" w14:textId="77777777" w:rsidR="000C423A" w:rsidRPr="005A6DB6" w:rsidRDefault="000C423A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4699393" w14:textId="77777777" w:rsidR="000C423A" w:rsidRPr="005A6DB6" w:rsidRDefault="000C423A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14F113E" w14:textId="77777777" w:rsidR="000C423A" w:rsidRPr="005A6DB6" w:rsidRDefault="000C423A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36" w:type="dxa"/>
            <w:vAlign w:val="bottom"/>
          </w:tcPr>
          <w:p w14:paraId="3155631F" w14:textId="77777777" w:rsidR="000C423A" w:rsidRPr="005A6DB6" w:rsidRDefault="000C423A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3C86FCF" w14:textId="77777777" w:rsidR="000C423A" w:rsidRPr="005A6DB6" w:rsidRDefault="000C423A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B761FFB" w14:textId="77777777" w:rsidR="000C423A" w:rsidRPr="005A6DB6" w:rsidRDefault="000C423A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6DB5BA78" w14:textId="77777777" w:rsidR="000C423A" w:rsidRPr="005A6DB6" w:rsidRDefault="000C423A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0C423A" w:rsidRPr="005A6DB6" w14:paraId="79F58FE3" w14:textId="77777777" w:rsidTr="00642D79">
        <w:trPr>
          <w:trHeight w:val="420"/>
          <w:tblHeader/>
        </w:trPr>
        <w:tc>
          <w:tcPr>
            <w:tcW w:w="2682" w:type="dxa"/>
            <w:vAlign w:val="bottom"/>
          </w:tcPr>
          <w:p w14:paraId="21FA84EE" w14:textId="77777777" w:rsidR="000C423A" w:rsidRPr="005A6DB6" w:rsidRDefault="000C423A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2CA6F03" w14:textId="77777777" w:rsidR="000C423A" w:rsidRPr="005A6DB6" w:rsidRDefault="000C423A" w:rsidP="00FA4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243" w:type="dxa"/>
            <w:gridSpan w:val="7"/>
            <w:vAlign w:val="bottom"/>
          </w:tcPr>
          <w:p w14:paraId="4B1183AE" w14:textId="77777777" w:rsidR="000C423A" w:rsidRPr="005A6DB6" w:rsidRDefault="000C423A" w:rsidP="00FA4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DB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พันหุ้น / </w:t>
            </w:r>
            <w:r w:rsidRPr="005A6DB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0C423A" w:rsidRPr="005A6DB6" w14:paraId="34406A50" w14:textId="77777777" w:rsidTr="00642D79">
        <w:trPr>
          <w:trHeight w:val="420"/>
        </w:trPr>
        <w:tc>
          <w:tcPr>
            <w:tcW w:w="2682" w:type="dxa"/>
          </w:tcPr>
          <w:p w14:paraId="5C9DE3F6" w14:textId="77777777" w:rsidR="000C423A" w:rsidRPr="000C423A" w:rsidRDefault="000C423A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1080" w:type="dxa"/>
            <w:vAlign w:val="bottom"/>
          </w:tcPr>
          <w:p w14:paraId="303F2ECF" w14:textId="77777777" w:rsidR="000C423A" w:rsidRDefault="000C423A" w:rsidP="00FA4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02F377E5" w14:textId="77777777" w:rsidR="000C423A" w:rsidRPr="004C6EE8" w:rsidRDefault="000C423A" w:rsidP="00FA4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514B449D" w14:textId="77777777" w:rsidR="000C423A" w:rsidRPr="005A6DB6" w:rsidRDefault="000C423A" w:rsidP="00FA4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4F940C42" w14:textId="77777777" w:rsidR="000C423A" w:rsidRDefault="000C423A" w:rsidP="00FA4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DA72CEB" w14:textId="77777777" w:rsidR="000C423A" w:rsidRPr="005A6DB6" w:rsidRDefault="000C423A" w:rsidP="00FA4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1173379F" w14:textId="77777777" w:rsidR="000C423A" w:rsidRPr="004C6EE8" w:rsidRDefault="000C423A" w:rsidP="00FA4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0C29992B" w14:textId="77777777" w:rsidR="000C423A" w:rsidRPr="005A6DB6" w:rsidRDefault="000C423A" w:rsidP="00FA4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vAlign w:val="bottom"/>
          </w:tcPr>
          <w:p w14:paraId="32E5C842" w14:textId="77777777" w:rsidR="000C423A" w:rsidRDefault="000C423A" w:rsidP="00FA4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5A16" w:rsidRPr="005A6DB6" w14:paraId="0417DB8A" w14:textId="77777777" w:rsidTr="00642D79">
        <w:trPr>
          <w:trHeight w:val="420"/>
        </w:trPr>
        <w:tc>
          <w:tcPr>
            <w:tcW w:w="2682" w:type="dxa"/>
          </w:tcPr>
          <w:p w14:paraId="263B4CD7" w14:textId="77777777" w:rsidR="00005A16" w:rsidRPr="009F29F1" w:rsidRDefault="00005A16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F29F1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9F29F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F29F1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  <w:vAlign w:val="bottom"/>
          </w:tcPr>
          <w:p w14:paraId="4BFF9C69" w14:textId="77777777" w:rsidR="00005A16" w:rsidRDefault="00005A16" w:rsidP="00FA4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28204CDA" w14:textId="77777777" w:rsidR="00005A16" w:rsidRPr="004C6EE8" w:rsidRDefault="00005A16" w:rsidP="00A359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7A30FF77" w14:textId="77777777" w:rsidR="00005A16" w:rsidRPr="005A6DB6" w:rsidRDefault="00005A16" w:rsidP="00A359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44C561E1" w14:textId="77777777" w:rsidR="00005A16" w:rsidRDefault="00005A16" w:rsidP="00A359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348D312" w14:textId="77777777" w:rsidR="00005A16" w:rsidRPr="005A6DB6" w:rsidRDefault="00005A16" w:rsidP="00A359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7BD64DAD" w14:textId="77777777" w:rsidR="00005A16" w:rsidRPr="004C6EE8" w:rsidRDefault="00005A16" w:rsidP="00A359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676ED484" w14:textId="77777777" w:rsidR="00005A16" w:rsidRPr="005A6DB6" w:rsidRDefault="00005A16" w:rsidP="00A359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vAlign w:val="bottom"/>
          </w:tcPr>
          <w:p w14:paraId="21DBB0BC" w14:textId="77777777" w:rsidR="00005A16" w:rsidRDefault="00005A16" w:rsidP="00A359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26300" w:rsidRPr="005A6DB6" w14:paraId="16AE0B04" w14:textId="77777777" w:rsidTr="00642D79">
        <w:trPr>
          <w:trHeight w:val="420"/>
        </w:trPr>
        <w:tc>
          <w:tcPr>
            <w:tcW w:w="2682" w:type="dxa"/>
          </w:tcPr>
          <w:p w14:paraId="224DFC4D" w14:textId="77777777" w:rsidR="00626300" w:rsidRPr="00FB5E60" w:rsidRDefault="00626300" w:rsidP="001800B2">
            <w:pPr>
              <w:numPr>
                <w:ilvl w:val="2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5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1080" w:type="dxa"/>
            <w:vAlign w:val="bottom"/>
          </w:tcPr>
          <w:p w14:paraId="24D4CE2C" w14:textId="77777777" w:rsidR="00626300" w:rsidRPr="000C423A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0.53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2F62A4E" w14:textId="77777777" w:rsidR="00626300" w:rsidRPr="00005A16" w:rsidRDefault="00FB1097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5,025,608</w:t>
            </w:r>
          </w:p>
        </w:tc>
        <w:tc>
          <w:tcPr>
            <w:tcW w:w="236" w:type="dxa"/>
            <w:vAlign w:val="bottom"/>
          </w:tcPr>
          <w:p w14:paraId="08C1AE48" w14:textId="77777777" w:rsidR="00626300" w:rsidRPr="00005A16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947BFA0" w14:textId="77777777" w:rsidR="00626300" w:rsidRPr="00005A16" w:rsidRDefault="00FB1097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2,663,572</w:t>
            </w:r>
          </w:p>
        </w:tc>
        <w:tc>
          <w:tcPr>
            <w:tcW w:w="236" w:type="dxa"/>
            <w:vAlign w:val="bottom"/>
          </w:tcPr>
          <w:p w14:paraId="208F0AD5" w14:textId="77777777" w:rsidR="00626300" w:rsidRPr="00005A16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A9F5F94" w14:textId="77777777" w:rsidR="00626300" w:rsidRPr="00005A16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05A16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005A16">
              <w:rPr>
                <w:rFonts w:ascii="Angsana New" w:hAnsi="Angsana New"/>
                <w:sz w:val="30"/>
                <w:szCs w:val="30"/>
              </w:rPr>
              <w:t>,025,608</w:t>
            </w:r>
          </w:p>
        </w:tc>
        <w:tc>
          <w:tcPr>
            <w:tcW w:w="236" w:type="dxa"/>
            <w:vAlign w:val="bottom"/>
          </w:tcPr>
          <w:p w14:paraId="3F226E35" w14:textId="77777777" w:rsidR="00626300" w:rsidRPr="00005A16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26EABEFF" w14:textId="77777777" w:rsidR="00626300" w:rsidRPr="00005A16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05A16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005A16">
              <w:rPr>
                <w:rFonts w:ascii="Angsana New" w:hAnsi="Angsana New"/>
                <w:sz w:val="30"/>
                <w:szCs w:val="30"/>
              </w:rPr>
              <w:t>,663,572</w:t>
            </w:r>
          </w:p>
        </w:tc>
      </w:tr>
      <w:tr w:rsidR="00626300" w:rsidRPr="005A6DB6" w14:paraId="0A201EF1" w14:textId="77777777" w:rsidTr="00642D79">
        <w:trPr>
          <w:trHeight w:val="420"/>
        </w:trPr>
        <w:tc>
          <w:tcPr>
            <w:tcW w:w="2682" w:type="dxa"/>
          </w:tcPr>
          <w:p w14:paraId="2DE94BC8" w14:textId="77777777" w:rsidR="00626300" w:rsidRPr="000C423A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 31 ธันวาคม</w:t>
            </w:r>
          </w:p>
        </w:tc>
        <w:tc>
          <w:tcPr>
            <w:tcW w:w="1080" w:type="dxa"/>
            <w:vAlign w:val="bottom"/>
          </w:tcPr>
          <w:p w14:paraId="6A0CFB64" w14:textId="77777777" w:rsidR="00626300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F150CF7" w14:textId="77777777" w:rsidR="00626300" w:rsidRPr="004C6EE8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359F06D8" w14:textId="77777777" w:rsidR="00626300" w:rsidRPr="005A6DB6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0D65F44" w14:textId="77777777" w:rsidR="00626300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B118287" w14:textId="77777777" w:rsidR="00626300" w:rsidRPr="005A6DB6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9C9522D" w14:textId="77777777" w:rsidR="00626300" w:rsidRPr="004C6EE8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1B628016" w14:textId="77777777" w:rsidR="00626300" w:rsidRPr="005A6DB6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2CD88983" w14:textId="77777777" w:rsidR="00626300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26300" w:rsidRPr="00A359BD" w14:paraId="11ADB836" w14:textId="77777777" w:rsidTr="00642D79">
        <w:trPr>
          <w:trHeight w:val="420"/>
        </w:trPr>
        <w:tc>
          <w:tcPr>
            <w:tcW w:w="2682" w:type="dxa"/>
          </w:tcPr>
          <w:p w14:paraId="0D4FA772" w14:textId="77777777" w:rsidR="00626300" w:rsidRPr="0022732A" w:rsidRDefault="00626300" w:rsidP="001800B2">
            <w:pPr>
              <w:numPr>
                <w:ilvl w:val="2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5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273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1080" w:type="dxa"/>
            <w:vAlign w:val="bottom"/>
          </w:tcPr>
          <w:p w14:paraId="43D7741D" w14:textId="77777777" w:rsidR="00626300" w:rsidRPr="000C423A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0.53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3B8E631D" w14:textId="77777777" w:rsidR="00626300" w:rsidRPr="00A359BD" w:rsidRDefault="00FB1097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5,025,608</w:t>
            </w:r>
          </w:p>
        </w:tc>
        <w:tc>
          <w:tcPr>
            <w:tcW w:w="236" w:type="dxa"/>
            <w:vAlign w:val="bottom"/>
          </w:tcPr>
          <w:p w14:paraId="607D1C8F" w14:textId="77777777" w:rsidR="00626300" w:rsidRPr="00A359BD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3ABD8FAA" w14:textId="77777777" w:rsidR="00626300" w:rsidRPr="00A359BD" w:rsidRDefault="00FB1097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2,663,572</w:t>
            </w:r>
          </w:p>
        </w:tc>
        <w:tc>
          <w:tcPr>
            <w:tcW w:w="236" w:type="dxa"/>
            <w:vAlign w:val="bottom"/>
          </w:tcPr>
          <w:p w14:paraId="153D2DF3" w14:textId="77777777" w:rsidR="00626300" w:rsidRPr="00A359BD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671877CD" w14:textId="77777777" w:rsidR="00626300" w:rsidRPr="00A359BD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359B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</w:t>
            </w:r>
            <w:r w:rsidRPr="00A359BD">
              <w:rPr>
                <w:rFonts w:ascii="Angsana New" w:hAnsi="Angsana New"/>
                <w:b/>
                <w:bCs/>
                <w:sz w:val="30"/>
                <w:szCs w:val="30"/>
              </w:rPr>
              <w:t>,025,608</w:t>
            </w:r>
          </w:p>
        </w:tc>
        <w:tc>
          <w:tcPr>
            <w:tcW w:w="236" w:type="dxa"/>
            <w:vAlign w:val="bottom"/>
          </w:tcPr>
          <w:p w14:paraId="30B8D9FA" w14:textId="77777777" w:rsidR="00626300" w:rsidRPr="00A359BD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vAlign w:val="bottom"/>
          </w:tcPr>
          <w:p w14:paraId="3E8F11E1" w14:textId="77777777" w:rsidR="00626300" w:rsidRPr="00A359BD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359B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  <w:r w:rsidRPr="00A359BD">
              <w:rPr>
                <w:rFonts w:ascii="Angsana New" w:hAnsi="Angsana New"/>
                <w:b/>
                <w:bCs/>
                <w:sz w:val="30"/>
                <w:szCs w:val="30"/>
              </w:rPr>
              <w:t>,663,572</w:t>
            </w:r>
          </w:p>
        </w:tc>
      </w:tr>
      <w:tr w:rsidR="001C2BD9" w:rsidRPr="005A6DB6" w14:paraId="74DF1634" w14:textId="77777777" w:rsidTr="00642D79">
        <w:trPr>
          <w:trHeight w:val="420"/>
        </w:trPr>
        <w:tc>
          <w:tcPr>
            <w:tcW w:w="2682" w:type="dxa"/>
          </w:tcPr>
          <w:p w14:paraId="34D1F2A2" w14:textId="77777777" w:rsidR="001C2BD9" w:rsidRDefault="001C2BD9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555FE40" w14:textId="77777777" w:rsidR="001C2BD9" w:rsidRDefault="001C2BD9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7F07CF70" w14:textId="77777777" w:rsidR="001C2BD9" w:rsidRPr="004C6EE8" w:rsidRDefault="001C2BD9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69ADF4FF" w14:textId="77777777" w:rsidR="001C2BD9" w:rsidRPr="005A6DB6" w:rsidRDefault="001C2BD9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519CB779" w14:textId="77777777" w:rsidR="001C2BD9" w:rsidRDefault="001C2BD9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43778D3" w14:textId="77777777" w:rsidR="001C2BD9" w:rsidRPr="005A6DB6" w:rsidRDefault="001C2BD9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5F22DE4A" w14:textId="77777777" w:rsidR="001C2BD9" w:rsidRPr="004C6EE8" w:rsidRDefault="001C2BD9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57B69A18" w14:textId="77777777" w:rsidR="001C2BD9" w:rsidRPr="005A6DB6" w:rsidRDefault="001C2BD9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vAlign w:val="bottom"/>
          </w:tcPr>
          <w:p w14:paraId="13426310" w14:textId="77777777" w:rsidR="001C2BD9" w:rsidRDefault="001C2BD9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26300" w:rsidRPr="005A6DB6" w14:paraId="73B531CE" w14:textId="77777777" w:rsidTr="00642D79">
        <w:trPr>
          <w:trHeight w:val="420"/>
        </w:trPr>
        <w:tc>
          <w:tcPr>
            <w:tcW w:w="2682" w:type="dxa"/>
          </w:tcPr>
          <w:p w14:paraId="5080B06E" w14:textId="77777777" w:rsidR="00626300" w:rsidRPr="000C423A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1080" w:type="dxa"/>
            <w:vAlign w:val="bottom"/>
          </w:tcPr>
          <w:p w14:paraId="73FD4A5E" w14:textId="77777777" w:rsidR="00626300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571AF341" w14:textId="77777777" w:rsidR="00626300" w:rsidRPr="004C6EE8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3FF2EF3D" w14:textId="77777777" w:rsidR="00626300" w:rsidRPr="005A6DB6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65D0BCD7" w14:textId="77777777" w:rsidR="00626300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3E98177" w14:textId="77777777" w:rsidR="00626300" w:rsidRPr="005A6DB6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0018614A" w14:textId="77777777" w:rsidR="00626300" w:rsidRPr="004C6EE8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42590A0E" w14:textId="77777777" w:rsidR="00626300" w:rsidRPr="005A6DB6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vAlign w:val="bottom"/>
          </w:tcPr>
          <w:p w14:paraId="6CE3A170" w14:textId="77777777" w:rsidR="00626300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26300" w:rsidRPr="005A6DB6" w14:paraId="599228E2" w14:textId="77777777" w:rsidTr="00642D79">
        <w:trPr>
          <w:trHeight w:val="420"/>
        </w:trPr>
        <w:tc>
          <w:tcPr>
            <w:tcW w:w="2682" w:type="dxa"/>
          </w:tcPr>
          <w:p w14:paraId="0944B03D" w14:textId="77777777" w:rsidR="00626300" w:rsidRPr="00FB5E60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ณ วันที่ 1 มกราคม</w:t>
            </w:r>
          </w:p>
        </w:tc>
        <w:tc>
          <w:tcPr>
            <w:tcW w:w="1080" w:type="dxa"/>
            <w:vAlign w:val="bottom"/>
          </w:tcPr>
          <w:p w14:paraId="2B29C624" w14:textId="77777777" w:rsidR="00626300" w:rsidRPr="000C423A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7CA30C78" w14:textId="77777777" w:rsidR="00626300" w:rsidRPr="004C6EE8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16225D0B" w14:textId="77777777" w:rsidR="00626300" w:rsidRPr="005A6DB6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3F5835CE" w14:textId="77777777" w:rsidR="00626300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614EC44" w14:textId="77777777" w:rsidR="00626300" w:rsidRPr="005A6DB6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5BB8AAAB" w14:textId="77777777" w:rsidR="00626300" w:rsidRPr="004C6EE8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56784447" w14:textId="77777777" w:rsidR="00626300" w:rsidRPr="005A6DB6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vAlign w:val="bottom"/>
          </w:tcPr>
          <w:p w14:paraId="5EE02FAF" w14:textId="77777777" w:rsidR="00626300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26300" w:rsidRPr="005A6DB6" w14:paraId="3ACF19E3" w14:textId="77777777" w:rsidTr="00642D79">
        <w:trPr>
          <w:trHeight w:val="420"/>
        </w:trPr>
        <w:tc>
          <w:tcPr>
            <w:tcW w:w="2682" w:type="dxa"/>
          </w:tcPr>
          <w:p w14:paraId="57375DE9" w14:textId="77777777" w:rsidR="00626300" w:rsidRPr="00FB5E60" w:rsidRDefault="00626300" w:rsidP="001800B2">
            <w:pPr>
              <w:numPr>
                <w:ilvl w:val="2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5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1080" w:type="dxa"/>
            <w:vAlign w:val="bottom"/>
          </w:tcPr>
          <w:p w14:paraId="021A9E7F" w14:textId="77777777" w:rsidR="00626300" w:rsidRPr="000C423A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0.53</w:t>
            </w:r>
          </w:p>
        </w:tc>
        <w:tc>
          <w:tcPr>
            <w:tcW w:w="1134" w:type="dxa"/>
            <w:vAlign w:val="bottom"/>
          </w:tcPr>
          <w:p w14:paraId="523F225C" w14:textId="1F0BDC63" w:rsidR="00626300" w:rsidRPr="00A359BD" w:rsidRDefault="00771036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4,067</w:t>
            </w:r>
            <w:r w:rsidR="00FB109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848</w:t>
            </w:r>
          </w:p>
        </w:tc>
        <w:tc>
          <w:tcPr>
            <w:tcW w:w="236" w:type="dxa"/>
            <w:vAlign w:val="bottom"/>
          </w:tcPr>
          <w:p w14:paraId="5B16146A" w14:textId="77777777" w:rsidR="00626300" w:rsidRPr="00A359BD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791A140D" w14:textId="649F7806" w:rsidR="00626300" w:rsidRPr="00A359BD" w:rsidRDefault="00FB1097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2,15</w:t>
            </w:r>
            <w:r w:rsidR="0001020B">
              <w:rPr>
                <w:rFonts w:ascii="Angsana New" w:hAnsi="Angsana New"/>
                <w:sz w:val="30"/>
                <w:szCs w:val="30"/>
              </w:rPr>
              <w:t>5,959</w:t>
            </w:r>
          </w:p>
        </w:tc>
        <w:tc>
          <w:tcPr>
            <w:tcW w:w="236" w:type="dxa"/>
            <w:vAlign w:val="bottom"/>
          </w:tcPr>
          <w:p w14:paraId="788025FD" w14:textId="77777777" w:rsidR="00626300" w:rsidRPr="00A359BD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673E5112" w14:textId="75EB1383" w:rsidR="00626300" w:rsidRPr="00A359BD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4,067,</w:t>
            </w:r>
            <w:r w:rsidR="00771036">
              <w:rPr>
                <w:rFonts w:ascii="Angsana New" w:hAnsi="Angsana New"/>
                <w:sz w:val="30"/>
                <w:szCs w:val="30"/>
              </w:rPr>
              <w:t>848</w:t>
            </w:r>
          </w:p>
        </w:tc>
        <w:tc>
          <w:tcPr>
            <w:tcW w:w="236" w:type="dxa"/>
            <w:vAlign w:val="bottom"/>
          </w:tcPr>
          <w:p w14:paraId="5CB90A9C" w14:textId="77777777" w:rsidR="00626300" w:rsidRPr="00A359BD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vAlign w:val="bottom"/>
          </w:tcPr>
          <w:p w14:paraId="41D8F22A" w14:textId="77777777" w:rsidR="00626300" w:rsidRPr="00A359BD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,155,959</w:t>
            </w:r>
          </w:p>
        </w:tc>
      </w:tr>
      <w:tr w:rsidR="00626300" w:rsidRPr="005A6DB6" w14:paraId="76E0F6B6" w14:textId="77777777" w:rsidTr="00642D79">
        <w:trPr>
          <w:trHeight w:val="420"/>
        </w:trPr>
        <w:tc>
          <w:tcPr>
            <w:tcW w:w="2682" w:type="dxa"/>
          </w:tcPr>
          <w:p w14:paraId="3620F122" w14:textId="77777777" w:rsidR="00626300" w:rsidRPr="00FB5E60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ออกหุ้นให้ตามสิทธิ</w:t>
            </w:r>
          </w:p>
        </w:tc>
        <w:tc>
          <w:tcPr>
            <w:tcW w:w="1080" w:type="dxa"/>
            <w:vAlign w:val="bottom"/>
          </w:tcPr>
          <w:p w14:paraId="28CF6CC3" w14:textId="77777777" w:rsidR="00626300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0.53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88C2C4A" w14:textId="4CC7AA1D" w:rsidR="00626300" w:rsidRPr="00A359BD" w:rsidRDefault="0001020B" w:rsidP="007710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123</w:t>
            </w:r>
          </w:p>
        </w:tc>
        <w:tc>
          <w:tcPr>
            <w:tcW w:w="236" w:type="dxa"/>
            <w:vAlign w:val="bottom"/>
          </w:tcPr>
          <w:p w14:paraId="748BD63E" w14:textId="77777777" w:rsidR="00626300" w:rsidRPr="00A359BD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3A6EDAD" w14:textId="43D44A61" w:rsidR="00626300" w:rsidRPr="00A359BD" w:rsidRDefault="00771036" w:rsidP="000102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01020B"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236" w:type="dxa"/>
            <w:vAlign w:val="bottom"/>
          </w:tcPr>
          <w:p w14:paraId="25F8E815" w14:textId="77777777" w:rsidR="00626300" w:rsidRPr="00A359BD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8EC2620" w14:textId="3BAB00C3" w:rsidR="00626300" w:rsidRPr="00A359BD" w:rsidRDefault="00771036" w:rsidP="007710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9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="0062630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67F71D0" w14:textId="77777777" w:rsidR="00626300" w:rsidRPr="00A359BD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123E30C0" w14:textId="2A491215" w:rsidR="00626300" w:rsidRPr="00A359BD" w:rsidRDefault="00771036" w:rsidP="007710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62630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26300" w:rsidRPr="005A6DB6" w14:paraId="4FB1497F" w14:textId="77777777" w:rsidTr="00642D79">
        <w:trPr>
          <w:trHeight w:val="420"/>
        </w:trPr>
        <w:tc>
          <w:tcPr>
            <w:tcW w:w="2682" w:type="dxa"/>
          </w:tcPr>
          <w:p w14:paraId="2F659077" w14:textId="77777777" w:rsidR="00626300" w:rsidRPr="000C423A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 31 ธันวาคม</w:t>
            </w:r>
          </w:p>
        </w:tc>
        <w:tc>
          <w:tcPr>
            <w:tcW w:w="1080" w:type="dxa"/>
            <w:vAlign w:val="bottom"/>
          </w:tcPr>
          <w:p w14:paraId="6663F1E1" w14:textId="77777777" w:rsidR="00626300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3433DF9" w14:textId="77777777" w:rsidR="00626300" w:rsidRPr="00A359BD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5AD4F3F" w14:textId="77777777" w:rsidR="00626300" w:rsidRPr="00A359BD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4C62344" w14:textId="77777777" w:rsidR="00626300" w:rsidRPr="00A359BD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043B974" w14:textId="77777777" w:rsidR="00626300" w:rsidRPr="00A359BD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12E5123" w14:textId="77777777" w:rsidR="00626300" w:rsidRPr="00A359BD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8EB75D2" w14:textId="77777777" w:rsidR="00626300" w:rsidRPr="00A359BD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6C13D3CD" w14:textId="77777777" w:rsidR="00626300" w:rsidRPr="00A359BD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26300" w:rsidRPr="005A6DB6" w14:paraId="3B0A79D2" w14:textId="77777777" w:rsidTr="00642D79">
        <w:trPr>
          <w:trHeight w:val="420"/>
        </w:trPr>
        <w:tc>
          <w:tcPr>
            <w:tcW w:w="2682" w:type="dxa"/>
          </w:tcPr>
          <w:p w14:paraId="5F5D67E0" w14:textId="77777777" w:rsidR="00626300" w:rsidRPr="0022732A" w:rsidRDefault="00626300" w:rsidP="001800B2">
            <w:pPr>
              <w:numPr>
                <w:ilvl w:val="2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5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273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1080" w:type="dxa"/>
            <w:vAlign w:val="bottom"/>
          </w:tcPr>
          <w:p w14:paraId="1D66D4F1" w14:textId="77777777" w:rsidR="00626300" w:rsidRPr="000C423A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0.53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0D03EFDB" w14:textId="130101E6" w:rsidR="00626300" w:rsidRPr="00A359BD" w:rsidRDefault="00FB1097" w:rsidP="000102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</w:t>
            </w:r>
            <w:r w:rsidR="0001020B">
              <w:rPr>
                <w:rFonts w:ascii="Angsana New" w:hAnsi="Angsana New"/>
                <w:b/>
                <w:bCs/>
                <w:sz w:val="30"/>
                <w:szCs w:val="30"/>
              </w:rPr>
              <w:t>067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01020B">
              <w:rPr>
                <w:rFonts w:ascii="Angsana New" w:hAnsi="Angsana New"/>
                <w:b/>
                <w:bCs/>
                <w:sz w:val="30"/>
                <w:szCs w:val="30"/>
              </w:rPr>
              <w:t>971</w:t>
            </w:r>
          </w:p>
        </w:tc>
        <w:tc>
          <w:tcPr>
            <w:tcW w:w="236" w:type="dxa"/>
            <w:vAlign w:val="bottom"/>
          </w:tcPr>
          <w:p w14:paraId="6B1550EA" w14:textId="77777777" w:rsidR="00626300" w:rsidRPr="00A359BD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2BCE0F3B" w14:textId="77777777" w:rsidR="00626300" w:rsidRPr="00A359BD" w:rsidRDefault="00FB1097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2,156,024</w:t>
            </w:r>
          </w:p>
        </w:tc>
        <w:tc>
          <w:tcPr>
            <w:tcW w:w="236" w:type="dxa"/>
            <w:vAlign w:val="bottom"/>
          </w:tcPr>
          <w:p w14:paraId="1B2B0568" w14:textId="77777777" w:rsidR="00626300" w:rsidRPr="00A359BD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5C7B1862" w14:textId="70FAD2BE" w:rsidR="00626300" w:rsidRPr="00A359BD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4,067,</w:t>
            </w:r>
            <w:r w:rsidR="00771036">
              <w:rPr>
                <w:rFonts w:ascii="Angsana New" w:hAnsi="Angsana New"/>
                <w:b/>
                <w:bCs/>
                <w:sz w:val="30"/>
                <w:szCs w:val="30"/>
              </w:rPr>
              <w:t>848</w:t>
            </w:r>
          </w:p>
        </w:tc>
        <w:tc>
          <w:tcPr>
            <w:tcW w:w="236" w:type="dxa"/>
            <w:vAlign w:val="bottom"/>
          </w:tcPr>
          <w:p w14:paraId="79634AE1" w14:textId="77777777" w:rsidR="00626300" w:rsidRPr="00A359BD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vAlign w:val="bottom"/>
          </w:tcPr>
          <w:p w14:paraId="713C8D6D" w14:textId="77777777" w:rsidR="00626300" w:rsidRPr="00A359BD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2,155,959</w:t>
            </w:r>
          </w:p>
        </w:tc>
      </w:tr>
    </w:tbl>
    <w:p w14:paraId="3A213E3A" w14:textId="77777777" w:rsidR="004F6C83" w:rsidRPr="00C86D1C" w:rsidRDefault="004F6C83" w:rsidP="003331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285D0BD1" w14:textId="77777777" w:rsidR="008B4718" w:rsidRDefault="008B4718" w:rsidP="002E2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D0BDF">
        <w:rPr>
          <w:rFonts w:ascii="Angsana New" w:hAnsi="Angsana New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149B151D" w14:textId="77777777" w:rsidR="008B4718" w:rsidRPr="00C86D1C" w:rsidRDefault="008B4718" w:rsidP="002E2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1C85B841" w14:textId="017ED4BA" w:rsidR="008B4718" w:rsidRDefault="008B4718" w:rsidP="002E2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8D0BDF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8D0BDF">
        <w:rPr>
          <w:rFonts w:ascii="Angsana New" w:hAnsi="Angsana New"/>
          <w:sz w:val="30"/>
          <w:szCs w:val="30"/>
        </w:rPr>
        <w:t>2535</w:t>
      </w:r>
      <w:r w:rsidRPr="008D0BDF">
        <w:rPr>
          <w:rFonts w:ascii="Angsana New" w:hAnsi="Angsana New"/>
          <w:sz w:val="30"/>
          <w:szCs w:val="30"/>
          <w:cs/>
        </w:rPr>
        <w:t xml:space="preserve"> มาตรา </w:t>
      </w:r>
      <w:r w:rsidRPr="008D0BDF">
        <w:rPr>
          <w:rFonts w:ascii="Angsana New" w:hAnsi="Angsana New"/>
          <w:sz w:val="30"/>
          <w:szCs w:val="30"/>
        </w:rPr>
        <w:t>51</w:t>
      </w:r>
      <w:r w:rsidRPr="008D0BDF">
        <w:rPr>
          <w:rFonts w:ascii="Angsana New" w:hAnsi="Angsana New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8D0BDF">
        <w:rPr>
          <w:rFonts w:ascii="Angsana New" w:hAnsi="Angsana New"/>
          <w:sz w:val="30"/>
          <w:szCs w:val="30"/>
        </w:rPr>
        <w:t>“</w:t>
      </w:r>
      <w:r w:rsidRPr="008D0BDF">
        <w:rPr>
          <w:rFonts w:ascii="Angsana New" w:hAnsi="Angsana New"/>
          <w:sz w:val="30"/>
          <w:szCs w:val="30"/>
          <w:cs/>
        </w:rPr>
        <w:t>ส่วนเกินมูลค่าหุ้น</w:t>
      </w:r>
      <w:r w:rsidRPr="008D0BDF">
        <w:rPr>
          <w:rFonts w:ascii="Angsana New" w:hAnsi="Angsana New"/>
          <w:sz w:val="30"/>
          <w:szCs w:val="30"/>
        </w:rPr>
        <w:t>”</w:t>
      </w:r>
      <w:r w:rsidRPr="008D0BDF">
        <w:rPr>
          <w:rFonts w:ascii="Angsana New" w:hAnsi="Angsana New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59D06CAD" w14:textId="4D06942A" w:rsidR="005E4E4C" w:rsidRDefault="005E4E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</w:rPr>
      </w:pPr>
      <w:r>
        <w:rPr>
          <w:rFonts w:ascii="Angsana New" w:hAnsi="Angsana New"/>
          <w:b/>
          <w:bCs/>
          <w:sz w:val="20"/>
          <w:szCs w:val="20"/>
        </w:rPr>
        <w:br w:type="page"/>
      </w:r>
    </w:p>
    <w:p w14:paraId="2D03A6D5" w14:textId="5DE29DE6" w:rsidR="00EF0B6C" w:rsidRPr="005D348C" w:rsidRDefault="00EF0B6C" w:rsidP="006F74EB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63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5D348C">
        <w:rPr>
          <w:rFonts w:ascii="Angsana New" w:hAnsi="Angsana New"/>
          <w:b/>
          <w:bCs/>
          <w:sz w:val="30"/>
          <w:szCs w:val="30"/>
          <w:cs/>
        </w:rPr>
        <w:lastRenderedPageBreak/>
        <w:t>ใบสำคัญแสดงสิทธิที่จะซื้อหุ้น</w:t>
      </w:r>
    </w:p>
    <w:p w14:paraId="0023F314" w14:textId="77777777" w:rsidR="00EF0B6C" w:rsidRPr="001C2BD9" w:rsidRDefault="00EF0B6C" w:rsidP="006F74E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67" w:hanging="567"/>
        <w:jc w:val="thaiDistribute"/>
        <w:rPr>
          <w:rFonts w:ascii="Angsana New" w:hAnsi="Angsana New"/>
          <w:sz w:val="16"/>
          <w:szCs w:val="16"/>
        </w:rPr>
      </w:pPr>
    </w:p>
    <w:p w14:paraId="7E30F47E" w14:textId="4B810339" w:rsidR="00EF0B6C" w:rsidRPr="008A6115" w:rsidRDefault="008A6115" w:rsidP="006F74EB">
      <w:pPr>
        <w:pStyle w:val="ListParagraph"/>
        <w:numPr>
          <w:ilvl w:val="2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hanging="39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A6115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ใบสำคัญแสดงสิทธิ </w:t>
      </w:r>
      <w:r w:rsidR="00EF0B6C" w:rsidRPr="008A6115">
        <w:rPr>
          <w:rFonts w:ascii="Angsana New" w:hAnsi="Angsana New"/>
          <w:b/>
          <w:bCs/>
          <w:i/>
          <w:iCs/>
          <w:sz w:val="30"/>
          <w:szCs w:val="30"/>
        </w:rPr>
        <w:t>NMG-WB</w:t>
      </w:r>
    </w:p>
    <w:p w14:paraId="372088C0" w14:textId="77777777" w:rsidR="00EF0B6C" w:rsidRPr="001C2BD9" w:rsidRDefault="00EF0B6C" w:rsidP="001A3E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390"/>
        <w:jc w:val="thaiDistribute"/>
        <w:rPr>
          <w:rFonts w:ascii="Angsana New" w:hAnsi="Angsana New"/>
          <w:sz w:val="16"/>
          <w:szCs w:val="16"/>
        </w:rPr>
      </w:pPr>
    </w:p>
    <w:p w14:paraId="762B0317" w14:textId="3607B51F" w:rsidR="00222FD1" w:rsidRPr="00222FD1" w:rsidRDefault="00222FD1" w:rsidP="00615E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  <w:r w:rsidRPr="00222FD1">
        <w:rPr>
          <w:rFonts w:ascii="Angsana New" w:hAnsi="Angsana New"/>
          <w:sz w:val="30"/>
          <w:szCs w:val="30"/>
          <w:cs/>
        </w:rPr>
        <w:t>ใบสำคัญแสดงสิทธิที่จะซื้อหุ้นสามัญ</w:t>
      </w:r>
      <w:r w:rsidR="003519FD">
        <w:rPr>
          <w:rFonts w:ascii="Angsana New" w:hAnsi="Angsana New"/>
          <w:sz w:val="30"/>
          <w:szCs w:val="30"/>
        </w:rPr>
        <w:t xml:space="preserve"> </w:t>
      </w:r>
      <w:r w:rsidR="003519FD">
        <w:rPr>
          <w:rFonts w:ascii="Angsana New" w:hAnsi="Angsana New" w:hint="cs"/>
          <w:sz w:val="30"/>
          <w:szCs w:val="30"/>
          <w:cs/>
        </w:rPr>
        <w:t>(</w:t>
      </w:r>
      <w:r w:rsidR="00DD422B">
        <w:rPr>
          <w:rFonts w:ascii="Angsana New" w:hAnsi="Angsana New"/>
          <w:sz w:val="30"/>
          <w:szCs w:val="30"/>
        </w:rPr>
        <w:t>“</w:t>
      </w:r>
      <w:r w:rsidR="003519FD">
        <w:rPr>
          <w:rFonts w:ascii="Angsana New" w:hAnsi="Angsana New" w:hint="cs"/>
          <w:sz w:val="30"/>
          <w:szCs w:val="30"/>
          <w:cs/>
        </w:rPr>
        <w:t>ใบสำคัญแสดงสิทธิ</w:t>
      </w:r>
      <w:r w:rsidR="00DD422B">
        <w:rPr>
          <w:rFonts w:ascii="Angsana New" w:hAnsi="Angsana New"/>
          <w:sz w:val="30"/>
          <w:szCs w:val="30"/>
        </w:rPr>
        <w:t>”</w:t>
      </w:r>
      <w:r w:rsidR="003519FD">
        <w:rPr>
          <w:rFonts w:ascii="Angsana New" w:hAnsi="Angsana New" w:hint="cs"/>
          <w:sz w:val="30"/>
          <w:szCs w:val="30"/>
          <w:cs/>
        </w:rPr>
        <w:t xml:space="preserve">) </w:t>
      </w:r>
      <w:r w:rsidRPr="00222FD1">
        <w:rPr>
          <w:rFonts w:ascii="Angsana New" w:hAnsi="Angsana New"/>
          <w:sz w:val="30"/>
          <w:szCs w:val="30"/>
          <w:cs/>
        </w:rPr>
        <w:t>ของบริษัทให้แก่กรรมการ ผู้บริหาร</w:t>
      </w:r>
      <w:r w:rsidRPr="00222FD1">
        <w:rPr>
          <w:rFonts w:ascii="Angsana New" w:hAnsi="Angsana New"/>
          <w:sz w:val="30"/>
          <w:szCs w:val="30"/>
        </w:rPr>
        <w:t xml:space="preserve"> </w:t>
      </w:r>
      <w:r w:rsidR="003519FD">
        <w:rPr>
          <w:rFonts w:ascii="Angsana New" w:hAnsi="Angsana New"/>
          <w:sz w:val="30"/>
          <w:szCs w:val="30"/>
          <w:cs/>
        </w:rPr>
        <w:t>และ/หรือ พนักงานของบริษัทและ/หรือ</w:t>
      </w:r>
      <w:r w:rsidRPr="00222FD1">
        <w:rPr>
          <w:rFonts w:ascii="Angsana New" w:hAnsi="Angsana New"/>
          <w:sz w:val="30"/>
          <w:szCs w:val="30"/>
          <w:cs/>
        </w:rPr>
        <w:t>บริษัทย่อย</w:t>
      </w:r>
      <w:r w:rsidRPr="00222FD1">
        <w:rPr>
          <w:rFonts w:ascii="Angsana New" w:hAnsi="Angsana New" w:hint="cs"/>
          <w:sz w:val="30"/>
          <w:szCs w:val="30"/>
          <w:cs/>
        </w:rPr>
        <w:t xml:space="preserve"> </w:t>
      </w:r>
      <w:r w:rsidRPr="00222FD1">
        <w:rPr>
          <w:rFonts w:ascii="Angsana New" w:hAnsi="Angsana New"/>
          <w:sz w:val="30"/>
          <w:szCs w:val="30"/>
          <w:cs/>
        </w:rPr>
        <w:t>จำนวน 82,387,015 หน่วย โดยมีรายละเอียดดังนี้</w:t>
      </w:r>
    </w:p>
    <w:p w14:paraId="6B228549" w14:textId="77777777" w:rsidR="00222FD1" w:rsidRPr="001C2BD9" w:rsidRDefault="00222FD1" w:rsidP="00222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8538" w:type="dxa"/>
        <w:tblInd w:w="1080" w:type="dxa"/>
        <w:tblLook w:val="04A0" w:firstRow="1" w:lastRow="0" w:firstColumn="1" w:lastColumn="0" w:noHBand="0" w:noVBand="1"/>
      </w:tblPr>
      <w:tblGrid>
        <w:gridCol w:w="3420"/>
        <w:gridCol w:w="268"/>
        <w:gridCol w:w="4850"/>
      </w:tblGrid>
      <w:tr w:rsidR="00222FD1" w:rsidRPr="008D0BDF" w14:paraId="594E3BB5" w14:textId="77777777" w:rsidTr="006F74EB">
        <w:trPr>
          <w:tblHeader/>
        </w:trPr>
        <w:tc>
          <w:tcPr>
            <w:tcW w:w="3420" w:type="dxa"/>
            <w:tcBorders>
              <w:bottom w:val="single" w:sz="4" w:space="0" w:color="auto"/>
            </w:tcBorders>
          </w:tcPr>
          <w:p w14:paraId="26602C25" w14:textId="2D63CE57" w:rsidR="00222FD1" w:rsidRPr="00222FD1" w:rsidRDefault="00527618" w:rsidP="00DC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br w:type="page"/>
            </w:r>
            <w:r w:rsidR="00222FD1" w:rsidRPr="00222FD1">
              <w:rPr>
                <w:rFonts w:ascii="Angsana New" w:hAnsi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268" w:type="dxa"/>
          </w:tcPr>
          <w:p w14:paraId="528A4D33" w14:textId="77777777" w:rsidR="00222FD1" w:rsidRPr="00222FD1" w:rsidRDefault="00222FD1" w:rsidP="00222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50" w:type="dxa"/>
            <w:tcBorders>
              <w:bottom w:val="single" w:sz="4" w:space="0" w:color="auto"/>
            </w:tcBorders>
          </w:tcPr>
          <w:p w14:paraId="1EC07B7D" w14:textId="77777777" w:rsidR="00222FD1" w:rsidRPr="00222FD1" w:rsidRDefault="00222FD1" w:rsidP="00222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2FD1">
              <w:rPr>
                <w:rFonts w:ascii="Angsana New" w:hAnsi="Angsana New"/>
                <w:sz w:val="30"/>
                <w:szCs w:val="30"/>
                <w:cs/>
              </w:rPr>
              <w:t>รายละเอียด</w:t>
            </w:r>
          </w:p>
        </w:tc>
      </w:tr>
      <w:tr w:rsidR="00222FD1" w:rsidRPr="008D0BDF" w14:paraId="3B0FDEE2" w14:textId="77777777" w:rsidTr="006F74EB">
        <w:tc>
          <w:tcPr>
            <w:tcW w:w="3420" w:type="dxa"/>
            <w:tcBorders>
              <w:top w:val="single" w:sz="4" w:space="0" w:color="auto"/>
            </w:tcBorders>
          </w:tcPr>
          <w:p w14:paraId="29556BAB" w14:textId="77777777" w:rsidR="00222FD1" w:rsidRPr="00222FD1" w:rsidRDefault="00222FD1" w:rsidP="00222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2FD1">
              <w:rPr>
                <w:rFonts w:ascii="Angsana New" w:hAnsi="Angsana New"/>
                <w:sz w:val="30"/>
                <w:szCs w:val="30"/>
                <w:cs/>
              </w:rPr>
              <w:t>ประเภทของใบสำคัญแสดงสิทธิ</w:t>
            </w:r>
          </w:p>
        </w:tc>
        <w:tc>
          <w:tcPr>
            <w:tcW w:w="268" w:type="dxa"/>
          </w:tcPr>
          <w:p w14:paraId="4D103B96" w14:textId="77777777" w:rsidR="00222FD1" w:rsidRPr="00222FD1" w:rsidRDefault="00222FD1" w:rsidP="00222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50" w:type="dxa"/>
            <w:tcBorders>
              <w:top w:val="single" w:sz="4" w:space="0" w:color="auto"/>
            </w:tcBorders>
          </w:tcPr>
          <w:p w14:paraId="02CAD9BD" w14:textId="77777777" w:rsidR="00222FD1" w:rsidRPr="00222FD1" w:rsidRDefault="00222FD1" w:rsidP="00222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2FD1">
              <w:rPr>
                <w:rFonts w:ascii="Angsana New" w:hAnsi="Angsana New"/>
                <w:sz w:val="30"/>
                <w:szCs w:val="30"/>
                <w:cs/>
              </w:rPr>
              <w:t>ชนิดไม่มีมูลค่า</w:t>
            </w:r>
          </w:p>
        </w:tc>
      </w:tr>
      <w:tr w:rsidR="00222FD1" w:rsidRPr="008D0BDF" w14:paraId="013217E7" w14:textId="77777777" w:rsidTr="006F74EB">
        <w:tc>
          <w:tcPr>
            <w:tcW w:w="3420" w:type="dxa"/>
          </w:tcPr>
          <w:p w14:paraId="6AE658EC" w14:textId="77777777" w:rsidR="00222FD1" w:rsidRPr="00222FD1" w:rsidRDefault="00222FD1" w:rsidP="00222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2FD1">
              <w:rPr>
                <w:rFonts w:ascii="Angsana New" w:hAnsi="Angsana New"/>
                <w:sz w:val="30"/>
                <w:szCs w:val="30"/>
                <w:cs/>
              </w:rPr>
              <w:t>อายุของใบสำคัญแสดงสิทธิ</w:t>
            </w:r>
          </w:p>
        </w:tc>
        <w:tc>
          <w:tcPr>
            <w:tcW w:w="268" w:type="dxa"/>
          </w:tcPr>
          <w:p w14:paraId="21EE37E5" w14:textId="77777777" w:rsidR="00222FD1" w:rsidRPr="00222FD1" w:rsidRDefault="00222FD1" w:rsidP="00222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50" w:type="dxa"/>
          </w:tcPr>
          <w:p w14:paraId="4AE2FDDE" w14:textId="77777777" w:rsidR="00222FD1" w:rsidRPr="00222FD1" w:rsidRDefault="00222FD1" w:rsidP="00222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2FD1">
              <w:rPr>
                <w:rFonts w:ascii="Angsana New" w:hAnsi="Angsana New"/>
                <w:sz w:val="30"/>
                <w:szCs w:val="30"/>
              </w:rPr>
              <w:t>5</w:t>
            </w:r>
            <w:r w:rsidRPr="00222FD1">
              <w:rPr>
                <w:rFonts w:ascii="Angsana New" w:hAnsi="Angsana New"/>
                <w:sz w:val="30"/>
                <w:szCs w:val="30"/>
                <w:cs/>
              </w:rPr>
              <w:t xml:space="preserve"> ปี นับแต่วันที่ที่ออกและเสนอขาย</w:t>
            </w:r>
          </w:p>
        </w:tc>
      </w:tr>
      <w:tr w:rsidR="00222FD1" w:rsidRPr="008D0BDF" w14:paraId="4EA2A0A4" w14:textId="77777777" w:rsidTr="006F74EB">
        <w:tc>
          <w:tcPr>
            <w:tcW w:w="3420" w:type="dxa"/>
          </w:tcPr>
          <w:p w14:paraId="79CB9BC2" w14:textId="77777777" w:rsidR="00222FD1" w:rsidRPr="00222FD1" w:rsidRDefault="00222FD1" w:rsidP="00222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2FD1">
              <w:rPr>
                <w:rFonts w:ascii="Angsana New" w:hAnsi="Angsana New"/>
                <w:sz w:val="30"/>
                <w:szCs w:val="30"/>
                <w:cs/>
              </w:rPr>
              <w:t>เสนอขายให้กับ</w:t>
            </w:r>
          </w:p>
        </w:tc>
        <w:tc>
          <w:tcPr>
            <w:tcW w:w="268" w:type="dxa"/>
          </w:tcPr>
          <w:p w14:paraId="13234D14" w14:textId="77777777" w:rsidR="00222FD1" w:rsidRPr="00222FD1" w:rsidRDefault="00222FD1" w:rsidP="00222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50" w:type="dxa"/>
          </w:tcPr>
          <w:p w14:paraId="4C50B0FC" w14:textId="090364E3" w:rsidR="00222FD1" w:rsidRPr="00222FD1" w:rsidRDefault="00222FD1" w:rsidP="00485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2FD1">
              <w:rPr>
                <w:rFonts w:ascii="Angsana New" w:hAnsi="Angsana New"/>
                <w:sz w:val="30"/>
                <w:szCs w:val="30"/>
                <w:cs/>
              </w:rPr>
              <w:t>กรรมการ ผู้บ</w:t>
            </w:r>
            <w:r w:rsidR="003519FD">
              <w:rPr>
                <w:rFonts w:ascii="Angsana New" w:hAnsi="Angsana New"/>
                <w:sz w:val="30"/>
                <w:szCs w:val="30"/>
                <w:cs/>
              </w:rPr>
              <w:t>ริหาร และ/หรือ พนักงานของบริษัท</w:t>
            </w:r>
            <w:r w:rsidRPr="00222FD1">
              <w:rPr>
                <w:rFonts w:ascii="Angsana New" w:hAnsi="Angsana New"/>
                <w:sz w:val="30"/>
                <w:szCs w:val="30"/>
                <w:cs/>
              </w:rPr>
              <w:t>และ/หรือ</w:t>
            </w:r>
            <w:r w:rsidR="001A3EF9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222FD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</w:tr>
      <w:tr w:rsidR="00222FD1" w:rsidRPr="008D0BDF" w14:paraId="0744C75C" w14:textId="77777777" w:rsidTr="006F74EB">
        <w:tc>
          <w:tcPr>
            <w:tcW w:w="3420" w:type="dxa"/>
          </w:tcPr>
          <w:p w14:paraId="4FF99F66" w14:textId="77777777" w:rsidR="00222FD1" w:rsidRPr="00222FD1" w:rsidRDefault="00222FD1" w:rsidP="00222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2FD1">
              <w:rPr>
                <w:rFonts w:ascii="Angsana New" w:hAnsi="Angsana New"/>
                <w:sz w:val="30"/>
                <w:szCs w:val="30"/>
                <w:cs/>
              </w:rPr>
              <w:t>จำนวนที่ออกและเสนอขาย</w:t>
            </w:r>
          </w:p>
        </w:tc>
        <w:tc>
          <w:tcPr>
            <w:tcW w:w="268" w:type="dxa"/>
          </w:tcPr>
          <w:p w14:paraId="3664F481" w14:textId="77777777" w:rsidR="00222FD1" w:rsidRPr="00222FD1" w:rsidRDefault="00222FD1" w:rsidP="00222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50" w:type="dxa"/>
          </w:tcPr>
          <w:p w14:paraId="5A04DAA5" w14:textId="77777777" w:rsidR="00222FD1" w:rsidRPr="00222FD1" w:rsidRDefault="00222FD1" w:rsidP="00222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22FD1">
              <w:rPr>
                <w:rFonts w:ascii="Angsana New" w:hAnsi="Angsana New"/>
                <w:sz w:val="30"/>
                <w:szCs w:val="30"/>
              </w:rPr>
              <w:t xml:space="preserve">82,387,015 </w:t>
            </w:r>
            <w:r w:rsidRPr="00222FD1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</w:p>
        </w:tc>
      </w:tr>
      <w:tr w:rsidR="00222FD1" w:rsidRPr="008D0BDF" w14:paraId="2344A979" w14:textId="77777777" w:rsidTr="006F74EB">
        <w:tc>
          <w:tcPr>
            <w:tcW w:w="3420" w:type="dxa"/>
          </w:tcPr>
          <w:p w14:paraId="74A0B89C" w14:textId="77777777" w:rsidR="00222FD1" w:rsidRPr="00222FD1" w:rsidRDefault="00222FD1" w:rsidP="00222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2FD1">
              <w:rPr>
                <w:rFonts w:ascii="Angsana New" w:hAnsi="Angsana New"/>
                <w:sz w:val="30"/>
                <w:szCs w:val="30"/>
                <w:cs/>
              </w:rPr>
              <w:t>อัตราการใช้สิทธิ</w:t>
            </w:r>
          </w:p>
        </w:tc>
        <w:tc>
          <w:tcPr>
            <w:tcW w:w="268" w:type="dxa"/>
          </w:tcPr>
          <w:p w14:paraId="54D72E9C" w14:textId="77777777" w:rsidR="00222FD1" w:rsidRPr="00222FD1" w:rsidRDefault="00222FD1" w:rsidP="00222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50" w:type="dxa"/>
          </w:tcPr>
          <w:p w14:paraId="5E23ECEA" w14:textId="2F6591F3" w:rsidR="00222FD1" w:rsidRPr="00222FD1" w:rsidRDefault="00222FD1" w:rsidP="00222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22FD1">
              <w:rPr>
                <w:rFonts w:ascii="Angsana New" w:hAnsi="Angsana New"/>
                <w:sz w:val="30"/>
                <w:szCs w:val="30"/>
                <w:cs/>
              </w:rPr>
              <w:t>ใบสำคัญแสดงสิทธิ 1 หน่วย</w:t>
            </w:r>
            <w:r w:rsidR="000A56D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22FD1">
              <w:rPr>
                <w:rFonts w:ascii="Angsana New" w:hAnsi="Angsana New"/>
                <w:sz w:val="30"/>
                <w:szCs w:val="30"/>
                <w:cs/>
              </w:rPr>
              <w:t>ต่อหุ้นสามัญ 1 หุ้น</w:t>
            </w:r>
          </w:p>
        </w:tc>
      </w:tr>
      <w:tr w:rsidR="00222FD1" w:rsidRPr="008D0BDF" w14:paraId="121F46C7" w14:textId="77777777" w:rsidTr="006F74EB">
        <w:tc>
          <w:tcPr>
            <w:tcW w:w="3420" w:type="dxa"/>
          </w:tcPr>
          <w:p w14:paraId="1C263FFB" w14:textId="77777777" w:rsidR="00222FD1" w:rsidRPr="00222FD1" w:rsidRDefault="00222FD1" w:rsidP="00222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2FD1">
              <w:rPr>
                <w:rFonts w:ascii="Angsana New" w:hAnsi="Angsana New"/>
                <w:sz w:val="30"/>
                <w:szCs w:val="30"/>
                <w:cs/>
              </w:rPr>
              <w:t>ราคาในการใช้สิทธิ</w:t>
            </w:r>
          </w:p>
        </w:tc>
        <w:tc>
          <w:tcPr>
            <w:tcW w:w="268" w:type="dxa"/>
          </w:tcPr>
          <w:p w14:paraId="02713C6E" w14:textId="77777777" w:rsidR="00222FD1" w:rsidRPr="00222FD1" w:rsidRDefault="00222FD1" w:rsidP="00222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50" w:type="dxa"/>
          </w:tcPr>
          <w:p w14:paraId="4D27FCEF" w14:textId="4A33B1F6" w:rsidR="00222FD1" w:rsidRPr="00222FD1" w:rsidRDefault="00222FD1" w:rsidP="00222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22FD1">
              <w:rPr>
                <w:rFonts w:ascii="Angsana New" w:hAnsi="Angsana New"/>
                <w:sz w:val="30"/>
                <w:szCs w:val="30"/>
              </w:rPr>
              <w:t>1</w:t>
            </w:r>
            <w:r w:rsidRPr="00222FD1">
              <w:rPr>
                <w:rFonts w:ascii="Angsana New" w:hAnsi="Angsana New"/>
                <w:sz w:val="30"/>
                <w:szCs w:val="30"/>
                <w:cs/>
              </w:rPr>
              <w:t xml:space="preserve"> บาท</w:t>
            </w:r>
            <w:r w:rsidR="000A56D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22FD1">
              <w:rPr>
                <w:rFonts w:ascii="Angsana New" w:hAnsi="Angsana New"/>
                <w:sz w:val="30"/>
                <w:szCs w:val="30"/>
                <w:cs/>
              </w:rPr>
              <w:t>ต่อหุ้นสามัญ</w:t>
            </w:r>
          </w:p>
        </w:tc>
      </w:tr>
      <w:tr w:rsidR="00222FD1" w:rsidRPr="008D0BDF" w14:paraId="1AA76413" w14:textId="77777777" w:rsidTr="006F74EB">
        <w:tc>
          <w:tcPr>
            <w:tcW w:w="3420" w:type="dxa"/>
          </w:tcPr>
          <w:p w14:paraId="54EB04A0" w14:textId="77777777" w:rsidR="00222FD1" w:rsidRPr="00222FD1" w:rsidRDefault="00222FD1" w:rsidP="00222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2FD1">
              <w:rPr>
                <w:rFonts w:ascii="Angsana New" w:hAnsi="Angsana New"/>
                <w:sz w:val="30"/>
                <w:szCs w:val="30"/>
                <w:cs/>
              </w:rPr>
              <w:t>ระยะเวลาและสัดส่วนใช้สิทธิ</w:t>
            </w:r>
          </w:p>
        </w:tc>
        <w:tc>
          <w:tcPr>
            <w:tcW w:w="268" w:type="dxa"/>
          </w:tcPr>
          <w:p w14:paraId="571D6124" w14:textId="77777777" w:rsidR="00222FD1" w:rsidRPr="00222FD1" w:rsidRDefault="00222FD1" w:rsidP="00222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50" w:type="dxa"/>
          </w:tcPr>
          <w:p w14:paraId="1D2474F4" w14:textId="76D15A73" w:rsidR="00222FD1" w:rsidRPr="00222FD1" w:rsidRDefault="00222FD1" w:rsidP="00485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2FD1">
              <w:rPr>
                <w:rFonts w:ascii="Angsana New" w:hAnsi="Angsana New"/>
                <w:sz w:val="30"/>
                <w:szCs w:val="30"/>
                <w:cs/>
              </w:rPr>
              <w:t>ทุกวันที่ 15 ของเดือนพฤศจิกายน และเดือนพฤษภาคมของ</w:t>
            </w:r>
            <w:r w:rsidR="001A3EF9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222FD1">
              <w:rPr>
                <w:rFonts w:ascii="Angsana New" w:hAnsi="Angsana New"/>
                <w:sz w:val="30"/>
                <w:szCs w:val="30"/>
                <w:cs/>
              </w:rPr>
              <w:t>แต่ละปี โดยจะใช้สิทธิได้ไม่เกินร้อยละ 20 ในแต่ละปี</w:t>
            </w:r>
          </w:p>
        </w:tc>
      </w:tr>
    </w:tbl>
    <w:p w14:paraId="589348DB" w14:textId="77777777" w:rsidR="005E4E4C" w:rsidRPr="005E4E4C" w:rsidRDefault="005E4E4C" w:rsidP="00222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alibri" w:hAnsi="Angsana New"/>
          <w:color w:val="000000"/>
          <w:spacing w:val="-6"/>
          <w:sz w:val="20"/>
          <w:szCs w:val="20"/>
        </w:rPr>
      </w:pPr>
    </w:p>
    <w:p w14:paraId="5CAB1C55" w14:textId="08AC645F" w:rsidR="00222FD1" w:rsidRPr="00FB5E60" w:rsidRDefault="00222FD1" w:rsidP="00BA6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eastAsia="Calibri" w:hAnsi="Angsana New"/>
          <w:color w:val="000000"/>
          <w:spacing w:val="-6"/>
          <w:sz w:val="30"/>
          <w:szCs w:val="30"/>
        </w:rPr>
      </w:pPr>
      <w:r w:rsidRPr="00FB5E60">
        <w:rPr>
          <w:rFonts w:ascii="Angsana New" w:eastAsia="Calibri" w:hAnsi="Angsana New"/>
          <w:color w:val="000000"/>
          <w:spacing w:val="-6"/>
          <w:sz w:val="30"/>
          <w:szCs w:val="30"/>
          <w:cs/>
        </w:rPr>
        <w:t>มูลค่ายุติธรรมของใบสำคัญแสดง</w:t>
      </w:r>
      <w:r w:rsidRPr="00FB5E60">
        <w:rPr>
          <w:rFonts w:ascii="Angsana New" w:hAnsi="Angsana New"/>
          <w:color w:val="000000"/>
          <w:spacing w:val="-6"/>
          <w:sz w:val="30"/>
          <w:szCs w:val="30"/>
          <w:cs/>
        </w:rPr>
        <w:t>สิทธิ</w:t>
      </w:r>
      <w:r w:rsidRPr="00FB5E60">
        <w:rPr>
          <w:rFonts w:ascii="Angsana New" w:hAnsi="Angsana New" w:hint="cs"/>
          <w:color w:val="000000"/>
          <w:spacing w:val="-6"/>
          <w:sz w:val="30"/>
          <w:szCs w:val="30"/>
          <w:cs/>
        </w:rPr>
        <w:t>ที่จะซื้อหุ้นสามัญ</w:t>
      </w:r>
      <w:r w:rsidRPr="00FB5E60">
        <w:rPr>
          <w:rFonts w:ascii="Angsana New" w:eastAsia="Calibri" w:hAnsi="Angsana New"/>
          <w:color w:val="000000"/>
          <w:spacing w:val="-6"/>
          <w:sz w:val="30"/>
          <w:szCs w:val="30"/>
          <w:cs/>
        </w:rPr>
        <w:t xml:space="preserve">วัดมูลค่าโดยวิธี </w:t>
      </w:r>
      <w:r w:rsidRPr="00FB5E60">
        <w:rPr>
          <w:rFonts w:ascii="Angsana New" w:eastAsia="Calibri" w:hAnsi="Angsana New"/>
          <w:color w:val="000000"/>
          <w:spacing w:val="-6"/>
          <w:sz w:val="30"/>
          <w:szCs w:val="30"/>
        </w:rPr>
        <w:t>Black-Scholes Model</w:t>
      </w:r>
      <w:r w:rsidRPr="00FB5E60">
        <w:rPr>
          <w:rFonts w:ascii="Angsana New" w:eastAsia="Calibri" w:hAnsi="Angsana New"/>
          <w:color w:val="000000"/>
          <w:spacing w:val="-6"/>
          <w:sz w:val="30"/>
          <w:szCs w:val="30"/>
          <w:cs/>
        </w:rPr>
        <w:t xml:space="preserve"> ภายใต้ข้อ</w:t>
      </w:r>
      <w:r w:rsidR="000173B0">
        <w:rPr>
          <w:rFonts w:ascii="Angsana New" w:eastAsia="Calibri" w:hAnsi="Angsana New"/>
          <w:color w:val="000000"/>
          <w:spacing w:val="-6"/>
          <w:sz w:val="30"/>
          <w:szCs w:val="30"/>
          <w:cs/>
        </w:rPr>
        <w:t>สมมติ</w:t>
      </w:r>
      <w:r w:rsidR="00656EB2">
        <w:rPr>
          <w:rFonts w:ascii="Angsana New" w:eastAsia="Calibri" w:hAnsi="Angsana New"/>
          <w:color w:val="000000"/>
          <w:spacing w:val="-6"/>
          <w:sz w:val="30"/>
          <w:szCs w:val="30"/>
        </w:rPr>
        <w:br/>
      </w:r>
      <w:r w:rsidRPr="00FB5E60">
        <w:rPr>
          <w:rFonts w:ascii="Angsana New" w:eastAsia="Calibri" w:hAnsi="Angsana New"/>
          <w:color w:val="000000"/>
          <w:spacing w:val="-6"/>
          <w:sz w:val="30"/>
          <w:szCs w:val="30"/>
          <w:cs/>
        </w:rPr>
        <w:t>ทางการเงิน ดังนี้</w:t>
      </w:r>
    </w:p>
    <w:p w14:paraId="2B6AC93D" w14:textId="77777777" w:rsidR="00222FD1" w:rsidRPr="001C2BD9" w:rsidRDefault="00222FD1" w:rsidP="00222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W w:w="7486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6210"/>
        <w:gridCol w:w="1276"/>
      </w:tblGrid>
      <w:tr w:rsidR="00222FD1" w:rsidRPr="00FB5E60" w14:paraId="53FA0AD5" w14:textId="77777777" w:rsidTr="00860215">
        <w:trPr>
          <w:trHeight w:hRule="exact" w:val="407"/>
        </w:trPr>
        <w:tc>
          <w:tcPr>
            <w:tcW w:w="6210" w:type="dxa"/>
            <w:vAlign w:val="center"/>
          </w:tcPr>
          <w:p w14:paraId="3AB6F344" w14:textId="77777777" w:rsidR="00222FD1" w:rsidRPr="00FB5E60" w:rsidRDefault="00222FD1" w:rsidP="001A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" w:right="-43" w:hanging="6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FB5E60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ราคาหุ้น ณ วันที่ให้ใบสำคัญแสดงสิทธิ</w:t>
            </w:r>
            <w:r w:rsidRPr="00FB5E60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276" w:type="dxa"/>
            <w:vAlign w:val="center"/>
          </w:tcPr>
          <w:p w14:paraId="179F43D5" w14:textId="77777777" w:rsidR="00222FD1" w:rsidRPr="00FB5E60" w:rsidRDefault="00222FD1" w:rsidP="001A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" w:right="-119" w:hanging="6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FB5E60">
              <w:rPr>
                <w:rFonts w:ascii="Angsana New" w:eastAsia="Calibri" w:hAnsi="Angsana New"/>
                <w:color w:val="000000"/>
                <w:sz w:val="30"/>
                <w:szCs w:val="30"/>
              </w:rPr>
              <w:t>1.61</w:t>
            </w:r>
          </w:p>
        </w:tc>
      </w:tr>
      <w:tr w:rsidR="00222FD1" w:rsidRPr="00FB5E60" w14:paraId="451AD9A7" w14:textId="77777777" w:rsidTr="00860215">
        <w:trPr>
          <w:trHeight w:hRule="exact" w:val="362"/>
        </w:trPr>
        <w:tc>
          <w:tcPr>
            <w:tcW w:w="6210" w:type="dxa"/>
            <w:vAlign w:val="center"/>
          </w:tcPr>
          <w:p w14:paraId="3A7E8005" w14:textId="77777777" w:rsidR="00222FD1" w:rsidRPr="00FB5E60" w:rsidRDefault="00222FD1" w:rsidP="001A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" w:right="-43" w:hanging="6"/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</w:pPr>
            <w:r w:rsidRPr="00FB5E60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ราคาใช้สิทธิ</w:t>
            </w:r>
            <w:r w:rsidRPr="00FB5E60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276" w:type="dxa"/>
            <w:vAlign w:val="center"/>
          </w:tcPr>
          <w:p w14:paraId="22021636" w14:textId="77777777" w:rsidR="00222FD1" w:rsidRPr="00FB5E60" w:rsidRDefault="00222FD1" w:rsidP="001A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" w:right="-119" w:hanging="6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FB5E60">
              <w:rPr>
                <w:rFonts w:ascii="Angsana New" w:eastAsia="Calibri" w:hAnsi="Angsana New"/>
                <w:color w:val="000000"/>
                <w:sz w:val="30"/>
                <w:szCs w:val="30"/>
              </w:rPr>
              <w:t>1.00</w:t>
            </w:r>
          </w:p>
        </w:tc>
      </w:tr>
      <w:tr w:rsidR="00222FD1" w:rsidRPr="00FB5E60" w14:paraId="547725E1" w14:textId="77777777" w:rsidTr="00860215">
        <w:trPr>
          <w:trHeight w:hRule="exact" w:val="434"/>
        </w:trPr>
        <w:tc>
          <w:tcPr>
            <w:tcW w:w="6210" w:type="dxa"/>
            <w:vAlign w:val="center"/>
          </w:tcPr>
          <w:p w14:paraId="321CB2D0" w14:textId="77777777" w:rsidR="00222FD1" w:rsidRPr="00FB5E60" w:rsidRDefault="00222FD1" w:rsidP="001A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" w:right="-43" w:hanging="6"/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</w:pPr>
            <w:r w:rsidRPr="00FB5E60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ความผันผวนของหุ้นย้อนหลัง 3 ปี ณ วันจัดสรร</w:t>
            </w:r>
          </w:p>
        </w:tc>
        <w:tc>
          <w:tcPr>
            <w:tcW w:w="1276" w:type="dxa"/>
            <w:vAlign w:val="center"/>
          </w:tcPr>
          <w:p w14:paraId="1204928F" w14:textId="77777777" w:rsidR="00222FD1" w:rsidRPr="00FB5E60" w:rsidRDefault="00222FD1" w:rsidP="001A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" w:right="-119" w:hanging="6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FB5E60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ร้อยละ</w:t>
            </w:r>
            <w:r w:rsidRPr="00FB5E60">
              <w:rPr>
                <w:rFonts w:ascii="Angsana New" w:eastAsia="Calibri" w:hAnsi="Angsana New"/>
                <w:color w:val="000000"/>
                <w:sz w:val="30"/>
                <w:szCs w:val="30"/>
              </w:rPr>
              <w:t xml:space="preserve"> 83.94</w:t>
            </w:r>
          </w:p>
        </w:tc>
      </w:tr>
      <w:tr w:rsidR="00222FD1" w:rsidRPr="00FB5E60" w14:paraId="09360DCE" w14:textId="77777777" w:rsidTr="00860215">
        <w:trPr>
          <w:trHeight w:hRule="exact" w:val="452"/>
        </w:trPr>
        <w:tc>
          <w:tcPr>
            <w:tcW w:w="6210" w:type="dxa"/>
            <w:vAlign w:val="center"/>
          </w:tcPr>
          <w:p w14:paraId="79F50FD6" w14:textId="77777777" w:rsidR="00222FD1" w:rsidRPr="00FB5E60" w:rsidRDefault="00222FD1" w:rsidP="001A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" w:right="-43" w:hanging="6"/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</w:pPr>
            <w:r w:rsidRPr="00FB5E60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ช่วงเวลาที่คาดว่าจะมีผู้มาใช้ใบสำคัญแสดงสิทธิครบ</w:t>
            </w:r>
          </w:p>
        </w:tc>
        <w:tc>
          <w:tcPr>
            <w:tcW w:w="1276" w:type="dxa"/>
            <w:vAlign w:val="center"/>
          </w:tcPr>
          <w:p w14:paraId="496D828C" w14:textId="77777777" w:rsidR="00222FD1" w:rsidRPr="00FB5E60" w:rsidRDefault="00222FD1" w:rsidP="001A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" w:right="-119" w:hanging="6"/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</w:pPr>
            <w:r w:rsidRPr="00FB5E60">
              <w:rPr>
                <w:rFonts w:ascii="Angsana New" w:eastAsia="Calibri" w:hAnsi="Angsana New"/>
                <w:color w:val="000000"/>
                <w:sz w:val="30"/>
                <w:szCs w:val="30"/>
              </w:rPr>
              <w:t xml:space="preserve">5 </w:t>
            </w:r>
            <w:r w:rsidRPr="00FB5E60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ปี</w:t>
            </w:r>
          </w:p>
        </w:tc>
      </w:tr>
      <w:tr w:rsidR="00222FD1" w:rsidRPr="00FB5E60" w14:paraId="19AC9ABE" w14:textId="77777777" w:rsidTr="00860215">
        <w:trPr>
          <w:trHeight w:hRule="exact" w:val="434"/>
        </w:trPr>
        <w:tc>
          <w:tcPr>
            <w:tcW w:w="6210" w:type="dxa"/>
            <w:vAlign w:val="center"/>
          </w:tcPr>
          <w:p w14:paraId="79BC3C3F" w14:textId="77777777" w:rsidR="00222FD1" w:rsidRPr="00FB5E60" w:rsidRDefault="00222FD1" w:rsidP="001A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" w:right="-43" w:hanging="6"/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</w:pPr>
            <w:r w:rsidRPr="00FB5E60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อัตราเงินปันผลตอบแทนเฉลี่ยย้อนหลัง 3 ปี</w:t>
            </w:r>
          </w:p>
        </w:tc>
        <w:tc>
          <w:tcPr>
            <w:tcW w:w="1276" w:type="dxa"/>
            <w:vAlign w:val="center"/>
          </w:tcPr>
          <w:p w14:paraId="456047BB" w14:textId="77777777" w:rsidR="00222FD1" w:rsidRPr="00FB5E60" w:rsidRDefault="00222FD1" w:rsidP="001A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" w:right="-119" w:hanging="6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FB5E60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 xml:space="preserve">ร้อยละ </w:t>
            </w:r>
            <w:r w:rsidRPr="00FB5E60">
              <w:rPr>
                <w:rFonts w:ascii="Angsana New" w:eastAsia="Calibri" w:hAnsi="Angsana New"/>
                <w:color w:val="000000"/>
                <w:sz w:val="30"/>
                <w:szCs w:val="30"/>
              </w:rPr>
              <w:t>0.00</w:t>
            </w:r>
          </w:p>
        </w:tc>
      </w:tr>
      <w:tr w:rsidR="00222FD1" w:rsidRPr="00FB5E60" w14:paraId="035E3614" w14:textId="77777777" w:rsidTr="00860215">
        <w:trPr>
          <w:trHeight w:hRule="exact" w:val="452"/>
        </w:trPr>
        <w:tc>
          <w:tcPr>
            <w:tcW w:w="6210" w:type="dxa"/>
            <w:vAlign w:val="center"/>
          </w:tcPr>
          <w:p w14:paraId="0DB91B48" w14:textId="77777777" w:rsidR="00222FD1" w:rsidRPr="00FB5E60" w:rsidRDefault="00222FD1" w:rsidP="001A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" w:right="-43" w:hanging="6"/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</w:pPr>
            <w:r w:rsidRPr="00FB5E60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อัตราดอกเบี้ยปลอดความเสี่ยง (พันธบัตรรัฐบาลอายุ 3 ปี) ณ วันจัดสรร</w:t>
            </w:r>
          </w:p>
        </w:tc>
        <w:tc>
          <w:tcPr>
            <w:tcW w:w="1276" w:type="dxa"/>
            <w:vAlign w:val="center"/>
          </w:tcPr>
          <w:p w14:paraId="11584BBC" w14:textId="77777777" w:rsidR="00222FD1" w:rsidRPr="00FB5E60" w:rsidRDefault="00222FD1" w:rsidP="001A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" w:right="-119" w:hanging="6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FB5E60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 xml:space="preserve">ร้อยละ </w:t>
            </w:r>
            <w:r w:rsidRPr="00FB5E60">
              <w:rPr>
                <w:rFonts w:ascii="Angsana New" w:eastAsia="Calibri" w:hAnsi="Angsana New"/>
                <w:color w:val="000000"/>
                <w:sz w:val="30"/>
                <w:szCs w:val="30"/>
              </w:rPr>
              <w:t>3.02</w:t>
            </w:r>
          </w:p>
        </w:tc>
      </w:tr>
    </w:tbl>
    <w:p w14:paraId="504D5B61" w14:textId="77777777" w:rsidR="003519FD" w:rsidRPr="001C2BD9" w:rsidRDefault="003519FD" w:rsidP="002E262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eastAsia="Calibri" w:hAnsi="Angsana New"/>
          <w:color w:val="000000"/>
          <w:spacing w:val="-6"/>
          <w:sz w:val="16"/>
          <w:szCs w:val="16"/>
        </w:rPr>
      </w:pPr>
    </w:p>
    <w:p w14:paraId="42B78855" w14:textId="77777777" w:rsidR="002A3EE0" w:rsidRDefault="003519FD" w:rsidP="00BA62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080"/>
        <w:jc w:val="thaiDistribute"/>
        <w:rPr>
          <w:rFonts w:ascii="Angsana New" w:hAnsi="Angsana New"/>
          <w:i/>
          <w:iCs/>
          <w:sz w:val="30"/>
          <w:szCs w:val="30"/>
        </w:rPr>
      </w:pPr>
      <w:r w:rsidRPr="00222FD1">
        <w:rPr>
          <w:rFonts w:ascii="Angsana New" w:eastAsia="Calibri" w:hAnsi="Angsana New"/>
          <w:color w:val="000000"/>
          <w:spacing w:val="-6"/>
          <w:sz w:val="30"/>
          <w:szCs w:val="30"/>
          <w:cs/>
        </w:rPr>
        <w:t>โครงการดังกล่าวมีเงื่อนไขในการจองซื้อ โดยที่พนักงานตามโครงการ</w:t>
      </w:r>
      <w:r w:rsidR="00F20315">
        <w:rPr>
          <w:rFonts w:ascii="Angsana New" w:eastAsia="Calibri" w:hAnsi="Angsana New"/>
          <w:color w:val="000000"/>
          <w:spacing w:val="-6"/>
          <w:sz w:val="30"/>
          <w:szCs w:val="30"/>
          <w:cs/>
        </w:rPr>
        <w:t>ต้องมีสถานะเป็นพนักงานของบริษัท</w:t>
      </w:r>
      <w:r w:rsidRPr="00222FD1">
        <w:rPr>
          <w:rFonts w:ascii="Angsana New" w:eastAsia="Calibri" w:hAnsi="Angsana New"/>
          <w:color w:val="000000"/>
          <w:spacing w:val="-6"/>
          <w:sz w:val="30"/>
          <w:szCs w:val="30"/>
          <w:cs/>
        </w:rPr>
        <w:t>และ/หรือบริษัทย่อย ณ วันที่มีการใช้สิทธิในแต่ละครั้ง</w:t>
      </w:r>
    </w:p>
    <w:p w14:paraId="15F5F488" w14:textId="77777777" w:rsidR="003519FD" w:rsidRPr="001C2BD9" w:rsidRDefault="003519FD" w:rsidP="00BA62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080"/>
        <w:jc w:val="thaiDistribute"/>
        <w:rPr>
          <w:rFonts w:ascii="Angsana New" w:hAnsi="Angsana New"/>
          <w:sz w:val="16"/>
          <w:szCs w:val="16"/>
        </w:rPr>
      </w:pPr>
    </w:p>
    <w:p w14:paraId="68E25B55" w14:textId="3357D13B" w:rsidR="000A56DE" w:rsidRDefault="003519FD" w:rsidP="00BA62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  <w:r w:rsidRPr="005D348C">
        <w:rPr>
          <w:rFonts w:ascii="Angsana New" w:hAnsi="Angsana New"/>
          <w:sz w:val="30"/>
          <w:szCs w:val="30"/>
          <w:cs/>
        </w:rPr>
        <w:t>บริษัทได้ให้สิทธิดังกล่าวเมื่อวันที่</w:t>
      </w:r>
      <w:r w:rsidRPr="005D348C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15</w:t>
      </w:r>
      <w:r>
        <w:rPr>
          <w:rFonts w:ascii="Angsana New" w:hAnsi="Angsana New" w:hint="cs"/>
          <w:sz w:val="30"/>
          <w:szCs w:val="30"/>
          <w:cs/>
        </w:rPr>
        <w:t xml:space="preserve"> สิงหาคม</w:t>
      </w:r>
      <w:r w:rsidRPr="005D348C">
        <w:rPr>
          <w:rFonts w:ascii="Angsana New" w:hAnsi="Angsana New"/>
          <w:sz w:val="30"/>
          <w:szCs w:val="30"/>
          <w:cs/>
        </w:rPr>
        <w:t xml:space="preserve"> </w:t>
      </w:r>
      <w:r w:rsidRPr="005D348C">
        <w:rPr>
          <w:rFonts w:ascii="Angsana New" w:hAnsi="Angsana New"/>
          <w:sz w:val="30"/>
          <w:szCs w:val="30"/>
        </w:rPr>
        <w:t xml:space="preserve">2556 </w:t>
      </w:r>
      <w:r w:rsidRPr="005D348C">
        <w:rPr>
          <w:rFonts w:ascii="Angsana New" w:hAnsi="Angsana New"/>
          <w:sz w:val="30"/>
          <w:szCs w:val="30"/>
          <w:cs/>
        </w:rPr>
        <w:t>ซึ่งเป็นวันที่บริษัทได้แจ้งเงื่อนไขและข้อตกลงต่างๆ</w:t>
      </w:r>
      <w:r w:rsidRPr="005D348C">
        <w:rPr>
          <w:rFonts w:ascii="Angsana New" w:hAnsi="Angsana New"/>
          <w:sz w:val="30"/>
          <w:szCs w:val="30"/>
        </w:rPr>
        <w:t xml:space="preserve"> </w:t>
      </w:r>
      <w:r w:rsidRPr="005D348C">
        <w:rPr>
          <w:rFonts w:ascii="Angsana New" w:hAnsi="Angsana New"/>
          <w:sz w:val="30"/>
          <w:szCs w:val="30"/>
          <w:cs/>
        </w:rPr>
        <w:t>ในการใช้สิทธิแก่กรรมการ</w:t>
      </w:r>
      <w:r w:rsidRPr="005D348C">
        <w:rPr>
          <w:rFonts w:ascii="Angsana New" w:hAnsi="Angsana New"/>
          <w:sz w:val="30"/>
          <w:szCs w:val="30"/>
        </w:rPr>
        <w:t xml:space="preserve"> </w:t>
      </w:r>
      <w:r w:rsidRPr="005D348C">
        <w:rPr>
          <w:rFonts w:ascii="Angsana New" w:hAnsi="Angsana New"/>
          <w:sz w:val="30"/>
          <w:szCs w:val="30"/>
          <w:cs/>
        </w:rPr>
        <w:t>ผู้บริหาร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5D348C">
        <w:rPr>
          <w:rFonts w:ascii="Angsana New" w:hAnsi="Angsana New"/>
          <w:sz w:val="30"/>
          <w:szCs w:val="30"/>
          <w:cs/>
        </w:rPr>
        <w:t>และ</w:t>
      </w:r>
      <w:r>
        <w:rPr>
          <w:rFonts w:ascii="Angsana New" w:hAnsi="Angsana New"/>
          <w:sz w:val="30"/>
          <w:szCs w:val="30"/>
        </w:rPr>
        <w:t>/</w:t>
      </w:r>
      <w:r>
        <w:rPr>
          <w:rFonts w:ascii="Angsana New" w:hAnsi="Angsana New" w:hint="cs"/>
          <w:sz w:val="30"/>
          <w:szCs w:val="30"/>
          <w:cs/>
        </w:rPr>
        <w:t xml:space="preserve">หรือ </w:t>
      </w:r>
      <w:r w:rsidRPr="005D348C">
        <w:rPr>
          <w:rFonts w:ascii="Angsana New" w:hAnsi="Angsana New"/>
          <w:sz w:val="30"/>
          <w:szCs w:val="30"/>
          <w:cs/>
        </w:rPr>
        <w:t>พนักงาน</w:t>
      </w:r>
      <w:r>
        <w:rPr>
          <w:rFonts w:ascii="Angsana New" w:hAnsi="Angsana New" w:hint="cs"/>
          <w:sz w:val="30"/>
          <w:szCs w:val="30"/>
          <w:cs/>
        </w:rPr>
        <w:t>ของบริษัทและ</w:t>
      </w:r>
      <w:r>
        <w:rPr>
          <w:rFonts w:ascii="Angsana New" w:hAnsi="Angsana New"/>
          <w:sz w:val="30"/>
          <w:szCs w:val="30"/>
        </w:rPr>
        <w:t>/</w:t>
      </w:r>
      <w:r>
        <w:rPr>
          <w:rFonts w:ascii="Angsana New" w:hAnsi="Angsana New" w:hint="cs"/>
          <w:sz w:val="30"/>
          <w:szCs w:val="30"/>
          <w:cs/>
        </w:rPr>
        <w:t>หรือบริษัทย่อย</w:t>
      </w:r>
    </w:p>
    <w:p w14:paraId="4B0285B2" w14:textId="255EEA2E" w:rsidR="005E4E4C" w:rsidRDefault="005E4E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  <w:r>
        <w:rPr>
          <w:rFonts w:ascii="Angsana New" w:hAnsi="Angsana New"/>
          <w:sz w:val="20"/>
          <w:szCs w:val="20"/>
          <w:cs/>
        </w:rPr>
        <w:br w:type="page"/>
      </w:r>
    </w:p>
    <w:p w14:paraId="2CDAD58F" w14:textId="77777777" w:rsidR="00683569" w:rsidRDefault="00683569" w:rsidP="00A5266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  <w:r w:rsidRPr="00BA42A6">
        <w:rPr>
          <w:rFonts w:ascii="Angsana New" w:hAnsi="Angsana New" w:hint="cs"/>
          <w:sz w:val="30"/>
          <w:szCs w:val="30"/>
          <w:cs/>
        </w:rPr>
        <w:lastRenderedPageBreak/>
        <w:t>รายการ</w:t>
      </w:r>
      <w:r>
        <w:rPr>
          <w:rFonts w:ascii="Angsana New" w:hAnsi="Angsana New" w:hint="cs"/>
          <w:sz w:val="30"/>
          <w:szCs w:val="30"/>
          <w:cs/>
        </w:rPr>
        <w:t>เคลื่อนไหวของใบสำคัญแสดงสิทธิ</w:t>
      </w:r>
      <w:r w:rsidRPr="00BA42A6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NMG-WB </w:t>
      </w:r>
      <w:r>
        <w:rPr>
          <w:rFonts w:ascii="Angsana New" w:hAnsi="Angsana New" w:hint="cs"/>
          <w:sz w:val="30"/>
          <w:szCs w:val="30"/>
          <w:cs/>
        </w:rPr>
        <w:t>ในระหว่างปีสิ้น</w:t>
      </w:r>
      <w:r w:rsidRPr="00BA42A6">
        <w:rPr>
          <w:rFonts w:ascii="Angsana New" w:hAnsi="Angsana New" w:hint="cs"/>
          <w:sz w:val="30"/>
          <w:szCs w:val="30"/>
          <w:cs/>
        </w:rPr>
        <w:t>สุดวันที่</w:t>
      </w:r>
      <w:r>
        <w:rPr>
          <w:rFonts w:ascii="Angsana New" w:hAnsi="Angsana New"/>
          <w:sz w:val="30"/>
          <w:szCs w:val="30"/>
        </w:rPr>
        <w:t xml:space="preserve"> 31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BA42A6">
        <w:rPr>
          <w:rFonts w:ascii="Angsana New" w:hAnsi="Angsana New"/>
          <w:sz w:val="30"/>
          <w:szCs w:val="30"/>
        </w:rPr>
        <w:t xml:space="preserve"> </w:t>
      </w:r>
      <w:r w:rsidRPr="00BA42A6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623F97A1" w14:textId="77777777" w:rsidR="00683569" w:rsidRPr="002902C0" w:rsidRDefault="00683569" w:rsidP="0068356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tbl>
      <w:tblPr>
        <w:tblW w:w="8811" w:type="dxa"/>
        <w:tblInd w:w="10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1134"/>
        <w:gridCol w:w="227"/>
        <w:gridCol w:w="1294"/>
        <w:gridCol w:w="227"/>
        <w:gridCol w:w="1134"/>
        <w:gridCol w:w="227"/>
        <w:gridCol w:w="1328"/>
      </w:tblGrid>
      <w:tr w:rsidR="00683569" w:rsidRPr="00E36D0B" w14:paraId="2083991D" w14:textId="77777777" w:rsidTr="00A52666">
        <w:trPr>
          <w:cantSplit/>
          <w:trHeight w:hRule="exact" w:val="420"/>
        </w:trPr>
        <w:tc>
          <w:tcPr>
            <w:tcW w:w="3240" w:type="dxa"/>
            <w:vAlign w:val="bottom"/>
          </w:tcPr>
          <w:p w14:paraId="3CA8DCAC" w14:textId="77777777" w:rsidR="00683569" w:rsidRPr="00E36D0B" w:rsidRDefault="00683569" w:rsidP="0007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1" w:type="dxa"/>
            <w:gridSpan w:val="7"/>
            <w:vAlign w:val="bottom"/>
          </w:tcPr>
          <w:p w14:paraId="35267C84" w14:textId="77777777" w:rsidR="00683569" w:rsidRPr="00E36D0B" w:rsidRDefault="00683569" w:rsidP="00073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6D0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83569" w:rsidRPr="00E36D0B" w14:paraId="35E535A7" w14:textId="77777777" w:rsidTr="00A52666">
        <w:trPr>
          <w:cantSplit/>
          <w:trHeight w:hRule="exact" w:val="420"/>
        </w:trPr>
        <w:tc>
          <w:tcPr>
            <w:tcW w:w="3240" w:type="dxa"/>
            <w:vAlign w:val="bottom"/>
          </w:tcPr>
          <w:p w14:paraId="7395BA1C" w14:textId="77777777" w:rsidR="00683569" w:rsidRPr="00E36D0B" w:rsidRDefault="00683569" w:rsidP="0007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55" w:type="dxa"/>
            <w:gridSpan w:val="3"/>
            <w:vAlign w:val="bottom"/>
          </w:tcPr>
          <w:p w14:paraId="5211B670" w14:textId="77777777" w:rsidR="00683569" w:rsidRPr="00E36D0B" w:rsidRDefault="00683569" w:rsidP="00073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27" w:type="dxa"/>
            <w:vAlign w:val="bottom"/>
          </w:tcPr>
          <w:p w14:paraId="0C90C0AE" w14:textId="77777777" w:rsidR="00683569" w:rsidRPr="00E36D0B" w:rsidRDefault="00683569" w:rsidP="00073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9" w:type="dxa"/>
            <w:gridSpan w:val="3"/>
            <w:vAlign w:val="bottom"/>
          </w:tcPr>
          <w:p w14:paraId="283C8C75" w14:textId="77777777" w:rsidR="00683569" w:rsidRPr="00E36D0B" w:rsidRDefault="00683569" w:rsidP="00073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</w:tr>
      <w:tr w:rsidR="00683569" w:rsidRPr="00E36D0B" w14:paraId="3CAB2958" w14:textId="77777777" w:rsidTr="00A52666">
        <w:trPr>
          <w:cantSplit/>
          <w:trHeight w:hRule="exact" w:val="420"/>
        </w:trPr>
        <w:tc>
          <w:tcPr>
            <w:tcW w:w="3240" w:type="dxa"/>
            <w:vAlign w:val="bottom"/>
          </w:tcPr>
          <w:p w14:paraId="354816A5" w14:textId="77777777" w:rsidR="00683569" w:rsidRPr="00E36D0B" w:rsidRDefault="00683569" w:rsidP="0007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29997CA7" w14:textId="77777777" w:rsidR="00683569" w:rsidRPr="00E36D0B" w:rsidRDefault="00683569" w:rsidP="00073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6D0B">
              <w:rPr>
                <w:rFonts w:ascii="Angsana New" w:hAnsi="Angsana New"/>
                <w:sz w:val="30"/>
                <w:szCs w:val="30"/>
                <w:cs/>
              </w:rPr>
              <w:t>จำนวน</w:t>
            </w:r>
          </w:p>
        </w:tc>
        <w:tc>
          <w:tcPr>
            <w:tcW w:w="227" w:type="dxa"/>
            <w:vAlign w:val="bottom"/>
          </w:tcPr>
          <w:p w14:paraId="004FDBCD" w14:textId="77777777" w:rsidR="00683569" w:rsidRPr="00E36D0B" w:rsidRDefault="00683569" w:rsidP="0007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12B005BE" w14:textId="77777777" w:rsidR="00683569" w:rsidRPr="00E36D0B" w:rsidRDefault="00683569" w:rsidP="00073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" w:type="dxa"/>
            <w:vAlign w:val="bottom"/>
          </w:tcPr>
          <w:p w14:paraId="05D8FB55" w14:textId="77777777" w:rsidR="00683569" w:rsidRPr="00E36D0B" w:rsidRDefault="00683569" w:rsidP="00073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702E9B4A" w14:textId="77777777" w:rsidR="00683569" w:rsidRPr="00E36D0B" w:rsidRDefault="00683569" w:rsidP="00073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6D0B">
              <w:rPr>
                <w:rFonts w:ascii="Angsana New" w:hAnsi="Angsana New"/>
                <w:sz w:val="30"/>
                <w:szCs w:val="30"/>
                <w:cs/>
              </w:rPr>
              <w:t>จำนวน</w:t>
            </w:r>
          </w:p>
        </w:tc>
        <w:tc>
          <w:tcPr>
            <w:tcW w:w="227" w:type="dxa"/>
            <w:vAlign w:val="bottom"/>
          </w:tcPr>
          <w:p w14:paraId="470846BF" w14:textId="77777777" w:rsidR="00683569" w:rsidRPr="00E36D0B" w:rsidRDefault="00683569" w:rsidP="0007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238EE9C6" w14:textId="77777777" w:rsidR="00683569" w:rsidRPr="00E36D0B" w:rsidRDefault="00683569" w:rsidP="00073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83569" w:rsidRPr="00E36D0B" w14:paraId="698AD59D" w14:textId="77777777" w:rsidTr="00A52666">
        <w:trPr>
          <w:cantSplit/>
          <w:trHeight w:hRule="exact" w:val="420"/>
        </w:trPr>
        <w:tc>
          <w:tcPr>
            <w:tcW w:w="3240" w:type="dxa"/>
            <w:vAlign w:val="bottom"/>
          </w:tcPr>
          <w:p w14:paraId="0D5DFBB3" w14:textId="77777777" w:rsidR="00683569" w:rsidRPr="00E36D0B" w:rsidRDefault="00683569" w:rsidP="0007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698DB6A0" w14:textId="77777777" w:rsidR="00683569" w:rsidRPr="00E36D0B" w:rsidRDefault="00683569" w:rsidP="00073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6D0B">
              <w:rPr>
                <w:rFonts w:ascii="Angsana New" w:hAnsi="Angsana New"/>
                <w:sz w:val="30"/>
                <w:szCs w:val="30"/>
                <w:cs/>
              </w:rPr>
              <w:t>ใบสำคัญ</w:t>
            </w:r>
          </w:p>
        </w:tc>
        <w:tc>
          <w:tcPr>
            <w:tcW w:w="227" w:type="dxa"/>
            <w:vAlign w:val="bottom"/>
          </w:tcPr>
          <w:p w14:paraId="7CA40598" w14:textId="77777777" w:rsidR="00683569" w:rsidRPr="00E36D0B" w:rsidRDefault="00683569" w:rsidP="0007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3B778085" w14:textId="77777777" w:rsidR="00683569" w:rsidRPr="00E36D0B" w:rsidRDefault="00683569" w:rsidP="00073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6D0B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27" w:type="dxa"/>
            <w:vAlign w:val="bottom"/>
          </w:tcPr>
          <w:p w14:paraId="728A4229" w14:textId="77777777" w:rsidR="00683569" w:rsidRPr="00E36D0B" w:rsidRDefault="00683569" w:rsidP="00073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3D19028D" w14:textId="77777777" w:rsidR="00683569" w:rsidRPr="00E36D0B" w:rsidRDefault="00683569" w:rsidP="00073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6D0B">
              <w:rPr>
                <w:rFonts w:ascii="Angsana New" w:hAnsi="Angsana New"/>
                <w:sz w:val="30"/>
                <w:szCs w:val="30"/>
                <w:cs/>
              </w:rPr>
              <w:t>ใบสำคัญ</w:t>
            </w:r>
          </w:p>
        </w:tc>
        <w:tc>
          <w:tcPr>
            <w:tcW w:w="227" w:type="dxa"/>
            <w:vAlign w:val="bottom"/>
          </w:tcPr>
          <w:p w14:paraId="0383A52E" w14:textId="77777777" w:rsidR="00683569" w:rsidRPr="00E36D0B" w:rsidRDefault="00683569" w:rsidP="0007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6C6493E6" w14:textId="77777777" w:rsidR="00683569" w:rsidRPr="00E36D0B" w:rsidRDefault="00683569" w:rsidP="00073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6D0B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683569" w:rsidRPr="00E36D0B" w14:paraId="1331BC25" w14:textId="77777777" w:rsidTr="00A52666">
        <w:trPr>
          <w:cantSplit/>
          <w:trHeight w:hRule="exact" w:val="420"/>
        </w:trPr>
        <w:tc>
          <w:tcPr>
            <w:tcW w:w="3240" w:type="dxa"/>
            <w:vAlign w:val="bottom"/>
          </w:tcPr>
          <w:p w14:paraId="0E31DA01" w14:textId="77777777" w:rsidR="00683569" w:rsidRPr="00E36D0B" w:rsidRDefault="00683569" w:rsidP="0007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29851668" w14:textId="77777777" w:rsidR="00683569" w:rsidRPr="00E36D0B" w:rsidRDefault="00683569" w:rsidP="00073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6D0B">
              <w:rPr>
                <w:rFonts w:ascii="Angsana New" w:hAnsi="Angsana New"/>
                <w:sz w:val="30"/>
                <w:szCs w:val="30"/>
                <w:cs/>
              </w:rPr>
              <w:t>แสดงสิทธิ</w:t>
            </w:r>
          </w:p>
        </w:tc>
        <w:tc>
          <w:tcPr>
            <w:tcW w:w="227" w:type="dxa"/>
            <w:vAlign w:val="bottom"/>
          </w:tcPr>
          <w:p w14:paraId="71B9568A" w14:textId="77777777" w:rsidR="00683569" w:rsidRPr="00E36D0B" w:rsidRDefault="00683569" w:rsidP="0007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6E39E643" w14:textId="77777777" w:rsidR="00683569" w:rsidRPr="00E36D0B" w:rsidRDefault="00683569" w:rsidP="00073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6D0B">
              <w:rPr>
                <w:rFonts w:ascii="Angsana New" w:hAnsi="Angsana New"/>
                <w:sz w:val="30"/>
                <w:szCs w:val="30"/>
                <w:cs/>
              </w:rPr>
              <w:t>ณ วันที่ให้สิทธิ</w:t>
            </w:r>
          </w:p>
        </w:tc>
        <w:tc>
          <w:tcPr>
            <w:tcW w:w="227" w:type="dxa"/>
            <w:vAlign w:val="bottom"/>
          </w:tcPr>
          <w:p w14:paraId="3E439B8A" w14:textId="77777777" w:rsidR="00683569" w:rsidRPr="00E36D0B" w:rsidRDefault="00683569" w:rsidP="00073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42B2D912" w14:textId="77777777" w:rsidR="00683569" w:rsidRPr="00E36D0B" w:rsidRDefault="00683569" w:rsidP="00073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6D0B">
              <w:rPr>
                <w:rFonts w:ascii="Angsana New" w:hAnsi="Angsana New"/>
                <w:sz w:val="30"/>
                <w:szCs w:val="30"/>
                <w:cs/>
              </w:rPr>
              <w:t>แสดงสิทธิ</w:t>
            </w:r>
          </w:p>
        </w:tc>
        <w:tc>
          <w:tcPr>
            <w:tcW w:w="227" w:type="dxa"/>
            <w:vAlign w:val="bottom"/>
          </w:tcPr>
          <w:p w14:paraId="623E5C82" w14:textId="77777777" w:rsidR="00683569" w:rsidRPr="00E36D0B" w:rsidRDefault="00683569" w:rsidP="0007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0D6FC052" w14:textId="77777777" w:rsidR="00683569" w:rsidRPr="00E36D0B" w:rsidRDefault="00683569" w:rsidP="00073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6D0B">
              <w:rPr>
                <w:rFonts w:ascii="Angsana New" w:hAnsi="Angsana New"/>
                <w:sz w:val="30"/>
                <w:szCs w:val="30"/>
                <w:cs/>
              </w:rPr>
              <w:t>ณ วันที่ให้สิทธิ</w:t>
            </w:r>
          </w:p>
        </w:tc>
      </w:tr>
      <w:tr w:rsidR="00683569" w:rsidRPr="00E36D0B" w14:paraId="0F965B0A" w14:textId="77777777" w:rsidTr="00A52666">
        <w:trPr>
          <w:cantSplit/>
          <w:trHeight w:hRule="exact" w:val="420"/>
        </w:trPr>
        <w:tc>
          <w:tcPr>
            <w:tcW w:w="3240" w:type="dxa"/>
            <w:vAlign w:val="bottom"/>
          </w:tcPr>
          <w:p w14:paraId="760B8D50" w14:textId="77777777" w:rsidR="00683569" w:rsidRPr="00E36D0B" w:rsidRDefault="00683569" w:rsidP="0007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71" w:type="dxa"/>
            <w:gridSpan w:val="7"/>
            <w:vAlign w:val="bottom"/>
          </w:tcPr>
          <w:p w14:paraId="343926E8" w14:textId="77777777" w:rsidR="00683569" w:rsidRPr="00E36D0B" w:rsidRDefault="00683569" w:rsidP="00073A8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E36D0B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(</w:t>
            </w:r>
            <w:r w:rsidRPr="00E36D0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พันหน่วย / พันบาท)</w:t>
            </w:r>
          </w:p>
        </w:tc>
      </w:tr>
      <w:tr w:rsidR="00683569" w:rsidRPr="00BA173C" w14:paraId="552F0BD3" w14:textId="77777777" w:rsidTr="00A52666">
        <w:trPr>
          <w:cantSplit/>
          <w:trHeight w:hRule="exact" w:val="420"/>
        </w:trPr>
        <w:tc>
          <w:tcPr>
            <w:tcW w:w="3240" w:type="dxa"/>
            <w:vAlign w:val="bottom"/>
          </w:tcPr>
          <w:p w14:paraId="162F506C" w14:textId="77777777" w:rsidR="00683569" w:rsidRPr="00BA173C" w:rsidRDefault="00683569" w:rsidP="0007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A173C">
              <w:rPr>
                <w:rFonts w:ascii="Angsana New" w:hAnsi="Angsana New"/>
                <w:sz w:val="30"/>
                <w:szCs w:val="30"/>
                <w:cs/>
              </w:rPr>
              <w:t>ณ วันที่ 1 มกราคม</w:t>
            </w:r>
          </w:p>
        </w:tc>
        <w:tc>
          <w:tcPr>
            <w:tcW w:w="1134" w:type="dxa"/>
            <w:vAlign w:val="bottom"/>
          </w:tcPr>
          <w:p w14:paraId="302D0525" w14:textId="77777777" w:rsidR="00683569" w:rsidRPr="00831A55" w:rsidRDefault="00683569" w:rsidP="00073A8E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31A5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25,408</w:t>
            </w:r>
          </w:p>
        </w:tc>
        <w:tc>
          <w:tcPr>
            <w:tcW w:w="227" w:type="dxa"/>
            <w:vAlign w:val="bottom"/>
          </w:tcPr>
          <w:p w14:paraId="4A2B21F9" w14:textId="77777777" w:rsidR="00683569" w:rsidRPr="00831A55" w:rsidRDefault="00683569" w:rsidP="00073A8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73C33CDF" w14:textId="77777777" w:rsidR="00683569" w:rsidRPr="00831A55" w:rsidRDefault="00683569" w:rsidP="00073A8E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31A5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30,743</w:t>
            </w:r>
          </w:p>
        </w:tc>
        <w:tc>
          <w:tcPr>
            <w:tcW w:w="227" w:type="dxa"/>
            <w:vAlign w:val="bottom"/>
          </w:tcPr>
          <w:p w14:paraId="24033B0A" w14:textId="77777777" w:rsidR="00683569" w:rsidRPr="00831A55" w:rsidRDefault="00683569" w:rsidP="00073A8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34" w:type="dxa"/>
            <w:vAlign w:val="bottom"/>
          </w:tcPr>
          <w:p w14:paraId="2AFCA435" w14:textId="77777777" w:rsidR="00683569" w:rsidRPr="00BA173C" w:rsidRDefault="00683569" w:rsidP="00073A8E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A17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20,709</w:t>
            </w:r>
          </w:p>
        </w:tc>
        <w:tc>
          <w:tcPr>
            <w:tcW w:w="227" w:type="dxa"/>
            <w:vAlign w:val="bottom"/>
          </w:tcPr>
          <w:p w14:paraId="39345A39" w14:textId="77777777" w:rsidR="00683569" w:rsidRPr="00BA173C" w:rsidRDefault="00683569" w:rsidP="00073A8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28" w:type="dxa"/>
            <w:vAlign w:val="bottom"/>
          </w:tcPr>
          <w:p w14:paraId="287615CC" w14:textId="77777777" w:rsidR="00683569" w:rsidRPr="00BA173C" w:rsidRDefault="00683569" w:rsidP="00073A8E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A17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25,057</w:t>
            </w:r>
          </w:p>
        </w:tc>
      </w:tr>
      <w:tr w:rsidR="00683569" w:rsidRPr="00BA173C" w14:paraId="7B97F432" w14:textId="77777777" w:rsidTr="00A52666">
        <w:trPr>
          <w:cantSplit/>
          <w:trHeight w:hRule="exact" w:val="420"/>
        </w:trPr>
        <w:tc>
          <w:tcPr>
            <w:tcW w:w="3240" w:type="dxa"/>
            <w:vAlign w:val="bottom"/>
          </w:tcPr>
          <w:p w14:paraId="08E579E5" w14:textId="0BF15107" w:rsidR="00683569" w:rsidRPr="00BA173C" w:rsidRDefault="00683569" w:rsidP="0007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ออกใบสำคัญแสดงสิทธิระหว่าง</w:t>
            </w:r>
            <w:r w:rsidR="00BA573C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134" w:type="dxa"/>
            <w:vAlign w:val="bottom"/>
          </w:tcPr>
          <w:p w14:paraId="6681EA4E" w14:textId="77777777" w:rsidR="00683569" w:rsidRPr="00831A55" w:rsidRDefault="00683569" w:rsidP="00073A8E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31A5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Pr="00831A55">
              <w:rPr>
                <w:rFonts w:ascii="Angsana New" w:hAnsi="Angsana New" w:cs="Angsana New"/>
                <w:sz w:val="30"/>
                <w:szCs w:val="30"/>
                <w:lang w:bidi="th-TH"/>
              </w:rPr>
              <w:t>,966</w:t>
            </w:r>
          </w:p>
        </w:tc>
        <w:tc>
          <w:tcPr>
            <w:tcW w:w="227" w:type="dxa"/>
            <w:vAlign w:val="bottom"/>
          </w:tcPr>
          <w:p w14:paraId="2106A14F" w14:textId="77777777" w:rsidR="00683569" w:rsidRPr="00831A55" w:rsidRDefault="00683569" w:rsidP="00073A8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1667078D" w14:textId="77777777" w:rsidR="00683569" w:rsidRPr="00831A55" w:rsidRDefault="00683569" w:rsidP="00073A8E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31A5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7,219</w:t>
            </w:r>
          </w:p>
        </w:tc>
        <w:tc>
          <w:tcPr>
            <w:tcW w:w="227" w:type="dxa"/>
            <w:vAlign w:val="bottom"/>
          </w:tcPr>
          <w:p w14:paraId="09997A60" w14:textId="77777777" w:rsidR="00683569" w:rsidRPr="00831A55" w:rsidRDefault="00683569" w:rsidP="00073A8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34" w:type="dxa"/>
            <w:vAlign w:val="bottom"/>
          </w:tcPr>
          <w:p w14:paraId="5FF879A8" w14:textId="77777777" w:rsidR="00683569" w:rsidRPr="00BA173C" w:rsidRDefault="00683569" w:rsidP="00073A8E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12,402</w:t>
            </w:r>
          </w:p>
        </w:tc>
        <w:tc>
          <w:tcPr>
            <w:tcW w:w="227" w:type="dxa"/>
            <w:vAlign w:val="bottom"/>
          </w:tcPr>
          <w:p w14:paraId="5A60187E" w14:textId="77777777" w:rsidR="00683569" w:rsidRPr="00BA173C" w:rsidRDefault="00683569" w:rsidP="00073A8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28" w:type="dxa"/>
            <w:vAlign w:val="bottom"/>
          </w:tcPr>
          <w:p w14:paraId="33987A48" w14:textId="77777777" w:rsidR="00683569" w:rsidRPr="00BA173C" w:rsidRDefault="00683569" w:rsidP="00073A8E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13,181</w:t>
            </w:r>
          </w:p>
        </w:tc>
      </w:tr>
      <w:tr w:rsidR="00683569" w:rsidRPr="00BA173C" w14:paraId="531A089F" w14:textId="77777777" w:rsidTr="00A52666">
        <w:trPr>
          <w:cantSplit/>
          <w:trHeight w:hRule="exact" w:val="420"/>
        </w:trPr>
        <w:tc>
          <w:tcPr>
            <w:tcW w:w="3240" w:type="dxa"/>
            <w:vAlign w:val="bottom"/>
          </w:tcPr>
          <w:p w14:paraId="0F800C6A" w14:textId="5A242398" w:rsidR="00683569" w:rsidRPr="00BA173C" w:rsidRDefault="00683569" w:rsidP="0007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A173C">
              <w:rPr>
                <w:rFonts w:ascii="Angsana New" w:hAnsi="Angsana New"/>
                <w:sz w:val="30"/>
                <w:szCs w:val="30"/>
                <w:cs/>
              </w:rPr>
              <w:t>ยกเลิกใบสำคัญแสดงสิทธิระหว่าง</w:t>
            </w:r>
            <w:r w:rsidR="00BA573C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134" w:type="dxa"/>
            <w:vAlign w:val="bottom"/>
          </w:tcPr>
          <w:p w14:paraId="3E6907DD" w14:textId="07BD5EE0" w:rsidR="00683569" w:rsidRPr="00831A55" w:rsidRDefault="00683569" w:rsidP="00073A8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31A5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</w:t>
            </w:r>
            <w:r w:rsidR="00175D3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,683</w:t>
            </w:r>
            <w:r w:rsidRPr="00831A5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27" w:type="dxa"/>
            <w:vAlign w:val="bottom"/>
          </w:tcPr>
          <w:p w14:paraId="5E5F7C74" w14:textId="77777777" w:rsidR="00683569" w:rsidRPr="00831A55" w:rsidRDefault="00683569" w:rsidP="00073A8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10365FCF" w14:textId="4C195264" w:rsidR="00683569" w:rsidRPr="00831A55" w:rsidRDefault="00683569" w:rsidP="00073A8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31A5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(6,</w:t>
            </w:r>
            <w:r w:rsidR="00175D3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876</w:t>
            </w:r>
            <w:r w:rsidRPr="00831A5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27" w:type="dxa"/>
            <w:vAlign w:val="bottom"/>
          </w:tcPr>
          <w:p w14:paraId="110650BC" w14:textId="77777777" w:rsidR="00683569" w:rsidRPr="00831A55" w:rsidRDefault="00683569" w:rsidP="00073A8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3A53E92E" w14:textId="477A25CB" w:rsidR="00683569" w:rsidRPr="00BA173C" w:rsidRDefault="00683569" w:rsidP="00073A8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(8,</w:t>
            </w:r>
            <w:r w:rsidR="0050655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27" w:type="dxa"/>
            <w:vAlign w:val="bottom"/>
          </w:tcPr>
          <w:p w14:paraId="40255BFC" w14:textId="77777777" w:rsidR="00683569" w:rsidRPr="00BA173C" w:rsidRDefault="00683569" w:rsidP="00073A8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28" w:type="dxa"/>
            <w:vAlign w:val="bottom"/>
          </w:tcPr>
          <w:p w14:paraId="744696F4" w14:textId="45E36E15" w:rsidR="00683569" w:rsidRPr="00BA173C" w:rsidRDefault="00683569" w:rsidP="00073A8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50655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7,495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683569" w:rsidRPr="00BA173C" w14:paraId="77AC88AF" w14:textId="77777777" w:rsidTr="00A52666">
        <w:trPr>
          <w:cantSplit/>
          <w:trHeight w:hRule="exact" w:val="420"/>
        </w:trPr>
        <w:tc>
          <w:tcPr>
            <w:tcW w:w="3240" w:type="dxa"/>
            <w:vAlign w:val="bottom"/>
          </w:tcPr>
          <w:p w14:paraId="28C9B0E0" w14:textId="77777777" w:rsidR="00683569" w:rsidRPr="00BA173C" w:rsidRDefault="00683569" w:rsidP="0007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A173C">
              <w:rPr>
                <w:rFonts w:ascii="Angsana New" w:hAnsi="Angsana New"/>
                <w:sz w:val="30"/>
                <w:szCs w:val="30"/>
                <w:cs/>
              </w:rPr>
              <w:t>ใบสำคัญแสดงสิทธิ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หมดอายุ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C93578B" w14:textId="77777777" w:rsidR="00683569" w:rsidRPr="00831A55" w:rsidRDefault="00683569" w:rsidP="00073A8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31A5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(25,691)</w:t>
            </w:r>
          </w:p>
        </w:tc>
        <w:tc>
          <w:tcPr>
            <w:tcW w:w="227" w:type="dxa"/>
            <w:vAlign w:val="bottom"/>
          </w:tcPr>
          <w:p w14:paraId="1B9244FE" w14:textId="77777777" w:rsidR="00683569" w:rsidRPr="00831A55" w:rsidRDefault="00683569" w:rsidP="00073A8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556D816A" w14:textId="77777777" w:rsidR="00683569" w:rsidRPr="00831A55" w:rsidRDefault="00683569" w:rsidP="00073A8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31A5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(31,086)</w:t>
            </w:r>
          </w:p>
        </w:tc>
        <w:tc>
          <w:tcPr>
            <w:tcW w:w="227" w:type="dxa"/>
            <w:vAlign w:val="bottom"/>
          </w:tcPr>
          <w:p w14:paraId="650AA1BD" w14:textId="77777777" w:rsidR="00683569" w:rsidRPr="00831A55" w:rsidRDefault="00683569" w:rsidP="00073A8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63EBAE84" w14:textId="77777777" w:rsidR="00683569" w:rsidRPr="00BA173C" w:rsidRDefault="00683569" w:rsidP="00073A8E">
            <w:pPr>
              <w:pStyle w:val="acctfourfigures"/>
              <w:tabs>
                <w:tab w:val="clear" w:pos="765"/>
                <w:tab w:val="left" w:pos="693"/>
              </w:tabs>
              <w:spacing w:line="240" w:lineRule="auto"/>
              <w:ind w:right="15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     -</w:t>
            </w:r>
          </w:p>
        </w:tc>
        <w:tc>
          <w:tcPr>
            <w:tcW w:w="227" w:type="dxa"/>
            <w:vAlign w:val="bottom"/>
          </w:tcPr>
          <w:p w14:paraId="6392FC81" w14:textId="77777777" w:rsidR="00683569" w:rsidRPr="00BA173C" w:rsidRDefault="00683569" w:rsidP="00073A8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28" w:type="dxa"/>
            <w:vAlign w:val="bottom"/>
          </w:tcPr>
          <w:p w14:paraId="18EDD90D" w14:textId="77777777" w:rsidR="00683569" w:rsidRPr="00BA173C" w:rsidRDefault="00683569" w:rsidP="00073A8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           -</w:t>
            </w:r>
          </w:p>
        </w:tc>
      </w:tr>
      <w:tr w:rsidR="00683569" w:rsidRPr="00BA173C" w14:paraId="4DDF4DE4" w14:textId="77777777" w:rsidTr="00A52666">
        <w:trPr>
          <w:cantSplit/>
          <w:trHeight w:hRule="exact" w:val="420"/>
        </w:trPr>
        <w:tc>
          <w:tcPr>
            <w:tcW w:w="3240" w:type="dxa"/>
            <w:vAlign w:val="bottom"/>
          </w:tcPr>
          <w:p w14:paraId="31048DEC" w14:textId="66246AC9" w:rsidR="00683569" w:rsidRPr="00BA173C" w:rsidRDefault="00683569" w:rsidP="0007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173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</w:t>
            </w:r>
            <w:r w:rsidR="00D6426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="00D6426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C56364" w14:textId="77777777" w:rsidR="00683569" w:rsidRPr="00A3015A" w:rsidRDefault="00683569" w:rsidP="00073A8E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    -</w:t>
            </w:r>
          </w:p>
        </w:tc>
        <w:tc>
          <w:tcPr>
            <w:tcW w:w="227" w:type="dxa"/>
            <w:vAlign w:val="bottom"/>
          </w:tcPr>
          <w:p w14:paraId="2D829FD6" w14:textId="77777777" w:rsidR="00683569" w:rsidRPr="004D54C8" w:rsidRDefault="00683569" w:rsidP="00073A8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3AAA8A" w14:textId="77777777" w:rsidR="00683569" w:rsidRPr="00A3015A" w:rsidRDefault="00683569" w:rsidP="00073A8E">
            <w:pPr>
              <w:pStyle w:val="acctfourfigures"/>
              <w:tabs>
                <w:tab w:val="clear" w:pos="765"/>
                <w:tab w:val="left" w:pos="684"/>
              </w:tabs>
              <w:spacing w:line="240" w:lineRule="auto"/>
              <w:ind w:right="2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27" w:type="dxa"/>
            <w:vAlign w:val="bottom"/>
          </w:tcPr>
          <w:p w14:paraId="70AD22C8" w14:textId="77777777" w:rsidR="00683569" w:rsidRPr="00BA173C" w:rsidRDefault="00683569" w:rsidP="00073A8E">
            <w:pPr>
              <w:pStyle w:val="acctthreecolumns"/>
              <w:tabs>
                <w:tab w:val="clear" w:pos="1361"/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1C4AC4" w14:textId="218C234C" w:rsidR="00683569" w:rsidRPr="00BA173C" w:rsidRDefault="00683569" w:rsidP="00073A8E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24,4</w:t>
            </w:r>
            <w:r w:rsidR="0050655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08</w:t>
            </w:r>
          </w:p>
        </w:tc>
        <w:tc>
          <w:tcPr>
            <w:tcW w:w="227" w:type="dxa"/>
            <w:vAlign w:val="bottom"/>
          </w:tcPr>
          <w:p w14:paraId="016D21A4" w14:textId="77777777" w:rsidR="00683569" w:rsidRPr="00BA173C" w:rsidRDefault="00683569" w:rsidP="00073A8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B03B49" w14:textId="744C8288" w:rsidR="00683569" w:rsidRPr="00BA173C" w:rsidRDefault="0050655D" w:rsidP="00073A8E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30,743</w:t>
            </w:r>
          </w:p>
        </w:tc>
      </w:tr>
    </w:tbl>
    <w:p w14:paraId="1D6F20B2" w14:textId="70213283" w:rsidR="00683569" w:rsidRDefault="00683569" w:rsidP="000A56D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58D4BA3" w14:textId="38462E9B" w:rsidR="00BF4616" w:rsidRPr="003A46DC" w:rsidRDefault="00BF4616" w:rsidP="00A52666">
      <w:pPr>
        <w:pStyle w:val="ListParagraph"/>
        <w:numPr>
          <w:ilvl w:val="2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hanging="39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A46DC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ใบสำคัญแสดงสิทธิ </w:t>
      </w:r>
      <w:r w:rsidRPr="003A46DC">
        <w:rPr>
          <w:rFonts w:ascii="Angsana New" w:hAnsi="Angsana New"/>
          <w:b/>
          <w:bCs/>
          <w:i/>
          <w:iCs/>
          <w:sz w:val="30"/>
          <w:szCs w:val="30"/>
        </w:rPr>
        <w:t>NMG</w:t>
      </w:r>
      <w:r>
        <w:rPr>
          <w:rFonts w:ascii="Angsana New" w:hAnsi="Angsana New"/>
          <w:b/>
          <w:bCs/>
          <w:i/>
          <w:iCs/>
          <w:sz w:val="30"/>
          <w:szCs w:val="30"/>
        </w:rPr>
        <w:t>-W3</w:t>
      </w:r>
    </w:p>
    <w:p w14:paraId="489BB1F6" w14:textId="77777777" w:rsidR="00BF4616" w:rsidRPr="002902C0" w:rsidRDefault="00BF4616" w:rsidP="00BF46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18070D0D" w14:textId="77777777" w:rsidR="00BF4616" w:rsidRPr="005D348C" w:rsidRDefault="00BF4616" w:rsidP="00A526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  <w:r w:rsidRPr="00112C63">
        <w:rPr>
          <w:rFonts w:ascii="Angsana New" w:hAnsi="Angsana New"/>
          <w:sz w:val="30"/>
          <w:szCs w:val="30"/>
          <w:cs/>
        </w:rPr>
        <w:t>ยอดคงเหลือของใบสำคัญแสดงสิทธิ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NMG-W3 </w:t>
      </w:r>
      <w:r w:rsidRPr="00112C63">
        <w:rPr>
          <w:rFonts w:ascii="Angsana New" w:hAnsi="Angsana New"/>
          <w:sz w:val="30"/>
          <w:szCs w:val="30"/>
          <w:cs/>
        </w:rPr>
        <w:t xml:space="preserve">ที่ยังไม่ได้ใช้ 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112C63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618C67AA" w14:textId="77777777" w:rsidR="00BF4616" w:rsidRPr="002902C0" w:rsidRDefault="00BF4616" w:rsidP="00BF4616">
      <w:pPr>
        <w:ind w:left="540"/>
        <w:rPr>
          <w:rFonts w:ascii="Angsana New" w:hAnsi="Angsana New"/>
          <w:sz w:val="22"/>
          <w:szCs w:val="22"/>
        </w:rPr>
      </w:pPr>
    </w:p>
    <w:tbl>
      <w:tblPr>
        <w:tblW w:w="9168" w:type="dxa"/>
        <w:tblInd w:w="990" w:type="dxa"/>
        <w:tblLook w:val="04A0" w:firstRow="1" w:lastRow="0" w:firstColumn="1" w:lastColumn="0" w:noHBand="0" w:noVBand="1"/>
      </w:tblPr>
      <w:tblGrid>
        <w:gridCol w:w="1695"/>
        <w:gridCol w:w="1134"/>
        <w:gridCol w:w="885"/>
        <w:gridCol w:w="957"/>
        <w:gridCol w:w="1797"/>
        <w:gridCol w:w="1452"/>
        <w:gridCol w:w="1248"/>
      </w:tblGrid>
      <w:tr w:rsidR="00BF4616" w:rsidRPr="00621170" w14:paraId="38035682" w14:textId="77777777" w:rsidTr="00A52666">
        <w:trPr>
          <w:trHeight w:val="20"/>
        </w:trPr>
        <w:tc>
          <w:tcPr>
            <w:tcW w:w="1695" w:type="dxa"/>
          </w:tcPr>
          <w:p w14:paraId="6271CA95" w14:textId="77777777" w:rsidR="00BF4616" w:rsidRDefault="00BF4616" w:rsidP="0007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473" w:type="dxa"/>
            <w:gridSpan w:val="6"/>
            <w:vAlign w:val="bottom"/>
          </w:tcPr>
          <w:p w14:paraId="4275B090" w14:textId="77777777" w:rsidR="00BF4616" w:rsidRPr="00621170" w:rsidRDefault="00BF4616" w:rsidP="0007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/ </w:t>
            </w:r>
            <w:r w:rsidRPr="00DE060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F4616" w:rsidRPr="00621170" w14:paraId="768398FE" w14:textId="77777777" w:rsidTr="00A52666">
        <w:trPr>
          <w:trHeight w:val="20"/>
        </w:trPr>
        <w:tc>
          <w:tcPr>
            <w:tcW w:w="1695" w:type="dxa"/>
            <w:vAlign w:val="bottom"/>
          </w:tcPr>
          <w:p w14:paraId="731A9D07" w14:textId="77777777" w:rsidR="00BF4616" w:rsidRPr="00A46052" w:rsidRDefault="00BF4616" w:rsidP="0007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pacing w:val="-22"/>
                <w:sz w:val="30"/>
                <w:szCs w:val="30"/>
              </w:rPr>
            </w:pPr>
            <w:r w:rsidRPr="00A46052">
              <w:rPr>
                <w:rFonts w:ascii="Angsana New" w:hAnsi="Angsana New"/>
                <w:spacing w:val="-12"/>
                <w:sz w:val="30"/>
                <w:szCs w:val="30"/>
                <w:cs/>
              </w:rPr>
              <w:t xml:space="preserve">ใบสำคัญแสดงสิทธิ </w:t>
            </w:r>
            <w:r w:rsidRPr="00A46052">
              <w:rPr>
                <w:rFonts w:ascii="Angsana New" w:hAnsi="Angsana New"/>
                <w:spacing w:val="-22"/>
                <w:sz w:val="30"/>
                <w:szCs w:val="30"/>
                <w:cs/>
              </w:rPr>
              <w:t xml:space="preserve">ที่ยังไม่ได้ใช้ </w:t>
            </w:r>
          </w:p>
          <w:p w14:paraId="5F0713A5" w14:textId="77777777" w:rsidR="00BF4616" w:rsidRPr="00A46052" w:rsidRDefault="00BF4616" w:rsidP="0007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pacing w:val="-22"/>
                <w:sz w:val="30"/>
                <w:szCs w:val="30"/>
              </w:rPr>
            </w:pPr>
            <w:r w:rsidRPr="00A46052">
              <w:rPr>
                <w:rFonts w:ascii="Angsana New" w:hAnsi="Angsana New"/>
                <w:spacing w:val="-22"/>
                <w:sz w:val="30"/>
                <w:szCs w:val="30"/>
                <w:cs/>
              </w:rPr>
              <w:t xml:space="preserve">ณ วันที่ </w:t>
            </w:r>
            <w:r w:rsidRPr="00A46052">
              <w:rPr>
                <w:rFonts w:ascii="Angsana New" w:hAnsi="Angsana New"/>
                <w:sz w:val="30"/>
                <w:szCs w:val="30"/>
                <w:cs/>
              </w:rPr>
              <w:t>1</w:t>
            </w:r>
          </w:p>
          <w:p w14:paraId="2D8995C2" w14:textId="77777777" w:rsidR="00BF4616" w:rsidRPr="00A46052" w:rsidRDefault="00BF4616" w:rsidP="0007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32" w:right="-103"/>
              <w:jc w:val="center"/>
              <w:rPr>
                <w:rFonts w:ascii="Angsana New" w:hAnsi="Angsana New"/>
                <w:spacing w:val="-22"/>
                <w:sz w:val="30"/>
                <w:szCs w:val="30"/>
              </w:rPr>
            </w:pPr>
            <w:r w:rsidRPr="00A46052">
              <w:rPr>
                <w:rFonts w:ascii="Angsana New" w:hAnsi="Angsana New"/>
                <w:sz w:val="30"/>
                <w:szCs w:val="30"/>
                <w:cs/>
              </w:rPr>
              <w:t>มกราคม 25</w:t>
            </w:r>
            <w:r w:rsidRPr="00A46052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134" w:type="dxa"/>
            <w:vAlign w:val="bottom"/>
          </w:tcPr>
          <w:p w14:paraId="1242EDC6" w14:textId="77777777" w:rsidR="00BF4616" w:rsidRPr="00A46052" w:rsidRDefault="00BF4616" w:rsidP="0007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6052">
              <w:rPr>
                <w:rFonts w:ascii="Angsana New" w:hAnsi="Angsana New"/>
                <w:sz w:val="30"/>
                <w:szCs w:val="30"/>
                <w:cs/>
              </w:rPr>
              <w:t>ออกสิทธิ</w:t>
            </w:r>
          </w:p>
          <w:p w14:paraId="2CA8848C" w14:textId="77777777" w:rsidR="00BF4616" w:rsidRPr="00A46052" w:rsidRDefault="00BF4616" w:rsidP="0007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6052">
              <w:rPr>
                <w:rFonts w:ascii="Angsana New" w:hAnsi="Angsana New"/>
                <w:sz w:val="30"/>
                <w:szCs w:val="30"/>
                <w:cs/>
              </w:rPr>
              <w:t>ซื้อหุ้น</w:t>
            </w:r>
          </w:p>
        </w:tc>
        <w:tc>
          <w:tcPr>
            <w:tcW w:w="885" w:type="dxa"/>
            <w:vAlign w:val="bottom"/>
          </w:tcPr>
          <w:p w14:paraId="57F1AA80" w14:textId="77777777" w:rsidR="00BF4616" w:rsidRPr="00A46052" w:rsidRDefault="00BF4616" w:rsidP="0007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6052">
              <w:rPr>
                <w:rFonts w:ascii="Angsana New" w:hAnsi="Angsana New"/>
                <w:sz w:val="30"/>
                <w:szCs w:val="30"/>
                <w:cs/>
              </w:rPr>
              <w:t>ใช้สิทธิ</w:t>
            </w:r>
          </w:p>
          <w:p w14:paraId="6D26E0D1" w14:textId="77777777" w:rsidR="00BF4616" w:rsidRPr="00A46052" w:rsidRDefault="00BF4616" w:rsidP="0007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6052">
              <w:rPr>
                <w:rFonts w:ascii="Angsana New" w:hAnsi="Angsana New"/>
                <w:sz w:val="30"/>
                <w:szCs w:val="30"/>
                <w:cs/>
              </w:rPr>
              <w:t>ซื้อหุ้น</w:t>
            </w:r>
          </w:p>
        </w:tc>
        <w:tc>
          <w:tcPr>
            <w:tcW w:w="957" w:type="dxa"/>
          </w:tcPr>
          <w:p w14:paraId="078B967C" w14:textId="77777777" w:rsidR="00BF4616" w:rsidRPr="00A46052" w:rsidRDefault="00BF4616" w:rsidP="0007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287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118BD89" w14:textId="77777777" w:rsidR="00BF4616" w:rsidRPr="00A46052" w:rsidRDefault="00BF4616" w:rsidP="0007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8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D2BE3DE" w14:textId="77777777" w:rsidR="00BF4616" w:rsidRPr="00A46052" w:rsidRDefault="00BF4616" w:rsidP="0007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8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7D1B735" w14:textId="77777777" w:rsidR="00BF4616" w:rsidRPr="00A46052" w:rsidRDefault="00BF4616" w:rsidP="0007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8"/>
              </w:tabs>
              <w:spacing w:line="240" w:lineRule="auto"/>
              <w:jc w:val="center"/>
              <w:rPr>
                <w:rFonts w:ascii="Angsana New" w:hAnsi="Angsana New"/>
                <w:spacing w:val="-12"/>
                <w:sz w:val="30"/>
                <w:szCs w:val="30"/>
                <w:cs/>
              </w:rPr>
            </w:pPr>
            <w:r w:rsidRPr="00A46052">
              <w:rPr>
                <w:rFonts w:ascii="Angsana New" w:hAnsi="Angsana New"/>
                <w:sz w:val="30"/>
                <w:szCs w:val="30"/>
                <w:cs/>
              </w:rPr>
              <w:t>หมดอายุ</w:t>
            </w:r>
          </w:p>
        </w:tc>
        <w:tc>
          <w:tcPr>
            <w:tcW w:w="1797" w:type="dxa"/>
            <w:vAlign w:val="bottom"/>
          </w:tcPr>
          <w:p w14:paraId="636E33F5" w14:textId="77777777" w:rsidR="00BF4616" w:rsidRPr="00A46052" w:rsidRDefault="00BF4616" w:rsidP="0007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pacing w:val="-22"/>
                <w:sz w:val="30"/>
                <w:szCs w:val="30"/>
              </w:rPr>
            </w:pPr>
            <w:r w:rsidRPr="00A46052">
              <w:rPr>
                <w:rFonts w:ascii="Angsana New" w:hAnsi="Angsana New"/>
                <w:spacing w:val="-12"/>
                <w:sz w:val="30"/>
                <w:szCs w:val="30"/>
                <w:cs/>
              </w:rPr>
              <w:t>ใบสำคัญแสดงสิทธิ</w:t>
            </w:r>
            <w:r w:rsidRPr="00A46052">
              <w:rPr>
                <w:rFonts w:ascii="Angsana New" w:hAnsi="Angsana New"/>
                <w:spacing w:val="-22"/>
                <w:sz w:val="30"/>
                <w:szCs w:val="30"/>
                <w:cs/>
              </w:rPr>
              <w:t xml:space="preserve">ที่ยังไม่ได้ใช้ </w:t>
            </w:r>
          </w:p>
          <w:p w14:paraId="15CC37B1" w14:textId="77777777" w:rsidR="00BF4616" w:rsidRPr="00A46052" w:rsidRDefault="00BF4616" w:rsidP="0007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6052">
              <w:rPr>
                <w:rFonts w:ascii="Angsana New" w:hAnsi="Angsana New"/>
                <w:spacing w:val="-22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A46052">
              <w:rPr>
                <w:rFonts w:ascii="Angsana New" w:hAnsi="Angsana New"/>
                <w:sz w:val="30"/>
                <w:szCs w:val="30"/>
                <w:cs/>
              </w:rPr>
              <w:t xml:space="preserve"> 25</w:t>
            </w:r>
            <w:r w:rsidRPr="00A46052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452" w:type="dxa"/>
            <w:vAlign w:val="bottom"/>
          </w:tcPr>
          <w:p w14:paraId="5681342D" w14:textId="77777777" w:rsidR="00BF4616" w:rsidRPr="00621170" w:rsidRDefault="00BF4616" w:rsidP="0007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1170">
              <w:rPr>
                <w:rFonts w:ascii="Angsana New" w:hAnsi="Angsana New"/>
                <w:sz w:val="30"/>
                <w:szCs w:val="30"/>
                <w:cs/>
              </w:rPr>
              <w:t>ราคาใช้สิทธิ</w:t>
            </w:r>
          </w:p>
        </w:tc>
        <w:tc>
          <w:tcPr>
            <w:tcW w:w="1248" w:type="dxa"/>
            <w:vAlign w:val="bottom"/>
          </w:tcPr>
          <w:p w14:paraId="35BB8900" w14:textId="77777777" w:rsidR="00BF4616" w:rsidRPr="00621170" w:rsidRDefault="00BF4616" w:rsidP="0007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1170">
              <w:rPr>
                <w:rFonts w:ascii="Angsana New" w:hAnsi="Angsana New"/>
                <w:sz w:val="30"/>
                <w:szCs w:val="30"/>
                <w:cs/>
              </w:rPr>
              <w:t>วันหมดอายุ</w:t>
            </w:r>
          </w:p>
        </w:tc>
      </w:tr>
      <w:tr w:rsidR="00BF4616" w:rsidRPr="00621170" w14:paraId="3BD5836C" w14:textId="77777777" w:rsidTr="00A52666">
        <w:trPr>
          <w:trHeight w:val="20"/>
        </w:trPr>
        <w:tc>
          <w:tcPr>
            <w:tcW w:w="1695" w:type="dxa"/>
          </w:tcPr>
          <w:p w14:paraId="319139DE" w14:textId="77777777" w:rsidR="00BF4616" w:rsidRPr="00621170" w:rsidRDefault="00BF4616" w:rsidP="0007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73" w:type="dxa"/>
            <w:gridSpan w:val="4"/>
            <w:vAlign w:val="bottom"/>
          </w:tcPr>
          <w:p w14:paraId="2B65BB36" w14:textId="77777777" w:rsidR="00BF4616" w:rsidRPr="00621170" w:rsidRDefault="00BF4616" w:rsidP="0007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28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2117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(ล้านหน่วย)</w:t>
            </w:r>
          </w:p>
        </w:tc>
        <w:tc>
          <w:tcPr>
            <w:tcW w:w="1452" w:type="dxa"/>
            <w:vAlign w:val="bottom"/>
          </w:tcPr>
          <w:p w14:paraId="78CBDDFB" w14:textId="77777777" w:rsidR="00BF4616" w:rsidRPr="00621170" w:rsidRDefault="00BF4616" w:rsidP="0007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2117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62117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/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62117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หุ้น)</w:t>
            </w:r>
          </w:p>
        </w:tc>
        <w:tc>
          <w:tcPr>
            <w:tcW w:w="1248" w:type="dxa"/>
            <w:vAlign w:val="bottom"/>
          </w:tcPr>
          <w:p w14:paraId="400FDE72" w14:textId="77777777" w:rsidR="00BF4616" w:rsidRPr="00621170" w:rsidRDefault="00BF4616" w:rsidP="0007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BF4616" w:rsidRPr="00621170" w14:paraId="6187D691" w14:textId="77777777" w:rsidTr="00A52666">
        <w:trPr>
          <w:trHeight w:val="20"/>
        </w:trPr>
        <w:tc>
          <w:tcPr>
            <w:tcW w:w="1695" w:type="dxa"/>
            <w:vAlign w:val="bottom"/>
          </w:tcPr>
          <w:p w14:paraId="091F8F11" w14:textId="77777777" w:rsidR="00BF4616" w:rsidRPr="00621170" w:rsidRDefault="00BF4616" w:rsidP="0007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1AC047EF" w14:textId="77777777" w:rsidR="00BF4616" w:rsidRPr="00621170" w:rsidRDefault="00BF4616" w:rsidP="0007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5" w:type="dxa"/>
            <w:vAlign w:val="bottom"/>
          </w:tcPr>
          <w:p w14:paraId="5D945D9C" w14:textId="77777777" w:rsidR="00BF4616" w:rsidRPr="00621170" w:rsidRDefault="00BF4616" w:rsidP="0007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7" w:type="dxa"/>
          </w:tcPr>
          <w:p w14:paraId="1FD815F2" w14:textId="77777777" w:rsidR="00BF4616" w:rsidRPr="00621170" w:rsidRDefault="00BF4616" w:rsidP="0007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2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7" w:type="dxa"/>
            <w:vAlign w:val="bottom"/>
          </w:tcPr>
          <w:p w14:paraId="3FCEAA73" w14:textId="77777777" w:rsidR="00BF4616" w:rsidRPr="00621170" w:rsidRDefault="00BF4616" w:rsidP="0007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2" w:type="dxa"/>
            <w:vAlign w:val="bottom"/>
          </w:tcPr>
          <w:p w14:paraId="766DC6D4" w14:textId="77777777" w:rsidR="00BF4616" w:rsidRPr="00621170" w:rsidRDefault="00BF4616" w:rsidP="0007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vAlign w:val="bottom"/>
          </w:tcPr>
          <w:p w14:paraId="6C71B709" w14:textId="77777777" w:rsidR="00BF4616" w:rsidRPr="00C35F75" w:rsidRDefault="00BF4616" w:rsidP="0007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5F75">
              <w:rPr>
                <w:rFonts w:ascii="Angsana New" w:hAnsi="Angsana New"/>
                <w:sz w:val="30"/>
                <w:szCs w:val="30"/>
              </w:rPr>
              <w:t xml:space="preserve">19 </w:t>
            </w:r>
            <w:r w:rsidRPr="00C35F75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BF4616" w:rsidRPr="00621170" w14:paraId="5A0D0B86" w14:textId="77777777" w:rsidTr="00A52666">
        <w:trPr>
          <w:trHeight w:val="20"/>
        </w:trPr>
        <w:tc>
          <w:tcPr>
            <w:tcW w:w="1695" w:type="dxa"/>
            <w:vAlign w:val="bottom"/>
          </w:tcPr>
          <w:p w14:paraId="333F7415" w14:textId="77777777" w:rsidR="00BF4616" w:rsidRPr="009D65FA" w:rsidRDefault="00BF4616" w:rsidP="00073A8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65FA">
              <w:rPr>
                <w:rFonts w:ascii="Angsana New" w:hAnsi="Angsana New"/>
                <w:b/>
                <w:bCs/>
                <w:sz w:val="30"/>
                <w:szCs w:val="30"/>
              </w:rPr>
              <w:t>903.6</w:t>
            </w:r>
          </w:p>
        </w:tc>
        <w:tc>
          <w:tcPr>
            <w:tcW w:w="1134" w:type="dxa"/>
            <w:vAlign w:val="bottom"/>
          </w:tcPr>
          <w:p w14:paraId="245529B0" w14:textId="77777777" w:rsidR="00BF4616" w:rsidRPr="009D65FA" w:rsidRDefault="00BF4616" w:rsidP="00073A8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65F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885" w:type="dxa"/>
            <w:vAlign w:val="bottom"/>
          </w:tcPr>
          <w:p w14:paraId="722D1987" w14:textId="77777777" w:rsidR="00BF4616" w:rsidRPr="009D65FA" w:rsidRDefault="00BF4616" w:rsidP="00073A8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65F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</w:t>
            </w:r>
            <w:r w:rsidRPr="009D65FA">
              <w:rPr>
                <w:rFonts w:ascii="Angsana New" w:hAnsi="Angsana New"/>
                <w:b/>
                <w:bCs/>
                <w:sz w:val="30"/>
                <w:szCs w:val="30"/>
              </w:rPr>
              <w:t>0.1</w:t>
            </w:r>
            <w:r w:rsidRPr="009D65F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957" w:type="dxa"/>
          </w:tcPr>
          <w:p w14:paraId="47395304" w14:textId="77777777" w:rsidR="00BF4616" w:rsidRPr="009D65FA" w:rsidRDefault="00BF4616" w:rsidP="00073A8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65F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</w:t>
            </w:r>
            <w:r w:rsidRPr="009D65FA">
              <w:rPr>
                <w:rFonts w:ascii="Angsana New" w:hAnsi="Angsana New"/>
                <w:b/>
                <w:bCs/>
                <w:sz w:val="30"/>
                <w:szCs w:val="30"/>
              </w:rPr>
              <w:t>903.5</w:t>
            </w:r>
            <w:r w:rsidRPr="009D65F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797" w:type="dxa"/>
            <w:vAlign w:val="bottom"/>
          </w:tcPr>
          <w:p w14:paraId="7D32ADC5" w14:textId="77777777" w:rsidR="00BF4616" w:rsidRPr="00621170" w:rsidRDefault="00BF4616" w:rsidP="00073A8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2" w:type="dxa"/>
            <w:vAlign w:val="bottom"/>
          </w:tcPr>
          <w:p w14:paraId="1C415F4C" w14:textId="77777777" w:rsidR="00BF4616" w:rsidRPr="00621170" w:rsidRDefault="00BF4616" w:rsidP="0007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48" w:type="dxa"/>
            <w:vAlign w:val="bottom"/>
          </w:tcPr>
          <w:p w14:paraId="12F19C7C" w14:textId="77777777" w:rsidR="00BF4616" w:rsidRPr="00C35F75" w:rsidRDefault="00BF4616" w:rsidP="0007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C502C2" w:rsidRPr="00621170" w14:paraId="701E0CF9" w14:textId="77777777" w:rsidTr="00A52666">
        <w:trPr>
          <w:trHeight w:val="20"/>
        </w:trPr>
        <w:tc>
          <w:tcPr>
            <w:tcW w:w="1695" w:type="dxa"/>
          </w:tcPr>
          <w:p w14:paraId="1CA4D0EA" w14:textId="77777777" w:rsidR="00C502C2" w:rsidRDefault="00C502C2" w:rsidP="00683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473" w:type="dxa"/>
            <w:gridSpan w:val="6"/>
            <w:vAlign w:val="bottom"/>
          </w:tcPr>
          <w:p w14:paraId="79EF65B7" w14:textId="77777777" w:rsidR="00C502C2" w:rsidRDefault="00C502C2" w:rsidP="0007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</w:tbl>
    <w:p w14:paraId="59915765" w14:textId="77777777" w:rsidR="005E4E4C" w:rsidRDefault="005E4E4C"/>
    <w:tbl>
      <w:tblPr>
        <w:tblW w:w="9168" w:type="dxa"/>
        <w:tblInd w:w="990" w:type="dxa"/>
        <w:tblLook w:val="04A0" w:firstRow="1" w:lastRow="0" w:firstColumn="1" w:lastColumn="0" w:noHBand="0" w:noVBand="1"/>
      </w:tblPr>
      <w:tblGrid>
        <w:gridCol w:w="1695"/>
        <w:gridCol w:w="1134"/>
        <w:gridCol w:w="885"/>
        <w:gridCol w:w="957"/>
        <w:gridCol w:w="1797"/>
        <w:gridCol w:w="1452"/>
        <w:gridCol w:w="1248"/>
      </w:tblGrid>
      <w:tr w:rsidR="00BF4616" w:rsidRPr="00621170" w14:paraId="31494933" w14:textId="77777777" w:rsidTr="00D9766F">
        <w:trPr>
          <w:trHeight w:val="20"/>
        </w:trPr>
        <w:tc>
          <w:tcPr>
            <w:tcW w:w="1695" w:type="dxa"/>
          </w:tcPr>
          <w:p w14:paraId="2336FE5E" w14:textId="77777777" w:rsidR="00BF4616" w:rsidRDefault="00BF4616" w:rsidP="0049522E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73" w:type="dxa"/>
            <w:gridSpan w:val="6"/>
            <w:vAlign w:val="bottom"/>
          </w:tcPr>
          <w:p w14:paraId="0FC91C24" w14:textId="77777777" w:rsidR="00BF4616" w:rsidRPr="00621170" w:rsidRDefault="00BF4616" w:rsidP="0049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/ </w:t>
            </w:r>
            <w:r w:rsidRPr="00DE060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F4616" w:rsidRPr="00621170" w14:paraId="70FE7591" w14:textId="77777777" w:rsidTr="00D9766F">
        <w:trPr>
          <w:trHeight w:val="20"/>
        </w:trPr>
        <w:tc>
          <w:tcPr>
            <w:tcW w:w="1695" w:type="dxa"/>
            <w:vAlign w:val="bottom"/>
          </w:tcPr>
          <w:p w14:paraId="638A053D" w14:textId="77777777" w:rsidR="00BF4616" w:rsidRPr="00A46052" w:rsidRDefault="00BF4616" w:rsidP="0049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pacing w:val="-22"/>
                <w:sz w:val="30"/>
                <w:szCs w:val="30"/>
              </w:rPr>
            </w:pPr>
            <w:r w:rsidRPr="00A46052">
              <w:rPr>
                <w:rFonts w:ascii="Angsana New" w:hAnsi="Angsana New"/>
                <w:spacing w:val="-12"/>
                <w:sz w:val="30"/>
                <w:szCs w:val="30"/>
                <w:cs/>
              </w:rPr>
              <w:t xml:space="preserve">ใบสำคัญแสดงสิทธิ </w:t>
            </w:r>
            <w:r w:rsidRPr="00A46052">
              <w:rPr>
                <w:rFonts w:ascii="Angsana New" w:hAnsi="Angsana New"/>
                <w:spacing w:val="-22"/>
                <w:sz w:val="30"/>
                <w:szCs w:val="30"/>
                <w:cs/>
              </w:rPr>
              <w:t xml:space="preserve">ที่ยังไม่ได้ใช้ </w:t>
            </w:r>
          </w:p>
          <w:p w14:paraId="40F7DB96" w14:textId="77777777" w:rsidR="00BF4616" w:rsidRPr="00A46052" w:rsidRDefault="00BF4616" w:rsidP="0049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pacing w:val="-22"/>
                <w:sz w:val="30"/>
                <w:szCs w:val="30"/>
              </w:rPr>
            </w:pPr>
            <w:r w:rsidRPr="00A46052">
              <w:rPr>
                <w:rFonts w:ascii="Angsana New" w:hAnsi="Angsana New"/>
                <w:spacing w:val="-22"/>
                <w:sz w:val="30"/>
                <w:szCs w:val="30"/>
                <w:cs/>
              </w:rPr>
              <w:t xml:space="preserve">ณ วันที่ </w:t>
            </w:r>
            <w:r w:rsidRPr="00A46052">
              <w:rPr>
                <w:rFonts w:ascii="Angsana New" w:hAnsi="Angsana New"/>
                <w:sz w:val="30"/>
                <w:szCs w:val="30"/>
                <w:cs/>
              </w:rPr>
              <w:t>1</w:t>
            </w:r>
          </w:p>
          <w:p w14:paraId="7FAFEEF1" w14:textId="4711E770" w:rsidR="00BF4616" w:rsidRPr="00A46052" w:rsidRDefault="00BF4616" w:rsidP="0049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-103"/>
              <w:jc w:val="center"/>
              <w:rPr>
                <w:rFonts w:ascii="Angsana New" w:hAnsi="Angsana New"/>
                <w:spacing w:val="-22"/>
                <w:sz w:val="30"/>
                <w:szCs w:val="30"/>
              </w:rPr>
            </w:pPr>
            <w:r w:rsidRPr="00A46052">
              <w:rPr>
                <w:rFonts w:ascii="Angsana New" w:hAnsi="Angsana New"/>
                <w:sz w:val="30"/>
                <w:szCs w:val="30"/>
                <w:cs/>
              </w:rPr>
              <w:t>มกราคม 25</w:t>
            </w:r>
            <w:r w:rsidRPr="00A46052">
              <w:rPr>
                <w:rFonts w:ascii="Angsana New" w:hAnsi="Angsana New"/>
                <w:sz w:val="30"/>
                <w:szCs w:val="30"/>
              </w:rPr>
              <w:t>6</w:t>
            </w:r>
            <w:r w:rsidR="00EB4466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134" w:type="dxa"/>
            <w:vAlign w:val="bottom"/>
          </w:tcPr>
          <w:p w14:paraId="1B6E9182" w14:textId="77777777" w:rsidR="00BF4616" w:rsidRPr="00A46052" w:rsidRDefault="00BF4616" w:rsidP="0049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6052">
              <w:rPr>
                <w:rFonts w:ascii="Angsana New" w:hAnsi="Angsana New"/>
                <w:sz w:val="30"/>
                <w:szCs w:val="30"/>
                <w:cs/>
              </w:rPr>
              <w:t>ออกสิทธิ</w:t>
            </w:r>
          </w:p>
          <w:p w14:paraId="7BD0E8BD" w14:textId="77777777" w:rsidR="00BF4616" w:rsidRPr="00A46052" w:rsidRDefault="00BF4616" w:rsidP="0049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6052">
              <w:rPr>
                <w:rFonts w:ascii="Angsana New" w:hAnsi="Angsana New"/>
                <w:sz w:val="30"/>
                <w:szCs w:val="30"/>
                <w:cs/>
              </w:rPr>
              <w:t>ซื้อหุ้น</w:t>
            </w:r>
          </w:p>
        </w:tc>
        <w:tc>
          <w:tcPr>
            <w:tcW w:w="885" w:type="dxa"/>
            <w:vAlign w:val="bottom"/>
          </w:tcPr>
          <w:p w14:paraId="187D8390" w14:textId="77777777" w:rsidR="00BF4616" w:rsidRPr="00A46052" w:rsidRDefault="00BF4616" w:rsidP="0049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6052">
              <w:rPr>
                <w:rFonts w:ascii="Angsana New" w:hAnsi="Angsana New"/>
                <w:sz w:val="30"/>
                <w:szCs w:val="30"/>
                <w:cs/>
              </w:rPr>
              <w:t>ใช้สิทธิ</w:t>
            </w:r>
          </w:p>
          <w:p w14:paraId="222CEA2E" w14:textId="77777777" w:rsidR="00BF4616" w:rsidRPr="00A46052" w:rsidRDefault="00BF4616" w:rsidP="0049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6052">
              <w:rPr>
                <w:rFonts w:ascii="Angsana New" w:hAnsi="Angsana New"/>
                <w:sz w:val="30"/>
                <w:szCs w:val="30"/>
                <w:cs/>
              </w:rPr>
              <w:t>ซื้อหุ้น</w:t>
            </w:r>
          </w:p>
        </w:tc>
        <w:tc>
          <w:tcPr>
            <w:tcW w:w="957" w:type="dxa"/>
          </w:tcPr>
          <w:p w14:paraId="3020A966" w14:textId="77777777" w:rsidR="00BF4616" w:rsidRPr="00A46052" w:rsidRDefault="00BF4616" w:rsidP="0049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287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00F7ADB" w14:textId="77777777" w:rsidR="00BF4616" w:rsidRPr="00A46052" w:rsidRDefault="00BF4616" w:rsidP="0049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8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CE9045E" w14:textId="77777777" w:rsidR="00BF4616" w:rsidRPr="00A46052" w:rsidRDefault="00BF4616" w:rsidP="0049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8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25957B3" w14:textId="77777777" w:rsidR="00BF4616" w:rsidRPr="00A46052" w:rsidRDefault="00BF4616" w:rsidP="0049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8"/>
              </w:tabs>
              <w:spacing w:line="240" w:lineRule="auto"/>
              <w:jc w:val="center"/>
              <w:rPr>
                <w:rFonts w:ascii="Angsana New" w:hAnsi="Angsana New"/>
                <w:spacing w:val="-12"/>
                <w:sz w:val="30"/>
                <w:szCs w:val="30"/>
                <w:cs/>
              </w:rPr>
            </w:pPr>
            <w:r w:rsidRPr="00A46052">
              <w:rPr>
                <w:rFonts w:ascii="Angsana New" w:hAnsi="Angsana New"/>
                <w:sz w:val="30"/>
                <w:szCs w:val="30"/>
                <w:cs/>
              </w:rPr>
              <w:t>หมดอายุ</w:t>
            </w:r>
          </w:p>
        </w:tc>
        <w:tc>
          <w:tcPr>
            <w:tcW w:w="1797" w:type="dxa"/>
            <w:vAlign w:val="bottom"/>
          </w:tcPr>
          <w:p w14:paraId="288647CB" w14:textId="77777777" w:rsidR="00BF4616" w:rsidRPr="00A46052" w:rsidRDefault="00BF4616" w:rsidP="0049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pacing w:val="-22"/>
                <w:sz w:val="30"/>
                <w:szCs w:val="30"/>
              </w:rPr>
            </w:pPr>
            <w:r w:rsidRPr="00A46052">
              <w:rPr>
                <w:rFonts w:ascii="Angsana New" w:hAnsi="Angsana New"/>
                <w:spacing w:val="-12"/>
                <w:sz w:val="30"/>
                <w:szCs w:val="30"/>
                <w:cs/>
              </w:rPr>
              <w:t>ใบสำคัญแสดงสิทธิ</w:t>
            </w:r>
            <w:r w:rsidRPr="00A46052">
              <w:rPr>
                <w:rFonts w:ascii="Angsana New" w:hAnsi="Angsana New"/>
                <w:spacing w:val="-22"/>
                <w:sz w:val="30"/>
                <w:szCs w:val="30"/>
                <w:cs/>
              </w:rPr>
              <w:t xml:space="preserve">ที่ยังไม่ได้ใช้ </w:t>
            </w:r>
          </w:p>
          <w:p w14:paraId="427D0173" w14:textId="11AD3B31" w:rsidR="00BF4616" w:rsidRPr="00A46052" w:rsidRDefault="00BF4616" w:rsidP="0049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6052">
              <w:rPr>
                <w:rFonts w:ascii="Angsana New" w:hAnsi="Angsana New"/>
                <w:spacing w:val="-22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A46052">
              <w:rPr>
                <w:rFonts w:ascii="Angsana New" w:hAnsi="Angsana New"/>
                <w:sz w:val="30"/>
                <w:szCs w:val="30"/>
                <w:cs/>
              </w:rPr>
              <w:t xml:space="preserve"> 25</w:t>
            </w:r>
            <w:r w:rsidRPr="00A46052">
              <w:rPr>
                <w:rFonts w:ascii="Angsana New" w:hAnsi="Angsana New"/>
                <w:sz w:val="30"/>
                <w:szCs w:val="30"/>
              </w:rPr>
              <w:t>6</w:t>
            </w:r>
            <w:r w:rsidR="000D15F7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452" w:type="dxa"/>
            <w:vAlign w:val="bottom"/>
          </w:tcPr>
          <w:p w14:paraId="50AD764A" w14:textId="77777777" w:rsidR="00BF4616" w:rsidRPr="00621170" w:rsidRDefault="00BF4616" w:rsidP="0049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1170">
              <w:rPr>
                <w:rFonts w:ascii="Angsana New" w:hAnsi="Angsana New"/>
                <w:sz w:val="30"/>
                <w:szCs w:val="30"/>
                <w:cs/>
              </w:rPr>
              <w:t>ราคาใช้สิทธิ</w:t>
            </w:r>
          </w:p>
        </w:tc>
        <w:tc>
          <w:tcPr>
            <w:tcW w:w="1248" w:type="dxa"/>
            <w:vAlign w:val="bottom"/>
          </w:tcPr>
          <w:p w14:paraId="299FC2BC" w14:textId="77777777" w:rsidR="00BF4616" w:rsidRPr="00621170" w:rsidRDefault="00BF4616" w:rsidP="0049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1170">
              <w:rPr>
                <w:rFonts w:ascii="Angsana New" w:hAnsi="Angsana New"/>
                <w:sz w:val="30"/>
                <w:szCs w:val="30"/>
                <w:cs/>
              </w:rPr>
              <w:t>วันหมดอายุ</w:t>
            </w:r>
          </w:p>
        </w:tc>
      </w:tr>
      <w:tr w:rsidR="00BF4616" w:rsidRPr="00621170" w14:paraId="6B1F0990" w14:textId="77777777" w:rsidTr="00D9766F">
        <w:trPr>
          <w:trHeight w:val="20"/>
        </w:trPr>
        <w:tc>
          <w:tcPr>
            <w:tcW w:w="1695" w:type="dxa"/>
          </w:tcPr>
          <w:p w14:paraId="6CF1429F" w14:textId="77777777" w:rsidR="00BF4616" w:rsidRPr="00621170" w:rsidRDefault="00BF4616" w:rsidP="0049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73" w:type="dxa"/>
            <w:gridSpan w:val="4"/>
            <w:vAlign w:val="bottom"/>
          </w:tcPr>
          <w:p w14:paraId="7E95ACD8" w14:textId="77777777" w:rsidR="00BF4616" w:rsidRPr="00621170" w:rsidRDefault="00BF4616" w:rsidP="0049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28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2117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(ล้านหน่วย)</w:t>
            </w:r>
          </w:p>
        </w:tc>
        <w:tc>
          <w:tcPr>
            <w:tcW w:w="1452" w:type="dxa"/>
            <w:vAlign w:val="bottom"/>
          </w:tcPr>
          <w:p w14:paraId="4F14C7A4" w14:textId="77777777" w:rsidR="00BF4616" w:rsidRPr="00621170" w:rsidRDefault="00BF4616" w:rsidP="0049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2117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62117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/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62117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หุ้น)</w:t>
            </w:r>
          </w:p>
        </w:tc>
        <w:tc>
          <w:tcPr>
            <w:tcW w:w="1248" w:type="dxa"/>
            <w:vAlign w:val="bottom"/>
          </w:tcPr>
          <w:p w14:paraId="6B3BAB14" w14:textId="77777777" w:rsidR="00BF4616" w:rsidRPr="00621170" w:rsidRDefault="00BF4616" w:rsidP="0049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EC5853" w:rsidRPr="00621170" w14:paraId="1BE07C75" w14:textId="77777777" w:rsidTr="00D9766F">
        <w:trPr>
          <w:trHeight w:val="20"/>
        </w:trPr>
        <w:tc>
          <w:tcPr>
            <w:tcW w:w="1695" w:type="dxa"/>
            <w:vAlign w:val="bottom"/>
          </w:tcPr>
          <w:p w14:paraId="20BEB75A" w14:textId="77777777" w:rsidR="00EC5853" w:rsidRPr="00621170" w:rsidRDefault="00EC5853" w:rsidP="00EC5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4F8CA9AC" w14:textId="77777777" w:rsidR="00EC5853" w:rsidRPr="00621170" w:rsidRDefault="00EC5853" w:rsidP="00EC5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5" w:type="dxa"/>
            <w:vAlign w:val="bottom"/>
          </w:tcPr>
          <w:p w14:paraId="62560B3E" w14:textId="77777777" w:rsidR="00EC5853" w:rsidRPr="00621170" w:rsidRDefault="00EC5853" w:rsidP="00EC5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7" w:type="dxa"/>
          </w:tcPr>
          <w:p w14:paraId="19FA289C" w14:textId="77777777" w:rsidR="00EC5853" w:rsidRPr="00621170" w:rsidRDefault="00EC5853" w:rsidP="00EC5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2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7" w:type="dxa"/>
            <w:vAlign w:val="bottom"/>
          </w:tcPr>
          <w:p w14:paraId="2CF4AF68" w14:textId="77777777" w:rsidR="00EC5853" w:rsidRPr="00621170" w:rsidRDefault="00EC5853" w:rsidP="00EC5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2" w:type="dxa"/>
            <w:vAlign w:val="bottom"/>
          </w:tcPr>
          <w:p w14:paraId="41F9EE3D" w14:textId="77777777" w:rsidR="00EC5853" w:rsidRPr="00621170" w:rsidRDefault="00EC5853" w:rsidP="00EC5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vAlign w:val="bottom"/>
          </w:tcPr>
          <w:p w14:paraId="2C35829D" w14:textId="341D02EF" w:rsidR="00EC5853" w:rsidRPr="00C35F75" w:rsidRDefault="00EC5853" w:rsidP="00EC5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5F75">
              <w:rPr>
                <w:rFonts w:ascii="Angsana New" w:hAnsi="Angsana New"/>
                <w:sz w:val="30"/>
                <w:szCs w:val="30"/>
              </w:rPr>
              <w:t xml:space="preserve">19 </w:t>
            </w:r>
            <w:r w:rsidRPr="00C35F75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EC5853" w:rsidRPr="00621170" w14:paraId="5154D3D1" w14:textId="77777777" w:rsidTr="00E5613E">
        <w:trPr>
          <w:trHeight w:val="560"/>
        </w:trPr>
        <w:tc>
          <w:tcPr>
            <w:tcW w:w="1695" w:type="dxa"/>
          </w:tcPr>
          <w:p w14:paraId="7116810F" w14:textId="3796A3D3" w:rsidR="00EC5853" w:rsidRPr="00EB4466" w:rsidRDefault="00EC5853" w:rsidP="00EC585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4466">
              <w:rPr>
                <w:rFonts w:ascii="Angsana New" w:hAnsi="Angsana New"/>
                <w:b/>
                <w:bCs/>
                <w:sz w:val="30"/>
                <w:szCs w:val="30"/>
              </w:rPr>
              <w:t>90</w:t>
            </w:r>
            <w:r w:rsidR="004534CA">
              <w:rPr>
                <w:rFonts w:ascii="Angsana New" w:hAnsi="Angsana New"/>
                <w:b/>
                <w:bCs/>
                <w:sz w:val="30"/>
                <w:szCs w:val="30"/>
              </w:rPr>
              <w:t>3.6</w:t>
            </w:r>
          </w:p>
        </w:tc>
        <w:tc>
          <w:tcPr>
            <w:tcW w:w="1134" w:type="dxa"/>
          </w:tcPr>
          <w:p w14:paraId="076222A6" w14:textId="00425FB8" w:rsidR="00EC5853" w:rsidRPr="009D65FA" w:rsidRDefault="00EC5853" w:rsidP="00EC585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65F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885" w:type="dxa"/>
          </w:tcPr>
          <w:p w14:paraId="5AD7FA11" w14:textId="0D5ED59C" w:rsidR="00EC5853" w:rsidRPr="009D65FA" w:rsidRDefault="00EC5853" w:rsidP="00EC585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65F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957" w:type="dxa"/>
          </w:tcPr>
          <w:p w14:paraId="2AA14E1F" w14:textId="0A358B42" w:rsidR="00EC5853" w:rsidRPr="009D65FA" w:rsidRDefault="00EC5853" w:rsidP="00EC585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65F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97" w:type="dxa"/>
          </w:tcPr>
          <w:p w14:paraId="093EBCFA" w14:textId="1B4D5837" w:rsidR="00EC5853" w:rsidRPr="00EB4466" w:rsidRDefault="00EC5853" w:rsidP="00EC585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4466">
              <w:rPr>
                <w:rFonts w:ascii="Angsana New" w:hAnsi="Angsana New"/>
                <w:b/>
                <w:bCs/>
                <w:sz w:val="30"/>
                <w:szCs w:val="30"/>
              </w:rPr>
              <w:t>90</w:t>
            </w:r>
            <w:r w:rsidR="004534CA">
              <w:rPr>
                <w:rFonts w:ascii="Angsana New" w:hAnsi="Angsana New"/>
                <w:b/>
                <w:bCs/>
                <w:sz w:val="30"/>
                <w:szCs w:val="30"/>
              </w:rPr>
              <w:t>3.6</w:t>
            </w:r>
          </w:p>
        </w:tc>
        <w:tc>
          <w:tcPr>
            <w:tcW w:w="1452" w:type="dxa"/>
          </w:tcPr>
          <w:p w14:paraId="46E481C3" w14:textId="52E0569D" w:rsidR="00EC5853" w:rsidRPr="005D348C" w:rsidRDefault="00EC5853" w:rsidP="00EC5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48" w:type="dxa"/>
          </w:tcPr>
          <w:p w14:paraId="4752DF7F" w14:textId="0656B632" w:rsidR="00EC5853" w:rsidRPr="005D348C" w:rsidRDefault="00EC5853" w:rsidP="00EC5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</w:tbl>
    <w:p w14:paraId="7B292C16" w14:textId="21C33AAF" w:rsidR="00BF4616" w:rsidRPr="00E5613E" w:rsidRDefault="00BF4616" w:rsidP="000A56D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2AC5F886" w14:textId="6A77185B" w:rsidR="00106595" w:rsidRPr="003A46DC" w:rsidRDefault="00106595" w:rsidP="00D9766F">
      <w:pPr>
        <w:pStyle w:val="ListParagraph"/>
        <w:numPr>
          <w:ilvl w:val="2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hanging="39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A46DC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ใบสำคัญแสดงสิทธิ </w:t>
      </w:r>
      <w:r>
        <w:rPr>
          <w:rFonts w:ascii="Angsana New" w:hAnsi="Angsana New"/>
          <w:b/>
          <w:bCs/>
          <w:i/>
          <w:iCs/>
          <w:sz w:val="30"/>
          <w:szCs w:val="30"/>
        </w:rPr>
        <w:t>NINE-WA</w:t>
      </w:r>
    </w:p>
    <w:p w14:paraId="07DBF883" w14:textId="77777777" w:rsidR="00106595" w:rsidRPr="00E5613E" w:rsidRDefault="00106595" w:rsidP="0049522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720"/>
        <w:jc w:val="thaiDistribute"/>
        <w:rPr>
          <w:rFonts w:ascii="Angsana New" w:hAnsi="Angsana New"/>
          <w:sz w:val="30"/>
          <w:szCs w:val="30"/>
        </w:rPr>
      </w:pPr>
    </w:p>
    <w:p w14:paraId="6FEAA511" w14:textId="6C33E02E" w:rsidR="00D21E60" w:rsidRDefault="00D21E60" w:rsidP="004952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235303">
        <w:rPr>
          <w:rFonts w:ascii="Angsana New" w:hAnsi="Angsana New"/>
          <w:sz w:val="30"/>
          <w:szCs w:val="30"/>
          <w:cs/>
        </w:rPr>
        <w:t>ใบสำคัญแสดงสิทธิ</w:t>
      </w:r>
      <w:r>
        <w:rPr>
          <w:rFonts w:ascii="Angsana New" w:hAnsi="Angsana New" w:hint="cs"/>
          <w:sz w:val="30"/>
          <w:szCs w:val="30"/>
          <w:cs/>
        </w:rPr>
        <w:t>ที่จะซื้อหุ้นสามัญ</w:t>
      </w:r>
      <w:r w:rsidRPr="00235303">
        <w:rPr>
          <w:rFonts w:ascii="Angsana New" w:hAnsi="Angsana New"/>
          <w:sz w:val="30"/>
          <w:szCs w:val="30"/>
          <w:cs/>
        </w:rPr>
        <w:t>ของบริษัท</w:t>
      </w:r>
      <w:r w:rsidR="006B5C74">
        <w:rPr>
          <w:rFonts w:ascii="Angsana New" w:hAnsi="Angsana New" w:hint="cs"/>
          <w:sz w:val="30"/>
          <w:szCs w:val="30"/>
          <w:cs/>
        </w:rPr>
        <w:t>ย่อย</w:t>
      </w:r>
      <w:r w:rsidR="00607B6E">
        <w:rPr>
          <w:rFonts w:ascii="Angsana New" w:hAnsi="Angsana New" w:hint="cs"/>
          <w:sz w:val="30"/>
          <w:szCs w:val="30"/>
          <w:cs/>
        </w:rPr>
        <w:t xml:space="preserve"> </w:t>
      </w:r>
      <w:r w:rsidR="00BF0F40">
        <w:rPr>
          <w:rFonts w:ascii="Angsana New" w:hAnsi="Angsana New" w:hint="cs"/>
          <w:sz w:val="30"/>
          <w:szCs w:val="30"/>
          <w:cs/>
        </w:rPr>
        <w:t>(</w:t>
      </w:r>
      <w:r w:rsidR="00BF0F40">
        <w:rPr>
          <w:rFonts w:ascii="Angsana New" w:hAnsi="Angsana New"/>
          <w:sz w:val="30"/>
          <w:szCs w:val="30"/>
        </w:rPr>
        <w:t>“</w:t>
      </w:r>
      <w:r w:rsidR="00D55F9C">
        <w:rPr>
          <w:rFonts w:ascii="Angsana New" w:hAnsi="Angsana New" w:hint="cs"/>
          <w:sz w:val="30"/>
          <w:szCs w:val="30"/>
          <w:cs/>
        </w:rPr>
        <w:t xml:space="preserve">บริษัท </w:t>
      </w:r>
      <w:r w:rsidR="00BF0F40" w:rsidRPr="00BF0F40">
        <w:rPr>
          <w:rFonts w:ascii="Angsana New" w:hAnsi="Angsana New"/>
          <w:sz w:val="30"/>
          <w:szCs w:val="30"/>
          <w:cs/>
        </w:rPr>
        <w:t>เนชั่น อินเตอร์เนชั่นแนล เอ็ดดูเทนเมนท์ จำกัด</w:t>
      </w:r>
      <w:r w:rsidR="00D55F9C">
        <w:rPr>
          <w:rFonts w:ascii="Angsana New" w:hAnsi="Angsana New" w:hint="cs"/>
          <w:sz w:val="30"/>
          <w:szCs w:val="30"/>
          <w:cs/>
        </w:rPr>
        <w:t xml:space="preserve"> (มหาชน)</w:t>
      </w:r>
      <w:r w:rsidR="00BF0F40">
        <w:rPr>
          <w:rFonts w:ascii="Angsana New" w:hAnsi="Angsana New"/>
          <w:sz w:val="30"/>
          <w:szCs w:val="30"/>
        </w:rPr>
        <w:t>”</w:t>
      </w:r>
      <w:r w:rsidR="00BF0F40">
        <w:rPr>
          <w:rFonts w:ascii="Angsana New" w:hAnsi="Angsana New" w:hint="cs"/>
          <w:sz w:val="30"/>
          <w:szCs w:val="30"/>
          <w:cs/>
        </w:rPr>
        <w:t>)</w:t>
      </w:r>
      <w:r w:rsidR="00BF0F40" w:rsidRPr="00BF0F40">
        <w:rPr>
          <w:rFonts w:ascii="Angsana New" w:hAnsi="Angsana New"/>
          <w:sz w:val="30"/>
          <w:szCs w:val="30"/>
          <w:cs/>
        </w:rPr>
        <w:t xml:space="preserve"> </w:t>
      </w:r>
      <w:r w:rsidRPr="00235303">
        <w:rPr>
          <w:rFonts w:ascii="Angsana New" w:hAnsi="Angsana New"/>
          <w:sz w:val="30"/>
          <w:szCs w:val="30"/>
          <w:cs/>
        </w:rPr>
        <w:t>ให้แก่กรรมการ</w:t>
      </w:r>
      <w:r w:rsidRPr="00235303">
        <w:rPr>
          <w:rFonts w:ascii="Angsana New" w:hAnsi="Angsana New" w:hint="cs"/>
          <w:sz w:val="30"/>
          <w:szCs w:val="30"/>
          <w:cs/>
        </w:rPr>
        <w:t xml:space="preserve"> </w:t>
      </w:r>
      <w:r w:rsidRPr="00235303">
        <w:rPr>
          <w:rFonts w:ascii="Angsana New" w:hAnsi="Angsana New"/>
          <w:sz w:val="30"/>
          <w:szCs w:val="30"/>
          <w:cs/>
        </w:rPr>
        <w:t>ผู้บริหาร</w:t>
      </w:r>
      <w:r w:rsidRPr="00235303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235303">
        <w:rPr>
          <w:rFonts w:ascii="Angsana New" w:hAnsi="Angsana New"/>
          <w:sz w:val="30"/>
          <w:szCs w:val="30"/>
        </w:rPr>
        <w:t>/</w:t>
      </w:r>
      <w:r w:rsidRPr="00235303">
        <w:rPr>
          <w:rFonts w:ascii="Angsana New" w:hAnsi="Angsana New" w:hint="cs"/>
          <w:sz w:val="30"/>
          <w:szCs w:val="30"/>
          <w:cs/>
        </w:rPr>
        <w:t>หรือ พนักงาน</w:t>
      </w:r>
      <w:r w:rsidRPr="00235303">
        <w:rPr>
          <w:rFonts w:ascii="Angsana New" w:hAnsi="Angsana New"/>
          <w:sz w:val="30"/>
          <w:szCs w:val="30"/>
          <w:cs/>
        </w:rPr>
        <w:t>ของบริษัท</w:t>
      </w:r>
      <w:r w:rsidR="006B5C74">
        <w:rPr>
          <w:rFonts w:ascii="Angsana New" w:hAnsi="Angsana New" w:hint="cs"/>
          <w:sz w:val="30"/>
          <w:szCs w:val="30"/>
          <w:cs/>
        </w:rPr>
        <w:t>ย่อย</w:t>
      </w:r>
      <w:r w:rsidRPr="00235303">
        <w:rPr>
          <w:rFonts w:ascii="Angsana New" w:hAnsi="Angsana New"/>
          <w:sz w:val="30"/>
          <w:szCs w:val="30"/>
          <w:cs/>
        </w:rPr>
        <w:t>และ/หรือบริษัท</w:t>
      </w:r>
      <w:r w:rsidR="006B5C74">
        <w:rPr>
          <w:rFonts w:ascii="Angsana New" w:hAnsi="Angsana New" w:hint="cs"/>
          <w:sz w:val="30"/>
          <w:szCs w:val="30"/>
          <w:cs/>
        </w:rPr>
        <w:t>ย่อย</w:t>
      </w:r>
      <w:r w:rsidR="00234246">
        <w:rPr>
          <w:rFonts w:ascii="Angsana New" w:hAnsi="Angsana New" w:hint="cs"/>
          <w:sz w:val="30"/>
          <w:szCs w:val="30"/>
          <w:cs/>
        </w:rPr>
        <w:t>ของบริษัท</w:t>
      </w:r>
      <w:r w:rsidR="006B5C74">
        <w:rPr>
          <w:rFonts w:ascii="Angsana New" w:hAnsi="Angsana New" w:hint="cs"/>
          <w:sz w:val="30"/>
          <w:szCs w:val="30"/>
          <w:cs/>
        </w:rPr>
        <w:t>ย่อย</w:t>
      </w:r>
      <w:r w:rsidRPr="00235303">
        <w:rPr>
          <w:rFonts w:ascii="Angsana New" w:hAnsi="Angsana New" w:hint="cs"/>
          <w:sz w:val="30"/>
          <w:szCs w:val="30"/>
          <w:cs/>
        </w:rPr>
        <w:t xml:space="preserve"> </w:t>
      </w:r>
      <w:r w:rsidRPr="00235303">
        <w:rPr>
          <w:rFonts w:ascii="Angsana New" w:hAnsi="Angsana New"/>
          <w:sz w:val="30"/>
          <w:szCs w:val="30"/>
          <w:cs/>
        </w:rPr>
        <w:t>จำนวน</w:t>
      </w:r>
      <w:r w:rsidRPr="00235303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4,250,000</w:t>
      </w:r>
      <w:r w:rsidRPr="00235303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ห</w:t>
      </w:r>
      <w:r w:rsidRPr="00235303">
        <w:rPr>
          <w:rFonts w:ascii="Angsana New" w:hAnsi="Angsana New"/>
          <w:sz w:val="30"/>
          <w:szCs w:val="30"/>
          <w:cs/>
        </w:rPr>
        <w:t>น่วย</w:t>
      </w:r>
      <w:r w:rsidR="00E5613E">
        <w:rPr>
          <w:rFonts w:ascii="Angsana New" w:hAnsi="Angsana New" w:hint="cs"/>
          <w:sz w:val="30"/>
          <w:szCs w:val="30"/>
          <w:cs/>
        </w:rPr>
        <w:t xml:space="preserve"> โดยมีรายละเอียดดังนี้</w:t>
      </w:r>
    </w:p>
    <w:p w14:paraId="17CB609C" w14:textId="77777777" w:rsidR="00D21E60" w:rsidRDefault="00D21E60" w:rsidP="00D21E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065" w:type="dxa"/>
        <w:tblInd w:w="990" w:type="dxa"/>
        <w:tblLook w:val="04A0" w:firstRow="1" w:lastRow="0" w:firstColumn="1" w:lastColumn="0" w:noHBand="0" w:noVBand="1"/>
      </w:tblPr>
      <w:tblGrid>
        <w:gridCol w:w="3710"/>
        <w:gridCol w:w="356"/>
        <w:gridCol w:w="4999"/>
      </w:tblGrid>
      <w:tr w:rsidR="00D21E60" w:rsidRPr="000975D4" w14:paraId="7396B423" w14:textId="77777777" w:rsidTr="00D9766F">
        <w:tc>
          <w:tcPr>
            <w:tcW w:w="3710" w:type="dxa"/>
            <w:tcBorders>
              <w:bottom w:val="single" w:sz="4" w:space="0" w:color="auto"/>
            </w:tcBorders>
          </w:tcPr>
          <w:p w14:paraId="7045F5A5" w14:textId="77777777" w:rsidR="00D21E60" w:rsidRPr="000975D4" w:rsidRDefault="00D21E60" w:rsidP="0051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75D4">
              <w:rPr>
                <w:rFonts w:ascii="Angsana New" w:hAnsi="Angsana New"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356" w:type="dxa"/>
          </w:tcPr>
          <w:p w14:paraId="46EDA4E4" w14:textId="77777777" w:rsidR="00D21E60" w:rsidRPr="000975D4" w:rsidRDefault="00D21E60" w:rsidP="0051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99" w:type="dxa"/>
            <w:tcBorders>
              <w:bottom w:val="single" w:sz="4" w:space="0" w:color="auto"/>
            </w:tcBorders>
          </w:tcPr>
          <w:p w14:paraId="25DB92AD" w14:textId="77777777" w:rsidR="00D21E60" w:rsidRPr="000975D4" w:rsidRDefault="00D21E60" w:rsidP="0051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75D4">
              <w:rPr>
                <w:rFonts w:ascii="Angsana New" w:hAnsi="Angsana New" w:hint="cs"/>
                <w:sz w:val="30"/>
                <w:szCs w:val="30"/>
                <w:cs/>
              </w:rPr>
              <w:t>รายละเอียด</w:t>
            </w:r>
          </w:p>
        </w:tc>
      </w:tr>
      <w:tr w:rsidR="00D21E60" w:rsidRPr="000975D4" w14:paraId="2B5440A3" w14:textId="77777777" w:rsidTr="00D9766F">
        <w:tc>
          <w:tcPr>
            <w:tcW w:w="3710" w:type="dxa"/>
            <w:tcBorders>
              <w:top w:val="single" w:sz="4" w:space="0" w:color="auto"/>
            </w:tcBorders>
          </w:tcPr>
          <w:p w14:paraId="778992E1" w14:textId="77777777" w:rsidR="00D21E60" w:rsidRPr="000975D4" w:rsidRDefault="00D21E60" w:rsidP="0051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975D4">
              <w:rPr>
                <w:rFonts w:ascii="Angsana New" w:hAnsi="Angsana New" w:hint="cs"/>
                <w:sz w:val="30"/>
                <w:szCs w:val="30"/>
                <w:cs/>
              </w:rPr>
              <w:t>ประเภทของใบสำคัญแสดงสิทธิ</w:t>
            </w:r>
          </w:p>
        </w:tc>
        <w:tc>
          <w:tcPr>
            <w:tcW w:w="356" w:type="dxa"/>
          </w:tcPr>
          <w:p w14:paraId="73D4BECA" w14:textId="77777777" w:rsidR="00D21E60" w:rsidRPr="000975D4" w:rsidRDefault="00D21E60" w:rsidP="0051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99" w:type="dxa"/>
            <w:tcBorders>
              <w:top w:val="single" w:sz="4" w:space="0" w:color="auto"/>
            </w:tcBorders>
          </w:tcPr>
          <w:p w14:paraId="43A851BB" w14:textId="77777777" w:rsidR="00D21E60" w:rsidRPr="000975D4" w:rsidRDefault="00D21E60" w:rsidP="0051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975D4">
              <w:rPr>
                <w:rFonts w:ascii="Angsana New" w:hAnsi="Angsana New" w:hint="cs"/>
                <w:sz w:val="30"/>
                <w:szCs w:val="30"/>
                <w:cs/>
              </w:rPr>
              <w:t>ชนิดไม่มีมูลค่า</w:t>
            </w:r>
          </w:p>
        </w:tc>
      </w:tr>
      <w:tr w:rsidR="00D21E60" w:rsidRPr="000975D4" w14:paraId="45025CB8" w14:textId="77777777" w:rsidTr="00D9766F">
        <w:tc>
          <w:tcPr>
            <w:tcW w:w="3710" w:type="dxa"/>
          </w:tcPr>
          <w:p w14:paraId="5A406E8D" w14:textId="77777777" w:rsidR="00D21E60" w:rsidRPr="000975D4" w:rsidRDefault="00D21E60" w:rsidP="0051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975D4">
              <w:rPr>
                <w:rFonts w:ascii="Angsana New" w:hAnsi="Angsana New" w:hint="cs"/>
                <w:sz w:val="30"/>
                <w:szCs w:val="30"/>
                <w:cs/>
              </w:rPr>
              <w:t>อายุของใบสำคัญแสดงสิทธิ</w:t>
            </w:r>
          </w:p>
        </w:tc>
        <w:tc>
          <w:tcPr>
            <w:tcW w:w="356" w:type="dxa"/>
          </w:tcPr>
          <w:p w14:paraId="74DE000B" w14:textId="77777777" w:rsidR="00D21E60" w:rsidRPr="000975D4" w:rsidRDefault="00D21E60" w:rsidP="0051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99" w:type="dxa"/>
          </w:tcPr>
          <w:p w14:paraId="03B4AAA0" w14:textId="77777777" w:rsidR="00D21E60" w:rsidRPr="000975D4" w:rsidRDefault="00D21E60" w:rsidP="0051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975D4">
              <w:rPr>
                <w:rFonts w:ascii="Angsana New" w:hAnsi="Angsana New"/>
                <w:sz w:val="30"/>
                <w:szCs w:val="30"/>
              </w:rPr>
              <w:t>5</w:t>
            </w:r>
            <w:r w:rsidRPr="000975D4">
              <w:rPr>
                <w:rFonts w:ascii="Angsana New" w:hAnsi="Angsana New" w:hint="cs"/>
                <w:sz w:val="30"/>
                <w:szCs w:val="30"/>
                <w:cs/>
              </w:rPr>
              <w:t xml:space="preserve"> ปี นับแต่วันที่ที่ออกและเสนอขาย</w:t>
            </w:r>
          </w:p>
        </w:tc>
      </w:tr>
      <w:tr w:rsidR="00D21E60" w:rsidRPr="000975D4" w14:paraId="1C246071" w14:textId="77777777" w:rsidTr="00D9766F">
        <w:tc>
          <w:tcPr>
            <w:tcW w:w="3710" w:type="dxa"/>
          </w:tcPr>
          <w:p w14:paraId="06ABD936" w14:textId="77777777" w:rsidR="00D21E60" w:rsidRPr="000975D4" w:rsidRDefault="00D21E60" w:rsidP="0051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975D4">
              <w:rPr>
                <w:rFonts w:ascii="Angsana New" w:hAnsi="Angsana New" w:hint="cs"/>
                <w:sz w:val="30"/>
                <w:szCs w:val="30"/>
                <w:cs/>
              </w:rPr>
              <w:t>เสนอขายให้กับ</w:t>
            </w:r>
          </w:p>
        </w:tc>
        <w:tc>
          <w:tcPr>
            <w:tcW w:w="356" w:type="dxa"/>
          </w:tcPr>
          <w:p w14:paraId="09B8A258" w14:textId="77777777" w:rsidR="00D21E60" w:rsidRPr="000975D4" w:rsidRDefault="00D21E60" w:rsidP="0051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99" w:type="dxa"/>
          </w:tcPr>
          <w:p w14:paraId="0B38C684" w14:textId="01102FFB" w:rsidR="00D21E60" w:rsidRPr="000975D4" w:rsidRDefault="00D21E60" w:rsidP="0051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975D4">
              <w:rPr>
                <w:rFonts w:ascii="Angsana New" w:hAnsi="Angsana New" w:hint="cs"/>
                <w:sz w:val="30"/>
                <w:szCs w:val="30"/>
                <w:cs/>
              </w:rPr>
              <w:t>กรรมการ ผู้บริหาร และ/หรือ พนักงานของบริษัทและ/หรือ</w:t>
            </w:r>
            <w:r w:rsidR="00D342F3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D342F3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0975D4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</w:tr>
      <w:tr w:rsidR="00D21E60" w:rsidRPr="000975D4" w14:paraId="59D4AF39" w14:textId="77777777" w:rsidTr="00D9766F">
        <w:tc>
          <w:tcPr>
            <w:tcW w:w="3710" w:type="dxa"/>
          </w:tcPr>
          <w:p w14:paraId="3A948227" w14:textId="77777777" w:rsidR="00D21E60" w:rsidRPr="000975D4" w:rsidRDefault="00D21E60" w:rsidP="0051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975D4">
              <w:rPr>
                <w:rFonts w:ascii="Angsana New" w:hAnsi="Angsana New" w:hint="cs"/>
                <w:sz w:val="30"/>
                <w:szCs w:val="30"/>
                <w:cs/>
              </w:rPr>
              <w:t>จำนวนที่ออกและเสนอขาย</w:t>
            </w:r>
          </w:p>
        </w:tc>
        <w:tc>
          <w:tcPr>
            <w:tcW w:w="356" w:type="dxa"/>
          </w:tcPr>
          <w:p w14:paraId="6E51E75C" w14:textId="77777777" w:rsidR="00D21E60" w:rsidRPr="000975D4" w:rsidRDefault="00D21E60" w:rsidP="0051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99" w:type="dxa"/>
          </w:tcPr>
          <w:p w14:paraId="5725A26A" w14:textId="77777777" w:rsidR="00D21E60" w:rsidRPr="000975D4" w:rsidRDefault="00D21E60" w:rsidP="0051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975D4">
              <w:rPr>
                <w:rFonts w:ascii="Angsana New" w:hAnsi="Angsana New"/>
                <w:sz w:val="30"/>
                <w:szCs w:val="30"/>
              </w:rPr>
              <w:t xml:space="preserve">4,250,000 </w:t>
            </w:r>
            <w:r w:rsidRPr="000975D4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</w:p>
        </w:tc>
      </w:tr>
      <w:tr w:rsidR="00D21E60" w:rsidRPr="000975D4" w14:paraId="67982ADD" w14:textId="77777777" w:rsidTr="00D9766F">
        <w:tc>
          <w:tcPr>
            <w:tcW w:w="3710" w:type="dxa"/>
          </w:tcPr>
          <w:p w14:paraId="4F52FB11" w14:textId="77777777" w:rsidR="00D21E60" w:rsidRPr="000975D4" w:rsidRDefault="00D21E60" w:rsidP="0051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975D4">
              <w:rPr>
                <w:rFonts w:ascii="Angsana New" w:hAnsi="Angsana New" w:hint="cs"/>
                <w:sz w:val="30"/>
                <w:szCs w:val="30"/>
                <w:cs/>
              </w:rPr>
              <w:t>อัตราการใช้สิทธิ</w:t>
            </w:r>
          </w:p>
        </w:tc>
        <w:tc>
          <w:tcPr>
            <w:tcW w:w="356" w:type="dxa"/>
          </w:tcPr>
          <w:p w14:paraId="3D76A174" w14:textId="77777777" w:rsidR="00D21E60" w:rsidRPr="000975D4" w:rsidRDefault="00D21E60" w:rsidP="0051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99" w:type="dxa"/>
          </w:tcPr>
          <w:p w14:paraId="0B1CB6A9" w14:textId="77777777" w:rsidR="00D21E60" w:rsidRPr="000975D4" w:rsidRDefault="00D21E60" w:rsidP="0051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975D4">
              <w:rPr>
                <w:rFonts w:ascii="Angsana New" w:hAnsi="Angsana New" w:hint="cs"/>
                <w:sz w:val="30"/>
                <w:szCs w:val="30"/>
                <w:cs/>
              </w:rPr>
              <w:t xml:space="preserve">ใบสำคัญแสดงสิทธิ 1 หน่วย ต่อหุ้นสามัญ </w:t>
            </w:r>
            <w:r w:rsidRPr="000975D4">
              <w:rPr>
                <w:rFonts w:ascii="Angsana New" w:hAnsi="Angsana New"/>
                <w:sz w:val="30"/>
                <w:szCs w:val="30"/>
              </w:rPr>
              <w:t>1</w:t>
            </w:r>
            <w:r w:rsidRPr="000975D4">
              <w:rPr>
                <w:rFonts w:ascii="Angsana New" w:hAnsi="Angsana New" w:hint="cs"/>
                <w:sz w:val="30"/>
                <w:szCs w:val="30"/>
                <w:cs/>
              </w:rPr>
              <w:t xml:space="preserve"> หุ้น</w:t>
            </w:r>
          </w:p>
        </w:tc>
      </w:tr>
      <w:tr w:rsidR="00D21E60" w:rsidRPr="000975D4" w14:paraId="70036F46" w14:textId="77777777" w:rsidTr="00D9766F">
        <w:tc>
          <w:tcPr>
            <w:tcW w:w="3710" w:type="dxa"/>
          </w:tcPr>
          <w:p w14:paraId="53B14656" w14:textId="77777777" w:rsidR="00D21E60" w:rsidRPr="000975D4" w:rsidRDefault="00D21E60" w:rsidP="0051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975D4">
              <w:rPr>
                <w:rFonts w:ascii="Angsana New" w:hAnsi="Angsana New" w:hint="cs"/>
                <w:sz w:val="30"/>
                <w:szCs w:val="30"/>
                <w:cs/>
              </w:rPr>
              <w:t>ราคาในการใช้สิทธิ</w:t>
            </w:r>
          </w:p>
        </w:tc>
        <w:tc>
          <w:tcPr>
            <w:tcW w:w="356" w:type="dxa"/>
          </w:tcPr>
          <w:p w14:paraId="52E43A37" w14:textId="77777777" w:rsidR="00D21E60" w:rsidRPr="000975D4" w:rsidRDefault="00D21E60" w:rsidP="0051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99" w:type="dxa"/>
          </w:tcPr>
          <w:p w14:paraId="189A3C2E" w14:textId="77777777" w:rsidR="00D21E60" w:rsidRPr="000975D4" w:rsidRDefault="00D21E60" w:rsidP="0051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975D4">
              <w:rPr>
                <w:rFonts w:ascii="Angsana New" w:hAnsi="Angsana New"/>
                <w:sz w:val="30"/>
                <w:szCs w:val="30"/>
              </w:rPr>
              <w:t>4</w:t>
            </w:r>
            <w:r w:rsidRPr="000975D4">
              <w:rPr>
                <w:rFonts w:ascii="Angsana New" w:hAnsi="Angsana New" w:hint="cs"/>
                <w:sz w:val="30"/>
                <w:szCs w:val="30"/>
                <w:cs/>
              </w:rPr>
              <w:t xml:space="preserve"> บาท ต่อหุ้นสามัญ</w:t>
            </w:r>
          </w:p>
        </w:tc>
      </w:tr>
      <w:tr w:rsidR="00D21E60" w:rsidRPr="000975D4" w14:paraId="3FF1C047" w14:textId="77777777" w:rsidTr="00D9766F">
        <w:tc>
          <w:tcPr>
            <w:tcW w:w="3710" w:type="dxa"/>
          </w:tcPr>
          <w:p w14:paraId="4ED0C3F8" w14:textId="77777777" w:rsidR="00D21E60" w:rsidRPr="000975D4" w:rsidRDefault="00D21E60" w:rsidP="0051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975D4">
              <w:rPr>
                <w:rFonts w:ascii="Angsana New" w:hAnsi="Angsana New" w:hint="cs"/>
                <w:sz w:val="30"/>
                <w:szCs w:val="30"/>
                <w:cs/>
              </w:rPr>
              <w:t>ระยะเวลาและสัดส่วนใช้สิทธิ</w:t>
            </w:r>
          </w:p>
        </w:tc>
        <w:tc>
          <w:tcPr>
            <w:tcW w:w="356" w:type="dxa"/>
          </w:tcPr>
          <w:p w14:paraId="39FADE88" w14:textId="77777777" w:rsidR="00D21E60" w:rsidRPr="000975D4" w:rsidRDefault="00D21E60" w:rsidP="0051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99" w:type="dxa"/>
          </w:tcPr>
          <w:p w14:paraId="6837CE49" w14:textId="3E41978B" w:rsidR="00D21E60" w:rsidRPr="000975D4" w:rsidRDefault="00D21E60" w:rsidP="0051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975D4">
              <w:rPr>
                <w:rFonts w:ascii="Angsana New" w:hAnsi="Angsana New" w:hint="cs"/>
                <w:sz w:val="30"/>
                <w:szCs w:val="30"/>
                <w:cs/>
              </w:rPr>
              <w:t xml:space="preserve">ทุกวันที่ </w:t>
            </w:r>
            <w:r w:rsidRPr="000975D4">
              <w:rPr>
                <w:rFonts w:ascii="Angsana New" w:hAnsi="Angsana New"/>
                <w:sz w:val="30"/>
                <w:szCs w:val="30"/>
              </w:rPr>
              <w:t>15</w:t>
            </w:r>
            <w:r w:rsidRPr="000975D4">
              <w:rPr>
                <w:rFonts w:ascii="Angsana New" w:hAnsi="Angsana New" w:hint="cs"/>
                <w:sz w:val="30"/>
                <w:szCs w:val="30"/>
                <w:cs/>
              </w:rPr>
              <w:t xml:space="preserve"> ของเดือนพฤศจิกายน และเดือนพฤษภาคมขอ</w:t>
            </w:r>
            <w:r w:rsidR="00D342F3">
              <w:rPr>
                <w:rFonts w:ascii="Angsana New" w:hAnsi="Angsana New" w:hint="cs"/>
                <w:sz w:val="30"/>
                <w:szCs w:val="30"/>
                <w:cs/>
              </w:rPr>
              <w:t>ง</w:t>
            </w:r>
            <w:r w:rsidR="00D342F3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D342F3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0975D4">
              <w:rPr>
                <w:rFonts w:ascii="Angsana New" w:hAnsi="Angsana New" w:hint="cs"/>
                <w:sz w:val="30"/>
                <w:szCs w:val="30"/>
                <w:cs/>
              </w:rPr>
              <w:t xml:space="preserve">แต่ละปี โดยจะใช้สิทธิได้ไม่เกินร้อยละ </w:t>
            </w:r>
            <w:r w:rsidRPr="000975D4">
              <w:rPr>
                <w:rFonts w:ascii="Angsana New" w:hAnsi="Angsana New"/>
                <w:sz w:val="30"/>
                <w:szCs w:val="30"/>
              </w:rPr>
              <w:t>20</w:t>
            </w:r>
            <w:r w:rsidRPr="000975D4">
              <w:rPr>
                <w:rFonts w:ascii="Angsana New" w:hAnsi="Angsana New" w:hint="cs"/>
                <w:sz w:val="30"/>
                <w:szCs w:val="30"/>
                <w:cs/>
              </w:rPr>
              <w:t xml:space="preserve"> ในแต่ละปี</w:t>
            </w:r>
          </w:p>
        </w:tc>
      </w:tr>
    </w:tbl>
    <w:p w14:paraId="386A4400" w14:textId="77777777" w:rsidR="00D21E60" w:rsidRPr="000975D4" w:rsidRDefault="00D21E60" w:rsidP="00D21E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5FBF9687" w14:textId="7E97D239" w:rsidR="00D21E60" w:rsidRPr="000975D4" w:rsidRDefault="00D21E60" w:rsidP="00CF5DDA">
      <w:pPr>
        <w:pageBreakBefore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90" w:hanging="90"/>
        <w:jc w:val="thaiDistribute"/>
        <w:rPr>
          <w:rFonts w:ascii="Angsana New" w:hAnsi="Angsana New"/>
          <w:sz w:val="30"/>
          <w:szCs w:val="30"/>
        </w:rPr>
      </w:pPr>
      <w:r w:rsidRPr="000975D4">
        <w:rPr>
          <w:rFonts w:ascii="Angsana New" w:hAnsi="Angsana New" w:hint="cs"/>
          <w:sz w:val="30"/>
          <w:szCs w:val="30"/>
          <w:cs/>
        </w:rPr>
        <w:lastRenderedPageBreak/>
        <w:tab/>
        <w:t xml:space="preserve">มูลค่ายุติธรรมของใบสำคัญแสดงสิทธิที่จะซื้อหุ้นสามัญวัดมูลค่าโดยวิธี </w:t>
      </w:r>
      <w:r w:rsidRPr="000975D4">
        <w:rPr>
          <w:rFonts w:ascii="Angsana New" w:hAnsi="Angsana New"/>
          <w:sz w:val="30"/>
          <w:szCs w:val="30"/>
        </w:rPr>
        <w:t xml:space="preserve">Black-Schole Model </w:t>
      </w:r>
      <w:r w:rsidRPr="000975D4">
        <w:rPr>
          <w:rFonts w:ascii="Angsana New" w:hAnsi="Angsana New" w:hint="cs"/>
          <w:sz w:val="30"/>
          <w:szCs w:val="30"/>
          <w:cs/>
        </w:rPr>
        <w:t>ภายใต้ข้อสมมติ</w:t>
      </w:r>
      <w:r w:rsidRPr="000975D4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br/>
      </w:r>
      <w:r w:rsidRPr="000975D4">
        <w:rPr>
          <w:rFonts w:ascii="Angsana New" w:hAnsi="Angsana New" w:hint="cs"/>
          <w:sz w:val="30"/>
          <w:szCs w:val="30"/>
          <w:cs/>
        </w:rPr>
        <w:t>ทางการเงิน ดังนี้</w:t>
      </w:r>
    </w:p>
    <w:p w14:paraId="53FEB3C6" w14:textId="77777777" w:rsidR="00D21E60" w:rsidRPr="000975D4" w:rsidRDefault="00D21E60" w:rsidP="00D21E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0" w:type="auto"/>
        <w:tblInd w:w="810" w:type="dxa"/>
        <w:tblLook w:val="04A0" w:firstRow="1" w:lastRow="0" w:firstColumn="1" w:lastColumn="0" w:noHBand="0" w:noVBand="1"/>
      </w:tblPr>
      <w:tblGrid>
        <w:gridCol w:w="6138"/>
        <w:gridCol w:w="2063"/>
      </w:tblGrid>
      <w:tr w:rsidR="00D21E60" w:rsidRPr="000975D4" w14:paraId="2D0A3308" w14:textId="77777777" w:rsidTr="0016575D">
        <w:tc>
          <w:tcPr>
            <w:tcW w:w="6138" w:type="dxa"/>
          </w:tcPr>
          <w:p w14:paraId="6D43A0FF" w14:textId="77777777" w:rsidR="00D21E60" w:rsidRPr="000975D4" w:rsidRDefault="00D21E60" w:rsidP="00165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975D4">
              <w:rPr>
                <w:rFonts w:ascii="Angsana New" w:hAnsi="Angsana New" w:hint="cs"/>
                <w:sz w:val="30"/>
                <w:szCs w:val="30"/>
                <w:cs/>
              </w:rPr>
              <w:t>ราคาหุ้น ณ วันที่ให้ใบสำคัญแสดงสิทธิ (บาท)</w:t>
            </w:r>
          </w:p>
        </w:tc>
        <w:tc>
          <w:tcPr>
            <w:tcW w:w="2063" w:type="dxa"/>
          </w:tcPr>
          <w:p w14:paraId="56845052" w14:textId="77777777" w:rsidR="00D21E60" w:rsidRPr="000975D4" w:rsidRDefault="00D21E60" w:rsidP="0051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975D4">
              <w:rPr>
                <w:rFonts w:ascii="Angsana New" w:hAnsi="Angsana New"/>
                <w:sz w:val="30"/>
                <w:szCs w:val="30"/>
              </w:rPr>
              <w:t>4.74</w:t>
            </w:r>
          </w:p>
        </w:tc>
      </w:tr>
      <w:tr w:rsidR="00D21E60" w:rsidRPr="000975D4" w14:paraId="2F068433" w14:textId="77777777" w:rsidTr="0016575D">
        <w:tc>
          <w:tcPr>
            <w:tcW w:w="6138" w:type="dxa"/>
          </w:tcPr>
          <w:p w14:paraId="7B547A31" w14:textId="77777777" w:rsidR="00D21E60" w:rsidRPr="000975D4" w:rsidRDefault="00D21E60" w:rsidP="00165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975D4">
              <w:rPr>
                <w:rFonts w:ascii="Angsana New" w:hAnsi="Angsana New" w:hint="cs"/>
                <w:sz w:val="30"/>
                <w:szCs w:val="30"/>
                <w:cs/>
              </w:rPr>
              <w:t>ราคาใช้สิทธิ (บาท)</w:t>
            </w:r>
          </w:p>
        </w:tc>
        <w:tc>
          <w:tcPr>
            <w:tcW w:w="2063" w:type="dxa"/>
          </w:tcPr>
          <w:p w14:paraId="72E0A428" w14:textId="77777777" w:rsidR="00D21E60" w:rsidRPr="000975D4" w:rsidRDefault="00D21E60" w:rsidP="0051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975D4">
              <w:rPr>
                <w:rFonts w:ascii="Angsana New" w:hAnsi="Angsana New"/>
                <w:sz w:val="30"/>
                <w:szCs w:val="30"/>
              </w:rPr>
              <w:t>4.00</w:t>
            </w:r>
          </w:p>
        </w:tc>
      </w:tr>
      <w:tr w:rsidR="00D21E60" w:rsidRPr="000975D4" w14:paraId="13569BD4" w14:textId="77777777" w:rsidTr="0016575D">
        <w:tc>
          <w:tcPr>
            <w:tcW w:w="6138" w:type="dxa"/>
          </w:tcPr>
          <w:p w14:paraId="280A6122" w14:textId="77777777" w:rsidR="00D21E60" w:rsidRPr="000975D4" w:rsidRDefault="00D21E60" w:rsidP="00165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975D4">
              <w:rPr>
                <w:rFonts w:ascii="Angsana New" w:hAnsi="Angsana New" w:hint="cs"/>
                <w:sz w:val="30"/>
                <w:szCs w:val="30"/>
                <w:cs/>
              </w:rPr>
              <w:t>ความผันผวนของหุ้นย้อนหลัง 3 ปี ณ วันจัดสรร</w:t>
            </w:r>
          </w:p>
        </w:tc>
        <w:tc>
          <w:tcPr>
            <w:tcW w:w="2063" w:type="dxa"/>
          </w:tcPr>
          <w:p w14:paraId="313D2F91" w14:textId="77777777" w:rsidR="00D21E60" w:rsidRPr="000975D4" w:rsidRDefault="00D21E60" w:rsidP="0051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975D4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0975D4">
              <w:rPr>
                <w:rFonts w:ascii="Angsana New" w:hAnsi="Angsana New"/>
                <w:sz w:val="30"/>
                <w:szCs w:val="30"/>
              </w:rPr>
              <w:t>81.75</w:t>
            </w:r>
          </w:p>
        </w:tc>
      </w:tr>
      <w:tr w:rsidR="00D21E60" w:rsidRPr="000975D4" w14:paraId="2908C1A0" w14:textId="77777777" w:rsidTr="0016575D">
        <w:tc>
          <w:tcPr>
            <w:tcW w:w="6138" w:type="dxa"/>
          </w:tcPr>
          <w:p w14:paraId="7CA4D8CC" w14:textId="77777777" w:rsidR="00D21E60" w:rsidRPr="000975D4" w:rsidRDefault="00D21E60" w:rsidP="00165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975D4">
              <w:rPr>
                <w:rFonts w:ascii="Angsana New" w:hAnsi="Angsana New" w:hint="cs"/>
                <w:sz w:val="30"/>
                <w:szCs w:val="30"/>
                <w:cs/>
              </w:rPr>
              <w:t>ช่วงเวลาที่คาดว่าจะมีผู้มาใช้ใบสำคัญแสดงสิทธิครบ</w:t>
            </w:r>
          </w:p>
        </w:tc>
        <w:tc>
          <w:tcPr>
            <w:tcW w:w="2063" w:type="dxa"/>
          </w:tcPr>
          <w:p w14:paraId="5B1E0092" w14:textId="77777777" w:rsidR="00D21E60" w:rsidRPr="000975D4" w:rsidRDefault="00D21E60" w:rsidP="0051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975D4">
              <w:rPr>
                <w:rFonts w:ascii="Angsana New" w:hAnsi="Angsana New"/>
                <w:sz w:val="30"/>
                <w:szCs w:val="30"/>
              </w:rPr>
              <w:t>5</w:t>
            </w:r>
            <w:r w:rsidRPr="000975D4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</w:tr>
      <w:tr w:rsidR="00D21E60" w:rsidRPr="000975D4" w14:paraId="319FDC3F" w14:textId="77777777" w:rsidTr="0016575D">
        <w:tc>
          <w:tcPr>
            <w:tcW w:w="6138" w:type="dxa"/>
          </w:tcPr>
          <w:p w14:paraId="4FF8CFC5" w14:textId="77777777" w:rsidR="00D21E60" w:rsidRPr="000975D4" w:rsidRDefault="00D21E60" w:rsidP="00165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975D4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อัตราเงินปันผลตอบแทนเฉลี่ยย้อนหลัง 3 ปี</w:t>
            </w:r>
          </w:p>
        </w:tc>
        <w:tc>
          <w:tcPr>
            <w:tcW w:w="2063" w:type="dxa"/>
          </w:tcPr>
          <w:p w14:paraId="17479EB2" w14:textId="77777777" w:rsidR="00D21E60" w:rsidRPr="000975D4" w:rsidRDefault="00D21E60" w:rsidP="0051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975D4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0975D4">
              <w:rPr>
                <w:rFonts w:ascii="Angsana New" w:hAnsi="Angsana New"/>
                <w:sz w:val="30"/>
                <w:szCs w:val="30"/>
              </w:rPr>
              <w:t>2.93</w:t>
            </w:r>
          </w:p>
        </w:tc>
      </w:tr>
      <w:tr w:rsidR="00D21E60" w:rsidRPr="002E31EF" w14:paraId="6DB4A61E" w14:textId="77777777" w:rsidTr="0016575D">
        <w:tc>
          <w:tcPr>
            <w:tcW w:w="6138" w:type="dxa"/>
          </w:tcPr>
          <w:p w14:paraId="5CD11E99" w14:textId="77777777" w:rsidR="00D21E60" w:rsidRPr="000975D4" w:rsidRDefault="00D21E60" w:rsidP="00165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975D4"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อัตราดอกเบี้ยปลอดความเสี่ยง (พันธบัตรรัฐบาลอายุ 3 ปี) ณ วันจัดสรร</w:t>
            </w:r>
          </w:p>
        </w:tc>
        <w:tc>
          <w:tcPr>
            <w:tcW w:w="2063" w:type="dxa"/>
          </w:tcPr>
          <w:p w14:paraId="5D8FB8E2" w14:textId="77777777" w:rsidR="00D21E60" w:rsidRPr="002E31EF" w:rsidRDefault="00D21E60" w:rsidP="0051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975D4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0975D4">
              <w:rPr>
                <w:rFonts w:ascii="Angsana New" w:hAnsi="Angsana New"/>
                <w:sz w:val="30"/>
                <w:szCs w:val="30"/>
              </w:rPr>
              <w:t>3.02</w:t>
            </w:r>
          </w:p>
        </w:tc>
      </w:tr>
    </w:tbl>
    <w:p w14:paraId="4655BBF1" w14:textId="77777777" w:rsidR="00D21E60" w:rsidRPr="00B32550" w:rsidRDefault="00D21E60" w:rsidP="00D21E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6217EDE2" w14:textId="069E7395" w:rsidR="00D21E60" w:rsidRDefault="00D21E60" w:rsidP="00CF5D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2E31EF">
        <w:rPr>
          <w:rFonts w:ascii="Angsana New" w:hAnsi="Angsana New" w:hint="cs"/>
          <w:spacing w:val="-6"/>
          <w:sz w:val="30"/>
          <w:szCs w:val="30"/>
          <w:cs/>
        </w:rPr>
        <w:t>โครงการดังกล่าวมีเงื่อนไขในการจองซื้อ โดยที่พนักงานตามโครงการ</w:t>
      </w:r>
      <w:r>
        <w:rPr>
          <w:rFonts w:ascii="Angsana New" w:hAnsi="Angsana New" w:hint="cs"/>
          <w:spacing w:val="-6"/>
          <w:sz w:val="30"/>
          <w:szCs w:val="30"/>
          <w:cs/>
        </w:rPr>
        <w:t>ต้องมีสถานะเป็นพนักงานของบริษัท</w:t>
      </w:r>
      <w:r w:rsidR="00D314AE">
        <w:rPr>
          <w:rFonts w:ascii="Angsana New" w:hAnsi="Angsana New" w:hint="cs"/>
          <w:spacing w:val="-6"/>
          <w:sz w:val="30"/>
          <w:szCs w:val="30"/>
          <w:cs/>
        </w:rPr>
        <w:t>ย่อย</w:t>
      </w:r>
      <w:r w:rsidRPr="002E31EF">
        <w:rPr>
          <w:rFonts w:ascii="Angsana New" w:hAnsi="Angsana New" w:hint="cs"/>
          <w:spacing w:val="-6"/>
          <w:sz w:val="30"/>
          <w:szCs w:val="30"/>
          <w:cs/>
        </w:rPr>
        <w:t>และ/</w:t>
      </w:r>
      <w:r w:rsidRPr="002E31EF">
        <w:rPr>
          <w:rFonts w:ascii="Angsana New" w:hAnsi="Angsana New" w:hint="cs"/>
          <w:sz w:val="30"/>
          <w:szCs w:val="30"/>
          <w:cs/>
        </w:rPr>
        <w:t>หรือบริษัทย่อย</w:t>
      </w:r>
      <w:r w:rsidR="00D314AE">
        <w:rPr>
          <w:rFonts w:ascii="Angsana New" w:hAnsi="Angsana New" w:hint="cs"/>
          <w:sz w:val="30"/>
          <w:szCs w:val="30"/>
          <w:cs/>
        </w:rPr>
        <w:t>ของบริษัทย่อย</w:t>
      </w:r>
      <w:r w:rsidRPr="002E31EF">
        <w:rPr>
          <w:rFonts w:ascii="Angsana New" w:hAnsi="Angsana New" w:hint="cs"/>
          <w:sz w:val="30"/>
          <w:szCs w:val="30"/>
          <w:cs/>
        </w:rPr>
        <w:t xml:space="preserve"> ณ วันที่มีการใช้สิทธิในแต่ละครั้ง</w:t>
      </w:r>
    </w:p>
    <w:p w14:paraId="4B0DCF11" w14:textId="77777777" w:rsidR="00D21E60" w:rsidRPr="00907808" w:rsidRDefault="00D21E60" w:rsidP="00CF5D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20"/>
          <w:szCs w:val="20"/>
        </w:rPr>
      </w:pPr>
    </w:p>
    <w:p w14:paraId="6BCDA274" w14:textId="57DCF5E3" w:rsidR="00D21E60" w:rsidRDefault="00D21E60" w:rsidP="00CF5D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  <w:cs/>
        </w:rPr>
      </w:pPr>
      <w:r w:rsidRPr="00934422">
        <w:rPr>
          <w:rFonts w:ascii="Angsana New" w:hAnsi="Angsana New"/>
          <w:sz w:val="30"/>
          <w:szCs w:val="30"/>
          <w:cs/>
        </w:rPr>
        <w:t>บริษัท</w:t>
      </w:r>
      <w:r w:rsidR="00D314AE">
        <w:rPr>
          <w:rFonts w:ascii="Angsana New" w:hAnsi="Angsana New" w:hint="cs"/>
          <w:sz w:val="30"/>
          <w:szCs w:val="30"/>
          <w:cs/>
        </w:rPr>
        <w:t>ย่อย</w:t>
      </w:r>
      <w:r w:rsidRPr="00934422">
        <w:rPr>
          <w:rFonts w:ascii="Angsana New" w:hAnsi="Angsana New"/>
          <w:sz w:val="30"/>
          <w:szCs w:val="30"/>
          <w:cs/>
        </w:rPr>
        <w:t>ได้ให้สิทธิดังกล่าวเมื่อวันที่</w:t>
      </w:r>
      <w:r w:rsidRPr="00934422">
        <w:rPr>
          <w:rFonts w:ascii="Angsana New" w:hAnsi="Angsana New"/>
          <w:sz w:val="30"/>
          <w:szCs w:val="30"/>
        </w:rPr>
        <w:t xml:space="preserve"> 15 </w:t>
      </w:r>
      <w:r w:rsidRPr="00934422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Pr="00934422">
        <w:rPr>
          <w:rFonts w:ascii="Angsana New" w:hAnsi="Angsana New"/>
          <w:sz w:val="30"/>
          <w:szCs w:val="30"/>
        </w:rPr>
        <w:t xml:space="preserve">2556 </w:t>
      </w:r>
      <w:r w:rsidRPr="00934422">
        <w:rPr>
          <w:rFonts w:ascii="Angsana New" w:hAnsi="Angsana New"/>
          <w:sz w:val="30"/>
          <w:szCs w:val="30"/>
          <w:cs/>
        </w:rPr>
        <w:t>ซึ่งเป็นวันที่บริษัท</w:t>
      </w:r>
      <w:r w:rsidR="00D314AE">
        <w:rPr>
          <w:rFonts w:ascii="Angsana New" w:hAnsi="Angsana New" w:hint="cs"/>
          <w:sz w:val="30"/>
          <w:szCs w:val="30"/>
          <w:cs/>
        </w:rPr>
        <w:t>ย่อย</w:t>
      </w:r>
      <w:r w:rsidRPr="00934422">
        <w:rPr>
          <w:rFonts w:ascii="Angsana New" w:hAnsi="Angsana New"/>
          <w:sz w:val="30"/>
          <w:szCs w:val="30"/>
          <w:cs/>
        </w:rPr>
        <w:t>ได้แจ้งเงื่อนไขและ</w:t>
      </w:r>
      <w:r w:rsidR="00996F01">
        <w:rPr>
          <w:rFonts w:ascii="Angsana New" w:hAnsi="Angsana New"/>
          <w:sz w:val="30"/>
          <w:szCs w:val="30"/>
          <w:cs/>
        </w:rPr>
        <w:br/>
      </w:r>
      <w:r w:rsidRPr="00934422">
        <w:rPr>
          <w:rFonts w:ascii="Angsana New" w:hAnsi="Angsana New"/>
          <w:sz w:val="30"/>
          <w:szCs w:val="30"/>
          <w:cs/>
        </w:rPr>
        <w:t>ข้อตกลงต่างๆ</w:t>
      </w:r>
      <w:r w:rsidRPr="00934422">
        <w:rPr>
          <w:rFonts w:ascii="Angsana New" w:hAnsi="Angsana New"/>
          <w:sz w:val="30"/>
          <w:szCs w:val="30"/>
        </w:rPr>
        <w:t xml:space="preserve"> </w:t>
      </w:r>
      <w:r w:rsidRPr="00934422">
        <w:rPr>
          <w:rFonts w:ascii="Angsana New" w:hAnsi="Angsana New"/>
          <w:sz w:val="30"/>
          <w:szCs w:val="30"/>
          <w:cs/>
        </w:rPr>
        <w:t>ในการใช้สิทธิแก่กรรมการ</w:t>
      </w:r>
      <w:r w:rsidRPr="00934422">
        <w:rPr>
          <w:rFonts w:ascii="Angsana New" w:hAnsi="Angsana New"/>
          <w:sz w:val="30"/>
          <w:szCs w:val="30"/>
        </w:rPr>
        <w:t xml:space="preserve"> </w:t>
      </w:r>
      <w:r w:rsidRPr="00934422">
        <w:rPr>
          <w:rFonts w:ascii="Angsana New" w:hAnsi="Angsana New" w:hint="cs"/>
          <w:sz w:val="30"/>
          <w:szCs w:val="30"/>
          <w:cs/>
        </w:rPr>
        <w:t xml:space="preserve">ผู้บริหาร </w:t>
      </w:r>
      <w:r w:rsidRPr="00934422">
        <w:rPr>
          <w:rFonts w:ascii="Angsana New" w:hAnsi="Angsana New"/>
          <w:sz w:val="30"/>
          <w:szCs w:val="30"/>
          <w:cs/>
        </w:rPr>
        <w:t>และ</w:t>
      </w:r>
      <w:r w:rsidRPr="00934422">
        <w:rPr>
          <w:rFonts w:ascii="Angsana New" w:hAnsi="Angsana New"/>
          <w:sz w:val="30"/>
          <w:szCs w:val="30"/>
        </w:rPr>
        <w:t>/</w:t>
      </w:r>
      <w:r w:rsidRPr="00934422">
        <w:rPr>
          <w:rFonts w:ascii="Angsana New" w:hAnsi="Angsana New" w:hint="cs"/>
          <w:sz w:val="30"/>
          <w:szCs w:val="30"/>
          <w:cs/>
        </w:rPr>
        <w:t>หรือ พนักงานของบริษัท</w:t>
      </w:r>
      <w:r w:rsidR="00775512">
        <w:rPr>
          <w:rFonts w:ascii="Angsana New" w:hAnsi="Angsana New" w:hint="cs"/>
          <w:sz w:val="30"/>
          <w:szCs w:val="30"/>
          <w:cs/>
        </w:rPr>
        <w:t>ย่อย</w:t>
      </w:r>
      <w:r w:rsidRPr="00934422">
        <w:rPr>
          <w:rFonts w:ascii="Angsana New" w:hAnsi="Angsana New" w:hint="cs"/>
          <w:sz w:val="30"/>
          <w:szCs w:val="30"/>
          <w:cs/>
        </w:rPr>
        <w:t>และ</w:t>
      </w:r>
      <w:r w:rsidRPr="00934422">
        <w:rPr>
          <w:rFonts w:ascii="Angsana New" w:hAnsi="Angsana New"/>
          <w:sz w:val="30"/>
          <w:szCs w:val="30"/>
        </w:rPr>
        <w:t>/</w:t>
      </w:r>
      <w:r w:rsidRPr="00934422">
        <w:rPr>
          <w:rFonts w:ascii="Angsana New" w:hAnsi="Angsana New" w:hint="cs"/>
          <w:sz w:val="30"/>
          <w:szCs w:val="30"/>
          <w:cs/>
        </w:rPr>
        <w:t>หรือบริษัทย่อย</w:t>
      </w:r>
      <w:r w:rsidR="00996F01">
        <w:rPr>
          <w:rFonts w:ascii="Angsana New" w:hAnsi="Angsana New" w:hint="cs"/>
          <w:sz w:val="30"/>
          <w:szCs w:val="30"/>
          <w:cs/>
        </w:rPr>
        <w:t>ของบริษัท</w:t>
      </w:r>
      <w:r w:rsidR="00775512">
        <w:rPr>
          <w:rFonts w:ascii="Angsana New" w:hAnsi="Angsana New" w:hint="cs"/>
          <w:sz w:val="30"/>
          <w:szCs w:val="30"/>
          <w:cs/>
        </w:rPr>
        <w:t>ย่อย</w:t>
      </w:r>
    </w:p>
    <w:p w14:paraId="4ADE2FD4" w14:textId="77777777" w:rsidR="00D21E60" w:rsidRDefault="00D21E60" w:rsidP="00CF5DDA">
      <w:pPr>
        <w:ind w:left="990"/>
      </w:pPr>
    </w:p>
    <w:p w14:paraId="1CD9662D" w14:textId="77777777" w:rsidR="00106595" w:rsidRDefault="00106595" w:rsidP="00CF5DD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BA42A6">
        <w:rPr>
          <w:rFonts w:ascii="Angsana New" w:hAnsi="Angsana New" w:hint="cs"/>
          <w:sz w:val="30"/>
          <w:szCs w:val="30"/>
          <w:cs/>
        </w:rPr>
        <w:t>รายการ</w:t>
      </w:r>
      <w:r>
        <w:rPr>
          <w:rFonts w:ascii="Angsana New" w:hAnsi="Angsana New" w:hint="cs"/>
          <w:sz w:val="30"/>
          <w:szCs w:val="30"/>
          <w:cs/>
        </w:rPr>
        <w:t>เคลื่อนไหวของใบสำคัญสิทธิแสดงสิทธิ</w:t>
      </w:r>
      <w:r w:rsidRPr="00BA42A6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NINE-WA</w:t>
      </w:r>
      <w:r w:rsidRPr="00BA42A6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ในระหว่างปี</w:t>
      </w:r>
      <w:r w:rsidRPr="00BA42A6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BA42A6">
        <w:rPr>
          <w:rFonts w:ascii="Angsana New" w:hAnsi="Angsana New"/>
          <w:sz w:val="30"/>
          <w:szCs w:val="30"/>
        </w:rPr>
        <w:t xml:space="preserve"> </w:t>
      </w:r>
      <w:r w:rsidRPr="00BA42A6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5B3182BF" w14:textId="77777777" w:rsidR="00106595" w:rsidRPr="00D852DB" w:rsidRDefault="00106595" w:rsidP="001065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8716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30"/>
        <w:gridCol w:w="1134"/>
        <w:gridCol w:w="227"/>
        <w:gridCol w:w="1190"/>
        <w:gridCol w:w="227"/>
        <w:gridCol w:w="1134"/>
        <w:gridCol w:w="227"/>
        <w:gridCol w:w="1247"/>
      </w:tblGrid>
      <w:tr w:rsidR="00106595" w14:paraId="098ACAA2" w14:textId="77777777" w:rsidTr="00CF5DDA">
        <w:trPr>
          <w:cantSplit/>
          <w:trHeight w:hRule="exact" w:val="420"/>
        </w:trPr>
        <w:tc>
          <w:tcPr>
            <w:tcW w:w="3330" w:type="dxa"/>
            <w:vAlign w:val="bottom"/>
          </w:tcPr>
          <w:p w14:paraId="1571AE49" w14:textId="77777777" w:rsidR="00106595" w:rsidRPr="00E36D0B" w:rsidRDefault="00106595" w:rsidP="0007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" w:hanging="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86" w:type="dxa"/>
            <w:gridSpan w:val="7"/>
            <w:vAlign w:val="bottom"/>
          </w:tcPr>
          <w:p w14:paraId="4537D247" w14:textId="77777777" w:rsidR="00106595" w:rsidRDefault="00106595" w:rsidP="00073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0D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06595" w14:paraId="3F88323D" w14:textId="77777777" w:rsidTr="00CF5DDA">
        <w:trPr>
          <w:cantSplit/>
          <w:trHeight w:hRule="exact" w:val="420"/>
        </w:trPr>
        <w:tc>
          <w:tcPr>
            <w:tcW w:w="3330" w:type="dxa"/>
            <w:vAlign w:val="bottom"/>
          </w:tcPr>
          <w:p w14:paraId="2C8C5E5A" w14:textId="77777777" w:rsidR="00106595" w:rsidRPr="00E36D0B" w:rsidRDefault="00106595" w:rsidP="0007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1" w:type="dxa"/>
            <w:gridSpan w:val="3"/>
            <w:vAlign w:val="bottom"/>
          </w:tcPr>
          <w:p w14:paraId="200C70B3" w14:textId="77777777" w:rsidR="00106595" w:rsidRPr="00E36D0B" w:rsidRDefault="00106595" w:rsidP="00073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27" w:type="dxa"/>
            <w:vAlign w:val="bottom"/>
          </w:tcPr>
          <w:p w14:paraId="184C39E1" w14:textId="77777777" w:rsidR="00106595" w:rsidRPr="00E36D0B" w:rsidRDefault="00106595" w:rsidP="00073A8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08" w:type="dxa"/>
            <w:gridSpan w:val="3"/>
            <w:vAlign w:val="bottom"/>
          </w:tcPr>
          <w:p w14:paraId="3F551EB7" w14:textId="77777777" w:rsidR="00106595" w:rsidRDefault="00106595" w:rsidP="00073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106595" w:rsidRPr="00E36D0B" w14:paraId="3C736F12" w14:textId="77777777" w:rsidTr="00CF5DDA">
        <w:trPr>
          <w:cantSplit/>
          <w:trHeight w:hRule="exact" w:val="420"/>
        </w:trPr>
        <w:tc>
          <w:tcPr>
            <w:tcW w:w="3330" w:type="dxa"/>
            <w:vAlign w:val="bottom"/>
          </w:tcPr>
          <w:p w14:paraId="66FC2D3E" w14:textId="77777777" w:rsidR="00106595" w:rsidRPr="00E36D0B" w:rsidRDefault="00106595" w:rsidP="0007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7360909E" w14:textId="77777777" w:rsidR="00106595" w:rsidRPr="00E36D0B" w:rsidRDefault="00106595" w:rsidP="00073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6D0B">
              <w:rPr>
                <w:rFonts w:ascii="Angsana New" w:hAnsi="Angsana New"/>
                <w:sz w:val="30"/>
                <w:szCs w:val="30"/>
                <w:cs/>
              </w:rPr>
              <w:t>จำนวน</w:t>
            </w:r>
          </w:p>
        </w:tc>
        <w:tc>
          <w:tcPr>
            <w:tcW w:w="227" w:type="dxa"/>
            <w:vAlign w:val="bottom"/>
          </w:tcPr>
          <w:p w14:paraId="5A98E938" w14:textId="77777777" w:rsidR="00106595" w:rsidRPr="00E36D0B" w:rsidRDefault="00106595" w:rsidP="00073A8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90" w:type="dxa"/>
            <w:vAlign w:val="bottom"/>
          </w:tcPr>
          <w:p w14:paraId="3737F1DF" w14:textId="77777777" w:rsidR="00106595" w:rsidRPr="00E36D0B" w:rsidRDefault="00106595" w:rsidP="00073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" w:type="dxa"/>
            <w:vAlign w:val="bottom"/>
          </w:tcPr>
          <w:p w14:paraId="7846BA65" w14:textId="77777777" w:rsidR="00106595" w:rsidRPr="00E36D0B" w:rsidRDefault="00106595" w:rsidP="00073A8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34" w:type="dxa"/>
            <w:vAlign w:val="bottom"/>
          </w:tcPr>
          <w:p w14:paraId="4C69B259" w14:textId="77777777" w:rsidR="00106595" w:rsidRPr="00E36D0B" w:rsidRDefault="00106595" w:rsidP="00073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6D0B">
              <w:rPr>
                <w:rFonts w:ascii="Angsana New" w:hAnsi="Angsana New"/>
                <w:sz w:val="30"/>
                <w:szCs w:val="30"/>
                <w:cs/>
              </w:rPr>
              <w:t>จำนวน</w:t>
            </w:r>
          </w:p>
        </w:tc>
        <w:tc>
          <w:tcPr>
            <w:tcW w:w="227" w:type="dxa"/>
            <w:vAlign w:val="bottom"/>
          </w:tcPr>
          <w:p w14:paraId="0DEBCB57" w14:textId="77777777" w:rsidR="00106595" w:rsidRPr="00E36D0B" w:rsidRDefault="00106595" w:rsidP="00073A8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7" w:type="dxa"/>
            <w:vAlign w:val="bottom"/>
          </w:tcPr>
          <w:p w14:paraId="29E47544" w14:textId="77777777" w:rsidR="00106595" w:rsidRPr="00E36D0B" w:rsidRDefault="00106595" w:rsidP="00073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06595" w:rsidRPr="00E36D0B" w14:paraId="33FA5243" w14:textId="77777777" w:rsidTr="00CF5DDA">
        <w:trPr>
          <w:cantSplit/>
          <w:trHeight w:hRule="exact" w:val="420"/>
        </w:trPr>
        <w:tc>
          <w:tcPr>
            <w:tcW w:w="3330" w:type="dxa"/>
            <w:vAlign w:val="bottom"/>
          </w:tcPr>
          <w:p w14:paraId="3378D650" w14:textId="77777777" w:rsidR="00106595" w:rsidRPr="00E36D0B" w:rsidRDefault="00106595" w:rsidP="0007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3DC28D8F" w14:textId="77777777" w:rsidR="00106595" w:rsidRPr="00E36D0B" w:rsidRDefault="00106595" w:rsidP="00073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6D0B">
              <w:rPr>
                <w:rFonts w:ascii="Angsana New" w:hAnsi="Angsana New"/>
                <w:sz w:val="30"/>
                <w:szCs w:val="30"/>
                <w:cs/>
              </w:rPr>
              <w:t>ใบสำคัญ</w:t>
            </w:r>
          </w:p>
        </w:tc>
        <w:tc>
          <w:tcPr>
            <w:tcW w:w="227" w:type="dxa"/>
            <w:vAlign w:val="bottom"/>
          </w:tcPr>
          <w:p w14:paraId="6BBD8043" w14:textId="77777777" w:rsidR="00106595" w:rsidRPr="00E36D0B" w:rsidRDefault="00106595" w:rsidP="00073A8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90" w:type="dxa"/>
            <w:vAlign w:val="bottom"/>
          </w:tcPr>
          <w:p w14:paraId="5FEE77F5" w14:textId="77777777" w:rsidR="00106595" w:rsidRPr="00E36D0B" w:rsidRDefault="00106595" w:rsidP="00073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6D0B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27" w:type="dxa"/>
            <w:vAlign w:val="bottom"/>
          </w:tcPr>
          <w:p w14:paraId="5A7CE850" w14:textId="77777777" w:rsidR="00106595" w:rsidRPr="00E36D0B" w:rsidRDefault="00106595" w:rsidP="00073A8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34" w:type="dxa"/>
            <w:vAlign w:val="bottom"/>
          </w:tcPr>
          <w:p w14:paraId="04E93E00" w14:textId="77777777" w:rsidR="00106595" w:rsidRPr="00E36D0B" w:rsidRDefault="00106595" w:rsidP="00073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6D0B">
              <w:rPr>
                <w:rFonts w:ascii="Angsana New" w:hAnsi="Angsana New"/>
                <w:sz w:val="30"/>
                <w:szCs w:val="30"/>
                <w:cs/>
              </w:rPr>
              <w:t>ใบสำคัญ</w:t>
            </w:r>
          </w:p>
        </w:tc>
        <w:tc>
          <w:tcPr>
            <w:tcW w:w="227" w:type="dxa"/>
            <w:vAlign w:val="bottom"/>
          </w:tcPr>
          <w:p w14:paraId="02FC3FEC" w14:textId="77777777" w:rsidR="00106595" w:rsidRPr="00E36D0B" w:rsidRDefault="00106595" w:rsidP="00073A8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7" w:type="dxa"/>
            <w:vAlign w:val="bottom"/>
          </w:tcPr>
          <w:p w14:paraId="222D03DF" w14:textId="77777777" w:rsidR="00106595" w:rsidRPr="00E36D0B" w:rsidRDefault="00106595" w:rsidP="00073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6D0B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106595" w:rsidRPr="00E36D0B" w14:paraId="6C87A3F0" w14:textId="77777777" w:rsidTr="00CF5DDA">
        <w:trPr>
          <w:cantSplit/>
          <w:trHeight w:hRule="exact" w:val="420"/>
        </w:trPr>
        <w:tc>
          <w:tcPr>
            <w:tcW w:w="3330" w:type="dxa"/>
            <w:vAlign w:val="bottom"/>
          </w:tcPr>
          <w:p w14:paraId="2532B36D" w14:textId="77777777" w:rsidR="00106595" w:rsidRPr="00E36D0B" w:rsidRDefault="00106595" w:rsidP="0007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251A2355" w14:textId="77777777" w:rsidR="00106595" w:rsidRPr="00E36D0B" w:rsidRDefault="00106595" w:rsidP="00073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6D0B">
              <w:rPr>
                <w:rFonts w:ascii="Angsana New" w:hAnsi="Angsana New"/>
                <w:sz w:val="30"/>
                <w:szCs w:val="30"/>
                <w:cs/>
              </w:rPr>
              <w:t>แสดงสิทธิ</w:t>
            </w:r>
          </w:p>
        </w:tc>
        <w:tc>
          <w:tcPr>
            <w:tcW w:w="227" w:type="dxa"/>
            <w:vAlign w:val="bottom"/>
          </w:tcPr>
          <w:p w14:paraId="76CA3956" w14:textId="77777777" w:rsidR="00106595" w:rsidRPr="00E36D0B" w:rsidRDefault="00106595" w:rsidP="00073A8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90" w:type="dxa"/>
            <w:vAlign w:val="bottom"/>
          </w:tcPr>
          <w:p w14:paraId="470680B1" w14:textId="77777777" w:rsidR="00106595" w:rsidRPr="00E36D0B" w:rsidRDefault="00106595" w:rsidP="00073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6D0B">
              <w:rPr>
                <w:rFonts w:ascii="Angsana New" w:hAnsi="Angsana New"/>
                <w:sz w:val="30"/>
                <w:szCs w:val="30"/>
                <w:cs/>
              </w:rPr>
              <w:t>ณ วันที่ให้สิทธิ</w:t>
            </w:r>
          </w:p>
        </w:tc>
        <w:tc>
          <w:tcPr>
            <w:tcW w:w="227" w:type="dxa"/>
            <w:vAlign w:val="bottom"/>
          </w:tcPr>
          <w:p w14:paraId="5F83E83B" w14:textId="77777777" w:rsidR="00106595" w:rsidRPr="00E36D0B" w:rsidRDefault="00106595" w:rsidP="00073A8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34" w:type="dxa"/>
            <w:vAlign w:val="bottom"/>
          </w:tcPr>
          <w:p w14:paraId="627108C8" w14:textId="77777777" w:rsidR="00106595" w:rsidRPr="00E36D0B" w:rsidRDefault="00106595" w:rsidP="00073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6D0B">
              <w:rPr>
                <w:rFonts w:ascii="Angsana New" w:hAnsi="Angsana New"/>
                <w:sz w:val="30"/>
                <w:szCs w:val="30"/>
                <w:cs/>
              </w:rPr>
              <w:t>แสดงสิทธิ</w:t>
            </w:r>
          </w:p>
        </w:tc>
        <w:tc>
          <w:tcPr>
            <w:tcW w:w="227" w:type="dxa"/>
            <w:vAlign w:val="bottom"/>
          </w:tcPr>
          <w:p w14:paraId="256AC955" w14:textId="77777777" w:rsidR="00106595" w:rsidRPr="00E36D0B" w:rsidRDefault="00106595" w:rsidP="00073A8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7" w:type="dxa"/>
            <w:vAlign w:val="bottom"/>
          </w:tcPr>
          <w:p w14:paraId="0CBA9235" w14:textId="77777777" w:rsidR="00106595" w:rsidRPr="00E36D0B" w:rsidRDefault="00106595" w:rsidP="00073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6D0B">
              <w:rPr>
                <w:rFonts w:ascii="Angsana New" w:hAnsi="Angsana New"/>
                <w:sz w:val="30"/>
                <w:szCs w:val="30"/>
                <w:cs/>
              </w:rPr>
              <w:t>ณ วันที่ให้สิทธิ</w:t>
            </w:r>
          </w:p>
        </w:tc>
      </w:tr>
      <w:tr w:rsidR="00106595" w:rsidRPr="00F03484" w14:paraId="628F5FCB" w14:textId="77777777" w:rsidTr="00CF5DDA">
        <w:trPr>
          <w:cantSplit/>
          <w:trHeight w:hRule="exact" w:val="420"/>
        </w:trPr>
        <w:tc>
          <w:tcPr>
            <w:tcW w:w="3330" w:type="dxa"/>
            <w:vAlign w:val="bottom"/>
          </w:tcPr>
          <w:p w14:paraId="2AA9203B" w14:textId="77777777" w:rsidR="00106595" w:rsidRPr="00E36D0B" w:rsidRDefault="00106595" w:rsidP="0007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86" w:type="dxa"/>
            <w:gridSpan w:val="7"/>
            <w:vAlign w:val="bottom"/>
          </w:tcPr>
          <w:p w14:paraId="35463C98" w14:textId="77777777" w:rsidR="00106595" w:rsidRPr="00F03484" w:rsidRDefault="00106595" w:rsidP="00073A8E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F03484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F0348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พันหน่วย / พันบาท)</w:t>
            </w:r>
          </w:p>
        </w:tc>
      </w:tr>
      <w:tr w:rsidR="00106595" w:rsidRPr="00E36D0B" w14:paraId="7DD41CD9" w14:textId="77777777" w:rsidTr="00CF5DDA">
        <w:trPr>
          <w:cantSplit/>
          <w:trHeight w:hRule="exact" w:val="420"/>
        </w:trPr>
        <w:tc>
          <w:tcPr>
            <w:tcW w:w="3330" w:type="dxa"/>
            <w:vAlign w:val="bottom"/>
          </w:tcPr>
          <w:p w14:paraId="315AE103" w14:textId="77777777" w:rsidR="00106595" w:rsidRPr="00E36D0B" w:rsidRDefault="00106595" w:rsidP="0007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36D0B">
              <w:rPr>
                <w:rFonts w:ascii="Angsana New" w:hAnsi="Angsana New"/>
                <w:sz w:val="30"/>
                <w:szCs w:val="30"/>
                <w:cs/>
              </w:rPr>
              <w:t>ณ วันที่ 1 มกราคม</w:t>
            </w:r>
          </w:p>
        </w:tc>
        <w:tc>
          <w:tcPr>
            <w:tcW w:w="1134" w:type="dxa"/>
            <w:vAlign w:val="bottom"/>
          </w:tcPr>
          <w:p w14:paraId="06770A02" w14:textId="77777777" w:rsidR="00106595" w:rsidRPr="006941F3" w:rsidRDefault="00106595" w:rsidP="00073A8E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1,538</w:t>
            </w:r>
          </w:p>
        </w:tc>
        <w:tc>
          <w:tcPr>
            <w:tcW w:w="227" w:type="dxa"/>
            <w:vAlign w:val="bottom"/>
          </w:tcPr>
          <w:p w14:paraId="1FC7A101" w14:textId="77777777" w:rsidR="00106595" w:rsidRPr="00BA173C" w:rsidRDefault="00106595" w:rsidP="00073A8E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90" w:type="dxa"/>
            <w:vAlign w:val="bottom"/>
          </w:tcPr>
          <w:p w14:paraId="487878A2" w14:textId="77777777" w:rsidR="00106595" w:rsidRPr="00BA173C" w:rsidRDefault="00106595" w:rsidP="00073A8E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2,994</w:t>
            </w:r>
          </w:p>
        </w:tc>
        <w:tc>
          <w:tcPr>
            <w:tcW w:w="227" w:type="dxa"/>
            <w:vAlign w:val="bottom"/>
          </w:tcPr>
          <w:p w14:paraId="50B8AD73" w14:textId="77777777" w:rsidR="00106595" w:rsidRPr="00D61A25" w:rsidRDefault="00106595" w:rsidP="00073A8E">
            <w:pPr>
              <w:pStyle w:val="acctfourfigures"/>
              <w:tabs>
                <w:tab w:val="clear" w:pos="765"/>
                <w:tab w:val="decimal" w:pos="875"/>
                <w:tab w:val="decimal" w:pos="94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57E3035F" w14:textId="77777777" w:rsidR="00106595" w:rsidRPr="00BA173C" w:rsidRDefault="00106595" w:rsidP="00073A8E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1,492</w:t>
            </w:r>
          </w:p>
        </w:tc>
        <w:tc>
          <w:tcPr>
            <w:tcW w:w="227" w:type="dxa"/>
            <w:vAlign w:val="bottom"/>
          </w:tcPr>
          <w:p w14:paraId="3B05313F" w14:textId="77777777" w:rsidR="00106595" w:rsidRPr="00BA173C" w:rsidRDefault="00106595" w:rsidP="00073A8E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7" w:type="dxa"/>
            <w:vAlign w:val="bottom"/>
          </w:tcPr>
          <w:p w14:paraId="513F20A4" w14:textId="77777777" w:rsidR="00106595" w:rsidRPr="00BA173C" w:rsidRDefault="00106595" w:rsidP="00073A8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2,957</w:t>
            </w:r>
          </w:p>
        </w:tc>
      </w:tr>
      <w:tr w:rsidR="00106595" w:rsidRPr="00357310" w14:paraId="5857F3DB" w14:textId="77777777" w:rsidTr="00CF5DDA">
        <w:trPr>
          <w:cantSplit/>
          <w:trHeight w:hRule="exact" w:val="420"/>
        </w:trPr>
        <w:tc>
          <w:tcPr>
            <w:tcW w:w="3330" w:type="dxa"/>
            <w:vAlign w:val="bottom"/>
          </w:tcPr>
          <w:p w14:paraId="4D63B8E7" w14:textId="68E5A588" w:rsidR="00106595" w:rsidRPr="00E36D0B" w:rsidRDefault="00106595" w:rsidP="0007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36D0B">
              <w:rPr>
                <w:rFonts w:ascii="Angsana New" w:hAnsi="Angsana New"/>
                <w:sz w:val="30"/>
                <w:szCs w:val="30"/>
                <w:cs/>
              </w:rPr>
              <w:t>ออกใบสำคัญแสดงสิทธิระหว่าง</w:t>
            </w:r>
            <w:r w:rsidR="00996F01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134" w:type="dxa"/>
            <w:vAlign w:val="bottom"/>
          </w:tcPr>
          <w:p w14:paraId="05B94A5E" w14:textId="77777777" w:rsidR="00106595" w:rsidRPr="00BA173C" w:rsidRDefault="00106595" w:rsidP="00073A8E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220</w:t>
            </w:r>
          </w:p>
        </w:tc>
        <w:tc>
          <w:tcPr>
            <w:tcW w:w="227" w:type="dxa"/>
            <w:vAlign w:val="bottom"/>
          </w:tcPr>
          <w:p w14:paraId="3066A076" w14:textId="77777777" w:rsidR="00106595" w:rsidRPr="00BA173C" w:rsidRDefault="00106595" w:rsidP="00073A8E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90" w:type="dxa"/>
            <w:vAlign w:val="bottom"/>
          </w:tcPr>
          <w:p w14:paraId="6C269E10" w14:textId="77777777" w:rsidR="00106595" w:rsidRPr="00831A55" w:rsidRDefault="00106595" w:rsidP="00073A8E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428</w:t>
            </w:r>
          </w:p>
        </w:tc>
        <w:tc>
          <w:tcPr>
            <w:tcW w:w="227" w:type="dxa"/>
            <w:vAlign w:val="bottom"/>
          </w:tcPr>
          <w:p w14:paraId="208ACBCB" w14:textId="77777777" w:rsidR="00106595" w:rsidRPr="00831A55" w:rsidRDefault="00106595" w:rsidP="00073A8E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07B8E784" w14:textId="77777777" w:rsidR="00106595" w:rsidRPr="00831A55" w:rsidRDefault="00106595" w:rsidP="00073A8E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31A5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406</w:t>
            </w:r>
          </w:p>
        </w:tc>
        <w:tc>
          <w:tcPr>
            <w:tcW w:w="227" w:type="dxa"/>
            <w:vAlign w:val="bottom"/>
          </w:tcPr>
          <w:p w14:paraId="5B967257" w14:textId="77777777" w:rsidR="00106595" w:rsidRPr="00831A55" w:rsidRDefault="00106595" w:rsidP="00073A8E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7" w:type="dxa"/>
            <w:vAlign w:val="bottom"/>
          </w:tcPr>
          <w:p w14:paraId="35AD6712" w14:textId="77777777" w:rsidR="00106595" w:rsidRPr="00831A55" w:rsidRDefault="00106595" w:rsidP="00073A8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645</w:t>
            </w:r>
          </w:p>
        </w:tc>
      </w:tr>
      <w:tr w:rsidR="00106595" w:rsidRPr="0098289C" w14:paraId="39870C91" w14:textId="77777777" w:rsidTr="00CF5DDA">
        <w:trPr>
          <w:cantSplit/>
          <w:trHeight w:hRule="exact" w:val="420"/>
        </w:trPr>
        <w:tc>
          <w:tcPr>
            <w:tcW w:w="3330" w:type="dxa"/>
            <w:vAlign w:val="bottom"/>
          </w:tcPr>
          <w:p w14:paraId="4132FBFD" w14:textId="70959EAB" w:rsidR="00106595" w:rsidRPr="00E36D0B" w:rsidRDefault="00106595" w:rsidP="0007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36D0B">
              <w:rPr>
                <w:rFonts w:ascii="Angsana New" w:hAnsi="Angsana New"/>
                <w:sz w:val="30"/>
                <w:szCs w:val="30"/>
                <w:cs/>
              </w:rPr>
              <w:t>ยกเลิกใบสำคัญแสดงสิทธิระหว่าง</w:t>
            </w:r>
            <w:r w:rsidR="00996F01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134" w:type="dxa"/>
            <w:vAlign w:val="bottom"/>
          </w:tcPr>
          <w:p w14:paraId="5BF9F42C" w14:textId="77777777" w:rsidR="00106595" w:rsidRPr="003A6600" w:rsidRDefault="00106595" w:rsidP="00073A8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27" w:type="dxa"/>
            <w:vAlign w:val="bottom"/>
          </w:tcPr>
          <w:p w14:paraId="1F191EF8" w14:textId="77777777" w:rsidR="00106595" w:rsidRPr="003A6600" w:rsidRDefault="00106595" w:rsidP="00073A8E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  <w:vAlign w:val="bottom"/>
          </w:tcPr>
          <w:p w14:paraId="21C5C18C" w14:textId="77777777" w:rsidR="00106595" w:rsidRPr="00831A55" w:rsidRDefault="00106595" w:rsidP="00073A8E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31A5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27" w:type="dxa"/>
            <w:vAlign w:val="bottom"/>
          </w:tcPr>
          <w:p w14:paraId="3A9EED34" w14:textId="77777777" w:rsidR="00106595" w:rsidRPr="00831A55" w:rsidRDefault="00106595" w:rsidP="00073A8E">
            <w:pPr>
              <w:pStyle w:val="acctthreecolumns"/>
              <w:tabs>
                <w:tab w:val="clear" w:pos="1361"/>
                <w:tab w:val="decimal" w:pos="875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7DFEB975" w14:textId="25122971" w:rsidR="00106595" w:rsidRPr="00831A55" w:rsidRDefault="00106595" w:rsidP="00073A8E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31A5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560BB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360</w:t>
            </w:r>
            <w:r w:rsidRPr="00831A5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27" w:type="dxa"/>
            <w:vAlign w:val="bottom"/>
          </w:tcPr>
          <w:p w14:paraId="301DA7FA" w14:textId="77777777" w:rsidR="00106595" w:rsidRPr="00831A55" w:rsidRDefault="00106595" w:rsidP="00073A8E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47" w:type="dxa"/>
            <w:vAlign w:val="bottom"/>
          </w:tcPr>
          <w:p w14:paraId="7CC20000" w14:textId="547CB84E" w:rsidR="00106595" w:rsidRPr="00831A55" w:rsidRDefault="00106595" w:rsidP="00073A8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560BB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608</w:t>
            </w:r>
            <w:r w:rsidRPr="00831A5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106595" w:rsidRPr="0098289C" w14:paraId="470F1882" w14:textId="77777777" w:rsidTr="00CF5DDA">
        <w:trPr>
          <w:cantSplit/>
          <w:trHeight w:hRule="exact" w:val="420"/>
        </w:trPr>
        <w:tc>
          <w:tcPr>
            <w:tcW w:w="3330" w:type="dxa"/>
            <w:vAlign w:val="bottom"/>
          </w:tcPr>
          <w:p w14:paraId="0CF9E73A" w14:textId="77777777" w:rsidR="00106595" w:rsidRPr="00E36D0B" w:rsidRDefault="00106595" w:rsidP="0007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36D0B">
              <w:rPr>
                <w:rFonts w:ascii="Angsana New" w:hAnsi="Angsana New"/>
                <w:sz w:val="30"/>
                <w:szCs w:val="30"/>
                <w:cs/>
              </w:rPr>
              <w:t>ใบสำคัญแสดงสิทธิ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หมดอายุ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A2859A9" w14:textId="77777777" w:rsidR="00106595" w:rsidRPr="003A6600" w:rsidRDefault="00106595" w:rsidP="00073A8E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2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(1,758)</w:t>
            </w:r>
          </w:p>
        </w:tc>
        <w:tc>
          <w:tcPr>
            <w:tcW w:w="227" w:type="dxa"/>
            <w:vAlign w:val="bottom"/>
          </w:tcPr>
          <w:p w14:paraId="29048E13" w14:textId="77777777" w:rsidR="00106595" w:rsidRPr="003A6600" w:rsidRDefault="00106595" w:rsidP="00073A8E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  <w:vAlign w:val="bottom"/>
          </w:tcPr>
          <w:p w14:paraId="2ECB3509" w14:textId="77777777" w:rsidR="00106595" w:rsidRPr="00831A55" w:rsidRDefault="00106595" w:rsidP="00073A8E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(3,422</w:t>
            </w:r>
            <w:r w:rsidRPr="00831A5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27" w:type="dxa"/>
            <w:vAlign w:val="bottom"/>
          </w:tcPr>
          <w:p w14:paraId="44BE74B5" w14:textId="77777777" w:rsidR="00106595" w:rsidRPr="00831A55" w:rsidRDefault="00106595" w:rsidP="00073A8E">
            <w:pPr>
              <w:pStyle w:val="acctthreecolumns"/>
              <w:tabs>
                <w:tab w:val="clear" w:pos="1361"/>
                <w:tab w:val="decimal" w:pos="875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599026CF" w14:textId="77777777" w:rsidR="00106595" w:rsidRPr="00831A55" w:rsidRDefault="00106595" w:rsidP="00073A8E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31A5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27" w:type="dxa"/>
            <w:vAlign w:val="bottom"/>
          </w:tcPr>
          <w:p w14:paraId="0A2DB1FD" w14:textId="77777777" w:rsidR="00106595" w:rsidRPr="00831A55" w:rsidRDefault="00106595" w:rsidP="00073A8E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47" w:type="dxa"/>
            <w:vAlign w:val="bottom"/>
          </w:tcPr>
          <w:p w14:paraId="1611E1C6" w14:textId="77777777" w:rsidR="00106595" w:rsidRPr="00831A55" w:rsidRDefault="00106595" w:rsidP="00073A8E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31A5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560BB2" w:rsidRPr="00E36D0B" w14:paraId="3F2F6AD0" w14:textId="77777777" w:rsidTr="00CF5DDA">
        <w:trPr>
          <w:cantSplit/>
          <w:trHeight w:hRule="exact" w:val="420"/>
        </w:trPr>
        <w:tc>
          <w:tcPr>
            <w:tcW w:w="3330" w:type="dxa"/>
            <w:vAlign w:val="bottom"/>
          </w:tcPr>
          <w:p w14:paraId="292C1A2E" w14:textId="4908D70F" w:rsidR="00560BB2" w:rsidRPr="00E36D0B" w:rsidRDefault="00560BB2" w:rsidP="00560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173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F52038" w14:textId="77777777" w:rsidR="00560BB2" w:rsidRPr="00BE1CF2" w:rsidRDefault="00560BB2" w:rsidP="00560BB2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27" w:type="dxa"/>
            <w:vAlign w:val="bottom"/>
          </w:tcPr>
          <w:p w14:paraId="25E1BF17" w14:textId="77777777" w:rsidR="00560BB2" w:rsidRPr="00BE1CF2" w:rsidRDefault="00560BB2" w:rsidP="00560BB2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6C986A" w14:textId="77777777" w:rsidR="00560BB2" w:rsidRPr="00831A55" w:rsidRDefault="00560BB2" w:rsidP="00560BB2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31A5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27" w:type="dxa"/>
            <w:vAlign w:val="bottom"/>
          </w:tcPr>
          <w:p w14:paraId="41200A27" w14:textId="77777777" w:rsidR="00560BB2" w:rsidRPr="00831A55" w:rsidRDefault="00560BB2" w:rsidP="00560BB2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324660" w14:textId="2C50A572" w:rsidR="00560BB2" w:rsidRPr="00831A55" w:rsidRDefault="00560BB2" w:rsidP="00560BB2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31A5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,538</w:t>
            </w:r>
          </w:p>
        </w:tc>
        <w:tc>
          <w:tcPr>
            <w:tcW w:w="227" w:type="dxa"/>
            <w:vAlign w:val="bottom"/>
          </w:tcPr>
          <w:p w14:paraId="74C279EF" w14:textId="77777777" w:rsidR="00560BB2" w:rsidRPr="00831A55" w:rsidRDefault="00560BB2" w:rsidP="00560BB2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CCB457" w14:textId="46EE8323" w:rsidR="00560BB2" w:rsidRPr="00831A55" w:rsidRDefault="00560BB2" w:rsidP="00560BB2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60BB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2,994</w:t>
            </w:r>
          </w:p>
        </w:tc>
      </w:tr>
    </w:tbl>
    <w:p w14:paraId="1921750C" w14:textId="122576B2" w:rsidR="00245117" w:rsidRDefault="00245117" w:rsidP="001065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4247555E" w14:textId="77777777" w:rsidR="00245117" w:rsidRDefault="00245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33940BC7" w14:textId="78D9DC7C" w:rsidR="00106595" w:rsidRPr="003A46DC" w:rsidRDefault="005D3A84" w:rsidP="00B9200F">
      <w:pPr>
        <w:pStyle w:val="ListParagraph"/>
        <w:numPr>
          <w:ilvl w:val="2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hanging="39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A46DC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ใบสำคัญแสดงสิทธิ</w:t>
      </w:r>
      <w:r w:rsidR="00106595" w:rsidRPr="003A46DC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="00106595">
        <w:rPr>
          <w:rFonts w:ascii="Angsana New" w:hAnsi="Angsana New"/>
          <w:b/>
          <w:bCs/>
          <w:i/>
          <w:iCs/>
          <w:sz w:val="30"/>
          <w:szCs w:val="30"/>
        </w:rPr>
        <w:t>NINE-W1</w:t>
      </w:r>
    </w:p>
    <w:p w14:paraId="51949088" w14:textId="77777777" w:rsidR="00106595" w:rsidRDefault="00106595" w:rsidP="001065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center"/>
        <w:rPr>
          <w:rFonts w:ascii="Angsana New" w:hAnsi="Angsana New"/>
          <w:sz w:val="30"/>
          <w:szCs w:val="30"/>
        </w:rPr>
      </w:pPr>
    </w:p>
    <w:p w14:paraId="4B7996EF" w14:textId="77777777" w:rsidR="00106595" w:rsidRPr="00536BB7" w:rsidRDefault="00106595" w:rsidP="00B920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536BB7">
        <w:rPr>
          <w:rFonts w:ascii="Angsana New" w:hAnsi="Angsana New"/>
          <w:sz w:val="30"/>
          <w:szCs w:val="30"/>
          <w:cs/>
        </w:rPr>
        <w:t>ยอดคงเหลือของใบสำคัญแสดงสิทธิ</w:t>
      </w:r>
      <w:r w:rsidRPr="00536BB7">
        <w:rPr>
          <w:rFonts w:ascii="Angsana New" w:hAnsi="Angsana New" w:hint="cs"/>
          <w:sz w:val="30"/>
          <w:szCs w:val="30"/>
          <w:cs/>
        </w:rPr>
        <w:t xml:space="preserve"> </w:t>
      </w:r>
      <w:r w:rsidRPr="00536BB7">
        <w:rPr>
          <w:rFonts w:ascii="Angsana New" w:hAnsi="Angsana New"/>
          <w:sz w:val="30"/>
          <w:szCs w:val="30"/>
        </w:rPr>
        <w:t xml:space="preserve">NINE-W1 </w:t>
      </w:r>
      <w:r w:rsidRPr="00536BB7">
        <w:rPr>
          <w:rFonts w:ascii="Angsana New" w:hAnsi="Angsana New"/>
          <w:sz w:val="30"/>
          <w:szCs w:val="30"/>
          <w:cs/>
        </w:rPr>
        <w:t xml:space="preserve">ที่ยังไม่ได้ใช้ 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536BB7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12A02D63" w14:textId="77777777" w:rsidR="00106595" w:rsidRPr="005363A2" w:rsidRDefault="00106595" w:rsidP="001065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z w:val="16"/>
          <w:szCs w:val="16"/>
        </w:rPr>
      </w:pPr>
    </w:p>
    <w:tbl>
      <w:tblPr>
        <w:tblW w:w="9168" w:type="dxa"/>
        <w:tblInd w:w="990" w:type="dxa"/>
        <w:tblLook w:val="04A0" w:firstRow="1" w:lastRow="0" w:firstColumn="1" w:lastColumn="0" w:noHBand="0" w:noVBand="1"/>
      </w:tblPr>
      <w:tblGrid>
        <w:gridCol w:w="1695"/>
        <w:gridCol w:w="1134"/>
        <w:gridCol w:w="885"/>
        <w:gridCol w:w="957"/>
        <w:gridCol w:w="1797"/>
        <w:gridCol w:w="1452"/>
        <w:gridCol w:w="1248"/>
      </w:tblGrid>
      <w:tr w:rsidR="00106595" w:rsidRPr="00621170" w14:paraId="1EF893B2" w14:textId="77777777" w:rsidTr="00B9200F">
        <w:trPr>
          <w:trHeight w:val="20"/>
        </w:trPr>
        <w:tc>
          <w:tcPr>
            <w:tcW w:w="1695" w:type="dxa"/>
          </w:tcPr>
          <w:p w14:paraId="25F9EB49" w14:textId="77777777" w:rsidR="00106595" w:rsidRDefault="00106595" w:rsidP="0007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473" w:type="dxa"/>
            <w:gridSpan w:val="6"/>
            <w:vAlign w:val="bottom"/>
          </w:tcPr>
          <w:p w14:paraId="7FC40B75" w14:textId="77777777" w:rsidR="00106595" w:rsidRPr="00621170" w:rsidRDefault="00106595" w:rsidP="0007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106595" w:rsidRPr="00621170" w14:paraId="622BB04E" w14:textId="77777777" w:rsidTr="00B9200F">
        <w:trPr>
          <w:trHeight w:val="20"/>
        </w:trPr>
        <w:tc>
          <w:tcPr>
            <w:tcW w:w="1695" w:type="dxa"/>
            <w:vAlign w:val="bottom"/>
          </w:tcPr>
          <w:p w14:paraId="4146E7CF" w14:textId="77777777" w:rsidR="00106595" w:rsidRPr="00A46052" w:rsidRDefault="00106595" w:rsidP="0007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pacing w:val="-22"/>
                <w:sz w:val="30"/>
                <w:szCs w:val="30"/>
              </w:rPr>
            </w:pPr>
            <w:r w:rsidRPr="00A46052">
              <w:rPr>
                <w:rFonts w:ascii="Angsana New" w:hAnsi="Angsana New"/>
                <w:spacing w:val="-12"/>
                <w:sz w:val="30"/>
                <w:szCs w:val="30"/>
                <w:cs/>
              </w:rPr>
              <w:t xml:space="preserve">ใบสำคัญแสดงสิทธิ </w:t>
            </w:r>
            <w:r w:rsidRPr="00A46052">
              <w:rPr>
                <w:rFonts w:ascii="Angsana New" w:hAnsi="Angsana New"/>
                <w:spacing w:val="-22"/>
                <w:sz w:val="30"/>
                <w:szCs w:val="30"/>
                <w:cs/>
              </w:rPr>
              <w:t xml:space="preserve">ที่ยังไม่ได้ใช้ </w:t>
            </w:r>
          </w:p>
          <w:p w14:paraId="5837C95D" w14:textId="77777777" w:rsidR="00106595" w:rsidRPr="00A46052" w:rsidRDefault="00106595" w:rsidP="0007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pacing w:val="-22"/>
                <w:sz w:val="30"/>
                <w:szCs w:val="30"/>
              </w:rPr>
            </w:pPr>
            <w:r w:rsidRPr="00A46052">
              <w:rPr>
                <w:rFonts w:ascii="Angsana New" w:hAnsi="Angsana New"/>
                <w:spacing w:val="-22"/>
                <w:sz w:val="30"/>
                <w:szCs w:val="30"/>
                <w:cs/>
              </w:rPr>
              <w:t xml:space="preserve">ณ วันที่ </w:t>
            </w:r>
            <w:r w:rsidRPr="00A46052">
              <w:rPr>
                <w:rFonts w:ascii="Angsana New" w:hAnsi="Angsana New"/>
                <w:sz w:val="30"/>
                <w:szCs w:val="30"/>
                <w:cs/>
              </w:rPr>
              <w:t>1</w:t>
            </w:r>
          </w:p>
          <w:p w14:paraId="6F34D477" w14:textId="77777777" w:rsidR="00106595" w:rsidRPr="00A46052" w:rsidRDefault="00106595" w:rsidP="0007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32" w:right="-103"/>
              <w:jc w:val="center"/>
              <w:rPr>
                <w:rFonts w:ascii="Angsana New" w:hAnsi="Angsana New"/>
                <w:spacing w:val="-22"/>
                <w:sz w:val="30"/>
                <w:szCs w:val="30"/>
              </w:rPr>
            </w:pPr>
            <w:r w:rsidRPr="00A46052">
              <w:rPr>
                <w:rFonts w:ascii="Angsana New" w:hAnsi="Angsana New"/>
                <w:sz w:val="30"/>
                <w:szCs w:val="30"/>
                <w:cs/>
              </w:rPr>
              <w:t>มกราคม 25</w:t>
            </w:r>
            <w:r w:rsidRPr="00A46052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134" w:type="dxa"/>
            <w:vAlign w:val="bottom"/>
          </w:tcPr>
          <w:p w14:paraId="58C7D7B5" w14:textId="77777777" w:rsidR="00106595" w:rsidRPr="00A46052" w:rsidRDefault="00106595" w:rsidP="0007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6052">
              <w:rPr>
                <w:rFonts w:ascii="Angsana New" w:hAnsi="Angsana New"/>
                <w:sz w:val="30"/>
                <w:szCs w:val="30"/>
                <w:cs/>
              </w:rPr>
              <w:t>ออกสิทธิ</w:t>
            </w:r>
          </w:p>
          <w:p w14:paraId="05AB2BF9" w14:textId="77777777" w:rsidR="00106595" w:rsidRPr="00A46052" w:rsidRDefault="00106595" w:rsidP="0007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6052">
              <w:rPr>
                <w:rFonts w:ascii="Angsana New" w:hAnsi="Angsana New"/>
                <w:sz w:val="30"/>
                <w:szCs w:val="30"/>
                <w:cs/>
              </w:rPr>
              <w:t>ซื้อหุ้น</w:t>
            </w:r>
          </w:p>
        </w:tc>
        <w:tc>
          <w:tcPr>
            <w:tcW w:w="885" w:type="dxa"/>
            <w:vAlign w:val="bottom"/>
          </w:tcPr>
          <w:p w14:paraId="12C2B48B" w14:textId="77777777" w:rsidR="00106595" w:rsidRPr="00A46052" w:rsidRDefault="00106595" w:rsidP="0007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6052">
              <w:rPr>
                <w:rFonts w:ascii="Angsana New" w:hAnsi="Angsana New"/>
                <w:sz w:val="30"/>
                <w:szCs w:val="30"/>
                <w:cs/>
              </w:rPr>
              <w:t>ใช้สิทธิ</w:t>
            </w:r>
          </w:p>
          <w:p w14:paraId="5294FE1B" w14:textId="77777777" w:rsidR="00106595" w:rsidRPr="00A46052" w:rsidRDefault="00106595" w:rsidP="0007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6052">
              <w:rPr>
                <w:rFonts w:ascii="Angsana New" w:hAnsi="Angsana New"/>
                <w:sz w:val="30"/>
                <w:szCs w:val="30"/>
                <w:cs/>
              </w:rPr>
              <w:t>ซื้อหุ้น</w:t>
            </w:r>
          </w:p>
        </w:tc>
        <w:tc>
          <w:tcPr>
            <w:tcW w:w="957" w:type="dxa"/>
          </w:tcPr>
          <w:p w14:paraId="38E521D5" w14:textId="77777777" w:rsidR="00106595" w:rsidRPr="00A46052" w:rsidRDefault="00106595" w:rsidP="0007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287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94FC1EB" w14:textId="77777777" w:rsidR="00106595" w:rsidRPr="00A46052" w:rsidRDefault="00106595" w:rsidP="0007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8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3CF3089" w14:textId="77777777" w:rsidR="00106595" w:rsidRPr="00A46052" w:rsidRDefault="00106595" w:rsidP="0007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8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E85BB49" w14:textId="77777777" w:rsidR="00106595" w:rsidRPr="00A46052" w:rsidRDefault="00106595" w:rsidP="0007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8"/>
              </w:tabs>
              <w:spacing w:line="240" w:lineRule="auto"/>
              <w:jc w:val="center"/>
              <w:rPr>
                <w:rFonts w:ascii="Angsana New" w:hAnsi="Angsana New"/>
                <w:spacing w:val="-12"/>
                <w:sz w:val="30"/>
                <w:szCs w:val="30"/>
                <w:cs/>
              </w:rPr>
            </w:pPr>
            <w:r w:rsidRPr="00A46052">
              <w:rPr>
                <w:rFonts w:ascii="Angsana New" w:hAnsi="Angsana New"/>
                <w:sz w:val="30"/>
                <w:szCs w:val="30"/>
                <w:cs/>
              </w:rPr>
              <w:t>หมดอายุ</w:t>
            </w:r>
          </w:p>
        </w:tc>
        <w:tc>
          <w:tcPr>
            <w:tcW w:w="1797" w:type="dxa"/>
            <w:vAlign w:val="bottom"/>
          </w:tcPr>
          <w:p w14:paraId="3B6E85E2" w14:textId="77777777" w:rsidR="00106595" w:rsidRPr="00A46052" w:rsidRDefault="00106595" w:rsidP="0007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pacing w:val="-22"/>
                <w:sz w:val="30"/>
                <w:szCs w:val="30"/>
              </w:rPr>
            </w:pPr>
            <w:r w:rsidRPr="00A46052">
              <w:rPr>
                <w:rFonts w:ascii="Angsana New" w:hAnsi="Angsana New"/>
                <w:spacing w:val="-12"/>
                <w:sz w:val="30"/>
                <w:szCs w:val="30"/>
                <w:cs/>
              </w:rPr>
              <w:t>ใบสำคัญแสดงสิทธิ</w:t>
            </w:r>
            <w:r w:rsidRPr="00A46052">
              <w:rPr>
                <w:rFonts w:ascii="Angsana New" w:hAnsi="Angsana New"/>
                <w:spacing w:val="-22"/>
                <w:sz w:val="30"/>
                <w:szCs w:val="30"/>
                <w:cs/>
              </w:rPr>
              <w:t xml:space="preserve">ที่ยังไม่ได้ใช้ </w:t>
            </w:r>
          </w:p>
          <w:p w14:paraId="1A1308F1" w14:textId="77777777" w:rsidR="00106595" w:rsidRPr="00A46052" w:rsidRDefault="00106595" w:rsidP="0007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6052">
              <w:rPr>
                <w:rFonts w:ascii="Angsana New" w:hAnsi="Angsana New"/>
                <w:spacing w:val="-22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A46052">
              <w:rPr>
                <w:rFonts w:ascii="Angsana New" w:hAnsi="Angsana New"/>
                <w:sz w:val="30"/>
                <w:szCs w:val="30"/>
                <w:cs/>
              </w:rPr>
              <w:t xml:space="preserve"> 25</w:t>
            </w:r>
            <w:r w:rsidRPr="00A46052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452" w:type="dxa"/>
            <w:vAlign w:val="bottom"/>
          </w:tcPr>
          <w:p w14:paraId="674AD738" w14:textId="77777777" w:rsidR="00106595" w:rsidRPr="00621170" w:rsidRDefault="00106595" w:rsidP="0007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1170">
              <w:rPr>
                <w:rFonts w:ascii="Angsana New" w:hAnsi="Angsana New"/>
                <w:sz w:val="30"/>
                <w:szCs w:val="30"/>
                <w:cs/>
              </w:rPr>
              <w:t>ราคาใช้สิทธิ</w:t>
            </w:r>
          </w:p>
        </w:tc>
        <w:tc>
          <w:tcPr>
            <w:tcW w:w="1248" w:type="dxa"/>
            <w:vAlign w:val="bottom"/>
          </w:tcPr>
          <w:p w14:paraId="3D2F7F19" w14:textId="77777777" w:rsidR="00106595" w:rsidRPr="00621170" w:rsidRDefault="00106595" w:rsidP="0007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1170">
              <w:rPr>
                <w:rFonts w:ascii="Angsana New" w:hAnsi="Angsana New"/>
                <w:sz w:val="30"/>
                <w:szCs w:val="30"/>
                <w:cs/>
              </w:rPr>
              <w:t>วันหมดอายุ</w:t>
            </w:r>
          </w:p>
        </w:tc>
      </w:tr>
      <w:tr w:rsidR="00106595" w:rsidRPr="00621170" w14:paraId="2E57BBFE" w14:textId="77777777" w:rsidTr="00B9200F">
        <w:trPr>
          <w:trHeight w:val="20"/>
        </w:trPr>
        <w:tc>
          <w:tcPr>
            <w:tcW w:w="1695" w:type="dxa"/>
          </w:tcPr>
          <w:p w14:paraId="41179274" w14:textId="77777777" w:rsidR="00106595" w:rsidRPr="00621170" w:rsidRDefault="00106595" w:rsidP="0007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73" w:type="dxa"/>
            <w:gridSpan w:val="4"/>
            <w:vAlign w:val="bottom"/>
          </w:tcPr>
          <w:p w14:paraId="405A381E" w14:textId="77777777" w:rsidR="00106595" w:rsidRPr="00621170" w:rsidRDefault="00106595" w:rsidP="0007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28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2117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(ล้านหน่วย)</w:t>
            </w:r>
          </w:p>
        </w:tc>
        <w:tc>
          <w:tcPr>
            <w:tcW w:w="1452" w:type="dxa"/>
            <w:vAlign w:val="bottom"/>
          </w:tcPr>
          <w:p w14:paraId="6027B7C7" w14:textId="77777777" w:rsidR="00106595" w:rsidRPr="00621170" w:rsidRDefault="00106595" w:rsidP="0007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2117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62117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/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62117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หุ้น)</w:t>
            </w:r>
          </w:p>
        </w:tc>
        <w:tc>
          <w:tcPr>
            <w:tcW w:w="1248" w:type="dxa"/>
            <w:vAlign w:val="bottom"/>
          </w:tcPr>
          <w:p w14:paraId="6EC2482C" w14:textId="77777777" w:rsidR="00106595" w:rsidRPr="00621170" w:rsidRDefault="00106595" w:rsidP="0007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106595" w14:paraId="33E37A90" w14:textId="77777777" w:rsidTr="00B9200F">
        <w:trPr>
          <w:trHeight w:val="20"/>
        </w:trPr>
        <w:tc>
          <w:tcPr>
            <w:tcW w:w="1695" w:type="dxa"/>
            <w:vAlign w:val="bottom"/>
          </w:tcPr>
          <w:p w14:paraId="76D3CA6C" w14:textId="77777777" w:rsidR="00106595" w:rsidRPr="00621170" w:rsidRDefault="00106595" w:rsidP="0007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3609988E" w14:textId="77777777" w:rsidR="00106595" w:rsidRPr="00621170" w:rsidRDefault="00106595" w:rsidP="0007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5" w:type="dxa"/>
            <w:vAlign w:val="bottom"/>
          </w:tcPr>
          <w:p w14:paraId="292E5B3A" w14:textId="77777777" w:rsidR="00106595" w:rsidRPr="00621170" w:rsidRDefault="00106595" w:rsidP="0007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7" w:type="dxa"/>
          </w:tcPr>
          <w:p w14:paraId="726E792A" w14:textId="77777777" w:rsidR="00106595" w:rsidRPr="00621170" w:rsidRDefault="00106595" w:rsidP="0007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2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7" w:type="dxa"/>
            <w:vAlign w:val="bottom"/>
          </w:tcPr>
          <w:p w14:paraId="132B29D6" w14:textId="77777777" w:rsidR="00106595" w:rsidRPr="00621170" w:rsidRDefault="00106595" w:rsidP="0007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2" w:type="dxa"/>
            <w:vAlign w:val="bottom"/>
          </w:tcPr>
          <w:p w14:paraId="79F0A7AB" w14:textId="77777777" w:rsidR="00106595" w:rsidRPr="00621170" w:rsidRDefault="00106595" w:rsidP="0007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vAlign w:val="bottom"/>
          </w:tcPr>
          <w:p w14:paraId="205D3C6A" w14:textId="77777777" w:rsidR="00106595" w:rsidRDefault="00106595" w:rsidP="0007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-13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กรกฎาคม</w:t>
            </w:r>
          </w:p>
        </w:tc>
      </w:tr>
      <w:tr w:rsidR="00106595" w:rsidRPr="00621170" w14:paraId="365A7199" w14:textId="77777777" w:rsidTr="00B9200F">
        <w:trPr>
          <w:trHeight w:val="20"/>
        </w:trPr>
        <w:tc>
          <w:tcPr>
            <w:tcW w:w="1695" w:type="dxa"/>
            <w:vAlign w:val="bottom"/>
          </w:tcPr>
          <w:p w14:paraId="38E1A7CD" w14:textId="77777777" w:rsidR="00106595" w:rsidRPr="009D65FA" w:rsidRDefault="00106595" w:rsidP="00073A8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84.96</w:t>
            </w:r>
          </w:p>
        </w:tc>
        <w:tc>
          <w:tcPr>
            <w:tcW w:w="1134" w:type="dxa"/>
            <w:vAlign w:val="bottom"/>
          </w:tcPr>
          <w:p w14:paraId="43EF33DF" w14:textId="77777777" w:rsidR="00106595" w:rsidRPr="009D65FA" w:rsidRDefault="00106595" w:rsidP="00073A8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65F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885" w:type="dxa"/>
            <w:vAlign w:val="bottom"/>
          </w:tcPr>
          <w:p w14:paraId="4AA5C807" w14:textId="69BC3181" w:rsidR="00106595" w:rsidRPr="009D65FA" w:rsidRDefault="004B1EC4" w:rsidP="00073A8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9411E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957" w:type="dxa"/>
          </w:tcPr>
          <w:p w14:paraId="54F7A276" w14:textId="41BB6D21" w:rsidR="00106595" w:rsidRPr="009D65FA" w:rsidRDefault="00106595" w:rsidP="00073A8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65F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4B1EC4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.96</w:t>
            </w:r>
            <w:r w:rsidRPr="009D65F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797" w:type="dxa"/>
            <w:vAlign w:val="bottom"/>
          </w:tcPr>
          <w:p w14:paraId="3B20749D" w14:textId="77777777" w:rsidR="00106595" w:rsidRPr="00621170" w:rsidRDefault="00106595" w:rsidP="00073A8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2" w:type="dxa"/>
            <w:vAlign w:val="bottom"/>
          </w:tcPr>
          <w:p w14:paraId="67268C84" w14:textId="77777777" w:rsidR="00106595" w:rsidRPr="00621170" w:rsidRDefault="00106595" w:rsidP="0007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48" w:type="dxa"/>
            <w:vAlign w:val="bottom"/>
          </w:tcPr>
          <w:p w14:paraId="4CE989DB" w14:textId="77777777" w:rsidR="00106595" w:rsidRPr="00621170" w:rsidRDefault="00106595" w:rsidP="0007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</w:tbl>
    <w:p w14:paraId="59AF07AA" w14:textId="4EDA12DF" w:rsidR="00106595" w:rsidRDefault="00106595" w:rsidP="000A56D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</w:p>
    <w:tbl>
      <w:tblPr>
        <w:tblW w:w="9168" w:type="dxa"/>
        <w:tblInd w:w="990" w:type="dxa"/>
        <w:tblLook w:val="04A0" w:firstRow="1" w:lastRow="0" w:firstColumn="1" w:lastColumn="0" w:noHBand="0" w:noVBand="1"/>
      </w:tblPr>
      <w:tblGrid>
        <w:gridCol w:w="1695"/>
        <w:gridCol w:w="1134"/>
        <w:gridCol w:w="885"/>
        <w:gridCol w:w="957"/>
        <w:gridCol w:w="1797"/>
        <w:gridCol w:w="1452"/>
        <w:gridCol w:w="1248"/>
      </w:tblGrid>
      <w:tr w:rsidR="00106595" w:rsidRPr="00621170" w14:paraId="0F7940D4" w14:textId="77777777" w:rsidTr="00B9200F">
        <w:trPr>
          <w:trHeight w:val="20"/>
        </w:trPr>
        <w:tc>
          <w:tcPr>
            <w:tcW w:w="1695" w:type="dxa"/>
          </w:tcPr>
          <w:p w14:paraId="3114A1AB" w14:textId="77777777" w:rsidR="00106595" w:rsidRDefault="00106595" w:rsidP="00245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473" w:type="dxa"/>
            <w:gridSpan w:val="6"/>
            <w:vAlign w:val="bottom"/>
          </w:tcPr>
          <w:p w14:paraId="7F8AEB7E" w14:textId="77777777" w:rsidR="00106595" w:rsidRPr="00621170" w:rsidRDefault="00106595" w:rsidP="0007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106595" w:rsidRPr="00621170" w14:paraId="45EE9CE9" w14:textId="77777777" w:rsidTr="00B9200F">
        <w:trPr>
          <w:trHeight w:val="20"/>
        </w:trPr>
        <w:tc>
          <w:tcPr>
            <w:tcW w:w="1695" w:type="dxa"/>
            <w:vAlign w:val="bottom"/>
          </w:tcPr>
          <w:p w14:paraId="39B8C8D4" w14:textId="77777777" w:rsidR="00106595" w:rsidRPr="00A46052" w:rsidRDefault="00106595" w:rsidP="0007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pacing w:val="-22"/>
                <w:sz w:val="30"/>
                <w:szCs w:val="30"/>
              </w:rPr>
            </w:pPr>
            <w:r w:rsidRPr="00A46052">
              <w:rPr>
                <w:rFonts w:ascii="Angsana New" w:hAnsi="Angsana New"/>
                <w:spacing w:val="-12"/>
                <w:sz w:val="30"/>
                <w:szCs w:val="30"/>
                <w:cs/>
              </w:rPr>
              <w:t xml:space="preserve">ใบสำคัญแสดงสิทธิ </w:t>
            </w:r>
            <w:r w:rsidRPr="00A46052">
              <w:rPr>
                <w:rFonts w:ascii="Angsana New" w:hAnsi="Angsana New"/>
                <w:spacing w:val="-22"/>
                <w:sz w:val="30"/>
                <w:szCs w:val="30"/>
                <w:cs/>
              </w:rPr>
              <w:t xml:space="preserve">ที่ยังไม่ได้ใช้ </w:t>
            </w:r>
          </w:p>
          <w:p w14:paraId="00FD2F42" w14:textId="77777777" w:rsidR="00106595" w:rsidRPr="00A46052" w:rsidRDefault="00106595" w:rsidP="0007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pacing w:val="-22"/>
                <w:sz w:val="30"/>
                <w:szCs w:val="30"/>
              </w:rPr>
            </w:pPr>
            <w:r w:rsidRPr="00A46052">
              <w:rPr>
                <w:rFonts w:ascii="Angsana New" w:hAnsi="Angsana New"/>
                <w:spacing w:val="-22"/>
                <w:sz w:val="30"/>
                <w:szCs w:val="30"/>
                <w:cs/>
              </w:rPr>
              <w:t xml:space="preserve">ณ วันที่ </w:t>
            </w:r>
            <w:r w:rsidRPr="00A46052">
              <w:rPr>
                <w:rFonts w:ascii="Angsana New" w:hAnsi="Angsana New"/>
                <w:sz w:val="30"/>
                <w:szCs w:val="30"/>
                <w:cs/>
              </w:rPr>
              <w:t>1</w:t>
            </w:r>
          </w:p>
          <w:p w14:paraId="0C0A99F9" w14:textId="0022947B" w:rsidR="00106595" w:rsidRPr="00A46052" w:rsidRDefault="00106595" w:rsidP="0007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32" w:right="-103"/>
              <w:jc w:val="center"/>
              <w:rPr>
                <w:rFonts w:ascii="Angsana New" w:hAnsi="Angsana New"/>
                <w:spacing w:val="-22"/>
                <w:sz w:val="30"/>
                <w:szCs w:val="30"/>
              </w:rPr>
            </w:pPr>
            <w:r w:rsidRPr="00A46052">
              <w:rPr>
                <w:rFonts w:ascii="Angsana New" w:hAnsi="Angsana New"/>
                <w:sz w:val="30"/>
                <w:szCs w:val="30"/>
                <w:cs/>
              </w:rPr>
              <w:t>มกราคม 25</w:t>
            </w:r>
            <w:r w:rsidRPr="00A46052">
              <w:rPr>
                <w:rFonts w:ascii="Angsana New" w:hAnsi="Angsana New"/>
                <w:sz w:val="30"/>
                <w:szCs w:val="30"/>
              </w:rPr>
              <w:t>6</w:t>
            </w:r>
            <w:r w:rsidR="00280875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134" w:type="dxa"/>
            <w:vAlign w:val="bottom"/>
          </w:tcPr>
          <w:p w14:paraId="0DC19245" w14:textId="77777777" w:rsidR="00106595" w:rsidRPr="00A46052" w:rsidRDefault="00106595" w:rsidP="0007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6052">
              <w:rPr>
                <w:rFonts w:ascii="Angsana New" w:hAnsi="Angsana New"/>
                <w:sz w:val="30"/>
                <w:szCs w:val="30"/>
                <w:cs/>
              </w:rPr>
              <w:t>ออกสิทธิ</w:t>
            </w:r>
          </w:p>
          <w:p w14:paraId="56151182" w14:textId="77777777" w:rsidR="00106595" w:rsidRPr="00A46052" w:rsidRDefault="00106595" w:rsidP="0007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6052">
              <w:rPr>
                <w:rFonts w:ascii="Angsana New" w:hAnsi="Angsana New"/>
                <w:sz w:val="30"/>
                <w:szCs w:val="30"/>
                <w:cs/>
              </w:rPr>
              <w:t>ซื้อหุ้น</w:t>
            </w:r>
          </w:p>
        </w:tc>
        <w:tc>
          <w:tcPr>
            <w:tcW w:w="885" w:type="dxa"/>
            <w:vAlign w:val="bottom"/>
          </w:tcPr>
          <w:p w14:paraId="014D7F69" w14:textId="77777777" w:rsidR="00106595" w:rsidRPr="00A46052" w:rsidRDefault="00106595" w:rsidP="0007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6052">
              <w:rPr>
                <w:rFonts w:ascii="Angsana New" w:hAnsi="Angsana New"/>
                <w:sz w:val="30"/>
                <w:szCs w:val="30"/>
                <w:cs/>
              </w:rPr>
              <w:t>ใช้สิทธิ</w:t>
            </w:r>
          </w:p>
          <w:p w14:paraId="151D8C67" w14:textId="77777777" w:rsidR="00106595" w:rsidRPr="00A46052" w:rsidRDefault="00106595" w:rsidP="0007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6052">
              <w:rPr>
                <w:rFonts w:ascii="Angsana New" w:hAnsi="Angsana New"/>
                <w:sz w:val="30"/>
                <w:szCs w:val="30"/>
                <w:cs/>
              </w:rPr>
              <w:t>ซื้อหุ้น</w:t>
            </w:r>
          </w:p>
        </w:tc>
        <w:tc>
          <w:tcPr>
            <w:tcW w:w="957" w:type="dxa"/>
          </w:tcPr>
          <w:p w14:paraId="29A01A2C" w14:textId="77777777" w:rsidR="00106595" w:rsidRPr="00A46052" w:rsidRDefault="00106595" w:rsidP="0007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287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E18C549" w14:textId="77777777" w:rsidR="00106595" w:rsidRPr="00A46052" w:rsidRDefault="00106595" w:rsidP="0007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8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7558C07" w14:textId="77777777" w:rsidR="00106595" w:rsidRPr="00A46052" w:rsidRDefault="00106595" w:rsidP="0007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8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7E9A635" w14:textId="77777777" w:rsidR="00106595" w:rsidRPr="00A46052" w:rsidRDefault="00106595" w:rsidP="0007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8"/>
              </w:tabs>
              <w:spacing w:line="240" w:lineRule="auto"/>
              <w:jc w:val="center"/>
              <w:rPr>
                <w:rFonts w:ascii="Angsana New" w:hAnsi="Angsana New"/>
                <w:spacing w:val="-12"/>
                <w:sz w:val="30"/>
                <w:szCs w:val="30"/>
                <w:cs/>
              </w:rPr>
            </w:pPr>
            <w:r w:rsidRPr="00A46052">
              <w:rPr>
                <w:rFonts w:ascii="Angsana New" w:hAnsi="Angsana New"/>
                <w:sz w:val="30"/>
                <w:szCs w:val="30"/>
                <w:cs/>
              </w:rPr>
              <w:t>หมดอายุ</w:t>
            </w:r>
          </w:p>
        </w:tc>
        <w:tc>
          <w:tcPr>
            <w:tcW w:w="1797" w:type="dxa"/>
            <w:vAlign w:val="bottom"/>
          </w:tcPr>
          <w:p w14:paraId="699A2BE6" w14:textId="77777777" w:rsidR="00106595" w:rsidRPr="00A46052" w:rsidRDefault="00106595" w:rsidP="0007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pacing w:val="-22"/>
                <w:sz w:val="30"/>
                <w:szCs w:val="30"/>
              </w:rPr>
            </w:pPr>
            <w:r w:rsidRPr="00A46052">
              <w:rPr>
                <w:rFonts w:ascii="Angsana New" w:hAnsi="Angsana New"/>
                <w:spacing w:val="-12"/>
                <w:sz w:val="30"/>
                <w:szCs w:val="30"/>
                <w:cs/>
              </w:rPr>
              <w:t>ใบสำคัญแสดงสิทธิ</w:t>
            </w:r>
            <w:r w:rsidRPr="00A46052">
              <w:rPr>
                <w:rFonts w:ascii="Angsana New" w:hAnsi="Angsana New"/>
                <w:spacing w:val="-22"/>
                <w:sz w:val="30"/>
                <w:szCs w:val="30"/>
                <w:cs/>
              </w:rPr>
              <w:t xml:space="preserve">ที่ยังไม่ได้ใช้ </w:t>
            </w:r>
          </w:p>
          <w:p w14:paraId="5A92FEEE" w14:textId="7F1F7535" w:rsidR="00106595" w:rsidRPr="00A46052" w:rsidRDefault="00106595" w:rsidP="0007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6052">
              <w:rPr>
                <w:rFonts w:ascii="Angsana New" w:hAnsi="Angsana New"/>
                <w:spacing w:val="-22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A46052">
              <w:rPr>
                <w:rFonts w:ascii="Angsana New" w:hAnsi="Angsana New"/>
                <w:sz w:val="30"/>
                <w:szCs w:val="30"/>
                <w:cs/>
              </w:rPr>
              <w:t xml:space="preserve"> 25</w:t>
            </w:r>
            <w:r w:rsidRPr="00A46052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452" w:type="dxa"/>
            <w:vAlign w:val="bottom"/>
          </w:tcPr>
          <w:p w14:paraId="544ACB46" w14:textId="77777777" w:rsidR="00106595" w:rsidRPr="00621170" w:rsidRDefault="00106595" w:rsidP="0007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1170">
              <w:rPr>
                <w:rFonts w:ascii="Angsana New" w:hAnsi="Angsana New"/>
                <w:sz w:val="30"/>
                <w:szCs w:val="30"/>
                <w:cs/>
              </w:rPr>
              <w:t>ราคาใช้สิทธิ</w:t>
            </w:r>
          </w:p>
        </w:tc>
        <w:tc>
          <w:tcPr>
            <w:tcW w:w="1248" w:type="dxa"/>
            <w:vAlign w:val="bottom"/>
          </w:tcPr>
          <w:p w14:paraId="54651BF6" w14:textId="77777777" w:rsidR="00106595" w:rsidRPr="00621170" w:rsidRDefault="00106595" w:rsidP="0007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1170">
              <w:rPr>
                <w:rFonts w:ascii="Angsana New" w:hAnsi="Angsana New"/>
                <w:sz w:val="30"/>
                <w:szCs w:val="30"/>
                <w:cs/>
              </w:rPr>
              <w:t>วันหมดอายุ</w:t>
            </w:r>
          </w:p>
        </w:tc>
      </w:tr>
      <w:tr w:rsidR="00106595" w:rsidRPr="00621170" w14:paraId="23CC50BA" w14:textId="77777777" w:rsidTr="00B9200F">
        <w:trPr>
          <w:trHeight w:val="20"/>
        </w:trPr>
        <w:tc>
          <w:tcPr>
            <w:tcW w:w="1695" w:type="dxa"/>
          </w:tcPr>
          <w:p w14:paraId="6E0669BD" w14:textId="77777777" w:rsidR="00106595" w:rsidRPr="00621170" w:rsidRDefault="00106595" w:rsidP="0007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73" w:type="dxa"/>
            <w:gridSpan w:val="4"/>
            <w:vAlign w:val="bottom"/>
          </w:tcPr>
          <w:p w14:paraId="0713625D" w14:textId="77777777" w:rsidR="00106595" w:rsidRPr="00621170" w:rsidRDefault="00106595" w:rsidP="0007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28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2117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(ล้านหน่วย)</w:t>
            </w:r>
          </w:p>
        </w:tc>
        <w:tc>
          <w:tcPr>
            <w:tcW w:w="1452" w:type="dxa"/>
            <w:vAlign w:val="bottom"/>
          </w:tcPr>
          <w:p w14:paraId="0DB13014" w14:textId="77777777" w:rsidR="00106595" w:rsidRPr="00621170" w:rsidRDefault="00106595" w:rsidP="0007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2117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62117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/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62117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หุ้น)</w:t>
            </w:r>
          </w:p>
        </w:tc>
        <w:tc>
          <w:tcPr>
            <w:tcW w:w="1248" w:type="dxa"/>
            <w:vAlign w:val="bottom"/>
          </w:tcPr>
          <w:p w14:paraId="618E1BC5" w14:textId="77777777" w:rsidR="00106595" w:rsidRPr="00621170" w:rsidRDefault="00106595" w:rsidP="0007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9411EB" w14:paraId="515D1624" w14:textId="77777777" w:rsidTr="00B9200F">
        <w:trPr>
          <w:trHeight w:val="20"/>
        </w:trPr>
        <w:tc>
          <w:tcPr>
            <w:tcW w:w="1695" w:type="dxa"/>
            <w:vAlign w:val="bottom"/>
          </w:tcPr>
          <w:p w14:paraId="7041A238" w14:textId="77777777" w:rsidR="009411EB" w:rsidRPr="00621170" w:rsidRDefault="009411EB" w:rsidP="00941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20F93675" w14:textId="77777777" w:rsidR="009411EB" w:rsidRPr="00621170" w:rsidRDefault="009411EB" w:rsidP="00941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5" w:type="dxa"/>
            <w:vAlign w:val="bottom"/>
          </w:tcPr>
          <w:p w14:paraId="13AAE094" w14:textId="77777777" w:rsidR="009411EB" w:rsidRPr="00621170" w:rsidRDefault="009411EB" w:rsidP="00941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7" w:type="dxa"/>
          </w:tcPr>
          <w:p w14:paraId="1D76387A" w14:textId="77777777" w:rsidR="009411EB" w:rsidRPr="00621170" w:rsidRDefault="009411EB" w:rsidP="00941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2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7" w:type="dxa"/>
            <w:vAlign w:val="bottom"/>
          </w:tcPr>
          <w:p w14:paraId="5B616853" w14:textId="77777777" w:rsidR="009411EB" w:rsidRPr="00621170" w:rsidRDefault="009411EB" w:rsidP="00941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2" w:type="dxa"/>
            <w:vAlign w:val="bottom"/>
          </w:tcPr>
          <w:p w14:paraId="42EC2759" w14:textId="77777777" w:rsidR="009411EB" w:rsidRPr="00621170" w:rsidRDefault="009411EB" w:rsidP="00941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vAlign w:val="bottom"/>
          </w:tcPr>
          <w:p w14:paraId="78AE4A16" w14:textId="34BE6108" w:rsidR="009411EB" w:rsidRDefault="009411EB" w:rsidP="00941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-13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กรกฎาคม</w:t>
            </w:r>
          </w:p>
        </w:tc>
      </w:tr>
      <w:tr w:rsidR="009411EB" w:rsidRPr="00621170" w14:paraId="7070BC7F" w14:textId="77777777" w:rsidTr="00B9200F">
        <w:trPr>
          <w:trHeight w:val="20"/>
        </w:trPr>
        <w:tc>
          <w:tcPr>
            <w:tcW w:w="1695" w:type="dxa"/>
            <w:vAlign w:val="bottom"/>
          </w:tcPr>
          <w:p w14:paraId="7B274F7F" w14:textId="3292DA15" w:rsidR="009411EB" w:rsidRPr="009D65FA" w:rsidRDefault="009411EB" w:rsidP="009411E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84.96</w:t>
            </w:r>
          </w:p>
        </w:tc>
        <w:tc>
          <w:tcPr>
            <w:tcW w:w="1134" w:type="dxa"/>
            <w:vAlign w:val="bottom"/>
          </w:tcPr>
          <w:p w14:paraId="2E21B4F9" w14:textId="68A4393E" w:rsidR="009411EB" w:rsidRPr="009D65FA" w:rsidRDefault="009411EB" w:rsidP="009411E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65F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885" w:type="dxa"/>
            <w:vAlign w:val="bottom"/>
          </w:tcPr>
          <w:p w14:paraId="5E28756B" w14:textId="7F34F66E" w:rsidR="009411EB" w:rsidRPr="009D65FA" w:rsidRDefault="009411EB" w:rsidP="009411E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65F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957" w:type="dxa"/>
          </w:tcPr>
          <w:p w14:paraId="512D7637" w14:textId="4E2F8AB0" w:rsidR="009411EB" w:rsidRPr="009D65FA" w:rsidRDefault="009411EB" w:rsidP="009411E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65F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97" w:type="dxa"/>
            <w:vAlign w:val="bottom"/>
          </w:tcPr>
          <w:p w14:paraId="581D0ED8" w14:textId="1F5C70D5" w:rsidR="009411EB" w:rsidRPr="00621170" w:rsidRDefault="009411EB" w:rsidP="009411E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84.96</w:t>
            </w:r>
          </w:p>
        </w:tc>
        <w:tc>
          <w:tcPr>
            <w:tcW w:w="1452" w:type="dxa"/>
            <w:vAlign w:val="bottom"/>
          </w:tcPr>
          <w:p w14:paraId="6DCF5FC3" w14:textId="38616D93" w:rsidR="009411EB" w:rsidRPr="00621170" w:rsidRDefault="009411EB" w:rsidP="00941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48" w:type="dxa"/>
            <w:vAlign w:val="bottom"/>
          </w:tcPr>
          <w:p w14:paraId="4799C03D" w14:textId="069D354B" w:rsidR="009411EB" w:rsidRPr="00621170" w:rsidRDefault="009411EB" w:rsidP="00941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</w:tbl>
    <w:p w14:paraId="1F12D8D2" w14:textId="00F0C886" w:rsidR="00245117" w:rsidRDefault="00245117" w:rsidP="000A56D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0497E65" w14:textId="77777777" w:rsidR="00245117" w:rsidRDefault="00245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br w:type="page"/>
      </w:r>
    </w:p>
    <w:p w14:paraId="25AC3314" w14:textId="0D761810" w:rsidR="00EF0B6C" w:rsidRPr="000A56DE" w:rsidRDefault="000A56DE" w:rsidP="00B9200F">
      <w:pPr>
        <w:pStyle w:val="ListParagraph"/>
        <w:numPr>
          <w:ilvl w:val="2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hanging="390"/>
        <w:jc w:val="thaiDistribute"/>
        <w:rPr>
          <w:rFonts w:ascii="Angsana New" w:hAnsi="Angsana New"/>
          <w:b/>
          <w:bCs/>
          <w:sz w:val="30"/>
          <w:szCs w:val="30"/>
        </w:rPr>
      </w:pPr>
      <w:r w:rsidRPr="000A56DE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 xml:space="preserve">ใบสำคัญแสดงสิทธิ </w:t>
      </w:r>
      <w:r w:rsidR="00EF0B6C" w:rsidRPr="000A56DE">
        <w:rPr>
          <w:rFonts w:ascii="Angsana New" w:hAnsi="Angsana New"/>
          <w:b/>
          <w:bCs/>
          <w:i/>
          <w:iCs/>
          <w:sz w:val="30"/>
          <w:szCs w:val="30"/>
        </w:rPr>
        <w:t>NBC-WB</w:t>
      </w:r>
    </w:p>
    <w:p w14:paraId="5A305AC9" w14:textId="77777777" w:rsidR="00EF0B6C" w:rsidRPr="00963DF3" w:rsidRDefault="00EF0B6C" w:rsidP="002E262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</w:rPr>
      </w:pPr>
    </w:p>
    <w:p w14:paraId="0CD76F21" w14:textId="5000B896" w:rsidR="00DE172C" w:rsidRDefault="00DE172C" w:rsidP="00B920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/>
        <w:jc w:val="both"/>
        <w:rPr>
          <w:rFonts w:ascii="Angsana New" w:hAnsi="Angsana New"/>
          <w:sz w:val="30"/>
          <w:szCs w:val="30"/>
        </w:rPr>
      </w:pPr>
      <w:r w:rsidRPr="00B9200F">
        <w:rPr>
          <w:rFonts w:ascii="Angsana New" w:hAnsi="Angsana New"/>
          <w:spacing w:val="-4"/>
          <w:sz w:val="30"/>
          <w:szCs w:val="30"/>
          <w:cs/>
        </w:rPr>
        <w:t>ใบสำคัญแสดงสิทธิที่จะซื้อหุ้นสามัญ</w:t>
      </w:r>
      <w:r w:rsidRPr="00B9200F">
        <w:rPr>
          <w:rFonts w:ascii="Angsana New" w:hAnsi="Angsana New" w:hint="cs"/>
          <w:spacing w:val="-4"/>
          <w:sz w:val="30"/>
          <w:szCs w:val="30"/>
          <w:cs/>
        </w:rPr>
        <w:t>ของบริษัทย่อย</w:t>
      </w:r>
      <w:r w:rsidRPr="00B9200F">
        <w:rPr>
          <w:rFonts w:ascii="Angsana New" w:hAnsi="Angsana New"/>
          <w:spacing w:val="-4"/>
          <w:sz w:val="30"/>
          <w:szCs w:val="30"/>
          <w:cs/>
        </w:rPr>
        <w:t xml:space="preserve"> (</w:t>
      </w:r>
      <w:r w:rsidRPr="00B9200F">
        <w:rPr>
          <w:rFonts w:ascii="Angsana New" w:hAnsi="Angsana New"/>
          <w:spacing w:val="-4"/>
          <w:sz w:val="30"/>
          <w:szCs w:val="30"/>
        </w:rPr>
        <w:t>“</w:t>
      </w:r>
      <w:r w:rsidRPr="00B9200F">
        <w:rPr>
          <w:rFonts w:ascii="Angsana New" w:hAnsi="Angsana New"/>
          <w:spacing w:val="-4"/>
          <w:sz w:val="30"/>
          <w:szCs w:val="30"/>
          <w:cs/>
        </w:rPr>
        <w:t>บริษัท เนชั่น บรอดแคสติ้ง คอร์ปอเรชั่น จำกัด (มหาชน)”)</w:t>
      </w:r>
      <w:r w:rsidRPr="00B6531F">
        <w:rPr>
          <w:rFonts w:ascii="Angsana New" w:hAnsi="Angsana New"/>
          <w:sz w:val="30"/>
          <w:szCs w:val="30"/>
          <w:cs/>
        </w:rPr>
        <w:t xml:space="preserve"> </w:t>
      </w:r>
      <w:r w:rsidRPr="00B9200F">
        <w:rPr>
          <w:rFonts w:ascii="Angsana New" w:hAnsi="Angsana New" w:hint="cs"/>
          <w:sz w:val="30"/>
          <w:szCs w:val="30"/>
          <w:cs/>
        </w:rPr>
        <w:t>ให้</w:t>
      </w:r>
      <w:r w:rsidRPr="00B9200F">
        <w:rPr>
          <w:rFonts w:ascii="Angsana New" w:hAnsi="Angsana New"/>
          <w:sz w:val="30"/>
          <w:szCs w:val="30"/>
          <w:cs/>
        </w:rPr>
        <w:t>แก่กรรมการ ผู้บริหาร</w:t>
      </w:r>
      <w:r w:rsidRPr="00B9200F">
        <w:rPr>
          <w:rFonts w:ascii="Angsana New" w:hAnsi="Angsana New" w:hint="cs"/>
          <w:sz w:val="30"/>
          <w:szCs w:val="30"/>
          <w:cs/>
        </w:rPr>
        <w:t xml:space="preserve"> </w:t>
      </w:r>
      <w:r w:rsidRPr="00B9200F">
        <w:rPr>
          <w:rFonts w:ascii="Angsana New" w:hAnsi="Angsana New"/>
          <w:sz w:val="30"/>
          <w:szCs w:val="30"/>
          <w:cs/>
        </w:rPr>
        <w:t>และ/หรือ พนักงานของบริษัทและ/หรือบริษัทย่อย</w:t>
      </w:r>
      <w:r w:rsidRPr="00B9200F">
        <w:rPr>
          <w:rFonts w:ascii="Angsana New" w:hAnsi="Angsana New" w:hint="cs"/>
          <w:sz w:val="30"/>
          <w:szCs w:val="30"/>
          <w:cs/>
        </w:rPr>
        <w:t xml:space="preserve"> </w:t>
      </w:r>
      <w:r w:rsidRPr="00B9200F">
        <w:rPr>
          <w:rFonts w:ascii="Angsana New" w:hAnsi="Angsana New"/>
          <w:sz w:val="30"/>
          <w:szCs w:val="30"/>
          <w:cs/>
        </w:rPr>
        <w:t>จำนวน 8</w:t>
      </w:r>
      <w:r w:rsidRPr="00B9200F">
        <w:rPr>
          <w:rFonts w:ascii="Angsana New" w:hAnsi="Angsana New"/>
          <w:sz w:val="30"/>
          <w:szCs w:val="30"/>
        </w:rPr>
        <w:t>,798,905</w:t>
      </w:r>
      <w:r w:rsidRPr="00B9200F">
        <w:rPr>
          <w:rFonts w:ascii="Angsana New" w:hAnsi="Angsana New"/>
          <w:sz w:val="30"/>
          <w:szCs w:val="30"/>
          <w:cs/>
        </w:rPr>
        <w:t xml:space="preserve"> หน่วย </w:t>
      </w:r>
      <w:r w:rsidRPr="00B9200F">
        <w:rPr>
          <w:rFonts w:ascii="Angsana New" w:hAnsi="Angsana New" w:hint="cs"/>
          <w:sz w:val="30"/>
          <w:szCs w:val="30"/>
          <w:cs/>
        </w:rPr>
        <w:t>โดยมี</w:t>
      </w:r>
      <w:r w:rsidR="00B9200F" w:rsidRPr="00B9200F">
        <w:rPr>
          <w:rFonts w:ascii="Angsana New" w:hAnsi="Angsana New"/>
          <w:sz w:val="30"/>
          <w:szCs w:val="30"/>
        </w:rPr>
        <w:br/>
      </w:r>
      <w:r w:rsidRPr="00B9200F">
        <w:rPr>
          <w:rFonts w:ascii="Angsana New" w:hAnsi="Angsana New" w:hint="cs"/>
          <w:sz w:val="30"/>
          <w:szCs w:val="30"/>
          <w:cs/>
        </w:rPr>
        <w:t>รายละเอียดดังนี้</w:t>
      </w:r>
    </w:p>
    <w:p w14:paraId="3FCF0B7F" w14:textId="77777777" w:rsidR="00DE172C" w:rsidRPr="004E06CA" w:rsidRDefault="00DE172C" w:rsidP="00DE17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right="-43" w:hanging="540"/>
        <w:jc w:val="both"/>
        <w:rPr>
          <w:rFonts w:ascii="Angsana New" w:hAnsi="Angsana New"/>
          <w:b/>
          <w:bCs/>
          <w:sz w:val="20"/>
          <w:szCs w:val="20"/>
        </w:rPr>
      </w:pPr>
    </w:p>
    <w:tbl>
      <w:tblPr>
        <w:tblW w:w="8628" w:type="dxa"/>
        <w:tblInd w:w="990" w:type="dxa"/>
        <w:tblLook w:val="04A0" w:firstRow="1" w:lastRow="0" w:firstColumn="1" w:lastColumn="0" w:noHBand="0" w:noVBand="1"/>
      </w:tblPr>
      <w:tblGrid>
        <w:gridCol w:w="3330"/>
        <w:gridCol w:w="268"/>
        <w:gridCol w:w="5030"/>
      </w:tblGrid>
      <w:tr w:rsidR="00DE172C" w:rsidRPr="00AB6E23" w14:paraId="043AB894" w14:textId="77777777" w:rsidTr="00364700">
        <w:tc>
          <w:tcPr>
            <w:tcW w:w="3330" w:type="dxa"/>
            <w:tcBorders>
              <w:bottom w:val="single" w:sz="4" w:space="0" w:color="auto"/>
            </w:tcBorders>
          </w:tcPr>
          <w:p w14:paraId="04F8DE0F" w14:textId="77777777" w:rsidR="00DE172C" w:rsidRPr="00E15096" w:rsidRDefault="00DE172C" w:rsidP="0051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5096">
              <w:rPr>
                <w:rFonts w:ascii="Angsana New" w:hAnsi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268" w:type="dxa"/>
          </w:tcPr>
          <w:p w14:paraId="5A6B8D89" w14:textId="77777777" w:rsidR="00DE172C" w:rsidRPr="00E15096" w:rsidRDefault="00DE172C" w:rsidP="0051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30" w:type="dxa"/>
            <w:tcBorders>
              <w:bottom w:val="single" w:sz="4" w:space="0" w:color="auto"/>
            </w:tcBorders>
          </w:tcPr>
          <w:p w14:paraId="6B21A16D" w14:textId="77777777" w:rsidR="00DE172C" w:rsidRPr="00E15096" w:rsidRDefault="00DE172C" w:rsidP="0051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5096">
              <w:rPr>
                <w:rFonts w:ascii="Angsana New" w:hAnsi="Angsana New"/>
                <w:sz w:val="30"/>
                <w:szCs w:val="30"/>
                <w:cs/>
              </w:rPr>
              <w:t>รายละเอียด</w:t>
            </w:r>
          </w:p>
        </w:tc>
      </w:tr>
      <w:tr w:rsidR="00DE172C" w:rsidRPr="00AB6E23" w14:paraId="2AB0C01E" w14:textId="77777777" w:rsidTr="00364700">
        <w:tc>
          <w:tcPr>
            <w:tcW w:w="3330" w:type="dxa"/>
            <w:tcBorders>
              <w:top w:val="single" w:sz="4" w:space="0" w:color="auto"/>
            </w:tcBorders>
          </w:tcPr>
          <w:p w14:paraId="5BC7C17B" w14:textId="77777777" w:rsidR="00DE172C" w:rsidRPr="00E15096" w:rsidRDefault="00DE172C" w:rsidP="0051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15096">
              <w:rPr>
                <w:rFonts w:ascii="Angsana New" w:hAnsi="Angsana New"/>
                <w:sz w:val="30"/>
                <w:szCs w:val="30"/>
                <w:cs/>
              </w:rPr>
              <w:t>ประเภทของใบสำคัญแสดงสิทธิ</w:t>
            </w:r>
          </w:p>
        </w:tc>
        <w:tc>
          <w:tcPr>
            <w:tcW w:w="268" w:type="dxa"/>
          </w:tcPr>
          <w:p w14:paraId="195682F9" w14:textId="77777777" w:rsidR="00DE172C" w:rsidRPr="00E15096" w:rsidRDefault="00DE172C" w:rsidP="0051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30" w:type="dxa"/>
            <w:tcBorders>
              <w:top w:val="single" w:sz="4" w:space="0" w:color="auto"/>
            </w:tcBorders>
          </w:tcPr>
          <w:p w14:paraId="26EB4487" w14:textId="77777777" w:rsidR="00DE172C" w:rsidRPr="00E15096" w:rsidRDefault="00DE172C" w:rsidP="0051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15096">
              <w:rPr>
                <w:rFonts w:ascii="Angsana New" w:hAnsi="Angsana New"/>
                <w:sz w:val="30"/>
                <w:szCs w:val="30"/>
                <w:cs/>
              </w:rPr>
              <w:t>ชนิดไม่มีมูลค่า</w:t>
            </w:r>
          </w:p>
        </w:tc>
      </w:tr>
      <w:tr w:rsidR="00DE172C" w:rsidRPr="00AB6E23" w14:paraId="5138CF08" w14:textId="77777777" w:rsidTr="00364700">
        <w:tc>
          <w:tcPr>
            <w:tcW w:w="3330" w:type="dxa"/>
          </w:tcPr>
          <w:p w14:paraId="59C706E7" w14:textId="77777777" w:rsidR="00DE172C" w:rsidRPr="00E15096" w:rsidRDefault="00DE172C" w:rsidP="0051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15096">
              <w:rPr>
                <w:rFonts w:ascii="Angsana New" w:hAnsi="Angsana New"/>
                <w:sz w:val="30"/>
                <w:szCs w:val="30"/>
                <w:cs/>
              </w:rPr>
              <w:t>อายุของใบสำคัญแสดงสิทธิ</w:t>
            </w:r>
          </w:p>
        </w:tc>
        <w:tc>
          <w:tcPr>
            <w:tcW w:w="268" w:type="dxa"/>
          </w:tcPr>
          <w:p w14:paraId="4360BB1D" w14:textId="77777777" w:rsidR="00DE172C" w:rsidRPr="00E15096" w:rsidRDefault="00DE172C" w:rsidP="0051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30" w:type="dxa"/>
          </w:tcPr>
          <w:p w14:paraId="70F7104A" w14:textId="77777777" w:rsidR="00DE172C" w:rsidRPr="00E15096" w:rsidRDefault="00DE172C" w:rsidP="0051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15096">
              <w:rPr>
                <w:rFonts w:ascii="Angsana New" w:hAnsi="Angsana New"/>
                <w:sz w:val="30"/>
                <w:szCs w:val="30"/>
              </w:rPr>
              <w:t>5</w:t>
            </w:r>
            <w:r w:rsidRPr="00E15096">
              <w:rPr>
                <w:rFonts w:ascii="Angsana New" w:hAnsi="Angsana New"/>
                <w:sz w:val="30"/>
                <w:szCs w:val="30"/>
                <w:cs/>
              </w:rPr>
              <w:t xml:space="preserve"> ปี นับแต่วันที่ที่ออกและเสนอขาย</w:t>
            </w:r>
          </w:p>
        </w:tc>
      </w:tr>
      <w:tr w:rsidR="00DE172C" w:rsidRPr="00AB6E23" w14:paraId="096D649F" w14:textId="77777777" w:rsidTr="00364700">
        <w:tc>
          <w:tcPr>
            <w:tcW w:w="3330" w:type="dxa"/>
          </w:tcPr>
          <w:p w14:paraId="0B6B5255" w14:textId="77777777" w:rsidR="00DE172C" w:rsidRPr="00E15096" w:rsidRDefault="00DE172C" w:rsidP="0051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15096">
              <w:rPr>
                <w:rFonts w:ascii="Angsana New" w:hAnsi="Angsana New"/>
                <w:sz w:val="30"/>
                <w:szCs w:val="30"/>
                <w:cs/>
              </w:rPr>
              <w:t>เสนอขายให้กับ</w:t>
            </w:r>
          </w:p>
        </w:tc>
        <w:tc>
          <w:tcPr>
            <w:tcW w:w="268" w:type="dxa"/>
          </w:tcPr>
          <w:p w14:paraId="2F4233FD" w14:textId="77777777" w:rsidR="00DE172C" w:rsidRPr="00E15096" w:rsidRDefault="00DE172C" w:rsidP="0051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30" w:type="dxa"/>
          </w:tcPr>
          <w:p w14:paraId="19D131BA" w14:textId="77777777" w:rsidR="00DE172C" w:rsidRPr="00E15096" w:rsidRDefault="00DE172C" w:rsidP="0051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15096">
              <w:rPr>
                <w:rFonts w:ascii="Angsana New" w:hAnsi="Angsana New"/>
                <w:sz w:val="30"/>
                <w:szCs w:val="30"/>
                <w:cs/>
              </w:rPr>
              <w:t>กรรมการ ผู้บริหาร และ/หรือ พนักงานของบริษัท</w:t>
            </w:r>
            <w:r w:rsidRPr="00E15096">
              <w:rPr>
                <w:rFonts w:ascii="Angsana New" w:hAnsi="Angsana New" w:hint="cs"/>
                <w:sz w:val="30"/>
                <w:szCs w:val="30"/>
                <w:cs/>
              </w:rPr>
              <w:t>และ/หรื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</w:t>
            </w:r>
            <w:r w:rsidRPr="00E15096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</w:tr>
      <w:tr w:rsidR="00DE172C" w:rsidRPr="00AB6E23" w14:paraId="1017DE02" w14:textId="77777777" w:rsidTr="00364700">
        <w:tc>
          <w:tcPr>
            <w:tcW w:w="3330" w:type="dxa"/>
          </w:tcPr>
          <w:p w14:paraId="44B9D624" w14:textId="77777777" w:rsidR="00DE172C" w:rsidRPr="00E15096" w:rsidRDefault="00DE172C" w:rsidP="0051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15096">
              <w:rPr>
                <w:rFonts w:ascii="Angsana New" w:hAnsi="Angsana New"/>
                <w:sz w:val="30"/>
                <w:szCs w:val="30"/>
                <w:cs/>
              </w:rPr>
              <w:t>จำนวนที่ออกและเสนอขาย</w:t>
            </w:r>
          </w:p>
        </w:tc>
        <w:tc>
          <w:tcPr>
            <w:tcW w:w="268" w:type="dxa"/>
          </w:tcPr>
          <w:p w14:paraId="28590DA1" w14:textId="77777777" w:rsidR="00DE172C" w:rsidRPr="00E15096" w:rsidRDefault="00DE172C" w:rsidP="0051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30" w:type="dxa"/>
          </w:tcPr>
          <w:p w14:paraId="7B6C9833" w14:textId="77777777" w:rsidR="00DE172C" w:rsidRPr="00E15096" w:rsidRDefault="00DE172C" w:rsidP="0051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15096">
              <w:rPr>
                <w:rFonts w:ascii="Angsana New" w:hAnsi="Angsana New"/>
                <w:sz w:val="30"/>
                <w:szCs w:val="30"/>
              </w:rPr>
              <w:t xml:space="preserve">8,798,905 </w:t>
            </w:r>
            <w:r w:rsidRPr="00E15096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</w:p>
        </w:tc>
      </w:tr>
      <w:tr w:rsidR="00DE172C" w:rsidRPr="00AB6E23" w14:paraId="4B32CD61" w14:textId="77777777" w:rsidTr="00364700">
        <w:tc>
          <w:tcPr>
            <w:tcW w:w="3330" w:type="dxa"/>
          </w:tcPr>
          <w:p w14:paraId="7EACA167" w14:textId="77777777" w:rsidR="00DE172C" w:rsidRPr="00E15096" w:rsidRDefault="00DE172C" w:rsidP="0051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15096">
              <w:rPr>
                <w:rFonts w:ascii="Angsana New" w:hAnsi="Angsana New"/>
                <w:sz w:val="30"/>
                <w:szCs w:val="30"/>
                <w:cs/>
              </w:rPr>
              <w:t>อัตราการใช้สิทธิ</w:t>
            </w:r>
          </w:p>
        </w:tc>
        <w:tc>
          <w:tcPr>
            <w:tcW w:w="268" w:type="dxa"/>
          </w:tcPr>
          <w:p w14:paraId="3FB8F2D7" w14:textId="77777777" w:rsidR="00DE172C" w:rsidRPr="00E15096" w:rsidRDefault="00DE172C" w:rsidP="0051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30" w:type="dxa"/>
          </w:tcPr>
          <w:p w14:paraId="3548F6DA" w14:textId="149997B4" w:rsidR="00DE172C" w:rsidRPr="00E15096" w:rsidRDefault="00DE172C" w:rsidP="0051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15096">
              <w:rPr>
                <w:rFonts w:ascii="Angsana New" w:hAnsi="Angsana New"/>
                <w:sz w:val="30"/>
                <w:szCs w:val="30"/>
                <w:cs/>
              </w:rPr>
              <w:t>ใบสำคัญแสดงสิทธิ 1 หน่วย</w:t>
            </w:r>
            <w:r w:rsidR="00513C2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15096">
              <w:rPr>
                <w:rFonts w:ascii="Angsana New" w:hAnsi="Angsana New"/>
                <w:sz w:val="30"/>
                <w:szCs w:val="30"/>
                <w:cs/>
              </w:rPr>
              <w:t>ต่อหุ้นสามัญ 1 หุ้น</w:t>
            </w:r>
          </w:p>
        </w:tc>
      </w:tr>
      <w:tr w:rsidR="00DE172C" w:rsidRPr="00AB6E23" w14:paraId="40452668" w14:textId="77777777" w:rsidTr="00364700">
        <w:tc>
          <w:tcPr>
            <w:tcW w:w="3330" w:type="dxa"/>
          </w:tcPr>
          <w:p w14:paraId="76FDE750" w14:textId="77777777" w:rsidR="00DE172C" w:rsidRPr="00E15096" w:rsidRDefault="00DE172C" w:rsidP="0051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15096">
              <w:rPr>
                <w:rFonts w:ascii="Angsana New" w:hAnsi="Angsana New"/>
                <w:sz w:val="30"/>
                <w:szCs w:val="30"/>
                <w:cs/>
              </w:rPr>
              <w:t>ราคาในการใช้สิทธิ</w:t>
            </w:r>
          </w:p>
        </w:tc>
        <w:tc>
          <w:tcPr>
            <w:tcW w:w="268" w:type="dxa"/>
          </w:tcPr>
          <w:p w14:paraId="059FE98B" w14:textId="77777777" w:rsidR="00DE172C" w:rsidRPr="00E15096" w:rsidRDefault="00DE172C" w:rsidP="0051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30" w:type="dxa"/>
          </w:tcPr>
          <w:p w14:paraId="62CF282D" w14:textId="36AAB6D9" w:rsidR="00DE172C" w:rsidRPr="00E15096" w:rsidRDefault="00DE172C" w:rsidP="0051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15096">
              <w:rPr>
                <w:rFonts w:ascii="Angsana New" w:hAnsi="Angsana New"/>
                <w:sz w:val="30"/>
                <w:szCs w:val="30"/>
              </w:rPr>
              <w:t>3</w:t>
            </w:r>
            <w:r w:rsidRPr="00E15096">
              <w:rPr>
                <w:rFonts w:ascii="Angsana New" w:hAnsi="Angsana New"/>
                <w:sz w:val="30"/>
                <w:szCs w:val="30"/>
                <w:cs/>
              </w:rPr>
              <w:t xml:space="preserve"> บาท</w:t>
            </w:r>
            <w:r w:rsidR="00776F1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15096">
              <w:rPr>
                <w:rFonts w:ascii="Angsana New" w:hAnsi="Angsana New"/>
                <w:sz w:val="30"/>
                <w:szCs w:val="30"/>
                <w:cs/>
              </w:rPr>
              <w:t>ต่อหุ้น</w:t>
            </w:r>
            <w:r w:rsidRPr="00E15096">
              <w:rPr>
                <w:rFonts w:ascii="Angsana New" w:hAnsi="Angsana New" w:hint="cs"/>
                <w:sz w:val="30"/>
                <w:szCs w:val="30"/>
                <w:cs/>
              </w:rPr>
              <w:t>สามัญ</w:t>
            </w:r>
          </w:p>
        </w:tc>
      </w:tr>
      <w:tr w:rsidR="00DE172C" w:rsidRPr="00AB6E23" w14:paraId="2CDCB983" w14:textId="77777777" w:rsidTr="00364700">
        <w:tc>
          <w:tcPr>
            <w:tcW w:w="3330" w:type="dxa"/>
          </w:tcPr>
          <w:p w14:paraId="37DF3860" w14:textId="77777777" w:rsidR="00DE172C" w:rsidRPr="00E15096" w:rsidRDefault="00DE172C" w:rsidP="0051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15096">
              <w:rPr>
                <w:rFonts w:ascii="Angsana New" w:hAnsi="Angsana New"/>
                <w:sz w:val="30"/>
                <w:szCs w:val="30"/>
                <w:cs/>
              </w:rPr>
              <w:t>ระยะเวลาและสัดส่วนใช้สิทธิ</w:t>
            </w:r>
          </w:p>
        </w:tc>
        <w:tc>
          <w:tcPr>
            <w:tcW w:w="268" w:type="dxa"/>
          </w:tcPr>
          <w:p w14:paraId="0982977D" w14:textId="77777777" w:rsidR="00DE172C" w:rsidRPr="00E15096" w:rsidRDefault="00DE172C" w:rsidP="0051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30" w:type="dxa"/>
          </w:tcPr>
          <w:p w14:paraId="71FA5D5D" w14:textId="77777777" w:rsidR="00DE172C" w:rsidRPr="00E15096" w:rsidRDefault="00DE172C" w:rsidP="0051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15096">
              <w:rPr>
                <w:rFonts w:ascii="Angsana New" w:hAnsi="Angsana New" w:hint="cs"/>
                <w:sz w:val="30"/>
                <w:szCs w:val="30"/>
                <w:cs/>
              </w:rPr>
              <w:t>ทุก</w:t>
            </w:r>
            <w:r w:rsidRPr="00E15096">
              <w:rPr>
                <w:rFonts w:ascii="Angsana New" w:hAnsi="Angsana New"/>
                <w:sz w:val="30"/>
                <w:szCs w:val="30"/>
                <w:cs/>
              </w:rPr>
              <w:t xml:space="preserve">วันที่ 15 </w:t>
            </w:r>
            <w:r w:rsidRPr="00E15096">
              <w:rPr>
                <w:rFonts w:ascii="Angsana New" w:hAnsi="Angsana New" w:hint="cs"/>
                <w:sz w:val="30"/>
                <w:szCs w:val="30"/>
                <w:cs/>
              </w:rPr>
              <w:t>ของเดือน</w:t>
            </w:r>
            <w:r w:rsidRPr="00E15096">
              <w:rPr>
                <w:rFonts w:ascii="Angsana New" w:hAnsi="Angsana New"/>
                <w:sz w:val="30"/>
                <w:szCs w:val="30"/>
                <w:cs/>
              </w:rPr>
              <w:t>พฤศจิกายน และ</w:t>
            </w:r>
            <w:r w:rsidRPr="00E15096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  <w:r w:rsidRPr="00E15096">
              <w:rPr>
                <w:rFonts w:ascii="Angsana New" w:hAnsi="Angsana New"/>
                <w:sz w:val="30"/>
                <w:szCs w:val="30"/>
                <w:cs/>
              </w:rPr>
              <w:t>พฤษภาคม</w:t>
            </w:r>
            <w:r w:rsidRPr="00E15096">
              <w:rPr>
                <w:rFonts w:ascii="Angsana New" w:hAnsi="Angsana New" w:hint="cs"/>
                <w:sz w:val="30"/>
                <w:szCs w:val="30"/>
                <w:cs/>
              </w:rPr>
              <w:t>ของแต่ละปี</w:t>
            </w:r>
            <w:r w:rsidRPr="00E15096">
              <w:rPr>
                <w:rFonts w:ascii="Angsana New" w:hAnsi="Angsana New"/>
                <w:sz w:val="30"/>
                <w:szCs w:val="30"/>
                <w:cs/>
              </w:rPr>
              <w:t xml:space="preserve"> โดยจะใช้สิทธิได้ไม่เกินร้อยละ</w:t>
            </w:r>
            <w:r w:rsidRPr="00E1509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15096">
              <w:rPr>
                <w:rFonts w:ascii="Angsana New" w:hAnsi="Angsana New"/>
                <w:sz w:val="30"/>
                <w:szCs w:val="30"/>
              </w:rPr>
              <w:t>20</w:t>
            </w:r>
            <w:r w:rsidRPr="00E15096">
              <w:rPr>
                <w:rFonts w:ascii="Angsana New" w:hAnsi="Angsana New" w:hint="cs"/>
                <w:sz w:val="30"/>
                <w:szCs w:val="30"/>
                <w:cs/>
              </w:rPr>
              <w:t xml:space="preserve"> ในแต่ละปี</w:t>
            </w:r>
          </w:p>
        </w:tc>
      </w:tr>
    </w:tbl>
    <w:p w14:paraId="2AC5B2D4" w14:textId="77777777" w:rsidR="00DE172C" w:rsidRPr="00963DF3" w:rsidRDefault="00DE172C" w:rsidP="00DE17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alibri" w:hAnsi="Angsana New"/>
          <w:color w:val="000000"/>
          <w:spacing w:val="-6"/>
          <w:sz w:val="22"/>
          <w:szCs w:val="22"/>
        </w:rPr>
      </w:pPr>
    </w:p>
    <w:p w14:paraId="7D6A397E" w14:textId="77777777" w:rsidR="00DE172C" w:rsidRDefault="00DE172C" w:rsidP="003647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eastAsia="Calibri" w:hAnsi="Angsana New"/>
          <w:color w:val="000000"/>
          <w:spacing w:val="-6"/>
          <w:sz w:val="30"/>
          <w:szCs w:val="30"/>
        </w:rPr>
      </w:pPr>
      <w:r w:rsidRPr="00B6531F">
        <w:rPr>
          <w:rFonts w:ascii="Angsana New" w:eastAsia="Calibri" w:hAnsi="Angsana New"/>
          <w:color w:val="000000"/>
          <w:spacing w:val="-6"/>
          <w:sz w:val="30"/>
          <w:szCs w:val="30"/>
          <w:cs/>
        </w:rPr>
        <w:t>มูลค่ายุติธรรมของใบสำคัญแสดง</w:t>
      </w:r>
      <w:r w:rsidRPr="00B6531F">
        <w:rPr>
          <w:rFonts w:ascii="Angsana New" w:hAnsi="Angsana New"/>
          <w:color w:val="000000"/>
          <w:spacing w:val="-6"/>
          <w:sz w:val="30"/>
          <w:szCs w:val="30"/>
          <w:cs/>
        </w:rPr>
        <w:t>สิทธิ</w:t>
      </w:r>
      <w:r>
        <w:rPr>
          <w:rFonts w:ascii="Angsana New" w:hAnsi="Angsana New" w:hint="cs"/>
          <w:color w:val="000000"/>
          <w:spacing w:val="-6"/>
          <w:sz w:val="30"/>
          <w:szCs w:val="30"/>
          <w:cs/>
        </w:rPr>
        <w:t>ที่จะซื้อหุ้นสามัญ</w:t>
      </w:r>
      <w:r w:rsidRPr="00B6531F">
        <w:rPr>
          <w:rFonts w:ascii="Angsana New" w:eastAsia="Calibri" w:hAnsi="Angsana New"/>
          <w:color w:val="000000"/>
          <w:spacing w:val="-6"/>
          <w:sz w:val="30"/>
          <w:szCs w:val="30"/>
          <w:cs/>
        </w:rPr>
        <w:t xml:space="preserve">วัดมูลค่าโดยวิธี </w:t>
      </w:r>
      <w:r w:rsidRPr="00B6531F">
        <w:rPr>
          <w:rFonts w:ascii="Angsana New" w:eastAsia="Calibri" w:hAnsi="Angsana New"/>
          <w:color w:val="000000"/>
          <w:spacing w:val="-6"/>
          <w:sz w:val="30"/>
          <w:szCs w:val="30"/>
        </w:rPr>
        <w:t>Black-Scholes Model</w:t>
      </w:r>
      <w:r w:rsidRPr="00B6531F">
        <w:rPr>
          <w:rFonts w:ascii="Angsana New" w:eastAsia="Calibri" w:hAnsi="Angsana New"/>
          <w:color w:val="000000"/>
          <w:spacing w:val="-6"/>
          <w:sz w:val="30"/>
          <w:szCs w:val="30"/>
          <w:cs/>
        </w:rPr>
        <w:t xml:space="preserve"> ภายใต้ข้อ</w:t>
      </w:r>
      <w:r>
        <w:rPr>
          <w:rFonts w:ascii="Angsana New" w:eastAsia="Calibri" w:hAnsi="Angsana New"/>
          <w:color w:val="000000"/>
          <w:spacing w:val="-6"/>
          <w:sz w:val="30"/>
          <w:szCs w:val="30"/>
          <w:cs/>
        </w:rPr>
        <w:t>สมมติ</w:t>
      </w:r>
      <w:r>
        <w:rPr>
          <w:rFonts w:ascii="Angsana New" w:eastAsia="Calibri" w:hAnsi="Angsana New"/>
          <w:color w:val="000000"/>
          <w:spacing w:val="-6"/>
          <w:sz w:val="30"/>
          <w:szCs w:val="30"/>
        </w:rPr>
        <w:br/>
      </w:r>
      <w:r w:rsidRPr="00B6531F">
        <w:rPr>
          <w:rFonts w:ascii="Angsana New" w:eastAsia="Calibri" w:hAnsi="Angsana New"/>
          <w:color w:val="000000"/>
          <w:spacing w:val="-6"/>
          <w:sz w:val="30"/>
          <w:szCs w:val="30"/>
          <w:cs/>
        </w:rPr>
        <w:t>ทางการเงิน ดังนี้</w:t>
      </w:r>
    </w:p>
    <w:p w14:paraId="6F2C85BD" w14:textId="77777777" w:rsidR="00DE172C" w:rsidRPr="00963DF3" w:rsidRDefault="00DE172C" w:rsidP="00DE17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alibri" w:hAnsi="Angsana New"/>
          <w:color w:val="000000"/>
          <w:spacing w:val="-6"/>
        </w:rPr>
      </w:pPr>
    </w:p>
    <w:tbl>
      <w:tblPr>
        <w:tblW w:w="747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</w:tblGrid>
      <w:tr w:rsidR="00DE172C" w:rsidRPr="00D25364" w14:paraId="77C6B99B" w14:textId="77777777" w:rsidTr="00364700">
        <w:trPr>
          <w:trHeight w:hRule="exact" w:val="407"/>
        </w:trPr>
        <w:tc>
          <w:tcPr>
            <w:tcW w:w="6030" w:type="dxa"/>
            <w:vAlign w:val="center"/>
          </w:tcPr>
          <w:p w14:paraId="1A13A451" w14:textId="77777777" w:rsidR="00DE172C" w:rsidRPr="00D25364" w:rsidRDefault="00DE172C" w:rsidP="00510DF5">
            <w:pPr>
              <w:tabs>
                <w:tab w:val="clear" w:pos="6322"/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360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D25364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ราคาหุ้น ณ วันที่ให้ใบสำคัญแสดงสิทธิ</w:t>
            </w:r>
            <w:r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440" w:type="dxa"/>
            <w:vAlign w:val="center"/>
          </w:tcPr>
          <w:p w14:paraId="7E936641" w14:textId="77777777" w:rsidR="00DE172C" w:rsidRPr="00D25364" w:rsidRDefault="00DE172C" w:rsidP="00510DF5">
            <w:pPr>
              <w:tabs>
                <w:tab w:val="clear" w:pos="6322"/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D25364">
              <w:rPr>
                <w:rFonts w:ascii="Angsana New" w:eastAsia="Calibri" w:hAnsi="Angsana New"/>
                <w:color w:val="000000"/>
                <w:sz w:val="30"/>
                <w:szCs w:val="30"/>
              </w:rPr>
              <w:t>3.62</w:t>
            </w:r>
          </w:p>
        </w:tc>
      </w:tr>
      <w:tr w:rsidR="00DE172C" w:rsidRPr="00D25364" w14:paraId="24203D48" w14:textId="77777777" w:rsidTr="00364700">
        <w:trPr>
          <w:trHeight w:hRule="exact" w:val="362"/>
        </w:trPr>
        <w:tc>
          <w:tcPr>
            <w:tcW w:w="6030" w:type="dxa"/>
            <w:vAlign w:val="center"/>
          </w:tcPr>
          <w:p w14:paraId="1DCB6207" w14:textId="77777777" w:rsidR="00DE172C" w:rsidRPr="00D25364" w:rsidRDefault="00DE172C" w:rsidP="00510DF5">
            <w:pPr>
              <w:tabs>
                <w:tab w:val="clear" w:pos="6322"/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360"/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</w:pPr>
            <w:r w:rsidRPr="00D25364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ราคาใช้สิทธิ</w:t>
            </w:r>
            <w:r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440" w:type="dxa"/>
            <w:vAlign w:val="center"/>
          </w:tcPr>
          <w:p w14:paraId="1E7C5D9E" w14:textId="77777777" w:rsidR="00DE172C" w:rsidRPr="00D25364" w:rsidRDefault="00DE172C" w:rsidP="00510DF5">
            <w:pPr>
              <w:tabs>
                <w:tab w:val="clear" w:pos="6322"/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D25364">
              <w:rPr>
                <w:rFonts w:ascii="Angsana New" w:eastAsia="Calibri" w:hAnsi="Angsana New"/>
                <w:color w:val="000000"/>
                <w:sz w:val="30"/>
                <w:szCs w:val="30"/>
              </w:rPr>
              <w:t>3.00</w:t>
            </w:r>
          </w:p>
        </w:tc>
      </w:tr>
      <w:tr w:rsidR="00DE172C" w:rsidRPr="00D25364" w14:paraId="055A317F" w14:textId="77777777" w:rsidTr="00364700">
        <w:trPr>
          <w:trHeight w:hRule="exact" w:val="434"/>
        </w:trPr>
        <w:tc>
          <w:tcPr>
            <w:tcW w:w="6030" w:type="dxa"/>
            <w:vAlign w:val="center"/>
          </w:tcPr>
          <w:p w14:paraId="03DBC68E" w14:textId="77777777" w:rsidR="00DE172C" w:rsidRPr="00D25364" w:rsidRDefault="00DE172C" w:rsidP="00510DF5">
            <w:pPr>
              <w:tabs>
                <w:tab w:val="clear" w:pos="6322"/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360"/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</w:pPr>
            <w:r w:rsidRPr="00D25364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ความผันผวนของหุ้นย้อนหลัง 3 ปี ณ วันจัดสรร</w:t>
            </w:r>
          </w:p>
        </w:tc>
        <w:tc>
          <w:tcPr>
            <w:tcW w:w="1440" w:type="dxa"/>
            <w:vAlign w:val="center"/>
          </w:tcPr>
          <w:p w14:paraId="215CEF6F" w14:textId="77777777" w:rsidR="00DE172C" w:rsidRPr="00D25364" w:rsidRDefault="00DE172C" w:rsidP="00510DF5">
            <w:pPr>
              <w:tabs>
                <w:tab w:val="clear" w:pos="6322"/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D25364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 xml:space="preserve">ร้อยละ </w:t>
            </w:r>
            <w:r w:rsidRPr="00D25364">
              <w:rPr>
                <w:rFonts w:ascii="Angsana New" w:eastAsia="Calibri" w:hAnsi="Angsana New"/>
                <w:color w:val="000000"/>
                <w:sz w:val="30"/>
                <w:szCs w:val="30"/>
              </w:rPr>
              <w:t>49.69</w:t>
            </w:r>
          </w:p>
        </w:tc>
      </w:tr>
      <w:tr w:rsidR="00DE172C" w:rsidRPr="00D25364" w14:paraId="1C5B8734" w14:textId="77777777" w:rsidTr="00364700">
        <w:trPr>
          <w:trHeight w:hRule="exact" w:val="452"/>
        </w:trPr>
        <w:tc>
          <w:tcPr>
            <w:tcW w:w="6030" w:type="dxa"/>
            <w:vAlign w:val="center"/>
          </w:tcPr>
          <w:p w14:paraId="70298324" w14:textId="77777777" w:rsidR="00DE172C" w:rsidRPr="00D25364" w:rsidRDefault="00DE172C" w:rsidP="00510DF5">
            <w:pPr>
              <w:tabs>
                <w:tab w:val="clear" w:pos="6322"/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right="-43"/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</w:pPr>
            <w:r w:rsidRPr="00D25364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ช่วงเวลาที่คาดว่าจะมีผู้มาใช้ใบสำคัญแสดงสิทธิครบ</w:t>
            </w:r>
          </w:p>
        </w:tc>
        <w:tc>
          <w:tcPr>
            <w:tcW w:w="1440" w:type="dxa"/>
            <w:vAlign w:val="center"/>
          </w:tcPr>
          <w:p w14:paraId="0398EA27" w14:textId="77777777" w:rsidR="00DE172C" w:rsidRPr="00D25364" w:rsidRDefault="00DE172C" w:rsidP="00510DF5">
            <w:pPr>
              <w:tabs>
                <w:tab w:val="clear" w:pos="6322"/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</w:pPr>
            <w:r w:rsidRPr="00D25364">
              <w:rPr>
                <w:rFonts w:ascii="Angsana New" w:eastAsia="Calibri" w:hAnsi="Angsana New"/>
                <w:color w:val="000000"/>
                <w:sz w:val="30"/>
                <w:szCs w:val="30"/>
              </w:rPr>
              <w:t xml:space="preserve">5 </w:t>
            </w:r>
            <w:r w:rsidRPr="00D25364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ปี</w:t>
            </w:r>
          </w:p>
        </w:tc>
      </w:tr>
      <w:tr w:rsidR="00DE172C" w:rsidRPr="00D25364" w14:paraId="49FBF676" w14:textId="77777777" w:rsidTr="00364700">
        <w:trPr>
          <w:trHeight w:hRule="exact" w:val="434"/>
        </w:trPr>
        <w:tc>
          <w:tcPr>
            <w:tcW w:w="6030" w:type="dxa"/>
            <w:vAlign w:val="center"/>
          </w:tcPr>
          <w:p w14:paraId="7E5E8FBB" w14:textId="77777777" w:rsidR="00DE172C" w:rsidRPr="00D25364" w:rsidRDefault="00DE172C" w:rsidP="00510DF5">
            <w:pPr>
              <w:tabs>
                <w:tab w:val="clear" w:pos="6322"/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360"/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</w:pPr>
            <w:r w:rsidRPr="00D25364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อัตราเงินปันผลตอบแทนเฉลี่ยย้อนหลัง 3 ปี</w:t>
            </w:r>
          </w:p>
        </w:tc>
        <w:tc>
          <w:tcPr>
            <w:tcW w:w="1440" w:type="dxa"/>
            <w:vAlign w:val="center"/>
          </w:tcPr>
          <w:p w14:paraId="0CBD01D5" w14:textId="77777777" w:rsidR="00DE172C" w:rsidRPr="00D25364" w:rsidRDefault="00DE172C" w:rsidP="00510DF5">
            <w:pPr>
              <w:tabs>
                <w:tab w:val="clear" w:pos="6322"/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D25364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 xml:space="preserve">ร้อยละ </w:t>
            </w:r>
            <w:r w:rsidRPr="00D25364">
              <w:rPr>
                <w:rFonts w:ascii="Angsana New" w:eastAsia="Calibri" w:hAnsi="Angsana New"/>
                <w:color w:val="000000"/>
                <w:sz w:val="30"/>
                <w:szCs w:val="30"/>
              </w:rPr>
              <w:t>5.31</w:t>
            </w:r>
          </w:p>
        </w:tc>
      </w:tr>
      <w:tr w:rsidR="00DE172C" w:rsidRPr="00D25364" w14:paraId="10E6B048" w14:textId="77777777" w:rsidTr="00364700">
        <w:trPr>
          <w:trHeight w:hRule="exact" w:val="452"/>
        </w:trPr>
        <w:tc>
          <w:tcPr>
            <w:tcW w:w="6030" w:type="dxa"/>
            <w:vAlign w:val="center"/>
          </w:tcPr>
          <w:p w14:paraId="622ADB8A" w14:textId="77777777" w:rsidR="00DE172C" w:rsidRPr="00D25364" w:rsidRDefault="00DE172C" w:rsidP="00510DF5">
            <w:pPr>
              <w:tabs>
                <w:tab w:val="clear" w:pos="6322"/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360"/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</w:pPr>
            <w:r w:rsidRPr="00D25364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อัตราดอกเบี้ยปลอดความเสี่ยง (พันธบัตรรัฐบาลอายุ 3 ปี) ณ วันจัดสรร</w:t>
            </w:r>
          </w:p>
        </w:tc>
        <w:tc>
          <w:tcPr>
            <w:tcW w:w="1440" w:type="dxa"/>
            <w:vAlign w:val="center"/>
          </w:tcPr>
          <w:p w14:paraId="213532B3" w14:textId="77777777" w:rsidR="00DE172C" w:rsidRPr="00D25364" w:rsidRDefault="00DE172C" w:rsidP="00510DF5">
            <w:pPr>
              <w:tabs>
                <w:tab w:val="clear" w:pos="6322"/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D25364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 xml:space="preserve">ร้อยละ </w:t>
            </w:r>
            <w:r w:rsidRPr="00D25364">
              <w:rPr>
                <w:rFonts w:ascii="Angsana New" w:eastAsia="Calibri" w:hAnsi="Angsana New"/>
                <w:color w:val="000000"/>
                <w:sz w:val="30"/>
                <w:szCs w:val="30"/>
              </w:rPr>
              <w:t>3.02</w:t>
            </w:r>
          </w:p>
        </w:tc>
      </w:tr>
    </w:tbl>
    <w:p w14:paraId="7D0576EB" w14:textId="77777777" w:rsidR="00DE172C" w:rsidRPr="00D46E15" w:rsidRDefault="00DE172C" w:rsidP="00DE172C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jc w:val="thaiDistribute"/>
        <w:rPr>
          <w:rFonts w:ascii="Angsana New" w:eastAsia="Calibri" w:hAnsi="Angsana New"/>
          <w:color w:val="000000"/>
          <w:spacing w:val="-6"/>
          <w:sz w:val="24"/>
          <w:szCs w:val="24"/>
        </w:rPr>
      </w:pPr>
    </w:p>
    <w:p w14:paraId="55B0217C" w14:textId="15673752" w:rsidR="00DE172C" w:rsidRDefault="00DE172C" w:rsidP="00C60954">
      <w:pPr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line="240" w:lineRule="auto"/>
        <w:ind w:left="990"/>
        <w:jc w:val="thaiDistribute"/>
        <w:rPr>
          <w:rFonts w:ascii="Angsana New" w:eastAsia="Calibri" w:hAnsi="Angsana New"/>
          <w:color w:val="000000"/>
          <w:spacing w:val="-6"/>
          <w:sz w:val="30"/>
          <w:szCs w:val="30"/>
          <w:cs/>
        </w:rPr>
      </w:pPr>
      <w:r>
        <w:rPr>
          <w:rFonts w:ascii="Angsana New" w:eastAsia="Calibri" w:hAnsi="Angsana New" w:hint="cs"/>
          <w:color w:val="000000"/>
          <w:spacing w:val="-6"/>
          <w:sz w:val="30"/>
          <w:szCs w:val="30"/>
          <w:cs/>
        </w:rPr>
        <w:t>โครงการดังกล่าวมีเงื่อนไขในการจองซื้อ โดยที่พนักงานตามโครงการต้องมีสถานะเป็นพนักงานของบริษัท</w:t>
      </w:r>
      <w:r w:rsidR="00776F1B">
        <w:rPr>
          <w:rFonts w:ascii="Angsana New" w:eastAsia="Calibri" w:hAnsi="Angsana New" w:hint="cs"/>
          <w:color w:val="000000"/>
          <w:spacing w:val="-6"/>
          <w:sz w:val="30"/>
          <w:szCs w:val="30"/>
          <w:cs/>
        </w:rPr>
        <w:t>ย่อย</w:t>
      </w:r>
      <w:r>
        <w:rPr>
          <w:rFonts w:ascii="Angsana New" w:eastAsia="Calibri" w:hAnsi="Angsana New" w:hint="cs"/>
          <w:color w:val="000000"/>
          <w:spacing w:val="-6"/>
          <w:sz w:val="30"/>
          <w:szCs w:val="30"/>
          <w:cs/>
        </w:rPr>
        <w:t>และ/หรือบริษัทย่อย</w:t>
      </w:r>
      <w:r w:rsidR="00F8043F">
        <w:rPr>
          <w:rFonts w:ascii="Angsana New" w:eastAsia="Calibri" w:hAnsi="Angsana New" w:hint="cs"/>
          <w:color w:val="000000"/>
          <w:spacing w:val="-6"/>
          <w:sz w:val="30"/>
          <w:szCs w:val="30"/>
          <w:cs/>
        </w:rPr>
        <w:t>ของบริษัทย่อย</w:t>
      </w:r>
      <w:r>
        <w:rPr>
          <w:rFonts w:ascii="Angsana New" w:eastAsia="Calibri" w:hAnsi="Angsana New" w:hint="cs"/>
          <w:color w:val="000000"/>
          <w:spacing w:val="-6"/>
          <w:sz w:val="30"/>
          <w:szCs w:val="30"/>
          <w:cs/>
        </w:rPr>
        <w:t xml:space="preserve"> ณ วันที่มีการใช้สิทธิในแต่ละครั้ง</w:t>
      </w:r>
    </w:p>
    <w:p w14:paraId="610185A9" w14:textId="77777777" w:rsidR="00DE172C" w:rsidRPr="00963DF3" w:rsidRDefault="00DE172C" w:rsidP="003647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22"/>
          <w:szCs w:val="22"/>
        </w:rPr>
      </w:pPr>
    </w:p>
    <w:p w14:paraId="22F99538" w14:textId="77777777" w:rsidR="0054507F" w:rsidRPr="004E6085" w:rsidRDefault="00DE172C" w:rsidP="000474B6">
      <w:pPr>
        <w:pStyle w:val="BodyText"/>
        <w:pageBreakBefore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/>
        <w:jc w:val="thaiDistribute"/>
        <w:rPr>
          <w:rFonts w:ascii="Angsana New" w:hAnsi="Angsana New"/>
          <w:sz w:val="30"/>
          <w:szCs w:val="30"/>
        </w:rPr>
      </w:pPr>
      <w:r w:rsidRPr="004E6085">
        <w:rPr>
          <w:rFonts w:ascii="Angsana New" w:hAnsi="Angsana New"/>
          <w:spacing w:val="-4"/>
          <w:sz w:val="30"/>
          <w:szCs w:val="30"/>
          <w:cs/>
        </w:rPr>
        <w:lastRenderedPageBreak/>
        <w:t>บริษัท</w:t>
      </w:r>
      <w:r w:rsidRPr="004E6085">
        <w:rPr>
          <w:rFonts w:ascii="Angsana New" w:hAnsi="Angsana New" w:hint="cs"/>
          <w:spacing w:val="-4"/>
          <w:sz w:val="30"/>
          <w:szCs w:val="30"/>
          <w:cs/>
        </w:rPr>
        <w:t>ย่อย</w:t>
      </w:r>
      <w:r w:rsidRPr="004E6085">
        <w:rPr>
          <w:rFonts w:ascii="Angsana New" w:hAnsi="Angsana New"/>
          <w:spacing w:val="-4"/>
          <w:sz w:val="30"/>
          <w:szCs w:val="30"/>
          <w:cs/>
        </w:rPr>
        <w:t>ได้ให้สิทธิดังกล่าวเมื่อวันที่</w:t>
      </w:r>
      <w:r w:rsidRPr="004E6085">
        <w:rPr>
          <w:rFonts w:ascii="Angsana New" w:hAnsi="Angsana New"/>
          <w:spacing w:val="-4"/>
          <w:sz w:val="30"/>
          <w:szCs w:val="30"/>
        </w:rPr>
        <w:t xml:space="preserve"> 15</w:t>
      </w:r>
      <w:r w:rsidRPr="004E6085">
        <w:rPr>
          <w:rFonts w:ascii="Angsana New" w:hAnsi="Angsana New" w:hint="cs"/>
          <w:spacing w:val="-4"/>
          <w:sz w:val="30"/>
          <w:szCs w:val="30"/>
          <w:cs/>
        </w:rPr>
        <w:t xml:space="preserve"> สิงหาคม</w:t>
      </w:r>
      <w:r w:rsidRPr="004E608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4E6085">
        <w:rPr>
          <w:rFonts w:ascii="Angsana New" w:hAnsi="Angsana New"/>
          <w:spacing w:val="-4"/>
          <w:sz w:val="30"/>
          <w:szCs w:val="30"/>
        </w:rPr>
        <w:t xml:space="preserve">2556 </w:t>
      </w:r>
      <w:r w:rsidRPr="004E6085">
        <w:rPr>
          <w:rFonts w:ascii="Angsana New" w:hAnsi="Angsana New"/>
          <w:spacing w:val="-4"/>
          <w:sz w:val="30"/>
          <w:szCs w:val="30"/>
          <w:cs/>
        </w:rPr>
        <w:t>ซึ่งเป็นวันที่บริษัท</w:t>
      </w:r>
      <w:r w:rsidRPr="004E6085">
        <w:rPr>
          <w:rFonts w:ascii="Angsana New" w:hAnsi="Angsana New" w:hint="cs"/>
          <w:spacing w:val="-4"/>
          <w:sz w:val="30"/>
          <w:szCs w:val="30"/>
          <w:cs/>
        </w:rPr>
        <w:t>ย่อย</w:t>
      </w:r>
      <w:r w:rsidRPr="004E6085">
        <w:rPr>
          <w:rFonts w:ascii="Angsana New" w:hAnsi="Angsana New"/>
          <w:spacing w:val="-4"/>
          <w:sz w:val="30"/>
          <w:szCs w:val="30"/>
          <w:cs/>
        </w:rPr>
        <w:t>ได้แจ้งเงื่อนไขและข้อตกลงต่างๆ</w:t>
      </w:r>
      <w:r w:rsidRPr="0054507F">
        <w:rPr>
          <w:rFonts w:ascii="Angsana New" w:hAnsi="Angsana New"/>
          <w:spacing w:val="-2"/>
          <w:sz w:val="30"/>
          <w:szCs w:val="30"/>
        </w:rPr>
        <w:t xml:space="preserve"> </w:t>
      </w:r>
      <w:r w:rsidRPr="0054507F">
        <w:rPr>
          <w:rFonts w:ascii="Angsana New" w:hAnsi="Angsana New"/>
          <w:spacing w:val="-2"/>
          <w:sz w:val="30"/>
          <w:szCs w:val="30"/>
          <w:cs/>
        </w:rPr>
        <w:t>ใน</w:t>
      </w:r>
      <w:r w:rsidRPr="004E6085">
        <w:rPr>
          <w:rFonts w:ascii="Angsana New" w:hAnsi="Angsana New"/>
          <w:sz w:val="30"/>
          <w:szCs w:val="30"/>
          <w:cs/>
        </w:rPr>
        <w:t>การใช้สิทธิแก่กรรมการ</w:t>
      </w:r>
      <w:r w:rsidRPr="004E6085">
        <w:rPr>
          <w:rFonts w:ascii="Angsana New" w:hAnsi="Angsana New"/>
          <w:sz w:val="30"/>
          <w:szCs w:val="30"/>
        </w:rPr>
        <w:t xml:space="preserve"> </w:t>
      </w:r>
      <w:r w:rsidRPr="004E6085">
        <w:rPr>
          <w:rFonts w:ascii="Angsana New" w:hAnsi="Angsana New"/>
          <w:sz w:val="30"/>
          <w:szCs w:val="30"/>
          <w:cs/>
        </w:rPr>
        <w:t>ผู้บริหาร</w:t>
      </w:r>
      <w:r w:rsidRPr="004E6085">
        <w:rPr>
          <w:rFonts w:ascii="Angsana New" w:hAnsi="Angsana New" w:hint="cs"/>
          <w:sz w:val="30"/>
          <w:szCs w:val="30"/>
          <w:cs/>
        </w:rPr>
        <w:t xml:space="preserve"> </w:t>
      </w:r>
      <w:r w:rsidRPr="004E6085">
        <w:rPr>
          <w:rFonts w:ascii="Angsana New" w:hAnsi="Angsana New"/>
          <w:sz w:val="30"/>
          <w:szCs w:val="30"/>
          <w:cs/>
        </w:rPr>
        <w:t>และ</w:t>
      </w:r>
      <w:r w:rsidRPr="004E6085">
        <w:rPr>
          <w:rFonts w:ascii="Angsana New" w:hAnsi="Angsana New"/>
          <w:sz w:val="30"/>
          <w:szCs w:val="30"/>
        </w:rPr>
        <w:t>/</w:t>
      </w:r>
      <w:r w:rsidRPr="004E6085">
        <w:rPr>
          <w:rFonts w:ascii="Angsana New" w:hAnsi="Angsana New" w:hint="cs"/>
          <w:sz w:val="30"/>
          <w:szCs w:val="30"/>
          <w:cs/>
        </w:rPr>
        <w:t xml:space="preserve">หรือ </w:t>
      </w:r>
      <w:r w:rsidRPr="004E6085">
        <w:rPr>
          <w:rFonts w:ascii="Angsana New" w:hAnsi="Angsana New"/>
          <w:sz w:val="30"/>
          <w:szCs w:val="30"/>
          <w:cs/>
        </w:rPr>
        <w:t>พนักงาน</w:t>
      </w:r>
      <w:r w:rsidRPr="004E6085">
        <w:rPr>
          <w:rFonts w:ascii="Angsana New" w:hAnsi="Angsana New" w:hint="cs"/>
          <w:sz w:val="30"/>
          <w:szCs w:val="30"/>
          <w:cs/>
        </w:rPr>
        <w:t>ของบริษัท</w:t>
      </w:r>
      <w:r w:rsidR="0054507F" w:rsidRPr="004E6085">
        <w:rPr>
          <w:rFonts w:ascii="Angsana New" w:hAnsi="Angsana New" w:hint="cs"/>
          <w:sz w:val="30"/>
          <w:szCs w:val="30"/>
          <w:cs/>
        </w:rPr>
        <w:t>ย่อย</w:t>
      </w:r>
      <w:r w:rsidRPr="004E6085">
        <w:rPr>
          <w:rFonts w:ascii="Angsana New" w:hAnsi="Angsana New" w:hint="cs"/>
          <w:sz w:val="30"/>
          <w:szCs w:val="30"/>
          <w:cs/>
        </w:rPr>
        <w:t>และ</w:t>
      </w:r>
      <w:r w:rsidRPr="004E6085">
        <w:rPr>
          <w:rFonts w:ascii="Angsana New" w:hAnsi="Angsana New"/>
          <w:sz w:val="30"/>
          <w:szCs w:val="30"/>
        </w:rPr>
        <w:t>/</w:t>
      </w:r>
      <w:r w:rsidRPr="004E6085">
        <w:rPr>
          <w:rFonts w:ascii="Angsana New" w:hAnsi="Angsana New" w:hint="cs"/>
          <w:sz w:val="30"/>
          <w:szCs w:val="30"/>
          <w:cs/>
        </w:rPr>
        <w:t>หรือบริษัทย่อย</w:t>
      </w:r>
      <w:r w:rsidR="0054507F" w:rsidRPr="004E6085">
        <w:rPr>
          <w:rFonts w:ascii="Angsana New" w:hAnsi="Angsana New" w:hint="cs"/>
          <w:sz w:val="30"/>
          <w:szCs w:val="30"/>
          <w:cs/>
        </w:rPr>
        <w:t>ของบริษัทย่อย</w:t>
      </w:r>
    </w:p>
    <w:p w14:paraId="47146D6C" w14:textId="77777777" w:rsidR="0054507F" w:rsidRDefault="0054507F" w:rsidP="0054507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/>
        <w:jc w:val="thaiDistribute"/>
        <w:rPr>
          <w:rFonts w:ascii="Angsana New" w:hAnsi="Angsana New"/>
          <w:sz w:val="30"/>
          <w:szCs w:val="30"/>
        </w:rPr>
      </w:pPr>
    </w:p>
    <w:p w14:paraId="6ADCD24C" w14:textId="13553665" w:rsidR="00F45406" w:rsidRDefault="00F45406" w:rsidP="0054507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/>
        <w:jc w:val="thaiDistribute"/>
        <w:rPr>
          <w:rFonts w:ascii="Angsana New" w:hAnsi="Angsana New"/>
          <w:sz w:val="30"/>
          <w:szCs w:val="30"/>
        </w:rPr>
      </w:pPr>
      <w:r w:rsidRPr="00BA42A6">
        <w:rPr>
          <w:rFonts w:ascii="Angsana New" w:hAnsi="Angsana New" w:hint="cs"/>
          <w:sz w:val="30"/>
          <w:szCs w:val="30"/>
          <w:cs/>
        </w:rPr>
        <w:t>รายการ</w:t>
      </w:r>
      <w:r>
        <w:rPr>
          <w:rFonts w:ascii="Angsana New" w:hAnsi="Angsana New" w:hint="cs"/>
          <w:sz w:val="30"/>
          <w:szCs w:val="30"/>
          <w:cs/>
        </w:rPr>
        <w:t>เคลื่อนไหวของใบสำคัญแสดงสิทธิ</w:t>
      </w:r>
      <w:r w:rsidRPr="00BA42A6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NBC-WB </w:t>
      </w:r>
      <w:r>
        <w:rPr>
          <w:rFonts w:ascii="Angsana New" w:hAnsi="Angsana New" w:hint="cs"/>
          <w:sz w:val="30"/>
          <w:szCs w:val="30"/>
          <w:cs/>
        </w:rPr>
        <w:t>ในระหว่างปี</w:t>
      </w:r>
      <w:r w:rsidRPr="00BA42A6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BA42A6">
        <w:rPr>
          <w:rFonts w:ascii="Angsana New" w:hAnsi="Angsana New"/>
          <w:sz w:val="30"/>
          <w:szCs w:val="30"/>
        </w:rPr>
        <w:t xml:space="preserve"> </w:t>
      </w:r>
      <w:r w:rsidRPr="00BA42A6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W w:w="9082" w:type="dxa"/>
        <w:tblInd w:w="990" w:type="dxa"/>
        <w:tblLayout w:type="fixed"/>
        <w:tblLook w:val="01E0" w:firstRow="1" w:lastRow="1" w:firstColumn="1" w:lastColumn="1" w:noHBand="0" w:noVBand="0"/>
      </w:tblPr>
      <w:tblGrid>
        <w:gridCol w:w="3330"/>
        <w:gridCol w:w="1080"/>
        <w:gridCol w:w="270"/>
        <w:gridCol w:w="1350"/>
        <w:gridCol w:w="270"/>
        <w:gridCol w:w="1244"/>
        <w:gridCol w:w="264"/>
        <w:gridCol w:w="1274"/>
      </w:tblGrid>
      <w:tr w:rsidR="000474B6" w:rsidRPr="00CA0D07" w14:paraId="0632B546" w14:textId="77777777" w:rsidTr="00E10E8E">
        <w:tc>
          <w:tcPr>
            <w:tcW w:w="3330" w:type="dxa"/>
          </w:tcPr>
          <w:p w14:paraId="34804845" w14:textId="77777777" w:rsidR="000474B6" w:rsidRPr="000474B6" w:rsidRDefault="000474B6" w:rsidP="0007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cs/>
              </w:rPr>
            </w:pPr>
          </w:p>
        </w:tc>
        <w:tc>
          <w:tcPr>
            <w:tcW w:w="5752" w:type="dxa"/>
            <w:gridSpan w:val="7"/>
          </w:tcPr>
          <w:p w14:paraId="38614221" w14:textId="77777777" w:rsidR="000474B6" w:rsidRPr="000474B6" w:rsidRDefault="000474B6" w:rsidP="0007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F45406" w:rsidRPr="00CA0D07" w14:paraId="2D400F9D" w14:textId="77777777" w:rsidTr="00E10E8E">
        <w:tc>
          <w:tcPr>
            <w:tcW w:w="3330" w:type="dxa"/>
          </w:tcPr>
          <w:p w14:paraId="2C504B51" w14:textId="77777777" w:rsidR="00F45406" w:rsidRPr="00CA0D07" w:rsidRDefault="00F45406" w:rsidP="0007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752" w:type="dxa"/>
            <w:gridSpan w:val="7"/>
          </w:tcPr>
          <w:p w14:paraId="1F662903" w14:textId="77777777" w:rsidR="00F45406" w:rsidRPr="00CA0D07" w:rsidRDefault="00F45406" w:rsidP="0007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A0D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45406" w:rsidRPr="00CA0D07" w14:paraId="3D454331" w14:textId="77777777" w:rsidTr="00E10E8E">
        <w:tc>
          <w:tcPr>
            <w:tcW w:w="3330" w:type="dxa"/>
          </w:tcPr>
          <w:p w14:paraId="0DA3C45E" w14:textId="77777777" w:rsidR="00F45406" w:rsidRPr="00CA0D07" w:rsidRDefault="00F45406" w:rsidP="0007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5EB104D1" w14:textId="77777777" w:rsidR="00F45406" w:rsidRPr="00CA0D07" w:rsidRDefault="00F45406" w:rsidP="0007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4812A862" w14:textId="77777777" w:rsidR="00F45406" w:rsidRPr="00CA0D07" w:rsidRDefault="00F45406" w:rsidP="0007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82" w:type="dxa"/>
            <w:gridSpan w:val="3"/>
          </w:tcPr>
          <w:p w14:paraId="0ED28501" w14:textId="77777777" w:rsidR="00F45406" w:rsidRPr="00CA0D07" w:rsidRDefault="00F45406" w:rsidP="0007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</w:tr>
      <w:tr w:rsidR="00F45406" w:rsidRPr="00CA0D07" w14:paraId="0994BA48" w14:textId="77777777" w:rsidTr="00E10E8E">
        <w:tc>
          <w:tcPr>
            <w:tcW w:w="3330" w:type="dxa"/>
          </w:tcPr>
          <w:p w14:paraId="252F81C0" w14:textId="77777777" w:rsidR="00F45406" w:rsidRPr="00CA0D07" w:rsidRDefault="00F45406" w:rsidP="0007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A915926" w14:textId="77777777" w:rsidR="00F45406" w:rsidRPr="00CA0D07" w:rsidRDefault="00F45406" w:rsidP="00073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0D07">
              <w:rPr>
                <w:rFonts w:ascii="Angsana New" w:hAnsi="Angsana New"/>
                <w:sz w:val="30"/>
                <w:szCs w:val="30"/>
                <w:cs/>
              </w:rPr>
              <w:t>จำนวน</w:t>
            </w:r>
          </w:p>
        </w:tc>
        <w:tc>
          <w:tcPr>
            <w:tcW w:w="270" w:type="dxa"/>
            <w:vAlign w:val="bottom"/>
          </w:tcPr>
          <w:p w14:paraId="2515DBB3" w14:textId="77777777" w:rsidR="00F45406" w:rsidRPr="00CA0D07" w:rsidRDefault="00F45406" w:rsidP="0007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29A3426" w14:textId="77777777" w:rsidR="00F45406" w:rsidRPr="00CA0D07" w:rsidRDefault="00F45406" w:rsidP="00073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0CF72A5" w14:textId="77777777" w:rsidR="00F45406" w:rsidRPr="00CA0D07" w:rsidRDefault="00F45406" w:rsidP="00073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  <w:vAlign w:val="bottom"/>
          </w:tcPr>
          <w:p w14:paraId="316DD971" w14:textId="77777777" w:rsidR="00F45406" w:rsidRPr="00CA0D07" w:rsidRDefault="00F45406" w:rsidP="00073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0D07">
              <w:rPr>
                <w:rFonts w:ascii="Angsana New" w:hAnsi="Angsana New"/>
                <w:sz w:val="30"/>
                <w:szCs w:val="30"/>
                <w:cs/>
              </w:rPr>
              <w:t>จำนวน</w:t>
            </w:r>
          </w:p>
        </w:tc>
        <w:tc>
          <w:tcPr>
            <w:tcW w:w="264" w:type="dxa"/>
            <w:vAlign w:val="bottom"/>
          </w:tcPr>
          <w:p w14:paraId="5E3B920D" w14:textId="77777777" w:rsidR="00F45406" w:rsidRPr="00CA0D07" w:rsidRDefault="00F45406" w:rsidP="0007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  <w:vAlign w:val="bottom"/>
          </w:tcPr>
          <w:p w14:paraId="2E5EE570" w14:textId="77777777" w:rsidR="00F45406" w:rsidRPr="00CA0D07" w:rsidRDefault="00F45406" w:rsidP="00073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5406" w:rsidRPr="00CA0D07" w14:paraId="5362E995" w14:textId="77777777" w:rsidTr="00E10E8E">
        <w:tc>
          <w:tcPr>
            <w:tcW w:w="3330" w:type="dxa"/>
          </w:tcPr>
          <w:p w14:paraId="29BAFF4D" w14:textId="77777777" w:rsidR="00F45406" w:rsidRPr="00CA0D07" w:rsidRDefault="00F45406" w:rsidP="0007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5E0E7B8" w14:textId="77777777" w:rsidR="00F45406" w:rsidRPr="00CA0D07" w:rsidRDefault="00F45406" w:rsidP="00073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0D07">
              <w:rPr>
                <w:rFonts w:ascii="Angsana New" w:hAnsi="Angsana New"/>
                <w:sz w:val="30"/>
                <w:szCs w:val="30"/>
                <w:cs/>
              </w:rPr>
              <w:t>ใบสำคัญ</w:t>
            </w:r>
          </w:p>
        </w:tc>
        <w:tc>
          <w:tcPr>
            <w:tcW w:w="270" w:type="dxa"/>
            <w:vAlign w:val="bottom"/>
          </w:tcPr>
          <w:p w14:paraId="202640E8" w14:textId="77777777" w:rsidR="00F45406" w:rsidRPr="00CA0D07" w:rsidRDefault="00F45406" w:rsidP="0007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694CD8F" w14:textId="77777777" w:rsidR="00F45406" w:rsidRPr="00CA0D07" w:rsidRDefault="00F45406" w:rsidP="00073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0D07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70" w:type="dxa"/>
            <w:vAlign w:val="bottom"/>
          </w:tcPr>
          <w:p w14:paraId="459ED984" w14:textId="77777777" w:rsidR="00F45406" w:rsidRPr="00CA0D07" w:rsidRDefault="00F45406" w:rsidP="00073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  <w:vAlign w:val="bottom"/>
          </w:tcPr>
          <w:p w14:paraId="7A0B6C73" w14:textId="77777777" w:rsidR="00F45406" w:rsidRPr="00CA0D07" w:rsidRDefault="00F45406" w:rsidP="00073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0D07">
              <w:rPr>
                <w:rFonts w:ascii="Angsana New" w:hAnsi="Angsana New"/>
                <w:sz w:val="30"/>
                <w:szCs w:val="30"/>
                <w:cs/>
              </w:rPr>
              <w:t>ใบสำคัญ</w:t>
            </w:r>
          </w:p>
        </w:tc>
        <w:tc>
          <w:tcPr>
            <w:tcW w:w="264" w:type="dxa"/>
            <w:vAlign w:val="bottom"/>
          </w:tcPr>
          <w:p w14:paraId="234C6D44" w14:textId="77777777" w:rsidR="00F45406" w:rsidRPr="00CA0D07" w:rsidRDefault="00F45406" w:rsidP="0007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  <w:vAlign w:val="bottom"/>
          </w:tcPr>
          <w:p w14:paraId="46089C59" w14:textId="77777777" w:rsidR="00F45406" w:rsidRPr="00CA0D07" w:rsidRDefault="00F45406" w:rsidP="00073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0D07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F45406" w:rsidRPr="00CA0D07" w14:paraId="0DB1EF43" w14:textId="77777777" w:rsidTr="00E10E8E">
        <w:tc>
          <w:tcPr>
            <w:tcW w:w="3330" w:type="dxa"/>
          </w:tcPr>
          <w:p w14:paraId="14A7DE83" w14:textId="77777777" w:rsidR="00F45406" w:rsidRPr="00CA0D07" w:rsidRDefault="00F45406" w:rsidP="0007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70FF1DA" w14:textId="77777777" w:rsidR="00F45406" w:rsidRPr="00CA0D07" w:rsidRDefault="00F45406" w:rsidP="00073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0D07">
              <w:rPr>
                <w:rFonts w:ascii="Angsana New" w:hAnsi="Angsana New"/>
                <w:sz w:val="30"/>
                <w:szCs w:val="30"/>
                <w:cs/>
              </w:rPr>
              <w:t>แสดงสิทธิ</w:t>
            </w:r>
          </w:p>
        </w:tc>
        <w:tc>
          <w:tcPr>
            <w:tcW w:w="270" w:type="dxa"/>
            <w:vAlign w:val="bottom"/>
          </w:tcPr>
          <w:p w14:paraId="09BDFCC2" w14:textId="77777777" w:rsidR="00F45406" w:rsidRPr="00CA0D07" w:rsidRDefault="00F45406" w:rsidP="0007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89659AB" w14:textId="77777777" w:rsidR="00F45406" w:rsidRPr="00CA0D07" w:rsidRDefault="00F45406" w:rsidP="00073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0D07">
              <w:rPr>
                <w:rFonts w:ascii="Angsana New" w:hAnsi="Angsana New"/>
                <w:sz w:val="30"/>
                <w:szCs w:val="30"/>
                <w:cs/>
              </w:rPr>
              <w:t>ณ วันที่ให้สิทธิ</w:t>
            </w:r>
          </w:p>
        </w:tc>
        <w:tc>
          <w:tcPr>
            <w:tcW w:w="270" w:type="dxa"/>
            <w:vAlign w:val="bottom"/>
          </w:tcPr>
          <w:p w14:paraId="1AFAE1FF" w14:textId="77777777" w:rsidR="00F45406" w:rsidRPr="00CA0D07" w:rsidRDefault="00F45406" w:rsidP="00073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  <w:vAlign w:val="bottom"/>
          </w:tcPr>
          <w:p w14:paraId="25BCA431" w14:textId="77777777" w:rsidR="00F45406" w:rsidRPr="00CA0D07" w:rsidRDefault="00F45406" w:rsidP="00073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0D07">
              <w:rPr>
                <w:rFonts w:ascii="Angsana New" w:hAnsi="Angsana New"/>
                <w:sz w:val="30"/>
                <w:szCs w:val="30"/>
                <w:cs/>
              </w:rPr>
              <w:t>แสดงสิทธิ</w:t>
            </w:r>
          </w:p>
        </w:tc>
        <w:tc>
          <w:tcPr>
            <w:tcW w:w="264" w:type="dxa"/>
            <w:vAlign w:val="bottom"/>
          </w:tcPr>
          <w:p w14:paraId="50F3BA40" w14:textId="77777777" w:rsidR="00F45406" w:rsidRPr="00CA0D07" w:rsidRDefault="00F45406" w:rsidP="0007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  <w:vAlign w:val="bottom"/>
          </w:tcPr>
          <w:p w14:paraId="313D09E9" w14:textId="77777777" w:rsidR="00F45406" w:rsidRPr="00CA0D07" w:rsidRDefault="00F45406" w:rsidP="00073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0D07">
              <w:rPr>
                <w:rFonts w:ascii="Angsana New" w:hAnsi="Angsana New"/>
                <w:sz w:val="30"/>
                <w:szCs w:val="30"/>
                <w:cs/>
              </w:rPr>
              <w:t>ณ วันที่ให้สิทธิ</w:t>
            </w:r>
          </w:p>
        </w:tc>
      </w:tr>
      <w:tr w:rsidR="00F45406" w:rsidRPr="00CA0D07" w14:paraId="50EEA421" w14:textId="77777777" w:rsidTr="00E10E8E">
        <w:tc>
          <w:tcPr>
            <w:tcW w:w="3330" w:type="dxa"/>
          </w:tcPr>
          <w:p w14:paraId="7E3498FB" w14:textId="77777777" w:rsidR="00F45406" w:rsidRPr="00CA0D07" w:rsidRDefault="00F45406" w:rsidP="0007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52" w:type="dxa"/>
            <w:gridSpan w:val="7"/>
          </w:tcPr>
          <w:p w14:paraId="42DDC580" w14:textId="77777777" w:rsidR="00F45406" w:rsidRPr="00CA0D07" w:rsidRDefault="00F45406" w:rsidP="00073A8E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F03484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F0348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พันหน่วย / พันบาท)</w:t>
            </w:r>
          </w:p>
        </w:tc>
      </w:tr>
      <w:tr w:rsidR="00F45406" w:rsidRPr="00CA0D07" w14:paraId="6CF25B03" w14:textId="77777777" w:rsidTr="00E10E8E">
        <w:tc>
          <w:tcPr>
            <w:tcW w:w="3330" w:type="dxa"/>
          </w:tcPr>
          <w:p w14:paraId="6E1B5DA7" w14:textId="77777777" w:rsidR="00F45406" w:rsidRPr="00CA0D07" w:rsidRDefault="00F45406" w:rsidP="00073A8E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CA0D07">
              <w:rPr>
                <w:rFonts w:ascii="Angsana New" w:hAnsi="Angsana New" w:cs="Angsana New"/>
                <w:cs/>
                <w:lang w:val="en-US"/>
              </w:rPr>
              <w:t>ณ</w:t>
            </w:r>
            <w:r w:rsidRPr="00CA0D07">
              <w:rPr>
                <w:rFonts w:ascii="Angsana New" w:hAnsi="Angsana New" w:cs="Angsana New"/>
                <w:lang w:val="en-US"/>
              </w:rPr>
              <w:t xml:space="preserve"> </w:t>
            </w:r>
            <w:r w:rsidRPr="00CA0D07">
              <w:rPr>
                <w:rFonts w:ascii="Angsana New" w:hAnsi="Angsana New" w:cs="Angsana New"/>
                <w:cs/>
                <w:lang w:val="en-US"/>
              </w:rPr>
              <w:t xml:space="preserve">วันที่ </w:t>
            </w:r>
            <w:r w:rsidRPr="00CA0D07">
              <w:rPr>
                <w:rFonts w:ascii="Angsana New" w:hAnsi="Angsana New" w:cs="Angsana New"/>
                <w:lang w:val="en-US"/>
              </w:rPr>
              <w:t xml:space="preserve">1 </w:t>
            </w:r>
            <w:r w:rsidRPr="00CA0D07">
              <w:rPr>
                <w:rFonts w:ascii="Angsana New" w:hAnsi="Angsana New" w:cs="Angsana New"/>
                <w:cs/>
                <w:lang w:val="en-US"/>
              </w:rPr>
              <w:t>มกราคม</w:t>
            </w:r>
          </w:p>
        </w:tc>
        <w:tc>
          <w:tcPr>
            <w:tcW w:w="1080" w:type="dxa"/>
          </w:tcPr>
          <w:p w14:paraId="2AE4BD71" w14:textId="77777777" w:rsidR="00F45406" w:rsidRPr="00CA0D07" w:rsidRDefault="00F45406" w:rsidP="00073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1,830</w:t>
            </w:r>
          </w:p>
        </w:tc>
        <w:tc>
          <w:tcPr>
            <w:tcW w:w="270" w:type="dxa"/>
          </w:tcPr>
          <w:p w14:paraId="24444F93" w14:textId="77777777" w:rsidR="00F45406" w:rsidRPr="00CA0D07" w:rsidRDefault="00F45406" w:rsidP="00073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BAD84BB" w14:textId="77777777" w:rsidR="00F45406" w:rsidRPr="00ED5A0B" w:rsidRDefault="00F45406" w:rsidP="00073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5363A2">
              <w:rPr>
                <w:rFonts w:ascii="Angsana New" w:hAnsi="Angsana New"/>
                <w:sz w:val="30"/>
                <w:szCs w:val="30"/>
              </w:rPr>
              <w:t>1,608</w:t>
            </w:r>
          </w:p>
        </w:tc>
        <w:tc>
          <w:tcPr>
            <w:tcW w:w="270" w:type="dxa"/>
          </w:tcPr>
          <w:p w14:paraId="7AC9DAF6" w14:textId="77777777" w:rsidR="00F45406" w:rsidRPr="00CA0D07" w:rsidRDefault="00F45406" w:rsidP="0007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</w:tcPr>
          <w:p w14:paraId="2CE21843" w14:textId="77777777" w:rsidR="00F45406" w:rsidRPr="00CA0D07" w:rsidRDefault="00F45406" w:rsidP="00073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2,273</w:t>
            </w:r>
          </w:p>
        </w:tc>
        <w:tc>
          <w:tcPr>
            <w:tcW w:w="264" w:type="dxa"/>
          </w:tcPr>
          <w:p w14:paraId="78C996C8" w14:textId="77777777" w:rsidR="00F45406" w:rsidRPr="00CA0D07" w:rsidRDefault="00F45406" w:rsidP="00073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68AA6BB1" w14:textId="77777777" w:rsidR="00F45406" w:rsidRPr="00ED5A0B" w:rsidRDefault="00F45406" w:rsidP="00073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5363A2">
              <w:rPr>
                <w:rFonts w:ascii="Angsana New" w:hAnsi="Angsana New"/>
                <w:sz w:val="30"/>
                <w:szCs w:val="30"/>
              </w:rPr>
              <w:t>1,998</w:t>
            </w:r>
          </w:p>
        </w:tc>
      </w:tr>
      <w:tr w:rsidR="00F45406" w:rsidRPr="00CA0D07" w14:paraId="7CF503F3" w14:textId="77777777" w:rsidTr="00E10E8E">
        <w:tc>
          <w:tcPr>
            <w:tcW w:w="3330" w:type="dxa"/>
          </w:tcPr>
          <w:p w14:paraId="289A69A4" w14:textId="5FDAE9FB" w:rsidR="00F45406" w:rsidRPr="00CA0D07" w:rsidRDefault="00F45406" w:rsidP="00073A8E">
            <w:pPr>
              <w:pStyle w:val="BodyText"/>
              <w:tabs>
                <w:tab w:val="left" w:pos="540"/>
              </w:tabs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0D07">
              <w:rPr>
                <w:rFonts w:ascii="Angsana New" w:hAnsi="Angsana New"/>
                <w:sz w:val="30"/>
                <w:szCs w:val="30"/>
                <w:cs/>
              </w:rPr>
              <w:t>ออกใบสำคัญแสดงสิทธิระหว่าง</w:t>
            </w:r>
            <w:r w:rsidR="0054507F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080" w:type="dxa"/>
          </w:tcPr>
          <w:p w14:paraId="46D3939E" w14:textId="77777777" w:rsidR="00F45406" w:rsidRPr="00CA0D07" w:rsidRDefault="00F45406" w:rsidP="00073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376</w:t>
            </w:r>
          </w:p>
        </w:tc>
        <w:tc>
          <w:tcPr>
            <w:tcW w:w="270" w:type="dxa"/>
          </w:tcPr>
          <w:p w14:paraId="3DD2E279" w14:textId="77777777" w:rsidR="00F45406" w:rsidRPr="00CA0D07" w:rsidRDefault="00F45406" w:rsidP="00073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E472022" w14:textId="77777777" w:rsidR="00F45406" w:rsidRPr="00831A55" w:rsidRDefault="00F45406" w:rsidP="00073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330</w:t>
            </w:r>
          </w:p>
        </w:tc>
        <w:tc>
          <w:tcPr>
            <w:tcW w:w="270" w:type="dxa"/>
          </w:tcPr>
          <w:p w14:paraId="69A8B2EF" w14:textId="77777777" w:rsidR="00F45406" w:rsidRPr="00831A55" w:rsidRDefault="00F45406" w:rsidP="0007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</w:tcPr>
          <w:p w14:paraId="07E55AF6" w14:textId="77777777" w:rsidR="00F45406" w:rsidRPr="00831A55" w:rsidRDefault="00F45406" w:rsidP="00073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831A55">
              <w:rPr>
                <w:rFonts w:ascii="Angsana New" w:hAnsi="Angsana New"/>
                <w:sz w:val="30"/>
                <w:szCs w:val="30"/>
              </w:rPr>
              <w:t>1,376</w:t>
            </w:r>
          </w:p>
        </w:tc>
        <w:tc>
          <w:tcPr>
            <w:tcW w:w="264" w:type="dxa"/>
          </w:tcPr>
          <w:p w14:paraId="04DF4492" w14:textId="77777777" w:rsidR="00F45406" w:rsidRPr="00831A55" w:rsidRDefault="00F45406" w:rsidP="00073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0456472C" w14:textId="77777777" w:rsidR="00F45406" w:rsidRPr="00831A55" w:rsidRDefault="00F45406" w:rsidP="00073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919</w:t>
            </w:r>
          </w:p>
        </w:tc>
      </w:tr>
      <w:tr w:rsidR="00F45406" w:rsidRPr="00CA0D07" w14:paraId="6CF9098C" w14:textId="77777777" w:rsidTr="00E10E8E">
        <w:tc>
          <w:tcPr>
            <w:tcW w:w="3330" w:type="dxa"/>
          </w:tcPr>
          <w:p w14:paraId="5EA57E7B" w14:textId="40302DAE" w:rsidR="00F45406" w:rsidRPr="00CA0D07" w:rsidRDefault="00F45406" w:rsidP="00073A8E">
            <w:pPr>
              <w:pStyle w:val="BodyText"/>
              <w:tabs>
                <w:tab w:val="left" w:pos="540"/>
              </w:tabs>
              <w:spacing w:after="0"/>
              <w:ind w:right="-45"/>
              <w:jc w:val="both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CA0D07">
              <w:rPr>
                <w:rFonts w:ascii="Angsana New" w:hAnsi="Angsana New"/>
                <w:sz w:val="30"/>
                <w:szCs w:val="30"/>
                <w:cs/>
              </w:rPr>
              <w:t>ยกเลิกใบสำคัญแสดงสิทธิ</w:t>
            </w:r>
            <w:r w:rsidRPr="00CA0D07">
              <w:rPr>
                <w:rFonts w:ascii="Angsana New" w:hAnsi="Angsana New" w:hint="cs"/>
                <w:sz w:val="30"/>
                <w:szCs w:val="30"/>
                <w:cs/>
              </w:rPr>
              <w:t>ระหว่าง</w:t>
            </w:r>
            <w:r w:rsidR="0054507F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080" w:type="dxa"/>
          </w:tcPr>
          <w:p w14:paraId="0DF2229B" w14:textId="77777777" w:rsidR="00F45406" w:rsidRPr="00CA0D07" w:rsidRDefault="00F45406" w:rsidP="00073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(128)</w:t>
            </w:r>
          </w:p>
        </w:tc>
        <w:tc>
          <w:tcPr>
            <w:tcW w:w="270" w:type="dxa"/>
          </w:tcPr>
          <w:p w14:paraId="1D2659B2" w14:textId="77777777" w:rsidR="00F45406" w:rsidRPr="00CA0D07" w:rsidRDefault="00F45406" w:rsidP="00073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34BBCC8" w14:textId="77777777" w:rsidR="00F45406" w:rsidRPr="00831A55" w:rsidRDefault="00F45406" w:rsidP="00073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(112</w:t>
            </w:r>
            <w:r w:rsidRPr="00831A5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B962A8E" w14:textId="77777777" w:rsidR="00F45406" w:rsidRPr="00831A55" w:rsidRDefault="00F45406" w:rsidP="0007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</w:tcPr>
          <w:p w14:paraId="7AEB8AFC" w14:textId="57E386C2" w:rsidR="00F45406" w:rsidRPr="00831A55" w:rsidRDefault="00F45406" w:rsidP="00073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831A55">
              <w:rPr>
                <w:rFonts w:ascii="Angsana New" w:hAnsi="Angsana New"/>
                <w:sz w:val="30"/>
                <w:szCs w:val="30"/>
              </w:rPr>
              <w:t>(1</w:t>
            </w:r>
            <w:r w:rsidR="00560BB2">
              <w:rPr>
                <w:rFonts w:ascii="Angsana New" w:hAnsi="Angsana New"/>
                <w:sz w:val="30"/>
                <w:szCs w:val="30"/>
              </w:rPr>
              <w:t>,</w:t>
            </w:r>
            <w:r w:rsidRPr="00831A55">
              <w:rPr>
                <w:rFonts w:ascii="Angsana New" w:hAnsi="Angsana New"/>
                <w:sz w:val="30"/>
                <w:szCs w:val="30"/>
              </w:rPr>
              <w:t>8</w:t>
            </w:r>
            <w:r w:rsidR="00560BB2">
              <w:rPr>
                <w:rFonts w:ascii="Angsana New" w:hAnsi="Angsana New"/>
                <w:sz w:val="30"/>
                <w:szCs w:val="30"/>
              </w:rPr>
              <w:t>1</w:t>
            </w:r>
            <w:r w:rsidRPr="00831A55">
              <w:rPr>
                <w:rFonts w:ascii="Angsana New" w:hAnsi="Angsana New"/>
                <w:sz w:val="30"/>
                <w:szCs w:val="30"/>
              </w:rPr>
              <w:t>9)</w:t>
            </w:r>
          </w:p>
        </w:tc>
        <w:tc>
          <w:tcPr>
            <w:tcW w:w="264" w:type="dxa"/>
          </w:tcPr>
          <w:p w14:paraId="393FDA10" w14:textId="77777777" w:rsidR="00F45406" w:rsidRPr="00831A55" w:rsidRDefault="00F45406" w:rsidP="00073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619D5CAB" w14:textId="3AFCC31E" w:rsidR="00F45406" w:rsidRPr="00831A55" w:rsidRDefault="00F45406" w:rsidP="00073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(1,3</w:t>
            </w:r>
            <w:r w:rsidR="00560BB2">
              <w:rPr>
                <w:rFonts w:ascii="Angsana New" w:hAnsi="Angsana New"/>
                <w:sz w:val="30"/>
                <w:szCs w:val="30"/>
              </w:rPr>
              <w:t>09</w:t>
            </w:r>
            <w:r w:rsidRPr="00831A5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45406" w:rsidRPr="00CA0D07" w14:paraId="2026C08A" w14:textId="77777777" w:rsidTr="00E10E8E">
        <w:tc>
          <w:tcPr>
            <w:tcW w:w="3330" w:type="dxa"/>
          </w:tcPr>
          <w:p w14:paraId="28F0429C" w14:textId="77777777" w:rsidR="00F45406" w:rsidRPr="00CA0D07" w:rsidRDefault="00F45406" w:rsidP="00073A8E">
            <w:pPr>
              <w:pStyle w:val="BodyText"/>
              <w:tabs>
                <w:tab w:val="left" w:pos="540"/>
              </w:tabs>
              <w:spacing w:after="0"/>
              <w:ind w:right="-45"/>
              <w:jc w:val="both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CA0D07">
              <w:rPr>
                <w:rFonts w:ascii="Angsana New" w:hAnsi="Angsana New"/>
                <w:sz w:val="30"/>
                <w:szCs w:val="30"/>
                <w:cs/>
              </w:rPr>
              <w:t>ใบสำคัญแสดงสิทธิ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หมดอายุ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438332A" w14:textId="77777777" w:rsidR="00F45406" w:rsidRPr="00CA0D07" w:rsidRDefault="00F45406" w:rsidP="00073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(2,078)</w:t>
            </w:r>
          </w:p>
        </w:tc>
        <w:tc>
          <w:tcPr>
            <w:tcW w:w="270" w:type="dxa"/>
          </w:tcPr>
          <w:p w14:paraId="1B0F9998" w14:textId="77777777" w:rsidR="00F45406" w:rsidRPr="00CA0D07" w:rsidRDefault="00F45406" w:rsidP="00073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87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0840CB3" w14:textId="77777777" w:rsidR="00F45406" w:rsidRPr="00831A55" w:rsidRDefault="00F45406" w:rsidP="00073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831A55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1,826</w:t>
            </w:r>
            <w:r w:rsidRPr="00831A5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4E7F683" w14:textId="77777777" w:rsidR="00F45406" w:rsidRPr="00831A55" w:rsidRDefault="00F45406" w:rsidP="0007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71E8BE01" w14:textId="77777777" w:rsidR="00F45406" w:rsidRPr="00831A55" w:rsidRDefault="00F45406" w:rsidP="00073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831A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08CE11F8" w14:textId="77777777" w:rsidR="00F45406" w:rsidRPr="00831A55" w:rsidRDefault="00F45406" w:rsidP="00073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64941642" w14:textId="77777777" w:rsidR="00F45406" w:rsidRPr="00831A55" w:rsidRDefault="00F45406" w:rsidP="00073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831A5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45406" w:rsidRPr="00CA0D07" w14:paraId="2B5E73AE" w14:textId="77777777" w:rsidTr="00E10E8E">
        <w:trPr>
          <w:trHeight w:val="469"/>
        </w:trPr>
        <w:tc>
          <w:tcPr>
            <w:tcW w:w="3330" w:type="dxa"/>
          </w:tcPr>
          <w:p w14:paraId="09B52A74" w14:textId="4AC39770" w:rsidR="00F45406" w:rsidRPr="00CA0D07" w:rsidRDefault="00560BB2" w:rsidP="00073A8E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173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62A6016" w14:textId="77777777" w:rsidR="00F45406" w:rsidRPr="00CA0D07" w:rsidRDefault="00F45406" w:rsidP="00073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4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B4EB75" w14:textId="77777777" w:rsidR="00F45406" w:rsidRPr="00CA0D07" w:rsidRDefault="00F45406" w:rsidP="00073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1B9BB94" w14:textId="77777777" w:rsidR="00F45406" w:rsidRPr="00831A55" w:rsidRDefault="00F45406" w:rsidP="00073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1A5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5DC89A" w14:textId="77777777" w:rsidR="00F45406" w:rsidRPr="00831A55" w:rsidRDefault="00F45406" w:rsidP="0007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</w:tcPr>
          <w:p w14:paraId="31E57963" w14:textId="0EE39C81" w:rsidR="00F45406" w:rsidRPr="00831A55" w:rsidRDefault="00560BB2" w:rsidP="00073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0BB2">
              <w:rPr>
                <w:rFonts w:ascii="Angsana New" w:hAnsi="Angsana New"/>
                <w:b/>
                <w:bCs/>
                <w:sz w:val="30"/>
                <w:szCs w:val="30"/>
              </w:rPr>
              <w:t>1,830</w:t>
            </w:r>
          </w:p>
        </w:tc>
        <w:tc>
          <w:tcPr>
            <w:tcW w:w="264" w:type="dxa"/>
          </w:tcPr>
          <w:p w14:paraId="4B6EA2B5" w14:textId="77777777" w:rsidR="00F45406" w:rsidRPr="00831A55" w:rsidRDefault="00F45406" w:rsidP="00073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14:paraId="6E64C820" w14:textId="0AA936CF" w:rsidR="00F45406" w:rsidRPr="00831A55" w:rsidRDefault="00560BB2" w:rsidP="00073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0BB2">
              <w:rPr>
                <w:rFonts w:ascii="Angsana New" w:hAnsi="Angsana New"/>
                <w:b/>
                <w:bCs/>
                <w:sz w:val="30"/>
                <w:szCs w:val="30"/>
              </w:rPr>
              <w:t>1,608</w:t>
            </w:r>
          </w:p>
        </w:tc>
      </w:tr>
    </w:tbl>
    <w:p w14:paraId="61889E05" w14:textId="77777777" w:rsidR="00F45406" w:rsidRPr="0061278E" w:rsidRDefault="00F45406" w:rsidP="00F454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16"/>
          <w:szCs w:val="16"/>
        </w:rPr>
      </w:pPr>
    </w:p>
    <w:p w14:paraId="554EBDDA" w14:textId="01BB4ADC" w:rsidR="002A1C3A" w:rsidRPr="003A46DC" w:rsidRDefault="005D3A84" w:rsidP="00E10E8E">
      <w:pPr>
        <w:pStyle w:val="ListParagraph"/>
        <w:numPr>
          <w:ilvl w:val="2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hanging="39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A46DC">
        <w:rPr>
          <w:rFonts w:ascii="Angsana New" w:hAnsi="Angsana New" w:hint="cs"/>
          <w:b/>
          <w:bCs/>
          <w:i/>
          <w:iCs/>
          <w:sz w:val="30"/>
          <w:szCs w:val="30"/>
          <w:cs/>
        </w:rPr>
        <w:t>ใบสำคัญแสดงสิทธิ</w:t>
      </w:r>
      <w:r w:rsidR="004E6085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="002A1C3A">
        <w:rPr>
          <w:rFonts w:ascii="Angsana New" w:hAnsi="Angsana New"/>
          <w:b/>
          <w:bCs/>
          <w:i/>
          <w:iCs/>
          <w:sz w:val="30"/>
          <w:szCs w:val="30"/>
        </w:rPr>
        <w:t>NBC-W1</w:t>
      </w:r>
    </w:p>
    <w:p w14:paraId="48D63F91" w14:textId="172F1386" w:rsidR="002A1C3A" w:rsidRPr="0054507F" w:rsidRDefault="00136F01" w:rsidP="002A1C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30"/>
          <w:szCs w:val="30"/>
          <w:cs/>
        </w:rPr>
        <w:tab/>
      </w:r>
    </w:p>
    <w:p w14:paraId="5E5182AD" w14:textId="09E8BAD7" w:rsidR="002A1C3A" w:rsidRDefault="002A1C3A" w:rsidP="00E80B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firstLine="90"/>
        <w:jc w:val="thaiDistribute"/>
        <w:rPr>
          <w:rFonts w:ascii="Angsana New" w:hAnsi="Angsana New"/>
          <w:sz w:val="30"/>
          <w:szCs w:val="30"/>
        </w:rPr>
      </w:pPr>
      <w:r w:rsidRPr="00621170">
        <w:rPr>
          <w:rFonts w:ascii="Angsana New" w:hAnsi="Angsana New"/>
          <w:sz w:val="30"/>
          <w:szCs w:val="30"/>
          <w:cs/>
        </w:rPr>
        <w:t>ยอดคงเหลือของ</w:t>
      </w:r>
      <w:r>
        <w:rPr>
          <w:rFonts w:ascii="Angsana New" w:hAnsi="Angsana New"/>
          <w:sz w:val="30"/>
          <w:szCs w:val="30"/>
          <w:cs/>
        </w:rPr>
        <w:t>ใบสำคัญแสดงสิทธิ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NBC-W1 </w:t>
      </w:r>
      <w:r w:rsidRPr="00621170">
        <w:rPr>
          <w:rFonts w:ascii="Angsana New" w:hAnsi="Angsana New"/>
          <w:sz w:val="30"/>
          <w:szCs w:val="30"/>
          <w:cs/>
        </w:rPr>
        <w:t xml:space="preserve">ที่ยังไม่ได้ใช้ ณ วันที่ </w:t>
      </w:r>
      <w:r w:rsidR="00136F01">
        <w:rPr>
          <w:rFonts w:ascii="Angsana New" w:hAnsi="Angsana New"/>
          <w:sz w:val="30"/>
          <w:szCs w:val="30"/>
        </w:rPr>
        <w:t xml:space="preserve">31 </w:t>
      </w:r>
      <w:r w:rsidR="00136F01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621170">
        <w:rPr>
          <w:rFonts w:ascii="Angsana New" w:hAnsi="Angsana New"/>
          <w:sz w:val="30"/>
          <w:szCs w:val="30"/>
          <w:cs/>
        </w:rPr>
        <w:t>มีดังนี้</w:t>
      </w:r>
    </w:p>
    <w:p w14:paraId="780F215A" w14:textId="44C6FE94" w:rsidR="002A1C3A" w:rsidRPr="0054507F" w:rsidRDefault="00136F01" w:rsidP="002A1C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6"/>
          <w:szCs w:val="26"/>
          <w:cs/>
        </w:rPr>
        <w:tab/>
      </w:r>
    </w:p>
    <w:tbl>
      <w:tblPr>
        <w:tblW w:w="9168" w:type="dxa"/>
        <w:tblInd w:w="990" w:type="dxa"/>
        <w:tblLook w:val="04A0" w:firstRow="1" w:lastRow="0" w:firstColumn="1" w:lastColumn="0" w:noHBand="0" w:noVBand="1"/>
      </w:tblPr>
      <w:tblGrid>
        <w:gridCol w:w="1695"/>
        <w:gridCol w:w="1134"/>
        <w:gridCol w:w="885"/>
        <w:gridCol w:w="957"/>
        <w:gridCol w:w="1797"/>
        <w:gridCol w:w="1452"/>
        <w:gridCol w:w="1248"/>
      </w:tblGrid>
      <w:tr w:rsidR="002A1C3A" w:rsidRPr="00621170" w14:paraId="56101742" w14:textId="77777777" w:rsidTr="00E80B88">
        <w:trPr>
          <w:trHeight w:val="20"/>
        </w:trPr>
        <w:tc>
          <w:tcPr>
            <w:tcW w:w="1695" w:type="dxa"/>
          </w:tcPr>
          <w:p w14:paraId="777F7938" w14:textId="77777777" w:rsidR="002A1C3A" w:rsidRDefault="002A1C3A" w:rsidP="009B2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473" w:type="dxa"/>
            <w:gridSpan w:val="6"/>
            <w:vAlign w:val="bottom"/>
          </w:tcPr>
          <w:p w14:paraId="705A5F8A" w14:textId="77777777" w:rsidR="002A1C3A" w:rsidRPr="00621170" w:rsidRDefault="002A1C3A" w:rsidP="009B2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2A1C3A" w:rsidRPr="00621170" w14:paraId="208D3141" w14:textId="77777777" w:rsidTr="00E80B88">
        <w:trPr>
          <w:trHeight w:val="20"/>
        </w:trPr>
        <w:tc>
          <w:tcPr>
            <w:tcW w:w="1695" w:type="dxa"/>
            <w:vAlign w:val="bottom"/>
          </w:tcPr>
          <w:p w14:paraId="42592EFF" w14:textId="77777777" w:rsidR="002A1C3A" w:rsidRPr="00A46052" w:rsidRDefault="002A1C3A" w:rsidP="009B2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pacing w:val="-22"/>
                <w:sz w:val="30"/>
                <w:szCs w:val="30"/>
              </w:rPr>
            </w:pPr>
            <w:r w:rsidRPr="00A46052">
              <w:rPr>
                <w:rFonts w:ascii="Angsana New" w:hAnsi="Angsana New"/>
                <w:spacing w:val="-12"/>
                <w:sz w:val="30"/>
                <w:szCs w:val="30"/>
                <w:cs/>
              </w:rPr>
              <w:t xml:space="preserve">ใบสำคัญแสดงสิทธิ </w:t>
            </w:r>
            <w:r w:rsidRPr="00A46052">
              <w:rPr>
                <w:rFonts w:ascii="Angsana New" w:hAnsi="Angsana New"/>
                <w:spacing w:val="-22"/>
                <w:sz w:val="30"/>
                <w:szCs w:val="30"/>
                <w:cs/>
              </w:rPr>
              <w:t xml:space="preserve">ที่ยังไม่ได้ใช้ </w:t>
            </w:r>
          </w:p>
          <w:p w14:paraId="726CB550" w14:textId="77777777" w:rsidR="002A1C3A" w:rsidRPr="00A46052" w:rsidRDefault="002A1C3A" w:rsidP="009B2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pacing w:val="-22"/>
                <w:sz w:val="30"/>
                <w:szCs w:val="30"/>
              </w:rPr>
            </w:pPr>
            <w:r w:rsidRPr="00A46052">
              <w:rPr>
                <w:rFonts w:ascii="Angsana New" w:hAnsi="Angsana New"/>
                <w:spacing w:val="-22"/>
                <w:sz w:val="30"/>
                <w:szCs w:val="30"/>
                <w:cs/>
              </w:rPr>
              <w:t xml:space="preserve">ณ วันที่ </w:t>
            </w:r>
            <w:r w:rsidRPr="00A46052">
              <w:rPr>
                <w:rFonts w:ascii="Angsana New" w:hAnsi="Angsana New"/>
                <w:sz w:val="30"/>
                <w:szCs w:val="30"/>
                <w:cs/>
              </w:rPr>
              <w:t>1</w:t>
            </w:r>
          </w:p>
          <w:p w14:paraId="4F74C59B" w14:textId="77777777" w:rsidR="002A1C3A" w:rsidRPr="00A46052" w:rsidRDefault="002A1C3A" w:rsidP="009B2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32" w:right="-103"/>
              <w:jc w:val="center"/>
              <w:rPr>
                <w:rFonts w:ascii="Angsana New" w:hAnsi="Angsana New"/>
                <w:spacing w:val="-22"/>
                <w:sz w:val="30"/>
                <w:szCs w:val="30"/>
              </w:rPr>
            </w:pPr>
            <w:r w:rsidRPr="00A46052">
              <w:rPr>
                <w:rFonts w:ascii="Angsana New" w:hAnsi="Angsana New"/>
                <w:sz w:val="30"/>
                <w:szCs w:val="30"/>
                <w:cs/>
              </w:rPr>
              <w:t>มกราคม 25</w:t>
            </w:r>
            <w:r w:rsidRPr="00A46052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134" w:type="dxa"/>
            <w:vAlign w:val="bottom"/>
          </w:tcPr>
          <w:p w14:paraId="4DCDBBC7" w14:textId="77777777" w:rsidR="002A1C3A" w:rsidRPr="00A46052" w:rsidRDefault="002A1C3A" w:rsidP="009B2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6052">
              <w:rPr>
                <w:rFonts w:ascii="Angsana New" w:hAnsi="Angsana New"/>
                <w:sz w:val="30"/>
                <w:szCs w:val="30"/>
                <w:cs/>
              </w:rPr>
              <w:t>ออกสิทธิ</w:t>
            </w:r>
          </w:p>
          <w:p w14:paraId="68A98D6B" w14:textId="77777777" w:rsidR="002A1C3A" w:rsidRPr="00A46052" w:rsidRDefault="002A1C3A" w:rsidP="009B2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6052">
              <w:rPr>
                <w:rFonts w:ascii="Angsana New" w:hAnsi="Angsana New"/>
                <w:sz w:val="30"/>
                <w:szCs w:val="30"/>
                <w:cs/>
              </w:rPr>
              <w:t>ซื้อหุ้น</w:t>
            </w:r>
          </w:p>
        </w:tc>
        <w:tc>
          <w:tcPr>
            <w:tcW w:w="885" w:type="dxa"/>
            <w:vAlign w:val="bottom"/>
          </w:tcPr>
          <w:p w14:paraId="4BA330B1" w14:textId="77777777" w:rsidR="002A1C3A" w:rsidRPr="00A46052" w:rsidRDefault="002A1C3A" w:rsidP="009B2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6052">
              <w:rPr>
                <w:rFonts w:ascii="Angsana New" w:hAnsi="Angsana New"/>
                <w:sz w:val="30"/>
                <w:szCs w:val="30"/>
                <w:cs/>
              </w:rPr>
              <w:t>ใช้สิทธิ</w:t>
            </w:r>
          </w:p>
          <w:p w14:paraId="4E8FC294" w14:textId="77777777" w:rsidR="002A1C3A" w:rsidRPr="00A46052" w:rsidRDefault="002A1C3A" w:rsidP="009B2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6052">
              <w:rPr>
                <w:rFonts w:ascii="Angsana New" w:hAnsi="Angsana New"/>
                <w:sz w:val="30"/>
                <w:szCs w:val="30"/>
                <w:cs/>
              </w:rPr>
              <w:t>ซื้อหุ้น</w:t>
            </w:r>
          </w:p>
        </w:tc>
        <w:tc>
          <w:tcPr>
            <w:tcW w:w="957" w:type="dxa"/>
          </w:tcPr>
          <w:p w14:paraId="7C287E28" w14:textId="77777777" w:rsidR="002A1C3A" w:rsidRPr="00A46052" w:rsidRDefault="002A1C3A" w:rsidP="009B2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287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87CAEEE" w14:textId="77777777" w:rsidR="002A1C3A" w:rsidRPr="00A46052" w:rsidRDefault="002A1C3A" w:rsidP="009B2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8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24FB79B" w14:textId="77777777" w:rsidR="002A1C3A" w:rsidRPr="00A46052" w:rsidRDefault="002A1C3A" w:rsidP="009B2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8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743724C" w14:textId="77777777" w:rsidR="002A1C3A" w:rsidRPr="00A46052" w:rsidRDefault="002A1C3A" w:rsidP="009B2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8"/>
              </w:tabs>
              <w:spacing w:line="240" w:lineRule="auto"/>
              <w:jc w:val="center"/>
              <w:rPr>
                <w:rFonts w:ascii="Angsana New" w:hAnsi="Angsana New"/>
                <w:spacing w:val="-12"/>
                <w:sz w:val="30"/>
                <w:szCs w:val="30"/>
                <w:cs/>
              </w:rPr>
            </w:pPr>
            <w:r w:rsidRPr="00A46052">
              <w:rPr>
                <w:rFonts w:ascii="Angsana New" w:hAnsi="Angsana New"/>
                <w:sz w:val="30"/>
                <w:szCs w:val="30"/>
                <w:cs/>
              </w:rPr>
              <w:t>หมดอายุ</w:t>
            </w:r>
          </w:p>
        </w:tc>
        <w:tc>
          <w:tcPr>
            <w:tcW w:w="1797" w:type="dxa"/>
            <w:vAlign w:val="bottom"/>
          </w:tcPr>
          <w:p w14:paraId="2184C845" w14:textId="77777777" w:rsidR="002A1C3A" w:rsidRPr="00A46052" w:rsidRDefault="002A1C3A" w:rsidP="009B2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pacing w:val="-22"/>
                <w:sz w:val="30"/>
                <w:szCs w:val="30"/>
              </w:rPr>
            </w:pPr>
            <w:r w:rsidRPr="00A46052">
              <w:rPr>
                <w:rFonts w:ascii="Angsana New" w:hAnsi="Angsana New"/>
                <w:spacing w:val="-12"/>
                <w:sz w:val="30"/>
                <w:szCs w:val="30"/>
                <w:cs/>
              </w:rPr>
              <w:t>ใบสำคัญแสดงสิทธิ</w:t>
            </w:r>
            <w:r w:rsidRPr="00A46052">
              <w:rPr>
                <w:rFonts w:ascii="Angsana New" w:hAnsi="Angsana New"/>
                <w:spacing w:val="-22"/>
                <w:sz w:val="30"/>
                <w:szCs w:val="30"/>
                <w:cs/>
              </w:rPr>
              <w:t xml:space="preserve">ที่ยังไม่ได้ใช้ </w:t>
            </w:r>
          </w:p>
          <w:p w14:paraId="70E21946" w14:textId="54DEEDCF" w:rsidR="002A1C3A" w:rsidRPr="00A46052" w:rsidRDefault="002A1C3A" w:rsidP="0013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6052">
              <w:rPr>
                <w:rFonts w:ascii="Angsana New" w:hAnsi="Angsana New"/>
                <w:spacing w:val="-22"/>
                <w:sz w:val="30"/>
                <w:szCs w:val="30"/>
                <w:cs/>
              </w:rPr>
              <w:t xml:space="preserve">ณ วันที่ </w:t>
            </w:r>
            <w:r w:rsidRPr="00A46052">
              <w:rPr>
                <w:rFonts w:ascii="Angsana New" w:hAnsi="Angsana New"/>
                <w:sz w:val="30"/>
                <w:szCs w:val="30"/>
              </w:rPr>
              <w:t>3</w:t>
            </w:r>
            <w:r w:rsidR="00136F0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136F0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A46052">
              <w:rPr>
                <w:rFonts w:ascii="Angsana New" w:hAnsi="Angsana New"/>
                <w:sz w:val="30"/>
                <w:szCs w:val="30"/>
                <w:cs/>
              </w:rPr>
              <w:t xml:space="preserve"> 25</w:t>
            </w:r>
            <w:r w:rsidRPr="00A46052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452" w:type="dxa"/>
            <w:vAlign w:val="bottom"/>
          </w:tcPr>
          <w:p w14:paraId="2CF091BC" w14:textId="77777777" w:rsidR="002A1C3A" w:rsidRPr="00621170" w:rsidRDefault="002A1C3A" w:rsidP="009B2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1170">
              <w:rPr>
                <w:rFonts w:ascii="Angsana New" w:hAnsi="Angsana New"/>
                <w:sz w:val="30"/>
                <w:szCs w:val="30"/>
                <w:cs/>
              </w:rPr>
              <w:t>ราคาใช้สิทธิ</w:t>
            </w:r>
          </w:p>
        </w:tc>
        <w:tc>
          <w:tcPr>
            <w:tcW w:w="1248" w:type="dxa"/>
            <w:vAlign w:val="bottom"/>
          </w:tcPr>
          <w:p w14:paraId="2413A427" w14:textId="77777777" w:rsidR="002A1C3A" w:rsidRPr="00621170" w:rsidRDefault="002A1C3A" w:rsidP="009B2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1170">
              <w:rPr>
                <w:rFonts w:ascii="Angsana New" w:hAnsi="Angsana New"/>
                <w:sz w:val="30"/>
                <w:szCs w:val="30"/>
                <w:cs/>
              </w:rPr>
              <w:t>วันหมดอายุ</w:t>
            </w:r>
          </w:p>
        </w:tc>
      </w:tr>
      <w:tr w:rsidR="002A1C3A" w:rsidRPr="00621170" w14:paraId="0044D7C7" w14:textId="77777777" w:rsidTr="00E80B88">
        <w:trPr>
          <w:trHeight w:val="20"/>
        </w:trPr>
        <w:tc>
          <w:tcPr>
            <w:tcW w:w="1695" w:type="dxa"/>
          </w:tcPr>
          <w:p w14:paraId="63A75038" w14:textId="77777777" w:rsidR="002A1C3A" w:rsidRPr="00621170" w:rsidRDefault="002A1C3A" w:rsidP="009B2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73" w:type="dxa"/>
            <w:gridSpan w:val="4"/>
            <w:vAlign w:val="bottom"/>
          </w:tcPr>
          <w:p w14:paraId="24BD6ABC" w14:textId="77777777" w:rsidR="002A1C3A" w:rsidRPr="00621170" w:rsidRDefault="002A1C3A" w:rsidP="009B2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28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2117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(ล้านหน่วย)</w:t>
            </w:r>
          </w:p>
        </w:tc>
        <w:tc>
          <w:tcPr>
            <w:tcW w:w="1452" w:type="dxa"/>
            <w:vAlign w:val="bottom"/>
          </w:tcPr>
          <w:p w14:paraId="11B4617A" w14:textId="77777777" w:rsidR="002A1C3A" w:rsidRPr="00621170" w:rsidRDefault="002A1C3A" w:rsidP="009B2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2117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62117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/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62117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หุ้น)</w:t>
            </w:r>
          </w:p>
        </w:tc>
        <w:tc>
          <w:tcPr>
            <w:tcW w:w="1248" w:type="dxa"/>
            <w:vAlign w:val="bottom"/>
          </w:tcPr>
          <w:p w14:paraId="500C3B1E" w14:textId="77777777" w:rsidR="002A1C3A" w:rsidRPr="00621170" w:rsidRDefault="002A1C3A" w:rsidP="009B2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2A1C3A" w:rsidRPr="00C35F75" w14:paraId="684963F7" w14:textId="77777777" w:rsidTr="00E80B88">
        <w:trPr>
          <w:trHeight w:val="20"/>
        </w:trPr>
        <w:tc>
          <w:tcPr>
            <w:tcW w:w="1695" w:type="dxa"/>
            <w:vAlign w:val="bottom"/>
          </w:tcPr>
          <w:p w14:paraId="6C1693A7" w14:textId="77777777" w:rsidR="002A1C3A" w:rsidRPr="00621170" w:rsidRDefault="002A1C3A" w:rsidP="009B2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392B6DDF" w14:textId="77777777" w:rsidR="002A1C3A" w:rsidRPr="00621170" w:rsidRDefault="002A1C3A" w:rsidP="009B2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5" w:type="dxa"/>
            <w:vAlign w:val="bottom"/>
          </w:tcPr>
          <w:p w14:paraId="5222E425" w14:textId="77777777" w:rsidR="002A1C3A" w:rsidRPr="00621170" w:rsidRDefault="002A1C3A" w:rsidP="009B2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7" w:type="dxa"/>
          </w:tcPr>
          <w:p w14:paraId="1F973B02" w14:textId="77777777" w:rsidR="002A1C3A" w:rsidRPr="00621170" w:rsidRDefault="002A1C3A" w:rsidP="009B2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2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7" w:type="dxa"/>
            <w:vAlign w:val="bottom"/>
          </w:tcPr>
          <w:p w14:paraId="07BF6DDB" w14:textId="77777777" w:rsidR="002A1C3A" w:rsidRPr="00621170" w:rsidRDefault="002A1C3A" w:rsidP="009B2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2" w:type="dxa"/>
            <w:vAlign w:val="bottom"/>
          </w:tcPr>
          <w:p w14:paraId="55E631E4" w14:textId="77777777" w:rsidR="002A1C3A" w:rsidRPr="00621170" w:rsidRDefault="002A1C3A" w:rsidP="009B2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vAlign w:val="bottom"/>
          </w:tcPr>
          <w:p w14:paraId="7B14CEAB" w14:textId="77777777" w:rsidR="002A1C3A" w:rsidRDefault="002A1C3A" w:rsidP="009B2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-13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กรกฎาคม</w:t>
            </w:r>
          </w:p>
        </w:tc>
      </w:tr>
      <w:tr w:rsidR="002A1C3A" w:rsidRPr="00C35F75" w14:paraId="7526A413" w14:textId="77777777" w:rsidTr="00E80B88">
        <w:trPr>
          <w:trHeight w:val="20"/>
        </w:trPr>
        <w:tc>
          <w:tcPr>
            <w:tcW w:w="1695" w:type="dxa"/>
            <w:vAlign w:val="bottom"/>
          </w:tcPr>
          <w:p w14:paraId="628CDFA8" w14:textId="77777777" w:rsidR="002A1C3A" w:rsidRPr="009D65FA" w:rsidRDefault="002A1C3A" w:rsidP="009B28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177</w:t>
            </w:r>
          </w:p>
        </w:tc>
        <w:tc>
          <w:tcPr>
            <w:tcW w:w="1134" w:type="dxa"/>
            <w:vAlign w:val="bottom"/>
          </w:tcPr>
          <w:p w14:paraId="516D2392" w14:textId="77777777" w:rsidR="002A1C3A" w:rsidRPr="009D65FA" w:rsidRDefault="002A1C3A" w:rsidP="009B28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65F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885" w:type="dxa"/>
            <w:vAlign w:val="bottom"/>
          </w:tcPr>
          <w:p w14:paraId="62FA7553" w14:textId="77777777" w:rsidR="002A1C3A" w:rsidRPr="009D65FA" w:rsidRDefault="002A1C3A" w:rsidP="009B28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957" w:type="dxa"/>
          </w:tcPr>
          <w:p w14:paraId="3D73D076" w14:textId="77777777" w:rsidR="002A1C3A" w:rsidRPr="009D65FA" w:rsidRDefault="002A1C3A" w:rsidP="009B28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65F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177</w:t>
            </w:r>
            <w:r w:rsidRPr="009D65F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797" w:type="dxa"/>
            <w:vAlign w:val="bottom"/>
          </w:tcPr>
          <w:p w14:paraId="1F111A82" w14:textId="77777777" w:rsidR="002A1C3A" w:rsidRPr="00621170" w:rsidRDefault="002A1C3A" w:rsidP="009B28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2" w:type="dxa"/>
            <w:vAlign w:val="bottom"/>
          </w:tcPr>
          <w:p w14:paraId="6E32A652" w14:textId="77777777" w:rsidR="002A1C3A" w:rsidRPr="00621170" w:rsidRDefault="002A1C3A" w:rsidP="009B2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48" w:type="dxa"/>
            <w:vAlign w:val="bottom"/>
          </w:tcPr>
          <w:p w14:paraId="2823815D" w14:textId="77777777" w:rsidR="002A1C3A" w:rsidRPr="00621170" w:rsidRDefault="002A1C3A" w:rsidP="009B2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</w:tbl>
    <w:p w14:paraId="29D69404" w14:textId="3DDA5FA6" w:rsidR="00C84B16" w:rsidRPr="0061278E" w:rsidRDefault="00A5077F" w:rsidP="004932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sz w:val="16"/>
          <w:szCs w:val="16"/>
        </w:rPr>
      </w:pPr>
      <w:r>
        <w:rPr>
          <w:rFonts w:ascii="Angsana New" w:hAnsi="Angsana New" w:hint="cs"/>
          <w:sz w:val="30"/>
          <w:szCs w:val="30"/>
          <w:cs/>
        </w:rPr>
        <w:tab/>
      </w:r>
    </w:p>
    <w:tbl>
      <w:tblPr>
        <w:tblW w:w="9168" w:type="dxa"/>
        <w:tblInd w:w="990" w:type="dxa"/>
        <w:tblLook w:val="04A0" w:firstRow="1" w:lastRow="0" w:firstColumn="1" w:lastColumn="0" w:noHBand="0" w:noVBand="1"/>
      </w:tblPr>
      <w:tblGrid>
        <w:gridCol w:w="1695"/>
        <w:gridCol w:w="1134"/>
        <w:gridCol w:w="885"/>
        <w:gridCol w:w="957"/>
        <w:gridCol w:w="1797"/>
        <w:gridCol w:w="1452"/>
        <w:gridCol w:w="1248"/>
      </w:tblGrid>
      <w:tr w:rsidR="0061278E" w:rsidRPr="00621170" w14:paraId="2ECFE854" w14:textId="77777777" w:rsidTr="00E80B88">
        <w:trPr>
          <w:trHeight w:val="20"/>
        </w:trPr>
        <w:tc>
          <w:tcPr>
            <w:tcW w:w="1695" w:type="dxa"/>
          </w:tcPr>
          <w:p w14:paraId="618FCB5E" w14:textId="77777777" w:rsidR="0061278E" w:rsidRDefault="0061278E" w:rsidP="000474B6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473" w:type="dxa"/>
            <w:gridSpan w:val="6"/>
            <w:vAlign w:val="bottom"/>
          </w:tcPr>
          <w:p w14:paraId="6479C6E3" w14:textId="77777777" w:rsidR="0061278E" w:rsidRPr="00621170" w:rsidRDefault="0061278E" w:rsidP="0051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61278E" w:rsidRPr="00621170" w14:paraId="15769AB3" w14:textId="77777777" w:rsidTr="00E80B88">
        <w:trPr>
          <w:trHeight w:val="20"/>
        </w:trPr>
        <w:tc>
          <w:tcPr>
            <w:tcW w:w="1695" w:type="dxa"/>
            <w:vAlign w:val="bottom"/>
          </w:tcPr>
          <w:p w14:paraId="7910ADA3" w14:textId="77777777" w:rsidR="0061278E" w:rsidRPr="00A46052" w:rsidRDefault="0061278E" w:rsidP="0051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pacing w:val="-22"/>
                <w:sz w:val="30"/>
                <w:szCs w:val="30"/>
              </w:rPr>
            </w:pPr>
            <w:r w:rsidRPr="00A46052">
              <w:rPr>
                <w:rFonts w:ascii="Angsana New" w:hAnsi="Angsana New"/>
                <w:spacing w:val="-12"/>
                <w:sz w:val="30"/>
                <w:szCs w:val="30"/>
                <w:cs/>
              </w:rPr>
              <w:t xml:space="preserve">ใบสำคัญแสดงสิทธิ </w:t>
            </w:r>
            <w:r w:rsidRPr="00A46052">
              <w:rPr>
                <w:rFonts w:ascii="Angsana New" w:hAnsi="Angsana New"/>
                <w:spacing w:val="-22"/>
                <w:sz w:val="30"/>
                <w:szCs w:val="30"/>
                <w:cs/>
              </w:rPr>
              <w:t xml:space="preserve">ที่ยังไม่ได้ใช้ </w:t>
            </w:r>
          </w:p>
          <w:p w14:paraId="0FE23F3A" w14:textId="77777777" w:rsidR="0061278E" w:rsidRPr="00A46052" w:rsidRDefault="0061278E" w:rsidP="0051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pacing w:val="-22"/>
                <w:sz w:val="30"/>
                <w:szCs w:val="30"/>
              </w:rPr>
            </w:pPr>
            <w:r w:rsidRPr="00A46052">
              <w:rPr>
                <w:rFonts w:ascii="Angsana New" w:hAnsi="Angsana New"/>
                <w:spacing w:val="-22"/>
                <w:sz w:val="30"/>
                <w:szCs w:val="30"/>
                <w:cs/>
              </w:rPr>
              <w:t xml:space="preserve">ณ วันที่ </w:t>
            </w:r>
            <w:r w:rsidRPr="00A46052">
              <w:rPr>
                <w:rFonts w:ascii="Angsana New" w:hAnsi="Angsana New"/>
                <w:sz w:val="30"/>
                <w:szCs w:val="30"/>
                <w:cs/>
              </w:rPr>
              <w:t>1</w:t>
            </w:r>
          </w:p>
          <w:p w14:paraId="75A05508" w14:textId="6CE84529" w:rsidR="0061278E" w:rsidRPr="00A46052" w:rsidRDefault="0061278E" w:rsidP="0051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32" w:right="-103"/>
              <w:jc w:val="center"/>
              <w:rPr>
                <w:rFonts w:ascii="Angsana New" w:hAnsi="Angsana New"/>
                <w:spacing w:val="-22"/>
                <w:sz w:val="30"/>
                <w:szCs w:val="30"/>
              </w:rPr>
            </w:pPr>
            <w:r w:rsidRPr="00A46052">
              <w:rPr>
                <w:rFonts w:ascii="Angsana New" w:hAnsi="Angsana New"/>
                <w:sz w:val="30"/>
                <w:szCs w:val="30"/>
                <w:cs/>
              </w:rPr>
              <w:t>มกราคม 25</w:t>
            </w:r>
            <w:r w:rsidRPr="00A46052">
              <w:rPr>
                <w:rFonts w:ascii="Angsana New" w:hAnsi="Angsana New"/>
                <w:sz w:val="30"/>
                <w:szCs w:val="30"/>
              </w:rPr>
              <w:t>6</w:t>
            </w:r>
            <w:r w:rsidR="00712320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134" w:type="dxa"/>
            <w:vAlign w:val="bottom"/>
          </w:tcPr>
          <w:p w14:paraId="22EB0041" w14:textId="77777777" w:rsidR="0061278E" w:rsidRPr="00A46052" w:rsidRDefault="0061278E" w:rsidP="0051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6052">
              <w:rPr>
                <w:rFonts w:ascii="Angsana New" w:hAnsi="Angsana New"/>
                <w:sz w:val="30"/>
                <w:szCs w:val="30"/>
                <w:cs/>
              </w:rPr>
              <w:t>ออกสิทธิ</w:t>
            </w:r>
          </w:p>
          <w:p w14:paraId="2C758A44" w14:textId="77777777" w:rsidR="0061278E" w:rsidRPr="00A46052" w:rsidRDefault="0061278E" w:rsidP="0051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6052">
              <w:rPr>
                <w:rFonts w:ascii="Angsana New" w:hAnsi="Angsana New"/>
                <w:sz w:val="30"/>
                <w:szCs w:val="30"/>
                <w:cs/>
              </w:rPr>
              <w:t>ซื้อหุ้น</w:t>
            </w:r>
          </w:p>
        </w:tc>
        <w:tc>
          <w:tcPr>
            <w:tcW w:w="885" w:type="dxa"/>
            <w:vAlign w:val="bottom"/>
          </w:tcPr>
          <w:p w14:paraId="34462593" w14:textId="77777777" w:rsidR="0061278E" w:rsidRPr="00A46052" w:rsidRDefault="0061278E" w:rsidP="0051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6052">
              <w:rPr>
                <w:rFonts w:ascii="Angsana New" w:hAnsi="Angsana New"/>
                <w:sz w:val="30"/>
                <w:szCs w:val="30"/>
                <w:cs/>
              </w:rPr>
              <w:t>ใช้สิทธิ</w:t>
            </w:r>
          </w:p>
          <w:p w14:paraId="021C4E33" w14:textId="77777777" w:rsidR="0061278E" w:rsidRPr="00A46052" w:rsidRDefault="0061278E" w:rsidP="0051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6052">
              <w:rPr>
                <w:rFonts w:ascii="Angsana New" w:hAnsi="Angsana New"/>
                <w:sz w:val="30"/>
                <w:szCs w:val="30"/>
                <w:cs/>
              </w:rPr>
              <w:t>ซื้อหุ้น</w:t>
            </w:r>
          </w:p>
        </w:tc>
        <w:tc>
          <w:tcPr>
            <w:tcW w:w="957" w:type="dxa"/>
          </w:tcPr>
          <w:p w14:paraId="12F0AD2F" w14:textId="77777777" w:rsidR="0061278E" w:rsidRPr="00A46052" w:rsidRDefault="0061278E" w:rsidP="0051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287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6308F76" w14:textId="77777777" w:rsidR="0061278E" w:rsidRPr="00A46052" w:rsidRDefault="0061278E" w:rsidP="0051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8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FFC72DC" w14:textId="77777777" w:rsidR="0061278E" w:rsidRPr="00A46052" w:rsidRDefault="0061278E" w:rsidP="0051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8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2CF6FB0" w14:textId="77777777" w:rsidR="0061278E" w:rsidRPr="00A46052" w:rsidRDefault="0061278E" w:rsidP="0051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8"/>
              </w:tabs>
              <w:spacing w:line="240" w:lineRule="auto"/>
              <w:jc w:val="center"/>
              <w:rPr>
                <w:rFonts w:ascii="Angsana New" w:hAnsi="Angsana New"/>
                <w:spacing w:val="-12"/>
                <w:sz w:val="30"/>
                <w:szCs w:val="30"/>
                <w:cs/>
              </w:rPr>
            </w:pPr>
            <w:r w:rsidRPr="00A46052">
              <w:rPr>
                <w:rFonts w:ascii="Angsana New" w:hAnsi="Angsana New"/>
                <w:sz w:val="30"/>
                <w:szCs w:val="30"/>
                <w:cs/>
              </w:rPr>
              <w:t>หมดอายุ</w:t>
            </w:r>
          </w:p>
        </w:tc>
        <w:tc>
          <w:tcPr>
            <w:tcW w:w="1797" w:type="dxa"/>
            <w:vAlign w:val="bottom"/>
          </w:tcPr>
          <w:p w14:paraId="3AFC7FE4" w14:textId="77777777" w:rsidR="0061278E" w:rsidRPr="00A46052" w:rsidRDefault="0061278E" w:rsidP="0051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pacing w:val="-22"/>
                <w:sz w:val="30"/>
                <w:szCs w:val="30"/>
              </w:rPr>
            </w:pPr>
            <w:r w:rsidRPr="00A46052">
              <w:rPr>
                <w:rFonts w:ascii="Angsana New" w:hAnsi="Angsana New"/>
                <w:spacing w:val="-12"/>
                <w:sz w:val="30"/>
                <w:szCs w:val="30"/>
                <w:cs/>
              </w:rPr>
              <w:t>ใบสำคัญแสดงสิทธิ</w:t>
            </w:r>
            <w:r w:rsidRPr="00A46052">
              <w:rPr>
                <w:rFonts w:ascii="Angsana New" w:hAnsi="Angsana New"/>
                <w:spacing w:val="-22"/>
                <w:sz w:val="30"/>
                <w:szCs w:val="30"/>
                <w:cs/>
              </w:rPr>
              <w:t xml:space="preserve">ที่ยังไม่ได้ใช้ </w:t>
            </w:r>
          </w:p>
          <w:p w14:paraId="03C31636" w14:textId="0965F6D2" w:rsidR="0061278E" w:rsidRPr="00A46052" w:rsidRDefault="0061278E" w:rsidP="0051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6052">
              <w:rPr>
                <w:rFonts w:ascii="Angsana New" w:hAnsi="Angsana New"/>
                <w:spacing w:val="-22"/>
                <w:sz w:val="30"/>
                <w:szCs w:val="30"/>
                <w:cs/>
              </w:rPr>
              <w:t xml:space="preserve">ณ วันที่ </w:t>
            </w:r>
            <w:r w:rsidRPr="00A46052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A46052">
              <w:rPr>
                <w:rFonts w:ascii="Angsana New" w:hAnsi="Angsana New"/>
                <w:sz w:val="30"/>
                <w:szCs w:val="30"/>
                <w:cs/>
              </w:rPr>
              <w:t xml:space="preserve"> 25</w:t>
            </w:r>
            <w:r w:rsidRPr="00A46052">
              <w:rPr>
                <w:rFonts w:ascii="Angsana New" w:hAnsi="Angsana New"/>
                <w:sz w:val="30"/>
                <w:szCs w:val="30"/>
              </w:rPr>
              <w:t>6</w:t>
            </w:r>
            <w:r w:rsidR="00ED07B4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452" w:type="dxa"/>
            <w:vAlign w:val="bottom"/>
          </w:tcPr>
          <w:p w14:paraId="6E37DAEC" w14:textId="77777777" w:rsidR="0061278E" w:rsidRPr="00621170" w:rsidRDefault="0061278E" w:rsidP="0051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1170">
              <w:rPr>
                <w:rFonts w:ascii="Angsana New" w:hAnsi="Angsana New"/>
                <w:sz w:val="30"/>
                <w:szCs w:val="30"/>
                <w:cs/>
              </w:rPr>
              <w:t>ราคาใช้สิทธิ</w:t>
            </w:r>
          </w:p>
        </w:tc>
        <w:tc>
          <w:tcPr>
            <w:tcW w:w="1248" w:type="dxa"/>
            <w:vAlign w:val="bottom"/>
          </w:tcPr>
          <w:p w14:paraId="6FD6909C" w14:textId="77777777" w:rsidR="0061278E" w:rsidRPr="00621170" w:rsidRDefault="0061278E" w:rsidP="0051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1170">
              <w:rPr>
                <w:rFonts w:ascii="Angsana New" w:hAnsi="Angsana New"/>
                <w:sz w:val="30"/>
                <w:szCs w:val="30"/>
                <w:cs/>
              </w:rPr>
              <w:t>วันหมดอายุ</w:t>
            </w:r>
          </w:p>
        </w:tc>
      </w:tr>
      <w:tr w:rsidR="0061278E" w:rsidRPr="00621170" w14:paraId="523827BD" w14:textId="77777777" w:rsidTr="00E80B88">
        <w:trPr>
          <w:trHeight w:val="20"/>
        </w:trPr>
        <w:tc>
          <w:tcPr>
            <w:tcW w:w="1695" w:type="dxa"/>
          </w:tcPr>
          <w:p w14:paraId="02197968" w14:textId="77777777" w:rsidR="0061278E" w:rsidRPr="00621170" w:rsidRDefault="0061278E" w:rsidP="0051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73" w:type="dxa"/>
            <w:gridSpan w:val="4"/>
            <w:vAlign w:val="bottom"/>
          </w:tcPr>
          <w:p w14:paraId="26533CFC" w14:textId="77777777" w:rsidR="0061278E" w:rsidRPr="00621170" w:rsidRDefault="0061278E" w:rsidP="0051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28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2117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(ล้านหน่วย)</w:t>
            </w:r>
          </w:p>
        </w:tc>
        <w:tc>
          <w:tcPr>
            <w:tcW w:w="1452" w:type="dxa"/>
            <w:vAlign w:val="bottom"/>
          </w:tcPr>
          <w:p w14:paraId="62575DD9" w14:textId="77777777" w:rsidR="0061278E" w:rsidRPr="00621170" w:rsidRDefault="0061278E" w:rsidP="0051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2117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62117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/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62117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หุ้น)</w:t>
            </w:r>
          </w:p>
        </w:tc>
        <w:tc>
          <w:tcPr>
            <w:tcW w:w="1248" w:type="dxa"/>
            <w:vAlign w:val="bottom"/>
          </w:tcPr>
          <w:p w14:paraId="4CB8378E" w14:textId="77777777" w:rsidR="0061278E" w:rsidRPr="00621170" w:rsidRDefault="0061278E" w:rsidP="0051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61278E" w:rsidRPr="00C35F75" w14:paraId="6F012872" w14:textId="77777777" w:rsidTr="00E80B88">
        <w:trPr>
          <w:trHeight w:val="20"/>
        </w:trPr>
        <w:tc>
          <w:tcPr>
            <w:tcW w:w="1695" w:type="dxa"/>
            <w:vAlign w:val="bottom"/>
          </w:tcPr>
          <w:p w14:paraId="4F595FBE" w14:textId="77777777" w:rsidR="0061278E" w:rsidRPr="00621170" w:rsidRDefault="0061278E" w:rsidP="0051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32BACCF2" w14:textId="77777777" w:rsidR="0061278E" w:rsidRPr="00621170" w:rsidRDefault="0061278E" w:rsidP="0051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5" w:type="dxa"/>
            <w:vAlign w:val="bottom"/>
          </w:tcPr>
          <w:p w14:paraId="43554059" w14:textId="77777777" w:rsidR="0061278E" w:rsidRPr="00621170" w:rsidRDefault="0061278E" w:rsidP="0051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7" w:type="dxa"/>
          </w:tcPr>
          <w:p w14:paraId="38926768" w14:textId="77777777" w:rsidR="0061278E" w:rsidRPr="00621170" w:rsidRDefault="0061278E" w:rsidP="0051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2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7" w:type="dxa"/>
            <w:vAlign w:val="bottom"/>
          </w:tcPr>
          <w:p w14:paraId="6395C8C9" w14:textId="77777777" w:rsidR="0061278E" w:rsidRPr="00621170" w:rsidRDefault="0061278E" w:rsidP="0051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2" w:type="dxa"/>
            <w:vAlign w:val="bottom"/>
          </w:tcPr>
          <w:p w14:paraId="0444B638" w14:textId="77777777" w:rsidR="0061278E" w:rsidRPr="00621170" w:rsidRDefault="0061278E" w:rsidP="0051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vAlign w:val="bottom"/>
          </w:tcPr>
          <w:p w14:paraId="5B0F24BC" w14:textId="77777777" w:rsidR="0061278E" w:rsidRDefault="0061278E" w:rsidP="0051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-13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กรกฎาคม</w:t>
            </w:r>
          </w:p>
        </w:tc>
      </w:tr>
      <w:tr w:rsidR="00FD3A4B" w:rsidRPr="00C35F75" w14:paraId="65C9EC68" w14:textId="77777777" w:rsidTr="00E80B88">
        <w:trPr>
          <w:trHeight w:val="20"/>
        </w:trPr>
        <w:tc>
          <w:tcPr>
            <w:tcW w:w="1695" w:type="dxa"/>
            <w:vAlign w:val="bottom"/>
          </w:tcPr>
          <w:p w14:paraId="1A7989B0" w14:textId="77777777" w:rsidR="00FD3A4B" w:rsidRPr="009D65FA" w:rsidRDefault="00FD3A4B" w:rsidP="00FD3A4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177</w:t>
            </w:r>
          </w:p>
        </w:tc>
        <w:tc>
          <w:tcPr>
            <w:tcW w:w="1134" w:type="dxa"/>
            <w:vAlign w:val="bottom"/>
          </w:tcPr>
          <w:p w14:paraId="43A3EA8C" w14:textId="77777777" w:rsidR="00FD3A4B" w:rsidRPr="009D65FA" w:rsidRDefault="00FD3A4B" w:rsidP="00FD3A4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65F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885" w:type="dxa"/>
            <w:vAlign w:val="bottom"/>
          </w:tcPr>
          <w:p w14:paraId="0269CCE3" w14:textId="77777777" w:rsidR="00FD3A4B" w:rsidRPr="009D65FA" w:rsidRDefault="00FD3A4B" w:rsidP="00FD3A4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957" w:type="dxa"/>
            <w:vAlign w:val="bottom"/>
          </w:tcPr>
          <w:p w14:paraId="2FE5D3A4" w14:textId="7017BA46" w:rsidR="00FD3A4B" w:rsidRPr="009D65FA" w:rsidRDefault="00FD3A4B" w:rsidP="00FD3A4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97" w:type="dxa"/>
            <w:vAlign w:val="bottom"/>
          </w:tcPr>
          <w:p w14:paraId="1EF516BF" w14:textId="64F8897E" w:rsidR="00FD3A4B" w:rsidRPr="00621170" w:rsidRDefault="00FD3A4B" w:rsidP="00FD3A4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177</w:t>
            </w:r>
          </w:p>
        </w:tc>
        <w:tc>
          <w:tcPr>
            <w:tcW w:w="1452" w:type="dxa"/>
            <w:vAlign w:val="bottom"/>
          </w:tcPr>
          <w:p w14:paraId="3B76518A" w14:textId="77777777" w:rsidR="00FD3A4B" w:rsidRPr="00621170" w:rsidRDefault="00FD3A4B" w:rsidP="00FD3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48" w:type="dxa"/>
            <w:vAlign w:val="bottom"/>
          </w:tcPr>
          <w:p w14:paraId="4522DECB" w14:textId="77777777" w:rsidR="00FD3A4B" w:rsidRPr="00621170" w:rsidRDefault="00FD3A4B" w:rsidP="00FD3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</w:tbl>
    <w:p w14:paraId="699B2962" w14:textId="77777777" w:rsidR="00FA1EAF" w:rsidRDefault="00FA1EAF" w:rsidP="00E80B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3AE38726" w14:textId="35520508" w:rsidR="00BE41B1" w:rsidRDefault="00BE41B1" w:rsidP="00E80B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="Angsana New" w:hAnsi="Angsana New"/>
          <w:i/>
          <w:iCs/>
          <w:sz w:val="30"/>
          <w:szCs w:val="30"/>
        </w:rPr>
      </w:pPr>
      <w:r w:rsidRPr="00E43F97">
        <w:rPr>
          <w:rFonts w:ascii="Angsana New" w:hAnsi="Angsana New" w:hint="cs"/>
          <w:sz w:val="30"/>
          <w:szCs w:val="30"/>
          <w:cs/>
        </w:rPr>
        <w:t>ค่าใช้จ่าย</w:t>
      </w:r>
      <w:r w:rsidRPr="00E43F97">
        <w:rPr>
          <w:rFonts w:ascii="Angsana New" w:hAnsi="Angsana New"/>
          <w:sz w:val="30"/>
          <w:szCs w:val="30"/>
          <w:cs/>
        </w:rPr>
        <w:t>ที่เกิดจากรายการจ่ายโดยใช้หุ้นเป็นเกณฑ์</w:t>
      </w:r>
      <w:r w:rsidRPr="00E43F97">
        <w:rPr>
          <w:rFonts w:ascii="Angsana New" w:hAnsi="Angsana New" w:hint="cs"/>
          <w:sz w:val="30"/>
          <w:szCs w:val="30"/>
          <w:cs/>
        </w:rPr>
        <w:t>ในงบการเงินรวมและงบการเงินเฉพาะกิจการ</w:t>
      </w:r>
      <w:r w:rsidRPr="00E43F97">
        <w:rPr>
          <w:rFonts w:ascii="Angsana New" w:hAnsi="Angsana New"/>
          <w:sz w:val="30"/>
          <w:szCs w:val="30"/>
          <w:cs/>
        </w:rPr>
        <w:t>สำหรับ</w:t>
      </w:r>
      <w:r w:rsidRPr="00E43F97">
        <w:rPr>
          <w:rFonts w:ascii="Angsana New" w:hAnsi="Angsana New" w:hint="cs"/>
          <w:sz w:val="30"/>
          <w:szCs w:val="30"/>
          <w:cs/>
        </w:rPr>
        <w:t>ปี</w:t>
      </w:r>
      <w:r w:rsidRPr="00E43F97">
        <w:rPr>
          <w:rFonts w:ascii="Angsana New" w:hAnsi="Angsana New"/>
          <w:sz w:val="30"/>
          <w:szCs w:val="30"/>
          <w:cs/>
        </w:rPr>
        <w:t>สิ้นสุด</w:t>
      </w:r>
      <w:r w:rsidRPr="00E43F97">
        <w:rPr>
          <w:rFonts w:ascii="Angsana New" w:hAnsi="Angsana New"/>
          <w:spacing w:val="4"/>
          <w:sz w:val="30"/>
          <w:szCs w:val="30"/>
          <w:cs/>
        </w:rPr>
        <w:t xml:space="preserve">วันที่ </w:t>
      </w:r>
      <w:r w:rsidRPr="00E43F97">
        <w:rPr>
          <w:rFonts w:ascii="Angsana New" w:hAnsi="Angsana New" w:hint="cs"/>
          <w:spacing w:val="4"/>
          <w:sz w:val="30"/>
          <w:szCs w:val="30"/>
          <w:cs/>
        </w:rPr>
        <w:t>31 ธันวาคม</w:t>
      </w:r>
      <w:r w:rsidRPr="00E43F97">
        <w:rPr>
          <w:rFonts w:ascii="Angsana New" w:hAnsi="Angsana New"/>
          <w:spacing w:val="4"/>
          <w:sz w:val="30"/>
          <w:szCs w:val="30"/>
          <w:cs/>
        </w:rPr>
        <w:t xml:space="preserve"> 256</w:t>
      </w:r>
      <w:r>
        <w:rPr>
          <w:rFonts w:ascii="Angsana New" w:hAnsi="Angsana New" w:hint="cs"/>
          <w:spacing w:val="4"/>
          <w:sz w:val="30"/>
          <w:szCs w:val="30"/>
          <w:cs/>
        </w:rPr>
        <w:t>1</w:t>
      </w:r>
      <w:r w:rsidRPr="00E43F97">
        <w:rPr>
          <w:rFonts w:ascii="Angsana New" w:hAnsi="Angsana New"/>
          <w:spacing w:val="4"/>
          <w:sz w:val="30"/>
          <w:szCs w:val="30"/>
        </w:rPr>
        <w:t xml:space="preserve"> </w:t>
      </w:r>
      <w:r>
        <w:rPr>
          <w:rFonts w:ascii="Angsana New" w:hAnsi="Angsana New"/>
          <w:spacing w:val="4"/>
          <w:sz w:val="30"/>
          <w:szCs w:val="30"/>
          <w:cs/>
        </w:rPr>
        <w:t>จำนวน</w:t>
      </w:r>
      <w:r w:rsidRPr="00E43F97">
        <w:rPr>
          <w:rFonts w:ascii="Angsana New" w:hAnsi="Angsana New"/>
          <w:spacing w:val="4"/>
          <w:sz w:val="30"/>
          <w:szCs w:val="30"/>
        </w:rPr>
        <w:t xml:space="preserve"> </w:t>
      </w:r>
      <w:r>
        <w:rPr>
          <w:rFonts w:ascii="Angsana New" w:hAnsi="Angsana New"/>
          <w:spacing w:val="4"/>
          <w:sz w:val="30"/>
          <w:szCs w:val="30"/>
        </w:rPr>
        <w:t>1.</w:t>
      </w:r>
      <w:r w:rsidR="00175D33">
        <w:rPr>
          <w:rFonts w:ascii="Angsana New" w:hAnsi="Angsana New"/>
          <w:spacing w:val="4"/>
          <w:sz w:val="30"/>
          <w:szCs w:val="30"/>
        </w:rPr>
        <w:t>25</w:t>
      </w:r>
      <w:r w:rsidRPr="00E43F97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E43F97">
        <w:rPr>
          <w:rFonts w:ascii="Angsana New" w:hAnsi="Angsana New"/>
          <w:spacing w:val="4"/>
          <w:sz w:val="30"/>
          <w:szCs w:val="30"/>
          <w:cs/>
        </w:rPr>
        <w:t>ล้านบาท และ</w:t>
      </w:r>
      <w:r w:rsidRPr="00E43F97">
        <w:rPr>
          <w:rFonts w:ascii="Angsana New" w:hAnsi="Angsana New"/>
          <w:spacing w:val="4"/>
          <w:sz w:val="30"/>
          <w:szCs w:val="30"/>
        </w:rPr>
        <w:t xml:space="preserve"> </w:t>
      </w:r>
      <w:r>
        <w:rPr>
          <w:rFonts w:ascii="Angsana New" w:hAnsi="Angsana New"/>
          <w:spacing w:val="4"/>
          <w:sz w:val="30"/>
          <w:szCs w:val="30"/>
        </w:rPr>
        <w:t>0.</w:t>
      </w:r>
      <w:r w:rsidR="00175D33">
        <w:rPr>
          <w:rFonts w:ascii="Angsana New" w:hAnsi="Angsana New"/>
          <w:spacing w:val="4"/>
          <w:sz w:val="30"/>
          <w:szCs w:val="30"/>
        </w:rPr>
        <w:t>34</w:t>
      </w:r>
      <w:r w:rsidRPr="00E43F97">
        <w:rPr>
          <w:rFonts w:ascii="Angsana New" w:hAnsi="Angsana New"/>
          <w:spacing w:val="4"/>
          <w:sz w:val="30"/>
          <w:szCs w:val="30"/>
        </w:rPr>
        <w:t xml:space="preserve"> </w:t>
      </w:r>
      <w:r w:rsidRPr="00E43F97">
        <w:rPr>
          <w:rFonts w:ascii="Angsana New" w:hAnsi="Angsana New"/>
          <w:spacing w:val="4"/>
          <w:sz w:val="30"/>
          <w:szCs w:val="30"/>
          <w:cs/>
        </w:rPr>
        <w:t>ล้านบาท ตามลำดับ</w:t>
      </w:r>
      <w:r w:rsidRPr="00E43F97">
        <w:rPr>
          <w:rFonts w:ascii="Angsana New" w:hAnsi="Angsana New"/>
          <w:spacing w:val="4"/>
          <w:sz w:val="30"/>
          <w:szCs w:val="30"/>
        </w:rPr>
        <w:t xml:space="preserve"> </w:t>
      </w:r>
      <w:r w:rsidRPr="00E43F97">
        <w:rPr>
          <w:rFonts w:ascii="Angsana New" w:hAnsi="Angsana New"/>
          <w:i/>
          <w:iCs/>
          <w:spacing w:val="4"/>
          <w:sz w:val="30"/>
          <w:szCs w:val="30"/>
          <w:cs/>
        </w:rPr>
        <w:t>(25</w:t>
      </w:r>
      <w:r>
        <w:rPr>
          <w:rFonts w:ascii="Angsana New" w:hAnsi="Angsana New" w:hint="cs"/>
          <w:i/>
          <w:iCs/>
          <w:spacing w:val="4"/>
          <w:sz w:val="30"/>
          <w:szCs w:val="30"/>
          <w:cs/>
        </w:rPr>
        <w:t>60</w:t>
      </w:r>
      <w:r w:rsidRPr="00E43F97">
        <w:rPr>
          <w:rFonts w:ascii="Angsana New" w:hAnsi="Angsana New"/>
          <w:i/>
          <w:iCs/>
          <w:spacing w:val="4"/>
          <w:sz w:val="30"/>
          <w:szCs w:val="30"/>
        </w:rPr>
        <w:t>:</w:t>
      </w:r>
      <w:r w:rsidRPr="00E43F97">
        <w:rPr>
          <w:rFonts w:ascii="Angsana New" w:hAnsi="Angsana New"/>
          <w:i/>
          <w:iCs/>
          <w:spacing w:val="4"/>
          <w:sz w:val="30"/>
          <w:szCs w:val="30"/>
          <w:cs/>
        </w:rPr>
        <w:t xml:space="preserve"> </w:t>
      </w:r>
      <w:r>
        <w:rPr>
          <w:rFonts w:ascii="Angsana New" w:hAnsi="Angsana New" w:hint="cs"/>
          <w:i/>
          <w:iCs/>
          <w:spacing w:val="4"/>
          <w:sz w:val="30"/>
          <w:szCs w:val="30"/>
          <w:cs/>
        </w:rPr>
        <w:t>5.27</w:t>
      </w:r>
      <w:r w:rsidRPr="00E43F97">
        <w:rPr>
          <w:rFonts w:ascii="Angsana New" w:hAnsi="Angsana New"/>
          <w:i/>
          <w:iCs/>
          <w:spacing w:val="4"/>
          <w:sz w:val="30"/>
          <w:szCs w:val="30"/>
        </w:rPr>
        <w:t xml:space="preserve"> </w:t>
      </w:r>
      <w:r w:rsidRPr="00E43F97">
        <w:rPr>
          <w:rFonts w:ascii="Angsana New" w:hAnsi="Angsana New"/>
          <w:i/>
          <w:iCs/>
          <w:spacing w:val="4"/>
          <w:sz w:val="30"/>
          <w:szCs w:val="30"/>
          <w:cs/>
        </w:rPr>
        <w:t>ล้านบาท แล</w:t>
      </w:r>
      <w:r w:rsidRPr="00E43F97">
        <w:rPr>
          <w:rFonts w:ascii="Angsana New" w:hAnsi="Angsana New" w:hint="cs"/>
          <w:i/>
          <w:iCs/>
          <w:spacing w:val="4"/>
          <w:sz w:val="30"/>
          <w:szCs w:val="30"/>
          <w:cs/>
        </w:rPr>
        <w:t>ะ</w:t>
      </w:r>
      <w:r w:rsidRPr="00E43F97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>
        <w:rPr>
          <w:rFonts w:ascii="Angsana New" w:hAnsi="Angsana New"/>
          <w:i/>
          <w:iCs/>
          <w:sz w:val="30"/>
          <w:szCs w:val="30"/>
        </w:rPr>
        <w:t>5.69</w:t>
      </w:r>
      <w:r w:rsidRPr="00E43F97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E43F97">
        <w:rPr>
          <w:rFonts w:ascii="Angsana New" w:hAnsi="Angsana New"/>
          <w:i/>
          <w:iCs/>
          <w:sz w:val="30"/>
          <w:szCs w:val="30"/>
          <w:cs/>
        </w:rPr>
        <w:t>ล้านบาท ตามลำดับ)</w:t>
      </w:r>
    </w:p>
    <w:p w14:paraId="0ADD6352" w14:textId="77777777" w:rsidR="0061278E" w:rsidRDefault="0061278E" w:rsidP="00BE41B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7764327" w14:textId="075607DA" w:rsidR="0073416E" w:rsidRPr="00143CDA" w:rsidRDefault="0073416E" w:rsidP="000661E2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630"/>
        </w:tabs>
        <w:spacing w:line="240" w:lineRule="auto"/>
        <w:ind w:left="547" w:hanging="457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FF27D6">
        <w:rPr>
          <w:rFonts w:ascii="Angsana New" w:hAnsi="Angsana New"/>
          <w:b/>
          <w:bCs/>
          <w:sz w:val="30"/>
          <w:szCs w:val="30"/>
          <w:cs/>
        </w:rPr>
        <w:t>สำรอง</w:t>
      </w:r>
    </w:p>
    <w:p w14:paraId="2EFAE544" w14:textId="77777777" w:rsidR="0073416E" w:rsidRPr="00322799" w:rsidRDefault="0073416E" w:rsidP="000661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6A3A4116" w14:textId="77777777" w:rsidR="0073416E" w:rsidRPr="00143CDA" w:rsidRDefault="0073416E" w:rsidP="000661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143CDA">
        <w:rPr>
          <w:rFonts w:ascii="Angsana New" w:hAnsi="Angsana New"/>
          <w:sz w:val="30"/>
          <w:szCs w:val="30"/>
          <w:cs/>
        </w:rPr>
        <w:t>สำรองประกอบด้วย</w:t>
      </w:r>
    </w:p>
    <w:p w14:paraId="57DFCB99" w14:textId="77777777" w:rsidR="0073416E" w:rsidRPr="00322799" w:rsidRDefault="0073416E" w:rsidP="000661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3F9287EC" w14:textId="77777777" w:rsidR="0073416E" w:rsidRPr="00143CDA" w:rsidRDefault="0073416E" w:rsidP="000661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43CDA">
        <w:rPr>
          <w:rFonts w:ascii="Angsana New" w:hAnsi="Angsana New"/>
          <w:b/>
          <w:bCs/>
          <w:i/>
          <w:iCs/>
          <w:sz w:val="30"/>
          <w:szCs w:val="30"/>
          <w:cs/>
        </w:rPr>
        <w:t>การจัดสรรกำไร และ</w:t>
      </w:r>
      <w:r w:rsidRPr="00143CDA">
        <w:rPr>
          <w:rFonts w:ascii="Angsana New" w:hAnsi="Angsana New"/>
          <w:b/>
          <w:bCs/>
          <w:i/>
          <w:iCs/>
          <w:sz w:val="30"/>
          <w:szCs w:val="30"/>
        </w:rPr>
        <w:t>/</w:t>
      </w:r>
      <w:r w:rsidRPr="00143CDA">
        <w:rPr>
          <w:rFonts w:ascii="Angsana New" w:hAnsi="Angsana New"/>
          <w:b/>
          <w:bCs/>
          <w:i/>
          <w:iCs/>
          <w:sz w:val="30"/>
          <w:szCs w:val="30"/>
          <w:cs/>
        </w:rPr>
        <w:t>หรือ กำไรสะสม</w:t>
      </w:r>
    </w:p>
    <w:p w14:paraId="73752C51" w14:textId="77777777" w:rsidR="0073416E" w:rsidRPr="00322799" w:rsidRDefault="0073416E" w:rsidP="000661E2">
      <w:pPr>
        <w:pStyle w:val="Heading2"/>
        <w:tabs>
          <w:tab w:val="clear" w:pos="227"/>
          <w:tab w:val="clear" w:pos="454"/>
          <w:tab w:val="clear" w:pos="680"/>
          <w:tab w:val="clear" w:pos="907"/>
          <w:tab w:val="left" w:pos="630"/>
        </w:tabs>
        <w:spacing w:line="240" w:lineRule="auto"/>
        <w:ind w:left="567"/>
        <w:jc w:val="thaiDistribute"/>
        <w:rPr>
          <w:rFonts w:ascii="Angsana New" w:hAnsi="Angsana New"/>
          <w:b w:val="0"/>
          <w:sz w:val="20"/>
          <w:szCs w:val="20"/>
        </w:rPr>
      </w:pPr>
    </w:p>
    <w:p w14:paraId="7132197B" w14:textId="77777777" w:rsidR="0073416E" w:rsidRPr="00143CDA" w:rsidRDefault="0073416E" w:rsidP="000661E2">
      <w:pPr>
        <w:pStyle w:val="Heading2"/>
        <w:tabs>
          <w:tab w:val="clear" w:pos="227"/>
          <w:tab w:val="clear" w:pos="454"/>
          <w:tab w:val="clear" w:pos="680"/>
          <w:tab w:val="clear" w:pos="907"/>
          <w:tab w:val="left" w:pos="630"/>
        </w:tabs>
        <w:spacing w:line="240" w:lineRule="auto"/>
        <w:ind w:left="567"/>
        <w:jc w:val="thaiDistribute"/>
        <w:rPr>
          <w:rFonts w:ascii="Angsana New" w:hAnsi="Angsana New"/>
          <w:b w:val="0"/>
          <w:i/>
          <w:iCs/>
          <w:color w:val="0000FF"/>
          <w:sz w:val="30"/>
          <w:szCs w:val="30"/>
        </w:rPr>
      </w:pPr>
      <w:r w:rsidRPr="00143CDA">
        <w:rPr>
          <w:rFonts w:ascii="Angsana New" w:hAnsi="Angsana New"/>
          <w:b w:val="0"/>
          <w:sz w:val="30"/>
          <w:szCs w:val="30"/>
          <w:cs/>
        </w:rPr>
        <w:t>สำรองตามกฎหมาย</w:t>
      </w:r>
      <w:r w:rsidRPr="00143CDA">
        <w:rPr>
          <w:rFonts w:ascii="Angsana New" w:hAnsi="Angsana New"/>
          <w:b w:val="0"/>
          <w:sz w:val="30"/>
          <w:szCs w:val="30"/>
        </w:rPr>
        <w:t xml:space="preserve">    </w:t>
      </w:r>
    </w:p>
    <w:p w14:paraId="00F506CF" w14:textId="77777777" w:rsidR="00322799" w:rsidRPr="00322799" w:rsidRDefault="00322799" w:rsidP="000661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630"/>
        <w:jc w:val="thaiDistribute"/>
        <w:rPr>
          <w:rFonts w:ascii="Angsana New" w:hAnsi="Angsana New"/>
          <w:sz w:val="20"/>
          <w:szCs w:val="20"/>
        </w:rPr>
      </w:pPr>
    </w:p>
    <w:p w14:paraId="2A087FD7" w14:textId="3D1F9DC9" w:rsidR="0073416E" w:rsidRPr="00143CDA" w:rsidRDefault="0073416E" w:rsidP="000661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  <w:cs/>
        </w:rPr>
      </w:pPr>
      <w:r w:rsidRPr="00143CDA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143CDA">
        <w:rPr>
          <w:rFonts w:ascii="Angsana New" w:hAnsi="Angsana New"/>
          <w:sz w:val="30"/>
          <w:szCs w:val="30"/>
        </w:rPr>
        <w:t>2535</w:t>
      </w:r>
      <w:r w:rsidRPr="00143CDA">
        <w:rPr>
          <w:rFonts w:ascii="Angsana New" w:hAnsi="Angsana New"/>
          <w:sz w:val="30"/>
          <w:szCs w:val="30"/>
          <w:cs/>
        </w:rPr>
        <w:t xml:space="preserve"> มาตรา </w:t>
      </w:r>
      <w:r w:rsidRPr="00143CDA">
        <w:rPr>
          <w:rFonts w:ascii="Angsana New" w:hAnsi="Angsana New"/>
          <w:sz w:val="30"/>
          <w:szCs w:val="30"/>
        </w:rPr>
        <w:t>116</w:t>
      </w:r>
      <w:r w:rsidRPr="00143CDA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</w:t>
      </w:r>
      <w:r w:rsidRPr="00143CDA">
        <w:rPr>
          <w:rFonts w:ascii="Angsana New" w:hAnsi="Angsana New"/>
          <w:sz w:val="30"/>
          <w:szCs w:val="30"/>
        </w:rPr>
        <w:t>“</w:t>
      </w:r>
      <w:r w:rsidRPr="00143CDA">
        <w:rPr>
          <w:rFonts w:ascii="Angsana New" w:hAnsi="Angsana New"/>
          <w:sz w:val="30"/>
          <w:szCs w:val="30"/>
          <w:cs/>
        </w:rPr>
        <w:t>สำรองตามกฎหมาย</w:t>
      </w:r>
      <w:r w:rsidRPr="00143CDA">
        <w:rPr>
          <w:rFonts w:ascii="Angsana New" w:hAnsi="Angsana New"/>
          <w:sz w:val="30"/>
          <w:szCs w:val="30"/>
        </w:rPr>
        <w:t>”</w:t>
      </w:r>
      <w:r w:rsidRPr="00143CDA">
        <w:rPr>
          <w:rFonts w:ascii="Angsana New" w:hAnsi="Angsana New"/>
          <w:sz w:val="30"/>
          <w:szCs w:val="30"/>
          <w:cs/>
        </w:rPr>
        <w:t xml:space="preserve">) อย่างน้อยร้อยละ </w:t>
      </w:r>
      <w:r w:rsidRPr="00143CDA">
        <w:rPr>
          <w:rFonts w:ascii="Angsana New" w:hAnsi="Angsana New"/>
          <w:sz w:val="30"/>
          <w:szCs w:val="30"/>
        </w:rPr>
        <w:t xml:space="preserve">5 </w:t>
      </w:r>
      <w:r w:rsidRPr="00143CDA">
        <w:rPr>
          <w:rFonts w:ascii="Angsana New" w:hAnsi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143CDA">
        <w:rPr>
          <w:rFonts w:ascii="Angsana New" w:hAnsi="Angsana New"/>
          <w:sz w:val="30"/>
          <w:szCs w:val="30"/>
        </w:rPr>
        <w:t xml:space="preserve">10 </w:t>
      </w:r>
      <w:r w:rsidRPr="00143CDA">
        <w:rPr>
          <w:rFonts w:ascii="Angsana New" w:hAnsi="Angsana New"/>
          <w:sz w:val="30"/>
          <w:szCs w:val="30"/>
          <w:cs/>
        </w:rPr>
        <w:t>ของทุนจดทะเบียน  เงินสำรองนี้จะนำไปจ่ายเป็นเงินปันผลไม่ได้</w:t>
      </w:r>
    </w:p>
    <w:p w14:paraId="53535996" w14:textId="7CB60FED" w:rsidR="00C1769B" w:rsidRPr="00322799" w:rsidRDefault="00C1769B" w:rsidP="000661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cs/>
        </w:rPr>
      </w:pPr>
    </w:p>
    <w:p w14:paraId="32683AE1" w14:textId="1DF82294" w:rsidR="0073416E" w:rsidRPr="000B0EF3" w:rsidRDefault="0073416E" w:rsidP="000661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B0EF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14:paraId="63A7A5F9" w14:textId="77777777" w:rsidR="0073416E" w:rsidRPr="00322799" w:rsidRDefault="0073416E" w:rsidP="000661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3B80C05A" w14:textId="76048915" w:rsidR="00F93C3D" w:rsidRDefault="00F93C3D" w:rsidP="000661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-45"/>
        <w:jc w:val="thaiDistribute"/>
        <w:rPr>
          <w:rFonts w:ascii="Angsana New" w:hAnsi="Angsana New"/>
          <w:sz w:val="24"/>
          <w:szCs w:val="24"/>
        </w:rPr>
      </w:pPr>
      <w:r w:rsidRPr="00EA6008">
        <w:rPr>
          <w:rFonts w:ascii="Angsana New" w:hAnsi="Angsana New" w:hint="cs"/>
          <w:b/>
          <w:bCs/>
          <w:sz w:val="30"/>
          <w:szCs w:val="30"/>
          <w:cs/>
        </w:rPr>
        <w:t>ผลต่างจากการเปลี่ยนแปลงในมูลค่ายุติธรรมของ</w:t>
      </w:r>
      <w:r w:rsidRPr="00EA6008">
        <w:rPr>
          <w:rFonts w:ascii="Angsana New" w:hAnsi="Angsana New"/>
          <w:b/>
          <w:bCs/>
          <w:sz w:val="30"/>
          <w:szCs w:val="30"/>
          <w:cs/>
        </w:rPr>
        <w:t>เงินลงทุนเผื่อขาย</w:t>
      </w:r>
    </w:p>
    <w:p w14:paraId="270BD15C" w14:textId="77777777" w:rsidR="00F93C3D" w:rsidRPr="00322799" w:rsidRDefault="00F93C3D" w:rsidP="000661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-45"/>
        <w:jc w:val="thaiDistribute"/>
        <w:rPr>
          <w:rFonts w:ascii="Angsana New" w:hAnsi="Angsana New"/>
          <w:sz w:val="20"/>
          <w:szCs w:val="20"/>
          <w:cs/>
        </w:rPr>
      </w:pPr>
    </w:p>
    <w:p w14:paraId="556005C0" w14:textId="2B5158D3" w:rsidR="00F93C3D" w:rsidRPr="009A4C37" w:rsidRDefault="00F93C3D" w:rsidP="000661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EA6008">
        <w:rPr>
          <w:rFonts w:ascii="Angsana New" w:hAnsi="Angsana New" w:hint="cs"/>
          <w:sz w:val="30"/>
          <w:szCs w:val="30"/>
          <w:cs/>
        </w:rPr>
        <w:t>ผลต่างจากการเปลี่ยนแปลงในมูลค่ายุติธรรม</w:t>
      </w:r>
      <w:r w:rsidRPr="00EA6008">
        <w:rPr>
          <w:rFonts w:ascii="Angsana New" w:hAnsi="Angsana New"/>
          <w:sz w:val="30"/>
          <w:szCs w:val="30"/>
          <w:cs/>
        </w:rPr>
        <w:t>ของเงินลงทุนเผื่อขาย</w:t>
      </w:r>
      <w:r w:rsidRPr="00EA6008">
        <w:rPr>
          <w:rFonts w:ascii="Angsana New" w:hAnsi="Angsana New" w:hint="cs"/>
          <w:sz w:val="30"/>
          <w:szCs w:val="30"/>
          <w:cs/>
        </w:rPr>
        <w:t>แสดงในส่วนของเจ้าของประกอบด้วยผลรวม</w:t>
      </w:r>
      <w:r w:rsidR="008B16E6">
        <w:rPr>
          <w:rFonts w:ascii="Angsana New" w:hAnsi="Angsana New"/>
          <w:sz w:val="30"/>
          <w:szCs w:val="30"/>
        </w:rPr>
        <w:br/>
      </w:r>
      <w:r w:rsidRPr="00EA6008">
        <w:rPr>
          <w:rFonts w:ascii="Angsana New" w:hAnsi="Angsana New" w:hint="cs"/>
          <w:sz w:val="30"/>
          <w:szCs w:val="30"/>
          <w:cs/>
        </w:rPr>
        <w:t>การเปลี่ยนแปลงในมูลค่ายุติธรรมของ</w:t>
      </w:r>
      <w:r w:rsidRPr="00EA6008">
        <w:rPr>
          <w:rFonts w:ascii="Angsana New" w:hAnsi="Angsana New"/>
          <w:sz w:val="30"/>
          <w:szCs w:val="30"/>
          <w:cs/>
        </w:rPr>
        <w:t>เงินลงทุนเผื่อขาย</w:t>
      </w:r>
      <w:r w:rsidRPr="00EA6008">
        <w:rPr>
          <w:rFonts w:ascii="Angsana New" w:hAnsi="Angsana New" w:hint="cs"/>
          <w:sz w:val="30"/>
          <w:szCs w:val="30"/>
          <w:cs/>
        </w:rPr>
        <w:t>จนกระทั่งมีการตัดรายการหรือเกิดการด้อยค่า</w:t>
      </w:r>
    </w:p>
    <w:p w14:paraId="39A8DA99" w14:textId="0D994198" w:rsidR="0050655D" w:rsidRDefault="0050655D" w:rsidP="000661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3880E2CB" w14:textId="6DFA62B0" w:rsidR="00F93C3D" w:rsidRDefault="00F93C3D" w:rsidP="00FA1EAF">
      <w:pPr>
        <w:pageBreakBefore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7"/>
        <w:rPr>
          <w:rFonts w:ascii="Angsana New" w:hAnsi="Angsana New"/>
          <w:b/>
          <w:bCs/>
          <w:sz w:val="30"/>
          <w:szCs w:val="30"/>
        </w:rPr>
      </w:pPr>
      <w:r w:rsidRPr="005D3546">
        <w:rPr>
          <w:rFonts w:ascii="Angsana New" w:hAnsi="Angsana New" w:hint="cs"/>
          <w:b/>
          <w:bCs/>
          <w:sz w:val="30"/>
          <w:szCs w:val="30"/>
          <w:cs/>
        </w:rPr>
        <w:lastRenderedPageBreak/>
        <w:t>ผลต่างจากการเปลี่ยนแปลงในการตีราคาสินทรัพย์ใหม่</w:t>
      </w:r>
    </w:p>
    <w:p w14:paraId="32F86C29" w14:textId="77777777" w:rsidR="00F93C3D" w:rsidRPr="000A40E8" w:rsidRDefault="00F93C3D" w:rsidP="000661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/>
        <w:rPr>
          <w:rFonts w:ascii="Angsana New" w:hAnsi="Angsana New"/>
          <w:b/>
          <w:bCs/>
          <w:sz w:val="30"/>
          <w:szCs w:val="30"/>
        </w:rPr>
      </w:pPr>
    </w:p>
    <w:p w14:paraId="43896907" w14:textId="6AC96F84" w:rsidR="00F93C3D" w:rsidRPr="000A40E8" w:rsidRDefault="00F93C3D" w:rsidP="000661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A40E8">
        <w:rPr>
          <w:rFonts w:ascii="Angsana New" w:hAnsi="Angsana New" w:hint="cs"/>
          <w:sz w:val="30"/>
          <w:szCs w:val="30"/>
          <w:cs/>
        </w:rPr>
        <w:t>ผลต่างจากการเปลี่ยนแปลงในการตีราคาสินทรัพย์ใหม่แสดงในส่วนของเจ้าของประกอบด้วยผลรวมของ</w:t>
      </w:r>
      <w:r w:rsidR="008B16E6" w:rsidRPr="000A40E8">
        <w:rPr>
          <w:rFonts w:ascii="Angsana New" w:hAnsi="Angsana New"/>
          <w:sz w:val="30"/>
          <w:szCs w:val="30"/>
        </w:rPr>
        <w:br/>
      </w:r>
      <w:r w:rsidRPr="000A40E8">
        <w:rPr>
          <w:rFonts w:ascii="Angsana New" w:hAnsi="Angsana New" w:hint="cs"/>
          <w:sz w:val="30"/>
          <w:szCs w:val="30"/>
          <w:cs/>
        </w:rPr>
        <w:t>การเปลี่ยนแปลงสุทธิของการตีราคาที่ดิน อาคารและอุปกรณ์ที่แสดงในงบการเงินด้วยการตีราคาใหม่จนกระทั่งมีการขายหรือจำหน่าย</w:t>
      </w:r>
    </w:p>
    <w:p w14:paraId="098EFEDF" w14:textId="77777777" w:rsidR="00F93C3D" w:rsidRPr="000A40E8" w:rsidRDefault="00F93C3D" w:rsidP="000661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4DD475DF" w14:textId="7F5A1EB5" w:rsidR="00F93C3D" w:rsidRPr="000A40E8" w:rsidRDefault="00F93C3D" w:rsidP="000661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/>
        <w:rPr>
          <w:rFonts w:ascii="Angsana New" w:hAnsi="Angsana New"/>
          <w:b/>
          <w:bCs/>
          <w:sz w:val="30"/>
          <w:szCs w:val="30"/>
        </w:rPr>
      </w:pPr>
      <w:r w:rsidRPr="000A40E8">
        <w:rPr>
          <w:rFonts w:ascii="Angsana New" w:hAnsi="Angsana New" w:hint="cs"/>
          <w:b/>
          <w:bCs/>
          <w:sz w:val="30"/>
          <w:szCs w:val="30"/>
          <w:cs/>
        </w:rPr>
        <w:t>การเคลื่อนไหวในทุนสำรอง</w:t>
      </w:r>
    </w:p>
    <w:p w14:paraId="3F590056" w14:textId="77777777" w:rsidR="00F93C3D" w:rsidRPr="000A40E8" w:rsidRDefault="00F93C3D" w:rsidP="000661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/>
        <w:rPr>
          <w:rFonts w:ascii="Angsana New" w:hAnsi="Angsana New"/>
          <w:b/>
          <w:bCs/>
          <w:sz w:val="30"/>
          <w:szCs w:val="30"/>
        </w:rPr>
      </w:pPr>
    </w:p>
    <w:p w14:paraId="6ABAC313" w14:textId="77777777" w:rsidR="00F93C3D" w:rsidRDefault="00F93C3D" w:rsidP="000661E2">
      <w:pPr>
        <w:tabs>
          <w:tab w:val="left" w:pos="630"/>
        </w:tabs>
        <w:ind w:left="540"/>
        <w:rPr>
          <w:rFonts w:cs="Cordia New"/>
        </w:rPr>
      </w:pPr>
      <w:r w:rsidRPr="000A40E8">
        <w:rPr>
          <w:rFonts w:ascii="Angsana New" w:hAnsi="Angsana New" w:hint="cs"/>
          <w:sz w:val="30"/>
          <w:szCs w:val="30"/>
          <w:cs/>
        </w:rPr>
        <w:t>การเ</w:t>
      </w:r>
      <w:r w:rsidRPr="009A4C37">
        <w:rPr>
          <w:rFonts w:ascii="Angsana New" w:hAnsi="Angsana New" w:hint="cs"/>
          <w:sz w:val="30"/>
          <w:szCs w:val="30"/>
          <w:cs/>
        </w:rPr>
        <w:t>คลื่อนไหวในทุนสำรองแสดงรายการในงบแสดงการเปลี่ยนแปลงส่วนของผู้ถือหุ้น</w:t>
      </w:r>
    </w:p>
    <w:p w14:paraId="6CC513FA" w14:textId="3AD24550" w:rsidR="007468DE" w:rsidRDefault="007468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5F9C5255" w14:textId="2C3A54E0" w:rsidR="0073416E" w:rsidRPr="000B0EF3" w:rsidRDefault="0073416E" w:rsidP="000661E2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</w:t>
      </w:r>
    </w:p>
    <w:p w14:paraId="0B0F721B" w14:textId="77777777" w:rsidR="0073416E" w:rsidRPr="000A40E8" w:rsidRDefault="0073416E" w:rsidP="004F6C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</w:p>
    <w:p w14:paraId="6A992682" w14:textId="0AB47E6D" w:rsidR="0073416E" w:rsidRPr="000A40E8" w:rsidRDefault="004078F3" w:rsidP="000661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  <w:r w:rsidRPr="000A40E8">
        <w:rPr>
          <w:rFonts w:ascii="AngsanaUPC" w:hAnsi="AngsanaUPC" w:cs="AngsanaUPC"/>
          <w:sz w:val="30"/>
          <w:szCs w:val="30"/>
          <w:cs/>
        </w:rPr>
        <w:t>กลุ่มบริษัท</w:t>
      </w:r>
      <w:r w:rsidRPr="000A40E8">
        <w:rPr>
          <w:rFonts w:ascii="AngsanaUPC" w:hAnsi="AngsanaUPC" w:cs="AngsanaUPC" w:hint="cs"/>
          <w:sz w:val="30"/>
          <w:szCs w:val="30"/>
          <w:cs/>
        </w:rPr>
        <w:t>มี</w:t>
      </w:r>
      <w:r w:rsidR="0073416E" w:rsidRPr="000A40E8">
        <w:rPr>
          <w:rFonts w:ascii="AngsanaUPC" w:hAnsi="AngsanaUPC" w:cs="AngsanaUPC"/>
          <w:sz w:val="30"/>
          <w:szCs w:val="30"/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หน่วยงานธุรกิจที่สำคัญนี้ผลิตสินค้าและให้บริการที่แตกต่างกัน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</w:t>
      </w:r>
      <w:r w:rsidR="00C84B16" w:rsidRPr="000A40E8">
        <w:rPr>
          <w:rFonts w:ascii="AngsanaUPC" w:hAnsi="AngsanaUPC" w:cs="AngsanaUPC" w:hint="cs"/>
          <w:sz w:val="30"/>
          <w:szCs w:val="30"/>
          <w:cs/>
        </w:rPr>
        <w:t>อย่างน้อยทุกไตรมาส</w:t>
      </w:r>
      <w:r w:rsidR="0073416E" w:rsidRPr="000A40E8">
        <w:rPr>
          <w:rFonts w:ascii="AngsanaUPC" w:hAnsi="AngsanaUPC" w:cs="AngsanaUPC"/>
          <w:sz w:val="30"/>
          <w:szCs w:val="30"/>
          <w:cs/>
        </w:rPr>
        <w:t xml:space="preserve"> การดำเนินงานของแต่ละส่วนงานที่รายงานของกลุ่มบริษัทโดยสรุปมีดังนี้</w:t>
      </w:r>
    </w:p>
    <w:p w14:paraId="10674BFB" w14:textId="77777777" w:rsidR="0073416E" w:rsidRPr="000A40E8" w:rsidRDefault="0073416E" w:rsidP="009901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5DA8E3C" w14:textId="4DDACC30" w:rsidR="0073416E" w:rsidRPr="000B0EF3" w:rsidRDefault="0073416E" w:rsidP="000661E2">
      <w:pPr>
        <w:numPr>
          <w:ilvl w:val="0"/>
          <w:numId w:val="17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80"/>
        </w:tabs>
        <w:spacing w:line="240" w:lineRule="auto"/>
        <w:ind w:left="630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6F17B8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6F17B8">
        <w:rPr>
          <w:rFonts w:ascii="Angsana New" w:hAnsi="Angsana New"/>
          <w:sz w:val="30"/>
          <w:szCs w:val="30"/>
        </w:rPr>
        <w:t>1</w:t>
      </w:r>
      <w:r w:rsidRPr="000B0EF3">
        <w:rPr>
          <w:rFonts w:ascii="Angsana New" w:hAnsi="Angsana New"/>
          <w:i/>
          <w:iCs/>
          <w:sz w:val="30"/>
          <w:szCs w:val="30"/>
          <w:cs/>
        </w:rPr>
        <w:tab/>
      </w:r>
      <w:r w:rsidRPr="000B0EF3">
        <w:rPr>
          <w:rFonts w:ascii="Angsana New" w:hAnsi="Angsana New"/>
          <w:sz w:val="30"/>
          <w:szCs w:val="30"/>
          <w:cs/>
        </w:rPr>
        <w:t>สิ่งพิมพ์และโฆษณา</w:t>
      </w:r>
      <w:r w:rsidR="00DE792C">
        <w:rPr>
          <w:rFonts w:ascii="Angsana New" w:hAnsi="Angsana New" w:hint="cs"/>
          <w:sz w:val="30"/>
          <w:szCs w:val="30"/>
          <w:cs/>
        </w:rPr>
        <w:t xml:space="preserve"> </w:t>
      </w:r>
    </w:p>
    <w:p w14:paraId="0C8F7A87" w14:textId="2F98D2EA" w:rsidR="0073416E" w:rsidRPr="000B0EF3" w:rsidRDefault="0073416E" w:rsidP="000661E2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80"/>
        </w:tabs>
        <w:spacing w:line="240" w:lineRule="auto"/>
        <w:ind w:left="630" w:firstLine="0"/>
        <w:jc w:val="thaiDistribute"/>
        <w:rPr>
          <w:rFonts w:ascii="Angsana New" w:hAnsi="Angsana New"/>
          <w:sz w:val="30"/>
          <w:szCs w:val="30"/>
        </w:rPr>
      </w:pPr>
      <w:r w:rsidRPr="006F17B8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6F17B8">
        <w:rPr>
          <w:rFonts w:ascii="Angsana New" w:hAnsi="Angsana New"/>
          <w:sz w:val="30"/>
          <w:szCs w:val="30"/>
        </w:rPr>
        <w:t>2</w:t>
      </w:r>
      <w:r w:rsidR="006F17B8">
        <w:rPr>
          <w:rFonts w:ascii="Angsana New" w:hAnsi="Angsana New"/>
          <w:sz w:val="30"/>
          <w:szCs w:val="30"/>
          <w:cs/>
        </w:rPr>
        <w:tab/>
      </w:r>
      <w:r w:rsidRPr="000B0EF3">
        <w:rPr>
          <w:rFonts w:ascii="Angsana New" w:hAnsi="Angsana New"/>
          <w:sz w:val="30"/>
          <w:szCs w:val="30"/>
          <w:cs/>
        </w:rPr>
        <w:t>บริการด้านการพิมพ์</w:t>
      </w:r>
      <w:r w:rsidR="00DE792C">
        <w:rPr>
          <w:rFonts w:ascii="Angsana New" w:hAnsi="Angsana New" w:hint="cs"/>
          <w:sz w:val="30"/>
          <w:szCs w:val="30"/>
          <w:cs/>
        </w:rPr>
        <w:t xml:space="preserve"> </w:t>
      </w:r>
      <w:r w:rsidR="00F000EC">
        <w:rPr>
          <w:rFonts w:ascii="Angsana New" w:hAnsi="Angsana New" w:hint="cs"/>
          <w:sz w:val="30"/>
          <w:szCs w:val="30"/>
          <w:cs/>
        </w:rPr>
        <w:t>(</w:t>
      </w:r>
      <w:r w:rsidR="00DE792C">
        <w:rPr>
          <w:rFonts w:ascii="Angsana New" w:hAnsi="Angsana New" w:hint="cs"/>
          <w:sz w:val="30"/>
          <w:szCs w:val="30"/>
          <w:cs/>
        </w:rPr>
        <w:t xml:space="preserve">ส่วนงานนี้ถูกขายในเดือนธันวาคม </w:t>
      </w:r>
      <w:r w:rsidR="00DE792C">
        <w:rPr>
          <w:rFonts w:ascii="Angsana New" w:hAnsi="Angsana New"/>
          <w:sz w:val="30"/>
          <w:szCs w:val="30"/>
        </w:rPr>
        <w:t>2561</w:t>
      </w:r>
      <w:r w:rsidR="00F000EC">
        <w:rPr>
          <w:rFonts w:ascii="Angsana New" w:hAnsi="Angsana New" w:hint="cs"/>
          <w:sz w:val="30"/>
          <w:szCs w:val="30"/>
          <w:cs/>
        </w:rPr>
        <w:t>)</w:t>
      </w:r>
    </w:p>
    <w:p w14:paraId="775C41A4" w14:textId="3E03D4AA" w:rsidR="0073416E" w:rsidRPr="000B0EF3" w:rsidRDefault="0073416E" w:rsidP="000661E2">
      <w:pPr>
        <w:numPr>
          <w:ilvl w:val="0"/>
          <w:numId w:val="19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80"/>
        </w:tabs>
        <w:spacing w:line="240" w:lineRule="auto"/>
        <w:ind w:left="630" w:firstLine="0"/>
        <w:jc w:val="thaiDistribute"/>
        <w:rPr>
          <w:rFonts w:ascii="Angsana New" w:hAnsi="Angsana New"/>
          <w:sz w:val="30"/>
          <w:szCs w:val="30"/>
        </w:rPr>
      </w:pPr>
      <w:r w:rsidRPr="006F17B8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6F17B8">
        <w:rPr>
          <w:rFonts w:ascii="Angsana New" w:hAnsi="Angsana New"/>
          <w:sz w:val="30"/>
          <w:szCs w:val="30"/>
        </w:rPr>
        <w:t>3</w:t>
      </w:r>
      <w:r w:rsidR="006F17B8">
        <w:rPr>
          <w:rFonts w:ascii="Angsana New" w:hAnsi="Angsana New"/>
          <w:sz w:val="30"/>
          <w:szCs w:val="30"/>
          <w:cs/>
        </w:rPr>
        <w:tab/>
      </w:r>
      <w:r w:rsidRPr="000B0EF3">
        <w:rPr>
          <w:rFonts w:ascii="Angsana New" w:hAnsi="Angsana New"/>
          <w:sz w:val="30"/>
          <w:szCs w:val="30"/>
          <w:cs/>
        </w:rPr>
        <w:t>สื่อการศึกษาและบันเทิง</w:t>
      </w:r>
      <w:r w:rsidR="00DE792C">
        <w:rPr>
          <w:rFonts w:ascii="Angsana New" w:hAnsi="Angsana New"/>
          <w:sz w:val="30"/>
          <w:szCs w:val="30"/>
        </w:rPr>
        <w:t xml:space="preserve"> </w:t>
      </w:r>
      <w:r w:rsidR="00F000EC">
        <w:rPr>
          <w:rFonts w:ascii="Angsana New" w:hAnsi="Angsana New" w:hint="cs"/>
          <w:sz w:val="30"/>
          <w:szCs w:val="30"/>
          <w:cs/>
        </w:rPr>
        <w:t>(</w:t>
      </w:r>
      <w:r w:rsidR="00DE792C">
        <w:rPr>
          <w:rFonts w:ascii="Angsana New" w:hAnsi="Angsana New" w:hint="cs"/>
          <w:sz w:val="30"/>
          <w:szCs w:val="30"/>
          <w:cs/>
        </w:rPr>
        <w:t xml:space="preserve">ส่วนงานนี้สูญเสียอำนาจควบคุมในเดือนธันวาคม </w:t>
      </w:r>
      <w:r w:rsidR="00DE792C">
        <w:rPr>
          <w:rFonts w:ascii="Angsana New" w:hAnsi="Angsana New"/>
          <w:sz w:val="30"/>
          <w:szCs w:val="30"/>
        </w:rPr>
        <w:t>2561</w:t>
      </w:r>
      <w:r w:rsidR="00F000EC">
        <w:rPr>
          <w:rFonts w:ascii="Angsana New" w:hAnsi="Angsana New" w:hint="cs"/>
          <w:sz w:val="30"/>
          <w:szCs w:val="30"/>
          <w:cs/>
        </w:rPr>
        <w:t>)</w:t>
      </w:r>
    </w:p>
    <w:p w14:paraId="294F1E0D" w14:textId="77777777" w:rsidR="0073416E" w:rsidRPr="000B0EF3" w:rsidRDefault="0073416E" w:rsidP="000661E2">
      <w:pPr>
        <w:numPr>
          <w:ilvl w:val="0"/>
          <w:numId w:val="20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80"/>
        </w:tabs>
        <w:spacing w:line="240" w:lineRule="auto"/>
        <w:ind w:left="630" w:firstLine="0"/>
        <w:jc w:val="thaiDistribute"/>
        <w:rPr>
          <w:rFonts w:ascii="Angsana New" w:hAnsi="Angsana New"/>
          <w:sz w:val="30"/>
          <w:szCs w:val="30"/>
        </w:rPr>
      </w:pPr>
      <w:r w:rsidRPr="006F17B8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6F17B8">
        <w:rPr>
          <w:rFonts w:ascii="Angsana New" w:hAnsi="Angsana New"/>
          <w:sz w:val="30"/>
          <w:szCs w:val="30"/>
        </w:rPr>
        <w:t>4</w:t>
      </w:r>
      <w:r w:rsidRPr="000B0EF3">
        <w:rPr>
          <w:rFonts w:ascii="Angsana New" w:hAnsi="Angsana New"/>
          <w:i/>
          <w:iCs/>
          <w:sz w:val="30"/>
          <w:szCs w:val="30"/>
          <w:cs/>
        </w:rPr>
        <w:tab/>
      </w:r>
      <w:r w:rsidRPr="000B0EF3">
        <w:rPr>
          <w:rFonts w:ascii="Angsana New" w:hAnsi="Angsana New"/>
          <w:sz w:val="30"/>
          <w:szCs w:val="30"/>
          <w:cs/>
        </w:rPr>
        <w:t>สื่อกระจายภาพและเสียงและสื่อสมัยใหม่</w:t>
      </w:r>
    </w:p>
    <w:p w14:paraId="5B409ABC" w14:textId="77777777" w:rsidR="0073416E" w:rsidRDefault="0073416E" w:rsidP="000661E2">
      <w:pPr>
        <w:numPr>
          <w:ilvl w:val="0"/>
          <w:numId w:val="2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80"/>
        </w:tabs>
        <w:spacing w:line="240" w:lineRule="auto"/>
        <w:ind w:left="630" w:firstLine="0"/>
        <w:jc w:val="thaiDistribute"/>
        <w:rPr>
          <w:rFonts w:ascii="Angsana New" w:hAnsi="Angsana New"/>
          <w:sz w:val="30"/>
          <w:szCs w:val="30"/>
          <w:cs/>
        </w:rPr>
      </w:pPr>
      <w:r w:rsidRPr="006F17B8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6F17B8">
        <w:rPr>
          <w:rFonts w:ascii="Angsana New" w:hAnsi="Angsana New"/>
          <w:sz w:val="30"/>
          <w:szCs w:val="30"/>
        </w:rPr>
        <w:t>5</w:t>
      </w:r>
      <w:r w:rsidRPr="000B0EF3">
        <w:rPr>
          <w:rFonts w:ascii="Angsana New" w:hAnsi="Angsana New"/>
          <w:sz w:val="30"/>
          <w:szCs w:val="30"/>
        </w:rPr>
        <w:t xml:space="preserve"> </w:t>
      </w:r>
      <w:r w:rsidRPr="000B0EF3">
        <w:rPr>
          <w:rFonts w:ascii="Angsana New" w:hAnsi="Angsana New"/>
          <w:sz w:val="30"/>
          <w:szCs w:val="30"/>
          <w:cs/>
        </w:rPr>
        <w:tab/>
        <w:t>อื่นๆ</w:t>
      </w:r>
    </w:p>
    <w:p w14:paraId="587CF91C" w14:textId="77777777" w:rsidR="0073416E" w:rsidRPr="000A40E8" w:rsidRDefault="0073416E" w:rsidP="009901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UPC" w:hAnsi="AngsanaUPC" w:cs="AngsanaUPC"/>
          <w:sz w:val="30"/>
          <w:szCs w:val="30"/>
        </w:rPr>
      </w:pPr>
    </w:p>
    <w:p w14:paraId="00DFBD6D" w14:textId="09254499" w:rsidR="0016467B" w:rsidRDefault="0073416E" w:rsidP="000661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color w:val="FFFFFF"/>
          <w:sz w:val="30"/>
          <w:szCs w:val="30"/>
        </w:rPr>
      </w:pPr>
      <w:r w:rsidRPr="00E21B45">
        <w:rPr>
          <w:rFonts w:ascii="AngsanaUPC" w:hAnsi="AngsanaUPC" w:cs="AngsanaUPC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</w:t>
      </w:r>
      <w:r w:rsidR="00DE792C">
        <w:rPr>
          <w:rFonts w:ascii="AngsanaUPC" w:hAnsi="AngsanaUPC" w:cs="AngsanaUPC"/>
          <w:sz w:val="30"/>
          <w:szCs w:val="30"/>
        </w:rPr>
        <w:t xml:space="preserve"> </w:t>
      </w:r>
      <w:r w:rsidR="002C135E">
        <w:rPr>
          <w:rFonts w:ascii="AngsanaUPC" w:hAnsi="AngsanaUPC" w:cs="AngsanaUPC"/>
          <w:sz w:val="30"/>
          <w:szCs w:val="30"/>
        </w:rPr>
        <w:br/>
      </w:r>
      <w:r w:rsidRPr="00E21B45">
        <w:rPr>
          <w:rFonts w:ascii="AngsanaUPC" w:hAnsi="AngsanaUPC" w:cs="AngsanaUPC"/>
          <w:sz w:val="30"/>
          <w:szCs w:val="30"/>
          <w:cs/>
        </w:rPr>
        <w:t>ด้านการดำเนินงานของกลุ่มบริษัท</w:t>
      </w:r>
      <w:r>
        <w:rPr>
          <w:rFonts w:ascii="AngsanaUPC" w:hAnsi="AngsanaUPC" w:cs="AngsanaUPC"/>
          <w:sz w:val="30"/>
          <w:szCs w:val="30"/>
        </w:rPr>
        <w:t xml:space="preserve"> </w:t>
      </w:r>
      <w:r w:rsidRPr="00E21B45">
        <w:rPr>
          <w:rFonts w:ascii="AngsanaUPC" w:hAnsi="AngsanaUPC" w:cs="AngsanaUPC"/>
          <w:sz w:val="30"/>
          <w:szCs w:val="30"/>
          <w:cs/>
        </w:rPr>
        <w:t>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</w:t>
      </w:r>
      <w:r w:rsidR="002C135E">
        <w:rPr>
          <w:rFonts w:ascii="AngsanaUPC" w:hAnsi="AngsanaUPC" w:cs="AngsanaUPC"/>
          <w:sz w:val="30"/>
          <w:szCs w:val="30"/>
        </w:rPr>
        <w:br/>
      </w:r>
      <w:r w:rsidRPr="00E21B45">
        <w:rPr>
          <w:rFonts w:ascii="AngsanaUPC" w:hAnsi="AngsanaUPC" w:cs="AngsanaUPC"/>
          <w:sz w:val="30"/>
          <w:szCs w:val="30"/>
          <w:cs/>
        </w:rPr>
        <w:t>ในอุตสาหกรรมเดียวกัน</w:t>
      </w:r>
    </w:p>
    <w:p w14:paraId="62722705" w14:textId="77777777" w:rsidR="0016467B" w:rsidRDefault="0016467B" w:rsidP="00707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color w:val="FFFFFF"/>
          <w:sz w:val="30"/>
          <w:szCs w:val="30"/>
        </w:rPr>
        <w:sectPr w:rsidR="0016467B" w:rsidSect="00B75C63">
          <w:headerReference w:type="first" r:id="rId17"/>
          <w:footerReference w:type="first" r:id="rId18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5A3BE825" w14:textId="77777777" w:rsidR="00D17040" w:rsidRPr="001F349D" w:rsidRDefault="00D04BFB" w:rsidP="009901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ข้อมูล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เกี่ยวกับ</w:t>
      </w:r>
      <w:r w:rsidR="00D17040" w:rsidRPr="001F349D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</w:t>
      </w:r>
      <w:r w:rsidR="00630618" w:rsidRPr="001F349D">
        <w:rPr>
          <w:rFonts w:ascii="Angsana New" w:hAnsi="Angsana New"/>
          <w:b/>
          <w:bCs/>
          <w:i/>
          <w:iCs/>
          <w:sz w:val="30"/>
          <w:szCs w:val="30"/>
          <w:cs/>
        </w:rPr>
        <w:t>ที่รายงาน</w:t>
      </w:r>
    </w:p>
    <w:p w14:paraId="4745A710" w14:textId="77777777" w:rsidR="00FD7C85" w:rsidRPr="005E797A" w:rsidRDefault="00FA404B" w:rsidP="00D04B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"/>
          <w:szCs w:val="2"/>
        </w:rPr>
      </w:pPr>
      <w:r w:rsidRPr="001F349D">
        <w:rPr>
          <w:rFonts w:ascii="Angsana New" w:hAnsi="Angsana New"/>
          <w:b/>
          <w:bCs/>
          <w:i/>
          <w:iCs/>
          <w:sz w:val="30"/>
          <w:szCs w:val="30"/>
        </w:rPr>
        <w:tab/>
      </w:r>
    </w:p>
    <w:tbl>
      <w:tblPr>
        <w:tblW w:w="1468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610"/>
        <w:gridCol w:w="850"/>
        <w:gridCol w:w="170"/>
        <w:gridCol w:w="850"/>
        <w:gridCol w:w="170"/>
        <w:gridCol w:w="850"/>
        <w:gridCol w:w="170"/>
        <w:gridCol w:w="850"/>
        <w:gridCol w:w="170"/>
        <w:gridCol w:w="850"/>
        <w:gridCol w:w="170"/>
        <w:gridCol w:w="850"/>
        <w:gridCol w:w="170"/>
        <w:gridCol w:w="850"/>
        <w:gridCol w:w="170"/>
        <w:gridCol w:w="850"/>
        <w:gridCol w:w="170"/>
        <w:gridCol w:w="850"/>
        <w:gridCol w:w="170"/>
        <w:gridCol w:w="850"/>
        <w:gridCol w:w="170"/>
        <w:gridCol w:w="850"/>
        <w:gridCol w:w="170"/>
        <w:gridCol w:w="850"/>
      </w:tblGrid>
      <w:tr w:rsidR="00DE792C" w:rsidRPr="001F349D" w14:paraId="79281150" w14:textId="77777777" w:rsidTr="00FA5670">
        <w:trPr>
          <w:trHeight w:val="28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6DF90" w14:textId="77777777" w:rsidR="00DE792C" w:rsidRPr="00BD6C56" w:rsidRDefault="00DE792C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870" w:type="dxa"/>
            <w:gridSpan w:val="3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2C5B6D7B" w14:textId="77777777" w:rsidR="00DE792C" w:rsidRPr="00BD6C56" w:rsidRDefault="00DE792C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D6C56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สิ่งพิมพ์และโฆษณา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4A83DD2D" w14:textId="77777777" w:rsidR="00DE792C" w:rsidRPr="00BD6C56" w:rsidRDefault="00DE792C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8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FC8EADA" w14:textId="77777777" w:rsidR="00DE792C" w:rsidRPr="00BD6C56" w:rsidRDefault="00DE792C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D6C56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บริการด้านการพิมพ์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19E68F6E" w14:textId="77777777" w:rsidR="00DE792C" w:rsidRPr="00BD6C56" w:rsidRDefault="00DE792C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8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90B8BB3" w14:textId="6301F6F1" w:rsidR="00DE792C" w:rsidRPr="00BD6C56" w:rsidRDefault="00DE792C" w:rsidP="00DE7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D6C56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สื่อการศึกษาและบันเทิง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1AFAFD7D" w14:textId="77777777" w:rsidR="00DE792C" w:rsidRPr="00BD6C56" w:rsidRDefault="00DE792C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870" w:type="dxa"/>
            <w:gridSpan w:val="3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29DB6560" w14:textId="77777777" w:rsidR="00DE792C" w:rsidRPr="00BD6C56" w:rsidRDefault="00DE792C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BD6C56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สื่อกระจายภาพและเสียงและสื่อสมัยใหม่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60CCD9DB" w14:textId="77777777" w:rsidR="00DE792C" w:rsidRPr="00BD6C56" w:rsidRDefault="00DE792C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870" w:type="dxa"/>
            <w:gridSpan w:val="3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2DCE996D" w14:textId="77777777" w:rsidR="00DE792C" w:rsidRPr="00BD6C56" w:rsidRDefault="00DE792C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D6C56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อื่นๆ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69E0AF88" w14:textId="77777777" w:rsidR="00DE792C" w:rsidRPr="00BD6C56" w:rsidRDefault="00DE792C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870" w:type="dxa"/>
            <w:gridSpan w:val="3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6BBAD270" w14:textId="77777777" w:rsidR="00DE792C" w:rsidRPr="00BD6C56" w:rsidRDefault="00DE792C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D6C56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DE792C" w:rsidRPr="001F349D" w14:paraId="0B5007B2" w14:textId="77777777" w:rsidTr="008D5E68">
        <w:trPr>
          <w:trHeight w:val="28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E5035" w14:textId="77777777" w:rsidR="00DE792C" w:rsidRPr="00BD6C56" w:rsidRDefault="00DE792C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870" w:type="dxa"/>
            <w:gridSpan w:val="3"/>
            <w:vMerge/>
            <w:tcBorders>
              <w:left w:val="nil"/>
              <w:right w:val="nil"/>
            </w:tcBorders>
            <w:vAlign w:val="bottom"/>
          </w:tcPr>
          <w:p w14:paraId="6372EFFE" w14:textId="77777777" w:rsidR="00DE792C" w:rsidRPr="00BD6C56" w:rsidRDefault="00DE792C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4B6DC308" w14:textId="77777777" w:rsidR="00DE792C" w:rsidRPr="00BD6C56" w:rsidRDefault="00DE792C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8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A84552F" w14:textId="759E40E0" w:rsidR="00DE792C" w:rsidRPr="00DE792C" w:rsidRDefault="00DE792C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DE792C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(</w:t>
            </w:r>
            <w:r w:rsidRPr="00DE792C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ส่วนการดำเนินงานที่ยกเลิก</w:t>
            </w:r>
            <w:r w:rsidRPr="00DE792C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51C4D486" w14:textId="77777777" w:rsidR="00DE792C" w:rsidRPr="00DE792C" w:rsidRDefault="00DE792C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4A300B6" w14:textId="39DF056A" w:rsidR="00DE792C" w:rsidRPr="00DE792C" w:rsidRDefault="00DE792C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DE792C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(</w:t>
            </w:r>
            <w:r w:rsidRPr="00DE792C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ส่วนการดำเนินงานที่ยกเลิก</w:t>
            </w:r>
            <w:r w:rsidRPr="00DE792C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3C5F15B1" w14:textId="77777777" w:rsidR="00DE792C" w:rsidRPr="00BD6C56" w:rsidRDefault="00DE792C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870" w:type="dxa"/>
            <w:gridSpan w:val="3"/>
            <w:vMerge/>
            <w:tcBorders>
              <w:left w:val="nil"/>
              <w:right w:val="nil"/>
            </w:tcBorders>
            <w:vAlign w:val="bottom"/>
          </w:tcPr>
          <w:p w14:paraId="6418579B" w14:textId="77777777" w:rsidR="00DE792C" w:rsidRPr="00BD6C56" w:rsidRDefault="00DE792C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14E5B72B" w14:textId="77777777" w:rsidR="00DE792C" w:rsidRPr="00BD6C56" w:rsidRDefault="00DE792C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870" w:type="dxa"/>
            <w:gridSpan w:val="3"/>
            <w:vMerge/>
            <w:tcBorders>
              <w:left w:val="nil"/>
              <w:right w:val="nil"/>
            </w:tcBorders>
            <w:vAlign w:val="bottom"/>
          </w:tcPr>
          <w:p w14:paraId="34B6DD0A" w14:textId="77777777" w:rsidR="00DE792C" w:rsidRPr="00BD6C56" w:rsidRDefault="00DE792C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664A9B34" w14:textId="77777777" w:rsidR="00DE792C" w:rsidRPr="00BD6C56" w:rsidRDefault="00DE792C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870" w:type="dxa"/>
            <w:gridSpan w:val="3"/>
            <w:vMerge/>
            <w:tcBorders>
              <w:left w:val="nil"/>
              <w:right w:val="nil"/>
            </w:tcBorders>
            <w:vAlign w:val="bottom"/>
          </w:tcPr>
          <w:p w14:paraId="7A618C4B" w14:textId="77777777" w:rsidR="00DE792C" w:rsidRPr="00BD6C56" w:rsidRDefault="00DE792C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626300" w:rsidRPr="001F349D" w14:paraId="20556DAA" w14:textId="77777777" w:rsidTr="00FA5670">
        <w:trPr>
          <w:trHeight w:val="28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D295E" w14:textId="77777777" w:rsidR="00626300" w:rsidRPr="00BD6C5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0C98C601" w14:textId="77777777" w:rsidR="00626300" w:rsidRPr="00BD6C5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D6C56">
              <w:rPr>
                <w:rFonts w:ascii="Angsana New" w:hAnsi="Angsana New"/>
                <w:color w:val="000000"/>
                <w:sz w:val="22"/>
                <w:szCs w:val="22"/>
              </w:rPr>
              <w:t>256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5BF0D972" w14:textId="77777777" w:rsidR="00626300" w:rsidRPr="00BD6C5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41D2D663" w14:textId="77777777" w:rsidR="00626300" w:rsidRPr="00BD6C5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D6C56">
              <w:rPr>
                <w:rFonts w:ascii="Angsana New" w:hAnsi="Angsana New"/>
                <w:color w:val="000000"/>
                <w:sz w:val="22"/>
                <w:szCs w:val="22"/>
              </w:rPr>
              <w:t>25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60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507763FD" w14:textId="77777777" w:rsidR="00626300" w:rsidRPr="00BD6C5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0F43BA74" w14:textId="77777777" w:rsidR="00626300" w:rsidRPr="00BD6C5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D6C56">
              <w:rPr>
                <w:rFonts w:ascii="Angsana New" w:hAnsi="Angsana New"/>
                <w:color w:val="000000"/>
                <w:sz w:val="22"/>
                <w:szCs w:val="22"/>
              </w:rPr>
              <w:t>256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3454A9F1" w14:textId="77777777" w:rsidR="00626300" w:rsidRPr="00BD6C5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2F084610" w14:textId="77777777" w:rsidR="00626300" w:rsidRPr="00BD6C5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D6C56">
              <w:rPr>
                <w:rFonts w:ascii="Angsana New" w:hAnsi="Angsana New"/>
                <w:color w:val="000000"/>
                <w:sz w:val="22"/>
                <w:szCs w:val="22"/>
              </w:rPr>
              <w:t>25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60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6B74A089" w14:textId="77777777" w:rsidR="00626300" w:rsidRPr="00BD6C5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743FA7F8" w14:textId="77777777" w:rsidR="00626300" w:rsidRPr="00BD6C5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D6C56">
              <w:rPr>
                <w:rFonts w:ascii="Angsana New" w:hAnsi="Angsana New"/>
                <w:color w:val="000000"/>
                <w:sz w:val="22"/>
                <w:szCs w:val="22"/>
              </w:rPr>
              <w:t>256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491BCD34" w14:textId="77777777" w:rsidR="00626300" w:rsidRPr="00BD6C5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4A9C2453" w14:textId="77777777" w:rsidR="00626300" w:rsidRPr="00BD6C5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D6C56">
              <w:rPr>
                <w:rFonts w:ascii="Angsana New" w:hAnsi="Angsana New"/>
                <w:color w:val="000000"/>
                <w:sz w:val="22"/>
                <w:szCs w:val="22"/>
              </w:rPr>
              <w:t>25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60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632A5539" w14:textId="77777777" w:rsidR="00626300" w:rsidRPr="00BD6C5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6A145A13" w14:textId="77777777" w:rsidR="00626300" w:rsidRPr="00BD6C5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D6C56">
              <w:rPr>
                <w:rFonts w:ascii="Angsana New" w:hAnsi="Angsana New"/>
                <w:color w:val="000000"/>
                <w:sz w:val="22"/>
                <w:szCs w:val="22"/>
              </w:rPr>
              <w:t>256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29D07A19" w14:textId="77777777" w:rsidR="00626300" w:rsidRPr="00BD6C5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3DE8D9D6" w14:textId="77777777" w:rsidR="00626300" w:rsidRPr="00BD6C5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D6C56">
              <w:rPr>
                <w:rFonts w:ascii="Angsana New" w:hAnsi="Angsana New"/>
                <w:color w:val="000000"/>
                <w:sz w:val="22"/>
                <w:szCs w:val="22"/>
              </w:rPr>
              <w:t>25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60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28F9CEE5" w14:textId="77777777" w:rsidR="00626300" w:rsidRPr="00BD6C5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1282ED1A" w14:textId="77777777" w:rsidR="00626300" w:rsidRPr="00BD6C5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D6C56">
              <w:rPr>
                <w:rFonts w:ascii="Angsana New" w:hAnsi="Angsana New"/>
                <w:color w:val="000000"/>
                <w:sz w:val="22"/>
                <w:szCs w:val="22"/>
              </w:rPr>
              <w:t>256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43CEC3FB" w14:textId="77777777" w:rsidR="00626300" w:rsidRPr="00BD6C5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6E413D3C" w14:textId="77777777" w:rsidR="00626300" w:rsidRPr="00BD6C5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D6C56">
              <w:rPr>
                <w:rFonts w:ascii="Angsana New" w:hAnsi="Angsana New"/>
                <w:color w:val="000000"/>
                <w:sz w:val="22"/>
                <w:szCs w:val="22"/>
              </w:rPr>
              <w:t>25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60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57D72AD2" w14:textId="77777777" w:rsidR="00626300" w:rsidRPr="00BD6C5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74929639" w14:textId="77777777" w:rsidR="00626300" w:rsidRPr="00BD6C5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D6C56">
              <w:rPr>
                <w:rFonts w:ascii="Angsana New" w:hAnsi="Angsana New"/>
                <w:color w:val="000000"/>
                <w:sz w:val="22"/>
                <w:szCs w:val="22"/>
              </w:rPr>
              <w:t>256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369A040A" w14:textId="77777777" w:rsidR="00626300" w:rsidRPr="00BD6C5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4D99CCDF" w14:textId="77777777" w:rsidR="00626300" w:rsidRPr="00BD6C5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D6C56">
              <w:rPr>
                <w:rFonts w:ascii="Angsana New" w:hAnsi="Angsana New"/>
                <w:color w:val="000000"/>
                <w:sz w:val="22"/>
                <w:szCs w:val="22"/>
              </w:rPr>
              <w:t>25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60</w:t>
            </w:r>
          </w:p>
        </w:tc>
      </w:tr>
      <w:tr w:rsidR="00626300" w:rsidRPr="001F349D" w14:paraId="6B2A0287" w14:textId="77777777" w:rsidTr="00FA5670">
        <w:trPr>
          <w:trHeight w:val="236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CE6C2" w14:textId="77777777" w:rsidR="00626300" w:rsidRPr="00BD6C5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070" w:type="dxa"/>
            <w:gridSpan w:val="23"/>
            <w:tcBorders>
              <w:top w:val="nil"/>
              <w:left w:val="nil"/>
              <w:right w:val="nil"/>
            </w:tcBorders>
            <w:vAlign w:val="bottom"/>
          </w:tcPr>
          <w:p w14:paraId="6F0D4557" w14:textId="77777777" w:rsidR="00626300" w:rsidRPr="00BD6C5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D6C56">
              <w:rPr>
                <w:rFonts w:ascii="Angsana New" w:hAnsi="Angsana New"/>
                <w:i/>
                <w:iCs/>
                <w:color w:val="000000"/>
                <w:sz w:val="22"/>
                <w:szCs w:val="22"/>
                <w:lang w:val="en-GB"/>
              </w:rPr>
              <w:t>(</w:t>
            </w:r>
            <w:r w:rsidRPr="00BD6C56">
              <w:rPr>
                <w:rFonts w:ascii="Angsana New" w:hAnsi="Angsana New"/>
                <w:i/>
                <w:iCs/>
                <w:color w:val="000000"/>
                <w:sz w:val="22"/>
                <w:szCs w:val="22"/>
                <w:cs/>
                <w:lang w:val="en-GB"/>
              </w:rPr>
              <w:t>พันบาท)</w:t>
            </w:r>
          </w:p>
        </w:tc>
      </w:tr>
      <w:tr w:rsidR="00626300" w:rsidRPr="001F349D" w14:paraId="12476C7A" w14:textId="77777777" w:rsidTr="00FA5670">
        <w:trPr>
          <w:trHeight w:val="28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FF2D9" w14:textId="77777777" w:rsidR="00626300" w:rsidRPr="00BD6C5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D6C56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0A0447C7" w14:textId="74B611AE" w:rsidR="00626300" w:rsidRPr="00BD6C56" w:rsidRDefault="00391DC8" w:rsidP="0062630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6</w:t>
            </w:r>
            <w:r w:rsidR="00B75235">
              <w:rPr>
                <w:rFonts w:ascii="Angsana New" w:hAnsi="Angsana New" w:cs="Angsana New"/>
                <w:szCs w:val="22"/>
                <w:lang w:val="en-US" w:bidi="th-TH"/>
              </w:rPr>
              <w:t>27</w:t>
            </w:r>
            <w:r w:rsidR="0053795B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B75235">
              <w:rPr>
                <w:rFonts w:ascii="Angsana New" w:hAnsi="Angsana New" w:cs="Angsana New"/>
                <w:szCs w:val="22"/>
                <w:lang w:val="en-US" w:bidi="th-TH"/>
              </w:rPr>
              <w:t>637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614241B5" w14:textId="77777777" w:rsidR="00626300" w:rsidRPr="00BD6C5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45DFA13C" w14:textId="006D9C24" w:rsidR="00626300" w:rsidRPr="00BD6C56" w:rsidRDefault="00151BD4" w:rsidP="00151BD4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713</w:t>
            </w:r>
            <w:r w:rsidR="00626300" w:rsidRPr="00BD6C56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522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2F394487" w14:textId="77777777" w:rsidR="00626300" w:rsidRPr="00BD6C5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4306BEB1" w14:textId="252D34EB" w:rsidR="00626300" w:rsidRPr="00BD6C56" w:rsidRDefault="00E359B7" w:rsidP="0062630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33,197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74CE695C" w14:textId="77777777" w:rsidR="00626300" w:rsidRPr="00BD6C5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2DACDF31" w14:textId="77777777" w:rsidR="00626300" w:rsidRPr="00BD6C56" w:rsidRDefault="00626300" w:rsidP="0062630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40,150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5BFB1C83" w14:textId="77777777" w:rsidR="00626300" w:rsidRPr="00BD6C5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4B81B2E4" w14:textId="49CBB5AE" w:rsidR="00626300" w:rsidRPr="00BD6C56" w:rsidRDefault="00E359B7" w:rsidP="0062630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70,511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49B8C4D8" w14:textId="77777777" w:rsidR="00626300" w:rsidRPr="00BD6C5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50648183" w14:textId="77777777" w:rsidR="00626300" w:rsidRPr="00BD6C56" w:rsidRDefault="00626300" w:rsidP="0062630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119,320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3AC95FC6" w14:textId="77777777" w:rsidR="00626300" w:rsidRPr="00BD6C5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5A6BF8F5" w14:textId="61CA841B" w:rsidR="00626300" w:rsidRPr="00BD6C56" w:rsidRDefault="00013675" w:rsidP="0062630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607,684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7B3ABA86" w14:textId="77777777" w:rsidR="00626300" w:rsidRPr="00BD6C5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1712999F" w14:textId="304EBEA8" w:rsidR="00626300" w:rsidRPr="00BD6C56" w:rsidRDefault="00151BD4" w:rsidP="00151BD4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735</w:t>
            </w:r>
            <w:r w:rsidR="00626300" w:rsidRPr="00BD6C56">
              <w:rPr>
                <w:rFonts w:ascii="Angsana New" w:hAnsi="Angsana New" w:cs="Angsana New"/>
                <w:szCs w:val="22"/>
                <w:lang w:bidi="th-TH"/>
              </w:rPr>
              <w:t>,</w:t>
            </w:r>
            <w:r>
              <w:rPr>
                <w:rFonts w:ascii="Angsana New" w:hAnsi="Angsana New" w:cs="Angsana New"/>
                <w:szCs w:val="22"/>
                <w:lang w:bidi="th-TH"/>
              </w:rPr>
              <w:t>300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3F9C34D0" w14:textId="77777777" w:rsidR="00626300" w:rsidRPr="00BD6C5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66A2F769" w14:textId="1AD35948" w:rsidR="00626300" w:rsidRPr="00BD6C56" w:rsidRDefault="00013675" w:rsidP="0062630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139,065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14FA6DE9" w14:textId="77777777" w:rsidR="00626300" w:rsidRPr="00BD6C5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6657334C" w14:textId="77777777" w:rsidR="00626300" w:rsidRPr="00BD6C56" w:rsidRDefault="00626300" w:rsidP="0062630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200,760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3A57D888" w14:textId="77777777" w:rsidR="00626300" w:rsidRPr="00BD6C5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571A9ECA" w14:textId="22595ED2" w:rsidR="00626300" w:rsidRPr="00BD6C56" w:rsidRDefault="00013675" w:rsidP="0062630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1,</w:t>
            </w:r>
            <w:r w:rsidR="007F05E8">
              <w:rPr>
                <w:rFonts w:ascii="Angsana New" w:hAnsi="Angsana New" w:cs="Angsana New"/>
                <w:szCs w:val="22"/>
                <w:lang w:bidi="th-TH"/>
              </w:rPr>
              <w:t>478</w:t>
            </w:r>
            <w:r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="007F05E8">
              <w:rPr>
                <w:rFonts w:ascii="Angsana New" w:hAnsi="Angsana New" w:cs="Angsana New"/>
                <w:szCs w:val="22"/>
                <w:lang w:bidi="th-TH"/>
              </w:rPr>
              <w:t>094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334A8CDE" w14:textId="77777777" w:rsidR="00626300" w:rsidRPr="00BD6C5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4E0AE030" w14:textId="5D4A84EA" w:rsidR="00626300" w:rsidRPr="00BD6C56" w:rsidRDefault="00626300" w:rsidP="00C25AC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1,</w:t>
            </w:r>
            <w:r w:rsidR="00C25AC3">
              <w:rPr>
                <w:rFonts w:ascii="Angsana New" w:hAnsi="Angsana New" w:cs="Angsana New"/>
                <w:szCs w:val="22"/>
                <w:lang w:bidi="th-TH"/>
              </w:rPr>
              <w:t>809</w:t>
            </w:r>
            <w:r w:rsidRPr="00BD6C56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="00C25AC3">
              <w:rPr>
                <w:rFonts w:ascii="Angsana New" w:hAnsi="Angsana New" w:cs="Angsana New"/>
                <w:szCs w:val="22"/>
                <w:lang w:bidi="th-TH"/>
              </w:rPr>
              <w:t>052</w:t>
            </w:r>
          </w:p>
        </w:tc>
      </w:tr>
      <w:tr w:rsidR="00626300" w:rsidRPr="001F349D" w14:paraId="34EE9A5A" w14:textId="77777777" w:rsidTr="00FA5670">
        <w:trPr>
          <w:trHeight w:val="28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95265" w14:textId="77777777" w:rsidR="00626300" w:rsidRPr="00BD6C5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D6C56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3B7AD0DF" w14:textId="6782AF96" w:rsidR="00626300" w:rsidRPr="00BD6C56" w:rsidRDefault="0053795B" w:rsidP="00626300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83,784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71ABCF3A" w14:textId="77777777" w:rsidR="00626300" w:rsidRPr="00BD6C5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6739EA91" w14:textId="77777777" w:rsidR="00626300" w:rsidRPr="00BD6C56" w:rsidRDefault="00626300" w:rsidP="00626300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87,765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33E89850" w14:textId="77777777" w:rsidR="00626300" w:rsidRPr="00BD6C5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7D281485" w14:textId="2DB80FDD" w:rsidR="00626300" w:rsidRPr="00BD6C56" w:rsidRDefault="00E359B7" w:rsidP="0062630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136,950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05A81BE5" w14:textId="77777777" w:rsidR="00626300" w:rsidRPr="00BD6C5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1D42D11F" w14:textId="77777777" w:rsidR="00626300" w:rsidRPr="00BD6C56" w:rsidRDefault="00626300" w:rsidP="0062630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157,090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275D5D31" w14:textId="77777777" w:rsidR="00626300" w:rsidRPr="00BD6C5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43CCECDA" w14:textId="6CE3AE86" w:rsidR="00626300" w:rsidRPr="00BD6C56" w:rsidRDefault="00E359B7" w:rsidP="0062630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7,424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27A74F0C" w14:textId="77777777" w:rsidR="00626300" w:rsidRPr="00BD6C5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58904FC2" w14:textId="77777777" w:rsidR="00626300" w:rsidRPr="00BD6C56" w:rsidRDefault="00626300" w:rsidP="0062630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15,372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33509B7F" w14:textId="77777777" w:rsidR="00626300" w:rsidRPr="00BD6C5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366A1EB2" w14:textId="3BA92FD0" w:rsidR="00626300" w:rsidRPr="00BD6C56" w:rsidRDefault="00013675" w:rsidP="0062630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6,863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2028580D" w14:textId="77777777" w:rsidR="00626300" w:rsidRPr="00BD6C5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46C6A5D7" w14:textId="77777777" w:rsidR="00626300" w:rsidRPr="00BD6C56" w:rsidRDefault="00626300" w:rsidP="0062630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10,580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4DD50F02" w14:textId="77777777" w:rsidR="00626300" w:rsidRPr="00BD6C5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01AD9AC5" w14:textId="2DEBF9DF" w:rsidR="00626300" w:rsidRPr="00BD6C56" w:rsidRDefault="00013675" w:rsidP="0062630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45,864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7C171F46" w14:textId="77777777" w:rsidR="00626300" w:rsidRPr="00BD6C5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1E17CAFA" w14:textId="77777777" w:rsidR="00626300" w:rsidRPr="00BD6C56" w:rsidRDefault="00626300" w:rsidP="0062630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80,832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11D29DAF" w14:textId="77777777" w:rsidR="00626300" w:rsidRPr="00BD6C5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57F7F347" w14:textId="53517508" w:rsidR="00626300" w:rsidRPr="00BD6C56" w:rsidRDefault="00013675" w:rsidP="0062630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280,885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5E3CC72E" w14:textId="77777777" w:rsidR="00626300" w:rsidRPr="00BD6C5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5CB20820" w14:textId="77777777" w:rsidR="00626300" w:rsidRPr="00BD6C56" w:rsidRDefault="00626300" w:rsidP="0062630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351,639</w:t>
            </w:r>
          </w:p>
        </w:tc>
      </w:tr>
      <w:tr w:rsidR="00626300" w:rsidRPr="001F349D" w14:paraId="04B1802F" w14:textId="77777777" w:rsidTr="00FA5670">
        <w:trPr>
          <w:trHeight w:val="28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449A9" w14:textId="77777777" w:rsidR="00626300" w:rsidRPr="00BD6C5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BD6C56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AA9F80" w14:textId="3A48F582" w:rsidR="00626300" w:rsidRPr="0042481C" w:rsidRDefault="00B75235" w:rsidP="00626300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12</w:t>
            </w:r>
            <w:r w:rsidR="0053795B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533</w:t>
            </w: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vAlign w:val="bottom"/>
          </w:tcPr>
          <w:p w14:paraId="21B5D9CD" w14:textId="77777777" w:rsidR="00626300" w:rsidRPr="00BD6C5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8716151" w14:textId="6D9DEB62" w:rsidR="00626300" w:rsidRPr="00BD6C56" w:rsidRDefault="00626300" w:rsidP="00626300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42481C">
              <w:rPr>
                <w:rFonts w:ascii="Angsana New" w:hAnsi="Angsana New" w:cs="Angsana New"/>
                <w:szCs w:val="22"/>
                <w:lang w:bidi="th-TH"/>
              </w:rPr>
              <w:t>19,67</w:t>
            </w:r>
            <w:r w:rsidR="0053795B">
              <w:rPr>
                <w:rFonts w:ascii="Angsana New" w:hAnsi="Angsana New" w:cs="Angsana New"/>
                <w:szCs w:val="22"/>
                <w:lang w:bidi="th-TH"/>
              </w:rPr>
              <w:t>1</w:t>
            </w: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vAlign w:val="bottom"/>
          </w:tcPr>
          <w:p w14:paraId="10AF4415" w14:textId="77777777" w:rsidR="00626300" w:rsidRPr="00BD6C5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D3A36F" w14:textId="5D50BB43" w:rsidR="00626300" w:rsidRPr="00BD6C56" w:rsidRDefault="00E359B7" w:rsidP="0062630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3,210</w:t>
            </w: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vAlign w:val="bottom"/>
          </w:tcPr>
          <w:p w14:paraId="0831AFF2" w14:textId="77777777" w:rsidR="00626300" w:rsidRPr="00BD6C5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37897D" w14:textId="77777777" w:rsidR="00626300" w:rsidRPr="00BD6C56" w:rsidRDefault="00626300" w:rsidP="0062630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3,801</w:t>
            </w: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vAlign w:val="bottom"/>
          </w:tcPr>
          <w:p w14:paraId="6EA2718D" w14:textId="77777777" w:rsidR="00626300" w:rsidRPr="00BD6C5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EB12D9" w14:textId="49F83DC4" w:rsidR="00626300" w:rsidRPr="00BD6C56" w:rsidRDefault="00E359B7" w:rsidP="0062630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9,687</w:t>
            </w: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vAlign w:val="bottom"/>
          </w:tcPr>
          <w:p w14:paraId="1D3F0CF0" w14:textId="77777777" w:rsidR="00626300" w:rsidRPr="00BD6C5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6E02191" w14:textId="3A192D9B" w:rsidR="00626300" w:rsidRPr="00BD6C56" w:rsidRDefault="00626300" w:rsidP="0062630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16,20</w:t>
            </w:r>
            <w:r w:rsidR="00E359B7">
              <w:rPr>
                <w:rFonts w:ascii="Angsana New" w:hAnsi="Angsana New" w:cs="Angsana New"/>
                <w:szCs w:val="22"/>
                <w:lang w:bidi="th-TH"/>
              </w:rPr>
              <w:t>4</w:t>
            </w: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vAlign w:val="bottom"/>
          </w:tcPr>
          <w:p w14:paraId="2F746B01" w14:textId="77777777" w:rsidR="00626300" w:rsidRPr="00BD6C5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39C91A" w14:textId="26D26D92" w:rsidR="00626300" w:rsidRPr="00BD6C56" w:rsidRDefault="00013675" w:rsidP="0062630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73,203</w:t>
            </w: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vAlign w:val="bottom"/>
          </w:tcPr>
          <w:p w14:paraId="63E4A5B6" w14:textId="77777777" w:rsidR="00626300" w:rsidRPr="00BD6C5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B62AF5" w14:textId="77777777" w:rsidR="00626300" w:rsidRPr="00BD6C56" w:rsidRDefault="00626300" w:rsidP="0062630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24,877</w:t>
            </w: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vAlign w:val="bottom"/>
          </w:tcPr>
          <w:p w14:paraId="489ACBCD" w14:textId="77777777" w:rsidR="00626300" w:rsidRPr="00BD6C5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89464B" w14:textId="4DE622C3" w:rsidR="00626300" w:rsidRPr="00BD6C56" w:rsidRDefault="00013675" w:rsidP="0062630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28,322</w:t>
            </w: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vAlign w:val="bottom"/>
          </w:tcPr>
          <w:p w14:paraId="2E5AAEBF" w14:textId="77777777" w:rsidR="00626300" w:rsidRPr="00BD6C5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EEA6D5" w14:textId="77777777" w:rsidR="00626300" w:rsidRPr="00BD6C56" w:rsidRDefault="00626300" w:rsidP="0062630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16,719</w:t>
            </w: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vAlign w:val="bottom"/>
          </w:tcPr>
          <w:p w14:paraId="4983243A" w14:textId="77777777" w:rsidR="00626300" w:rsidRPr="00BD6C5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119FA9" w14:textId="687FA5EE" w:rsidR="00626300" w:rsidRPr="00BD6C56" w:rsidRDefault="00013675" w:rsidP="0062630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</w:t>
            </w:r>
            <w:r w:rsidR="007F05E8">
              <w:rPr>
                <w:rFonts w:ascii="Angsana New" w:hAnsi="Angsana New" w:cs="Angsana New"/>
                <w:szCs w:val="22"/>
                <w:lang w:bidi="th-TH"/>
              </w:rPr>
              <w:t>2</w:t>
            </w:r>
            <w:r>
              <w:rPr>
                <w:rFonts w:ascii="Angsana New" w:hAnsi="Angsana New" w:cs="Angsana New"/>
                <w:szCs w:val="22"/>
                <w:lang w:bidi="th-TH"/>
              </w:rPr>
              <w:t>6,</w:t>
            </w:r>
            <w:r w:rsidR="007F05E8">
              <w:rPr>
                <w:rFonts w:ascii="Angsana New" w:hAnsi="Angsana New" w:cs="Angsana New"/>
                <w:szCs w:val="22"/>
                <w:lang w:bidi="th-TH"/>
              </w:rPr>
              <w:t>955</w:t>
            </w: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vAlign w:val="bottom"/>
          </w:tcPr>
          <w:p w14:paraId="0A26E107" w14:textId="77777777" w:rsidR="00626300" w:rsidRPr="00BD6C5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09379BA" w14:textId="2C4C0FC0" w:rsidR="00626300" w:rsidRPr="00BD6C56" w:rsidRDefault="00626300" w:rsidP="0062630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81,27</w:t>
            </w:r>
            <w:r w:rsidR="00265A07">
              <w:rPr>
                <w:rFonts w:ascii="Angsana New" w:hAnsi="Angsana New" w:cs="Angsana New"/>
                <w:szCs w:val="22"/>
                <w:lang w:bidi="th-TH"/>
              </w:rPr>
              <w:t>2</w:t>
            </w:r>
          </w:p>
        </w:tc>
      </w:tr>
      <w:tr w:rsidR="00626300" w:rsidRPr="001F349D" w14:paraId="727E5559" w14:textId="77777777" w:rsidTr="00FA5670">
        <w:trPr>
          <w:trHeight w:val="28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F339D" w14:textId="77777777" w:rsidR="00626300" w:rsidRPr="00BD6C5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BD6C56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  <w:lang w:val="en-GB"/>
              </w:rPr>
              <w:t>รวม</w:t>
            </w:r>
            <w:r w:rsidRPr="00BD6C56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รายได้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BBCBC7" w14:textId="322AE508" w:rsidR="00626300" w:rsidRPr="00BD6C56" w:rsidRDefault="00E359B7" w:rsidP="0062630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7</w:t>
            </w:r>
            <w:r w:rsidR="00B75235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23</w:t>
            </w:r>
            <w:r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,</w:t>
            </w:r>
            <w:r w:rsidR="00B75235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954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55E8A" w14:textId="77777777" w:rsidR="00626300" w:rsidRPr="00BD6C56" w:rsidRDefault="00626300" w:rsidP="0062630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88DEC0" w14:textId="0CFE632B" w:rsidR="00626300" w:rsidRPr="00BD6C56" w:rsidRDefault="00151BD4" w:rsidP="00151BD4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820</w:t>
            </w:r>
            <w:r w:rsidR="00626300" w:rsidRPr="00BD6C56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95</w:t>
            </w:r>
            <w:r w:rsidR="0053795B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8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64716" w14:textId="77777777" w:rsidR="00626300" w:rsidRPr="00BD6C5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7200F1" w14:textId="5BA2E1B9" w:rsidR="00626300" w:rsidRPr="00BD6C56" w:rsidRDefault="00E359B7" w:rsidP="0062630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173,357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AF140" w14:textId="77777777" w:rsidR="00626300" w:rsidRPr="00BD6C5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25D39A" w14:textId="77777777" w:rsidR="00626300" w:rsidRPr="00BD6C56" w:rsidRDefault="00626300" w:rsidP="0062630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201,041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3B35B" w14:textId="77777777" w:rsidR="00626300" w:rsidRPr="00BD6C5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748001" w14:textId="03CEB9A0" w:rsidR="00626300" w:rsidRPr="00BD6C56" w:rsidRDefault="00E359B7" w:rsidP="0062630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87,622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F66F5" w14:textId="77777777" w:rsidR="00626300" w:rsidRPr="00BD6C5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FD6825" w14:textId="21C504C6" w:rsidR="00626300" w:rsidRPr="00BD6C56" w:rsidRDefault="00626300" w:rsidP="0062630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150,89</w:t>
            </w:r>
            <w:r w:rsidR="00E359B7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6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1348C" w14:textId="77777777" w:rsidR="00626300" w:rsidRPr="00BD6C5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99D3BF" w14:textId="34EB7F74" w:rsidR="00626300" w:rsidRPr="00BD6C56" w:rsidRDefault="00013675" w:rsidP="0062630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687,750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D2E02" w14:textId="77777777" w:rsidR="00626300" w:rsidRPr="00BD6C5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BB0AF2" w14:textId="3D900F5F" w:rsidR="00626300" w:rsidRPr="00BD6C56" w:rsidRDefault="00626300" w:rsidP="00151BD4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7</w:t>
            </w:r>
            <w:r w:rsidR="00151BD4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70</w:t>
            </w:r>
            <w:r w:rsidRPr="00BD6C56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,</w:t>
            </w:r>
            <w:r w:rsidR="00151BD4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757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FC871" w14:textId="77777777" w:rsidR="00626300" w:rsidRPr="00BD6C5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D991CA" w14:textId="0725CF48" w:rsidR="00626300" w:rsidRPr="00BD6C56" w:rsidRDefault="00013675" w:rsidP="0062630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213,251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A93BA" w14:textId="77777777" w:rsidR="00626300" w:rsidRPr="00BD6C5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C219E4" w14:textId="77777777" w:rsidR="00626300" w:rsidRPr="00BD6C56" w:rsidRDefault="00626300" w:rsidP="0062630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298,311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81912" w14:textId="77777777" w:rsidR="00626300" w:rsidRPr="00BD6C5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9687D5" w14:textId="6587F3A2" w:rsidR="00626300" w:rsidRPr="00BD6C56" w:rsidRDefault="00013675" w:rsidP="0062630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1,</w:t>
            </w:r>
            <w:r w:rsidR="007F05E8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885</w:t>
            </w:r>
            <w:r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,</w:t>
            </w:r>
            <w:r w:rsidR="007F05E8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934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5A402" w14:textId="77777777" w:rsidR="00626300" w:rsidRPr="00BD6C5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D1D252" w14:textId="372B21E1" w:rsidR="00626300" w:rsidRPr="00BD6C56" w:rsidRDefault="00626300" w:rsidP="00C25AC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2,</w:t>
            </w:r>
            <w:r w:rsidR="00C25AC3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241</w:t>
            </w:r>
            <w:r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,</w:t>
            </w:r>
            <w:r w:rsidR="00C25AC3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96</w:t>
            </w:r>
            <w:r w:rsidR="00265A07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3</w:t>
            </w:r>
          </w:p>
        </w:tc>
      </w:tr>
      <w:tr w:rsidR="00626300" w:rsidRPr="001F349D" w14:paraId="5941604F" w14:textId="77777777" w:rsidTr="00B75F9D">
        <w:trPr>
          <w:trHeight w:val="134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D350F" w14:textId="77777777" w:rsidR="00626300" w:rsidRPr="00BD6C5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10978DB" w14:textId="77777777" w:rsidR="00626300" w:rsidRPr="00BD6C5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E65DE" w14:textId="77777777" w:rsidR="00626300" w:rsidRPr="00BD6C5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D46B651" w14:textId="77777777" w:rsidR="00626300" w:rsidRPr="00BD6C5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CEB88" w14:textId="77777777" w:rsidR="00626300" w:rsidRPr="00BD6C5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C74C3C2" w14:textId="77777777" w:rsidR="00626300" w:rsidRPr="00BD6C5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6ACFC" w14:textId="77777777" w:rsidR="00626300" w:rsidRPr="00BD6C5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7A732A3" w14:textId="77777777" w:rsidR="00626300" w:rsidRPr="00BD6C5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E710E" w14:textId="77777777" w:rsidR="00626300" w:rsidRPr="00BD6C5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053F7C2" w14:textId="77777777" w:rsidR="00626300" w:rsidRPr="00BD6C5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4A6DF" w14:textId="77777777" w:rsidR="00626300" w:rsidRPr="00BD6C5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A9260E0" w14:textId="77777777" w:rsidR="00626300" w:rsidRPr="00BD6C5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B3D20" w14:textId="77777777" w:rsidR="00626300" w:rsidRPr="00BD6C5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A84E6F7" w14:textId="77777777" w:rsidR="00626300" w:rsidRPr="00BD6C5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D72C4" w14:textId="77777777" w:rsidR="00626300" w:rsidRPr="00BD6C5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E48854C" w14:textId="77777777" w:rsidR="00626300" w:rsidRPr="00BD6C5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E8202" w14:textId="77777777" w:rsidR="00626300" w:rsidRPr="00BD6C5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63E78EB" w14:textId="77777777" w:rsidR="00626300" w:rsidRPr="00BD6C5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1A252" w14:textId="77777777" w:rsidR="00626300" w:rsidRPr="00BD6C5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AACDA30" w14:textId="77777777" w:rsidR="00626300" w:rsidRPr="00BD6C5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B3855" w14:textId="77777777" w:rsidR="00626300" w:rsidRPr="00BD6C5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EECE700" w14:textId="77777777" w:rsidR="00626300" w:rsidRPr="00BD6C5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6C7D6" w14:textId="77777777" w:rsidR="00626300" w:rsidRPr="00BD6C5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F0D389B" w14:textId="77777777" w:rsidR="00626300" w:rsidRPr="00BD6C5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</w:tr>
      <w:tr w:rsidR="00626300" w:rsidRPr="002825D9" w14:paraId="09D80AAF" w14:textId="77777777" w:rsidTr="00B75F9D">
        <w:trPr>
          <w:trHeight w:val="28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1893E9" w14:textId="77777777" w:rsidR="00626300" w:rsidRPr="00B75F9D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B75F9D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กำไร (ขาดทุน) </w:t>
            </w:r>
            <w:r w:rsidRPr="00B75F9D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ก่อนภาษี</w:t>
            </w:r>
            <w:r w:rsidRPr="00B75F9D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เงินได้</w:t>
            </w:r>
          </w:p>
        </w:tc>
        <w:tc>
          <w:tcPr>
            <w:tcW w:w="85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5EF29FD" w14:textId="6B068548" w:rsidR="00626300" w:rsidRPr="00B75F9D" w:rsidRDefault="0053795B" w:rsidP="00626300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(335,545)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132A884F" w14:textId="77777777" w:rsidR="00626300" w:rsidRPr="00B75F9D" w:rsidRDefault="00626300" w:rsidP="0062630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1BBF76B" w14:textId="016A8BE7" w:rsidR="00626300" w:rsidRPr="00B75F9D" w:rsidRDefault="00626300" w:rsidP="00151BD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B75F9D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(</w:t>
            </w:r>
            <w:r w:rsidR="0053795B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196,070</w:t>
            </w:r>
            <w:r w:rsidRPr="00B75F9D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030FB0F9" w14:textId="77777777" w:rsidR="00626300" w:rsidRPr="00B75F9D" w:rsidRDefault="00626300" w:rsidP="0062630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C04DF8E" w14:textId="1DFBD8A5" w:rsidR="00626300" w:rsidRPr="00B75F9D" w:rsidRDefault="00E359B7" w:rsidP="00626300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(164,90</w:t>
            </w:r>
            <w:r w:rsidR="00B75235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2</w:t>
            </w:r>
            <w:r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32010CAD" w14:textId="77777777" w:rsidR="00626300" w:rsidRPr="00B75F9D" w:rsidRDefault="00626300" w:rsidP="0062630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D501B42" w14:textId="212119DC" w:rsidR="00626300" w:rsidRPr="00B75235" w:rsidRDefault="00626300" w:rsidP="00B75235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B75235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(</w:t>
            </w:r>
            <w:r w:rsidR="00E359B7" w:rsidRPr="00B75235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164,240</w:t>
            </w:r>
            <w:r w:rsidRPr="00B75235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35329C70" w14:textId="77777777" w:rsidR="00626300" w:rsidRPr="00B75F9D" w:rsidRDefault="00626300" w:rsidP="0062630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1A854AB" w14:textId="34C2E390" w:rsidR="00626300" w:rsidRPr="00B75F9D" w:rsidRDefault="00E359B7" w:rsidP="007F05E8">
            <w:pPr>
              <w:pStyle w:val="acctfourfigures"/>
              <w:tabs>
                <w:tab w:val="clear" w:pos="765"/>
              </w:tabs>
              <w:spacing w:line="240" w:lineRule="auto"/>
              <w:ind w:right="60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(98,077)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61C5181C" w14:textId="77777777" w:rsidR="00626300" w:rsidRPr="00B75F9D" w:rsidRDefault="00626300" w:rsidP="0062630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13ACAE7" w14:textId="40B1EFC2" w:rsidR="00626300" w:rsidRPr="00B75F9D" w:rsidRDefault="00E359B7" w:rsidP="007F05E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30,390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2786ECDE" w14:textId="77777777" w:rsidR="00626300" w:rsidRPr="00B75F9D" w:rsidRDefault="00626300" w:rsidP="0062630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E39B82B" w14:textId="664AE005" w:rsidR="00626300" w:rsidRPr="00B75F9D" w:rsidRDefault="00013675" w:rsidP="007F05E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983,218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075B3A51" w14:textId="77777777" w:rsidR="00626300" w:rsidRPr="00B75F9D" w:rsidRDefault="00626300" w:rsidP="0062630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1D8F018" w14:textId="616BE87B" w:rsidR="00626300" w:rsidRPr="00B75F9D" w:rsidRDefault="00626300" w:rsidP="00151BD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B75F9D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(</w:t>
            </w:r>
            <w:r w:rsidR="00151BD4" w:rsidRPr="00B75F9D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1</w:t>
            </w:r>
            <w:r w:rsidRPr="00B75F9D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,</w:t>
            </w:r>
            <w:r w:rsidR="00151BD4" w:rsidRPr="00B75F9D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970</w:t>
            </w:r>
            <w:r w:rsidRPr="00B75F9D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,</w:t>
            </w:r>
            <w:r w:rsidR="00151BD4" w:rsidRPr="00B75F9D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002</w:t>
            </w:r>
            <w:r w:rsidRPr="00B75F9D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0A7FAB2E" w14:textId="77777777" w:rsidR="00626300" w:rsidRPr="00B75F9D" w:rsidRDefault="00626300" w:rsidP="0062630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ED6AABF" w14:textId="1152E15C" w:rsidR="00626300" w:rsidRPr="00B75F9D" w:rsidRDefault="00013675" w:rsidP="00626300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(12,098)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6C615393" w14:textId="77777777" w:rsidR="00626300" w:rsidRPr="00B75F9D" w:rsidRDefault="00626300" w:rsidP="0062630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CD027B5" w14:textId="77777777" w:rsidR="00626300" w:rsidRPr="00B75F9D" w:rsidRDefault="00626300" w:rsidP="00626300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B75F9D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(54,334)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08904DF5" w14:textId="77777777" w:rsidR="00626300" w:rsidRPr="00B75F9D" w:rsidRDefault="00626300" w:rsidP="0062630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30B6594" w14:textId="60ADABC4" w:rsidR="00626300" w:rsidRPr="00B75F9D" w:rsidRDefault="00013675" w:rsidP="00D0107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372,59</w:t>
            </w:r>
            <w:r w:rsidR="00265A07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6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0744B3BD" w14:textId="77777777" w:rsidR="00626300" w:rsidRPr="00B75F9D" w:rsidRDefault="00626300" w:rsidP="0062630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1B00C62" w14:textId="7227D328" w:rsidR="00626300" w:rsidRPr="00B75F9D" w:rsidRDefault="00626300" w:rsidP="00C25AC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B75F9D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(2,</w:t>
            </w:r>
            <w:r w:rsidR="00C25AC3" w:rsidRPr="00B75F9D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354</w:t>
            </w:r>
            <w:r w:rsidRPr="00B75F9D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,</w:t>
            </w:r>
            <w:r w:rsidR="00C25AC3" w:rsidRPr="00B75F9D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25</w:t>
            </w:r>
            <w:r w:rsidR="00265A07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6</w:t>
            </w:r>
            <w:r w:rsidRPr="00B75F9D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)</w:t>
            </w:r>
          </w:p>
        </w:tc>
      </w:tr>
      <w:tr w:rsidR="00626300" w:rsidRPr="002825D9" w14:paraId="6EF8C2F0" w14:textId="77777777" w:rsidTr="00B75F9D">
        <w:trPr>
          <w:trHeight w:val="6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1E9173" w14:textId="77777777" w:rsidR="00626300" w:rsidRPr="00BD6C5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FBEB341" w14:textId="77777777" w:rsidR="00626300" w:rsidRPr="00BD6C56" w:rsidRDefault="00626300" w:rsidP="00626300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10"/>
                <w:szCs w:val="10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01EFB396" w14:textId="77777777" w:rsidR="00626300" w:rsidRPr="00BD6C56" w:rsidRDefault="00626300" w:rsidP="0062630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10"/>
                <w:szCs w:val="10"/>
                <w:lang w:bidi="th-TH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3C9356A" w14:textId="77777777" w:rsidR="00626300" w:rsidRPr="00BD6C56" w:rsidRDefault="00626300" w:rsidP="00626300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10"/>
                <w:szCs w:val="10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39131EFE" w14:textId="77777777" w:rsidR="00626300" w:rsidRPr="00BD6C56" w:rsidRDefault="00626300" w:rsidP="0062630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10"/>
                <w:szCs w:val="10"/>
                <w:lang w:bidi="th-TH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D98CDF1" w14:textId="77777777" w:rsidR="00626300" w:rsidRPr="00BD6C56" w:rsidRDefault="00626300" w:rsidP="00626300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10"/>
                <w:szCs w:val="10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5A215DF5" w14:textId="77777777" w:rsidR="00626300" w:rsidRPr="00BD6C56" w:rsidRDefault="00626300" w:rsidP="0062630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10"/>
                <w:szCs w:val="10"/>
                <w:lang w:bidi="th-TH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D1E5DD0" w14:textId="77777777" w:rsidR="00626300" w:rsidRPr="00BD6C56" w:rsidRDefault="00626300" w:rsidP="00626300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10"/>
                <w:szCs w:val="10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2101DE4A" w14:textId="77777777" w:rsidR="00626300" w:rsidRPr="00BD6C56" w:rsidRDefault="00626300" w:rsidP="0062630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10"/>
                <w:szCs w:val="10"/>
                <w:lang w:bidi="th-TH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FB97BAC" w14:textId="77777777" w:rsidR="00626300" w:rsidRPr="00BD6C56" w:rsidRDefault="00626300" w:rsidP="00626300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10"/>
                <w:szCs w:val="10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69CA5790" w14:textId="77777777" w:rsidR="00626300" w:rsidRPr="00BD6C56" w:rsidRDefault="00626300" w:rsidP="0062630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10"/>
                <w:szCs w:val="10"/>
                <w:lang w:bidi="th-TH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28E269A" w14:textId="77777777" w:rsidR="00626300" w:rsidRPr="00BD6C56" w:rsidRDefault="00626300" w:rsidP="00626300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10"/>
                <w:szCs w:val="10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726B9C03" w14:textId="77777777" w:rsidR="00626300" w:rsidRPr="00BD6C56" w:rsidRDefault="00626300" w:rsidP="0062630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10"/>
                <w:szCs w:val="10"/>
                <w:lang w:bidi="th-TH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54D1687" w14:textId="77777777" w:rsidR="00626300" w:rsidRPr="00BD6C56" w:rsidRDefault="00626300" w:rsidP="00626300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10"/>
                <w:szCs w:val="10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19660134" w14:textId="77777777" w:rsidR="00626300" w:rsidRPr="00BD6C56" w:rsidRDefault="00626300" w:rsidP="0062630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10"/>
                <w:szCs w:val="10"/>
                <w:lang w:bidi="th-TH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948D84B" w14:textId="77777777" w:rsidR="00626300" w:rsidRPr="00BD6C56" w:rsidRDefault="00626300" w:rsidP="00626300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10"/>
                <w:szCs w:val="10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7A9E9C1F" w14:textId="77777777" w:rsidR="00626300" w:rsidRPr="00BD6C56" w:rsidRDefault="00626300" w:rsidP="0062630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10"/>
                <w:szCs w:val="10"/>
                <w:lang w:bidi="th-TH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1D83A3D" w14:textId="77777777" w:rsidR="00626300" w:rsidRPr="00BD6C56" w:rsidRDefault="00626300" w:rsidP="00626300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10"/>
                <w:szCs w:val="10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4F3EFC11" w14:textId="77777777" w:rsidR="00626300" w:rsidRPr="00BD6C56" w:rsidRDefault="00626300" w:rsidP="0062630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10"/>
                <w:szCs w:val="10"/>
                <w:lang w:bidi="th-TH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E590413" w14:textId="77777777" w:rsidR="00626300" w:rsidRPr="00BD6C56" w:rsidRDefault="00626300" w:rsidP="00626300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10"/>
                <w:szCs w:val="10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77FE15F4" w14:textId="77777777" w:rsidR="00626300" w:rsidRPr="00BD6C56" w:rsidRDefault="00626300" w:rsidP="0062630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10"/>
                <w:szCs w:val="10"/>
                <w:lang w:bidi="th-TH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99D35A9" w14:textId="77777777" w:rsidR="00626300" w:rsidRPr="00BD6C56" w:rsidRDefault="00626300" w:rsidP="00626300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10"/>
                <w:szCs w:val="10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4F2096B2" w14:textId="77777777" w:rsidR="00626300" w:rsidRPr="00BD6C56" w:rsidRDefault="00626300" w:rsidP="0062630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10"/>
                <w:szCs w:val="10"/>
                <w:lang w:bidi="th-TH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041FFA2" w14:textId="77777777" w:rsidR="00626300" w:rsidRPr="00BD6C56" w:rsidRDefault="00626300" w:rsidP="00626300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10"/>
                <w:szCs w:val="10"/>
                <w:lang w:bidi="th-TH"/>
              </w:rPr>
            </w:pPr>
          </w:p>
        </w:tc>
      </w:tr>
      <w:tr w:rsidR="00626300" w:rsidRPr="001F349D" w14:paraId="4ADF01B4" w14:textId="77777777" w:rsidTr="00FA5670">
        <w:trPr>
          <w:trHeight w:val="28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B7044" w14:textId="77777777" w:rsidR="00626300" w:rsidRPr="00BD6C5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BD6C56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46EEBCF1" w14:textId="2580C65E" w:rsidR="00626300" w:rsidRPr="00D6784F" w:rsidRDefault="00D6784F" w:rsidP="0062630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6784F">
              <w:rPr>
                <w:rFonts w:ascii="Angsana New" w:hAnsi="Angsana New" w:cs="Angsana New"/>
                <w:szCs w:val="22"/>
                <w:lang w:val="en-US" w:bidi="th-TH"/>
              </w:rPr>
              <w:t>57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4FD33407" w14:textId="77777777" w:rsidR="00626300" w:rsidRPr="00BD6C5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747FDF82" w14:textId="77777777" w:rsidR="00626300" w:rsidRPr="00BD6C56" w:rsidRDefault="00626300" w:rsidP="0062630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58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68AE7ECD" w14:textId="77777777" w:rsidR="00626300" w:rsidRPr="00BD6C5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094372FD" w14:textId="79CD9C12" w:rsidR="00626300" w:rsidRPr="00BD6C56" w:rsidRDefault="005261B8" w:rsidP="005261B8">
            <w:pPr>
              <w:pStyle w:val="acctfourfigures"/>
              <w:tabs>
                <w:tab w:val="clear" w:pos="765"/>
              </w:tabs>
              <w:spacing w:line="240" w:lineRule="auto"/>
              <w:ind w:right="-257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7B9F18B1" w14:textId="77777777" w:rsidR="00626300" w:rsidRPr="00BD6C5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218334C4" w14:textId="77777777" w:rsidR="00626300" w:rsidRPr="00BD6C56" w:rsidRDefault="00626300" w:rsidP="0062630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1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418BFD6C" w14:textId="77777777" w:rsidR="00626300" w:rsidRPr="00BD6C5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3285F73F" w14:textId="3CC8A395" w:rsidR="00626300" w:rsidRPr="00BD6C56" w:rsidRDefault="00762F82" w:rsidP="00762F82">
            <w:pPr>
              <w:pStyle w:val="acctfourfigures"/>
              <w:tabs>
                <w:tab w:val="clear" w:pos="765"/>
              </w:tabs>
              <w:spacing w:line="240" w:lineRule="auto"/>
              <w:ind w:right="-107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586AEBA6" w14:textId="77777777" w:rsidR="00626300" w:rsidRPr="00BD6C5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18DF2F40" w14:textId="77777777" w:rsidR="00626300" w:rsidRPr="00BD6C56" w:rsidRDefault="00626300" w:rsidP="0062630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6,021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45246BF6" w14:textId="77777777" w:rsidR="00626300" w:rsidRPr="00BD6C5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214EA1AC" w14:textId="44B2368C" w:rsidR="00626300" w:rsidRPr="00BD6C56" w:rsidRDefault="0065576B" w:rsidP="0062630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290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609D0D23" w14:textId="77777777" w:rsidR="00626300" w:rsidRPr="00BD6C5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040DE6C3" w14:textId="77777777" w:rsidR="00626300" w:rsidRPr="00BD6C56" w:rsidRDefault="00626300" w:rsidP="0062630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2,48</w:t>
            </w:r>
            <w:r w:rsidRPr="00BD6C56">
              <w:rPr>
                <w:rFonts w:ascii="Angsana New" w:hAnsi="Angsana New" w:cs="Angsana New"/>
                <w:szCs w:val="22"/>
                <w:lang w:bidi="th-TH"/>
              </w:rPr>
              <w:t>0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245A81A9" w14:textId="77777777" w:rsidR="00626300" w:rsidRPr="00BD6C5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3F2CFA6D" w14:textId="769E4FC6" w:rsidR="00626300" w:rsidRPr="00BD6C56" w:rsidRDefault="00A531C6" w:rsidP="0062630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34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3B8FECC2" w14:textId="77777777" w:rsidR="00626300" w:rsidRPr="00BD6C5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1B7A9B0E" w14:textId="77777777" w:rsidR="00626300" w:rsidRPr="00BD6C56" w:rsidRDefault="00626300" w:rsidP="0062630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126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499B33FD" w14:textId="77777777" w:rsidR="00626300" w:rsidRPr="00BD6C5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62264AD3" w14:textId="5E5D7967" w:rsidR="00626300" w:rsidRPr="00BD6C56" w:rsidRDefault="00D01078" w:rsidP="0062630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38</w:t>
            </w:r>
            <w:r w:rsidR="007F05E8">
              <w:rPr>
                <w:rFonts w:ascii="Angsana New" w:hAnsi="Angsana New" w:cs="Angsana New"/>
                <w:szCs w:val="22"/>
                <w:lang w:bidi="th-TH"/>
              </w:rPr>
              <w:t>1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7211594A" w14:textId="77777777" w:rsidR="00626300" w:rsidRPr="00BD6C5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1E9B6784" w14:textId="77777777" w:rsidR="00626300" w:rsidRPr="00BD6C56" w:rsidRDefault="00626300" w:rsidP="0062630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8,686</w:t>
            </w:r>
          </w:p>
        </w:tc>
      </w:tr>
      <w:tr w:rsidR="00762F82" w:rsidRPr="001F349D" w14:paraId="2586455D" w14:textId="77777777" w:rsidTr="00FA5670">
        <w:trPr>
          <w:trHeight w:val="28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12C8E" w14:textId="77777777" w:rsidR="00762F82" w:rsidRPr="00BD6C56" w:rsidRDefault="00762F82" w:rsidP="0076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BD6C56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0D273F72" w14:textId="196EA11A" w:rsidR="00762F82" w:rsidRPr="00B75235" w:rsidRDefault="00762F82" w:rsidP="00B75235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B75235">
              <w:rPr>
                <w:rFonts w:ascii="Angsana New" w:hAnsi="Angsana New" w:cs="Angsana New"/>
                <w:szCs w:val="22"/>
                <w:lang w:bidi="th-TH"/>
              </w:rPr>
              <w:t>(119,182)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35B9B58E" w14:textId="77777777" w:rsidR="00762F82" w:rsidRPr="00BD6C56" w:rsidRDefault="00762F82" w:rsidP="0076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3076EAD1" w14:textId="5C3F17E5" w:rsidR="00762F82" w:rsidRPr="00BD6C56" w:rsidRDefault="00762F82" w:rsidP="00762F8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(1</w:t>
            </w:r>
            <w:r w:rsidR="00045612">
              <w:rPr>
                <w:rFonts w:ascii="Angsana New" w:hAnsi="Angsana New" w:cs="Angsana New"/>
                <w:szCs w:val="22"/>
                <w:lang w:val="en-US" w:bidi="th-TH"/>
              </w:rPr>
              <w:t>47</w:t>
            </w:r>
            <w:r>
              <w:rPr>
                <w:rFonts w:ascii="Angsana New" w:hAnsi="Angsana New" w:cs="Angsana New"/>
                <w:szCs w:val="22"/>
                <w:lang w:bidi="th-TH"/>
              </w:rPr>
              <w:t>,9</w:t>
            </w:r>
            <w:r w:rsidR="00104AA8">
              <w:rPr>
                <w:rFonts w:ascii="Angsana New" w:hAnsi="Angsana New" w:cs="Angsana New"/>
                <w:szCs w:val="22"/>
                <w:lang w:bidi="th-TH"/>
              </w:rPr>
              <w:t>53</w:t>
            </w:r>
            <w:r w:rsidRPr="00BD6C56">
              <w:rPr>
                <w:rFonts w:ascii="Angsana New" w:hAnsi="Angsana New" w:cs="Angsana New"/>
                <w:szCs w:val="22"/>
                <w:lang w:bidi="th-TH"/>
              </w:rPr>
              <w:t>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5D1B32C9" w14:textId="77777777" w:rsidR="00762F82" w:rsidRPr="00BD6C56" w:rsidRDefault="00762F82" w:rsidP="0076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77782135" w14:textId="49E3162F" w:rsidR="00762F82" w:rsidRPr="00BD6C56" w:rsidRDefault="00762F82" w:rsidP="00762F82">
            <w:pPr>
              <w:pStyle w:val="acctfourfigures"/>
              <w:tabs>
                <w:tab w:val="clear" w:pos="765"/>
              </w:tabs>
              <w:spacing w:line="240" w:lineRule="auto"/>
              <w:ind w:right="-257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569EE670" w14:textId="77777777" w:rsidR="00762F82" w:rsidRPr="00BD6C56" w:rsidRDefault="00762F82" w:rsidP="0076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28FB3E04" w14:textId="7DE2BE8C" w:rsidR="00762F82" w:rsidRPr="00BD6C56" w:rsidRDefault="00762F82" w:rsidP="00762F8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(3,</w:t>
            </w:r>
            <w:r w:rsidR="00104AA8">
              <w:rPr>
                <w:rFonts w:ascii="Angsana New" w:hAnsi="Angsana New" w:cs="Angsana New"/>
                <w:szCs w:val="22"/>
                <w:lang w:bidi="th-TH"/>
              </w:rPr>
              <w:t>957</w:t>
            </w:r>
            <w:r w:rsidRPr="00BD6C56">
              <w:rPr>
                <w:rFonts w:ascii="Angsana New" w:hAnsi="Angsana New" w:cs="Angsana New"/>
                <w:szCs w:val="22"/>
                <w:lang w:bidi="th-TH"/>
              </w:rPr>
              <w:t>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4986E570" w14:textId="77777777" w:rsidR="00762F82" w:rsidRPr="00BD6C56" w:rsidRDefault="00762F82" w:rsidP="0076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571CC630" w14:textId="5C57BD89" w:rsidR="00762F82" w:rsidRPr="00BD6C56" w:rsidRDefault="00762F82" w:rsidP="00762F82">
            <w:pPr>
              <w:pStyle w:val="acctfourfigures"/>
              <w:tabs>
                <w:tab w:val="clear" w:pos="765"/>
              </w:tabs>
              <w:spacing w:line="240" w:lineRule="auto"/>
              <w:ind w:right="-107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05EC0ABD" w14:textId="77777777" w:rsidR="00762F82" w:rsidRPr="00BD6C56" w:rsidRDefault="00762F82" w:rsidP="00762F82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4B64AC55" w14:textId="101E1D00" w:rsidR="00762F82" w:rsidRPr="00BD6C56" w:rsidRDefault="00104AA8" w:rsidP="00104AA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(786)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70341124" w14:textId="77777777" w:rsidR="00762F82" w:rsidRPr="00BD6C56" w:rsidRDefault="00762F82" w:rsidP="0076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1882913C" w14:textId="0A543005" w:rsidR="00762F82" w:rsidRPr="00BD6C56" w:rsidRDefault="0065576B" w:rsidP="00762F8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(33,874)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640A67B6" w14:textId="77777777" w:rsidR="00762F82" w:rsidRPr="00BD6C56" w:rsidRDefault="00762F82" w:rsidP="0076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7E39A4CE" w14:textId="6D386E73" w:rsidR="00762F82" w:rsidRPr="00BD6C56" w:rsidRDefault="00762F82" w:rsidP="00762F8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(</w:t>
            </w:r>
            <w:r w:rsidR="00104AA8">
              <w:rPr>
                <w:rFonts w:ascii="Angsana New" w:hAnsi="Angsana New" w:cs="Angsana New"/>
                <w:szCs w:val="22"/>
                <w:lang w:bidi="th-TH"/>
              </w:rPr>
              <w:t>20</w:t>
            </w:r>
            <w:r w:rsidRPr="00BD6C56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="00104AA8">
              <w:rPr>
                <w:rFonts w:ascii="Angsana New" w:hAnsi="Angsana New" w:cs="Angsana New"/>
                <w:szCs w:val="22"/>
                <w:lang w:bidi="th-TH"/>
              </w:rPr>
              <w:t>620</w:t>
            </w:r>
            <w:r w:rsidRPr="00BD6C56">
              <w:rPr>
                <w:rFonts w:ascii="Angsana New" w:hAnsi="Angsana New" w:cs="Angsana New"/>
                <w:szCs w:val="22"/>
                <w:lang w:bidi="th-TH"/>
              </w:rPr>
              <w:t>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04745E10" w14:textId="77777777" w:rsidR="00762F82" w:rsidRPr="00BD6C56" w:rsidRDefault="00762F82" w:rsidP="0076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7F493C96" w14:textId="135C2FEA" w:rsidR="00762F82" w:rsidRPr="00A531C6" w:rsidRDefault="00A531C6" w:rsidP="00A531C6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A531C6">
              <w:rPr>
                <w:rFonts w:ascii="Angsana New" w:hAnsi="Angsana New" w:cs="Angsana New"/>
                <w:szCs w:val="22"/>
                <w:lang w:bidi="th-TH"/>
              </w:rPr>
              <w:t>(419)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37A65036" w14:textId="77777777" w:rsidR="00762F82" w:rsidRPr="00BD6C56" w:rsidRDefault="00762F82" w:rsidP="0076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025FFC11" w14:textId="3330A0B8" w:rsidR="00762F82" w:rsidRPr="00BD6C56" w:rsidRDefault="00104AA8" w:rsidP="00104AA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(</w:t>
            </w:r>
            <w:r w:rsidR="00355E14">
              <w:rPr>
                <w:rFonts w:ascii="Angsana New" w:hAnsi="Angsana New" w:cs="Angsana New"/>
                <w:szCs w:val="22"/>
                <w:lang w:bidi="th-TH"/>
              </w:rPr>
              <w:t>5</w:t>
            </w:r>
            <w:r>
              <w:rPr>
                <w:rFonts w:ascii="Angsana New" w:hAnsi="Angsana New" w:cs="Angsana New"/>
                <w:szCs w:val="22"/>
                <w:lang w:bidi="th-TH"/>
              </w:rPr>
              <w:t>80</w:t>
            </w:r>
            <w:r>
              <w:rPr>
                <w:rFonts w:ascii="Angsana New" w:hAnsi="Angsana New" w:cs="Angsana New" w:hint="cs"/>
                <w:szCs w:val="22"/>
                <w:cs/>
                <w:lang w:bidi="th-TH"/>
              </w:rPr>
              <w:t>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3755C07D" w14:textId="77777777" w:rsidR="00762F82" w:rsidRPr="00BD6C56" w:rsidRDefault="00762F82" w:rsidP="0076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6FC64A9C" w14:textId="0F59456D" w:rsidR="00762F82" w:rsidRPr="00BD6C56" w:rsidRDefault="00D01078" w:rsidP="00D01078">
            <w:pPr>
              <w:pStyle w:val="acctfourfigures"/>
              <w:tabs>
                <w:tab w:val="clear" w:pos="765"/>
              </w:tabs>
              <w:spacing w:line="240" w:lineRule="auto"/>
              <w:ind w:right="67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(153,475)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2529334B" w14:textId="77777777" w:rsidR="00762F82" w:rsidRPr="00BD6C56" w:rsidRDefault="00762F82" w:rsidP="0076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38A17806" w14:textId="5E0A6CEB" w:rsidR="00762F82" w:rsidRPr="00BD6C56" w:rsidRDefault="00762F82" w:rsidP="00762F8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(1</w:t>
            </w:r>
            <w:r w:rsidR="00104AA8">
              <w:rPr>
                <w:rFonts w:ascii="Angsana New" w:hAnsi="Angsana New" w:cs="Angsana New"/>
                <w:szCs w:val="22"/>
                <w:lang w:bidi="th-TH"/>
              </w:rPr>
              <w:t>73</w:t>
            </w:r>
            <w:r>
              <w:rPr>
                <w:rFonts w:ascii="Angsana New" w:hAnsi="Angsana New" w:cs="Angsana New"/>
                <w:szCs w:val="22"/>
                <w:lang w:bidi="th-TH"/>
              </w:rPr>
              <w:t>,8</w:t>
            </w:r>
            <w:r w:rsidR="00104AA8">
              <w:rPr>
                <w:rFonts w:ascii="Angsana New" w:hAnsi="Angsana New" w:cs="Angsana New"/>
                <w:szCs w:val="22"/>
                <w:lang w:bidi="th-TH"/>
              </w:rPr>
              <w:t>96</w:t>
            </w:r>
            <w:r w:rsidRPr="00BD6C56">
              <w:rPr>
                <w:rFonts w:ascii="Angsana New" w:hAnsi="Angsana New" w:cs="Angsana New"/>
                <w:szCs w:val="22"/>
                <w:lang w:bidi="th-TH"/>
              </w:rPr>
              <w:t>)</w:t>
            </w:r>
          </w:p>
        </w:tc>
      </w:tr>
      <w:tr w:rsidR="00762F82" w:rsidRPr="002825D9" w14:paraId="35D3E058" w14:textId="77777777" w:rsidTr="00FA5670">
        <w:trPr>
          <w:trHeight w:val="28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FC9B1" w14:textId="77777777" w:rsidR="00762F82" w:rsidRPr="00BD6C56" w:rsidRDefault="00762F82" w:rsidP="0076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D6C56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7D895B05" w14:textId="446168D9" w:rsidR="00762F82" w:rsidRPr="00B75235" w:rsidRDefault="00762F82" w:rsidP="00B75235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B75235">
              <w:rPr>
                <w:rFonts w:ascii="Angsana New" w:hAnsi="Angsana New" w:cs="Angsana New"/>
                <w:szCs w:val="22"/>
                <w:lang w:bidi="th-TH"/>
              </w:rPr>
              <w:t>(30,006)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1975D936" w14:textId="77777777" w:rsidR="00762F82" w:rsidRPr="00BD6C56" w:rsidRDefault="00762F82" w:rsidP="0076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591AB2F9" w14:textId="77777777" w:rsidR="00762F82" w:rsidRPr="00BD6C56" w:rsidRDefault="00762F82" w:rsidP="00762F8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(23,959)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7050E9CC" w14:textId="77777777" w:rsidR="00762F82" w:rsidRPr="00BD6C56" w:rsidRDefault="00762F82" w:rsidP="0076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6B26342A" w14:textId="7BA398DA" w:rsidR="00762F82" w:rsidRPr="00BD6C56" w:rsidRDefault="00762F82" w:rsidP="00762F82">
            <w:pPr>
              <w:pStyle w:val="acctfourfigures"/>
              <w:tabs>
                <w:tab w:val="clear" w:pos="765"/>
              </w:tabs>
              <w:spacing w:line="240" w:lineRule="auto"/>
              <w:ind w:right="-257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33AC0F3E" w14:textId="77777777" w:rsidR="00762F82" w:rsidRPr="00BD6C56" w:rsidRDefault="00762F82" w:rsidP="0076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6AD18B39" w14:textId="77777777" w:rsidR="00762F82" w:rsidRPr="00BD6C56" w:rsidRDefault="00762F82" w:rsidP="00762F8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(69,495)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03D6F169" w14:textId="77777777" w:rsidR="00762F82" w:rsidRPr="00BD6C56" w:rsidRDefault="00762F82" w:rsidP="0076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67F80B9B" w14:textId="501673C2" w:rsidR="00762F82" w:rsidRPr="00BD6C56" w:rsidRDefault="00762F82" w:rsidP="00762F82">
            <w:pPr>
              <w:pStyle w:val="acctfourfigures"/>
              <w:tabs>
                <w:tab w:val="clear" w:pos="765"/>
              </w:tabs>
              <w:spacing w:line="240" w:lineRule="auto"/>
              <w:ind w:right="-107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31E21792" w14:textId="77777777" w:rsidR="00762F82" w:rsidRPr="00BD6C56" w:rsidRDefault="00762F82" w:rsidP="0076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49AF02D9" w14:textId="77777777" w:rsidR="00762F82" w:rsidRPr="00BD6C56" w:rsidRDefault="00762F82" w:rsidP="00762F8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(5,569)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5A0D0B42" w14:textId="77777777" w:rsidR="00762F82" w:rsidRPr="00BD6C56" w:rsidRDefault="00762F82" w:rsidP="0076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4175C74E" w14:textId="38F65577" w:rsidR="00762F82" w:rsidRPr="00BD6C56" w:rsidRDefault="0065576B" w:rsidP="00762F8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(51,455)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5E6BDD7E" w14:textId="77777777" w:rsidR="00762F82" w:rsidRPr="00BD6C56" w:rsidRDefault="00762F82" w:rsidP="0076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6B1D02A9" w14:textId="77777777" w:rsidR="00762F82" w:rsidRPr="00BD6C56" w:rsidRDefault="00762F82" w:rsidP="00762F8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(176,355)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52FC1012" w14:textId="77777777" w:rsidR="00762F82" w:rsidRPr="00BD6C56" w:rsidRDefault="00762F82" w:rsidP="0076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2B0153FD" w14:textId="4C9D75A5" w:rsidR="00762F82" w:rsidRPr="00A531C6" w:rsidRDefault="00A531C6" w:rsidP="00762F8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A531C6">
              <w:rPr>
                <w:rFonts w:ascii="Angsana New" w:hAnsi="Angsana New" w:cs="Angsana New"/>
                <w:szCs w:val="22"/>
                <w:lang w:bidi="th-TH"/>
              </w:rPr>
              <w:t>(9,088)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6CFFD564" w14:textId="77777777" w:rsidR="00762F82" w:rsidRPr="00BD6C56" w:rsidRDefault="00762F82" w:rsidP="0076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2DAA5E48" w14:textId="77777777" w:rsidR="00762F82" w:rsidRPr="00BD6C56" w:rsidRDefault="00762F82" w:rsidP="00762F8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(17,515)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7BEFBADB" w14:textId="77777777" w:rsidR="00762F82" w:rsidRPr="00BD6C56" w:rsidRDefault="00762F82" w:rsidP="0076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36E0676F" w14:textId="2928B2FE" w:rsidR="00762F82" w:rsidRPr="00BD6C56" w:rsidRDefault="00D01078" w:rsidP="00D01078">
            <w:pPr>
              <w:pStyle w:val="acctfourfigures"/>
              <w:tabs>
                <w:tab w:val="clear" w:pos="765"/>
              </w:tabs>
              <w:spacing w:line="240" w:lineRule="auto"/>
              <w:ind w:right="67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(90,549)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59ECDB2C" w14:textId="77777777" w:rsidR="00762F82" w:rsidRPr="00BD6C56" w:rsidRDefault="00762F82" w:rsidP="0076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6EA11C9F" w14:textId="77777777" w:rsidR="00762F82" w:rsidRPr="00BD6C56" w:rsidRDefault="00762F82" w:rsidP="00762F8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(292,893)</w:t>
            </w:r>
          </w:p>
        </w:tc>
      </w:tr>
      <w:tr w:rsidR="00762F82" w:rsidRPr="002825D9" w14:paraId="4C6C91E0" w14:textId="77777777" w:rsidTr="00FA5670">
        <w:trPr>
          <w:trHeight w:val="28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26F0E" w14:textId="77777777" w:rsidR="00762F82" w:rsidRPr="00BD6C56" w:rsidRDefault="00762F82" w:rsidP="0076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BD6C56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t>ค่าตัดจำหน่ายใบอนุญาตให้ใช้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217B32D2" w14:textId="669E6763" w:rsidR="00762F82" w:rsidRPr="00BD6C56" w:rsidRDefault="00762F82" w:rsidP="0076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0E5967C0" w14:textId="77777777" w:rsidR="00762F82" w:rsidRPr="00BD6C56" w:rsidRDefault="00762F82" w:rsidP="0076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16EDF2D7" w14:textId="77777777" w:rsidR="00762F82" w:rsidRPr="00BD6C56" w:rsidRDefault="00762F82" w:rsidP="0076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4189DD86" w14:textId="77777777" w:rsidR="00762F82" w:rsidRPr="00BD6C56" w:rsidRDefault="00762F82" w:rsidP="0076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61043917" w14:textId="1677FC3F" w:rsidR="00762F82" w:rsidRPr="005261B8" w:rsidRDefault="00762F82" w:rsidP="00762F82">
            <w:pPr>
              <w:pStyle w:val="acctfourfigures"/>
              <w:tabs>
                <w:tab w:val="clear" w:pos="765"/>
              </w:tabs>
              <w:spacing w:line="240" w:lineRule="auto"/>
              <w:ind w:right="-257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7A0F1845" w14:textId="77777777" w:rsidR="00762F82" w:rsidRPr="00BD6C56" w:rsidRDefault="00762F82" w:rsidP="0076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30230501" w14:textId="77777777" w:rsidR="00762F82" w:rsidRPr="00BD6C56" w:rsidRDefault="00762F82" w:rsidP="0076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4A83CD9B" w14:textId="77777777" w:rsidR="00762F82" w:rsidRPr="00BD6C56" w:rsidRDefault="00762F82" w:rsidP="0076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3D738FC5" w14:textId="77777777" w:rsidR="00762F82" w:rsidRPr="00762F82" w:rsidRDefault="00762F82" w:rsidP="00762F82">
            <w:pPr>
              <w:pStyle w:val="acctfourfigures"/>
              <w:tabs>
                <w:tab w:val="clear" w:pos="765"/>
              </w:tabs>
              <w:spacing w:line="240" w:lineRule="auto"/>
              <w:ind w:right="-107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155F57F4" w14:textId="77777777" w:rsidR="00762F82" w:rsidRPr="00BD6C56" w:rsidRDefault="00762F82" w:rsidP="0076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05BDE7E3" w14:textId="77777777" w:rsidR="00762F82" w:rsidRPr="00BD6C56" w:rsidRDefault="00762F82" w:rsidP="0076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6175A470" w14:textId="77777777" w:rsidR="00762F82" w:rsidRPr="00BD6C56" w:rsidRDefault="00762F82" w:rsidP="0076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793246A2" w14:textId="77777777" w:rsidR="00762F82" w:rsidRPr="00BD6C56" w:rsidRDefault="00762F82" w:rsidP="0076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18CCAEEA" w14:textId="77777777" w:rsidR="00762F82" w:rsidRPr="00BD6C56" w:rsidRDefault="00762F82" w:rsidP="0076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7F5EF66F" w14:textId="77777777" w:rsidR="00762F82" w:rsidRPr="00BD6C56" w:rsidRDefault="00762F82" w:rsidP="0076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7920FFB3" w14:textId="77777777" w:rsidR="00762F82" w:rsidRPr="00BD6C56" w:rsidRDefault="00762F82" w:rsidP="0076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01FE6E24" w14:textId="77777777" w:rsidR="00762F82" w:rsidRPr="00BD6C56" w:rsidRDefault="00762F82" w:rsidP="0076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18D41526" w14:textId="77777777" w:rsidR="00762F82" w:rsidRPr="00BD6C56" w:rsidRDefault="00762F82" w:rsidP="0076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1B3C23E2" w14:textId="77777777" w:rsidR="00762F82" w:rsidRPr="00BD6C56" w:rsidRDefault="00762F82" w:rsidP="0076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6D394DBF" w14:textId="77777777" w:rsidR="00762F82" w:rsidRPr="00BD6C56" w:rsidRDefault="00762F82" w:rsidP="0076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4A687E84" w14:textId="77777777" w:rsidR="00762F82" w:rsidRPr="00D01078" w:rsidRDefault="00762F82" w:rsidP="00D01078">
            <w:pPr>
              <w:pStyle w:val="acctfourfigures"/>
              <w:tabs>
                <w:tab w:val="clear" w:pos="765"/>
              </w:tabs>
              <w:spacing w:line="240" w:lineRule="auto"/>
              <w:ind w:right="67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25CA579C" w14:textId="77777777" w:rsidR="00762F82" w:rsidRPr="00BD6C56" w:rsidRDefault="00762F82" w:rsidP="0076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5E8FC45A" w14:textId="77777777" w:rsidR="00762F82" w:rsidRPr="00BD6C56" w:rsidRDefault="00762F82" w:rsidP="0076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762F82" w:rsidRPr="002825D9" w14:paraId="293DB164" w14:textId="77777777" w:rsidTr="00FA5670">
        <w:trPr>
          <w:trHeight w:val="28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52EC4" w14:textId="77777777" w:rsidR="00762F82" w:rsidRPr="00BD6C56" w:rsidRDefault="00762F82" w:rsidP="0076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BD6C56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t xml:space="preserve">   คลื่นความถี่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t>และประกอบกิจการโทรทัศน์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398000BA" w14:textId="3AD042E9" w:rsidR="00762F82" w:rsidRPr="00D6784F" w:rsidRDefault="00762F82" w:rsidP="00762F82">
            <w:pPr>
              <w:pStyle w:val="acctfourfigures"/>
              <w:tabs>
                <w:tab w:val="clear" w:pos="765"/>
              </w:tabs>
              <w:spacing w:line="240" w:lineRule="auto"/>
              <w:ind w:right="-48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7EA8AC38" w14:textId="77777777" w:rsidR="00762F82" w:rsidRPr="00BD6C56" w:rsidRDefault="00762F82" w:rsidP="00762F82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27E3D994" w14:textId="77777777" w:rsidR="00762F82" w:rsidRPr="00BD6C56" w:rsidRDefault="00762F82" w:rsidP="00762F82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 w:hint="cs"/>
                <w:szCs w:val="22"/>
                <w:cs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6B1ED8B5" w14:textId="77777777" w:rsidR="00762F82" w:rsidRPr="00BD6C56" w:rsidRDefault="00762F82" w:rsidP="00762F82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196C7EB5" w14:textId="1E1EFE68" w:rsidR="00762F82" w:rsidRPr="005261B8" w:rsidRDefault="00762F82" w:rsidP="00762F82">
            <w:pPr>
              <w:pStyle w:val="acctfourfigures"/>
              <w:tabs>
                <w:tab w:val="clear" w:pos="765"/>
              </w:tabs>
              <w:spacing w:line="240" w:lineRule="auto"/>
              <w:ind w:right="-257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7245AF68" w14:textId="77777777" w:rsidR="00762F82" w:rsidRPr="00BD6C56" w:rsidRDefault="00762F82" w:rsidP="00762F82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766717D2" w14:textId="77777777" w:rsidR="00762F82" w:rsidRPr="00BD6C56" w:rsidRDefault="00762F82" w:rsidP="00762F82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6C09DAFB" w14:textId="77777777" w:rsidR="00762F82" w:rsidRPr="00BD6C56" w:rsidRDefault="00762F82" w:rsidP="00762F82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5122CD96" w14:textId="03EBA98A" w:rsidR="00762F82" w:rsidRPr="00BD6C56" w:rsidRDefault="00762F82" w:rsidP="00762F82">
            <w:pPr>
              <w:pStyle w:val="acctfourfigures"/>
              <w:tabs>
                <w:tab w:val="clear" w:pos="765"/>
              </w:tabs>
              <w:spacing w:line="240" w:lineRule="auto"/>
              <w:ind w:right="-107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3F35DDD1" w14:textId="77777777" w:rsidR="00762F82" w:rsidRPr="00BD6C56" w:rsidRDefault="00762F82" w:rsidP="00762F82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108B6B1A" w14:textId="77777777" w:rsidR="00762F82" w:rsidRPr="00BD6C56" w:rsidRDefault="00762F82" w:rsidP="00762F82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4F98858F" w14:textId="77777777" w:rsidR="00762F82" w:rsidRPr="00BD6C56" w:rsidRDefault="00762F82" w:rsidP="0076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294892DF" w14:textId="5FDFF26C" w:rsidR="00762F82" w:rsidRPr="00BD6C56" w:rsidRDefault="0065576B" w:rsidP="00762F8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(92,756)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60373945" w14:textId="77777777" w:rsidR="00762F82" w:rsidRPr="00BD6C56" w:rsidRDefault="00762F82" w:rsidP="0076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419CF81D" w14:textId="77777777" w:rsidR="00762F82" w:rsidRPr="00BD6C56" w:rsidRDefault="00762F82" w:rsidP="00762F8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(1</w:t>
            </w:r>
            <w:r w:rsidRPr="00BD6C56">
              <w:rPr>
                <w:rFonts w:ascii="Angsana New" w:hAnsi="Angsana New" w:cs="Angsana New" w:hint="cs"/>
                <w:szCs w:val="22"/>
                <w:cs/>
                <w:lang w:bidi="th-TH"/>
              </w:rPr>
              <w:t>78</w:t>
            </w:r>
            <w:r w:rsidRPr="00BD6C56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BD6C56">
              <w:rPr>
                <w:rFonts w:ascii="Angsana New" w:hAnsi="Angsana New" w:cs="Angsana New" w:hint="cs"/>
                <w:szCs w:val="22"/>
                <w:cs/>
                <w:lang w:bidi="th-TH"/>
              </w:rPr>
              <w:t>631</w:t>
            </w:r>
            <w:r w:rsidRPr="00BD6C56">
              <w:rPr>
                <w:rFonts w:ascii="Angsana New" w:hAnsi="Angsana New" w:cs="Angsana New"/>
                <w:szCs w:val="22"/>
                <w:lang w:bidi="th-TH"/>
              </w:rPr>
              <w:t>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3DE74787" w14:textId="77777777" w:rsidR="00762F82" w:rsidRPr="00BD6C56" w:rsidRDefault="00762F82" w:rsidP="0076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6CAFDB75" w14:textId="2D767DC4" w:rsidR="00762F82" w:rsidRPr="00BD6C56" w:rsidRDefault="00A531C6" w:rsidP="00762F82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31831A68" w14:textId="77777777" w:rsidR="00762F82" w:rsidRPr="00BD6C56" w:rsidRDefault="00762F82" w:rsidP="00762F82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0D98C7D9" w14:textId="77777777" w:rsidR="00762F82" w:rsidRPr="00BD6C56" w:rsidRDefault="00762F82" w:rsidP="00762F82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39378EEC" w14:textId="77777777" w:rsidR="00762F82" w:rsidRPr="00BD6C56" w:rsidRDefault="00762F82" w:rsidP="0076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2372CB54" w14:textId="2034095D" w:rsidR="00762F82" w:rsidRPr="00BD6C56" w:rsidRDefault="00D01078" w:rsidP="00D01078">
            <w:pPr>
              <w:pStyle w:val="acctfourfigures"/>
              <w:tabs>
                <w:tab w:val="clear" w:pos="765"/>
              </w:tabs>
              <w:spacing w:line="240" w:lineRule="auto"/>
              <w:ind w:right="67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(92,756)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05EF15F5" w14:textId="77777777" w:rsidR="00762F82" w:rsidRPr="00BD6C56" w:rsidRDefault="00762F82" w:rsidP="0076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402A1392" w14:textId="77777777" w:rsidR="00762F82" w:rsidRPr="00BD6C56" w:rsidRDefault="00762F82" w:rsidP="00762F8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(178,631)</w:t>
            </w:r>
          </w:p>
        </w:tc>
      </w:tr>
      <w:tr w:rsidR="00762F82" w:rsidRPr="00BD6C56" w14:paraId="22BFCAB5" w14:textId="77777777" w:rsidTr="00FA5670">
        <w:trPr>
          <w:trHeight w:val="28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B0BA4" w14:textId="13D62208" w:rsidR="00762F82" w:rsidRPr="00BD6C56" w:rsidRDefault="00762F82" w:rsidP="0076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BD6C56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ส่วนแบ่งกำไร</w:t>
            </w:r>
            <w:r w:rsidR="003302AC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(ขาดทุน) </w:t>
            </w:r>
            <w:r w:rsidRPr="00BD6C56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ในเงินลงทุน</w:t>
            </w: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0E8A62E8" w14:textId="77777777" w:rsidR="00762F82" w:rsidRPr="00D6784F" w:rsidRDefault="00762F82" w:rsidP="00762F82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6E0106F7" w14:textId="77777777" w:rsidR="00762F82" w:rsidRPr="00BD6C56" w:rsidRDefault="00762F82" w:rsidP="0076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387523C6" w14:textId="77777777" w:rsidR="00762F82" w:rsidRPr="00BD6C56" w:rsidRDefault="00762F82" w:rsidP="00762F82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00EA2818" w14:textId="77777777" w:rsidR="00762F82" w:rsidRPr="00BD6C56" w:rsidRDefault="00762F82" w:rsidP="0076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3210C6EF" w14:textId="77777777" w:rsidR="00762F82" w:rsidRPr="00BD6C56" w:rsidRDefault="00762F82" w:rsidP="00762F82">
            <w:pPr>
              <w:pStyle w:val="acctfourfigures"/>
              <w:tabs>
                <w:tab w:val="clear" w:pos="765"/>
              </w:tabs>
              <w:spacing w:line="240" w:lineRule="auto"/>
              <w:ind w:right="-257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48AC8ABA" w14:textId="77777777" w:rsidR="00762F82" w:rsidRPr="00BD6C56" w:rsidRDefault="00762F82" w:rsidP="0076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1E52E6FD" w14:textId="77777777" w:rsidR="00762F82" w:rsidRPr="00BD6C56" w:rsidRDefault="00762F82" w:rsidP="00762F82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6D7438CC" w14:textId="77777777" w:rsidR="00762F82" w:rsidRPr="00BD6C56" w:rsidRDefault="00762F82" w:rsidP="0076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1EB3CF7D" w14:textId="77777777" w:rsidR="00762F82" w:rsidRPr="00BD6C56" w:rsidRDefault="00762F82" w:rsidP="00762F82">
            <w:pPr>
              <w:pStyle w:val="acctfourfigures"/>
              <w:tabs>
                <w:tab w:val="clear" w:pos="765"/>
              </w:tabs>
              <w:spacing w:line="240" w:lineRule="auto"/>
              <w:ind w:right="-107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732BBF1B" w14:textId="77777777" w:rsidR="00762F82" w:rsidRPr="00BD6C56" w:rsidRDefault="00762F82" w:rsidP="0076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704F60B2" w14:textId="77777777" w:rsidR="00762F82" w:rsidRPr="00BD6C56" w:rsidRDefault="00762F82" w:rsidP="00762F82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303D9077" w14:textId="77777777" w:rsidR="00762F82" w:rsidRPr="00BD6C56" w:rsidRDefault="00762F82" w:rsidP="0076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44DBEC30" w14:textId="77777777" w:rsidR="00762F82" w:rsidRPr="00BD6C56" w:rsidRDefault="00762F82" w:rsidP="00762F82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4400C7CD" w14:textId="77777777" w:rsidR="00762F82" w:rsidRPr="00BD6C56" w:rsidRDefault="00762F82" w:rsidP="0076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6CFDDF8F" w14:textId="77777777" w:rsidR="00762F82" w:rsidRPr="00BD6C56" w:rsidRDefault="00762F82" w:rsidP="00762F82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627653DA" w14:textId="77777777" w:rsidR="00762F82" w:rsidRPr="00BD6C56" w:rsidRDefault="00762F82" w:rsidP="0076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707BC967" w14:textId="77777777" w:rsidR="00762F82" w:rsidRPr="00BD6C56" w:rsidRDefault="00762F82" w:rsidP="00762F82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57EA743F" w14:textId="77777777" w:rsidR="00762F82" w:rsidRPr="00BD6C56" w:rsidRDefault="00762F82" w:rsidP="0076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587A6A3B" w14:textId="77777777" w:rsidR="00762F82" w:rsidRPr="00BD6C56" w:rsidRDefault="00762F82" w:rsidP="00762F82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6B4A2F00" w14:textId="77777777" w:rsidR="00762F82" w:rsidRPr="00BD6C56" w:rsidRDefault="00762F82" w:rsidP="0076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17F9FD7A" w14:textId="77777777" w:rsidR="00762F82" w:rsidRPr="00BD6C56" w:rsidRDefault="00762F82" w:rsidP="00D01078">
            <w:pPr>
              <w:pStyle w:val="acctfourfigures"/>
              <w:tabs>
                <w:tab w:val="clear" w:pos="765"/>
              </w:tabs>
              <w:spacing w:line="240" w:lineRule="auto"/>
              <w:ind w:right="67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6C7DE924" w14:textId="77777777" w:rsidR="00762F82" w:rsidRPr="00BD6C56" w:rsidRDefault="00762F82" w:rsidP="0076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3565F048" w14:textId="77777777" w:rsidR="00762F82" w:rsidRPr="00BD6C56" w:rsidRDefault="00762F82" w:rsidP="00762F82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</w:tr>
      <w:tr w:rsidR="00762F82" w:rsidRPr="00BD6C56" w14:paraId="7C72BBD1" w14:textId="77777777" w:rsidTr="00FA5670">
        <w:trPr>
          <w:trHeight w:val="28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03F59" w14:textId="77777777" w:rsidR="00762F82" w:rsidRPr="00BD6C56" w:rsidRDefault="00762F82" w:rsidP="0076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D6C56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 ในบริษัทร่วม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7A1AF8A5" w14:textId="21ED1FD8" w:rsidR="00762F82" w:rsidRPr="00B75235" w:rsidRDefault="00762F82" w:rsidP="00B75235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B75235">
              <w:rPr>
                <w:rFonts w:ascii="Angsana New" w:hAnsi="Angsana New" w:cs="Angsana New"/>
                <w:szCs w:val="22"/>
                <w:lang w:bidi="th-TH"/>
              </w:rPr>
              <w:t>(3,889)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77C1BE6F" w14:textId="77777777" w:rsidR="00762F82" w:rsidRPr="00BD6C56" w:rsidRDefault="00762F82" w:rsidP="0076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5EB3A920" w14:textId="77777777" w:rsidR="00762F82" w:rsidRPr="00BD6C56" w:rsidRDefault="00762F82" w:rsidP="00762F82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69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2D6C13C2" w14:textId="77777777" w:rsidR="00762F82" w:rsidRPr="00BD6C56" w:rsidRDefault="00762F82" w:rsidP="00762F82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263EB8DE" w14:textId="0BF1AE2E" w:rsidR="00762F82" w:rsidRPr="00BD6C56" w:rsidRDefault="00762F82" w:rsidP="00762F82">
            <w:pPr>
              <w:pStyle w:val="acctfourfigures"/>
              <w:tabs>
                <w:tab w:val="clear" w:pos="765"/>
              </w:tabs>
              <w:spacing w:line="240" w:lineRule="auto"/>
              <w:ind w:right="-257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4F46E9C0" w14:textId="77777777" w:rsidR="00762F82" w:rsidRPr="00BD6C56" w:rsidRDefault="00762F82" w:rsidP="00762F82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6E824111" w14:textId="77777777" w:rsidR="00762F82" w:rsidRPr="00BD6C56" w:rsidRDefault="00762F82" w:rsidP="00762F82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16070C9C" w14:textId="77777777" w:rsidR="00762F82" w:rsidRPr="00BD6C56" w:rsidRDefault="00762F82" w:rsidP="00762F82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277B71A6" w14:textId="65D63F41" w:rsidR="00762F82" w:rsidRPr="00BD6C56" w:rsidRDefault="00762F82" w:rsidP="00762F82">
            <w:pPr>
              <w:pStyle w:val="acctfourfigures"/>
              <w:tabs>
                <w:tab w:val="clear" w:pos="765"/>
              </w:tabs>
              <w:spacing w:line="240" w:lineRule="auto"/>
              <w:ind w:right="-107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45C3B0E4" w14:textId="77777777" w:rsidR="00762F82" w:rsidRPr="00BD6C56" w:rsidRDefault="00762F82" w:rsidP="00762F82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7F65EE85" w14:textId="77777777" w:rsidR="00762F82" w:rsidRPr="00BD6C56" w:rsidRDefault="00762F82" w:rsidP="00762F82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047C6067" w14:textId="77777777" w:rsidR="00762F82" w:rsidRPr="00BD6C56" w:rsidRDefault="00762F82" w:rsidP="00762F82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328AFB1A" w14:textId="2D63F4A6" w:rsidR="00762F82" w:rsidRPr="00BD6C56" w:rsidRDefault="0065576B" w:rsidP="00762F82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18CFEA51" w14:textId="77777777" w:rsidR="00762F82" w:rsidRPr="00BD6C56" w:rsidRDefault="00762F82" w:rsidP="00762F82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7B5CDF0B" w14:textId="77777777" w:rsidR="00762F82" w:rsidRPr="00BD6C56" w:rsidRDefault="00762F82" w:rsidP="00762F82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34E59CFC" w14:textId="77777777" w:rsidR="00762F82" w:rsidRPr="00BD6C56" w:rsidRDefault="00762F82" w:rsidP="00762F82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67C45047" w14:textId="35C3900F" w:rsidR="00762F82" w:rsidRPr="00BD6C56" w:rsidRDefault="00A531C6" w:rsidP="00762F82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7148A0BC" w14:textId="77777777" w:rsidR="00762F82" w:rsidRPr="00BD6C56" w:rsidRDefault="00762F82" w:rsidP="00762F82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0A4B508D" w14:textId="77777777" w:rsidR="00762F82" w:rsidRPr="00BD6C56" w:rsidRDefault="00762F82" w:rsidP="00762F82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065DD544" w14:textId="77777777" w:rsidR="00762F82" w:rsidRPr="00BD6C56" w:rsidRDefault="00762F82" w:rsidP="0076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58CB5357" w14:textId="1FB1E4E2" w:rsidR="00762F82" w:rsidRPr="00BD6C56" w:rsidRDefault="00D01078" w:rsidP="00D01078">
            <w:pPr>
              <w:pStyle w:val="acctfourfigures"/>
              <w:tabs>
                <w:tab w:val="clear" w:pos="765"/>
              </w:tabs>
              <w:spacing w:line="240" w:lineRule="auto"/>
              <w:ind w:right="67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(3,889)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0B490EF2" w14:textId="77777777" w:rsidR="00762F82" w:rsidRPr="00BD6C56" w:rsidRDefault="00762F82" w:rsidP="0076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0CCF0154" w14:textId="77777777" w:rsidR="00762F82" w:rsidRPr="00BD6C56" w:rsidRDefault="00762F82" w:rsidP="00762F82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69</w:t>
            </w:r>
          </w:p>
        </w:tc>
      </w:tr>
      <w:tr w:rsidR="00762F82" w:rsidRPr="00BD6C56" w14:paraId="151177EB" w14:textId="77777777" w:rsidTr="005261B8">
        <w:trPr>
          <w:trHeight w:val="11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9C4BFE" w14:textId="77777777" w:rsidR="00762F82" w:rsidRPr="005261B8" w:rsidRDefault="00762F82" w:rsidP="0076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20" w:lineRule="auto"/>
              <w:rPr>
                <w:rFonts w:ascii="Angsana New" w:hAnsi="Angsan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7F1C2DE8" w14:textId="77777777" w:rsidR="00762F82" w:rsidRPr="005261B8" w:rsidRDefault="00762F82" w:rsidP="00762F82">
            <w:pPr>
              <w:pStyle w:val="acctfourfigures"/>
              <w:tabs>
                <w:tab w:val="clear" w:pos="765"/>
              </w:tabs>
              <w:spacing w:line="120" w:lineRule="auto"/>
              <w:ind w:right="113"/>
              <w:jc w:val="right"/>
              <w:rPr>
                <w:rFonts w:ascii="Angsana New" w:hAnsi="Angsana New" w:cs="Angsana New"/>
                <w:sz w:val="10"/>
                <w:szCs w:val="10"/>
                <w:lang w:val="en-US"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771A06ED" w14:textId="77777777" w:rsidR="00762F82" w:rsidRPr="005261B8" w:rsidRDefault="00762F82" w:rsidP="00762F82">
            <w:pPr>
              <w:pStyle w:val="acctfourfigures"/>
              <w:tabs>
                <w:tab w:val="clear" w:pos="765"/>
              </w:tabs>
              <w:spacing w:line="120" w:lineRule="auto"/>
              <w:ind w:right="113"/>
              <w:jc w:val="right"/>
              <w:rPr>
                <w:rFonts w:ascii="Angsana New" w:hAnsi="Angsana New" w:cs="Angsana New"/>
                <w:sz w:val="10"/>
                <w:szCs w:val="10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3C88B6CC" w14:textId="77777777" w:rsidR="00762F82" w:rsidRPr="005261B8" w:rsidRDefault="00762F82" w:rsidP="00762F82">
            <w:pPr>
              <w:pStyle w:val="acctfourfigures"/>
              <w:tabs>
                <w:tab w:val="clear" w:pos="765"/>
              </w:tabs>
              <w:spacing w:line="120" w:lineRule="auto"/>
              <w:ind w:right="113"/>
              <w:jc w:val="right"/>
              <w:rPr>
                <w:rFonts w:ascii="Angsana New" w:hAnsi="Angsana New" w:cs="Angsana New"/>
                <w:sz w:val="10"/>
                <w:szCs w:val="10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63D97DF5" w14:textId="77777777" w:rsidR="00762F82" w:rsidRPr="005261B8" w:rsidRDefault="00762F82" w:rsidP="00762F82">
            <w:pPr>
              <w:pStyle w:val="acctfourfigures"/>
              <w:tabs>
                <w:tab w:val="clear" w:pos="765"/>
              </w:tabs>
              <w:spacing w:line="120" w:lineRule="auto"/>
              <w:ind w:right="113"/>
              <w:jc w:val="right"/>
              <w:rPr>
                <w:rFonts w:ascii="Angsana New" w:hAnsi="Angsana New" w:cs="Angsana New"/>
                <w:sz w:val="10"/>
                <w:szCs w:val="10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29C215A5" w14:textId="77777777" w:rsidR="00762F82" w:rsidRPr="005261B8" w:rsidRDefault="00762F82" w:rsidP="00762F82">
            <w:pPr>
              <w:pStyle w:val="acctfourfigures"/>
              <w:tabs>
                <w:tab w:val="clear" w:pos="765"/>
              </w:tabs>
              <w:spacing w:line="120" w:lineRule="auto"/>
              <w:ind w:right="113"/>
              <w:jc w:val="right"/>
              <w:rPr>
                <w:rFonts w:ascii="Angsana New" w:hAnsi="Angsana New" w:cs="Angsana New"/>
                <w:sz w:val="10"/>
                <w:szCs w:val="10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15C5152A" w14:textId="77777777" w:rsidR="00762F82" w:rsidRPr="005261B8" w:rsidRDefault="00762F82" w:rsidP="00762F82">
            <w:pPr>
              <w:pStyle w:val="acctfourfigures"/>
              <w:tabs>
                <w:tab w:val="clear" w:pos="765"/>
              </w:tabs>
              <w:spacing w:line="120" w:lineRule="auto"/>
              <w:ind w:right="113"/>
              <w:jc w:val="right"/>
              <w:rPr>
                <w:rFonts w:ascii="Angsana New" w:hAnsi="Angsana New" w:cs="Angsana New"/>
                <w:sz w:val="10"/>
                <w:szCs w:val="10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44C9A4E7" w14:textId="77777777" w:rsidR="00762F82" w:rsidRPr="005261B8" w:rsidRDefault="00762F82" w:rsidP="00762F82">
            <w:pPr>
              <w:pStyle w:val="acctfourfigures"/>
              <w:tabs>
                <w:tab w:val="clear" w:pos="765"/>
              </w:tabs>
              <w:spacing w:line="120" w:lineRule="auto"/>
              <w:ind w:right="113"/>
              <w:jc w:val="right"/>
              <w:rPr>
                <w:rFonts w:ascii="Angsana New" w:hAnsi="Angsana New" w:cs="Angsana New"/>
                <w:sz w:val="10"/>
                <w:szCs w:val="10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06C8180D" w14:textId="77777777" w:rsidR="00762F82" w:rsidRPr="005261B8" w:rsidRDefault="00762F82" w:rsidP="00762F82">
            <w:pPr>
              <w:pStyle w:val="acctfourfigures"/>
              <w:tabs>
                <w:tab w:val="clear" w:pos="765"/>
              </w:tabs>
              <w:spacing w:line="120" w:lineRule="auto"/>
              <w:ind w:right="113"/>
              <w:jc w:val="right"/>
              <w:rPr>
                <w:rFonts w:ascii="Angsana New" w:hAnsi="Angsana New" w:cs="Angsana New"/>
                <w:sz w:val="10"/>
                <w:szCs w:val="10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454F4DF0" w14:textId="77777777" w:rsidR="00762F82" w:rsidRPr="005261B8" w:rsidRDefault="00762F82" w:rsidP="00762F82">
            <w:pPr>
              <w:pStyle w:val="acctfourfigures"/>
              <w:tabs>
                <w:tab w:val="clear" w:pos="765"/>
              </w:tabs>
              <w:spacing w:line="120" w:lineRule="auto"/>
              <w:ind w:right="113"/>
              <w:jc w:val="right"/>
              <w:rPr>
                <w:rFonts w:ascii="Angsana New" w:hAnsi="Angsana New" w:cs="Angsana New"/>
                <w:sz w:val="10"/>
                <w:szCs w:val="10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0E6DD844" w14:textId="77777777" w:rsidR="00762F82" w:rsidRPr="005261B8" w:rsidRDefault="00762F82" w:rsidP="00762F82">
            <w:pPr>
              <w:pStyle w:val="acctfourfigures"/>
              <w:tabs>
                <w:tab w:val="clear" w:pos="765"/>
              </w:tabs>
              <w:spacing w:line="120" w:lineRule="auto"/>
              <w:ind w:right="113"/>
              <w:jc w:val="right"/>
              <w:rPr>
                <w:rFonts w:ascii="Angsana New" w:hAnsi="Angsana New" w:cs="Angsana New"/>
                <w:sz w:val="10"/>
                <w:szCs w:val="10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270E67A5" w14:textId="77777777" w:rsidR="00762F82" w:rsidRPr="005261B8" w:rsidRDefault="00762F82" w:rsidP="00762F82">
            <w:pPr>
              <w:pStyle w:val="acctfourfigures"/>
              <w:tabs>
                <w:tab w:val="clear" w:pos="765"/>
              </w:tabs>
              <w:spacing w:line="120" w:lineRule="auto"/>
              <w:ind w:right="113"/>
              <w:jc w:val="right"/>
              <w:rPr>
                <w:rFonts w:ascii="Angsana New" w:hAnsi="Angsana New" w:cs="Angsana New"/>
                <w:sz w:val="10"/>
                <w:szCs w:val="10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6EAAEE98" w14:textId="77777777" w:rsidR="00762F82" w:rsidRPr="005261B8" w:rsidRDefault="00762F82" w:rsidP="00762F82">
            <w:pPr>
              <w:pStyle w:val="acctfourfigures"/>
              <w:tabs>
                <w:tab w:val="clear" w:pos="765"/>
              </w:tabs>
              <w:spacing w:line="120" w:lineRule="auto"/>
              <w:ind w:right="113"/>
              <w:jc w:val="right"/>
              <w:rPr>
                <w:rFonts w:ascii="Angsana New" w:hAnsi="Angsana New" w:cs="Angsana New"/>
                <w:sz w:val="10"/>
                <w:szCs w:val="10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2E902C44" w14:textId="77777777" w:rsidR="00762F82" w:rsidRPr="005261B8" w:rsidRDefault="00762F82" w:rsidP="00762F82">
            <w:pPr>
              <w:pStyle w:val="acctfourfigures"/>
              <w:tabs>
                <w:tab w:val="clear" w:pos="765"/>
              </w:tabs>
              <w:spacing w:line="120" w:lineRule="auto"/>
              <w:ind w:right="113"/>
              <w:jc w:val="right"/>
              <w:rPr>
                <w:rFonts w:ascii="Angsana New" w:hAnsi="Angsana New" w:cs="Angsana New"/>
                <w:sz w:val="10"/>
                <w:szCs w:val="10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6BFEE7AB" w14:textId="77777777" w:rsidR="00762F82" w:rsidRPr="005261B8" w:rsidRDefault="00762F82" w:rsidP="00762F82">
            <w:pPr>
              <w:pStyle w:val="acctfourfigures"/>
              <w:tabs>
                <w:tab w:val="clear" w:pos="765"/>
              </w:tabs>
              <w:spacing w:line="120" w:lineRule="auto"/>
              <w:ind w:right="113"/>
              <w:jc w:val="right"/>
              <w:rPr>
                <w:rFonts w:ascii="Angsana New" w:hAnsi="Angsana New" w:cs="Angsana New"/>
                <w:sz w:val="10"/>
                <w:szCs w:val="10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2D0A8974" w14:textId="77777777" w:rsidR="00762F82" w:rsidRPr="005261B8" w:rsidRDefault="00762F82" w:rsidP="00762F82">
            <w:pPr>
              <w:pStyle w:val="acctfourfigures"/>
              <w:tabs>
                <w:tab w:val="clear" w:pos="765"/>
              </w:tabs>
              <w:spacing w:line="120" w:lineRule="auto"/>
              <w:ind w:right="113"/>
              <w:jc w:val="right"/>
              <w:rPr>
                <w:rFonts w:ascii="Angsana New" w:hAnsi="Angsana New" w:cs="Angsana New"/>
                <w:sz w:val="10"/>
                <w:szCs w:val="10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0847E436" w14:textId="77777777" w:rsidR="00762F82" w:rsidRPr="005261B8" w:rsidRDefault="00762F82" w:rsidP="00762F82">
            <w:pPr>
              <w:pStyle w:val="acctfourfigures"/>
              <w:tabs>
                <w:tab w:val="clear" w:pos="765"/>
              </w:tabs>
              <w:spacing w:line="120" w:lineRule="auto"/>
              <w:ind w:right="113"/>
              <w:jc w:val="right"/>
              <w:rPr>
                <w:rFonts w:ascii="Angsana New" w:hAnsi="Angsana New" w:cs="Angsana New"/>
                <w:sz w:val="10"/>
                <w:szCs w:val="10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490AA084" w14:textId="77777777" w:rsidR="00762F82" w:rsidRPr="005261B8" w:rsidRDefault="00762F82" w:rsidP="00762F82">
            <w:pPr>
              <w:pStyle w:val="acctfourfigures"/>
              <w:tabs>
                <w:tab w:val="clear" w:pos="765"/>
              </w:tabs>
              <w:spacing w:line="120" w:lineRule="auto"/>
              <w:ind w:right="113"/>
              <w:jc w:val="right"/>
              <w:rPr>
                <w:rFonts w:ascii="Angsana New" w:hAnsi="Angsana New" w:cs="Angsana New"/>
                <w:sz w:val="10"/>
                <w:szCs w:val="10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37BCCAEF" w14:textId="77777777" w:rsidR="00762F82" w:rsidRPr="005261B8" w:rsidRDefault="00762F82" w:rsidP="00762F82">
            <w:pPr>
              <w:pStyle w:val="acctfourfigures"/>
              <w:tabs>
                <w:tab w:val="clear" w:pos="765"/>
              </w:tabs>
              <w:spacing w:line="120" w:lineRule="auto"/>
              <w:ind w:right="113"/>
              <w:jc w:val="right"/>
              <w:rPr>
                <w:rFonts w:ascii="Angsana New" w:hAnsi="Angsana New" w:cs="Angsana New"/>
                <w:sz w:val="10"/>
                <w:szCs w:val="10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60C20AA3" w14:textId="77777777" w:rsidR="00762F82" w:rsidRPr="005261B8" w:rsidRDefault="00762F82" w:rsidP="00762F82">
            <w:pPr>
              <w:pStyle w:val="acctfourfigures"/>
              <w:tabs>
                <w:tab w:val="clear" w:pos="765"/>
              </w:tabs>
              <w:spacing w:line="120" w:lineRule="auto"/>
              <w:ind w:right="113"/>
              <w:jc w:val="right"/>
              <w:rPr>
                <w:rFonts w:ascii="Angsana New" w:hAnsi="Angsana New" w:cs="Angsana New"/>
                <w:sz w:val="10"/>
                <w:szCs w:val="10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0F1F0AED" w14:textId="77777777" w:rsidR="00762F82" w:rsidRPr="005261B8" w:rsidRDefault="00762F82" w:rsidP="00762F82">
            <w:pPr>
              <w:pStyle w:val="acctfourfigures"/>
              <w:tabs>
                <w:tab w:val="clear" w:pos="765"/>
              </w:tabs>
              <w:spacing w:line="120" w:lineRule="auto"/>
              <w:ind w:right="113"/>
              <w:jc w:val="right"/>
              <w:rPr>
                <w:rFonts w:ascii="Angsana New" w:hAnsi="Angsana New" w:cs="Angsana New"/>
                <w:sz w:val="10"/>
                <w:szCs w:val="10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34F2D54E" w14:textId="77777777" w:rsidR="00762F82" w:rsidRPr="005261B8" w:rsidRDefault="00762F82" w:rsidP="00762F82">
            <w:pPr>
              <w:pStyle w:val="acctfourfigures"/>
              <w:tabs>
                <w:tab w:val="clear" w:pos="765"/>
              </w:tabs>
              <w:spacing w:line="120" w:lineRule="auto"/>
              <w:ind w:right="113"/>
              <w:jc w:val="right"/>
              <w:rPr>
                <w:rFonts w:ascii="Angsana New" w:hAnsi="Angsana New" w:cs="Angsana New"/>
                <w:sz w:val="10"/>
                <w:szCs w:val="10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62EDD572" w14:textId="77777777" w:rsidR="00762F82" w:rsidRPr="005261B8" w:rsidRDefault="00762F82" w:rsidP="00762F82">
            <w:pPr>
              <w:pStyle w:val="acctfourfigures"/>
              <w:tabs>
                <w:tab w:val="clear" w:pos="765"/>
              </w:tabs>
              <w:spacing w:line="120" w:lineRule="auto"/>
              <w:ind w:right="113"/>
              <w:jc w:val="right"/>
              <w:rPr>
                <w:rFonts w:ascii="Angsana New" w:hAnsi="Angsana New" w:cs="Angsana New"/>
                <w:sz w:val="10"/>
                <w:szCs w:val="10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59225486" w14:textId="77777777" w:rsidR="00762F82" w:rsidRPr="005261B8" w:rsidRDefault="00762F82" w:rsidP="00762F82">
            <w:pPr>
              <w:pStyle w:val="acctfourfigures"/>
              <w:tabs>
                <w:tab w:val="clear" w:pos="765"/>
              </w:tabs>
              <w:spacing w:line="120" w:lineRule="auto"/>
              <w:ind w:right="113"/>
              <w:jc w:val="right"/>
              <w:rPr>
                <w:rFonts w:ascii="Angsana New" w:hAnsi="Angsana New" w:cs="Angsana New"/>
                <w:sz w:val="10"/>
                <w:szCs w:val="10"/>
                <w:lang w:bidi="th-TH"/>
              </w:rPr>
            </w:pPr>
          </w:p>
        </w:tc>
      </w:tr>
      <w:tr w:rsidR="00762F82" w:rsidRPr="002825D9" w14:paraId="50106326" w14:textId="77777777" w:rsidTr="00FA5670">
        <w:trPr>
          <w:trHeight w:val="28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220AD" w14:textId="77777777" w:rsidR="00762F82" w:rsidRPr="00BD6C56" w:rsidRDefault="00762F82" w:rsidP="0076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BD6C56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t>รายการที่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t>ไม่</w:t>
            </w:r>
            <w:r w:rsidRPr="00BD6C56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t>เป็นตัวเงินอื่นที่มีสาระสำคัญ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501C706D" w14:textId="77777777" w:rsidR="00762F82" w:rsidRPr="00D6784F" w:rsidRDefault="00762F82" w:rsidP="00762F82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6E11EECB" w14:textId="77777777" w:rsidR="00762F82" w:rsidRPr="00BD6C56" w:rsidRDefault="00762F82" w:rsidP="00762F82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4102E2D9" w14:textId="77777777" w:rsidR="00762F82" w:rsidRPr="00BD6C56" w:rsidRDefault="00762F82" w:rsidP="00762F82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26C57779" w14:textId="77777777" w:rsidR="00762F82" w:rsidRPr="00BD6C56" w:rsidRDefault="00762F82" w:rsidP="00762F82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0085323B" w14:textId="77777777" w:rsidR="00762F82" w:rsidRPr="00BD6C56" w:rsidRDefault="00762F82" w:rsidP="00762F82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10E4A9AC" w14:textId="77777777" w:rsidR="00762F82" w:rsidRPr="00BD6C56" w:rsidRDefault="00762F82" w:rsidP="00762F82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2F4DF3B8" w14:textId="77777777" w:rsidR="00762F82" w:rsidRPr="00BD6C56" w:rsidRDefault="00762F82" w:rsidP="00762F82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5C8B9CB7" w14:textId="77777777" w:rsidR="00762F82" w:rsidRPr="00BD6C56" w:rsidRDefault="00762F82" w:rsidP="00762F82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730809E2" w14:textId="77777777" w:rsidR="00762F82" w:rsidRPr="00BD6C56" w:rsidRDefault="00762F82" w:rsidP="00762F82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16700CC1" w14:textId="77777777" w:rsidR="00762F82" w:rsidRPr="00BD6C56" w:rsidRDefault="00762F82" w:rsidP="00762F82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63A60015" w14:textId="77777777" w:rsidR="00762F82" w:rsidRPr="00BD6C56" w:rsidRDefault="00762F82" w:rsidP="00762F82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725E19C4" w14:textId="77777777" w:rsidR="00762F82" w:rsidRPr="00BD6C56" w:rsidRDefault="00762F82" w:rsidP="0076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1F0F62E0" w14:textId="5C43BC9B" w:rsidR="00762F82" w:rsidRPr="00BD6C56" w:rsidRDefault="00762F82" w:rsidP="00762F8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2C50E9CB" w14:textId="77777777" w:rsidR="00762F82" w:rsidRPr="00BD6C56" w:rsidRDefault="00762F82" w:rsidP="0076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3725CFFD" w14:textId="77777777" w:rsidR="00762F82" w:rsidRPr="00BD6C56" w:rsidRDefault="00762F82" w:rsidP="00762F8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40A8DC13" w14:textId="77777777" w:rsidR="00762F82" w:rsidRPr="00BD6C56" w:rsidRDefault="00762F82" w:rsidP="0076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290FA377" w14:textId="77777777" w:rsidR="00762F82" w:rsidRPr="00BD6C56" w:rsidRDefault="00762F82" w:rsidP="00762F82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57FEC88C" w14:textId="77777777" w:rsidR="00762F82" w:rsidRPr="00BD6C56" w:rsidRDefault="00762F82" w:rsidP="00762F82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6460852A" w14:textId="77777777" w:rsidR="00762F82" w:rsidRPr="00BD6C56" w:rsidRDefault="00762F82" w:rsidP="00762F82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65E18215" w14:textId="77777777" w:rsidR="00762F82" w:rsidRPr="00BD6C56" w:rsidRDefault="00762F82" w:rsidP="0076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17485A11" w14:textId="77777777" w:rsidR="00762F82" w:rsidRPr="00BD6C56" w:rsidRDefault="00762F82" w:rsidP="00762F8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4DB3EA02" w14:textId="77777777" w:rsidR="00762F82" w:rsidRPr="00BD6C56" w:rsidRDefault="00762F82" w:rsidP="0076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0A253289" w14:textId="77777777" w:rsidR="00762F82" w:rsidRPr="00BD6C56" w:rsidRDefault="00762F82" w:rsidP="00762F8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</w:tr>
      <w:tr w:rsidR="00323B6A" w:rsidRPr="002825D9" w14:paraId="32E1525A" w14:textId="77777777" w:rsidTr="00FA5670">
        <w:trPr>
          <w:trHeight w:val="28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2CA64" w14:textId="78F67C9A" w:rsidR="00597B49" w:rsidRDefault="00323B6A" w:rsidP="00323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453CB1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t xml:space="preserve">- </w:t>
            </w:r>
            <w:r w:rsidR="00B75235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3302AC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t>กลับรายการ</w:t>
            </w:r>
            <w:r w:rsidR="00B75235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C365BF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(</w:t>
            </w:r>
            <w:r w:rsidRPr="00453CB1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t>ขาดทุน</w:t>
            </w:r>
            <w:r w:rsidR="00C365BF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)</w:t>
            </w:r>
            <w:r w:rsidR="00EA7FF1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 xml:space="preserve"> </w:t>
            </w:r>
            <w:r w:rsidRPr="00453CB1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t>จา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t>ก</w:t>
            </w:r>
            <w:r w:rsidRPr="00453CB1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t>การด้อยค่า</w:t>
            </w:r>
          </w:p>
          <w:p w14:paraId="1FB8772F" w14:textId="53CC33BF" w:rsidR="00323B6A" w:rsidRPr="00453CB1" w:rsidRDefault="00597B49" w:rsidP="00323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 xml:space="preserve">    </w:t>
            </w:r>
            <w:r w:rsidR="00323B6A" w:rsidRPr="00453CB1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t>ขอ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t>ง</w:t>
            </w:r>
            <w:r w:rsidR="00323B6A" w:rsidRPr="00453CB1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t>สินทรัพย์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02C0F967" w14:textId="1936D6A2" w:rsidR="00323B6A" w:rsidRPr="00BD6C56" w:rsidRDefault="00F62F4F" w:rsidP="003302A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323B6A">
              <w:rPr>
                <w:rFonts w:ascii="Angsana New" w:hAnsi="Angsana New" w:cs="Angsana New"/>
                <w:szCs w:val="22"/>
                <w:lang w:val="en-US" w:bidi="th-TH"/>
              </w:rPr>
              <w:t>59,122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402CA827" w14:textId="77777777" w:rsidR="00323B6A" w:rsidRPr="00BD6C56" w:rsidRDefault="00323B6A" w:rsidP="00323B6A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0C3BC1CE" w14:textId="675138F1" w:rsidR="00323B6A" w:rsidRPr="00BD6C56" w:rsidRDefault="00323B6A" w:rsidP="00F62F4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 xml:space="preserve">        </w:t>
            </w:r>
            <w:r w:rsidR="00F62F4F">
              <w:rPr>
                <w:rFonts w:ascii="Angsana New" w:hAnsi="Angsana New" w:cs="Angsana New"/>
                <w:szCs w:val="22"/>
                <w:lang w:bidi="th-TH"/>
              </w:rPr>
              <w:t>(</w:t>
            </w:r>
            <w:r>
              <w:rPr>
                <w:rFonts w:ascii="Angsana New" w:hAnsi="Angsana New" w:cs="Angsana New"/>
                <w:szCs w:val="22"/>
                <w:lang w:bidi="th-TH"/>
              </w:rPr>
              <w:t>45,576</w:t>
            </w:r>
            <w:r w:rsidR="00F62F4F">
              <w:rPr>
                <w:rFonts w:ascii="Angsana New" w:hAnsi="Angsana New" w:cs="Angsana New"/>
                <w:szCs w:val="22"/>
                <w:lang w:bidi="th-TH"/>
              </w:rPr>
              <w:t>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6B86B9F3" w14:textId="77777777" w:rsidR="00323B6A" w:rsidRPr="00BD6C56" w:rsidRDefault="00323B6A" w:rsidP="00323B6A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2A988F5F" w14:textId="5FCF1847" w:rsidR="00323B6A" w:rsidRPr="00BD6C56" w:rsidRDefault="00323B6A" w:rsidP="00323B6A">
            <w:pPr>
              <w:pStyle w:val="acctfourfigures"/>
              <w:tabs>
                <w:tab w:val="clear" w:pos="765"/>
              </w:tabs>
              <w:spacing w:line="240" w:lineRule="auto"/>
              <w:ind w:right="-257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39C0FF29" w14:textId="77777777" w:rsidR="00323B6A" w:rsidRPr="00BD6C56" w:rsidRDefault="00323B6A" w:rsidP="00323B6A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3C09A4F5" w14:textId="77777777" w:rsidR="00323B6A" w:rsidRPr="00BD6C56" w:rsidRDefault="00323B6A" w:rsidP="00323B6A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590A1568" w14:textId="77777777" w:rsidR="00323B6A" w:rsidRPr="00BD6C56" w:rsidRDefault="00323B6A" w:rsidP="00323B6A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72E41EC7" w14:textId="7BAE6220" w:rsidR="00323B6A" w:rsidRPr="00BD6C56" w:rsidRDefault="00323B6A" w:rsidP="00323B6A">
            <w:pPr>
              <w:pStyle w:val="acctfourfigures"/>
              <w:tabs>
                <w:tab w:val="clear" w:pos="765"/>
              </w:tabs>
              <w:spacing w:line="240" w:lineRule="auto"/>
              <w:ind w:right="-107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347DBCFE" w14:textId="77777777" w:rsidR="00323B6A" w:rsidRPr="00BD6C56" w:rsidRDefault="00323B6A" w:rsidP="00323B6A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56C82A1F" w14:textId="77777777" w:rsidR="00323B6A" w:rsidRPr="00BD6C56" w:rsidRDefault="00323B6A" w:rsidP="00323B6A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5804DCE6" w14:textId="77777777" w:rsidR="00323B6A" w:rsidRPr="00BD6C56" w:rsidRDefault="00323B6A" w:rsidP="00323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4D9B4423" w14:textId="281EED88" w:rsidR="00323B6A" w:rsidRPr="00BD6C56" w:rsidRDefault="00323B6A" w:rsidP="00597B49">
            <w:pPr>
              <w:pStyle w:val="acctfourfigures"/>
              <w:tabs>
                <w:tab w:val="clear" w:pos="765"/>
              </w:tabs>
              <w:spacing w:line="240" w:lineRule="auto"/>
              <w:ind w:right="70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1,186,176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5891D1B9" w14:textId="77777777" w:rsidR="00323B6A" w:rsidRPr="00597B49" w:rsidRDefault="00323B6A" w:rsidP="0059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6D278C55" w14:textId="502CA45F" w:rsidR="00323B6A" w:rsidRPr="00BD6C56" w:rsidRDefault="00F62F4F" w:rsidP="00F62F4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(</w:t>
            </w:r>
            <w:r w:rsidR="00323B6A">
              <w:rPr>
                <w:rFonts w:ascii="Angsana New" w:hAnsi="Angsana New" w:cs="Angsana New"/>
                <w:szCs w:val="22"/>
                <w:lang w:bidi="th-TH"/>
              </w:rPr>
              <w:t>1,4</w:t>
            </w:r>
            <w:r w:rsidR="002C3925">
              <w:rPr>
                <w:rFonts w:ascii="Angsana New" w:hAnsi="Angsana New" w:cs="Angsana New"/>
                <w:szCs w:val="22"/>
                <w:lang w:bidi="th-TH"/>
              </w:rPr>
              <w:t>33</w:t>
            </w:r>
            <w:r w:rsidR="00323B6A" w:rsidRPr="00BD6C56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="002C3925">
              <w:rPr>
                <w:rFonts w:ascii="Angsana New" w:hAnsi="Angsana New" w:cs="Angsana New"/>
                <w:szCs w:val="22"/>
                <w:lang w:bidi="th-TH"/>
              </w:rPr>
              <w:t>5</w:t>
            </w:r>
            <w:r w:rsidR="00323B6A">
              <w:rPr>
                <w:rFonts w:ascii="Angsana New" w:hAnsi="Angsana New" w:cs="Angsana New"/>
                <w:szCs w:val="22"/>
                <w:lang w:bidi="th-TH"/>
              </w:rPr>
              <w:t>15</w:t>
            </w:r>
            <w:r>
              <w:rPr>
                <w:rFonts w:ascii="Angsana New" w:hAnsi="Angsana New" w:cs="Angsana New"/>
                <w:szCs w:val="22"/>
                <w:lang w:bidi="th-TH"/>
              </w:rPr>
              <w:t>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213F88D3" w14:textId="77777777" w:rsidR="00323B6A" w:rsidRPr="00BD6C56" w:rsidRDefault="00323B6A" w:rsidP="00323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17"/>
                <w:tab w:val="decimal" w:pos="767"/>
              </w:tabs>
              <w:spacing w:line="240" w:lineRule="auto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1D70C884" w14:textId="2A7A70B5" w:rsidR="00323B6A" w:rsidRPr="00BD6C56" w:rsidRDefault="00A531C6" w:rsidP="00323B6A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0AC93CD5" w14:textId="77777777" w:rsidR="00323B6A" w:rsidRPr="00BD6C56" w:rsidRDefault="00323B6A" w:rsidP="00323B6A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652F78CA" w14:textId="77777777" w:rsidR="00323B6A" w:rsidRPr="00BD6C56" w:rsidRDefault="00323B6A" w:rsidP="00323B6A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6939CD2C" w14:textId="77777777" w:rsidR="00323B6A" w:rsidRPr="00BD6C56" w:rsidRDefault="00323B6A" w:rsidP="00323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6981117C" w14:textId="55860A5D" w:rsidR="00323B6A" w:rsidRPr="00BD6C56" w:rsidRDefault="00D01078" w:rsidP="00F62F4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1,127,054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1788AF98" w14:textId="77777777" w:rsidR="00323B6A" w:rsidRPr="00BD6C56" w:rsidRDefault="00323B6A" w:rsidP="00323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71C5231F" w14:textId="73537D69" w:rsidR="00323B6A" w:rsidRPr="00BD6C56" w:rsidRDefault="00323B6A" w:rsidP="00F62F4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 xml:space="preserve">    </w:t>
            </w:r>
            <w:r w:rsidR="00F62F4F">
              <w:rPr>
                <w:rFonts w:ascii="Angsana New" w:hAnsi="Angsana New" w:cs="Angsana New"/>
                <w:szCs w:val="22"/>
                <w:lang w:bidi="th-TH"/>
              </w:rPr>
              <w:t>(</w:t>
            </w:r>
            <w:r>
              <w:rPr>
                <w:rFonts w:ascii="Angsana New" w:hAnsi="Angsana New" w:cs="Angsana New"/>
                <w:szCs w:val="22"/>
                <w:lang w:bidi="th-TH"/>
              </w:rPr>
              <w:t>1,479</w:t>
            </w:r>
            <w:r w:rsidRPr="00BD6C56">
              <w:rPr>
                <w:rFonts w:ascii="Angsana New" w:hAnsi="Angsana New" w:cs="Angsana New"/>
                <w:szCs w:val="22"/>
                <w:lang w:bidi="th-TH"/>
              </w:rPr>
              <w:t>,</w:t>
            </w:r>
            <w:r>
              <w:rPr>
                <w:rFonts w:ascii="Angsana New" w:hAnsi="Angsana New" w:cs="Angsana New"/>
                <w:szCs w:val="22"/>
                <w:lang w:bidi="th-TH"/>
              </w:rPr>
              <w:t>091</w:t>
            </w:r>
            <w:r w:rsidR="00F62F4F">
              <w:rPr>
                <w:rFonts w:ascii="Angsana New" w:hAnsi="Angsana New" w:cs="Angsana New"/>
                <w:szCs w:val="22"/>
                <w:lang w:bidi="th-TH"/>
              </w:rPr>
              <w:t>)</w:t>
            </w:r>
          </w:p>
        </w:tc>
      </w:tr>
      <w:tr w:rsidR="00323B6A" w:rsidRPr="002825D9" w14:paraId="64165717" w14:textId="77777777" w:rsidTr="005261B8">
        <w:trPr>
          <w:trHeight w:val="92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1045D" w14:textId="77777777" w:rsidR="00323B6A" w:rsidRPr="005261B8" w:rsidRDefault="00323B6A" w:rsidP="00323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20" w:lineRule="auto"/>
              <w:rPr>
                <w:rFonts w:ascii="Angsana New" w:hAnsi="Angsana New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52B12A11" w14:textId="77777777" w:rsidR="00323B6A" w:rsidRPr="005261B8" w:rsidRDefault="00323B6A" w:rsidP="00323B6A">
            <w:pPr>
              <w:pStyle w:val="acctfourfigures"/>
              <w:tabs>
                <w:tab w:val="clear" w:pos="765"/>
              </w:tabs>
              <w:spacing w:line="120" w:lineRule="auto"/>
              <w:ind w:right="113"/>
              <w:jc w:val="right"/>
              <w:rPr>
                <w:rFonts w:ascii="Angsana New" w:hAnsi="Angsana New" w:cs="Angsana New"/>
                <w:sz w:val="10"/>
                <w:szCs w:val="10"/>
                <w:lang w:val="en-US" w:bidi="th-TH"/>
              </w:rPr>
            </w:pP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vAlign w:val="bottom"/>
          </w:tcPr>
          <w:p w14:paraId="71A7B68C" w14:textId="77777777" w:rsidR="00323B6A" w:rsidRPr="005261B8" w:rsidRDefault="00323B6A" w:rsidP="00323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120" w:lineRule="auto"/>
              <w:ind w:right="57"/>
              <w:jc w:val="right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4A131A09" w14:textId="77777777" w:rsidR="00323B6A" w:rsidRPr="005261B8" w:rsidRDefault="00323B6A" w:rsidP="00323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120" w:lineRule="auto"/>
              <w:ind w:right="57"/>
              <w:jc w:val="right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vAlign w:val="bottom"/>
          </w:tcPr>
          <w:p w14:paraId="59DAAACD" w14:textId="77777777" w:rsidR="00323B6A" w:rsidRPr="005261B8" w:rsidRDefault="00323B6A" w:rsidP="00323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120" w:lineRule="auto"/>
              <w:ind w:right="57"/>
              <w:jc w:val="right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34D76B04" w14:textId="77777777" w:rsidR="00323B6A" w:rsidRPr="005261B8" w:rsidRDefault="00323B6A" w:rsidP="00323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120" w:lineRule="auto"/>
              <w:ind w:right="57"/>
              <w:jc w:val="right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vAlign w:val="bottom"/>
          </w:tcPr>
          <w:p w14:paraId="47314B8C" w14:textId="77777777" w:rsidR="00323B6A" w:rsidRPr="005261B8" w:rsidRDefault="00323B6A" w:rsidP="00323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120" w:lineRule="auto"/>
              <w:ind w:right="57"/>
              <w:jc w:val="right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492C248F" w14:textId="77777777" w:rsidR="00323B6A" w:rsidRPr="005261B8" w:rsidRDefault="00323B6A" w:rsidP="00323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120" w:lineRule="auto"/>
              <w:ind w:right="57"/>
              <w:jc w:val="right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vAlign w:val="bottom"/>
          </w:tcPr>
          <w:p w14:paraId="3D834E9A" w14:textId="77777777" w:rsidR="00323B6A" w:rsidRPr="005261B8" w:rsidRDefault="00323B6A" w:rsidP="00323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120" w:lineRule="auto"/>
              <w:ind w:right="57"/>
              <w:jc w:val="right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716B3CD0" w14:textId="77777777" w:rsidR="00323B6A" w:rsidRPr="005261B8" w:rsidRDefault="00323B6A" w:rsidP="00323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120" w:lineRule="auto"/>
              <w:ind w:right="57"/>
              <w:jc w:val="right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vAlign w:val="bottom"/>
          </w:tcPr>
          <w:p w14:paraId="3A08F3B8" w14:textId="77777777" w:rsidR="00323B6A" w:rsidRPr="005261B8" w:rsidRDefault="00323B6A" w:rsidP="00323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120" w:lineRule="auto"/>
              <w:ind w:right="57"/>
              <w:jc w:val="right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047AB2F0" w14:textId="77777777" w:rsidR="00323B6A" w:rsidRPr="005261B8" w:rsidRDefault="00323B6A" w:rsidP="00323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120" w:lineRule="auto"/>
              <w:ind w:right="57"/>
              <w:jc w:val="right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vAlign w:val="bottom"/>
          </w:tcPr>
          <w:p w14:paraId="722F5389" w14:textId="77777777" w:rsidR="00323B6A" w:rsidRPr="005261B8" w:rsidRDefault="00323B6A" w:rsidP="00323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120" w:lineRule="auto"/>
              <w:ind w:right="57"/>
              <w:jc w:val="right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1CA4B15F" w14:textId="77777777" w:rsidR="00323B6A" w:rsidRPr="005261B8" w:rsidRDefault="00323B6A" w:rsidP="00323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120" w:lineRule="auto"/>
              <w:ind w:right="57"/>
              <w:jc w:val="right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vAlign w:val="bottom"/>
          </w:tcPr>
          <w:p w14:paraId="75355410" w14:textId="77777777" w:rsidR="00323B6A" w:rsidRPr="005261B8" w:rsidRDefault="00323B6A" w:rsidP="00323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120" w:lineRule="auto"/>
              <w:ind w:right="57"/>
              <w:jc w:val="right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19E6DFC1" w14:textId="77777777" w:rsidR="00323B6A" w:rsidRPr="005261B8" w:rsidRDefault="00323B6A" w:rsidP="00323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120" w:lineRule="auto"/>
              <w:ind w:right="57"/>
              <w:jc w:val="right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vAlign w:val="bottom"/>
          </w:tcPr>
          <w:p w14:paraId="49229EFE" w14:textId="77777777" w:rsidR="00323B6A" w:rsidRPr="005261B8" w:rsidRDefault="00323B6A" w:rsidP="00323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120" w:lineRule="auto"/>
              <w:ind w:right="57"/>
              <w:jc w:val="right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503A52BC" w14:textId="77777777" w:rsidR="00323B6A" w:rsidRPr="005261B8" w:rsidRDefault="00323B6A" w:rsidP="00323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120" w:lineRule="auto"/>
              <w:ind w:right="57"/>
              <w:jc w:val="right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vAlign w:val="bottom"/>
          </w:tcPr>
          <w:p w14:paraId="6884D5AE" w14:textId="77777777" w:rsidR="00323B6A" w:rsidRPr="005261B8" w:rsidRDefault="00323B6A" w:rsidP="00323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120" w:lineRule="auto"/>
              <w:ind w:right="57"/>
              <w:jc w:val="right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4B0656D1" w14:textId="77777777" w:rsidR="00323B6A" w:rsidRPr="005261B8" w:rsidRDefault="00323B6A" w:rsidP="00323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120" w:lineRule="auto"/>
              <w:ind w:right="57"/>
              <w:jc w:val="right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vAlign w:val="bottom"/>
          </w:tcPr>
          <w:p w14:paraId="4D3D6B43" w14:textId="77777777" w:rsidR="00323B6A" w:rsidRPr="005261B8" w:rsidRDefault="00323B6A" w:rsidP="00323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120" w:lineRule="auto"/>
              <w:ind w:right="57"/>
              <w:jc w:val="right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4848D34A" w14:textId="77777777" w:rsidR="00323B6A" w:rsidRPr="005261B8" w:rsidRDefault="00323B6A" w:rsidP="00323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120" w:lineRule="auto"/>
              <w:ind w:right="57"/>
              <w:jc w:val="right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vAlign w:val="bottom"/>
          </w:tcPr>
          <w:p w14:paraId="2CDE9194" w14:textId="77777777" w:rsidR="00323B6A" w:rsidRPr="005261B8" w:rsidRDefault="00323B6A" w:rsidP="00323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120" w:lineRule="auto"/>
              <w:ind w:right="57"/>
              <w:jc w:val="right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7183B07B" w14:textId="77777777" w:rsidR="00323B6A" w:rsidRPr="005261B8" w:rsidRDefault="00323B6A" w:rsidP="00323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120" w:lineRule="auto"/>
              <w:ind w:right="57"/>
              <w:jc w:val="right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</w:tr>
      <w:tr w:rsidR="00323B6A" w:rsidRPr="002825D9" w14:paraId="6E930360" w14:textId="77777777" w:rsidTr="00FA5670">
        <w:trPr>
          <w:trHeight w:val="28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1809A9" w14:textId="77777777" w:rsidR="00323B6A" w:rsidRPr="00BD6C56" w:rsidRDefault="00323B6A" w:rsidP="00323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BD6C56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รายจ่ายฝ่ายทุน</w:t>
            </w: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5D377F58" w14:textId="3B94F35E" w:rsidR="00323B6A" w:rsidRPr="00BD6C56" w:rsidRDefault="00323B6A" w:rsidP="00323B6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46,829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351D42D6" w14:textId="77777777" w:rsidR="00323B6A" w:rsidRPr="00BD6C56" w:rsidRDefault="00323B6A" w:rsidP="00323B6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3E99ECDA" w14:textId="77777777" w:rsidR="00323B6A" w:rsidRPr="00BD6C56" w:rsidRDefault="00323B6A" w:rsidP="00323B6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3</w:t>
            </w:r>
            <w:r w:rsidRPr="00BD6C56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675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32202A42" w14:textId="77777777" w:rsidR="00323B6A" w:rsidRPr="00BD6C56" w:rsidRDefault="00323B6A" w:rsidP="00323B6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1701EF42" w14:textId="37C67097" w:rsidR="00323B6A" w:rsidRPr="00BD6C56" w:rsidRDefault="00323B6A" w:rsidP="00323B6A">
            <w:pPr>
              <w:pStyle w:val="acctfourfigures"/>
              <w:tabs>
                <w:tab w:val="clear" w:pos="765"/>
              </w:tabs>
              <w:spacing w:line="240" w:lineRule="auto"/>
              <w:ind w:right="-257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4044832E" w14:textId="77777777" w:rsidR="00323B6A" w:rsidRPr="00BD6C56" w:rsidRDefault="00323B6A" w:rsidP="00323B6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1F694B23" w14:textId="77777777" w:rsidR="00323B6A" w:rsidRPr="00BD6C56" w:rsidRDefault="00323B6A" w:rsidP="00323B6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2,523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257445DF" w14:textId="77777777" w:rsidR="00323B6A" w:rsidRPr="00BD6C56" w:rsidRDefault="00323B6A" w:rsidP="00323B6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78A952C7" w14:textId="4C47249F" w:rsidR="00323B6A" w:rsidRPr="00BD6C56" w:rsidRDefault="00323B6A" w:rsidP="00323B6A">
            <w:pPr>
              <w:pStyle w:val="acctfourfigures"/>
              <w:tabs>
                <w:tab w:val="clear" w:pos="765"/>
              </w:tabs>
              <w:spacing w:line="240" w:lineRule="auto"/>
              <w:ind w:right="-107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12D9832C" w14:textId="77777777" w:rsidR="00323B6A" w:rsidRPr="00BD6C56" w:rsidRDefault="00323B6A" w:rsidP="00323B6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3D89F199" w14:textId="77777777" w:rsidR="00323B6A" w:rsidRPr="00BD6C56" w:rsidRDefault="00323B6A" w:rsidP="00323B6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14,387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7006406A" w14:textId="77777777" w:rsidR="00323B6A" w:rsidRPr="00BD6C56" w:rsidRDefault="00323B6A" w:rsidP="00323B6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3AE20770" w14:textId="5E7002D6" w:rsidR="00323B6A" w:rsidRPr="00BD6C56" w:rsidRDefault="00323B6A" w:rsidP="00323B6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11,576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0C4420F1" w14:textId="77777777" w:rsidR="00323B6A" w:rsidRPr="00BD6C56" w:rsidRDefault="00323B6A" w:rsidP="00323B6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2CB07B71" w14:textId="7BD508C2" w:rsidR="00323B6A" w:rsidRPr="00BD6C56" w:rsidRDefault="00323B6A" w:rsidP="00323B6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 xml:space="preserve">  </w:t>
            </w:r>
            <w:r w:rsidRPr="00BD6C56">
              <w:rPr>
                <w:rFonts w:ascii="Angsana New" w:hAnsi="Angsana New" w:cs="Angsana New"/>
                <w:szCs w:val="22"/>
                <w:lang w:bidi="th-TH"/>
              </w:rPr>
              <w:t>70,</w:t>
            </w:r>
            <w:r>
              <w:rPr>
                <w:rFonts w:ascii="Angsana New" w:hAnsi="Angsana New" w:cs="Angsana New"/>
                <w:szCs w:val="22"/>
                <w:lang w:bidi="th-TH"/>
              </w:rPr>
              <w:t>013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097C793E" w14:textId="77777777" w:rsidR="00323B6A" w:rsidRPr="00BD6C56" w:rsidRDefault="00323B6A" w:rsidP="00323B6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0743F52D" w14:textId="53541E1E" w:rsidR="00323B6A" w:rsidRPr="00BD6C56" w:rsidRDefault="00A531C6" w:rsidP="00A531C6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552174EC" w14:textId="77777777" w:rsidR="00323B6A" w:rsidRPr="00BD6C56" w:rsidRDefault="00323B6A" w:rsidP="00323B6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7F8F56B3" w14:textId="77777777" w:rsidR="00323B6A" w:rsidRPr="00BD6C56" w:rsidRDefault="00323B6A" w:rsidP="00323B6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519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38FE107B" w14:textId="77777777" w:rsidR="00323B6A" w:rsidRPr="00BD6C56" w:rsidRDefault="00323B6A" w:rsidP="00323B6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05CB177A" w14:textId="39960A74" w:rsidR="00323B6A" w:rsidRPr="00BD6C56" w:rsidRDefault="00D01078" w:rsidP="00323B6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58,405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5B506029" w14:textId="77777777" w:rsidR="00323B6A" w:rsidRPr="00BD6C56" w:rsidRDefault="00323B6A" w:rsidP="00323B6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3585F19E" w14:textId="77777777" w:rsidR="00323B6A" w:rsidRPr="00BD6C56" w:rsidRDefault="00323B6A" w:rsidP="00323B6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91,117</w:t>
            </w:r>
          </w:p>
        </w:tc>
      </w:tr>
      <w:tr w:rsidR="00323B6A" w:rsidRPr="002825D9" w14:paraId="570E2C08" w14:textId="77777777" w:rsidTr="00B302EE">
        <w:trPr>
          <w:trHeight w:val="28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F576EF" w14:textId="77777777" w:rsidR="00323B6A" w:rsidRPr="002E643B" w:rsidRDefault="00323B6A" w:rsidP="00323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2E643B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สินทรัพย์ส่วนงาน</w:t>
            </w: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1BE06872" w14:textId="77777777" w:rsidR="00323B6A" w:rsidRPr="00D6784F" w:rsidRDefault="00323B6A" w:rsidP="00323B6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0B13AB0B" w14:textId="77777777" w:rsidR="00323B6A" w:rsidRPr="002E643B" w:rsidRDefault="00323B6A" w:rsidP="00323B6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0C957F5E" w14:textId="77777777" w:rsidR="00323B6A" w:rsidRPr="002E643B" w:rsidRDefault="00323B6A" w:rsidP="00323B6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5E43FFBB" w14:textId="77777777" w:rsidR="00323B6A" w:rsidRPr="002E643B" w:rsidRDefault="00323B6A" w:rsidP="00323B6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71B686D1" w14:textId="77777777" w:rsidR="00323B6A" w:rsidRPr="002E643B" w:rsidRDefault="00323B6A" w:rsidP="00323B6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025EF09F" w14:textId="77777777" w:rsidR="00323B6A" w:rsidRPr="002E643B" w:rsidRDefault="00323B6A" w:rsidP="00323B6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0F41BE6F" w14:textId="77777777" w:rsidR="00323B6A" w:rsidRPr="002E643B" w:rsidRDefault="00323B6A" w:rsidP="00323B6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6833646B" w14:textId="77777777" w:rsidR="00323B6A" w:rsidRPr="002E643B" w:rsidRDefault="00323B6A" w:rsidP="00323B6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16A04147" w14:textId="77777777" w:rsidR="00323B6A" w:rsidRPr="002E643B" w:rsidRDefault="00323B6A" w:rsidP="00323B6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1CF5038E" w14:textId="77777777" w:rsidR="00323B6A" w:rsidRPr="002E643B" w:rsidRDefault="00323B6A" w:rsidP="00323B6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7E96325A" w14:textId="77777777" w:rsidR="00323B6A" w:rsidRPr="002E643B" w:rsidRDefault="00323B6A" w:rsidP="00323B6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6316A9BE" w14:textId="77777777" w:rsidR="00323B6A" w:rsidRPr="002E643B" w:rsidRDefault="00323B6A" w:rsidP="00323B6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777AD262" w14:textId="77777777" w:rsidR="00323B6A" w:rsidRPr="002E643B" w:rsidRDefault="00323B6A" w:rsidP="00323B6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3DE5FD2D" w14:textId="77777777" w:rsidR="00323B6A" w:rsidRPr="002E643B" w:rsidRDefault="00323B6A" w:rsidP="00323B6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3B2E7FB0" w14:textId="77777777" w:rsidR="00323B6A" w:rsidRPr="002E643B" w:rsidRDefault="00323B6A" w:rsidP="00323B6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01E562B3" w14:textId="77777777" w:rsidR="00323B6A" w:rsidRPr="002E643B" w:rsidRDefault="00323B6A" w:rsidP="00323B6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580825BF" w14:textId="77777777" w:rsidR="00323B6A" w:rsidRPr="002E643B" w:rsidRDefault="00323B6A" w:rsidP="00323B6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4B9CFD7C" w14:textId="77777777" w:rsidR="00323B6A" w:rsidRPr="002E643B" w:rsidRDefault="00323B6A" w:rsidP="00323B6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60B55A82" w14:textId="77777777" w:rsidR="00323B6A" w:rsidRPr="002E643B" w:rsidRDefault="00323B6A" w:rsidP="00323B6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285E0C9D" w14:textId="77777777" w:rsidR="00323B6A" w:rsidRPr="002E643B" w:rsidRDefault="00323B6A" w:rsidP="00323B6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3B169F47" w14:textId="77777777" w:rsidR="00323B6A" w:rsidRPr="002E643B" w:rsidRDefault="00323B6A" w:rsidP="00323B6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6DE94221" w14:textId="77777777" w:rsidR="00323B6A" w:rsidRPr="002E643B" w:rsidRDefault="00323B6A" w:rsidP="00323B6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289AD5F0" w14:textId="77777777" w:rsidR="00323B6A" w:rsidRPr="002E643B" w:rsidRDefault="00323B6A" w:rsidP="00323B6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</w:tr>
      <w:tr w:rsidR="00323B6A" w:rsidRPr="00591B0F" w14:paraId="2C0BDF22" w14:textId="77777777" w:rsidTr="00B302EE">
        <w:trPr>
          <w:trHeight w:val="28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BC128F" w14:textId="77777777" w:rsidR="00323B6A" w:rsidRPr="002E643B" w:rsidRDefault="00323B6A" w:rsidP="00323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2E643B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 xml:space="preserve">   ณ วันที่ </w:t>
            </w:r>
            <w:r w:rsidRPr="002E643B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31</w:t>
            </w:r>
            <w:r w:rsidRPr="002E643B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8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B20E81E" w14:textId="67E8163C" w:rsidR="00323B6A" w:rsidRPr="002E643B" w:rsidRDefault="00323B6A" w:rsidP="00323B6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1,068,501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28759D84" w14:textId="77777777" w:rsidR="00323B6A" w:rsidRPr="002E643B" w:rsidRDefault="00323B6A" w:rsidP="00323B6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328A9E5" w14:textId="2735824E" w:rsidR="00323B6A" w:rsidRPr="002E643B" w:rsidRDefault="00323B6A" w:rsidP="00323B6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829,678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0A0A80F9" w14:textId="77777777" w:rsidR="00323B6A" w:rsidRPr="002E643B" w:rsidRDefault="00323B6A" w:rsidP="00323B6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0028E92" w14:textId="24E721C1" w:rsidR="00323B6A" w:rsidRPr="005261B8" w:rsidRDefault="00323B6A" w:rsidP="00323B6A">
            <w:pPr>
              <w:pStyle w:val="acctfourfigures"/>
              <w:tabs>
                <w:tab w:val="clear" w:pos="765"/>
              </w:tabs>
              <w:spacing w:line="240" w:lineRule="auto"/>
              <w:ind w:right="-257"/>
              <w:jc w:val="center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5261B8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0D246723" w14:textId="77777777" w:rsidR="00323B6A" w:rsidRPr="002E643B" w:rsidRDefault="00323B6A" w:rsidP="00323B6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8955300" w14:textId="77777777" w:rsidR="00323B6A" w:rsidRPr="002E643B" w:rsidRDefault="00323B6A" w:rsidP="00323B6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2E643B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589,197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239E0410" w14:textId="77777777" w:rsidR="00323B6A" w:rsidRPr="002E643B" w:rsidRDefault="00323B6A" w:rsidP="00323B6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00EA438" w14:textId="1C43D110" w:rsidR="00323B6A" w:rsidRPr="00762F82" w:rsidRDefault="00323B6A" w:rsidP="00323B6A">
            <w:pPr>
              <w:pStyle w:val="acctfourfigures"/>
              <w:tabs>
                <w:tab w:val="clear" w:pos="765"/>
              </w:tabs>
              <w:spacing w:line="240" w:lineRule="auto"/>
              <w:ind w:right="-107"/>
              <w:jc w:val="center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762F82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4CBEB9FB" w14:textId="77777777" w:rsidR="00323B6A" w:rsidRPr="002E643B" w:rsidRDefault="00323B6A" w:rsidP="00323B6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BF1B085" w14:textId="3A9848DA" w:rsidR="00323B6A" w:rsidRPr="002E643B" w:rsidRDefault="00B07BD3" w:rsidP="00323B6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313</w:t>
            </w:r>
            <w:r w:rsidR="00323B6A" w:rsidRPr="002E643B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822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120DB9BB" w14:textId="77777777" w:rsidR="00323B6A" w:rsidRPr="002E643B" w:rsidRDefault="00323B6A" w:rsidP="00323B6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39B057D" w14:textId="046EBBFE" w:rsidR="00323B6A" w:rsidRPr="00323B6A" w:rsidRDefault="00323B6A" w:rsidP="00323B6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323B6A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2,686,986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5D2E5BFC" w14:textId="77777777" w:rsidR="00323B6A" w:rsidRPr="002E643B" w:rsidRDefault="00323B6A" w:rsidP="00323B6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68BA8A3" w14:textId="77777777" w:rsidR="00323B6A" w:rsidRPr="002E643B" w:rsidRDefault="00323B6A" w:rsidP="00323B6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2E643B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2,076,844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46D16A1A" w14:textId="77777777" w:rsidR="00323B6A" w:rsidRPr="002E643B" w:rsidRDefault="00323B6A" w:rsidP="00323B6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AE04F12" w14:textId="3642A0C1" w:rsidR="00323B6A" w:rsidRPr="00A531C6" w:rsidRDefault="00A531C6" w:rsidP="00A531C6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A531C6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3A464765" w14:textId="77777777" w:rsidR="00323B6A" w:rsidRPr="002E643B" w:rsidRDefault="00323B6A" w:rsidP="00323B6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52DD039" w14:textId="77777777" w:rsidR="00323B6A" w:rsidRPr="002E643B" w:rsidRDefault="00323B6A" w:rsidP="00323B6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2E643B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260,389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3999EF14" w14:textId="77777777" w:rsidR="00323B6A" w:rsidRPr="002E643B" w:rsidRDefault="00323B6A" w:rsidP="00323B6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17599F8" w14:textId="1E33EAFB" w:rsidR="00323B6A" w:rsidRPr="002E643B" w:rsidRDefault="00D01078" w:rsidP="00323B6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3,755,487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77A0B8C6" w14:textId="77777777" w:rsidR="00323B6A" w:rsidRPr="002E643B" w:rsidRDefault="00323B6A" w:rsidP="00323B6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BDD8388" w14:textId="11C545F4" w:rsidR="00323B6A" w:rsidRPr="002E643B" w:rsidRDefault="00323B6A" w:rsidP="00323B6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2E643B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4,069,930</w:t>
            </w:r>
          </w:p>
        </w:tc>
      </w:tr>
      <w:tr w:rsidR="00323B6A" w:rsidRPr="00591B0F" w14:paraId="05417466" w14:textId="77777777" w:rsidTr="005A1DF7">
        <w:trPr>
          <w:trHeight w:val="28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7BF663" w14:textId="77777777" w:rsidR="00323B6A" w:rsidRPr="002E643B" w:rsidRDefault="00323B6A" w:rsidP="00323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2E643B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หนี้สินส่วนงาน</w:t>
            </w: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4A82867" w14:textId="77777777" w:rsidR="00323B6A" w:rsidRPr="002E643B" w:rsidRDefault="00323B6A" w:rsidP="00323B6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5222DB99" w14:textId="77777777" w:rsidR="00323B6A" w:rsidRPr="002E643B" w:rsidRDefault="00323B6A" w:rsidP="00323B6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E4F50CE" w14:textId="77777777" w:rsidR="00323B6A" w:rsidRPr="002E643B" w:rsidRDefault="00323B6A" w:rsidP="00323B6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63DBA89B" w14:textId="77777777" w:rsidR="00323B6A" w:rsidRPr="002E643B" w:rsidRDefault="00323B6A" w:rsidP="00323B6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CE01DDE" w14:textId="77777777" w:rsidR="00323B6A" w:rsidRPr="002E643B" w:rsidRDefault="00323B6A" w:rsidP="00323B6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3CE6CC81" w14:textId="77777777" w:rsidR="00323B6A" w:rsidRPr="002E643B" w:rsidRDefault="00323B6A" w:rsidP="00323B6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D403844" w14:textId="77777777" w:rsidR="00323B6A" w:rsidRPr="002E643B" w:rsidRDefault="00323B6A" w:rsidP="00323B6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23BB8CE1" w14:textId="77777777" w:rsidR="00323B6A" w:rsidRPr="002E643B" w:rsidRDefault="00323B6A" w:rsidP="00323B6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D185719" w14:textId="77777777" w:rsidR="00323B6A" w:rsidRPr="00762F82" w:rsidRDefault="00323B6A" w:rsidP="00323B6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59D23F3C" w14:textId="77777777" w:rsidR="00323B6A" w:rsidRPr="002E643B" w:rsidRDefault="00323B6A" w:rsidP="00323B6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1D0C306" w14:textId="77777777" w:rsidR="00323B6A" w:rsidRPr="002E643B" w:rsidRDefault="00323B6A" w:rsidP="00323B6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70D6C266" w14:textId="77777777" w:rsidR="00323B6A" w:rsidRPr="002E643B" w:rsidRDefault="00323B6A" w:rsidP="00323B6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9ECC1C1" w14:textId="77777777" w:rsidR="00323B6A" w:rsidRPr="002E643B" w:rsidRDefault="00323B6A" w:rsidP="00323B6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0AD20F50" w14:textId="77777777" w:rsidR="00323B6A" w:rsidRPr="002E643B" w:rsidRDefault="00323B6A" w:rsidP="00323B6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7A22FD4" w14:textId="77777777" w:rsidR="00323B6A" w:rsidRPr="002E643B" w:rsidRDefault="00323B6A" w:rsidP="00323B6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6411A198" w14:textId="77777777" w:rsidR="00323B6A" w:rsidRPr="002E643B" w:rsidRDefault="00323B6A" w:rsidP="00323B6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3712C4C" w14:textId="77777777" w:rsidR="00323B6A" w:rsidRPr="00A531C6" w:rsidRDefault="00323B6A" w:rsidP="00A531C6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77BD1E8C" w14:textId="77777777" w:rsidR="00323B6A" w:rsidRPr="002E643B" w:rsidRDefault="00323B6A" w:rsidP="00323B6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D49D0E1" w14:textId="77777777" w:rsidR="00323B6A" w:rsidRPr="002E643B" w:rsidRDefault="00323B6A" w:rsidP="00323B6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03DF107F" w14:textId="77777777" w:rsidR="00323B6A" w:rsidRPr="002E643B" w:rsidRDefault="00323B6A" w:rsidP="00323B6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F8899ED" w14:textId="77777777" w:rsidR="00323B6A" w:rsidRPr="002E643B" w:rsidRDefault="00323B6A" w:rsidP="00323B6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5685DF01" w14:textId="77777777" w:rsidR="00323B6A" w:rsidRPr="002E643B" w:rsidRDefault="00323B6A" w:rsidP="00323B6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8C91542" w14:textId="77777777" w:rsidR="00323B6A" w:rsidRPr="002E643B" w:rsidRDefault="00323B6A" w:rsidP="00323B6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</w:tr>
      <w:tr w:rsidR="00323B6A" w:rsidRPr="00591B0F" w14:paraId="5B43D78C" w14:textId="77777777" w:rsidTr="001220DA">
        <w:trPr>
          <w:trHeight w:val="371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1B245A" w14:textId="77777777" w:rsidR="00323B6A" w:rsidRPr="002E643B" w:rsidRDefault="00323B6A" w:rsidP="00323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2E643B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 xml:space="preserve">   </w:t>
            </w:r>
            <w:r w:rsidRPr="002E643B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2E643B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31</w:t>
            </w:r>
            <w:r w:rsidRPr="002E643B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8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B4E6C7C" w14:textId="0F6C36ED" w:rsidR="00323B6A" w:rsidRPr="005261B8" w:rsidRDefault="00323B6A" w:rsidP="00323B6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1,597,213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2AA49815" w14:textId="77777777" w:rsidR="00323B6A" w:rsidRPr="002E643B" w:rsidRDefault="00323B6A" w:rsidP="00323B6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76B189A" w14:textId="39A7EA20" w:rsidR="00323B6A" w:rsidRPr="002E643B" w:rsidRDefault="00323B6A" w:rsidP="00323B6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1,999,803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329B7D8D" w14:textId="77777777" w:rsidR="00323B6A" w:rsidRPr="002E643B" w:rsidRDefault="00323B6A" w:rsidP="00323B6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22C4724" w14:textId="34FB8E7A" w:rsidR="00323B6A" w:rsidRPr="005261B8" w:rsidRDefault="00323B6A" w:rsidP="00323B6A">
            <w:pPr>
              <w:pStyle w:val="acctfourfigures"/>
              <w:tabs>
                <w:tab w:val="clear" w:pos="765"/>
              </w:tabs>
              <w:spacing w:line="240" w:lineRule="auto"/>
              <w:ind w:right="-257"/>
              <w:jc w:val="center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5261B8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47B1FD67" w14:textId="77777777" w:rsidR="00323B6A" w:rsidRPr="002E643B" w:rsidRDefault="00323B6A" w:rsidP="00323B6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25343A5" w14:textId="77777777" w:rsidR="00323B6A" w:rsidRPr="002E643B" w:rsidRDefault="00323B6A" w:rsidP="00323B6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2E643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137,452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1F56C1A6" w14:textId="77777777" w:rsidR="00323B6A" w:rsidRPr="002E643B" w:rsidRDefault="00323B6A" w:rsidP="00323B6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E4FB354" w14:textId="7197689C" w:rsidR="00323B6A" w:rsidRPr="00762F82" w:rsidRDefault="00323B6A" w:rsidP="00323B6A">
            <w:pPr>
              <w:pStyle w:val="acctfourfigures"/>
              <w:tabs>
                <w:tab w:val="clear" w:pos="765"/>
              </w:tabs>
              <w:spacing w:line="240" w:lineRule="auto"/>
              <w:ind w:right="-107"/>
              <w:jc w:val="center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762F82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329F75EF" w14:textId="77777777" w:rsidR="00323B6A" w:rsidRPr="002E643B" w:rsidRDefault="00323B6A" w:rsidP="00323B6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A7C1230" w14:textId="4A7AEAA7" w:rsidR="00323B6A" w:rsidRPr="002E643B" w:rsidRDefault="00B07BD3" w:rsidP="00323B6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39,377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74D29666" w14:textId="77777777" w:rsidR="00323B6A" w:rsidRPr="002E643B" w:rsidRDefault="00323B6A" w:rsidP="00323B6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DE0B486" w14:textId="32AE9A19" w:rsidR="00323B6A" w:rsidRPr="002E643B" w:rsidRDefault="00323B6A" w:rsidP="00323B6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1,774,189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407A610E" w14:textId="77777777" w:rsidR="00323B6A" w:rsidRPr="002E643B" w:rsidRDefault="00323B6A" w:rsidP="00323B6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1EA30E6" w14:textId="77777777" w:rsidR="00323B6A" w:rsidRPr="002E643B" w:rsidRDefault="00323B6A" w:rsidP="00323B6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2E643B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1,705,997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0062C718" w14:textId="77777777" w:rsidR="00323B6A" w:rsidRPr="002E643B" w:rsidRDefault="00323B6A" w:rsidP="00323B6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87C8788" w14:textId="351DCD27" w:rsidR="00323B6A" w:rsidRPr="00A531C6" w:rsidRDefault="00A531C6" w:rsidP="00A531C6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A531C6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0C6865DF" w14:textId="77777777" w:rsidR="00323B6A" w:rsidRPr="002E643B" w:rsidRDefault="00323B6A" w:rsidP="00323B6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C18C85F" w14:textId="77777777" w:rsidR="00323B6A" w:rsidRPr="002E643B" w:rsidRDefault="00323B6A" w:rsidP="00323B6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2E643B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52,781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7DCBAC5D" w14:textId="77777777" w:rsidR="00323B6A" w:rsidRPr="002E643B" w:rsidRDefault="00323B6A" w:rsidP="00323B6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9A07369" w14:textId="2445BD58" w:rsidR="00323B6A" w:rsidRPr="002E643B" w:rsidRDefault="00D01078" w:rsidP="00323B6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3,371,402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6B782DED" w14:textId="77777777" w:rsidR="00323B6A" w:rsidRPr="002E643B" w:rsidRDefault="00323B6A" w:rsidP="00323B6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C86D26F" w14:textId="23D2C701" w:rsidR="00323B6A" w:rsidRPr="002E643B" w:rsidRDefault="00323B6A" w:rsidP="00323B6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2E643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3,935,410</w:t>
            </w:r>
          </w:p>
        </w:tc>
      </w:tr>
    </w:tbl>
    <w:p w14:paraId="54B0ED00" w14:textId="77777777" w:rsidR="00CF1A4A" w:rsidRPr="008B4666" w:rsidRDefault="00CF1A4A" w:rsidP="00707087">
      <w:pPr>
        <w:tabs>
          <w:tab w:val="left" w:pos="540"/>
        </w:tabs>
        <w:spacing w:line="240" w:lineRule="auto"/>
        <w:rPr>
          <w:rFonts w:ascii="Angsana New" w:hAnsi="Angsana New"/>
        </w:rPr>
        <w:sectPr w:rsidR="00CF1A4A" w:rsidRPr="008B4666" w:rsidSect="00B75C63">
          <w:pgSz w:w="16834" w:h="11909" w:orient="landscape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2280FC5B" w14:textId="5176CBF2" w:rsidR="00F41EBC" w:rsidRPr="004F6C83" w:rsidRDefault="00514DBA" w:rsidP="00136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4F6C83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ab/>
      </w:r>
      <w:r w:rsidR="00630618" w:rsidRPr="004F6C83">
        <w:rPr>
          <w:rFonts w:ascii="Angsana New" w:hAnsi="Angsana New"/>
          <w:b/>
          <w:bCs/>
          <w:i/>
          <w:iCs/>
          <w:sz w:val="30"/>
          <w:szCs w:val="30"/>
          <w:cs/>
        </w:rPr>
        <w:t>กระทบยอด</w:t>
      </w:r>
      <w:r w:rsidR="00820EE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รายได้</w:t>
      </w:r>
      <w:r w:rsidR="00F54C0F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</w:t>
      </w:r>
      <w:r w:rsidR="00630618" w:rsidRPr="004F6C83">
        <w:rPr>
          <w:rFonts w:ascii="Angsana New" w:hAnsi="Angsana New"/>
          <w:b/>
          <w:bCs/>
          <w:i/>
          <w:iCs/>
          <w:sz w:val="30"/>
          <w:szCs w:val="30"/>
          <w:cs/>
        </w:rPr>
        <w:t>กำไรหรือขาดทุน</w:t>
      </w:r>
      <w:r w:rsidR="00511FD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ของส่วนงานที่รายงาน</w:t>
      </w:r>
    </w:p>
    <w:p w14:paraId="495E035A" w14:textId="77777777" w:rsidR="00CF1A4A" w:rsidRPr="00F177ED" w:rsidRDefault="00CF1A4A" w:rsidP="009901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27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0"/>
        <w:gridCol w:w="1170"/>
        <w:gridCol w:w="1440"/>
        <w:gridCol w:w="270"/>
        <w:gridCol w:w="1350"/>
      </w:tblGrid>
      <w:tr w:rsidR="00CF1A4A" w:rsidRPr="00F177ED" w14:paraId="10BB3B48" w14:textId="77777777" w:rsidTr="00136F01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36B37ACC" w14:textId="77777777" w:rsidR="00CF1A4A" w:rsidRPr="00F177ED" w:rsidRDefault="00CF1A4A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E7ABB8E" w14:textId="77777777" w:rsidR="00CF1A4A" w:rsidRPr="00F177ED" w:rsidRDefault="00CF1A4A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79E916" w14:textId="77777777" w:rsidR="00CF1A4A" w:rsidRPr="00F177ED" w:rsidRDefault="008645A4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62630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EFDB2B" w14:textId="77777777" w:rsidR="00CF1A4A" w:rsidRPr="00F177ED" w:rsidRDefault="00CF1A4A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CB7C2DB" w14:textId="77777777" w:rsidR="00CF1A4A" w:rsidRPr="00F177ED" w:rsidRDefault="00C80F8E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626300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CF1A4A" w:rsidRPr="00F177ED" w14:paraId="14626897" w14:textId="77777777" w:rsidTr="00136F01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79DDE5F6" w14:textId="77777777" w:rsidR="00CF1A4A" w:rsidRPr="00F177ED" w:rsidRDefault="00CF1A4A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0CC0008" w14:textId="77777777" w:rsidR="00CF1A4A" w:rsidRPr="00F177ED" w:rsidRDefault="00CF1A4A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2A21E0" w14:textId="77777777" w:rsidR="00CF1A4A" w:rsidRPr="00F177ED" w:rsidRDefault="00CF1A4A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177E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20EE4" w:rsidRPr="00F177ED" w14:paraId="6C5D1047" w14:textId="77777777" w:rsidTr="00136F01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1E533702" w14:textId="77777777" w:rsidR="00820EE4" w:rsidRPr="00F177ED" w:rsidRDefault="00820EE4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9720C82" w14:textId="77777777" w:rsidR="00820EE4" w:rsidRPr="00F177ED" w:rsidRDefault="00820EE4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56CDB1" w14:textId="77777777" w:rsidR="00820EE4" w:rsidRPr="00F177ED" w:rsidRDefault="00820EE4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1DB985" w14:textId="77777777" w:rsidR="00820EE4" w:rsidRPr="00F177ED" w:rsidRDefault="00820EE4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7630254" w14:textId="77777777" w:rsidR="00820EE4" w:rsidRPr="00F177ED" w:rsidRDefault="00820EE4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26300" w:rsidRPr="00F177ED" w14:paraId="35AC7411" w14:textId="77777777" w:rsidTr="00136F01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494663BC" w14:textId="77777777" w:rsidR="00626300" w:rsidRPr="00820EE4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รวมรายได้จากส่วนงานที่รายงาน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C6D0B86" w14:textId="77777777" w:rsidR="00626300" w:rsidRPr="00F177ED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E5FE08E" w14:textId="11377C3B" w:rsidR="00626300" w:rsidRPr="00F177ED" w:rsidRDefault="00374ACE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</w:t>
            </w:r>
            <w:r w:rsidR="00C400BE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7,</w:t>
            </w:r>
            <w:r w:rsidR="00C400BE">
              <w:rPr>
                <w:rFonts w:ascii="Angsana New" w:hAnsi="Angsana New"/>
                <w:sz w:val="30"/>
                <w:szCs w:val="30"/>
              </w:rPr>
              <w:t>035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368F5C" w14:textId="77777777" w:rsidR="00626300" w:rsidRPr="00F177ED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B26AC4B" w14:textId="5B07F84D" w:rsidR="00626300" w:rsidRPr="00F177ED" w:rsidRDefault="00C25AC3" w:rsidP="00C25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62630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074</w:t>
            </w:r>
            <w:r w:rsidR="0062630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731</w:t>
            </w:r>
          </w:p>
        </w:tc>
      </w:tr>
      <w:tr w:rsidR="00626300" w:rsidRPr="00F177ED" w14:paraId="080E8574" w14:textId="77777777" w:rsidTr="00136F01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33ED7A35" w14:textId="77777777" w:rsidR="00626300" w:rsidRPr="00820EE4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20EE4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876086A" w14:textId="77777777" w:rsidR="00626300" w:rsidRPr="00F177ED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2D9716" w14:textId="57009165" w:rsidR="00626300" w:rsidRPr="00F177ED" w:rsidRDefault="00C400BE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188</w:t>
            </w:r>
            <w:r w:rsidR="00374AC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09F2E5" w14:textId="77777777" w:rsidR="00626300" w:rsidRPr="00F177ED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B8151B" w14:textId="77777777" w:rsidR="00626300" w:rsidRPr="00F177ED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167,232</w:t>
            </w:r>
          </w:p>
        </w:tc>
      </w:tr>
      <w:tr w:rsidR="00626300" w:rsidRPr="00F177ED" w14:paraId="4D970BFC" w14:textId="77777777" w:rsidTr="00136F01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3022620C" w14:textId="77777777" w:rsidR="00626300" w:rsidRPr="00F177ED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21834F6" w14:textId="77777777" w:rsidR="00626300" w:rsidRPr="00F177ED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B48999" w14:textId="0C153A31" w:rsidR="00626300" w:rsidRPr="00F177ED" w:rsidRDefault="00374ACE" w:rsidP="00084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D94D32">
              <w:rPr>
                <w:rFonts w:ascii="Angsana New" w:hAnsi="Angsana New"/>
                <w:sz w:val="30"/>
                <w:szCs w:val="30"/>
              </w:rPr>
              <w:t>88</w:t>
            </w:r>
            <w:r>
              <w:rPr>
                <w:rFonts w:ascii="Angsana New" w:hAnsi="Angsana New"/>
                <w:sz w:val="30"/>
                <w:szCs w:val="30"/>
              </w:rPr>
              <w:t>5,</w:t>
            </w:r>
            <w:r w:rsidR="00D94D32">
              <w:rPr>
                <w:rFonts w:ascii="Angsana New" w:hAnsi="Angsana New"/>
                <w:sz w:val="30"/>
                <w:szCs w:val="30"/>
              </w:rPr>
              <w:t>934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0F9051" w14:textId="77777777" w:rsidR="00626300" w:rsidRPr="00F177ED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20562F" w14:textId="55D886B2" w:rsidR="00626300" w:rsidRPr="00F177ED" w:rsidRDefault="00626300" w:rsidP="00C25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</w:t>
            </w:r>
            <w:r w:rsidR="00C25AC3">
              <w:rPr>
                <w:rFonts w:ascii="Angsana New" w:hAnsi="Angsana New"/>
                <w:sz w:val="30"/>
                <w:szCs w:val="30"/>
              </w:rPr>
              <w:t>241,963</w:t>
            </w:r>
          </w:p>
        </w:tc>
      </w:tr>
      <w:tr w:rsidR="00626300" w:rsidRPr="00823D98" w14:paraId="08B7E1D6" w14:textId="77777777" w:rsidTr="00136F01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36B3A441" w14:textId="77777777" w:rsidR="00626300" w:rsidRPr="00820EE4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20EE4">
              <w:rPr>
                <w:rFonts w:ascii="Angsana New" w:hAnsi="Angsana New" w:hint="cs"/>
                <w:sz w:val="30"/>
                <w:szCs w:val="30"/>
                <w:cs/>
              </w:rPr>
              <w:t>ตัดรายการรายได้ระหว่า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</w:t>
            </w:r>
            <w:r w:rsidRPr="00820EE4">
              <w:rPr>
                <w:rFonts w:ascii="Angsana New" w:hAnsi="Angsana New" w:hint="cs"/>
                <w:sz w:val="30"/>
                <w:szCs w:val="30"/>
                <w:cs/>
              </w:rPr>
              <w:t>ส่วนงาน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4B1260F" w14:textId="77777777" w:rsidR="00626300" w:rsidRPr="00F177ED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B0DDC20" w14:textId="344D1C65" w:rsidR="00626300" w:rsidRPr="00823D98" w:rsidRDefault="00084BB1" w:rsidP="00084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(280,885)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C286D4" w14:textId="77777777" w:rsidR="00626300" w:rsidRPr="00823D98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ABB2644" w14:textId="77777777" w:rsidR="00626300" w:rsidRPr="00823D98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23D98">
              <w:rPr>
                <w:rFonts w:ascii="Angsana New" w:hAnsi="Angsana New"/>
                <w:color w:val="000000"/>
                <w:sz w:val="30"/>
                <w:szCs w:val="30"/>
              </w:rPr>
              <w:t>(351,639)</w:t>
            </w:r>
          </w:p>
        </w:tc>
      </w:tr>
      <w:tr w:rsidR="00A95C79" w:rsidRPr="00A95C79" w14:paraId="5755C0FD" w14:textId="77777777" w:rsidTr="00136F01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4C0AADCF" w14:textId="0FD985ED" w:rsidR="00A95C79" w:rsidRPr="00A95C79" w:rsidRDefault="00A95C79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95C79">
              <w:rPr>
                <w:rFonts w:ascii="Angsana New" w:hAnsi="Angsana New" w:hint="cs"/>
                <w:sz w:val="30"/>
                <w:szCs w:val="30"/>
                <w:cs/>
              </w:rPr>
              <w:t>ตัดรายการส่วนงานที่ยกเลิก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0BAAD19" w14:textId="77777777" w:rsidR="00A95C79" w:rsidRPr="00F177ED" w:rsidRDefault="00A95C79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8F7C30" w14:textId="6CB08559" w:rsidR="00A95C79" w:rsidRPr="00A95C79" w:rsidRDefault="00084BB1" w:rsidP="00084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</w:t>
            </w:r>
            <w:r w:rsidR="00D94D32">
              <w:rPr>
                <w:rFonts w:ascii="Angsana New" w:hAnsi="Angsana New"/>
                <w:color w:val="000000"/>
                <w:sz w:val="30"/>
                <w:szCs w:val="30"/>
              </w:rPr>
              <w:t>16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D94D32">
              <w:rPr>
                <w:rFonts w:ascii="Angsana New" w:hAnsi="Angsana New"/>
                <w:color w:val="000000"/>
                <w:sz w:val="30"/>
                <w:szCs w:val="30"/>
              </w:rPr>
              <w:t>605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9C0AB1" w14:textId="77777777" w:rsidR="00A95C79" w:rsidRPr="00A95C79" w:rsidRDefault="00A95C79" w:rsidP="00A95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7"/>
              </w:tabs>
              <w:spacing w:line="240" w:lineRule="auto"/>
              <w:ind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52E632" w14:textId="3576D183" w:rsidR="00A95C79" w:rsidRPr="00A95C79" w:rsidRDefault="00084BB1" w:rsidP="00084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(179,475)</w:t>
            </w:r>
          </w:p>
        </w:tc>
      </w:tr>
      <w:tr w:rsidR="00626300" w:rsidRPr="00F177ED" w14:paraId="47FC30F9" w14:textId="77777777" w:rsidTr="00136F01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115F8E22" w14:textId="77777777" w:rsidR="00626300" w:rsidRPr="00820EE4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9DC7B75" w14:textId="77777777" w:rsidR="00626300" w:rsidRPr="00F177ED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78E775" w14:textId="590E6468" w:rsidR="00626300" w:rsidRPr="00823D98" w:rsidRDefault="00084BB1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1,488,444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5456EF" w14:textId="77777777" w:rsidR="00626300" w:rsidRPr="00823D98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97EA15" w14:textId="720BD449" w:rsidR="00626300" w:rsidRPr="00823D98" w:rsidRDefault="00084BB1" w:rsidP="00C25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1,710,849</w:t>
            </w:r>
          </w:p>
        </w:tc>
      </w:tr>
      <w:tr w:rsidR="00626300" w:rsidRPr="00F177ED" w14:paraId="60093BB0" w14:textId="77777777" w:rsidTr="00136F01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30EF9859" w14:textId="77777777" w:rsidR="00626300" w:rsidRPr="00F177ED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2B46AA4" w14:textId="77777777" w:rsidR="00626300" w:rsidRPr="00F177ED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E6C0D64" w14:textId="77777777" w:rsidR="00626300" w:rsidRPr="00F177ED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4A79E3" w14:textId="77777777" w:rsidR="00626300" w:rsidRPr="00F177ED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E32DB05" w14:textId="77777777" w:rsidR="00626300" w:rsidRPr="00F177ED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26300" w:rsidRPr="00F177ED" w14:paraId="1B9F27E3" w14:textId="77777777" w:rsidTr="00136F01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5D43A5DA" w14:textId="77777777" w:rsidR="00626300" w:rsidRPr="00F177ED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177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73E9103" w14:textId="77777777" w:rsidR="00626300" w:rsidRPr="00F177ED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4DDA63" w14:textId="77777777" w:rsidR="00626300" w:rsidRPr="00F177ED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BFC793" w14:textId="77777777" w:rsidR="00626300" w:rsidRPr="00F177ED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F585AC6" w14:textId="77777777" w:rsidR="00626300" w:rsidRPr="00F177ED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26300" w:rsidRPr="00F177ED" w14:paraId="43D969BD" w14:textId="77777777" w:rsidTr="00136F01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43C9EDA8" w14:textId="0228BA85" w:rsidR="00626300" w:rsidRPr="00F177ED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="00D94D32">
              <w:rPr>
                <w:rFonts w:ascii="Angsana New" w:hAnsi="Angsana New" w:hint="cs"/>
                <w:sz w:val="30"/>
                <w:szCs w:val="30"/>
                <w:cs/>
              </w:rPr>
              <w:t>กำไร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D94D32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ก่อนภาษีเงินได้</w:t>
            </w:r>
            <w:r w:rsidRPr="00F177ED">
              <w:rPr>
                <w:rFonts w:ascii="Angsana New" w:hAnsi="Angsana New"/>
                <w:sz w:val="30"/>
                <w:szCs w:val="30"/>
                <w:cs/>
              </w:rPr>
              <w:t>จากส่วนงานที่รายงาน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4AF16BB" w14:textId="77777777" w:rsidR="00626300" w:rsidRPr="00F177ED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C07CF76" w14:textId="23F7362E" w:rsidR="00626300" w:rsidRPr="00F177ED" w:rsidRDefault="00084BB1" w:rsidP="00084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1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372,59</w:t>
            </w:r>
            <w:r w:rsidR="00C400BE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AEBF4E" w14:textId="77777777" w:rsidR="00626300" w:rsidRPr="00F177ED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4EDDA38" w14:textId="66E43CA3" w:rsidR="00626300" w:rsidRPr="00F177ED" w:rsidRDefault="00626300" w:rsidP="00C25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(2,</w:t>
            </w:r>
            <w:r w:rsidR="00C25AC3">
              <w:rPr>
                <w:rFonts w:ascii="Angsana New" w:hAnsi="Angsana New"/>
                <w:color w:val="000000"/>
                <w:sz w:val="30"/>
                <w:szCs w:val="30"/>
              </w:rPr>
              <w:t>354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C25AC3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="00C400BE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A95C79" w:rsidRPr="00F177ED" w14:paraId="4646B9C6" w14:textId="77777777" w:rsidTr="00136F01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0F66C39B" w14:textId="6BDA8977" w:rsidR="00A95C79" w:rsidRDefault="00A95C79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ตัดรายการ</w:t>
            </w:r>
            <w:r w:rsidR="00D94D32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ส่วนงานที่ยกเลิก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46ACA07" w14:textId="77777777" w:rsidR="00A95C79" w:rsidRPr="00F177ED" w:rsidRDefault="00A95C79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D55BA4" w14:textId="4142BA3A" w:rsidR="00A95C79" w:rsidRDefault="00084BB1" w:rsidP="00021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262,979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296809" w14:textId="77777777" w:rsidR="00A95C79" w:rsidRPr="00F177ED" w:rsidRDefault="00A95C79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A8909B9" w14:textId="5E2ACA6B" w:rsidR="00A95C79" w:rsidRDefault="00084BB1" w:rsidP="00021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133,850</w:t>
            </w:r>
          </w:p>
        </w:tc>
      </w:tr>
      <w:tr w:rsidR="00626300" w:rsidRPr="00F177ED" w14:paraId="5AA79F8D" w14:textId="77777777" w:rsidTr="00136F01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06BA57DF" w14:textId="77777777" w:rsidR="00626300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5C9C22E" w14:textId="77777777" w:rsidR="00626300" w:rsidRPr="00F177ED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82B3315" w14:textId="77777777" w:rsidR="00626300" w:rsidRDefault="00626300" w:rsidP="00084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537456" w14:textId="77777777" w:rsidR="00626300" w:rsidRPr="00F177ED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8A2DA90" w14:textId="77777777" w:rsidR="00626300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626300" w:rsidRPr="00F177ED" w14:paraId="2B3AAB06" w14:textId="77777777" w:rsidTr="00136F01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6BA0CADF" w14:textId="6CD81DE7" w:rsidR="00626300" w:rsidRPr="003D7BF2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230197"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 w:rsidR="00230197" w:rsidRPr="0023019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30197" w:rsidRPr="00230197">
              <w:rPr>
                <w:rFonts w:ascii="Angsana New" w:hAnsi="Angsana New" w:hint="cs"/>
                <w:sz w:val="30"/>
                <w:szCs w:val="30"/>
                <w:cs/>
              </w:rPr>
              <w:t xml:space="preserve">(ขาดทุน) </w:t>
            </w:r>
            <w:r w:rsidRPr="00230197">
              <w:rPr>
                <w:rFonts w:ascii="Angsana New" w:hAnsi="Angsana New"/>
                <w:sz w:val="30"/>
                <w:szCs w:val="30"/>
                <w:cs/>
              </w:rPr>
              <w:t>ในเงินลงทุนในบริษัทร่วม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293C75F" w14:textId="77777777" w:rsidR="00626300" w:rsidRPr="00F177ED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5452D0" w14:textId="0FF33AF4" w:rsidR="00626300" w:rsidRPr="00F177ED" w:rsidRDefault="00084BB1" w:rsidP="00084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(3,889)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F9E475" w14:textId="77777777" w:rsidR="00626300" w:rsidRPr="00F177ED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BE2FC0" w14:textId="77777777" w:rsidR="00626300" w:rsidRPr="00084BB1" w:rsidRDefault="00626300" w:rsidP="00084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84BB1">
              <w:rPr>
                <w:rFonts w:ascii="Angsana New" w:hAnsi="Angsana New"/>
                <w:sz w:val="30"/>
                <w:szCs w:val="30"/>
              </w:rPr>
              <w:t>69</w:t>
            </w:r>
          </w:p>
        </w:tc>
      </w:tr>
      <w:tr w:rsidR="00626300" w:rsidRPr="00F177ED" w14:paraId="22EC7066" w14:textId="77777777" w:rsidTr="00136F01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04BFC998" w14:textId="39B149B1" w:rsidR="00626300" w:rsidRPr="00F177ED" w:rsidRDefault="00D94D32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 (</w:t>
            </w:r>
            <w:r w:rsidR="0062630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) </w:t>
            </w:r>
            <w:r w:rsidR="00626300" w:rsidRPr="00F177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รวมก่อนภาษีเงินได้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CA5797A" w14:textId="77777777" w:rsidR="00626300" w:rsidRPr="00F177ED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320C13" w14:textId="11A223B9" w:rsidR="00626300" w:rsidRPr="00F177ED" w:rsidRDefault="00D94D32" w:rsidP="00084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1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631</w:t>
            </w:r>
            <w:r w:rsidR="00084BB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68</w:t>
            </w:r>
            <w:r w:rsidR="00C400B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05E4B5" w14:textId="77777777" w:rsidR="00626300" w:rsidRPr="00F177ED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23C940" w14:textId="208D1310" w:rsidR="00626300" w:rsidRPr="00084BB1" w:rsidRDefault="00626300" w:rsidP="00C25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84BB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(2,</w:t>
            </w:r>
            <w:r w:rsidR="00D94D3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220</w:t>
            </w:r>
            <w:r w:rsidRPr="00084BB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="00D94D3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</w:t>
            </w:r>
            <w:r w:rsidR="00084BB1" w:rsidRPr="00084BB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</w:t>
            </w:r>
            <w:r w:rsidR="00C400B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</w:t>
            </w:r>
            <w:r w:rsidRPr="00084BB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)</w:t>
            </w:r>
          </w:p>
        </w:tc>
      </w:tr>
    </w:tbl>
    <w:p w14:paraId="63A0ABDB" w14:textId="77777777" w:rsidR="00CF1A4A" w:rsidRDefault="00CF1A4A" w:rsidP="003D7B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5EDD03E" w14:textId="77777777" w:rsidR="003D7BF2" w:rsidRPr="003B261D" w:rsidRDefault="003D7BF2" w:rsidP="003D7B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B261D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ส่วนงานภูมิศาสตร์</w:t>
      </w:r>
    </w:p>
    <w:p w14:paraId="2F5AB2A4" w14:textId="77777777" w:rsidR="003D7BF2" w:rsidRPr="003B261D" w:rsidRDefault="003D7BF2" w:rsidP="003D7B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both"/>
        <w:rPr>
          <w:rFonts w:ascii="Angsana New" w:hAnsi="Angsana New"/>
          <w:b/>
          <w:bCs/>
          <w:sz w:val="30"/>
          <w:szCs w:val="30"/>
        </w:rPr>
      </w:pPr>
      <w:r w:rsidRPr="003B261D">
        <w:rPr>
          <w:rFonts w:ascii="Angsana New" w:hAnsi="Angsana New"/>
          <w:b/>
          <w:bCs/>
          <w:sz w:val="30"/>
          <w:szCs w:val="30"/>
          <w:cs/>
        </w:rPr>
        <w:tab/>
      </w:r>
    </w:p>
    <w:p w14:paraId="4584086E" w14:textId="77777777" w:rsidR="003D7BF2" w:rsidRPr="003B261D" w:rsidRDefault="003D7BF2" w:rsidP="003D7B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3B261D">
        <w:rPr>
          <w:rFonts w:ascii="Angsana New" w:hAnsi="Angsana New"/>
          <w:sz w:val="30"/>
          <w:szCs w:val="30"/>
          <w:cs/>
        </w:rPr>
        <w:t xml:space="preserve">กลุ่มบริษัทดำเนินธุรกิจเฉพาะในประเทศเท่านั้น </w:t>
      </w:r>
      <w:r>
        <w:rPr>
          <w:rFonts w:ascii="Angsana New" w:hAnsi="Angsana New" w:hint="cs"/>
          <w:sz w:val="30"/>
          <w:szCs w:val="30"/>
          <w:cs/>
        </w:rPr>
        <w:t>ไม่มีรายได้จากต่างประเทศหรือสินทรัพย์ในต่างประเทศที่มีสาระสำคัญ</w:t>
      </w:r>
    </w:p>
    <w:p w14:paraId="75444F68" w14:textId="13E78F3E" w:rsidR="00A46EAE" w:rsidRDefault="00A46E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3A9E25C3" w14:textId="651D2477" w:rsidR="0073416E" w:rsidRPr="00A95C79" w:rsidRDefault="004D7D69" w:rsidP="001B7159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630"/>
        </w:tabs>
        <w:spacing w:line="240" w:lineRule="auto"/>
        <w:ind w:left="547" w:hanging="457"/>
        <w:jc w:val="thaiDistribute"/>
        <w:outlineLvl w:val="0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รายได้อื่น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900"/>
        <w:gridCol w:w="990"/>
        <w:gridCol w:w="270"/>
        <w:gridCol w:w="990"/>
        <w:gridCol w:w="270"/>
        <w:gridCol w:w="1080"/>
        <w:gridCol w:w="270"/>
        <w:gridCol w:w="990"/>
      </w:tblGrid>
      <w:tr w:rsidR="004F6C83" w:rsidRPr="005A6DB6" w14:paraId="533C995F" w14:textId="77777777" w:rsidTr="003333CB">
        <w:trPr>
          <w:trHeight w:val="420"/>
        </w:trPr>
        <w:tc>
          <w:tcPr>
            <w:tcW w:w="3510" w:type="dxa"/>
            <w:vAlign w:val="bottom"/>
          </w:tcPr>
          <w:p w14:paraId="19CE44F0" w14:textId="77777777" w:rsidR="004F6C83" w:rsidRPr="005A6DB6" w:rsidRDefault="004F6C83" w:rsidP="00F87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19377226" w14:textId="77777777" w:rsidR="004F6C83" w:rsidRPr="004F6C83" w:rsidRDefault="004F6C83" w:rsidP="004F6C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7F22CFCD" w14:textId="77777777" w:rsidR="004F6C83" w:rsidRPr="005A6DB6" w:rsidRDefault="004F6C83" w:rsidP="00F8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758AEDEB" w14:textId="77777777" w:rsidR="004F6C83" w:rsidRPr="005A6DB6" w:rsidRDefault="004F6C83" w:rsidP="00F8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6DD659B6" w14:textId="77777777" w:rsidR="004F6C83" w:rsidRPr="005A6DB6" w:rsidRDefault="004F6C83" w:rsidP="00F8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6300" w:rsidRPr="005A6DB6" w14:paraId="074297CA" w14:textId="77777777" w:rsidTr="003333CB">
        <w:trPr>
          <w:trHeight w:val="420"/>
        </w:trPr>
        <w:tc>
          <w:tcPr>
            <w:tcW w:w="3510" w:type="dxa"/>
            <w:vAlign w:val="bottom"/>
          </w:tcPr>
          <w:p w14:paraId="56D4ADE6" w14:textId="77777777" w:rsidR="00626300" w:rsidRPr="005A6DB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82028F9" w14:textId="76D3D26E" w:rsidR="00626300" w:rsidRPr="00BC485D" w:rsidRDefault="000946A9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90" w:type="dxa"/>
          </w:tcPr>
          <w:p w14:paraId="44D098D2" w14:textId="77777777" w:rsidR="00626300" w:rsidRPr="005A6DB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1838B41" w14:textId="77777777" w:rsidR="00626300" w:rsidRPr="005A6DB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E8203B7" w14:textId="77777777" w:rsidR="00626300" w:rsidRPr="005A6DB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14:paraId="5CD59224" w14:textId="77777777" w:rsidR="00626300" w:rsidRPr="005A6DB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54694A" w14:textId="77777777" w:rsidR="00626300" w:rsidRPr="005A6DB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957F92D" w14:textId="77777777" w:rsidR="00626300" w:rsidRPr="005A6DB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EFEFD27" w14:textId="77777777" w:rsidR="00626300" w:rsidRPr="005A6DB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626300" w:rsidRPr="005A6DB6" w14:paraId="4E4E7C77" w14:textId="77777777" w:rsidTr="003333CB">
        <w:trPr>
          <w:trHeight w:val="420"/>
        </w:trPr>
        <w:tc>
          <w:tcPr>
            <w:tcW w:w="3510" w:type="dxa"/>
            <w:vAlign w:val="bottom"/>
          </w:tcPr>
          <w:p w14:paraId="20C5D2F6" w14:textId="77777777" w:rsidR="00626300" w:rsidRPr="005A6DB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03AF225" w14:textId="77777777" w:rsidR="00626300" w:rsidRPr="004F6C83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7"/>
            <w:vAlign w:val="bottom"/>
          </w:tcPr>
          <w:p w14:paraId="506859EB" w14:textId="77777777" w:rsidR="00626300" w:rsidRPr="005A6DB6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DB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36F01" w:rsidRPr="005A6DB6" w14:paraId="2502144B" w14:textId="77777777" w:rsidTr="003333CB">
        <w:trPr>
          <w:trHeight w:val="420"/>
        </w:trPr>
        <w:tc>
          <w:tcPr>
            <w:tcW w:w="3510" w:type="dxa"/>
          </w:tcPr>
          <w:p w14:paraId="38F17DE2" w14:textId="7FEBBB6F" w:rsidR="00136F01" w:rsidRDefault="00136F01" w:rsidP="0013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รายได้เงินสนับสนุน</w:t>
            </w:r>
            <w:r w:rsidR="005C5341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 w:rsidR="00FE36F8">
              <w:rPr>
                <w:rFonts w:ascii="Angsana New" w:hAnsi="Angsana New" w:hint="cs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ใช้จ่ายใน</w:t>
            </w:r>
          </w:p>
          <w:p w14:paraId="59AB7F62" w14:textId="5F74D6D1" w:rsidR="00136F01" w:rsidRPr="00691708" w:rsidRDefault="00136F01" w:rsidP="0013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0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  การใช้โครงข่าย</w:t>
            </w:r>
            <w:r w:rsidR="00BE0261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และสัญญาณ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โทรทัศน์</w:t>
            </w:r>
          </w:p>
        </w:tc>
        <w:tc>
          <w:tcPr>
            <w:tcW w:w="900" w:type="dxa"/>
          </w:tcPr>
          <w:p w14:paraId="2F57A45B" w14:textId="77777777" w:rsidR="00136F01" w:rsidRDefault="00136F01" w:rsidP="00136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2342A579" w14:textId="75DDC1D8" w:rsidR="000946A9" w:rsidRPr="004F6C83" w:rsidRDefault="000946A9" w:rsidP="00136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  <w:r w:rsidR="007B6E5D">
              <w:rPr>
                <w:rFonts w:ascii="Angsana New" w:hAnsi="Angsana New"/>
                <w:i/>
                <w:iCs/>
                <w:sz w:val="30"/>
                <w:szCs w:val="30"/>
              </w:rPr>
              <w:t>7</w:t>
            </w:r>
            <w:r w:rsidR="00214854">
              <w:rPr>
                <w:rFonts w:ascii="Angsana New" w:hAnsi="Angsana New"/>
                <w:i/>
                <w:iCs/>
                <w:sz w:val="30"/>
                <w:szCs w:val="30"/>
              </w:rPr>
              <w:t>, 35</w:t>
            </w:r>
          </w:p>
        </w:tc>
        <w:tc>
          <w:tcPr>
            <w:tcW w:w="990" w:type="dxa"/>
            <w:vAlign w:val="bottom"/>
          </w:tcPr>
          <w:p w14:paraId="4ED2E8C0" w14:textId="4AE81635" w:rsidR="00136F01" w:rsidRPr="003418A3" w:rsidRDefault="00BE0261" w:rsidP="00136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58,139</w:t>
            </w:r>
          </w:p>
        </w:tc>
        <w:tc>
          <w:tcPr>
            <w:tcW w:w="270" w:type="dxa"/>
            <w:vAlign w:val="bottom"/>
          </w:tcPr>
          <w:p w14:paraId="0C37E6C5" w14:textId="77777777" w:rsidR="00136F01" w:rsidRPr="003418A3" w:rsidRDefault="00136F01" w:rsidP="00136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79CBEF3" w14:textId="7152FD1D" w:rsidR="00136F01" w:rsidRPr="003418A3" w:rsidRDefault="00BE0261" w:rsidP="00BE02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16,928</w:t>
            </w:r>
          </w:p>
        </w:tc>
        <w:tc>
          <w:tcPr>
            <w:tcW w:w="270" w:type="dxa"/>
          </w:tcPr>
          <w:p w14:paraId="335650A3" w14:textId="77777777" w:rsidR="00136F01" w:rsidRPr="003418A3" w:rsidRDefault="00136F01" w:rsidP="00136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2D09C3" w14:textId="77777777" w:rsidR="00136F01" w:rsidRDefault="00136F01" w:rsidP="00136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1"/>
              </w:tabs>
              <w:spacing w:after="0" w:line="240" w:lineRule="auto"/>
              <w:ind w:right="-28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1604752" w14:textId="79284005" w:rsidR="00136F01" w:rsidRPr="003418A3" w:rsidRDefault="00136F01" w:rsidP="00136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1"/>
              </w:tabs>
              <w:spacing w:after="0" w:line="240" w:lineRule="auto"/>
              <w:ind w:right="-2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9CE0EB" w14:textId="77777777" w:rsidR="00136F01" w:rsidRPr="005A6DB6" w:rsidRDefault="00136F01" w:rsidP="00136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E6D5FD3" w14:textId="365BCF3C" w:rsidR="00136F01" w:rsidRPr="003418A3" w:rsidRDefault="00136F01" w:rsidP="00136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D268D" w14:paraId="199160C9" w14:textId="77777777" w:rsidTr="003333CB">
        <w:trPr>
          <w:trHeight w:val="420"/>
        </w:trPr>
        <w:tc>
          <w:tcPr>
            <w:tcW w:w="3510" w:type="dxa"/>
          </w:tcPr>
          <w:p w14:paraId="722F1BC6" w14:textId="17C84EA5" w:rsidR="003D268D" w:rsidRDefault="003D268D" w:rsidP="003D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รายได้จากเงินบริจาค</w:t>
            </w:r>
          </w:p>
        </w:tc>
        <w:tc>
          <w:tcPr>
            <w:tcW w:w="900" w:type="dxa"/>
          </w:tcPr>
          <w:p w14:paraId="14497A16" w14:textId="77777777" w:rsidR="003D268D" w:rsidRPr="004F6C83" w:rsidRDefault="003D268D" w:rsidP="003D2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1DD5AE8" w14:textId="7A9727BC" w:rsidR="003D268D" w:rsidRDefault="003D268D" w:rsidP="003D2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10,334</w:t>
            </w:r>
          </w:p>
        </w:tc>
        <w:tc>
          <w:tcPr>
            <w:tcW w:w="270" w:type="dxa"/>
            <w:vAlign w:val="bottom"/>
          </w:tcPr>
          <w:p w14:paraId="03F569F9" w14:textId="77777777" w:rsidR="003D268D" w:rsidRPr="003418A3" w:rsidRDefault="003D268D" w:rsidP="003D2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8EF3A50" w14:textId="4C6475BB" w:rsidR="003D268D" w:rsidRDefault="003D268D" w:rsidP="003D2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12,472</w:t>
            </w:r>
          </w:p>
        </w:tc>
        <w:tc>
          <w:tcPr>
            <w:tcW w:w="270" w:type="dxa"/>
            <w:vAlign w:val="bottom"/>
          </w:tcPr>
          <w:p w14:paraId="0C9D0C7F" w14:textId="77777777" w:rsidR="003D268D" w:rsidRPr="003418A3" w:rsidRDefault="003D268D" w:rsidP="003D2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FF51A4E" w14:textId="45055250" w:rsidR="003D268D" w:rsidRDefault="003D268D" w:rsidP="003D2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-2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8FF2F0C" w14:textId="77777777" w:rsidR="003D268D" w:rsidRPr="005A6DB6" w:rsidRDefault="003D268D" w:rsidP="003D2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0BCE45B" w14:textId="52A07C21" w:rsidR="003D268D" w:rsidRDefault="003D268D" w:rsidP="003D2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D268D" w14:paraId="3FA0E36D" w14:textId="77777777" w:rsidTr="003333CB">
        <w:trPr>
          <w:trHeight w:val="420"/>
        </w:trPr>
        <w:tc>
          <w:tcPr>
            <w:tcW w:w="3510" w:type="dxa"/>
          </w:tcPr>
          <w:p w14:paraId="59767CDA" w14:textId="77777777" w:rsidR="003D268D" w:rsidRPr="00C218AD" w:rsidRDefault="003D268D" w:rsidP="003D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รายได้ค่าเช่าและค่าบริการ</w:t>
            </w:r>
          </w:p>
        </w:tc>
        <w:tc>
          <w:tcPr>
            <w:tcW w:w="900" w:type="dxa"/>
          </w:tcPr>
          <w:p w14:paraId="31A0ACE9" w14:textId="77777777" w:rsidR="003D268D" w:rsidRPr="004F6C83" w:rsidRDefault="003D268D" w:rsidP="003D2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C1627D4" w14:textId="77777777" w:rsidR="003D268D" w:rsidRDefault="003D268D" w:rsidP="003D2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7,636</w:t>
            </w:r>
          </w:p>
        </w:tc>
        <w:tc>
          <w:tcPr>
            <w:tcW w:w="270" w:type="dxa"/>
            <w:vAlign w:val="bottom"/>
          </w:tcPr>
          <w:p w14:paraId="7902F144" w14:textId="77777777" w:rsidR="003D268D" w:rsidRPr="003418A3" w:rsidRDefault="003D268D" w:rsidP="003D2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0EEA449" w14:textId="77777777" w:rsidR="003D268D" w:rsidRDefault="003D268D" w:rsidP="003D2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1,312</w:t>
            </w:r>
          </w:p>
        </w:tc>
        <w:tc>
          <w:tcPr>
            <w:tcW w:w="270" w:type="dxa"/>
            <w:vAlign w:val="bottom"/>
          </w:tcPr>
          <w:p w14:paraId="5E212B42" w14:textId="77777777" w:rsidR="003D268D" w:rsidRPr="003418A3" w:rsidRDefault="003D268D" w:rsidP="003D2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985594C" w14:textId="77777777" w:rsidR="003D268D" w:rsidRDefault="003D268D" w:rsidP="003D2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9,123</w:t>
            </w:r>
          </w:p>
        </w:tc>
        <w:tc>
          <w:tcPr>
            <w:tcW w:w="270" w:type="dxa"/>
            <w:vAlign w:val="bottom"/>
          </w:tcPr>
          <w:p w14:paraId="4BBF8124" w14:textId="77777777" w:rsidR="003D268D" w:rsidRPr="005A6DB6" w:rsidRDefault="003D268D" w:rsidP="003D2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CCA1554" w14:textId="77777777" w:rsidR="003D268D" w:rsidRDefault="003D268D" w:rsidP="003D2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10,839</w:t>
            </w:r>
          </w:p>
        </w:tc>
      </w:tr>
      <w:tr w:rsidR="003D268D" w:rsidRPr="005A6DB6" w14:paraId="0065E04B" w14:textId="77777777" w:rsidTr="003333CB">
        <w:trPr>
          <w:trHeight w:val="420"/>
        </w:trPr>
        <w:tc>
          <w:tcPr>
            <w:tcW w:w="3510" w:type="dxa"/>
          </w:tcPr>
          <w:p w14:paraId="5BD157A3" w14:textId="74A12796" w:rsidR="003D268D" w:rsidRPr="00FB5E60" w:rsidRDefault="003D268D" w:rsidP="003D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รายได้จากการขายเศษวัสดุ</w:t>
            </w:r>
          </w:p>
        </w:tc>
        <w:tc>
          <w:tcPr>
            <w:tcW w:w="900" w:type="dxa"/>
          </w:tcPr>
          <w:p w14:paraId="091BF29E" w14:textId="77777777" w:rsidR="003D268D" w:rsidRPr="004F6C83" w:rsidRDefault="003D268D" w:rsidP="003D2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037482E" w14:textId="431A451E" w:rsidR="003D268D" w:rsidRPr="003418A3" w:rsidRDefault="003D268D" w:rsidP="003D2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5,121</w:t>
            </w:r>
          </w:p>
        </w:tc>
        <w:tc>
          <w:tcPr>
            <w:tcW w:w="270" w:type="dxa"/>
            <w:vAlign w:val="bottom"/>
          </w:tcPr>
          <w:p w14:paraId="33D8C9B4" w14:textId="77777777" w:rsidR="003D268D" w:rsidRPr="003418A3" w:rsidRDefault="003D268D" w:rsidP="003D2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EBED2B0" w14:textId="534FA586" w:rsidR="003D268D" w:rsidRPr="003418A3" w:rsidRDefault="003D268D" w:rsidP="003D2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15,160</w:t>
            </w:r>
          </w:p>
        </w:tc>
        <w:tc>
          <w:tcPr>
            <w:tcW w:w="270" w:type="dxa"/>
            <w:vAlign w:val="bottom"/>
          </w:tcPr>
          <w:p w14:paraId="19A56AAE" w14:textId="77777777" w:rsidR="003D268D" w:rsidRPr="003418A3" w:rsidRDefault="003D268D" w:rsidP="003D2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9FA4649" w14:textId="24C065B6" w:rsidR="003D268D" w:rsidRPr="003418A3" w:rsidRDefault="003D268D" w:rsidP="003D2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5,109</w:t>
            </w:r>
          </w:p>
        </w:tc>
        <w:tc>
          <w:tcPr>
            <w:tcW w:w="270" w:type="dxa"/>
            <w:vAlign w:val="bottom"/>
          </w:tcPr>
          <w:p w14:paraId="11675DC0" w14:textId="77777777" w:rsidR="003D268D" w:rsidRPr="005A6DB6" w:rsidRDefault="003D268D" w:rsidP="003D2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58452B6" w14:textId="7B5F6375" w:rsidR="003D268D" w:rsidRPr="003418A3" w:rsidRDefault="003D268D" w:rsidP="003D2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15,100</w:t>
            </w:r>
          </w:p>
        </w:tc>
      </w:tr>
      <w:tr w:rsidR="003D268D" w:rsidRPr="003418A3" w14:paraId="2F2FFB98" w14:textId="77777777" w:rsidTr="003333CB">
        <w:trPr>
          <w:trHeight w:val="420"/>
        </w:trPr>
        <w:tc>
          <w:tcPr>
            <w:tcW w:w="3510" w:type="dxa"/>
          </w:tcPr>
          <w:p w14:paraId="26C78695" w14:textId="3A32FF74" w:rsidR="003D268D" w:rsidRDefault="003D268D" w:rsidP="003D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รายได้จากเงินกองทุนสำรองเลี้ยงชีพ</w:t>
            </w:r>
          </w:p>
        </w:tc>
        <w:tc>
          <w:tcPr>
            <w:tcW w:w="900" w:type="dxa"/>
          </w:tcPr>
          <w:p w14:paraId="4F82C62A" w14:textId="77777777" w:rsidR="003D268D" w:rsidRPr="004F6C83" w:rsidRDefault="003D268D" w:rsidP="003D2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6F91066" w14:textId="517ED3BD" w:rsidR="003D268D" w:rsidRDefault="003D268D" w:rsidP="003D2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3,670</w:t>
            </w:r>
          </w:p>
        </w:tc>
        <w:tc>
          <w:tcPr>
            <w:tcW w:w="270" w:type="dxa"/>
            <w:vAlign w:val="bottom"/>
          </w:tcPr>
          <w:p w14:paraId="7BF6FC68" w14:textId="77777777" w:rsidR="003D268D" w:rsidRPr="003418A3" w:rsidRDefault="003D268D" w:rsidP="003D2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D3E1C70" w14:textId="098DE842" w:rsidR="003D268D" w:rsidRDefault="003D268D" w:rsidP="003D2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4,853</w:t>
            </w:r>
          </w:p>
        </w:tc>
        <w:tc>
          <w:tcPr>
            <w:tcW w:w="270" w:type="dxa"/>
            <w:vAlign w:val="bottom"/>
          </w:tcPr>
          <w:p w14:paraId="62D5DBDD" w14:textId="77777777" w:rsidR="003D268D" w:rsidRPr="003418A3" w:rsidRDefault="003D268D" w:rsidP="003D2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1608BB2" w14:textId="2413E35A" w:rsidR="003D268D" w:rsidRDefault="003D268D" w:rsidP="003D2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1,936</w:t>
            </w:r>
          </w:p>
        </w:tc>
        <w:tc>
          <w:tcPr>
            <w:tcW w:w="270" w:type="dxa"/>
            <w:vAlign w:val="bottom"/>
          </w:tcPr>
          <w:p w14:paraId="2FDC0069" w14:textId="77777777" w:rsidR="003D268D" w:rsidRPr="005A6DB6" w:rsidRDefault="003D268D" w:rsidP="003D2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6088055" w14:textId="2A05B017" w:rsidR="003D268D" w:rsidRDefault="003D268D" w:rsidP="003D2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566</w:t>
            </w:r>
          </w:p>
        </w:tc>
      </w:tr>
      <w:tr w:rsidR="003D268D" w:rsidRPr="003418A3" w14:paraId="456359F9" w14:textId="77777777" w:rsidTr="003333CB">
        <w:trPr>
          <w:trHeight w:val="420"/>
        </w:trPr>
        <w:tc>
          <w:tcPr>
            <w:tcW w:w="3510" w:type="dxa"/>
          </w:tcPr>
          <w:p w14:paraId="19A10B83" w14:textId="77777777" w:rsidR="003D268D" w:rsidRPr="00FB5E60" w:rsidRDefault="003D268D" w:rsidP="003D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Pr="00FB5E60">
              <w:rPr>
                <w:rFonts w:ascii="Angsana New" w:hAnsi="Angsana New"/>
                <w:sz w:val="30"/>
                <w:szCs w:val="30"/>
                <w:cs/>
              </w:rPr>
              <w:t xml:space="preserve">ๆ </w:t>
            </w:r>
          </w:p>
        </w:tc>
        <w:tc>
          <w:tcPr>
            <w:tcW w:w="900" w:type="dxa"/>
          </w:tcPr>
          <w:p w14:paraId="5243684C" w14:textId="77777777" w:rsidR="003D268D" w:rsidRPr="004F6C83" w:rsidRDefault="003D268D" w:rsidP="003D2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F04FEED" w14:textId="551AD71E" w:rsidR="003D268D" w:rsidRPr="003418A3" w:rsidRDefault="003D268D" w:rsidP="003D2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28,753</w:t>
            </w:r>
          </w:p>
        </w:tc>
        <w:tc>
          <w:tcPr>
            <w:tcW w:w="270" w:type="dxa"/>
            <w:vAlign w:val="bottom"/>
          </w:tcPr>
          <w:p w14:paraId="7DB4C9B2" w14:textId="77777777" w:rsidR="003D268D" w:rsidRPr="003418A3" w:rsidRDefault="003D268D" w:rsidP="003D2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BAABEC2" w14:textId="76737DDB" w:rsidR="003D268D" w:rsidRPr="003418A3" w:rsidRDefault="003D268D" w:rsidP="003D2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6,784</w:t>
            </w:r>
          </w:p>
        </w:tc>
        <w:tc>
          <w:tcPr>
            <w:tcW w:w="270" w:type="dxa"/>
            <w:vAlign w:val="bottom"/>
          </w:tcPr>
          <w:p w14:paraId="0064CD28" w14:textId="77777777" w:rsidR="003D268D" w:rsidRPr="003418A3" w:rsidRDefault="003D268D" w:rsidP="003D2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61F1F3F" w14:textId="5BF2F08A" w:rsidR="003D268D" w:rsidRPr="003418A3" w:rsidRDefault="003D268D" w:rsidP="003D2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28,832</w:t>
            </w:r>
          </w:p>
        </w:tc>
        <w:tc>
          <w:tcPr>
            <w:tcW w:w="270" w:type="dxa"/>
            <w:vAlign w:val="bottom"/>
          </w:tcPr>
          <w:p w14:paraId="62FE71B4" w14:textId="77777777" w:rsidR="003D268D" w:rsidRPr="005A6DB6" w:rsidRDefault="003D268D" w:rsidP="003D2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65CE8FF" w14:textId="0838988C" w:rsidR="003D268D" w:rsidRPr="003418A3" w:rsidRDefault="003D268D" w:rsidP="003D2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6,7</w:t>
            </w:r>
            <w:r w:rsidR="007654A0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3D268D" w:rsidRPr="005A6DB6" w14:paraId="58E65832" w14:textId="77777777" w:rsidTr="003333CB">
        <w:trPr>
          <w:trHeight w:val="420"/>
        </w:trPr>
        <w:tc>
          <w:tcPr>
            <w:tcW w:w="3510" w:type="dxa"/>
            <w:vAlign w:val="bottom"/>
          </w:tcPr>
          <w:p w14:paraId="0453A205" w14:textId="77777777" w:rsidR="003D268D" w:rsidRPr="005A6DB6" w:rsidRDefault="003D268D" w:rsidP="003D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177B541D" w14:textId="77777777" w:rsidR="003D268D" w:rsidRPr="004F6C83" w:rsidRDefault="003D268D" w:rsidP="003D2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569C26" w14:textId="64B10B6B" w:rsidR="003D268D" w:rsidRPr="003418A3" w:rsidRDefault="003D268D" w:rsidP="003D2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113,653</w:t>
            </w:r>
          </w:p>
        </w:tc>
        <w:tc>
          <w:tcPr>
            <w:tcW w:w="270" w:type="dxa"/>
            <w:vAlign w:val="bottom"/>
          </w:tcPr>
          <w:p w14:paraId="22B13FD0" w14:textId="77777777" w:rsidR="003D268D" w:rsidRPr="003418A3" w:rsidRDefault="003D268D" w:rsidP="003D2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E9D885" w14:textId="044978DC" w:rsidR="003D268D" w:rsidRPr="003418A3" w:rsidRDefault="003D268D" w:rsidP="003D2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57,509</w:t>
            </w:r>
          </w:p>
        </w:tc>
        <w:tc>
          <w:tcPr>
            <w:tcW w:w="270" w:type="dxa"/>
            <w:vAlign w:val="bottom"/>
          </w:tcPr>
          <w:p w14:paraId="1A242482" w14:textId="77777777" w:rsidR="003D268D" w:rsidRPr="003418A3" w:rsidRDefault="003D268D" w:rsidP="003D2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995FEC" w14:textId="64B78AAF" w:rsidR="003D268D" w:rsidRPr="003418A3" w:rsidRDefault="003D268D" w:rsidP="003D2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45,000</w:t>
            </w:r>
          </w:p>
        </w:tc>
        <w:tc>
          <w:tcPr>
            <w:tcW w:w="270" w:type="dxa"/>
            <w:vAlign w:val="bottom"/>
          </w:tcPr>
          <w:p w14:paraId="5201D2A0" w14:textId="77777777" w:rsidR="003D268D" w:rsidRPr="005A6DB6" w:rsidRDefault="003D268D" w:rsidP="003D2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FA2190" w14:textId="27E26F7D" w:rsidR="003D268D" w:rsidRPr="003418A3" w:rsidRDefault="003D268D" w:rsidP="003D2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33,242</w:t>
            </w:r>
          </w:p>
        </w:tc>
      </w:tr>
    </w:tbl>
    <w:p w14:paraId="17D24990" w14:textId="77777777" w:rsidR="0073416E" w:rsidRPr="00A423DC" w:rsidRDefault="0073416E" w:rsidP="00A423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num" w:pos="900"/>
        </w:tabs>
        <w:spacing w:line="100" w:lineRule="atLeast"/>
        <w:ind w:left="900" w:right="-43" w:hanging="900"/>
        <w:jc w:val="both"/>
        <w:rPr>
          <w:rFonts w:ascii="Angsana New" w:hAnsi="Angsana New"/>
          <w:b/>
          <w:bCs/>
          <w:sz w:val="12"/>
          <w:szCs w:val="12"/>
        </w:rPr>
      </w:pPr>
    </w:p>
    <w:p w14:paraId="30829C72" w14:textId="369BCE57" w:rsidR="0073416E" w:rsidRDefault="0073416E" w:rsidP="007B6E5D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7" w:hanging="547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A95C79">
        <w:rPr>
          <w:rFonts w:ascii="Angsana New" w:hAnsi="Angsana New" w:hint="cs"/>
          <w:b/>
          <w:bCs/>
          <w:sz w:val="30"/>
          <w:szCs w:val="30"/>
          <w:cs/>
        </w:rPr>
        <w:t>ค่าใช้จ่ายผลประโยชน์ของพนักงาน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05"/>
        <w:gridCol w:w="903"/>
        <w:gridCol w:w="990"/>
        <w:gridCol w:w="273"/>
        <w:gridCol w:w="990"/>
        <w:gridCol w:w="273"/>
        <w:gridCol w:w="1077"/>
        <w:gridCol w:w="273"/>
        <w:gridCol w:w="986"/>
      </w:tblGrid>
      <w:tr w:rsidR="006E2D6D" w:rsidRPr="00B45847" w14:paraId="3BC43BE1" w14:textId="77777777" w:rsidTr="003F23E2">
        <w:trPr>
          <w:trHeight w:val="420"/>
        </w:trPr>
        <w:tc>
          <w:tcPr>
            <w:tcW w:w="1891" w:type="pct"/>
          </w:tcPr>
          <w:p w14:paraId="4DBE8312" w14:textId="77777777" w:rsidR="005273B6" w:rsidRDefault="005273B6" w:rsidP="00F8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87" w:type="pct"/>
            <w:vAlign w:val="bottom"/>
          </w:tcPr>
          <w:p w14:paraId="20B721F5" w14:textId="77777777" w:rsidR="005273B6" w:rsidRPr="000E2AA7" w:rsidRDefault="005273B6" w:rsidP="003F2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pct"/>
            <w:gridSpan w:val="3"/>
            <w:shd w:val="clear" w:color="auto" w:fill="auto"/>
            <w:vAlign w:val="bottom"/>
          </w:tcPr>
          <w:p w14:paraId="2C9E745E" w14:textId="77777777" w:rsidR="005273B6" w:rsidRPr="00B45847" w:rsidRDefault="005273B6" w:rsidP="003F2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8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55E3151C" w14:textId="77777777" w:rsidR="005273B6" w:rsidRPr="00B45847" w:rsidRDefault="005273B6" w:rsidP="003F2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pct"/>
            <w:gridSpan w:val="3"/>
            <w:shd w:val="clear" w:color="auto" w:fill="auto"/>
            <w:vAlign w:val="bottom"/>
          </w:tcPr>
          <w:p w14:paraId="03ADC0A5" w14:textId="77777777" w:rsidR="005273B6" w:rsidRPr="00B45847" w:rsidRDefault="005273B6" w:rsidP="003F2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58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333CB" w:rsidRPr="00B45847" w14:paraId="2F93F0C2" w14:textId="77777777" w:rsidTr="003F23E2">
        <w:trPr>
          <w:trHeight w:val="420"/>
        </w:trPr>
        <w:tc>
          <w:tcPr>
            <w:tcW w:w="1891" w:type="pct"/>
          </w:tcPr>
          <w:p w14:paraId="7239FA95" w14:textId="77777777" w:rsidR="00626300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87" w:type="pct"/>
            <w:vAlign w:val="bottom"/>
          </w:tcPr>
          <w:p w14:paraId="354F09C9" w14:textId="77777777" w:rsidR="00626300" w:rsidRPr="00C15FE5" w:rsidRDefault="00626300" w:rsidP="003F2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13" w:right="-11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15FE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34" w:type="pct"/>
            <w:shd w:val="clear" w:color="auto" w:fill="auto"/>
            <w:vAlign w:val="bottom"/>
          </w:tcPr>
          <w:p w14:paraId="34372DFA" w14:textId="77777777" w:rsidR="00626300" w:rsidRPr="005A6DB6" w:rsidRDefault="00626300" w:rsidP="003F2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43EB8E03" w14:textId="77777777" w:rsidR="00626300" w:rsidRPr="005A6DB6" w:rsidRDefault="00626300" w:rsidP="003F2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  <w:vAlign w:val="bottom"/>
          </w:tcPr>
          <w:p w14:paraId="3EB3D9CA" w14:textId="77777777" w:rsidR="00626300" w:rsidRPr="005A6DB6" w:rsidRDefault="00626300" w:rsidP="003F2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14B6E5EA" w14:textId="77777777" w:rsidR="00626300" w:rsidRPr="005A6DB6" w:rsidRDefault="00626300" w:rsidP="003F2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479EF914" w14:textId="77777777" w:rsidR="00626300" w:rsidRPr="005A6DB6" w:rsidRDefault="00626300" w:rsidP="003F2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7" w:type="pct"/>
            <w:vAlign w:val="bottom"/>
          </w:tcPr>
          <w:p w14:paraId="38C66183" w14:textId="77777777" w:rsidR="00626300" w:rsidRPr="005A6DB6" w:rsidRDefault="00626300" w:rsidP="003F2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  <w:vAlign w:val="bottom"/>
          </w:tcPr>
          <w:p w14:paraId="2D97B1FD" w14:textId="77777777" w:rsidR="00626300" w:rsidRPr="005A6DB6" w:rsidRDefault="00626300" w:rsidP="003F2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626300" w:rsidRPr="00B45847" w14:paraId="74AC00E2" w14:textId="77777777" w:rsidTr="003F23E2">
        <w:trPr>
          <w:trHeight w:val="420"/>
        </w:trPr>
        <w:tc>
          <w:tcPr>
            <w:tcW w:w="1891" w:type="pct"/>
          </w:tcPr>
          <w:p w14:paraId="5987FEA5" w14:textId="77777777" w:rsidR="00626300" w:rsidRPr="00F31A4E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7" w:type="pct"/>
            <w:vAlign w:val="bottom"/>
          </w:tcPr>
          <w:p w14:paraId="5140D44F" w14:textId="77777777" w:rsidR="00626300" w:rsidRDefault="00626300" w:rsidP="003F2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22" w:type="pct"/>
            <w:gridSpan w:val="7"/>
            <w:shd w:val="clear" w:color="auto" w:fill="auto"/>
            <w:vAlign w:val="bottom"/>
          </w:tcPr>
          <w:p w14:paraId="3F1DC8C5" w14:textId="77777777" w:rsidR="00626300" w:rsidRPr="000E2AA7" w:rsidRDefault="00626300" w:rsidP="003F2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8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333CB" w:rsidRPr="002502D6" w14:paraId="05E3B2C3" w14:textId="77777777" w:rsidTr="004E7D18">
        <w:trPr>
          <w:trHeight w:val="420"/>
        </w:trPr>
        <w:tc>
          <w:tcPr>
            <w:tcW w:w="1891" w:type="pct"/>
            <w:vAlign w:val="bottom"/>
          </w:tcPr>
          <w:p w14:paraId="05AADDB5" w14:textId="77777777" w:rsidR="00626300" w:rsidRPr="00047389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47389">
              <w:rPr>
                <w:rFonts w:ascii="Angsana New" w:hAnsi="Angsana New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487" w:type="pct"/>
            <w:vAlign w:val="bottom"/>
          </w:tcPr>
          <w:p w14:paraId="0708291F" w14:textId="77777777" w:rsidR="00626300" w:rsidRPr="00047389" w:rsidRDefault="00626300" w:rsidP="0062630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  <w:vAlign w:val="bottom"/>
          </w:tcPr>
          <w:p w14:paraId="5F1E3EDC" w14:textId="1AD346E6" w:rsidR="00626300" w:rsidRPr="00047389" w:rsidRDefault="00212D65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A8221D">
              <w:rPr>
                <w:rFonts w:ascii="Angsana New" w:hAnsi="Angsana New"/>
                <w:sz w:val="30"/>
                <w:szCs w:val="30"/>
              </w:rPr>
              <w:t>39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E7D18">
              <w:rPr>
                <w:rFonts w:ascii="Angsana New" w:hAnsi="Angsana New"/>
                <w:sz w:val="30"/>
                <w:szCs w:val="30"/>
              </w:rPr>
              <w:t>648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265E6B65" w14:textId="77777777" w:rsidR="00626300" w:rsidRPr="00047389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  <w:vAlign w:val="bottom"/>
          </w:tcPr>
          <w:p w14:paraId="0F4AC3A2" w14:textId="3EA8C897" w:rsidR="00626300" w:rsidRPr="00047389" w:rsidRDefault="00212D65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526,439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423FCB55" w14:textId="77777777" w:rsidR="00626300" w:rsidRPr="00047389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24685F89" w14:textId="43D6AB99" w:rsidR="00626300" w:rsidRPr="00047389" w:rsidRDefault="004E7D18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106</w:t>
            </w:r>
            <w:r w:rsidR="00F1230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</w:p>
        </w:tc>
        <w:tc>
          <w:tcPr>
            <w:tcW w:w="147" w:type="pct"/>
            <w:vAlign w:val="bottom"/>
          </w:tcPr>
          <w:p w14:paraId="5325D493" w14:textId="77777777" w:rsidR="00626300" w:rsidRPr="00047389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  <w:vAlign w:val="bottom"/>
          </w:tcPr>
          <w:p w14:paraId="6D58E204" w14:textId="77777777" w:rsidR="00626300" w:rsidRPr="00047389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176</w:t>
            </w:r>
            <w:r>
              <w:rPr>
                <w:rFonts w:ascii="Angsana New" w:hAnsi="Angsana New"/>
                <w:sz w:val="30"/>
                <w:szCs w:val="30"/>
              </w:rPr>
              <w:t>,310</w:t>
            </w:r>
          </w:p>
        </w:tc>
      </w:tr>
      <w:tr w:rsidR="004E7D18" w:rsidRPr="00B45847" w14:paraId="401F58D1" w14:textId="77777777" w:rsidTr="004E7D18">
        <w:trPr>
          <w:trHeight w:val="420"/>
        </w:trPr>
        <w:tc>
          <w:tcPr>
            <w:tcW w:w="1891" w:type="pct"/>
            <w:vAlign w:val="bottom"/>
          </w:tcPr>
          <w:p w14:paraId="137C0AE3" w14:textId="07A47F40" w:rsidR="004E7D18" w:rsidRDefault="004E7D18" w:rsidP="007B6E5D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ค่าใช้จ่ายในการเดินทางและเบี้ยเลี้ยง</w:t>
            </w:r>
          </w:p>
        </w:tc>
        <w:tc>
          <w:tcPr>
            <w:tcW w:w="487" w:type="pct"/>
            <w:vAlign w:val="bottom"/>
          </w:tcPr>
          <w:p w14:paraId="18BA74C5" w14:textId="77777777" w:rsidR="004E7D18" w:rsidRPr="006E2D6D" w:rsidRDefault="004E7D18" w:rsidP="007B6E5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  <w:vAlign w:val="bottom"/>
          </w:tcPr>
          <w:p w14:paraId="441E55ED" w14:textId="39D80D55" w:rsidR="004E7D18" w:rsidRDefault="004E7D18" w:rsidP="007B6E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45,994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5AD32CF4" w14:textId="77777777" w:rsidR="004E7D18" w:rsidRPr="00047389" w:rsidRDefault="004E7D18" w:rsidP="007B6E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  <w:vAlign w:val="bottom"/>
          </w:tcPr>
          <w:p w14:paraId="72706DE5" w14:textId="259D4B7B" w:rsidR="004E7D18" w:rsidRDefault="004E7D18" w:rsidP="007B6E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56,698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5E34E18D" w14:textId="77777777" w:rsidR="004E7D18" w:rsidRPr="00047389" w:rsidRDefault="004E7D18" w:rsidP="007B6E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2DBDC5B3" w14:textId="65D83A14" w:rsidR="004E7D18" w:rsidRDefault="004E7D18" w:rsidP="007B6E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5,760</w:t>
            </w:r>
          </w:p>
        </w:tc>
        <w:tc>
          <w:tcPr>
            <w:tcW w:w="147" w:type="pct"/>
            <w:vAlign w:val="bottom"/>
          </w:tcPr>
          <w:p w14:paraId="645637F2" w14:textId="77777777" w:rsidR="004E7D18" w:rsidRPr="00047389" w:rsidRDefault="004E7D18" w:rsidP="007B6E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  <w:vAlign w:val="bottom"/>
          </w:tcPr>
          <w:p w14:paraId="5AAD2989" w14:textId="4703A80C" w:rsidR="004E7D18" w:rsidRDefault="004E7D18" w:rsidP="007B6E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14,102</w:t>
            </w:r>
          </w:p>
        </w:tc>
      </w:tr>
      <w:tr w:rsidR="004E7D18" w:rsidRPr="00B45847" w14:paraId="26F2C53E" w14:textId="77777777" w:rsidTr="004E7D18">
        <w:trPr>
          <w:trHeight w:val="420"/>
        </w:trPr>
        <w:tc>
          <w:tcPr>
            <w:tcW w:w="1891" w:type="pct"/>
            <w:vAlign w:val="bottom"/>
          </w:tcPr>
          <w:p w14:paraId="7FDAD14F" w14:textId="65E8D292" w:rsidR="004E7D18" w:rsidRDefault="004E7D18" w:rsidP="004E7D18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47389">
              <w:rPr>
                <w:rFonts w:ascii="Angsana New" w:hAnsi="Angsana New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487" w:type="pct"/>
            <w:vAlign w:val="bottom"/>
          </w:tcPr>
          <w:p w14:paraId="089CCBFF" w14:textId="77777777" w:rsidR="004E7D18" w:rsidRPr="006E2D6D" w:rsidRDefault="004E7D18" w:rsidP="004E7D1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  <w:vAlign w:val="bottom"/>
          </w:tcPr>
          <w:p w14:paraId="024AB8B4" w14:textId="2FE31597" w:rsidR="004E7D18" w:rsidRDefault="004E7D18" w:rsidP="004E7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23,543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079C7450" w14:textId="77777777" w:rsidR="004E7D18" w:rsidRPr="00047389" w:rsidRDefault="004E7D18" w:rsidP="004E7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  <w:vAlign w:val="bottom"/>
          </w:tcPr>
          <w:p w14:paraId="1826C6E8" w14:textId="35C00092" w:rsidR="004E7D18" w:rsidRDefault="004E7D18" w:rsidP="004E7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28,149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22A97256" w14:textId="77777777" w:rsidR="004E7D18" w:rsidRPr="00047389" w:rsidRDefault="004E7D18" w:rsidP="004E7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59942372" w14:textId="21E2BC27" w:rsidR="004E7D18" w:rsidRDefault="004E7D18" w:rsidP="004E7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6,153</w:t>
            </w:r>
          </w:p>
        </w:tc>
        <w:tc>
          <w:tcPr>
            <w:tcW w:w="147" w:type="pct"/>
            <w:vAlign w:val="bottom"/>
          </w:tcPr>
          <w:p w14:paraId="2320B893" w14:textId="77777777" w:rsidR="004E7D18" w:rsidRPr="00047389" w:rsidRDefault="004E7D18" w:rsidP="004E7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  <w:vAlign w:val="bottom"/>
          </w:tcPr>
          <w:p w14:paraId="3955ADA1" w14:textId="1258F937" w:rsidR="004E7D18" w:rsidRDefault="004E7D18" w:rsidP="004E7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10,103</w:t>
            </w:r>
          </w:p>
        </w:tc>
      </w:tr>
      <w:tr w:rsidR="004E7D18" w:rsidRPr="00B45847" w14:paraId="0B5B9F87" w14:textId="77777777" w:rsidTr="004E7D18">
        <w:trPr>
          <w:trHeight w:val="420"/>
        </w:trPr>
        <w:tc>
          <w:tcPr>
            <w:tcW w:w="1891" w:type="pct"/>
            <w:vAlign w:val="bottom"/>
          </w:tcPr>
          <w:p w14:paraId="134AB94A" w14:textId="0FCB6B6F" w:rsidR="004E7D18" w:rsidRPr="00047389" w:rsidRDefault="004E7D18" w:rsidP="004E7D18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โครงการให้พนักงานลาออกโดยสมัครใจ</w:t>
            </w:r>
          </w:p>
        </w:tc>
        <w:tc>
          <w:tcPr>
            <w:tcW w:w="487" w:type="pct"/>
            <w:vAlign w:val="bottom"/>
          </w:tcPr>
          <w:p w14:paraId="34B317C9" w14:textId="77777777" w:rsidR="004E7D18" w:rsidRPr="006E2D6D" w:rsidRDefault="004E7D18" w:rsidP="004E7D1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  <w:vAlign w:val="bottom"/>
          </w:tcPr>
          <w:p w14:paraId="55A453EF" w14:textId="6960024C" w:rsidR="004E7D18" w:rsidRDefault="004E7D18" w:rsidP="004E7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12,694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1C34D078" w14:textId="77777777" w:rsidR="004E7D18" w:rsidRPr="00047389" w:rsidRDefault="004E7D18" w:rsidP="004E7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  <w:vAlign w:val="bottom"/>
          </w:tcPr>
          <w:p w14:paraId="312E3A80" w14:textId="3B1E7783" w:rsidR="004E7D18" w:rsidRDefault="004E7D18" w:rsidP="004E7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196,948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55870F19" w14:textId="77777777" w:rsidR="004E7D18" w:rsidRPr="00047389" w:rsidRDefault="004E7D18" w:rsidP="004E7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395B20AD" w14:textId="1ADBBDB3" w:rsidR="004E7D18" w:rsidRDefault="004E7D18" w:rsidP="004E7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1,071</w:t>
            </w:r>
          </w:p>
        </w:tc>
        <w:tc>
          <w:tcPr>
            <w:tcW w:w="147" w:type="pct"/>
            <w:vAlign w:val="bottom"/>
          </w:tcPr>
          <w:p w14:paraId="78016A94" w14:textId="77777777" w:rsidR="004E7D18" w:rsidRPr="00047389" w:rsidRDefault="004E7D18" w:rsidP="004E7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  <w:vAlign w:val="bottom"/>
          </w:tcPr>
          <w:p w14:paraId="6962B8E2" w14:textId="7B093F16" w:rsidR="004E7D18" w:rsidRDefault="004E7D18" w:rsidP="004E7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42,308</w:t>
            </w:r>
          </w:p>
        </w:tc>
      </w:tr>
      <w:tr w:rsidR="004E7D18" w:rsidRPr="00B45847" w14:paraId="70A31D70" w14:textId="77777777" w:rsidTr="004E7D18">
        <w:trPr>
          <w:trHeight w:val="420"/>
        </w:trPr>
        <w:tc>
          <w:tcPr>
            <w:tcW w:w="1891" w:type="pct"/>
            <w:vAlign w:val="bottom"/>
          </w:tcPr>
          <w:p w14:paraId="0B4D8755" w14:textId="5B2BF613" w:rsidR="004E7D18" w:rsidRPr="00047389" w:rsidRDefault="004E7D18" w:rsidP="004E7D18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โครงการ</w:t>
            </w:r>
            <w:r w:rsidRPr="008B08F1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ที่กำหนดไว้</w:t>
            </w:r>
          </w:p>
        </w:tc>
        <w:tc>
          <w:tcPr>
            <w:tcW w:w="487" w:type="pct"/>
            <w:vAlign w:val="bottom"/>
          </w:tcPr>
          <w:p w14:paraId="384D8CF7" w14:textId="408C16BC" w:rsidR="004E7D18" w:rsidRPr="006E2D6D" w:rsidRDefault="004E7D18" w:rsidP="004E7D1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23</w:t>
            </w:r>
          </w:p>
        </w:tc>
        <w:tc>
          <w:tcPr>
            <w:tcW w:w="534" w:type="pct"/>
            <w:shd w:val="clear" w:color="auto" w:fill="auto"/>
            <w:vAlign w:val="bottom"/>
          </w:tcPr>
          <w:p w14:paraId="1225A558" w14:textId="59511059" w:rsidR="004E7D18" w:rsidRPr="00047389" w:rsidRDefault="004E7D18" w:rsidP="004E7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9,963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4944CAA1" w14:textId="77777777" w:rsidR="004E7D18" w:rsidRPr="00047389" w:rsidRDefault="004E7D18" w:rsidP="004E7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  <w:vAlign w:val="bottom"/>
          </w:tcPr>
          <w:p w14:paraId="6F1E5C06" w14:textId="15ED0F4F" w:rsidR="004E7D18" w:rsidRPr="00047389" w:rsidRDefault="004E7D18" w:rsidP="00871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(32,752)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7ABD54B4" w14:textId="77777777" w:rsidR="004E7D18" w:rsidRPr="00047389" w:rsidRDefault="004E7D18" w:rsidP="004E7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4C67676A" w14:textId="42710F88" w:rsidR="004E7D18" w:rsidRPr="00047389" w:rsidRDefault="004E7D18" w:rsidP="004E7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2,463</w:t>
            </w:r>
          </w:p>
        </w:tc>
        <w:tc>
          <w:tcPr>
            <w:tcW w:w="147" w:type="pct"/>
            <w:vAlign w:val="bottom"/>
          </w:tcPr>
          <w:p w14:paraId="35F7283F" w14:textId="77777777" w:rsidR="004E7D18" w:rsidRPr="00047389" w:rsidRDefault="004E7D18" w:rsidP="004E7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  <w:vAlign w:val="bottom"/>
          </w:tcPr>
          <w:p w14:paraId="65CFD173" w14:textId="066DB957" w:rsidR="004E7D18" w:rsidRPr="00047389" w:rsidRDefault="004E7D18" w:rsidP="00871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(5,327)</w:t>
            </w:r>
          </w:p>
        </w:tc>
      </w:tr>
      <w:tr w:rsidR="004E7D18" w:rsidRPr="00835A42" w14:paraId="21A0CC34" w14:textId="77777777" w:rsidTr="004E7D18">
        <w:trPr>
          <w:trHeight w:val="420"/>
        </w:trPr>
        <w:tc>
          <w:tcPr>
            <w:tcW w:w="1891" w:type="pct"/>
            <w:vAlign w:val="bottom"/>
          </w:tcPr>
          <w:p w14:paraId="3CAD4AC6" w14:textId="222A5C59" w:rsidR="004E7D18" w:rsidRPr="00047389" w:rsidRDefault="004E7D18" w:rsidP="004E7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เงินประกันสังคม</w:t>
            </w:r>
          </w:p>
        </w:tc>
        <w:tc>
          <w:tcPr>
            <w:tcW w:w="487" w:type="pct"/>
            <w:vAlign w:val="bottom"/>
          </w:tcPr>
          <w:p w14:paraId="5F1A55C9" w14:textId="5E802E49" w:rsidR="004E7D18" w:rsidRPr="006E2D6D" w:rsidRDefault="004E7D18" w:rsidP="004E7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  <w:vAlign w:val="bottom"/>
          </w:tcPr>
          <w:p w14:paraId="1059E148" w14:textId="23A3EEB9" w:rsidR="004E7D18" w:rsidRPr="00EE5817" w:rsidRDefault="004E7D18" w:rsidP="004E7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8,981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632431CA" w14:textId="77777777" w:rsidR="004E7D18" w:rsidRPr="00EE5817" w:rsidRDefault="004E7D18" w:rsidP="004E7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  <w:vAlign w:val="bottom"/>
          </w:tcPr>
          <w:p w14:paraId="7E96F9C8" w14:textId="5955286D" w:rsidR="004E7D18" w:rsidRPr="00EE5817" w:rsidRDefault="004E7D18" w:rsidP="004E7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11,787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00F960FA" w14:textId="77777777" w:rsidR="004E7D18" w:rsidRPr="00EE5817" w:rsidRDefault="004E7D18" w:rsidP="004E7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7A09F8E9" w14:textId="07C732D3" w:rsidR="004E7D18" w:rsidRPr="00EE5817" w:rsidRDefault="004E7D18" w:rsidP="000841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1,560</w:t>
            </w:r>
          </w:p>
        </w:tc>
        <w:tc>
          <w:tcPr>
            <w:tcW w:w="147" w:type="pct"/>
            <w:vAlign w:val="bottom"/>
          </w:tcPr>
          <w:p w14:paraId="6B9EF549" w14:textId="77777777" w:rsidR="004E7D18" w:rsidRPr="00197B5D" w:rsidRDefault="004E7D18" w:rsidP="004E7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  <w:vAlign w:val="bottom"/>
          </w:tcPr>
          <w:p w14:paraId="4C34D373" w14:textId="032DC3AC" w:rsidR="004E7D18" w:rsidRPr="00EE5817" w:rsidRDefault="004E7D18" w:rsidP="00871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3,137</w:t>
            </w:r>
          </w:p>
        </w:tc>
      </w:tr>
      <w:tr w:rsidR="004E7D18" w:rsidRPr="00B45847" w14:paraId="0422F2EC" w14:textId="77777777" w:rsidTr="004E7D18">
        <w:trPr>
          <w:trHeight w:val="420"/>
        </w:trPr>
        <w:tc>
          <w:tcPr>
            <w:tcW w:w="1891" w:type="pct"/>
            <w:vAlign w:val="bottom"/>
          </w:tcPr>
          <w:p w14:paraId="30C6B02C" w14:textId="77777777" w:rsidR="004E7D18" w:rsidRPr="00047389" w:rsidRDefault="004E7D18" w:rsidP="004E7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การจ่ายโดยใ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ช้</w:t>
            </w:r>
            <w:r w:rsidRPr="001A5548">
              <w:rPr>
                <w:rFonts w:ascii="Angsana New" w:hAnsi="Angsana New"/>
                <w:sz w:val="30"/>
                <w:szCs w:val="30"/>
                <w:cs/>
              </w:rPr>
              <w:t>หุ้นเป็นเกณฑ์</w:t>
            </w:r>
          </w:p>
        </w:tc>
        <w:tc>
          <w:tcPr>
            <w:tcW w:w="487" w:type="pct"/>
            <w:vAlign w:val="bottom"/>
          </w:tcPr>
          <w:p w14:paraId="51615430" w14:textId="3AB31CEF" w:rsidR="004E7D18" w:rsidRPr="006E2D6D" w:rsidRDefault="004E7D18" w:rsidP="004E7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25</w:t>
            </w:r>
          </w:p>
        </w:tc>
        <w:tc>
          <w:tcPr>
            <w:tcW w:w="534" w:type="pct"/>
            <w:shd w:val="clear" w:color="auto" w:fill="auto"/>
            <w:vAlign w:val="bottom"/>
          </w:tcPr>
          <w:p w14:paraId="1DE784DD" w14:textId="1027F331" w:rsidR="004E7D18" w:rsidRPr="00EE5817" w:rsidRDefault="004E7D18" w:rsidP="004E7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1,250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55E0DA71" w14:textId="77777777" w:rsidR="004E7D18" w:rsidRPr="00EE5817" w:rsidRDefault="004E7D18" w:rsidP="004E7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  <w:vAlign w:val="bottom"/>
          </w:tcPr>
          <w:p w14:paraId="2E28F7D2" w14:textId="13996E35" w:rsidR="004E7D18" w:rsidRPr="00EE5817" w:rsidRDefault="004E7D18" w:rsidP="004E7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5,386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74B7F3CD" w14:textId="77777777" w:rsidR="004E7D18" w:rsidRPr="00EE5817" w:rsidRDefault="004E7D18" w:rsidP="004E7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5010E85F" w14:textId="5C71F84B" w:rsidR="004E7D18" w:rsidRPr="00EE5817" w:rsidRDefault="004E7D18" w:rsidP="004E7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343</w:t>
            </w:r>
          </w:p>
        </w:tc>
        <w:tc>
          <w:tcPr>
            <w:tcW w:w="147" w:type="pct"/>
            <w:vAlign w:val="bottom"/>
          </w:tcPr>
          <w:p w14:paraId="33AF69BE" w14:textId="77777777" w:rsidR="004E7D18" w:rsidRPr="00197B5D" w:rsidRDefault="004E7D18" w:rsidP="004E7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  <w:vAlign w:val="bottom"/>
          </w:tcPr>
          <w:p w14:paraId="6B7860B5" w14:textId="675634D4" w:rsidR="004E7D18" w:rsidRPr="00EE5817" w:rsidRDefault="004E7D18" w:rsidP="004E7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5,685</w:t>
            </w:r>
          </w:p>
        </w:tc>
      </w:tr>
      <w:tr w:rsidR="004E7D18" w:rsidRPr="00B45847" w14:paraId="36E677D2" w14:textId="77777777" w:rsidTr="004E7D18">
        <w:trPr>
          <w:trHeight w:val="420"/>
        </w:trPr>
        <w:tc>
          <w:tcPr>
            <w:tcW w:w="1891" w:type="pct"/>
            <w:vAlign w:val="bottom"/>
          </w:tcPr>
          <w:p w14:paraId="2081246F" w14:textId="77777777" w:rsidR="004E7D18" w:rsidRPr="00047389" w:rsidRDefault="004E7D18" w:rsidP="004E7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Pr="00047389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487" w:type="pct"/>
            <w:vAlign w:val="bottom"/>
          </w:tcPr>
          <w:p w14:paraId="155F89DF" w14:textId="77777777" w:rsidR="004E7D18" w:rsidRPr="006E2D6D" w:rsidRDefault="004E7D18" w:rsidP="004E7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38F7CC" w14:textId="1D3C4491" w:rsidR="004E7D18" w:rsidRPr="00047389" w:rsidRDefault="004E7D18" w:rsidP="004E7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11,286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5D870109" w14:textId="77777777" w:rsidR="004E7D18" w:rsidRPr="00047389" w:rsidRDefault="004E7D18" w:rsidP="004E7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3F8B64" w14:textId="370B8518" w:rsidR="004E7D18" w:rsidRPr="00047389" w:rsidRDefault="004E7D18" w:rsidP="004E7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17,827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63D33BFD" w14:textId="77777777" w:rsidR="004E7D18" w:rsidRPr="00047389" w:rsidRDefault="004E7D18" w:rsidP="004E7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B14FBF" w14:textId="7DC7630D" w:rsidR="004E7D18" w:rsidRPr="00047389" w:rsidRDefault="004E7D18" w:rsidP="004E7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4,891</w:t>
            </w:r>
          </w:p>
        </w:tc>
        <w:tc>
          <w:tcPr>
            <w:tcW w:w="147" w:type="pct"/>
            <w:vAlign w:val="bottom"/>
          </w:tcPr>
          <w:p w14:paraId="624D2F5F" w14:textId="77777777" w:rsidR="004E7D18" w:rsidRPr="00047389" w:rsidRDefault="004E7D18" w:rsidP="004E7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  <w:tcBorders>
              <w:bottom w:val="single" w:sz="4" w:space="0" w:color="auto"/>
            </w:tcBorders>
            <w:vAlign w:val="bottom"/>
          </w:tcPr>
          <w:p w14:paraId="461F394F" w14:textId="701E5395" w:rsidR="004E7D18" w:rsidRPr="00047389" w:rsidRDefault="004E7D18" w:rsidP="004E7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6,627</w:t>
            </w:r>
          </w:p>
        </w:tc>
      </w:tr>
      <w:tr w:rsidR="004E7D18" w:rsidRPr="00B45847" w14:paraId="63B21423" w14:textId="77777777" w:rsidTr="004E7D18">
        <w:trPr>
          <w:trHeight w:val="334"/>
        </w:trPr>
        <w:tc>
          <w:tcPr>
            <w:tcW w:w="1891" w:type="pct"/>
            <w:vAlign w:val="bottom"/>
          </w:tcPr>
          <w:p w14:paraId="428F9140" w14:textId="77777777" w:rsidR="004E7D18" w:rsidRPr="00047389" w:rsidRDefault="004E7D18" w:rsidP="004E7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A7A0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7" w:type="pct"/>
            <w:vAlign w:val="bottom"/>
          </w:tcPr>
          <w:p w14:paraId="18C4158D" w14:textId="77777777" w:rsidR="004E7D18" w:rsidRPr="006E2D6D" w:rsidRDefault="004E7D18" w:rsidP="004E7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7B78C5" w14:textId="68CCE388" w:rsidR="004E7D18" w:rsidRPr="00A45AF1" w:rsidRDefault="004E7D18" w:rsidP="004E7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553,359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5CD50065" w14:textId="77777777" w:rsidR="004E7D18" w:rsidRPr="00A77387" w:rsidRDefault="004E7D18" w:rsidP="004E7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7D12EE" w14:textId="5E46BFF8" w:rsidR="004E7D18" w:rsidRPr="00A45AF1" w:rsidRDefault="004E7D18" w:rsidP="004E7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810,482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434C3869" w14:textId="77777777" w:rsidR="004E7D18" w:rsidRPr="00A77387" w:rsidRDefault="004E7D18" w:rsidP="004E7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1CE909" w14:textId="77777777" w:rsidR="004E7D18" w:rsidRPr="00A45AF1" w:rsidRDefault="004E7D18" w:rsidP="004E7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128,497</w:t>
            </w:r>
          </w:p>
        </w:tc>
        <w:tc>
          <w:tcPr>
            <w:tcW w:w="147" w:type="pct"/>
            <w:vAlign w:val="bottom"/>
          </w:tcPr>
          <w:p w14:paraId="1624F6C2" w14:textId="77777777" w:rsidR="004E7D18" w:rsidRPr="00A77387" w:rsidRDefault="004E7D18" w:rsidP="004E7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1B26F4" w14:textId="77777777" w:rsidR="004E7D18" w:rsidRPr="00A45AF1" w:rsidRDefault="004E7D18" w:rsidP="004E7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AF1">
              <w:rPr>
                <w:rFonts w:ascii="Angsana New" w:hAnsi="Angsana New"/>
                <w:b/>
                <w:bCs/>
                <w:sz w:val="30"/>
                <w:szCs w:val="30"/>
              </w:rPr>
              <w:t>252,945</w:t>
            </w:r>
          </w:p>
        </w:tc>
      </w:tr>
    </w:tbl>
    <w:p w14:paraId="41BB7714" w14:textId="77777777" w:rsidR="005273B6" w:rsidRPr="00A423DC" w:rsidRDefault="005273B6" w:rsidP="00A423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00" w:lineRule="atLeast"/>
        <w:rPr>
          <w:rFonts w:ascii="Angsana New" w:hAnsi="Angsana New"/>
          <w:sz w:val="12"/>
          <w:szCs w:val="12"/>
        </w:rPr>
      </w:pPr>
    </w:p>
    <w:p w14:paraId="16957BAA" w14:textId="7B596CE3" w:rsidR="0073416E" w:rsidRPr="00CC149A" w:rsidRDefault="0073416E" w:rsidP="00734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CC149A">
        <w:rPr>
          <w:rFonts w:ascii="Angsana New" w:hAnsi="Angsana New"/>
          <w:i/>
          <w:iCs/>
          <w:sz w:val="30"/>
          <w:szCs w:val="30"/>
          <w:cs/>
        </w:rPr>
        <w:t>โครงการสมทบเงินที่กำหนดไว้</w:t>
      </w:r>
    </w:p>
    <w:p w14:paraId="7FB5E226" w14:textId="77777777" w:rsidR="0073416E" w:rsidRPr="00A423DC" w:rsidRDefault="0073416E" w:rsidP="00A423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00" w:lineRule="atLeast"/>
        <w:ind w:left="540"/>
        <w:rPr>
          <w:rFonts w:ascii="Angsana New" w:hAnsi="Angsana New"/>
          <w:i/>
          <w:iCs/>
          <w:sz w:val="10"/>
          <w:szCs w:val="10"/>
        </w:rPr>
      </w:pPr>
    </w:p>
    <w:p w14:paraId="57292284" w14:textId="75BB7DDC" w:rsidR="002E2C9C" w:rsidRPr="00A423DC" w:rsidRDefault="0073416E" w:rsidP="002E2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A423DC">
        <w:rPr>
          <w:rFonts w:ascii="Angsana New" w:hAnsi="Angsana New"/>
          <w:spacing w:val="-4"/>
          <w:sz w:val="30"/>
          <w:szCs w:val="30"/>
          <w:cs/>
        </w:rPr>
        <w:t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</w:t>
      </w:r>
      <w:r w:rsidRPr="00A423DC">
        <w:rPr>
          <w:rFonts w:ascii="Angsana New" w:hAnsi="Angsana New"/>
          <w:spacing w:val="-4"/>
          <w:sz w:val="30"/>
          <w:szCs w:val="30"/>
        </w:rPr>
        <w:t xml:space="preserve"> </w:t>
      </w:r>
      <w:r w:rsidR="003F23E2">
        <w:rPr>
          <w:rFonts w:ascii="Angsana New" w:hAnsi="Angsana New"/>
          <w:spacing w:val="-4"/>
          <w:sz w:val="30"/>
          <w:szCs w:val="30"/>
        </w:rPr>
        <w:br/>
      </w:r>
      <w:r w:rsidRPr="00A423DC">
        <w:rPr>
          <w:rFonts w:ascii="Angsana New" w:hAnsi="Angsana New"/>
          <w:spacing w:val="-4"/>
          <w:sz w:val="30"/>
          <w:szCs w:val="30"/>
          <w:cs/>
        </w:rPr>
        <w:t>ในการเป็นสมาชิกของกองทุน โดยพนักงานจ่ายเงินสะสมใน</w:t>
      </w:r>
      <w:r w:rsidRPr="00A423DC">
        <w:rPr>
          <w:rFonts w:ascii="Angsana New" w:hAnsi="Angsana New" w:hint="cs"/>
          <w:spacing w:val="-4"/>
          <w:sz w:val="30"/>
          <w:szCs w:val="30"/>
          <w:cs/>
        </w:rPr>
        <w:t>อัตรา</w:t>
      </w:r>
      <w:r w:rsidRPr="00A423DC">
        <w:rPr>
          <w:rFonts w:ascii="Angsana New" w:hAnsi="Angsana New"/>
          <w:spacing w:val="-4"/>
          <w:sz w:val="30"/>
          <w:szCs w:val="30"/>
          <w:cs/>
        </w:rPr>
        <w:t xml:space="preserve">ร้อยละ </w:t>
      </w:r>
      <w:r w:rsidRPr="00A423DC">
        <w:rPr>
          <w:rFonts w:ascii="Angsana New" w:hAnsi="Angsana New" w:hint="cs"/>
          <w:spacing w:val="-4"/>
          <w:sz w:val="30"/>
          <w:szCs w:val="30"/>
          <w:cs/>
        </w:rPr>
        <w:t>5</w:t>
      </w:r>
      <w:r w:rsidRPr="00A423DC">
        <w:rPr>
          <w:rFonts w:ascii="Angsana New" w:hAnsi="Angsana New"/>
          <w:spacing w:val="-4"/>
          <w:sz w:val="30"/>
          <w:szCs w:val="30"/>
          <w:cs/>
        </w:rPr>
        <w:t xml:space="preserve"> ของเงินเดือนทุกเดือน และ</w:t>
      </w:r>
      <w:r w:rsidRPr="00A423DC">
        <w:rPr>
          <w:rFonts w:ascii="Angsana New" w:hAnsi="Angsana New" w:hint="cs"/>
          <w:spacing w:val="-4"/>
          <w:sz w:val="30"/>
          <w:szCs w:val="30"/>
          <w:cs/>
        </w:rPr>
        <w:t>กลุ่ม</w:t>
      </w:r>
      <w:r w:rsidRPr="00A423DC">
        <w:rPr>
          <w:rFonts w:ascii="Angsana New" w:hAnsi="Angsana New"/>
          <w:spacing w:val="-4"/>
          <w:sz w:val="30"/>
          <w:szCs w:val="30"/>
          <w:cs/>
        </w:rPr>
        <w:t xml:space="preserve">บริษัทจ่ายสมทบในอัตราร้อยละ </w:t>
      </w:r>
      <w:r w:rsidRPr="00A423DC">
        <w:rPr>
          <w:rFonts w:ascii="Angsana New" w:hAnsi="Angsana New"/>
          <w:spacing w:val="-4"/>
          <w:sz w:val="30"/>
          <w:szCs w:val="30"/>
        </w:rPr>
        <w:t>5</w:t>
      </w:r>
      <w:r w:rsidRPr="00A423DC">
        <w:rPr>
          <w:rFonts w:ascii="Angsana New" w:hAnsi="Angsana New"/>
          <w:spacing w:val="-4"/>
          <w:sz w:val="30"/>
          <w:szCs w:val="30"/>
          <w:cs/>
        </w:rPr>
        <w:t xml:space="preserve"> ถึง อัตราร้อยละ </w:t>
      </w:r>
      <w:r w:rsidRPr="00A423DC">
        <w:rPr>
          <w:rFonts w:ascii="Angsana New" w:hAnsi="Angsana New"/>
          <w:spacing w:val="-4"/>
          <w:sz w:val="30"/>
          <w:szCs w:val="30"/>
        </w:rPr>
        <w:t>7.5</w:t>
      </w:r>
      <w:r w:rsidRPr="00A423DC">
        <w:rPr>
          <w:rFonts w:ascii="Angsana New" w:hAnsi="Angsana New"/>
          <w:spacing w:val="-4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42CD08BC" w14:textId="00713C0E" w:rsidR="0073416E" w:rsidRPr="00A95C79" w:rsidRDefault="0073416E" w:rsidP="00D3778D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63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A95C79">
        <w:rPr>
          <w:rFonts w:ascii="Angsana New" w:hAnsi="Angsana New"/>
          <w:b/>
          <w:bCs/>
          <w:sz w:val="30"/>
          <w:szCs w:val="30"/>
          <w:cs/>
        </w:rPr>
        <w:lastRenderedPageBreak/>
        <w:t>ค่าใช้จ่ายตามลักษณะ</w:t>
      </w:r>
    </w:p>
    <w:p w14:paraId="4ED4FF98" w14:textId="77777777" w:rsidR="0073416E" w:rsidRPr="00A873D7" w:rsidRDefault="0073416E" w:rsidP="0073416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387"/>
        <w:jc w:val="thaiDistribute"/>
        <w:rPr>
          <w:rFonts w:ascii="Angsana New" w:hAnsi="Angsana New"/>
          <w:bCs/>
          <w:sz w:val="28"/>
          <w:szCs w:val="28"/>
        </w:rPr>
      </w:pPr>
    </w:p>
    <w:p w14:paraId="5C5E4841" w14:textId="4DB1E375" w:rsidR="0073416E" w:rsidRDefault="0073416E" w:rsidP="001B71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  <w:r w:rsidRPr="00BF54CE">
        <w:rPr>
          <w:rFonts w:ascii="Angsana New" w:hAnsi="Angsana New"/>
          <w:sz w:val="30"/>
          <w:szCs w:val="30"/>
          <w:cs/>
        </w:rPr>
        <w:t>งบ</w:t>
      </w:r>
      <w:r w:rsidR="008375B5">
        <w:rPr>
          <w:rFonts w:ascii="Angsana New" w:hAnsi="Angsana New" w:hint="cs"/>
          <w:sz w:val="30"/>
          <w:szCs w:val="30"/>
          <w:cs/>
        </w:rPr>
        <w:t>กำไรขาดทุนเบ็ดเสร็จ</w:t>
      </w:r>
      <w:r w:rsidRPr="00BF54CE">
        <w:rPr>
          <w:rFonts w:ascii="Angsana New" w:hAnsi="Angsana New"/>
          <w:sz w:val="30"/>
          <w:szCs w:val="30"/>
          <w:cs/>
        </w:rPr>
        <w:t>ได้รวมการวิเคราะห์ค่าใช้จ่ายตามหน้าที่ ค่าใช้จ่ายตามลักษณะได้เปิดเผยตามข้อกำหนดในมาตรฐานการรายงานทางการเงินฉบับต่างๆ ดังนี้</w:t>
      </w:r>
    </w:p>
    <w:p w14:paraId="04224277" w14:textId="77777777" w:rsidR="00A873D7" w:rsidRDefault="00A873D7" w:rsidP="005273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261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02"/>
        <w:gridCol w:w="1011"/>
        <w:gridCol w:w="976"/>
        <w:gridCol w:w="22"/>
        <w:gridCol w:w="248"/>
        <w:gridCol w:w="22"/>
        <w:gridCol w:w="995"/>
        <w:gridCol w:w="272"/>
        <w:gridCol w:w="7"/>
        <w:gridCol w:w="978"/>
        <w:gridCol w:w="250"/>
        <w:gridCol w:w="28"/>
        <w:gridCol w:w="1050"/>
      </w:tblGrid>
      <w:tr w:rsidR="000965DF" w:rsidRPr="00B45847" w14:paraId="5E9A3755" w14:textId="77777777" w:rsidTr="00AF3CCF">
        <w:trPr>
          <w:trHeight w:val="420"/>
        </w:trPr>
        <w:tc>
          <w:tcPr>
            <w:tcW w:w="1836" w:type="pct"/>
          </w:tcPr>
          <w:p w14:paraId="25AF3988" w14:textId="77777777" w:rsidR="005273B6" w:rsidRDefault="005273B6" w:rsidP="00FA5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6" w:type="pct"/>
          </w:tcPr>
          <w:p w14:paraId="4E3ED33F" w14:textId="77777777" w:rsidR="005273B6" w:rsidRPr="000E2AA7" w:rsidRDefault="005273B6" w:rsidP="00F8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2" w:type="pct"/>
            <w:gridSpan w:val="5"/>
            <w:shd w:val="clear" w:color="auto" w:fill="auto"/>
          </w:tcPr>
          <w:p w14:paraId="5B3B049B" w14:textId="77777777" w:rsidR="005273B6" w:rsidRPr="00B45847" w:rsidRDefault="005273B6" w:rsidP="00F8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8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shd w:val="clear" w:color="auto" w:fill="auto"/>
          </w:tcPr>
          <w:p w14:paraId="022C9DA8" w14:textId="77777777" w:rsidR="005273B6" w:rsidRPr="00B45847" w:rsidRDefault="005273B6" w:rsidP="00F8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pct"/>
            <w:gridSpan w:val="5"/>
            <w:shd w:val="clear" w:color="auto" w:fill="auto"/>
          </w:tcPr>
          <w:p w14:paraId="04A8E65D" w14:textId="77777777" w:rsidR="005273B6" w:rsidRPr="00B45847" w:rsidRDefault="005273B6" w:rsidP="00F8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58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6300" w:rsidRPr="00B45847" w14:paraId="35A32808" w14:textId="77777777" w:rsidTr="00AF3CCF">
        <w:trPr>
          <w:trHeight w:val="420"/>
        </w:trPr>
        <w:tc>
          <w:tcPr>
            <w:tcW w:w="1836" w:type="pct"/>
          </w:tcPr>
          <w:p w14:paraId="5D499587" w14:textId="77777777" w:rsidR="00626300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6" w:type="pct"/>
          </w:tcPr>
          <w:p w14:paraId="6AFA4EE8" w14:textId="4211005B" w:rsidR="00626300" w:rsidRPr="00C15FE5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13" w:right="-11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7" w:type="pct"/>
            <w:shd w:val="clear" w:color="auto" w:fill="auto"/>
            <w:vAlign w:val="bottom"/>
          </w:tcPr>
          <w:p w14:paraId="1FB20595" w14:textId="77777777" w:rsidR="00626300" w:rsidRPr="005A6DB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6" w:type="pct"/>
            <w:gridSpan w:val="2"/>
            <w:shd w:val="clear" w:color="auto" w:fill="auto"/>
            <w:vAlign w:val="bottom"/>
          </w:tcPr>
          <w:p w14:paraId="0B8CDCCE" w14:textId="77777777" w:rsidR="00626300" w:rsidRPr="005A6DB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  <w:gridSpan w:val="2"/>
            <w:shd w:val="clear" w:color="auto" w:fill="auto"/>
            <w:vAlign w:val="bottom"/>
          </w:tcPr>
          <w:p w14:paraId="35FF7CBD" w14:textId="77777777" w:rsidR="00626300" w:rsidRPr="005A6DB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25613774" w14:textId="77777777" w:rsidR="00626300" w:rsidRPr="005A6DB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  <w:gridSpan w:val="2"/>
            <w:shd w:val="clear" w:color="auto" w:fill="auto"/>
            <w:vAlign w:val="bottom"/>
          </w:tcPr>
          <w:p w14:paraId="1D9919FC" w14:textId="77777777" w:rsidR="00626300" w:rsidRPr="005A6DB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5" w:type="pct"/>
            <w:vAlign w:val="bottom"/>
          </w:tcPr>
          <w:p w14:paraId="15869EE8" w14:textId="77777777" w:rsidR="00626300" w:rsidRPr="005A6DB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vAlign w:val="bottom"/>
          </w:tcPr>
          <w:p w14:paraId="688AF342" w14:textId="77777777" w:rsidR="00626300" w:rsidRPr="005A6DB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626300" w:rsidRPr="00B45847" w14:paraId="4746BBE8" w14:textId="77777777" w:rsidTr="00AF3CCF">
        <w:trPr>
          <w:trHeight w:val="420"/>
        </w:trPr>
        <w:tc>
          <w:tcPr>
            <w:tcW w:w="1836" w:type="pct"/>
          </w:tcPr>
          <w:p w14:paraId="4F439AD0" w14:textId="77777777" w:rsidR="00626300" w:rsidRPr="00F31A4E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6" w:type="pct"/>
          </w:tcPr>
          <w:p w14:paraId="6F970A95" w14:textId="77777777" w:rsidR="00626300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19" w:type="pct"/>
            <w:gridSpan w:val="11"/>
            <w:shd w:val="clear" w:color="auto" w:fill="auto"/>
            <w:vAlign w:val="bottom"/>
          </w:tcPr>
          <w:p w14:paraId="107DDAFC" w14:textId="77777777" w:rsidR="00626300" w:rsidRPr="000E2AA7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8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26300" w:rsidRPr="002502D6" w14:paraId="38DB7223" w14:textId="77777777" w:rsidTr="00AF3CCF">
        <w:trPr>
          <w:trHeight w:val="420"/>
        </w:trPr>
        <w:tc>
          <w:tcPr>
            <w:tcW w:w="1836" w:type="pct"/>
          </w:tcPr>
          <w:p w14:paraId="7FA37C42" w14:textId="77777777" w:rsidR="00626300" w:rsidRPr="00D164E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right="-113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D164E6">
              <w:rPr>
                <w:rFonts w:ascii="Angsana New" w:hAnsi="Angsana New" w:hint="cs"/>
                <w:sz w:val="30"/>
                <w:szCs w:val="30"/>
                <w:cs/>
              </w:rPr>
              <w:t>ต้นทุนการผลิตงานและบริการ</w:t>
            </w:r>
          </w:p>
        </w:tc>
        <w:tc>
          <w:tcPr>
            <w:tcW w:w="546" w:type="pct"/>
            <w:vAlign w:val="bottom"/>
          </w:tcPr>
          <w:p w14:paraId="3DE2ED08" w14:textId="77777777" w:rsidR="00626300" w:rsidRPr="00D164E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9" w:type="pct"/>
            <w:gridSpan w:val="2"/>
            <w:shd w:val="clear" w:color="auto" w:fill="auto"/>
            <w:vAlign w:val="bottom"/>
          </w:tcPr>
          <w:p w14:paraId="45AC2BE4" w14:textId="46C37F02" w:rsidR="00626300" w:rsidRPr="007E01B4" w:rsidRDefault="00F40997" w:rsidP="00F4099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01B4">
              <w:rPr>
                <w:rFonts w:ascii="Angsana New" w:hAnsi="Angsana New"/>
                <w:sz w:val="30"/>
                <w:szCs w:val="30"/>
              </w:rPr>
              <w:t>35</w:t>
            </w:r>
            <w:r w:rsidR="00C900FB">
              <w:rPr>
                <w:rFonts w:ascii="Angsana New" w:hAnsi="Angsana New"/>
                <w:sz w:val="30"/>
                <w:szCs w:val="30"/>
              </w:rPr>
              <w:t>6,403</w:t>
            </w:r>
          </w:p>
        </w:tc>
        <w:tc>
          <w:tcPr>
            <w:tcW w:w="146" w:type="pct"/>
            <w:gridSpan w:val="2"/>
            <w:shd w:val="clear" w:color="auto" w:fill="auto"/>
            <w:vAlign w:val="bottom"/>
          </w:tcPr>
          <w:p w14:paraId="791C9773" w14:textId="77777777" w:rsidR="00626300" w:rsidRPr="007E01B4" w:rsidRDefault="00626300" w:rsidP="0062630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  <w:vAlign w:val="bottom"/>
          </w:tcPr>
          <w:p w14:paraId="58EB1DDF" w14:textId="19F8E0FF" w:rsidR="00626300" w:rsidRPr="007E01B4" w:rsidRDefault="007E01B4" w:rsidP="009A05B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</w:t>
            </w:r>
            <w:r w:rsidR="00C900FB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C900FB">
              <w:rPr>
                <w:rFonts w:ascii="Angsana New" w:hAnsi="Angsana New"/>
                <w:sz w:val="30"/>
                <w:szCs w:val="30"/>
              </w:rPr>
              <w:t>335</w:t>
            </w:r>
          </w:p>
        </w:tc>
        <w:tc>
          <w:tcPr>
            <w:tcW w:w="151" w:type="pct"/>
            <w:gridSpan w:val="2"/>
            <w:shd w:val="clear" w:color="auto" w:fill="auto"/>
            <w:vAlign w:val="bottom"/>
          </w:tcPr>
          <w:p w14:paraId="4EE5E108" w14:textId="77777777" w:rsidR="00626300" w:rsidRPr="00D164E6" w:rsidRDefault="00626300" w:rsidP="0062630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  <w:shd w:val="clear" w:color="auto" w:fill="auto"/>
            <w:vAlign w:val="bottom"/>
          </w:tcPr>
          <w:p w14:paraId="63F6D4C2" w14:textId="577B878D" w:rsidR="00626300" w:rsidRPr="00D164E6" w:rsidRDefault="007E01B4" w:rsidP="009A0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</w:t>
            </w:r>
            <w:r w:rsidR="000D12DA" w:rsidRPr="00D164E6">
              <w:rPr>
                <w:rFonts w:ascii="Angsana New" w:hAnsi="Angsana New"/>
                <w:sz w:val="30"/>
                <w:szCs w:val="30"/>
              </w:rPr>
              <w:t>,3</w:t>
            </w:r>
            <w:r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50" w:type="pct"/>
            <w:gridSpan w:val="2"/>
            <w:vAlign w:val="bottom"/>
          </w:tcPr>
          <w:p w14:paraId="0F4D030D" w14:textId="77777777" w:rsidR="00626300" w:rsidRPr="00D164E6" w:rsidRDefault="00626300" w:rsidP="0062630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187AC4C5" w14:textId="738887E7" w:rsidR="00626300" w:rsidRPr="00D164E6" w:rsidRDefault="007E01B4" w:rsidP="009A0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0"/>
                <w:tab w:val="decimal" w:pos="83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38,764</w:t>
            </w:r>
          </w:p>
        </w:tc>
      </w:tr>
      <w:tr w:rsidR="00626300" w:rsidRPr="008B47D3" w14:paraId="163FBA69" w14:textId="77777777" w:rsidTr="00AF3CCF">
        <w:trPr>
          <w:trHeight w:val="420"/>
        </w:trPr>
        <w:tc>
          <w:tcPr>
            <w:tcW w:w="1836" w:type="pct"/>
          </w:tcPr>
          <w:p w14:paraId="55B687DF" w14:textId="77777777" w:rsidR="00626300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right="-113" w:hanging="2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  <w:r w:rsidRPr="008C1C0E">
              <w:rPr>
                <w:rFonts w:ascii="Angsana New" w:hAnsi="Angsana New"/>
                <w:sz w:val="30"/>
                <w:szCs w:val="30"/>
                <w:cs/>
              </w:rPr>
              <w:t>สำเร็จรูป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</w:p>
          <w:p w14:paraId="56876A13" w14:textId="77777777" w:rsidR="00626300" w:rsidRPr="008C1C0E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right="-113" w:hanging="28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546" w:type="pct"/>
            <w:vAlign w:val="bottom"/>
          </w:tcPr>
          <w:p w14:paraId="23FD429B" w14:textId="77777777" w:rsidR="00626300" w:rsidRPr="008C1C0E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9" w:type="pct"/>
            <w:gridSpan w:val="2"/>
            <w:shd w:val="clear" w:color="auto" w:fill="auto"/>
            <w:vAlign w:val="bottom"/>
          </w:tcPr>
          <w:p w14:paraId="45F0F6C5" w14:textId="07D24C6D" w:rsidR="00626300" w:rsidRPr="007E01B4" w:rsidRDefault="00F40997" w:rsidP="0062630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spacing w:line="240" w:lineRule="auto"/>
              <w:ind w:left="0" w:right="-7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01B4">
              <w:rPr>
                <w:rFonts w:ascii="Angsana New" w:hAnsi="Angsana New"/>
                <w:sz w:val="30"/>
                <w:szCs w:val="30"/>
              </w:rPr>
              <w:t>(65,155)</w:t>
            </w:r>
          </w:p>
        </w:tc>
        <w:tc>
          <w:tcPr>
            <w:tcW w:w="146" w:type="pct"/>
            <w:gridSpan w:val="2"/>
            <w:shd w:val="clear" w:color="auto" w:fill="auto"/>
            <w:vAlign w:val="bottom"/>
          </w:tcPr>
          <w:p w14:paraId="4837C1D3" w14:textId="77777777" w:rsidR="00626300" w:rsidRPr="007E01B4" w:rsidRDefault="00626300" w:rsidP="0062630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  <w:vAlign w:val="bottom"/>
          </w:tcPr>
          <w:p w14:paraId="1E13A8D3" w14:textId="7FA43564" w:rsidR="00626300" w:rsidRPr="007E01B4" w:rsidRDefault="007E01B4" w:rsidP="009A05B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auto"/>
              <w:ind w:left="0" w:right="-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(68,810)</w:t>
            </w:r>
          </w:p>
        </w:tc>
        <w:tc>
          <w:tcPr>
            <w:tcW w:w="151" w:type="pct"/>
            <w:gridSpan w:val="2"/>
            <w:shd w:val="clear" w:color="auto" w:fill="auto"/>
            <w:vAlign w:val="bottom"/>
          </w:tcPr>
          <w:p w14:paraId="73407314" w14:textId="77777777" w:rsidR="00626300" w:rsidRPr="00047389" w:rsidRDefault="00626300" w:rsidP="0062630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  <w:tab w:val="decimal" w:pos="873"/>
              </w:tabs>
              <w:spacing w:line="240" w:lineRule="auto"/>
              <w:ind w:left="0" w:right="-5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  <w:shd w:val="clear" w:color="auto" w:fill="auto"/>
            <w:vAlign w:val="bottom"/>
          </w:tcPr>
          <w:p w14:paraId="0A8BAA99" w14:textId="0C67001B" w:rsidR="00626300" w:rsidRPr="00047389" w:rsidRDefault="007E01B4" w:rsidP="009A05B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 w:right="-9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(15,383)</w:t>
            </w:r>
          </w:p>
        </w:tc>
        <w:tc>
          <w:tcPr>
            <w:tcW w:w="150" w:type="pct"/>
            <w:gridSpan w:val="2"/>
            <w:vAlign w:val="bottom"/>
          </w:tcPr>
          <w:p w14:paraId="2B1C6B74" w14:textId="77777777" w:rsidR="00626300" w:rsidRPr="00047389" w:rsidRDefault="00626300" w:rsidP="0062630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7C52F9A2" w14:textId="72009248" w:rsidR="00626300" w:rsidRPr="00047389" w:rsidRDefault="007E01B4" w:rsidP="009A05B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auto"/>
              <w:ind w:left="0" w:right="-6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(9,961</w:t>
            </w:r>
            <w:r w:rsidR="0062630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26300" w:rsidRPr="00B45847" w14:paraId="6A6BED59" w14:textId="77777777" w:rsidTr="00AF3CCF">
        <w:trPr>
          <w:trHeight w:val="420"/>
        </w:trPr>
        <w:tc>
          <w:tcPr>
            <w:tcW w:w="1836" w:type="pct"/>
          </w:tcPr>
          <w:p w14:paraId="25DEF9AE" w14:textId="77777777" w:rsidR="00626300" w:rsidRPr="008C1C0E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C1C0E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546" w:type="pct"/>
            <w:vAlign w:val="bottom"/>
          </w:tcPr>
          <w:p w14:paraId="761D5024" w14:textId="77777777" w:rsidR="00626300" w:rsidRPr="008C1C0E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9" w:type="pct"/>
            <w:gridSpan w:val="2"/>
            <w:shd w:val="clear" w:color="auto" w:fill="auto"/>
            <w:vAlign w:val="bottom"/>
          </w:tcPr>
          <w:p w14:paraId="5D985D4D" w14:textId="29CA98B6" w:rsidR="00626300" w:rsidRPr="007E01B4" w:rsidRDefault="00F40997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01B4">
              <w:rPr>
                <w:rFonts w:ascii="Angsana New" w:hAnsi="Angsana New"/>
                <w:sz w:val="30"/>
                <w:szCs w:val="30"/>
              </w:rPr>
              <w:t>68,486</w:t>
            </w:r>
          </w:p>
        </w:tc>
        <w:tc>
          <w:tcPr>
            <w:tcW w:w="146" w:type="pct"/>
            <w:gridSpan w:val="2"/>
            <w:shd w:val="clear" w:color="auto" w:fill="auto"/>
            <w:vAlign w:val="bottom"/>
          </w:tcPr>
          <w:p w14:paraId="3940464A" w14:textId="77777777" w:rsidR="00626300" w:rsidRPr="007E01B4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  <w:vAlign w:val="bottom"/>
          </w:tcPr>
          <w:p w14:paraId="71D54D43" w14:textId="59A13750" w:rsidR="00626300" w:rsidRPr="007E01B4" w:rsidRDefault="007E01B4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76,847</w:t>
            </w:r>
          </w:p>
        </w:tc>
        <w:tc>
          <w:tcPr>
            <w:tcW w:w="151" w:type="pct"/>
            <w:gridSpan w:val="2"/>
            <w:shd w:val="clear" w:color="auto" w:fill="auto"/>
            <w:vAlign w:val="bottom"/>
          </w:tcPr>
          <w:p w14:paraId="1F01EF04" w14:textId="77777777" w:rsidR="00626300" w:rsidRPr="00047389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  <w:shd w:val="clear" w:color="auto" w:fill="auto"/>
            <w:vAlign w:val="bottom"/>
          </w:tcPr>
          <w:p w14:paraId="283B20AE" w14:textId="77777777" w:rsidR="00626300" w:rsidRPr="00047389" w:rsidRDefault="000D12DA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65,808</w:t>
            </w:r>
          </w:p>
        </w:tc>
        <w:tc>
          <w:tcPr>
            <w:tcW w:w="150" w:type="pct"/>
            <w:gridSpan w:val="2"/>
            <w:vAlign w:val="bottom"/>
          </w:tcPr>
          <w:p w14:paraId="7F617DD6" w14:textId="77777777" w:rsidR="00626300" w:rsidRPr="00047389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5A2577A5" w14:textId="77777777" w:rsidR="00626300" w:rsidRPr="00047389" w:rsidRDefault="00626300" w:rsidP="009A0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73,383</w:t>
            </w:r>
          </w:p>
        </w:tc>
      </w:tr>
      <w:tr w:rsidR="00626300" w:rsidRPr="00B45847" w14:paraId="1DFA7C1D" w14:textId="77777777" w:rsidTr="00AF3CCF">
        <w:trPr>
          <w:trHeight w:val="420"/>
        </w:trPr>
        <w:tc>
          <w:tcPr>
            <w:tcW w:w="1836" w:type="pct"/>
          </w:tcPr>
          <w:p w14:paraId="497D6B90" w14:textId="77777777" w:rsidR="00626300" w:rsidRPr="008C1C0E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C1C0E">
              <w:rPr>
                <w:rFonts w:ascii="Angsana New" w:hAnsi="Angsana New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546" w:type="pct"/>
            <w:vAlign w:val="bottom"/>
          </w:tcPr>
          <w:p w14:paraId="6B94534B" w14:textId="77777777" w:rsidR="00626300" w:rsidRPr="008C1C0E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9" w:type="pct"/>
            <w:gridSpan w:val="2"/>
            <w:shd w:val="clear" w:color="auto" w:fill="auto"/>
            <w:vAlign w:val="bottom"/>
          </w:tcPr>
          <w:p w14:paraId="344C583C" w14:textId="5C5150E9" w:rsidR="00626300" w:rsidRPr="007E01B4" w:rsidRDefault="00F40997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01B4">
              <w:rPr>
                <w:rFonts w:ascii="Angsana New" w:hAnsi="Angsana New"/>
                <w:sz w:val="30"/>
                <w:szCs w:val="30"/>
              </w:rPr>
              <w:t>150,998</w:t>
            </w:r>
          </w:p>
        </w:tc>
        <w:tc>
          <w:tcPr>
            <w:tcW w:w="146" w:type="pct"/>
            <w:gridSpan w:val="2"/>
            <w:shd w:val="clear" w:color="auto" w:fill="auto"/>
            <w:vAlign w:val="bottom"/>
          </w:tcPr>
          <w:p w14:paraId="6FE1D687" w14:textId="77777777" w:rsidR="00626300" w:rsidRPr="007E01B4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  <w:vAlign w:val="bottom"/>
          </w:tcPr>
          <w:p w14:paraId="45EFE5FD" w14:textId="18D3DDBE" w:rsidR="00626300" w:rsidRPr="007E01B4" w:rsidRDefault="007E01B4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185,174</w:t>
            </w:r>
          </w:p>
        </w:tc>
        <w:tc>
          <w:tcPr>
            <w:tcW w:w="151" w:type="pct"/>
            <w:gridSpan w:val="2"/>
            <w:shd w:val="clear" w:color="auto" w:fill="auto"/>
            <w:vAlign w:val="bottom"/>
          </w:tcPr>
          <w:p w14:paraId="1F56F8F3" w14:textId="77777777" w:rsidR="00626300" w:rsidRPr="00047389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  <w:shd w:val="clear" w:color="auto" w:fill="auto"/>
            <w:vAlign w:val="bottom"/>
          </w:tcPr>
          <w:p w14:paraId="6699342D" w14:textId="77777777" w:rsidR="00626300" w:rsidRDefault="000D12DA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3,090</w:t>
            </w:r>
          </w:p>
        </w:tc>
        <w:tc>
          <w:tcPr>
            <w:tcW w:w="150" w:type="pct"/>
            <w:gridSpan w:val="2"/>
            <w:vAlign w:val="bottom"/>
          </w:tcPr>
          <w:p w14:paraId="1E73A181" w14:textId="77777777" w:rsidR="00626300" w:rsidRPr="00047389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55078EB4" w14:textId="77777777" w:rsidR="00626300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5,628</w:t>
            </w:r>
          </w:p>
        </w:tc>
      </w:tr>
      <w:tr w:rsidR="00626300" w:rsidRPr="00B45847" w14:paraId="18CF1296" w14:textId="77777777" w:rsidTr="00AF3CCF">
        <w:trPr>
          <w:trHeight w:val="420"/>
        </w:trPr>
        <w:tc>
          <w:tcPr>
            <w:tcW w:w="1836" w:type="pct"/>
          </w:tcPr>
          <w:p w14:paraId="2D782D84" w14:textId="6950B793" w:rsidR="00626300" w:rsidRPr="008C1C0E" w:rsidRDefault="00C900FB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ค่าบำรุงรักษาและสาธารณูปโภค</w:t>
            </w:r>
          </w:p>
        </w:tc>
        <w:tc>
          <w:tcPr>
            <w:tcW w:w="546" w:type="pct"/>
            <w:vAlign w:val="bottom"/>
          </w:tcPr>
          <w:p w14:paraId="7676F7A4" w14:textId="77777777" w:rsidR="00626300" w:rsidRPr="008C1C0E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9" w:type="pct"/>
            <w:gridSpan w:val="2"/>
            <w:shd w:val="clear" w:color="auto" w:fill="auto"/>
            <w:vAlign w:val="bottom"/>
          </w:tcPr>
          <w:p w14:paraId="4D0754D9" w14:textId="3699EFD5" w:rsidR="00626300" w:rsidRPr="007E01B4" w:rsidRDefault="00F40997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01B4">
              <w:rPr>
                <w:rFonts w:ascii="Angsana New" w:hAnsi="Angsana New"/>
                <w:sz w:val="30"/>
                <w:szCs w:val="30"/>
              </w:rPr>
              <w:t>40,885</w:t>
            </w:r>
          </w:p>
        </w:tc>
        <w:tc>
          <w:tcPr>
            <w:tcW w:w="146" w:type="pct"/>
            <w:gridSpan w:val="2"/>
            <w:shd w:val="clear" w:color="auto" w:fill="auto"/>
            <w:vAlign w:val="bottom"/>
          </w:tcPr>
          <w:p w14:paraId="2D4EF5DB" w14:textId="77777777" w:rsidR="00626300" w:rsidRPr="007E01B4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  <w:vAlign w:val="bottom"/>
          </w:tcPr>
          <w:p w14:paraId="493A910C" w14:textId="12EE8829" w:rsidR="00626300" w:rsidRPr="007E01B4" w:rsidRDefault="007E01B4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62,507</w:t>
            </w:r>
          </w:p>
        </w:tc>
        <w:tc>
          <w:tcPr>
            <w:tcW w:w="151" w:type="pct"/>
            <w:gridSpan w:val="2"/>
            <w:shd w:val="clear" w:color="auto" w:fill="auto"/>
            <w:vAlign w:val="bottom"/>
          </w:tcPr>
          <w:p w14:paraId="66DB65EE" w14:textId="77777777" w:rsidR="00626300" w:rsidRPr="00047389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  <w:shd w:val="clear" w:color="auto" w:fill="auto"/>
            <w:vAlign w:val="bottom"/>
          </w:tcPr>
          <w:p w14:paraId="09E23CDF" w14:textId="77777777" w:rsidR="00626300" w:rsidRDefault="000D12DA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10,364</w:t>
            </w:r>
          </w:p>
        </w:tc>
        <w:tc>
          <w:tcPr>
            <w:tcW w:w="150" w:type="pct"/>
            <w:gridSpan w:val="2"/>
            <w:vAlign w:val="bottom"/>
          </w:tcPr>
          <w:p w14:paraId="4745EF95" w14:textId="77777777" w:rsidR="00626300" w:rsidRPr="00047389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61050649" w14:textId="77777777" w:rsidR="00626300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20,888</w:t>
            </w:r>
          </w:p>
        </w:tc>
      </w:tr>
      <w:tr w:rsidR="00A873D7" w:rsidRPr="00B45847" w14:paraId="4B8FFD3C" w14:textId="77777777" w:rsidTr="00AF3CCF">
        <w:trPr>
          <w:trHeight w:val="420"/>
        </w:trPr>
        <w:tc>
          <w:tcPr>
            <w:tcW w:w="1836" w:type="pct"/>
          </w:tcPr>
          <w:p w14:paraId="5B08C5D4" w14:textId="0860DEE2" w:rsidR="00A873D7" w:rsidRPr="00D164E6" w:rsidRDefault="00A873D7" w:rsidP="00A87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 w:rsidRPr="00C2730D">
              <w:rPr>
                <w:rFonts w:ascii="Angsana New" w:hAnsi="Angsana New"/>
                <w:spacing w:val="-4"/>
                <w:sz w:val="30"/>
                <w:szCs w:val="30"/>
                <w:cs/>
              </w:rPr>
              <w:t>ค่าใช้จ่ายในการจัดจำหน่ายและการตลาด</w:t>
            </w:r>
          </w:p>
        </w:tc>
        <w:tc>
          <w:tcPr>
            <w:tcW w:w="546" w:type="pct"/>
            <w:vAlign w:val="bottom"/>
          </w:tcPr>
          <w:p w14:paraId="7A9A3ED6" w14:textId="7135852D" w:rsidR="00A873D7" w:rsidRPr="00D164E6" w:rsidRDefault="00A873D7" w:rsidP="00A87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539" w:type="pct"/>
            <w:gridSpan w:val="2"/>
            <w:shd w:val="clear" w:color="auto" w:fill="auto"/>
            <w:vAlign w:val="bottom"/>
          </w:tcPr>
          <w:p w14:paraId="0A699C5E" w14:textId="4A929B84" w:rsidR="00A873D7" w:rsidRPr="007E01B4" w:rsidRDefault="00F40997" w:rsidP="00A8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01B4">
              <w:rPr>
                <w:rFonts w:ascii="Angsana New" w:hAnsi="Angsana New"/>
                <w:sz w:val="30"/>
                <w:szCs w:val="30"/>
              </w:rPr>
              <w:t>72,526</w:t>
            </w:r>
          </w:p>
        </w:tc>
        <w:tc>
          <w:tcPr>
            <w:tcW w:w="146" w:type="pct"/>
            <w:gridSpan w:val="2"/>
            <w:shd w:val="clear" w:color="auto" w:fill="auto"/>
            <w:vAlign w:val="bottom"/>
          </w:tcPr>
          <w:p w14:paraId="10A0891C" w14:textId="77777777" w:rsidR="00A873D7" w:rsidRPr="007E01B4" w:rsidRDefault="00A873D7" w:rsidP="00A8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  <w:vAlign w:val="bottom"/>
          </w:tcPr>
          <w:p w14:paraId="79B8AB2B" w14:textId="63EA40F8" w:rsidR="00A873D7" w:rsidRPr="007E01B4" w:rsidRDefault="007E01B4" w:rsidP="00A8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108,222</w:t>
            </w:r>
          </w:p>
        </w:tc>
        <w:tc>
          <w:tcPr>
            <w:tcW w:w="151" w:type="pct"/>
            <w:gridSpan w:val="2"/>
            <w:shd w:val="clear" w:color="auto" w:fill="auto"/>
            <w:vAlign w:val="bottom"/>
          </w:tcPr>
          <w:p w14:paraId="3C8B9312" w14:textId="77777777" w:rsidR="00A873D7" w:rsidRPr="00D164E6" w:rsidRDefault="00A873D7" w:rsidP="00A8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528" w:type="pct"/>
            <w:shd w:val="clear" w:color="auto" w:fill="auto"/>
            <w:vAlign w:val="bottom"/>
          </w:tcPr>
          <w:p w14:paraId="5195FC85" w14:textId="46A4E2DB" w:rsidR="00A873D7" w:rsidRPr="00D164E6" w:rsidRDefault="00A873D7" w:rsidP="00A8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  <w:r>
              <w:rPr>
                <w:rFonts w:ascii="Angsana New" w:hAnsi="Angsana New"/>
                <w:sz w:val="30"/>
                <w:szCs w:val="30"/>
              </w:rPr>
              <w:t>3,467</w:t>
            </w:r>
          </w:p>
        </w:tc>
        <w:tc>
          <w:tcPr>
            <w:tcW w:w="150" w:type="pct"/>
            <w:gridSpan w:val="2"/>
            <w:vAlign w:val="bottom"/>
          </w:tcPr>
          <w:p w14:paraId="02055223" w14:textId="77777777" w:rsidR="00A873D7" w:rsidRPr="00D164E6" w:rsidRDefault="00A873D7" w:rsidP="00A8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568" w:type="pct"/>
            <w:vAlign w:val="bottom"/>
          </w:tcPr>
          <w:p w14:paraId="212CB7B2" w14:textId="3E9FBBA8" w:rsidR="00A873D7" w:rsidRPr="00D164E6" w:rsidRDefault="00A873D7" w:rsidP="00A8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  <w:r>
              <w:rPr>
                <w:rFonts w:ascii="Angsana New" w:hAnsi="Angsana New"/>
                <w:sz w:val="30"/>
                <w:szCs w:val="30"/>
              </w:rPr>
              <w:t>35,998</w:t>
            </w:r>
          </w:p>
        </w:tc>
      </w:tr>
      <w:tr w:rsidR="00A873D7" w:rsidRPr="00B45847" w14:paraId="45903758" w14:textId="77777777" w:rsidTr="00AF3CCF">
        <w:trPr>
          <w:trHeight w:val="420"/>
        </w:trPr>
        <w:tc>
          <w:tcPr>
            <w:tcW w:w="1836" w:type="pct"/>
          </w:tcPr>
          <w:p w14:paraId="148930EE" w14:textId="10EEFC8B" w:rsidR="00A873D7" w:rsidRPr="00C2730D" w:rsidRDefault="00A873D7" w:rsidP="00A87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3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67C89">
              <w:rPr>
                <w:rFonts w:ascii="Angsana New" w:hAnsi="Angsana New"/>
                <w:spacing w:val="-4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546" w:type="pct"/>
            <w:vAlign w:val="bottom"/>
          </w:tcPr>
          <w:p w14:paraId="6E26CCE3" w14:textId="2D42F939" w:rsidR="00A873D7" w:rsidRDefault="00A873D7" w:rsidP="00A87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9" w:type="pct"/>
            <w:gridSpan w:val="2"/>
            <w:shd w:val="clear" w:color="auto" w:fill="auto"/>
            <w:vAlign w:val="bottom"/>
          </w:tcPr>
          <w:p w14:paraId="618F03AB" w14:textId="7A0A63DC" w:rsidR="00A873D7" w:rsidRPr="007E01B4" w:rsidRDefault="00F40997" w:rsidP="00A8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01B4">
              <w:rPr>
                <w:rFonts w:ascii="Angsana New" w:hAnsi="Angsana New"/>
                <w:sz w:val="30"/>
                <w:szCs w:val="30"/>
              </w:rPr>
              <w:t>5</w:t>
            </w:r>
            <w:r w:rsidR="000F38E3">
              <w:rPr>
                <w:rFonts w:ascii="Angsana New" w:hAnsi="Angsana New"/>
                <w:sz w:val="30"/>
                <w:szCs w:val="30"/>
              </w:rPr>
              <w:t>53</w:t>
            </w:r>
            <w:r w:rsidRPr="007E01B4">
              <w:rPr>
                <w:rFonts w:ascii="Angsana New" w:hAnsi="Angsana New"/>
                <w:sz w:val="30"/>
                <w:szCs w:val="30"/>
              </w:rPr>
              <w:t>,359</w:t>
            </w:r>
          </w:p>
        </w:tc>
        <w:tc>
          <w:tcPr>
            <w:tcW w:w="146" w:type="pct"/>
            <w:gridSpan w:val="2"/>
            <w:shd w:val="clear" w:color="auto" w:fill="auto"/>
            <w:vAlign w:val="bottom"/>
          </w:tcPr>
          <w:p w14:paraId="468CA3D8" w14:textId="77777777" w:rsidR="00A873D7" w:rsidRPr="007E01B4" w:rsidRDefault="00A873D7" w:rsidP="00A8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  <w:vAlign w:val="bottom"/>
          </w:tcPr>
          <w:p w14:paraId="1C765E74" w14:textId="2CCB4D27" w:rsidR="00A873D7" w:rsidRPr="007E01B4" w:rsidRDefault="007E01B4" w:rsidP="00A8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810,482</w:t>
            </w:r>
          </w:p>
        </w:tc>
        <w:tc>
          <w:tcPr>
            <w:tcW w:w="151" w:type="pct"/>
            <w:gridSpan w:val="2"/>
            <w:shd w:val="clear" w:color="auto" w:fill="auto"/>
            <w:vAlign w:val="bottom"/>
          </w:tcPr>
          <w:p w14:paraId="04123879" w14:textId="77777777" w:rsidR="00A873D7" w:rsidRPr="00047389" w:rsidRDefault="00A873D7" w:rsidP="00A8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  <w:shd w:val="clear" w:color="auto" w:fill="auto"/>
            <w:vAlign w:val="bottom"/>
          </w:tcPr>
          <w:p w14:paraId="4A0D3380" w14:textId="79A2A298" w:rsidR="00A873D7" w:rsidRDefault="00A873D7" w:rsidP="00A8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128,497</w:t>
            </w:r>
          </w:p>
        </w:tc>
        <w:tc>
          <w:tcPr>
            <w:tcW w:w="150" w:type="pct"/>
            <w:gridSpan w:val="2"/>
            <w:vAlign w:val="bottom"/>
          </w:tcPr>
          <w:p w14:paraId="777DA285" w14:textId="77777777" w:rsidR="00A873D7" w:rsidRPr="00047389" w:rsidRDefault="00A873D7" w:rsidP="00A8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29D0AD2C" w14:textId="6F449B20" w:rsidR="00A873D7" w:rsidRDefault="00A873D7" w:rsidP="00A8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252,945</w:t>
            </w:r>
          </w:p>
        </w:tc>
      </w:tr>
      <w:tr w:rsidR="00A873D7" w:rsidRPr="00B45847" w14:paraId="4DF9DEC8" w14:textId="77777777" w:rsidTr="00AF3CCF">
        <w:trPr>
          <w:trHeight w:val="420"/>
        </w:trPr>
        <w:tc>
          <w:tcPr>
            <w:tcW w:w="1836" w:type="pct"/>
          </w:tcPr>
          <w:p w14:paraId="48A7F3F3" w14:textId="360008D8" w:rsidR="00A873D7" w:rsidRPr="00C2730D" w:rsidRDefault="00A873D7" w:rsidP="00A87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3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67C89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546" w:type="pct"/>
            <w:vAlign w:val="bottom"/>
          </w:tcPr>
          <w:p w14:paraId="6E4687F8" w14:textId="5B2F565C" w:rsidR="00A873D7" w:rsidRDefault="00A873D7" w:rsidP="00DC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9" w:type="pct"/>
            <w:gridSpan w:val="2"/>
            <w:shd w:val="clear" w:color="auto" w:fill="auto"/>
            <w:vAlign w:val="bottom"/>
          </w:tcPr>
          <w:p w14:paraId="22DB1501" w14:textId="0B6A8699" w:rsidR="00A873D7" w:rsidRPr="007E01B4" w:rsidRDefault="00285D03" w:rsidP="00A8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174,290</w:t>
            </w:r>
          </w:p>
        </w:tc>
        <w:tc>
          <w:tcPr>
            <w:tcW w:w="146" w:type="pct"/>
            <w:gridSpan w:val="2"/>
            <w:shd w:val="clear" w:color="auto" w:fill="auto"/>
            <w:vAlign w:val="bottom"/>
          </w:tcPr>
          <w:p w14:paraId="49C18E05" w14:textId="77777777" w:rsidR="00A873D7" w:rsidRPr="007E01B4" w:rsidRDefault="00A873D7" w:rsidP="00A8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  <w:vAlign w:val="bottom"/>
          </w:tcPr>
          <w:p w14:paraId="21723AAC" w14:textId="0E5B8998" w:rsidR="00A873D7" w:rsidRPr="007E01B4" w:rsidRDefault="007E01B4" w:rsidP="00A8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395,974</w:t>
            </w:r>
          </w:p>
        </w:tc>
        <w:tc>
          <w:tcPr>
            <w:tcW w:w="151" w:type="pct"/>
            <w:gridSpan w:val="2"/>
            <w:shd w:val="clear" w:color="auto" w:fill="auto"/>
            <w:vAlign w:val="bottom"/>
          </w:tcPr>
          <w:p w14:paraId="36419EB1" w14:textId="77777777" w:rsidR="00A873D7" w:rsidRPr="00047389" w:rsidRDefault="00A873D7" w:rsidP="00A8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  <w:shd w:val="clear" w:color="auto" w:fill="auto"/>
            <w:vAlign w:val="bottom"/>
          </w:tcPr>
          <w:p w14:paraId="0E71CDB6" w14:textId="5C9A9AF7" w:rsidR="00A873D7" w:rsidRDefault="00A873D7" w:rsidP="00A8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27,302</w:t>
            </w:r>
          </w:p>
        </w:tc>
        <w:tc>
          <w:tcPr>
            <w:tcW w:w="150" w:type="pct"/>
            <w:gridSpan w:val="2"/>
            <w:vAlign w:val="bottom"/>
          </w:tcPr>
          <w:p w14:paraId="3EED77B0" w14:textId="77777777" w:rsidR="00A873D7" w:rsidRPr="00047389" w:rsidRDefault="00A873D7" w:rsidP="00A8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37157A19" w14:textId="3237E96C" w:rsidR="00A873D7" w:rsidRDefault="00A873D7" w:rsidP="00A8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47,538</w:t>
            </w:r>
          </w:p>
        </w:tc>
      </w:tr>
      <w:tr w:rsidR="00A873D7" w:rsidRPr="00B45847" w14:paraId="38F06D59" w14:textId="77777777" w:rsidTr="00AF3CCF">
        <w:trPr>
          <w:trHeight w:val="420"/>
        </w:trPr>
        <w:tc>
          <w:tcPr>
            <w:tcW w:w="1836" w:type="pct"/>
          </w:tcPr>
          <w:p w14:paraId="6DF2C1E8" w14:textId="5DC375B3" w:rsidR="00A873D7" w:rsidRPr="00F40997" w:rsidRDefault="00F40997" w:rsidP="00F40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3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40997">
              <w:rPr>
                <w:rFonts w:ascii="Angsana New" w:hAnsi="Angsana New"/>
                <w:sz w:val="30"/>
                <w:szCs w:val="30"/>
                <w:cs/>
              </w:rPr>
              <w:t>ค่</w:t>
            </w:r>
            <w:r w:rsidRPr="00F40997">
              <w:rPr>
                <w:rFonts w:ascii="Angsana New" w:hAnsi="Angsana New" w:hint="cs"/>
                <w:sz w:val="30"/>
                <w:szCs w:val="30"/>
                <w:cs/>
              </w:rPr>
              <w:t>าเช่าอื่น</w:t>
            </w:r>
            <w:r w:rsidR="00D403AC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546" w:type="pct"/>
            <w:vAlign w:val="bottom"/>
          </w:tcPr>
          <w:p w14:paraId="1505DCB1" w14:textId="28774734" w:rsidR="00A873D7" w:rsidRPr="00C52B76" w:rsidRDefault="00A873D7" w:rsidP="00A87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539" w:type="pct"/>
            <w:gridSpan w:val="2"/>
            <w:shd w:val="clear" w:color="auto" w:fill="auto"/>
            <w:vAlign w:val="bottom"/>
          </w:tcPr>
          <w:p w14:paraId="1CF02C13" w14:textId="779F25CB" w:rsidR="00A873D7" w:rsidRPr="007E01B4" w:rsidRDefault="007E01B4" w:rsidP="00A8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01B4">
              <w:rPr>
                <w:rFonts w:ascii="Angsana New" w:hAnsi="Angsana New"/>
                <w:sz w:val="30"/>
                <w:szCs w:val="30"/>
              </w:rPr>
              <w:t>5,72</w:t>
            </w:r>
            <w:r w:rsidR="00C900F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6" w:type="pct"/>
            <w:gridSpan w:val="2"/>
            <w:shd w:val="clear" w:color="auto" w:fill="auto"/>
            <w:vAlign w:val="bottom"/>
          </w:tcPr>
          <w:p w14:paraId="44D78A1A" w14:textId="77777777" w:rsidR="00A873D7" w:rsidRPr="007E01B4" w:rsidRDefault="00A873D7" w:rsidP="00A8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  <w:vAlign w:val="bottom"/>
          </w:tcPr>
          <w:p w14:paraId="1BD9DFF0" w14:textId="4ADFD035" w:rsidR="00A873D7" w:rsidRPr="007E01B4" w:rsidRDefault="007E01B4" w:rsidP="00A8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8,876</w:t>
            </w:r>
          </w:p>
        </w:tc>
        <w:tc>
          <w:tcPr>
            <w:tcW w:w="151" w:type="pct"/>
            <w:gridSpan w:val="2"/>
            <w:shd w:val="clear" w:color="auto" w:fill="auto"/>
            <w:vAlign w:val="bottom"/>
          </w:tcPr>
          <w:p w14:paraId="1070C186" w14:textId="77777777" w:rsidR="00A873D7" w:rsidRPr="00F40997" w:rsidRDefault="00A873D7" w:rsidP="00A8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  <w:shd w:val="clear" w:color="auto" w:fill="auto"/>
            <w:vAlign w:val="bottom"/>
          </w:tcPr>
          <w:p w14:paraId="50BCE228" w14:textId="2FB0E7F3" w:rsidR="00A873D7" w:rsidRPr="00F40997" w:rsidRDefault="007E01B4" w:rsidP="00A8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5,722</w:t>
            </w:r>
          </w:p>
        </w:tc>
        <w:tc>
          <w:tcPr>
            <w:tcW w:w="150" w:type="pct"/>
            <w:gridSpan w:val="2"/>
            <w:vAlign w:val="bottom"/>
          </w:tcPr>
          <w:p w14:paraId="793D065F" w14:textId="77777777" w:rsidR="00A873D7" w:rsidRPr="00F40997" w:rsidRDefault="00A873D7" w:rsidP="00A8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352A75A8" w14:textId="4603CA97" w:rsidR="00A873D7" w:rsidRPr="00F40997" w:rsidRDefault="007E01B4" w:rsidP="00A8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8,876</w:t>
            </w:r>
          </w:p>
        </w:tc>
      </w:tr>
      <w:tr w:rsidR="00A873D7" w:rsidRPr="00B45847" w14:paraId="1BCF9453" w14:textId="77777777" w:rsidTr="00AF3CCF">
        <w:trPr>
          <w:trHeight w:val="420"/>
        </w:trPr>
        <w:tc>
          <w:tcPr>
            <w:tcW w:w="1836" w:type="pct"/>
            <w:vAlign w:val="bottom"/>
          </w:tcPr>
          <w:p w14:paraId="7A9FB576" w14:textId="20143EA7" w:rsidR="00A873D7" w:rsidRPr="00F40997" w:rsidRDefault="00A873D7" w:rsidP="00A87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40997">
              <w:rPr>
                <w:rFonts w:ascii="Angsana New" w:hAnsi="Angsana New" w:hint="cs"/>
                <w:sz w:val="30"/>
                <w:szCs w:val="30"/>
                <w:cs/>
              </w:rPr>
              <w:t>ค่าเช่า</w:t>
            </w:r>
            <w:r w:rsidR="00D403AC">
              <w:rPr>
                <w:rFonts w:ascii="Angsana New" w:hAnsi="Angsana New" w:hint="cs"/>
                <w:sz w:val="30"/>
                <w:szCs w:val="30"/>
                <w:cs/>
              </w:rPr>
              <w:t>พื้นที่</w:t>
            </w:r>
            <w:r w:rsidRPr="00F40997">
              <w:rPr>
                <w:rFonts w:ascii="Angsana New" w:hAnsi="Angsana New" w:hint="cs"/>
                <w:sz w:val="30"/>
                <w:szCs w:val="30"/>
                <w:cs/>
              </w:rPr>
              <w:t xml:space="preserve">และบริการ </w:t>
            </w:r>
          </w:p>
        </w:tc>
        <w:tc>
          <w:tcPr>
            <w:tcW w:w="546" w:type="pct"/>
            <w:vAlign w:val="bottom"/>
          </w:tcPr>
          <w:p w14:paraId="5C0170AB" w14:textId="24B202EA" w:rsidR="00A873D7" w:rsidRPr="00C52B76" w:rsidRDefault="00A873D7" w:rsidP="00A87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539" w:type="pct"/>
            <w:gridSpan w:val="2"/>
            <w:shd w:val="clear" w:color="auto" w:fill="auto"/>
            <w:vAlign w:val="bottom"/>
          </w:tcPr>
          <w:p w14:paraId="3E4C3340" w14:textId="3AF4190F" w:rsidR="00A873D7" w:rsidRPr="007E01B4" w:rsidRDefault="007E01B4" w:rsidP="00A8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01B4">
              <w:rPr>
                <w:rFonts w:ascii="Angsana New" w:hAnsi="Angsana New"/>
                <w:sz w:val="30"/>
                <w:szCs w:val="30"/>
              </w:rPr>
              <w:t>48,</w:t>
            </w:r>
            <w:r w:rsidR="00C900FB">
              <w:rPr>
                <w:rFonts w:ascii="Angsana New" w:hAnsi="Angsana New"/>
                <w:sz w:val="30"/>
                <w:szCs w:val="30"/>
              </w:rPr>
              <w:t>940</w:t>
            </w:r>
          </w:p>
        </w:tc>
        <w:tc>
          <w:tcPr>
            <w:tcW w:w="146" w:type="pct"/>
            <w:gridSpan w:val="2"/>
            <w:shd w:val="clear" w:color="auto" w:fill="auto"/>
            <w:vAlign w:val="bottom"/>
          </w:tcPr>
          <w:p w14:paraId="0C570402" w14:textId="77777777" w:rsidR="00A873D7" w:rsidRPr="007E01B4" w:rsidRDefault="00A873D7" w:rsidP="00A8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  <w:vAlign w:val="bottom"/>
          </w:tcPr>
          <w:p w14:paraId="01416778" w14:textId="0B959140" w:rsidR="00A873D7" w:rsidRPr="007E01B4" w:rsidRDefault="00C900FB" w:rsidP="00A8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after="0" w:line="240" w:lineRule="auto"/>
              <w:ind w:left="-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48,707</w:t>
            </w:r>
          </w:p>
        </w:tc>
        <w:tc>
          <w:tcPr>
            <w:tcW w:w="151" w:type="pct"/>
            <w:gridSpan w:val="2"/>
            <w:shd w:val="clear" w:color="auto" w:fill="auto"/>
            <w:vAlign w:val="bottom"/>
          </w:tcPr>
          <w:p w14:paraId="452B168C" w14:textId="77777777" w:rsidR="00A873D7" w:rsidRPr="00C52B76" w:rsidRDefault="00A873D7" w:rsidP="00A8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28" w:type="pct"/>
            <w:shd w:val="clear" w:color="auto" w:fill="auto"/>
            <w:vAlign w:val="bottom"/>
          </w:tcPr>
          <w:p w14:paraId="210CDC4B" w14:textId="57261B84" w:rsidR="00A873D7" w:rsidRPr="00DC28CB" w:rsidRDefault="007E01B4" w:rsidP="00A8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C28CB">
              <w:rPr>
                <w:rFonts w:ascii="Angsana New" w:hAnsi="Angsana New"/>
                <w:sz w:val="30"/>
                <w:szCs w:val="30"/>
              </w:rPr>
              <w:t>4</w:t>
            </w:r>
            <w:r w:rsidR="003778E4">
              <w:rPr>
                <w:rFonts w:ascii="Angsana New" w:hAnsi="Angsana New"/>
                <w:sz w:val="30"/>
                <w:szCs w:val="30"/>
              </w:rPr>
              <w:t>3</w:t>
            </w:r>
            <w:r w:rsidRPr="00DC28CB">
              <w:rPr>
                <w:rFonts w:ascii="Angsana New" w:hAnsi="Angsana New"/>
                <w:sz w:val="30"/>
                <w:szCs w:val="30"/>
              </w:rPr>
              <w:t>,</w:t>
            </w:r>
            <w:r w:rsidR="00C900FB">
              <w:rPr>
                <w:rFonts w:ascii="Angsana New" w:hAnsi="Angsana New"/>
                <w:sz w:val="30"/>
                <w:szCs w:val="30"/>
              </w:rPr>
              <w:t>90</w:t>
            </w:r>
            <w:r w:rsidR="003778E4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50" w:type="pct"/>
            <w:gridSpan w:val="2"/>
            <w:vAlign w:val="bottom"/>
          </w:tcPr>
          <w:p w14:paraId="056BE99D" w14:textId="77777777" w:rsidR="00A873D7" w:rsidRPr="00DC28CB" w:rsidRDefault="00A873D7" w:rsidP="00A8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17EDE0A3" w14:textId="55B22E73" w:rsidR="00A873D7" w:rsidRPr="00DC28CB" w:rsidRDefault="007E01B4" w:rsidP="00A8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C28CB">
              <w:rPr>
                <w:rFonts w:ascii="Angsana New" w:hAnsi="Angsana New"/>
                <w:sz w:val="30"/>
                <w:szCs w:val="30"/>
              </w:rPr>
              <w:t>4</w:t>
            </w:r>
            <w:r w:rsidR="00C900FB">
              <w:rPr>
                <w:rFonts w:ascii="Angsana New" w:hAnsi="Angsana New"/>
                <w:sz w:val="30"/>
                <w:szCs w:val="30"/>
              </w:rPr>
              <w:t>4,666</w:t>
            </w:r>
          </w:p>
        </w:tc>
      </w:tr>
      <w:tr w:rsidR="00A873D7" w:rsidRPr="00B45847" w14:paraId="5F12DC1D" w14:textId="77777777" w:rsidTr="00AF3CCF">
        <w:trPr>
          <w:trHeight w:val="420"/>
        </w:trPr>
        <w:tc>
          <w:tcPr>
            <w:tcW w:w="1836" w:type="pct"/>
          </w:tcPr>
          <w:p w14:paraId="3764ABEB" w14:textId="0F45D7BC" w:rsidR="00A873D7" w:rsidRPr="00F40997" w:rsidRDefault="00A873D7" w:rsidP="00A87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40997">
              <w:rPr>
                <w:rFonts w:ascii="Angsana New" w:hAnsi="Angsana New"/>
                <w:sz w:val="30"/>
                <w:szCs w:val="30"/>
                <w:cs/>
              </w:rPr>
              <w:t>ค่าใช้จ่า</w:t>
            </w:r>
            <w:r w:rsidRPr="00F40997">
              <w:rPr>
                <w:rFonts w:ascii="Angsana New" w:hAnsi="Angsana New" w:hint="cs"/>
                <w:sz w:val="30"/>
                <w:szCs w:val="30"/>
                <w:cs/>
              </w:rPr>
              <w:t>ยสำนักงาน</w:t>
            </w:r>
          </w:p>
        </w:tc>
        <w:tc>
          <w:tcPr>
            <w:tcW w:w="546" w:type="pct"/>
            <w:vAlign w:val="bottom"/>
          </w:tcPr>
          <w:p w14:paraId="2C2431A3" w14:textId="77777777" w:rsidR="00A873D7" w:rsidRPr="00C52B76" w:rsidRDefault="00A873D7" w:rsidP="00A87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539" w:type="pct"/>
            <w:gridSpan w:val="2"/>
            <w:shd w:val="clear" w:color="auto" w:fill="auto"/>
            <w:vAlign w:val="bottom"/>
          </w:tcPr>
          <w:p w14:paraId="0390F6D6" w14:textId="0B3857DD" w:rsidR="00A873D7" w:rsidRPr="007E01B4" w:rsidRDefault="007E01B4" w:rsidP="00A8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01B4">
              <w:rPr>
                <w:rFonts w:ascii="Angsana New" w:hAnsi="Angsana New"/>
                <w:sz w:val="30"/>
                <w:szCs w:val="30"/>
              </w:rPr>
              <w:t>13,</w:t>
            </w:r>
            <w:r w:rsidR="003778E4">
              <w:rPr>
                <w:rFonts w:ascii="Angsana New" w:hAnsi="Angsana New"/>
                <w:sz w:val="30"/>
                <w:szCs w:val="30"/>
              </w:rPr>
              <w:t>752</w:t>
            </w:r>
          </w:p>
        </w:tc>
        <w:tc>
          <w:tcPr>
            <w:tcW w:w="146" w:type="pct"/>
            <w:gridSpan w:val="2"/>
            <w:shd w:val="clear" w:color="auto" w:fill="auto"/>
            <w:vAlign w:val="bottom"/>
          </w:tcPr>
          <w:p w14:paraId="6B5A2131" w14:textId="77777777" w:rsidR="00A873D7" w:rsidRPr="007E01B4" w:rsidRDefault="00A873D7" w:rsidP="00A8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  <w:vAlign w:val="bottom"/>
          </w:tcPr>
          <w:p w14:paraId="7BB85081" w14:textId="106F8786" w:rsidR="00A873D7" w:rsidRPr="007E01B4" w:rsidRDefault="007E01B4" w:rsidP="00A8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</w:t>
            </w:r>
            <w:r w:rsidR="00C900FB">
              <w:rPr>
                <w:rFonts w:ascii="Angsana New" w:hAnsi="Angsana New"/>
                <w:sz w:val="30"/>
                <w:szCs w:val="30"/>
              </w:rPr>
              <w:t>444</w:t>
            </w:r>
          </w:p>
        </w:tc>
        <w:tc>
          <w:tcPr>
            <w:tcW w:w="151" w:type="pct"/>
            <w:gridSpan w:val="2"/>
            <w:shd w:val="clear" w:color="auto" w:fill="auto"/>
            <w:vAlign w:val="bottom"/>
          </w:tcPr>
          <w:p w14:paraId="68F560DE" w14:textId="77777777" w:rsidR="00A873D7" w:rsidRPr="00C52B76" w:rsidRDefault="00A873D7" w:rsidP="00A8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28" w:type="pct"/>
            <w:shd w:val="clear" w:color="auto" w:fill="auto"/>
            <w:vAlign w:val="bottom"/>
          </w:tcPr>
          <w:p w14:paraId="2892162B" w14:textId="73FDA295" w:rsidR="00A873D7" w:rsidRPr="00DC28CB" w:rsidRDefault="007E01B4" w:rsidP="00A8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C28CB">
              <w:rPr>
                <w:rFonts w:ascii="Angsana New" w:hAnsi="Angsana New"/>
                <w:sz w:val="30"/>
                <w:szCs w:val="30"/>
              </w:rPr>
              <w:t>11,13</w:t>
            </w:r>
            <w:r w:rsidR="00C900F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0" w:type="pct"/>
            <w:gridSpan w:val="2"/>
            <w:vAlign w:val="bottom"/>
          </w:tcPr>
          <w:p w14:paraId="07692A38" w14:textId="77777777" w:rsidR="00A873D7" w:rsidRPr="00DC28CB" w:rsidRDefault="00A873D7" w:rsidP="00A8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68855B77" w14:textId="03720B5A" w:rsidR="00A873D7" w:rsidRPr="00DC28CB" w:rsidRDefault="007E01B4" w:rsidP="00A8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C28CB">
              <w:rPr>
                <w:rFonts w:ascii="Angsana New" w:hAnsi="Angsana New"/>
                <w:sz w:val="30"/>
                <w:szCs w:val="30"/>
              </w:rPr>
              <w:t>10,</w:t>
            </w:r>
            <w:r w:rsidR="00C900FB">
              <w:rPr>
                <w:rFonts w:ascii="Angsana New" w:hAnsi="Angsana New"/>
                <w:sz w:val="30"/>
                <w:szCs w:val="30"/>
              </w:rPr>
              <w:t>501</w:t>
            </w:r>
          </w:p>
        </w:tc>
      </w:tr>
      <w:tr w:rsidR="00A873D7" w:rsidRPr="00B45847" w14:paraId="32A17751" w14:textId="77777777" w:rsidTr="00AF3CCF">
        <w:trPr>
          <w:trHeight w:val="420"/>
        </w:trPr>
        <w:tc>
          <w:tcPr>
            <w:tcW w:w="1836" w:type="pct"/>
          </w:tcPr>
          <w:p w14:paraId="0579F618" w14:textId="119F489D" w:rsidR="00A873D7" w:rsidRPr="00F40997" w:rsidRDefault="00A873D7" w:rsidP="00A87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40997">
              <w:rPr>
                <w:rFonts w:ascii="Angsana New" w:hAnsi="Angsana New" w:hint="cs"/>
                <w:sz w:val="30"/>
                <w:szCs w:val="30"/>
                <w:cs/>
              </w:rPr>
              <w:t>ค</w:t>
            </w:r>
            <w:r w:rsidR="0096756B" w:rsidRPr="00F40997">
              <w:rPr>
                <w:rFonts w:ascii="Angsana New" w:hAnsi="Angsana New" w:hint="cs"/>
                <w:sz w:val="30"/>
                <w:szCs w:val="30"/>
                <w:cs/>
              </w:rPr>
              <w:t>่าที่ปรึกษาและค่า</w:t>
            </w:r>
            <w:r w:rsidRPr="00F40997">
              <w:rPr>
                <w:rFonts w:ascii="Angsana New" w:hAnsi="Angsana New" w:hint="cs"/>
                <w:sz w:val="30"/>
                <w:szCs w:val="30"/>
                <w:cs/>
              </w:rPr>
              <w:t>ธรรมเนียมวิชาชีพ</w:t>
            </w:r>
          </w:p>
        </w:tc>
        <w:tc>
          <w:tcPr>
            <w:tcW w:w="546" w:type="pct"/>
            <w:vAlign w:val="bottom"/>
          </w:tcPr>
          <w:p w14:paraId="32E2A434" w14:textId="6175F987" w:rsidR="00A873D7" w:rsidRPr="00C52B76" w:rsidRDefault="00A873D7" w:rsidP="00A87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539" w:type="pct"/>
            <w:gridSpan w:val="2"/>
            <w:shd w:val="clear" w:color="auto" w:fill="auto"/>
            <w:vAlign w:val="bottom"/>
          </w:tcPr>
          <w:p w14:paraId="3BC21C2F" w14:textId="25E226D2" w:rsidR="00A873D7" w:rsidRPr="007E01B4" w:rsidRDefault="00DC4EC5" w:rsidP="00A8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0F38E3">
              <w:rPr>
                <w:rFonts w:ascii="Angsana New" w:hAnsi="Angsana New"/>
                <w:sz w:val="30"/>
                <w:szCs w:val="30"/>
              </w:rPr>
              <w:t>6</w:t>
            </w:r>
            <w:r w:rsidR="007E01B4" w:rsidRPr="007E01B4">
              <w:rPr>
                <w:rFonts w:ascii="Angsana New" w:hAnsi="Angsana New"/>
                <w:sz w:val="30"/>
                <w:szCs w:val="30"/>
              </w:rPr>
              <w:t>,1</w:t>
            </w:r>
            <w:r w:rsidR="00C900FB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146" w:type="pct"/>
            <w:gridSpan w:val="2"/>
            <w:shd w:val="clear" w:color="auto" w:fill="auto"/>
            <w:vAlign w:val="bottom"/>
          </w:tcPr>
          <w:p w14:paraId="20C000E1" w14:textId="77777777" w:rsidR="00A873D7" w:rsidRPr="007E01B4" w:rsidRDefault="00A873D7" w:rsidP="00A8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  <w:vAlign w:val="bottom"/>
          </w:tcPr>
          <w:p w14:paraId="00EE8E5C" w14:textId="337B276A" w:rsidR="00A873D7" w:rsidRPr="007E01B4" w:rsidRDefault="007E01B4" w:rsidP="00A8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41,2</w:t>
            </w:r>
            <w:r w:rsidR="00C900FB">
              <w:rPr>
                <w:rFonts w:ascii="Angsana New" w:hAnsi="Angsana New"/>
                <w:sz w:val="30"/>
                <w:szCs w:val="30"/>
              </w:rPr>
              <w:t>91</w:t>
            </w:r>
          </w:p>
        </w:tc>
        <w:tc>
          <w:tcPr>
            <w:tcW w:w="151" w:type="pct"/>
            <w:gridSpan w:val="2"/>
            <w:shd w:val="clear" w:color="auto" w:fill="auto"/>
            <w:vAlign w:val="bottom"/>
          </w:tcPr>
          <w:p w14:paraId="5AD811FF" w14:textId="77777777" w:rsidR="00A873D7" w:rsidRPr="00C52B76" w:rsidRDefault="00A873D7" w:rsidP="00A8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28" w:type="pct"/>
            <w:shd w:val="clear" w:color="auto" w:fill="auto"/>
            <w:vAlign w:val="bottom"/>
          </w:tcPr>
          <w:p w14:paraId="2E3754C8" w14:textId="1C9967CD" w:rsidR="00A873D7" w:rsidRPr="00DC28CB" w:rsidRDefault="00DC4EC5" w:rsidP="00A8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0F38E3">
              <w:rPr>
                <w:rFonts w:ascii="Angsana New" w:hAnsi="Angsana New"/>
                <w:sz w:val="30"/>
                <w:szCs w:val="30"/>
              </w:rPr>
              <w:t>8</w:t>
            </w:r>
            <w:r w:rsidR="007E01B4" w:rsidRPr="00DC28CB">
              <w:rPr>
                <w:rFonts w:ascii="Angsana New" w:hAnsi="Angsana New"/>
                <w:sz w:val="30"/>
                <w:szCs w:val="30"/>
              </w:rPr>
              <w:t>,644</w:t>
            </w:r>
          </w:p>
        </w:tc>
        <w:tc>
          <w:tcPr>
            <w:tcW w:w="150" w:type="pct"/>
            <w:gridSpan w:val="2"/>
            <w:vAlign w:val="bottom"/>
          </w:tcPr>
          <w:p w14:paraId="1BBC463D" w14:textId="77777777" w:rsidR="00A873D7" w:rsidRPr="00DC28CB" w:rsidRDefault="00A873D7" w:rsidP="00A8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20DF53E0" w14:textId="016B0DBC" w:rsidR="00A873D7" w:rsidRPr="00DC28CB" w:rsidRDefault="007E01B4" w:rsidP="00A8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C28CB">
              <w:rPr>
                <w:rFonts w:ascii="Angsana New" w:hAnsi="Angsana New"/>
                <w:sz w:val="30"/>
                <w:szCs w:val="30"/>
              </w:rPr>
              <w:t>34,152</w:t>
            </w:r>
          </w:p>
        </w:tc>
      </w:tr>
      <w:tr w:rsidR="00A873D7" w:rsidRPr="00B45847" w14:paraId="3D78011D" w14:textId="77777777" w:rsidTr="00AF3CCF">
        <w:trPr>
          <w:trHeight w:val="420"/>
        </w:trPr>
        <w:tc>
          <w:tcPr>
            <w:tcW w:w="1836" w:type="pct"/>
          </w:tcPr>
          <w:p w14:paraId="776B2814" w14:textId="7F49DFA2" w:rsidR="00A873D7" w:rsidRPr="00F40997" w:rsidRDefault="00A873D7" w:rsidP="00A87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40997">
              <w:rPr>
                <w:rFonts w:ascii="Angsana New" w:hAnsi="Angsana New" w:hint="cs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546" w:type="pct"/>
            <w:vAlign w:val="bottom"/>
          </w:tcPr>
          <w:p w14:paraId="64ED764F" w14:textId="78BE3521" w:rsidR="00A873D7" w:rsidRPr="00C52B76" w:rsidRDefault="00A873D7" w:rsidP="00A87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539" w:type="pct"/>
            <w:gridSpan w:val="2"/>
            <w:shd w:val="clear" w:color="auto" w:fill="auto"/>
            <w:vAlign w:val="bottom"/>
          </w:tcPr>
          <w:p w14:paraId="04E09609" w14:textId="29A5025D" w:rsidR="00A873D7" w:rsidRPr="007E01B4" w:rsidRDefault="007E01B4" w:rsidP="00A8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01B4">
              <w:rPr>
                <w:rFonts w:ascii="Angsana New" w:hAnsi="Angsana New"/>
                <w:sz w:val="30"/>
                <w:szCs w:val="30"/>
              </w:rPr>
              <w:t>12,486</w:t>
            </w:r>
          </w:p>
        </w:tc>
        <w:tc>
          <w:tcPr>
            <w:tcW w:w="146" w:type="pct"/>
            <w:gridSpan w:val="2"/>
            <w:shd w:val="clear" w:color="auto" w:fill="auto"/>
            <w:vAlign w:val="bottom"/>
          </w:tcPr>
          <w:p w14:paraId="36E888DF" w14:textId="77777777" w:rsidR="00A873D7" w:rsidRPr="007E01B4" w:rsidRDefault="00A873D7" w:rsidP="00A8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  <w:vAlign w:val="bottom"/>
          </w:tcPr>
          <w:p w14:paraId="11D7B64B" w14:textId="4892AD5E" w:rsidR="00A873D7" w:rsidRPr="007E01B4" w:rsidRDefault="007E01B4" w:rsidP="00A8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</w:t>
            </w:r>
            <w:r w:rsidR="00C900FB">
              <w:rPr>
                <w:rFonts w:ascii="Angsana New" w:hAnsi="Angsana New"/>
                <w:sz w:val="30"/>
                <w:szCs w:val="30"/>
              </w:rPr>
              <w:t>570</w:t>
            </w:r>
          </w:p>
        </w:tc>
        <w:tc>
          <w:tcPr>
            <w:tcW w:w="151" w:type="pct"/>
            <w:gridSpan w:val="2"/>
            <w:shd w:val="clear" w:color="auto" w:fill="auto"/>
            <w:vAlign w:val="bottom"/>
          </w:tcPr>
          <w:p w14:paraId="1B792893" w14:textId="77777777" w:rsidR="00A873D7" w:rsidRPr="00C52B76" w:rsidRDefault="00A873D7" w:rsidP="00A8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28" w:type="pct"/>
            <w:shd w:val="clear" w:color="auto" w:fill="auto"/>
            <w:vAlign w:val="bottom"/>
          </w:tcPr>
          <w:p w14:paraId="12165444" w14:textId="29B52B72" w:rsidR="00A873D7" w:rsidRPr="00DC28CB" w:rsidRDefault="007E01B4" w:rsidP="00A8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C28CB">
              <w:rPr>
                <w:rFonts w:ascii="Angsana New" w:hAnsi="Angsana New"/>
                <w:sz w:val="30"/>
                <w:szCs w:val="30"/>
              </w:rPr>
              <w:t>11,800</w:t>
            </w:r>
          </w:p>
        </w:tc>
        <w:tc>
          <w:tcPr>
            <w:tcW w:w="150" w:type="pct"/>
            <w:gridSpan w:val="2"/>
            <w:vAlign w:val="bottom"/>
          </w:tcPr>
          <w:p w14:paraId="7DAB6567" w14:textId="77777777" w:rsidR="00A873D7" w:rsidRPr="00DC28CB" w:rsidRDefault="00A873D7" w:rsidP="00A8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335E232B" w14:textId="02FA9302" w:rsidR="00A873D7" w:rsidRPr="00DC28CB" w:rsidRDefault="007E01B4" w:rsidP="00A8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C28CB">
              <w:rPr>
                <w:rFonts w:ascii="Angsana New" w:hAnsi="Angsana New"/>
                <w:sz w:val="30"/>
                <w:szCs w:val="30"/>
              </w:rPr>
              <w:t>12,469</w:t>
            </w:r>
          </w:p>
        </w:tc>
      </w:tr>
      <w:tr w:rsidR="00146507" w:rsidRPr="00B45847" w14:paraId="059D175D" w14:textId="77777777" w:rsidTr="00AF3CCF">
        <w:trPr>
          <w:trHeight w:val="420"/>
        </w:trPr>
        <w:tc>
          <w:tcPr>
            <w:tcW w:w="1836" w:type="pct"/>
            <w:vAlign w:val="bottom"/>
          </w:tcPr>
          <w:p w14:paraId="4A02912C" w14:textId="33FD93CB" w:rsidR="00146507" w:rsidRPr="00567C89" w:rsidRDefault="00146507" w:rsidP="00A87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ขาดทุนจาก</w:t>
            </w:r>
            <w:r w:rsidR="00A10C53">
              <w:rPr>
                <w:rFonts w:ascii="Angsana New" w:hAnsi="Angsana New" w:hint="cs"/>
                <w:sz w:val="30"/>
                <w:szCs w:val="30"/>
                <w:cs/>
              </w:rPr>
              <w:t>การลดหนี้</w:t>
            </w:r>
            <w:r w:rsidR="00DC0E2B">
              <w:rPr>
                <w:rFonts w:ascii="Angsana New" w:hAnsi="Angsana New" w:hint="cs"/>
                <w:sz w:val="30"/>
                <w:szCs w:val="30"/>
                <w:cs/>
              </w:rPr>
              <w:t>และสูญเสียอำนาจ</w:t>
            </w:r>
            <w:r w:rsidR="00DD5DCD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DD5DCD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DC0E2B">
              <w:rPr>
                <w:rFonts w:ascii="Angsana New" w:hAnsi="Angsana New" w:hint="cs"/>
                <w:sz w:val="30"/>
                <w:szCs w:val="30"/>
                <w:cs/>
              </w:rPr>
              <w:t>การควบคุมใน</w:t>
            </w:r>
            <w:r w:rsidR="00321027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46" w:type="pct"/>
            <w:vAlign w:val="bottom"/>
          </w:tcPr>
          <w:p w14:paraId="5F882B56" w14:textId="77777777" w:rsidR="00146507" w:rsidRPr="00047389" w:rsidRDefault="00146507" w:rsidP="00A8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gridSpan w:val="2"/>
            <w:shd w:val="clear" w:color="auto" w:fill="auto"/>
            <w:vAlign w:val="bottom"/>
          </w:tcPr>
          <w:p w14:paraId="05F360BB" w14:textId="36ED0FB3" w:rsidR="00146507" w:rsidRDefault="00841B73" w:rsidP="0084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2C4544">
              <w:rPr>
                <w:rFonts w:ascii="Angsana New" w:hAnsi="Angsana New"/>
                <w:sz w:val="30"/>
                <w:szCs w:val="30"/>
              </w:rPr>
              <w:t>75,446</w:t>
            </w:r>
          </w:p>
        </w:tc>
        <w:tc>
          <w:tcPr>
            <w:tcW w:w="146" w:type="pct"/>
            <w:gridSpan w:val="2"/>
            <w:shd w:val="clear" w:color="auto" w:fill="auto"/>
            <w:vAlign w:val="bottom"/>
          </w:tcPr>
          <w:p w14:paraId="64D29B48" w14:textId="77777777" w:rsidR="00146507" w:rsidRPr="007E01B4" w:rsidRDefault="00146507" w:rsidP="00A8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  <w:vAlign w:val="bottom"/>
          </w:tcPr>
          <w:p w14:paraId="7E9BFF94" w14:textId="173E09C8" w:rsidR="00146507" w:rsidRDefault="00146507" w:rsidP="001465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  <w:gridSpan w:val="2"/>
            <w:shd w:val="clear" w:color="auto" w:fill="auto"/>
            <w:vAlign w:val="bottom"/>
          </w:tcPr>
          <w:p w14:paraId="41A8DC95" w14:textId="77777777" w:rsidR="00146507" w:rsidRPr="00047389" w:rsidRDefault="00146507" w:rsidP="00A8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  <w:shd w:val="clear" w:color="auto" w:fill="auto"/>
            <w:vAlign w:val="bottom"/>
          </w:tcPr>
          <w:p w14:paraId="062317B9" w14:textId="3556939E" w:rsidR="00146507" w:rsidRDefault="00285D03" w:rsidP="0084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</w:t>
            </w:r>
            <w:r w:rsidR="00841B73">
              <w:rPr>
                <w:rFonts w:ascii="Angsana New" w:hAnsi="Angsana New"/>
                <w:sz w:val="30"/>
                <w:szCs w:val="30"/>
              </w:rPr>
              <w:t>,707</w:t>
            </w:r>
          </w:p>
        </w:tc>
        <w:tc>
          <w:tcPr>
            <w:tcW w:w="150" w:type="pct"/>
            <w:gridSpan w:val="2"/>
            <w:vAlign w:val="bottom"/>
          </w:tcPr>
          <w:p w14:paraId="0B51D4A6" w14:textId="77777777" w:rsidR="00146507" w:rsidRPr="00047389" w:rsidRDefault="00146507" w:rsidP="00A8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5D579FDF" w14:textId="12747707" w:rsidR="00146507" w:rsidRDefault="00146507" w:rsidP="001465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F38E3" w:rsidRPr="00B45847" w14:paraId="1327E9DB" w14:textId="77777777" w:rsidTr="00AF3CCF">
        <w:trPr>
          <w:trHeight w:val="420"/>
        </w:trPr>
        <w:tc>
          <w:tcPr>
            <w:tcW w:w="1836" w:type="pct"/>
            <w:vAlign w:val="bottom"/>
          </w:tcPr>
          <w:p w14:paraId="7E9A882C" w14:textId="2DC37826" w:rsidR="000F38E3" w:rsidRPr="00567C89" w:rsidRDefault="000F38E3" w:rsidP="00A87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ขาดทุนจากการจำหน่าย</w:t>
            </w:r>
            <w:r w:rsidR="00A20AB1">
              <w:rPr>
                <w:rFonts w:ascii="Angsana New" w:hAnsi="Angsana New"/>
                <w:sz w:val="30"/>
                <w:szCs w:val="30"/>
              </w:rPr>
              <w:t>/</w:t>
            </w:r>
            <w:r w:rsidR="00A20AB1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  <w:r w:rsidR="00A20AB1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A20AB1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546" w:type="pct"/>
            <w:vAlign w:val="bottom"/>
          </w:tcPr>
          <w:p w14:paraId="096705A9" w14:textId="77777777" w:rsidR="000F38E3" w:rsidRPr="00047389" w:rsidRDefault="000F38E3" w:rsidP="00A8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gridSpan w:val="2"/>
            <w:shd w:val="clear" w:color="auto" w:fill="auto"/>
            <w:vAlign w:val="bottom"/>
          </w:tcPr>
          <w:p w14:paraId="5050D9AB" w14:textId="4EB75819" w:rsidR="000F38E3" w:rsidRDefault="00A9131B" w:rsidP="00A913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285D03">
              <w:rPr>
                <w:rFonts w:ascii="Angsana New" w:hAnsi="Angsana New"/>
                <w:sz w:val="30"/>
                <w:szCs w:val="30"/>
              </w:rPr>
              <w:t>61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285D03">
              <w:rPr>
                <w:rFonts w:ascii="Angsana New" w:hAnsi="Angsana New"/>
                <w:sz w:val="30"/>
                <w:szCs w:val="30"/>
              </w:rPr>
              <w:t>055</w:t>
            </w:r>
          </w:p>
        </w:tc>
        <w:tc>
          <w:tcPr>
            <w:tcW w:w="146" w:type="pct"/>
            <w:gridSpan w:val="2"/>
            <w:shd w:val="clear" w:color="auto" w:fill="auto"/>
            <w:vAlign w:val="bottom"/>
          </w:tcPr>
          <w:p w14:paraId="48BB5494" w14:textId="77777777" w:rsidR="000F38E3" w:rsidRPr="007E01B4" w:rsidRDefault="000F38E3" w:rsidP="00A8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  <w:vAlign w:val="bottom"/>
          </w:tcPr>
          <w:p w14:paraId="55A89B57" w14:textId="25EA6AA4" w:rsidR="000F38E3" w:rsidRDefault="00A9131B" w:rsidP="00A8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18,276</w:t>
            </w:r>
          </w:p>
        </w:tc>
        <w:tc>
          <w:tcPr>
            <w:tcW w:w="151" w:type="pct"/>
            <w:gridSpan w:val="2"/>
            <w:shd w:val="clear" w:color="auto" w:fill="auto"/>
            <w:vAlign w:val="bottom"/>
          </w:tcPr>
          <w:p w14:paraId="405C2FD3" w14:textId="77777777" w:rsidR="000F38E3" w:rsidRPr="00047389" w:rsidRDefault="000F38E3" w:rsidP="00A8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  <w:shd w:val="clear" w:color="auto" w:fill="auto"/>
            <w:vAlign w:val="bottom"/>
          </w:tcPr>
          <w:p w14:paraId="2BA3759D" w14:textId="00AF3B50" w:rsidR="000F38E3" w:rsidRDefault="00285D03" w:rsidP="00903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1,805</w:t>
            </w:r>
          </w:p>
        </w:tc>
        <w:tc>
          <w:tcPr>
            <w:tcW w:w="150" w:type="pct"/>
            <w:gridSpan w:val="2"/>
            <w:vAlign w:val="bottom"/>
          </w:tcPr>
          <w:p w14:paraId="38E3D836" w14:textId="77777777" w:rsidR="000F38E3" w:rsidRPr="00047389" w:rsidRDefault="000F38E3" w:rsidP="00A8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17EA50BC" w14:textId="36AC4F22" w:rsidR="000F38E3" w:rsidRDefault="00A9131B" w:rsidP="00903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12,568</w:t>
            </w:r>
          </w:p>
        </w:tc>
      </w:tr>
      <w:tr w:rsidR="000F38E3" w:rsidRPr="00B45847" w14:paraId="7BBEEA9C" w14:textId="77777777" w:rsidTr="00AF3CCF">
        <w:trPr>
          <w:trHeight w:val="420"/>
        </w:trPr>
        <w:tc>
          <w:tcPr>
            <w:tcW w:w="1836" w:type="pct"/>
            <w:vAlign w:val="bottom"/>
          </w:tcPr>
          <w:p w14:paraId="7DA78E5B" w14:textId="4B315555" w:rsidR="000F38E3" w:rsidRPr="00567C89" w:rsidRDefault="00A9131B" w:rsidP="00A87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หนี้สูญ</w:t>
            </w:r>
          </w:p>
        </w:tc>
        <w:tc>
          <w:tcPr>
            <w:tcW w:w="546" w:type="pct"/>
            <w:vAlign w:val="bottom"/>
          </w:tcPr>
          <w:p w14:paraId="200D2E66" w14:textId="77777777" w:rsidR="000F38E3" w:rsidRPr="00047389" w:rsidRDefault="000F38E3" w:rsidP="00A8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gridSpan w:val="2"/>
            <w:shd w:val="clear" w:color="auto" w:fill="auto"/>
            <w:vAlign w:val="bottom"/>
          </w:tcPr>
          <w:p w14:paraId="34B9C3EA" w14:textId="14F64455" w:rsidR="000F38E3" w:rsidRDefault="00A9131B" w:rsidP="0084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41,099</w:t>
            </w:r>
          </w:p>
        </w:tc>
        <w:tc>
          <w:tcPr>
            <w:tcW w:w="146" w:type="pct"/>
            <w:gridSpan w:val="2"/>
            <w:shd w:val="clear" w:color="auto" w:fill="auto"/>
            <w:vAlign w:val="bottom"/>
          </w:tcPr>
          <w:p w14:paraId="559DBF13" w14:textId="77777777" w:rsidR="000F38E3" w:rsidRPr="007E01B4" w:rsidRDefault="000F38E3" w:rsidP="00A8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  <w:vAlign w:val="bottom"/>
          </w:tcPr>
          <w:p w14:paraId="1FB8184B" w14:textId="123152E4" w:rsidR="000F38E3" w:rsidRDefault="00285D03" w:rsidP="00A8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A9131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680</w:t>
            </w:r>
          </w:p>
        </w:tc>
        <w:tc>
          <w:tcPr>
            <w:tcW w:w="151" w:type="pct"/>
            <w:gridSpan w:val="2"/>
            <w:shd w:val="clear" w:color="auto" w:fill="auto"/>
            <w:vAlign w:val="bottom"/>
          </w:tcPr>
          <w:p w14:paraId="7488A74C" w14:textId="77777777" w:rsidR="000F38E3" w:rsidRPr="00047389" w:rsidRDefault="000F38E3" w:rsidP="00A8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  <w:shd w:val="clear" w:color="auto" w:fill="auto"/>
            <w:vAlign w:val="bottom"/>
          </w:tcPr>
          <w:p w14:paraId="3986F556" w14:textId="1540573F" w:rsidR="000F38E3" w:rsidRDefault="00932F2A" w:rsidP="00903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14,654</w:t>
            </w:r>
          </w:p>
        </w:tc>
        <w:tc>
          <w:tcPr>
            <w:tcW w:w="150" w:type="pct"/>
            <w:gridSpan w:val="2"/>
            <w:vAlign w:val="bottom"/>
          </w:tcPr>
          <w:p w14:paraId="097EBF49" w14:textId="77777777" w:rsidR="000F38E3" w:rsidRPr="00047389" w:rsidRDefault="000F38E3" w:rsidP="00A8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5E7CFB3B" w14:textId="45D45407" w:rsidR="000F38E3" w:rsidRDefault="00A9131B" w:rsidP="00903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4,450</w:t>
            </w:r>
          </w:p>
        </w:tc>
      </w:tr>
      <w:tr w:rsidR="00A873D7" w:rsidRPr="00B45847" w14:paraId="0EF25D55" w14:textId="77777777" w:rsidTr="00AF3CCF">
        <w:trPr>
          <w:trHeight w:val="420"/>
        </w:trPr>
        <w:tc>
          <w:tcPr>
            <w:tcW w:w="1836" w:type="pct"/>
            <w:vAlign w:val="bottom"/>
          </w:tcPr>
          <w:p w14:paraId="3FCF7CDE" w14:textId="77777777" w:rsidR="00A873D7" w:rsidRPr="00567C89" w:rsidRDefault="00A873D7" w:rsidP="00A87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67C89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546" w:type="pct"/>
            <w:vAlign w:val="bottom"/>
          </w:tcPr>
          <w:p w14:paraId="15F6277E" w14:textId="77777777" w:rsidR="00A873D7" w:rsidRPr="00047389" w:rsidRDefault="00A873D7" w:rsidP="00A8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55D442" w14:textId="1D0AE116" w:rsidR="00A873D7" w:rsidRPr="007E01B4" w:rsidRDefault="00285D03" w:rsidP="0084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</w:t>
            </w:r>
            <w:r w:rsidR="002C454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518</w:t>
            </w:r>
          </w:p>
        </w:tc>
        <w:tc>
          <w:tcPr>
            <w:tcW w:w="146" w:type="pct"/>
            <w:gridSpan w:val="2"/>
            <w:shd w:val="clear" w:color="auto" w:fill="auto"/>
            <w:vAlign w:val="bottom"/>
          </w:tcPr>
          <w:p w14:paraId="3ABCA664" w14:textId="77777777" w:rsidR="00A873D7" w:rsidRPr="007E01B4" w:rsidRDefault="00A873D7" w:rsidP="00A8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482FEE" w14:textId="05B435FC" w:rsidR="00A873D7" w:rsidRPr="007E01B4" w:rsidRDefault="00285D03" w:rsidP="00A8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</w:t>
            </w:r>
            <w:r w:rsidR="0032102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469</w:t>
            </w:r>
          </w:p>
        </w:tc>
        <w:tc>
          <w:tcPr>
            <w:tcW w:w="151" w:type="pct"/>
            <w:gridSpan w:val="2"/>
            <w:shd w:val="clear" w:color="auto" w:fill="auto"/>
            <w:vAlign w:val="bottom"/>
          </w:tcPr>
          <w:p w14:paraId="5663A2FD" w14:textId="77777777" w:rsidR="00A873D7" w:rsidRPr="00047389" w:rsidRDefault="00A873D7" w:rsidP="00A8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70A28B" w14:textId="076C7809" w:rsidR="00A873D7" w:rsidRDefault="00285D03" w:rsidP="00903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48232D">
              <w:rPr>
                <w:rFonts w:ascii="Angsana New" w:hAnsi="Angsana New"/>
                <w:sz w:val="30"/>
                <w:szCs w:val="30"/>
              </w:rPr>
              <w:t>,2</w:t>
            </w:r>
            <w:r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150" w:type="pct"/>
            <w:gridSpan w:val="2"/>
            <w:vAlign w:val="bottom"/>
          </w:tcPr>
          <w:p w14:paraId="47189825" w14:textId="77777777" w:rsidR="00A873D7" w:rsidRPr="00047389" w:rsidRDefault="00A873D7" w:rsidP="00A8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vAlign w:val="bottom"/>
          </w:tcPr>
          <w:p w14:paraId="1591A1A1" w14:textId="4FD0D950" w:rsidR="00A873D7" w:rsidRDefault="000F38E3" w:rsidP="00903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  <w:r w:rsidR="0032102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993</w:t>
            </w:r>
          </w:p>
        </w:tc>
      </w:tr>
      <w:tr w:rsidR="00A873D7" w:rsidRPr="00B45847" w14:paraId="13D2349C" w14:textId="77777777" w:rsidTr="00AF3CCF">
        <w:trPr>
          <w:trHeight w:val="420"/>
        </w:trPr>
        <w:tc>
          <w:tcPr>
            <w:tcW w:w="2381" w:type="pct"/>
            <w:gridSpan w:val="2"/>
            <w:vAlign w:val="bottom"/>
          </w:tcPr>
          <w:p w14:paraId="02F33011" w14:textId="7FC094B2" w:rsidR="00A873D7" w:rsidRPr="00397BFE" w:rsidRDefault="00A873D7" w:rsidP="00A8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84" w:hanging="2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97B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รวมต้นทุน</w:t>
            </w:r>
            <w:r w:rsidRPr="00397BF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ขายและการให้บริการ</w:t>
            </w:r>
          </w:p>
          <w:p w14:paraId="4687B9C4" w14:textId="5D342E55" w:rsidR="00A873D7" w:rsidRDefault="00A873D7" w:rsidP="00A8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ต้นทุนในการจัดจำหน่ายและ</w:t>
            </w:r>
          </w:p>
          <w:p w14:paraId="5FEE79E2" w14:textId="77777777" w:rsidR="00A873D7" w:rsidRPr="005522B0" w:rsidRDefault="00A873D7" w:rsidP="00A8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397B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53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C6B03C" w14:textId="14A63C80" w:rsidR="00A873D7" w:rsidRPr="00A73CE6" w:rsidRDefault="00321027" w:rsidP="00841B7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00"/>
              <w:jc w:val="right"/>
              <w:rPr>
                <w:rFonts w:ascii="Angsana New" w:hAnsi="Angsana New"/>
                <w:b/>
                <w:bCs/>
                <w:spacing w:val="-8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pacing w:val="-8"/>
                <w:sz w:val="30"/>
                <w:szCs w:val="30"/>
              </w:rPr>
              <w:t>1,</w:t>
            </w:r>
            <w:r w:rsidR="000F38E3">
              <w:rPr>
                <w:rFonts w:ascii="Angsana New" w:hAnsi="Angsana New"/>
                <w:b/>
                <w:bCs/>
                <w:spacing w:val="-8"/>
                <w:sz w:val="30"/>
                <w:szCs w:val="30"/>
              </w:rPr>
              <w:t>883</w:t>
            </w:r>
            <w:r>
              <w:rPr>
                <w:rFonts w:ascii="Angsana New" w:hAnsi="Angsana New"/>
                <w:b/>
                <w:bCs/>
                <w:spacing w:val="-8"/>
                <w:sz w:val="30"/>
                <w:szCs w:val="30"/>
              </w:rPr>
              <w:t>,</w:t>
            </w:r>
            <w:r w:rsidR="000F38E3">
              <w:rPr>
                <w:rFonts w:ascii="Angsana New" w:hAnsi="Angsana New"/>
                <w:b/>
                <w:bCs/>
                <w:spacing w:val="-8"/>
                <w:sz w:val="30"/>
                <w:szCs w:val="30"/>
              </w:rPr>
              <w:t>924</w:t>
            </w:r>
          </w:p>
        </w:tc>
        <w:tc>
          <w:tcPr>
            <w:tcW w:w="146" w:type="pct"/>
            <w:gridSpan w:val="2"/>
            <w:shd w:val="clear" w:color="auto" w:fill="auto"/>
            <w:vAlign w:val="bottom"/>
          </w:tcPr>
          <w:p w14:paraId="1363E589" w14:textId="77777777" w:rsidR="00A873D7" w:rsidRPr="0033267A" w:rsidRDefault="00A873D7" w:rsidP="00A873D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0"/>
              <w:jc w:val="right"/>
              <w:rPr>
                <w:rFonts w:ascii="Angsana New" w:hAnsi="Angsana New"/>
                <w:b/>
                <w:bCs/>
                <w:spacing w:val="-8"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697648" w14:textId="65F4A568" w:rsidR="00A873D7" w:rsidRPr="00C67D13" w:rsidRDefault="00321027" w:rsidP="00E400F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pacing w:val="-8"/>
                <w:sz w:val="30"/>
                <w:szCs w:val="30"/>
              </w:rPr>
              <w:t>2,290,04</w:t>
            </w:r>
            <w:r w:rsidR="000F38E3">
              <w:rPr>
                <w:rFonts w:ascii="Angsana New" w:hAnsi="Angsana New"/>
                <w:b/>
                <w:bCs/>
                <w:spacing w:val="-8"/>
                <w:sz w:val="30"/>
                <w:szCs w:val="30"/>
              </w:rPr>
              <w:t>4</w:t>
            </w:r>
          </w:p>
        </w:tc>
        <w:tc>
          <w:tcPr>
            <w:tcW w:w="151" w:type="pct"/>
            <w:gridSpan w:val="2"/>
            <w:shd w:val="clear" w:color="auto" w:fill="auto"/>
            <w:vAlign w:val="bottom"/>
          </w:tcPr>
          <w:p w14:paraId="3AEBAD3B" w14:textId="77777777" w:rsidR="00A873D7" w:rsidRPr="00047389" w:rsidRDefault="00A873D7" w:rsidP="00A8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617AAF" w14:textId="4414DA2A" w:rsidR="00A873D7" w:rsidRPr="00D87EFF" w:rsidRDefault="0048232D" w:rsidP="00A873D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471,048</w:t>
            </w:r>
          </w:p>
        </w:tc>
        <w:tc>
          <w:tcPr>
            <w:tcW w:w="150" w:type="pct"/>
            <w:gridSpan w:val="2"/>
            <w:vAlign w:val="bottom"/>
          </w:tcPr>
          <w:p w14:paraId="7CAC8BFF" w14:textId="77777777" w:rsidR="00A873D7" w:rsidRPr="000870FE" w:rsidRDefault="00A873D7" w:rsidP="00A873D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83C2BB" w14:textId="246E451A" w:rsidR="00A873D7" w:rsidRPr="00D87EFF" w:rsidRDefault="00321027" w:rsidP="00A8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616,858</w:t>
            </w:r>
          </w:p>
        </w:tc>
      </w:tr>
    </w:tbl>
    <w:p w14:paraId="023912C1" w14:textId="41B7BD37" w:rsidR="0073416E" w:rsidRPr="009901DA" w:rsidRDefault="00734242" w:rsidP="0064579F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630" w:hanging="540"/>
        <w:jc w:val="thaiDistribute"/>
        <w:outlineLvl w:val="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br w:type="page"/>
      </w:r>
      <w:r w:rsidR="0073416E" w:rsidRPr="00A95C79">
        <w:rPr>
          <w:rFonts w:ascii="Angsana New" w:hAnsi="Angsana New" w:hint="cs"/>
          <w:b/>
          <w:bCs/>
          <w:sz w:val="30"/>
          <w:szCs w:val="30"/>
          <w:cs/>
        </w:rPr>
        <w:lastRenderedPageBreak/>
        <w:t>ต้นทุนทางการเงิน</w:t>
      </w:r>
    </w:p>
    <w:p w14:paraId="62912491" w14:textId="77777777" w:rsidR="00F87D6A" w:rsidRDefault="00F87D6A" w:rsidP="00C566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tbl>
      <w:tblPr>
        <w:tblW w:w="9358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3423"/>
        <w:gridCol w:w="852"/>
        <w:gridCol w:w="1136"/>
        <w:gridCol w:w="236"/>
        <w:gridCol w:w="1072"/>
        <w:gridCol w:w="299"/>
        <w:gridCol w:w="1080"/>
        <w:gridCol w:w="268"/>
        <w:gridCol w:w="992"/>
      </w:tblGrid>
      <w:tr w:rsidR="00C9589B" w:rsidRPr="00C218AD" w14:paraId="6CFE1420" w14:textId="77777777" w:rsidTr="0064579F">
        <w:tc>
          <w:tcPr>
            <w:tcW w:w="1829" w:type="pct"/>
          </w:tcPr>
          <w:p w14:paraId="7534C031" w14:textId="77777777" w:rsidR="00C9589B" w:rsidRPr="009447FE" w:rsidRDefault="00C9589B" w:rsidP="006F7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5" w:type="pct"/>
          </w:tcPr>
          <w:p w14:paraId="03BE0FC4" w14:textId="77777777" w:rsidR="00C9589B" w:rsidRPr="00803769" w:rsidRDefault="00C9589B" w:rsidP="006F7A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06" w:type="pct"/>
            <w:gridSpan w:val="3"/>
          </w:tcPr>
          <w:p w14:paraId="2D6F7E56" w14:textId="77777777" w:rsidR="00C9589B" w:rsidRPr="00C218AD" w:rsidRDefault="00C9589B" w:rsidP="006F7A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18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0" w:type="pct"/>
          </w:tcPr>
          <w:p w14:paraId="294E828F" w14:textId="77777777" w:rsidR="00C9589B" w:rsidRPr="00C218AD" w:rsidRDefault="00C9589B" w:rsidP="006F7A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pct"/>
            <w:gridSpan w:val="3"/>
          </w:tcPr>
          <w:p w14:paraId="43F36F35" w14:textId="77777777" w:rsidR="00C9589B" w:rsidRPr="00C218AD" w:rsidRDefault="00C9589B" w:rsidP="006F7A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18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626300" w:rsidRPr="008C1C0E" w14:paraId="085E12AA" w14:textId="77777777" w:rsidTr="0064579F">
        <w:tc>
          <w:tcPr>
            <w:tcW w:w="1829" w:type="pct"/>
          </w:tcPr>
          <w:p w14:paraId="6A570197" w14:textId="77777777" w:rsidR="00626300" w:rsidRPr="009447FE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5" w:type="pct"/>
          </w:tcPr>
          <w:p w14:paraId="26E4E256" w14:textId="77777777" w:rsidR="00626300" w:rsidRPr="00803769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07" w:type="pct"/>
            <w:vAlign w:val="bottom"/>
          </w:tcPr>
          <w:p w14:paraId="35CBC6F9" w14:textId="77777777" w:rsidR="00626300" w:rsidRPr="005A6DB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6" w:type="pct"/>
            <w:vAlign w:val="bottom"/>
          </w:tcPr>
          <w:p w14:paraId="659D0E1B" w14:textId="77777777" w:rsidR="00626300" w:rsidRPr="005A6DB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5532FEDE" w14:textId="77777777" w:rsidR="00626300" w:rsidRPr="005A6DB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60" w:type="pct"/>
            <w:vAlign w:val="bottom"/>
          </w:tcPr>
          <w:p w14:paraId="20687B6B" w14:textId="77777777" w:rsidR="00626300" w:rsidRPr="005A6DB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63537982" w14:textId="77777777" w:rsidR="00626300" w:rsidRPr="005A6DB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3" w:type="pct"/>
            <w:vAlign w:val="bottom"/>
          </w:tcPr>
          <w:p w14:paraId="14694E90" w14:textId="77777777" w:rsidR="00626300" w:rsidRPr="005A6DB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vAlign w:val="bottom"/>
          </w:tcPr>
          <w:p w14:paraId="26F7B817" w14:textId="77777777" w:rsidR="00626300" w:rsidRPr="005A6DB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626300" w:rsidRPr="009447FE" w14:paraId="15FB1D2D" w14:textId="77777777" w:rsidTr="0064579F">
        <w:tc>
          <w:tcPr>
            <w:tcW w:w="1829" w:type="pct"/>
          </w:tcPr>
          <w:p w14:paraId="1BFEC21A" w14:textId="77777777" w:rsidR="00626300" w:rsidRPr="009447FE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5" w:type="pct"/>
          </w:tcPr>
          <w:p w14:paraId="176917B8" w14:textId="77777777" w:rsidR="00626300" w:rsidRPr="00803769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16" w:type="pct"/>
            <w:gridSpan w:val="7"/>
            <w:vAlign w:val="bottom"/>
          </w:tcPr>
          <w:p w14:paraId="35BFB121" w14:textId="77777777" w:rsidR="00626300" w:rsidRPr="009447FE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1D6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26300" w:rsidRPr="009447FE" w14:paraId="64B3E025" w14:textId="77777777" w:rsidTr="0064579F">
        <w:tc>
          <w:tcPr>
            <w:tcW w:w="1829" w:type="pct"/>
          </w:tcPr>
          <w:p w14:paraId="5D9B072F" w14:textId="77777777" w:rsidR="00626300" w:rsidRPr="0047105F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7105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455" w:type="pct"/>
          </w:tcPr>
          <w:p w14:paraId="1F6F8CFD" w14:textId="77777777" w:rsidR="00626300" w:rsidRPr="00C218AD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07" w:type="pct"/>
          </w:tcPr>
          <w:p w14:paraId="15808381" w14:textId="77777777" w:rsidR="00626300" w:rsidRPr="00C218AD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7E41AB2D" w14:textId="77777777" w:rsidR="00626300" w:rsidRPr="00C218AD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3850C9D8" w14:textId="77777777" w:rsidR="00626300" w:rsidRPr="00C218AD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" w:type="pct"/>
          </w:tcPr>
          <w:p w14:paraId="0E5C3DE9" w14:textId="77777777" w:rsidR="00626300" w:rsidRPr="00C218AD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03BFD057" w14:textId="77777777" w:rsidR="00626300" w:rsidRPr="00C218AD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70A85206" w14:textId="77777777" w:rsidR="00626300" w:rsidRPr="00C218AD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045FA7C5" w14:textId="77777777" w:rsidR="00626300" w:rsidRPr="00C218AD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26300" w:rsidRPr="009447FE" w14:paraId="463DDEC4" w14:textId="77777777" w:rsidTr="0064579F">
        <w:tc>
          <w:tcPr>
            <w:tcW w:w="1829" w:type="pct"/>
          </w:tcPr>
          <w:p w14:paraId="63AAD264" w14:textId="77777777" w:rsidR="00626300" w:rsidRPr="003B362F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455" w:type="pct"/>
          </w:tcPr>
          <w:p w14:paraId="2B563633" w14:textId="36163E36" w:rsidR="00626300" w:rsidRPr="00C218AD" w:rsidRDefault="00A77DD1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607" w:type="pct"/>
          </w:tcPr>
          <w:p w14:paraId="2569FD46" w14:textId="136D2678" w:rsidR="00626300" w:rsidRPr="00C218AD" w:rsidRDefault="001F5644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8,278</w:t>
            </w:r>
          </w:p>
        </w:tc>
        <w:tc>
          <w:tcPr>
            <w:tcW w:w="126" w:type="pct"/>
          </w:tcPr>
          <w:p w14:paraId="6E26297D" w14:textId="77777777" w:rsidR="00626300" w:rsidRPr="00C218AD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4912900E" w14:textId="77777777" w:rsidR="00626300" w:rsidRPr="00C218AD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4,700</w:t>
            </w:r>
          </w:p>
        </w:tc>
        <w:tc>
          <w:tcPr>
            <w:tcW w:w="160" w:type="pct"/>
          </w:tcPr>
          <w:p w14:paraId="682D3570" w14:textId="77777777" w:rsidR="00626300" w:rsidRPr="00C218AD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2967E70D" w14:textId="4C920581" w:rsidR="00626300" w:rsidRPr="00C218AD" w:rsidRDefault="001F5644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8,278</w:t>
            </w:r>
          </w:p>
        </w:tc>
        <w:tc>
          <w:tcPr>
            <w:tcW w:w="143" w:type="pct"/>
          </w:tcPr>
          <w:p w14:paraId="12179DA4" w14:textId="77777777" w:rsidR="00626300" w:rsidRPr="00C218AD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2F074DBC" w14:textId="77777777" w:rsidR="00626300" w:rsidRPr="009447FE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4,700</w:t>
            </w:r>
          </w:p>
        </w:tc>
      </w:tr>
      <w:tr w:rsidR="00626300" w:rsidRPr="009447FE" w14:paraId="59E41430" w14:textId="77777777" w:rsidTr="0064579F">
        <w:tc>
          <w:tcPr>
            <w:tcW w:w="1829" w:type="pct"/>
          </w:tcPr>
          <w:p w14:paraId="4E97EB41" w14:textId="77777777" w:rsidR="00626300" w:rsidRPr="00F87D6A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27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87D6A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เงินกู้ยืมและเงินเบิกเกินบัญชี</w:t>
            </w:r>
          </w:p>
        </w:tc>
        <w:tc>
          <w:tcPr>
            <w:tcW w:w="455" w:type="pct"/>
          </w:tcPr>
          <w:p w14:paraId="35290597" w14:textId="77777777" w:rsidR="00626300" w:rsidRPr="00C218AD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07" w:type="pct"/>
          </w:tcPr>
          <w:p w14:paraId="01C837B1" w14:textId="56287B98" w:rsidR="00626300" w:rsidRPr="00D758F6" w:rsidRDefault="001F5644" w:rsidP="00567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 w:rsidRPr="001F5644">
              <w:rPr>
                <w:rFonts w:ascii="Angsana New" w:hAnsi="Angsana New"/>
                <w:sz w:val="30"/>
                <w:szCs w:val="30"/>
              </w:rPr>
              <w:t>11</w:t>
            </w:r>
            <w:r w:rsidR="0056763A">
              <w:rPr>
                <w:rFonts w:ascii="Angsana New" w:hAnsi="Angsana New"/>
                <w:sz w:val="30"/>
                <w:szCs w:val="30"/>
              </w:rPr>
              <w:t>1</w:t>
            </w:r>
            <w:r w:rsidR="009F3A5B" w:rsidRPr="001F5644">
              <w:rPr>
                <w:rFonts w:ascii="Angsana New" w:hAnsi="Angsana New"/>
                <w:sz w:val="30"/>
                <w:szCs w:val="30"/>
              </w:rPr>
              <w:t>,</w:t>
            </w:r>
            <w:r w:rsidRPr="001F5644">
              <w:rPr>
                <w:rFonts w:ascii="Angsana New" w:hAnsi="Angsana New"/>
                <w:sz w:val="30"/>
                <w:szCs w:val="30"/>
              </w:rPr>
              <w:t>0</w:t>
            </w:r>
            <w:r w:rsidR="0056763A">
              <w:rPr>
                <w:rFonts w:ascii="Angsana New" w:hAnsi="Angsana New"/>
                <w:sz w:val="30"/>
                <w:szCs w:val="30"/>
              </w:rPr>
              <w:t>95</w:t>
            </w:r>
          </w:p>
        </w:tc>
        <w:tc>
          <w:tcPr>
            <w:tcW w:w="126" w:type="pct"/>
          </w:tcPr>
          <w:p w14:paraId="790D3FDD" w14:textId="77777777" w:rsidR="00626300" w:rsidRPr="00C218AD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0C57F4D5" w14:textId="3822D1A1" w:rsidR="00626300" w:rsidRPr="00D758F6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109,</w:t>
            </w:r>
            <w:r w:rsidR="0056763A">
              <w:rPr>
                <w:rFonts w:ascii="Angsana New" w:hAnsi="Angsana New"/>
                <w:sz w:val="30"/>
                <w:szCs w:val="30"/>
              </w:rPr>
              <w:t>46</w:t>
            </w:r>
            <w:r w:rsidR="00482A7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60" w:type="pct"/>
          </w:tcPr>
          <w:p w14:paraId="25583705" w14:textId="77777777" w:rsidR="00626300" w:rsidRPr="00C218AD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444371AA" w14:textId="77401FFF" w:rsidR="00626300" w:rsidRPr="00D758F6" w:rsidRDefault="001F5644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 w:rsidRPr="001F5644">
              <w:rPr>
                <w:rFonts w:ascii="Angsana New" w:hAnsi="Angsana New"/>
                <w:sz w:val="30"/>
                <w:szCs w:val="30"/>
              </w:rPr>
              <w:t>106</w:t>
            </w:r>
            <w:r w:rsidR="009F3A5B" w:rsidRPr="001F5644">
              <w:rPr>
                <w:rFonts w:ascii="Angsana New" w:hAnsi="Angsana New"/>
                <w:sz w:val="30"/>
                <w:szCs w:val="30"/>
              </w:rPr>
              <w:t>,</w:t>
            </w:r>
            <w:r w:rsidRPr="001F5644">
              <w:rPr>
                <w:rFonts w:ascii="Angsana New" w:hAnsi="Angsana New"/>
                <w:sz w:val="30"/>
                <w:szCs w:val="30"/>
              </w:rPr>
              <w:t>132</w:t>
            </w:r>
          </w:p>
        </w:tc>
        <w:tc>
          <w:tcPr>
            <w:tcW w:w="143" w:type="pct"/>
          </w:tcPr>
          <w:p w14:paraId="6A6C5F19" w14:textId="77777777" w:rsidR="00626300" w:rsidRPr="00C218AD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5A8921D7" w14:textId="77777777" w:rsidR="00626300" w:rsidRPr="00D758F6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106,135</w:t>
            </w:r>
          </w:p>
        </w:tc>
      </w:tr>
      <w:tr w:rsidR="00626300" w:rsidRPr="009447FE" w14:paraId="51D64106" w14:textId="77777777" w:rsidTr="0064579F">
        <w:tc>
          <w:tcPr>
            <w:tcW w:w="1829" w:type="pct"/>
          </w:tcPr>
          <w:p w14:paraId="1DE76289" w14:textId="77777777" w:rsidR="00626300" w:rsidRPr="00C9589B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9589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ดอกเบี้ยจ่ายจากค่าใบอนุญาตให้ใช้คลื่น</w:t>
            </w:r>
          </w:p>
        </w:tc>
        <w:tc>
          <w:tcPr>
            <w:tcW w:w="455" w:type="pct"/>
          </w:tcPr>
          <w:p w14:paraId="50BBE73A" w14:textId="77777777" w:rsidR="00626300" w:rsidRPr="00C218AD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07" w:type="pct"/>
          </w:tcPr>
          <w:p w14:paraId="53A28485" w14:textId="77777777" w:rsidR="00626300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</w:tcPr>
          <w:p w14:paraId="1CC2C41A" w14:textId="77777777" w:rsidR="00626300" w:rsidRPr="00C218AD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</w:tcPr>
          <w:p w14:paraId="76E9CE7E" w14:textId="77777777" w:rsidR="00626300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0" w:type="pct"/>
          </w:tcPr>
          <w:p w14:paraId="02A3A8B2" w14:textId="77777777" w:rsidR="00626300" w:rsidRPr="00C218AD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14:paraId="5B8B5DF3" w14:textId="77777777" w:rsidR="00626300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0CA01058" w14:textId="77777777" w:rsidR="00626300" w:rsidRPr="00C218AD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</w:tcPr>
          <w:p w14:paraId="739FBB02" w14:textId="77777777" w:rsidR="00626300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26300" w:rsidRPr="009447FE" w14:paraId="7B7AA43C" w14:textId="77777777" w:rsidTr="0064579F">
        <w:tc>
          <w:tcPr>
            <w:tcW w:w="1829" w:type="pct"/>
          </w:tcPr>
          <w:p w14:paraId="2389626A" w14:textId="77777777" w:rsidR="00626300" w:rsidRPr="00C9589B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C9589B">
              <w:rPr>
                <w:rFonts w:ascii="Angsana New" w:hAnsi="Angsana New" w:hint="cs"/>
                <w:sz w:val="30"/>
                <w:szCs w:val="30"/>
                <w:cs/>
              </w:rPr>
              <w:t>ความถี่และประกอบกิจการโทรทัศน์</w:t>
            </w:r>
          </w:p>
        </w:tc>
        <w:tc>
          <w:tcPr>
            <w:tcW w:w="455" w:type="pct"/>
          </w:tcPr>
          <w:p w14:paraId="6891512D" w14:textId="780023CC" w:rsidR="00626300" w:rsidRPr="00C218AD" w:rsidRDefault="00A77DD1" w:rsidP="00A95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22</w:t>
            </w:r>
          </w:p>
        </w:tc>
        <w:tc>
          <w:tcPr>
            <w:tcW w:w="607" w:type="pct"/>
          </w:tcPr>
          <w:p w14:paraId="29E40EEE" w14:textId="77777777" w:rsidR="00626300" w:rsidRPr="00D758F6" w:rsidRDefault="009F3A5B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 w:rsidRPr="00DF3338">
              <w:rPr>
                <w:rFonts w:ascii="Angsana New" w:hAnsi="Angsana New"/>
                <w:sz w:val="30"/>
                <w:szCs w:val="30"/>
              </w:rPr>
              <w:t>19,625</w:t>
            </w:r>
          </w:p>
        </w:tc>
        <w:tc>
          <w:tcPr>
            <w:tcW w:w="126" w:type="pct"/>
          </w:tcPr>
          <w:p w14:paraId="2D1D834C" w14:textId="77777777" w:rsidR="00626300" w:rsidRPr="00D65046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6042D559" w14:textId="5D3B59E2" w:rsidR="00626300" w:rsidRPr="00D758F6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38,84</w:t>
            </w:r>
            <w:r w:rsidR="00A77DD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60" w:type="pct"/>
          </w:tcPr>
          <w:p w14:paraId="7EFF8FE5" w14:textId="77777777" w:rsidR="00626300" w:rsidRPr="00D65046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2D4038DB" w14:textId="77777777" w:rsidR="00626300" w:rsidRPr="009447FE" w:rsidRDefault="009F3A5B" w:rsidP="009C5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3D1FC5B" w14:textId="77777777" w:rsidR="00626300" w:rsidRPr="00D65046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79CAFDE1" w14:textId="77777777" w:rsidR="00626300" w:rsidRPr="009447FE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C5490" w:rsidRPr="009447FE" w14:paraId="6E879BE5" w14:textId="77777777" w:rsidTr="0064579F">
        <w:tc>
          <w:tcPr>
            <w:tcW w:w="1829" w:type="pct"/>
          </w:tcPr>
          <w:p w14:paraId="2AFB899C" w14:textId="77777777" w:rsidR="009C5490" w:rsidRPr="00C9589B" w:rsidRDefault="009C5490" w:rsidP="009C5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ดอกเบี้ยจ่ายจากสัญญาเช่าการเงิน</w:t>
            </w:r>
          </w:p>
        </w:tc>
        <w:tc>
          <w:tcPr>
            <w:tcW w:w="455" w:type="pct"/>
          </w:tcPr>
          <w:p w14:paraId="0EDAEA3C" w14:textId="77777777" w:rsidR="009C5490" w:rsidRPr="00C218AD" w:rsidRDefault="009C5490" w:rsidP="009C5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7F58BAFD" w14:textId="79C9F3A0" w:rsidR="009C5490" w:rsidRPr="00D758F6" w:rsidRDefault="009C5490" w:rsidP="009C5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0A0A68C9" w14:textId="77777777" w:rsidR="009C5490" w:rsidRPr="00D65046" w:rsidRDefault="009C5490" w:rsidP="009C5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4C6297A6" w14:textId="77777777" w:rsidR="009C5490" w:rsidRPr="00D758F6" w:rsidRDefault="009C5490" w:rsidP="009C5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60" w:type="pct"/>
          </w:tcPr>
          <w:p w14:paraId="7D6090B8" w14:textId="77777777" w:rsidR="009C5490" w:rsidRPr="00D65046" w:rsidRDefault="009C5490" w:rsidP="009C5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7C9CE5BD" w14:textId="28626ED5" w:rsidR="009C5490" w:rsidRPr="009447FE" w:rsidRDefault="009C5490" w:rsidP="009C5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A269074" w14:textId="77777777" w:rsidR="009C5490" w:rsidRPr="00D65046" w:rsidRDefault="009C5490" w:rsidP="009C5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tcBorders>
              <w:bottom w:val="single" w:sz="4" w:space="0" w:color="auto"/>
            </w:tcBorders>
          </w:tcPr>
          <w:p w14:paraId="2480714F" w14:textId="77777777" w:rsidR="009C5490" w:rsidRPr="009447FE" w:rsidRDefault="009C5490" w:rsidP="009C5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626300" w:rsidRPr="009447FE" w14:paraId="5ADE1362" w14:textId="77777777" w:rsidTr="0064579F">
        <w:tc>
          <w:tcPr>
            <w:tcW w:w="1829" w:type="pct"/>
          </w:tcPr>
          <w:p w14:paraId="637482DF" w14:textId="77777777" w:rsidR="00626300" w:rsidRPr="00C218AD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รวมดอกเบี้ยจ่าย</w:t>
            </w:r>
          </w:p>
        </w:tc>
        <w:tc>
          <w:tcPr>
            <w:tcW w:w="455" w:type="pct"/>
          </w:tcPr>
          <w:p w14:paraId="07CD8765" w14:textId="77777777" w:rsidR="00626300" w:rsidRPr="00C218AD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</w:tcPr>
          <w:p w14:paraId="72CFF41F" w14:textId="622722C0" w:rsidR="00626300" w:rsidRPr="00D758F6" w:rsidRDefault="009F3A5B" w:rsidP="00567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6763A">
              <w:rPr>
                <w:rFonts w:ascii="Angsana New" w:hAnsi="Angsana New"/>
                <w:b/>
                <w:bCs/>
                <w:sz w:val="30"/>
                <w:szCs w:val="30"/>
              </w:rPr>
              <w:t>38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,9</w:t>
            </w:r>
            <w:r w:rsidR="0056763A">
              <w:rPr>
                <w:rFonts w:ascii="Angsana New" w:hAnsi="Angsana New"/>
                <w:b/>
                <w:bCs/>
                <w:sz w:val="30"/>
                <w:szCs w:val="30"/>
              </w:rPr>
              <w:t>98</w:t>
            </w:r>
          </w:p>
        </w:tc>
        <w:tc>
          <w:tcPr>
            <w:tcW w:w="126" w:type="pct"/>
          </w:tcPr>
          <w:p w14:paraId="2ED53F93" w14:textId="77777777" w:rsidR="00626300" w:rsidRPr="00C218AD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</w:tcPr>
          <w:p w14:paraId="45F4BD0C" w14:textId="5986BE58" w:rsidR="00626300" w:rsidRPr="00D758F6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153,</w:t>
            </w:r>
            <w:r w:rsidR="0056763A">
              <w:rPr>
                <w:rFonts w:ascii="Angsana New" w:hAnsi="Angsana New"/>
                <w:b/>
                <w:bCs/>
                <w:sz w:val="30"/>
                <w:szCs w:val="30"/>
              </w:rPr>
              <w:t>01</w:t>
            </w:r>
            <w:r w:rsidR="00A77DD1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60" w:type="pct"/>
          </w:tcPr>
          <w:p w14:paraId="59055C9C" w14:textId="77777777" w:rsidR="00626300" w:rsidRPr="00C218AD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3DBEB20D" w14:textId="77777777" w:rsidR="00626300" w:rsidRPr="00D758F6" w:rsidRDefault="009F3A5B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114,410</w:t>
            </w:r>
          </w:p>
        </w:tc>
        <w:tc>
          <w:tcPr>
            <w:tcW w:w="143" w:type="pct"/>
          </w:tcPr>
          <w:p w14:paraId="57C16D58" w14:textId="77777777" w:rsidR="00626300" w:rsidRPr="00C218AD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single" w:sz="4" w:space="0" w:color="auto"/>
            </w:tcBorders>
          </w:tcPr>
          <w:p w14:paraId="328CB3E4" w14:textId="77777777" w:rsidR="00626300" w:rsidRPr="00D758F6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110,842</w:t>
            </w:r>
          </w:p>
        </w:tc>
      </w:tr>
      <w:tr w:rsidR="00626300" w:rsidRPr="009447FE" w14:paraId="56FA34AE" w14:textId="77777777" w:rsidTr="0064579F">
        <w:tc>
          <w:tcPr>
            <w:tcW w:w="1829" w:type="pct"/>
          </w:tcPr>
          <w:p w14:paraId="149A837A" w14:textId="77777777" w:rsidR="00626300" w:rsidRPr="00D6504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5046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ต้นทุนทางการเงินอื่น</w:t>
            </w:r>
          </w:p>
        </w:tc>
        <w:tc>
          <w:tcPr>
            <w:tcW w:w="455" w:type="pct"/>
          </w:tcPr>
          <w:p w14:paraId="06B28FE1" w14:textId="77777777" w:rsidR="00626300" w:rsidRPr="00D6504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0B4652D4" w14:textId="3E394DC2" w:rsidR="00626300" w:rsidRPr="00D758F6" w:rsidRDefault="009F3A5B" w:rsidP="00567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56763A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56763A">
              <w:rPr>
                <w:rFonts w:ascii="Angsana New" w:hAnsi="Angsana New"/>
                <w:sz w:val="30"/>
                <w:szCs w:val="30"/>
              </w:rPr>
              <w:t>477</w:t>
            </w:r>
          </w:p>
        </w:tc>
        <w:tc>
          <w:tcPr>
            <w:tcW w:w="126" w:type="pct"/>
          </w:tcPr>
          <w:p w14:paraId="23E44950" w14:textId="77777777" w:rsidR="00626300" w:rsidRPr="00D65046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07DD41AE" w14:textId="5C217AAA" w:rsidR="00626300" w:rsidRPr="00D758F6" w:rsidRDefault="0056763A" w:rsidP="00567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  <w:r w:rsidR="0062630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14</w:t>
            </w:r>
            <w:r w:rsidR="00A77DD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60" w:type="pct"/>
          </w:tcPr>
          <w:p w14:paraId="4E2D6BDA" w14:textId="77777777" w:rsidR="00626300" w:rsidRPr="00D65046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3F8F7A83" w14:textId="77777777" w:rsidR="00626300" w:rsidRPr="00D758F6" w:rsidRDefault="009F3A5B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3,160</w:t>
            </w:r>
          </w:p>
        </w:tc>
        <w:tc>
          <w:tcPr>
            <w:tcW w:w="143" w:type="pct"/>
          </w:tcPr>
          <w:p w14:paraId="7E5BD824" w14:textId="77777777" w:rsidR="00626300" w:rsidRPr="00D65046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tcBorders>
              <w:bottom w:val="single" w:sz="4" w:space="0" w:color="auto"/>
            </w:tcBorders>
          </w:tcPr>
          <w:p w14:paraId="247FD424" w14:textId="77777777" w:rsidR="00626300" w:rsidRPr="00D758F6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3,930</w:t>
            </w:r>
          </w:p>
        </w:tc>
      </w:tr>
      <w:tr w:rsidR="00626300" w:rsidRPr="009447FE" w14:paraId="3739BF0F" w14:textId="77777777" w:rsidTr="0064579F">
        <w:tc>
          <w:tcPr>
            <w:tcW w:w="1829" w:type="pct"/>
          </w:tcPr>
          <w:p w14:paraId="57C3DB9D" w14:textId="77777777" w:rsidR="00626300" w:rsidRPr="00C218AD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55" w:type="pct"/>
          </w:tcPr>
          <w:p w14:paraId="0FCCFF2A" w14:textId="77777777" w:rsidR="00626300" w:rsidRPr="00C218AD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46659BAA" w14:textId="79DC684B" w:rsidR="00626300" w:rsidRPr="00D758F6" w:rsidRDefault="005003AB" w:rsidP="00567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</w:t>
            </w:r>
            <w:r w:rsidR="0056763A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6763A">
              <w:rPr>
                <w:rFonts w:ascii="Angsana New" w:hAnsi="Angsana New"/>
                <w:b/>
                <w:bCs/>
                <w:sz w:val="30"/>
                <w:szCs w:val="30"/>
              </w:rPr>
              <w:t>475</w:t>
            </w:r>
          </w:p>
        </w:tc>
        <w:tc>
          <w:tcPr>
            <w:tcW w:w="126" w:type="pct"/>
          </w:tcPr>
          <w:p w14:paraId="4311A572" w14:textId="77777777" w:rsidR="00626300" w:rsidRPr="00C218AD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1704D458" w14:textId="5B0F1E3F" w:rsidR="00626300" w:rsidRPr="00D758F6" w:rsidRDefault="00626300" w:rsidP="00567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6763A">
              <w:rPr>
                <w:rFonts w:ascii="Angsana New" w:hAnsi="Angsana New"/>
                <w:b/>
                <w:bCs/>
                <w:sz w:val="30"/>
                <w:szCs w:val="30"/>
              </w:rPr>
              <w:t>69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6763A">
              <w:rPr>
                <w:rFonts w:ascii="Angsana New" w:hAnsi="Angsana New"/>
                <w:b/>
                <w:bCs/>
                <w:sz w:val="30"/>
                <w:szCs w:val="30"/>
              </w:rPr>
              <w:t>153</w:t>
            </w:r>
          </w:p>
        </w:tc>
        <w:tc>
          <w:tcPr>
            <w:tcW w:w="160" w:type="pct"/>
          </w:tcPr>
          <w:p w14:paraId="2F52E3D9" w14:textId="77777777" w:rsidR="00626300" w:rsidRPr="00C218AD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19FBD84C" w14:textId="77777777" w:rsidR="00626300" w:rsidRPr="00D758F6" w:rsidRDefault="005003AB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117,570</w:t>
            </w:r>
          </w:p>
        </w:tc>
        <w:tc>
          <w:tcPr>
            <w:tcW w:w="143" w:type="pct"/>
          </w:tcPr>
          <w:p w14:paraId="6DA594A1" w14:textId="77777777" w:rsidR="00626300" w:rsidRPr="00C218AD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</w:tcPr>
          <w:p w14:paraId="0443C719" w14:textId="77777777" w:rsidR="00626300" w:rsidRPr="00D758F6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114,772</w:t>
            </w:r>
          </w:p>
        </w:tc>
      </w:tr>
    </w:tbl>
    <w:p w14:paraId="3D636609" w14:textId="77777777" w:rsidR="0073416E" w:rsidRDefault="0073416E" w:rsidP="00734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94E3AF7" w14:textId="30175B29" w:rsidR="0073416E" w:rsidRPr="00A95C79" w:rsidRDefault="0073416E" w:rsidP="0064579F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63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A95C79">
        <w:rPr>
          <w:rFonts w:ascii="Angsana New" w:hAnsi="Angsana New" w:hint="cs"/>
          <w:b/>
          <w:bCs/>
          <w:sz w:val="30"/>
          <w:szCs w:val="30"/>
          <w:cs/>
        </w:rPr>
        <w:t>ภ</w:t>
      </w:r>
      <w:r w:rsidRPr="00A95C79">
        <w:rPr>
          <w:rFonts w:ascii="Angsana New" w:hAnsi="Angsana New"/>
          <w:b/>
          <w:bCs/>
          <w:sz w:val="30"/>
          <w:szCs w:val="30"/>
          <w:cs/>
        </w:rPr>
        <w:t>าษีเงินได้</w:t>
      </w:r>
    </w:p>
    <w:p w14:paraId="3938EB73" w14:textId="77777777" w:rsidR="0073416E" w:rsidRPr="006F6A4F" w:rsidRDefault="0073416E" w:rsidP="00C566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57AD6CD3" w14:textId="77777777" w:rsidR="0073416E" w:rsidRDefault="00F87D6A" w:rsidP="006457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ab/>
      </w:r>
      <w:r w:rsidR="0073416E" w:rsidRPr="00BB10F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14:paraId="3334B085" w14:textId="77777777" w:rsidR="00F87D6A" w:rsidRPr="00F87D6A" w:rsidRDefault="00F87D6A" w:rsidP="00734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466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3531"/>
        <w:gridCol w:w="850"/>
        <w:gridCol w:w="1136"/>
        <w:gridCol w:w="237"/>
        <w:gridCol w:w="1073"/>
        <w:gridCol w:w="301"/>
        <w:gridCol w:w="1079"/>
        <w:gridCol w:w="269"/>
        <w:gridCol w:w="990"/>
      </w:tblGrid>
      <w:tr w:rsidR="00C9589B" w:rsidRPr="00E41D62" w14:paraId="30C94EC0" w14:textId="77777777" w:rsidTr="0064579F">
        <w:tc>
          <w:tcPr>
            <w:tcW w:w="1865" w:type="pct"/>
          </w:tcPr>
          <w:p w14:paraId="0764BE4E" w14:textId="77777777" w:rsidR="00F87D6A" w:rsidRPr="009447FE" w:rsidRDefault="00F87D6A" w:rsidP="00FA5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9" w:type="pct"/>
          </w:tcPr>
          <w:p w14:paraId="3EE55D99" w14:textId="77777777" w:rsidR="00F87D6A" w:rsidRPr="00803769" w:rsidRDefault="00F87D6A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92" w:type="pct"/>
            <w:gridSpan w:val="3"/>
          </w:tcPr>
          <w:p w14:paraId="00449752" w14:textId="77777777" w:rsidR="00F87D6A" w:rsidRPr="00C218AD" w:rsidRDefault="00F87D6A" w:rsidP="00F8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18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9" w:type="pct"/>
          </w:tcPr>
          <w:p w14:paraId="626DC502" w14:textId="77777777" w:rsidR="00F87D6A" w:rsidRPr="00C218AD" w:rsidRDefault="00F87D6A" w:rsidP="00F8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pct"/>
            <w:gridSpan w:val="3"/>
          </w:tcPr>
          <w:p w14:paraId="282BBB9D" w14:textId="77777777" w:rsidR="00F87D6A" w:rsidRPr="00C218AD" w:rsidRDefault="00F87D6A" w:rsidP="00F8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18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626300" w:rsidRPr="00E41D62" w14:paraId="3DA54DFD" w14:textId="77777777" w:rsidTr="0064579F">
        <w:tc>
          <w:tcPr>
            <w:tcW w:w="1865" w:type="pct"/>
          </w:tcPr>
          <w:p w14:paraId="35DEF7FD" w14:textId="77777777" w:rsidR="00626300" w:rsidRPr="009447FE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9" w:type="pct"/>
          </w:tcPr>
          <w:p w14:paraId="45DC6F64" w14:textId="30819161" w:rsidR="00626300" w:rsidRPr="00803769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14:paraId="34AA17EF" w14:textId="77777777" w:rsidR="00626300" w:rsidRPr="005A6DB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5" w:type="pct"/>
            <w:vAlign w:val="bottom"/>
          </w:tcPr>
          <w:p w14:paraId="7C650609" w14:textId="77777777" w:rsidR="00626300" w:rsidRPr="005A6DB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vAlign w:val="bottom"/>
          </w:tcPr>
          <w:p w14:paraId="4AA57BC8" w14:textId="77777777" w:rsidR="00626300" w:rsidRPr="005A6DB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59" w:type="pct"/>
            <w:vAlign w:val="bottom"/>
          </w:tcPr>
          <w:p w14:paraId="498A92E1" w14:textId="77777777" w:rsidR="00626300" w:rsidRPr="005A6DB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vAlign w:val="bottom"/>
          </w:tcPr>
          <w:p w14:paraId="643198CE" w14:textId="77777777" w:rsidR="00626300" w:rsidRPr="005A6DB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2" w:type="pct"/>
            <w:vAlign w:val="bottom"/>
          </w:tcPr>
          <w:p w14:paraId="5DBFF339" w14:textId="77777777" w:rsidR="00626300" w:rsidRPr="005A6DB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vAlign w:val="bottom"/>
          </w:tcPr>
          <w:p w14:paraId="27E2AA20" w14:textId="77777777" w:rsidR="00626300" w:rsidRPr="005A6DB6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626300" w:rsidRPr="00E41D62" w14:paraId="05C09E65" w14:textId="77777777" w:rsidTr="0064579F">
        <w:tc>
          <w:tcPr>
            <w:tcW w:w="1865" w:type="pct"/>
          </w:tcPr>
          <w:p w14:paraId="09ADBDE0" w14:textId="77777777" w:rsidR="00626300" w:rsidRPr="009447FE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9" w:type="pct"/>
          </w:tcPr>
          <w:p w14:paraId="695A017B" w14:textId="77777777" w:rsidR="00626300" w:rsidRPr="00803769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86" w:type="pct"/>
            <w:gridSpan w:val="7"/>
            <w:vAlign w:val="bottom"/>
          </w:tcPr>
          <w:p w14:paraId="3CF7B3FC" w14:textId="77777777" w:rsidR="00626300" w:rsidRPr="009447FE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1D6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26300" w:rsidRPr="00E41D62" w14:paraId="346CDFF4" w14:textId="77777777" w:rsidTr="0064579F">
        <w:tc>
          <w:tcPr>
            <w:tcW w:w="1865" w:type="pct"/>
          </w:tcPr>
          <w:p w14:paraId="498945FC" w14:textId="77777777" w:rsidR="00626300" w:rsidRPr="009447FE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47F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ภาษีเงินได้ของ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ปี</w:t>
            </w:r>
            <w:r w:rsidRPr="009447F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449" w:type="pct"/>
          </w:tcPr>
          <w:p w14:paraId="324E9E5A" w14:textId="77777777" w:rsidR="00626300" w:rsidRPr="00803769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00" w:type="pct"/>
          </w:tcPr>
          <w:p w14:paraId="0D1DB951" w14:textId="77777777" w:rsidR="00626300" w:rsidRPr="009447FE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14:paraId="485B0B01" w14:textId="77777777" w:rsidR="00626300" w:rsidRPr="009447FE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67C1F024" w14:textId="77777777" w:rsidR="00626300" w:rsidRPr="009447FE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" w:type="pct"/>
          </w:tcPr>
          <w:p w14:paraId="1626798F" w14:textId="77777777" w:rsidR="00626300" w:rsidRPr="009447FE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5D122CAD" w14:textId="77777777" w:rsidR="00626300" w:rsidRPr="009447FE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1D48DEDD" w14:textId="77777777" w:rsidR="00626300" w:rsidRPr="009447FE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14:paraId="0F9A7AFC" w14:textId="77777777" w:rsidR="00626300" w:rsidRPr="009447FE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5A7B" w:rsidRPr="00E41D62" w14:paraId="51B806CB" w14:textId="77777777" w:rsidTr="0064579F">
        <w:tc>
          <w:tcPr>
            <w:tcW w:w="1865" w:type="pct"/>
          </w:tcPr>
          <w:p w14:paraId="4B769B9C" w14:textId="6B853FCC" w:rsidR="00B05A7B" w:rsidRPr="009447FE" w:rsidRDefault="00B05A7B" w:rsidP="00B10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ภาษีงวดก่อนๆที่บันทึกต่ำไป</w:t>
            </w:r>
          </w:p>
        </w:tc>
        <w:tc>
          <w:tcPr>
            <w:tcW w:w="449" w:type="pct"/>
          </w:tcPr>
          <w:p w14:paraId="203C97F9" w14:textId="77777777" w:rsidR="00B05A7B" w:rsidRPr="00803769" w:rsidRDefault="00B05A7B" w:rsidP="00B101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00" w:type="pct"/>
          </w:tcPr>
          <w:p w14:paraId="4F9EFF4D" w14:textId="31AF96BB" w:rsidR="00B05A7B" w:rsidRPr="007A23B7" w:rsidRDefault="00B05A7B" w:rsidP="00B101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5" w:type="pct"/>
          </w:tcPr>
          <w:p w14:paraId="21B510A1" w14:textId="77777777" w:rsidR="00B05A7B" w:rsidRPr="009447FE" w:rsidRDefault="00B05A7B" w:rsidP="00B101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3A4BBA4B" w14:textId="38365B3A" w:rsidR="00B05A7B" w:rsidRPr="00EC1386" w:rsidRDefault="00B05A7B" w:rsidP="00B05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 w:rsidRPr="00EC1386">
              <w:rPr>
                <w:rFonts w:ascii="Angsana New" w:hAnsi="Angsana New" w:hint="cs"/>
                <w:sz w:val="30"/>
                <w:szCs w:val="30"/>
                <w:cs/>
              </w:rPr>
              <w:t>42</w:t>
            </w:r>
          </w:p>
        </w:tc>
        <w:tc>
          <w:tcPr>
            <w:tcW w:w="159" w:type="pct"/>
          </w:tcPr>
          <w:p w14:paraId="0636A5DE" w14:textId="77777777" w:rsidR="00B05A7B" w:rsidRPr="009447FE" w:rsidRDefault="00B05A7B" w:rsidP="00B101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7985E839" w14:textId="18568B00" w:rsidR="00B05A7B" w:rsidRDefault="00B05A7B" w:rsidP="00B101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</w:tcPr>
          <w:p w14:paraId="212AC3DA" w14:textId="77777777" w:rsidR="00B05A7B" w:rsidRPr="009447FE" w:rsidRDefault="00B05A7B" w:rsidP="00B101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14:paraId="00A84051" w14:textId="4B1F4B0D" w:rsidR="00B05A7B" w:rsidRDefault="00B05A7B" w:rsidP="00B101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626300" w:rsidRPr="00E41D62" w14:paraId="0932AB0D" w14:textId="77777777" w:rsidTr="0064579F">
        <w:tc>
          <w:tcPr>
            <w:tcW w:w="1865" w:type="pct"/>
          </w:tcPr>
          <w:p w14:paraId="0B365D8C" w14:textId="77777777" w:rsidR="00626300" w:rsidRPr="009447FE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9" w:type="pct"/>
          </w:tcPr>
          <w:p w14:paraId="3FAF6A73" w14:textId="77777777" w:rsidR="00626300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</w:tcPr>
          <w:p w14:paraId="47938628" w14:textId="7EDA48D1" w:rsidR="00626300" w:rsidRPr="00DE1ECC" w:rsidRDefault="00B05A7B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25" w:type="pct"/>
          </w:tcPr>
          <w:p w14:paraId="018E9835" w14:textId="77777777" w:rsidR="00626300" w:rsidRPr="009447FE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</w:tcPr>
          <w:p w14:paraId="5671DD67" w14:textId="0A8F1994" w:rsidR="00626300" w:rsidRPr="007A23B7" w:rsidRDefault="00B05A7B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42</w:t>
            </w:r>
          </w:p>
        </w:tc>
        <w:tc>
          <w:tcPr>
            <w:tcW w:w="159" w:type="pct"/>
          </w:tcPr>
          <w:p w14:paraId="6947A271" w14:textId="77777777" w:rsidR="00626300" w:rsidRPr="009130DB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</w:tcPr>
          <w:p w14:paraId="7C2FAF2D" w14:textId="7C6F8B54" w:rsidR="00626300" w:rsidRPr="009130DB" w:rsidRDefault="00B05A7B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</w:tcPr>
          <w:p w14:paraId="4C60414A" w14:textId="77777777" w:rsidR="00626300" w:rsidRPr="009130DB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3" w:type="pct"/>
            <w:tcBorders>
              <w:top w:val="single" w:sz="4" w:space="0" w:color="auto"/>
            </w:tcBorders>
          </w:tcPr>
          <w:p w14:paraId="23B59C1C" w14:textId="5E410143" w:rsidR="00626300" w:rsidRPr="009130DB" w:rsidRDefault="00B05A7B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626300" w:rsidRPr="00E41D62" w14:paraId="30307701" w14:textId="77777777" w:rsidTr="0064579F">
        <w:tc>
          <w:tcPr>
            <w:tcW w:w="1865" w:type="pct"/>
          </w:tcPr>
          <w:p w14:paraId="77D8D322" w14:textId="77777777" w:rsidR="00626300" w:rsidRPr="009447FE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47F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449" w:type="pct"/>
          </w:tcPr>
          <w:p w14:paraId="5428AF25" w14:textId="40379CA7" w:rsidR="00626300" w:rsidRPr="00803769" w:rsidRDefault="00626300" w:rsidP="00A95C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00" w:type="pct"/>
          </w:tcPr>
          <w:p w14:paraId="37D3F895" w14:textId="77777777" w:rsidR="00626300" w:rsidRPr="007A23B7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14:paraId="59F4334F" w14:textId="77777777" w:rsidR="00626300" w:rsidRPr="009447FE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08614CF9" w14:textId="77777777" w:rsidR="00626300" w:rsidRPr="007A23B7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" w:type="pct"/>
          </w:tcPr>
          <w:p w14:paraId="17D295D2" w14:textId="77777777" w:rsidR="00626300" w:rsidRPr="009447FE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04CA56F6" w14:textId="77777777" w:rsidR="00626300" w:rsidRPr="009447FE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6176BB49" w14:textId="77777777" w:rsidR="00626300" w:rsidRPr="009447FE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14:paraId="22FBC7E6" w14:textId="77777777" w:rsidR="00626300" w:rsidRPr="009447FE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0106" w:rsidRPr="00E41D62" w14:paraId="7181719A" w14:textId="77777777" w:rsidTr="0064579F">
        <w:tc>
          <w:tcPr>
            <w:tcW w:w="1865" w:type="pct"/>
          </w:tcPr>
          <w:p w14:paraId="4E5240E5" w14:textId="77777777" w:rsidR="00B10106" w:rsidRPr="009447FE" w:rsidRDefault="00B10106" w:rsidP="00B10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449" w:type="pct"/>
          </w:tcPr>
          <w:p w14:paraId="449081BC" w14:textId="77777777" w:rsidR="00B10106" w:rsidRPr="00803769" w:rsidRDefault="00B10106" w:rsidP="00B101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76CDDC64" w14:textId="1B6D4D39" w:rsidR="00B10106" w:rsidRPr="00B10106" w:rsidRDefault="0056763A" w:rsidP="00567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</w:t>
            </w:r>
            <w:r w:rsidR="00B05A7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941</w:t>
            </w:r>
          </w:p>
        </w:tc>
        <w:tc>
          <w:tcPr>
            <w:tcW w:w="125" w:type="pct"/>
          </w:tcPr>
          <w:p w14:paraId="528CD306" w14:textId="77777777" w:rsidR="00B10106" w:rsidRPr="00B10106" w:rsidRDefault="00B10106" w:rsidP="00B101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7F888031" w14:textId="76F3495C" w:rsidR="00B10106" w:rsidRPr="00B10106" w:rsidRDefault="00FA099D" w:rsidP="00FA0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  <w:r w:rsidR="00B10106" w:rsidRPr="00B1010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482A70"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159" w:type="pct"/>
          </w:tcPr>
          <w:p w14:paraId="32AAD109" w14:textId="77777777" w:rsidR="00B10106" w:rsidRPr="00B10106" w:rsidRDefault="00B10106" w:rsidP="00B101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5E221C36" w14:textId="55E0E3C9" w:rsidR="00B10106" w:rsidRPr="00B10106" w:rsidRDefault="00B10106" w:rsidP="00B101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B10106">
              <w:rPr>
                <w:rFonts w:ascii="Angsana New" w:hAnsi="Angsana New"/>
                <w:sz w:val="30"/>
                <w:szCs w:val="30"/>
              </w:rPr>
              <w:t>17,803</w:t>
            </w:r>
          </w:p>
        </w:tc>
        <w:tc>
          <w:tcPr>
            <w:tcW w:w="142" w:type="pct"/>
          </w:tcPr>
          <w:p w14:paraId="5DA12A91" w14:textId="77777777" w:rsidR="00B10106" w:rsidRPr="00B10106" w:rsidRDefault="00B10106" w:rsidP="00B101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tcBorders>
              <w:bottom w:val="single" w:sz="4" w:space="0" w:color="auto"/>
            </w:tcBorders>
          </w:tcPr>
          <w:p w14:paraId="0AEAEC8C" w14:textId="2BC627FA" w:rsidR="00B10106" w:rsidRPr="00B10106" w:rsidRDefault="00B10106" w:rsidP="00B101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B10106">
              <w:rPr>
                <w:rFonts w:ascii="Angsana New" w:hAnsi="Angsana New"/>
                <w:sz w:val="30"/>
                <w:szCs w:val="30"/>
              </w:rPr>
              <w:t>2,493</w:t>
            </w:r>
          </w:p>
        </w:tc>
      </w:tr>
      <w:tr w:rsidR="00B10106" w:rsidRPr="009447FE" w14:paraId="6054EBA8" w14:textId="77777777" w:rsidTr="0064579F">
        <w:tc>
          <w:tcPr>
            <w:tcW w:w="1865" w:type="pct"/>
          </w:tcPr>
          <w:p w14:paraId="3956F235" w14:textId="77777777" w:rsidR="00B10106" w:rsidRDefault="00B10106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9" w:type="pct"/>
          </w:tcPr>
          <w:p w14:paraId="5796A535" w14:textId="77777777" w:rsidR="00B10106" w:rsidRPr="00803769" w:rsidRDefault="00B10106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0" w:type="pct"/>
          </w:tcPr>
          <w:p w14:paraId="494CC6CF" w14:textId="77777777" w:rsidR="00B10106" w:rsidRDefault="00B10106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</w:tcPr>
          <w:p w14:paraId="2173C3E6" w14:textId="77777777" w:rsidR="00B10106" w:rsidRPr="009447FE" w:rsidRDefault="00B10106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</w:tcPr>
          <w:p w14:paraId="712F1A14" w14:textId="77777777" w:rsidR="00B10106" w:rsidRDefault="00B10106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9" w:type="pct"/>
          </w:tcPr>
          <w:p w14:paraId="37087511" w14:textId="77777777" w:rsidR="00B10106" w:rsidRPr="009447FE" w:rsidRDefault="00B10106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</w:tcPr>
          <w:p w14:paraId="5A7FD422" w14:textId="77777777" w:rsidR="00B10106" w:rsidRDefault="00B10106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74F9F6B6" w14:textId="77777777" w:rsidR="00B10106" w:rsidRPr="009447FE" w:rsidRDefault="00B10106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3" w:type="pct"/>
          </w:tcPr>
          <w:p w14:paraId="347AA692" w14:textId="77777777" w:rsidR="00B10106" w:rsidRDefault="00B10106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26300" w:rsidRPr="009447FE" w14:paraId="52892981" w14:textId="77777777" w:rsidTr="0064579F">
        <w:tc>
          <w:tcPr>
            <w:tcW w:w="1865" w:type="pct"/>
          </w:tcPr>
          <w:p w14:paraId="0DF00A5F" w14:textId="77777777" w:rsidR="00626300" w:rsidRPr="009447FE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449" w:type="pct"/>
          </w:tcPr>
          <w:p w14:paraId="4CCAA7DE" w14:textId="77777777" w:rsidR="00626300" w:rsidRPr="00803769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0" w:type="pct"/>
            <w:tcBorders>
              <w:bottom w:val="double" w:sz="4" w:space="0" w:color="auto"/>
            </w:tcBorders>
          </w:tcPr>
          <w:p w14:paraId="1596C2D2" w14:textId="2157AE31" w:rsidR="00626300" w:rsidRPr="007A23B7" w:rsidRDefault="0056763A" w:rsidP="00567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71</w:t>
            </w:r>
            <w:r w:rsidR="007C1FC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941</w:t>
            </w:r>
          </w:p>
        </w:tc>
        <w:tc>
          <w:tcPr>
            <w:tcW w:w="125" w:type="pct"/>
          </w:tcPr>
          <w:p w14:paraId="53BCBD97" w14:textId="77777777" w:rsidR="00626300" w:rsidRPr="009447FE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double" w:sz="4" w:space="0" w:color="auto"/>
            </w:tcBorders>
          </w:tcPr>
          <w:p w14:paraId="0AC238C1" w14:textId="1A13B88E" w:rsidR="00626300" w:rsidRPr="007A23B7" w:rsidRDefault="00FA099D" w:rsidP="00FA0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  <w:r w:rsidR="0062630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482A70">
              <w:rPr>
                <w:rFonts w:ascii="Angsana New" w:hAnsi="Angsana New"/>
                <w:b/>
                <w:bCs/>
                <w:sz w:val="30"/>
                <w:szCs w:val="30"/>
              </w:rPr>
              <w:t>66</w:t>
            </w:r>
          </w:p>
        </w:tc>
        <w:tc>
          <w:tcPr>
            <w:tcW w:w="159" w:type="pct"/>
          </w:tcPr>
          <w:p w14:paraId="5807F0FF" w14:textId="77777777" w:rsidR="00626300" w:rsidRPr="009447FE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double" w:sz="4" w:space="0" w:color="auto"/>
            </w:tcBorders>
          </w:tcPr>
          <w:p w14:paraId="43B538E8" w14:textId="7EE74331" w:rsidR="00626300" w:rsidRPr="009447FE" w:rsidRDefault="007C1FCF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17,803</w:t>
            </w:r>
          </w:p>
        </w:tc>
        <w:tc>
          <w:tcPr>
            <w:tcW w:w="142" w:type="pct"/>
          </w:tcPr>
          <w:p w14:paraId="1A55070F" w14:textId="77777777" w:rsidR="00626300" w:rsidRPr="009447FE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3" w:type="pct"/>
            <w:tcBorders>
              <w:bottom w:val="double" w:sz="4" w:space="0" w:color="auto"/>
            </w:tcBorders>
          </w:tcPr>
          <w:p w14:paraId="4AFC77B5" w14:textId="77777777" w:rsidR="00626300" w:rsidRPr="009447FE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2,493</w:t>
            </w:r>
          </w:p>
        </w:tc>
      </w:tr>
    </w:tbl>
    <w:p w14:paraId="730A1007" w14:textId="77777777" w:rsidR="0073416E" w:rsidRDefault="0073416E" w:rsidP="00734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6415D866" w14:textId="77777777" w:rsidR="0073416E" w:rsidRPr="008179D9" w:rsidRDefault="00F87D6A" w:rsidP="0038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firstLine="63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  <w:r w:rsidR="0073416E" w:rsidRPr="008179D9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ภาษีเงินได้ที่รับรู้ใน</w:t>
      </w:r>
      <w:r w:rsidR="0073416E" w:rsidRPr="008179D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กำไรขาดทุนเบ็ดเสร็จอื่น</w:t>
      </w:r>
    </w:p>
    <w:p w14:paraId="351BA4A3" w14:textId="77777777" w:rsidR="0073416E" w:rsidRPr="004E7820" w:rsidRDefault="0073416E" w:rsidP="00734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4"/>
          <w:szCs w:val="24"/>
        </w:rPr>
      </w:pPr>
    </w:p>
    <w:tbl>
      <w:tblPr>
        <w:tblW w:w="9482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2700"/>
        <w:gridCol w:w="900"/>
        <w:gridCol w:w="252"/>
        <w:gridCol w:w="900"/>
        <w:gridCol w:w="269"/>
        <w:gridCol w:w="901"/>
        <w:gridCol w:w="270"/>
        <w:gridCol w:w="899"/>
        <w:gridCol w:w="9"/>
        <w:gridCol w:w="262"/>
        <w:gridCol w:w="897"/>
        <w:gridCol w:w="262"/>
        <w:gridCol w:w="953"/>
        <w:gridCol w:w="8"/>
      </w:tblGrid>
      <w:tr w:rsidR="0073416E" w:rsidRPr="008179D9" w14:paraId="0439E470" w14:textId="77777777" w:rsidTr="00386764">
        <w:trPr>
          <w:gridAfter w:val="1"/>
          <w:wAfter w:w="8" w:type="dxa"/>
        </w:trPr>
        <w:tc>
          <w:tcPr>
            <w:tcW w:w="2700" w:type="dxa"/>
          </w:tcPr>
          <w:p w14:paraId="0087C40E" w14:textId="77777777" w:rsidR="0073416E" w:rsidRPr="0008523A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74" w:type="dxa"/>
            <w:gridSpan w:val="12"/>
          </w:tcPr>
          <w:p w14:paraId="73790175" w14:textId="77777777" w:rsidR="0073416E" w:rsidRPr="0008523A" w:rsidRDefault="0073416E" w:rsidP="002D6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852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3416E" w:rsidRPr="008179D9" w14:paraId="57E7FE23" w14:textId="77777777" w:rsidTr="00386764">
        <w:tc>
          <w:tcPr>
            <w:tcW w:w="2700" w:type="dxa"/>
          </w:tcPr>
          <w:p w14:paraId="3BFD502A" w14:textId="77777777" w:rsidR="0073416E" w:rsidRPr="0008523A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FF92CED" w14:textId="77777777" w:rsidR="0073416E" w:rsidRPr="0008523A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</w:tcPr>
          <w:p w14:paraId="153D7FDA" w14:textId="77777777" w:rsidR="0073416E" w:rsidRPr="0008523A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35E9C7E" w14:textId="51B7E196" w:rsidR="0073416E" w:rsidRPr="0008523A" w:rsidRDefault="008645A4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523A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482A7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69" w:type="dxa"/>
          </w:tcPr>
          <w:p w14:paraId="0FA686DC" w14:textId="77777777" w:rsidR="0073416E" w:rsidRPr="0008523A" w:rsidRDefault="0073416E" w:rsidP="002D6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1" w:type="dxa"/>
          </w:tcPr>
          <w:p w14:paraId="02906DC8" w14:textId="77777777" w:rsidR="0073416E" w:rsidRPr="0008523A" w:rsidRDefault="0073416E" w:rsidP="002D6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9D04C8C" w14:textId="77777777" w:rsidR="0073416E" w:rsidRPr="0008523A" w:rsidRDefault="0073416E" w:rsidP="002D6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gridSpan w:val="2"/>
          </w:tcPr>
          <w:p w14:paraId="47158E39" w14:textId="77777777" w:rsidR="0073416E" w:rsidRPr="0008523A" w:rsidRDefault="0073416E" w:rsidP="002D6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</w:tcPr>
          <w:p w14:paraId="20FDF8C0" w14:textId="77777777" w:rsidR="0073416E" w:rsidRPr="0008523A" w:rsidRDefault="0073416E" w:rsidP="002D6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7" w:type="dxa"/>
          </w:tcPr>
          <w:p w14:paraId="4A3CA1A2" w14:textId="77777777" w:rsidR="0073416E" w:rsidRPr="0008523A" w:rsidRDefault="0073416E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523A">
              <w:rPr>
                <w:rFonts w:ascii="Angsana New" w:hAnsi="Angsana New" w:hint="cs"/>
                <w:sz w:val="28"/>
                <w:szCs w:val="28"/>
                <w:cs/>
              </w:rPr>
              <w:t>25</w:t>
            </w:r>
            <w:r w:rsidR="00626300" w:rsidRPr="0008523A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262" w:type="dxa"/>
          </w:tcPr>
          <w:p w14:paraId="1311B36C" w14:textId="77777777" w:rsidR="0073416E" w:rsidRPr="0008523A" w:rsidRDefault="0073416E" w:rsidP="002D6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1" w:type="dxa"/>
            <w:gridSpan w:val="2"/>
          </w:tcPr>
          <w:p w14:paraId="291CFB78" w14:textId="77777777" w:rsidR="0073416E" w:rsidRPr="0008523A" w:rsidRDefault="0073416E" w:rsidP="002D6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3416E" w:rsidRPr="008179D9" w14:paraId="1B0E244B" w14:textId="77777777" w:rsidTr="00386764">
        <w:tc>
          <w:tcPr>
            <w:tcW w:w="2700" w:type="dxa"/>
          </w:tcPr>
          <w:p w14:paraId="122987B3" w14:textId="77777777" w:rsidR="0073416E" w:rsidRPr="0008523A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E479792" w14:textId="77777777" w:rsidR="0073416E" w:rsidRPr="0008523A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523A">
              <w:rPr>
                <w:rFonts w:ascii="Angsana New" w:hAnsi="Angsana New" w:hint="cs"/>
                <w:sz w:val="28"/>
                <w:szCs w:val="28"/>
                <w:cs/>
              </w:rPr>
              <w:t>ก่อนภาษี</w:t>
            </w:r>
          </w:p>
        </w:tc>
        <w:tc>
          <w:tcPr>
            <w:tcW w:w="252" w:type="dxa"/>
          </w:tcPr>
          <w:p w14:paraId="7B8EA90E" w14:textId="77777777" w:rsidR="0073416E" w:rsidRPr="0008523A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AF8894E" w14:textId="029E35D0" w:rsidR="0073416E" w:rsidRPr="0008523A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523A">
              <w:rPr>
                <w:rFonts w:ascii="Angsana New" w:hAnsi="Angsana New" w:hint="cs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269" w:type="dxa"/>
          </w:tcPr>
          <w:p w14:paraId="1BB83BB2" w14:textId="77777777" w:rsidR="0073416E" w:rsidRPr="0008523A" w:rsidRDefault="0073416E" w:rsidP="002D6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1" w:type="dxa"/>
          </w:tcPr>
          <w:p w14:paraId="05D6E4A6" w14:textId="77777777" w:rsidR="0073416E" w:rsidRPr="0008523A" w:rsidRDefault="0073416E" w:rsidP="002D6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523A">
              <w:rPr>
                <w:rFonts w:ascii="Angsana New" w:hAnsi="Angsana New" w:hint="cs"/>
                <w:sz w:val="28"/>
                <w:szCs w:val="28"/>
                <w:cs/>
              </w:rPr>
              <w:t>สุทธิจาก</w:t>
            </w:r>
          </w:p>
        </w:tc>
        <w:tc>
          <w:tcPr>
            <w:tcW w:w="270" w:type="dxa"/>
          </w:tcPr>
          <w:p w14:paraId="200E64A3" w14:textId="77777777" w:rsidR="0073416E" w:rsidRPr="0008523A" w:rsidRDefault="0073416E" w:rsidP="002D6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gridSpan w:val="2"/>
          </w:tcPr>
          <w:p w14:paraId="63377AC2" w14:textId="77777777" w:rsidR="0073416E" w:rsidRPr="0008523A" w:rsidRDefault="0073416E" w:rsidP="002D6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523A">
              <w:rPr>
                <w:rFonts w:ascii="Angsana New" w:hAnsi="Angsana New" w:hint="cs"/>
                <w:sz w:val="28"/>
                <w:szCs w:val="28"/>
                <w:cs/>
              </w:rPr>
              <w:t>ก่อนภาษี</w:t>
            </w:r>
          </w:p>
        </w:tc>
        <w:tc>
          <w:tcPr>
            <w:tcW w:w="262" w:type="dxa"/>
          </w:tcPr>
          <w:p w14:paraId="626D517F" w14:textId="77777777" w:rsidR="0073416E" w:rsidRPr="0008523A" w:rsidRDefault="0073416E" w:rsidP="002D6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7" w:type="dxa"/>
          </w:tcPr>
          <w:p w14:paraId="16DC59FE" w14:textId="655C7B31" w:rsidR="0073416E" w:rsidRPr="0008523A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523A">
              <w:rPr>
                <w:rFonts w:ascii="Angsana New" w:hAnsi="Angsana New" w:hint="cs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262" w:type="dxa"/>
          </w:tcPr>
          <w:p w14:paraId="1E752B7C" w14:textId="77777777" w:rsidR="0073416E" w:rsidRPr="0008523A" w:rsidRDefault="0073416E" w:rsidP="002D6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1" w:type="dxa"/>
            <w:gridSpan w:val="2"/>
          </w:tcPr>
          <w:p w14:paraId="1011EF18" w14:textId="77777777" w:rsidR="0073416E" w:rsidRPr="0008523A" w:rsidRDefault="0073416E" w:rsidP="002D6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523A">
              <w:rPr>
                <w:rFonts w:ascii="Angsana New" w:hAnsi="Angsana New" w:hint="cs"/>
                <w:sz w:val="28"/>
                <w:szCs w:val="28"/>
                <w:cs/>
              </w:rPr>
              <w:t>สุทธิจาก</w:t>
            </w:r>
          </w:p>
        </w:tc>
      </w:tr>
      <w:tr w:rsidR="0073416E" w:rsidRPr="008179D9" w14:paraId="26851B41" w14:textId="77777777" w:rsidTr="00386764">
        <w:tc>
          <w:tcPr>
            <w:tcW w:w="2700" w:type="dxa"/>
          </w:tcPr>
          <w:p w14:paraId="08930A0C" w14:textId="77777777" w:rsidR="0073416E" w:rsidRPr="0008523A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BF515B3" w14:textId="77777777" w:rsidR="0073416E" w:rsidRPr="0008523A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523A">
              <w:rPr>
                <w:rFonts w:ascii="Angsana New" w:hAnsi="Angsana New" w:hint="cs"/>
                <w:sz w:val="28"/>
                <w:szCs w:val="28"/>
                <w:cs/>
              </w:rPr>
              <w:t>เงินได้</w:t>
            </w:r>
          </w:p>
        </w:tc>
        <w:tc>
          <w:tcPr>
            <w:tcW w:w="252" w:type="dxa"/>
          </w:tcPr>
          <w:p w14:paraId="544E355D" w14:textId="77777777" w:rsidR="0073416E" w:rsidRPr="0008523A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762199C" w14:textId="77777777" w:rsidR="0073416E" w:rsidRPr="0008523A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523A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269" w:type="dxa"/>
          </w:tcPr>
          <w:p w14:paraId="697D53EE" w14:textId="77777777" w:rsidR="0073416E" w:rsidRPr="0008523A" w:rsidRDefault="0073416E" w:rsidP="002D6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1" w:type="dxa"/>
          </w:tcPr>
          <w:p w14:paraId="0809BEA3" w14:textId="77777777" w:rsidR="0073416E" w:rsidRPr="0008523A" w:rsidRDefault="0073416E" w:rsidP="002D6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523A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270" w:type="dxa"/>
          </w:tcPr>
          <w:p w14:paraId="78E31946" w14:textId="77777777" w:rsidR="0073416E" w:rsidRPr="0008523A" w:rsidRDefault="0073416E" w:rsidP="002D6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gridSpan w:val="2"/>
          </w:tcPr>
          <w:p w14:paraId="3B4D9D1F" w14:textId="77777777" w:rsidR="0073416E" w:rsidRPr="0008523A" w:rsidRDefault="0073416E" w:rsidP="002D6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523A">
              <w:rPr>
                <w:rFonts w:ascii="Angsana New" w:hAnsi="Angsana New" w:hint="cs"/>
                <w:sz w:val="28"/>
                <w:szCs w:val="28"/>
                <w:cs/>
              </w:rPr>
              <w:t>เงินได้</w:t>
            </w:r>
          </w:p>
        </w:tc>
        <w:tc>
          <w:tcPr>
            <w:tcW w:w="262" w:type="dxa"/>
          </w:tcPr>
          <w:p w14:paraId="2B91907F" w14:textId="77777777" w:rsidR="0073416E" w:rsidRPr="0008523A" w:rsidRDefault="0073416E" w:rsidP="002D6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7" w:type="dxa"/>
          </w:tcPr>
          <w:p w14:paraId="0A6110A3" w14:textId="77777777" w:rsidR="0073416E" w:rsidRPr="0008523A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523A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262" w:type="dxa"/>
          </w:tcPr>
          <w:p w14:paraId="48C7EF0B" w14:textId="77777777" w:rsidR="0073416E" w:rsidRPr="0008523A" w:rsidRDefault="0073416E" w:rsidP="002D6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1" w:type="dxa"/>
            <w:gridSpan w:val="2"/>
          </w:tcPr>
          <w:p w14:paraId="392A4AD2" w14:textId="77777777" w:rsidR="0073416E" w:rsidRPr="0008523A" w:rsidRDefault="0073416E" w:rsidP="002D6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523A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</w:t>
            </w:r>
          </w:p>
        </w:tc>
      </w:tr>
      <w:tr w:rsidR="0073416E" w:rsidRPr="008179D9" w14:paraId="63BC04ED" w14:textId="77777777" w:rsidTr="00386764">
        <w:trPr>
          <w:gridAfter w:val="1"/>
          <w:wAfter w:w="8" w:type="dxa"/>
        </w:trPr>
        <w:tc>
          <w:tcPr>
            <w:tcW w:w="2700" w:type="dxa"/>
          </w:tcPr>
          <w:p w14:paraId="5B735298" w14:textId="77777777" w:rsidR="0073416E" w:rsidRPr="0008523A" w:rsidRDefault="0073416E" w:rsidP="002D65A1">
            <w:pPr>
              <w:tabs>
                <w:tab w:val="clear" w:pos="227"/>
                <w:tab w:val="clear" w:pos="454"/>
                <w:tab w:val="clear" w:pos="2580"/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774" w:type="dxa"/>
            <w:gridSpan w:val="12"/>
          </w:tcPr>
          <w:p w14:paraId="72348415" w14:textId="77777777" w:rsidR="0073416E" w:rsidRPr="0008523A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08523A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03F1B" w:rsidRPr="00772447" w14:paraId="02DDF1C6" w14:textId="77777777" w:rsidTr="00386764">
        <w:tc>
          <w:tcPr>
            <w:tcW w:w="2700" w:type="dxa"/>
          </w:tcPr>
          <w:p w14:paraId="3F15D622" w14:textId="4BEC41F0" w:rsidR="00703F1B" w:rsidRPr="0008523A" w:rsidRDefault="0038664C" w:rsidP="00626300">
            <w:pPr>
              <w:tabs>
                <w:tab w:val="clear" w:pos="227"/>
                <w:tab w:val="clear" w:pos="454"/>
                <w:tab w:val="clear" w:pos="2580"/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การวัดมูลค่าเงินลงทุน</w:t>
            </w:r>
            <w:r w:rsidR="00703F1B" w:rsidRPr="0008523A">
              <w:rPr>
                <w:rFonts w:ascii="Angsana New" w:hAnsi="Angsana New" w:hint="cs"/>
                <w:sz w:val="28"/>
                <w:szCs w:val="28"/>
                <w:cs/>
              </w:rPr>
              <w:t>เผื่อขาย</w:t>
            </w:r>
          </w:p>
        </w:tc>
        <w:tc>
          <w:tcPr>
            <w:tcW w:w="900" w:type="dxa"/>
          </w:tcPr>
          <w:p w14:paraId="43C4AE9E" w14:textId="3F74CF79" w:rsidR="00703F1B" w:rsidRPr="0008523A" w:rsidRDefault="00703F1B" w:rsidP="00703F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240" w:lineRule="auto"/>
              <w:ind w:left="-108" w:right="-13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6B6BBC30" w14:textId="77777777" w:rsidR="00703F1B" w:rsidRPr="0008523A" w:rsidRDefault="00703F1B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1F1F60A5" w14:textId="3515578C" w:rsidR="00703F1B" w:rsidRPr="0008523A" w:rsidRDefault="00703F1B" w:rsidP="00703F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DF1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11CB604D" w14:textId="77777777" w:rsidR="00703F1B" w:rsidRPr="0008523A" w:rsidRDefault="00703F1B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1" w:type="dxa"/>
          </w:tcPr>
          <w:p w14:paraId="423A32F4" w14:textId="45D9AD6D" w:rsidR="00703F1B" w:rsidRPr="0008523A" w:rsidRDefault="00703F1B" w:rsidP="00703F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240" w:lineRule="auto"/>
              <w:ind w:left="-108" w:right="-13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DC19155" w14:textId="77777777" w:rsidR="00703F1B" w:rsidRPr="0008523A" w:rsidRDefault="00703F1B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15F149CA" w14:textId="77777777" w:rsidR="00703F1B" w:rsidRPr="0008523A" w:rsidRDefault="00703F1B" w:rsidP="00045A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0"/>
              <w:rPr>
                <w:rFonts w:ascii="Angsana New" w:hAnsi="Angsana New"/>
                <w:sz w:val="28"/>
                <w:szCs w:val="28"/>
              </w:rPr>
            </w:pPr>
            <w:r w:rsidRPr="0008523A">
              <w:rPr>
                <w:rFonts w:ascii="Angsana New" w:hAnsi="Angsana New"/>
                <w:sz w:val="28"/>
                <w:szCs w:val="28"/>
              </w:rPr>
              <w:t>5,28</w:t>
            </w:r>
            <w:r w:rsidRPr="0008523A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271" w:type="dxa"/>
            <w:gridSpan w:val="2"/>
          </w:tcPr>
          <w:p w14:paraId="64A8910A" w14:textId="77777777" w:rsidR="00703F1B" w:rsidRPr="0008523A" w:rsidRDefault="00703F1B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97" w:type="dxa"/>
          </w:tcPr>
          <w:p w14:paraId="31D1117D" w14:textId="77777777" w:rsidR="00703F1B" w:rsidRPr="0008523A" w:rsidRDefault="00703F1B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0"/>
              <w:rPr>
                <w:rFonts w:ascii="Angsana New" w:hAnsi="Angsana New"/>
                <w:sz w:val="28"/>
                <w:szCs w:val="28"/>
              </w:rPr>
            </w:pPr>
            <w:r w:rsidRPr="0008523A">
              <w:rPr>
                <w:rFonts w:ascii="Angsana New" w:hAnsi="Angsana New"/>
                <w:sz w:val="28"/>
                <w:szCs w:val="28"/>
              </w:rPr>
              <w:t>(1,057)</w:t>
            </w:r>
          </w:p>
        </w:tc>
        <w:tc>
          <w:tcPr>
            <w:tcW w:w="262" w:type="dxa"/>
          </w:tcPr>
          <w:p w14:paraId="3C98AE9E" w14:textId="77777777" w:rsidR="00703F1B" w:rsidRPr="0008523A" w:rsidRDefault="00703F1B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1" w:type="dxa"/>
            <w:gridSpan w:val="2"/>
          </w:tcPr>
          <w:p w14:paraId="486FC4CE" w14:textId="77777777" w:rsidR="00703F1B" w:rsidRPr="0008523A" w:rsidRDefault="00703F1B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0"/>
              <w:rPr>
                <w:rFonts w:ascii="Angsana New" w:hAnsi="Angsana New"/>
                <w:sz w:val="28"/>
                <w:szCs w:val="28"/>
              </w:rPr>
            </w:pPr>
            <w:r w:rsidRPr="0008523A">
              <w:rPr>
                <w:rFonts w:ascii="Angsana New" w:hAnsi="Angsana New"/>
                <w:sz w:val="28"/>
                <w:szCs w:val="28"/>
              </w:rPr>
              <w:t>4,22</w:t>
            </w:r>
            <w:r w:rsidRPr="0008523A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</w:tr>
      <w:tr w:rsidR="00703F1B" w:rsidRPr="00772447" w14:paraId="0335ADC6" w14:textId="77777777" w:rsidTr="00386764">
        <w:tc>
          <w:tcPr>
            <w:tcW w:w="2700" w:type="dxa"/>
          </w:tcPr>
          <w:p w14:paraId="1790F1BA" w14:textId="77777777" w:rsidR="00703F1B" w:rsidRPr="0008523A" w:rsidRDefault="00703F1B" w:rsidP="00626300">
            <w:pPr>
              <w:tabs>
                <w:tab w:val="clear" w:pos="227"/>
                <w:tab w:val="clear" w:pos="454"/>
                <w:tab w:val="clear" w:pos="2580"/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8523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กำไรจากการตีมูลค่าสินทรัพย์ใหม่</w:t>
            </w:r>
          </w:p>
        </w:tc>
        <w:tc>
          <w:tcPr>
            <w:tcW w:w="900" w:type="dxa"/>
          </w:tcPr>
          <w:p w14:paraId="2E963A46" w14:textId="7F482EF1" w:rsidR="00703F1B" w:rsidRPr="0008523A" w:rsidRDefault="00703F1B" w:rsidP="00703F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240" w:lineRule="auto"/>
              <w:ind w:left="-108" w:right="-13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544667C5" w14:textId="77777777" w:rsidR="00703F1B" w:rsidRPr="0008523A" w:rsidRDefault="00703F1B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2C07D054" w14:textId="0ECC63A3" w:rsidR="00703F1B" w:rsidRPr="0008523A" w:rsidRDefault="00703F1B" w:rsidP="00703F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DF1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42CFDF3D" w14:textId="77777777" w:rsidR="00703F1B" w:rsidRPr="0008523A" w:rsidRDefault="00703F1B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1" w:type="dxa"/>
          </w:tcPr>
          <w:p w14:paraId="3BB3EDE5" w14:textId="4ADF18EC" w:rsidR="00703F1B" w:rsidRPr="0008523A" w:rsidRDefault="00703F1B" w:rsidP="00703F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240" w:lineRule="auto"/>
              <w:ind w:left="-108" w:right="-13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0BA2FA7" w14:textId="77777777" w:rsidR="00703F1B" w:rsidRPr="0008523A" w:rsidRDefault="00703F1B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01C2DBC2" w14:textId="77777777" w:rsidR="00703F1B" w:rsidRPr="0008523A" w:rsidRDefault="00703F1B" w:rsidP="00045A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08523A">
              <w:rPr>
                <w:rFonts w:ascii="Angsana New" w:hAnsi="Angsana New"/>
                <w:sz w:val="28"/>
                <w:szCs w:val="28"/>
              </w:rPr>
              <w:t>204,927</w:t>
            </w:r>
          </w:p>
        </w:tc>
        <w:tc>
          <w:tcPr>
            <w:tcW w:w="271" w:type="dxa"/>
            <w:gridSpan w:val="2"/>
          </w:tcPr>
          <w:p w14:paraId="2B755CE6" w14:textId="77777777" w:rsidR="00703F1B" w:rsidRPr="0008523A" w:rsidRDefault="00703F1B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97" w:type="dxa"/>
          </w:tcPr>
          <w:p w14:paraId="5079A41A" w14:textId="77777777" w:rsidR="00703F1B" w:rsidRPr="0008523A" w:rsidRDefault="00703F1B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08523A">
              <w:rPr>
                <w:rFonts w:ascii="Angsana New" w:hAnsi="Angsana New"/>
                <w:sz w:val="28"/>
                <w:szCs w:val="28"/>
              </w:rPr>
              <w:t>(19,876)</w:t>
            </w:r>
          </w:p>
        </w:tc>
        <w:tc>
          <w:tcPr>
            <w:tcW w:w="262" w:type="dxa"/>
          </w:tcPr>
          <w:p w14:paraId="65996201" w14:textId="77777777" w:rsidR="00703F1B" w:rsidRPr="0008523A" w:rsidRDefault="00703F1B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1" w:type="dxa"/>
            <w:gridSpan w:val="2"/>
          </w:tcPr>
          <w:p w14:paraId="4851BFBE" w14:textId="77777777" w:rsidR="00703F1B" w:rsidRPr="0008523A" w:rsidRDefault="00703F1B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08523A">
              <w:rPr>
                <w:rFonts w:ascii="Angsana New" w:hAnsi="Angsana New"/>
                <w:sz w:val="28"/>
                <w:szCs w:val="28"/>
              </w:rPr>
              <w:t>185,051</w:t>
            </w:r>
          </w:p>
        </w:tc>
      </w:tr>
      <w:tr w:rsidR="00703F1B" w:rsidRPr="00772447" w14:paraId="256F43B2" w14:textId="77777777" w:rsidTr="00386764">
        <w:tc>
          <w:tcPr>
            <w:tcW w:w="2700" w:type="dxa"/>
          </w:tcPr>
          <w:p w14:paraId="3D583EED" w14:textId="4A1C0B96" w:rsidR="00703F1B" w:rsidRPr="0008523A" w:rsidRDefault="00187577" w:rsidP="00626300">
            <w:pPr>
              <w:tabs>
                <w:tab w:val="clear" w:pos="227"/>
                <w:tab w:val="clear" w:pos="454"/>
                <w:tab w:val="clear" w:pos="2580"/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 (</w:t>
            </w:r>
            <w:r w:rsidR="00703F1B" w:rsidRPr="0008523A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="00703F1B" w:rsidRPr="0008523A">
              <w:rPr>
                <w:rFonts w:ascii="Angsana New" w:hAnsi="Angsana New" w:hint="cs"/>
                <w:sz w:val="28"/>
                <w:szCs w:val="28"/>
                <w:cs/>
              </w:rPr>
              <w:t>จากการประมาณ</w:t>
            </w:r>
          </w:p>
        </w:tc>
        <w:tc>
          <w:tcPr>
            <w:tcW w:w="900" w:type="dxa"/>
          </w:tcPr>
          <w:p w14:paraId="7D72D433" w14:textId="77777777" w:rsidR="00703F1B" w:rsidRPr="0008523A" w:rsidRDefault="00703F1B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22" w:right="-13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" w:type="dxa"/>
          </w:tcPr>
          <w:p w14:paraId="3943B206" w14:textId="77777777" w:rsidR="00703F1B" w:rsidRPr="0008523A" w:rsidRDefault="00703F1B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75114FA4" w14:textId="6AAA869F" w:rsidR="00703F1B" w:rsidRPr="0008523A" w:rsidRDefault="00703F1B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22" w:right="-13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" w:type="dxa"/>
          </w:tcPr>
          <w:p w14:paraId="34294103" w14:textId="77777777" w:rsidR="00703F1B" w:rsidRPr="0008523A" w:rsidRDefault="00703F1B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1" w:type="dxa"/>
          </w:tcPr>
          <w:p w14:paraId="2DAFE270" w14:textId="77777777" w:rsidR="00703F1B" w:rsidRPr="0008523A" w:rsidRDefault="00703F1B" w:rsidP="00703F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240" w:lineRule="auto"/>
              <w:ind w:left="-10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F8EAE11" w14:textId="77777777" w:rsidR="00703F1B" w:rsidRPr="0008523A" w:rsidRDefault="00703F1B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2FB891AD" w14:textId="77777777" w:rsidR="00703F1B" w:rsidRPr="0008523A" w:rsidRDefault="00703F1B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22" w:right="-13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1" w:type="dxa"/>
            <w:gridSpan w:val="2"/>
          </w:tcPr>
          <w:p w14:paraId="56B968F9" w14:textId="77777777" w:rsidR="00703F1B" w:rsidRPr="0008523A" w:rsidRDefault="00703F1B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97" w:type="dxa"/>
          </w:tcPr>
          <w:p w14:paraId="21FCEB1B" w14:textId="77777777" w:rsidR="00703F1B" w:rsidRPr="0008523A" w:rsidRDefault="00703F1B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22" w:right="-13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2" w:type="dxa"/>
          </w:tcPr>
          <w:p w14:paraId="7ED42BB1" w14:textId="77777777" w:rsidR="00703F1B" w:rsidRPr="0008523A" w:rsidRDefault="00703F1B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1" w:type="dxa"/>
            <w:gridSpan w:val="2"/>
          </w:tcPr>
          <w:p w14:paraId="2C9D310B" w14:textId="77777777" w:rsidR="00703F1B" w:rsidRPr="0008523A" w:rsidRDefault="00703F1B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03F1B" w:rsidRPr="00772447" w14:paraId="672B8A48" w14:textId="77777777" w:rsidTr="00386764">
        <w:trPr>
          <w:trHeight w:val="70"/>
        </w:trPr>
        <w:tc>
          <w:tcPr>
            <w:tcW w:w="2700" w:type="dxa"/>
          </w:tcPr>
          <w:p w14:paraId="3884CF31" w14:textId="77777777" w:rsidR="00703F1B" w:rsidRPr="0008523A" w:rsidRDefault="00703F1B" w:rsidP="00626300">
            <w:pPr>
              <w:tabs>
                <w:tab w:val="clear" w:pos="227"/>
                <w:tab w:val="clear" w:pos="454"/>
                <w:tab w:val="clear" w:pos="2580"/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8523A">
              <w:rPr>
                <w:rFonts w:ascii="Angsana New" w:hAnsi="Angsana New" w:hint="cs"/>
                <w:sz w:val="28"/>
                <w:szCs w:val="28"/>
                <w:cs/>
              </w:rPr>
              <w:t xml:space="preserve">   การตามหลักคณิตศาสตร์</w:t>
            </w:r>
          </w:p>
        </w:tc>
        <w:tc>
          <w:tcPr>
            <w:tcW w:w="900" w:type="dxa"/>
          </w:tcPr>
          <w:p w14:paraId="5A0D683C" w14:textId="77777777" w:rsidR="00703F1B" w:rsidRPr="0008523A" w:rsidRDefault="00703F1B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</w:tcPr>
          <w:p w14:paraId="4F64B30B" w14:textId="77777777" w:rsidR="00703F1B" w:rsidRPr="0008523A" w:rsidRDefault="00703F1B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65358064" w14:textId="2AFB6E7C" w:rsidR="00703F1B" w:rsidRPr="0008523A" w:rsidRDefault="00703F1B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508B5C89" w14:textId="77777777" w:rsidR="00703F1B" w:rsidRPr="0008523A" w:rsidRDefault="00703F1B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1" w:type="dxa"/>
          </w:tcPr>
          <w:p w14:paraId="0D69D64E" w14:textId="77777777" w:rsidR="00703F1B" w:rsidRPr="0008523A" w:rsidRDefault="00703F1B" w:rsidP="00703F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240" w:lineRule="auto"/>
              <w:ind w:left="-10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04F1C58" w14:textId="77777777" w:rsidR="00703F1B" w:rsidRPr="0008523A" w:rsidRDefault="00703F1B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65FF23AC" w14:textId="77777777" w:rsidR="00703F1B" w:rsidRPr="0008523A" w:rsidRDefault="00703F1B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  <w:gridSpan w:val="2"/>
          </w:tcPr>
          <w:p w14:paraId="0808772C" w14:textId="77777777" w:rsidR="00703F1B" w:rsidRPr="0008523A" w:rsidRDefault="00703F1B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97" w:type="dxa"/>
          </w:tcPr>
          <w:p w14:paraId="47D085DC" w14:textId="77777777" w:rsidR="00703F1B" w:rsidRPr="0008523A" w:rsidRDefault="00703F1B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</w:tcPr>
          <w:p w14:paraId="25AC2F93" w14:textId="77777777" w:rsidR="00703F1B" w:rsidRPr="0008523A" w:rsidRDefault="00703F1B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1" w:type="dxa"/>
            <w:gridSpan w:val="2"/>
          </w:tcPr>
          <w:p w14:paraId="59A9EE65" w14:textId="77777777" w:rsidR="00703F1B" w:rsidRPr="0008523A" w:rsidRDefault="00703F1B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03F1B" w:rsidRPr="00772447" w14:paraId="039F506E" w14:textId="77777777" w:rsidTr="00386764">
        <w:trPr>
          <w:trHeight w:val="70"/>
        </w:trPr>
        <w:tc>
          <w:tcPr>
            <w:tcW w:w="2700" w:type="dxa"/>
          </w:tcPr>
          <w:p w14:paraId="0C64D416" w14:textId="77777777" w:rsidR="00703F1B" w:rsidRPr="0008523A" w:rsidRDefault="00703F1B" w:rsidP="00626300">
            <w:pPr>
              <w:tabs>
                <w:tab w:val="clear" w:pos="227"/>
                <w:tab w:val="clear" w:pos="454"/>
                <w:tab w:val="clear" w:pos="2580"/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8523A">
              <w:rPr>
                <w:rFonts w:ascii="Angsana New" w:hAnsi="Angsana New" w:hint="cs"/>
                <w:sz w:val="28"/>
                <w:szCs w:val="28"/>
                <w:cs/>
              </w:rPr>
              <w:t xml:space="preserve">   ประกันภัย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3290100" w14:textId="0F3DD987" w:rsidR="00703F1B" w:rsidRPr="0008523A" w:rsidRDefault="00703F1B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12,512</w:t>
            </w:r>
          </w:p>
        </w:tc>
        <w:tc>
          <w:tcPr>
            <w:tcW w:w="252" w:type="dxa"/>
          </w:tcPr>
          <w:p w14:paraId="27180889" w14:textId="77777777" w:rsidR="00703F1B" w:rsidRPr="0008523A" w:rsidRDefault="00703F1B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00C37B3" w14:textId="38F9D174" w:rsidR="00703F1B" w:rsidRPr="0008523A" w:rsidRDefault="00703F1B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DF1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4FC1B641" w14:textId="77777777" w:rsidR="00703F1B" w:rsidRPr="0008523A" w:rsidRDefault="00703F1B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14:paraId="5579A87D" w14:textId="6BCBE5E8" w:rsidR="00703F1B" w:rsidRPr="0008523A" w:rsidRDefault="00703F1B" w:rsidP="00703F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after="0" w:line="240" w:lineRule="auto"/>
              <w:ind w:left="-108" w:right="-13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12,512</w:t>
            </w:r>
          </w:p>
        </w:tc>
        <w:tc>
          <w:tcPr>
            <w:tcW w:w="270" w:type="dxa"/>
          </w:tcPr>
          <w:p w14:paraId="3741AB30" w14:textId="77777777" w:rsidR="00703F1B" w:rsidRPr="0008523A" w:rsidRDefault="00703F1B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6D5119DD" w14:textId="77777777" w:rsidR="00703F1B" w:rsidRPr="0008523A" w:rsidRDefault="00703F1B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0"/>
              <w:rPr>
                <w:rFonts w:ascii="Angsana New" w:hAnsi="Angsana New"/>
                <w:sz w:val="28"/>
                <w:szCs w:val="28"/>
              </w:rPr>
            </w:pPr>
            <w:r w:rsidRPr="0008523A">
              <w:rPr>
                <w:rFonts w:ascii="Angsana New" w:hAnsi="Angsana New"/>
                <w:sz w:val="28"/>
                <w:szCs w:val="28"/>
              </w:rPr>
              <w:t>(111)</w:t>
            </w:r>
          </w:p>
        </w:tc>
        <w:tc>
          <w:tcPr>
            <w:tcW w:w="271" w:type="dxa"/>
            <w:gridSpan w:val="2"/>
          </w:tcPr>
          <w:p w14:paraId="5B5A33C9" w14:textId="77777777" w:rsidR="00703F1B" w:rsidRPr="0008523A" w:rsidRDefault="00703F1B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</w:tcPr>
          <w:p w14:paraId="2E8193A4" w14:textId="77777777" w:rsidR="00703F1B" w:rsidRPr="0008523A" w:rsidRDefault="00703F1B" w:rsidP="00703F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after="0" w:line="240" w:lineRule="auto"/>
              <w:ind w:left="-108" w:right="-130"/>
              <w:rPr>
                <w:rFonts w:ascii="Angsana New" w:hAnsi="Angsana New"/>
                <w:sz w:val="28"/>
                <w:szCs w:val="28"/>
              </w:rPr>
            </w:pPr>
            <w:r w:rsidRPr="000852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3C09CA74" w14:textId="77777777" w:rsidR="00703F1B" w:rsidRPr="0008523A" w:rsidRDefault="00703F1B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1" w:type="dxa"/>
            <w:gridSpan w:val="2"/>
            <w:tcBorders>
              <w:bottom w:val="single" w:sz="4" w:space="0" w:color="auto"/>
            </w:tcBorders>
          </w:tcPr>
          <w:p w14:paraId="5EA88FBE" w14:textId="77777777" w:rsidR="00703F1B" w:rsidRPr="0008523A" w:rsidRDefault="00703F1B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0"/>
              <w:rPr>
                <w:rFonts w:ascii="Angsana New" w:hAnsi="Angsana New"/>
                <w:sz w:val="28"/>
                <w:szCs w:val="28"/>
              </w:rPr>
            </w:pPr>
            <w:r w:rsidRPr="0008523A">
              <w:rPr>
                <w:rFonts w:ascii="Angsana New" w:hAnsi="Angsana New"/>
                <w:sz w:val="28"/>
                <w:szCs w:val="28"/>
              </w:rPr>
              <w:t>(111)</w:t>
            </w:r>
          </w:p>
        </w:tc>
      </w:tr>
      <w:tr w:rsidR="00703F1B" w:rsidRPr="00772447" w14:paraId="7ED64F3A" w14:textId="77777777" w:rsidTr="00386764">
        <w:tc>
          <w:tcPr>
            <w:tcW w:w="2700" w:type="dxa"/>
          </w:tcPr>
          <w:p w14:paraId="11DD4EBA" w14:textId="77777777" w:rsidR="00703F1B" w:rsidRPr="0008523A" w:rsidRDefault="00703F1B" w:rsidP="00626300">
            <w:pPr>
              <w:tabs>
                <w:tab w:val="clear" w:pos="227"/>
                <w:tab w:val="clear" w:pos="454"/>
                <w:tab w:val="clear" w:pos="2580"/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852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221E2F9" w14:textId="52CEBAD4" w:rsidR="00703F1B" w:rsidRPr="0008523A" w:rsidRDefault="00703F1B" w:rsidP="00703F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left="-108" w:right="-13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12,512</w:t>
            </w:r>
          </w:p>
        </w:tc>
        <w:tc>
          <w:tcPr>
            <w:tcW w:w="252" w:type="dxa"/>
          </w:tcPr>
          <w:p w14:paraId="190D6D82" w14:textId="77777777" w:rsidR="00703F1B" w:rsidRPr="0008523A" w:rsidRDefault="00703F1B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32EE23A" w14:textId="03B348B6" w:rsidR="00703F1B" w:rsidRPr="0008523A" w:rsidRDefault="00703F1B" w:rsidP="00703F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28A9A848" w14:textId="77777777" w:rsidR="00703F1B" w:rsidRPr="0008523A" w:rsidRDefault="00703F1B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</w:tcPr>
          <w:p w14:paraId="0FA9AA80" w14:textId="083FDCC3" w:rsidR="00703F1B" w:rsidRPr="00703F1B" w:rsidRDefault="00703F1B" w:rsidP="00703F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after="0" w:line="240" w:lineRule="auto"/>
              <w:ind w:left="-108" w:right="-13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3F1B">
              <w:rPr>
                <w:rFonts w:ascii="Angsana New" w:hAnsi="Angsana New"/>
                <w:b/>
                <w:bCs/>
                <w:sz w:val="28"/>
                <w:szCs w:val="28"/>
              </w:rPr>
              <w:t>12,512</w:t>
            </w:r>
          </w:p>
        </w:tc>
        <w:tc>
          <w:tcPr>
            <w:tcW w:w="270" w:type="dxa"/>
          </w:tcPr>
          <w:p w14:paraId="7AFEA9E4" w14:textId="77777777" w:rsidR="00703F1B" w:rsidRPr="0008523A" w:rsidRDefault="00703F1B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16C89547" w14:textId="77777777" w:rsidR="00703F1B" w:rsidRPr="0008523A" w:rsidRDefault="00703F1B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22" w:right="-13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8523A">
              <w:rPr>
                <w:rFonts w:ascii="Angsana New" w:hAnsi="Angsana New"/>
                <w:b/>
                <w:bCs/>
                <w:sz w:val="28"/>
                <w:szCs w:val="28"/>
              </w:rPr>
              <w:t>210,101</w:t>
            </w:r>
          </w:p>
        </w:tc>
        <w:tc>
          <w:tcPr>
            <w:tcW w:w="271" w:type="dxa"/>
            <w:gridSpan w:val="2"/>
          </w:tcPr>
          <w:p w14:paraId="28138B9A" w14:textId="77777777" w:rsidR="00703F1B" w:rsidRPr="0008523A" w:rsidRDefault="00703F1B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</w:tcPr>
          <w:p w14:paraId="10DF5F60" w14:textId="77777777" w:rsidR="00703F1B" w:rsidRPr="0008523A" w:rsidRDefault="00703F1B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22" w:right="-13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8523A">
              <w:rPr>
                <w:rFonts w:ascii="Angsana New" w:hAnsi="Angsana New"/>
                <w:b/>
                <w:bCs/>
                <w:sz w:val="28"/>
                <w:szCs w:val="28"/>
              </w:rPr>
              <w:t>(20,933)</w:t>
            </w:r>
          </w:p>
        </w:tc>
        <w:tc>
          <w:tcPr>
            <w:tcW w:w="262" w:type="dxa"/>
          </w:tcPr>
          <w:p w14:paraId="645AA3D7" w14:textId="77777777" w:rsidR="00703F1B" w:rsidRPr="0008523A" w:rsidRDefault="00703F1B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44C5144" w14:textId="77777777" w:rsidR="00703F1B" w:rsidRPr="0008523A" w:rsidRDefault="00703F1B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8523A">
              <w:rPr>
                <w:rFonts w:ascii="Angsana New" w:hAnsi="Angsana New"/>
                <w:b/>
                <w:bCs/>
                <w:sz w:val="28"/>
                <w:szCs w:val="28"/>
              </w:rPr>
              <w:t>189,168</w:t>
            </w:r>
          </w:p>
        </w:tc>
      </w:tr>
    </w:tbl>
    <w:p w14:paraId="7EAA66BE" w14:textId="77777777" w:rsidR="0073416E" w:rsidRPr="00386764" w:rsidRDefault="0073416E" w:rsidP="00F87D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sz w:val="22"/>
          <w:szCs w:val="22"/>
        </w:rPr>
      </w:pPr>
    </w:p>
    <w:tbl>
      <w:tblPr>
        <w:tblW w:w="9510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2700"/>
        <w:gridCol w:w="897"/>
        <w:gridCol w:w="273"/>
        <w:gridCol w:w="902"/>
        <w:gridCol w:w="270"/>
        <w:gridCol w:w="897"/>
        <w:gridCol w:w="270"/>
        <w:gridCol w:w="896"/>
        <w:gridCol w:w="270"/>
        <w:gridCol w:w="9"/>
        <w:gridCol w:w="897"/>
        <w:gridCol w:w="263"/>
        <w:gridCol w:w="966"/>
      </w:tblGrid>
      <w:tr w:rsidR="0073416E" w:rsidRPr="00772447" w14:paraId="48631787" w14:textId="77777777" w:rsidTr="00386764">
        <w:tc>
          <w:tcPr>
            <w:tcW w:w="2700" w:type="dxa"/>
          </w:tcPr>
          <w:p w14:paraId="6A347ED5" w14:textId="77777777" w:rsidR="0073416E" w:rsidRPr="0008523A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10" w:type="dxa"/>
            <w:gridSpan w:val="12"/>
          </w:tcPr>
          <w:p w14:paraId="7AF29C4C" w14:textId="77777777" w:rsidR="0073416E" w:rsidRPr="0008523A" w:rsidRDefault="0073416E" w:rsidP="002D6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852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87D6A" w:rsidRPr="00772447" w14:paraId="5BD04020" w14:textId="77777777" w:rsidTr="00386764">
        <w:tc>
          <w:tcPr>
            <w:tcW w:w="2700" w:type="dxa"/>
          </w:tcPr>
          <w:p w14:paraId="1C8A8311" w14:textId="77777777" w:rsidR="00F87D6A" w:rsidRPr="0008523A" w:rsidRDefault="00F87D6A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7" w:type="dxa"/>
          </w:tcPr>
          <w:p w14:paraId="08D2E1AB" w14:textId="77777777" w:rsidR="00F87D6A" w:rsidRPr="0008523A" w:rsidRDefault="00F87D6A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" w:type="dxa"/>
          </w:tcPr>
          <w:p w14:paraId="1D282355" w14:textId="77777777" w:rsidR="00F87D6A" w:rsidRPr="0008523A" w:rsidRDefault="00F87D6A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14:paraId="27E02EED" w14:textId="77777777" w:rsidR="00F87D6A" w:rsidRPr="0008523A" w:rsidRDefault="008645A4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523A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626300" w:rsidRPr="0008523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5E74F2AB" w14:textId="77777777" w:rsidR="00F87D6A" w:rsidRPr="0008523A" w:rsidRDefault="00F87D6A" w:rsidP="00F87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7" w:type="dxa"/>
          </w:tcPr>
          <w:p w14:paraId="478E6948" w14:textId="77777777" w:rsidR="00F87D6A" w:rsidRPr="0008523A" w:rsidRDefault="00F87D6A" w:rsidP="00F87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D69BCDB" w14:textId="77777777" w:rsidR="00F87D6A" w:rsidRPr="0008523A" w:rsidRDefault="00F87D6A" w:rsidP="00F87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6" w:type="dxa"/>
          </w:tcPr>
          <w:p w14:paraId="1C7F0543" w14:textId="77777777" w:rsidR="00F87D6A" w:rsidRPr="0008523A" w:rsidRDefault="00F87D6A" w:rsidP="00F87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FF99DCD" w14:textId="77777777" w:rsidR="00F87D6A" w:rsidRPr="0008523A" w:rsidRDefault="00F87D6A" w:rsidP="00F87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6" w:type="dxa"/>
            <w:gridSpan w:val="2"/>
          </w:tcPr>
          <w:p w14:paraId="36279FBC" w14:textId="77777777" w:rsidR="00F87D6A" w:rsidRPr="0008523A" w:rsidRDefault="00F87D6A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523A">
              <w:rPr>
                <w:rFonts w:ascii="Angsana New" w:hAnsi="Angsana New" w:hint="cs"/>
                <w:sz w:val="28"/>
                <w:szCs w:val="28"/>
                <w:cs/>
              </w:rPr>
              <w:t>25</w:t>
            </w:r>
            <w:r w:rsidR="00626300" w:rsidRPr="0008523A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263" w:type="dxa"/>
          </w:tcPr>
          <w:p w14:paraId="2927B61B" w14:textId="77777777" w:rsidR="00F87D6A" w:rsidRPr="0008523A" w:rsidRDefault="00F87D6A" w:rsidP="002D6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6" w:type="dxa"/>
          </w:tcPr>
          <w:p w14:paraId="7381F63C" w14:textId="77777777" w:rsidR="00F87D6A" w:rsidRPr="0008523A" w:rsidRDefault="00F87D6A" w:rsidP="002D6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3416E" w:rsidRPr="00772447" w14:paraId="555AF8D2" w14:textId="77777777" w:rsidTr="00386764">
        <w:tc>
          <w:tcPr>
            <w:tcW w:w="2700" w:type="dxa"/>
          </w:tcPr>
          <w:p w14:paraId="1A54F5AE" w14:textId="77777777" w:rsidR="0073416E" w:rsidRPr="0008523A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7" w:type="dxa"/>
          </w:tcPr>
          <w:p w14:paraId="4861C48A" w14:textId="77777777" w:rsidR="0073416E" w:rsidRPr="0008523A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523A">
              <w:rPr>
                <w:rFonts w:ascii="Angsana New" w:hAnsi="Angsana New" w:hint="cs"/>
                <w:sz w:val="28"/>
                <w:szCs w:val="28"/>
                <w:cs/>
              </w:rPr>
              <w:t>ก่อนภาษี</w:t>
            </w:r>
          </w:p>
        </w:tc>
        <w:tc>
          <w:tcPr>
            <w:tcW w:w="273" w:type="dxa"/>
          </w:tcPr>
          <w:p w14:paraId="69BDC20A" w14:textId="77777777" w:rsidR="0073416E" w:rsidRPr="0008523A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14:paraId="2FC9E6A8" w14:textId="4DF81C25" w:rsidR="0073416E" w:rsidRPr="0008523A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523A">
              <w:rPr>
                <w:rFonts w:ascii="Angsana New" w:hAnsi="Angsana New" w:hint="cs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270" w:type="dxa"/>
          </w:tcPr>
          <w:p w14:paraId="6FA27985" w14:textId="77777777" w:rsidR="0073416E" w:rsidRPr="0008523A" w:rsidRDefault="0073416E" w:rsidP="002D6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97" w:type="dxa"/>
          </w:tcPr>
          <w:p w14:paraId="471CCFE3" w14:textId="77777777" w:rsidR="0073416E" w:rsidRPr="0008523A" w:rsidRDefault="0073416E" w:rsidP="002D6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523A">
              <w:rPr>
                <w:rFonts w:ascii="Angsana New" w:hAnsi="Angsana New" w:hint="cs"/>
                <w:sz w:val="28"/>
                <w:szCs w:val="28"/>
                <w:cs/>
              </w:rPr>
              <w:t>สุทธิจาก</w:t>
            </w:r>
          </w:p>
        </w:tc>
        <w:tc>
          <w:tcPr>
            <w:tcW w:w="270" w:type="dxa"/>
          </w:tcPr>
          <w:p w14:paraId="376018F3" w14:textId="77777777" w:rsidR="0073416E" w:rsidRPr="0008523A" w:rsidRDefault="0073416E" w:rsidP="002D6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6" w:type="dxa"/>
          </w:tcPr>
          <w:p w14:paraId="7CA9E1D0" w14:textId="77777777" w:rsidR="0073416E" w:rsidRPr="0008523A" w:rsidRDefault="0073416E" w:rsidP="002D6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523A">
              <w:rPr>
                <w:rFonts w:ascii="Angsana New" w:hAnsi="Angsana New" w:hint="cs"/>
                <w:sz w:val="28"/>
                <w:szCs w:val="28"/>
                <w:cs/>
              </w:rPr>
              <w:t>ก่อนภาษี</w:t>
            </w:r>
          </w:p>
        </w:tc>
        <w:tc>
          <w:tcPr>
            <w:tcW w:w="270" w:type="dxa"/>
          </w:tcPr>
          <w:p w14:paraId="1C48E9F7" w14:textId="77777777" w:rsidR="0073416E" w:rsidRPr="0008523A" w:rsidRDefault="0073416E" w:rsidP="002D6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6" w:type="dxa"/>
            <w:gridSpan w:val="2"/>
          </w:tcPr>
          <w:p w14:paraId="344476E2" w14:textId="76ED49EB" w:rsidR="0073416E" w:rsidRPr="0008523A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523A">
              <w:rPr>
                <w:rFonts w:ascii="Angsana New" w:hAnsi="Angsana New" w:hint="cs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263" w:type="dxa"/>
          </w:tcPr>
          <w:p w14:paraId="419180E3" w14:textId="77777777" w:rsidR="0073416E" w:rsidRPr="0008523A" w:rsidRDefault="0073416E" w:rsidP="002D6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6" w:type="dxa"/>
          </w:tcPr>
          <w:p w14:paraId="060A5491" w14:textId="77777777" w:rsidR="0073416E" w:rsidRPr="0008523A" w:rsidRDefault="0073416E" w:rsidP="002D6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523A">
              <w:rPr>
                <w:rFonts w:ascii="Angsana New" w:hAnsi="Angsana New" w:hint="cs"/>
                <w:sz w:val="28"/>
                <w:szCs w:val="28"/>
                <w:cs/>
              </w:rPr>
              <w:t>สุทธิจาก</w:t>
            </w:r>
          </w:p>
        </w:tc>
      </w:tr>
      <w:tr w:rsidR="0073416E" w:rsidRPr="00772447" w14:paraId="6CD339DA" w14:textId="77777777" w:rsidTr="00386764">
        <w:tc>
          <w:tcPr>
            <w:tcW w:w="2700" w:type="dxa"/>
          </w:tcPr>
          <w:p w14:paraId="1E086855" w14:textId="77777777" w:rsidR="0073416E" w:rsidRPr="0008523A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7" w:type="dxa"/>
          </w:tcPr>
          <w:p w14:paraId="439748C4" w14:textId="77777777" w:rsidR="0073416E" w:rsidRPr="0008523A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523A">
              <w:rPr>
                <w:rFonts w:ascii="Angsana New" w:hAnsi="Angsana New" w:hint="cs"/>
                <w:sz w:val="28"/>
                <w:szCs w:val="28"/>
                <w:cs/>
              </w:rPr>
              <w:t>เงินได้</w:t>
            </w:r>
          </w:p>
        </w:tc>
        <w:tc>
          <w:tcPr>
            <w:tcW w:w="273" w:type="dxa"/>
          </w:tcPr>
          <w:p w14:paraId="1DCF5069" w14:textId="77777777" w:rsidR="0073416E" w:rsidRPr="0008523A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14:paraId="354C9161" w14:textId="77777777" w:rsidR="0073416E" w:rsidRPr="0008523A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523A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270" w:type="dxa"/>
          </w:tcPr>
          <w:p w14:paraId="557209C8" w14:textId="77777777" w:rsidR="0073416E" w:rsidRPr="0008523A" w:rsidRDefault="0073416E" w:rsidP="002D6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97" w:type="dxa"/>
          </w:tcPr>
          <w:p w14:paraId="12EE2BCE" w14:textId="77777777" w:rsidR="0073416E" w:rsidRPr="0008523A" w:rsidRDefault="0073416E" w:rsidP="002D6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523A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270" w:type="dxa"/>
          </w:tcPr>
          <w:p w14:paraId="561331C3" w14:textId="77777777" w:rsidR="0073416E" w:rsidRPr="0008523A" w:rsidRDefault="0073416E" w:rsidP="002D6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6" w:type="dxa"/>
          </w:tcPr>
          <w:p w14:paraId="3968DAF6" w14:textId="77777777" w:rsidR="0073416E" w:rsidRPr="0008523A" w:rsidRDefault="0073416E" w:rsidP="002D6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523A">
              <w:rPr>
                <w:rFonts w:ascii="Angsana New" w:hAnsi="Angsana New" w:hint="cs"/>
                <w:sz w:val="28"/>
                <w:szCs w:val="28"/>
                <w:cs/>
              </w:rPr>
              <w:t>เงินได้</w:t>
            </w:r>
          </w:p>
        </w:tc>
        <w:tc>
          <w:tcPr>
            <w:tcW w:w="270" w:type="dxa"/>
          </w:tcPr>
          <w:p w14:paraId="06A4D009" w14:textId="77777777" w:rsidR="0073416E" w:rsidRPr="0008523A" w:rsidRDefault="0073416E" w:rsidP="002D6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6" w:type="dxa"/>
            <w:gridSpan w:val="2"/>
          </w:tcPr>
          <w:p w14:paraId="7BCD9360" w14:textId="77777777" w:rsidR="0073416E" w:rsidRPr="0008523A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523A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263" w:type="dxa"/>
          </w:tcPr>
          <w:p w14:paraId="189BCD3A" w14:textId="77777777" w:rsidR="0073416E" w:rsidRPr="0008523A" w:rsidRDefault="0073416E" w:rsidP="002D6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6" w:type="dxa"/>
          </w:tcPr>
          <w:p w14:paraId="2C1CED95" w14:textId="77777777" w:rsidR="0073416E" w:rsidRPr="0008523A" w:rsidRDefault="0073416E" w:rsidP="002D6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523A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</w:t>
            </w:r>
          </w:p>
        </w:tc>
      </w:tr>
      <w:tr w:rsidR="0073416E" w:rsidRPr="00772447" w14:paraId="62FF6AE7" w14:textId="77777777" w:rsidTr="00386764">
        <w:tc>
          <w:tcPr>
            <w:tcW w:w="2700" w:type="dxa"/>
          </w:tcPr>
          <w:p w14:paraId="7E5F6065" w14:textId="77777777" w:rsidR="0073416E" w:rsidRPr="0008523A" w:rsidRDefault="0073416E" w:rsidP="002D65A1">
            <w:pPr>
              <w:tabs>
                <w:tab w:val="clear" w:pos="227"/>
                <w:tab w:val="clear" w:pos="454"/>
                <w:tab w:val="clear" w:pos="2580"/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10" w:type="dxa"/>
            <w:gridSpan w:val="12"/>
          </w:tcPr>
          <w:p w14:paraId="2C01FACE" w14:textId="77777777" w:rsidR="0073416E" w:rsidRPr="0008523A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08523A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03F1B" w:rsidRPr="008179D9" w14:paraId="03A5EBC9" w14:textId="77777777" w:rsidTr="00386764">
        <w:tc>
          <w:tcPr>
            <w:tcW w:w="2700" w:type="dxa"/>
          </w:tcPr>
          <w:p w14:paraId="7BB5175A" w14:textId="587B0702" w:rsidR="00703F1B" w:rsidRPr="0008523A" w:rsidRDefault="00B611CE" w:rsidP="00626300">
            <w:pPr>
              <w:tabs>
                <w:tab w:val="clear" w:pos="227"/>
                <w:tab w:val="clear" w:pos="454"/>
                <w:tab w:val="clear" w:pos="2580"/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การวัดมูลค่าเงินลงทุน</w:t>
            </w:r>
            <w:r w:rsidRPr="0008523A">
              <w:rPr>
                <w:rFonts w:ascii="Angsana New" w:hAnsi="Angsana New" w:hint="cs"/>
                <w:sz w:val="28"/>
                <w:szCs w:val="28"/>
                <w:cs/>
              </w:rPr>
              <w:t>เผื่อขาย</w:t>
            </w:r>
          </w:p>
        </w:tc>
        <w:tc>
          <w:tcPr>
            <w:tcW w:w="897" w:type="dxa"/>
          </w:tcPr>
          <w:p w14:paraId="6D4DC610" w14:textId="5761282B" w:rsidR="00703F1B" w:rsidRPr="0008523A" w:rsidRDefault="00703F1B" w:rsidP="00703F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240" w:lineRule="auto"/>
              <w:ind w:left="-108" w:right="-13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3" w:type="dxa"/>
          </w:tcPr>
          <w:p w14:paraId="5BB44314" w14:textId="77777777" w:rsidR="00703F1B" w:rsidRPr="0008523A" w:rsidRDefault="00703F1B" w:rsidP="00703F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240" w:lineRule="auto"/>
              <w:ind w:right="-13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2" w:type="dxa"/>
          </w:tcPr>
          <w:p w14:paraId="2D7E4C6E" w14:textId="454EED63" w:rsidR="00703F1B" w:rsidRPr="0008523A" w:rsidRDefault="00703F1B" w:rsidP="00703F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240" w:lineRule="auto"/>
              <w:ind w:left="-108" w:right="-130"/>
              <w:rPr>
                <w:rFonts w:ascii="Angsana New" w:hAnsi="Angsana New"/>
                <w:sz w:val="28"/>
                <w:szCs w:val="28"/>
              </w:rPr>
            </w:pPr>
            <w:r w:rsidRPr="00DF1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146DC98" w14:textId="77777777" w:rsidR="00703F1B" w:rsidRPr="0008523A" w:rsidRDefault="00703F1B" w:rsidP="00703F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240" w:lineRule="auto"/>
              <w:ind w:left="-10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7" w:type="dxa"/>
          </w:tcPr>
          <w:p w14:paraId="76899BBE" w14:textId="7FF5BACA" w:rsidR="00703F1B" w:rsidRPr="0008523A" w:rsidRDefault="00703F1B" w:rsidP="00703F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240" w:lineRule="auto"/>
              <w:ind w:left="-108" w:right="-13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828B0C7" w14:textId="77777777" w:rsidR="00703F1B" w:rsidRPr="0008523A" w:rsidRDefault="00703F1B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6" w:type="dxa"/>
          </w:tcPr>
          <w:p w14:paraId="6C12735E" w14:textId="77777777" w:rsidR="00703F1B" w:rsidRPr="0008523A" w:rsidRDefault="00703F1B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0"/>
              <w:rPr>
                <w:rFonts w:ascii="Angsana New" w:hAnsi="Angsana New"/>
                <w:sz w:val="28"/>
                <w:szCs w:val="28"/>
              </w:rPr>
            </w:pPr>
            <w:r w:rsidRPr="0008523A">
              <w:rPr>
                <w:rFonts w:ascii="Angsana New" w:hAnsi="Angsana New"/>
                <w:sz w:val="28"/>
                <w:szCs w:val="28"/>
              </w:rPr>
              <w:t>5,28</w:t>
            </w:r>
            <w:r w:rsidRPr="0008523A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279" w:type="dxa"/>
            <w:gridSpan w:val="2"/>
          </w:tcPr>
          <w:p w14:paraId="1AE0DC61" w14:textId="77777777" w:rsidR="00703F1B" w:rsidRPr="0008523A" w:rsidRDefault="00703F1B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97" w:type="dxa"/>
          </w:tcPr>
          <w:p w14:paraId="3F733933" w14:textId="77777777" w:rsidR="00703F1B" w:rsidRPr="0008523A" w:rsidRDefault="00703F1B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0"/>
              <w:rPr>
                <w:rFonts w:ascii="Angsana New" w:hAnsi="Angsana New"/>
                <w:sz w:val="28"/>
                <w:szCs w:val="28"/>
              </w:rPr>
            </w:pPr>
            <w:r w:rsidRPr="0008523A">
              <w:rPr>
                <w:rFonts w:ascii="Angsana New" w:hAnsi="Angsana New"/>
                <w:sz w:val="28"/>
                <w:szCs w:val="28"/>
              </w:rPr>
              <w:t>(1,057)</w:t>
            </w:r>
          </w:p>
        </w:tc>
        <w:tc>
          <w:tcPr>
            <w:tcW w:w="263" w:type="dxa"/>
          </w:tcPr>
          <w:p w14:paraId="426629B3" w14:textId="77777777" w:rsidR="00703F1B" w:rsidRPr="0008523A" w:rsidRDefault="00703F1B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6" w:type="dxa"/>
          </w:tcPr>
          <w:p w14:paraId="645A9F80" w14:textId="77777777" w:rsidR="00703F1B" w:rsidRPr="0008523A" w:rsidRDefault="00703F1B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 w:line="240" w:lineRule="auto"/>
              <w:ind w:left="-108" w:right="-130"/>
              <w:rPr>
                <w:rFonts w:ascii="Angsana New" w:hAnsi="Angsana New"/>
                <w:sz w:val="28"/>
                <w:szCs w:val="28"/>
              </w:rPr>
            </w:pPr>
            <w:r w:rsidRPr="0008523A">
              <w:rPr>
                <w:rFonts w:ascii="Angsana New" w:hAnsi="Angsana New"/>
                <w:sz w:val="28"/>
                <w:szCs w:val="28"/>
              </w:rPr>
              <w:t>4,22</w:t>
            </w:r>
            <w:r w:rsidRPr="0008523A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</w:tr>
      <w:tr w:rsidR="00703F1B" w:rsidRPr="008179D9" w14:paraId="74D4D3BB" w14:textId="77777777" w:rsidTr="00386764">
        <w:tc>
          <w:tcPr>
            <w:tcW w:w="2700" w:type="dxa"/>
          </w:tcPr>
          <w:p w14:paraId="0F534248" w14:textId="77777777" w:rsidR="00703F1B" w:rsidRPr="0008523A" w:rsidRDefault="00703F1B" w:rsidP="00626300">
            <w:pPr>
              <w:tabs>
                <w:tab w:val="clear" w:pos="227"/>
                <w:tab w:val="clear" w:pos="454"/>
                <w:tab w:val="clear" w:pos="2580"/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8523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กำไรจากการตีมูลค่าสินทรัพย์ใหม่</w:t>
            </w:r>
          </w:p>
        </w:tc>
        <w:tc>
          <w:tcPr>
            <w:tcW w:w="897" w:type="dxa"/>
          </w:tcPr>
          <w:p w14:paraId="082289D8" w14:textId="110BD0B2" w:rsidR="00703F1B" w:rsidRPr="0008523A" w:rsidRDefault="00703F1B" w:rsidP="00703F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240" w:lineRule="auto"/>
              <w:ind w:left="-108" w:right="-13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3" w:type="dxa"/>
          </w:tcPr>
          <w:p w14:paraId="300ED419" w14:textId="77777777" w:rsidR="00703F1B" w:rsidRPr="0008523A" w:rsidRDefault="00703F1B" w:rsidP="00703F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240" w:lineRule="auto"/>
              <w:ind w:right="-13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2" w:type="dxa"/>
          </w:tcPr>
          <w:p w14:paraId="43EB9880" w14:textId="0D51F324" w:rsidR="00703F1B" w:rsidRPr="0008523A" w:rsidRDefault="00703F1B" w:rsidP="00703F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240" w:lineRule="auto"/>
              <w:ind w:left="-108" w:right="-130"/>
              <w:rPr>
                <w:rFonts w:ascii="Angsana New" w:hAnsi="Angsana New"/>
                <w:sz w:val="28"/>
                <w:szCs w:val="28"/>
              </w:rPr>
            </w:pPr>
            <w:r w:rsidRPr="00DF1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0464309" w14:textId="77777777" w:rsidR="00703F1B" w:rsidRPr="0008523A" w:rsidRDefault="00703F1B" w:rsidP="00703F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240" w:lineRule="auto"/>
              <w:ind w:left="-10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7" w:type="dxa"/>
          </w:tcPr>
          <w:p w14:paraId="6286969F" w14:textId="1BE96194" w:rsidR="00703F1B" w:rsidRPr="0008523A" w:rsidRDefault="00703F1B" w:rsidP="00703F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240" w:lineRule="auto"/>
              <w:ind w:left="-108" w:right="-13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04D303F" w14:textId="77777777" w:rsidR="00703F1B" w:rsidRPr="0008523A" w:rsidRDefault="00703F1B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6" w:type="dxa"/>
          </w:tcPr>
          <w:p w14:paraId="0C40BC9A" w14:textId="77777777" w:rsidR="00703F1B" w:rsidRPr="0008523A" w:rsidRDefault="00703F1B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08523A">
              <w:rPr>
                <w:rFonts w:ascii="Angsana New" w:hAnsi="Angsana New"/>
                <w:sz w:val="28"/>
                <w:szCs w:val="28"/>
              </w:rPr>
              <w:t>40,256</w:t>
            </w:r>
          </w:p>
        </w:tc>
        <w:tc>
          <w:tcPr>
            <w:tcW w:w="279" w:type="dxa"/>
            <w:gridSpan w:val="2"/>
          </w:tcPr>
          <w:p w14:paraId="2A902003" w14:textId="77777777" w:rsidR="00703F1B" w:rsidRPr="0008523A" w:rsidRDefault="00703F1B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97" w:type="dxa"/>
          </w:tcPr>
          <w:p w14:paraId="7628D22D" w14:textId="77777777" w:rsidR="00703F1B" w:rsidRPr="0008523A" w:rsidRDefault="00703F1B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08523A">
              <w:rPr>
                <w:rFonts w:ascii="Angsana New" w:hAnsi="Angsana New"/>
                <w:sz w:val="28"/>
                <w:szCs w:val="28"/>
              </w:rPr>
              <w:t>(8,051)</w:t>
            </w:r>
          </w:p>
        </w:tc>
        <w:tc>
          <w:tcPr>
            <w:tcW w:w="263" w:type="dxa"/>
          </w:tcPr>
          <w:p w14:paraId="1714064E" w14:textId="77777777" w:rsidR="00703F1B" w:rsidRPr="0008523A" w:rsidRDefault="00703F1B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6" w:type="dxa"/>
          </w:tcPr>
          <w:p w14:paraId="76429ED9" w14:textId="77777777" w:rsidR="00703F1B" w:rsidRPr="0008523A" w:rsidRDefault="00703F1B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08523A">
              <w:rPr>
                <w:rFonts w:ascii="Angsana New" w:hAnsi="Angsana New"/>
                <w:sz w:val="28"/>
                <w:szCs w:val="28"/>
              </w:rPr>
              <w:t>32,205</w:t>
            </w:r>
          </w:p>
        </w:tc>
      </w:tr>
      <w:tr w:rsidR="00D878F7" w:rsidRPr="008179D9" w14:paraId="27D1D767" w14:textId="77777777" w:rsidTr="00386764">
        <w:tc>
          <w:tcPr>
            <w:tcW w:w="2700" w:type="dxa"/>
          </w:tcPr>
          <w:p w14:paraId="23CB922A" w14:textId="2A06FF69" w:rsidR="00D878F7" w:rsidRPr="0008523A" w:rsidRDefault="00D878F7" w:rsidP="00D878F7">
            <w:pPr>
              <w:tabs>
                <w:tab w:val="clear" w:pos="227"/>
                <w:tab w:val="clear" w:pos="454"/>
                <w:tab w:val="clear" w:pos="2580"/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08523A">
              <w:rPr>
                <w:rFonts w:ascii="Angsana New" w:hAnsi="Angsana New" w:hint="cs"/>
                <w:sz w:val="28"/>
                <w:szCs w:val="28"/>
                <w:cs/>
              </w:rPr>
              <w:t>จากการประมาณ</w:t>
            </w:r>
            <w:r w:rsidR="00CF6BA0" w:rsidRPr="0008523A">
              <w:rPr>
                <w:rFonts w:ascii="Angsana New" w:hAnsi="Angsana New" w:hint="cs"/>
                <w:sz w:val="28"/>
                <w:szCs w:val="28"/>
                <w:cs/>
              </w:rPr>
              <w:t>การตาม</w:t>
            </w:r>
          </w:p>
        </w:tc>
        <w:tc>
          <w:tcPr>
            <w:tcW w:w="897" w:type="dxa"/>
          </w:tcPr>
          <w:p w14:paraId="53B31805" w14:textId="77777777" w:rsidR="00D878F7" w:rsidRPr="0008523A" w:rsidRDefault="00D878F7" w:rsidP="00D87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240" w:lineRule="auto"/>
              <w:ind w:left="-108" w:right="-13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3" w:type="dxa"/>
          </w:tcPr>
          <w:p w14:paraId="18AD4B97" w14:textId="77777777" w:rsidR="00D878F7" w:rsidRPr="0008523A" w:rsidRDefault="00D878F7" w:rsidP="00D87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240" w:lineRule="auto"/>
              <w:ind w:left="-108" w:right="-13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2" w:type="dxa"/>
          </w:tcPr>
          <w:p w14:paraId="4B39962E" w14:textId="77777777" w:rsidR="00D878F7" w:rsidRPr="0008523A" w:rsidRDefault="00D878F7" w:rsidP="00D87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240" w:lineRule="auto"/>
              <w:ind w:left="-108" w:right="-13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B4330A2" w14:textId="77777777" w:rsidR="00D878F7" w:rsidRPr="0008523A" w:rsidRDefault="00D878F7" w:rsidP="00D87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240" w:lineRule="auto"/>
              <w:ind w:left="-10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7" w:type="dxa"/>
          </w:tcPr>
          <w:p w14:paraId="5BADB375" w14:textId="77777777" w:rsidR="00D878F7" w:rsidRPr="0008523A" w:rsidRDefault="00D878F7" w:rsidP="00D87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240" w:lineRule="auto"/>
              <w:ind w:left="-10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CA6C0B" w14:textId="77777777" w:rsidR="00D878F7" w:rsidRPr="0008523A" w:rsidRDefault="00D878F7" w:rsidP="00D87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6" w:type="dxa"/>
          </w:tcPr>
          <w:p w14:paraId="3D9FA1FC" w14:textId="77777777" w:rsidR="00D878F7" w:rsidRPr="0008523A" w:rsidRDefault="00D878F7" w:rsidP="00D87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22" w:right="-13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" w:type="dxa"/>
            <w:gridSpan w:val="2"/>
          </w:tcPr>
          <w:p w14:paraId="30161F08" w14:textId="77777777" w:rsidR="00D878F7" w:rsidRPr="0008523A" w:rsidRDefault="00D878F7" w:rsidP="00D87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97" w:type="dxa"/>
          </w:tcPr>
          <w:p w14:paraId="5BB1519E" w14:textId="77777777" w:rsidR="00D878F7" w:rsidRPr="0008523A" w:rsidRDefault="00D878F7" w:rsidP="00D87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22" w:right="-13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3" w:type="dxa"/>
          </w:tcPr>
          <w:p w14:paraId="3C9500D3" w14:textId="77777777" w:rsidR="00D878F7" w:rsidRPr="0008523A" w:rsidRDefault="00D878F7" w:rsidP="00D87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6" w:type="dxa"/>
          </w:tcPr>
          <w:p w14:paraId="3B4D841B" w14:textId="77777777" w:rsidR="00D878F7" w:rsidRPr="0008523A" w:rsidRDefault="00D878F7" w:rsidP="00D87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6BA0" w:rsidRPr="008179D9" w14:paraId="29D057E2" w14:textId="77777777" w:rsidTr="00386764">
        <w:tc>
          <w:tcPr>
            <w:tcW w:w="2700" w:type="dxa"/>
          </w:tcPr>
          <w:p w14:paraId="38414ADB" w14:textId="75FDBC5D" w:rsidR="00CF6BA0" w:rsidRPr="0008523A" w:rsidRDefault="00CF6BA0" w:rsidP="00CF6BA0">
            <w:pPr>
              <w:tabs>
                <w:tab w:val="clear" w:pos="227"/>
                <w:tab w:val="clear" w:pos="454"/>
                <w:tab w:val="clear" w:pos="2580"/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8523A">
              <w:rPr>
                <w:rFonts w:ascii="Angsana New" w:hAnsi="Angsana New" w:hint="cs"/>
                <w:sz w:val="28"/>
                <w:szCs w:val="28"/>
                <w:cs/>
              </w:rPr>
              <w:t xml:space="preserve">   หลักคณิตศาสตร์ประกันภัย</w:t>
            </w:r>
          </w:p>
        </w:tc>
        <w:tc>
          <w:tcPr>
            <w:tcW w:w="897" w:type="dxa"/>
          </w:tcPr>
          <w:p w14:paraId="3BE1957E" w14:textId="2DE33F7D" w:rsidR="00CF6BA0" w:rsidRPr="00CF6BA0" w:rsidRDefault="00CF6BA0" w:rsidP="00CF6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08" w:right="-130"/>
              <w:rPr>
                <w:rFonts w:ascii="Angsana New" w:hAnsi="Angsana New"/>
                <w:sz w:val="28"/>
                <w:szCs w:val="28"/>
              </w:rPr>
            </w:pPr>
            <w:r w:rsidRPr="00CF6BA0">
              <w:rPr>
                <w:rFonts w:ascii="Angsana New" w:hAnsi="Angsana New"/>
                <w:sz w:val="28"/>
                <w:szCs w:val="28"/>
              </w:rPr>
              <w:t>6,193</w:t>
            </w:r>
          </w:p>
        </w:tc>
        <w:tc>
          <w:tcPr>
            <w:tcW w:w="273" w:type="dxa"/>
          </w:tcPr>
          <w:p w14:paraId="5830C5C2" w14:textId="77777777" w:rsidR="00CF6BA0" w:rsidRPr="00CF6BA0" w:rsidRDefault="00CF6BA0" w:rsidP="00CF6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right="-13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2" w:type="dxa"/>
          </w:tcPr>
          <w:p w14:paraId="621F8C26" w14:textId="02077867" w:rsidR="00CF6BA0" w:rsidRPr="00CF6BA0" w:rsidRDefault="00CF6BA0" w:rsidP="00CF6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240" w:lineRule="auto"/>
              <w:ind w:left="-108" w:right="-130"/>
              <w:rPr>
                <w:rFonts w:ascii="Angsana New" w:hAnsi="Angsana New"/>
                <w:sz w:val="28"/>
                <w:szCs w:val="28"/>
              </w:rPr>
            </w:pPr>
            <w:r w:rsidRPr="00CF6BA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F50847D" w14:textId="77777777" w:rsidR="00CF6BA0" w:rsidRPr="00CF6BA0" w:rsidRDefault="00CF6BA0" w:rsidP="00CF6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0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7" w:type="dxa"/>
          </w:tcPr>
          <w:p w14:paraId="7EF7A4D2" w14:textId="73A2C0A9" w:rsidR="00CF6BA0" w:rsidRPr="00CF6BA0" w:rsidRDefault="00CF6BA0" w:rsidP="00CF6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08" w:right="-130"/>
              <w:rPr>
                <w:rFonts w:ascii="Angsana New" w:hAnsi="Angsana New"/>
                <w:sz w:val="28"/>
                <w:szCs w:val="28"/>
              </w:rPr>
            </w:pPr>
            <w:r w:rsidRPr="00CF6BA0">
              <w:rPr>
                <w:rFonts w:ascii="Angsana New" w:hAnsi="Angsana New"/>
                <w:sz w:val="28"/>
                <w:szCs w:val="28"/>
              </w:rPr>
              <w:t>6,193</w:t>
            </w:r>
          </w:p>
        </w:tc>
        <w:tc>
          <w:tcPr>
            <w:tcW w:w="270" w:type="dxa"/>
          </w:tcPr>
          <w:p w14:paraId="7D7AFE67" w14:textId="77777777" w:rsidR="00CF6BA0" w:rsidRPr="0008523A" w:rsidRDefault="00CF6BA0" w:rsidP="00CF6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6" w:type="dxa"/>
          </w:tcPr>
          <w:p w14:paraId="727EA7D5" w14:textId="45C60AE8" w:rsidR="00CF6BA0" w:rsidRPr="0008523A" w:rsidRDefault="00CF6BA0" w:rsidP="00CF6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108" w:right="-130"/>
              <w:rPr>
                <w:rFonts w:ascii="Angsana New" w:hAnsi="Angsana New"/>
                <w:sz w:val="28"/>
                <w:szCs w:val="28"/>
              </w:rPr>
            </w:pPr>
            <w:r w:rsidRPr="000852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9" w:type="dxa"/>
            <w:gridSpan w:val="2"/>
          </w:tcPr>
          <w:p w14:paraId="7FF97E4D" w14:textId="77777777" w:rsidR="00CF6BA0" w:rsidRPr="0008523A" w:rsidRDefault="00CF6BA0" w:rsidP="00CF6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97" w:type="dxa"/>
          </w:tcPr>
          <w:p w14:paraId="216F4DC8" w14:textId="599D4C42" w:rsidR="00CF6BA0" w:rsidRPr="0008523A" w:rsidRDefault="00CF6BA0" w:rsidP="00CF6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108" w:right="-130"/>
              <w:rPr>
                <w:rFonts w:ascii="Angsana New" w:hAnsi="Angsana New"/>
                <w:sz w:val="28"/>
                <w:szCs w:val="28"/>
              </w:rPr>
            </w:pPr>
            <w:r w:rsidRPr="000852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3" w:type="dxa"/>
          </w:tcPr>
          <w:p w14:paraId="4607A43C" w14:textId="77777777" w:rsidR="00CF6BA0" w:rsidRPr="0008523A" w:rsidRDefault="00CF6BA0" w:rsidP="00CF6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6" w:type="dxa"/>
          </w:tcPr>
          <w:p w14:paraId="2E345C94" w14:textId="028361FD" w:rsidR="00CF6BA0" w:rsidRPr="0008523A" w:rsidRDefault="00CF6BA0" w:rsidP="00CF6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after="0" w:line="240" w:lineRule="auto"/>
              <w:ind w:left="-108" w:right="-130"/>
              <w:rPr>
                <w:rFonts w:ascii="Angsana New" w:hAnsi="Angsana New"/>
                <w:sz w:val="28"/>
                <w:szCs w:val="28"/>
              </w:rPr>
            </w:pPr>
            <w:r w:rsidRPr="0008523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F6BA0" w:rsidRPr="008179D9" w14:paraId="6C276007" w14:textId="77777777" w:rsidTr="00386764">
        <w:tc>
          <w:tcPr>
            <w:tcW w:w="2700" w:type="dxa"/>
          </w:tcPr>
          <w:p w14:paraId="6413F217" w14:textId="77777777" w:rsidR="00CF6BA0" w:rsidRPr="0008523A" w:rsidRDefault="00CF6BA0" w:rsidP="00CF6BA0">
            <w:pPr>
              <w:tabs>
                <w:tab w:val="clear" w:pos="227"/>
                <w:tab w:val="clear" w:pos="454"/>
                <w:tab w:val="clear" w:pos="2580"/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852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</w:tcPr>
          <w:p w14:paraId="6C3B51EA" w14:textId="77A754CD" w:rsidR="00CF6BA0" w:rsidRPr="00703F1B" w:rsidRDefault="00CF6BA0" w:rsidP="00CF6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08" w:right="-13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3F1B">
              <w:rPr>
                <w:rFonts w:ascii="Angsana New" w:hAnsi="Angsana New"/>
                <w:b/>
                <w:bCs/>
                <w:sz w:val="28"/>
                <w:szCs w:val="28"/>
              </w:rPr>
              <w:t>6,193</w:t>
            </w:r>
          </w:p>
        </w:tc>
        <w:tc>
          <w:tcPr>
            <w:tcW w:w="273" w:type="dxa"/>
          </w:tcPr>
          <w:p w14:paraId="3AC27DFC" w14:textId="77777777" w:rsidR="00CF6BA0" w:rsidRPr="00703F1B" w:rsidRDefault="00CF6BA0" w:rsidP="00CF6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240" w:lineRule="auto"/>
              <w:ind w:right="-13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52680FAD" w14:textId="39E2C1F1" w:rsidR="00CF6BA0" w:rsidRPr="00703F1B" w:rsidRDefault="00CF6BA0" w:rsidP="00CF6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240" w:lineRule="auto"/>
              <w:ind w:left="-108" w:right="-130"/>
              <w:rPr>
                <w:rFonts w:ascii="Angsana New" w:hAnsi="Angsana New"/>
                <w:sz w:val="28"/>
                <w:szCs w:val="28"/>
              </w:rPr>
            </w:pPr>
            <w:r w:rsidRPr="00703F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D2E4599" w14:textId="77777777" w:rsidR="00CF6BA0" w:rsidRPr="00703F1B" w:rsidRDefault="00CF6BA0" w:rsidP="00CF6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240" w:lineRule="auto"/>
              <w:ind w:left="-10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</w:tcPr>
          <w:p w14:paraId="7330F20B" w14:textId="463894FB" w:rsidR="00CF6BA0" w:rsidRPr="00703F1B" w:rsidRDefault="00CF6BA0" w:rsidP="00CF6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08" w:right="-13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3F1B">
              <w:rPr>
                <w:rFonts w:ascii="Angsana New" w:hAnsi="Angsana New"/>
                <w:b/>
                <w:bCs/>
                <w:sz w:val="28"/>
                <w:szCs w:val="28"/>
              </w:rPr>
              <w:t>6,193</w:t>
            </w:r>
          </w:p>
        </w:tc>
        <w:tc>
          <w:tcPr>
            <w:tcW w:w="270" w:type="dxa"/>
          </w:tcPr>
          <w:p w14:paraId="37C28CC1" w14:textId="77777777" w:rsidR="00CF6BA0" w:rsidRPr="0008523A" w:rsidRDefault="00CF6BA0" w:rsidP="00CF6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3D9E8C39" w14:textId="77777777" w:rsidR="00CF6BA0" w:rsidRPr="0008523A" w:rsidRDefault="00CF6BA0" w:rsidP="00CF6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22" w:right="-13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8523A">
              <w:rPr>
                <w:rFonts w:ascii="Angsana New" w:hAnsi="Angsana New"/>
                <w:b/>
                <w:bCs/>
                <w:sz w:val="28"/>
                <w:szCs w:val="28"/>
              </w:rPr>
              <w:t>45,541</w:t>
            </w:r>
          </w:p>
        </w:tc>
        <w:tc>
          <w:tcPr>
            <w:tcW w:w="279" w:type="dxa"/>
            <w:gridSpan w:val="2"/>
          </w:tcPr>
          <w:p w14:paraId="067644D2" w14:textId="77777777" w:rsidR="00CF6BA0" w:rsidRPr="0008523A" w:rsidRDefault="00CF6BA0" w:rsidP="00CF6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</w:tcPr>
          <w:p w14:paraId="023AE52A" w14:textId="77777777" w:rsidR="00CF6BA0" w:rsidRPr="0008523A" w:rsidRDefault="00CF6BA0" w:rsidP="00CF6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22" w:right="-13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8523A">
              <w:rPr>
                <w:rFonts w:ascii="Angsana New" w:hAnsi="Angsana New"/>
                <w:b/>
                <w:bCs/>
                <w:sz w:val="28"/>
                <w:szCs w:val="28"/>
              </w:rPr>
              <w:t>(9,108)</w:t>
            </w:r>
          </w:p>
        </w:tc>
        <w:tc>
          <w:tcPr>
            <w:tcW w:w="263" w:type="dxa"/>
          </w:tcPr>
          <w:p w14:paraId="28762A91" w14:textId="77777777" w:rsidR="00CF6BA0" w:rsidRPr="0008523A" w:rsidRDefault="00CF6BA0" w:rsidP="00CF6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</w:tcPr>
          <w:p w14:paraId="584BB9E5" w14:textId="77777777" w:rsidR="00CF6BA0" w:rsidRPr="0008523A" w:rsidRDefault="00CF6BA0" w:rsidP="00CF6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 w:line="240" w:lineRule="auto"/>
              <w:ind w:right="-13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8523A">
              <w:rPr>
                <w:rFonts w:ascii="Angsana New" w:hAnsi="Angsana New"/>
                <w:b/>
                <w:bCs/>
                <w:sz w:val="28"/>
                <w:szCs w:val="28"/>
              </w:rPr>
              <w:t>36,433</w:t>
            </w:r>
          </w:p>
        </w:tc>
      </w:tr>
    </w:tbl>
    <w:p w14:paraId="3D9BE494" w14:textId="77777777" w:rsidR="0073416E" w:rsidRPr="004E7820" w:rsidRDefault="0073416E" w:rsidP="00734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</w:p>
    <w:p w14:paraId="209CDB4F" w14:textId="77777777" w:rsidR="0073416E" w:rsidRPr="002C4776" w:rsidRDefault="007503F9" w:rsidP="002047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  <w:r w:rsidR="0073416E" w:rsidRPr="002C4776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การกระทบยอดเพื่อหาอัตราภาษีที่แท้จริง</w:t>
      </w:r>
    </w:p>
    <w:p w14:paraId="3C961B80" w14:textId="77777777" w:rsidR="0073416E" w:rsidRPr="002B32CE" w:rsidRDefault="0073416E" w:rsidP="002047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</w:rPr>
      </w:pPr>
    </w:p>
    <w:tbl>
      <w:tblPr>
        <w:tblW w:w="9170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4230"/>
        <w:gridCol w:w="899"/>
        <w:gridCol w:w="275"/>
        <w:gridCol w:w="1174"/>
        <w:gridCol w:w="271"/>
        <w:gridCol w:w="891"/>
        <w:gridCol w:w="271"/>
        <w:gridCol w:w="1159"/>
      </w:tblGrid>
      <w:tr w:rsidR="0073416E" w:rsidRPr="002C4776" w14:paraId="0B1B97C5" w14:textId="77777777" w:rsidTr="00386764">
        <w:tc>
          <w:tcPr>
            <w:tcW w:w="2306" w:type="pct"/>
          </w:tcPr>
          <w:p w14:paraId="65A9C102" w14:textId="77777777" w:rsidR="0073416E" w:rsidRPr="002C4776" w:rsidRDefault="0073416E" w:rsidP="00FA5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4" w:type="pct"/>
            <w:gridSpan w:val="7"/>
          </w:tcPr>
          <w:p w14:paraId="3C5E5CD1" w14:textId="77777777" w:rsidR="0073416E" w:rsidRPr="002C4776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47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2C47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73416E" w:rsidRPr="002C4776" w14:paraId="54936575" w14:textId="77777777" w:rsidTr="00386764">
        <w:tc>
          <w:tcPr>
            <w:tcW w:w="2306" w:type="pct"/>
          </w:tcPr>
          <w:p w14:paraId="3C9A0BE0" w14:textId="77777777" w:rsidR="0073416E" w:rsidRPr="002C4776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0" w:type="pct"/>
            <w:gridSpan w:val="3"/>
          </w:tcPr>
          <w:p w14:paraId="7CC669C3" w14:textId="77777777" w:rsidR="0073416E" w:rsidRPr="002C4776" w:rsidRDefault="008645A4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256</w:t>
            </w:r>
            <w:r w:rsidR="00626300" w:rsidRPr="00626300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  <w:tc>
          <w:tcPr>
            <w:tcW w:w="148" w:type="pct"/>
          </w:tcPr>
          <w:p w14:paraId="62D4526D" w14:textId="77777777" w:rsidR="0073416E" w:rsidRPr="002C4776" w:rsidRDefault="0073416E" w:rsidP="002D6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6" w:type="pct"/>
            <w:gridSpan w:val="3"/>
          </w:tcPr>
          <w:p w14:paraId="066B11B8" w14:textId="77777777" w:rsidR="0073416E" w:rsidRPr="00651CFD" w:rsidRDefault="00FF3E5F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51CFD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="00626300">
              <w:rPr>
                <w:rFonts w:ascii="Angsana New" w:hAnsi="Angsana New"/>
                <w:bCs/>
                <w:sz w:val="30"/>
                <w:szCs w:val="30"/>
              </w:rPr>
              <w:t>60</w:t>
            </w:r>
          </w:p>
        </w:tc>
      </w:tr>
      <w:tr w:rsidR="0073416E" w:rsidRPr="002C4776" w14:paraId="5411DFF7" w14:textId="77777777" w:rsidTr="00386764">
        <w:tc>
          <w:tcPr>
            <w:tcW w:w="2306" w:type="pct"/>
          </w:tcPr>
          <w:p w14:paraId="35A81A63" w14:textId="77777777" w:rsidR="0073416E" w:rsidRPr="002C4776" w:rsidRDefault="0073416E" w:rsidP="002D6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0" w:type="pct"/>
          </w:tcPr>
          <w:p w14:paraId="0D091C7D" w14:textId="77777777" w:rsidR="0073416E" w:rsidRPr="002C4776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4776">
              <w:rPr>
                <w:rFonts w:ascii="Angsana New" w:hAnsi="Angsana New" w:hint="cs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50" w:type="pct"/>
          </w:tcPr>
          <w:p w14:paraId="319696B1" w14:textId="77777777" w:rsidR="0073416E" w:rsidRPr="002C4776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791FCF60" w14:textId="77777777" w:rsidR="0073416E" w:rsidRPr="002C4776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5463963A" w14:textId="77777777" w:rsidR="0073416E" w:rsidRPr="002C4776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" w:type="pct"/>
          </w:tcPr>
          <w:p w14:paraId="0B870EC2" w14:textId="77777777" w:rsidR="0073416E" w:rsidRPr="002C4776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4776">
              <w:rPr>
                <w:rFonts w:ascii="Angsana New" w:hAnsi="Angsana New" w:hint="cs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48" w:type="pct"/>
          </w:tcPr>
          <w:p w14:paraId="574DDA3A" w14:textId="77777777" w:rsidR="0073416E" w:rsidRPr="002C4776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60B9D449" w14:textId="77777777" w:rsidR="0073416E" w:rsidRPr="002C4776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3416E" w:rsidRPr="002C4776" w14:paraId="1F75AE3A" w14:textId="77777777" w:rsidTr="00386764">
        <w:tc>
          <w:tcPr>
            <w:tcW w:w="2306" w:type="pct"/>
          </w:tcPr>
          <w:p w14:paraId="4CC9F2B4" w14:textId="77777777" w:rsidR="0073416E" w:rsidRPr="002C4776" w:rsidRDefault="0073416E" w:rsidP="002D6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0" w:type="pct"/>
          </w:tcPr>
          <w:p w14:paraId="7A70B369" w14:textId="77777777" w:rsidR="0073416E" w:rsidRPr="002C4776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C477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50" w:type="pct"/>
          </w:tcPr>
          <w:p w14:paraId="509FC30C" w14:textId="77777777" w:rsidR="0073416E" w:rsidRPr="002C4776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1C0A7F99" w14:textId="77777777" w:rsidR="0073416E" w:rsidRPr="002C4776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C477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48" w:type="pct"/>
          </w:tcPr>
          <w:p w14:paraId="59CDDB0F" w14:textId="77777777" w:rsidR="0073416E" w:rsidRPr="002C4776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86" w:type="pct"/>
          </w:tcPr>
          <w:p w14:paraId="4959BD6B" w14:textId="77777777" w:rsidR="0073416E" w:rsidRPr="002C4776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C477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48" w:type="pct"/>
          </w:tcPr>
          <w:p w14:paraId="12C48C16" w14:textId="77777777" w:rsidR="0073416E" w:rsidRPr="002C4776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2" w:type="pct"/>
          </w:tcPr>
          <w:p w14:paraId="193EF625" w14:textId="77777777" w:rsidR="0073416E" w:rsidRPr="002C4776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C477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26300" w:rsidRPr="007A23B7" w14:paraId="275D437C" w14:textId="77777777" w:rsidTr="00386764">
        <w:tc>
          <w:tcPr>
            <w:tcW w:w="2306" w:type="pct"/>
          </w:tcPr>
          <w:p w14:paraId="00A9B72C" w14:textId="60E28AD0" w:rsidR="00626300" w:rsidRPr="007A23B7" w:rsidRDefault="00775512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 w:rsidR="002A6BA5">
              <w:rPr>
                <w:rFonts w:ascii="Angsana New" w:hAnsi="Angsana New" w:hint="cs"/>
                <w:sz w:val="30"/>
                <w:szCs w:val="30"/>
                <w:cs/>
              </w:rPr>
              <w:t>ำ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ไร (</w:t>
            </w:r>
            <w:r w:rsidR="00626300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="00626300" w:rsidRPr="007A23B7">
              <w:rPr>
                <w:rFonts w:ascii="Angsana New" w:hAnsi="Angsana New" w:hint="cs"/>
                <w:sz w:val="30"/>
                <w:szCs w:val="30"/>
                <w:cs/>
              </w:rPr>
              <w:t>ก่อนภาษีเงินได้รวม</w:t>
            </w:r>
          </w:p>
        </w:tc>
        <w:tc>
          <w:tcPr>
            <w:tcW w:w="490" w:type="pct"/>
          </w:tcPr>
          <w:p w14:paraId="09E4CD22" w14:textId="364E1D1A" w:rsidR="00626300" w:rsidRPr="007A23B7" w:rsidRDefault="00626300" w:rsidP="00583B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299E4308" w14:textId="77777777" w:rsidR="00626300" w:rsidRPr="007A23B7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double" w:sz="4" w:space="0" w:color="auto"/>
            </w:tcBorders>
          </w:tcPr>
          <w:p w14:paraId="377E594B" w14:textId="5BF01802" w:rsidR="00626300" w:rsidRPr="007A23B7" w:rsidRDefault="00116AF5" w:rsidP="00482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631,686</w:t>
            </w:r>
          </w:p>
        </w:tc>
        <w:tc>
          <w:tcPr>
            <w:tcW w:w="148" w:type="pct"/>
          </w:tcPr>
          <w:p w14:paraId="05346A1A" w14:textId="77777777" w:rsidR="00626300" w:rsidRPr="007A23B7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" w:type="pct"/>
          </w:tcPr>
          <w:p w14:paraId="46D72D21" w14:textId="77777777" w:rsidR="00626300" w:rsidRPr="007A23B7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47EB21FB" w14:textId="77777777" w:rsidR="00626300" w:rsidRPr="007A23B7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</w:tcPr>
          <w:p w14:paraId="22836F9B" w14:textId="6143E5E5" w:rsidR="00626300" w:rsidRPr="007A23B7" w:rsidRDefault="00626300" w:rsidP="00482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</w:t>
            </w:r>
            <w:r w:rsidR="00A86D65">
              <w:rPr>
                <w:rFonts w:ascii="Angsana New" w:hAnsi="Angsana New"/>
                <w:sz w:val="30"/>
                <w:szCs w:val="30"/>
              </w:rPr>
              <w:t>22</w:t>
            </w:r>
            <w:r w:rsidR="00116AF5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116AF5">
              <w:rPr>
                <w:rFonts w:ascii="Angsana New" w:hAnsi="Angsana New"/>
                <w:sz w:val="30"/>
                <w:szCs w:val="30"/>
              </w:rPr>
              <w:t>337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26300" w:rsidRPr="007A23B7" w14:paraId="706A1002" w14:textId="77777777" w:rsidTr="00386764">
        <w:tc>
          <w:tcPr>
            <w:tcW w:w="2306" w:type="pct"/>
          </w:tcPr>
          <w:p w14:paraId="3FF2AC09" w14:textId="77777777" w:rsidR="00626300" w:rsidRPr="007A23B7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A23B7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490" w:type="pct"/>
          </w:tcPr>
          <w:p w14:paraId="5BBEB3C1" w14:textId="3833CD0C" w:rsidR="00626300" w:rsidRPr="007A23B7" w:rsidRDefault="00583B1A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50" w:type="pct"/>
          </w:tcPr>
          <w:p w14:paraId="3E02CED3" w14:textId="77777777" w:rsidR="00626300" w:rsidRPr="007A23B7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double" w:sz="4" w:space="0" w:color="auto"/>
            </w:tcBorders>
          </w:tcPr>
          <w:p w14:paraId="0CC55B15" w14:textId="3D941DA8" w:rsidR="00626300" w:rsidRPr="007A23B7" w:rsidRDefault="00116AF5" w:rsidP="00412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126,337</w:t>
            </w:r>
          </w:p>
        </w:tc>
        <w:tc>
          <w:tcPr>
            <w:tcW w:w="148" w:type="pct"/>
          </w:tcPr>
          <w:p w14:paraId="0A43F3B9" w14:textId="77777777" w:rsidR="00626300" w:rsidRPr="007A23B7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" w:type="pct"/>
          </w:tcPr>
          <w:p w14:paraId="6BE9B16F" w14:textId="77777777" w:rsidR="00626300" w:rsidRPr="007A23B7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23B7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48" w:type="pct"/>
          </w:tcPr>
          <w:p w14:paraId="7F48D61F" w14:textId="77777777" w:rsidR="00626300" w:rsidRPr="007A23B7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</w:tcPr>
          <w:p w14:paraId="284B6B8F" w14:textId="6EF4D147" w:rsidR="00626300" w:rsidRPr="007A23B7" w:rsidRDefault="00A86D65" w:rsidP="002B32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(44</w:t>
            </w:r>
            <w:r w:rsidR="00116AF5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116AF5">
              <w:rPr>
                <w:rFonts w:ascii="Angsana New" w:hAnsi="Angsana New"/>
                <w:sz w:val="30"/>
                <w:szCs w:val="30"/>
              </w:rPr>
              <w:t>067</w:t>
            </w:r>
            <w:r w:rsidR="0062630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26300" w:rsidRPr="007A23B7" w14:paraId="76F50343" w14:textId="77777777" w:rsidTr="00386764">
        <w:tc>
          <w:tcPr>
            <w:tcW w:w="2306" w:type="pct"/>
          </w:tcPr>
          <w:p w14:paraId="151B0E11" w14:textId="77777777" w:rsidR="00626300" w:rsidRPr="007A23B7" w:rsidRDefault="00626300" w:rsidP="00626300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A23B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490" w:type="pct"/>
          </w:tcPr>
          <w:p w14:paraId="49F768FC" w14:textId="77777777" w:rsidR="00626300" w:rsidRPr="007A23B7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338357FA" w14:textId="77777777" w:rsidR="00626300" w:rsidRPr="007A23B7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50D2CFC9" w14:textId="59EC3B04" w:rsidR="00626300" w:rsidRPr="007A23B7" w:rsidRDefault="00775512" w:rsidP="00681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205,394)</w:t>
            </w:r>
          </w:p>
        </w:tc>
        <w:tc>
          <w:tcPr>
            <w:tcW w:w="148" w:type="pct"/>
          </w:tcPr>
          <w:p w14:paraId="427A342D" w14:textId="77777777" w:rsidR="00626300" w:rsidRPr="007A23B7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" w:type="pct"/>
          </w:tcPr>
          <w:p w14:paraId="65307A3D" w14:textId="77777777" w:rsidR="00626300" w:rsidRPr="007A23B7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FCE527A" w14:textId="77777777" w:rsidR="00626300" w:rsidRPr="007A23B7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793EBD67" w14:textId="7727D4BC" w:rsidR="00626300" w:rsidRPr="007A23B7" w:rsidRDefault="00626300" w:rsidP="00681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A86D65">
              <w:rPr>
                <w:rFonts w:ascii="Angsana New" w:hAnsi="Angsana New"/>
                <w:sz w:val="30"/>
                <w:szCs w:val="30"/>
              </w:rPr>
              <w:t>4</w:t>
            </w:r>
            <w:r w:rsidR="003D4AD2">
              <w:rPr>
                <w:rFonts w:ascii="Angsana New" w:hAnsi="Angsana New"/>
                <w:sz w:val="30"/>
                <w:szCs w:val="30"/>
              </w:rPr>
              <w:t>,210</w:t>
            </w:r>
          </w:p>
        </w:tc>
      </w:tr>
      <w:tr w:rsidR="00626300" w:rsidRPr="007A23B7" w14:paraId="479B5715" w14:textId="77777777" w:rsidTr="00386764">
        <w:tc>
          <w:tcPr>
            <w:tcW w:w="2306" w:type="pct"/>
          </w:tcPr>
          <w:p w14:paraId="308B2271" w14:textId="77777777" w:rsidR="00626300" w:rsidRPr="007A23B7" w:rsidRDefault="00626300" w:rsidP="00626300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A23B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ค่าใช้จ่ายที่ถือเป็นรายจ่ายทางภาษีได้เพิ่มขึ้น</w:t>
            </w:r>
          </w:p>
        </w:tc>
        <w:tc>
          <w:tcPr>
            <w:tcW w:w="490" w:type="pct"/>
          </w:tcPr>
          <w:p w14:paraId="64B521B0" w14:textId="77777777" w:rsidR="00626300" w:rsidRPr="007A23B7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13DA5892" w14:textId="77777777" w:rsidR="00626300" w:rsidRPr="007A23B7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3A84A7A4" w14:textId="385BFD3A" w:rsidR="00626300" w:rsidRPr="007A23B7" w:rsidRDefault="00482A7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(234)</w:t>
            </w:r>
          </w:p>
        </w:tc>
        <w:tc>
          <w:tcPr>
            <w:tcW w:w="148" w:type="pct"/>
          </w:tcPr>
          <w:p w14:paraId="0E2006D0" w14:textId="77777777" w:rsidR="00626300" w:rsidRPr="007A23B7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" w:type="pct"/>
          </w:tcPr>
          <w:p w14:paraId="7DB210EE" w14:textId="77777777" w:rsidR="00626300" w:rsidRPr="007A23B7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33408395" w14:textId="77777777" w:rsidR="00626300" w:rsidRPr="007A23B7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4D04AE30" w14:textId="3424D5C1" w:rsidR="00626300" w:rsidRPr="007A23B7" w:rsidRDefault="00A86D65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</w:t>
            </w:r>
            <w:r w:rsidR="003D4AD2">
              <w:rPr>
                <w:rFonts w:ascii="Angsana New" w:hAnsi="Angsana New"/>
                <w:sz w:val="30"/>
                <w:szCs w:val="30"/>
              </w:rPr>
              <w:t>2</w:t>
            </w:r>
            <w:r w:rsidR="0062630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26300" w:rsidRPr="007A23B7" w14:paraId="2CD36290" w14:textId="77777777" w:rsidTr="00386764">
        <w:tc>
          <w:tcPr>
            <w:tcW w:w="2306" w:type="pct"/>
          </w:tcPr>
          <w:p w14:paraId="2D688CD5" w14:textId="77777777" w:rsidR="00626300" w:rsidRPr="007A23B7" w:rsidRDefault="00626300" w:rsidP="00626300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A23B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ผลแตกต่างชั่วคราวที่ไม่รับรู้เป็นสินทรัพย์</w:t>
            </w:r>
          </w:p>
          <w:p w14:paraId="1EEF96CE" w14:textId="77777777" w:rsidR="00626300" w:rsidRPr="007A23B7" w:rsidRDefault="00626300" w:rsidP="00626300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A23B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ภาษีเงินได้รอการตัดบัญชี</w:t>
            </w:r>
          </w:p>
        </w:tc>
        <w:tc>
          <w:tcPr>
            <w:tcW w:w="490" w:type="pct"/>
          </w:tcPr>
          <w:p w14:paraId="687924FD" w14:textId="77777777" w:rsidR="00626300" w:rsidRPr="007A23B7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0A8CFB0B" w14:textId="77777777" w:rsidR="00626300" w:rsidRPr="007A23B7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14:paraId="5D879582" w14:textId="7427CE80" w:rsidR="00626300" w:rsidRPr="007A23B7" w:rsidRDefault="00654F06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19,297</w:t>
            </w:r>
          </w:p>
        </w:tc>
        <w:tc>
          <w:tcPr>
            <w:tcW w:w="148" w:type="pct"/>
          </w:tcPr>
          <w:p w14:paraId="357F8521" w14:textId="77777777" w:rsidR="00626300" w:rsidRPr="007A23B7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" w:type="pct"/>
          </w:tcPr>
          <w:p w14:paraId="782301DA" w14:textId="77777777" w:rsidR="00626300" w:rsidRPr="007A23B7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720AF13E" w14:textId="77777777" w:rsidR="00626300" w:rsidRPr="007A23B7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28D5CAD7" w14:textId="7E4687DD" w:rsidR="00626300" w:rsidRPr="007A23B7" w:rsidRDefault="00626300" w:rsidP="00A86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A86D65">
              <w:rPr>
                <w:rFonts w:ascii="Angsana New" w:hAnsi="Angsana New"/>
                <w:sz w:val="30"/>
                <w:szCs w:val="30"/>
              </w:rPr>
              <w:t>55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2B32CE">
              <w:rPr>
                <w:rFonts w:ascii="Angsana New" w:hAnsi="Angsana New"/>
                <w:sz w:val="30"/>
                <w:szCs w:val="30"/>
              </w:rPr>
              <w:t>4</w:t>
            </w:r>
            <w:r w:rsidR="00A86D65">
              <w:rPr>
                <w:rFonts w:ascii="Angsana New" w:hAnsi="Angsana New"/>
                <w:sz w:val="30"/>
                <w:szCs w:val="30"/>
              </w:rPr>
              <w:t>1</w:t>
            </w:r>
            <w:r w:rsidR="002B32CE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626300" w:rsidRPr="007A23B7" w14:paraId="7882F406" w14:textId="77777777" w:rsidTr="00386764">
        <w:tc>
          <w:tcPr>
            <w:tcW w:w="2306" w:type="pct"/>
          </w:tcPr>
          <w:p w14:paraId="4478FA97" w14:textId="77777777" w:rsidR="00626300" w:rsidRPr="007A23B7" w:rsidRDefault="00626300" w:rsidP="00626300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ผลขาดทุ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นในปีปัจจุบัน</w:t>
            </w:r>
            <w:r w:rsidRPr="007A23B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ที่ไม่รับรู้เป็นสินทรัพย์ภาษี</w:t>
            </w:r>
            <w:r w:rsidRPr="007A23B7">
              <w:rPr>
                <w:rFonts w:ascii="Angsana New" w:hAnsi="Angsana New"/>
                <w:color w:val="000000"/>
                <w:sz w:val="30"/>
                <w:szCs w:val="30"/>
              </w:rPr>
              <w:br/>
              <w:t xml:space="preserve">   </w:t>
            </w:r>
            <w:r w:rsidRPr="007A23B7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เงินได้รอ</w:t>
            </w:r>
            <w:r w:rsidRPr="007A23B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</w:t>
            </w:r>
            <w:r w:rsidRPr="007A23B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490" w:type="pct"/>
          </w:tcPr>
          <w:p w14:paraId="7032493F" w14:textId="77777777" w:rsidR="00626300" w:rsidRPr="007A23B7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5430E049" w14:textId="77777777" w:rsidR="00626300" w:rsidRPr="007A23B7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14:paraId="721927A9" w14:textId="22A1E378" w:rsidR="00626300" w:rsidRPr="007A23B7" w:rsidRDefault="00116AF5" w:rsidP="00775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775512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775512">
              <w:rPr>
                <w:rFonts w:ascii="Angsana New" w:hAnsi="Angsana New"/>
                <w:sz w:val="30"/>
                <w:szCs w:val="30"/>
              </w:rPr>
              <w:t>935</w:t>
            </w:r>
          </w:p>
        </w:tc>
        <w:tc>
          <w:tcPr>
            <w:tcW w:w="148" w:type="pct"/>
          </w:tcPr>
          <w:p w14:paraId="4A1361C0" w14:textId="77777777" w:rsidR="00626300" w:rsidRPr="007A23B7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" w:type="pct"/>
          </w:tcPr>
          <w:p w14:paraId="6499D731" w14:textId="77777777" w:rsidR="00626300" w:rsidRPr="007A23B7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7CE167D6" w14:textId="77777777" w:rsidR="00626300" w:rsidRPr="007A23B7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6E59724D" w14:textId="0045FB62" w:rsidR="00626300" w:rsidRPr="007A23B7" w:rsidRDefault="00A86D65" w:rsidP="00A86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  <w:r w:rsidR="00116AF5">
              <w:rPr>
                <w:rFonts w:ascii="Angsana New" w:hAnsi="Angsana New"/>
                <w:sz w:val="30"/>
                <w:szCs w:val="30"/>
              </w:rPr>
              <w:t>6</w:t>
            </w:r>
            <w:r w:rsidR="00626300">
              <w:rPr>
                <w:rFonts w:ascii="Angsana New" w:hAnsi="Angsana New"/>
                <w:sz w:val="30"/>
                <w:szCs w:val="30"/>
              </w:rPr>
              <w:t>,</w:t>
            </w:r>
            <w:r w:rsidR="00116AF5">
              <w:rPr>
                <w:rFonts w:ascii="Angsana New" w:hAnsi="Angsana New"/>
                <w:sz w:val="30"/>
                <w:szCs w:val="30"/>
              </w:rPr>
              <w:t>001</w:t>
            </w:r>
          </w:p>
        </w:tc>
      </w:tr>
      <w:tr w:rsidR="002B32CE" w:rsidRPr="007A23B7" w14:paraId="446E7687" w14:textId="77777777" w:rsidTr="00386764">
        <w:tc>
          <w:tcPr>
            <w:tcW w:w="2306" w:type="pct"/>
          </w:tcPr>
          <w:p w14:paraId="0395CBAC" w14:textId="5CC5F547" w:rsidR="002B32CE" w:rsidRDefault="002B32CE" w:rsidP="00626300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ภาษีงวดก่อนๆที่บันทึกสูงไป</w:t>
            </w:r>
          </w:p>
        </w:tc>
        <w:tc>
          <w:tcPr>
            <w:tcW w:w="490" w:type="pct"/>
          </w:tcPr>
          <w:p w14:paraId="24B3294D" w14:textId="77777777" w:rsidR="002B32CE" w:rsidRPr="007A23B7" w:rsidRDefault="002B32CE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08444212" w14:textId="77777777" w:rsidR="002B32CE" w:rsidRPr="007A23B7" w:rsidRDefault="002B32CE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3DA770E0" w14:textId="2D5963BB" w:rsidR="002B32CE" w:rsidRPr="007A23B7" w:rsidRDefault="00583B1A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BA20E06" w14:textId="77777777" w:rsidR="002B32CE" w:rsidRPr="007A23B7" w:rsidRDefault="002B32CE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" w:type="pct"/>
          </w:tcPr>
          <w:p w14:paraId="7300F569" w14:textId="77777777" w:rsidR="002B32CE" w:rsidRPr="007A23B7" w:rsidRDefault="002B32CE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6D3B94E" w14:textId="77777777" w:rsidR="002B32CE" w:rsidRPr="007A23B7" w:rsidRDefault="002B32CE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03789811" w14:textId="315F95A3" w:rsidR="002B32CE" w:rsidRPr="007A23B7" w:rsidRDefault="002B32CE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42</w:t>
            </w:r>
          </w:p>
        </w:tc>
      </w:tr>
      <w:tr w:rsidR="00626300" w:rsidRPr="002C4776" w14:paraId="6EE48EBA" w14:textId="77777777" w:rsidTr="00386764">
        <w:tc>
          <w:tcPr>
            <w:tcW w:w="2306" w:type="pct"/>
          </w:tcPr>
          <w:p w14:paraId="22ADE0BE" w14:textId="77777777" w:rsidR="00626300" w:rsidRPr="007A23B7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23B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90" w:type="pct"/>
            <w:tcBorders>
              <w:top w:val="single" w:sz="4" w:space="0" w:color="auto"/>
              <w:bottom w:val="double" w:sz="4" w:space="0" w:color="auto"/>
            </w:tcBorders>
          </w:tcPr>
          <w:p w14:paraId="03939CFD" w14:textId="4E53EE05" w:rsidR="00626300" w:rsidRPr="007A23B7" w:rsidRDefault="00583B1A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EC5E6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="00EC5E66">
              <w:rPr>
                <w:rFonts w:ascii="Angsana New" w:hAnsi="Angsana New"/>
                <w:b/>
                <w:bCs/>
                <w:sz w:val="30"/>
                <w:szCs w:val="30"/>
              </w:rPr>
              <w:t>39</w:t>
            </w:r>
          </w:p>
        </w:tc>
        <w:tc>
          <w:tcPr>
            <w:tcW w:w="150" w:type="pct"/>
          </w:tcPr>
          <w:p w14:paraId="50FA3FB8" w14:textId="77777777" w:rsidR="00626300" w:rsidRPr="007A23B7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6B5D52" w14:textId="5953D02D" w:rsidR="00626300" w:rsidRPr="00681686" w:rsidRDefault="00583B1A" w:rsidP="00681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1686">
              <w:rPr>
                <w:rFonts w:ascii="Angsana New" w:hAnsi="Angsana New"/>
                <w:b/>
                <w:bCs/>
                <w:sz w:val="30"/>
                <w:szCs w:val="30"/>
              </w:rPr>
              <w:t>71,941</w:t>
            </w:r>
          </w:p>
        </w:tc>
        <w:tc>
          <w:tcPr>
            <w:tcW w:w="148" w:type="pct"/>
          </w:tcPr>
          <w:p w14:paraId="50E7E6B5" w14:textId="77777777" w:rsidR="00626300" w:rsidRPr="007A23B7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6" w:type="pct"/>
            <w:tcBorders>
              <w:top w:val="single" w:sz="4" w:space="0" w:color="auto"/>
              <w:bottom w:val="double" w:sz="4" w:space="0" w:color="auto"/>
            </w:tcBorders>
          </w:tcPr>
          <w:p w14:paraId="6B8A9860" w14:textId="33BAF7B3" w:rsidR="00626300" w:rsidRPr="007A23B7" w:rsidRDefault="002B4FD9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0.97</w:t>
            </w:r>
          </w:p>
        </w:tc>
        <w:tc>
          <w:tcPr>
            <w:tcW w:w="148" w:type="pct"/>
          </w:tcPr>
          <w:p w14:paraId="3F0486EC" w14:textId="77777777" w:rsidR="00626300" w:rsidRPr="007A23B7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B8E2E1" w14:textId="2049D3DB" w:rsidR="00626300" w:rsidRPr="007A23B7" w:rsidRDefault="00A86D65" w:rsidP="00A86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  <w:r w:rsidR="00626300" w:rsidRPr="008D6DC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566</w:t>
            </w:r>
          </w:p>
        </w:tc>
      </w:tr>
    </w:tbl>
    <w:p w14:paraId="40854C91" w14:textId="77777777" w:rsidR="00303126" w:rsidRPr="002B32CE" w:rsidRDefault="00303126" w:rsidP="0073416E"/>
    <w:tbl>
      <w:tblPr>
        <w:tblW w:w="9186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4229"/>
        <w:gridCol w:w="900"/>
        <w:gridCol w:w="274"/>
        <w:gridCol w:w="1165"/>
        <w:gridCol w:w="270"/>
        <w:gridCol w:w="906"/>
        <w:gridCol w:w="272"/>
        <w:gridCol w:w="1170"/>
      </w:tblGrid>
      <w:tr w:rsidR="00303126" w:rsidRPr="002C4776" w14:paraId="4C6A33D4" w14:textId="77777777" w:rsidTr="00386764">
        <w:tc>
          <w:tcPr>
            <w:tcW w:w="2302" w:type="pct"/>
          </w:tcPr>
          <w:p w14:paraId="7D34CC9A" w14:textId="43CAE9F2" w:rsidR="00303126" w:rsidRPr="002C4776" w:rsidRDefault="00011A78" w:rsidP="0050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ab/>
            </w:r>
          </w:p>
        </w:tc>
        <w:tc>
          <w:tcPr>
            <w:tcW w:w="2698" w:type="pct"/>
            <w:gridSpan w:val="7"/>
          </w:tcPr>
          <w:p w14:paraId="6D9A1D7D" w14:textId="77777777" w:rsidR="00303126" w:rsidRPr="002C4776" w:rsidRDefault="00303126" w:rsidP="00502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47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2C47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303126" w:rsidRPr="002C4776" w14:paraId="52FD12AD" w14:textId="77777777" w:rsidTr="00386764">
        <w:tc>
          <w:tcPr>
            <w:tcW w:w="2302" w:type="pct"/>
          </w:tcPr>
          <w:p w14:paraId="215329C1" w14:textId="77777777" w:rsidR="00303126" w:rsidRPr="002C4776" w:rsidRDefault="00303126" w:rsidP="00502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pct"/>
            <w:gridSpan w:val="3"/>
          </w:tcPr>
          <w:p w14:paraId="0E758D82" w14:textId="77777777" w:rsidR="00303126" w:rsidRPr="002C4776" w:rsidRDefault="00303126" w:rsidP="0050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256</w:t>
            </w:r>
            <w:r w:rsidRPr="00626300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14:paraId="4EC27723" w14:textId="77777777" w:rsidR="00303126" w:rsidRPr="002C4776" w:rsidRDefault="00303126" w:rsidP="0050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9" w:type="pct"/>
            <w:gridSpan w:val="3"/>
          </w:tcPr>
          <w:p w14:paraId="15615B6D" w14:textId="77777777" w:rsidR="00303126" w:rsidRPr="00FF3E5F" w:rsidRDefault="00303126" w:rsidP="0050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F3E5F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Cs/>
                <w:sz w:val="30"/>
                <w:szCs w:val="30"/>
              </w:rPr>
              <w:t>60</w:t>
            </w:r>
          </w:p>
        </w:tc>
      </w:tr>
      <w:tr w:rsidR="00303126" w:rsidRPr="002C4776" w14:paraId="3CE192F7" w14:textId="77777777" w:rsidTr="00386764">
        <w:tc>
          <w:tcPr>
            <w:tcW w:w="2302" w:type="pct"/>
          </w:tcPr>
          <w:p w14:paraId="51C26BE3" w14:textId="77777777" w:rsidR="00303126" w:rsidRPr="002C4776" w:rsidRDefault="00303126" w:rsidP="0050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0" w:type="pct"/>
          </w:tcPr>
          <w:p w14:paraId="2AB1B2AA" w14:textId="77777777" w:rsidR="00303126" w:rsidRPr="002C4776" w:rsidRDefault="00303126" w:rsidP="00502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4776">
              <w:rPr>
                <w:rFonts w:ascii="Angsana New" w:hAnsi="Angsana New" w:hint="cs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49" w:type="pct"/>
          </w:tcPr>
          <w:p w14:paraId="7E1FFD5E" w14:textId="77777777" w:rsidR="00303126" w:rsidRPr="002C4776" w:rsidRDefault="00303126" w:rsidP="00502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14:paraId="2C4808A5" w14:textId="77777777" w:rsidR="00303126" w:rsidRPr="002C4776" w:rsidRDefault="00303126" w:rsidP="00502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2806167" w14:textId="77777777" w:rsidR="00303126" w:rsidRPr="002C4776" w:rsidRDefault="00303126" w:rsidP="00502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3" w:type="pct"/>
          </w:tcPr>
          <w:p w14:paraId="7225A6D9" w14:textId="77777777" w:rsidR="00303126" w:rsidRPr="002C4776" w:rsidRDefault="00303126" w:rsidP="00502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4776">
              <w:rPr>
                <w:rFonts w:ascii="Angsana New" w:hAnsi="Angsana New" w:hint="cs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48" w:type="pct"/>
          </w:tcPr>
          <w:p w14:paraId="297ECB65" w14:textId="77777777" w:rsidR="00303126" w:rsidRPr="002C4776" w:rsidRDefault="00303126" w:rsidP="00502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004D9F36" w14:textId="77777777" w:rsidR="00303126" w:rsidRPr="002C4776" w:rsidRDefault="00303126" w:rsidP="00502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3126" w:rsidRPr="002C4776" w14:paraId="40379288" w14:textId="77777777" w:rsidTr="00386764">
        <w:tc>
          <w:tcPr>
            <w:tcW w:w="2302" w:type="pct"/>
          </w:tcPr>
          <w:p w14:paraId="34CFD7FD" w14:textId="77777777" w:rsidR="00303126" w:rsidRPr="002C4776" w:rsidRDefault="00303126" w:rsidP="0050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0" w:type="pct"/>
          </w:tcPr>
          <w:p w14:paraId="249DC700" w14:textId="77777777" w:rsidR="00303126" w:rsidRPr="002C4776" w:rsidRDefault="00303126" w:rsidP="00502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C477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49" w:type="pct"/>
          </w:tcPr>
          <w:p w14:paraId="53E8066B" w14:textId="77777777" w:rsidR="00303126" w:rsidRPr="002C4776" w:rsidRDefault="00303126" w:rsidP="00502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14:paraId="074B124A" w14:textId="77777777" w:rsidR="00303126" w:rsidRPr="002C4776" w:rsidRDefault="00303126" w:rsidP="00502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C477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47" w:type="pct"/>
          </w:tcPr>
          <w:p w14:paraId="66094512" w14:textId="77777777" w:rsidR="00303126" w:rsidRPr="002C4776" w:rsidRDefault="00303126" w:rsidP="00502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93" w:type="pct"/>
          </w:tcPr>
          <w:p w14:paraId="0CABB97B" w14:textId="77777777" w:rsidR="00303126" w:rsidRPr="002C4776" w:rsidRDefault="00303126" w:rsidP="00502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C477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48" w:type="pct"/>
          </w:tcPr>
          <w:p w14:paraId="32F7536A" w14:textId="77777777" w:rsidR="00303126" w:rsidRPr="002C4776" w:rsidRDefault="00303126" w:rsidP="00502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8" w:type="pct"/>
          </w:tcPr>
          <w:p w14:paraId="5547D808" w14:textId="77777777" w:rsidR="00303126" w:rsidRPr="002C4776" w:rsidRDefault="00303126" w:rsidP="00502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C477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03126" w:rsidRPr="002C4776" w14:paraId="107B856B" w14:textId="77777777" w:rsidTr="00386764">
        <w:tc>
          <w:tcPr>
            <w:tcW w:w="2302" w:type="pct"/>
          </w:tcPr>
          <w:p w14:paraId="2EFD4D44" w14:textId="77777777" w:rsidR="00303126" w:rsidRPr="002C4776" w:rsidRDefault="00303126" w:rsidP="0050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2C4776">
              <w:rPr>
                <w:rFonts w:ascii="Angsana New" w:hAnsi="Angsana New" w:hint="cs"/>
                <w:sz w:val="30"/>
                <w:szCs w:val="30"/>
                <w:cs/>
              </w:rPr>
              <w:t>ก่อนภาษีเงินได้รวม</w:t>
            </w:r>
          </w:p>
        </w:tc>
        <w:tc>
          <w:tcPr>
            <w:tcW w:w="490" w:type="pct"/>
          </w:tcPr>
          <w:p w14:paraId="4689E5B8" w14:textId="77777777" w:rsidR="00303126" w:rsidRPr="000052FE" w:rsidRDefault="00303126" w:rsidP="00502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333EB0A4" w14:textId="77777777" w:rsidR="00303126" w:rsidRPr="000052FE" w:rsidRDefault="00303126" w:rsidP="00502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double" w:sz="4" w:space="0" w:color="auto"/>
            </w:tcBorders>
          </w:tcPr>
          <w:p w14:paraId="070B5388" w14:textId="3DF22514" w:rsidR="00303126" w:rsidRPr="000052FE" w:rsidRDefault="00651778" w:rsidP="00502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E5159">
              <w:rPr>
                <w:rFonts w:ascii="Angsana New" w:hAnsi="Angsana New"/>
                <w:sz w:val="30"/>
                <w:szCs w:val="30"/>
              </w:rPr>
              <w:t>55,529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5890349D" w14:textId="77777777" w:rsidR="00303126" w:rsidRPr="002C4776" w:rsidRDefault="00303126" w:rsidP="00502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3" w:type="pct"/>
          </w:tcPr>
          <w:p w14:paraId="2F3F4B52" w14:textId="77777777" w:rsidR="00303126" w:rsidRPr="000052FE" w:rsidRDefault="00303126" w:rsidP="00502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2A394BED" w14:textId="77777777" w:rsidR="00303126" w:rsidRPr="000052FE" w:rsidRDefault="00303126" w:rsidP="00502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double" w:sz="4" w:space="0" w:color="auto"/>
            </w:tcBorders>
          </w:tcPr>
          <w:p w14:paraId="73229358" w14:textId="475295A7" w:rsidR="00303126" w:rsidRPr="000052FE" w:rsidRDefault="00303126" w:rsidP="00502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</w:t>
            </w:r>
            <w:r w:rsidR="00176C91">
              <w:rPr>
                <w:rFonts w:ascii="Angsana New" w:hAnsi="Angsana New"/>
                <w:sz w:val="30"/>
                <w:szCs w:val="30"/>
              </w:rPr>
              <w:t>227,005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03126" w:rsidRPr="002C4776" w14:paraId="3C872457" w14:textId="77777777" w:rsidTr="00386764">
        <w:tc>
          <w:tcPr>
            <w:tcW w:w="2302" w:type="pct"/>
          </w:tcPr>
          <w:p w14:paraId="6DBA0374" w14:textId="77777777" w:rsidR="00303126" w:rsidRPr="002C4776" w:rsidRDefault="00303126" w:rsidP="0050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C4776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490" w:type="pct"/>
          </w:tcPr>
          <w:p w14:paraId="14237214" w14:textId="2568C7CC" w:rsidR="00303126" w:rsidRPr="000052FE" w:rsidRDefault="00651778" w:rsidP="00502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49" w:type="pct"/>
          </w:tcPr>
          <w:p w14:paraId="2EDC2356" w14:textId="77777777" w:rsidR="00303126" w:rsidRPr="000052FE" w:rsidRDefault="00303126" w:rsidP="00502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double" w:sz="4" w:space="0" w:color="auto"/>
            </w:tcBorders>
          </w:tcPr>
          <w:p w14:paraId="4E446B50" w14:textId="116FD219" w:rsidR="00303126" w:rsidRPr="000052FE" w:rsidRDefault="00651778" w:rsidP="00502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E5159">
              <w:rPr>
                <w:rFonts w:ascii="Angsana New" w:hAnsi="Angsana New"/>
                <w:sz w:val="30"/>
                <w:szCs w:val="30"/>
              </w:rPr>
              <w:t>11</w:t>
            </w:r>
            <w:r w:rsidR="00116AF5">
              <w:rPr>
                <w:rFonts w:ascii="Angsana New" w:hAnsi="Angsana New"/>
                <w:sz w:val="30"/>
                <w:szCs w:val="30"/>
              </w:rPr>
              <w:t>,</w:t>
            </w:r>
            <w:r w:rsidR="008E5159">
              <w:rPr>
                <w:rFonts w:ascii="Angsana New" w:hAnsi="Angsana New"/>
                <w:sz w:val="30"/>
                <w:szCs w:val="30"/>
              </w:rPr>
              <w:t>10</w:t>
            </w:r>
            <w:r w:rsidR="00116AF5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31D5CA6F" w14:textId="77777777" w:rsidR="00303126" w:rsidRPr="002C4776" w:rsidRDefault="00303126" w:rsidP="00502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3" w:type="pct"/>
          </w:tcPr>
          <w:p w14:paraId="71C3CD27" w14:textId="77777777" w:rsidR="00303126" w:rsidRPr="000052FE" w:rsidRDefault="00303126" w:rsidP="00502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48" w:type="pct"/>
          </w:tcPr>
          <w:p w14:paraId="7FA24048" w14:textId="77777777" w:rsidR="00303126" w:rsidRPr="000052FE" w:rsidRDefault="00303126" w:rsidP="00502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double" w:sz="4" w:space="0" w:color="auto"/>
            </w:tcBorders>
          </w:tcPr>
          <w:p w14:paraId="0E8918C0" w14:textId="46FBB6C4" w:rsidR="00303126" w:rsidRPr="000052FE" w:rsidRDefault="00303126" w:rsidP="00502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176C91">
              <w:rPr>
                <w:rFonts w:ascii="Angsana New" w:hAnsi="Angsana New"/>
                <w:sz w:val="30"/>
                <w:szCs w:val="30"/>
              </w:rPr>
              <w:t>645,401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03126" w:rsidRPr="002C4776" w14:paraId="5CAC6C3A" w14:textId="77777777" w:rsidTr="00386764">
        <w:tc>
          <w:tcPr>
            <w:tcW w:w="2302" w:type="pct"/>
          </w:tcPr>
          <w:p w14:paraId="2789E5FD" w14:textId="77777777" w:rsidR="00303126" w:rsidRDefault="00303126" w:rsidP="00502521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1496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490" w:type="pct"/>
          </w:tcPr>
          <w:p w14:paraId="7048E037" w14:textId="77777777" w:rsidR="00303126" w:rsidRPr="000052FE" w:rsidRDefault="00303126" w:rsidP="00502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36CE9EDC" w14:textId="77777777" w:rsidR="00303126" w:rsidRPr="000052FE" w:rsidRDefault="00303126" w:rsidP="00502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14:paraId="2FB12195" w14:textId="0E405635" w:rsidR="00303126" w:rsidRPr="000052FE" w:rsidRDefault="00E73504" w:rsidP="00502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351</w:t>
            </w:r>
          </w:p>
        </w:tc>
        <w:tc>
          <w:tcPr>
            <w:tcW w:w="147" w:type="pct"/>
          </w:tcPr>
          <w:p w14:paraId="39622BCB" w14:textId="77777777" w:rsidR="00303126" w:rsidRPr="002C4776" w:rsidRDefault="00303126" w:rsidP="00502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3" w:type="pct"/>
          </w:tcPr>
          <w:p w14:paraId="0636DC59" w14:textId="77777777" w:rsidR="00303126" w:rsidRPr="000052FE" w:rsidRDefault="00303126" w:rsidP="00502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1AFEE65" w14:textId="77777777" w:rsidR="00303126" w:rsidRPr="000052FE" w:rsidRDefault="00303126" w:rsidP="00502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555944AC" w14:textId="77777777" w:rsidR="00303126" w:rsidRPr="000052FE" w:rsidRDefault="00303126" w:rsidP="00502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(2,962)</w:t>
            </w:r>
          </w:p>
        </w:tc>
      </w:tr>
      <w:tr w:rsidR="00303126" w:rsidRPr="002C4776" w14:paraId="7F7128CA" w14:textId="77777777" w:rsidTr="00386764">
        <w:tc>
          <w:tcPr>
            <w:tcW w:w="2302" w:type="pct"/>
          </w:tcPr>
          <w:p w14:paraId="5DC0D392" w14:textId="77777777" w:rsidR="00303126" w:rsidRDefault="00303126" w:rsidP="00502521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1496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490" w:type="pct"/>
          </w:tcPr>
          <w:p w14:paraId="49817476" w14:textId="77777777" w:rsidR="00303126" w:rsidRPr="000052FE" w:rsidRDefault="00303126" w:rsidP="00502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065DA657" w14:textId="77777777" w:rsidR="00303126" w:rsidRPr="000052FE" w:rsidRDefault="00303126" w:rsidP="00502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14:paraId="51C3186B" w14:textId="5537F9F5" w:rsidR="00303126" w:rsidRPr="000052FE" w:rsidRDefault="00E73504" w:rsidP="00502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15,743</w:t>
            </w:r>
          </w:p>
        </w:tc>
        <w:tc>
          <w:tcPr>
            <w:tcW w:w="147" w:type="pct"/>
          </w:tcPr>
          <w:p w14:paraId="448C9F48" w14:textId="77777777" w:rsidR="00303126" w:rsidRPr="002C4776" w:rsidRDefault="00303126" w:rsidP="00502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3" w:type="pct"/>
          </w:tcPr>
          <w:p w14:paraId="61C761E6" w14:textId="77777777" w:rsidR="00303126" w:rsidRPr="000052FE" w:rsidRDefault="00303126" w:rsidP="00502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39039F1A" w14:textId="77777777" w:rsidR="00303126" w:rsidRPr="000052FE" w:rsidRDefault="00303126" w:rsidP="00502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5AFB8D86" w14:textId="7F66EB57" w:rsidR="00303126" w:rsidRPr="000052FE" w:rsidRDefault="00303126" w:rsidP="00502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176C91">
              <w:rPr>
                <w:rFonts w:ascii="Angsana New" w:hAnsi="Angsana New"/>
                <w:sz w:val="30"/>
                <w:szCs w:val="30"/>
              </w:rPr>
              <w:t>2</w:t>
            </w:r>
            <w:r w:rsidR="00A84A6A">
              <w:rPr>
                <w:rFonts w:ascii="Angsana New" w:hAnsi="Angsana New"/>
                <w:sz w:val="30"/>
                <w:szCs w:val="30"/>
              </w:rPr>
              <w:t>8</w:t>
            </w:r>
            <w:r w:rsidR="00176C91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303126" w:rsidRPr="002C4776" w14:paraId="37F4D9A0" w14:textId="77777777" w:rsidTr="00386764">
        <w:tc>
          <w:tcPr>
            <w:tcW w:w="2302" w:type="pct"/>
          </w:tcPr>
          <w:p w14:paraId="3336C8CA" w14:textId="77777777" w:rsidR="00303126" w:rsidRPr="00C1496A" w:rsidRDefault="00303126" w:rsidP="00502521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ค่าใช้จ่ายที่ถือเป็นรายจ่ายทางภาษีได้เพิ่มขึ้น</w:t>
            </w:r>
          </w:p>
        </w:tc>
        <w:tc>
          <w:tcPr>
            <w:tcW w:w="490" w:type="pct"/>
          </w:tcPr>
          <w:p w14:paraId="57C1CD84" w14:textId="77777777" w:rsidR="00303126" w:rsidRPr="000052FE" w:rsidRDefault="00303126" w:rsidP="00502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40F61C84" w14:textId="77777777" w:rsidR="00303126" w:rsidRPr="000052FE" w:rsidRDefault="00303126" w:rsidP="00502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14:paraId="3CB0CC72" w14:textId="5F7D0983" w:rsidR="00303126" w:rsidRDefault="00E73504" w:rsidP="00502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(234)</w:t>
            </w:r>
          </w:p>
        </w:tc>
        <w:tc>
          <w:tcPr>
            <w:tcW w:w="147" w:type="pct"/>
          </w:tcPr>
          <w:p w14:paraId="659FF8BE" w14:textId="77777777" w:rsidR="00303126" w:rsidRPr="002C4776" w:rsidRDefault="00303126" w:rsidP="00502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3" w:type="pct"/>
          </w:tcPr>
          <w:p w14:paraId="45168E3B" w14:textId="77777777" w:rsidR="00303126" w:rsidRPr="000052FE" w:rsidRDefault="00303126" w:rsidP="00502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D5B34EB" w14:textId="77777777" w:rsidR="00303126" w:rsidRPr="000052FE" w:rsidRDefault="00303126" w:rsidP="00502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7F09D9C8" w14:textId="77777777" w:rsidR="00303126" w:rsidRDefault="00303126" w:rsidP="00502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(32)</w:t>
            </w:r>
          </w:p>
        </w:tc>
      </w:tr>
      <w:tr w:rsidR="00303126" w:rsidRPr="002C4776" w14:paraId="38912409" w14:textId="77777777" w:rsidTr="00386764">
        <w:tc>
          <w:tcPr>
            <w:tcW w:w="2302" w:type="pct"/>
          </w:tcPr>
          <w:p w14:paraId="474D8E4A" w14:textId="77777777" w:rsidR="00303126" w:rsidRDefault="00303126" w:rsidP="00502521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ผลแตกต่างชั่วคราวที่ไม่รับรู้เป็นสินทรัพย์</w:t>
            </w:r>
          </w:p>
          <w:p w14:paraId="05588B72" w14:textId="77777777" w:rsidR="00303126" w:rsidRPr="00C1496A" w:rsidRDefault="00303126" w:rsidP="00502521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ภาษีเงินได้รอการตัดบัญชี</w:t>
            </w:r>
          </w:p>
        </w:tc>
        <w:tc>
          <w:tcPr>
            <w:tcW w:w="490" w:type="pct"/>
          </w:tcPr>
          <w:p w14:paraId="30EA50BC" w14:textId="77777777" w:rsidR="00303126" w:rsidRPr="000052FE" w:rsidRDefault="00303126" w:rsidP="00502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2827F83E" w14:textId="77777777" w:rsidR="00303126" w:rsidRPr="000052FE" w:rsidRDefault="00303126" w:rsidP="00502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206B21FD" w14:textId="03DCE4CF" w:rsidR="00303126" w:rsidRPr="00096385" w:rsidRDefault="00687496" w:rsidP="00502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56FEF">
              <w:rPr>
                <w:rFonts w:ascii="Angsana New" w:hAnsi="Angsana New"/>
                <w:sz w:val="30"/>
                <w:szCs w:val="30"/>
              </w:rPr>
              <w:t>50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56FEF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62)</w:t>
            </w:r>
          </w:p>
        </w:tc>
        <w:tc>
          <w:tcPr>
            <w:tcW w:w="147" w:type="pct"/>
          </w:tcPr>
          <w:p w14:paraId="4903BAFB" w14:textId="77777777" w:rsidR="00303126" w:rsidRPr="002C4776" w:rsidRDefault="00303126" w:rsidP="00502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3" w:type="pct"/>
          </w:tcPr>
          <w:p w14:paraId="2F290162" w14:textId="77777777" w:rsidR="00303126" w:rsidRPr="000052FE" w:rsidRDefault="00303126" w:rsidP="00502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5326CA0B" w14:textId="77777777" w:rsidR="00303126" w:rsidRPr="000052FE" w:rsidRDefault="00303126" w:rsidP="00502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vAlign w:val="bottom"/>
          </w:tcPr>
          <w:p w14:paraId="1221DFBE" w14:textId="0BD6BACA" w:rsidR="00303126" w:rsidRPr="00096385" w:rsidRDefault="00176C91" w:rsidP="00502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599,058</w:t>
            </w:r>
          </w:p>
        </w:tc>
      </w:tr>
      <w:tr w:rsidR="00303126" w:rsidRPr="002C4776" w14:paraId="0C5834C1" w14:textId="77777777" w:rsidTr="00386764">
        <w:tc>
          <w:tcPr>
            <w:tcW w:w="2302" w:type="pct"/>
          </w:tcPr>
          <w:p w14:paraId="332046F6" w14:textId="77777777" w:rsidR="00303126" w:rsidRDefault="00303126" w:rsidP="00502521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1496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ผลขาดทุน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ในปีปัจจุบัน</w:t>
            </w:r>
            <w:r w:rsidRPr="00C1496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ที่ไม่รับรู้เป็นสินทรัพย์ภาษี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br/>
              <w:t xml:space="preserve">   </w:t>
            </w:r>
            <w:r w:rsidRPr="00C1496A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เงินได้รอ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</w:t>
            </w:r>
            <w:r w:rsidRPr="00C1496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490" w:type="pct"/>
          </w:tcPr>
          <w:p w14:paraId="784F0F19" w14:textId="77777777" w:rsidR="00303126" w:rsidRPr="000052FE" w:rsidRDefault="00303126" w:rsidP="00502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0C033A15" w14:textId="77777777" w:rsidR="00303126" w:rsidRPr="000052FE" w:rsidRDefault="00303126" w:rsidP="00502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72D7DED0" w14:textId="2A7B607C" w:rsidR="00303126" w:rsidRPr="000052FE" w:rsidRDefault="00456FEF" w:rsidP="00681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</w:t>
            </w:r>
            <w:r w:rsidR="00116AF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8E5159">
              <w:rPr>
                <w:rFonts w:ascii="Angsana New" w:hAnsi="Angsana New"/>
                <w:sz w:val="30"/>
                <w:szCs w:val="30"/>
              </w:rPr>
              <w:t>1</w:t>
            </w:r>
            <w:r w:rsidR="00116AF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14:paraId="5E8BD1B0" w14:textId="77777777" w:rsidR="00303126" w:rsidRPr="002C4776" w:rsidRDefault="00303126" w:rsidP="00502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3" w:type="pct"/>
          </w:tcPr>
          <w:p w14:paraId="34F83E28" w14:textId="77777777" w:rsidR="00303126" w:rsidRPr="000052FE" w:rsidRDefault="00303126" w:rsidP="00502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3275499E" w14:textId="77777777" w:rsidR="00303126" w:rsidRPr="000052FE" w:rsidRDefault="00303126" w:rsidP="00502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vAlign w:val="bottom"/>
          </w:tcPr>
          <w:p w14:paraId="5895F801" w14:textId="2AEEB774" w:rsidR="00303126" w:rsidRPr="000052FE" w:rsidRDefault="00176C91" w:rsidP="00502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49,545</w:t>
            </w:r>
          </w:p>
        </w:tc>
      </w:tr>
      <w:tr w:rsidR="00303126" w:rsidRPr="002C4776" w14:paraId="4EDE5E0D" w14:textId="77777777" w:rsidTr="00386764">
        <w:tc>
          <w:tcPr>
            <w:tcW w:w="2302" w:type="pct"/>
          </w:tcPr>
          <w:p w14:paraId="6E0A0B94" w14:textId="77777777" w:rsidR="00303126" w:rsidRPr="002C4776" w:rsidRDefault="00303126" w:rsidP="0050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C47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90" w:type="pct"/>
            <w:tcBorders>
              <w:top w:val="single" w:sz="4" w:space="0" w:color="auto"/>
              <w:bottom w:val="double" w:sz="4" w:space="0" w:color="auto"/>
            </w:tcBorders>
          </w:tcPr>
          <w:p w14:paraId="126B149F" w14:textId="5E27C3FA" w:rsidR="00303126" w:rsidRPr="000052FE" w:rsidRDefault="008E5159" w:rsidP="00502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</w:t>
            </w:r>
            <w:r w:rsidR="00EC5E66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06</w:t>
            </w:r>
          </w:p>
        </w:tc>
        <w:tc>
          <w:tcPr>
            <w:tcW w:w="149" w:type="pct"/>
          </w:tcPr>
          <w:p w14:paraId="3102C1F3" w14:textId="77777777" w:rsidR="00303126" w:rsidRPr="000052FE" w:rsidRDefault="00303126" w:rsidP="00502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51D744DE" w14:textId="72D272C0" w:rsidR="00303126" w:rsidRPr="000052FE" w:rsidRDefault="00E73504" w:rsidP="00502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17,803</w:t>
            </w:r>
          </w:p>
        </w:tc>
        <w:tc>
          <w:tcPr>
            <w:tcW w:w="147" w:type="pct"/>
          </w:tcPr>
          <w:p w14:paraId="4A79DE53" w14:textId="77777777" w:rsidR="00303126" w:rsidRPr="002C4776" w:rsidRDefault="00303126" w:rsidP="00502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3" w:type="pct"/>
            <w:tcBorders>
              <w:top w:val="single" w:sz="4" w:space="0" w:color="auto"/>
              <w:bottom w:val="double" w:sz="4" w:space="0" w:color="auto"/>
            </w:tcBorders>
          </w:tcPr>
          <w:p w14:paraId="405302A6" w14:textId="77777777" w:rsidR="00303126" w:rsidRPr="000052FE" w:rsidRDefault="00303126" w:rsidP="00502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0.08</w:t>
            </w:r>
          </w:p>
        </w:tc>
        <w:tc>
          <w:tcPr>
            <w:tcW w:w="148" w:type="pct"/>
          </w:tcPr>
          <w:p w14:paraId="4B9974BE" w14:textId="77777777" w:rsidR="00303126" w:rsidRPr="000052FE" w:rsidRDefault="00303126" w:rsidP="00502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59208014" w14:textId="77777777" w:rsidR="00303126" w:rsidRPr="000052FE" w:rsidRDefault="00303126" w:rsidP="00502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2,493</w:t>
            </w:r>
          </w:p>
        </w:tc>
      </w:tr>
    </w:tbl>
    <w:p w14:paraId="71589250" w14:textId="77777777" w:rsidR="00F50994" w:rsidRDefault="00F50994" w:rsidP="00017586">
      <w:pPr>
        <w:tabs>
          <w:tab w:val="left" w:pos="540"/>
        </w:tabs>
        <w:ind w:left="540" w:right="-1080"/>
        <w:rPr>
          <w:rFonts w:ascii="Angsana New" w:hAnsi="Angsana New"/>
          <w:i/>
          <w:iCs/>
          <w:sz w:val="30"/>
          <w:szCs w:val="30"/>
        </w:rPr>
      </w:pPr>
    </w:p>
    <w:p w14:paraId="1E5831D0" w14:textId="77777777" w:rsidR="009A2292" w:rsidRPr="00303126" w:rsidRDefault="009A2292" w:rsidP="009A22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color w:val="FFFFFF"/>
        </w:rPr>
        <w:sectPr w:rsidR="009A2292" w:rsidRPr="00303126" w:rsidSect="00B75C63">
          <w:headerReference w:type="first" r:id="rId19"/>
          <w:footerReference w:type="first" r:id="rId20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32D4AB62" w14:textId="483B39C5" w:rsidR="009A2292" w:rsidRPr="009A2292" w:rsidRDefault="00461BE8" w:rsidP="000B64D8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7" w:hanging="547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กำไร (</w:t>
      </w:r>
      <w:r w:rsidR="009A2292" w:rsidRPr="009A2292">
        <w:rPr>
          <w:rFonts w:ascii="Angsana New" w:hAnsi="Angsana New" w:hint="cs"/>
          <w:b/>
          <w:bCs/>
          <w:sz w:val="30"/>
          <w:szCs w:val="30"/>
          <w:cs/>
        </w:rPr>
        <w:t>ขาดทุน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) </w:t>
      </w:r>
      <w:r w:rsidR="009A2292" w:rsidRPr="009A2292">
        <w:rPr>
          <w:rFonts w:ascii="Angsana New" w:hAnsi="Angsana New"/>
          <w:b/>
          <w:bCs/>
          <w:sz w:val="30"/>
          <w:szCs w:val="30"/>
          <w:cs/>
        </w:rPr>
        <w:t>ต่อหุ้น</w:t>
      </w:r>
    </w:p>
    <w:p w14:paraId="23BFA838" w14:textId="77777777" w:rsidR="009A2292" w:rsidRPr="0028134E" w:rsidRDefault="009A2292" w:rsidP="009A22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14:paraId="7D26FCEC" w14:textId="5A63CFAB" w:rsidR="009A2292" w:rsidRDefault="00710490" w:rsidP="009A22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กำไร (</w:t>
      </w:r>
      <w:r w:rsidR="00B45E0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ขาดทุน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) </w:t>
      </w:r>
      <w:r w:rsidR="009A2292" w:rsidRPr="006D32E8">
        <w:rPr>
          <w:rFonts w:ascii="Angsana New" w:hAnsi="Angsana New"/>
          <w:b/>
          <w:bCs/>
          <w:i/>
          <w:iCs/>
          <w:sz w:val="30"/>
          <w:szCs w:val="30"/>
          <w:cs/>
        </w:rPr>
        <w:t>ต่อหุ้นขั้นพื้นฐาน</w:t>
      </w:r>
    </w:p>
    <w:p w14:paraId="7D57948D" w14:textId="77777777" w:rsidR="00B45E03" w:rsidRPr="0028134E" w:rsidRDefault="00B45E03" w:rsidP="009A22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14:paraId="5BC1DD33" w14:textId="7AA35926" w:rsidR="009A2292" w:rsidRPr="00956668" w:rsidRDefault="00710490" w:rsidP="009A22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กำไร (</w:t>
      </w:r>
      <w:r w:rsidR="00956668" w:rsidRPr="00956668">
        <w:rPr>
          <w:rFonts w:ascii="Angsana New" w:hAnsi="Angsana New" w:hint="cs"/>
          <w:sz w:val="30"/>
          <w:szCs w:val="30"/>
          <w:cs/>
        </w:rPr>
        <w:t>ขาดทุน</w:t>
      </w:r>
      <w:r>
        <w:rPr>
          <w:rFonts w:ascii="Angsana New" w:hAnsi="Angsana New" w:hint="cs"/>
          <w:sz w:val="30"/>
          <w:szCs w:val="30"/>
          <w:cs/>
        </w:rPr>
        <w:t xml:space="preserve">) </w:t>
      </w:r>
      <w:r w:rsidR="009A2292" w:rsidRPr="00956668">
        <w:rPr>
          <w:rFonts w:ascii="Angsana New" w:hAnsi="Angsana New"/>
          <w:sz w:val="30"/>
          <w:szCs w:val="30"/>
          <w:cs/>
        </w:rPr>
        <w:t>ต่อหุ้นขั้นพื้นฐาน</w:t>
      </w:r>
      <w:r w:rsidR="009A2292" w:rsidRPr="00956668">
        <w:rPr>
          <w:rFonts w:ascii="Angsana New" w:hAnsi="Angsana New" w:hint="cs"/>
          <w:sz w:val="30"/>
          <w:szCs w:val="30"/>
          <w:cs/>
        </w:rPr>
        <w:t xml:space="preserve">สำหรับแต่ละปีสิ้นสุดวันที่ </w:t>
      </w:r>
      <w:r w:rsidR="009A2292" w:rsidRPr="00956668">
        <w:rPr>
          <w:rFonts w:ascii="Angsana New" w:hAnsi="Angsana New"/>
          <w:sz w:val="30"/>
          <w:szCs w:val="30"/>
        </w:rPr>
        <w:t xml:space="preserve">31 </w:t>
      </w:r>
      <w:r w:rsidR="009A2292" w:rsidRPr="00956668">
        <w:rPr>
          <w:rFonts w:ascii="Angsana New" w:hAnsi="Angsana New" w:hint="cs"/>
          <w:sz w:val="30"/>
          <w:szCs w:val="30"/>
          <w:cs/>
        </w:rPr>
        <w:t>ธันวาคม</w:t>
      </w:r>
      <w:r w:rsidR="009A2292" w:rsidRPr="00956668">
        <w:rPr>
          <w:rFonts w:ascii="Angsana New" w:hAnsi="Angsana New"/>
          <w:sz w:val="30"/>
          <w:szCs w:val="30"/>
        </w:rPr>
        <w:t xml:space="preserve"> 2561</w:t>
      </w:r>
      <w:r w:rsidR="009A2292" w:rsidRPr="00956668">
        <w:rPr>
          <w:rFonts w:ascii="Angsana New" w:hAnsi="Angsana New" w:hint="cs"/>
          <w:sz w:val="30"/>
          <w:szCs w:val="30"/>
          <w:cs/>
        </w:rPr>
        <w:t xml:space="preserve"> และ</w:t>
      </w:r>
      <w:r w:rsidR="009A2292" w:rsidRPr="00956668">
        <w:rPr>
          <w:rFonts w:ascii="Angsana New" w:hAnsi="Angsana New"/>
          <w:sz w:val="30"/>
          <w:szCs w:val="30"/>
        </w:rPr>
        <w:t xml:space="preserve"> 2560</w:t>
      </w:r>
      <w:r w:rsidR="009A2292" w:rsidRPr="00956668">
        <w:rPr>
          <w:rFonts w:ascii="Angsana New" w:hAnsi="Angsana New" w:hint="cs"/>
          <w:sz w:val="30"/>
          <w:szCs w:val="30"/>
          <w:cs/>
        </w:rPr>
        <w:t xml:space="preserve"> </w:t>
      </w:r>
      <w:r w:rsidR="009A2292" w:rsidRPr="00956668">
        <w:rPr>
          <w:rFonts w:ascii="Angsana New" w:hAnsi="Angsana New"/>
          <w:sz w:val="30"/>
          <w:szCs w:val="30"/>
          <w:cs/>
        </w:rPr>
        <w:t>คำนวณจากกำไร</w:t>
      </w:r>
      <w:r>
        <w:rPr>
          <w:rFonts w:ascii="Angsana New" w:hAnsi="Angsana New" w:hint="cs"/>
          <w:sz w:val="30"/>
          <w:szCs w:val="30"/>
          <w:cs/>
        </w:rPr>
        <w:t xml:space="preserve"> (ขาดทุน) </w:t>
      </w:r>
      <w:r w:rsidR="009A2292" w:rsidRPr="00956668">
        <w:rPr>
          <w:rFonts w:ascii="Angsana New" w:hAnsi="Angsana New" w:hint="cs"/>
          <w:sz w:val="30"/>
          <w:szCs w:val="30"/>
          <w:cs/>
        </w:rPr>
        <w:t>สำหรับปีที่เป็นส่วน</w:t>
      </w:r>
      <w:r w:rsidR="009A2292" w:rsidRPr="00956668">
        <w:rPr>
          <w:rFonts w:ascii="Angsana New" w:hAnsi="Angsana New"/>
          <w:sz w:val="30"/>
          <w:szCs w:val="30"/>
          <w:cs/>
        </w:rPr>
        <w:t>ของผู้ถือหุ้น</w:t>
      </w:r>
      <w:r w:rsidR="009A2292" w:rsidRPr="00956668">
        <w:rPr>
          <w:rFonts w:ascii="Angsana New" w:hAnsi="Angsana New" w:hint="cs"/>
          <w:sz w:val="30"/>
          <w:szCs w:val="30"/>
          <w:cs/>
        </w:rPr>
        <w:t>สามัญของบริษัท</w:t>
      </w:r>
      <w:r w:rsidR="009A2292" w:rsidRPr="00956668">
        <w:rPr>
          <w:rFonts w:ascii="Angsana New" w:hAnsi="Angsana New"/>
          <w:sz w:val="30"/>
          <w:szCs w:val="30"/>
          <w:cs/>
        </w:rPr>
        <w:t>และ</w:t>
      </w:r>
      <w:r w:rsidR="009A2292" w:rsidRPr="00956668">
        <w:rPr>
          <w:rFonts w:ascii="Angsana New" w:hAnsi="Angsana New" w:hint="cs"/>
          <w:sz w:val="30"/>
          <w:szCs w:val="30"/>
          <w:cs/>
        </w:rPr>
        <w:t>จำนวน</w:t>
      </w:r>
      <w:r w:rsidR="009A2292" w:rsidRPr="00956668">
        <w:rPr>
          <w:rFonts w:ascii="Angsana New" w:hAnsi="Angsana New"/>
          <w:sz w:val="30"/>
          <w:szCs w:val="30"/>
          <w:cs/>
        </w:rPr>
        <w:t>หุ้นสามัญที่ออกจำหน่ายแล้ว</w:t>
      </w:r>
      <w:r w:rsidR="009A2292" w:rsidRPr="00956668">
        <w:rPr>
          <w:rFonts w:ascii="Angsana New" w:hAnsi="Angsana New" w:hint="cs"/>
          <w:sz w:val="30"/>
          <w:szCs w:val="30"/>
          <w:cs/>
        </w:rPr>
        <w:t>ระหว่างปี</w:t>
      </w:r>
      <w:r w:rsidR="00773BDB">
        <w:rPr>
          <w:rFonts w:ascii="Angsana New" w:hAnsi="Angsana New" w:hint="cs"/>
          <w:sz w:val="30"/>
          <w:szCs w:val="30"/>
          <w:cs/>
        </w:rPr>
        <w:t>ในแต่ละปีโดยวิธี</w:t>
      </w:r>
      <w:r w:rsidR="004A1924">
        <w:rPr>
          <w:rFonts w:ascii="Angsana New" w:hAnsi="Angsana New" w:hint="cs"/>
          <w:sz w:val="30"/>
          <w:szCs w:val="30"/>
          <w:cs/>
        </w:rPr>
        <w:t>ถัวเฉลี่ย</w:t>
      </w:r>
      <w:r w:rsidR="009A2292" w:rsidRPr="00956668">
        <w:rPr>
          <w:rFonts w:ascii="Angsana New" w:hAnsi="Angsana New" w:hint="cs"/>
          <w:sz w:val="30"/>
          <w:szCs w:val="30"/>
          <w:cs/>
        </w:rPr>
        <w:t xml:space="preserve">โดยแสดงการคำนวณดังนี้ </w:t>
      </w:r>
    </w:p>
    <w:p w14:paraId="374FC3EC" w14:textId="77777777" w:rsidR="009A2292" w:rsidRPr="0028134E" w:rsidRDefault="009A2292" w:rsidP="009A22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  <w:highlight w:val="cyan"/>
        </w:rPr>
      </w:pPr>
    </w:p>
    <w:tbl>
      <w:tblPr>
        <w:tblW w:w="14945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784"/>
        <w:gridCol w:w="826"/>
        <w:gridCol w:w="236"/>
        <w:gridCol w:w="752"/>
        <w:gridCol w:w="236"/>
        <w:gridCol w:w="737"/>
        <w:gridCol w:w="236"/>
        <w:gridCol w:w="864"/>
        <w:gridCol w:w="236"/>
        <w:gridCol w:w="754"/>
        <w:gridCol w:w="236"/>
        <w:gridCol w:w="826"/>
        <w:gridCol w:w="236"/>
        <w:gridCol w:w="34"/>
        <w:gridCol w:w="810"/>
        <w:gridCol w:w="236"/>
        <w:gridCol w:w="754"/>
        <w:gridCol w:w="236"/>
        <w:gridCol w:w="754"/>
        <w:gridCol w:w="15"/>
        <w:gridCol w:w="221"/>
        <w:gridCol w:w="15"/>
        <w:gridCol w:w="829"/>
        <w:gridCol w:w="236"/>
        <w:gridCol w:w="757"/>
        <w:gridCol w:w="236"/>
        <w:gridCol w:w="34"/>
        <w:gridCol w:w="782"/>
        <w:gridCol w:w="37"/>
      </w:tblGrid>
      <w:tr w:rsidR="009A2292" w:rsidRPr="00FD0AD9" w14:paraId="062A4914" w14:textId="77777777" w:rsidTr="006463D3">
        <w:trPr>
          <w:trHeight w:val="288"/>
        </w:trPr>
        <w:tc>
          <w:tcPr>
            <w:tcW w:w="2784" w:type="dxa"/>
            <w:vMerge w:val="restart"/>
            <w:vAlign w:val="center"/>
          </w:tcPr>
          <w:p w14:paraId="0A1BF8C6" w14:textId="77777777" w:rsidR="009A2292" w:rsidRPr="00FD0AD9" w:rsidRDefault="009A2292" w:rsidP="008D5E68">
            <w:pPr>
              <w:spacing w:line="280" w:lineRule="exact"/>
              <w:ind w:right="-108"/>
              <w:rPr>
                <w:rFonts w:asciiTheme="majorBidi" w:hAnsiTheme="majorBidi" w:cstheme="majorBidi"/>
                <w:b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5939" w:type="dxa"/>
            <w:gridSpan w:val="11"/>
            <w:vAlign w:val="center"/>
          </w:tcPr>
          <w:p w14:paraId="6E2374B5" w14:textId="0E2E006C" w:rsidR="009A2292" w:rsidRPr="00FD0AD9" w:rsidRDefault="009A2292" w:rsidP="008D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D0AD9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vAlign w:val="center"/>
          </w:tcPr>
          <w:p w14:paraId="6141271B" w14:textId="77777777" w:rsidR="009A2292" w:rsidRPr="00FD0AD9" w:rsidRDefault="009A2292" w:rsidP="008D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5986" w:type="dxa"/>
            <w:gridSpan w:val="16"/>
            <w:vAlign w:val="center"/>
          </w:tcPr>
          <w:p w14:paraId="1B86319E" w14:textId="1C03E835" w:rsidR="009A2292" w:rsidRPr="00FD0AD9" w:rsidRDefault="009A2292" w:rsidP="008D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D0AD9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2292" w:rsidRPr="00FD0AD9" w14:paraId="553EABA0" w14:textId="77777777" w:rsidTr="006463D3">
        <w:tc>
          <w:tcPr>
            <w:tcW w:w="2784" w:type="dxa"/>
            <w:vMerge/>
            <w:vAlign w:val="center"/>
          </w:tcPr>
          <w:p w14:paraId="1F422D1B" w14:textId="77777777" w:rsidR="009A2292" w:rsidRPr="00FD0AD9" w:rsidRDefault="009A2292" w:rsidP="008D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2787" w:type="dxa"/>
            <w:gridSpan w:val="5"/>
            <w:tcBorders>
              <w:bottom w:val="single" w:sz="4" w:space="0" w:color="auto"/>
            </w:tcBorders>
            <w:vAlign w:val="center"/>
          </w:tcPr>
          <w:p w14:paraId="48C9180F" w14:textId="77777777" w:rsidR="009A2292" w:rsidRPr="00FD0AD9" w:rsidRDefault="009A2292" w:rsidP="008D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D0AD9">
              <w:rPr>
                <w:rFonts w:asciiTheme="majorBidi" w:hAnsiTheme="majorBidi" w:cstheme="majorBidi"/>
                <w:bCs/>
                <w:sz w:val="26"/>
                <w:szCs w:val="26"/>
              </w:rPr>
              <w:t>2561</w:t>
            </w:r>
          </w:p>
        </w:tc>
        <w:tc>
          <w:tcPr>
            <w:tcW w:w="236" w:type="dxa"/>
            <w:vAlign w:val="center"/>
          </w:tcPr>
          <w:p w14:paraId="65ACDA94" w14:textId="77777777" w:rsidR="009A2292" w:rsidRPr="00FD0AD9" w:rsidRDefault="009A2292" w:rsidP="008D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916" w:type="dxa"/>
            <w:gridSpan w:val="5"/>
            <w:tcBorders>
              <w:bottom w:val="single" w:sz="4" w:space="0" w:color="auto"/>
            </w:tcBorders>
            <w:vAlign w:val="center"/>
          </w:tcPr>
          <w:p w14:paraId="334A4585" w14:textId="77777777" w:rsidR="009A2292" w:rsidRPr="00FD0AD9" w:rsidRDefault="009A2292" w:rsidP="008D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D0AD9">
              <w:rPr>
                <w:rFonts w:asciiTheme="majorBidi" w:hAnsiTheme="majorBidi" w:cstheme="majorBidi"/>
                <w:bCs/>
                <w:sz w:val="26"/>
                <w:szCs w:val="26"/>
              </w:rPr>
              <w:t>2560</w:t>
            </w:r>
          </w:p>
        </w:tc>
        <w:tc>
          <w:tcPr>
            <w:tcW w:w="236" w:type="dxa"/>
            <w:vAlign w:val="center"/>
          </w:tcPr>
          <w:p w14:paraId="4359CC6B" w14:textId="77777777" w:rsidR="009A2292" w:rsidRPr="00FD0AD9" w:rsidRDefault="009A2292" w:rsidP="008D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839" w:type="dxa"/>
            <w:gridSpan w:val="7"/>
            <w:tcBorders>
              <w:bottom w:val="single" w:sz="4" w:space="0" w:color="auto"/>
            </w:tcBorders>
            <w:vAlign w:val="center"/>
          </w:tcPr>
          <w:p w14:paraId="6703FB30" w14:textId="77777777" w:rsidR="009A2292" w:rsidRPr="00FD0AD9" w:rsidRDefault="009A2292" w:rsidP="008D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D0AD9">
              <w:rPr>
                <w:rFonts w:asciiTheme="majorBidi" w:hAnsiTheme="majorBidi" w:cstheme="majorBidi"/>
                <w:bCs/>
                <w:sz w:val="26"/>
                <w:szCs w:val="26"/>
              </w:rPr>
              <w:t>2561</w:t>
            </w:r>
          </w:p>
        </w:tc>
        <w:tc>
          <w:tcPr>
            <w:tcW w:w="236" w:type="dxa"/>
            <w:gridSpan w:val="2"/>
            <w:vAlign w:val="center"/>
          </w:tcPr>
          <w:p w14:paraId="1EC843DF" w14:textId="77777777" w:rsidR="009A2292" w:rsidRPr="00FD0AD9" w:rsidRDefault="009A2292" w:rsidP="008D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906" w:type="dxa"/>
            <w:gridSpan w:val="7"/>
            <w:tcBorders>
              <w:bottom w:val="single" w:sz="4" w:space="0" w:color="auto"/>
            </w:tcBorders>
            <w:vAlign w:val="center"/>
          </w:tcPr>
          <w:p w14:paraId="03E076EA" w14:textId="77777777" w:rsidR="009A2292" w:rsidRPr="00FD0AD9" w:rsidRDefault="009A2292" w:rsidP="008D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D0AD9">
              <w:rPr>
                <w:rFonts w:asciiTheme="majorBidi" w:hAnsiTheme="majorBidi" w:cstheme="majorBidi"/>
                <w:bCs/>
                <w:sz w:val="26"/>
                <w:szCs w:val="26"/>
              </w:rPr>
              <w:t>2560</w:t>
            </w:r>
          </w:p>
        </w:tc>
      </w:tr>
      <w:tr w:rsidR="009A2292" w:rsidRPr="00FD0AD9" w14:paraId="6107BAE4" w14:textId="77777777" w:rsidTr="006463D3">
        <w:trPr>
          <w:gridAfter w:val="1"/>
          <w:wAfter w:w="37" w:type="dxa"/>
        </w:trPr>
        <w:tc>
          <w:tcPr>
            <w:tcW w:w="2784" w:type="dxa"/>
          </w:tcPr>
          <w:p w14:paraId="604AF0F0" w14:textId="77777777" w:rsidR="009A2292" w:rsidRPr="00FD0AD9" w:rsidRDefault="009A2292" w:rsidP="008D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vAlign w:val="bottom"/>
          </w:tcPr>
          <w:p w14:paraId="360A22E5" w14:textId="77777777" w:rsidR="009A2292" w:rsidRPr="00FD0AD9" w:rsidRDefault="009A2292" w:rsidP="008D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FD0AD9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การดำเนิน</w:t>
            </w:r>
            <w:r w:rsidRPr="00FD0AD9">
              <w:rPr>
                <w:rFonts w:asciiTheme="majorBidi" w:hAnsiTheme="majorBidi" w:cstheme="majorBidi"/>
                <w:b/>
                <w:sz w:val="26"/>
                <w:szCs w:val="26"/>
              </w:rPr>
              <w:t xml:space="preserve"> </w:t>
            </w:r>
            <w:r w:rsidRPr="00FD0AD9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งานต่อเนื่อง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DE980C3" w14:textId="77777777" w:rsidR="009A2292" w:rsidRPr="00FD0AD9" w:rsidRDefault="009A2292" w:rsidP="008D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52" w:type="dxa"/>
            <w:tcBorders>
              <w:top w:val="single" w:sz="4" w:space="0" w:color="auto"/>
            </w:tcBorders>
            <w:vAlign w:val="bottom"/>
          </w:tcPr>
          <w:p w14:paraId="41FD7CF3" w14:textId="77777777" w:rsidR="009A2292" w:rsidRPr="00FD0AD9" w:rsidRDefault="009A2292" w:rsidP="008D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FD0AD9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การดำเนินงานที่ยกเลิก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4AF5463" w14:textId="77777777" w:rsidR="009A2292" w:rsidRPr="00FD0AD9" w:rsidRDefault="009A2292" w:rsidP="008D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37" w:type="dxa"/>
            <w:tcBorders>
              <w:top w:val="single" w:sz="4" w:space="0" w:color="auto"/>
            </w:tcBorders>
            <w:vAlign w:val="bottom"/>
          </w:tcPr>
          <w:p w14:paraId="45453933" w14:textId="77777777" w:rsidR="009A2292" w:rsidRPr="00FD0AD9" w:rsidRDefault="009A2292" w:rsidP="008D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FD0AD9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0BB02E33" w14:textId="77777777" w:rsidR="009A2292" w:rsidRPr="00FD0AD9" w:rsidRDefault="009A2292" w:rsidP="008D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00E917BF" w14:textId="77777777" w:rsidR="009A2292" w:rsidRPr="00FD0AD9" w:rsidRDefault="009A2292" w:rsidP="008D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FD0AD9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การดำเนิน</w:t>
            </w:r>
            <w:r w:rsidRPr="00FD0AD9">
              <w:rPr>
                <w:rFonts w:asciiTheme="majorBidi" w:hAnsiTheme="majorBidi" w:cstheme="majorBidi"/>
                <w:b/>
                <w:sz w:val="26"/>
                <w:szCs w:val="26"/>
              </w:rPr>
              <w:t xml:space="preserve"> </w:t>
            </w:r>
            <w:r w:rsidRPr="00FD0AD9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งานต่อเนื่อง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940BD3A" w14:textId="77777777" w:rsidR="009A2292" w:rsidRPr="00FD0AD9" w:rsidRDefault="009A2292" w:rsidP="008D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  <w:vAlign w:val="bottom"/>
          </w:tcPr>
          <w:p w14:paraId="13A80E73" w14:textId="77777777" w:rsidR="009A2292" w:rsidRPr="00FD0AD9" w:rsidRDefault="009A2292" w:rsidP="008D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FD0AD9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การดำเนินงานที่ยกเลิก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13F0F7B" w14:textId="77777777" w:rsidR="009A2292" w:rsidRPr="00FD0AD9" w:rsidRDefault="009A2292" w:rsidP="008D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vAlign w:val="bottom"/>
          </w:tcPr>
          <w:p w14:paraId="5B41BEA1" w14:textId="77777777" w:rsidR="009A2292" w:rsidRPr="00FD0AD9" w:rsidRDefault="009A2292" w:rsidP="008D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FD0AD9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043B1FFD" w14:textId="77777777" w:rsidR="009A2292" w:rsidRPr="00FD0AD9" w:rsidRDefault="009A2292" w:rsidP="008D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</w:tcBorders>
            <w:vAlign w:val="bottom"/>
          </w:tcPr>
          <w:p w14:paraId="6B46E182" w14:textId="77777777" w:rsidR="009A2292" w:rsidRPr="00FD0AD9" w:rsidRDefault="009A2292" w:rsidP="008D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FD0AD9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การดำเนิน</w:t>
            </w:r>
            <w:r w:rsidRPr="00FD0AD9">
              <w:rPr>
                <w:rFonts w:asciiTheme="majorBidi" w:hAnsiTheme="majorBidi" w:cstheme="majorBidi"/>
                <w:b/>
                <w:sz w:val="26"/>
                <w:szCs w:val="26"/>
              </w:rPr>
              <w:t xml:space="preserve"> </w:t>
            </w:r>
            <w:r w:rsidRPr="00FD0AD9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งานต่อเนื่อง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94625B3" w14:textId="77777777" w:rsidR="009A2292" w:rsidRPr="00FD0AD9" w:rsidRDefault="009A2292" w:rsidP="008D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  <w:vAlign w:val="bottom"/>
          </w:tcPr>
          <w:p w14:paraId="3321060A" w14:textId="77777777" w:rsidR="009A2292" w:rsidRPr="00FD0AD9" w:rsidRDefault="009A2292" w:rsidP="008D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FD0AD9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การดำเนินงานที่ยกเลิก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4F18873" w14:textId="77777777" w:rsidR="009A2292" w:rsidRPr="00FD0AD9" w:rsidRDefault="009A2292" w:rsidP="008D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  <w:vAlign w:val="bottom"/>
          </w:tcPr>
          <w:p w14:paraId="110C5CF3" w14:textId="77777777" w:rsidR="009A2292" w:rsidRPr="00FD0AD9" w:rsidRDefault="009A2292" w:rsidP="008D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FD0AD9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  <w:gridSpan w:val="2"/>
            <w:vAlign w:val="bottom"/>
          </w:tcPr>
          <w:p w14:paraId="2256A075" w14:textId="77777777" w:rsidR="009A2292" w:rsidRPr="00FD0AD9" w:rsidRDefault="009A2292" w:rsidP="008D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</w:tcBorders>
            <w:vAlign w:val="bottom"/>
          </w:tcPr>
          <w:p w14:paraId="70567B99" w14:textId="77777777" w:rsidR="009A2292" w:rsidRPr="00FD0AD9" w:rsidRDefault="009A2292" w:rsidP="008D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FD0AD9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การดำเนิน</w:t>
            </w:r>
            <w:r w:rsidRPr="00FD0AD9">
              <w:rPr>
                <w:rFonts w:asciiTheme="majorBidi" w:hAnsiTheme="majorBidi" w:cstheme="majorBidi"/>
                <w:b/>
                <w:sz w:val="26"/>
                <w:szCs w:val="26"/>
              </w:rPr>
              <w:t xml:space="preserve"> </w:t>
            </w:r>
            <w:r w:rsidRPr="00FD0AD9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งานต่อเนื่อง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40D08748" w14:textId="77777777" w:rsidR="009A2292" w:rsidRPr="00FD0AD9" w:rsidRDefault="009A2292" w:rsidP="008D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57" w:type="dxa"/>
            <w:tcBorders>
              <w:top w:val="single" w:sz="4" w:space="0" w:color="auto"/>
            </w:tcBorders>
            <w:vAlign w:val="bottom"/>
          </w:tcPr>
          <w:p w14:paraId="1AE2A1CF" w14:textId="77777777" w:rsidR="009A2292" w:rsidRPr="00FD0AD9" w:rsidRDefault="009A2292" w:rsidP="008D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FD0AD9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การดำเนิน</w:t>
            </w:r>
            <w:r w:rsidRPr="00FD0AD9">
              <w:rPr>
                <w:rFonts w:asciiTheme="majorBidi" w:hAnsiTheme="majorBidi" w:cstheme="majorBidi"/>
                <w:b/>
                <w:sz w:val="26"/>
                <w:szCs w:val="26"/>
              </w:rPr>
              <w:t xml:space="preserve"> </w:t>
            </w:r>
            <w:r w:rsidRPr="00FD0AD9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งานที่ยกเลิก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  <w:vAlign w:val="bottom"/>
          </w:tcPr>
          <w:p w14:paraId="03665513" w14:textId="77777777" w:rsidR="009A2292" w:rsidRPr="00FD0AD9" w:rsidRDefault="009A2292" w:rsidP="008D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82" w:type="dxa"/>
            <w:tcBorders>
              <w:top w:val="single" w:sz="4" w:space="0" w:color="auto"/>
            </w:tcBorders>
            <w:vAlign w:val="bottom"/>
          </w:tcPr>
          <w:p w14:paraId="07DA6956" w14:textId="77777777" w:rsidR="009A2292" w:rsidRPr="00FD0AD9" w:rsidRDefault="009A2292" w:rsidP="008D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FD0AD9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รวม</w:t>
            </w:r>
          </w:p>
        </w:tc>
      </w:tr>
      <w:tr w:rsidR="009A2292" w:rsidRPr="00FD0AD9" w14:paraId="7A5C33F6" w14:textId="77777777" w:rsidTr="006463D3">
        <w:tc>
          <w:tcPr>
            <w:tcW w:w="2784" w:type="dxa"/>
          </w:tcPr>
          <w:p w14:paraId="0099B4F1" w14:textId="77777777" w:rsidR="009A2292" w:rsidRPr="00FD0AD9" w:rsidRDefault="009A2292" w:rsidP="008D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161" w:type="dxa"/>
            <w:gridSpan w:val="28"/>
          </w:tcPr>
          <w:p w14:paraId="23BF3B8C" w14:textId="3C7E3706" w:rsidR="009A2292" w:rsidRPr="00FD0AD9" w:rsidRDefault="009A2292" w:rsidP="008D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D0AD9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</w:rPr>
              <w:t>(</w:t>
            </w:r>
            <w:r w:rsidR="00682F57" w:rsidRPr="00FD0AD9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</w:rPr>
              <w:t>พัน</w:t>
            </w:r>
            <w:r w:rsidRPr="00FD0AD9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</w:rPr>
              <w:t>บาท</w:t>
            </w:r>
            <w:r w:rsidRPr="00FD0AD9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</w:rPr>
              <w:t>/</w:t>
            </w:r>
            <w:r w:rsidR="00682F57" w:rsidRPr="00FD0AD9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</w:rPr>
              <w:t>พั</w:t>
            </w:r>
            <w:r w:rsidRPr="00FD0AD9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</w:rPr>
              <w:t>นหุ้น)</w:t>
            </w:r>
          </w:p>
        </w:tc>
      </w:tr>
      <w:tr w:rsidR="00710490" w:rsidRPr="00FD0AD9" w14:paraId="2B90D0BB" w14:textId="77777777" w:rsidTr="006463D3">
        <w:tc>
          <w:tcPr>
            <w:tcW w:w="2784" w:type="dxa"/>
          </w:tcPr>
          <w:p w14:paraId="1348134E" w14:textId="2BE13D44" w:rsidR="00710490" w:rsidRPr="00FD0AD9" w:rsidRDefault="006463D3" w:rsidP="00710490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pacing w:val="-6"/>
                <w:sz w:val="24"/>
                <w:szCs w:val="24"/>
                <w:cs/>
              </w:rPr>
              <w:t>กำไร (</w:t>
            </w:r>
            <w:r w:rsidR="00710490" w:rsidRPr="00B73662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b/>
                <w:bCs/>
                <w:spacing w:val="-6"/>
                <w:sz w:val="24"/>
                <w:szCs w:val="24"/>
                <w:cs/>
              </w:rPr>
              <w:t xml:space="preserve">) </w:t>
            </w:r>
            <w:r w:rsidR="00710490" w:rsidRPr="00B73662">
              <w:rPr>
                <w:rFonts w:asciiTheme="majorBidi" w:hAnsiTheme="majorBidi" w:cstheme="majorBidi" w:hint="cs"/>
                <w:b/>
                <w:bCs/>
                <w:spacing w:val="-6"/>
                <w:sz w:val="24"/>
                <w:szCs w:val="24"/>
                <w:cs/>
              </w:rPr>
              <w:t>สำหรับ</w:t>
            </w:r>
            <w:r w:rsidR="00710490" w:rsidRPr="00B73662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ที่เป็นส่วนของ</w:t>
            </w:r>
            <w:r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spacing w:val="-6"/>
                <w:sz w:val="24"/>
                <w:szCs w:val="24"/>
                <w:cs/>
              </w:rPr>
              <w:t xml:space="preserve">   </w:t>
            </w:r>
            <w:r w:rsidR="00710490" w:rsidRPr="006463D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ผู้ถือหุ้นสามัญของบริษัท (ขั้นพื้นฐาน)</w:t>
            </w:r>
          </w:p>
        </w:tc>
        <w:tc>
          <w:tcPr>
            <w:tcW w:w="826" w:type="dxa"/>
            <w:tcBorders>
              <w:bottom w:val="double" w:sz="4" w:space="0" w:color="auto"/>
            </w:tcBorders>
            <w:vAlign w:val="bottom"/>
          </w:tcPr>
          <w:p w14:paraId="4F1940B2" w14:textId="1752447E" w:rsidR="00710490" w:rsidRPr="005B70C3" w:rsidRDefault="00710490" w:rsidP="005B70C3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5B70C3">
              <w:rPr>
                <w:rFonts w:asciiTheme="majorBidi" w:hAnsiTheme="majorBidi" w:cstheme="majorBidi"/>
                <w:b/>
                <w:bCs/>
                <w:szCs w:val="22"/>
              </w:rPr>
              <w:t>428,644</w:t>
            </w:r>
          </w:p>
        </w:tc>
        <w:tc>
          <w:tcPr>
            <w:tcW w:w="236" w:type="dxa"/>
          </w:tcPr>
          <w:p w14:paraId="16D3D0B2" w14:textId="77777777" w:rsidR="00710490" w:rsidRPr="00FD0AD9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52" w:type="dxa"/>
            <w:tcBorders>
              <w:bottom w:val="double" w:sz="4" w:space="0" w:color="auto"/>
            </w:tcBorders>
            <w:vAlign w:val="bottom"/>
          </w:tcPr>
          <w:p w14:paraId="56FA02F2" w14:textId="2B57640E" w:rsidR="00710490" w:rsidRPr="00FD0AD9" w:rsidRDefault="00710490" w:rsidP="005B70C3">
            <w:pPr>
              <w:pStyle w:val="acctfourfigures"/>
              <w:tabs>
                <w:tab w:val="clear" w:pos="765"/>
              </w:tabs>
              <w:spacing w:line="280" w:lineRule="exact"/>
              <w:ind w:left="-79" w:right="-60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D0AD9">
              <w:rPr>
                <w:rFonts w:asciiTheme="majorBidi" w:hAnsiTheme="majorBidi" w:cstheme="majorBidi"/>
                <w:b/>
                <w:bCs/>
                <w:szCs w:val="22"/>
              </w:rPr>
              <w:t>(2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13</w:t>
            </w:r>
            <w:r w:rsidRPr="00FD0AD9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4</w:t>
            </w:r>
            <w:r w:rsidR="00FE48BC">
              <w:rPr>
                <w:rFonts w:asciiTheme="majorBidi" w:hAnsiTheme="majorBidi" w:cstheme="majorBidi"/>
                <w:b/>
                <w:bCs/>
                <w:szCs w:val="22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3</w:t>
            </w:r>
            <w:r w:rsidRPr="00FD0AD9">
              <w:rPr>
                <w:rFonts w:asciiTheme="majorBidi" w:hAnsiTheme="majorBidi" w:cstheme="majorBidi"/>
                <w:b/>
                <w:bCs/>
                <w:szCs w:val="22"/>
              </w:rPr>
              <w:t>)</w:t>
            </w:r>
          </w:p>
        </w:tc>
        <w:tc>
          <w:tcPr>
            <w:tcW w:w="236" w:type="dxa"/>
          </w:tcPr>
          <w:p w14:paraId="504FE64A" w14:textId="77777777" w:rsidR="00710490" w:rsidRPr="00FD0AD9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37" w:type="dxa"/>
            <w:tcBorders>
              <w:bottom w:val="double" w:sz="4" w:space="0" w:color="auto"/>
            </w:tcBorders>
            <w:vAlign w:val="bottom"/>
          </w:tcPr>
          <w:p w14:paraId="24427FB3" w14:textId="60C4590A" w:rsidR="00710490" w:rsidRPr="00FD0AD9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30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>215,201</w:t>
            </w:r>
          </w:p>
        </w:tc>
        <w:tc>
          <w:tcPr>
            <w:tcW w:w="236" w:type="dxa"/>
          </w:tcPr>
          <w:p w14:paraId="2629AF33" w14:textId="77777777" w:rsidR="00710490" w:rsidRPr="00FD0AD9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bottom"/>
          </w:tcPr>
          <w:p w14:paraId="283301B5" w14:textId="5665D88D" w:rsidR="00710490" w:rsidRPr="00FD0AD9" w:rsidRDefault="00710490" w:rsidP="005B70C3">
            <w:pPr>
              <w:pStyle w:val="acctfourfigures"/>
              <w:tabs>
                <w:tab w:val="clear" w:pos="765"/>
              </w:tabs>
              <w:spacing w:line="280" w:lineRule="exact"/>
              <w:ind w:left="-79" w:right="-45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D0AD9">
              <w:rPr>
                <w:rFonts w:asciiTheme="majorBidi" w:hAnsiTheme="majorBidi" w:cstheme="majorBidi"/>
                <w:b/>
                <w:bCs/>
                <w:szCs w:val="22"/>
              </w:rPr>
              <w:t>(2,0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3</w:t>
            </w:r>
            <w:r w:rsidRPr="00FD0AD9">
              <w:rPr>
                <w:rFonts w:asciiTheme="majorBidi" w:hAnsiTheme="majorBidi" w:cstheme="majorBidi"/>
                <w:b/>
                <w:bCs/>
                <w:szCs w:val="22"/>
              </w:rPr>
              <w:t>7,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650</w:t>
            </w:r>
            <w:r w:rsidRPr="00FD0AD9">
              <w:rPr>
                <w:rFonts w:asciiTheme="majorBidi" w:hAnsiTheme="majorBidi" w:cstheme="majorBidi"/>
                <w:b/>
                <w:bCs/>
                <w:szCs w:val="22"/>
              </w:rPr>
              <w:t>)</w:t>
            </w:r>
          </w:p>
        </w:tc>
        <w:tc>
          <w:tcPr>
            <w:tcW w:w="236" w:type="dxa"/>
          </w:tcPr>
          <w:p w14:paraId="47D54FD9" w14:textId="77777777" w:rsidR="00710490" w:rsidRPr="00FD0AD9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vAlign w:val="bottom"/>
          </w:tcPr>
          <w:p w14:paraId="5D652287" w14:textId="24DEB47E" w:rsidR="00710490" w:rsidRPr="00FD0AD9" w:rsidRDefault="00710490" w:rsidP="005B70C3">
            <w:pPr>
              <w:pStyle w:val="acctfourfigures"/>
              <w:tabs>
                <w:tab w:val="clear" w:pos="765"/>
              </w:tabs>
              <w:spacing w:line="280" w:lineRule="exact"/>
              <w:ind w:left="-79" w:right="-4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D0AD9">
              <w:rPr>
                <w:rFonts w:asciiTheme="majorBidi" w:hAnsiTheme="majorBidi" w:cstheme="majorBidi"/>
                <w:b/>
                <w:bCs/>
                <w:szCs w:val="22"/>
              </w:rPr>
              <w:t>(1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18</w:t>
            </w:r>
            <w:r w:rsidRPr="00FD0AD9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835</w:t>
            </w:r>
            <w:r w:rsidRPr="00FD0AD9">
              <w:rPr>
                <w:rFonts w:asciiTheme="majorBidi" w:hAnsiTheme="majorBidi" w:cstheme="majorBidi"/>
                <w:b/>
                <w:bCs/>
                <w:szCs w:val="22"/>
              </w:rPr>
              <w:t>)</w:t>
            </w:r>
          </w:p>
        </w:tc>
        <w:tc>
          <w:tcPr>
            <w:tcW w:w="236" w:type="dxa"/>
          </w:tcPr>
          <w:p w14:paraId="0BEA8810" w14:textId="77777777" w:rsidR="00710490" w:rsidRPr="00FD0AD9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26" w:type="dxa"/>
            <w:tcBorders>
              <w:bottom w:val="double" w:sz="4" w:space="0" w:color="auto"/>
            </w:tcBorders>
            <w:vAlign w:val="bottom"/>
          </w:tcPr>
          <w:p w14:paraId="3F727A52" w14:textId="4A061C3D" w:rsidR="00710490" w:rsidRPr="00FD0AD9" w:rsidRDefault="00710490" w:rsidP="0034610C">
            <w:pPr>
              <w:pStyle w:val="acctfourfigures"/>
              <w:tabs>
                <w:tab w:val="clear" w:pos="765"/>
              </w:tabs>
              <w:spacing w:line="280" w:lineRule="exact"/>
              <w:ind w:left="-79" w:right="-70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D0AD9">
              <w:rPr>
                <w:rFonts w:asciiTheme="majorBidi" w:hAnsiTheme="majorBidi" w:cstheme="majorBidi"/>
                <w:b/>
                <w:bCs/>
                <w:szCs w:val="22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2,156,485</w:t>
            </w:r>
            <w:r w:rsidRPr="00FD0AD9">
              <w:rPr>
                <w:rFonts w:asciiTheme="majorBidi" w:hAnsiTheme="majorBidi" w:cstheme="majorBidi"/>
                <w:b/>
                <w:bCs/>
                <w:szCs w:val="22"/>
              </w:rPr>
              <w:t>)</w:t>
            </w:r>
          </w:p>
        </w:tc>
        <w:tc>
          <w:tcPr>
            <w:tcW w:w="270" w:type="dxa"/>
            <w:gridSpan w:val="2"/>
          </w:tcPr>
          <w:p w14:paraId="25CB7195" w14:textId="77777777" w:rsidR="00710490" w:rsidRPr="00FD0AD9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08D13A26" w14:textId="20CC94E0" w:rsidR="00710490" w:rsidRPr="00FD0AD9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68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D0AD9">
              <w:rPr>
                <w:rFonts w:asciiTheme="majorBidi" w:hAnsiTheme="majorBidi" w:cstheme="majorBidi"/>
                <w:b/>
                <w:bCs/>
                <w:szCs w:val="22"/>
              </w:rPr>
              <w:t>(</w:t>
            </w:r>
            <w:r w:rsidR="000B7577">
              <w:rPr>
                <w:rFonts w:asciiTheme="majorBidi" w:hAnsiTheme="majorBidi" w:cstheme="majorBidi"/>
                <w:b/>
                <w:bCs/>
                <w:szCs w:val="22"/>
              </w:rPr>
              <w:t>73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="000B7577">
              <w:rPr>
                <w:rFonts w:asciiTheme="majorBidi" w:hAnsiTheme="majorBidi" w:cstheme="majorBidi"/>
                <w:b/>
                <w:bCs/>
                <w:szCs w:val="22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32</w:t>
            </w:r>
            <w:r w:rsidRPr="00FD0AD9">
              <w:rPr>
                <w:rFonts w:asciiTheme="majorBidi" w:hAnsiTheme="majorBidi" w:cstheme="majorBidi"/>
                <w:b/>
                <w:bCs/>
                <w:szCs w:val="22"/>
              </w:rPr>
              <w:t>)</w:t>
            </w:r>
          </w:p>
        </w:tc>
        <w:tc>
          <w:tcPr>
            <w:tcW w:w="236" w:type="dxa"/>
          </w:tcPr>
          <w:p w14:paraId="5DB06F30" w14:textId="77777777" w:rsidR="00710490" w:rsidRPr="00FD0AD9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vAlign w:val="bottom"/>
          </w:tcPr>
          <w:p w14:paraId="54A664CB" w14:textId="6D94680B" w:rsidR="00710490" w:rsidRPr="00FD0AD9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D0AD9">
              <w:rPr>
                <w:rFonts w:asciiTheme="majorBidi" w:hAnsiTheme="majorBidi" w:cstheme="majorBidi"/>
                <w:b/>
                <w:bCs/>
                <w:szCs w:val="22"/>
              </w:rPr>
              <w:t xml:space="preserve">   -</w:t>
            </w:r>
          </w:p>
        </w:tc>
        <w:tc>
          <w:tcPr>
            <w:tcW w:w="236" w:type="dxa"/>
          </w:tcPr>
          <w:p w14:paraId="0E75B038" w14:textId="77777777" w:rsidR="00710490" w:rsidRPr="00FD0AD9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vAlign w:val="bottom"/>
          </w:tcPr>
          <w:p w14:paraId="53F5FA1B" w14:textId="314C7129" w:rsidR="00710490" w:rsidRPr="00FD0AD9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69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D0AD9">
              <w:rPr>
                <w:rFonts w:asciiTheme="majorBidi" w:hAnsiTheme="majorBidi" w:cstheme="majorBidi"/>
                <w:b/>
                <w:bCs/>
                <w:szCs w:val="22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7</w:t>
            </w:r>
            <w:r w:rsidR="000B757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="000B7577">
              <w:rPr>
                <w:rFonts w:asciiTheme="majorBidi" w:hAnsiTheme="majorBidi" w:cstheme="majorBidi"/>
                <w:b/>
                <w:bCs/>
                <w:szCs w:val="22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32</w:t>
            </w:r>
            <w:r w:rsidRPr="00FD0AD9">
              <w:rPr>
                <w:rFonts w:asciiTheme="majorBidi" w:hAnsiTheme="majorBidi" w:cstheme="majorBidi"/>
                <w:b/>
                <w:bCs/>
                <w:szCs w:val="22"/>
              </w:rPr>
              <w:t>)</w:t>
            </w:r>
          </w:p>
        </w:tc>
        <w:tc>
          <w:tcPr>
            <w:tcW w:w="236" w:type="dxa"/>
            <w:gridSpan w:val="2"/>
          </w:tcPr>
          <w:p w14:paraId="1E88CCA1" w14:textId="77777777" w:rsidR="00710490" w:rsidRPr="00FD0AD9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44" w:type="dxa"/>
            <w:gridSpan w:val="2"/>
            <w:tcBorders>
              <w:bottom w:val="double" w:sz="4" w:space="0" w:color="auto"/>
            </w:tcBorders>
            <w:vAlign w:val="bottom"/>
          </w:tcPr>
          <w:p w14:paraId="011F08C5" w14:textId="4482E0D7" w:rsidR="00710490" w:rsidRPr="00FD0AD9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3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D0AD9">
              <w:rPr>
                <w:rFonts w:asciiTheme="majorBidi" w:hAnsiTheme="majorBidi" w:cstheme="majorBidi"/>
                <w:b/>
                <w:bCs/>
                <w:szCs w:val="22"/>
              </w:rPr>
              <w:t>(3,229,497)</w:t>
            </w:r>
          </w:p>
        </w:tc>
        <w:tc>
          <w:tcPr>
            <w:tcW w:w="236" w:type="dxa"/>
          </w:tcPr>
          <w:p w14:paraId="1EA01D99" w14:textId="77777777" w:rsidR="00710490" w:rsidRPr="00FD0AD9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57" w:type="dxa"/>
            <w:tcBorders>
              <w:bottom w:val="double" w:sz="4" w:space="0" w:color="auto"/>
            </w:tcBorders>
            <w:vAlign w:val="bottom"/>
          </w:tcPr>
          <w:p w14:paraId="7F9C3A9D" w14:textId="1CBF3665" w:rsidR="00710490" w:rsidRPr="00FD0AD9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D0AD9">
              <w:rPr>
                <w:rFonts w:asciiTheme="majorBidi" w:hAnsiTheme="majorBidi" w:cstheme="majorBidi"/>
                <w:b/>
                <w:bCs/>
                <w:szCs w:val="22"/>
              </w:rPr>
              <w:t xml:space="preserve">    -</w:t>
            </w:r>
          </w:p>
        </w:tc>
        <w:tc>
          <w:tcPr>
            <w:tcW w:w="236" w:type="dxa"/>
          </w:tcPr>
          <w:p w14:paraId="2781A20B" w14:textId="77777777" w:rsidR="00710490" w:rsidRPr="00FD0AD9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53" w:type="dxa"/>
            <w:gridSpan w:val="3"/>
            <w:tcBorders>
              <w:bottom w:val="double" w:sz="4" w:space="0" w:color="auto"/>
            </w:tcBorders>
            <w:vAlign w:val="bottom"/>
          </w:tcPr>
          <w:p w14:paraId="33324BC0" w14:textId="5FB6AEC1" w:rsidR="00710490" w:rsidRPr="00FD0AD9" w:rsidRDefault="00710490" w:rsidP="0018235F">
            <w:pPr>
              <w:pStyle w:val="acctfourfigures"/>
              <w:tabs>
                <w:tab w:val="clear" w:pos="765"/>
              </w:tabs>
              <w:spacing w:line="280" w:lineRule="exact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D0AD9">
              <w:rPr>
                <w:rFonts w:asciiTheme="majorBidi" w:hAnsiTheme="majorBidi" w:cstheme="majorBidi"/>
                <w:b/>
                <w:bCs/>
                <w:szCs w:val="22"/>
              </w:rPr>
              <w:t>(3,229,497)</w:t>
            </w:r>
          </w:p>
        </w:tc>
      </w:tr>
      <w:tr w:rsidR="00710490" w:rsidRPr="00FD0AD9" w14:paraId="6F28C348" w14:textId="77777777" w:rsidTr="006463D3">
        <w:trPr>
          <w:trHeight w:val="152"/>
        </w:trPr>
        <w:tc>
          <w:tcPr>
            <w:tcW w:w="2784" w:type="dxa"/>
          </w:tcPr>
          <w:p w14:paraId="16669AE3" w14:textId="46031136" w:rsidR="00710490" w:rsidRPr="00FD0AD9" w:rsidRDefault="00710490" w:rsidP="00710490">
            <w:pPr>
              <w:spacing w:line="280" w:lineRule="exact"/>
              <w:ind w:left="162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26" w:type="dxa"/>
            <w:tcBorders>
              <w:top w:val="double" w:sz="4" w:space="0" w:color="auto"/>
            </w:tcBorders>
            <w:vAlign w:val="bottom"/>
          </w:tcPr>
          <w:p w14:paraId="7950B0AE" w14:textId="77777777" w:rsidR="00710490" w:rsidRPr="00FD0AD9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27970896" w14:textId="77777777" w:rsidR="00710490" w:rsidRPr="00FD0AD9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52" w:type="dxa"/>
            <w:tcBorders>
              <w:top w:val="double" w:sz="4" w:space="0" w:color="auto"/>
            </w:tcBorders>
            <w:vAlign w:val="bottom"/>
          </w:tcPr>
          <w:p w14:paraId="68312241" w14:textId="77777777" w:rsidR="00710490" w:rsidRPr="00FD0AD9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3FFC078E" w14:textId="77777777" w:rsidR="00710490" w:rsidRPr="00FD0AD9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37" w:type="dxa"/>
            <w:tcBorders>
              <w:top w:val="double" w:sz="4" w:space="0" w:color="auto"/>
            </w:tcBorders>
            <w:vAlign w:val="bottom"/>
          </w:tcPr>
          <w:p w14:paraId="42BABAA9" w14:textId="77777777" w:rsidR="00710490" w:rsidRPr="00FD0AD9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1097CAB3" w14:textId="77777777" w:rsidR="00710490" w:rsidRPr="00FD0AD9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bottom"/>
          </w:tcPr>
          <w:p w14:paraId="2A47FEAF" w14:textId="77777777" w:rsidR="00710490" w:rsidRPr="00FD0AD9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27024842" w14:textId="77777777" w:rsidR="00710490" w:rsidRPr="00FD0AD9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  <w:vAlign w:val="bottom"/>
          </w:tcPr>
          <w:p w14:paraId="1D9AC6CC" w14:textId="77777777" w:rsidR="00710490" w:rsidRPr="00FD0AD9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55C94A23" w14:textId="77777777" w:rsidR="00710490" w:rsidRPr="00FD0AD9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26" w:type="dxa"/>
            <w:tcBorders>
              <w:top w:val="double" w:sz="4" w:space="0" w:color="auto"/>
            </w:tcBorders>
            <w:vAlign w:val="bottom"/>
          </w:tcPr>
          <w:p w14:paraId="262E0C3D" w14:textId="77777777" w:rsidR="00710490" w:rsidRPr="00FD0AD9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  <w:gridSpan w:val="2"/>
          </w:tcPr>
          <w:p w14:paraId="4F984CBC" w14:textId="77777777" w:rsidR="00710490" w:rsidRPr="00FD0AD9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20C4BA91" w14:textId="77777777" w:rsidR="00710490" w:rsidRPr="00FD0AD9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3636003A" w14:textId="77777777" w:rsidR="00710490" w:rsidRPr="00FD0AD9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  <w:vAlign w:val="bottom"/>
          </w:tcPr>
          <w:p w14:paraId="50B389B6" w14:textId="77777777" w:rsidR="00710490" w:rsidRPr="00FD0AD9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12B6E064" w14:textId="77777777" w:rsidR="00710490" w:rsidRPr="00FD0AD9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  <w:vAlign w:val="bottom"/>
          </w:tcPr>
          <w:p w14:paraId="0CCB0491" w14:textId="77777777" w:rsidR="00710490" w:rsidRPr="00FD0AD9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gridSpan w:val="2"/>
          </w:tcPr>
          <w:p w14:paraId="637AF6E8" w14:textId="77777777" w:rsidR="00710490" w:rsidRPr="00FD0AD9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44" w:type="dxa"/>
            <w:gridSpan w:val="2"/>
            <w:tcBorders>
              <w:top w:val="double" w:sz="4" w:space="0" w:color="auto"/>
            </w:tcBorders>
            <w:vAlign w:val="bottom"/>
          </w:tcPr>
          <w:p w14:paraId="7F5F0003" w14:textId="77777777" w:rsidR="00710490" w:rsidRPr="00FD0AD9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7A907C35" w14:textId="77777777" w:rsidR="00710490" w:rsidRPr="00FD0AD9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57" w:type="dxa"/>
            <w:tcBorders>
              <w:top w:val="double" w:sz="4" w:space="0" w:color="auto"/>
            </w:tcBorders>
            <w:vAlign w:val="bottom"/>
          </w:tcPr>
          <w:p w14:paraId="13F9E6AE" w14:textId="77777777" w:rsidR="00710490" w:rsidRPr="00FD0AD9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75136A90" w14:textId="77777777" w:rsidR="00710490" w:rsidRPr="00FD0AD9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53" w:type="dxa"/>
            <w:gridSpan w:val="3"/>
            <w:tcBorders>
              <w:top w:val="double" w:sz="4" w:space="0" w:color="auto"/>
            </w:tcBorders>
            <w:vAlign w:val="bottom"/>
          </w:tcPr>
          <w:p w14:paraId="04EC0FDA" w14:textId="77777777" w:rsidR="00710490" w:rsidRPr="00FD0AD9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710490" w:rsidRPr="00FD0AD9" w14:paraId="6B40963E" w14:textId="77777777" w:rsidTr="006463D3">
        <w:trPr>
          <w:trHeight w:val="587"/>
        </w:trPr>
        <w:tc>
          <w:tcPr>
            <w:tcW w:w="2784" w:type="dxa"/>
          </w:tcPr>
          <w:p w14:paraId="4FE78CD1" w14:textId="4762F094" w:rsidR="00710490" w:rsidRPr="00FD0AD9" w:rsidRDefault="00710490" w:rsidP="00710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exact"/>
              <w:ind w:left="162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FD0AD9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จำนวนหุ้นสามัญที่ออก ณ วันที่</w:t>
            </w:r>
          </w:p>
          <w:p w14:paraId="4D5B3E28" w14:textId="1F5628AB" w:rsidR="00710490" w:rsidRPr="00FD0AD9" w:rsidRDefault="00710490" w:rsidP="00710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exact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0AD9">
              <w:rPr>
                <w:rFonts w:asciiTheme="majorBidi" w:hAnsiTheme="majorBidi" w:cstheme="majorBidi"/>
                <w:sz w:val="24"/>
                <w:szCs w:val="24"/>
              </w:rPr>
              <w:t xml:space="preserve">   1</w:t>
            </w:r>
            <w:r w:rsidRPr="00FD0AD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826" w:type="dxa"/>
            <w:vAlign w:val="bottom"/>
          </w:tcPr>
          <w:p w14:paraId="406C717A" w14:textId="5E75F335" w:rsidR="00710490" w:rsidRPr="00FA3943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Cs w:val="22"/>
              </w:rPr>
            </w:pPr>
            <w:r w:rsidRPr="00FA3943">
              <w:rPr>
                <w:rFonts w:asciiTheme="majorBidi" w:hAnsiTheme="majorBidi" w:cstheme="majorBidi"/>
                <w:szCs w:val="22"/>
              </w:rPr>
              <w:t>4,067,848</w:t>
            </w:r>
          </w:p>
        </w:tc>
        <w:tc>
          <w:tcPr>
            <w:tcW w:w="236" w:type="dxa"/>
          </w:tcPr>
          <w:p w14:paraId="1B4A3335" w14:textId="77777777" w:rsidR="00710490" w:rsidRPr="00FA3943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2" w:type="dxa"/>
            <w:vAlign w:val="bottom"/>
          </w:tcPr>
          <w:p w14:paraId="089B4296" w14:textId="418D40B6" w:rsidR="00710490" w:rsidRPr="00FA3943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Cs w:val="22"/>
              </w:rPr>
            </w:pPr>
            <w:r w:rsidRPr="00FA3943">
              <w:rPr>
                <w:rFonts w:asciiTheme="majorBidi" w:hAnsiTheme="majorBidi" w:cstheme="majorBidi"/>
                <w:szCs w:val="22"/>
              </w:rPr>
              <w:t>4,067,848</w:t>
            </w:r>
          </w:p>
        </w:tc>
        <w:tc>
          <w:tcPr>
            <w:tcW w:w="236" w:type="dxa"/>
          </w:tcPr>
          <w:p w14:paraId="47562F29" w14:textId="77777777" w:rsidR="00710490" w:rsidRPr="00FA3943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7" w:type="dxa"/>
            <w:vAlign w:val="bottom"/>
          </w:tcPr>
          <w:p w14:paraId="505C1A5A" w14:textId="56333E46" w:rsidR="00710490" w:rsidRPr="00FA3943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Cs w:val="22"/>
              </w:rPr>
            </w:pPr>
            <w:r w:rsidRPr="00FA3943">
              <w:rPr>
                <w:rFonts w:asciiTheme="majorBidi" w:hAnsiTheme="majorBidi" w:cstheme="majorBidi"/>
                <w:szCs w:val="22"/>
              </w:rPr>
              <w:t>4,067,848</w:t>
            </w:r>
          </w:p>
        </w:tc>
        <w:tc>
          <w:tcPr>
            <w:tcW w:w="236" w:type="dxa"/>
          </w:tcPr>
          <w:p w14:paraId="786BBC18" w14:textId="77777777" w:rsidR="00710490" w:rsidRPr="00FA3943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581BD6E9" w14:textId="40B46816" w:rsidR="00710490" w:rsidRPr="00FA3943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Cs w:val="22"/>
              </w:rPr>
            </w:pPr>
            <w:r w:rsidRPr="00FA3943">
              <w:rPr>
                <w:rFonts w:asciiTheme="majorBidi" w:hAnsiTheme="majorBidi" w:cstheme="majorBidi"/>
                <w:szCs w:val="22"/>
              </w:rPr>
              <w:t>4,067,848</w:t>
            </w:r>
          </w:p>
        </w:tc>
        <w:tc>
          <w:tcPr>
            <w:tcW w:w="236" w:type="dxa"/>
          </w:tcPr>
          <w:p w14:paraId="3F107B97" w14:textId="77777777" w:rsidR="00710490" w:rsidRPr="00FA3943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4" w:type="dxa"/>
            <w:vAlign w:val="bottom"/>
          </w:tcPr>
          <w:p w14:paraId="76622C9D" w14:textId="2FDCEBE7" w:rsidR="00710490" w:rsidRPr="00FA3943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Cs w:val="22"/>
              </w:rPr>
            </w:pPr>
            <w:r w:rsidRPr="00FA3943">
              <w:rPr>
                <w:rFonts w:asciiTheme="majorBidi" w:hAnsiTheme="majorBidi" w:cstheme="majorBidi"/>
                <w:szCs w:val="22"/>
              </w:rPr>
              <w:t>4,067,848</w:t>
            </w:r>
          </w:p>
        </w:tc>
        <w:tc>
          <w:tcPr>
            <w:tcW w:w="236" w:type="dxa"/>
          </w:tcPr>
          <w:p w14:paraId="2F567E4B" w14:textId="77777777" w:rsidR="00710490" w:rsidRPr="00FA3943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6" w:type="dxa"/>
            <w:vAlign w:val="bottom"/>
          </w:tcPr>
          <w:p w14:paraId="2437D572" w14:textId="46B92D3C" w:rsidR="00710490" w:rsidRPr="00FA3943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Cs w:val="22"/>
              </w:rPr>
            </w:pPr>
            <w:r w:rsidRPr="00FA3943">
              <w:rPr>
                <w:rFonts w:asciiTheme="majorBidi" w:hAnsiTheme="majorBidi" w:cstheme="majorBidi"/>
                <w:szCs w:val="22"/>
              </w:rPr>
              <w:t>4,067,848</w:t>
            </w:r>
          </w:p>
        </w:tc>
        <w:tc>
          <w:tcPr>
            <w:tcW w:w="270" w:type="dxa"/>
            <w:gridSpan w:val="2"/>
          </w:tcPr>
          <w:p w14:paraId="0D0433DC" w14:textId="77777777" w:rsidR="00710490" w:rsidRPr="00FA3943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7546304C" w14:textId="16224B25" w:rsidR="00710490" w:rsidRPr="00FA3943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Cs w:val="22"/>
              </w:rPr>
            </w:pPr>
            <w:r w:rsidRPr="00FA3943">
              <w:rPr>
                <w:rFonts w:asciiTheme="majorBidi" w:hAnsiTheme="majorBidi" w:cstheme="majorBidi"/>
                <w:szCs w:val="22"/>
              </w:rPr>
              <w:t>4,067,848</w:t>
            </w:r>
          </w:p>
        </w:tc>
        <w:tc>
          <w:tcPr>
            <w:tcW w:w="236" w:type="dxa"/>
          </w:tcPr>
          <w:p w14:paraId="20B7C85A" w14:textId="77777777" w:rsidR="00710490" w:rsidRPr="00FA3943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4" w:type="dxa"/>
            <w:vAlign w:val="bottom"/>
          </w:tcPr>
          <w:p w14:paraId="458DD82C" w14:textId="536CBB9C" w:rsidR="00710490" w:rsidRPr="00FA3943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Cs w:val="22"/>
              </w:rPr>
            </w:pPr>
            <w:r w:rsidRPr="00FA3943">
              <w:rPr>
                <w:rFonts w:asciiTheme="majorBidi" w:hAnsiTheme="majorBidi" w:cstheme="majorBidi"/>
                <w:szCs w:val="22"/>
              </w:rPr>
              <w:t>4,067,848</w:t>
            </w:r>
          </w:p>
        </w:tc>
        <w:tc>
          <w:tcPr>
            <w:tcW w:w="236" w:type="dxa"/>
          </w:tcPr>
          <w:p w14:paraId="6DAAE1A7" w14:textId="77777777" w:rsidR="00710490" w:rsidRPr="00FA3943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4" w:type="dxa"/>
            <w:vAlign w:val="bottom"/>
          </w:tcPr>
          <w:p w14:paraId="4F9FC36C" w14:textId="2081A84F" w:rsidR="00710490" w:rsidRPr="00FA3943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Cs w:val="22"/>
              </w:rPr>
            </w:pPr>
            <w:r w:rsidRPr="00FA3943">
              <w:rPr>
                <w:rFonts w:asciiTheme="majorBidi" w:hAnsiTheme="majorBidi" w:cstheme="majorBidi"/>
                <w:szCs w:val="22"/>
              </w:rPr>
              <w:t>4,067,848</w:t>
            </w:r>
          </w:p>
        </w:tc>
        <w:tc>
          <w:tcPr>
            <w:tcW w:w="236" w:type="dxa"/>
            <w:gridSpan w:val="2"/>
          </w:tcPr>
          <w:p w14:paraId="3F18D489" w14:textId="77777777" w:rsidR="00710490" w:rsidRPr="00FA3943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4" w:type="dxa"/>
            <w:gridSpan w:val="2"/>
            <w:vAlign w:val="bottom"/>
          </w:tcPr>
          <w:p w14:paraId="369E5E7E" w14:textId="6BF86A00" w:rsidR="00710490" w:rsidRPr="00FA3943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Cs w:val="22"/>
              </w:rPr>
            </w:pPr>
            <w:r w:rsidRPr="00FA3943">
              <w:rPr>
                <w:rFonts w:asciiTheme="majorBidi" w:hAnsiTheme="majorBidi" w:cstheme="majorBidi"/>
                <w:szCs w:val="22"/>
              </w:rPr>
              <w:t>4,067,848</w:t>
            </w:r>
          </w:p>
        </w:tc>
        <w:tc>
          <w:tcPr>
            <w:tcW w:w="236" w:type="dxa"/>
          </w:tcPr>
          <w:p w14:paraId="749BCFA0" w14:textId="77777777" w:rsidR="00710490" w:rsidRPr="00FA3943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7" w:type="dxa"/>
            <w:vAlign w:val="bottom"/>
          </w:tcPr>
          <w:p w14:paraId="187934BF" w14:textId="7179005F" w:rsidR="00710490" w:rsidRPr="00FA3943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Cs w:val="22"/>
              </w:rPr>
            </w:pPr>
            <w:r w:rsidRPr="00FA3943">
              <w:rPr>
                <w:rFonts w:asciiTheme="majorBidi" w:hAnsiTheme="majorBidi" w:cstheme="majorBidi"/>
                <w:szCs w:val="22"/>
              </w:rPr>
              <w:t>4,067,848</w:t>
            </w:r>
          </w:p>
        </w:tc>
        <w:tc>
          <w:tcPr>
            <w:tcW w:w="236" w:type="dxa"/>
          </w:tcPr>
          <w:p w14:paraId="7CE95488" w14:textId="77777777" w:rsidR="00710490" w:rsidRPr="00FA3943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53" w:type="dxa"/>
            <w:gridSpan w:val="3"/>
            <w:vAlign w:val="bottom"/>
          </w:tcPr>
          <w:p w14:paraId="1E5CDABF" w14:textId="328A610D" w:rsidR="00710490" w:rsidRPr="00FA3943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Cs w:val="22"/>
              </w:rPr>
            </w:pPr>
            <w:r w:rsidRPr="00FA3943">
              <w:rPr>
                <w:rFonts w:asciiTheme="majorBidi" w:hAnsiTheme="majorBidi" w:cstheme="majorBidi"/>
                <w:szCs w:val="22"/>
              </w:rPr>
              <w:t>4,067,848</w:t>
            </w:r>
          </w:p>
        </w:tc>
      </w:tr>
      <w:tr w:rsidR="00710490" w:rsidRPr="00FD0AD9" w14:paraId="5F9142F4" w14:textId="77777777" w:rsidTr="006463D3">
        <w:trPr>
          <w:trHeight w:val="344"/>
        </w:trPr>
        <w:tc>
          <w:tcPr>
            <w:tcW w:w="2784" w:type="dxa"/>
          </w:tcPr>
          <w:p w14:paraId="3406E23F" w14:textId="7EB82010" w:rsidR="00710490" w:rsidRPr="00FD0AD9" w:rsidRDefault="00710490" w:rsidP="00710490">
            <w:pPr>
              <w:spacing w:line="280" w:lineRule="exact"/>
              <w:ind w:left="162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D0AD9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ผลกระทบจากหุ้นที่ออกจำหน่าย</w:t>
            </w:r>
          </w:p>
        </w:tc>
        <w:tc>
          <w:tcPr>
            <w:tcW w:w="826" w:type="dxa"/>
            <w:tcBorders>
              <w:bottom w:val="single" w:sz="4" w:space="0" w:color="auto"/>
            </w:tcBorders>
            <w:vAlign w:val="bottom"/>
          </w:tcPr>
          <w:p w14:paraId="0722676D" w14:textId="6E00207A" w:rsidR="00710490" w:rsidRPr="00FA3943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Cs w:val="22"/>
              </w:rPr>
            </w:pPr>
            <w:r w:rsidRPr="00FA3943">
              <w:rPr>
                <w:rFonts w:asciiTheme="majorBidi" w:hAnsiTheme="majorBidi" w:cstheme="majorBidi"/>
                <w:szCs w:val="22"/>
              </w:rPr>
              <w:t>63</w:t>
            </w:r>
          </w:p>
        </w:tc>
        <w:tc>
          <w:tcPr>
            <w:tcW w:w="236" w:type="dxa"/>
          </w:tcPr>
          <w:p w14:paraId="4DE68096" w14:textId="77777777" w:rsidR="00710490" w:rsidRPr="00FA3943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2" w:type="dxa"/>
            <w:tcBorders>
              <w:bottom w:val="single" w:sz="4" w:space="0" w:color="auto"/>
            </w:tcBorders>
            <w:vAlign w:val="bottom"/>
          </w:tcPr>
          <w:p w14:paraId="1EDFD8FB" w14:textId="62F86221" w:rsidR="00710490" w:rsidRPr="00FA3943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Cs w:val="22"/>
              </w:rPr>
            </w:pPr>
            <w:r w:rsidRPr="00FA3943">
              <w:rPr>
                <w:rFonts w:asciiTheme="majorBidi" w:hAnsiTheme="majorBidi" w:cstheme="majorBidi"/>
                <w:szCs w:val="22"/>
              </w:rPr>
              <w:t>63</w:t>
            </w:r>
          </w:p>
        </w:tc>
        <w:tc>
          <w:tcPr>
            <w:tcW w:w="236" w:type="dxa"/>
          </w:tcPr>
          <w:p w14:paraId="0C93CA89" w14:textId="77777777" w:rsidR="00710490" w:rsidRPr="00FA3943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vAlign w:val="bottom"/>
          </w:tcPr>
          <w:p w14:paraId="1CCDA9D6" w14:textId="06E8DDA6" w:rsidR="00710490" w:rsidRPr="00FA3943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Cs w:val="22"/>
              </w:rPr>
            </w:pPr>
            <w:r w:rsidRPr="00FA3943">
              <w:rPr>
                <w:rFonts w:asciiTheme="majorBidi" w:hAnsiTheme="majorBidi" w:cstheme="majorBidi"/>
                <w:szCs w:val="22"/>
              </w:rPr>
              <w:t>63</w:t>
            </w:r>
          </w:p>
        </w:tc>
        <w:tc>
          <w:tcPr>
            <w:tcW w:w="236" w:type="dxa"/>
          </w:tcPr>
          <w:p w14:paraId="18F935D6" w14:textId="77777777" w:rsidR="00710490" w:rsidRPr="00FA3943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2B9303F9" w14:textId="3011B663" w:rsidR="00710490" w:rsidRPr="00FA3943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center"/>
              <w:rPr>
                <w:rFonts w:asciiTheme="majorBidi" w:hAnsiTheme="majorBidi" w:cstheme="majorBidi"/>
                <w:szCs w:val="22"/>
              </w:rPr>
            </w:pPr>
            <w:r w:rsidRPr="00FA3943">
              <w:rPr>
                <w:rFonts w:asciiTheme="majorBidi" w:hAnsiTheme="majorBidi" w:cstheme="majorBidi"/>
                <w:szCs w:val="22"/>
              </w:rPr>
              <w:t xml:space="preserve">    -</w:t>
            </w:r>
          </w:p>
        </w:tc>
        <w:tc>
          <w:tcPr>
            <w:tcW w:w="236" w:type="dxa"/>
          </w:tcPr>
          <w:p w14:paraId="420C27E5" w14:textId="77777777" w:rsidR="00710490" w:rsidRPr="00FA3943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</w:tcPr>
          <w:p w14:paraId="67635E1F" w14:textId="4952D8C8" w:rsidR="00710490" w:rsidRPr="00FA3943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Cs w:val="22"/>
              </w:rPr>
            </w:pPr>
            <w:r w:rsidRPr="00FA3943">
              <w:rPr>
                <w:rFonts w:asciiTheme="majorBidi" w:hAnsiTheme="majorBidi" w:cstheme="majorBidi"/>
                <w:szCs w:val="22"/>
              </w:rPr>
              <w:t xml:space="preserve">    -</w:t>
            </w:r>
          </w:p>
        </w:tc>
        <w:tc>
          <w:tcPr>
            <w:tcW w:w="236" w:type="dxa"/>
          </w:tcPr>
          <w:p w14:paraId="6A1EB49C" w14:textId="77777777" w:rsidR="00710490" w:rsidRPr="00FA3943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  <w:vAlign w:val="bottom"/>
          </w:tcPr>
          <w:p w14:paraId="3703AD59" w14:textId="08ABF24F" w:rsidR="00710490" w:rsidRPr="00FA3943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44"/>
              <w:jc w:val="center"/>
              <w:rPr>
                <w:rFonts w:asciiTheme="majorBidi" w:hAnsiTheme="majorBidi" w:cstheme="majorBidi"/>
                <w:szCs w:val="22"/>
              </w:rPr>
            </w:pPr>
            <w:r w:rsidRPr="00FA3943">
              <w:rPr>
                <w:rFonts w:asciiTheme="majorBidi" w:hAnsiTheme="majorBidi" w:cstheme="majorBidi"/>
                <w:szCs w:val="22"/>
              </w:rPr>
              <w:t xml:space="preserve">      -</w:t>
            </w:r>
          </w:p>
        </w:tc>
        <w:tc>
          <w:tcPr>
            <w:tcW w:w="270" w:type="dxa"/>
            <w:gridSpan w:val="2"/>
          </w:tcPr>
          <w:p w14:paraId="231DFFA8" w14:textId="77777777" w:rsidR="00710490" w:rsidRPr="00FA3943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0E59F14" w14:textId="3CA986C2" w:rsidR="00710490" w:rsidRPr="00FA3943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Cs w:val="22"/>
              </w:rPr>
            </w:pPr>
            <w:r w:rsidRPr="00FA3943">
              <w:rPr>
                <w:rFonts w:asciiTheme="majorBidi" w:hAnsiTheme="majorBidi" w:cstheme="majorBidi"/>
                <w:szCs w:val="22"/>
              </w:rPr>
              <w:t>63</w:t>
            </w:r>
          </w:p>
        </w:tc>
        <w:tc>
          <w:tcPr>
            <w:tcW w:w="236" w:type="dxa"/>
          </w:tcPr>
          <w:p w14:paraId="1414B44F" w14:textId="77777777" w:rsidR="00710490" w:rsidRPr="00FA3943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</w:tcPr>
          <w:p w14:paraId="7955FFB4" w14:textId="0D66295D" w:rsidR="00710490" w:rsidRPr="00FA3943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Cs w:val="22"/>
              </w:rPr>
            </w:pPr>
            <w:r w:rsidRPr="00FA3943">
              <w:rPr>
                <w:rFonts w:asciiTheme="majorBidi" w:hAnsiTheme="majorBidi" w:cstheme="majorBidi"/>
                <w:szCs w:val="22"/>
              </w:rPr>
              <w:t>63</w:t>
            </w:r>
          </w:p>
        </w:tc>
        <w:tc>
          <w:tcPr>
            <w:tcW w:w="236" w:type="dxa"/>
          </w:tcPr>
          <w:p w14:paraId="733FA7C1" w14:textId="77777777" w:rsidR="00710490" w:rsidRPr="00FA3943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</w:tcPr>
          <w:p w14:paraId="6C13919E" w14:textId="29229C38" w:rsidR="00710490" w:rsidRPr="00FA3943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Cs w:val="22"/>
              </w:rPr>
            </w:pPr>
            <w:r w:rsidRPr="00FA3943">
              <w:rPr>
                <w:rFonts w:asciiTheme="majorBidi" w:hAnsiTheme="majorBidi" w:cstheme="majorBidi"/>
                <w:szCs w:val="22"/>
              </w:rPr>
              <w:t>63</w:t>
            </w:r>
          </w:p>
        </w:tc>
        <w:tc>
          <w:tcPr>
            <w:tcW w:w="236" w:type="dxa"/>
            <w:gridSpan w:val="2"/>
          </w:tcPr>
          <w:p w14:paraId="45C65A00" w14:textId="77777777" w:rsidR="00710490" w:rsidRPr="00FA3943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4" w:type="dxa"/>
            <w:gridSpan w:val="2"/>
            <w:tcBorders>
              <w:bottom w:val="single" w:sz="4" w:space="0" w:color="auto"/>
            </w:tcBorders>
            <w:vAlign w:val="bottom"/>
          </w:tcPr>
          <w:p w14:paraId="657798BA" w14:textId="126A53E9" w:rsidR="00710490" w:rsidRPr="00FA3943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center"/>
              <w:rPr>
                <w:rFonts w:asciiTheme="majorBidi" w:hAnsiTheme="majorBidi" w:cstheme="majorBidi"/>
                <w:szCs w:val="22"/>
              </w:rPr>
            </w:pPr>
            <w:r w:rsidRPr="00FA3943">
              <w:rPr>
                <w:rFonts w:asciiTheme="majorBidi" w:hAnsiTheme="majorBidi" w:cstheme="majorBidi"/>
                <w:szCs w:val="22"/>
              </w:rPr>
              <w:t xml:space="preserve">  -</w:t>
            </w:r>
          </w:p>
        </w:tc>
        <w:tc>
          <w:tcPr>
            <w:tcW w:w="236" w:type="dxa"/>
          </w:tcPr>
          <w:p w14:paraId="382AF289" w14:textId="77777777" w:rsidR="00710490" w:rsidRPr="00FA3943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7" w:type="dxa"/>
            <w:tcBorders>
              <w:bottom w:val="single" w:sz="4" w:space="0" w:color="auto"/>
            </w:tcBorders>
            <w:vAlign w:val="bottom"/>
          </w:tcPr>
          <w:p w14:paraId="62A738E0" w14:textId="6D5D95E6" w:rsidR="00710490" w:rsidRPr="00FA3943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center"/>
              <w:rPr>
                <w:rFonts w:asciiTheme="majorBidi" w:hAnsiTheme="majorBidi" w:cstheme="majorBidi"/>
                <w:szCs w:val="22"/>
              </w:rPr>
            </w:pPr>
            <w:r w:rsidRPr="00FA3943">
              <w:rPr>
                <w:rFonts w:asciiTheme="majorBidi" w:hAnsiTheme="majorBidi" w:cstheme="majorBidi"/>
                <w:szCs w:val="22"/>
              </w:rPr>
              <w:t xml:space="preserve">  -</w:t>
            </w:r>
          </w:p>
        </w:tc>
        <w:tc>
          <w:tcPr>
            <w:tcW w:w="236" w:type="dxa"/>
          </w:tcPr>
          <w:p w14:paraId="443DD1AD" w14:textId="77777777" w:rsidR="00710490" w:rsidRPr="00FA3943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53" w:type="dxa"/>
            <w:gridSpan w:val="3"/>
            <w:tcBorders>
              <w:bottom w:val="single" w:sz="4" w:space="0" w:color="auto"/>
            </w:tcBorders>
            <w:vAlign w:val="bottom"/>
          </w:tcPr>
          <w:p w14:paraId="12A1ADB2" w14:textId="4988F144" w:rsidR="00710490" w:rsidRPr="00FA3943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center"/>
              <w:rPr>
                <w:rFonts w:asciiTheme="majorBidi" w:hAnsiTheme="majorBidi" w:cstheme="majorBidi"/>
                <w:szCs w:val="22"/>
              </w:rPr>
            </w:pPr>
            <w:r w:rsidRPr="00FA3943">
              <w:rPr>
                <w:rFonts w:asciiTheme="majorBidi" w:hAnsiTheme="majorBidi" w:cstheme="majorBidi"/>
                <w:szCs w:val="22"/>
              </w:rPr>
              <w:t xml:space="preserve">    -</w:t>
            </w:r>
          </w:p>
        </w:tc>
      </w:tr>
      <w:tr w:rsidR="00710490" w:rsidRPr="00FD0AD9" w14:paraId="7C730467" w14:textId="77777777" w:rsidTr="006463D3">
        <w:tc>
          <w:tcPr>
            <w:tcW w:w="2784" w:type="dxa"/>
          </w:tcPr>
          <w:p w14:paraId="6DA45073" w14:textId="47465EE4" w:rsidR="00710490" w:rsidRPr="00FA3943" w:rsidRDefault="00710490" w:rsidP="00710490">
            <w:pPr>
              <w:spacing w:line="280" w:lineRule="exact"/>
              <w:ind w:left="162" w:hanging="16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394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จำนวนหุ้นสามัญโดยวิธีถัวเฉลี่ยถ่วงน้ำหนัก (ขั้นพื้นฐาน)</w:t>
            </w:r>
          </w:p>
        </w:tc>
        <w:tc>
          <w:tcPr>
            <w:tcW w:w="8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AF46A9" w14:textId="15EADB90" w:rsidR="00710490" w:rsidRPr="00FD0AD9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D0AD9">
              <w:rPr>
                <w:rFonts w:asciiTheme="majorBidi" w:hAnsiTheme="majorBidi" w:cstheme="majorBidi"/>
                <w:b/>
                <w:bCs/>
                <w:szCs w:val="22"/>
              </w:rPr>
              <w:t>4,067,911</w:t>
            </w:r>
          </w:p>
        </w:tc>
        <w:tc>
          <w:tcPr>
            <w:tcW w:w="236" w:type="dxa"/>
          </w:tcPr>
          <w:p w14:paraId="0636970B" w14:textId="77777777" w:rsidR="00710490" w:rsidRPr="00FD0AD9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4D25B5" w14:textId="6DD967EC" w:rsidR="00710490" w:rsidRPr="00FD0AD9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D0AD9">
              <w:rPr>
                <w:rFonts w:asciiTheme="majorBidi" w:hAnsiTheme="majorBidi" w:cstheme="majorBidi"/>
                <w:b/>
                <w:bCs/>
                <w:szCs w:val="22"/>
              </w:rPr>
              <w:t>4,067,911</w:t>
            </w:r>
          </w:p>
        </w:tc>
        <w:tc>
          <w:tcPr>
            <w:tcW w:w="236" w:type="dxa"/>
          </w:tcPr>
          <w:p w14:paraId="65AC911B" w14:textId="77777777" w:rsidR="00710490" w:rsidRPr="00FD0AD9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47987E" w14:textId="2E8BD118" w:rsidR="00710490" w:rsidRPr="00FD0AD9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D0AD9">
              <w:rPr>
                <w:rFonts w:asciiTheme="majorBidi" w:hAnsiTheme="majorBidi" w:cstheme="majorBidi"/>
                <w:b/>
                <w:bCs/>
                <w:szCs w:val="22"/>
              </w:rPr>
              <w:t>4,067,911</w:t>
            </w:r>
          </w:p>
        </w:tc>
        <w:tc>
          <w:tcPr>
            <w:tcW w:w="236" w:type="dxa"/>
          </w:tcPr>
          <w:p w14:paraId="5DB1F1E3" w14:textId="77777777" w:rsidR="00710490" w:rsidRPr="00FD0AD9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9982AF" w14:textId="6977B2C2" w:rsidR="00710490" w:rsidRPr="00FD0AD9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D0AD9">
              <w:rPr>
                <w:rFonts w:asciiTheme="majorBidi" w:hAnsiTheme="majorBidi" w:cstheme="majorBidi"/>
                <w:b/>
                <w:bCs/>
                <w:szCs w:val="22"/>
              </w:rPr>
              <w:t>4,067,848</w:t>
            </w:r>
          </w:p>
        </w:tc>
        <w:tc>
          <w:tcPr>
            <w:tcW w:w="236" w:type="dxa"/>
          </w:tcPr>
          <w:p w14:paraId="323738A9" w14:textId="77777777" w:rsidR="00710490" w:rsidRPr="00FD0AD9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857102" w14:textId="0A533EA9" w:rsidR="00710490" w:rsidRPr="00FD0AD9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D0AD9">
              <w:rPr>
                <w:rFonts w:asciiTheme="majorBidi" w:hAnsiTheme="majorBidi" w:cstheme="majorBidi"/>
                <w:b/>
                <w:bCs/>
                <w:szCs w:val="22"/>
              </w:rPr>
              <w:t>4,067,848</w:t>
            </w:r>
          </w:p>
        </w:tc>
        <w:tc>
          <w:tcPr>
            <w:tcW w:w="236" w:type="dxa"/>
          </w:tcPr>
          <w:p w14:paraId="194D0364" w14:textId="77777777" w:rsidR="00710490" w:rsidRPr="00FD0AD9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87C681" w14:textId="32C12C19" w:rsidR="00710490" w:rsidRPr="00FD0AD9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D0AD9">
              <w:rPr>
                <w:rFonts w:asciiTheme="majorBidi" w:hAnsiTheme="majorBidi" w:cstheme="majorBidi"/>
                <w:b/>
                <w:bCs/>
                <w:szCs w:val="22"/>
              </w:rPr>
              <w:t>4,067,848</w:t>
            </w:r>
          </w:p>
        </w:tc>
        <w:tc>
          <w:tcPr>
            <w:tcW w:w="270" w:type="dxa"/>
            <w:gridSpan w:val="2"/>
          </w:tcPr>
          <w:p w14:paraId="05D71F07" w14:textId="77777777" w:rsidR="00710490" w:rsidRPr="00FD0AD9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CE130E" w14:textId="4EA3A2C8" w:rsidR="00710490" w:rsidRPr="00FD0AD9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D0AD9">
              <w:rPr>
                <w:rFonts w:asciiTheme="majorBidi" w:hAnsiTheme="majorBidi" w:cstheme="majorBidi"/>
                <w:b/>
                <w:bCs/>
                <w:szCs w:val="22"/>
              </w:rPr>
              <w:t>4,067,911</w:t>
            </w:r>
          </w:p>
        </w:tc>
        <w:tc>
          <w:tcPr>
            <w:tcW w:w="236" w:type="dxa"/>
          </w:tcPr>
          <w:p w14:paraId="04BDCCD1" w14:textId="77777777" w:rsidR="00710490" w:rsidRPr="00FD0AD9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672168" w14:textId="234D9886" w:rsidR="00710490" w:rsidRPr="00FD0AD9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D0AD9">
              <w:rPr>
                <w:rFonts w:asciiTheme="majorBidi" w:hAnsiTheme="majorBidi" w:cstheme="majorBidi"/>
                <w:b/>
                <w:bCs/>
                <w:szCs w:val="22"/>
              </w:rPr>
              <w:t>4,067,911</w:t>
            </w:r>
          </w:p>
        </w:tc>
        <w:tc>
          <w:tcPr>
            <w:tcW w:w="236" w:type="dxa"/>
          </w:tcPr>
          <w:p w14:paraId="0F793E18" w14:textId="77777777" w:rsidR="00710490" w:rsidRPr="00FD0AD9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4FD1BF" w14:textId="2FCFC8B1" w:rsidR="00710490" w:rsidRPr="00FD0AD9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D0AD9">
              <w:rPr>
                <w:rFonts w:asciiTheme="majorBidi" w:hAnsiTheme="majorBidi" w:cstheme="majorBidi"/>
                <w:b/>
                <w:bCs/>
                <w:szCs w:val="22"/>
              </w:rPr>
              <w:t>4,067,911</w:t>
            </w:r>
          </w:p>
        </w:tc>
        <w:tc>
          <w:tcPr>
            <w:tcW w:w="236" w:type="dxa"/>
            <w:gridSpan w:val="2"/>
          </w:tcPr>
          <w:p w14:paraId="462E68FB" w14:textId="77777777" w:rsidR="00710490" w:rsidRPr="00FD0AD9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7E3401" w14:textId="1C6BD579" w:rsidR="00710490" w:rsidRPr="00FD0AD9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D0AD9">
              <w:rPr>
                <w:rFonts w:asciiTheme="majorBidi" w:hAnsiTheme="majorBidi" w:cstheme="majorBidi"/>
                <w:b/>
                <w:bCs/>
                <w:szCs w:val="22"/>
              </w:rPr>
              <w:t>4,067,848</w:t>
            </w:r>
          </w:p>
        </w:tc>
        <w:tc>
          <w:tcPr>
            <w:tcW w:w="236" w:type="dxa"/>
          </w:tcPr>
          <w:p w14:paraId="6D9E0DDC" w14:textId="77777777" w:rsidR="00710490" w:rsidRPr="00FD0AD9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86A8BB" w14:textId="6C7A4447" w:rsidR="00710490" w:rsidRPr="00FD0AD9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D0AD9">
              <w:rPr>
                <w:rFonts w:asciiTheme="majorBidi" w:hAnsiTheme="majorBidi" w:cstheme="majorBidi"/>
                <w:b/>
                <w:bCs/>
                <w:szCs w:val="22"/>
              </w:rPr>
              <w:t>4,067,848</w:t>
            </w:r>
          </w:p>
        </w:tc>
        <w:tc>
          <w:tcPr>
            <w:tcW w:w="236" w:type="dxa"/>
          </w:tcPr>
          <w:p w14:paraId="4003F8DB" w14:textId="77777777" w:rsidR="00710490" w:rsidRPr="00FD0AD9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53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6ECB1D" w14:textId="54AC9D6C" w:rsidR="00710490" w:rsidRPr="00FD0AD9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D0AD9">
              <w:rPr>
                <w:rFonts w:asciiTheme="majorBidi" w:hAnsiTheme="majorBidi" w:cstheme="majorBidi"/>
                <w:b/>
                <w:bCs/>
                <w:szCs w:val="22"/>
              </w:rPr>
              <w:t>4,067,848</w:t>
            </w:r>
          </w:p>
        </w:tc>
      </w:tr>
      <w:tr w:rsidR="00710490" w:rsidRPr="00FD0AD9" w14:paraId="2737775A" w14:textId="77777777" w:rsidTr="006463D3">
        <w:trPr>
          <w:trHeight w:val="161"/>
        </w:trPr>
        <w:tc>
          <w:tcPr>
            <w:tcW w:w="2784" w:type="dxa"/>
          </w:tcPr>
          <w:p w14:paraId="637CE0C5" w14:textId="77777777" w:rsidR="00710490" w:rsidRPr="00773BDB" w:rsidRDefault="00710490" w:rsidP="00710490">
            <w:pPr>
              <w:spacing w:line="280" w:lineRule="exact"/>
              <w:ind w:left="162" w:hanging="162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26" w:type="dxa"/>
            <w:tcBorders>
              <w:top w:val="double" w:sz="4" w:space="0" w:color="auto"/>
            </w:tcBorders>
            <w:vAlign w:val="bottom"/>
          </w:tcPr>
          <w:p w14:paraId="48C7E16C" w14:textId="77777777" w:rsidR="00710490" w:rsidRPr="00773BDB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371FCFBD" w14:textId="77777777" w:rsidR="00710490" w:rsidRPr="00773BDB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52" w:type="dxa"/>
            <w:tcBorders>
              <w:top w:val="double" w:sz="4" w:space="0" w:color="auto"/>
            </w:tcBorders>
            <w:vAlign w:val="bottom"/>
          </w:tcPr>
          <w:p w14:paraId="5A7167E4" w14:textId="77777777" w:rsidR="00710490" w:rsidRPr="00773BDB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4BAB74B0" w14:textId="77777777" w:rsidR="00710490" w:rsidRPr="00773BDB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double" w:sz="4" w:space="0" w:color="auto"/>
            </w:tcBorders>
            <w:vAlign w:val="bottom"/>
          </w:tcPr>
          <w:p w14:paraId="0BA85C22" w14:textId="77777777" w:rsidR="00710490" w:rsidRPr="00773BDB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54E32FCF" w14:textId="77777777" w:rsidR="00710490" w:rsidRPr="00773BDB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bottom"/>
          </w:tcPr>
          <w:p w14:paraId="2AADFF87" w14:textId="77777777" w:rsidR="00710490" w:rsidRPr="00773BDB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7030A406" w14:textId="77777777" w:rsidR="00710490" w:rsidRPr="00773BDB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  <w:vAlign w:val="bottom"/>
          </w:tcPr>
          <w:p w14:paraId="15116D0C" w14:textId="77777777" w:rsidR="00710490" w:rsidRPr="00773BDB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58912A5E" w14:textId="77777777" w:rsidR="00710490" w:rsidRPr="00773BDB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26" w:type="dxa"/>
            <w:tcBorders>
              <w:top w:val="double" w:sz="4" w:space="0" w:color="auto"/>
            </w:tcBorders>
            <w:vAlign w:val="bottom"/>
          </w:tcPr>
          <w:p w14:paraId="54133D27" w14:textId="77777777" w:rsidR="00710490" w:rsidRPr="00773BDB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14:paraId="011DD551" w14:textId="77777777" w:rsidR="00710490" w:rsidRPr="00773BDB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708D3739" w14:textId="77777777" w:rsidR="00710490" w:rsidRPr="00773BDB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748C8BC1" w14:textId="77777777" w:rsidR="00710490" w:rsidRPr="00773BDB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  <w:vAlign w:val="bottom"/>
          </w:tcPr>
          <w:p w14:paraId="4EDA4ED8" w14:textId="77777777" w:rsidR="00710490" w:rsidRPr="00773BDB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280F8551" w14:textId="77777777" w:rsidR="00710490" w:rsidRPr="00773BDB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  <w:vAlign w:val="bottom"/>
          </w:tcPr>
          <w:p w14:paraId="767A4DE3" w14:textId="77777777" w:rsidR="00710490" w:rsidRPr="00773BDB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14:paraId="4D0AF905" w14:textId="77777777" w:rsidR="00710490" w:rsidRPr="00773BDB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44" w:type="dxa"/>
            <w:gridSpan w:val="2"/>
            <w:tcBorders>
              <w:top w:val="double" w:sz="4" w:space="0" w:color="auto"/>
            </w:tcBorders>
            <w:vAlign w:val="bottom"/>
          </w:tcPr>
          <w:p w14:paraId="390022E3" w14:textId="77777777" w:rsidR="00710490" w:rsidRPr="00773BDB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554731C9" w14:textId="77777777" w:rsidR="00710490" w:rsidRPr="00773BDB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57" w:type="dxa"/>
            <w:tcBorders>
              <w:top w:val="double" w:sz="4" w:space="0" w:color="auto"/>
            </w:tcBorders>
            <w:vAlign w:val="bottom"/>
          </w:tcPr>
          <w:p w14:paraId="274DC543" w14:textId="77777777" w:rsidR="00710490" w:rsidRPr="00773BDB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6D955BA0" w14:textId="77777777" w:rsidR="00710490" w:rsidRPr="00773BDB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gridSpan w:val="3"/>
            <w:tcBorders>
              <w:top w:val="double" w:sz="4" w:space="0" w:color="auto"/>
            </w:tcBorders>
            <w:vAlign w:val="bottom"/>
          </w:tcPr>
          <w:p w14:paraId="15E9037C" w14:textId="77777777" w:rsidR="00710490" w:rsidRPr="00773BDB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710490" w:rsidRPr="00FD0AD9" w14:paraId="2AF93F7E" w14:textId="77777777" w:rsidTr="006463D3">
        <w:trPr>
          <w:trHeight w:val="324"/>
        </w:trPr>
        <w:tc>
          <w:tcPr>
            <w:tcW w:w="2784" w:type="dxa"/>
          </w:tcPr>
          <w:p w14:paraId="15EA803B" w14:textId="6F6A1D5A" w:rsidR="00710490" w:rsidRPr="00FD0AD9" w:rsidRDefault="006463D3" w:rsidP="00710490">
            <w:pPr>
              <w:spacing w:line="240" w:lineRule="auto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463D3">
              <w:rPr>
                <w:rFonts w:asciiTheme="majorBidi" w:hAnsiTheme="majorBidi" w:cstheme="majorBidi" w:hint="cs"/>
                <w:b/>
                <w:bCs/>
                <w:spacing w:val="-6"/>
                <w:sz w:val="24"/>
                <w:szCs w:val="24"/>
                <w:cs/>
              </w:rPr>
              <w:t>กำไร (</w:t>
            </w:r>
            <w:r w:rsidR="00710490" w:rsidRPr="006463D3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ขาดทุน</w:t>
            </w:r>
            <w:r w:rsidRPr="006463D3">
              <w:rPr>
                <w:rFonts w:asciiTheme="majorBidi" w:hAnsiTheme="majorBidi" w:cstheme="majorBidi" w:hint="cs"/>
                <w:b/>
                <w:bCs/>
                <w:spacing w:val="-6"/>
                <w:sz w:val="24"/>
                <w:szCs w:val="24"/>
                <w:cs/>
              </w:rPr>
              <w:t xml:space="preserve">) </w:t>
            </w:r>
            <w:r w:rsidR="00710490" w:rsidRPr="006463D3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 xml:space="preserve">ต่อหุ้น (ขั้นพื้นฐาน) </w:t>
            </w:r>
            <w:r w:rsidR="00710490" w:rsidRPr="006463D3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4"/>
                <w:szCs w:val="24"/>
                <w:cs/>
              </w:rPr>
              <w:t>(บาท</w:t>
            </w:r>
            <w:r w:rsidR="00710490" w:rsidRPr="00FD0AD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)</w:t>
            </w:r>
          </w:p>
        </w:tc>
        <w:tc>
          <w:tcPr>
            <w:tcW w:w="826" w:type="dxa"/>
            <w:tcBorders>
              <w:bottom w:val="double" w:sz="4" w:space="0" w:color="auto"/>
            </w:tcBorders>
            <w:vAlign w:val="bottom"/>
          </w:tcPr>
          <w:p w14:paraId="60460450" w14:textId="39D411AF" w:rsidR="00710490" w:rsidRPr="00FD0AD9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2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D0AD9">
              <w:rPr>
                <w:rFonts w:asciiTheme="majorBidi" w:hAnsiTheme="majorBidi" w:cstheme="majorBidi"/>
                <w:b/>
                <w:bCs/>
                <w:szCs w:val="22"/>
              </w:rPr>
              <w:t>0.1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1</w:t>
            </w:r>
          </w:p>
        </w:tc>
        <w:tc>
          <w:tcPr>
            <w:tcW w:w="236" w:type="dxa"/>
          </w:tcPr>
          <w:p w14:paraId="792069B2" w14:textId="77777777" w:rsidR="00710490" w:rsidRPr="00FD0AD9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52" w:type="dxa"/>
            <w:tcBorders>
              <w:bottom w:val="double" w:sz="4" w:space="0" w:color="auto"/>
            </w:tcBorders>
            <w:vAlign w:val="bottom"/>
          </w:tcPr>
          <w:p w14:paraId="6B83BC6F" w14:textId="0C3589F3" w:rsidR="00710490" w:rsidRPr="00FD0AD9" w:rsidRDefault="00710490" w:rsidP="005B70C3">
            <w:pPr>
              <w:pStyle w:val="acctfourfigures"/>
              <w:tabs>
                <w:tab w:val="clear" w:pos="765"/>
              </w:tabs>
              <w:spacing w:line="280" w:lineRule="exact"/>
              <w:ind w:left="-79" w:right="-60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D0AD9">
              <w:rPr>
                <w:rFonts w:asciiTheme="majorBidi" w:hAnsiTheme="majorBidi" w:cstheme="majorBidi"/>
                <w:b/>
                <w:bCs/>
                <w:szCs w:val="22"/>
              </w:rPr>
              <w:t>(0.0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5</w:t>
            </w:r>
            <w:r w:rsidRPr="00FD0AD9">
              <w:rPr>
                <w:rFonts w:asciiTheme="majorBidi" w:hAnsiTheme="majorBidi" w:cstheme="majorBidi"/>
                <w:b/>
                <w:bCs/>
                <w:szCs w:val="22"/>
              </w:rPr>
              <w:t>)</w:t>
            </w:r>
          </w:p>
        </w:tc>
        <w:tc>
          <w:tcPr>
            <w:tcW w:w="236" w:type="dxa"/>
          </w:tcPr>
          <w:p w14:paraId="37E0E862" w14:textId="77777777" w:rsidR="00710490" w:rsidRPr="00FD0AD9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37" w:type="dxa"/>
            <w:tcBorders>
              <w:bottom w:val="double" w:sz="4" w:space="0" w:color="auto"/>
            </w:tcBorders>
            <w:vAlign w:val="bottom"/>
          </w:tcPr>
          <w:p w14:paraId="4A3FCD65" w14:textId="028EFD50" w:rsidR="00710490" w:rsidRPr="00FD0AD9" w:rsidRDefault="00710490" w:rsidP="005B70C3">
            <w:pPr>
              <w:pStyle w:val="acctfourfigures"/>
              <w:tabs>
                <w:tab w:val="clear" w:pos="765"/>
                <w:tab w:val="left" w:pos="518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>0.06</w:t>
            </w:r>
          </w:p>
        </w:tc>
        <w:tc>
          <w:tcPr>
            <w:tcW w:w="236" w:type="dxa"/>
          </w:tcPr>
          <w:p w14:paraId="0CB774B6" w14:textId="77777777" w:rsidR="00710490" w:rsidRPr="00FD0AD9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bottom"/>
          </w:tcPr>
          <w:p w14:paraId="7505157F" w14:textId="328EBBBF" w:rsidR="00710490" w:rsidRPr="00FD0AD9" w:rsidRDefault="00710490" w:rsidP="005B70C3">
            <w:pPr>
              <w:pStyle w:val="acctfourfigures"/>
              <w:tabs>
                <w:tab w:val="clear" w:pos="765"/>
              </w:tabs>
              <w:spacing w:line="280" w:lineRule="exact"/>
              <w:ind w:left="-79" w:right="-45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D0AD9">
              <w:rPr>
                <w:rFonts w:asciiTheme="majorBidi" w:hAnsiTheme="majorBidi" w:cstheme="majorBidi"/>
                <w:b/>
                <w:bCs/>
                <w:szCs w:val="22"/>
              </w:rPr>
              <w:t>(0.50)</w:t>
            </w:r>
          </w:p>
        </w:tc>
        <w:tc>
          <w:tcPr>
            <w:tcW w:w="236" w:type="dxa"/>
          </w:tcPr>
          <w:p w14:paraId="5F16AFDB" w14:textId="77777777" w:rsidR="00710490" w:rsidRPr="00FD0AD9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vAlign w:val="bottom"/>
          </w:tcPr>
          <w:p w14:paraId="0465552E" w14:textId="28C568AD" w:rsidR="00710490" w:rsidRPr="00FD0AD9" w:rsidRDefault="00710490" w:rsidP="005B70C3">
            <w:pPr>
              <w:pStyle w:val="acctfourfigures"/>
              <w:tabs>
                <w:tab w:val="clear" w:pos="765"/>
              </w:tabs>
              <w:spacing w:line="280" w:lineRule="exact"/>
              <w:ind w:left="-79" w:right="-4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D0AD9">
              <w:rPr>
                <w:rFonts w:asciiTheme="majorBidi" w:hAnsiTheme="majorBidi" w:cstheme="majorBidi"/>
                <w:b/>
                <w:bCs/>
                <w:szCs w:val="22"/>
              </w:rPr>
              <w:t>(0.03)</w:t>
            </w:r>
          </w:p>
        </w:tc>
        <w:tc>
          <w:tcPr>
            <w:tcW w:w="236" w:type="dxa"/>
          </w:tcPr>
          <w:p w14:paraId="3E817969" w14:textId="77777777" w:rsidR="00710490" w:rsidRPr="00FD0AD9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26" w:type="dxa"/>
            <w:tcBorders>
              <w:bottom w:val="double" w:sz="4" w:space="0" w:color="auto"/>
            </w:tcBorders>
            <w:vAlign w:val="bottom"/>
          </w:tcPr>
          <w:p w14:paraId="081B97BA" w14:textId="7EE61F44" w:rsidR="00710490" w:rsidRPr="00FD0AD9" w:rsidRDefault="00710490" w:rsidP="001800F5">
            <w:pPr>
              <w:pStyle w:val="acctfourfigures"/>
              <w:tabs>
                <w:tab w:val="clear" w:pos="765"/>
              </w:tabs>
              <w:spacing w:line="280" w:lineRule="exact"/>
              <w:ind w:left="-79" w:right="-70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D0AD9">
              <w:rPr>
                <w:rFonts w:asciiTheme="majorBidi" w:hAnsiTheme="majorBidi" w:cstheme="majorBidi"/>
                <w:b/>
                <w:bCs/>
                <w:szCs w:val="22"/>
              </w:rPr>
              <w:t>(0.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53</w:t>
            </w:r>
            <w:r w:rsidRPr="00FD0AD9">
              <w:rPr>
                <w:rFonts w:asciiTheme="majorBidi" w:hAnsiTheme="majorBidi" w:cstheme="majorBidi"/>
                <w:b/>
                <w:bCs/>
                <w:szCs w:val="22"/>
              </w:rPr>
              <w:t>)</w:t>
            </w:r>
          </w:p>
        </w:tc>
        <w:tc>
          <w:tcPr>
            <w:tcW w:w="270" w:type="dxa"/>
            <w:gridSpan w:val="2"/>
          </w:tcPr>
          <w:p w14:paraId="2598613C" w14:textId="77777777" w:rsidR="00710490" w:rsidRPr="00FD0AD9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61D70A25" w14:textId="3532489C" w:rsidR="00710490" w:rsidRPr="00FD0AD9" w:rsidRDefault="00710490" w:rsidP="001800F5">
            <w:pPr>
              <w:pStyle w:val="acctfourfigures"/>
              <w:tabs>
                <w:tab w:val="clear" w:pos="765"/>
              </w:tabs>
              <w:spacing w:line="280" w:lineRule="exact"/>
              <w:ind w:left="-79" w:right="-70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D0AD9">
              <w:rPr>
                <w:rFonts w:asciiTheme="majorBidi" w:hAnsiTheme="majorBidi" w:cstheme="majorBidi"/>
                <w:b/>
                <w:bCs/>
                <w:szCs w:val="22"/>
              </w:rPr>
              <w:t>(0.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0</w:t>
            </w:r>
            <w:r w:rsidR="000B7577">
              <w:rPr>
                <w:rFonts w:asciiTheme="majorBidi" w:hAnsiTheme="majorBidi" w:cstheme="majorBidi"/>
                <w:b/>
                <w:bCs/>
                <w:szCs w:val="22"/>
              </w:rPr>
              <w:t>2</w:t>
            </w:r>
            <w:r w:rsidRPr="00FD0AD9">
              <w:rPr>
                <w:rFonts w:asciiTheme="majorBidi" w:hAnsiTheme="majorBidi" w:cstheme="majorBidi"/>
                <w:b/>
                <w:bCs/>
                <w:szCs w:val="22"/>
              </w:rPr>
              <w:t>)</w:t>
            </w:r>
          </w:p>
        </w:tc>
        <w:tc>
          <w:tcPr>
            <w:tcW w:w="236" w:type="dxa"/>
          </w:tcPr>
          <w:p w14:paraId="11AD14FF" w14:textId="77777777" w:rsidR="00710490" w:rsidRPr="00FD0AD9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vAlign w:val="bottom"/>
          </w:tcPr>
          <w:p w14:paraId="380B2F2A" w14:textId="01385336" w:rsidR="00710490" w:rsidRPr="00FD0AD9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D0AD9">
              <w:rPr>
                <w:rFonts w:asciiTheme="majorBidi" w:hAnsiTheme="majorBidi" w:cstheme="majorBidi"/>
                <w:b/>
                <w:bCs/>
                <w:szCs w:val="22"/>
              </w:rPr>
              <w:t xml:space="preserve">      -</w:t>
            </w:r>
          </w:p>
        </w:tc>
        <w:tc>
          <w:tcPr>
            <w:tcW w:w="236" w:type="dxa"/>
          </w:tcPr>
          <w:p w14:paraId="201D1E66" w14:textId="77777777" w:rsidR="00710490" w:rsidRPr="00FD0AD9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vAlign w:val="bottom"/>
          </w:tcPr>
          <w:p w14:paraId="1823F51E" w14:textId="718E2405" w:rsidR="00710490" w:rsidRPr="00FD0AD9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40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D0AD9">
              <w:rPr>
                <w:rFonts w:asciiTheme="majorBidi" w:hAnsiTheme="majorBidi" w:cstheme="majorBidi"/>
                <w:b/>
                <w:bCs/>
                <w:szCs w:val="22"/>
              </w:rPr>
              <w:t>(0.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0</w:t>
            </w:r>
            <w:r w:rsidR="000B7577">
              <w:rPr>
                <w:rFonts w:asciiTheme="majorBidi" w:hAnsiTheme="majorBidi" w:cstheme="majorBidi"/>
                <w:b/>
                <w:bCs/>
                <w:szCs w:val="22"/>
              </w:rPr>
              <w:t>2</w:t>
            </w:r>
            <w:r w:rsidRPr="00FD0AD9">
              <w:rPr>
                <w:rFonts w:asciiTheme="majorBidi" w:hAnsiTheme="majorBidi" w:cstheme="majorBidi"/>
                <w:b/>
                <w:bCs/>
                <w:szCs w:val="22"/>
              </w:rPr>
              <w:t>)</w:t>
            </w:r>
          </w:p>
        </w:tc>
        <w:tc>
          <w:tcPr>
            <w:tcW w:w="236" w:type="dxa"/>
            <w:gridSpan w:val="2"/>
          </w:tcPr>
          <w:p w14:paraId="367F2D02" w14:textId="77777777" w:rsidR="00710490" w:rsidRPr="00FD0AD9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44" w:type="dxa"/>
            <w:gridSpan w:val="2"/>
            <w:tcBorders>
              <w:bottom w:val="double" w:sz="4" w:space="0" w:color="auto"/>
            </w:tcBorders>
            <w:vAlign w:val="bottom"/>
          </w:tcPr>
          <w:p w14:paraId="47EE668A" w14:textId="6FE94FD5" w:rsidR="00710490" w:rsidRPr="00FD0AD9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3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D0AD9">
              <w:rPr>
                <w:rFonts w:asciiTheme="majorBidi" w:hAnsiTheme="majorBidi" w:cstheme="majorBidi"/>
                <w:b/>
                <w:bCs/>
                <w:szCs w:val="22"/>
              </w:rPr>
              <w:t>(0.79)</w:t>
            </w:r>
          </w:p>
        </w:tc>
        <w:tc>
          <w:tcPr>
            <w:tcW w:w="236" w:type="dxa"/>
          </w:tcPr>
          <w:p w14:paraId="1FE09A8B" w14:textId="77777777" w:rsidR="00710490" w:rsidRPr="00FD0AD9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57" w:type="dxa"/>
            <w:tcBorders>
              <w:bottom w:val="double" w:sz="4" w:space="0" w:color="auto"/>
            </w:tcBorders>
            <w:vAlign w:val="bottom"/>
          </w:tcPr>
          <w:p w14:paraId="06959B3E" w14:textId="1F5D6B7D" w:rsidR="00710490" w:rsidRPr="00FD0AD9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D0AD9">
              <w:rPr>
                <w:rFonts w:asciiTheme="majorBidi" w:hAnsiTheme="majorBidi" w:cstheme="majorBidi"/>
                <w:b/>
                <w:bCs/>
                <w:szCs w:val="22"/>
              </w:rPr>
              <w:t xml:space="preserve">   -</w:t>
            </w:r>
          </w:p>
        </w:tc>
        <w:tc>
          <w:tcPr>
            <w:tcW w:w="236" w:type="dxa"/>
          </w:tcPr>
          <w:p w14:paraId="34715DB6" w14:textId="77777777" w:rsidR="00710490" w:rsidRPr="00FD0AD9" w:rsidRDefault="00710490" w:rsidP="007104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53" w:type="dxa"/>
            <w:gridSpan w:val="3"/>
            <w:tcBorders>
              <w:bottom w:val="double" w:sz="4" w:space="0" w:color="auto"/>
            </w:tcBorders>
            <w:vAlign w:val="bottom"/>
          </w:tcPr>
          <w:p w14:paraId="7C24CDD4" w14:textId="0D5A2785" w:rsidR="00710490" w:rsidRPr="00FD0AD9" w:rsidRDefault="00710490" w:rsidP="0018235F">
            <w:pPr>
              <w:pStyle w:val="acctfourfigures"/>
              <w:tabs>
                <w:tab w:val="clear" w:pos="765"/>
              </w:tabs>
              <w:spacing w:line="280" w:lineRule="exact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D0AD9">
              <w:rPr>
                <w:rFonts w:asciiTheme="majorBidi" w:hAnsiTheme="majorBidi" w:cstheme="majorBidi"/>
                <w:b/>
                <w:bCs/>
                <w:szCs w:val="22"/>
              </w:rPr>
              <w:t>(0.79)</w:t>
            </w:r>
          </w:p>
        </w:tc>
      </w:tr>
    </w:tbl>
    <w:p w14:paraId="48033138" w14:textId="77777777" w:rsidR="00773BDB" w:rsidRPr="0028134E" w:rsidRDefault="00773BDB" w:rsidP="009A2292">
      <w:pPr>
        <w:tabs>
          <w:tab w:val="left" w:pos="540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1F56D531" w14:textId="1E4235C7" w:rsidR="00773BDB" w:rsidRDefault="00BB4067" w:rsidP="009A2292">
      <w:pPr>
        <w:tabs>
          <w:tab w:val="left" w:pos="540"/>
        </w:tabs>
        <w:spacing w:line="240" w:lineRule="auto"/>
        <w:rPr>
          <w:rFonts w:ascii="Angsana New" w:hAnsi="Angsana New"/>
        </w:rPr>
      </w:pPr>
      <w:r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/>
          <w:sz w:val="30"/>
          <w:szCs w:val="30"/>
          <w:cs/>
        </w:rPr>
        <w:tab/>
      </w:r>
      <w:r w:rsidR="00773BDB" w:rsidRPr="00BB4067">
        <w:rPr>
          <w:rFonts w:ascii="Angsana New" w:hAnsi="Angsana New" w:hint="cs"/>
          <w:sz w:val="30"/>
          <w:szCs w:val="30"/>
          <w:cs/>
        </w:rPr>
        <w:t xml:space="preserve">สำหรับปีสิ้นสุดวันที่ </w:t>
      </w:r>
      <w:r w:rsidR="00773BDB" w:rsidRPr="00BB4067">
        <w:rPr>
          <w:rFonts w:ascii="Angsana New" w:hAnsi="Angsana New"/>
          <w:sz w:val="30"/>
          <w:szCs w:val="30"/>
        </w:rPr>
        <w:t xml:space="preserve">31 </w:t>
      </w:r>
      <w:r w:rsidR="00773BDB" w:rsidRPr="00BB4067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773BDB" w:rsidRPr="00BB4067">
        <w:rPr>
          <w:rFonts w:ascii="Angsana New" w:hAnsi="Angsana New"/>
          <w:sz w:val="30"/>
          <w:szCs w:val="30"/>
        </w:rPr>
        <w:t xml:space="preserve">2561 </w:t>
      </w:r>
      <w:r w:rsidR="00773BDB" w:rsidRPr="00BB4067">
        <w:rPr>
          <w:rFonts w:ascii="Angsana New" w:hAnsi="Angsana New" w:hint="cs"/>
          <w:sz w:val="30"/>
          <w:szCs w:val="30"/>
          <w:cs/>
        </w:rPr>
        <w:t>บริษัทไม่</w:t>
      </w:r>
      <w:r w:rsidR="00B73662">
        <w:rPr>
          <w:rFonts w:ascii="Angsana New" w:hAnsi="Angsana New" w:hint="cs"/>
          <w:sz w:val="30"/>
          <w:szCs w:val="30"/>
          <w:cs/>
        </w:rPr>
        <w:t>ได้</w:t>
      </w:r>
      <w:r w:rsidR="00773BDB" w:rsidRPr="00BB4067">
        <w:rPr>
          <w:rFonts w:ascii="Angsana New" w:hAnsi="Angsana New" w:hint="cs"/>
          <w:sz w:val="30"/>
          <w:szCs w:val="30"/>
          <w:cs/>
        </w:rPr>
        <w:t>แสดง</w:t>
      </w:r>
      <w:r w:rsidR="00BF29C2">
        <w:rPr>
          <w:rFonts w:ascii="Angsana New" w:hAnsi="Angsana New" w:hint="cs"/>
          <w:sz w:val="30"/>
          <w:szCs w:val="30"/>
          <w:cs/>
        </w:rPr>
        <w:t>กำไร (</w:t>
      </w:r>
      <w:r w:rsidR="00773BDB" w:rsidRPr="00BB4067">
        <w:rPr>
          <w:rFonts w:ascii="Angsana New" w:hAnsi="Angsana New" w:hint="cs"/>
          <w:sz w:val="30"/>
          <w:szCs w:val="30"/>
          <w:cs/>
        </w:rPr>
        <w:t>ขาดทุน</w:t>
      </w:r>
      <w:r w:rsidR="00BF29C2">
        <w:rPr>
          <w:rFonts w:ascii="Angsana New" w:hAnsi="Angsana New" w:hint="cs"/>
          <w:sz w:val="30"/>
          <w:szCs w:val="30"/>
          <w:cs/>
        </w:rPr>
        <w:t xml:space="preserve">) </w:t>
      </w:r>
      <w:r w:rsidR="00773BDB" w:rsidRPr="00BB4067">
        <w:rPr>
          <w:rFonts w:ascii="Angsana New" w:hAnsi="Angsana New" w:hint="cs"/>
          <w:sz w:val="30"/>
          <w:szCs w:val="30"/>
          <w:cs/>
        </w:rPr>
        <w:t>ต่อหุ้น</w:t>
      </w:r>
      <w:r w:rsidR="00B73662">
        <w:rPr>
          <w:rFonts w:ascii="Angsana New" w:hAnsi="Angsana New" w:hint="cs"/>
          <w:sz w:val="30"/>
          <w:szCs w:val="30"/>
          <w:cs/>
        </w:rPr>
        <w:t>ปรับลด</w:t>
      </w:r>
      <w:r w:rsidR="00773BDB" w:rsidRPr="00BB4067">
        <w:rPr>
          <w:rFonts w:ascii="Angsana New" w:hAnsi="Angsana New" w:hint="cs"/>
          <w:sz w:val="30"/>
          <w:szCs w:val="30"/>
          <w:cs/>
        </w:rPr>
        <w:t xml:space="preserve"> เนื่องจากใบสำคัญแสดงสิทธิของบริษัทหมดอายุแล้ว</w:t>
      </w:r>
    </w:p>
    <w:p w14:paraId="078CC917" w14:textId="343CE62B" w:rsidR="00773BDB" w:rsidRPr="00682F57" w:rsidRDefault="00773BDB" w:rsidP="009A2292">
      <w:pPr>
        <w:tabs>
          <w:tab w:val="left" w:pos="540"/>
        </w:tabs>
        <w:spacing w:line="240" w:lineRule="auto"/>
        <w:rPr>
          <w:rFonts w:ascii="Angsana New" w:hAnsi="Angsana New"/>
        </w:rPr>
        <w:sectPr w:rsidR="00773BDB" w:rsidRPr="00682F57" w:rsidSect="00B75C63">
          <w:pgSz w:w="16834" w:h="11909" w:orient="landscape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4DE9BFF2" w14:textId="77777777" w:rsidR="008E1F64" w:rsidRPr="00CD5290" w:rsidRDefault="008E1F64" w:rsidP="008E1F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ขาดทุน</w:t>
      </w:r>
      <w:r w:rsidRPr="00CD5290">
        <w:rPr>
          <w:rFonts w:ascii="Angsana New" w:hAnsi="Angsana New"/>
          <w:b/>
          <w:bCs/>
          <w:i/>
          <w:iCs/>
          <w:sz w:val="30"/>
          <w:szCs w:val="30"/>
          <w:cs/>
        </w:rPr>
        <w:t>ต่อหุ้นปรับลด</w:t>
      </w:r>
    </w:p>
    <w:p w14:paraId="1B7583E7" w14:textId="77777777" w:rsidR="008E1F64" w:rsidRPr="005C0D79" w:rsidRDefault="008E1F64" w:rsidP="008E1F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 w:hanging="567"/>
        <w:jc w:val="thaiDistribute"/>
        <w:rPr>
          <w:rFonts w:ascii="Angsana New" w:hAnsi="Angsana New"/>
          <w:sz w:val="20"/>
          <w:szCs w:val="20"/>
        </w:rPr>
      </w:pPr>
    </w:p>
    <w:p w14:paraId="0651F85B" w14:textId="77777777" w:rsidR="008E1F64" w:rsidRDefault="008E1F64" w:rsidP="008E1F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0D37E6">
        <w:rPr>
          <w:rFonts w:ascii="Angsana New" w:hAnsi="Angsana New" w:hint="cs"/>
          <w:sz w:val="30"/>
          <w:szCs w:val="30"/>
          <w:cs/>
        </w:rPr>
        <w:tab/>
      </w:r>
      <w:r w:rsidRPr="00E650FF">
        <w:rPr>
          <w:rFonts w:ascii="Angsana New" w:hAnsi="Angsana New"/>
          <w:sz w:val="30"/>
          <w:szCs w:val="30"/>
          <w:cs/>
        </w:rPr>
        <w:t>กลุ่มบริษัทและบริษัทไม่นำผลของใบสำคัญแสดงสิทธิที่จะซื้อหุ้นสามัญของบริษัท (</w:t>
      </w:r>
      <w:r w:rsidRPr="00E650FF">
        <w:rPr>
          <w:rFonts w:ascii="Angsana New" w:hAnsi="Angsana New"/>
          <w:sz w:val="30"/>
          <w:szCs w:val="30"/>
        </w:rPr>
        <w:t xml:space="preserve">NMG-W3) </w:t>
      </w:r>
      <w:r w:rsidRPr="00E650FF">
        <w:rPr>
          <w:rFonts w:ascii="Angsana New" w:hAnsi="Angsana New"/>
          <w:sz w:val="30"/>
          <w:szCs w:val="30"/>
          <w:cs/>
        </w:rPr>
        <w:t>และใบสำคัญแสดงสิทธิที่จะซื้อหุ้นสามัญของบริษัทที่ออกให้แก่กรรมการ ผู้บริหาร และ/หรือ พนักงานของบริษัทและ/หรือบริษัทย่อย (</w:t>
      </w:r>
      <w:r w:rsidRPr="00E650FF">
        <w:rPr>
          <w:rFonts w:ascii="Angsana New" w:hAnsi="Angsana New"/>
          <w:sz w:val="30"/>
          <w:szCs w:val="30"/>
        </w:rPr>
        <w:t xml:space="preserve">NMG-WB) </w:t>
      </w:r>
      <w:r w:rsidRPr="00E650FF">
        <w:rPr>
          <w:rFonts w:ascii="Angsana New" w:hAnsi="Angsana New"/>
          <w:sz w:val="30"/>
          <w:szCs w:val="30"/>
          <w:cs/>
        </w:rPr>
        <w:t>มารวมคำนวณเพื่อหาขาดทุนต่อหุ้นปรับลด เนื่องจากราคาใช้สิทธิ (รวมมูลค่ายุติธรรมของบริการที่จะได้รับจากพนักงานต่อใบสำคัญแสดงสิทธิ) สูงกว่าราคาตลาดของหุ้นสามัญถัวเฉลี่ยถ่วงน้ำหนักในงบการเงินรวมและงบการเงินเฉพาะกิจการสำหรับ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E650FF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 w:hint="cs"/>
          <w:sz w:val="30"/>
          <w:szCs w:val="30"/>
          <w:cs/>
        </w:rPr>
        <w:t>31 ธันวาคม</w:t>
      </w:r>
      <w:r w:rsidRPr="00E650FF">
        <w:rPr>
          <w:rFonts w:ascii="Angsana New" w:hAnsi="Angsana New"/>
          <w:sz w:val="30"/>
          <w:szCs w:val="30"/>
          <w:cs/>
        </w:rPr>
        <w:t xml:space="preserve"> 2560</w:t>
      </w:r>
    </w:p>
    <w:p w14:paraId="795BB2DD" w14:textId="77777777" w:rsidR="008E1F64" w:rsidRPr="005C0D79" w:rsidRDefault="008E1F64" w:rsidP="008E1F6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7"/>
        <w:jc w:val="thaiDistribute"/>
        <w:outlineLvl w:val="0"/>
        <w:rPr>
          <w:rFonts w:ascii="Angsana New" w:hAnsi="Angsana New"/>
          <w:b/>
          <w:bCs/>
          <w:sz w:val="20"/>
          <w:szCs w:val="20"/>
        </w:rPr>
      </w:pPr>
    </w:p>
    <w:p w14:paraId="50A98D12" w14:textId="27260A09" w:rsidR="0073416E" w:rsidRPr="00280801" w:rsidRDefault="0073416E" w:rsidP="000B64D8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7" w:hanging="547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280801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1395C455" w14:textId="77777777" w:rsidR="0073416E" w:rsidRPr="005C0D79" w:rsidRDefault="0073416E" w:rsidP="00C73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="Angsana New" w:hAnsi="Angsana New"/>
          <w:sz w:val="20"/>
          <w:szCs w:val="20"/>
        </w:rPr>
      </w:pPr>
    </w:p>
    <w:p w14:paraId="7399ADB8" w14:textId="77777777" w:rsidR="0073416E" w:rsidRPr="00C218AD" w:rsidRDefault="0073416E" w:rsidP="00C73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218AD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69AA5890" w14:textId="77777777" w:rsidR="0073416E" w:rsidRPr="00B3516F" w:rsidRDefault="0073416E" w:rsidP="00C73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47147BBB" w14:textId="08AAB163" w:rsidR="0073416E" w:rsidRDefault="0073416E" w:rsidP="00C73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C218AD">
        <w:rPr>
          <w:rFonts w:ascii="Angsana New" w:hAnsi="Angsana New"/>
          <w:sz w:val="30"/>
          <w:szCs w:val="30"/>
          <w:cs/>
        </w:rPr>
        <w:t>กลุ่ม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กลุ่มบริษัทไม่มีการ</w:t>
      </w:r>
      <w:r w:rsidRPr="00C218AD">
        <w:rPr>
          <w:rFonts w:ascii="Angsana New" w:hAnsi="Angsana New" w:hint="cs"/>
          <w:sz w:val="30"/>
          <w:szCs w:val="30"/>
          <w:cs/>
        </w:rPr>
        <w:t>ถือหรืออ</w:t>
      </w:r>
      <w:r w:rsidRPr="00C218AD">
        <w:rPr>
          <w:rFonts w:ascii="Angsana New" w:hAnsi="Angsana New"/>
          <w:sz w:val="30"/>
          <w:szCs w:val="30"/>
          <w:cs/>
        </w:rPr>
        <w:t xml:space="preserve">อกตราสารอนุพันธ์ เพื่อการเก็งกำไรหรือการค้า </w:t>
      </w:r>
    </w:p>
    <w:p w14:paraId="77DB9297" w14:textId="77777777" w:rsidR="0073416E" w:rsidRPr="005C0D79" w:rsidRDefault="0073416E" w:rsidP="00C73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20"/>
          <w:szCs w:val="20"/>
          <w:cs/>
        </w:rPr>
      </w:pPr>
    </w:p>
    <w:p w14:paraId="361FAB4C" w14:textId="11B14D26" w:rsidR="00B3516F" w:rsidRPr="00B3516F" w:rsidRDefault="00B3516F" w:rsidP="00B3516F">
      <w:pPr>
        <w:ind w:left="540"/>
        <w:jc w:val="thaiDistribute"/>
        <w:rPr>
          <w:rFonts w:ascii="Angsana New" w:hAnsi="Angsana New"/>
          <w:i/>
          <w:iCs/>
          <w:color w:val="0000FF"/>
          <w:sz w:val="30"/>
          <w:szCs w:val="30"/>
          <w:highlight w:val="lightGray"/>
        </w:rPr>
      </w:pPr>
      <w:r>
        <w:rPr>
          <w:rFonts w:ascii="Angsana New" w:hAnsi="Angsana New" w:hint="cs"/>
          <w:sz w:val="30"/>
          <w:szCs w:val="30"/>
          <w:cs/>
        </w:rPr>
        <w:t>การจัดการความเสี่ยงเป็นส่วนที่สำคัญของธุรกิจของกลุ่มบริษัท</w:t>
      </w:r>
      <w:r w:rsidR="00043E05">
        <w:rPr>
          <w:rFonts w:ascii="Angsana New" w:hAnsi="Angsana New" w:hint="cs"/>
          <w:sz w:val="30"/>
          <w:szCs w:val="30"/>
          <w:cs/>
        </w:rPr>
        <w:t xml:space="preserve"> กลุ่ม</w:t>
      </w:r>
      <w:r>
        <w:rPr>
          <w:rFonts w:ascii="Angsana New" w:hAnsi="Angsana New" w:hint="cs"/>
          <w:sz w:val="30"/>
          <w:szCs w:val="30"/>
          <w:cs/>
        </w:rPr>
        <w:t>บริษัท</w:t>
      </w:r>
      <w:r w:rsidR="00043E05">
        <w:rPr>
          <w:rFonts w:ascii="Angsana New" w:hAnsi="Angsana New" w:hint="cs"/>
          <w:sz w:val="30"/>
          <w:szCs w:val="30"/>
          <w:cs/>
        </w:rPr>
        <w:t>มี</w:t>
      </w:r>
      <w:r>
        <w:rPr>
          <w:rFonts w:ascii="Angsana New" w:hAnsi="Angsana New" w:hint="cs"/>
          <w:sz w:val="30"/>
          <w:szCs w:val="30"/>
          <w:cs/>
        </w:rPr>
        <w:t>ระบบในการควบคุมให้มีความสมดุลของระดับความเสี่ยงให้เป็นที่ยอมรับได้ โดยพิจารณาระหว่างต้นทุนที่เกิดจากความเสี่ยงและต้นทุนของการจัดการความเสี่ยง</w:t>
      </w:r>
      <w:r>
        <w:rPr>
          <w:rFonts w:ascii="Angsana New" w:hAnsi="Angsana New" w:hint="cs"/>
          <w:sz w:val="30"/>
          <w:szCs w:val="30"/>
        </w:rPr>
        <w:t> </w:t>
      </w:r>
      <w:r>
        <w:rPr>
          <w:rFonts w:ascii="Angsana New" w:hAnsi="Angsana New" w:hint="cs"/>
          <w:sz w:val="30"/>
          <w:szCs w:val="30"/>
          <w:cs/>
        </w:rPr>
        <w:t xml:space="preserve"> ฝ่ายบริหารได้มีการควบคุมกระบวนการการจัดการความเสี่ยงของกลุ่มบริษัทอย่างต่อเนื่องเพื่อให้มั่นใจว่ามีความสมดุลระหว่างความเสี่ยงและการควบคุมความเสี่ยง</w:t>
      </w:r>
    </w:p>
    <w:p w14:paraId="0B720969" w14:textId="77777777" w:rsidR="00152F00" w:rsidRPr="005C0D79" w:rsidRDefault="00152F00" w:rsidP="00C73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20"/>
          <w:szCs w:val="20"/>
          <w:highlight w:val="yellow"/>
        </w:rPr>
      </w:pPr>
    </w:p>
    <w:p w14:paraId="526A8FAE" w14:textId="5A6DA45F" w:rsidR="0073416E" w:rsidRPr="00B3516F" w:rsidRDefault="0073416E" w:rsidP="00C73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color w:val="000000" w:themeColor="text1"/>
          <w:sz w:val="30"/>
          <w:szCs w:val="30"/>
        </w:rPr>
      </w:pPr>
      <w:r w:rsidRPr="00B3516F">
        <w:rPr>
          <w:rFonts w:ascii="Angsana New" w:hAnsi="Angsana New" w:hint="cs"/>
          <w:b/>
          <w:bCs/>
          <w:i/>
          <w:iCs/>
          <w:color w:val="000000" w:themeColor="text1"/>
          <w:sz w:val="30"/>
          <w:szCs w:val="30"/>
          <w:cs/>
        </w:rPr>
        <w:t>การบริหารจัดการทุน</w:t>
      </w:r>
    </w:p>
    <w:p w14:paraId="5D16DA0E" w14:textId="77777777" w:rsidR="0073416E" w:rsidRPr="005C0D79" w:rsidRDefault="0073416E" w:rsidP="00C73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cyan"/>
        </w:rPr>
      </w:pPr>
    </w:p>
    <w:p w14:paraId="315F38A9" w14:textId="3C29265B" w:rsidR="00E36EF9" w:rsidRDefault="00E36EF9" w:rsidP="00E36E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color w:val="0000FF"/>
          <w:sz w:val="30"/>
          <w:szCs w:val="30"/>
          <w:highlight w:val="lightGray"/>
        </w:rPr>
      </w:pPr>
      <w:r w:rsidRPr="006D32E8">
        <w:rPr>
          <w:rFonts w:ascii="Angsana New" w:hAnsi="Angsana New" w:hint="cs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</w:t>
      </w:r>
      <w:r w:rsidRPr="007D3A3A">
        <w:rPr>
          <w:rFonts w:ascii="Angsana New" w:hAnsi="Angsana New"/>
          <w:sz w:val="30"/>
          <w:szCs w:val="30"/>
          <w:cs/>
        </w:rPr>
        <w:t>ความเชื่อมั่นของ</w:t>
      </w:r>
      <w:r w:rsidRPr="006D32E8">
        <w:rPr>
          <w:rFonts w:ascii="Angsana New" w:hAnsi="Angsana New" w:hint="cs"/>
          <w:sz w:val="30"/>
          <w:szCs w:val="30"/>
          <w:cs/>
        </w:rPr>
        <w:t>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</w:t>
      </w:r>
      <w:r w:rsidR="00043E05">
        <w:rPr>
          <w:rFonts w:ascii="Angsana New" w:hAnsi="Angsana New" w:hint="cs"/>
          <w:sz w:val="30"/>
          <w:szCs w:val="30"/>
          <w:cs/>
        </w:rPr>
        <w:t>ลงทุน</w:t>
      </w:r>
      <w:r w:rsidRPr="006D32E8">
        <w:rPr>
          <w:rFonts w:ascii="Angsana New" w:hAnsi="Angsana New" w:hint="cs"/>
          <w:sz w:val="30"/>
          <w:szCs w:val="30"/>
          <w:cs/>
        </w:rPr>
        <w:t xml:space="preserve"> อีกทั้งยังกำกับดูแลระดับการจ่ายเงินปันผลให้แก่ผู้ถือหุ้นสามัญ</w:t>
      </w:r>
    </w:p>
    <w:p w14:paraId="6C357F48" w14:textId="77777777" w:rsidR="00E36EF9" w:rsidRPr="005C0D79" w:rsidRDefault="00E36EF9" w:rsidP="00E36E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cs/>
        </w:rPr>
      </w:pPr>
    </w:p>
    <w:p w14:paraId="4587B3A2" w14:textId="77777777" w:rsidR="0073416E" w:rsidRPr="002C6DE0" w:rsidRDefault="0073416E" w:rsidP="00C73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C6DE0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ความเสี่ยงด้านอัตราดอกเบี้ย</w:t>
      </w:r>
    </w:p>
    <w:p w14:paraId="020326CC" w14:textId="77777777" w:rsidR="0073416E" w:rsidRPr="005C0D79" w:rsidRDefault="0073416E" w:rsidP="00C73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4DF40486" w14:textId="10BFFBFF" w:rsidR="00DE7E26" w:rsidRDefault="0073416E" w:rsidP="00F93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2C6DE0">
        <w:rPr>
          <w:rFonts w:ascii="Angsana New" w:hAnsi="Angsana New"/>
          <w:sz w:val="30"/>
          <w:szCs w:val="30"/>
          <w:cs/>
        </w:rPr>
        <w:t>ความเสี่ยงด้านอัตราดอกเบี้ย หมายถึง ความเสี่ยงที่เกิดจากการเปลี่ยนแปลงที่จะเกิด</w:t>
      </w:r>
      <w:r>
        <w:rPr>
          <w:rFonts w:ascii="Angsana New" w:hAnsi="Angsana New" w:hint="cs"/>
          <w:sz w:val="30"/>
          <w:szCs w:val="30"/>
          <w:cs/>
        </w:rPr>
        <w:t>ในอนาคตของอัตราดอกเบี้ย</w:t>
      </w:r>
      <w:r w:rsidR="00DE7E26">
        <w:rPr>
          <w:rFonts w:ascii="Angsana New" w:hAnsi="Angsana New"/>
          <w:sz w:val="30"/>
          <w:szCs w:val="30"/>
        </w:rPr>
        <w:br/>
      </w:r>
      <w:r w:rsidRPr="0039472F">
        <w:rPr>
          <w:rFonts w:ascii="Angsana New" w:hAnsi="Angsana New" w:hint="cs"/>
          <w:spacing w:val="-8"/>
          <w:position w:val="1"/>
          <w:sz w:val="30"/>
          <w:szCs w:val="30"/>
          <w:cs/>
        </w:rPr>
        <w:t xml:space="preserve">ในตลาด ซึ่งส่งผลกระทบต่อการดำเนินงานและกระแสเงินสดของกลุ่มบริษัท </w:t>
      </w:r>
      <w:r w:rsidR="00F93DA7">
        <w:rPr>
          <w:rFonts w:ascii="Angsana New" w:hAnsi="Angsana New" w:hint="cs"/>
          <w:spacing w:val="-8"/>
          <w:position w:val="1"/>
          <w:sz w:val="30"/>
          <w:szCs w:val="30"/>
          <w:cs/>
        </w:rPr>
        <w:t xml:space="preserve">เนื่องจากดอกเบี้ยของหลักทรัพย์ที่เป็น </w:t>
      </w:r>
      <w:r w:rsidR="00DE7E26">
        <w:rPr>
          <w:rFonts w:ascii="Angsana New" w:hAnsi="Angsana New"/>
          <w:spacing w:val="-8"/>
          <w:position w:val="1"/>
          <w:sz w:val="30"/>
          <w:szCs w:val="30"/>
        </w:rPr>
        <w:br/>
      </w:r>
      <w:r w:rsidR="00F93DA7">
        <w:rPr>
          <w:rFonts w:ascii="Angsana New" w:hAnsi="Angsana New" w:hint="cs"/>
          <w:spacing w:val="-8"/>
          <w:position w:val="1"/>
          <w:sz w:val="30"/>
          <w:szCs w:val="30"/>
          <w:cs/>
        </w:rPr>
        <w:t xml:space="preserve">ตราสารหนี้และเงินกู้ยืมส่วนใหญ่มีอัตราคงที่ </w:t>
      </w:r>
      <w:r w:rsidRPr="0039472F">
        <w:rPr>
          <w:rFonts w:ascii="Angsana New" w:hAnsi="Angsana New" w:hint="cs"/>
          <w:spacing w:val="-8"/>
          <w:position w:val="1"/>
          <w:sz w:val="30"/>
          <w:szCs w:val="30"/>
          <w:cs/>
        </w:rPr>
        <w:t>กลุ่มบริษัทมีความเสี่ยงด้านอัตราดอกเบี้ย</w:t>
      </w:r>
      <w:r>
        <w:rPr>
          <w:rFonts w:ascii="Angsana New" w:hAnsi="Angsana New" w:hint="cs"/>
          <w:sz w:val="30"/>
          <w:szCs w:val="30"/>
          <w:cs/>
        </w:rPr>
        <w:t>ที่เกิดจากเงินกู้ยืม</w:t>
      </w:r>
      <w:r w:rsidR="00F16787">
        <w:rPr>
          <w:rFonts w:ascii="Angsana New" w:hAnsi="Angsana New" w:hint="cs"/>
          <w:sz w:val="30"/>
          <w:szCs w:val="30"/>
          <w:cs/>
        </w:rPr>
        <w:t>และ</w:t>
      </w:r>
      <w:r w:rsidR="001B59AF">
        <w:rPr>
          <w:rFonts w:ascii="Angsana New" w:hAnsi="Angsana New"/>
          <w:sz w:val="30"/>
          <w:szCs w:val="30"/>
        </w:rPr>
        <w:br/>
      </w:r>
      <w:r w:rsidR="00F16787">
        <w:rPr>
          <w:rFonts w:ascii="Angsana New" w:hAnsi="Angsana New" w:hint="cs"/>
          <w:sz w:val="30"/>
          <w:szCs w:val="30"/>
          <w:cs/>
        </w:rPr>
        <w:t>ค่าใบอนุญาต</w:t>
      </w:r>
      <w:r w:rsidR="00C35015">
        <w:rPr>
          <w:rFonts w:ascii="Angsana New" w:hAnsi="Angsana New" w:hint="cs"/>
          <w:sz w:val="30"/>
          <w:szCs w:val="30"/>
          <w:cs/>
        </w:rPr>
        <w:t>ให้ใช้คลื่นความถี่และประกอบกิจการโทรทัศน์ค้างจ่าย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14:paraId="30333177" w14:textId="77777777" w:rsidR="00DE7E26" w:rsidRDefault="00DE7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28E9EA1" w14:textId="36FD752D" w:rsidR="00300347" w:rsidRDefault="0073416E" w:rsidP="00C73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2C6DE0">
        <w:rPr>
          <w:rFonts w:ascii="Angsana New" w:hAnsi="Angsana New"/>
          <w:sz w:val="30"/>
          <w:szCs w:val="30"/>
          <w:cs/>
        </w:rPr>
        <w:lastRenderedPageBreak/>
        <w:t>อัตราดอกเบี้ยที่แท้จริงของหนี้สิน</w:t>
      </w:r>
      <w:r w:rsidR="00FB35DD">
        <w:rPr>
          <w:rFonts w:ascii="Angsana New" w:hAnsi="Angsana New" w:hint="cs"/>
          <w:sz w:val="30"/>
          <w:szCs w:val="30"/>
          <w:cs/>
        </w:rPr>
        <w:t>ทางการเงิน</w:t>
      </w:r>
      <w:r w:rsidRPr="002C6DE0">
        <w:rPr>
          <w:rFonts w:ascii="Angsana New" w:hAnsi="Angsana New"/>
          <w:sz w:val="30"/>
          <w:szCs w:val="30"/>
          <w:cs/>
        </w:rPr>
        <w:t xml:space="preserve">ที่มีภาระดอกเบี้ย  ณ วันที่ </w:t>
      </w:r>
      <w:r w:rsidRPr="002C6DE0">
        <w:rPr>
          <w:rFonts w:ascii="Angsana New" w:hAnsi="Angsana New"/>
          <w:sz w:val="30"/>
          <w:szCs w:val="30"/>
        </w:rPr>
        <w:t xml:space="preserve">31 </w:t>
      </w:r>
      <w:r w:rsidRPr="002C6DE0">
        <w:rPr>
          <w:rFonts w:ascii="Angsana New" w:hAnsi="Angsana New"/>
          <w:sz w:val="30"/>
          <w:szCs w:val="30"/>
          <w:cs/>
        </w:rPr>
        <w:t>ธันวาคม และระยะที่ครบกำหนดชำระหรือกำหนดอัตราใหม่มีดังนี้</w:t>
      </w:r>
    </w:p>
    <w:p w14:paraId="34851C1C" w14:textId="77777777" w:rsidR="00DE7E26" w:rsidRPr="00DE7E26" w:rsidRDefault="00DE7E26" w:rsidP="00C73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9072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5"/>
        <w:gridCol w:w="1701"/>
        <w:gridCol w:w="1183"/>
        <w:gridCol w:w="178"/>
        <w:gridCol w:w="1134"/>
        <w:gridCol w:w="227"/>
        <w:gridCol w:w="1134"/>
      </w:tblGrid>
      <w:tr w:rsidR="00C35015" w:rsidRPr="00F54FA9" w14:paraId="45548972" w14:textId="77777777" w:rsidTr="00A6598B">
        <w:trPr>
          <w:cantSplit/>
          <w:tblHeader/>
        </w:trPr>
        <w:tc>
          <w:tcPr>
            <w:tcW w:w="3515" w:type="dxa"/>
            <w:shd w:val="clear" w:color="auto" w:fill="auto"/>
          </w:tcPr>
          <w:p w14:paraId="5061896C" w14:textId="36E31B90" w:rsidR="00C35015" w:rsidRPr="00F54FA9" w:rsidRDefault="00300347" w:rsidP="00B463AD">
            <w:pPr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8E1E4ED" w14:textId="77777777" w:rsidR="00C35015" w:rsidRPr="00F54FA9" w:rsidRDefault="00C35015" w:rsidP="00C73F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856" w:type="dxa"/>
            <w:gridSpan w:val="5"/>
            <w:shd w:val="clear" w:color="auto" w:fill="auto"/>
            <w:vAlign w:val="bottom"/>
          </w:tcPr>
          <w:p w14:paraId="1D183922" w14:textId="77777777" w:rsidR="00C35015" w:rsidRPr="00C35015" w:rsidRDefault="00C35015" w:rsidP="00C73F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3501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C73F10" w:rsidRPr="00F54FA9" w14:paraId="307C989A" w14:textId="77777777" w:rsidTr="00626300">
        <w:trPr>
          <w:cantSplit/>
          <w:tblHeader/>
        </w:trPr>
        <w:tc>
          <w:tcPr>
            <w:tcW w:w="3515" w:type="dxa"/>
            <w:shd w:val="clear" w:color="auto" w:fill="auto"/>
          </w:tcPr>
          <w:p w14:paraId="5729A7D0" w14:textId="77777777" w:rsidR="00C73F10" w:rsidRPr="00F54FA9" w:rsidRDefault="00C73F10" w:rsidP="00B463AD">
            <w:pPr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417C8C0" w14:textId="77777777" w:rsidR="00C73F10" w:rsidRPr="00F54FA9" w:rsidRDefault="00C73F10" w:rsidP="00C73F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54FA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อัตราดอกเบี้ย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4F7D670F" w14:textId="77777777" w:rsidR="00C73F10" w:rsidRPr="00F54FA9" w:rsidRDefault="00C73F10" w:rsidP="00C73F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539" w:type="dxa"/>
            <w:gridSpan w:val="3"/>
            <w:shd w:val="clear" w:color="auto" w:fill="auto"/>
            <w:vAlign w:val="bottom"/>
          </w:tcPr>
          <w:p w14:paraId="18E7874A" w14:textId="19406D63" w:rsidR="00C73F10" w:rsidRPr="00F54FA9" w:rsidRDefault="00C73F10" w:rsidP="00C73F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FA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หลังจาก</w:t>
            </w:r>
            <w:r w:rsidRPr="00F54FA9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1 </w:t>
            </w:r>
            <w:r w:rsidRPr="00F54FA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ปี</w:t>
            </w:r>
            <w:r w:rsidR="001B59AF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Pr="00F54FA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แต่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3DD763" w14:textId="77777777" w:rsidR="00C73F10" w:rsidRPr="00F54FA9" w:rsidRDefault="00C73F10" w:rsidP="00C73F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C73F10" w:rsidRPr="00F54FA9" w14:paraId="6B6D03A2" w14:textId="77777777" w:rsidTr="00626300">
        <w:trPr>
          <w:cantSplit/>
          <w:tblHeader/>
        </w:trPr>
        <w:tc>
          <w:tcPr>
            <w:tcW w:w="3515" w:type="dxa"/>
            <w:shd w:val="clear" w:color="auto" w:fill="auto"/>
          </w:tcPr>
          <w:p w14:paraId="36F72928" w14:textId="77777777" w:rsidR="00C73F10" w:rsidRPr="00F54FA9" w:rsidRDefault="00C73F10" w:rsidP="00B463AD">
            <w:pPr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2F2BBDF" w14:textId="77777777" w:rsidR="00C73F10" w:rsidRPr="00F54FA9" w:rsidRDefault="00C73F10" w:rsidP="00C73F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54FA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751E39C4" w14:textId="77777777" w:rsidR="00C73F10" w:rsidRPr="00F54FA9" w:rsidRDefault="00C73F10" w:rsidP="00C73F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4FA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ภายใน </w:t>
            </w:r>
            <w:r w:rsidRPr="00F54FA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1 </w:t>
            </w:r>
            <w:r w:rsidRPr="00F54FA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39B19A7" w14:textId="77777777" w:rsidR="00C73F10" w:rsidRPr="00F54FA9" w:rsidRDefault="00C73F10" w:rsidP="00C73F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033E27A" w14:textId="77777777" w:rsidR="00C73F10" w:rsidRPr="00F54FA9" w:rsidRDefault="00C73F10" w:rsidP="00C73F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 w:rsidRPr="00F54FA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ภายใน </w:t>
            </w:r>
            <w:r w:rsidRPr="00F54FA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5 </w:t>
            </w:r>
            <w:r w:rsidRPr="00F54FA9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227" w:type="dxa"/>
            <w:shd w:val="clear" w:color="auto" w:fill="auto"/>
            <w:vAlign w:val="bottom"/>
          </w:tcPr>
          <w:p w14:paraId="31842EC0" w14:textId="77777777" w:rsidR="00C73F10" w:rsidRPr="00F54FA9" w:rsidRDefault="00C73F10" w:rsidP="00C73F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70239B7" w14:textId="77777777" w:rsidR="00C73F10" w:rsidRPr="00F54FA9" w:rsidRDefault="00C73F10" w:rsidP="00C73F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F54FA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C73F10" w:rsidRPr="00F54FA9" w14:paraId="3EAF467E" w14:textId="77777777" w:rsidTr="00A6598B">
        <w:trPr>
          <w:cantSplit/>
          <w:tblHeader/>
        </w:trPr>
        <w:tc>
          <w:tcPr>
            <w:tcW w:w="3515" w:type="dxa"/>
            <w:shd w:val="clear" w:color="auto" w:fill="auto"/>
          </w:tcPr>
          <w:p w14:paraId="50315C1B" w14:textId="77777777" w:rsidR="00C73F10" w:rsidRPr="00F54FA9" w:rsidRDefault="00C73F10" w:rsidP="00B463AD">
            <w:pPr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0A75433" w14:textId="77777777" w:rsidR="00C73F10" w:rsidRPr="00F54FA9" w:rsidRDefault="00C73F10" w:rsidP="00C73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54FA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3856" w:type="dxa"/>
            <w:gridSpan w:val="5"/>
            <w:shd w:val="clear" w:color="auto" w:fill="auto"/>
            <w:vAlign w:val="bottom"/>
          </w:tcPr>
          <w:p w14:paraId="7E55DA93" w14:textId="1B2682E6" w:rsidR="00C73F10" w:rsidRPr="00F54FA9" w:rsidRDefault="00374691" w:rsidP="00C73F1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FA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13E1C" w:rsidRPr="00F54FA9" w14:paraId="2835D90E" w14:textId="77777777" w:rsidTr="00626300">
        <w:trPr>
          <w:cantSplit/>
        </w:trPr>
        <w:tc>
          <w:tcPr>
            <w:tcW w:w="3515" w:type="dxa"/>
            <w:shd w:val="clear" w:color="auto" w:fill="auto"/>
          </w:tcPr>
          <w:p w14:paraId="65302ACF" w14:textId="77777777" w:rsidR="00213E1C" w:rsidRPr="00F54FA9" w:rsidRDefault="00213E1C" w:rsidP="00B46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54F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="008645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="0062630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03E73BA4" w14:textId="77777777" w:rsidR="00213E1C" w:rsidRPr="00F54FA9" w:rsidRDefault="00213E1C" w:rsidP="00F046D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58E7C065" w14:textId="77777777" w:rsidR="00213E1C" w:rsidRPr="00F54FA9" w:rsidRDefault="00213E1C" w:rsidP="00F046D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4DCCB6E9" w14:textId="77777777" w:rsidR="00213E1C" w:rsidRPr="00F54FA9" w:rsidRDefault="00213E1C" w:rsidP="00F046D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191E8C7" w14:textId="77777777" w:rsidR="00213E1C" w:rsidRPr="00F54FA9" w:rsidRDefault="00213E1C" w:rsidP="00F046D9">
            <w:pPr>
              <w:pStyle w:val="acctfourfigures"/>
              <w:tabs>
                <w:tab w:val="clear" w:pos="765"/>
                <w:tab w:val="decimal" w:pos="724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14:paraId="159BF5DC" w14:textId="77777777" w:rsidR="00213E1C" w:rsidRPr="00F54FA9" w:rsidRDefault="00213E1C" w:rsidP="00F046D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B33AB0D" w14:textId="77777777" w:rsidR="00213E1C" w:rsidRPr="00F54FA9" w:rsidRDefault="00213E1C" w:rsidP="00F046D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13E1C" w:rsidRPr="00F54FA9" w14:paraId="786A2746" w14:textId="77777777" w:rsidTr="00626300">
        <w:trPr>
          <w:cantSplit/>
        </w:trPr>
        <w:tc>
          <w:tcPr>
            <w:tcW w:w="3515" w:type="dxa"/>
            <w:shd w:val="clear" w:color="auto" w:fill="auto"/>
          </w:tcPr>
          <w:p w14:paraId="34D4C4EE" w14:textId="77777777" w:rsidR="00213E1C" w:rsidRPr="00F54FA9" w:rsidRDefault="00213E1C" w:rsidP="00B46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4F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หมุนเวียน</w:t>
            </w:r>
            <w:r w:rsidRPr="00F54FA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14:paraId="6193A5F1" w14:textId="77777777" w:rsidR="00213E1C" w:rsidRPr="00F54FA9" w:rsidRDefault="00213E1C" w:rsidP="00F046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7851F354" w14:textId="77777777" w:rsidR="00213E1C" w:rsidRPr="00F54FA9" w:rsidRDefault="00213E1C" w:rsidP="00F046D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7AF0C31D" w14:textId="77777777" w:rsidR="00213E1C" w:rsidRPr="00F54FA9" w:rsidRDefault="00213E1C" w:rsidP="00F046D9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17A3B6E" w14:textId="77777777" w:rsidR="00213E1C" w:rsidRPr="00F54FA9" w:rsidRDefault="00213E1C" w:rsidP="00F046D9">
            <w:pPr>
              <w:pStyle w:val="acctfourfigures"/>
              <w:tabs>
                <w:tab w:val="clear" w:pos="765"/>
                <w:tab w:val="decimal" w:pos="724"/>
                <w:tab w:val="decimal" w:pos="911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14:paraId="4946A33B" w14:textId="77777777" w:rsidR="00213E1C" w:rsidRPr="00F54FA9" w:rsidRDefault="00213E1C" w:rsidP="00F046D9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35F0F816" w14:textId="77777777" w:rsidR="00213E1C" w:rsidRPr="00F54FA9" w:rsidRDefault="00213E1C" w:rsidP="00F046D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669A6" w:rsidRPr="00213E1C" w14:paraId="497BC252" w14:textId="77777777" w:rsidTr="00626300">
        <w:trPr>
          <w:cantSplit/>
        </w:trPr>
        <w:tc>
          <w:tcPr>
            <w:tcW w:w="3515" w:type="dxa"/>
            <w:shd w:val="clear" w:color="auto" w:fill="auto"/>
          </w:tcPr>
          <w:p w14:paraId="1B71ACFB" w14:textId="77777777" w:rsidR="002669A6" w:rsidRPr="001C4989" w:rsidRDefault="002669A6" w:rsidP="00A5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="Angsana New" w:hAnsi="Angsana New"/>
                <w:sz w:val="30"/>
                <w:szCs w:val="30"/>
              </w:rPr>
            </w:pPr>
            <w:r w:rsidRPr="001C4989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701" w:type="dxa"/>
            <w:shd w:val="clear" w:color="auto" w:fill="auto"/>
          </w:tcPr>
          <w:p w14:paraId="7305D918" w14:textId="4BDF3C48" w:rsidR="002669A6" w:rsidRPr="001C4989" w:rsidRDefault="002B32CE" w:rsidP="00F04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6.87 </w:t>
            </w:r>
            <w:r w:rsidR="00401241"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7.68</w:t>
            </w:r>
          </w:p>
        </w:tc>
        <w:tc>
          <w:tcPr>
            <w:tcW w:w="1183" w:type="dxa"/>
            <w:shd w:val="clear" w:color="auto" w:fill="auto"/>
          </w:tcPr>
          <w:p w14:paraId="42666B99" w14:textId="54555BE3" w:rsidR="002669A6" w:rsidRPr="00DD6B26" w:rsidRDefault="00CB3B24" w:rsidP="00F046D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91,684</w:t>
            </w:r>
          </w:p>
        </w:tc>
        <w:tc>
          <w:tcPr>
            <w:tcW w:w="178" w:type="dxa"/>
            <w:shd w:val="clear" w:color="auto" w:fill="auto"/>
          </w:tcPr>
          <w:p w14:paraId="6E3AAC6A" w14:textId="77777777" w:rsidR="002669A6" w:rsidRPr="00DD6B26" w:rsidRDefault="002669A6" w:rsidP="00F04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BF5448F" w14:textId="17F4F851" w:rsidR="002669A6" w:rsidRPr="00DD6B26" w:rsidRDefault="00CB3B24" w:rsidP="00280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27" w:type="dxa"/>
            <w:shd w:val="clear" w:color="auto" w:fill="auto"/>
          </w:tcPr>
          <w:p w14:paraId="6B540B12" w14:textId="77777777" w:rsidR="002669A6" w:rsidRPr="00DD6B26" w:rsidRDefault="002669A6" w:rsidP="00F04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239ABAD" w14:textId="694CBEB8" w:rsidR="002669A6" w:rsidRPr="00DD6B26" w:rsidRDefault="00CB3B24" w:rsidP="00C6509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91,684</w:t>
            </w:r>
          </w:p>
        </w:tc>
      </w:tr>
      <w:tr w:rsidR="002669A6" w:rsidRPr="00213E1C" w14:paraId="035DF2AC" w14:textId="77777777" w:rsidTr="00626300">
        <w:trPr>
          <w:cantSplit/>
        </w:trPr>
        <w:tc>
          <w:tcPr>
            <w:tcW w:w="3515" w:type="dxa"/>
            <w:shd w:val="clear" w:color="auto" w:fill="auto"/>
          </w:tcPr>
          <w:p w14:paraId="554CFB38" w14:textId="77777777" w:rsidR="002669A6" w:rsidRPr="00544B5A" w:rsidRDefault="002669A6" w:rsidP="00A5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="Angsana New" w:hAnsi="Angsana New"/>
                <w:sz w:val="30"/>
                <w:szCs w:val="30"/>
              </w:rPr>
            </w:pPr>
            <w:r w:rsidRPr="00544B5A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701" w:type="dxa"/>
            <w:shd w:val="clear" w:color="auto" w:fill="auto"/>
          </w:tcPr>
          <w:p w14:paraId="054E7547" w14:textId="1B7EE773" w:rsidR="002669A6" w:rsidRPr="001C4989" w:rsidRDefault="002B32CE" w:rsidP="002B32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3.65</w:t>
            </w:r>
            <w:r w:rsidR="002669A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01241">
              <w:rPr>
                <w:rFonts w:ascii="Angsana New" w:hAnsi="Angsana New"/>
                <w:sz w:val="30"/>
                <w:szCs w:val="30"/>
              </w:rPr>
              <w:t>-</w:t>
            </w:r>
            <w:r w:rsidR="00AC4CF1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13.00</w:t>
            </w:r>
          </w:p>
        </w:tc>
        <w:tc>
          <w:tcPr>
            <w:tcW w:w="1183" w:type="dxa"/>
            <w:shd w:val="clear" w:color="auto" w:fill="auto"/>
          </w:tcPr>
          <w:p w14:paraId="2DF5E7C8" w14:textId="4B836A60" w:rsidR="002669A6" w:rsidRPr="00DD6B26" w:rsidRDefault="00CB3B24" w:rsidP="00890F2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528,363</w:t>
            </w:r>
          </w:p>
        </w:tc>
        <w:tc>
          <w:tcPr>
            <w:tcW w:w="178" w:type="dxa"/>
            <w:shd w:val="clear" w:color="auto" w:fill="auto"/>
          </w:tcPr>
          <w:p w14:paraId="4DC9A5F8" w14:textId="77777777" w:rsidR="002669A6" w:rsidRPr="00DD6B26" w:rsidRDefault="002669A6" w:rsidP="00F04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BF0EB6B" w14:textId="56E63463" w:rsidR="002669A6" w:rsidRPr="00DD6B26" w:rsidRDefault="00CB3B24" w:rsidP="00280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27" w:type="dxa"/>
            <w:shd w:val="clear" w:color="auto" w:fill="auto"/>
          </w:tcPr>
          <w:p w14:paraId="748436EB" w14:textId="77777777" w:rsidR="002669A6" w:rsidRPr="00DD6B26" w:rsidRDefault="002669A6" w:rsidP="00F04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F3BC76A" w14:textId="53295D80" w:rsidR="002669A6" w:rsidRPr="00DD6B26" w:rsidRDefault="00CB3B24" w:rsidP="00C6509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528,363</w:t>
            </w:r>
          </w:p>
        </w:tc>
      </w:tr>
      <w:tr w:rsidR="00BC39CC" w:rsidRPr="00213E1C" w14:paraId="4FB68F20" w14:textId="77777777" w:rsidTr="00626300">
        <w:trPr>
          <w:cantSplit/>
        </w:trPr>
        <w:tc>
          <w:tcPr>
            <w:tcW w:w="3515" w:type="dxa"/>
            <w:shd w:val="clear" w:color="auto" w:fill="auto"/>
          </w:tcPr>
          <w:p w14:paraId="463356B3" w14:textId="77777777" w:rsidR="00BC39CC" w:rsidRPr="00544B5A" w:rsidRDefault="00BC39CC" w:rsidP="00A5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="Angsana New" w:hAnsi="Angsana New"/>
                <w:sz w:val="30"/>
                <w:szCs w:val="30"/>
                <w:cs/>
              </w:rPr>
            </w:pPr>
            <w:r w:rsidRPr="00544B5A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 w:rsidRPr="00544B5A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</w:t>
            </w:r>
          </w:p>
        </w:tc>
        <w:tc>
          <w:tcPr>
            <w:tcW w:w="1701" w:type="dxa"/>
            <w:shd w:val="clear" w:color="auto" w:fill="auto"/>
          </w:tcPr>
          <w:p w14:paraId="3A91DCEE" w14:textId="50E873E0" w:rsidR="00BC39CC" w:rsidRPr="001C4989" w:rsidRDefault="00BC39CC" w:rsidP="002167F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83" w:type="dxa"/>
            <w:shd w:val="clear" w:color="auto" w:fill="auto"/>
          </w:tcPr>
          <w:p w14:paraId="08D57061" w14:textId="4307BE22" w:rsidR="00BC39CC" w:rsidRDefault="00BC39CC" w:rsidP="002669A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7F44EB83" w14:textId="77777777" w:rsidR="00BC39CC" w:rsidRPr="00DD6B26" w:rsidRDefault="00BC39CC" w:rsidP="00F046D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20BFC3A" w14:textId="77777777" w:rsidR="00BC39CC" w:rsidRDefault="00BC39CC" w:rsidP="00280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14:paraId="70D7E574" w14:textId="77777777" w:rsidR="00BC39CC" w:rsidRPr="00DD6B26" w:rsidRDefault="00BC39CC" w:rsidP="00F046D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58A8FAC" w14:textId="77777777" w:rsidR="00BC39CC" w:rsidRDefault="00BC39CC" w:rsidP="00C6509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B3B24" w:rsidRPr="00213E1C" w14:paraId="0CB42EF3" w14:textId="77777777" w:rsidTr="00F30C06">
        <w:trPr>
          <w:cantSplit/>
          <w:trHeight w:val="173"/>
        </w:trPr>
        <w:tc>
          <w:tcPr>
            <w:tcW w:w="3515" w:type="dxa"/>
            <w:shd w:val="clear" w:color="auto" w:fill="auto"/>
          </w:tcPr>
          <w:p w14:paraId="299DB011" w14:textId="77777777" w:rsidR="00CB3B24" w:rsidRPr="00544B5A" w:rsidRDefault="00CB3B24" w:rsidP="00CB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544B5A">
              <w:rPr>
                <w:rFonts w:ascii="Angsana New" w:hAnsi="Angsana New" w:hint="cs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701" w:type="dxa"/>
            <w:shd w:val="clear" w:color="auto" w:fill="auto"/>
          </w:tcPr>
          <w:p w14:paraId="2178562B" w14:textId="7A857EBC" w:rsidR="00CB3B24" w:rsidRPr="001C4989" w:rsidRDefault="002B32CE" w:rsidP="00F30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5.25</w:t>
            </w:r>
          </w:p>
        </w:tc>
        <w:tc>
          <w:tcPr>
            <w:tcW w:w="1183" w:type="dxa"/>
            <w:shd w:val="clear" w:color="auto" w:fill="auto"/>
          </w:tcPr>
          <w:p w14:paraId="208E68DE" w14:textId="5A5E2ED0" w:rsidR="00CB3B24" w:rsidRPr="00DD6B26" w:rsidRDefault="00CB3B24" w:rsidP="00CB3B2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187,167</w:t>
            </w:r>
          </w:p>
        </w:tc>
        <w:tc>
          <w:tcPr>
            <w:tcW w:w="178" w:type="dxa"/>
            <w:shd w:val="clear" w:color="auto" w:fill="auto"/>
          </w:tcPr>
          <w:p w14:paraId="1259DDCD" w14:textId="77777777" w:rsidR="00CB3B24" w:rsidRPr="00DD6B26" w:rsidRDefault="00CB3B24" w:rsidP="00CB3B2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C9EAA16" w14:textId="5874AEB4" w:rsidR="00CB3B24" w:rsidRPr="00DD6B26" w:rsidRDefault="00CB3B24" w:rsidP="00280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27" w:type="dxa"/>
            <w:shd w:val="clear" w:color="auto" w:fill="auto"/>
          </w:tcPr>
          <w:p w14:paraId="0DEFD2B4" w14:textId="77777777" w:rsidR="00CB3B24" w:rsidRPr="00DD6B26" w:rsidRDefault="00CB3B24" w:rsidP="00CB3B2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4730C85" w14:textId="03639B3A" w:rsidR="00CB3B24" w:rsidRPr="00DD6B26" w:rsidRDefault="00CB3B24" w:rsidP="00CB3B2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187,167</w:t>
            </w:r>
          </w:p>
        </w:tc>
      </w:tr>
      <w:tr w:rsidR="001B59AF" w:rsidRPr="00213E1C" w14:paraId="78DC42A2" w14:textId="77777777" w:rsidTr="00073A8E">
        <w:trPr>
          <w:cantSplit/>
        </w:trPr>
        <w:tc>
          <w:tcPr>
            <w:tcW w:w="3515" w:type="dxa"/>
            <w:shd w:val="clear" w:color="auto" w:fill="auto"/>
          </w:tcPr>
          <w:p w14:paraId="42B36457" w14:textId="0D14CB44" w:rsidR="001B59AF" w:rsidRPr="00544B5A" w:rsidRDefault="001B59AF" w:rsidP="001B5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701" w:type="dxa"/>
            <w:shd w:val="clear" w:color="auto" w:fill="auto"/>
          </w:tcPr>
          <w:p w14:paraId="771D2635" w14:textId="71C6AF64" w:rsidR="001B59AF" w:rsidRPr="001C4989" w:rsidRDefault="001B59AF" w:rsidP="001B59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12.00</w:t>
            </w:r>
          </w:p>
        </w:tc>
        <w:tc>
          <w:tcPr>
            <w:tcW w:w="1183" w:type="dxa"/>
            <w:shd w:val="clear" w:color="auto" w:fill="auto"/>
          </w:tcPr>
          <w:p w14:paraId="344FBFD5" w14:textId="6E43784D" w:rsidR="001B59AF" w:rsidRDefault="001B59AF" w:rsidP="001B59A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69,294</w:t>
            </w:r>
          </w:p>
        </w:tc>
        <w:tc>
          <w:tcPr>
            <w:tcW w:w="178" w:type="dxa"/>
            <w:shd w:val="clear" w:color="auto" w:fill="auto"/>
          </w:tcPr>
          <w:p w14:paraId="727F1C87" w14:textId="77777777" w:rsidR="001B59AF" w:rsidRPr="00DD6B26" w:rsidRDefault="001B59AF" w:rsidP="001B59A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1765232" w14:textId="2D6B0E3F" w:rsidR="001B59AF" w:rsidRDefault="001B59AF" w:rsidP="001B5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27" w:type="dxa"/>
            <w:shd w:val="clear" w:color="auto" w:fill="auto"/>
          </w:tcPr>
          <w:p w14:paraId="033BF20E" w14:textId="77777777" w:rsidR="001B59AF" w:rsidRPr="00DD6B26" w:rsidRDefault="001B59AF" w:rsidP="001B59A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DC1A4CE" w14:textId="7F0E4C7E" w:rsidR="001B59AF" w:rsidRDefault="001B59AF" w:rsidP="001B59A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69,294</w:t>
            </w:r>
          </w:p>
        </w:tc>
      </w:tr>
      <w:tr w:rsidR="001B59AF" w:rsidRPr="00213E1C" w14:paraId="5066C760" w14:textId="77777777" w:rsidTr="00626300">
        <w:trPr>
          <w:cantSplit/>
        </w:trPr>
        <w:tc>
          <w:tcPr>
            <w:tcW w:w="3515" w:type="dxa"/>
            <w:shd w:val="clear" w:color="auto" w:fill="auto"/>
          </w:tcPr>
          <w:p w14:paraId="7779D194" w14:textId="77777777" w:rsidR="001B59AF" w:rsidRDefault="001B59AF" w:rsidP="001B5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="Angsana New" w:hAnsi="Angsana New"/>
                <w:sz w:val="30"/>
                <w:szCs w:val="30"/>
                <w:cs/>
              </w:rPr>
            </w:pPr>
            <w:r w:rsidRPr="00544B5A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บุคคลและบริษัท</w:t>
            </w:r>
          </w:p>
        </w:tc>
        <w:tc>
          <w:tcPr>
            <w:tcW w:w="1701" w:type="dxa"/>
            <w:shd w:val="clear" w:color="auto" w:fill="auto"/>
          </w:tcPr>
          <w:p w14:paraId="176A088A" w14:textId="77777777" w:rsidR="001B59AF" w:rsidRPr="001C4989" w:rsidRDefault="001B59AF" w:rsidP="001B59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83" w:type="dxa"/>
            <w:shd w:val="clear" w:color="auto" w:fill="auto"/>
          </w:tcPr>
          <w:p w14:paraId="59D64DA7" w14:textId="77777777" w:rsidR="001B59AF" w:rsidRDefault="001B59AF" w:rsidP="001B59A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0D6DF05D" w14:textId="77777777" w:rsidR="001B59AF" w:rsidRPr="00DD6B26" w:rsidRDefault="001B59AF" w:rsidP="001B59A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DAADA74" w14:textId="77777777" w:rsidR="001B59AF" w:rsidRDefault="001B59AF" w:rsidP="001B5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14:paraId="2E8B7699" w14:textId="77777777" w:rsidR="001B59AF" w:rsidRPr="00DD6B26" w:rsidRDefault="001B59AF" w:rsidP="001B59A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375198FC" w14:textId="77777777" w:rsidR="001B59AF" w:rsidRDefault="001B59AF" w:rsidP="001B59A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B59AF" w:rsidRPr="00213E1C" w14:paraId="29F27ADD" w14:textId="77777777" w:rsidTr="00626300">
        <w:trPr>
          <w:cantSplit/>
        </w:trPr>
        <w:tc>
          <w:tcPr>
            <w:tcW w:w="3515" w:type="dxa"/>
            <w:shd w:val="clear" w:color="auto" w:fill="auto"/>
          </w:tcPr>
          <w:p w14:paraId="11FB80D3" w14:textId="77777777" w:rsidR="001B59AF" w:rsidRPr="00544B5A" w:rsidRDefault="001B59AF" w:rsidP="001B5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หลักทรัพย์จัดการกองทุน</w:t>
            </w:r>
          </w:p>
        </w:tc>
        <w:tc>
          <w:tcPr>
            <w:tcW w:w="1701" w:type="dxa"/>
            <w:shd w:val="clear" w:color="auto" w:fill="auto"/>
          </w:tcPr>
          <w:p w14:paraId="7889D50C" w14:textId="20615E56" w:rsidR="001B59AF" w:rsidRPr="001C4989" w:rsidRDefault="000B4B08" w:rsidP="001B59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456A">
              <w:rPr>
                <w:rFonts w:ascii="Angsana New" w:hAnsi="Angsana New"/>
                <w:sz w:val="30"/>
                <w:szCs w:val="30"/>
              </w:rPr>
              <w:t xml:space="preserve">6.00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BC456A">
              <w:rPr>
                <w:rFonts w:ascii="Angsana New" w:hAnsi="Angsana New"/>
                <w:sz w:val="30"/>
                <w:szCs w:val="30"/>
              </w:rPr>
              <w:t xml:space="preserve"> 15.00</w:t>
            </w:r>
          </w:p>
        </w:tc>
        <w:tc>
          <w:tcPr>
            <w:tcW w:w="1183" w:type="dxa"/>
            <w:shd w:val="clear" w:color="auto" w:fill="auto"/>
          </w:tcPr>
          <w:p w14:paraId="5ABF289D" w14:textId="021D679C" w:rsidR="001B59AF" w:rsidRPr="00DD6B26" w:rsidRDefault="001B59AF" w:rsidP="001B59A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254,234</w:t>
            </w:r>
          </w:p>
        </w:tc>
        <w:tc>
          <w:tcPr>
            <w:tcW w:w="178" w:type="dxa"/>
            <w:shd w:val="clear" w:color="auto" w:fill="auto"/>
          </w:tcPr>
          <w:p w14:paraId="72860798" w14:textId="77777777" w:rsidR="001B59AF" w:rsidRPr="00DD6B26" w:rsidRDefault="001B59AF" w:rsidP="001B59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ADE3607" w14:textId="0F5F0915" w:rsidR="001B59AF" w:rsidRPr="00DD6B26" w:rsidRDefault="001B59AF" w:rsidP="001B5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27" w:type="dxa"/>
            <w:shd w:val="clear" w:color="auto" w:fill="auto"/>
          </w:tcPr>
          <w:p w14:paraId="59CB5BEB" w14:textId="77777777" w:rsidR="001B59AF" w:rsidRPr="00DD6B26" w:rsidRDefault="001B59AF" w:rsidP="001B59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69923B1B" w14:textId="0505B18E" w:rsidR="001B59AF" w:rsidRPr="00DE49E4" w:rsidRDefault="001B59AF" w:rsidP="001B59A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254,234</w:t>
            </w:r>
          </w:p>
        </w:tc>
      </w:tr>
      <w:tr w:rsidR="001B59AF" w:rsidRPr="00F54FA9" w14:paraId="24F2BDF9" w14:textId="77777777" w:rsidTr="00CB3B24">
        <w:trPr>
          <w:cantSplit/>
        </w:trPr>
        <w:tc>
          <w:tcPr>
            <w:tcW w:w="3515" w:type="dxa"/>
            <w:shd w:val="clear" w:color="auto" w:fill="auto"/>
          </w:tcPr>
          <w:p w14:paraId="17143140" w14:textId="77777777" w:rsidR="001B59AF" w:rsidRPr="001C4989" w:rsidRDefault="001B59AF" w:rsidP="001B5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49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</w:tcPr>
          <w:p w14:paraId="7CB228E2" w14:textId="77777777" w:rsidR="001B59AF" w:rsidRPr="001C4989" w:rsidRDefault="001B59AF" w:rsidP="001B59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D75A20" w14:textId="27D000A2" w:rsidR="001B59AF" w:rsidRPr="00DD6B26" w:rsidRDefault="001B59AF" w:rsidP="001B59A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1,130,742</w:t>
            </w:r>
          </w:p>
        </w:tc>
        <w:tc>
          <w:tcPr>
            <w:tcW w:w="178" w:type="dxa"/>
            <w:shd w:val="clear" w:color="auto" w:fill="auto"/>
          </w:tcPr>
          <w:p w14:paraId="35A97523" w14:textId="77777777" w:rsidR="001B59AF" w:rsidRPr="00DD6B26" w:rsidRDefault="001B59AF" w:rsidP="001B59A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FF8EB1" w14:textId="3A0542F8" w:rsidR="001B59AF" w:rsidRPr="00043E05" w:rsidRDefault="001B59AF" w:rsidP="001B59A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43E0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27" w:type="dxa"/>
            <w:shd w:val="clear" w:color="auto" w:fill="auto"/>
          </w:tcPr>
          <w:p w14:paraId="2711E103" w14:textId="77777777" w:rsidR="001B59AF" w:rsidRPr="00DD6B26" w:rsidRDefault="001B59AF" w:rsidP="001B59A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F1F938" w14:textId="62698BD2" w:rsidR="001B59AF" w:rsidRPr="00DD6B26" w:rsidRDefault="001B59AF" w:rsidP="001B59A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1,130,742</w:t>
            </w:r>
          </w:p>
        </w:tc>
      </w:tr>
    </w:tbl>
    <w:p w14:paraId="111D7BEB" w14:textId="409B1774" w:rsidR="00374691" w:rsidRDefault="00374691"/>
    <w:tbl>
      <w:tblPr>
        <w:tblW w:w="9072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5"/>
        <w:gridCol w:w="1701"/>
        <w:gridCol w:w="1134"/>
        <w:gridCol w:w="49"/>
        <w:gridCol w:w="178"/>
        <w:gridCol w:w="1134"/>
        <w:gridCol w:w="227"/>
        <w:gridCol w:w="1134"/>
      </w:tblGrid>
      <w:tr w:rsidR="00CB3B24" w:rsidRPr="00280801" w14:paraId="7089317B" w14:textId="77777777" w:rsidTr="00626300">
        <w:trPr>
          <w:cantSplit/>
        </w:trPr>
        <w:tc>
          <w:tcPr>
            <w:tcW w:w="3515" w:type="dxa"/>
            <w:shd w:val="clear" w:color="auto" w:fill="auto"/>
          </w:tcPr>
          <w:p w14:paraId="2448A4E2" w14:textId="5BC43476" w:rsidR="00CB3B24" w:rsidRPr="00514A6D" w:rsidRDefault="00CB3B24" w:rsidP="00514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14A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ปี 256</w:t>
            </w:r>
            <w:r w:rsidRPr="00514A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14:paraId="11EA438D" w14:textId="77777777" w:rsidR="00CB3B24" w:rsidRPr="00514A6D" w:rsidRDefault="00CB3B24" w:rsidP="00514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gridSpan w:val="2"/>
            <w:shd w:val="clear" w:color="auto" w:fill="auto"/>
          </w:tcPr>
          <w:p w14:paraId="632E3CB5" w14:textId="77777777" w:rsidR="00CB3B24" w:rsidRPr="00514A6D" w:rsidRDefault="00CB3B24" w:rsidP="00514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7FDBC657" w14:textId="77777777" w:rsidR="00CB3B24" w:rsidRPr="00514A6D" w:rsidRDefault="00CB3B24" w:rsidP="00514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D54E899" w14:textId="77777777" w:rsidR="00CB3B24" w:rsidRPr="00514A6D" w:rsidRDefault="00CB3B24" w:rsidP="00514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14:paraId="2D6C0C20" w14:textId="77777777" w:rsidR="00CB3B24" w:rsidRPr="00514A6D" w:rsidRDefault="00CB3B24" w:rsidP="00514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519F999" w14:textId="77777777" w:rsidR="00CB3B24" w:rsidRPr="00514A6D" w:rsidRDefault="00CB3B24" w:rsidP="00514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3B24" w:rsidRPr="00280801" w14:paraId="2FE5D604" w14:textId="77777777" w:rsidTr="00626300">
        <w:trPr>
          <w:cantSplit/>
        </w:trPr>
        <w:tc>
          <w:tcPr>
            <w:tcW w:w="3515" w:type="dxa"/>
            <w:shd w:val="clear" w:color="auto" w:fill="auto"/>
          </w:tcPr>
          <w:p w14:paraId="5A3C1FC9" w14:textId="77777777" w:rsidR="00CB3B24" w:rsidRPr="007E1290" w:rsidRDefault="00CB3B24" w:rsidP="00514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E12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หมุนเวียน</w:t>
            </w:r>
            <w:r w:rsidRPr="007E12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14:paraId="4F9C55A2" w14:textId="77777777" w:rsidR="00CB3B24" w:rsidRPr="00514A6D" w:rsidRDefault="00CB3B24" w:rsidP="00514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gridSpan w:val="2"/>
            <w:shd w:val="clear" w:color="auto" w:fill="auto"/>
          </w:tcPr>
          <w:p w14:paraId="3B8E0C1B" w14:textId="77777777" w:rsidR="00CB3B24" w:rsidRPr="00514A6D" w:rsidRDefault="00CB3B24" w:rsidP="00514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537342FF" w14:textId="77777777" w:rsidR="00CB3B24" w:rsidRPr="00514A6D" w:rsidRDefault="00CB3B24" w:rsidP="00514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7DE0CA7" w14:textId="77777777" w:rsidR="00CB3B24" w:rsidRPr="00514A6D" w:rsidRDefault="00CB3B24" w:rsidP="00514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14:paraId="6C98183D" w14:textId="77777777" w:rsidR="00CB3B24" w:rsidRPr="00514A6D" w:rsidRDefault="00CB3B24" w:rsidP="00514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1E6D77F" w14:textId="77777777" w:rsidR="00CB3B24" w:rsidRPr="00514A6D" w:rsidRDefault="00CB3B24" w:rsidP="00514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4A6D" w:rsidRPr="00280801" w14:paraId="5AAB16B9" w14:textId="77777777" w:rsidTr="00626300">
        <w:trPr>
          <w:cantSplit/>
        </w:trPr>
        <w:tc>
          <w:tcPr>
            <w:tcW w:w="3515" w:type="dxa"/>
            <w:shd w:val="clear" w:color="auto" w:fill="auto"/>
          </w:tcPr>
          <w:p w14:paraId="1F5017BE" w14:textId="77777777" w:rsidR="00514A6D" w:rsidRPr="00514A6D" w:rsidRDefault="00514A6D" w:rsidP="00514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Theme="majorBidi" w:hAnsiTheme="majorBidi" w:cstheme="majorBidi"/>
                <w:sz w:val="30"/>
                <w:szCs w:val="30"/>
              </w:rPr>
            </w:pPr>
            <w:r w:rsidRPr="00514A6D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701" w:type="dxa"/>
            <w:shd w:val="clear" w:color="auto" w:fill="auto"/>
          </w:tcPr>
          <w:p w14:paraId="5EABA804" w14:textId="35A44FF9" w:rsidR="00514A6D" w:rsidRPr="00514A6D" w:rsidRDefault="00BC456A" w:rsidP="00514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6.87- 7.68</w:t>
            </w:r>
          </w:p>
        </w:tc>
        <w:tc>
          <w:tcPr>
            <w:tcW w:w="1183" w:type="dxa"/>
            <w:gridSpan w:val="2"/>
            <w:shd w:val="clear" w:color="auto" w:fill="auto"/>
          </w:tcPr>
          <w:p w14:paraId="7A59930B" w14:textId="77777777" w:rsidR="00514A6D" w:rsidRPr="00514A6D" w:rsidRDefault="00514A6D" w:rsidP="006F1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14A6D">
              <w:rPr>
                <w:rFonts w:asciiTheme="majorBidi" w:hAnsiTheme="majorBidi" w:cstheme="majorBidi"/>
                <w:sz w:val="30"/>
                <w:szCs w:val="30"/>
              </w:rPr>
              <w:t>95,712</w:t>
            </w:r>
          </w:p>
        </w:tc>
        <w:tc>
          <w:tcPr>
            <w:tcW w:w="178" w:type="dxa"/>
            <w:shd w:val="clear" w:color="auto" w:fill="auto"/>
          </w:tcPr>
          <w:p w14:paraId="596AF4EC" w14:textId="77777777" w:rsidR="00514A6D" w:rsidRPr="00514A6D" w:rsidRDefault="00514A6D" w:rsidP="00514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742D92C" w14:textId="5B866813" w:rsidR="00514A6D" w:rsidRPr="00514A6D" w:rsidRDefault="00514A6D" w:rsidP="00514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 w:right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Pr="002808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7" w:type="dxa"/>
            <w:shd w:val="clear" w:color="auto" w:fill="auto"/>
          </w:tcPr>
          <w:p w14:paraId="5A926C36" w14:textId="77777777" w:rsidR="00514A6D" w:rsidRPr="00514A6D" w:rsidRDefault="00514A6D" w:rsidP="00514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3E4E3DF1" w14:textId="77777777" w:rsidR="00514A6D" w:rsidRPr="00514A6D" w:rsidRDefault="00514A6D" w:rsidP="006F1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14A6D">
              <w:rPr>
                <w:rFonts w:asciiTheme="majorBidi" w:hAnsiTheme="majorBidi" w:cstheme="majorBidi"/>
                <w:sz w:val="30"/>
                <w:szCs w:val="30"/>
              </w:rPr>
              <w:t>95,712</w:t>
            </w:r>
          </w:p>
        </w:tc>
      </w:tr>
      <w:tr w:rsidR="00CB3B24" w:rsidRPr="00280801" w14:paraId="003E0913" w14:textId="77777777" w:rsidTr="00626300">
        <w:trPr>
          <w:cantSplit/>
        </w:trPr>
        <w:tc>
          <w:tcPr>
            <w:tcW w:w="3515" w:type="dxa"/>
            <w:shd w:val="clear" w:color="auto" w:fill="auto"/>
          </w:tcPr>
          <w:p w14:paraId="70727C53" w14:textId="77777777" w:rsidR="00CB3B24" w:rsidRPr="00280801" w:rsidRDefault="00CB3B24" w:rsidP="00CB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0801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701" w:type="dxa"/>
            <w:shd w:val="clear" w:color="auto" w:fill="auto"/>
          </w:tcPr>
          <w:p w14:paraId="731865E0" w14:textId="77777777" w:rsidR="00CB3B24" w:rsidRPr="00280801" w:rsidRDefault="00CB3B24" w:rsidP="00CB3B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80801">
              <w:rPr>
                <w:rFonts w:asciiTheme="majorBidi" w:hAnsiTheme="majorBidi" w:cstheme="majorBidi"/>
                <w:sz w:val="30"/>
                <w:szCs w:val="30"/>
              </w:rPr>
              <w:t xml:space="preserve">2.90 </w:t>
            </w:r>
            <w:r w:rsidRPr="00280801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>-</w:t>
            </w:r>
            <w:r w:rsidRPr="00280801">
              <w:rPr>
                <w:rFonts w:asciiTheme="majorBidi" w:hAnsiTheme="majorBidi" w:cstheme="majorBidi"/>
                <w:sz w:val="30"/>
                <w:szCs w:val="30"/>
              </w:rPr>
              <w:t xml:space="preserve"> 11.00</w:t>
            </w:r>
          </w:p>
        </w:tc>
        <w:tc>
          <w:tcPr>
            <w:tcW w:w="1183" w:type="dxa"/>
            <w:gridSpan w:val="2"/>
            <w:shd w:val="clear" w:color="auto" w:fill="auto"/>
          </w:tcPr>
          <w:p w14:paraId="0A09279B" w14:textId="77777777" w:rsidR="00CB3B24" w:rsidRPr="00280801" w:rsidRDefault="00CB3B24" w:rsidP="00CB3B2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8080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768,96</w:t>
            </w:r>
            <w:r w:rsidRPr="0028080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178" w:type="dxa"/>
            <w:shd w:val="clear" w:color="auto" w:fill="auto"/>
          </w:tcPr>
          <w:p w14:paraId="1C412812" w14:textId="77777777" w:rsidR="00CB3B24" w:rsidRPr="00280801" w:rsidRDefault="00CB3B24" w:rsidP="00CB3B2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AAB0E50" w14:textId="77777777" w:rsidR="00CB3B24" w:rsidRPr="00280801" w:rsidRDefault="00CB3B24" w:rsidP="00CB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808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7" w:type="dxa"/>
            <w:shd w:val="clear" w:color="auto" w:fill="auto"/>
          </w:tcPr>
          <w:p w14:paraId="5F50C962" w14:textId="77777777" w:rsidR="00CB3B24" w:rsidRPr="00280801" w:rsidRDefault="00CB3B24" w:rsidP="00CB3B2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394AA8E4" w14:textId="77777777" w:rsidR="00CB3B24" w:rsidRPr="00280801" w:rsidRDefault="00CB3B24" w:rsidP="00CB3B2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8080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768,96</w:t>
            </w:r>
            <w:r w:rsidRPr="0028080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</w:t>
            </w:r>
          </w:p>
        </w:tc>
      </w:tr>
      <w:tr w:rsidR="00514A6D" w:rsidRPr="00280801" w14:paraId="4932E7EC" w14:textId="77777777" w:rsidTr="00626300">
        <w:trPr>
          <w:cantSplit/>
        </w:trPr>
        <w:tc>
          <w:tcPr>
            <w:tcW w:w="3515" w:type="dxa"/>
            <w:shd w:val="clear" w:color="auto" w:fill="auto"/>
          </w:tcPr>
          <w:p w14:paraId="66EED400" w14:textId="77777777" w:rsidR="00514A6D" w:rsidRPr="00280801" w:rsidRDefault="00514A6D" w:rsidP="00514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Theme="majorBidi" w:hAnsiTheme="majorBidi" w:cstheme="majorBidi"/>
                <w:sz w:val="30"/>
                <w:szCs w:val="30"/>
              </w:rPr>
            </w:pPr>
            <w:r w:rsidRPr="002808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เงินกู้ยืมระยะยาวจากสถาบันการเงิน                  </w:t>
            </w:r>
          </w:p>
        </w:tc>
        <w:tc>
          <w:tcPr>
            <w:tcW w:w="1701" w:type="dxa"/>
            <w:shd w:val="clear" w:color="auto" w:fill="auto"/>
          </w:tcPr>
          <w:p w14:paraId="7347E362" w14:textId="7CB90513" w:rsidR="00514A6D" w:rsidRPr="00280801" w:rsidRDefault="00514A6D" w:rsidP="00514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gridSpan w:val="2"/>
            <w:shd w:val="clear" w:color="auto" w:fill="auto"/>
          </w:tcPr>
          <w:p w14:paraId="27EB1798" w14:textId="77777777" w:rsidR="00514A6D" w:rsidRPr="00280801" w:rsidRDefault="00514A6D" w:rsidP="00514A6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00F4F8C4" w14:textId="77777777" w:rsidR="00514A6D" w:rsidRPr="00280801" w:rsidRDefault="00514A6D" w:rsidP="00514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0F822D0" w14:textId="77777777" w:rsidR="00514A6D" w:rsidRPr="00280801" w:rsidRDefault="00514A6D" w:rsidP="00514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14:paraId="5A5C5476" w14:textId="77777777" w:rsidR="00514A6D" w:rsidRPr="00280801" w:rsidRDefault="00514A6D" w:rsidP="00514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3212270" w14:textId="77777777" w:rsidR="00514A6D" w:rsidRPr="00280801" w:rsidRDefault="00514A6D" w:rsidP="00514A6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14A6D" w:rsidRPr="00280801" w14:paraId="7451A2EC" w14:textId="77777777" w:rsidTr="00626300">
        <w:trPr>
          <w:cantSplit/>
        </w:trPr>
        <w:tc>
          <w:tcPr>
            <w:tcW w:w="3515" w:type="dxa"/>
            <w:shd w:val="clear" w:color="auto" w:fill="auto"/>
          </w:tcPr>
          <w:p w14:paraId="40F81C48" w14:textId="77777777" w:rsidR="00514A6D" w:rsidRPr="00280801" w:rsidRDefault="00514A6D" w:rsidP="00514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08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ส่วนที่ถึงกำหนดชำระภายในหนึ่งปี</w:t>
            </w:r>
          </w:p>
        </w:tc>
        <w:tc>
          <w:tcPr>
            <w:tcW w:w="1701" w:type="dxa"/>
            <w:shd w:val="clear" w:color="auto" w:fill="auto"/>
          </w:tcPr>
          <w:p w14:paraId="0961BDF1" w14:textId="393AB655" w:rsidR="00514A6D" w:rsidRPr="00280801" w:rsidRDefault="00BC456A" w:rsidP="00514A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5.25</w:t>
            </w:r>
          </w:p>
        </w:tc>
        <w:tc>
          <w:tcPr>
            <w:tcW w:w="1183" w:type="dxa"/>
            <w:gridSpan w:val="2"/>
            <w:shd w:val="clear" w:color="auto" w:fill="auto"/>
          </w:tcPr>
          <w:p w14:paraId="05C07A7B" w14:textId="77777777" w:rsidR="00514A6D" w:rsidRPr="00280801" w:rsidRDefault="00514A6D" w:rsidP="00514A6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80801">
              <w:rPr>
                <w:rFonts w:asciiTheme="majorBidi" w:hAnsiTheme="majorBidi" w:cstheme="majorBidi"/>
                <w:sz w:val="30"/>
                <w:szCs w:val="30"/>
              </w:rPr>
              <w:t>156,000</w:t>
            </w:r>
          </w:p>
        </w:tc>
        <w:tc>
          <w:tcPr>
            <w:tcW w:w="178" w:type="dxa"/>
            <w:shd w:val="clear" w:color="auto" w:fill="auto"/>
          </w:tcPr>
          <w:p w14:paraId="44276F70" w14:textId="77777777" w:rsidR="00514A6D" w:rsidRPr="00280801" w:rsidRDefault="00514A6D" w:rsidP="00514A6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37EB02B7" w14:textId="77777777" w:rsidR="00514A6D" w:rsidRPr="00280801" w:rsidRDefault="00514A6D" w:rsidP="00514A6D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808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7" w:type="dxa"/>
            <w:shd w:val="clear" w:color="auto" w:fill="auto"/>
          </w:tcPr>
          <w:p w14:paraId="4DD3F6F4" w14:textId="77777777" w:rsidR="00514A6D" w:rsidRPr="00280801" w:rsidRDefault="00514A6D" w:rsidP="00514A6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7B5CBA0" w14:textId="77777777" w:rsidR="00514A6D" w:rsidRPr="00280801" w:rsidRDefault="00514A6D" w:rsidP="00514A6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80801">
              <w:rPr>
                <w:rFonts w:asciiTheme="majorBidi" w:hAnsiTheme="majorBidi" w:cstheme="majorBidi"/>
                <w:sz w:val="30"/>
                <w:szCs w:val="30"/>
              </w:rPr>
              <w:t>156,000</w:t>
            </w:r>
          </w:p>
        </w:tc>
      </w:tr>
      <w:tr w:rsidR="00FD0154" w:rsidRPr="00280801" w14:paraId="260FD42C" w14:textId="77777777" w:rsidTr="00073A8E">
        <w:trPr>
          <w:cantSplit/>
        </w:trPr>
        <w:tc>
          <w:tcPr>
            <w:tcW w:w="3515" w:type="dxa"/>
            <w:shd w:val="clear" w:color="auto" w:fill="auto"/>
          </w:tcPr>
          <w:p w14:paraId="0D1ECF25" w14:textId="1797C477" w:rsidR="00FD0154" w:rsidRPr="00280801" w:rsidRDefault="00FD0154" w:rsidP="00FD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4A6D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701" w:type="dxa"/>
            <w:shd w:val="clear" w:color="auto" w:fill="auto"/>
          </w:tcPr>
          <w:p w14:paraId="71FD83AC" w14:textId="3458C300" w:rsidR="00FD0154" w:rsidRPr="00280801" w:rsidRDefault="00FD0154" w:rsidP="00FD01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14A6D">
              <w:rPr>
                <w:rFonts w:asciiTheme="majorBidi" w:hAnsiTheme="majorBidi" w:cstheme="majorBidi"/>
                <w:sz w:val="30"/>
                <w:szCs w:val="30"/>
              </w:rPr>
              <w:t>12.00</w:t>
            </w:r>
          </w:p>
        </w:tc>
        <w:tc>
          <w:tcPr>
            <w:tcW w:w="1183" w:type="dxa"/>
            <w:gridSpan w:val="2"/>
            <w:shd w:val="clear" w:color="auto" w:fill="auto"/>
          </w:tcPr>
          <w:p w14:paraId="25B15765" w14:textId="4C3DB290" w:rsidR="00FD0154" w:rsidRPr="00280801" w:rsidRDefault="00FD0154" w:rsidP="00677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14A6D">
              <w:rPr>
                <w:rFonts w:asciiTheme="majorBidi" w:hAnsiTheme="majorBidi" w:cstheme="majorBidi"/>
                <w:sz w:val="30"/>
                <w:szCs w:val="30"/>
              </w:rPr>
              <w:t>68,695</w:t>
            </w:r>
          </w:p>
        </w:tc>
        <w:tc>
          <w:tcPr>
            <w:tcW w:w="178" w:type="dxa"/>
            <w:shd w:val="clear" w:color="auto" w:fill="auto"/>
          </w:tcPr>
          <w:p w14:paraId="1F72858D" w14:textId="77777777" w:rsidR="00FD0154" w:rsidRPr="00280801" w:rsidRDefault="00FD0154" w:rsidP="00FD015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77A2D1F" w14:textId="75F816CD" w:rsidR="00FD0154" w:rsidRPr="00280801" w:rsidRDefault="00FD0154" w:rsidP="00FD0154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Pr="002808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7" w:type="dxa"/>
            <w:shd w:val="clear" w:color="auto" w:fill="auto"/>
          </w:tcPr>
          <w:p w14:paraId="7521A8E5" w14:textId="77777777" w:rsidR="00FD0154" w:rsidRPr="00280801" w:rsidRDefault="00FD0154" w:rsidP="00FD015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7594098" w14:textId="498FA42B" w:rsidR="00FD0154" w:rsidRPr="00280801" w:rsidRDefault="00FD0154" w:rsidP="00FD01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14A6D">
              <w:rPr>
                <w:rFonts w:asciiTheme="majorBidi" w:hAnsiTheme="majorBidi" w:cstheme="majorBidi"/>
                <w:sz w:val="30"/>
                <w:szCs w:val="30"/>
              </w:rPr>
              <w:t>68,695</w:t>
            </w:r>
          </w:p>
        </w:tc>
      </w:tr>
      <w:tr w:rsidR="00FD0154" w:rsidRPr="00280801" w14:paraId="72FDCFD6" w14:textId="77777777" w:rsidTr="00626300">
        <w:trPr>
          <w:cantSplit/>
        </w:trPr>
        <w:tc>
          <w:tcPr>
            <w:tcW w:w="3515" w:type="dxa"/>
            <w:shd w:val="clear" w:color="auto" w:fill="auto"/>
          </w:tcPr>
          <w:p w14:paraId="7AE423DA" w14:textId="77777777" w:rsidR="00FD0154" w:rsidRPr="00280801" w:rsidRDefault="00FD0154" w:rsidP="00FD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0801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เงินกู้ยืมระยะสั้นจากบุคคลและบริษัท</w:t>
            </w:r>
          </w:p>
        </w:tc>
        <w:tc>
          <w:tcPr>
            <w:tcW w:w="1701" w:type="dxa"/>
            <w:shd w:val="clear" w:color="auto" w:fill="auto"/>
          </w:tcPr>
          <w:p w14:paraId="1D406699" w14:textId="77777777" w:rsidR="00FD0154" w:rsidRPr="00280801" w:rsidRDefault="00FD0154" w:rsidP="00FD01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83" w:type="dxa"/>
            <w:gridSpan w:val="2"/>
            <w:shd w:val="clear" w:color="auto" w:fill="auto"/>
          </w:tcPr>
          <w:p w14:paraId="4AACAD8F" w14:textId="77777777" w:rsidR="00FD0154" w:rsidRPr="00280801" w:rsidRDefault="00FD0154" w:rsidP="00FD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5D8B26B5" w14:textId="77777777" w:rsidR="00FD0154" w:rsidRPr="00280801" w:rsidRDefault="00FD0154" w:rsidP="00FD015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3E58CCD7" w14:textId="77777777" w:rsidR="00FD0154" w:rsidRPr="00280801" w:rsidRDefault="00FD0154" w:rsidP="00FD0154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14:paraId="6FB71AD6" w14:textId="77777777" w:rsidR="00FD0154" w:rsidRPr="00280801" w:rsidRDefault="00FD0154" w:rsidP="00FD015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E8D6F90" w14:textId="77777777" w:rsidR="00FD0154" w:rsidRPr="00280801" w:rsidRDefault="00FD0154" w:rsidP="00FD01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253B" w:rsidRPr="00280801" w14:paraId="577296A2" w14:textId="77777777" w:rsidTr="00626300">
        <w:trPr>
          <w:cantSplit/>
        </w:trPr>
        <w:tc>
          <w:tcPr>
            <w:tcW w:w="3515" w:type="dxa"/>
            <w:shd w:val="clear" w:color="auto" w:fill="auto"/>
          </w:tcPr>
          <w:p w14:paraId="0E1B2D7F" w14:textId="77777777" w:rsidR="00E1253B" w:rsidRPr="00280801" w:rsidRDefault="00E1253B" w:rsidP="00E12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08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หลักทรัพย์จัดการกองทุน</w:t>
            </w:r>
          </w:p>
        </w:tc>
        <w:tc>
          <w:tcPr>
            <w:tcW w:w="1701" w:type="dxa"/>
            <w:shd w:val="clear" w:color="auto" w:fill="auto"/>
          </w:tcPr>
          <w:p w14:paraId="43AD1237" w14:textId="03717C33" w:rsidR="00E1253B" w:rsidRPr="00280801" w:rsidRDefault="00E1253B" w:rsidP="00E125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456A">
              <w:rPr>
                <w:rFonts w:ascii="Angsana New" w:hAnsi="Angsana New"/>
                <w:sz w:val="30"/>
                <w:szCs w:val="30"/>
              </w:rPr>
              <w:t xml:space="preserve">6.00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BC456A">
              <w:rPr>
                <w:rFonts w:ascii="Angsana New" w:hAnsi="Angsana New"/>
                <w:sz w:val="30"/>
                <w:szCs w:val="30"/>
              </w:rPr>
              <w:t xml:space="preserve"> 15.00</w:t>
            </w:r>
          </w:p>
        </w:tc>
        <w:tc>
          <w:tcPr>
            <w:tcW w:w="1183" w:type="dxa"/>
            <w:gridSpan w:val="2"/>
            <w:shd w:val="clear" w:color="auto" w:fill="auto"/>
          </w:tcPr>
          <w:p w14:paraId="61A0A0D8" w14:textId="77777777" w:rsidR="00E1253B" w:rsidRPr="00280801" w:rsidRDefault="00E1253B" w:rsidP="00E12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80801">
              <w:rPr>
                <w:rFonts w:asciiTheme="majorBidi" w:hAnsiTheme="majorBidi" w:cstheme="majorBidi"/>
                <w:sz w:val="30"/>
                <w:szCs w:val="30"/>
              </w:rPr>
              <w:t>484,80</w:t>
            </w:r>
            <w:r w:rsidRPr="00280801">
              <w:rPr>
                <w:rFonts w:asciiTheme="majorBidi" w:hAnsiTheme="majorBidi" w:cstheme="majorBidi"/>
                <w:sz w:val="30"/>
                <w:szCs w:val="30"/>
                <w:cs/>
              </w:rPr>
              <w:t>5</w:t>
            </w:r>
          </w:p>
        </w:tc>
        <w:tc>
          <w:tcPr>
            <w:tcW w:w="178" w:type="dxa"/>
            <w:shd w:val="clear" w:color="auto" w:fill="auto"/>
          </w:tcPr>
          <w:p w14:paraId="6A4768A4" w14:textId="77777777" w:rsidR="00E1253B" w:rsidRPr="00280801" w:rsidRDefault="00E1253B" w:rsidP="00E1253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086442D" w14:textId="77777777" w:rsidR="00E1253B" w:rsidRPr="00280801" w:rsidRDefault="00E1253B" w:rsidP="00E1253B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808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7" w:type="dxa"/>
            <w:shd w:val="clear" w:color="auto" w:fill="auto"/>
          </w:tcPr>
          <w:p w14:paraId="49F26211" w14:textId="77777777" w:rsidR="00E1253B" w:rsidRPr="00280801" w:rsidRDefault="00E1253B" w:rsidP="00E1253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2A8F958" w14:textId="77777777" w:rsidR="00E1253B" w:rsidRPr="00280801" w:rsidRDefault="00E1253B" w:rsidP="00E125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808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484,80</w:t>
            </w:r>
            <w:r w:rsidRPr="0028080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5</w:t>
            </w:r>
          </w:p>
        </w:tc>
      </w:tr>
      <w:tr w:rsidR="00E1253B" w:rsidRPr="00280801" w14:paraId="2BBDB722" w14:textId="77777777" w:rsidTr="0045513B">
        <w:trPr>
          <w:cantSplit/>
          <w:trHeight w:val="191"/>
        </w:trPr>
        <w:tc>
          <w:tcPr>
            <w:tcW w:w="3515" w:type="dxa"/>
            <w:shd w:val="clear" w:color="auto" w:fill="auto"/>
          </w:tcPr>
          <w:p w14:paraId="6209B3D2" w14:textId="2C1123CD" w:rsidR="00E1253B" w:rsidRPr="0045513B" w:rsidRDefault="00E1253B" w:rsidP="00E12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</w:tcPr>
          <w:p w14:paraId="29445981" w14:textId="77777777" w:rsidR="00E1253B" w:rsidRPr="0045513B" w:rsidRDefault="00E1253B" w:rsidP="00E125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183" w:type="dxa"/>
            <w:gridSpan w:val="2"/>
            <w:shd w:val="clear" w:color="auto" w:fill="auto"/>
          </w:tcPr>
          <w:p w14:paraId="3E2A7804" w14:textId="77777777" w:rsidR="00E1253B" w:rsidRPr="0045513B" w:rsidRDefault="00E1253B" w:rsidP="00E125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7E4AF63C" w14:textId="77777777" w:rsidR="00E1253B" w:rsidRPr="0045513B" w:rsidRDefault="00E1253B" w:rsidP="00E1253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auto"/>
          </w:tcPr>
          <w:p w14:paraId="1CD55243" w14:textId="77777777" w:rsidR="00E1253B" w:rsidRPr="0045513B" w:rsidRDefault="00E1253B" w:rsidP="00E1253B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27" w:type="dxa"/>
            <w:shd w:val="clear" w:color="auto" w:fill="auto"/>
          </w:tcPr>
          <w:p w14:paraId="3EC18E8F" w14:textId="77777777" w:rsidR="00E1253B" w:rsidRPr="0045513B" w:rsidRDefault="00E1253B" w:rsidP="00E1253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auto"/>
          </w:tcPr>
          <w:p w14:paraId="2286E2F6" w14:textId="77777777" w:rsidR="00E1253B" w:rsidRPr="0045513B" w:rsidRDefault="00E1253B" w:rsidP="00E125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/>
              </w:rPr>
            </w:pPr>
          </w:p>
        </w:tc>
      </w:tr>
      <w:tr w:rsidR="00E1253B" w:rsidRPr="00280801" w14:paraId="12AA4714" w14:textId="77777777" w:rsidTr="001907FA">
        <w:trPr>
          <w:cantSplit/>
        </w:trPr>
        <w:tc>
          <w:tcPr>
            <w:tcW w:w="3515" w:type="dxa"/>
            <w:shd w:val="clear" w:color="auto" w:fill="auto"/>
          </w:tcPr>
          <w:p w14:paraId="28275CEF" w14:textId="455A8336" w:rsidR="00E1253B" w:rsidRPr="00280801" w:rsidRDefault="00E1253B" w:rsidP="00E12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08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701" w:type="dxa"/>
            <w:shd w:val="clear" w:color="auto" w:fill="auto"/>
          </w:tcPr>
          <w:p w14:paraId="0924FE8A" w14:textId="5FA93BBA" w:rsidR="00E1253B" w:rsidRPr="00280801" w:rsidRDefault="00E1253B" w:rsidP="00E12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  <w:gridSpan w:val="2"/>
            <w:shd w:val="clear" w:color="auto" w:fill="auto"/>
          </w:tcPr>
          <w:p w14:paraId="6B45B312" w14:textId="77777777" w:rsidR="00E1253B" w:rsidRPr="00280801" w:rsidRDefault="00E1253B" w:rsidP="00E1253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6BF3A98E" w14:textId="77777777" w:rsidR="00E1253B" w:rsidRPr="00280801" w:rsidRDefault="00E1253B" w:rsidP="00E125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DBC9BB3" w14:textId="77777777" w:rsidR="00E1253B" w:rsidRPr="00280801" w:rsidRDefault="00E1253B" w:rsidP="00E12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14:paraId="47AE309E" w14:textId="77777777" w:rsidR="00E1253B" w:rsidRPr="00280801" w:rsidRDefault="00E1253B" w:rsidP="00E125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08BEA5B" w14:textId="77777777" w:rsidR="00E1253B" w:rsidRPr="00280801" w:rsidRDefault="00E1253B" w:rsidP="00E1253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1253B" w:rsidRPr="00280801" w14:paraId="64E51B66" w14:textId="77777777" w:rsidTr="00FD0154">
        <w:trPr>
          <w:cantSplit/>
        </w:trPr>
        <w:tc>
          <w:tcPr>
            <w:tcW w:w="3515" w:type="dxa"/>
            <w:shd w:val="clear" w:color="auto" w:fill="auto"/>
          </w:tcPr>
          <w:p w14:paraId="29758F94" w14:textId="3C688E27" w:rsidR="00E1253B" w:rsidRPr="00280801" w:rsidRDefault="00E1253B" w:rsidP="00E12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0801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01" w:type="dxa"/>
            <w:shd w:val="clear" w:color="auto" w:fill="auto"/>
          </w:tcPr>
          <w:p w14:paraId="1E11E06B" w14:textId="601DE430" w:rsidR="00E1253B" w:rsidRPr="00280801" w:rsidRDefault="00E1253B" w:rsidP="00E12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5.25</w:t>
            </w:r>
          </w:p>
        </w:tc>
        <w:tc>
          <w:tcPr>
            <w:tcW w:w="11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DB3B2E" w14:textId="77777777" w:rsidR="00E1253B" w:rsidRPr="00280801" w:rsidRDefault="00E1253B" w:rsidP="00E1253B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808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2B7A2ECA" w14:textId="77777777" w:rsidR="00E1253B" w:rsidRPr="00280801" w:rsidRDefault="00E1253B" w:rsidP="00E125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961B9C4" w14:textId="77777777" w:rsidR="00E1253B" w:rsidRPr="00280801" w:rsidRDefault="00E1253B" w:rsidP="00E12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80801">
              <w:rPr>
                <w:rFonts w:asciiTheme="majorBidi" w:hAnsiTheme="majorBidi" w:cstheme="majorBidi"/>
                <w:sz w:val="30"/>
                <w:szCs w:val="30"/>
              </w:rPr>
              <w:t>47,000</w:t>
            </w:r>
          </w:p>
        </w:tc>
        <w:tc>
          <w:tcPr>
            <w:tcW w:w="227" w:type="dxa"/>
            <w:shd w:val="clear" w:color="auto" w:fill="auto"/>
          </w:tcPr>
          <w:p w14:paraId="05203CC8" w14:textId="77777777" w:rsidR="00E1253B" w:rsidRPr="00280801" w:rsidRDefault="00E1253B" w:rsidP="00E125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0C872B3" w14:textId="77777777" w:rsidR="00E1253B" w:rsidRPr="00280801" w:rsidRDefault="00E1253B" w:rsidP="00E1253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80801">
              <w:rPr>
                <w:rFonts w:asciiTheme="majorBidi" w:hAnsiTheme="majorBidi" w:cstheme="majorBidi"/>
                <w:sz w:val="30"/>
                <w:szCs w:val="30"/>
              </w:rPr>
              <w:t>47,000</w:t>
            </w:r>
          </w:p>
        </w:tc>
      </w:tr>
      <w:tr w:rsidR="00E1253B" w:rsidRPr="00280801" w14:paraId="5F03EE59" w14:textId="77777777" w:rsidTr="00FD0154">
        <w:trPr>
          <w:cantSplit/>
        </w:trPr>
        <w:tc>
          <w:tcPr>
            <w:tcW w:w="3515" w:type="dxa"/>
            <w:shd w:val="clear" w:color="auto" w:fill="auto"/>
          </w:tcPr>
          <w:p w14:paraId="4458FC75" w14:textId="77777777" w:rsidR="00E1253B" w:rsidRPr="00280801" w:rsidRDefault="00E1253B" w:rsidP="00E12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08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</w:tcPr>
          <w:p w14:paraId="24D9FDA1" w14:textId="77777777" w:rsidR="00E1253B" w:rsidRPr="00280801" w:rsidRDefault="00E1253B" w:rsidP="00E12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E3DD42" w14:textId="77777777" w:rsidR="00E1253B" w:rsidRPr="00280801" w:rsidRDefault="00E1253B" w:rsidP="00E1253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808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1,574,174</w:t>
            </w:r>
          </w:p>
        </w:tc>
        <w:tc>
          <w:tcPr>
            <w:tcW w:w="178" w:type="dxa"/>
            <w:shd w:val="clear" w:color="auto" w:fill="auto"/>
          </w:tcPr>
          <w:p w14:paraId="15AC09AA" w14:textId="77777777" w:rsidR="00E1253B" w:rsidRPr="00280801" w:rsidRDefault="00E1253B" w:rsidP="00E125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FB8CB0" w14:textId="77777777" w:rsidR="00E1253B" w:rsidRPr="00280801" w:rsidRDefault="00E1253B" w:rsidP="00E12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808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47,000</w:t>
            </w:r>
          </w:p>
        </w:tc>
        <w:tc>
          <w:tcPr>
            <w:tcW w:w="227" w:type="dxa"/>
            <w:shd w:val="clear" w:color="auto" w:fill="auto"/>
          </w:tcPr>
          <w:p w14:paraId="6450EBD1" w14:textId="77777777" w:rsidR="00E1253B" w:rsidRPr="00280801" w:rsidRDefault="00E1253B" w:rsidP="00E125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738D64" w14:textId="77777777" w:rsidR="00E1253B" w:rsidRPr="00280801" w:rsidRDefault="00E1253B" w:rsidP="00E1253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808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1,621,174</w:t>
            </w:r>
          </w:p>
        </w:tc>
      </w:tr>
      <w:tr w:rsidR="00E1253B" w:rsidRPr="0042766B" w14:paraId="2A8ADA89" w14:textId="77777777" w:rsidTr="006037F3">
        <w:trPr>
          <w:cantSplit/>
        </w:trPr>
        <w:tc>
          <w:tcPr>
            <w:tcW w:w="3515" w:type="dxa"/>
            <w:shd w:val="clear" w:color="auto" w:fill="auto"/>
          </w:tcPr>
          <w:p w14:paraId="6AD30886" w14:textId="77777777" w:rsidR="00E1253B" w:rsidRPr="0042766B" w:rsidRDefault="00E1253B" w:rsidP="00E1253B">
            <w:pPr>
              <w:pageBreakBefore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2766B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  <w:r w:rsidRPr="0042766B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42766B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CFAE6A1" w14:textId="77777777" w:rsidR="00E1253B" w:rsidRPr="0042766B" w:rsidRDefault="00E1253B" w:rsidP="00E125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3856" w:type="dxa"/>
            <w:gridSpan w:val="6"/>
            <w:shd w:val="clear" w:color="auto" w:fill="auto"/>
            <w:vAlign w:val="bottom"/>
          </w:tcPr>
          <w:p w14:paraId="006E8256" w14:textId="77777777" w:rsidR="00E1253B" w:rsidRPr="0042766B" w:rsidRDefault="00E1253B" w:rsidP="00E125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276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1253B" w:rsidRPr="0042766B" w14:paraId="470AE05F" w14:textId="77777777" w:rsidTr="006E2D6D">
        <w:trPr>
          <w:cantSplit/>
        </w:trPr>
        <w:tc>
          <w:tcPr>
            <w:tcW w:w="3515" w:type="dxa"/>
            <w:shd w:val="clear" w:color="auto" w:fill="auto"/>
          </w:tcPr>
          <w:p w14:paraId="2BEE8394" w14:textId="77777777" w:rsidR="00E1253B" w:rsidRPr="0042766B" w:rsidRDefault="00E1253B" w:rsidP="00E1253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83A8085" w14:textId="77777777" w:rsidR="00E1253B" w:rsidRPr="0042766B" w:rsidRDefault="00E1253B" w:rsidP="00E125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276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อัตราดอกเบี้ย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6155E7" w14:textId="77777777" w:rsidR="00E1253B" w:rsidRPr="0042766B" w:rsidRDefault="00E1253B" w:rsidP="00E125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88" w:type="dxa"/>
            <w:gridSpan w:val="4"/>
            <w:shd w:val="clear" w:color="auto" w:fill="auto"/>
            <w:vAlign w:val="bottom"/>
          </w:tcPr>
          <w:p w14:paraId="6C297095" w14:textId="1501A669" w:rsidR="00E1253B" w:rsidRPr="0042766B" w:rsidRDefault="00E1253B" w:rsidP="00E125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76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หลังจาก</w:t>
            </w:r>
            <w:r w:rsidRPr="004276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1 </w:t>
            </w:r>
            <w:r w:rsidRPr="004276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ปี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4276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แต่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CD0F31A" w14:textId="77777777" w:rsidR="00E1253B" w:rsidRPr="0042766B" w:rsidRDefault="00E1253B" w:rsidP="00E125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E1253B" w:rsidRPr="0042766B" w14:paraId="4B566AD6" w14:textId="77777777" w:rsidTr="006E2D6D">
        <w:trPr>
          <w:cantSplit/>
        </w:trPr>
        <w:tc>
          <w:tcPr>
            <w:tcW w:w="3515" w:type="dxa"/>
            <w:shd w:val="clear" w:color="auto" w:fill="auto"/>
          </w:tcPr>
          <w:p w14:paraId="074E71A2" w14:textId="77777777" w:rsidR="00E1253B" w:rsidRPr="0042766B" w:rsidRDefault="00E1253B" w:rsidP="00E1253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76A1483" w14:textId="77777777" w:rsidR="00E1253B" w:rsidRPr="0042766B" w:rsidRDefault="00E1253B" w:rsidP="00E125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276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BA1DC6C" w14:textId="77777777" w:rsidR="00E1253B" w:rsidRPr="0042766B" w:rsidRDefault="00E1253B" w:rsidP="00E125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276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ภายใน </w:t>
            </w:r>
            <w:r w:rsidRPr="004276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 </w:t>
            </w:r>
            <w:r w:rsidRPr="004276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227" w:type="dxa"/>
            <w:gridSpan w:val="2"/>
            <w:shd w:val="clear" w:color="auto" w:fill="auto"/>
            <w:vAlign w:val="bottom"/>
          </w:tcPr>
          <w:p w14:paraId="3B921E96" w14:textId="77777777" w:rsidR="00E1253B" w:rsidRPr="0042766B" w:rsidRDefault="00E1253B" w:rsidP="00E125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FAC2400" w14:textId="77777777" w:rsidR="00E1253B" w:rsidRPr="0042766B" w:rsidRDefault="00E1253B" w:rsidP="00E125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 w:rsidRPr="004276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ภายใน </w:t>
            </w:r>
            <w:r w:rsidRPr="004276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5 </w:t>
            </w:r>
            <w:r w:rsidRPr="0042766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227" w:type="dxa"/>
            <w:shd w:val="clear" w:color="auto" w:fill="auto"/>
            <w:vAlign w:val="bottom"/>
          </w:tcPr>
          <w:p w14:paraId="39EE0717" w14:textId="77777777" w:rsidR="00E1253B" w:rsidRPr="0042766B" w:rsidRDefault="00E1253B" w:rsidP="00E125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B92D731" w14:textId="77777777" w:rsidR="00E1253B" w:rsidRPr="0042766B" w:rsidRDefault="00E1253B" w:rsidP="00E125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276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E1253B" w:rsidRPr="0042766B" w14:paraId="16EA86B4" w14:textId="77777777" w:rsidTr="006E2D6D">
        <w:trPr>
          <w:cantSplit/>
        </w:trPr>
        <w:tc>
          <w:tcPr>
            <w:tcW w:w="3515" w:type="dxa"/>
            <w:shd w:val="clear" w:color="auto" w:fill="auto"/>
          </w:tcPr>
          <w:p w14:paraId="4D4D6D48" w14:textId="77777777" w:rsidR="00E1253B" w:rsidRPr="0042766B" w:rsidRDefault="00E1253B" w:rsidP="00E1253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E663F52" w14:textId="77777777" w:rsidR="00E1253B" w:rsidRPr="0042766B" w:rsidRDefault="00E1253B" w:rsidP="00E12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276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3856" w:type="dxa"/>
            <w:gridSpan w:val="6"/>
            <w:shd w:val="clear" w:color="auto" w:fill="auto"/>
            <w:vAlign w:val="bottom"/>
          </w:tcPr>
          <w:p w14:paraId="2397F04D" w14:textId="77777777" w:rsidR="00E1253B" w:rsidRPr="0042766B" w:rsidRDefault="00E1253B" w:rsidP="00E125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76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1253B" w:rsidRPr="0042766B" w14:paraId="36B8FAFD" w14:textId="77777777" w:rsidTr="00F046D9">
        <w:trPr>
          <w:cantSplit/>
        </w:trPr>
        <w:tc>
          <w:tcPr>
            <w:tcW w:w="3515" w:type="dxa"/>
            <w:shd w:val="clear" w:color="auto" w:fill="auto"/>
          </w:tcPr>
          <w:p w14:paraId="3E3E5ADE" w14:textId="77777777" w:rsidR="00E1253B" w:rsidRPr="0042766B" w:rsidRDefault="00E1253B" w:rsidP="00E12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276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ปี 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7930C851" w14:textId="77777777" w:rsidR="00E1253B" w:rsidRPr="0042766B" w:rsidRDefault="00E1253B" w:rsidP="00E125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F81CB2D" w14:textId="77777777" w:rsidR="00E1253B" w:rsidRPr="0042766B" w:rsidRDefault="00E1253B" w:rsidP="00E125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7" w:type="dxa"/>
            <w:gridSpan w:val="2"/>
            <w:shd w:val="clear" w:color="auto" w:fill="auto"/>
          </w:tcPr>
          <w:p w14:paraId="115C7204" w14:textId="77777777" w:rsidR="00E1253B" w:rsidRPr="0042766B" w:rsidRDefault="00E1253B" w:rsidP="00E1253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28EAFD0" w14:textId="77777777" w:rsidR="00E1253B" w:rsidRPr="0042766B" w:rsidRDefault="00E1253B" w:rsidP="00E1253B">
            <w:pPr>
              <w:pStyle w:val="acctfourfigures"/>
              <w:tabs>
                <w:tab w:val="clear" w:pos="765"/>
                <w:tab w:val="decimal" w:pos="724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14:paraId="56FB866B" w14:textId="77777777" w:rsidR="00E1253B" w:rsidRPr="0042766B" w:rsidRDefault="00E1253B" w:rsidP="00E1253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A609822" w14:textId="77777777" w:rsidR="00E1253B" w:rsidRPr="0042766B" w:rsidRDefault="00E1253B" w:rsidP="00E125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253B" w:rsidRPr="0042766B" w14:paraId="702FCD67" w14:textId="77777777" w:rsidTr="00F046D9">
        <w:trPr>
          <w:cantSplit/>
        </w:trPr>
        <w:tc>
          <w:tcPr>
            <w:tcW w:w="3515" w:type="dxa"/>
            <w:shd w:val="clear" w:color="auto" w:fill="auto"/>
          </w:tcPr>
          <w:p w14:paraId="71817CF2" w14:textId="77777777" w:rsidR="00E1253B" w:rsidRPr="0042766B" w:rsidRDefault="00E1253B" w:rsidP="00E12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76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หมุนเวียน</w:t>
            </w:r>
            <w:r w:rsidRPr="004276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14:paraId="0FA3433B" w14:textId="77777777" w:rsidR="00E1253B" w:rsidRPr="0042766B" w:rsidRDefault="00E1253B" w:rsidP="00E1253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556F6E5" w14:textId="77777777" w:rsidR="00E1253B" w:rsidRPr="0042766B" w:rsidRDefault="00E1253B" w:rsidP="00E1253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7" w:type="dxa"/>
            <w:gridSpan w:val="2"/>
            <w:shd w:val="clear" w:color="auto" w:fill="auto"/>
          </w:tcPr>
          <w:p w14:paraId="744A551A" w14:textId="77777777" w:rsidR="00E1253B" w:rsidRPr="0042766B" w:rsidRDefault="00E1253B" w:rsidP="00E1253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62AFC333" w14:textId="77777777" w:rsidR="00E1253B" w:rsidRPr="0042766B" w:rsidRDefault="00E1253B" w:rsidP="00E1253B">
            <w:pPr>
              <w:pStyle w:val="acctfourfigures"/>
              <w:tabs>
                <w:tab w:val="clear" w:pos="765"/>
                <w:tab w:val="decimal" w:pos="724"/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14:paraId="0BE06601" w14:textId="77777777" w:rsidR="00E1253B" w:rsidRPr="0042766B" w:rsidRDefault="00E1253B" w:rsidP="00E1253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3AB5EC1C" w14:textId="77777777" w:rsidR="00E1253B" w:rsidRPr="0042766B" w:rsidRDefault="00E1253B" w:rsidP="00E1253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253B" w:rsidRPr="0042766B" w14:paraId="2EC3261F" w14:textId="77777777" w:rsidTr="008B650B">
        <w:trPr>
          <w:cantSplit/>
        </w:trPr>
        <w:tc>
          <w:tcPr>
            <w:tcW w:w="3515" w:type="dxa"/>
            <w:shd w:val="clear" w:color="auto" w:fill="auto"/>
          </w:tcPr>
          <w:p w14:paraId="74E7E373" w14:textId="77777777" w:rsidR="00E1253B" w:rsidRPr="0042766B" w:rsidRDefault="00E1253B" w:rsidP="00E12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Theme="majorBidi" w:hAnsiTheme="majorBidi" w:cstheme="majorBidi"/>
                <w:sz w:val="30"/>
                <w:szCs w:val="30"/>
              </w:rPr>
            </w:pPr>
            <w:r w:rsidRPr="0042766B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701" w:type="dxa"/>
            <w:shd w:val="clear" w:color="auto" w:fill="auto"/>
          </w:tcPr>
          <w:p w14:paraId="7F0D9681" w14:textId="50D471D4" w:rsidR="00E1253B" w:rsidRPr="0042766B" w:rsidRDefault="00E1253B" w:rsidP="00E125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6.87 - 7.68</w:t>
            </w:r>
          </w:p>
        </w:tc>
        <w:tc>
          <w:tcPr>
            <w:tcW w:w="1134" w:type="dxa"/>
            <w:shd w:val="clear" w:color="auto" w:fill="auto"/>
          </w:tcPr>
          <w:p w14:paraId="4753CA13" w14:textId="1F5097DB" w:rsidR="00E1253B" w:rsidRPr="0042766B" w:rsidRDefault="00E1253B" w:rsidP="00E125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91,684</w:t>
            </w:r>
          </w:p>
        </w:tc>
        <w:tc>
          <w:tcPr>
            <w:tcW w:w="227" w:type="dxa"/>
            <w:gridSpan w:val="2"/>
            <w:shd w:val="clear" w:color="auto" w:fill="auto"/>
          </w:tcPr>
          <w:p w14:paraId="747C1470" w14:textId="77777777" w:rsidR="00E1253B" w:rsidRPr="0042766B" w:rsidRDefault="00E1253B" w:rsidP="00E125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7290F36" w14:textId="5DD91862" w:rsidR="00E1253B" w:rsidRPr="0042766B" w:rsidRDefault="00E1253B" w:rsidP="00E12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7" w:type="dxa"/>
            <w:shd w:val="clear" w:color="auto" w:fill="auto"/>
          </w:tcPr>
          <w:p w14:paraId="5D3974A4" w14:textId="77777777" w:rsidR="00E1253B" w:rsidRPr="0042766B" w:rsidRDefault="00E1253B" w:rsidP="00E125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03C923F" w14:textId="245EAB95" w:rsidR="00E1253B" w:rsidRPr="0042766B" w:rsidRDefault="00E1253B" w:rsidP="00E125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91,684</w:t>
            </w:r>
          </w:p>
        </w:tc>
      </w:tr>
      <w:tr w:rsidR="00E1253B" w:rsidRPr="0042766B" w14:paraId="6B644F14" w14:textId="77777777" w:rsidTr="008B650B">
        <w:trPr>
          <w:cantSplit/>
        </w:trPr>
        <w:tc>
          <w:tcPr>
            <w:tcW w:w="3515" w:type="dxa"/>
            <w:shd w:val="clear" w:color="auto" w:fill="auto"/>
          </w:tcPr>
          <w:p w14:paraId="31486EEB" w14:textId="77777777" w:rsidR="00E1253B" w:rsidRPr="0042766B" w:rsidRDefault="00E1253B" w:rsidP="00E12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Theme="majorBidi" w:hAnsiTheme="majorBidi" w:cstheme="majorBidi"/>
                <w:sz w:val="30"/>
                <w:szCs w:val="30"/>
              </w:rPr>
            </w:pPr>
            <w:r w:rsidRPr="0042766B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701" w:type="dxa"/>
            <w:shd w:val="clear" w:color="auto" w:fill="auto"/>
          </w:tcPr>
          <w:p w14:paraId="42D400B1" w14:textId="0C99E7B0" w:rsidR="00E1253B" w:rsidRPr="0042766B" w:rsidRDefault="00E1253B" w:rsidP="00E125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3.65</w:t>
            </w:r>
            <w:r w:rsidRPr="0042766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42766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13.00</w:t>
            </w:r>
          </w:p>
        </w:tc>
        <w:tc>
          <w:tcPr>
            <w:tcW w:w="1134" w:type="dxa"/>
            <w:shd w:val="clear" w:color="auto" w:fill="auto"/>
          </w:tcPr>
          <w:p w14:paraId="5A2B5F8A" w14:textId="7E37C399" w:rsidR="00E1253B" w:rsidRPr="0042766B" w:rsidRDefault="00E1253B" w:rsidP="00E125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528,363</w:t>
            </w:r>
          </w:p>
        </w:tc>
        <w:tc>
          <w:tcPr>
            <w:tcW w:w="227" w:type="dxa"/>
            <w:gridSpan w:val="2"/>
            <w:shd w:val="clear" w:color="auto" w:fill="auto"/>
          </w:tcPr>
          <w:p w14:paraId="4CFD17C9" w14:textId="77777777" w:rsidR="00E1253B" w:rsidRPr="0042766B" w:rsidRDefault="00E1253B" w:rsidP="00E125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4864E04" w14:textId="6D71863D" w:rsidR="00E1253B" w:rsidRPr="0042766B" w:rsidRDefault="00E1253B" w:rsidP="00E12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7" w:type="dxa"/>
            <w:shd w:val="clear" w:color="auto" w:fill="auto"/>
          </w:tcPr>
          <w:p w14:paraId="4F6BBAAE" w14:textId="77777777" w:rsidR="00E1253B" w:rsidRPr="0042766B" w:rsidRDefault="00E1253B" w:rsidP="00E125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2E58D22" w14:textId="662023DA" w:rsidR="00E1253B" w:rsidRPr="0042766B" w:rsidRDefault="00E1253B" w:rsidP="00E125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528,363</w:t>
            </w:r>
          </w:p>
        </w:tc>
      </w:tr>
      <w:tr w:rsidR="00E1253B" w:rsidRPr="0042766B" w14:paraId="7CDAFD0A" w14:textId="77777777" w:rsidTr="008B650B">
        <w:trPr>
          <w:cantSplit/>
        </w:trPr>
        <w:tc>
          <w:tcPr>
            <w:tcW w:w="3515" w:type="dxa"/>
            <w:shd w:val="clear" w:color="auto" w:fill="auto"/>
          </w:tcPr>
          <w:p w14:paraId="023AAAAE" w14:textId="77777777" w:rsidR="00E1253B" w:rsidRPr="0042766B" w:rsidRDefault="00E1253B" w:rsidP="00E12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Theme="majorBidi" w:hAnsiTheme="majorBidi" w:cstheme="majorBidi"/>
                <w:sz w:val="30"/>
                <w:szCs w:val="30"/>
              </w:rPr>
            </w:pPr>
            <w:r w:rsidRPr="0042766B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  <w:p w14:paraId="1FB284CB" w14:textId="77777777" w:rsidR="00E1253B" w:rsidRPr="0042766B" w:rsidRDefault="00E1253B" w:rsidP="00E12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766B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2766B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701" w:type="dxa"/>
            <w:shd w:val="clear" w:color="auto" w:fill="auto"/>
          </w:tcPr>
          <w:p w14:paraId="4C61610E" w14:textId="77777777" w:rsidR="00E1253B" w:rsidRPr="00BC456A" w:rsidRDefault="00E1253B" w:rsidP="00E1253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CEE63C1" w14:textId="6A725443" w:rsidR="00E1253B" w:rsidRPr="00BC456A" w:rsidRDefault="00E1253B" w:rsidP="00E1253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456A">
              <w:rPr>
                <w:rFonts w:ascii="Angsana New" w:hAnsi="Angsana New"/>
                <w:sz w:val="30"/>
                <w:szCs w:val="30"/>
              </w:rPr>
              <w:t>5.25</w:t>
            </w:r>
          </w:p>
        </w:tc>
        <w:tc>
          <w:tcPr>
            <w:tcW w:w="1134" w:type="dxa"/>
            <w:shd w:val="clear" w:color="auto" w:fill="auto"/>
          </w:tcPr>
          <w:p w14:paraId="0C593976" w14:textId="77777777" w:rsidR="00E1253B" w:rsidRDefault="00E1253B" w:rsidP="00E125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07594CB" w14:textId="41282C1B" w:rsidR="00E1253B" w:rsidRPr="0042766B" w:rsidRDefault="00E1253B" w:rsidP="00E125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187,167</w:t>
            </w:r>
          </w:p>
        </w:tc>
        <w:tc>
          <w:tcPr>
            <w:tcW w:w="227" w:type="dxa"/>
            <w:gridSpan w:val="2"/>
            <w:shd w:val="clear" w:color="auto" w:fill="auto"/>
          </w:tcPr>
          <w:p w14:paraId="29D9F3A2" w14:textId="77777777" w:rsidR="00E1253B" w:rsidRPr="0042766B" w:rsidRDefault="00E1253B" w:rsidP="00E1253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30411BD" w14:textId="77777777" w:rsidR="00E1253B" w:rsidRDefault="00E1253B" w:rsidP="00E12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964570F" w14:textId="62C0009D" w:rsidR="00E1253B" w:rsidRPr="0042766B" w:rsidRDefault="00E1253B" w:rsidP="00E12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7" w:type="dxa"/>
            <w:shd w:val="clear" w:color="auto" w:fill="auto"/>
          </w:tcPr>
          <w:p w14:paraId="096C9FB0" w14:textId="77777777" w:rsidR="00E1253B" w:rsidRPr="0042766B" w:rsidRDefault="00E1253B" w:rsidP="00E1253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398A93C" w14:textId="77777777" w:rsidR="00E1253B" w:rsidRDefault="00E1253B" w:rsidP="00E125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736D01F" w14:textId="0EFC44A8" w:rsidR="00E1253B" w:rsidRPr="0042766B" w:rsidRDefault="00E1253B" w:rsidP="00E125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187,167</w:t>
            </w:r>
          </w:p>
        </w:tc>
      </w:tr>
      <w:tr w:rsidR="00E1253B" w:rsidRPr="0042766B" w14:paraId="7663CA1B" w14:textId="77777777" w:rsidTr="008B650B">
        <w:trPr>
          <w:cantSplit/>
        </w:trPr>
        <w:tc>
          <w:tcPr>
            <w:tcW w:w="3515" w:type="dxa"/>
            <w:shd w:val="clear" w:color="auto" w:fill="auto"/>
          </w:tcPr>
          <w:p w14:paraId="0016FF32" w14:textId="2B73C2C1" w:rsidR="00E1253B" w:rsidRPr="0042766B" w:rsidRDefault="00E1253B" w:rsidP="00E12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766B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701" w:type="dxa"/>
            <w:shd w:val="clear" w:color="auto" w:fill="auto"/>
          </w:tcPr>
          <w:p w14:paraId="0D48DED5" w14:textId="13033012" w:rsidR="00E1253B" w:rsidRPr="00BC456A" w:rsidRDefault="00E1253B" w:rsidP="00E125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766B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.00</w:t>
            </w:r>
          </w:p>
        </w:tc>
        <w:tc>
          <w:tcPr>
            <w:tcW w:w="1134" w:type="dxa"/>
            <w:shd w:val="clear" w:color="auto" w:fill="auto"/>
          </w:tcPr>
          <w:p w14:paraId="3F9957AA" w14:textId="7C57E0BA" w:rsidR="00E1253B" w:rsidRDefault="00E1253B" w:rsidP="00E125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69,294</w:t>
            </w:r>
          </w:p>
        </w:tc>
        <w:tc>
          <w:tcPr>
            <w:tcW w:w="227" w:type="dxa"/>
            <w:gridSpan w:val="2"/>
            <w:shd w:val="clear" w:color="auto" w:fill="auto"/>
          </w:tcPr>
          <w:p w14:paraId="78C4E46C" w14:textId="77777777" w:rsidR="00E1253B" w:rsidRPr="0042766B" w:rsidRDefault="00E1253B" w:rsidP="00E125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47BFECB" w14:textId="525536A1" w:rsidR="00E1253B" w:rsidRDefault="00E1253B" w:rsidP="00E12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7" w:type="dxa"/>
            <w:shd w:val="clear" w:color="auto" w:fill="auto"/>
          </w:tcPr>
          <w:p w14:paraId="13EA7975" w14:textId="77777777" w:rsidR="00E1253B" w:rsidRPr="0042766B" w:rsidRDefault="00E1253B" w:rsidP="00E125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5422A76" w14:textId="2A1DB075" w:rsidR="00E1253B" w:rsidRDefault="00E1253B" w:rsidP="00E125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69,294</w:t>
            </w:r>
          </w:p>
        </w:tc>
      </w:tr>
      <w:tr w:rsidR="00E1253B" w:rsidRPr="0042766B" w14:paraId="11F09327" w14:textId="77777777" w:rsidTr="008B650B">
        <w:trPr>
          <w:cantSplit/>
        </w:trPr>
        <w:tc>
          <w:tcPr>
            <w:tcW w:w="3515" w:type="dxa"/>
            <w:shd w:val="clear" w:color="auto" w:fill="auto"/>
          </w:tcPr>
          <w:p w14:paraId="782A6948" w14:textId="77777777" w:rsidR="00E1253B" w:rsidRPr="0042766B" w:rsidRDefault="00E1253B" w:rsidP="00E12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Theme="majorBidi" w:hAnsiTheme="majorBidi" w:cstheme="majorBidi"/>
                <w:sz w:val="30"/>
                <w:szCs w:val="30"/>
              </w:rPr>
            </w:pPr>
            <w:r w:rsidRPr="0042766B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เงินกู้ยืมระยะสั้นจากบุคคลและบริษัท</w:t>
            </w:r>
          </w:p>
          <w:p w14:paraId="0E15EAB7" w14:textId="77777777" w:rsidR="00E1253B" w:rsidRPr="0042766B" w:rsidRDefault="00E1253B" w:rsidP="00E12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766B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2766B">
              <w:rPr>
                <w:rFonts w:asciiTheme="majorBidi" w:hAnsiTheme="majorBidi" w:cstheme="majorBidi"/>
                <w:sz w:val="30"/>
                <w:szCs w:val="30"/>
                <w:cs/>
              </w:rPr>
              <w:t>หลักทรัพย์จัดการกองทุน</w:t>
            </w:r>
          </w:p>
        </w:tc>
        <w:tc>
          <w:tcPr>
            <w:tcW w:w="1701" w:type="dxa"/>
            <w:shd w:val="clear" w:color="auto" w:fill="auto"/>
          </w:tcPr>
          <w:p w14:paraId="79DA362F" w14:textId="77777777" w:rsidR="00E1253B" w:rsidRPr="00BC456A" w:rsidRDefault="00E1253B" w:rsidP="00E125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35DA2C2" w14:textId="21850590" w:rsidR="00E1253B" w:rsidRPr="00BC456A" w:rsidRDefault="00E1253B" w:rsidP="00E125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456A">
              <w:rPr>
                <w:rFonts w:ascii="Angsana New" w:hAnsi="Angsana New"/>
                <w:sz w:val="30"/>
                <w:szCs w:val="30"/>
              </w:rPr>
              <w:t xml:space="preserve">6.00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BC456A">
              <w:rPr>
                <w:rFonts w:ascii="Angsana New" w:hAnsi="Angsana New"/>
                <w:sz w:val="30"/>
                <w:szCs w:val="30"/>
              </w:rPr>
              <w:t xml:space="preserve"> 15.00</w:t>
            </w:r>
          </w:p>
        </w:tc>
        <w:tc>
          <w:tcPr>
            <w:tcW w:w="1134" w:type="dxa"/>
            <w:shd w:val="clear" w:color="auto" w:fill="auto"/>
          </w:tcPr>
          <w:p w14:paraId="1689F7C6" w14:textId="77777777" w:rsidR="00E1253B" w:rsidRDefault="00E1253B" w:rsidP="00E125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A39C5B7" w14:textId="3C35B392" w:rsidR="00E1253B" w:rsidRPr="0042766B" w:rsidRDefault="00E1253B" w:rsidP="00E125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254,234</w:t>
            </w:r>
          </w:p>
        </w:tc>
        <w:tc>
          <w:tcPr>
            <w:tcW w:w="227" w:type="dxa"/>
            <w:gridSpan w:val="2"/>
            <w:shd w:val="clear" w:color="auto" w:fill="auto"/>
          </w:tcPr>
          <w:p w14:paraId="1562E423" w14:textId="77777777" w:rsidR="00E1253B" w:rsidRPr="0042766B" w:rsidRDefault="00E1253B" w:rsidP="00E125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DD6C080" w14:textId="7AE4691D" w:rsidR="00E1253B" w:rsidRPr="0042766B" w:rsidRDefault="00E1253B" w:rsidP="00E12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7" w:type="dxa"/>
            <w:shd w:val="clear" w:color="auto" w:fill="auto"/>
          </w:tcPr>
          <w:p w14:paraId="02A3A14E" w14:textId="77777777" w:rsidR="00E1253B" w:rsidRPr="0042766B" w:rsidRDefault="00E1253B" w:rsidP="00E125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83F502E" w14:textId="77777777" w:rsidR="00E1253B" w:rsidRDefault="00E1253B" w:rsidP="00E125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A6FE6A8" w14:textId="55EDB530" w:rsidR="00E1253B" w:rsidRPr="0042766B" w:rsidRDefault="00E1253B" w:rsidP="00E125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254,234</w:t>
            </w:r>
          </w:p>
        </w:tc>
      </w:tr>
      <w:tr w:rsidR="00E1253B" w:rsidRPr="0042766B" w14:paraId="4EBD859F" w14:textId="77777777" w:rsidTr="00F046D9">
        <w:trPr>
          <w:cantSplit/>
        </w:trPr>
        <w:tc>
          <w:tcPr>
            <w:tcW w:w="3515" w:type="dxa"/>
            <w:shd w:val="clear" w:color="auto" w:fill="auto"/>
          </w:tcPr>
          <w:p w14:paraId="7FD9B5D3" w14:textId="77777777" w:rsidR="00E1253B" w:rsidRPr="0042766B" w:rsidRDefault="00E1253B" w:rsidP="00E1253B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76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</w:tcPr>
          <w:p w14:paraId="5E215729" w14:textId="77777777" w:rsidR="00E1253B" w:rsidRPr="0042766B" w:rsidRDefault="00E1253B" w:rsidP="00E125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19B54F" w14:textId="765D197D" w:rsidR="00E1253B" w:rsidRPr="0042766B" w:rsidRDefault="00E1253B" w:rsidP="00E125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1,130,742</w:t>
            </w:r>
          </w:p>
        </w:tc>
        <w:tc>
          <w:tcPr>
            <w:tcW w:w="227" w:type="dxa"/>
            <w:gridSpan w:val="2"/>
            <w:shd w:val="clear" w:color="auto" w:fill="auto"/>
          </w:tcPr>
          <w:p w14:paraId="354D6361" w14:textId="77777777" w:rsidR="00E1253B" w:rsidRPr="0042766B" w:rsidRDefault="00E1253B" w:rsidP="00E1253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EA453F" w14:textId="27A174D3" w:rsidR="00E1253B" w:rsidRPr="0042766B" w:rsidRDefault="00E1253B" w:rsidP="00E1253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27" w:type="dxa"/>
            <w:shd w:val="clear" w:color="auto" w:fill="auto"/>
          </w:tcPr>
          <w:p w14:paraId="5A6F66E4" w14:textId="77777777" w:rsidR="00E1253B" w:rsidRPr="0042766B" w:rsidRDefault="00E1253B" w:rsidP="00E1253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CB0CF8" w14:textId="64A88024" w:rsidR="00E1253B" w:rsidRPr="0042766B" w:rsidRDefault="00E1253B" w:rsidP="00E125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1,130,742</w:t>
            </w:r>
          </w:p>
        </w:tc>
      </w:tr>
      <w:tr w:rsidR="00E1253B" w:rsidRPr="0042766B" w14:paraId="7BD39FF5" w14:textId="77777777" w:rsidTr="00F046D9">
        <w:trPr>
          <w:cantSplit/>
        </w:trPr>
        <w:tc>
          <w:tcPr>
            <w:tcW w:w="3515" w:type="dxa"/>
            <w:shd w:val="clear" w:color="auto" w:fill="auto"/>
          </w:tcPr>
          <w:p w14:paraId="57BC0498" w14:textId="77777777" w:rsidR="00E1253B" w:rsidRPr="0042766B" w:rsidRDefault="00E1253B" w:rsidP="00E1253B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63092145" w14:textId="77777777" w:rsidR="00E1253B" w:rsidRPr="0042766B" w:rsidRDefault="00E1253B" w:rsidP="00E125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14:paraId="704E3D0A" w14:textId="77777777" w:rsidR="00E1253B" w:rsidRPr="0042766B" w:rsidRDefault="00E1253B" w:rsidP="00E125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27" w:type="dxa"/>
            <w:gridSpan w:val="2"/>
            <w:shd w:val="clear" w:color="auto" w:fill="auto"/>
          </w:tcPr>
          <w:p w14:paraId="048894D5" w14:textId="77777777" w:rsidR="00E1253B" w:rsidRPr="0042766B" w:rsidRDefault="00E1253B" w:rsidP="00E1253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14:paraId="06C26DF3" w14:textId="77777777" w:rsidR="00E1253B" w:rsidRPr="0042766B" w:rsidRDefault="00E1253B" w:rsidP="00E1253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14:paraId="6C00AA16" w14:textId="77777777" w:rsidR="00E1253B" w:rsidRPr="0042766B" w:rsidRDefault="00E1253B" w:rsidP="00E1253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14:paraId="708A11A3" w14:textId="77777777" w:rsidR="00E1253B" w:rsidRPr="0042766B" w:rsidRDefault="00E1253B" w:rsidP="00E125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1253B" w:rsidRPr="0042766B" w14:paraId="4A5F7288" w14:textId="77777777" w:rsidTr="009741BB">
        <w:trPr>
          <w:cantSplit/>
        </w:trPr>
        <w:tc>
          <w:tcPr>
            <w:tcW w:w="3515" w:type="dxa"/>
            <w:shd w:val="clear" w:color="auto" w:fill="auto"/>
          </w:tcPr>
          <w:p w14:paraId="00AC830D" w14:textId="77777777" w:rsidR="00E1253B" w:rsidRPr="0042766B" w:rsidRDefault="00E1253B" w:rsidP="00E12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276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ปี 2560</w:t>
            </w:r>
          </w:p>
        </w:tc>
        <w:tc>
          <w:tcPr>
            <w:tcW w:w="1701" w:type="dxa"/>
            <w:shd w:val="clear" w:color="auto" w:fill="auto"/>
          </w:tcPr>
          <w:p w14:paraId="752C45BD" w14:textId="77777777" w:rsidR="00E1253B" w:rsidRPr="0042766B" w:rsidRDefault="00E1253B" w:rsidP="00E125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3E7C5075" w14:textId="77777777" w:rsidR="00E1253B" w:rsidRPr="0042766B" w:rsidRDefault="00E1253B" w:rsidP="00E125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7" w:type="dxa"/>
            <w:gridSpan w:val="2"/>
            <w:shd w:val="clear" w:color="auto" w:fill="auto"/>
          </w:tcPr>
          <w:p w14:paraId="422773FE" w14:textId="77777777" w:rsidR="00E1253B" w:rsidRPr="0042766B" w:rsidRDefault="00E1253B" w:rsidP="00E1253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E99A8CB" w14:textId="77777777" w:rsidR="00E1253B" w:rsidRPr="0042766B" w:rsidRDefault="00E1253B" w:rsidP="00E1253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14:paraId="67ED658F" w14:textId="77777777" w:rsidR="00E1253B" w:rsidRPr="0042766B" w:rsidRDefault="00E1253B" w:rsidP="00E1253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95E1BDB" w14:textId="77777777" w:rsidR="00E1253B" w:rsidRPr="0042766B" w:rsidRDefault="00E1253B" w:rsidP="00E125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253B" w:rsidRPr="0042766B" w14:paraId="2CB88DCD" w14:textId="77777777" w:rsidTr="009741BB">
        <w:trPr>
          <w:cantSplit/>
        </w:trPr>
        <w:tc>
          <w:tcPr>
            <w:tcW w:w="3515" w:type="dxa"/>
            <w:shd w:val="clear" w:color="auto" w:fill="auto"/>
          </w:tcPr>
          <w:p w14:paraId="4AB99A4E" w14:textId="77777777" w:rsidR="00E1253B" w:rsidRPr="0042766B" w:rsidRDefault="00E1253B" w:rsidP="00E12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76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หมุนเวียน</w:t>
            </w:r>
            <w:r w:rsidRPr="004276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14:paraId="4D618671" w14:textId="77777777" w:rsidR="00E1253B" w:rsidRPr="00B165A5" w:rsidRDefault="00E1253B" w:rsidP="00E1253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</w:tcPr>
          <w:p w14:paraId="316F6A4E" w14:textId="77777777" w:rsidR="00E1253B" w:rsidRPr="0042766B" w:rsidRDefault="00E1253B" w:rsidP="00E1253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7" w:type="dxa"/>
            <w:gridSpan w:val="2"/>
            <w:shd w:val="clear" w:color="auto" w:fill="auto"/>
          </w:tcPr>
          <w:p w14:paraId="1A4DF03B" w14:textId="77777777" w:rsidR="00E1253B" w:rsidRPr="0042766B" w:rsidRDefault="00E1253B" w:rsidP="00E1253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3B05BC42" w14:textId="77777777" w:rsidR="00E1253B" w:rsidRPr="0042766B" w:rsidRDefault="00E1253B" w:rsidP="00E1253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14:paraId="66140BFD" w14:textId="77777777" w:rsidR="00E1253B" w:rsidRPr="0042766B" w:rsidRDefault="00E1253B" w:rsidP="00E1253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A1CC4D9" w14:textId="77777777" w:rsidR="00E1253B" w:rsidRPr="0042766B" w:rsidRDefault="00E1253B" w:rsidP="00E1253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253B" w:rsidRPr="0042766B" w14:paraId="4195C223" w14:textId="77777777" w:rsidTr="00B07941">
        <w:trPr>
          <w:cantSplit/>
        </w:trPr>
        <w:tc>
          <w:tcPr>
            <w:tcW w:w="3515" w:type="dxa"/>
            <w:shd w:val="clear" w:color="auto" w:fill="auto"/>
          </w:tcPr>
          <w:p w14:paraId="3F24CA90" w14:textId="77777777" w:rsidR="00E1253B" w:rsidRPr="0042766B" w:rsidRDefault="00E1253B" w:rsidP="00E12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Theme="majorBidi" w:hAnsiTheme="majorBidi" w:cstheme="majorBidi"/>
                <w:sz w:val="30"/>
                <w:szCs w:val="30"/>
              </w:rPr>
            </w:pPr>
            <w:r w:rsidRPr="0042766B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701" w:type="dxa"/>
            <w:shd w:val="clear" w:color="auto" w:fill="auto"/>
          </w:tcPr>
          <w:p w14:paraId="017BCF08" w14:textId="5712C5C8" w:rsidR="00E1253B" w:rsidRPr="00B165A5" w:rsidRDefault="00E1253B" w:rsidP="00E125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6.87 - 7.68</w:t>
            </w:r>
          </w:p>
        </w:tc>
        <w:tc>
          <w:tcPr>
            <w:tcW w:w="1134" w:type="dxa"/>
            <w:shd w:val="clear" w:color="auto" w:fill="auto"/>
          </w:tcPr>
          <w:p w14:paraId="05C21BC9" w14:textId="77777777" w:rsidR="00E1253B" w:rsidRPr="0042766B" w:rsidRDefault="00E1253B" w:rsidP="00E125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276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82,579</w:t>
            </w:r>
          </w:p>
        </w:tc>
        <w:tc>
          <w:tcPr>
            <w:tcW w:w="227" w:type="dxa"/>
            <w:gridSpan w:val="2"/>
            <w:shd w:val="clear" w:color="auto" w:fill="auto"/>
          </w:tcPr>
          <w:p w14:paraId="02B09224" w14:textId="77777777" w:rsidR="00E1253B" w:rsidRPr="0042766B" w:rsidRDefault="00E1253B" w:rsidP="00E125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AE31CD1" w14:textId="77777777" w:rsidR="00E1253B" w:rsidRPr="0042766B" w:rsidRDefault="00E1253B" w:rsidP="00E1253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276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7" w:type="dxa"/>
            <w:shd w:val="clear" w:color="auto" w:fill="auto"/>
          </w:tcPr>
          <w:p w14:paraId="05D55F2A" w14:textId="77777777" w:rsidR="00E1253B" w:rsidRPr="0042766B" w:rsidRDefault="00E1253B" w:rsidP="00E125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65B0901E" w14:textId="77777777" w:rsidR="00E1253B" w:rsidRPr="0042766B" w:rsidRDefault="00E1253B" w:rsidP="00E125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276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82,579</w:t>
            </w:r>
          </w:p>
        </w:tc>
      </w:tr>
      <w:tr w:rsidR="00E1253B" w:rsidRPr="0042766B" w14:paraId="182B62C3" w14:textId="77777777" w:rsidTr="00B07941">
        <w:trPr>
          <w:cantSplit/>
        </w:trPr>
        <w:tc>
          <w:tcPr>
            <w:tcW w:w="3515" w:type="dxa"/>
            <w:shd w:val="clear" w:color="auto" w:fill="auto"/>
          </w:tcPr>
          <w:p w14:paraId="37B6F91B" w14:textId="77777777" w:rsidR="00E1253B" w:rsidRPr="0042766B" w:rsidRDefault="00E1253B" w:rsidP="00E12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766B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701" w:type="dxa"/>
            <w:shd w:val="clear" w:color="auto" w:fill="auto"/>
          </w:tcPr>
          <w:p w14:paraId="017F6478" w14:textId="225F251E" w:rsidR="00E1253B" w:rsidRPr="0042766B" w:rsidRDefault="00E1253B" w:rsidP="00E1253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2.90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-</w:t>
            </w:r>
            <w:r w:rsidRPr="0042766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11.00</w:t>
            </w:r>
          </w:p>
        </w:tc>
        <w:tc>
          <w:tcPr>
            <w:tcW w:w="1134" w:type="dxa"/>
            <w:shd w:val="clear" w:color="auto" w:fill="auto"/>
          </w:tcPr>
          <w:p w14:paraId="0F3DF30A" w14:textId="77777777" w:rsidR="00E1253B" w:rsidRPr="0042766B" w:rsidRDefault="00E1253B" w:rsidP="00E125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766B">
              <w:rPr>
                <w:rFonts w:asciiTheme="majorBidi" w:hAnsiTheme="majorBidi" w:cstheme="majorBidi"/>
                <w:sz w:val="30"/>
                <w:szCs w:val="30"/>
              </w:rPr>
              <w:t>718,606</w:t>
            </w:r>
          </w:p>
        </w:tc>
        <w:tc>
          <w:tcPr>
            <w:tcW w:w="227" w:type="dxa"/>
            <w:gridSpan w:val="2"/>
            <w:shd w:val="clear" w:color="auto" w:fill="auto"/>
          </w:tcPr>
          <w:p w14:paraId="56A176E3" w14:textId="77777777" w:rsidR="00E1253B" w:rsidRPr="0042766B" w:rsidRDefault="00E1253B" w:rsidP="00E1253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B5AC6E9" w14:textId="77777777" w:rsidR="00E1253B" w:rsidRPr="0042766B" w:rsidRDefault="00E1253B" w:rsidP="00E1253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276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7" w:type="dxa"/>
            <w:shd w:val="clear" w:color="auto" w:fill="auto"/>
          </w:tcPr>
          <w:p w14:paraId="348D8BBF" w14:textId="77777777" w:rsidR="00E1253B" w:rsidRPr="0042766B" w:rsidRDefault="00E1253B" w:rsidP="00E1253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3536F395" w14:textId="77777777" w:rsidR="00E1253B" w:rsidRPr="0042766B" w:rsidRDefault="00E1253B" w:rsidP="00E125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766B">
              <w:rPr>
                <w:rFonts w:asciiTheme="majorBidi" w:hAnsiTheme="majorBidi" w:cstheme="majorBidi"/>
                <w:sz w:val="30"/>
                <w:szCs w:val="30"/>
              </w:rPr>
              <w:t>718,606</w:t>
            </w:r>
          </w:p>
        </w:tc>
      </w:tr>
      <w:tr w:rsidR="00E1253B" w:rsidRPr="0042766B" w14:paraId="1323A565" w14:textId="77777777" w:rsidTr="009741BB">
        <w:trPr>
          <w:cantSplit/>
        </w:trPr>
        <w:tc>
          <w:tcPr>
            <w:tcW w:w="3515" w:type="dxa"/>
            <w:shd w:val="clear" w:color="auto" w:fill="auto"/>
          </w:tcPr>
          <w:p w14:paraId="53789F31" w14:textId="77777777" w:rsidR="00E1253B" w:rsidRPr="0042766B" w:rsidRDefault="00E1253B" w:rsidP="00E12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Theme="majorBidi" w:hAnsiTheme="majorBidi" w:cstheme="majorBidi"/>
                <w:sz w:val="30"/>
                <w:szCs w:val="30"/>
              </w:rPr>
            </w:pPr>
            <w:r w:rsidRPr="0042766B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  <w:p w14:paraId="557FF829" w14:textId="77777777" w:rsidR="00E1253B" w:rsidRPr="0042766B" w:rsidRDefault="00E1253B" w:rsidP="00E12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Theme="majorBidi" w:hAnsiTheme="majorBidi" w:cstheme="majorBidi"/>
                <w:sz w:val="30"/>
                <w:szCs w:val="30"/>
              </w:rPr>
            </w:pPr>
            <w:r w:rsidRPr="0042766B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2766B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701" w:type="dxa"/>
            <w:shd w:val="clear" w:color="auto" w:fill="auto"/>
          </w:tcPr>
          <w:p w14:paraId="701468AE" w14:textId="77777777" w:rsidR="00E1253B" w:rsidRPr="00BC456A" w:rsidRDefault="00E1253B" w:rsidP="00E1253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8322680" w14:textId="5A00C30F" w:rsidR="00E1253B" w:rsidRPr="0042766B" w:rsidRDefault="00E1253B" w:rsidP="00E125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456A">
              <w:rPr>
                <w:rFonts w:ascii="Angsana New" w:hAnsi="Angsana New"/>
                <w:sz w:val="30"/>
                <w:szCs w:val="30"/>
              </w:rPr>
              <w:t>5.25</w:t>
            </w:r>
          </w:p>
        </w:tc>
        <w:tc>
          <w:tcPr>
            <w:tcW w:w="1134" w:type="dxa"/>
            <w:shd w:val="clear" w:color="auto" w:fill="auto"/>
          </w:tcPr>
          <w:p w14:paraId="66FBDC55" w14:textId="77777777" w:rsidR="00E1253B" w:rsidRPr="0042766B" w:rsidRDefault="00E1253B" w:rsidP="00E125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7408EEE" w14:textId="77777777" w:rsidR="00E1253B" w:rsidRPr="0042766B" w:rsidRDefault="00E1253B" w:rsidP="00E125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2766B">
              <w:rPr>
                <w:rFonts w:asciiTheme="majorBidi" w:hAnsiTheme="majorBidi" w:cstheme="majorBidi"/>
                <w:sz w:val="30"/>
                <w:szCs w:val="30"/>
              </w:rPr>
              <w:t>156,000</w:t>
            </w:r>
          </w:p>
        </w:tc>
        <w:tc>
          <w:tcPr>
            <w:tcW w:w="227" w:type="dxa"/>
            <w:gridSpan w:val="2"/>
            <w:shd w:val="clear" w:color="auto" w:fill="auto"/>
          </w:tcPr>
          <w:p w14:paraId="32B82970" w14:textId="77777777" w:rsidR="00E1253B" w:rsidRPr="0042766B" w:rsidRDefault="00E1253B" w:rsidP="00E125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3E352C47" w14:textId="77777777" w:rsidR="00E1253B" w:rsidRDefault="00E1253B" w:rsidP="00E12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E1A7385" w14:textId="3ABB4AE6" w:rsidR="00E1253B" w:rsidRPr="0042766B" w:rsidRDefault="00E1253B" w:rsidP="00E12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276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7" w:type="dxa"/>
            <w:shd w:val="clear" w:color="auto" w:fill="auto"/>
          </w:tcPr>
          <w:p w14:paraId="37CE9A3F" w14:textId="77777777" w:rsidR="00E1253B" w:rsidRPr="0042766B" w:rsidRDefault="00E1253B" w:rsidP="00E125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C003011" w14:textId="77777777" w:rsidR="00E1253B" w:rsidRPr="0042766B" w:rsidRDefault="00E1253B" w:rsidP="00E125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E40B318" w14:textId="77777777" w:rsidR="00E1253B" w:rsidRPr="0042766B" w:rsidRDefault="00E1253B" w:rsidP="00E125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2766B">
              <w:rPr>
                <w:rFonts w:asciiTheme="majorBidi" w:hAnsiTheme="majorBidi" w:cstheme="majorBidi"/>
                <w:sz w:val="30"/>
                <w:szCs w:val="30"/>
              </w:rPr>
              <w:t>156,000</w:t>
            </w:r>
          </w:p>
        </w:tc>
      </w:tr>
      <w:tr w:rsidR="00E1253B" w:rsidRPr="0042766B" w14:paraId="0D2B96F2" w14:textId="77777777" w:rsidTr="00B07941">
        <w:trPr>
          <w:cantSplit/>
        </w:trPr>
        <w:tc>
          <w:tcPr>
            <w:tcW w:w="3515" w:type="dxa"/>
            <w:shd w:val="clear" w:color="auto" w:fill="auto"/>
          </w:tcPr>
          <w:p w14:paraId="1148B76E" w14:textId="6EA2775E" w:rsidR="00E1253B" w:rsidRPr="0042766B" w:rsidRDefault="00E1253B" w:rsidP="00E12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766B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701" w:type="dxa"/>
            <w:shd w:val="clear" w:color="auto" w:fill="auto"/>
          </w:tcPr>
          <w:p w14:paraId="2DB19FA6" w14:textId="69CA4A75" w:rsidR="00E1253B" w:rsidRPr="00BC456A" w:rsidRDefault="00E1253B" w:rsidP="00E125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766B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.00</w:t>
            </w:r>
          </w:p>
        </w:tc>
        <w:tc>
          <w:tcPr>
            <w:tcW w:w="1134" w:type="dxa"/>
            <w:shd w:val="clear" w:color="auto" w:fill="auto"/>
          </w:tcPr>
          <w:p w14:paraId="12466EFC" w14:textId="10974758" w:rsidR="00E1253B" w:rsidRPr="0042766B" w:rsidRDefault="00E1253B" w:rsidP="00E125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276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68,695</w:t>
            </w:r>
          </w:p>
        </w:tc>
        <w:tc>
          <w:tcPr>
            <w:tcW w:w="227" w:type="dxa"/>
            <w:gridSpan w:val="2"/>
            <w:shd w:val="clear" w:color="auto" w:fill="auto"/>
          </w:tcPr>
          <w:p w14:paraId="331C7E8F" w14:textId="77777777" w:rsidR="00E1253B" w:rsidRPr="0042766B" w:rsidRDefault="00E1253B" w:rsidP="00E1253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72FF296" w14:textId="1698B078" w:rsidR="00E1253B" w:rsidRPr="0042766B" w:rsidRDefault="00E1253B" w:rsidP="00E1253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276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7" w:type="dxa"/>
            <w:shd w:val="clear" w:color="auto" w:fill="auto"/>
          </w:tcPr>
          <w:p w14:paraId="357A5F00" w14:textId="77777777" w:rsidR="00E1253B" w:rsidRPr="0042766B" w:rsidRDefault="00E1253B" w:rsidP="00E1253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329B5C2A" w14:textId="7AB6B997" w:rsidR="00E1253B" w:rsidRPr="0042766B" w:rsidRDefault="00E1253B" w:rsidP="00E125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276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68,695</w:t>
            </w:r>
          </w:p>
        </w:tc>
      </w:tr>
      <w:tr w:rsidR="00E1253B" w:rsidRPr="0042766B" w14:paraId="5CB70376" w14:textId="77777777" w:rsidTr="00B07941">
        <w:trPr>
          <w:cantSplit/>
        </w:trPr>
        <w:tc>
          <w:tcPr>
            <w:tcW w:w="3515" w:type="dxa"/>
            <w:shd w:val="clear" w:color="auto" w:fill="auto"/>
          </w:tcPr>
          <w:p w14:paraId="598CC8F7" w14:textId="77777777" w:rsidR="00E1253B" w:rsidRPr="0042766B" w:rsidRDefault="00E1253B" w:rsidP="00E12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Theme="majorBidi" w:hAnsiTheme="majorBidi" w:cstheme="majorBidi"/>
                <w:sz w:val="30"/>
                <w:szCs w:val="30"/>
              </w:rPr>
            </w:pPr>
            <w:r w:rsidRPr="0042766B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เงินกู้ยืมระยะสั้นจากบุคคลและบริษัท</w:t>
            </w:r>
          </w:p>
          <w:p w14:paraId="09068B31" w14:textId="77777777" w:rsidR="00E1253B" w:rsidRPr="0042766B" w:rsidRDefault="00E1253B" w:rsidP="00E12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766B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2766B">
              <w:rPr>
                <w:rFonts w:asciiTheme="majorBidi" w:hAnsiTheme="majorBidi" w:cstheme="majorBidi"/>
                <w:sz w:val="30"/>
                <w:szCs w:val="30"/>
                <w:cs/>
              </w:rPr>
              <w:t>หลักทรัพย์จัดการกองทุน</w:t>
            </w:r>
          </w:p>
        </w:tc>
        <w:tc>
          <w:tcPr>
            <w:tcW w:w="1701" w:type="dxa"/>
            <w:shd w:val="clear" w:color="auto" w:fill="auto"/>
          </w:tcPr>
          <w:p w14:paraId="692FA6A2" w14:textId="77777777" w:rsidR="00E1253B" w:rsidRPr="00BC456A" w:rsidRDefault="00E1253B" w:rsidP="00E125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D1F3C4F" w14:textId="3567555F" w:rsidR="00E1253B" w:rsidRPr="0042766B" w:rsidRDefault="00E1253B" w:rsidP="00E125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456A">
              <w:rPr>
                <w:rFonts w:ascii="Angsana New" w:hAnsi="Angsana New"/>
                <w:sz w:val="30"/>
                <w:szCs w:val="30"/>
              </w:rPr>
              <w:t xml:space="preserve">6.00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BC456A">
              <w:rPr>
                <w:rFonts w:ascii="Angsana New" w:hAnsi="Angsana New"/>
                <w:sz w:val="30"/>
                <w:szCs w:val="30"/>
              </w:rPr>
              <w:t xml:space="preserve"> 15.00</w:t>
            </w:r>
          </w:p>
        </w:tc>
        <w:tc>
          <w:tcPr>
            <w:tcW w:w="1134" w:type="dxa"/>
            <w:shd w:val="clear" w:color="auto" w:fill="auto"/>
          </w:tcPr>
          <w:p w14:paraId="025966AA" w14:textId="77777777" w:rsidR="00E1253B" w:rsidRPr="0042766B" w:rsidRDefault="00E1253B" w:rsidP="00E125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AC43192" w14:textId="77777777" w:rsidR="00E1253B" w:rsidRPr="0042766B" w:rsidRDefault="00E1253B" w:rsidP="00E1253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76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484,80</w:t>
            </w:r>
            <w:r w:rsidRPr="0042766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5</w:t>
            </w:r>
          </w:p>
        </w:tc>
        <w:tc>
          <w:tcPr>
            <w:tcW w:w="227" w:type="dxa"/>
            <w:gridSpan w:val="2"/>
            <w:shd w:val="clear" w:color="auto" w:fill="auto"/>
          </w:tcPr>
          <w:p w14:paraId="13AE6F28" w14:textId="77777777" w:rsidR="00E1253B" w:rsidRPr="0042766B" w:rsidRDefault="00E1253B" w:rsidP="00E1253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5EB1618" w14:textId="77777777" w:rsidR="00E1253B" w:rsidRPr="0042766B" w:rsidRDefault="00E1253B" w:rsidP="00E1253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276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7" w:type="dxa"/>
            <w:shd w:val="clear" w:color="auto" w:fill="auto"/>
          </w:tcPr>
          <w:p w14:paraId="46BB51E9" w14:textId="77777777" w:rsidR="00E1253B" w:rsidRPr="0042766B" w:rsidRDefault="00E1253B" w:rsidP="00E1253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B424485" w14:textId="77777777" w:rsidR="00E1253B" w:rsidRPr="0042766B" w:rsidRDefault="00E1253B" w:rsidP="00E125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84B52DE" w14:textId="77777777" w:rsidR="00E1253B" w:rsidRPr="0042766B" w:rsidRDefault="00E1253B" w:rsidP="00E125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76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484,80</w:t>
            </w:r>
            <w:r w:rsidRPr="0042766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5</w:t>
            </w:r>
          </w:p>
        </w:tc>
      </w:tr>
      <w:tr w:rsidR="00E1253B" w:rsidRPr="0042766B" w14:paraId="15742EF2" w14:textId="77777777" w:rsidTr="00280801">
        <w:trPr>
          <w:cantSplit/>
        </w:trPr>
        <w:tc>
          <w:tcPr>
            <w:tcW w:w="3515" w:type="dxa"/>
            <w:shd w:val="clear" w:color="auto" w:fill="auto"/>
          </w:tcPr>
          <w:p w14:paraId="7AA3EB0F" w14:textId="77777777" w:rsidR="00E1253B" w:rsidRPr="0045513B" w:rsidRDefault="00E1253B" w:rsidP="00E12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7D7D91E9" w14:textId="77777777" w:rsidR="00E1253B" w:rsidRPr="0045513B" w:rsidRDefault="00E1253B" w:rsidP="00E125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55539466" w14:textId="77777777" w:rsidR="00E1253B" w:rsidRPr="0045513B" w:rsidRDefault="00E1253B" w:rsidP="00E1253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27" w:type="dxa"/>
            <w:gridSpan w:val="2"/>
            <w:shd w:val="clear" w:color="auto" w:fill="auto"/>
          </w:tcPr>
          <w:p w14:paraId="0270F788" w14:textId="77777777" w:rsidR="00E1253B" w:rsidRPr="0045513B" w:rsidRDefault="00E1253B" w:rsidP="00E1253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42D4D427" w14:textId="77777777" w:rsidR="00E1253B" w:rsidRPr="0045513B" w:rsidRDefault="00E1253B" w:rsidP="00E1253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27" w:type="dxa"/>
            <w:shd w:val="clear" w:color="auto" w:fill="auto"/>
          </w:tcPr>
          <w:p w14:paraId="79DBBB67" w14:textId="77777777" w:rsidR="00E1253B" w:rsidRPr="0045513B" w:rsidRDefault="00E1253B" w:rsidP="00E1253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7DB14A16" w14:textId="77777777" w:rsidR="00E1253B" w:rsidRPr="0045513B" w:rsidRDefault="00E1253B" w:rsidP="00E125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E1253B" w:rsidRPr="0042766B" w14:paraId="12BADD2A" w14:textId="77777777" w:rsidTr="00280801">
        <w:trPr>
          <w:cantSplit/>
        </w:trPr>
        <w:tc>
          <w:tcPr>
            <w:tcW w:w="3515" w:type="dxa"/>
            <w:shd w:val="clear" w:color="auto" w:fill="auto"/>
          </w:tcPr>
          <w:p w14:paraId="740CA686" w14:textId="0F6E5395" w:rsidR="00E1253B" w:rsidRPr="0042766B" w:rsidRDefault="00E1253B" w:rsidP="00E12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76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701" w:type="dxa"/>
            <w:shd w:val="clear" w:color="auto" w:fill="auto"/>
          </w:tcPr>
          <w:p w14:paraId="245D48A9" w14:textId="77777777" w:rsidR="00E1253B" w:rsidRPr="0042766B" w:rsidRDefault="00E1253B" w:rsidP="00E125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29B9371D" w14:textId="77777777" w:rsidR="00E1253B" w:rsidRPr="0042766B" w:rsidRDefault="00E1253B" w:rsidP="00E1253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7" w:type="dxa"/>
            <w:gridSpan w:val="2"/>
            <w:shd w:val="clear" w:color="auto" w:fill="auto"/>
          </w:tcPr>
          <w:p w14:paraId="41842475" w14:textId="77777777" w:rsidR="00E1253B" w:rsidRPr="0042766B" w:rsidRDefault="00E1253B" w:rsidP="00E1253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5777CF1" w14:textId="77777777" w:rsidR="00E1253B" w:rsidRPr="0042766B" w:rsidRDefault="00E1253B" w:rsidP="00E1253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14:paraId="5400D442" w14:textId="77777777" w:rsidR="00E1253B" w:rsidRPr="0042766B" w:rsidRDefault="00E1253B" w:rsidP="00E1253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3EDBD659" w14:textId="77777777" w:rsidR="00E1253B" w:rsidRPr="0042766B" w:rsidRDefault="00E1253B" w:rsidP="00E125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253B" w:rsidRPr="0042766B" w14:paraId="757BE9FC" w14:textId="77777777" w:rsidTr="00280801">
        <w:trPr>
          <w:cantSplit/>
        </w:trPr>
        <w:tc>
          <w:tcPr>
            <w:tcW w:w="3515" w:type="dxa"/>
            <w:shd w:val="clear" w:color="auto" w:fill="auto"/>
          </w:tcPr>
          <w:p w14:paraId="25C35D04" w14:textId="168939B2" w:rsidR="00E1253B" w:rsidRPr="0042766B" w:rsidRDefault="00E1253B" w:rsidP="00E12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766B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01" w:type="dxa"/>
            <w:shd w:val="clear" w:color="auto" w:fill="auto"/>
          </w:tcPr>
          <w:p w14:paraId="52D4243D" w14:textId="66F00317" w:rsidR="00E1253B" w:rsidRPr="0042766B" w:rsidRDefault="00E1253B" w:rsidP="00E125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5.25</w:t>
            </w:r>
          </w:p>
        </w:tc>
        <w:tc>
          <w:tcPr>
            <w:tcW w:w="1134" w:type="dxa"/>
            <w:shd w:val="clear" w:color="auto" w:fill="auto"/>
          </w:tcPr>
          <w:p w14:paraId="2F7F246F" w14:textId="2F5329B0" w:rsidR="00E1253B" w:rsidRPr="0042766B" w:rsidRDefault="00E1253B" w:rsidP="00E12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276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7" w:type="dxa"/>
            <w:gridSpan w:val="2"/>
            <w:shd w:val="clear" w:color="auto" w:fill="auto"/>
          </w:tcPr>
          <w:p w14:paraId="3BA57BDC" w14:textId="77777777" w:rsidR="00E1253B" w:rsidRPr="0042766B" w:rsidRDefault="00E1253B" w:rsidP="00E1253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68D6FFA" w14:textId="247320A7" w:rsidR="00E1253B" w:rsidRPr="0042766B" w:rsidRDefault="00E1253B" w:rsidP="00E1253B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2766B">
              <w:rPr>
                <w:rFonts w:asciiTheme="majorBidi" w:hAnsiTheme="majorBidi" w:cstheme="majorBidi"/>
                <w:sz w:val="30"/>
                <w:szCs w:val="30"/>
              </w:rPr>
              <w:t>47,000</w:t>
            </w:r>
          </w:p>
        </w:tc>
        <w:tc>
          <w:tcPr>
            <w:tcW w:w="227" w:type="dxa"/>
            <w:shd w:val="clear" w:color="auto" w:fill="auto"/>
          </w:tcPr>
          <w:p w14:paraId="0B0DA77C" w14:textId="77777777" w:rsidR="00E1253B" w:rsidRPr="0042766B" w:rsidRDefault="00E1253B" w:rsidP="00E1253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5DEF579" w14:textId="6FB866BB" w:rsidR="00E1253B" w:rsidRPr="0042766B" w:rsidRDefault="00E1253B" w:rsidP="00E125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766B">
              <w:rPr>
                <w:rFonts w:asciiTheme="majorBidi" w:hAnsiTheme="majorBidi" w:cstheme="majorBidi"/>
                <w:sz w:val="30"/>
                <w:szCs w:val="30"/>
              </w:rPr>
              <w:t>47,000</w:t>
            </w:r>
          </w:p>
        </w:tc>
      </w:tr>
      <w:tr w:rsidR="00E1253B" w:rsidRPr="0042766B" w14:paraId="6DD2C34D" w14:textId="77777777" w:rsidTr="009741BB">
        <w:trPr>
          <w:cantSplit/>
        </w:trPr>
        <w:tc>
          <w:tcPr>
            <w:tcW w:w="3515" w:type="dxa"/>
            <w:shd w:val="clear" w:color="auto" w:fill="auto"/>
          </w:tcPr>
          <w:p w14:paraId="2E1415E2" w14:textId="77777777" w:rsidR="00E1253B" w:rsidRPr="0042766B" w:rsidRDefault="00E1253B" w:rsidP="00E1253B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76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</w:tcPr>
          <w:p w14:paraId="539856C4" w14:textId="77777777" w:rsidR="00E1253B" w:rsidRPr="0042766B" w:rsidRDefault="00E1253B" w:rsidP="00E125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458AFA" w14:textId="77777777" w:rsidR="00E1253B" w:rsidRPr="0042766B" w:rsidRDefault="00E1253B" w:rsidP="00E125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76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1,510,68</w:t>
            </w:r>
            <w:r w:rsidRPr="004276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5</w:t>
            </w:r>
          </w:p>
        </w:tc>
        <w:tc>
          <w:tcPr>
            <w:tcW w:w="227" w:type="dxa"/>
            <w:gridSpan w:val="2"/>
            <w:shd w:val="clear" w:color="auto" w:fill="auto"/>
          </w:tcPr>
          <w:p w14:paraId="04F15045" w14:textId="77777777" w:rsidR="00E1253B" w:rsidRPr="0042766B" w:rsidRDefault="00E1253B" w:rsidP="00E1253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A12A6D" w14:textId="77777777" w:rsidR="00E1253B" w:rsidRPr="0042766B" w:rsidRDefault="00E1253B" w:rsidP="00E125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76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47,000</w:t>
            </w:r>
          </w:p>
        </w:tc>
        <w:tc>
          <w:tcPr>
            <w:tcW w:w="227" w:type="dxa"/>
            <w:shd w:val="clear" w:color="auto" w:fill="auto"/>
          </w:tcPr>
          <w:p w14:paraId="19E57CC1" w14:textId="77777777" w:rsidR="00E1253B" w:rsidRPr="0042766B" w:rsidRDefault="00E1253B" w:rsidP="00E1253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EFB3D6" w14:textId="77777777" w:rsidR="00E1253B" w:rsidRPr="0042766B" w:rsidRDefault="00E1253B" w:rsidP="00E125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76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1,557,68</w:t>
            </w:r>
            <w:r w:rsidRPr="004276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5</w:t>
            </w:r>
          </w:p>
        </w:tc>
      </w:tr>
    </w:tbl>
    <w:p w14:paraId="719C3A74" w14:textId="77777777" w:rsidR="006C5BB9" w:rsidRDefault="00691D6A" w:rsidP="002103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499B4168" w14:textId="7B22EFFF" w:rsidR="00210348" w:rsidRDefault="00210348" w:rsidP="002103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41BE9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ความเสี่ยงจากเงินตราต่างประเทศ</w:t>
      </w:r>
    </w:p>
    <w:p w14:paraId="642903ED" w14:textId="77777777" w:rsidR="00210348" w:rsidRPr="00DD06B4" w:rsidRDefault="00210348" w:rsidP="002103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4889070" w14:textId="58AA8F20" w:rsidR="00221278" w:rsidRDefault="00221278" w:rsidP="002103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221278">
        <w:rPr>
          <w:rFonts w:ascii="Angsana New" w:hAnsi="Angsana New"/>
          <w:sz w:val="30"/>
          <w:szCs w:val="30"/>
          <w:cs/>
        </w:rPr>
        <w:t>กลุ่มบริษัทมีความเสี่ยงจากอัตราแลกเปลี่ยนเงินตราต่างประเทศ ซึ่งเกิดจากการซื้อสินค้า</w:t>
      </w:r>
      <w:r w:rsidR="000C39F0">
        <w:rPr>
          <w:rFonts w:ascii="Angsana New" w:hAnsi="Angsana New" w:hint="cs"/>
          <w:sz w:val="30"/>
          <w:szCs w:val="30"/>
          <w:cs/>
        </w:rPr>
        <w:t>และบริการ</w:t>
      </w:r>
      <w:r w:rsidRPr="00221278">
        <w:rPr>
          <w:rFonts w:ascii="Angsana New" w:hAnsi="Angsana New"/>
          <w:sz w:val="30"/>
          <w:szCs w:val="30"/>
          <w:cs/>
        </w:rPr>
        <w:t>ที่เป็น</w:t>
      </w:r>
      <w:r w:rsidR="00073D3D">
        <w:rPr>
          <w:rFonts w:ascii="Angsana New" w:hAnsi="Angsana New"/>
          <w:sz w:val="30"/>
          <w:szCs w:val="30"/>
        </w:rPr>
        <w:br/>
      </w:r>
      <w:r w:rsidRPr="00221278">
        <w:rPr>
          <w:rFonts w:ascii="Angsana New" w:hAnsi="Angsana New"/>
          <w:sz w:val="30"/>
          <w:szCs w:val="30"/>
          <w:cs/>
        </w:rPr>
        <w:t>เงินตรา</w:t>
      </w:r>
      <w:r w:rsidRPr="00DF74D5">
        <w:rPr>
          <w:rFonts w:ascii="Angsana New" w:hAnsi="Angsana New"/>
          <w:spacing w:val="-2"/>
          <w:sz w:val="30"/>
          <w:szCs w:val="30"/>
          <w:cs/>
        </w:rPr>
        <w:t xml:space="preserve">ต่างประเทศ </w:t>
      </w:r>
    </w:p>
    <w:p w14:paraId="5619DD65" w14:textId="77777777" w:rsidR="00691D6A" w:rsidRPr="00DD06B4" w:rsidRDefault="00691D6A" w:rsidP="00C73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394F5B2F" w14:textId="77777777" w:rsidR="00F8592A" w:rsidRPr="00DA7BD5" w:rsidRDefault="00F8592A" w:rsidP="00C73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ณ วันที่ 31 ธันวาคม กลุ่มบริษัท</w:t>
      </w:r>
      <w:r w:rsidR="004461C7">
        <w:rPr>
          <w:rFonts w:ascii="Angsana New" w:hAnsi="Angsana New" w:hint="cs"/>
          <w:sz w:val="30"/>
          <w:szCs w:val="30"/>
          <w:cs/>
        </w:rPr>
        <w:t>และบริษัท</w:t>
      </w:r>
      <w:r>
        <w:rPr>
          <w:rFonts w:ascii="Angsana New" w:hAnsi="Angsana New" w:hint="cs"/>
          <w:sz w:val="30"/>
          <w:szCs w:val="30"/>
          <w:cs/>
        </w:rPr>
        <w:t>มีความเสี่ยงจากอัตราแลกเปลี่ยนเงินตราต่างประเทศอันเป็นผลมาจากการ</w:t>
      </w:r>
      <w:r w:rsidR="00142C1E">
        <w:rPr>
          <w:rFonts w:ascii="Angsana New" w:hAnsi="Angsana New" w:hint="cs"/>
          <w:sz w:val="30"/>
          <w:szCs w:val="30"/>
          <w:cs/>
        </w:rPr>
        <w:t>มีหนี้สิน</w:t>
      </w:r>
      <w:r>
        <w:rPr>
          <w:rFonts w:ascii="Angsana New" w:hAnsi="Angsana New" w:hint="cs"/>
          <w:sz w:val="30"/>
          <w:szCs w:val="30"/>
          <w:cs/>
        </w:rPr>
        <w:t>ที่เป็นเงินตราต่างประเทศดังนี้</w:t>
      </w:r>
    </w:p>
    <w:p w14:paraId="3469FEB4" w14:textId="77777777" w:rsidR="0073416E" w:rsidRPr="00DD06B4" w:rsidRDefault="0073416E" w:rsidP="00C73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93"/>
        <w:gridCol w:w="843"/>
        <w:gridCol w:w="1082"/>
        <w:gridCol w:w="271"/>
        <w:gridCol w:w="993"/>
        <w:gridCol w:w="271"/>
        <w:gridCol w:w="993"/>
        <w:gridCol w:w="271"/>
        <w:gridCol w:w="1073"/>
      </w:tblGrid>
      <w:tr w:rsidR="00F8592A" w:rsidRPr="00E41D62" w14:paraId="4C9AF036" w14:textId="77777777" w:rsidTr="00D51538">
        <w:tc>
          <w:tcPr>
            <w:tcW w:w="1812" w:type="pct"/>
          </w:tcPr>
          <w:p w14:paraId="615D170E" w14:textId="77777777" w:rsidR="00F8592A" w:rsidRPr="009447FE" w:rsidRDefault="00F8592A" w:rsidP="00FA5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64" w:type="pct"/>
          </w:tcPr>
          <w:p w14:paraId="4B4A61DB" w14:textId="77777777" w:rsidR="00F8592A" w:rsidRPr="00803769" w:rsidRDefault="00F8592A" w:rsidP="00CD7A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89" w:type="pct"/>
            <w:gridSpan w:val="3"/>
          </w:tcPr>
          <w:p w14:paraId="7F98EC5E" w14:textId="77777777" w:rsidR="00F8592A" w:rsidRPr="00C218AD" w:rsidRDefault="00F8592A" w:rsidP="00CD7A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18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28B0BBE0" w14:textId="77777777" w:rsidR="00F8592A" w:rsidRPr="00C218AD" w:rsidRDefault="00F8592A" w:rsidP="00CD7A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6" w:type="pct"/>
            <w:gridSpan w:val="3"/>
          </w:tcPr>
          <w:p w14:paraId="1F243F3E" w14:textId="77777777" w:rsidR="00F8592A" w:rsidRPr="00C218AD" w:rsidRDefault="00F8592A" w:rsidP="00CD7A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18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42766B" w:rsidRPr="00E41D62" w14:paraId="67BD71D8" w14:textId="77777777" w:rsidTr="00D51538">
        <w:tc>
          <w:tcPr>
            <w:tcW w:w="1812" w:type="pct"/>
          </w:tcPr>
          <w:p w14:paraId="6EFE146B" w14:textId="77777777" w:rsidR="0042766B" w:rsidRPr="009447FE" w:rsidRDefault="0042766B" w:rsidP="00427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64" w:type="pct"/>
          </w:tcPr>
          <w:p w14:paraId="24622DAE" w14:textId="25BDAE20" w:rsidR="0042766B" w:rsidRPr="00803769" w:rsidRDefault="0042766B" w:rsidP="00427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5" w:type="pct"/>
          </w:tcPr>
          <w:p w14:paraId="657F39C2" w14:textId="77777777" w:rsidR="0042766B" w:rsidRPr="008C1C0E" w:rsidRDefault="0042766B" w:rsidP="00427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149" w:type="pct"/>
          </w:tcPr>
          <w:p w14:paraId="5CD7C79A" w14:textId="77777777" w:rsidR="0042766B" w:rsidRPr="008C1C0E" w:rsidRDefault="0042766B" w:rsidP="00427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46" w:type="pct"/>
          </w:tcPr>
          <w:p w14:paraId="5D115003" w14:textId="77777777" w:rsidR="0042766B" w:rsidRPr="008C1C0E" w:rsidRDefault="0042766B" w:rsidP="00427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  <w:tc>
          <w:tcPr>
            <w:tcW w:w="149" w:type="pct"/>
          </w:tcPr>
          <w:p w14:paraId="7C376099" w14:textId="77777777" w:rsidR="0042766B" w:rsidRPr="008C1C0E" w:rsidRDefault="0042766B" w:rsidP="00427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46" w:type="pct"/>
          </w:tcPr>
          <w:p w14:paraId="7381C1CB" w14:textId="77777777" w:rsidR="0042766B" w:rsidRPr="008C1C0E" w:rsidRDefault="0042766B" w:rsidP="00427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149" w:type="pct"/>
          </w:tcPr>
          <w:p w14:paraId="53F47E75" w14:textId="77777777" w:rsidR="0042766B" w:rsidRPr="008C1C0E" w:rsidRDefault="0042766B" w:rsidP="00427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92" w:type="pct"/>
          </w:tcPr>
          <w:p w14:paraId="65A43621" w14:textId="77777777" w:rsidR="0042766B" w:rsidRPr="008C1C0E" w:rsidRDefault="0042766B" w:rsidP="00427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</w:tr>
      <w:tr w:rsidR="0042766B" w:rsidRPr="00E41D62" w14:paraId="51460542" w14:textId="77777777" w:rsidTr="00D51538">
        <w:tc>
          <w:tcPr>
            <w:tcW w:w="1812" w:type="pct"/>
          </w:tcPr>
          <w:p w14:paraId="69C54DD9" w14:textId="77777777" w:rsidR="0042766B" w:rsidRPr="009447FE" w:rsidRDefault="0042766B" w:rsidP="00427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64" w:type="pct"/>
          </w:tcPr>
          <w:p w14:paraId="51486AA1" w14:textId="77777777" w:rsidR="0042766B" w:rsidRPr="00803769" w:rsidRDefault="0042766B" w:rsidP="00427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24" w:type="pct"/>
            <w:gridSpan w:val="7"/>
            <w:vAlign w:val="bottom"/>
          </w:tcPr>
          <w:p w14:paraId="622F726F" w14:textId="77777777" w:rsidR="0042766B" w:rsidRPr="009447FE" w:rsidRDefault="0042766B" w:rsidP="00427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1D6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2766B" w:rsidRPr="00E41D62" w14:paraId="353C4381" w14:textId="77777777" w:rsidTr="00D51538">
        <w:tc>
          <w:tcPr>
            <w:tcW w:w="1812" w:type="pct"/>
          </w:tcPr>
          <w:p w14:paraId="06449543" w14:textId="77777777" w:rsidR="0042766B" w:rsidRPr="00F8592A" w:rsidRDefault="0042766B" w:rsidP="00427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8592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เงินเหรี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</w:t>
            </w:r>
            <w:r w:rsidRPr="00F8592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ญสหรัฐอเมริกา</w:t>
            </w:r>
          </w:p>
        </w:tc>
        <w:tc>
          <w:tcPr>
            <w:tcW w:w="464" w:type="pct"/>
          </w:tcPr>
          <w:p w14:paraId="101EEE7B" w14:textId="77777777" w:rsidR="0042766B" w:rsidRPr="00803769" w:rsidRDefault="0042766B" w:rsidP="00427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5" w:type="pct"/>
          </w:tcPr>
          <w:p w14:paraId="0DAF8E92" w14:textId="77777777" w:rsidR="0042766B" w:rsidRPr="009447FE" w:rsidRDefault="0042766B" w:rsidP="00427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22FD3F1F" w14:textId="77777777" w:rsidR="0042766B" w:rsidRPr="009447FE" w:rsidRDefault="0042766B" w:rsidP="00427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</w:tcPr>
          <w:p w14:paraId="686B580F" w14:textId="77777777" w:rsidR="0042766B" w:rsidRPr="009447FE" w:rsidRDefault="0042766B" w:rsidP="00427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791E2272" w14:textId="77777777" w:rsidR="0042766B" w:rsidRPr="009447FE" w:rsidRDefault="0042766B" w:rsidP="00427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</w:tcPr>
          <w:p w14:paraId="141C57F1" w14:textId="77777777" w:rsidR="0042766B" w:rsidRPr="009447FE" w:rsidRDefault="0042766B" w:rsidP="00427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1E667B04" w14:textId="77777777" w:rsidR="0042766B" w:rsidRPr="009447FE" w:rsidRDefault="0042766B" w:rsidP="00427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5C8A0059" w14:textId="77777777" w:rsidR="0042766B" w:rsidRPr="009447FE" w:rsidRDefault="0042766B" w:rsidP="00427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766B" w:rsidRPr="00E41D62" w14:paraId="39D706F8" w14:textId="77777777" w:rsidTr="00D51538">
        <w:tc>
          <w:tcPr>
            <w:tcW w:w="1812" w:type="pct"/>
          </w:tcPr>
          <w:p w14:paraId="63F6784A" w14:textId="77777777" w:rsidR="0042766B" w:rsidRPr="00A81861" w:rsidRDefault="0042766B" w:rsidP="00427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81861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464" w:type="pct"/>
          </w:tcPr>
          <w:p w14:paraId="01719337" w14:textId="78CDD4F1" w:rsidR="0042766B" w:rsidRPr="00803769" w:rsidRDefault="0042766B" w:rsidP="00427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7D2960C5" w14:textId="4FD072B7" w:rsidR="0042766B" w:rsidRPr="00C319A0" w:rsidRDefault="004756DB" w:rsidP="00475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4,691</w:t>
            </w:r>
          </w:p>
        </w:tc>
        <w:tc>
          <w:tcPr>
            <w:tcW w:w="149" w:type="pct"/>
          </w:tcPr>
          <w:p w14:paraId="377263D3" w14:textId="77777777" w:rsidR="0042766B" w:rsidRPr="00C319A0" w:rsidRDefault="0042766B" w:rsidP="00427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  <w:tcBorders>
              <w:bottom w:val="double" w:sz="4" w:space="0" w:color="auto"/>
            </w:tcBorders>
          </w:tcPr>
          <w:p w14:paraId="3A6C5737" w14:textId="77777777" w:rsidR="0042766B" w:rsidRPr="00C319A0" w:rsidRDefault="0042766B" w:rsidP="00427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319A0">
              <w:rPr>
                <w:rFonts w:ascii="Angsana New" w:hAnsi="Angsana New"/>
                <w:b/>
                <w:bCs/>
                <w:sz w:val="30"/>
                <w:szCs w:val="30"/>
              </w:rPr>
              <w:t>8,431</w:t>
            </w:r>
          </w:p>
        </w:tc>
        <w:tc>
          <w:tcPr>
            <w:tcW w:w="149" w:type="pct"/>
          </w:tcPr>
          <w:p w14:paraId="695AB058" w14:textId="77777777" w:rsidR="0042766B" w:rsidRPr="00C319A0" w:rsidRDefault="0042766B" w:rsidP="00427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  <w:tcBorders>
              <w:bottom w:val="double" w:sz="4" w:space="0" w:color="auto"/>
            </w:tcBorders>
          </w:tcPr>
          <w:p w14:paraId="572C183A" w14:textId="10C3E206" w:rsidR="0042766B" w:rsidRPr="00C319A0" w:rsidRDefault="004756DB" w:rsidP="00475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4,691</w:t>
            </w:r>
          </w:p>
        </w:tc>
        <w:tc>
          <w:tcPr>
            <w:tcW w:w="149" w:type="pct"/>
          </w:tcPr>
          <w:p w14:paraId="51AA575D" w14:textId="77777777" w:rsidR="0042766B" w:rsidRPr="00C319A0" w:rsidRDefault="0042766B" w:rsidP="00427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</w:tcPr>
          <w:p w14:paraId="0EE67304" w14:textId="77777777" w:rsidR="0042766B" w:rsidRPr="00C319A0" w:rsidRDefault="0042766B" w:rsidP="00475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319A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09331983" w14:textId="77777777" w:rsidR="00F8592A" w:rsidRPr="00DD06B4" w:rsidRDefault="00F8592A" w:rsidP="00C73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086659A9" w14:textId="77777777" w:rsidR="0073416E" w:rsidRPr="00654425" w:rsidRDefault="0073416E" w:rsidP="00C73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54425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ความเสี่ยงทางด้านสินเชื่อ</w:t>
      </w:r>
    </w:p>
    <w:p w14:paraId="598A5C2B" w14:textId="77777777" w:rsidR="0073416E" w:rsidRPr="00DD06B4" w:rsidRDefault="0073416E" w:rsidP="00C73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2BFECB2B" w14:textId="73C4DA41" w:rsidR="0073416E" w:rsidRPr="00654425" w:rsidRDefault="00DE1ECC" w:rsidP="00C73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654425">
        <w:rPr>
          <w:rFonts w:ascii="Angsana New" w:hAnsi="Angsana New"/>
          <w:sz w:val="30"/>
          <w:szCs w:val="30"/>
          <w:cs/>
        </w:rPr>
        <w:t>ความเสี่ยงทางด้านสินเชื่อ</w:t>
      </w:r>
      <w:r w:rsidR="00450BE0" w:rsidRPr="00654425">
        <w:rPr>
          <w:rFonts w:ascii="Angsana New" w:hAnsi="Angsana New" w:hint="cs"/>
          <w:sz w:val="30"/>
          <w:szCs w:val="30"/>
          <w:cs/>
        </w:rPr>
        <w:t xml:space="preserve"> </w:t>
      </w:r>
      <w:r w:rsidR="00450BE0" w:rsidRPr="00654425">
        <w:rPr>
          <w:rFonts w:ascii="Angsana New" w:hAnsi="Angsana New"/>
          <w:sz w:val="30"/>
          <w:szCs w:val="30"/>
          <w:cs/>
        </w:rPr>
        <w:t>คือ</w:t>
      </w:r>
      <w:r w:rsidR="0073416E" w:rsidRPr="00654425">
        <w:rPr>
          <w:rFonts w:ascii="Angsana New" w:hAnsi="Angsana New"/>
          <w:sz w:val="30"/>
          <w:szCs w:val="30"/>
          <w:cs/>
        </w:rPr>
        <w:t>ความเสี่ยงที่ลูกค้าหรือคู่สัญญาไม่สามารถชำระหนี้แก่กลุ่มบริษัท</w:t>
      </w:r>
      <w:r w:rsidR="0073416E" w:rsidRPr="00654425">
        <w:rPr>
          <w:rFonts w:ascii="Angsana New" w:hAnsi="Angsana New" w:hint="cs"/>
          <w:sz w:val="30"/>
          <w:szCs w:val="30"/>
          <w:cs/>
        </w:rPr>
        <w:t xml:space="preserve"> </w:t>
      </w:r>
      <w:r w:rsidR="0073416E" w:rsidRPr="00654425">
        <w:rPr>
          <w:rFonts w:ascii="Angsana New" w:hAnsi="Angsana New"/>
          <w:sz w:val="30"/>
          <w:szCs w:val="30"/>
          <w:cs/>
        </w:rPr>
        <w:t>ตามเงื่อนไขที่</w:t>
      </w:r>
      <w:r w:rsidR="000B41EB" w:rsidRPr="00654425">
        <w:rPr>
          <w:rFonts w:ascii="Angsana New" w:hAnsi="Angsana New"/>
          <w:sz w:val="30"/>
          <w:szCs w:val="30"/>
        </w:rPr>
        <w:br/>
      </w:r>
      <w:r w:rsidR="0073416E" w:rsidRPr="00654425">
        <w:rPr>
          <w:rFonts w:ascii="Angsana New" w:hAnsi="Angsana New" w:hint="cs"/>
          <w:sz w:val="30"/>
          <w:szCs w:val="30"/>
          <w:cs/>
        </w:rPr>
        <w:t>ตกล</w:t>
      </w:r>
      <w:r w:rsidR="0073416E" w:rsidRPr="00654425">
        <w:rPr>
          <w:rFonts w:ascii="Angsana New" w:hAnsi="Angsana New"/>
          <w:sz w:val="30"/>
          <w:szCs w:val="30"/>
          <w:cs/>
        </w:rPr>
        <w:t>งไว้เมื่อครบกำหนด</w:t>
      </w:r>
    </w:p>
    <w:p w14:paraId="68C4F986" w14:textId="77777777" w:rsidR="0073416E" w:rsidRPr="00DD06B4" w:rsidRDefault="0073416E" w:rsidP="00C73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67A57FC4" w14:textId="3F23207D" w:rsidR="0073416E" w:rsidRPr="00654425" w:rsidRDefault="0073416E" w:rsidP="00C73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654425">
        <w:rPr>
          <w:rFonts w:ascii="Angsana New" w:hAnsi="Angsana New"/>
          <w:sz w:val="30"/>
          <w:szCs w:val="30"/>
          <w:cs/>
        </w:rPr>
        <w:t>ฝ่ายบริหารได้กำหนดนโยบายทางด้านสินเชื่อเพื่อควบคุมความเสี่ยงทางด้านสินเชื่อดังกล่าวโดยสม่ำเสมอ</w:t>
      </w:r>
      <w:r w:rsidR="000B41EB" w:rsidRPr="00654425">
        <w:rPr>
          <w:rFonts w:ascii="Angsana New" w:hAnsi="Angsana New"/>
          <w:sz w:val="30"/>
          <w:szCs w:val="30"/>
        </w:rPr>
        <w:br/>
      </w:r>
      <w:r w:rsidRPr="00654425">
        <w:rPr>
          <w:rFonts w:ascii="Angsana New" w:hAnsi="Angsana New"/>
          <w:sz w:val="30"/>
          <w:szCs w:val="30"/>
          <w:cs/>
        </w:rPr>
        <w:t>โดยการวิเคราะห์ฐานะทางการเงินของลูกค้า</w:t>
      </w:r>
      <w:r w:rsidRPr="00654425">
        <w:rPr>
          <w:rFonts w:ascii="Angsana New" w:hAnsi="Angsana New" w:hint="cs"/>
          <w:sz w:val="30"/>
          <w:szCs w:val="30"/>
          <w:cs/>
        </w:rPr>
        <w:t>ทุกรายที่ขอวงเงินสินเชื่อในระดับหนึ่งๆ ณ วันที่รายงาน</w:t>
      </w:r>
      <w:r w:rsidRPr="00654425">
        <w:rPr>
          <w:rFonts w:ascii="Angsana New" w:hAnsi="Angsana New"/>
          <w:sz w:val="30"/>
          <w:szCs w:val="30"/>
          <w:cs/>
        </w:rPr>
        <w:t>ไม่</w:t>
      </w:r>
      <w:r w:rsidRPr="00654425">
        <w:rPr>
          <w:rFonts w:ascii="Angsana New" w:hAnsi="Angsana New" w:hint="cs"/>
          <w:sz w:val="30"/>
          <w:szCs w:val="30"/>
          <w:cs/>
        </w:rPr>
        <w:t>พบว่า</w:t>
      </w:r>
      <w:r w:rsidR="000B41EB" w:rsidRPr="00654425">
        <w:rPr>
          <w:rFonts w:ascii="Angsana New" w:hAnsi="Angsana New"/>
          <w:sz w:val="30"/>
          <w:szCs w:val="30"/>
        </w:rPr>
        <w:br/>
      </w:r>
      <w:r w:rsidRPr="00654425">
        <w:rPr>
          <w:rFonts w:ascii="Angsana New" w:hAnsi="Angsana New"/>
          <w:sz w:val="30"/>
          <w:szCs w:val="30"/>
          <w:cs/>
        </w:rPr>
        <w:t>มีความเสี่ยงจากสินเชื่อที่เป็นสาระสำคัญ ความเสี่ยง</w:t>
      </w:r>
      <w:r w:rsidRPr="00654425">
        <w:rPr>
          <w:rFonts w:ascii="Angsana New" w:hAnsi="Angsana New" w:hint="cs"/>
          <w:sz w:val="30"/>
          <w:szCs w:val="30"/>
          <w:cs/>
        </w:rPr>
        <w:t>สูงสุด</w:t>
      </w:r>
      <w:r w:rsidRPr="00654425">
        <w:rPr>
          <w:rFonts w:ascii="Angsana New" w:hAnsi="Angsana New"/>
          <w:sz w:val="30"/>
          <w:szCs w:val="30"/>
          <w:cs/>
        </w:rPr>
        <w:t>ทางด้านสินเชื่อแสดงไว้ในราคาตามบัญชีของสินทรัพย์ทางการเงินแต่ละรายการ</w:t>
      </w:r>
      <w:r w:rsidRPr="00654425">
        <w:rPr>
          <w:rFonts w:ascii="Angsana New" w:hAnsi="Angsana New" w:hint="cs"/>
          <w:sz w:val="30"/>
          <w:szCs w:val="30"/>
          <w:cs/>
        </w:rPr>
        <w:t>ในงบแสดงฐานะการเงิน</w:t>
      </w:r>
      <w:r w:rsidRPr="00654425">
        <w:rPr>
          <w:rFonts w:ascii="Angsana New" w:hAnsi="Angsana New"/>
          <w:sz w:val="30"/>
          <w:szCs w:val="30"/>
          <w:cs/>
        </w:rPr>
        <w:t xml:space="preserve"> อย่างไรก็ตาม</w:t>
      </w:r>
      <w:r w:rsidR="00B463AD" w:rsidRPr="00654425">
        <w:rPr>
          <w:rFonts w:ascii="Angsana New" w:hAnsi="Angsana New"/>
          <w:sz w:val="30"/>
          <w:szCs w:val="30"/>
        </w:rPr>
        <w:t xml:space="preserve"> </w:t>
      </w:r>
      <w:r w:rsidRPr="00654425">
        <w:rPr>
          <w:rFonts w:ascii="Angsana New" w:hAnsi="Angsana New"/>
          <w:sz w:val="30"/>
          <w:szCs w:val="30"/>
          <w:cs/>
        </w:rPr>
        <w:t>เนื่องจากกลุ่มบริษัทมี</w:t>
      </w:r>
      <w:r w:rsidRPr="00654425">
        <w:rPr>
          <w:rFonts w:ascii="Angsana New" w:hAnsi="Angsana New" w:hint="cs"/>
          <w:sz w:val="30"/>
          <w:szCs w:val="30"/>
          <w:cs/>
        </w:rPr>
        <w:t>ฐาน</w:t>
      </w:r>
      <w:r w:rsidRPr="00654425">
        <w:rPr>
          <w:rFonts w:ascii="Angsana New" w:hAnsi="Angsana New"/>
          <w:sz w:val="30"/>
          <w:szCs w:val="30"/>
          <w:cs/>
        </w:rPr>
        <w:t>ลูกค้าจำนวนมาก</w:t>
      </w:r>
      <w:r w:rsidR="000B41EB" w:rsidRPr="00654425">
        <w:rPr>
          <w:rFonts w:ascii="Angsana New" w:hAnsi="Angsana New"/>
          <w:sz w:val="30"/>
          <w:szCs w:val="30"/>
        </w:rPr>
        <w:br/>
      </w:r>
      <w:r w:rsidRPr="00654425">
        <w:rPr>
          <w:rFonts w:ascii="Angsana New" w:hAnsi="Angsana New"/>
          <w:sz w:val="30"/>
          <w:szCs w:val="30"/>
          <w:cs/>
        </w:rPr>
        <w:t>ฝ่ายบริหารไม่ได้คาดว่าจะเกิดผลเสียหายที่มีสาระสำคัญจากการเก็บหนี้ไม่ได้</w:t>
      </w:r>
      <w:r w:rsidR="000C39F0" w:rsidRPr="00654425">
        <w:rPr>
          <w:rFonts w:ascii="Angsana New" w:hAnsi="Angsana New" w:hint="cs"/>
          <w:sz w:val="30"/>
          <w:szCs w:val="30"/>
          <w:cs/>
        </w:rPr>
        <w:t xml:space="preserve"> สำหรับลูกหนี้ที่ยังไม่ได้ตั้งค่าเผื่อหนี้สงสัยจะสูญ</w:t>
      </w:r>
    </w:p>
    <w:p w14:paraId="6BB8507D" w14:textId="58746BA7" w:rsidR="00654425" w:rsidRDefault="006544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1015D215" w14:textId="6F13F559" w:rsidR="0073416E" w:rsidRPr="00306E30" w:rsidRDefault="0073416E" w:rsidP="00C73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06E30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ความเสี่ยงจา</w:t>
      </w:r>
      <w:r w:rsidRPr="00306E3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</w:t>
      </w:r>
      <w:r w:rsidRPr="00306E30">
        <w:rPr>
          <w:rFonts w:ascii="Angsana New" w:hAnsi="Angsana New"/>
          <w:b/>
          <w:bCs/>
          <w:i/>
          <w:iCs/>
          <w:sz w:val="30"/>
          <w:szCs w:val="30"/>
          <w:cs/>
        </w:rPr>
        <w:t>สภาพคล่อง</w:t>
      </w:r>
    </w:p>
    <w:p w14:paraId="302931A4" w14:textId="77777777" w:rsidR="00594097" w:rsidRPr="00DD06B4" w:rsidRDefault="00594097" w:rsidP="00C73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37623B64" w14:textId="048BC4D3" w:rsidR="00DF74D5" w:rsidRDefault="0073416E" w:rsidP="00C73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306E30">
        <w:rPr>
          <w:rFonts w:ascii="Angsana New" w:hAnsi="Angsana New"/>
          <w:sz w:val="30"/>
          <w:szCs w:val="30"/>
          <w:cs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</w:t>
      </w:r>
      <w:r w:rsidR="000B41EB">
        <w:rPr>
          <w:rFonts w:ascii="Angsana New" w:hAnsi="Angsana New"/>
          <w:sz w:val="30"/>
          <w:szCs w:val="30"/>
        </w:rPr>
        <w:br/>
      </w:r>
      <w:r w:rsidRPr="00DF74D5">
        <w:rPr>
          <w:rFonts w:ascii="Angsana New" w:hAnsi="Angsana New"/>
          <w:spacing w:val="-4"/>
          <w:sz w:val="30"/>
          <w:szCs w:val="30"/>
          <w:cs/>
        </w:rPr>
        <w:t>เงินสดให้เพียงพอต่อการดำเนินงานของก</w:t>
      </w:r>
      <w:r w:rsidRPr="00DF74D5">
        <w:rPr>
          <w:rFonts w:ascii="Angsana New" w:hAnsi="Angsana New" w:hint="cs"/>
          <w:spacing w:val="-4"/>
          <w:sz w:val="30"/>
          <w:szCs w:val="30"/>
          <w:cs/>
        </w:rPr>
        <w:t xml:space="preserve">ลุ่มบริษัท </w:t>
      </w:r>
      <w:r w:rsidRPr="00DF74D5">
        <w:rPr>
          <w:rFonts w:ascii="Angsana New" w:hAnsi="Angsana New"/>
          <w:spacing w:val="-4"/>
          <w:sz w:val="30"/>
          <w:szCs w:val="30"/>
          <w:cs/>
        </w:rPr>
        <w:t>และเพื่อทำให้ผลกระทบจากความผันผวนของกระแสเงินสดลดลง</w:t>
      </w:r>
    </w:p>
    <w:p w14:paraId="26BCD901" w14:textId="72B34DBE" w:rsidR="00DF74D5" w:rsidRPr="003C3975" w:rsidRDefault="00DF74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p w14:paraId="4E8D4ADC" w14:textId="5853B074" w:rsidR="00CE4D23" w:rsidRPr="001B2FFA" w:rsidRDefault="00CE4D23" w:rsidP="00DD06B4">
      <w:pPr>
        <w:pageBreakBefore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B2FFA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มูลค่าตามบัญชีและมูลค่ายุติธรรม</w:t>
      </w:r>
    </w:p>
    <w:p w14:paraId="1D7DCA77" w14:textId="77777777" w:rsidR="00CE4D23" w:rsidRPr="003C3975" w:rsidRDefault="00CE4D23" w:rsidP="00CE4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p w14:paraId="7DCD0A53" w14:textId="77777777" w:rsidR="00CE4D23" w:rsidRPr="00635145" w:rsidRDefault="00CE4D23" w:rsidP="005F33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635145">
        <w:rPr>
          <w:rFonts w:ascii="Angsana New" w:hAnsi="Angsana New"/>
          <w:spacing w:val="-4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</w:t>
      </w:r>
      <w:r w:rsidR="00B463AD">
        <w:rPr>
          <w:rFonts w:ascii="Angsana New" w:hAnsi="Angsana New"/>
          <w:spacing w:val="-4"/>
          <w:sz w:val="30"/>
          <w:szCs w:val="30"/>
          <w:cs/>
        </w:rPr>
        <w:t>์ทางการเงินและหนี้สินทางการเงิน</w:t>
      </w:r>
      <w:r w:rsidRPr="00635145">
        <w:rPr>
          <w:rFonts w:ascii="Angsana New" w:hAnsi="Angsana New"/>
          <w:spacing w:val="-4"/>
          <w:sz w:val="30"/>
          <w:szCs w:val="30"/>
          <w:cs/>
        </w:rPr>
        <w:t>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</w:t>
      </w:r>
      <w:r w:rsidRPr="00635145">
        <w:rPr>
          <w:rFonts w:ascii="Angsana New" w:hAnsi="Angsana New" w:hint="cs"/>
          <w:spacing w:val="-4"/>
          <w:sz w:val="30"/>
          <w:szCs w:val="30"/>
          <w:cs/>
        </w:rPr>
        <w:t>มูล</w:t>
      </w:r>
      <w:r w:rsidRPr="00635145">
        <w:rPr>
          <w:rFonts w:ascii="Angsana New" w:hAnsi="Angsana New"/>
          <w:spacing w:val="-4"/>
          <w:sz w:val="30"/>
          <w:szCs w:val="30"/>
          <w:cs/>
        </w:rPr>
        <w:t>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3E11FCDA" w14:textId="77777777" w:rsidR="00CE4D23" w:rsidRPr="003C3975" w:rsidRDefault="00CE4D23" w:rsidP="00CE4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330"/>
        <w:gridCol w:w="1262"/>
        <w:gridCol w:w="182"/>
        <w:gridCol w:w="986"/>
        <w:gridCol w:w="180"/>
        <w:gridCol w:w="900"/>
        <w:gridCol w:w="180"/>
        <w:gridCol w:w="990"/>
        <w:gridCol w:w="180"/>
        <w:gridCol w:w="990"/>
      </w:tblGrid>
      <w:tr w:rsidR="00CE4D23" w:rsidRPr="00635145" w14:paraId="5D51C52F" w14:textId="77777777" w:rsidTr="002222CE">
        <w:trPr>
          <w:cantSplit/>
          <w:trHeight w:val="452"/>
        </w:trPr>
        <w:tc>
          <w:tcPr>
            <w:tcW w:w="3330" w:type="dxa"/>
            <w:vAlign w:val="bottom"/>
            <w:hideMark/>
          </w:tcPr>
          <w:p w14:paraId="531E03D9" w14:textId="77777777" w:rsidR="00CE4D23" w:rsidRPr="00635145" w:rsidRDefault="00CE4D23" w:rsidP="00294F8B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0" w:type="dxa"/>
            <w:gridSpan w:val="9"/>
            <w:vAlign w:val="bottom"/>
            <w:hideMark/>
          </w:tcPr>
          <w:p w14:paraId="41866EB4" w14:textId="77777777" w:rsidR="00CE4D23" w:rsidRPr="00635145" w:rsidRDefault="00CE4D23" w:rsidP="00294F8B">
            <w:pPr>
              <w:pStyle w:val="acctfourfigures"/>
              <w:tabs>
                <w:tab w:val="decimal" w:pos="37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63514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63514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CE4D23" w:rsidRPr="00635145" w14:paraId="4D6277C1" w14:textId="77777777" w:rsidTr="002222CE">
        <w:trPr>
          <w:cantSplit/>
          <w:trHeight w:val="453"/>
        </w:trPr>
        <w:tc>
          <w:tcPr>
            <w:tcW w:w="3330" w:type="dxa"/>
            <w:vAlign w:val="bottom"/>
            <w:hideMark/>
          </w:tcPr>
          <w:p w14:paraId="25067517" w14:textId="77777777" w:rsidR="00CE4D23" w:rsidRPr="00635145" w:rsidRDefault="00CE4D23" w:rsidP="00294F8B">
            <w:pPr>
              <w:ind w:left="180" w:hanging="18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2" w:type="dxa"/>
            <w:vAlign w:val="bottom"/>
            <w:hideMark/>
          </w:tcPr>
          <w:p w14:paraId="03C6C51B" w14:textId="77777777" w:rsidR="00CE4D23" w:rsidRPr="00635145" w:rsidRDefault="00CE4D23" w:rsidP="00DE49E4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514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</w:t>
            </w:r>
          </w:p>
        </w:tc>
        <w:tc>
          <w:tcPr>
            <w:tcW w:w="182" w:type="dxa"/>
            <w:vAlign w:val="bottom"/>
          </w:tcPr>
          <w:p w14:paraId="7B8456CD" w14:textId="77777777" w:rsidR="00CE4D23" w:rsidRPr="00635145" w:rsidRDefault="00CE4D23" w:rsidP="00294F8B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0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02E6F1" w14:textId="77777777" w:rsidR="00CE4D23" w:rsidRPr="00635145" w:rsidRDefault="00CE4D23" w:rsidP="00294F8B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514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CE4D23" w:rsidRPr="00635145" w14:paraId="4B78A25C" w14:textId="77777777" w:rsidTr="002222CE">
        <w:trPr>
          <w:cantSplit/>
        </w:trPr>
        <w:tc>
          <w:tcPr>
            <w:tcW w:w="3330" w:type="dxa"/>
            <w:vAlign w:val="bottom"/>
            <w:hideMark/>
          </w:tcPr>
          <w:p w14:paraId="5598F689" w14:textId="77777777" w:rsidR="00CE4D23" w:rsidRPr="00635145" w:rsidRDefault="00CE4D23" w:rsidP="00294F8B">
            <w:pPr>
              <w:ind w:left="180" w:hanging="18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6836D449" w14:textId="77777777" w:rsidR="00CE4D23" w:rsidRPr="00635145" w:rsidRDefault="00DE49E4" w:rsidP="00294F8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514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ตามบัญชี</w:t>
            </w:r>
          </w:p>
        </w:tc>
        <w:tc>
          <w:tcPr>
            <w:tcW w:w="182" w:type="dxa"/>
            <w:vAlign w:val="bottom"/>
          </w:tcPr>
          <w:p w14:paraId="1A7AF1A7" w14:textId="77777777" w:rsidR="00CE4D23" w:rsidRPr="00635145" w:rsidRDefault="00CE4D23" w:rsidP="00294F8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995542E" w14:textId="77777777" w:rsidR="00CE4D23" w:rsidRPr="00635145" w:rsidRDefault="00CE4D23" w:rsidP="00294F8B">
            <w:pPr>
              <w:pStyle w:val="acctfourfigures"/>
              <w:tabs>
                <w:tab w:val="decimal" w:pos="-83"/>
              </w:tabs>
              <w:ind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514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635145">
              <w:rPr>
                <w:rFonts w:ascii="Angsana New" w:hAnsi="Angsana New" w:cs="Angsana New"/>
                <w:sz w:val="30"/>
                <w:szCs w:val="30"/>
              </w:rPr>
              <w:t xml:space="preserve"> 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CB519C" w14:textId="77777777" w:rsidR="00CE4D23" w:rsidRPr="00635145" w:rsidRDefault="00CE4D23" w:rsidP="00294F8B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306B2E6" w14:textId="77777777" w:rsidR="00CE4D23" w:rsidRPr="00635145" w:rsidRDefault="00CE4D23" w:rsidP="00294F8B">
            <w:pPr>
              <w:pStyle w:val="acctfourfigures"/>
              <w:tabs>
                <w:tab w:val="decimal" w:pos="-83"/>
              </w:tabs>
              <w:ind w:left="-83"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514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635145">
              <w:rPr>
                <w:rFonts w:ascii="Angsana New" w:hAnsi="Angsana New" w:cs="Angsana New"/>
                <w:sz w:val="30"/>
                <w:szCs w:val="30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0A0AAD" w14:textId="77777777" w:rsidR="00CE4D23" w:rsidRPr="00635145" w:rsidRDefault="00CE4D23" w:rsidP="00294F8B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34888FB" w14:textId="77777777" w:rsidR="00CE4D23" w:rsidRPr="00635145" w:rsidRDefault="00CE4D23" w:rsidP="00294F8B">
            <w:pPr>
              <w:pStyle w:val="acctfourfigures"/>
              <w:tabs>
                <w:tab w:val="decimal" w:pos="-83"/>
              </w:tabs>
              <w:ind w:right="-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514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635145">
              <w:rPr>
                <w:rFonts w:ascii="Angsana New" w:hAnsi="Angsana New" w:cs="Angsana New"/>
                <w:sz w:val="30"/>
                <w:szCs w:val="30"/>
              </w:rPr>
              <w:t xml:space="preserve"> 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BBE204" w14:textId="77777777" w:rsidR="00CE4D23" w:rsidRPr="00635145" w:rsidRDefault="00CE4D23" w:rsidP="00294F8B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2DAB5AD" w14:textId="77777777" w:rsidR="00CE4D23" w:rsidRPr="00635145" w:rsidRDefault="00CE4D23" w:rsidP="00294F8B">
            <w:pPr>
              <w:pStyle w:val="acctfourfigures"/>
              <w:tabs>
                <w:tab w:val="decimal" w:pos="-85"/>
              </w:tabs>
              <w:ind w:left="-85"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514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CE4D23" w:rsidRPr="00635145" w14:paraId="13FF5444" w14:textId="77777777" w:rsidTr="002222CE">
        <w:trPr>
          <w:cantSplit/>
        </w:trPr>
        <w:tc>
          <w:tcPr>
            <w:tcW w:w="3330" w:type="dxa"/>
            <w:vAlign w:val="bottom"/>
          </w:tcPr>
          <w:p w14:paraId="6DF98EA4" w14:textId="77777777" w:rsidR="00CE4D23" w:rsidRPr="00635145" w:rsidRDefault="00CE4D23" w:rsidP="00294F8B">
            <w:pPr>
              <w:ind w:left="180" w:hanging="18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0" w:type="dxa"/>
            <w:gridSpan w:val="9"/>
            <w:vAlign w:val="bottom"/>
            <w:hideMark/>
          </w:tcPr>
          <w:p w14:paraId="19E22703" w14:textId="77777777" w:rsidR="00CE4D23" w:rsidRPr="00635145" w:rsidRDefault="00CE4D23" w:rsidP="00294F8B">
            <w:pPr>
              <w:pStyle w:val="acctfourfigures"/>
              <w:tabs>
                <w:tab w:val="clear" w:pos="765"/>
              </w:tabs>
              <w:ind w:left="-79" w:right="-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5145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63514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35145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CE4D23" w:rsidRPr="00635145" w14:paraId="6D50BFBA" w14:textId="77777777" w:rsidTr="002222CE">
        <w:trPr>
          <w:cantSplit/>
        </w:trPr>
        <w:tc>
          <w:tcPr>
            <w:tcW w:w="3330" w:type="dxa"/>
            <w:vAlign w:val="bottom"/>
            <w:hideMark/>
          </w:tcPr>
          <w:p w14:paraId="455074B1" w14:textId="77777777" w:rsidR="00CE4D23" w:rsidRPr="00635145" w:rsidRDefault="007175E8" w:rsidP="00427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31 ธันวาคม</w:t>
            </w:r>
            <w:r w:rsidR="00CE4D23" w:rsidRPr="0063514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8645A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256</w:t>
            </w:r>
            <w:r w:rsidR="0042766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262" w:type="dxa"/>
            <w:vAlign w:val="bottom"/>
          </w:tcPr>
          <w:p w14:paraId="3A9988C9" w14:textId="77777777" w:rsidR="00CE4D23" w:rsidRPr="00635145" w:rsidRDefault="00CE4D23" w:rsidP="00294F8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2F2162BC" w14:textId="77777777" w:rsidR="00CE4D23" w:rsidRPr="00635145" w:rsidRDefault="00CE4D23" w:rsidP="00294F8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2ED5865D" w14:textId="77777777" w:rsidR="00CE4D23" w:rsidRPr="00635145" w:rsidRDefault="00CE4D23" w:rsidP="00294F8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0905CE0" w14:textId="77777777" w:rsidR="00CE4D23" w:rsidRPr="00635145" w:rsidRDefault="00CE4D23" w:rsidP="00294F8B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D47D4F7" w14:textId="77777777" w:rsidR="00CE4D23" w:rsidRPr="00635145" w:rsidRDefault="00CE4D23" w:rsidP="00294F8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7C1EE88" w14:textId="77777777" w:rsidR="00CE4D23" w:rsidRPr="00635145" w:rsidRDefault="00CE4D23" w:rsidP="00294F8B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5E8B956" w14:textId="77777777" w:rsidR="00CE4D23" w:rsidRPr="00635145" w:rsidRDefault="00CE4D23" w:rsidP="00294F8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C1B0198" w14:textId="77777777" w:rsidR="00CE4D23" w:rsidRPr="00635145" w:rsidRDefault="00CE4D23" w:rsidP="00294F8B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318E689" w14:textId="77777777" w:rsidR="00CE4D23" w:rsidRPr="00635145" w:rsidRDefault="00CE4D23" w:rsidP="00294F8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CE4D23" w:rsidRPr="00635145" w14:paraId="350284DB" w14:textId="77777777" w:rsidTr="002222CE">
        <w:trPr>
          <w:cantSplit/>
        </w:trPr>
        <w:tc>
          <w:tcPr>
            <w:tcW w:w="3330" w:type="dxa"/>
            <w:vAlign w:val="bottom"/>
            <w:hideMark/>
          </w:tcPr>
          <w:p w14:paraId="4DD837FC" w14:textId="77777777" w:rsidR="00CE4D23" w:rsidRPr="00635145" w:rsidRDefault="00CE4D23" w:rsidP="00294F8B">
            <w:pPr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3514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7AE8A139" w14:textId="77777777" w:rsidR="00CE4D23" w:rsidRPr="00635145" w:rsidRDefault="00CE4D23" w:rsidP="00294F8B">
            <w:pPr>
              <w:pStyle w:val="acctfourfigures"/>
              <w:tabs>
                <w:tab w:val="left" w:pos="461"/>
                <w:tab w:val="left" w:pos="566"/>
                <w:tab w:val="decimal" w:pos="731"/>
              </w:tabs>
              <w:spacing w:line="240" w:lineRule="atLeast"/>
              <w:ind w:right="-77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497E1060" w14:textId="77777777" w:rsidR="00CE4D23" w:rsidRPr="00635145" w:rsidRDefault="00CE4D23" w:rsidP="00294F8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044718B5" w14:textId="77777777" w:rsidR="00CE4D23" w:rsidRPr="00635145" w:rsidRDefault="00CE4D23" w:rsidP="00294F8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68B8576" w14:textId="77777777" w:rsidR="00CE4D23" w:rsidRPr="00635145" w:rsidRDefault="00CE4D23" w:rsidP="00294F8B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18BD211" w14:textId="77777777" w:rsidR="00CE4D23" w:rsidRPr="00635145" w:rsidRDefault="00CE4D23" w:rsidP="00294F8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C06939F" w14:textId="77777777" w:rsidR="00CE4D23" w:rsidRPr="00635145" w:rsidRDefault="00CE4D23" w:rsidP="00294F8B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359EC23" w14:textId="77777777" w:rsidR="00CE4D23" w:rsidRPr="00635145" w:rsidRDefault="00CE4D23" w:rsidP="00294F8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BC4EF74" w14:textId="77777777" w:rsidR="00CE4D23" w:rsidRPr="00635145" w:rsidRDefault="00CE4D23" w:rsidP="00294F8B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230EFB" w14:textId="77777777" w:rsidR="00CE4D23" w:rsidRPr="00635145" w:rsidRDefault="00CE4D23" w:rsidP="00294F8B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E4D23" w:rsidRPr="00635145" w14:paraId="0E7EE7F3" w14:textId="77777777" w:rsidTr="002222CE">
        <w:trPr>
          <w:cantSplit/>
          <w:trHeight w:val="389"/>
        </w:trPr>
        <w:tc>
          <w:tcPr>
            <w:tcW w:w="3330" w:type="dxa"/>
            <w:vAlign w:val="bottom"/>
          </w:tcPr>
          <w:p w14:paraId="3CAF9EF3" w14:textId="77777777" w:rsidR="00CE4D23" w:rsidRPr="00635145" w:rsidRDefault="00CE4D23" w:rsidP="00294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3514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ด้วยมูลค่ายุติธรรม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38719E81" w14:textId="77777777" w:rsidR="00CE4D23" w:rsidRPr="00635145" w:rsidRDefault="00CE4D23" w:rsidP="00294F8B">
            <w:pPr>
              <w:pStyle w:val="acctfourfigures"/>
              <w:tabs>
                <w:tab w:val="left" w:pos="401"/>
                <w:tab w:val="decimal" w:pos="551"/>
              </w:tabs>
              <w:spacing w:line="240" w:lineRule="atLeast"/>
              <w:ind w:right="28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79DA869D" w14:textId="77777777" w:rsidR="00CE4D23" w:rsidRPr="00635145" w:rsidRDefault="00CE4D23" w:rsidP="00294F8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4F6B2760" w14:textId="77777777" w:rsidR="00CE4D23" w:rsidRPr="00635145" w:rsidRDefault="00CE4D23" w:rsidP="00294F8B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CD26EE8" w14:textId="77777777" w:rsidR="00CE4D23" w:rsidRPr="00635145" w:rsidRDefault="00CE4D23" w:rsidP="00294F8B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FF59CBE" w14:textId="77777777" w:rsidR="00CE4D23" w:rsidRPr="00635145" w:rsidRDefault="00CE4D23" w:rsidP="00294F8B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C8ACC0F" w14:textId="77777777" w:rsidR="00CE4D23" w:rsidRPr="00635145" w:rsidRDefault="00CE4D23" w:rsidP="00294F8B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3C34DA4" w14:textId="77777777" w:rsidR="00CE4D23" w:rsidRPr="00635145" w:rsidRDefault="00CE4D23" w:rsidP="00294F8B">
            <w:pPr>
              <w:pStyle w:val="acctfourfigures"/>
              <w:tabs>
                <w:tab w:val="decimal" w:pos="731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6865F87" w14:textId="77777777" w:rsidR="00CE4D23" w:rsidRPr="00635145" w:rsidRDefault="00CE4D23" w:rsidP="00294F8B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C0B7470" w14:textId="77777777" w:rsidR="00CE4D23" w:rsidRPr="00635145" w:rsidRDefault="00CE4D23" w:rsidP="00294F8B">
            <w:pPr>
              <w:pStyle w:val="acctfourfigures"/>
              <w:tabs>
                <w:tab w:val="clear" w:pos="765"/>
                <w:tab w:val="decimal" w:pos="551"/>
                <w:tab w:val="decimal" w:pos="641"/>
                <w:tab w:val="left" w:pos="731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5515B8" w:rsidRPr="00635145" w14:paraId="48CA3E33" w14:textId="77777777" w:rsidTr="002222CE">
        <w:trPr>
          <w:cantSplit/>
          <w:trHeight w:val="389"/>
        </w:trPr>
        <w:tc>
          <w:tcPr>
            <w:tcW w:w="3330" w:type="dxa"/>
            <w:shd w:val="clear" w:color="auto" w:fill="auto"/>
            <w:vAlign w:val="bottom"/>
            <w:hideMark/>
          </w:tcPr>
          <w:p w14:paraId="2C07C593" w14:textId="77777777" w:rsidR="005515B8" w:rsidRPr="00635145" w:rsidRDefault="005515B8" w:rsidP="00AA4100">
            <w:pPr>
              <w:tabs>
                <w:tab w:val="decimal" w:pos="510"/>
              </w:tabs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635145">
              <w:rPr>
                <w:rFonts w:ascii="Angsana New" w:hAnsi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41336714" w14:textId="06EFBACD" w:rsidR="005515B8" w:rsidRPr="00635145" w:rsidRDefault="005515B8" w:rsidP="00AA4100">
            <w:pPr>
              <w:pStyle w:val="acctfourfigures"/>
              <w:tabs>
                <w:tab w:val="left" w:pos="401"/>
                <w:tab w:val="decimal" w:pos="551"/>
              </w:tabs>
              <w:spacing w:line="240" w:lineRule="atLeast"/>
              <w:ind w:right="10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C065077" w14:textId="77777777" w:rsidR="005515B8" w:rsidRPr="00635145" w:rsidRDefault="005515B8" w:rsidP="00AA410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4949DC24" w14:textId="35DDEEBD" w:rsidR="005515B8" w:rsidRPr="00635145" w:rsidRDefault="005515B8" w:rsidP="00AA4100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18F351C" w14:textId="77777777" w:rsidR="005515B8" w:rsidRPr="00635145" w:rsidRDefault="005515B8" w:rsidP="00AA4100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DF53974" w14:textId="1E1C9F34" w:rsidR="005515B8" w:rsidRDefault="005515B8" w:rsidP="0022784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3A9FF85" w14:textId="77777777" w:rsidR="005515B8" w:rsidRPr="00635145" w:rsidRDefault="005515B8" w:rsidP="0022784B">
            <w:pPr>
              <w:pStyle w:val="acctfourfigures"/>
              <w:tabs>
                <w:tab w:val="decimal" w:pos="371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BBC45C4" w14:textId="4B145FDD" w:rsidR="005515B8" w:rsidRDefault="005515B8" w:rsidP="005F334B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5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CD4FBD" w14:textId="77777777" w:rsidR="005515B8" w:rsidRPr="00635145" w:rsidRDefault="005515B8" w:rsidP="00AA4100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F78CFD7" w14:textId="67AE702F" w:rsidR="005515B8" w:rsidRPr="00635145" w:rsidRDefault="005515B8" w:rsidP="005F334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264665" w:rsidRPr="00635145" w14:paraId="19E489C7" w14:textId="77777777" w:rsidTr="002222CE">
        <w:trPr>
          <w:cantSplit/>
          <w:trHeight w:val="389"/>
        </w:trPr>
        <w:tc>
          <w:tcPr>
            <w:tcW w:w="3330" w:type="dxa"/>
            <w:vAlign w:val="bottom"/>
          </w:tcPr>
          <w:p w14:paraId="11C1153A" w14:textId="50B4B48B" w:rsidR="00264665" w:rsidRPr="00635145" w:rsidRDefault="00264665" w:rsidP="0026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63514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ทางการเงินที่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</w:t>
            </w:r>
            <w:r w:rsidRPr="0063514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วัดมูลค่า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37581EB9" w14:textId="77777777" w:rsidR="00264665" w:rsidRPr="00635145" w:rsidRDefault="00264665" w:rsidP="0026466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4A9F7214" w14:textId="77777777" w:rsidR="00264665" w:rsidRPr="00635145" w:rsidRDefault="00264665" w:rsidP="0026466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61E83F0F" w14:textId="77777777" w:rsidR="00264665" w:rsidRPr="00635145" w:rsidRDefault="00264665" w:rsidP="0026466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5C7FB77" w14:textId="77777777" w:rsidR="00264665" w:rsidRPr="00635145" w:rsidRDefault="00264665" w:rsidP="00264665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406D5FB" w14:textId="77777777" w:rsidR="00264665" w:rsidRPr="00635145" w:rsidRDefault="00264665" w:rsidP="0026466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54BB82E" w14:textId="77777777" w:rsidR="00264665" w:rsidRPr="00635145" w:rsidRDefault="00264665" w:rsidP="00264665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4E586D1" w14:textId="77777777" w:rsidR="00264665" w:rsidRPr="00635145" w:rsidRDefault="00264665" w:rsidP="0026466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471CC0E" w14:textId="77777777" w:rsidR="00264665" w:rsidRPr="00635145" w:rsidRDefault="00264665" w:rsidP="00264665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CADFD8A" w14:textId="77777777" w:rsidR="00264665" w:rsidRPr="00635145" w:rsidRDefault="00264665" w:rsidP="0026466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264665" w:rsidRPr="00635145" w14:paraId="7528D9FE" w14:textId="77777777" w:rsidTr="002222CE">
        <w:trPr>
          <w:cantSplit/>
          <w:trHeight w:val="389"/>
        </w:trPr>
        <w:tc>
          <w:tcPr>
            <w:tcW w:w="3330" w:type="dxa"/>
            <w:vAlign w:val="bottom"/>
          </w:tcPr>
          <w:p w14:paraId="3CECF113" w14:textId="3F7F1362" w:rsidR="00264665" w:rsidRPr="00635145" w:rsidRDefault="00264665" w:rsidP="0026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514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ด้วยมูลค่ายุติธรรม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68E9497B" w14:textId="77777777" w:rsidR="00264665" w:rsidRPr="00635145" w:rsidRDefault="00264665" w:rsidP="0026466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58B4DCE2" w14:textId="77777777" w:rsidR="00264665" w:rsidRPr="00635145" w:rsidRDefault="00264665" w:rsidP="0026466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2D8AA4D7" w14:textId="77777777" w:rsidR="00264665" w:rsidRPr="00635145" w:rsidRDefault="00264665" w:rsidP="0026466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AE2A4AC" w14:textId="77777777" w:rsidR="00264665" w:rsidRPr="00635145" w:rsidRDefault="00264665" w:rsidP="00264665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3D428C9" w14:textId="77777777" w:rsidR="00264665" w:rsidRPr="00635145" w:rsidRDefault="00264665" w:rsidP="0026466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D2D79BE" w14:textId="77777777" w:rsidR="00264665" w:rsidRPr="00635145" w:rsidRDefault="00264665" w:rsidP="00264665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A435E0" w14:textId="77777777" w:rsidR="00264665" w:rsidRPr="00635145" w:rsidRDefault="00264665" w:rsidP="0026466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AB3D9FE" w14:textId="77777777" w:rsidR="00264665" w:rsidRPr="00635145" w:rsidRDefault="00264665" w:rsidP="00264665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0BEDCC9" w14:textId="77777777" w:rsidR="00264665" w:rsidRPr="00635145" w:rsidRDefault="00264665" w:rsidP="0026466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264665" w:rsidRPr="00635145" w14:paraId="3C67041F" w14:textId="77777777" w:rsidTr="002222CE">
        <w:trPr>
          <w:cantSplit/>
          <w:trHeight w:val="389"/>
        </w:trPr>
        <w:tc>
          <w:tcPr>
            <w:tcW w:w="3330" w:type="dxa"/>
            <w:vAlign w:val="bottom"/>
          </w:tcPr>
          <w:p w14:paraId="3B3FD059" w14:textId="09177D1B" w:rsidR="00264665" w:rsidRPr="00635145" w:rsidRDefault="00264665" w:rsidP="0026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1A28AF8A" w14:textId="65273ADD" w:rsidR="00264665" w:rsidRPr="00635145" w:rsidRDefault="00264665" w:rsidP="005F334B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187,167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25E3065E" w14:textId="77777777" w:rsidR="00264665" w:rsidRPr="00635145" w:rsidRDefault="00264665" w:rsidP="0026466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117817B2" w14:textId="2D0A2A1F" w:rsidR="00264665" w:rsidRPr="00635145" w:rsidRDefault="00264665" w:rsidP="0026466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31CF72" w14:textId="77777777" w:rsidR="00264665" w:rsidRPr="00635145" w:rsidRDefault="00264665" w:rsidP="00264665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CF022B4" w14:textId="79FEA812" w:rsidR="00264665" w:rsidRPr="0022784B" w:rsidRDefault="00264665" w:rsidP="0022784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3702883" w14:textId="77777777" w:rsidR="00264665" w:rsidRPr="0022784B" w:rsidRDefault="00264665" w:rsidP="0022784B">
            <w:pPr>
              <w:pStyle w:val="acctfourfigures"/>
              <w:tabs>
                <w:tab w:val="decimal" w:pos="37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0CEEA42" w14:textId="3982BF50" w:rsidR="00264665" w:rsidRPr="00635145" w:rsidRDefault="00264665" w:rsidP="005F334B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187,167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CFD9017" w14:textId="77777777" w:rsidR="00264665" w:rsidRPr="00635145" w:rsidRDefault="00264665" w:rsidP="00264665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68D78FB" w14:textId="67F234CE" w:rsidR="00264665" w:rsidRPr="00635145" w:rsidRDefault="00264665" w:rsidP="005F334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187,167</w:t>
            </w:r>
          </w:p>
        </w:tc>
      </w:tr>
      <w:tr w:rsidR="00264665" w:rsidRPr="00635145" w14:paraId="4CD8BE08" w14:textId="77777777" w:rsidTr="002222CE">
        <w:trPr>
          <w:cantSplit/>
          <w:trHeight w:val="389"/>
        </w:trPr>
        <w:tc>
          <w:tcPr>
            <w:tcW w:w="3330" w:type="dxa"/>
            <w:vAlign w:val="bottom"/>
          </w:tcPr>
          <w:p w14:paraId="43B7E3E4" w14:textId="77777777" w:rsidR="00264665" w:rsidRPr="00635145" w:rsidRDefault="00264665" w:rsidP="0026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00AE894F" w14:textId="77777777" w:rsidR="00264665" w:rsidRPr="00635145" w:rsidRDefault="00264665" w:rsidP="0026466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42D64941" w14:textId="77777777" w:rsidR="00264665" w:rsidRPr="00635145" w:rsidRDefault="00264665" w:rsidP="0026466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31C52D3D" w14:textId="77777777" w:rsidR="00264665" w:rsidRPr="00635145" w:rsidRDefault="00264665" w:rsidP="0026466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4654E4E" w14:textId="77777777" w:rsidR="00264665" w:rsidRPr="00635145" w:rsidRDefault="00264665" w:rsidP="00264665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D79FBAC" w14:textId="77777777" w:rsidR="00264665" w:rsidRPr="00635145" w:rsidRDefault="00264665" w:rsidP="0026466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BB8E0B4" w14:textId="77777777" w:rsidR="00264665" w:rsidRPr="00635145" w:rsidRDefault="00264665" w:rsidP="00264665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E9156E4" w14:textId="77777777" w:rsidR="00264665" w:rsidRPr="00635145" w:rsidRDefault="00264665" w:rsidP="0026466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8BF729F" w14:textId="77777777" w:rsidR="00264665" w:rsidRPr="00635145" w:rsidRDefault="00264665" w:rsidP="00264665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39D1919" w14:textId="77777777" w:rsidR="00264665" w:rsidRPr="00635145" w:rsidRDefault="00264665" w:rsidP="0026466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264665" w:rsidRPr="00635145" w14:paraId="406EF65B" w14:textId="77777777" w:rsidTr="002222CE">
        <w:trPr>
          <w:cantSplit/>
          <w:trHeight w:val="389"/>
        </w:trPr>
        <w:tc>
          <w:tcPr>
            <w:tcW w:w="3330" w:type="dxa"/>
            <w:vAlign w:val="bottom"/>
          </w:tcPr>
          <w:p w14:paraId="6F864752" w14:textId="77777777" w:rsidR="00264665" w:rsidRPr="00635145" w:rsidRDefault="00264665" w:rsidP="0026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3514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63514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35145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0D6AFF31" w14:textId="77777777" w:rsidR="00264665" w:rsidRPr="00635145" w:rsidRDefault="00264665" w:rsidP="0026466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5CCCAB94" w14:textId="77777777" w:rsidR="00264665" w:rsidRPr="00635145" w:rsidRDefault="00264665" w:rsidP="0026466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32DF301F" w14:textId="77777777" w:rsidR="00264665" w:rsidRPr="00635145" w:rsidRDefault="00264665" w:rsidP="0026466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745E98F" w14:textId="77777777" w:rsidR="00264665" w:rsidRPr="00635145" w:rsidRDefault="00264665" w:rsidP="00264665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01DD3B1" w14:textId="77777777" w:rsidR="00264665" w:rsidRPr="00635145" w:rsidRDefault="00264665" w:rsidP="0026466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34EDE61" w14:textId="77777777" w:rsidR="00264665" w:rsidRPr="00635145" w:rsidRDefault="00264665" w:rsidP="00264665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3B6081A" w14:textId="77777777" w:rsidR="00264665" w:rsidRPr="00635145" w:rsidRDefault="00264665" w:rsidP="0026466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961B79E" w14:textId="77777777" w:rsidR="00264665" w:rsidRPr="00635145" w:rsidRDefault="00264665" w:rsidP="00264665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4CE1100" w14:textId="77777777" w:rsidR="00264665" w:rsidRPr="00635145" w:rsidRDefault="00264665" w:rsidP="0026466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264665" w:rsidRPr="00635145" w14:paraId="15B8F55F" w14:textId="77777777" w:rsidTr="002222CE">
        <w:trPr>
          <w:cantSplit/>
          <w:trHeight w:val="389"/>
        </w:trPr>
        <w:tc>
          <w:tcPr>
            <w:tcW w:w="3330" w:type="dxa"/>
            <w:vAlign w:val="bottom"/>
          </w:tcPr>
          <w:p w14:paraId="7BEDD43A" w14:textId="77777777" w:rsidR="00264665" w:rsidRPr="00635145" w:rsidRDefault="00264665" w:rsidP="00264665">
            <w:pPr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3514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6DF3A6BC" w14:textId="77777777" w:rsidR="00264665" w:rsidRPr="00635145" w:rsidRDefault="00264665" w:rsidP="00264665">
            <w:pPr>
              <w:pStyle w:val="acctfourfigures"/>
              <w:tabs>
                <w:tab w:val="left" w:pos="461"/>
                <w:tab w:val="left" w:pos="566"/>
                <w:tab w:val="decimal" w:pos="731"/>
              </w:tabs>
              <w:spacing w:line="240" w:lineRule="atLeast"/>
              <w:ind w:right="-77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37506944" w14:textId="77777777" w:rsidR="00264665" w:rsidRPr="00635145" w:rsidRDefault="00264665" w:rsidP="0026466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22E32FFE" w14:textId="77777777" w:rsidR="00264665" w:rsidRPr="00635145" w:rsidRDefault="00264665" w:rsidP="0026466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0B4F865" w14:textId="77777777" w:rsidR="00264665" w:rsidRPr="00635145" w:rsidRDefault="00264665" w:rsidP="00264665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9A9FB5B" w14:textId="77777777" w:rsidR="00264665" w:rsidRPr="00635145" w:rsidRDefault="00264665" w:rsidP="0026466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91CA288" w14:textId="77777777" w:rsidR="00264665" w:rsidRPr="00635145" w:rsidRDefault="00264665" w:rsidP="00264665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A9423DB" w14:textId="77777777" w:rsidR="00264665" w:rsidRPr="00635145" w:rsidRDefault="00264665" w:rsidP="0026466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0306A57" w14:textId="77777777" w:rsidR="00264665" w:rsidRPr="00635145" w:rsidRDefault="00264665" w:rsidP="00264665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C6C6704" w14:textId="77777777" w:rsidR="00264665" w:rsidRPr="00635145" w:rsidRDefault="00264665" w:rsidP="00264665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64665" w:rsidRPr="00635145" w14:paraId="5273CF83" w14:textId="77777777" w:rsidTr="002222CE">
        <w:trPr>
          <w:cantSplit/>
          <w:trHeight w:val="389"/>
        </w:trPr>
        <w:tc>
          <w:tcPr>
            <w:tcW w:w="3330" w:type="dxa"/>
            <w:vAlign w:val="bottom"/>
          </w:tcPr>
          <w:p w14:paraId="73AA0D28" w14:textId="77777777" w:rsidR="00264665" w:rsidRPr="00635145" w:rsidRDefault="00264665" w:rsidP="0026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3514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ด้วยมูลค่ายุติธรรม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5DC7BAF4" w14:textId="77777777" w:rsidR="00264665" w:rsidRPr="00635145" w:rsidRDefault="00264665" w:rsidP="00264665">
            <w:pPr>
              <w:pStyle w:val="acctfourfigures"/>
              <w:tabs>
                <w:tab w:val="left" w:pos="401"/>
                <w:tab w:val="decimal" w:pos="551"/>
              </w:tabs>
              <w:spacing w:line="240" w:lineRule="atLeast"/>
              <w:ind w:right="28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525C138F" w14:textId="77777777" w:rsidR="00264665" w:rsidRPr="00635145" w:rsidRDefault="00264665" w:rsidP="0026466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31672486" w14:textId="77777777" w:rsidR="00264665" w:rsidRPr="00635145" w:rsidRDefault="00264665" w:rsidP="00264665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CF0FEC5" w14:textId="77777777" w:rsidR="00264665" w:rsidRPr="00635145" w:rsidRDefault="00264665" w:rsidP="00264665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46AC075" w14:textId="77777777" w:rsidR="00264665" w:rsidRPr="00635145" w:rsidRDefault="00264665" w:rsidP="00264665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E6609C5" w14:textId="77777777" w:rsidR="00264665" w:rsidRPr="00635145" w:rsidRDefault="00264665" w:rsidP="00264665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918610" w14:textId="77777777" w:rsidR="00264665" w:rsidRPr="00635145" w:rsidRDefault="00264665" w:rsidP="00264665">
            <w:pPr>
              <w:pStyle w:val="acctfourfigures"/>
              <w:tabs>
                <w:tab w:val="decimal" w:pos="731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8D0CFD5" w14:textId="77777777" w:rsidR="00264665" w:rsidRPr="00635145" w:rsidRDefault="00264665" w:rsidP="00264665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DC1E4D0" w14:textId="77777777" w:rsidR="00264665" w:rsidRPr="00635145" w:rsidRDefault="00264665" w:rsidP="00264665">
            <w:pPr>
              <w:pStyle w:val="acctfourfigures"/>
              <w:tabs>
                <w:tab w:val="clear" w:pos="765"/>
                <w:tab w:val="decimal" w:pos="551"/>
                <w:tab w:val="decimal" w:pos="641"/>
                <w:tab w:val="left" w:pos="731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264665" w:rsidRPr="00635145" w14:paraId="1724865C" w14:textId="77777777" w:rsidTr="002222CE">
        <w:trPr>
          <w:cantSplit/>
          <w:trHeight w:val="389"/>
        </w:trPr>
        <w:tc>
          <w:tcPr>
            <w:tcW w:w="3330" w:type="dxa"/>
            <w:vAlign w:val="bottom"/>
          </w:tcPr>
          <w:p w14:paraId="3FECA729" w14:textId="77777777" w:rsidR="00264665" w:rsidRPr="00635145" w:rsidRDefault="00264665" w:rsidP="0026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ตราสารหนี้ที่เป็นหลักทรัพย์เพื่อค้า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74D5B02D" w14:textId="77777777" w:rsidR="00264665" w:rsidRDefault="00264665" w:rsidP="00264665">
            <w:pPr>
              <w:pStyle w:val="acctfourfigures"/>
              <w:tabs>
                <w:tab w:val="left" w:pos="401"/>
                <w:tab w:val="decimal" w:pos="551"/>
              </w:tabs>
              <w:spacing w:line="240" w:lineRule="atLeast"/>
              <w:ind w:right="10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44D497D9" w14:textId="77777777" w:rsidR="00264665" w:rsidRPr="00635145" w:rsidRDefault="00264665" w:rsidP="0026466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2AD23015" w14:textId="77777777" w:rsidR="00264665" w:rsidRDefault="00264665" w:rsidP="00264665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5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C8B5DB5" w14:textId="77777777" w:rsidR="00264665" w:rsidRPr="00635145" w:rsidRDefault="00264665" w:rsidP="00264665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996DEEA" w14:textId="77777777" w:rsidR="00264665" w:rsidRPr="00635145" w:rsidRDefault="00264665" w:rsidP="0026466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BF2A201" w14:textId="77777777" w:rsidR="00264665" w:rsidRPr="00635145" w:rsidRDefault="00264665" w:rsidP="00264665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63DE8E4" w14:textId="77777777" w:rsidR="00264665" w:rsidRDefault="00264665" w:rsidP="00264665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5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01C3538" w14:textId="77777777" w:rsidR="00264665" w:rsidRPr="00635145" w:rsidRDefault="00264665" w:rsidP="00264665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5325646" w14:textId="77777777" w:rsidR="00264665" w:rsidRDefault="00264665" w:rsidP="00264665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264665" w:rsidRPr="00635145" w14:paraId="27DE7A47" w14:textId="77777777" w:rsidTr="002222CE">
        <w:trPr>
          <w:cantSplit/>
          <w:trHeight w:val="389"/>
        </w:trPr>
        <w:tc>
          <w:tcPr>
            <w:tcW w:w="3330" w:type="dxa"/>
            <w:vAlign w:val="bottom"/>
          </w:tcPr>
          <w:p w14:paraId="6F434379" w14:textId="77777777" w:rsidR="00264665" w:rsidRPr="00635145" w:rsidRDefault="00264665" w:rsidP="00264665">
            <w:pPr>
              <w:tabs>
                <w:tab w:val="decimal" w:pos="510"/>
              </w:tabs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(กองทุนส่วนบุคคล) 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028060D0" w14:textId="77777777" w:rsidR="00264665" w:rsidRPr="00635145" w:rsidRDefault="00264665" w:rsidP="00264665">
            <w:pPr>
              <w:pStyle w:val="acctfourfigures"/>
              <w:tabs>
                <w:tab w:val="left" w:pos="401"/>
                <w:tab w:val="decimal" w:pos="551"/>
              </w:tabs>
              <w:spacing w:line="240" w:lineRule="atLeast"/>
              <w:ind w:right="10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121,951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20EB5C0" w14:textId="77777777" w:rsidR="00264665" w:rsidRPr="00635145" w:rsidRDefault="00264665" w:rsidP="0026466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595F4458" w14:textId="77777777" w:rsidR="00264665" w:rsidRPr="00635145" w:rsidRDefault="00264665" w:rsidP="00264665">
            <w:pPr>
              <w:pStyle w:val="acctfourfigures"/>
              <w:tabs>
                <w:tab w:val="clear" w:pos="765"/>
                <w:tab w:val="left" w:pos="547"/>
              </w:tabs>
              <w:spacing w:line="240" w:lineRule="atLeast"/>
              <w:ind w:right="5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6CDBA49" w14:textId="77777777" w:rsidR="00264665" w:rsidRPr="00635145" w:rsidRDefault="00264665" w:rsidP="00264665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D7065F4" w14:textId="77777777" w:rsidR="00264665" w:rsidRPr="00635145" w:rsidRDefault="00264665" w:rsidP="0026466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121,951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C03F68B" w14:textId="77777777" w:rsidR="00264665" w:rsidRPr="00635145" w:rsidRDefault="00264665" w:rsidP="00264665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F15EF1D" w14:textId="77777777" w:rsidR="00264665" w:rsidRDefault="00264665" w:rsidP="00264665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5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7830359" w14:textId="77777777" w:rsidR="00264665" w:rsidRPr="00635145" w:rsidRDefault="00264665" w:rsidP="00264665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8246909" w14:textId="77777777" w:rsidR="00264665" w:rsidRPr="00635145" w:rsidRDefault="00264665" w:rsidP="00264665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121,951</w:t>
            </w:r>
          </w:p>
        </w:tc>
      </w:tr>
      <w:tr w:rsidR="00264665" w:rsidRPr="00635145" w14:paraId="699374E3" w14:textId="77777777" w:rsidTr="002222CE">
        <w:trPr>
          <w:cantSplit/>
          <w:trHeight w:val="389"/>
        </w:trPr>
        <w:tc>
          <w:tcPr>
            <w:tcW w:w="3330" w:type="dxa"/>
            <w:vAlign w:val="bottom"/>
          </w:tcPr>
          <w:p w14:paraId="1D05C0F3" w14:textId="77777777" w:rsidR="00264665" w:rsidRPr="000671A1" w:rsidRDefault="00264665" w:rsidP="00264665">
            <w:pPr>
              <w:tabs>
                <w:tab w:val="decimal" w:pos="510"/>
              </w:tabs>
              <w:ind w:left="191" w:hanging="191"/>
              <w:rPr>
                <w:rFonts w:ascii="Angsana New" w:hAnsi="Angsana New"/>
                <w:b/>
                <w:bCs/>
                <w:i/>
                <w:iCs/>
                <w:spacing w:val="-8"/>
                <w:sz w:val="24"/>
                <w:szCs w:val="24"/>
                <w:cs/>
              </w:rPr>
            </w:pPr>
            <w:r w:rsidRPr="00635145">
              <w:rPr>
                <w:rFonts w:ascii="Angsana New" w:hAnsi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00C7E4E0" w14:textId="77777777" w:rsidR="00264665" w:rsidRDefault="00264665" w:rsidP="005A5359">
            <w:pPr>
              <w:pStyle w:val="acctfourfigures"/>
              <w:tabs>
                <w:tab w:val="left" w:pos="401"/>
                <w:tab w:val="decimal" w:pos="551"/>
              </w:tabs>
              <w:spacing w:line="240" w:lineRule="atLeast"/>
              <w:ind w:right="103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FA41A81" w14:textId="77777777" w:rsidR="00264665" w:rsidRPr="00635145" w:rsidRDefault="00264665" w:rsidP="00264665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25997206" w14:textId="77777777" w:rsidR="00264665" w:rsidRDefault="00264665" w:rsidP="005A5359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AB82723" w14:textId="77777777" w:rsidR="00264665" w:rsidRPr="00635145" w:rsidRDefault="00264665" w:rsidP="00264665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5C22877" w14:textId="77777777" w:rsidR="00264665" w:rsidRPr="00AA4100" w:rsidRDefault="00264665" w:rsidP="00264665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974F03" w14:textId="77777777" w:rsidR="00264665" w:rsidRPr="003C62B7" w:rsidRDefault="00264665" w:rsidP="00264665">
            <w:pPr>
              <w:pStyle w:val="acctfourfigures"/>
              <w:spacing w:line="240" w:lineRule="atLeast"/>
              <w:ind w:right="10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BBEE5EF" w14:textId="77777777" w:rsidR="00264665" w:rsidRDefault="00264665" w:rsidP="00264665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5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87AC03" w14:textId="77777777" w:rsidR="00264665" w:rsidRPr="00635145" w:rsidRDefault="00264665" w:rsidP="00264665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0DEACAF" w14:textId="77777777" w:rsidR="00264665" w:rsidRPr="003C62B7" w:rsidRDefault="00264665" w:rsidP="00264665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264665" w:rsidRPr="00635145" w14:paraId="1D66F2F4" w14:textId="77777777" w:rsidTr="002222CE">
        <w:trPr>
          <w:cantSplit/>
          <w:trHeight w:val="389"/>
        </w:trPr>
        <w:tc>
          <w:tcPr>
            <w:tcW w:w="3330" w:type="dxa"/>
            <w:vAlign w:val="bottom"/>
          </w:tcPr>
          <w:p w14:paraId="15273515" w14:textId="77777777" w:rsidR="00264665" w:rsidRPr="00635145" w:rsidRDefault="00264665" w:rsidP="0007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63514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ทางการเงินที่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</w:t>
            </w:r>
            <w:r w:rsidRPr="0063514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วัดมูลค่า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1C2C2F63" w14:textId="77777777" w:rsidR="00264665" w:rsidRPr="00635145" w:rsidRDefault="00264665" w:rsidP="00073A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6622AAC0" w14:textId="77777777" w:rsidR="00264665" w:rsidRPr="00635145" w:rsidRDefault="00264665" w:rsidP="00073A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5AFD7405" w14:textId="77777777" w:rsidR="00264665" w:rsidRPr="00635145" w:rsidRDefault="00264665" w:rsidP="00073A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858CFB7" w14:textId="77777777" w:rsidR="00264665" w:rsidRPr="00635145" w:rsidRDefault="00264665" w:rsidP="00073A8E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225688A" w14:textId="77777777" w:rsidR="00264665" w:rsidRPr="00635145" w:rsidRDefault="00264665" w:rsidP="00073A8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0282D6E" w14:textId="77777777" w:rsidR="00264665" w:rsidRPr="00635145" w:rsidRDefault="00264665" w:rsidP="00073A8E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063B0BF" w14:textId="77777777" w:rsidR="00264665" w:rsidRPr="00635145" w:rsidRDefault="00264665" w:rsidP="00073A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B807CC8" w14:textId="77777777" w:rsidR="00264665" w:rsidRPr="00635145" w:rsidRDefault="00264665" w:rsidP="00073A8E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B3FE5FD" w14:textId="77777777" w:rsidR="00264665" w:rsidRPr="00635145" w:rsidRDefault="00264665" w:rsidP="00073A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264665" w:rsidRPr="00635145" w14:paraId="617901BC" w14:textId="77777777" w:rsidTr="002222CE">
        <w:trPr>
          <w:cantSplit/>
          <w:trHeight w:val="389"/>
        </w:trPr>
        <w:tc>
          <w:tcPr>
            <w:tcW w:w="3330" w:type="dxa"/>
            <w:vAlign w:val="bottom"/>
          </w:tcPr>
          <w:p w14:paraId="11833E87" w14:textId="77777777" w:rsidR="00264665" w:rsidRPr="00635145" w:rsidRDefault="00264665" w:rsidP="0007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514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ด้วยมูลค่ายุติธรรม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73028A3F" w14:textId="77777777" w:rsidR="00264665" w:rsidRPr="00635145" w:rsidRDefault="00264665" w:rsidP="00073A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437E7E7C" w14:textId="77777777" w:rsidR="00264665" w:rsidRPr="00635145" w:rsidRDefault="00264665" w:rsidP="00073A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66C72E97" w14:textId="77777777" w:rsidR="00264665" w:rsidRPr="00635145" w:rsidRDefault="00264665" w:rsidP="00073A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2534501" w14:textId="77777777" w:rsidR="00264665" w:rsidRPr="00635145" w:rsidRDefault="00264665" w:rsidP="00073A8E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F8AEB4A" w14:textId="77777777" w:rsidR="00264665" w:rsidRPr="00635145" w:rsidRDefault="00264665" w:rsidP="00073A8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F714B02" w14:textId="77777777" w:rsidR="00264665" w:rsidRPr="00635145" w:rsidRDefault="00264665" w:rsidP="00073A8E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8573D07" w14:textId="77777777" w:rsidR="00264665" w:rsidRPr="00635145" w:rsidRDefault="00264665" w:rsidP="00073A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5CD2351" w14:textId="77777777" w:rsidR="00264665" w:rsidRPr="00635145" w:rsidRDefault="00264665" w:rsidP="00073A8E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9D091DF" w14:textId="77777777" w:rsidR="00264665" w:rsidRPr="00635145" w:rsidRDefault="00264665" w:rsidP="00073A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22784B" w:rsidRPr="0022784B" w14:paraId="4E9ED5D3" w14:textId="77777777" w:rsidTr="002222CE">
        <w:trPr>
          <w:cantSplit/>
          <w:trHeight w:val="389"/>
        </w:trPr>
        <w:tc>
          <w:tcPr>
            <w:tcW w:w="3330" w:type="dxa"/>
            <w:vAlign w:val="bottom"/>
          </w:tcPr>
          <w:p w14:paraId="7A446E72" w14:textId="77777777" w:rsidR="0022784B" w:rsidRPr="00635145" w:rsidRDefault="0022784B" w:rsidP="00227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2E4E13DC" w14:textId="56663F0B" w:rsidR="0022784B" w:rsidRPr="0022784B" w:rsidRDefault="0022784B" w:rsidP="0022784B">
            <w:pPr>
              <w:pStyle w:val="acctfourfigures"/>
              <w:tabs>
                <w:tab w:val="left" w:pos="401"/>
                <w:tab w:val="decimal" w:pos="551"/>
              </w:tabs>
              <w:spacing w:line="240" w:lineRule="atLeast"/>
              <w:ind w:right="10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203,000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45CAFEC" w14:textId="77777777" w:rsidR="0022784B" w:rsidRPr="0022784B" w:rsidRDefault="0022784B" w:rsidP="0022784B">
            <w:pPr>
              <w:pStyle w:val="acctfourfigures"/>
              <w:tabs>
                <w:tab w:val="left" w:pos="401"/>
                <w:tab w:val="decimal" w:pos="551"/>
              </w:tabs>
              <w:spacing w:line="240" w:lineRule="atLeast"/>
              <w:ind w:right="10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72D5B1C5" w14:textId="6A107D48" w:rsidR="0022784B" w:rsidRPr="0022784B" w:rsidRDefault="0022784B" w:rsidP="0022784B">
            <w:pPr>
              <w:pStyle w:val="acctfourfigures"/>
              <w:tabs>
                <w:tab w:val="clear" w:pos="765"/>
                <w:tab w:val="left" w:pos="547"/>
              </w:tabs>
              <w:spacing w:line="240" w:lineRule="atLeast"/>
              <w:ind w:right="5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11C5E2" w14:textId="77777777" w:rsidR="0022784B" w:rsidRPr="0022784B" w:rsidRDefault="0022784B" w:rsidP="0022784B">
            <w:pPr>
              <w:pStyle w:val="acctfourfigures"/>
              <w:tabs>
                <w:tab w:val="clear" w:pos="765"/>
                <w:tab w:val="left" w:pos="547"/>
              </w:tabs>
              <w:spacing w:line="240" w:lineRule="atLeast"/>
              <w:ind w:right="5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3E1378F" w14:textId="77777777" w:rsidR="0022784B" w:rsidRPr="0022784B" w:rsidRDefault="0022784B" w:rsidP="0022784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2784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21D353A" w14:textId="77777777" w:rsidR="0022784B" w:rsidRPr="0022784B" w:rsidRDefault="0022784B" w:rsidP="0022784B">
            <w:pPr>
              <w:pStyle w:val="acctfourfigures"/>
              <w:tabs>
                <w:tab w:val="decimal" w:pos="37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58FC877" w14:textId="68C0B896" w:rsidR="0022784B" w:rsidRPr="0022784B" w:rsidRDefault="0022784B" w:rsidP="0022784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2784B">
              <w:rPr>
                <w:rFonts w:ascii="Angsana New" w:hAnsi="Angsana New" w:cs="Angsana New"/>
                <w:sz w:val="30"/>
                <w:szCs w:val="30"/>
                <w:lang w:bidi="th-TH"/>
              </w:rPr>
              <w:t>203,000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0A4145" w14:textId="77777777" w:rsidR="0022784B" w:rsidRPr="0022784B" w:rsidRDefault="0022784B" w:rsidP="0022784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C76A4D8" w14:textId="25FFA728" w:rsidR="0022784B" w:rsidRPr="0022784B" w:rsidRDefault="0022784B" w:rsidP="0022784B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203,000</w:t>
            </w:r>
          </w:p>
        </w:tc>
      </w:tr>
      <w:tr w:rsidR="00CE4D23" w:rsidRPr="00635145" w14:paraId="1856399D" w14:textId="77777777" w:rsidTr="00095F51">
        <w:trPr>
          <w:cantSplit/>
          <w:trHeight w:val="452"/>
          <w:tblHeader/>
        </w:trPr>
        <w:tc>
          <w:tcPr>
            <w:tcW w:w="3330" w:type="dxa"/>
            <w:vAlign w:val="bottom"/>
            <w:hideMark/>
          </w:tcPr>
          <w:p w14:paraId="4048FBCE" w14:textId="77777777" w:rsidR="00CE4D23" w:rsidRPr="00635145" w:rsidRDefault="008C3F44" w:rsidP="008C3F44">
            <w:pPr>
              <w:pStyle w:val="acctfourfigures"/>
              <w:pageBreakBefore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szCs w:val="22"/>
              </w:rPr>
              <w:lastRenderedPageBreak/>
              <w:br w:type="page"/>
            </w:r>
            <w:r w:rsidR="000D37E6">
              <w:rPr>
                <w:szCs w:val="22"/>
              </w:rPr>
              <w:br w:type="page"/>
            </w:r>
          </w:p>
        </w:tc>
        <w:tc>
          <w:tcPr>
            <w:tcW w:w="5850" w:type="dxa"/>
            <w:gridSpan w:val="9"/>
            <w:vAlign w:val="bottom"/>
            <w:hideMark/>
          </w:tcPr>
          <w:p w14:paraId="4AF0F0E4" w14:textId="77777777" w:rsidR="00CE4D23" w:rsidRPr="00365003" w:rsidRDefault="00CE4D23" w:rsidP="00294F8B">
            <w:pPr>
              <w:pStyle w:val="acctfourfigures"/>
              <w:tabs>
                <w:tab w:val="decimal" w:pos="37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36500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36500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CE4D23" w:rsidRPr="00635145" w14:paraId="156F8B37" w14:textId="77777777" w:rsidTr="00095F51">
        <w:trPr>
          <w:cantSplit/>
          <w:trHeight w:val="453"/>
          <w:tblHeader/>
        </w:trPr>
        <w:tc>
          <w:tcPr>
            <w:tcW w:w="3330" w:type="dxa"/>
            <w:vAlign w:val="bottom"/>
            <w:hideMark/>
          </w:tcPr>
          <w:p w14:paraId="3EED0D42" w14:textId="77777777" w:rsidR="00CE4D23" w:rsidRPr="00635145" w:rsidRDefault="00CE4D23" w:rsidP="00294F8B">
            <w:pPr>
              <w:ind w:left="180" w:hanging="18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2" w:type="dxa"/>
            <w:vAlign w:val="bottom"/>
            <w:hideMark/>
          </w:tcPr>
          <w:p w14:paraId="272272EC" w14:textId="77777777" w:rsidR="00CE4D23" w:rsidRPr="001140F2" w:rsidRDefault="00CE4D23" w:rsidP="00DE49E4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6483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</w:t>
            </w:r>
          </w:p>
        </w:tc>
        <w:tc>
          <w:tcPr>
            <w:tcW w:w="182" w:type="dxa"/>
            <w:vAlign w:val="bottom"/>
          </w:tcPr>
          <w:p w14:paraId="6F9F8852" w14:textId="77777777" w:rsidR="00CE4D23" w:rsidRPr="00364839" w:rsidRDefault="00CE4D23" w:rsidP="00294F8B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0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3DA1A8" w14:textId="77777777" w:rsidR="00CE4D23" w:rsidRPr="00364839" w:rsidRDefault="00CE4D23" w:rsidP="00294F8B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6483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CE4D23" w:rsidRPr="00635145" w14:paraId="421F493A" w14:textId="77777777" w:rsidTr="00095F51">
        <w:trPr>
          <w:cantSplit/>
          <w:tblHeader/>
        </w:trPr>
        <w:tc>
          <w:tcPr>
            <w:tcW w:w="3330" w:type="dxa"/>
            <w:vAlign w:val="bottom"/>
            <w:hideMark/>
          </w:tcPr>
          <w:p w14:paraId="733C8702" w14:textId="77777777" w:rsidR="00CE4D23" w:rsidRPr="00635145" w:rsidRDefault="00CE4D23" w:rsidP="00294F8B">
            <w:pPr>
              <w:ind w:left="180" w:hanging="18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7414433F" w14:textId="77777777" w:rsidR="00CE4D23" w:rsidRPr="00364839" w:rsidRDefault="00DE49E4" w:rsidP="00294F8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6483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ตามบัญชี</w:t>
            </w:r>
          </w:p>
        </w:tc>
        <w:tc>
          <w:tcPr>
            <w:tcW w:w="182" w:type="dxa"/>
            <w:vAlign w:val="bottom"/>
          </w:tcPr>
          <w:p w14:paraId="4864BAE7" w14:textId="77777777" w:rsidR="00CE4D23" w:rsidRPr="00364839" w:rsidRDefault="00CE4D23" w:rsidP="00294F8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B6302DD" w14:textId="77777777" w:rsidR="00CE4D23" w:rsidRPr="00364839" w:rsidRDefault="00CE4D23" w:rsidP="00294F8B">
            <w:pPr>
              <w:pStyle w:val="acctfourfigures"/>
              <w:tabs>
                <w:tab w:val="decimal" w:pos="-83"/>
              </w:tabs>
              <w:ind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6483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364839">
              <w:rPr>
                <w:rFonts w:ascii="Angsana New" w:hAnsi="Angsana New" w:cs="Angsana New"/>
                <w:sz w:val="30"/>
                <w:szCs w:val="30"/>
              </w:rPr>
              <w:t xml:space="preserve"> 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71B50D" w14:textId="77777777" w:rsidR="00CE4D23" w:rsidRPr="00364839" w:rsidRDefault="00CE4D23" w:rsidP="00294F8B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53B6241" w14:textId="77777777" w:rsidR="00CE4D23" w:rsidRPr="00364839" w:rsidRDefault="00CE4D23" w:rsidP="00294F8B">
            <w:pPr>
              <w:pStyle w:val="acctfourfigures"/>
              <w:tabs>
                <w:tab w:val="decimal" w:pos="-83"/>
              </w:tabs>
              <w:ind w:left="-83"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6483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364839">
              <w:rPr>
                <w:rFonts w:ascii="Angsana New" w:hAnsi="Angsana New" w:cs="Angsana New"/>
                <w:sz w:val="30"/>
                <w:szCs w:val="30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3529BC" w14:textId="77777777" w:rsidR="00CE4D23" w:rsidRPr="00364839" w:rsidRDefault="00CE4D23" w:rsidP="00294F8B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C8EF9A2" w14:textId="77777777" w:rsidR="00CE4D23" w:rsidRPr="00364839" w:rsidRDefault="00CE4D23" w:rsidP="00294F8B">
            <w:pPr>
              <w:pStyle w:val="acctfourfigures"/>
              <w:tabs>
                <w:tab w:val="decimal" w:pos="-83"/>
              </w:tabs>
              <w:ind w:right="-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6483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364839">
              <w:rPr>
                <w:rFonts w:ascii="Angsana New" w:hAnsi="Angsana New" w:cs="Angsana New"/>
                <w:sz w:val="30"/>
                <w:szCs w:val="30"/>
              </w:rPr>
              <w:t xml:space="preserve"> 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0BA67A" w14:textId="77777777" w:rsidR="00CE4D23" w:rsidRPr="00364839" w:rsidRDefault="00CE4D23" w:rsidP="00294F8B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DFE5C15" w14:textId="77777777" w:rsidR="00CE4D23" w:rsidRPr="00364839" w:rsidRDefault="00CE4D23" w:rsidP="00294F8B">
            <w:pPr>
              <w:pStyle w:val="acctfourfigures"/>
              <w:tabs>
                <w:tab w:val="decimal" w:pos="-85"/>
              </w:tabs>
              <w:ind w:left="-85"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6483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CE4D23" w:rsidRPr="00635145" w14:paraId="7D6CE847" w14:textId="77777777" w:rsidTr="00095F51">
        <w:trPr>
          <w:cantSplit/>
          <w:tblHeader/>
        </w:trPr>
        <w:tc>
          <w:tcPr>
            <w:tcW w:w="3330" w:type="dxa"/>
            <w:vAlign w:val="bottom"/>
          </w:tcPr>
          <w:p w14:paraId="4549075E" w14:textId="77777777" w:rsidR="00CE4D23" w:rsidRPr="00635145" w:rsidRDefault="00CE4D23" w:rsidP="00294F8B">
            <w:pPr>
              <w:ind w:left="180" w:hanging="18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0" w:type="dxa"/>
            <w:gridSpan w:val="9"/>
            <w:vAlign w:val="bottom"/>
            <w:hideMark/>
          </w:tcPr>
          <w:p w14:paraId="1DAC7E10" w14:textId="77777777" w:rsidR="00CE4D23" w:rsidRPr="00364839" w:rsidRDefault="00CE4D23" w:rsidP="00294F8B">
            <w:pPr>
              <w:pStyle w:val="acctfourfigures"/>
              <w:tabs>
                <w:tab w:val="clear" w:pos="765"/>
              </w:tabs>
              <w:ind w:left="-79" w:right="-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64839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36483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364839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CE4D23" w:rsidRPr="00635145" w14:paraId="175BA7F0" w14:textId="77777777" w:rsidTr="00095F51">
        <w:trPr>
          <w:cantSplit/>
        </w:trPr>
        <w:tc>
          <w:tcPr>
            <w:tcW w:w="3330" w:type="dxa"/>
            <w:vAlign w:val="bottom"/>
            <w:hideMark/>
          </w:tcPr>
          <w:p w14:paraId="5617DC09" w14:textId="77777777" w:rsidR="00CE4D23" w:rsidRPr="00635145" w:rsidRDefault="007175E8" w:rsidP="00427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="00CE4D23" w:rsidRPr="0063514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8645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256</w:t>
            </w:r>
            <w:r w:rsidR="0042766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262" w:type="dxa"/>
            <w:vAlign w:val="bottom"/>
          </w:tcPr>
          <w:p w14:paraId="6C612301" w14:textId="77777777" w:rsidR="00CE4D23" w:rsidRPr="00364839" w:rsidRDefault="00CE4D23" w:rsidP="00294F8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6588C01E" w14:textId="77777777" w:rsidR="00CE4D23" w:rsidRPr="00364839" w:rsidRDefault="00CE4D23" w:rsidP="00294F8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4A3F2852" w14:textId="77777777" w:rsidR="00CE4D23" w:rsidRPr="00364839" w:rsidRDefault="00CE4D23" w:rsidP="00294F8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3FAC16E" w14:textId="77777777" w:rsidR="00CE4D23" w:rsidRPr="00364839" w:rsidRDefault="00CE4D23" w:rsidP="00294F8B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5DB8B86" w14:textId="77777777" w:rsidR="00CE4D23" w:rsidRPr="00364839" w:rsidRDefault="00CE4D23" w:rsidP="00294F8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284898C" w14:textId="77777777" w:rsidR="00CE4D23" w:rsidRPr="00364839" w:rsidRDefault="00CE4D23" w:rsidP="00294F8B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19D68B2" w14:textId="77777777" w:rsidR="00CE4D23" w:rsidRPr="00364839" w:rsidRDefault="00CE4D23" w:rsidP="00294F8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EC64E47" w14:textId="77777777" w:rsidR="00CE4D23" w:rsidRPr="00364839" w:rsidRDefault="00CE4D23" w:rsidP="00294F8B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8B5F3EE" w14:textId="77777777" w:rsidR="00CE4D23" w:rsidRPr="00364839" w:rsidRDefault="00CE4D23" w:rsidP="00294F8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CE4D23" w:rsidRPr="00635145" w14:paraId="44272EBB" w14:textId="77777777" w:rsidTr="00095F51">
        <w:trPr>
          <w:cantSplit/>
        </w:trPr>
        <w:tc>
          <w:tcPr>
            <w:tcW w:w="3330" w:type="dxa"/>
            <w:vAlign w:val="bottom"/>
          </w:tcPr>
          <w:p w14:paraId="324657B0" w14:textId="77777777" w:rsidR="00CE4D23" w:rsidRPr="00635145" w:rsidRDefault="00CE4D23" w:rsidP="00294F8B">
            <w:pPr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3514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4F9EC8F0" w14:textId="77777777" w:rsidR="00CE4D23" w:rsidRPr="00364839" w:rsidRDefault="00CE4D23" w:rsidP="00294F8B">
            <w:pPr>
              <w:pStyle w:val="acctfourfigures"/>
              <w:tabs>
                <w:tab w:val="left" w:pos="461"/>
                <w:tab w:val="left" w:pos="566"/>
                <w:tab w:val="decimal" w:pos="731"/>
              </w:tabs>
              <w:spacing w:line="240" w:lineRule="atLeast"/>
              <w:ind w:right="-77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198F7C67" w14:textId="77777777" w:rsidR="00CE4D23" w:rsidRPr="00364839" w:rsidRDefault="00CE4D23" w:rsidP="00294F8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30A42D65" w14:textId="77777777" w:rsidR="00CE4D23" w:rsidRPr="00364839" w:rsidRDefault="00CE4D23" w:rsidP="00294F8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56E5B74" w14:textId="77777777" w:rsidR="00CE4D23" w:rsidRPr="00364839" w:rsidRDefault="00CE4D23" w:rsidP="00294F8B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5B729DD" w14:textId="77777777" w:rsidR="00CE4D23" w:rsidRPr="00364839" w:rsidRDefault="00CE4D23" w:rsidP="00294F8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ECDCA05" w14:textId="77777777" w:rsidR="00CE4D23" w:rsidRPr="00364839" w:rsidRDefault="00CE4D23" w:rsidP="00294F8B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CBE747" w14:textId="77777777" w:rsidR="00CE4D23" w:rsidRPr="00364839" w:rsidRDefault="00CE4D23" w:rsidP="00294F8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47450E1" w14:textId="77777777" w:rsidR="00CE4D23" w:rsidRPr="00364839" w:rsidRDefault="00CE4D23" w:rsidP="00294F8B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D4FA986" w14:textId="77777777" w:rsidR="00CE4D23" w:rsidRPr="00364839" w:rsidRDefault="00CE4D23" w:rsidP="00294F8B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E4D23" w:rsidRPr="00635145" w14:paraId="42A8BDCB" w14:textId="77777777" w:rsidTr="00095F51">
        <w:trPr>
          <w:cantSplit/>
        </w:trPr>
        <w:tc>
          <w:tcPr>
            <w:tcW w:w="3330" w:type="dxa"/>
            <w:vAlign w:val="bottom"/>
            <w:hideMark/>
          </w:tcPr>
          <w:p w14:paraId="2E38867D" w14:textId="77777777" w:rsidR="00CE4D23" w:rsidRPr="00635145" w:rsidRDefault="00CE4D23" w:rsidP="00294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3514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ด้วยมูลค่ายุติธรรม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498C38FC" w14:textId="77777777" w:rsidR="00CE4D23" w:rsidRPr="00364839" w:rsidRDefault="00CE4D23" w:rsidP="00294F8B">
            <w:pPr>
              <w:pStyle w:val="acctfourfigures"/>
              <w:tabs>
                <w:tab w:val="left" w:pos="461"/>
                <w:tab w:val="left" w:pos="566"/>
                <w:tab w:val="decimal" w:pos="731"/>
              </w:tabs>
              <w:spacing w:line="240" w:lineRule="atLeast"/>
              <w:ind w:right="-77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2372F1A4" w14:textId="77777777" w:rsidR="00CE4D23" w:rsidRPr="00364839" w:rsidRDefault="00CE4D23" w:rsidP="00294F8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0BACEF1B" w14:textId="77777777" w:rsidR="00CE4D23" w:rsidRPr="00364839" w:rsidRDefault="00CE4D23" w:rsidP="00294F8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45DA013" w14:textId="77777777" w:rsidR="00CE4D23" w:rsidRPr="00364839" w:rsidRDefault="00CE4D23" w:rsidP="00294F8B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6D2B466" w14:textId="77777777" w:rsidR="00CE4D23" w:rsidRPr="00364839" w:rsidRDefault="00CE4D23" w:rsidP="00294F8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C5F6913" w14:textId="77777777" w:rsidR="00CE4D23" w:rsidRPr="00364839" w:rsidRDefault="00CE4D23" w:rsidP="00294F8B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34EC455" w14:textId="77777777" w:rsidR="00CE4D23" w:rsidRPr="00364839" w:rsidRDefault="00CE4D23" w:rsidP="00294F8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FCEE730" w14:textId="77777777" w:rsidR="00CE4D23" w:rsidRPr="00364839" w:rsidRDefault="00CE4D23" w:rsidP="00294F8B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881560" w14:textId="77777777" w:rsidR="00CE4D23" w:rsidRPr="00364839" w:rsidRDefault="00CE4D23" w:rsidP="00294F8B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515B8" w:rsidRPr="00635145" w14:paraId="270632A5" w14:textId="77777777" w:rsidTr="00095F51">
        <w:trPr>
          <w:cantSplit/>
          <w:trHeight w:val="389"/>
        </w:trPr>
        <w:tc>
          <w:tcPr>
            <w:tcW w:w="3330" w:type="dxa"/>
            <w:shd w:val="clear" w:color="auto" w:fill="auto"/>
            <w:vAlign w:val="bottom"/>
            <w:hideMark/>
          </w:tcPr>
          <w:p w14:paraId="5E85FE3E" w14:textId="77777777" w:rsidR="005515B8" w:rsidRPr="00635145" w:rsidRDefault="005515B8" w:rsidP="00CC2476">
            <w:pPr>
              <w:tabs>
                <w:tab w:val="decimal" w:pos="510"/>
              </w:tabs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635145">
              <w:rPr>
                <w:rFonts w:ascii="Angsana New" w:hAnsi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55778722" w14:textId="1B087ED3" w:rsidR="005515B8" w:rsidRPr="00364839" w:rsidRDefault="005515B8" w:rsidP="00CC2476">
            <w:pPr>
              <w:pStyle w:val="acctfourfigures"/>
              <w:tabs>
                <w:tab w:val="left" w:pos="401"/>
                <w:tab w:val="decimal" w:pos="551"/>
              </w:tabs>
              <w:spacing w:line="240" w:lineRule="atLeast"/>
              <w:ind w:right="10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6483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58811CB" w14:textId="77777777" w:rsidR="005515B8" w:rsidRPr="00364839" w:rsidRDefault="005515B8" w:rsidP="00CC247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301F8EE9" w14:textId="2FF61CED" w:rsidR="005515B8" w:rsidRPr="00364839" w:rsidRDefault="005515B8" w:rsidP="00CC2476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64839"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BA4547" w14:textId="77777777" w:rsidR="005515B8" w:rsidRPr="00364839" w:rsidRDefault="005515B8" w:rsidP="00CC2476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6009D52" w14:textId="0FC07363" w:rsidR="005515B8" w:rsidRPr="00364839" w:rsidRDefault="005515B8" w:rsidP="008B7A5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5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64839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0A0152D" w14:textId="77777777" w:rsidR="005515B8" w:rsidRPr="00364839" w:rsidRDefault="005515B8" w:rsidP="00CC2476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85936A5" w14:textId="651754C9" w:rsidR="005515B8" w:rsidRPr="00364839" w:rsidRDefault="005515B8" w:rsidP="006F6807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5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64839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191FC81" w14:textId="77777777" w:rsidR="005515B8" w:rsidRPr="00364839" w:rsidRDefault="005515B8" w:rsidP="00CC2476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890D348" w14:textId="4B1C8939" w:rsidR="005515B8" w:rsidRPr="00364839" w:rsidRDefault="005515B8" w:rsidP="00085B20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6483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095F51" w:rsidRPr="00635145" w14:paraId="35EDD2FE" w14:textId="77777777" w:rsidTr="00095F51">
        <w:trPr>
          <w:cantSplit/>
          <w:trHeight w:val="164"/>
        </w:trPr>
        <w:tc>
          <w:tcPr>
            <w:tcW w:w="3330" w:type="dxa"/>
            <w:vAlign w:val="bottom"/>
          </w:tcPr>
          <w:p w14:paraId="0581C2D8" w14:textId="5386D3A9" w:rsidR="00095F51" w:rsidRPr="00D471A1" w:rsidRDefault="00095F51" w:rsidP="0009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="Angsana New" w:hAnsi="Angsana New"/>
                <w:sz w:val="8"/>
                <w:szCs w:val="8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63514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ทางการเงินที่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</w:t>
            </w:r>
            <w:r w:rsidRPr="0063514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วัดมูลค่า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5E1C849A" w14:textId="77777777" w:rsidR="00095F51" w:rsidRPr="00364839" w:rsidRDefault="00095F51" w:rsidP="00095F51">
            <w:pPr>
              <w:pStyle w:val="acctfourfigures"/>
              <w:tabs>
                <w:tab w:val="left" w:pos="401"/>
                <w:tab w:val="decimal" w:pos="551"/>
              </w:tabs>
              <w:spacing w:line="240" w:lineRule="atLeast"/>
              <w:ind w:right="103"/>
              <w:jc w:val="right"/>
              <w:rPr>
                <w:rFonts w:ascii="Angsana New" w:hAnsi="Angsana New" w:cs="Angsana New"/>
                <w:sz w:val="8"/>
                <w:szCs w:val="8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0717E143" w14:textId="77777777" w:rsidR="00095F51" w:rsidRPr="00364839" w:rsidRDefault="00095F51" w:rsidP="00095F5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986" w:type="dxa"/>
            <w:shd w:val="clear" w:color="auto" w:fill="auto"/>
          </w:tcPr>
          <w:p w14:paraId="3A298E99" w14:textId="77777777" w:rsidR="00095F51" w:rsidRPr="00364839" w:rsidRDefault="00095F51" w:rsidP="00095F51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7505374" w14:textId="77777777" w:rsidR="00095F51" w:rsidRPr="00364839" w:rsidRDefault="00095F51" w:rsidP="00095F51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900" w:type="dxa"/>
            <w:shd w:val="clear" w:color="auto" w:fill="auto"/>
          </w:tcPr>
          <w:p w14:paraId="0F9E7B1C" w14:textId="77777777" w:rsidR="00095F51" w:rsidRPr="00364839" w:rsidRDefault="00095F51" w:rsidP="00095F5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DE59F36" w14:textId="77777777" w:rsidR="00095F51" w:rsidRPr="00364839" w:rsidRDefault="00095F51" w:rsidP="00095F51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990" w:type="dxa"/>
            <w:shd w:val="clear" w:color="auto" w:fill="auto"/>
          </w:tcPr>
          <w:p w14:paraId="7D19C3BD" w14:textId="77777777" w:rsidR="00095F51" w:rsidRPr="00364839" w:rsidRDefault="00095F51" w:rsidP="00095F51">
            <w:pPr>
              <w:pStyle w:val="acctfourfigures"/>
              <w:tabs>
                <w:tab w:val="decimal" w:pos="731"/>
              </w:tabs>
              <w:spacing w:line="240" w:lineRule="atLeast"/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07723CB" w14:textId="77777777" w:rsidR="00095F51" w:rsidRPr="00364839" w:rsidRDefault="00095F51" w:rsidP="00095F51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5A4FF95" w14:textId="77777777" w:rsidR="00095F51" w:rsidRPr="00364839" w:rsidRDefault="00095F51" w:rsidP="00095F51">
            <w:pPr>
              <w:pStyle w:val="acctfourfigures"/>
              <w:tabs>
                <w:tab w:val="clear" w:pos="765"/>
                <w:tab w:val="left" w:pos="401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8"/>
                <w:szCs w:val="8"/>
                <w:lang w:val="en-US" w:bidi="th-TH"/>
              </w:rPr>
            </w:pPr>
          </w:p>
        </w:tc>
      </w:tr>
      <w:tr w:rsidR="00095F51" w:rsidRPr="00635145" w14:paraId="7C1B42C2" w14:textId="77777777" w:rsidTr="00095F51">
        <w:trPr>
          <w:cantSplit/>
          <w:trHeight w:val="164"/>
        </w:trPr>
        <w:tc>
          <w:tcPr>
            <w:tcW w:w="3330" w:type="dxa"/>
            <w:vAlign w:val="bottom"/>
          </w:tcPr>
          <w:p w14:paraId="7FC42845" w14:textId="7672E876" w:rsidR="00095F51" w:rsidRPr="00D471A1" w:rsidRDefault="00095F51" w:rsidP="0009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="Angsana New" w:hAnsi="Angsana New"/>
                <w:sz w:val="8"/>
                <w:szCs w:val="8"/>
                <w:cs/>
              </w:rPr>
            </w:pPr>
            <w:r w:rsidRPr="0063514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ด้วยมูลค่ายุติธรรม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2349E2A4" w14:textId="77777777" w:rsidR="00095F51" w:rsidRPr="00364839" w:rsidRDefault="00095F51" w:rsidP="00095F51">
            <w:pPr>
              <w:pStyle w:val="acctfourfigures"/>
              <w:tabs>
                <w:tab w:val="left" w:pos="401"/>
                <w:tab w:val="decimal" w:pos="551"/>
              </w:tabs>
              <w:spacing w:line="240" w:lineRule="atLeast"/>
              <w:ind w:right="103"/>
              <w:jc w:val="right"/>
              <w:rPr>
                <w:rFonts w:ascii="Angsana New" w:hAnsi="Angsana New" w:cs="Angsana New"/>
                <w:sz w:val="8"/>
                <w:szCs w:val="8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648885EB" w14:textId="77777777" w:rsidR="00095F51" w:rsidRPr="00364839" w:rsidRDefault="00095F51" w:rsidP="00095F5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986" w:type="dxa"/>
            <w:shd w:val="clear" w:color="auto" w:fill="auto"/>
          </w:tcPr>
          <w:p w14:paraId="64866821" w14:textId="77777777" w:rsidR="00095F51" w:rsidRPr="00364839" w:rsidRDefault="00095F51" w:rsidP="00095F51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3559913" w14:textId="77777777" w:rsidR="00095F51" w:rsidRPr="00364839" w:rsidRDefault="00095F51" w:rsidP="00095F51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900" w:type="dxa"/>
            <w:shd w:val="clear" w:color="auto" w:fill="auto"/>
          </w:tcPr>
          <w:p w14:paraId="55DE34A2" w14:textId="77777777" w:rsidR="00095F51" w:rsidRPr="00364839" w:rsidRDefault="00095F51" w:rsidP="00095F5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89616AC" w14:textId="77777777" w:rsidR="00095F51" w:rsidRPr="00364839" w:rsidRDefault="00095F51" w:rsidP="00095F51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990" w:type="dxa"/>
            <w:shd w:val="clear" w:color="auto" w:fill="auto"/>
          </w:tcPr>
          <w:p w14:paraId="40F0ACEF" w14:textId="77777777" w:rsidR="00095F51" w:rsidRPr="00364839" w:rsidRDefault="00095F51" w:rsidP="00095F51">
            <w:pPr>
              <w:pStyle w:val="acctfourfigures"/>
              <w:tabs>
                <w:tab w:val="decimal" w:pos="731"/>
              </w:tabs>
              <w:spacing w:line="240" w:lineRule="atLeast"/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C272E9A" w14:textId="77777777" w:rsidR="00095F51" w:rsidRPr="00364839" w:rsidRDefault="00095F51" w:rsidP="00095F51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633CBB9" w14:textId="77777777" w:rsidR="00095F51" w:rsidRPr="00364839" w:rsidRDefault="00095F51" w:rsidP="00095F51">
            <w:pPr>
              <w:pStyle w:val="acctfourfigures"/>
              <w:tabs>
                <w:tab w:val="clear" w:pos="765"/>
                <w:tab w:val="left" w:pos="401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8"/>
                <w:szCs w:val="8"/>
                <w:lang w:val="en-US" w:bidi="th-TH"/>
              </w:rPr>
            </w:pPr>
          </w:p>
        </w:tc>
      </w:tr>
      <w:tr w:rsidR="00095F51" w:rsidRPr="00635145" w14:paraId="638476AE" w14:textId="77777777" w:rsidTr="00865424">
        <w:trPr>
          <w:cantSplit/>
          <w:trHeight w:val="164"/>
        </w:trPr>
        <w:tc>
          <w:tcPr>
            <w:tcW w:w="3330" w:type="dxa"/>
            <w:vAlign w:val="bottom"/>
          </w:tcPr>
          <w:p w14:paraId="3CDD026A" w14:textId="314CF08D" w:rsidR="00095F51" w:rsidRPr="00D471A1" w:rsidRDefault="00095F51" w:rsidP="0009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="Angsana New" w:hAnsi="Angsana New"/>
                <w:sz w:val="8"/>
                <w:szCs w:val="8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05B272C1" w14:textId="52CF2948" w:rsidR="00095F51" w:rsidRPr="00364839" w:rsidRDefault="00095F51" w:rsidP="00095F51">
            <w:pPr>
              <w:pStyle w:val="acctfourfigures"/>
              <w:tabs>
                <w:tab w:val="left" w:pos="401"/>
                <w:tab w:val="decimal" w:pos="551"/>
              </w:tabs>
              <w:spacing w:line="240" w:lineRule="atLeast"/>
              <w:ind w:right="103"/>
              <w:jc w:val="right"/>
              <w:rPr>
                <w:rFonts w:ascii="Angsana New" w:hAnsi="Angsana New" w:cs="Angsana New"/>
                <w:sz w:val="8"/>
                <w:szCs w:val="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187,167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29E90C37" w14:textId="77777777" w:rsidR="00095F51" w:rsidRPr="00364839" w:rsidRDefault="00095F51" w:rsidP="00095F5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6C865300" w14:textId="706F92A9" w:rsidR="00095F51" w:rsidRPr="00364839" w:rsidRDefault="00095F51" w:rsidP="00732302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rPr>
                <w:rFonts w:ascii="Angsana New" w:hAnsi="Angsana New" w:cs="Angsana New"/>
                <w:sz w:val="8"/>
                <w:szCs w:val="8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82B099A" w14:textId="77777777" w:rsidR="00095F51" w:rsidRPr="00364839" w:rsidRDefault="00095F51" w:rsidP="00095F51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61C5AA6" w14:textId="035A3FA1" w:rsidR="00095F51" w:rsidRPr="00364839" w:rsidRDefault="00095F51" w:rsidP="00095F5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rPr>
                <w:rFonts w:ascii="Angsana New" w:hAnsi="Angsana New" w:cs="Angsana New"/>
                <w:sz w:val="8"/>
                <w:szCs w:val="8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8CE55F7" w14:textId="77777777" w:rsidR="00095F51" w:rsidRPr="00364839" w:rsidRDefault="00095F51" w:rsidP="00095F51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EC4BF66" w14:textId="3847BC0F" w:rsidR="00095F51" w:rsidRPr="00364839" w:rsidRDefault="00095F51" w:rsidP="00095F51">
            <w:pPr>
              <w:pStyle w:val="acctfourfigures"/>
              <w:tabs>
                <w:tab w:val="decimal" w:pos="731"/>
              </w:tabs>
              <w:spacing w:line="240" w:lineRule="atLeast"/>
              <w:jc w:val="center"/>
              <w:rPr>
                <w:rFonts w:ascii="Angsana New" w:hAnsi="Angsana New" w:cs="Angsana New"/>
                <w:sz w:val="8"/>
                <w:szCs w:val="8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187,167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CEF574A" w14:textId="77777777" w:rsidR="00095F51" w:rsidRPr="00364839" w:rsidRDefault="00095F51" w:rsidP="00095F51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F4844D" w14:textId="33066A9C" w:rsidR="00095F51" w:rsidRPr="00364839" w:rsidRDefault="00095F51" w:rsidP="00085B20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rPr>
                <w:rFonts w:ascii="Angsana New" w:hAnsi="Angsana New" w:cs="Angsana New"/>
                <w:sz w:val="8"/>
                <w:szCs w:val="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187,167</w:t>
            </w:r>
          </w:p>
        </w:tc>
      </w:tr>
      <w:tr w:rsidR="00095F51" w:rsidRPr="00635145" w14:paraId="27718E5F" w14:textId="77777777" w:rsidTr="00095F51">
        <w:trPr>
          <w:cantSplit/>
          <w:trHeight w:val="164"/>
        </w:trPr>
        <w:tc>
          <w:tcPr>
            <w:tcW w:w="3330" w:type="dxa"/>
            <w:vAlign w:val="bottom"/>
          </w:tcPr>
          <w:p w14:paraId="271B45DF" w14:textId="77777777" w:rsidR="00095F51" w:rsidRPr="00D471A1" w:rsidRDefault="00095F51" w:rsidP="0009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5C545639" w14:textId="77777777" w:rsidR="00095F51" w:rsidRPr="00364839" w:rsidRDefault="00095F51" w:rsidP="00095F51">
            <w:pPr>
              <w:pStyle w:val="acctfourfigures"/>
              <w:tabs>
                <w:tab w:val="left" w:pos="401"/>
                <w:tab w:val="decimal" w:pos="551"/>
              </w:tabs>
              <w:spacing w:line="240" w:lineRule="atLeast"/>
              <w:ind w:right="103"/>
              <w:jc w:val="right"/>
              <w:rPr>
                <w:rFonts w:ascii="Angsana New" w:hAnsi="Angsana New" w:cs="Angsana New"/>
                <w:sz w:val="8"/>
                <w:szCs w:val="8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2A7CBD39" w14:textId="77777777" w:rsidR="00095F51" w:rsidRPr="00364839" w:rsidRDefault="00095F51" w:rsidP="00095F5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986" w:type="dxa"/>
            <w:shd w:val="clear" w:color="auto" w:fill="auto"/>
          </w:tcPr>
          <w:p w14:paraId="0E73F87F" w14:textId="77777777" w:rsidR="00095F51" w:rsidRPr="00364839" w:rsidRDefault="00095F51" w:rsidP="00095F51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210C9E0" w14:textId="77777777" w:rsidR="00095F51" w:rsidRPr="00364839" w:rsidRDefault="00095F51" w:rsidP="00095F51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900" w:type="dxa"/>
            <w:shd w:val="clear" w:color="auto" w:fill="auto"/>
          </w:tcPr>
          <w:p w14:paraId="291D5085" w14:textId="77777777" w:rsidR="00095F51" w:rsidRPr="00364839" w:rsidRDefault="00095F51" w:rsidP="00095F5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4A6D65B" w14:textId="77777777" w:rsidR="00095F51" w:rsidRPr="00364839" w:rsidRDefault="00095F51" w:rsidP="00095F51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990" w:type="dxa"/>
            <w:shd w:val="clear" w:color="auto" w:fill="auto"/>
          </w:tcPr>
          <w:p w14:paraId="6F7A4B4E" w14:textId="77777777" w:rsidR="00095F51" w:rsidRPr="00364839" w:rsidRDefault="00095F51" w:rsidP="00095F51">
            <w:pPr>
              <w:pStyle w:val="acctfourfigures"/>
              <w:tabs>
                <w:tab w:val="decimal" w:pos="731"/>
              </w:tabs>
              <w:spacing w:line="240" w:lineRule="atLeast"/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1A7DEE8" w14:textId="77777777" w:rsidR="00095F51" w:rsidRPr="00364839" w:rsidRDefault="00095F51" w:rsidP="00095F51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01F2F97" w14:textId="77777777" w:rsidR="00095F51" w:rsidRPr="00364839" w:rsidRDefault="00095F51" w:rsidP="00095F51">
            <w:pPr>
              <w:pStyle w:val="acctfourfigures"/>
              <w:tabs>
                <w:tab w:val="clear" w:pos="765"/>
                <w:tab w:val="left" w:pos="401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8"/>
                <w:szCs w:val="8"/>
                <w:lang w:val="en-US" w:bidi="th-TH"/>
              </w:rPr>
            </w:pPr>
          </w:p>
        </w:tc>
      </w:tr>
      <w:tr w:rsidR="00095F51" w:rsidRPr="00635145" w14:paraId="02043678" w14:textId="77777777" w:rsidTr="00095F51">
        <w:trPr>
          <w:cantSplit/>
          <w:trHeight w:val="389"/>
        </w:trPr>
        <w:tc>
          <w:tcPr>
            <w:tcW w:w="3330" w:type="dxa"/>
            <w:vAlign w:val="bottom"/>
          </w:tcPr>
          <w:p w14:paraId="536C5F5A" w14:textId="77777777" w:rsidR="00095F51" w:rsidRPr="00635145" w:rsidRDefault="00095F51" w:rsidP="00095F51">
            <w:pPr>
              <w:tabs>
                <w:tab w:val="decimal" w:pos="51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514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63514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7F92D4E3" w14:textId="77777777" w:rsidR="00095F51" w:rsidRPr="00364839" w:rsidRDefault="00095F51" w:rsidP="00095F51">
            <w:pPr>
              <w:pStyle w:val="acctfourfigures"/>
              <w:tabs>
                <w:tab w:val="left" w:pos="401"/>
                <w:tab w:val="decimal" w:pos="551"/>
              </w:tabs>
              <w:spacing w:line="240" w:lineRule="atLeast"/>
              <w:ind w:right="28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3EFDF676" w14:textId="77777777" w:rsidR="00095F51" w:rsidRPr="00364839" w:rsidRDefault="00095F51" w:rsidP="00095F5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2FE4D938" w14:textId="77777777" w:rsidR="00095F51" w:rsidRPr="00364839" w:rsidRDefault="00095F51" w:rsidP="00095F51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96E16B4" w14:textId="77777777" w:rsidR="00095F51" w:rsidRPr="00364839" w:rsidRDefault="00095F51" w:rsidP="00095F51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F69DDAC" w14:textId="77777777" w:rsidR="00095F51" w:rsidRPr="00364839" w:rsidRDefault="00095F51" w:rsidP="00095F5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B69C0B6" w14:textId="77777777" w:rsidR="00095F51" w:rsidRPr="00364839" w:rsidRDefault="00095F51" w:rsidP="00095F51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312ECEB" w14:textId="77777777" w:rsidR="00095F51" w:rsidRPr="00364839" w:rsidRDefault="00095F51" w:rsidP="00095F51">
            <w:pPr>
              <w:pStyle w:val="acctfourfigures"/>
              <w:tabs>
                <w:tab w:val="decimal" w:pos="731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817D54E" w14:textId="77777777" w:rsidR="00095F51" w:rsidRPr="00364839" w:rsidRDefault="00095F51" w:rsidP="00095F51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55ED452" w14:textId="77777777" w:rsidR="00095F51" w:rsidRPr="00364839" w:rsidRDefault="00095F51" w:rsidP="00095F51">
            <w:pPr>
              <w:pStyle w:val="acctfourfigures"/>
              <w:tabs>
                <w:tab w:val="clear" w:pos="765"/>
                <w:tab w:val="decimal" w:pos="551"/>
                <w:tab w:val="decimal" w:pos="641"/>
                <w:tab w:val="left" w:pos="731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95F51" w:rsidRPr="00635145" w14:paraId="6053164B" w14:textId="77777777" w:rsidTr="00095F51">
        <w:trPr>
          <w:cantSplit/>
          <w:trHeight w:val="389"/>
        </w:trPr>
        <w:tc>
          <w:tcPr>
            <w:tcW w:w="3330" w:type="dxa"/>
            <w:vAlign w:val="bottom"/>
          </w:tcPr>
          <w:p w14:paraId="76AA438D" w14:textId="77777777" w:rsidR="00095F51" w:rsidRPr="00635145" w:rsidRDefault="00095F51" w:rsidP="00095F51">
            <w:pPr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3514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7CEE6DA2" w14:textId="77777777" w:rsidR="00095F51" w:rsidRPr="00364839" w:rsidRDefault="00095F51" w:rsidP="00095F51">
            <w:pPr>
              <w:pStyle w:val="acctfourfigures"/>
              <w:tabs>
                <w:tab w:val="left" w:pos="401"/>
                <w:tab w:val="decimal" w:pos="551"/>
              </w:tabs>
              <w:spacing w:line="240" w:lineRule="atLeast"/>
              <w:ind w:right="28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61F0E8E5" w14:textId="77777777" w:rsidR="00095F51" w:rsidRPr="00364839" w:rsidRDefault="00095F51" w:rsidP="00095F5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72237B92" w14:textId="77777777" w:rsidR="00095F51" w:rsidRPr="00364839" w:rsidRDefault="00095F51" w:rsidP="00095F51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6487CD5" w14:textId="77777777" w:rsidR="00095F51" w:rsidRPr="00364839" w:rsidRDefault="00095F51" w:rsidP="00095F51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5E9EDB1" w14:textId="77777777" w:rsidR="00095F51" w:rsidRPr="00364839" w:rsidRDefault="00095F51" w:rsidP="00095F5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A5071DF" w14:textId="77777777" w:rsidR="00095F51" w:rsidRPr="00364839" w:rsidRDefault="00095F51" w:rsidP="00095F51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B2D584C" w14:textId="77777777" w:rsidR="00095F51" w:rsidRPr="00364839" w:rsidRDefault="00095F51" w:rsidP="00095F51">
            <w:pPr>
              <w:pStyle w:val="acctfourfigures"/>
              <w:tabs>
                <w:tab w:val="decimal" w:pos="731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5A11EC0" w14:textId="77777777" w:rsidR="00095F51" w:rsidRPr="00364839" w:rsidRDefault="00095F51" w:rsidP="00095F51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12555A3" w14:textId="77777777" w:rsidR="00095F51" w:rsidRPr="00364839" w:rsidRDefault="00095F51" w:rsidP="00095F51">
            <w:pPr>
              <w:pStyle w:val="acctfourfigures"/>
              <w:tabs>
                <w:tab w:val="clear" w:pos="765"/>
                <w:tab w:val="decimal" w:pos="551"/>
                <w:tab w:val="decimal" w:pos="641"/>
                <w:tab w:val="left" w:pos="731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95F51" w:rsidRPr="00635145" w14:paraId="357071EB" w14:textId="77777777" w:rsidTr="00095F51">
        <w:trPr>
          <w:cantSplit/>
          <w:trHeight w:val="389"/>
        </w:trPr>
        <w:tc>
          <w:tcPr>
            <w:tcW w:w="3330" w:type="dxa"/>
            <w:vAlign w:val="bottom"/>
          </w:tcPr>
          <w:p w14:paraId="6E8B3168" w14:textId="77777777" w:rsidR="00095F51" w:rsidRPr="00635145" w:rsidRDefault="00095F51" w:rsidP="0009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3514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ด้วยมูลค่ายุติธรรม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6CF34DC7" w14:textId="77777777" w:rsidR="00095F51" w:rsidRPr="00364839" w:rsidRDefault="00095F51" w:rsidP="00095F51">
            <w:pPr>
              <w:pStyle w:val="acctfourfigures"/>
              <w:tabs>
                <w:tab w:val="left" w:pos="401"/>
                <w:tab w:val="decimal" w:pos="551"/>
              </w:tabs>
              <w:spacing w:line="240" w:lineRule="atLeast"/>
              <w:ind w:right="28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4CFBB3D1" w14:textId="77777777" w:rsidR="00095F51" w:rsidRPr="00364839" w:rsidRDefault="00095F51" w:rsidP="00095F5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6F2E41BF" w14:textId="77777777" w:rsidR="00095F51" w:rsidRPr="00364839" w:rsidRDefault="00095F51" w:rsidP="00095F51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C9D4102" w14:textId="77777777" w:rsidR="00095F51" w:rsidRPr="00364839" w:rsidRDefault="00095F51" w:rsidP="00095F51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7D3D70D" w14:textId="77777777" w:rsidR="00095F51" w:rsidRPr="00364839" w:rsidRDefault="00095F51" w:rsidP="00095F5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4EDC1B9" w14:textId="77777777" w:rsidR="00095F51" w:rsidRPr="00364839" w:rsidRDefault="00095F51" w:rsidP="00095F51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02DB24C" w14:textId="77777777" w:rsidR="00095F51" w:rsidRPr="00364839" w:rsidRDefault="00095F51" w:rsidP="00095F51">
            <w:pPr>
              <w:pStyle w:val="acctfourfigures"/>
              <w:tabs>
                <w:tab w:val="decimal" w:pos="731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41DCA28" w14:textId="77777777" w:rsidR="00095F51" w:rsidRPr="00364839" w:rsidRDefault="00095F51" w:rsidP="00095F51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5E10B04" w14:textId="77777777" w:rsidR="00095F51" w:rsidRPr="00364839" w:rsidRDefault="00095F51" w:rsidP="00095F51">
            <w:pPr>
              <w:pStyle w:val="acctfourfigures"/>
              <w:tabs>
                <w:tab w:val="clear" w:pos="765"/>
                <w:tab w:val="decimal" w:pos="551"/>
                <w:tab w:val="decimal" w:pos="641"/>
                <w:tab w:val="left" w:pos="731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95F51" w:rsidRPr="00635145" w14:paraId="1730B2CF" w14:textId="77777777" w:rsidTr="00095F51">
        <w:trPr>
          <w:cantSplit/>
          <w:trHeight w:val="389"/>
        </w:trPr>
        <w:tc>
          <w:tcPr>
            <w:tcW w:w="3330" w:type="dxa"/>
            <w:vAlign w:val="bottom"/>
          </w:tcPr>
          <w:p w14:paraId="35CF1991" w14:textId="77777777" w:rsidR="00095F51" w:rsidRPr="00635145" w:rsidRDefault="00095F51" w:rsidP="00095F51">
            <w:pPr>
              <w:tabs>
                <w:tab w:val="decimal" w:pos="510"/>
              </w:tabs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635145">
              <w:rPr>
                <w:rFonts w:ascii="Angsana New" w:hAnsi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6514974E" w14:textId="77777777" w:rsidR="00095F51" w:rsidRPr="00364839" w:rsidRDefault="00095F51" w:rsidP="00095F51">
            <w:pPr>
              <w:pStyle w:val="acctfourfigures"/>
              <w:tabs>
                <w:tab w:val="left" w:pos="401"/>
                <w:tab w:val="decimal" w:pos="551"/>
              </w:tabs>
              <w:spacing w:line="240" w:lineRule="atLeast"/>
              <w:ind w:right="10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6483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1FD7E0D" w14:textId="77777777" w:rsidR="00095F51" w:rsidRPr="00364839" w:rsidRDefault="00095F51" w:rsidP="00095F5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54D99615" w14:textId="77777777" w:rsidR="00095F51" w:rsidRPr="00364839" w:rsidRDefault="00095F51" w:rsidP="00095F51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64839"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A5F89E8" w14:textId="77777777" w:rsidR="00095F51" w:rsidRPr="00364839" w:rsidRDefault="00095F51" w:rsidP="00095F51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E3A60CB" w14:textId="77777777" w:rsidR="00095F51" w:rsidRPr="00364839" w:rsidRDefault="00095F51" w:rsidP="00095F5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364839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A051F2" w14:textId="77777777" w:rsidR="00095F51" w:rsidRPr="00364839" w:rsidRDefault="00095F51" w:rsidP="00095F51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17470AE" w14:textId="77777777" w:rsidR="00095F51" w:rsidRPr="00364839" w:rsidRDefault="00095F51" w:rsidP="00095F51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364839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B138CCB" w14:textId="77777777" w:rsidR="00095F51" w:rsidRPr="00364839" w:rsidRDefault="00095F51" w:rsidP="00095F51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80D0976" w14:textId="77777777" w:rsidR="00095F51" w:rsidRPr="00364839" w:rsidRDefault="00095F51" w:rsidP="00095F51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6483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732302" w:rsidRPr="00635145" w14:paraId="4A010236" w14:textId="77777777" w:rsidTr="00095F51">
        <w:trPr>
          <w:cantSplit/>
          <w:trHeight w:val="389"/>
        </w:trPr>
        <w:tc>
          <w:tcPr>
            <w:tcW w:w="3330" w:type="dxa"/>
            <w:vAlign w:val="bottom"/>
          </w:tcPr>
          <w:p w14:paraId="50451D94" w14:textId="5FB7C8F5" w:rsidR="00732302" w:rsidRPr="00635145" w:rsidRDefault="00732302" w:rsidP="00732302">
            <w:pPr>
              <w:tabs>
                <w:tab w:val="decimal" w:pos="510"/>
              </w:tabs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63514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ทางการเงินที่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</w:t>
            </w:r>
            <w:r w:rsidRPr="0063514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วัดมูลค่า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068C9388" w14:textId="77777777" w:rsidR="00732302" w:rsidRPr="00364839" w:rsidRDefault="00732302" w:rsidP="00732302">
            <w:pPr>
              <w:pStyle w:val="acctfourfigures"/>
              <w:tabs>
                <w:tab w:val="left" w:pos="401"/>
                <w:tab w:val="decimal" w:pos="551"/>
              </w:tabs>
              <w:spacing w:line="240" w:lineRule="atLeast"/>
              <w:ind w:right="10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5A0476EF" w14:textId="77777777" w:rsidR="00732302" w:rsidRPr="00364839" w:rsidRDefault="00732302" w:rsidP="0073230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7853A74E" w14:textId="77777777" w:rsidR="00732302" w:rsidRPr="00364839" w:rsidRDefault="00732302" w:rsidP="00732302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C465E89" w14:textId="77777777" w:rsidR="00732302" w:rsidRPr="00364839" w:rsidRDefault="00732302" w:rsidP="00732302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2A589B4" w14:textId="77777777" w:rsidR="00732302" w:rsidRPr="00364839" w:rsidRDefault="00732302" w:rsidP="0073230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3A0B9B9" w14:textId="77777777" w:rsidR="00732302" w:rsidRPr="00364839" w:rsidRDefault="00732302" w:rsidP="00732302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801C772" w14:textId="77777777" w:rsidR="00732302" w:rsidRPr="00364839" w:rsidRDefault="00732302" w:rsidP="00732302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74D4711" w14:textId="77777777" w:rsidR="00732302" w:rsidRPr="00364839" w:rsidRDefault="00732302" w:rsidP="00732302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AAC2B2C" w14:textId="77777777" w:rsidR="00732302" w:rsidRPr="00364839" w:rsidRDefault="00732302" w:rsidP="00732302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732302" w:rsidRPr="00635145" w14:paraId="3CC50A21" w14:textId="77777777" w:rsidTr="00095F51">
        <w:trPr>
          <w:cantSplit/>
          <w:trHeight w:val="389"/>
        </w:trPr>
        <w:tc>
          <w:tcPr>
            <w:tcW w:w="3330" w:type="dxa"/>
            <w:vAlign w:val="bottom"/>
          </w:tcPr>
          <w:p w14:paraId="23BEB98B" w14:textId="28A547FB" w:rsidR="00732302" w:rsidRPr="00635145" w:rsidRDefault="00732302" w:rsidP="00732302">
            <w:pPr>
              <w:tabs>
                <w:tab w:val="decimal" w:pos="510"/>
              </w:tabs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63514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ด้วยมูลค่ายุติธรรม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66E0E0DC" w14:textId="77777777" w:rsidR="00732302" w:rsidRPr="00364839" w:rsidRDefault="00732302" w:rsidP="00732302">
            <w:pPr>
              <w:pStyle w:val="acctfourfigures"/>
              <w:tabs>
                <w:tab w:val="left" w:pos="401"/>
                <w:tab w:val="decimal" w:pos="551"/>
              </w:tabs>
              <w:spacing w:line="240" w:lineRule="atLeast"/>
              <w:ind w:right="10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5C1F502E" w14:textId="77777777" w:rsidR="00732302" w:rsidRPr="00364839" w:rsidRDefault="00732302" w:rsidP="0073230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3853E302" w14:textId="77777777" w:rsidR="00732302" w:rsidRPr="00364839" w:rsidRDefault="00732302" w:rsidP="00732302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5388598" w14:textId="77777777" w:rsidR="00732302" w:rsidRPr="00364839" w:rsidRDefault="00732302" w:rsidP="00732302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469BEBB" w14:textId="77777777" w:rsidR="00732302" w:rsidRPr="00364839" w:rsidRDefault="00732302" w:rsidP="0073230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7C6F3B6" w14:textId="77777777" w:rsidR="00732302" w:rsidRPr="00364839" w:rsidRDefault="00732302" w:rsidP="00732302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680568C" w14:textId="77777777" w:rsidR="00732302" w:rsidRPr="00364839" w:rsidRDefault="00732302" w:rsidP="00732302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48512FF" w14:textId="77777777" w:rsidR="00732302" w:rsidRPr="00364839" w:rsidRDefault="00732302" w:rsidP="00732302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036AE2F" w14:textId="77777777" w:rsidR="00732302" w:rsidRPr="00364839" w:rsidRDefault="00732302" w:rsidP="00732302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732302" w:rsidRPr="00635145" w14:paraId="0BD959A9" w14:textId="77777777" w:rsidTr="00095F51">
        <w:trPr>
          <w:cantSplit/>
          <w:trHeight w:val="389"/>
        </w:trPr>
        <w:tc>
          <w:tcPr>
            <w:tcW w:w="3330" w:type="dxa"/>
            <w:vAlign w:val="bottom"/>
          </w:tcPr>
          <w:p w14:paraId="082D59CA" w14:textId="67C72E04" w:rsidR="00732302" w:rsidRPr="00635145" w:rsidRDefault="00732302" w:rsidP="00732302">
            <w:pPr>
              <w:tabs>
                <w:tab w:val="decimal" w:pos="510"/>
              </w:tabs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4EDA4F35" w14:textId="39541E57" w:rsidR="00732302" w:rsidRPr="00364839" w:rsidRDefault="00732302" w:rsidP="00732302">
            <w:pPr>
              <w:pStyle w:val="acctfourfigures"/>
              <w:tabs>
                <w:tab w:val="left" w:pos="401"/>
                <w:tab w:val="decimal" w:pos="551"/>
              </w:tabs>
              <w:spacing w:line="240" w:lineRule="atLeast"/>
              <w:ind w:right="10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203,000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281D8045" w14:textId="77777777" w:rsidR="00732302" w:rsidRPr="00364839" w:rsidRDefault="00732302" w:rsidP="0073230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0ECE8CA5" w14:textId="7DD70AF4" w:rsidR="00732302" w:rsidRPr="00364839" w:rsidRDefault="00732302" w:rsidP="00732302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   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F6448C" w14:textId="77777777" w:rsidR="00732302" w:rsidRPr="00364839" w:rsidRDefault="00732302" w:rsidP="00732302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6B087F4" w14:textId="48A88043" w:rsidR="00732302" w:rsidRPr="00364839" w:rsidRDefault="00732302" w:rsidP="0073230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2784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D5C4DFF" w14:textId="77777777" w:rsidR="00732302" w:rsidRPr="00364839" w:rsidRDefault="00732302" w:rsidP="00732302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928E583" w14:textId="034D5A98" w:rsidR="00732302" w:rsidRPr="00364839" w:rsidRDefault="00732302" w:rsidP="00732302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2784B">
              <w:rPr>
                <w:rFonts w:ascii="Angsana New" w:hAnsi="Angsana New" w:cs="Angsana New"/>
                <w:sz w:val="30"/>
                <w:szCs w:val="30"/>
                <w:lang w:bidi="th-TH"/>
              </w:rPr>
              <w:t>203,000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F99D12" w14:textId="77777777" w:rsidR="00732302" w:rsidRPr="00364839" w:rsidRDefault="00732302" w:rsidP="00732302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30B8426" w14:textId="49991AF0" w:rsidR="00732302" w:rsidRPr="00364839" w:rsidRDefault="00732302" w:rsidP="00732302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203,000</w:t>
            </w:r>
          </w:p>
        </w:tc>
      </w:tr>
    </w:tbl>
    <w:p w14:paraId="424878DB" w14:textId="77777777" w:rsidR="004D53D7" w:rsidRPr="00417F7A" w:rsidRDefault="00CE4D23" w:rsidP="000D37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  <w:r w:rsidRPr="00417F7A">
        <w:rPr>
          <w:rFonts w:ascii="Angsana New" w:hAnsi="Angsana New"/>
          <w:sz w:val="20"/>
          <w:szCs w:val="20"/>
          <w:cs/>
        </w:rPr>
        <w:t xml:space="preserve"> </w:t>
      </w:r>
    </w:p>
    <w:p w14:paraId="7151323D" w14:textId="77777777" w:rsidR="00213E1C" w:rsidRPr="00A327D7" w:rsidRDefault="00A327D7" w:rsidP="000D37E6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b/>
          <w:bCs/>
          <w:sz w:val="30"/>
          <w:szCs w:val="30"/>
          <w:cs/>
          <w:lang w:bidi="th-TH"/>
        </w:rPr>
      </w:pPr>
      <w:r w:rsidRPr="00A327D7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t>การวัดมูลค่ายุติธรรม</w:t>
      </w:r>
    </w:p>
    <w:p w14:paraId="53012F57" w14:textId="77777777" w:rsidR="00A327D7" w:rsidRPr="00417F7A" w:rsidRDefault="00A327D7" w:rsidP="000D37E6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20"/>
          <w:lang w:bidi="th-TH"/>
        </w:rPr>
      </w:pPr>
    </w:p>
    <w:p w14:paraId="6F820D12" w14:textId="77777777" w:rsidR="00A327D7" w:rsidRPr="00A327D7" w:rsidRDefault="00A327D7" w:rsidP="000D37E6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  <w:r w:rsidRPr="00A327D7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bidi="th-TH"/>
        </w:rPr>
        <w:t>เทคนิคการประเมินมูลค่าและข้อมูลที่ไม่สามารถสังเกตได้ที่มีนัยสำคัญ</w:t>
      </w:r>
    </w:p>
    <w:p w14:paraId="6B3C5E07" w14:textId="77777777" w:rsidR="00A327D7" w:rsidRPr="00417F7A" w:rsidRDefault="00A327D7" w:rsidP="000D37E6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20"/>
          <w:lang w:bidi="th-TH"/>
        </w:rPr>
      </w:pPr>
    </w:p>
    <w:p w14:paraId="05F0215E" w14:textId="17E32C21" w:rsidR="00A327D7" w:rsidRDefault="00A327D7" w:rsidP="000D37E6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ตารางดังต่อไปนี้แสดง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ระดับ 2</w:t>
      </w:r>
      <w:r w:rsidR="00AA4100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ของเครื่องมือทางการเงินที่วัดมูลค่าด้วยมูลค่ายุติธรรมในงบแสดงฐานะการเงิน</w:t>
      </w:r>
      <w:r w:rsidR="008C2DE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AA4100">
        <w:rPr>
          <w:rFonts w:ascii="Angsana New" w:hAnsi="Angsana New" w:cs="Angsana New" w:hint="cs"/>
          <w:sz w:val="30"/>
          <w:szCs w:val="30"/>
          <w:cs/>
          <w:lang w:bidi="th-TH"/>
        </w:rPr>
        <w:t>ขั้นตอนการประเมินมูลค่าได้เปิดเผยในหมายเหตุ</w:t>
      </w:r>
      <w:r w:rsidR="00A22C7C">
        <w:rPr>
          <w:rFonts w:ascii="Angsana New" w:hAnsi="Angsana New" w:cs="Angsana New" w:hint="cs"/>
          <w:sz w:val="30"/>
          <w:szCs w:val="30"/>
          <w:cs/>
          <w:lang w:bidi="th-TH"/>
        </w:rPr>
        <w:t>ประกอบงบการเงิน</w:t>
      </w:r>
      <w:r w:rsidR="00AA4100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ข้อ </w:t>
      </w:r>
      <w:r w:rsidR="00A22C7C">
        <w:rPr>
          <w:rFonts w:ascii="Angsana New" w:hAnsi="Angsana New" w:cs="Angsana New"/>
          <w:sz w:val="30"/>
          <w:szCs w:val="30"/>
          <w:lang w:val="en-US" w:bidi="th-TH"/>
        </w:rPr>
        <w:t>3</w:t>
      </w:r>
      <w:r w:rsidR="00AA4100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AA4100">
        <w:rPr>
          <w:rFonts w:ascii="Angsana New" w:hAnsi="Angsana New" w:cs="Angsana New" w:hint="cs"/>
          <w:sz w:val="30"/>
          <w:szCs w:val="30"/>
          <w:cs/>
          <w:lang w:val="en-US" w:bidi="th-TH"/>
        </w:rPr>
        <w:t>(ง)</w:t>
      </w:r>
    </w:p>
    <w:p w14:paraId="683CB923" w14:textId="77777777" w:rsidR="00AA6E2F" w:rsidRPr="00417F7A" w:rsidRDefault="00AA6E2F" w:rsidP="000D37E6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20"/>
          <w:cs/>
          <w:lang w:val="en-US" w:bidi="th-TH"/>
        </w:rPr>
      </w:pPr>
    </w:p>
    <w:tbl>
      <w:tblPr>
        <w:tblW w:w="7668" w:type="dxa"/>
        <w:tblInd w:w="450" w:type="dxa"/>
        <w:tblLook w:val="04A0" w:firstRow="1" w:lastRow="0" w:firstColumn="1" w:lastColumn="0" w:noHBand="0" w:noVBand="1"/>
      </w:tblPr>
      <w:tblGrid>
        <w:gridCol w:w="4236"/>
        <w:gridCol w:w="353"/>
        <w:gridCol w:w="3079"/>
      </w:tblGrid>
      <w:tr w:rsidR="008C2DE7" w:rsidRPr="005B5657" w14:paraId="28C848C7" w14:textId="77777777" w:rsidTr="00FA5670">
        <w:trPr>
          <w:trHeight w:val="299"/>
          <w:tblHeader/>
        </w:trPr>
        <w:tc>
          <w:tcPr>
            <w:tcW w:w="4236" w:type="dxa"/>
            <w:shd w:val="clear" w:color="auto" w:fill="auto"/>
            <w:vAlign w:val="bottom"/>
          </w:tcPr>
          <w:p w14:paraId="7C975112" w14:textId="77777777" w:rsidR="008C2DE7" w:rsidRPr="005B5657" w:rsidRDefault="008C2DE7" w:rsidP="00010552">
            <w:pPr>
              <w:pStyle w:val="block"/>
              <w:spacing w:after="0" w:line="240" w:lineRule="atLeast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B565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353" w:type="dxa"/>
            <w:shd w:val="clear" w:color="auto" w:fill="auto"/>
            <w:vAlign w:val="bottom"/>
          </w:tcPr>
          <w:p w14:paraId="540E2C2E" w14:textId="77777777" w:rsidR="008C2DE7" w:rsidRPr="005B5657" w:rsidRDefault="008C2DE7" w:rsidP="00010552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079" w:type="dxa"/>
            <w:shd w:val="clear" w:color="auto" w:fill="auto"/>
            <w:vAlign w:val="bottom"/>
          </w:tcPr>
          <w:p w14:paraId="3EC1B84D" w14:textId="77777777" w:rsidR="008C2DE7" w:rsidRPr="005B5657" w:rsidRDefault="008C2DE7" w:rsidP="00010552">
            <w:pPr>
              <w:pStyle w:val="block"/>
              <w:spacing w:after="0" w:line="240" w:lineRule="atLeast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B565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8C2DE7" w:rsidRPr="005B5657" w14:paraId="588F5E58" w14:textId="77777777" w:rsidTr="00FA5670">
        <w:trPr>
          <w:trHeight w:hRule="exact" w:val="444"/>
        </w:trPr>
        <w:tc>
          <w:tcPr>
            <w:tcW w:w="4236" w:type="dxa"/>
            <w:shd w:val="clear" w:color="auto" w:fill="auto"/>
          </w:tcPr>
          <w:p w14:paraId="269CB5DD" w14:textId="33C9629C" w:rsidR="008C2DE7" w:rsidRPr="005B5657" w:rsidRDefault="008C2DE7" w:rsidP="00010552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B565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เงินลงทุนในหน่วยลงทุนในความ</w:t>
            </w:r>
            <w:r w:rsidR="00A251AA" w:rsidRPr="005B565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ต้องการของตลาด</w:t>
            </w:r>
          </w:p>
        </w:tc>
        <w:tc>
          <w:tcPr>
            <w:tcW w:w="353" w:type="dxa"/>
            <w:shd w:val="clear" w:color="auto" w:fill="auto"/>
          </w:tcPr>
          <w:p w14:paraId="64F9A245" w14:textId="77777777" w:rsidR="008C2DE7" w:rsidRPr="005B5657" w:rsidRDefault="008C2DE7" w:rsidP="00010552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079" w:type="dxa"/>
            <w:shd w:val="clear" w:color="auto" w:fill="auto"/>
          </w:tcPr>
          <w:p w14:paraId="57D319BD" w14:textId="77777777" w:rsidR="008C2DE7" w:rsidRPr="005B5657" w:rsidRDefault="008C2DE7" w:rsidP="00010552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B56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มูลค่าสินทรัพย์สุทธิ ณ วันที่รายงาน</w:t>
            </w:r>
          </w:p>
        </w:tc>
      </w:tr>
      <w:tr w:rsidR="008C2DE7" w:rsidRPr="005B5657" w14:paraId="78872D42" w14:textId="77777777" w:rsidTr="00FA5670">
        <w:trPr>
          <w:trHeight w:hRule="exact" w:val="444"/>
        </w:trPr>
        <w:tc>
          <w:tcPr>
            <w:tcW w:w="4236" w:type="dxa"/>
            <w:shd w:val="clear" w:color="auto" w:fill="auto"/>
          </w:tcPr>
          <w:p w14:paraId="0F234B62" w14:textId="23598B28" w:rsidR="008C2DE7" w:rsidRPr="005B5657" w:rsidRDefault="008C2DE7" w:rsidP="00010552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B56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</w:t>
            </w:r>
            <w:r w:rsidRPr="005B565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ที่เป็นเงินลงทุน</w:t>
            </w:r>
            <w:r w:rsidR="00A251AA" w:rsidRPr="005B565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เพื่อค้าและเงินลงทุนเผื่อขาย</w:t>
            </w:r>
          </w:p>
        </w:tc>
        <w:tc>
          <w:tcPr>
            <w:tcW w:w="353" w:type="dxa"/>
            <w:shd w:val="clear" w:color="auto" w:fill="auto"/>
          </w:tcPr>
          <w:p w14:paraId="580FBA47" w14:textId="77777777" w:rsidR="008C2DE7" w:rsidRPr="005B5657" w:rsidRDefault="008C2DE7" w:rsidP="00010552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079" w:type="dxa"/>
            <w:shd w:val="clear" w:color="auto" w:fill="auto"/>
          </w:tcPr>
          <w:p w14:paraId="6E6A212A" w14:textId="77777777" w:rsidR="008C2DE7" w:rsidRPr="005B5657" w:rsidRDefault="008C2DE7" w:rsidP="00010552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A251AA" w:rsidRPr="005B5657" w14:paraId="56E5D7D9" w14:textId="77777777" w:rsidTr="00FA5670">
        <w:trPr>
          <w:trHeight w:hRule="exact" w:val="444"/>
        </w:trPr>
        <w:tc>
          <w:tcPr>
            <w:tcW w:w="4236" w:type="dxa"/>
            <w:shd w:val="clear" w:color="auto" w:fill="auto"/>
          </w:tcPr>
          <w:p w14:paraId="74E0377B" w14:textId="41EC462C" w:rsidR="00A251AA" w:rsidRPr="005B5657" w:rsidRDefault="00A22C7C" w:rsidP="00A251AA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เงินกู้ยืมระยะยาวจากสถาบันการเงิน</w:t>
            </w:r>
          </w:p>
        </w:tc>
        <w:tc>
          <w:tcPr>
            <w:tcW w:w="353" w:type="dxa"/>
            <w:shd w:val="clear" w:color="auto" w:fill="auto"/>
          </w:tcPr>
          <w:p w14:paraId="58BD6949" w14:textId="77777777" w:rsidR="00A251AA" w:rsidRPr="005B5657" w:rsidRDefault="00A251AA" w:rsidP="00A251AA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079" w:type="dxa"/>
            <w:shd w:val="clear" w:color="auto" w:fill="auto"/>
          </w:tcPr>
          <w:p w14:paraId="757CFC3E" w14:textId="18F93A09" w:rsidR="00A251AA" w:rsidRPr="005B5657" w:rsidRDefault="00A22C7C" w:rsidP="00A251AA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การคิดลดกระแสเงินสด</w:t>
            </w:r>
          </w:p>
        </w:tc>
      </w:tr>
    </w:tbl>
    <w:p w14:paraId="222E04EF" w14:textId="44A07E76" w:rsidR="00E66B73" w:rsidRPr="00280801" w:rsidRDefault="002121EE" w:rsidP="000B64D8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7" w:hanging="547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280801">
        <w:rPr>
          <w:rFonts w:ascii="Angsana New" w:hAnsi="Angsana New"/>
          <w:sz w:val="30"/>
          <w:szCs w:val="30"/>
        </w:rPr>
        <w:br w:type="page"/>
      </w:r>
      <w:r w:rsidR="00937942" w:rsidRPr="00280801">
        <w:rPr>
          <w:rFonts w:ascii="Angsana New" w:hAnsi="Angsana New"/>
          <w:b/>
          <w:bCs/>
          <w:sz w:val="30"/>
          <w:szCs w:val="30"/>
          <w:cs/>
        </w:rPr>
        <w:lastRenderedPageBreak/>
        <w:t>ภาระผูกพัน</w:t>
      </w:r>
      <w:r w:rsidR="00D94F3D" w:rsidRPr="00280801">
        <w:rPr>
          <w:rFonts w:ascii="Angsana New" w:hAnsi="Angsana New" w:hint="cs"/>
          <w:b/>
          <w:bCs/>
          <w:sz w:val="30"/>
          <w:szCs w:val="30"/>
          <w:cs/>
        </w:rPr>
        <w:t>กับ</w:t>
      </w:r>
      <w:r w:rsidR="00AF3211" w:rsidRPr="00280801">
        <w:rPr>
          <w:rFonts w:ascii="Angsana New" w:hAnsi="Angsana New"/>
          <w:b/>
          <w:bCs/>
          <w:sz w:val="30"/>
          <w:szCs w:val="30"/>
          <w:cs/>
        </w:rPr>
        <w:t>กิจการที่ไม่เกี่ยวข้องกัน</w:t>
      </w:r>
    </w:p>
    <w:p w14:paraId="5A7FFA19" w14:textId="77777777" w:rsidR="00306E30" w:rsidRPr="008A5396" w:rsidRDefault="00306E30" w:rsidP="009901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14"/>
          <w:szCs w:val="14"/>
        </w:rPr>
      </w:pPr>
    </w:p>
    <w:tbl>
      <w:tblPr>
        <w:tblW w:w="923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66"/>
        <w:gridCol w:w="1109"/>
        <w:gridCol w:w="266"/>
        <w:gridCol w:w="1099"/>
        <w:gridCol w:w="28"/>
        <w:gridCol w:w="238"/>
        <w:gridCol w:w="1079"/>
        <w:gridCol w:w="253"/>
        <w:gridCol w:w="1101"/>
      </w:tblGrid>
      <w:tr w:rsidR="00837764" w:rsidRPr="00CD5290" w14:paraId="2962EFCF" w14:textId="77777777" w:rsidTr="0042766B">
        <w:trPr>
          <w:cantSplit/>
          <w:trHeight w:val="420"/>
          <w:tblHeader/>
        </w:trPr>
        <w:tc>
          <w:tcPr>
            <w:tcW w:w="2200" w:type="pct"/>
          </w:tcPr>
          <w:p w14:paraId="7AAA708A" w14:textId="77777777" w:rsidR="00837764" w:rsidRPr="00CD5290" w:rsidRDefault="00837764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9" w:type="pct"/>
            <w:gridSpan w:val="3"/>
          </w:tcPr>
          <w:p w14:paraId="77AC47B4" w14:textId="77777777" w:rsidR="00837764" w:rsidRPr="00CD5290" w:rsidRDefault="00837764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52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  <w:gridSpan w:val="2"/>
          </w:tcPr>
          <w:p w14:paraId="2747C20C" w14:textId="77777777" w:rsidR="00837764" w:rsidRPr="00CD5290" w:rsidRDefault="00837764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7" w:type="pct"/>
            <w:gridSpan w:val="3"/>
          </w:tcPr>
          <w:p w14:paraId="06EC115E" w14:textId="77777777" w:rsidR="00837764" w:rsidRPr="00CD5290" w:rsidRDefault="00837764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D52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</w:t>
            </w:r>
            <w:r w:rsidR="00937942" w:rsidRPr="00CD52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42766B" w:rsidRPr="00CD5290" w14:paraId="17A0F169" w14:textId="77777777" w:rsidTr="0042766B">
        <w:trPr>
          <w:cantSplit/>
          <w:trHeight w:val="420"/>
          <w:tblHeader/>
        </w:trPr>
        <w:tc>
          <w:tcPr>
            <w:tcW w:w="2200" w:type="pct"/>
          </w:tcPr>
          <w:p w14:paraId="53969591" w14:textId="77777777" w:rsidR="0042766B" w:rsidRPr="00CD5290" w:rsidRDefault="0042766B" w:rsidP="00427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</w:tcPr>
          <w:p w14:paraId="52F4AC73" w14:textId="77777777" w:rsidR="0042766B" w:rsidRPr="00CD5290" w:rsidRDefault="0042766B" w:rsidP="00427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4" w:type="pct"/>
          </w:tcPr>
          <w:p w14:paraId="0F888A47" w14:textId="77777777" w:rsidR="0042766B" w:rsidRPr="00CD5290" w:rsidRDefault="0042766B" w:rsidP="00427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042D78C0" w14:textId="77777777" w:rsidR="0042766B" w:rsidRPr="00CD5290" w:rsidRDefault="0042766B" w:rsidP="00427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4" w:type="pct"/>
            <w:gridSpan w:val="2"/>
          </w:tcPr>
          <w:p w14:paraId="5F7DFEA4" w14:textId="77777777" w:rsidR="0042766B" w:rsidRPr="00CD5290" w:rsidRDefault="0042766B" w:rsidP="00427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7F9ECFD0" w14:textId="77777777" w:rsidR="0042766B" w:rsidRPr="00CD5290" w:rsidRDefault="0042766B" w:rsidP="00427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7" w:type="pct"/>
          </w:tcPr>
          <w:p w14:paraId="0A975088" w14:textId="77777777" w:rsidR="0042766B" w:rsidRPr="00CD5290" w:rsidRDefault="0042766B" w:rsidP="00427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69F92F85" w14:textId="77777777" w:rsidR="0042766B" w:rsidRPr="00CD5290" w:rsidRDefault="0042766B" w:rsidP="00427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42766B" w:rsidRPr="00CD5290" w14:paraId="4D09CF9A" w14:textId="77777777" w:rsidTr="00FA5670">
        <w:trPr>
          <w:trHeight w:val="420"/>
          <w:tblHeader/>
        </w:trPr>
        <w:tc>
          <w:tcPr>
            <w:tcW w:w="2200" w:type="pct"/>
          </w:tcPr>
          <w:p w14:paraId="145A18CC" w14:textId="77777777" w:rsidR="0042766B" w:rsidRPr="00CD5290" w:rsidRDefault="0042766B" w:rsidP="00427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00" w:type="pct"/>
            <w:gridSpan w:val="8"/>
          </w:tcPr>
          <w:p w14:paraId="5F7600CE" w14:textId="77777777" w:rsidR="0042766B" w:rsidRPr="00CD5290" w:rsidRDefault="0042766B" w:rsidP="00427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529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2766B" w:rsidRPr="004B7F96" w14:paraId="7BD2C8EA" w14:textId="77777777" w:rsidTr="0042766B">
        <w:trPr>
          <w:trHeight w:val="420"/>
        </w:trPr>
        <w:tc>
          <w:tcPr>
            <w:tcW w:w="2200" w:type="pct"/>
          </w:tcPr>
          <w:p w14:paraId="0C6E2EF3" w14:textId="77777777" w:rsidR="0042766B" w:rsidRPr="004B7F96" w:rsidRDefault="0042766B" w:rsidP="00427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600" w:type="pct"/>
          </w:tcPr>
          <w:p w14:paraId="7A0BD83F" w14:textId="77777777" w:rsidR="0042766B" w:rsidRPr="004B7F96" w:rsidRDefault="0042766B" w:rsidP="00427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3373DD07" w14:textId="77777777" w:rsidR="0042766B" w:rsidRPr="004B7F96" w:rsidRDefault="0042766B" w:rsidP="00427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</w:tcPr>
          <w:p w14:paraId="7EF31DFF" w14:textId="77777777" w:rsidR="0042766B" w:rsidRPr="004B7F96" w:rsidRDefault="0042766B" w:rsidP="00427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4FD2B247" w14:textId="77777777" w:rsidR="0042766B" w:rsidRPr="004B7F96" w:rsidRDefault="0042766B" w:rsidP="00427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</w:tcPr>
          <w:p w14:paraId="610E2455" w14:textId="77777777" w:rsidR="0042766B" w:rsidRPr="004B7F96" w:rsidRDefault="0042766B" w:rsidP="00427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</w:tcPr>
          <w:p w14:paraId="7694C936" w14:textId="77777777" w:rsidR="0042766B" w:rsidRPr="004B7F96" w:rsidRDefault="0042766B" w:rsidP="00427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</w:tcPr>
          <w:p w14:paraId="44F811E1" w14:textId="77777777" w:rsidR="0042766B" w:rsidRPr="004B7F96" w:rsidRDefault="0042766B" w:rsidP="00427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2766B" w:rsidRPr="004B7F96" w14:paraId="2D057CA0" w14:textId="77777777" w:rsidTr="0042766B">
        <w:trPr>
          <w:trHeight w:val="420"/>
        </w:trPr>
        <w:tc>
          <w:tcPr>
            <w:tcW w:w="2200" w:type="pct"/>
          </w:tcPr>
          <w:p w14:paraId="6072B397" w14:textId="77777777" w:rsidR="0042766B" w:rsidRPr="00BE7FAB" w:rsidRDefault="0042766B" w:rsidP="00427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ภายใต้สัญญาเช่าดำเนินงานที่บอกเลิกไม่ได้</w:t>
            </w:r>
          </w:p>
        </w:tc>
        <w:tc>
          <w:tcPr>
            <w:tcW w:w="600" w:type="pct"/>
          </w:tcPr>
          <w:p w14:paraId="2B6087FD" w14:textId="77777777" w:rsidR="0042766B" w:rsidRPr="004B7F96" w:rsidRDefault="0042766B" w:rsidP="00427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314DD079" w14:textId="77777777" w:rsidR="0042766B" w:rsidRPr="004B7F96" w:rsidRDefault="0042766B" w:rsidP="00427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</w:tcPr>
          <w:p w14:paraId="11438A73" w14:textId="77777777" w:rsidR="0042766B" w:rsidRPr="004B7F96" w:rsidRDefault="0042766B" w:rsidP="00427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6723251B" w14:textId="77777777" w:rsidR="0042766B" w:rsidRPr="004B7F96" w:rsidRDefault="0042766B" w:rsidP="00427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</w:tcPr>
          <w:p w14:paraId="4A537A03" w14:textId="77777777" w:rsidR="0042766B" w:rsidRPr="004B7F96" w:rsidRDefault="0042766B" w:rsidP="00427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</w:tcPr>
          <w:p w14:paraId="7F7CB2EE" w14:textId="77777777" w:rsidR="0042766B" w:rsidRPr="004B7F96" w:rsidRDefault="0042766B" w:rsidP="00427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</w:tcPr>
          <w:p w14:paraId="6DE95F9A" w14:textId="77777777" w:rsidR="0042766B" w:rsidRPr="004B7F96" w:rsidRDefault="0042766B" w:rsidP="00427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2766B" w:rsidRPr="004B7F96" w14:paraId="7BDD498E" w14:textId="77777777" w:rsidTr="0042766B">
        <w:trPr>
          <w:trHeight w:val="420"/>
        </w:trPr>
        <w:tc>
          <w:tcPr>
            <w:tcW w:w="2200" w:type="pct"/>
          </w:tcPr>
          <w:p w14:paraId="468ACC55" w14:textId="77777777" w:rsidR="0042766B" w:rsidRPr="004B7F96" w:rsidRDefault="0042766B" w:rsidP="00427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B7F96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600" w:type="pct"/>
            <w:vAlign w:val="bottom"/>
          </w:tcPr>
          <w:p w14:paraId="55CDBA49" w14:textId="77777777" w:rsidR="0042766B" w:rsidRPr="004B7F96" w:rsidRDefault="0054200A" w:rsidP="00427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332,470</w:t>
            </w:r>
          </w:p>
        </w:tc>
        <w:tc>
          <w:tcPr>
            <w:tcW w:w="144" w:type="pct"/>
            <w:vAlign w:val="bottom"/>
          </w:tcPr>
          <w:p w14:paraId="50706174" w14:textId="77777777" w:rsidR="0042766B" w:rsidRPr="004B7F96" w:rsidRDefault="0042766B" w:rsidP="00427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14:paraId="02577E4E" w14:textId="77777777" w:rsidR="0042766B" w:rsidRPr="004B7F96" w:rsidRDefault="0042766B" w:rsidP="00427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196,763</w:t>
            </w:r>
          </w:p>
        </w:tc>
        <w:tc>
          <w:tcPr>
            <w:tcW w:w="144" w:type="pct"/>
            <w:gridSpan w:val="2"/>
            <w:vAlign w:val="bottom"/>
          </w:tcPr>
          <w:p w14:paraId="71951DAC" w14:textId="77777777" w:rsidR="0042766B" w:rsidRPr="004B7F96" w:rsidRDefault="0042766B" w:rsidP="00427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00A03731" w14:textId="77777777" w:rsidR="0042766B" w:rsidRPr="004B7F96" w:rsidRDefault="0054200A" w:rsidP="00427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3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40,330</w:t>
            </w:r>
          </w:p>
        </w:tc>
        <w:tc>
          <w:tcPr>
            <w:tcW w:w="137" w:type="pct"/>
            <w:vAlign w:val="bottom"/>
          </w:tcPr>
          <w:p w14:paraId="1D7205FB" w14:textId="77777777" w:rsidR="0042766B" w:rsidRPr="004B7F96" w:rsidRDefault="0042766B" w:rsidP="00427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3A5C23FC" w14:textId="77777777" w:rsidR="0042766B" w:rsidRPr="004B7F96" w:rsidRDefault="0042766B" w:rsidP="00427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3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47</w:t>
            </w:r>
            <w:r>
              <w:rPr>
                <w:rFonts w:ascii="Angsana New" w:hAnsi="Angsana New"/>
                <w:sz w:val="30"/>
                <w:szCs w:val="30"/>
              </w:rPr>
              <w:t>,568</w:t>
            </w:r>
          </w:p>
        </w:tc>
      </w:tr>
      <w:tr w:rsidR="0042766B" w:rsidRPr="004B7F96" w14:paraId="1FC05F1E" w14:textId="77777777" w:rsidTr="0042766B">
        <w:trPr>
          <w:trHeight w:val="420"/>
        </w:trPr>
        <w:tc>
          <w:tcPr>
            <w:tcW w:w="2200" w:type="pct"/>
          </w:tcPr>
          <w:p w14:paraId="735BCE5C" w14:textId="60EA8B45" w:rsidR="0042766B" w:rsidRPr="004B7F96" w:rsidRDefault="0042766B" w:rsidP="00427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B7F96">
              <w:rPr>
                <w:rFonts w:ascii="Angsana New" w:hAnsi="Angsana New"/>
                <w:sz w:val="30"/>
                <w:szCs w:val="30"/>
                <w:cs/>
              </w:rPr>
              <w:t>หลังจากหนึ่งปี</w:t>
            </w:r>
            <w:r w:rsidR="00D545A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B7F96">
              <w:rPr>
                <w:rFonts w:ascii="Angsana New" w:hAnsi="Angsana New"/>
                <w:sz w:val="30"/>
                <w:szCs w:val="30"/>
                <w:cs/>
              </w:rPr>
              <w:t>แต่ไม่เกินห้าปี</w:t>
            </w:r>
          </w:p>
        </w:tc>
        <w:tc>
          <w:tcPr>
            <w:tcW w:w="600" w:type="pct"/>
            <w:vAlign w:val="bottom"/>
          </w:tcPr>
          <w:p w14:paraId="24089057" w14:textId="77777777" w:rsidR="0042766B" w:rsidRPr="004B7F96" w:rsidRDefault="0054200A" w:rsidP="00427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746,869</w:t>
            </w:r>
          </w:p>
        </w:tc>
        <w:tc>
          <w:tcPr>
            <w:tcW w:w="144" w:type="pct"/>
            <w:vAlign w:val="bottom"/>
          </w:tcPr>
          <w:p w14:paraId="77962940" w14:textId="77777777" w:rsidR="0042766B" w:rsidRPr="004B7F96" w:rsidRDefault="0042766B" w:rsidP="00427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14:paraId="56B97FAC" w14:textId="77777777" w:rsidR="0042766B" w:rsidRPr="004B7F96" w:rsidRDefault="0042766B" w:rsidP="00427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636,990</w:t>
            </w:r>
          </w:p>
        </w:tc>
        <w:tc>
          <w:tcPr>
            <w:tcW w:w="144" w:type="pct"/>
            <w:gridSpan w:val="2"/>
            <w:vAlign w:val="bottom"/>
          </w:tcPr>
          <w:p w14:paraId="2563DA67" w14:textId="77777777" w:rsidR="0042766B" w:rsidRPr="004B7F96" w:rsidRDefault="0042766B" w:rsidP="00427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02BE70FF" w14:textId="77777777" w:rsidR="0042766B" w:rsidRPr="004B7F96" w:rsidRDefault="0054200A" w:rsidP="00427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3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36,877</w:t>
            </w:r>
          </w:p>
        </w:tc>
        <w:tc>
          <w:tcPr>
            <w:tcW w:w="137" w:type="pct"/>
            <w:vAlign w:val="bottom"/>
          </w:tcPr>
          <w:p w14:paraId="5F01965D" w14:textId="77777777" w:rsidR="0042766B" w:rsidRPr="004B7F96" w:rsidRDefault="0042766B" w:rsidP="00427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5AF262AD" w14:textId="77777777" w:rsidR="0042766B" w:rsidRPr="004B7F96" w:rsidRDefault="0042766B" w:rsidP="00427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3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77,107</w:t>
            </w:r>
          </w:p>
        </w:tc>
      </w:tr>
      <w:tr w:rsidR="0042766B" w:rsidRPr="004B7F96" w14:paraId="61FD7F52" w14:textId="77777777" w:rsidTr="0042766B">
        <w:trPr>
          <w:trHeight w:val="420"/>
        </w:trPr>
        <w:tc>
          <w:tcPr>
            <w:tcW w:w="2200" w:type="pct"/>
          </w:tcPr>
          <w:p w14:paraId="320DB454" w14:textId="77777777" w:rsidR="0042766B" w:rsidRPr="004B7F96" w:rsidRDefault="0042766B" w:rsidP="00427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B7F96">
              <w:rPr>
                <w:rFonts w:ascii="Angsana New" w:hAnsi="Angsana New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vAlign w:val="bottom"/>
          </w:tcPr>
          <w:p w14:paraId="52CBB75B" w14:textId="77777777" w:rsidR="0042766B" w:rsidRPr="004B7F96" w:rsidRDefault="0054200A" w:rsidP="00427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500,360</w:t>
            </w:r>
          </w:p>
        </w:tc>
        <w:tc>
          <w:tcPr>
            <w:tcW w:w="144" w:type="pct"/>
            <w:vAlign w:val="bottom"/>
          </w:tcPr>
          <w:p w14:paraId="6C460AC7" w14:textId="77777777" w:rsidR="0042766B" w:rsidRPr="004B7F96" w:rsidRDefault="0042766B" w:rsidP="00427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  <w:vAlign w:val="bottom"/>
          </w:tcPr>
          <w:p w14:paraId="561863A3" w14:textId="77777777" w:rsidR="0042766B" w:rsidRPr="004B7F96" w:rsidRDefault="0042766B" w:rsidP="00427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625,357</w:t>
            </w:r>
          </w:p>
        </w:tc>
        <w:tc>
          <w:tcPr>
            <w:tcW w:w="144" w:type="pct"/>
            <w:gridSpan w:val="2"/>
            <w:vAlign w:val="bottom"/>
          </w:tcPr>
          <w:p w14:paraId="00B33B10" w14:textId="77777777" w:rsidR="0042766B" w:rsidRPr="004B7F96" w:rsidRDefault="0042766B" w:rsidP="00427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76ED75EE" w14:textId="77777777" w:rsidR="0042766B" w:rsidRPr="00962E39" w:rsidRDefault="0054200A" w:rsidP="00427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3"/>
              </w:tabs>
              <w:spacing w:after="0"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  <w:vAlign w:val="bottom"/>
          </w:tcPr>
          <w:p w14:paraId="0ED2103E" w14:textId="77777777" w:rsidR="0042766B" w:rsidRPr="00962E39" w:rsidRDefault="0042766B" w:rsidP="00427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2BC5E561" w14:textId="77777777" w:rsidR="0042766B" w:rsidRPr="00962E39" w:rsidRDefault="0042766B" w:rsidP="00427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3"/>
              </w:tabs>
              <w:spacing w:after="0"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2766B" w:rsidRPr="004B7F96" w14:paraId="29E622A0" w14:textId="77777777" w:rsidTr="0042766B">
        <w:trPr>
          <w:trHeight w:val="420"/>
        </w:trPr>
        <w:tc>
          <w:tcPr>
            <w:tcW w:w="2200" w:type="pct"/>
          </w:tcPr>
          <w:p w14:paraId="550A58C3" w14:textId="77777777" w:rsidR="0042766B" w:rsidRPr="004B7F96" w:rsidRDefault="0042766B" w:rsidP="00427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B7F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FC00DE" w14:textId="77777777" w:rsidR="0042766B" w:rsidRPr="004B7F96" w:rsidRDefault="0054200A" w:rsidP="00427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1,579,699</w:t>
            </w:r>
          </w:p>
        </w:tc>
        <w:tc>
          <w:tcPr>
            <w:tcW w:w="144" w:type="pct"/>
            <w:vAlign w:val="bottom"/>
          </w:tcPr>
          <w:p w14:paraId="46B9F7D3" w14:textId="77777777" w:rsidR="0042766B" w:rsidRPr="004B7F96" w:rsidRDefault="0042766B" w:rsidP="00427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6535D0" w14:textId="77777777" w:rsidR="0042766B" w:rsidRPr="004B7F96" w:rsidRDefault="0042766B" w:rsidP="00427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1,459,110</w:t>
            </w:r>
          </w:p>
        </w:tc>
        <w:tc>
          <w:tcPr>
            <w:tcW w:w="144" w:type="pct"/>
            <w:gridSpan w:val="2"/>
            <w:vAlign w:val="bottom"/>
          </w:tcPr>
          <w:p w14:paraId="30CE5670" w14:textId="77777777" w:rsidR="0042766B" w:rsidRPr="004B7F96" w:rsidRDefault="0042766B" w:rsidP="00427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D6D369" w14:textId="77777777" w:rsidR="0042766B" w:rsidRPr="004B7F96" w:rsidRDefault="0054200A" w:rsidP="00427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3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77,207</w:t>
            </w:r>
          </w:p>
        </w:tc>
        <w:tc>
          <w:tcPr>
            <w:tcW w:w="137" w:type="pct"/>
            <w:vAlign w:val="bottom"/>
          </w:tcPr>
          <w:p w14:paraId="2A796359" w14:textId="77777777" w:rsidR="0042766B" w:rsidRPr="004B7F96" w:rsidRDefault="0042766B" w:rsidP="00427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E51F15" w14:textId="77777777" w:rsidR="0042766B" w:rsidRPr="004B7F96" w:rsidRDefault="0042766B" w:rsidP="00427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3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124,675</w:t>
            </w:r>
          </w:p>
        </w:tc>
      </w:tr>
      <w:tr w:rsidR="0042766B" w:rsidRPr="004B7F96" w14:paraId="7AD121C4" w14:textId="77777777" w:rsidTr="00FA5670">
        <w:trPr>
          <w:trHeight w:val="420"/>
          <w:tblHeader/>
        </w:trPr>
        <w:tc>
          <w:tcPr>
            <w:tcW w:w="2200" w:type="pct"/>
          </w:tcPr>
          <w:p w14:paraId="7CCB1E3A" w14:textId="77777777" w:rsidR="0042766B" w:rsidRPr="004B7F96" w:rsidRDefault="0042766B" w:rsidP="00427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00" w:type="pct"/>
            <w:gridSpan w:val="8"/>
          </w:tcPr>
          <w:p w14:paraId="17538990" w14:textId="77777777" w:rsidR="0042766B" w:rsidRDefault="0042766B" w:rsidP="0042766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7"/>
              </w:tabs>
              <w:spacing w:line="240" w:lineRule="auto"/>
              <w:ind w:left="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42766B" w:rsidRPr="004B7F96" w14:paraId="46F959F8" w14:textId="77777777" w:rsidTr="0042766B">
        <w:trPr>
          <w:trHeight w:val="420"/>
        </w:trPr>
        <w:tc>
          <w:tcPr>
            <w:tcW w:w="2200" w:type="pct"/>
          </w:tcPr>
          <w:p w14:paraId="0BDD68B7" w14:textId="77777777" w:rsidR="0042766B" w:rsidRPr="004B7F96" w:rsidRDefault="0042766B" w:rsidP="00427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B7F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600" w:type="pct"/>
          </w:tcPr>
          <w:p w14:paraId="4806F239" w14:textId="77777777" w:rsidR="0042766B" w:rsidRPr="004B7F96" w:rsidRDefault="0042766B" w:rsidP="0042766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87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D8741F5" w14:textId="77777777" w:rsidR="0042766B" w:rsidRPr="004B7F96" w:rsidRDefault="0042766B" w:rsidP="0042766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gridSpan w:val="2"/>
          </w:tcPr>
          <w:p w14:paraId="58FA3842" w14:textId="77777777" w:rsidR="0042766B" w:rsidRPr="004B7F96" w:rsidRDefault="0042766B" w:rsidP="0042766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87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124D172B" w14:textId="77777777" w:rsidR="0042766B" w:rsidRPr="004B7F96" w:rsidRDefault="0042766B" w:rsidP="0042766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327E8245" w14:textId="77777777" w:rsidR="0042766B" w:rsidRPr="004B7F96" w:rsidRDefault="0042766B" w:rsidP="0042766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3A586D01" w14:textId="77777777" w:rsidR="0042766B" w:rsidRPr="004B7F96" w:rsidRDefault="0042766B" w:rsidP="0042766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6D5A9454" w14:textId="77777777" w:rsidR="0042766B" w:rsidRPr="004B7F96" w:rsidRDefault="0042766B" w:rsidP="0042766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7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1538" w:rsidRPr="004B7F96" w14:paraId="354E2F42" w14:textId="77777777" w:rsidTr="009B28FC">
        <w:trPr>
          <w:trHeight w:val="420"/>
        </w:trPr>
        <w:tc>
          <w:tcPr>
            <w:tcW w:w="2200" w:type="pct"/>
          </w:tcPr>
          <w:p w14:paraId="06921D86" w14:textId="6DB109C2" w:rsidR="00D51538" w:rsidRPr="004B7F96" w:rsidRDefault="00D51538" w:rsidP="00D51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B7F96">
              <w:rPr>
                <w:rFonts w:ascii="Angsana New" w:hAnsi="Angsana New"/>
                <w:sz w:val="30"/>
                <w:szCs w:val="30"/>
                <w:cs/>
              </w:rPr>
              <w:t>เลตเตอร์ออฟเครดิตที่ยังไม่ได้ใช้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00" w:type="pct"/>
            <w:vAlign w:val="bottom"/>
          </w:tcPr>
          <w:p w14:paraId="2E83605E" w14:textId="77777777" w:rsidR="00D51538" w:rsidRPr="0054200A" w:rsidRDefault="00D51538" w:rsidP="00D5153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0"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200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0114C2F4" w14:textId="77777777" w:rsidR="00D51538" w:rsidRPr="004B7F96" w:rsidRDefault="00D51538" w:rsidP="00D5153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ind w:left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gridSpan w:val="2"/>
            <w:vAlign w:val="bottom"/>
          </w:tcPr>
          <w:p w14:paraId="1487C516" w14:textId="77777777" w:rsidR="00D51538" w:rsidRPr="004B7F96" w:rsidRDefault="00D51538" w:rsidP="00D5153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58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1,251</w:t>
            </w:r>
          </w:p>
        </w:tc>
        <w:tc>
          <w:tcPr>
            <w:tcW w:w="129" w:type="pct"/>
            <w:vAlign w:val="bottom"/>
          </w:tcPr>
          <w:p w14:paraId="37A0AA8C" w14:textId="77777777" w:rsidR="00D51538" w:rsidRPr="004B7F96" w:rsidRDefault="00D51538" w:rsidP="00D5153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ind w:left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29BB7BC3" w14:textId="74BC30A7" w:rsidR="00D51538" w:rsidRPr="004B7F96" w:rsidRDefault="00D51538" w:rsidP="00D51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3"/>
              </w:tabs>
              <w:spacing w:after="0"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  <w:vAlign w:val="bottom"/>
          </w:tcPr>
          <w:p w14:paraId="1887C128" w14:textId="77777777" w:rsidR="00D51538" w:rsidRPr="004B7F96" w:rsidRDefault="00D51538" w:rsidP="00D51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3"/>
              </w:tabs>
              <w:spacing w:after="0"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2B09E2CA" w14:textId="77777777" w:rsidR="00D51538" w:rsidRPr="004B7F96" w:rsidRDefault="00D51538" w:rsidP="00D5153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58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1,251</w:t>
            </w:r>
          </w:p>
        </w:tc>
      </w:tr>
      <w:tr w:rsidR="0054200A" w:rsidRPr="004B7F96" w14:paraId="5FB2252F" w14:textId="77777777" w:rsidTr="0042766B">
        <w:trPr>
          <w:trHeight w:val="420"/>
        </w:trPr>
        <w:tc>
          <w:tcPr>
            <w:tcW w:w="2200" w:type="pct"/>
          </w:tcPr>
          <w:p w14:paraId="1377C295" w14:textId="77777777" w:rsidR="0054200A" w:rsidRPr="004B7F96" w:rsidRDefault="0054200A" w:rsidP="00427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B7F96">
              <w:rPr>
                <w:rFonts w:ascii="Angsana New" w:hAnsi="Angsana New"/>
                <w:sz w:val="30"/>
                <w:szCs w:val="30"/>
                <w:cs/>
              </w:rPr>
              <w:t>ค้ำประกันวงเงินสินเชื่อของบริษัทย่อยกับ</w:t>
            </w:r>
          </w:p>
        </w:tc>
        <w:tc>
          <w:tcPr>
            <w:tcW w:w="600" w:type="pct"/>
            <w:vAlign w:val="bottom"/>
          </w:tcPr>
          <w:p w14:paraId="74708C2B" w14:textId="77777777" w:rsidR="0054200A" w:rsidRPr="004B7F96" w:rsidRDefault="0054200A" w:rsidP="0042766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05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1CBE36BF" w14:textId="77777777" w:rsidR="0054200A" w:rsidRPr="004B7F96" w:rsidRDefault="0054200A" w:rsidP="0042766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ind w:left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gridSpan w:val="2"/>
            <w:vAlign w:val="bottom"/>
          </w:tcPr>
          <w:p w14:paraId="4847113B" w14:textId="77777777" w:rsidR="0054200A" w:rsidRPr="004B7F96" w:rsidRDefault="0054200A" w:rsidP="0042766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05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14:paraId="696CE816" w14:textId="77777777" w:rsidR="0054200A" w:rsidRPr="004B7F96" w:rsidRDefault="0054200A" w:rsidP="0042766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ind w:left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1210842A" w14:textId="77777777" w:rsidR="0054200A" w:rsidRPr="004B7F96" w:rsidRDefault="0054200A" w:rsidP="0042766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05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  <w:vAlign w:val="bottom"/>
          </w:tcPr>
          <w:p w14:paraId="1EAAEF84" w14:textId="77777777" w:rsidR="0054200A" w:rsidRPr="004B7F96" w:rsidRDefault="0054200A" w:rsidP="0042766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ind w:left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1EB34D88" w14:textId="77777777" w:rsidR="0054200A" w:rsidRPr="004B7F96" w:rsidRDefault="0054200A" w:rsidP="0042766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05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1538" w:rsidRPr="004B7F96" w14:paraId="0488B409" w14:textId="77777777" w:rsidTr="0042766B">
        <w:trPr>
          <w:trHeight w:val="420"/>
        </w:trPr>
        <w:tc>
          <w:tcPr>
            <w:tcW w:w="2200" w:type="pct"/>
          </w:tcPr>
          <w:p w14:paraId="5049608D" w14:textId="3BD04566" w:rsidR="00D51538" w:rsidRPr="004B7F96" w:rsidRDefault="00D51538" w:rsidP="00D51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B7F9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B7F96">
              <w:rPr>
                <w:rFonts w:ascii="Angsana New" w:hAnsi="Angsana New"/>
                <w:sz w:val="30"/>
                <w:szCs w:val="30"/>
                <w:cs/>
              </w:rPr>
              <w:t>สถาบันการเงิน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00" w:type="pct"/>
            <w:vAlign w:val="bottom"/>
          </w:tcPr>
          <w:p w14:paraId="2A09F151" w14:textId="124C1150" w:rsidR="00D51538" w:rsidRPr="004B7F96" w:rsidRDefault="00D51538" w:rsidP="00D5153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0"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200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5A7B8013" w14:textId="77777777" w:rsidR="00D51538" w:rsidRPr="004B7F96" w:rsidRDefault="00D51538" w:rsidP="00D5153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0"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gridSpan w:val="2"/>
            <w:vAlign w:val="bottom"/>
          </w:tcPr>
          <w:p w14:paraId="4EED35F6" w14:textId="77777777" w:rsidR="00D51538" w:rsidRPr="004B7F96" w:rsidRDefault="00D51538" w:rsidP="00D51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5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85,000</w:t>
            </w:r>
          </w:p>
        </w:tc>
        <w:tc>
          <w:tcPr>
            <w:tcW w:w="129" w:type="pct"/>
            <w:vAlign w:val="bottom"/>
          </w:tcPr>
          <w:p w14:paraId="7D3C0F21" w14:textId="77777777" w:rsidR="00D51538" w:rsidRPr="004B7F96" w:rsidRDefault="00D51538" w:rsidP="00D5153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ind w:left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041D735B" w14:textId="77777777" w:rsidR="00D51538" w:rsidRPr="004B7F96" w:rsidRDefault="00D51538" w:rsidP="00D51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3"/>
              </w:tabs>
              <w:spacing w:after="0"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  <w:vAlign w:val="bottom"/>
          </w:tcPr>
          <w:p w14:paraId="78DF2207" w14:textId="77777777" w:rsidR="00D51538" w:rsidRPr="004B7F96" w:rsidRDefault="00D51538" w:rsidP="00D5153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3"/>
              </w:tabs>
              <w:spacing w:line="240" w:lineRule="auto"/>
              <w:ind w:left="0" w:right="39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23295AAF" w14:textId="77777777" w:rsidR="00D51538" w:rsidRPr="004B7F96" w:rsidRDefault="00D51538" w:rsidP="00D51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5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85,000</w:t>
            </w:r>
          </w:p>
        </w:tc>
      </w:tr>
      <w:tr w:rsidR="0054200A" w:rsidRPr="004B7F96" w14:paraId="2328064A" w14:textId="77777777" w:rsidTr="0042766B">
        <w:trPr>
          <w:trHeight w:val="420"/>
        </w:trPr>
        <w:tc>
          <w:tcPr>
            <w:tcW w:w="2200" w:type="pct"/>
            <w:shd w:val="clear" w:color="auto" w:fill="auto"/>
          </w:tcPr>
          <w:p w14:paraId="0B6F6330" w14:textId="40031F83" w:rsidR="0054200A" w:rsidRPr="004B7F96" w:rsidRDefault="0054200A" w:rsidP="00427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B7F96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3CD877" w14:textId="77777777" w:rsidR="0054200A" w:rsidRPr="004B7F96" w:rsidRDefault="0054200A" w:rsidP="00427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5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1,640,269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784937A0" w14:textId="77777777" w:rsidR="0054200A" w:rsidRPr="004B7F96" w:rsidRDefault="0054200A" w:rsidP="00427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E7F2A2" w14:textId="77777777" w:rsidR="0054200A" w:rsidRPr="004B7F96" w:rsidRDefault="0054200A" w:rsidP="00427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5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1,650,805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7C53EDEA" w14:textId="77777777" w:rsidR="0054200A" w:rsidRPr="004B7F96" w:rsidRDefault="0054200A" w:rsidP="00427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DB2BA2" w14:textId="77777777" w:rsidR="0054200A" w:rsidRPr="004B7F96" w:rsidRDefault="0054200A" w:rsidP="00427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5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34,074</w:t>
            </w:r>
          </w:p>
        </w:tc>
        <w:tc>
          <w:tcPr>
            <w:tcW w:w="137" w:type="pct"/>
            <w:shd w:val="clear" w:color="auto" w:fill="auto"/>
            <w:vAlign w:val="bottom"/>
          </w:tcPr>
          <w:p w14:paraId="0525C8FC" w14:textId="77777777" w:rsidR="0054200A" w:rsidRPr="004B7F96" w:rsidRDefault="0054200A" w:rsidP="00427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9C2AF0" w14:textId="77777777" w:rsidR="0054200A" w:rsidRPr="004B7F96" w:rsidRDefault="0054200A" w:rsidP="00427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5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876</w:t>
            </w:r>
          </w:p>
        </w:tc>
      </w:tr>
      <w:tr w:rsidR="0054200A" w:rsidRPr="004B7F96" w14:paraId="67D9682A" w14:textId="77777777" w:rsidTr="0042766B">
        <w:trPr>
          <w:trHeight w:val="420"/>
        </w:trPr>
        <w:tc>
          <w:tcPr>
            <w:tcW w:w="2200" w:type="pct"/>
            <w:shd w:val="clear" w:color="auto" w:fill="auto"/>
          </w:tcPr>
          <w:p w14:paraId="51861B33" w14:textId="77777777" w:rsidR="0054200A" w:rsidRPr="004B7F96" w:rsidRDefault="0054200A" w:rsidP="00427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B7F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CE56F6" w14:textId="77777777" w:rsidR="0054200A" w:rsidRPr="004B7F96" w:rsidRDefault="0054200A" w:rsidP="00427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5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1,640,269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26EAD045" w14:textId="77777777" w:rsidR="0054200A" w:rsidRPr="004B7F96" w:rsidRDefault="0054200A" w:rsidP="00427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44A3B0" w14:textId="77777777" w:rsidR="0054200A" w:rsidRPr="004B7F96" w:rsidRDefault="0054200A" w:rsidP="00427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5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1,737,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056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79484863" w14:textId="77777777" w:rsidR="0054200A" w:rsidRPr="004B7F96" w:rsidRDefault="0054200A" w:rsidP="00427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0DF9AB" w14:textId="77777777" w:rsidR="0054200A" w:rsidRPr="004B7F96" w:rsidRDefault="0054200A" w:rsidP="00427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5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34,074</w:t>
            </w:r>
          </w:p>
        </w:tc>
        <w:tc>
          <w:tcPr>
            <w:tcW w:w="137" w:type="pct"/>
            <w:shd w:val="clear" w:color="auto" w:fill="auto"/>
            <w:vAlign w:val="bottom"/>
          </w:tcPr>
          <w:p w14:paraId="64301120" w14:textId="77777777" w:rsidR="0054200A" w:rsidRPr="004B7F96" w:rsidRDefault="0054200A" w:rsidP="00427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0DEA12" w14:textId="77777777" w:rsidR="0054200A" w:rsidRPr="004B7F96" w:rsidRDefault="0054200A" w:rsidP="00427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5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121,127</w:t>
            </w:r>
          </w:p>
        </w:tc>
      </w:tr>
    </w:tbl>
    <w:p w14:paraId="61C19C79" w14:textId="77777777" w:rsidR="00E11D3C" w:rsidRDefault="00E11D3C" w:rsidP="00E11D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 w:hanging="567"/>
        <w:jc w:val="thaiDistribute"/>
        <w:rPr>
          <w:rFonts w:ascii="Angsana New" w:hAnsi="Angsana New"/>
          <w:sz w:val="30"/>
          <w:szCs w:val="30"/>
        </w:rPr>
      </w:pPr>
    </w:p>
    <w:p w14:paraId="6CDAFFCB" w14:textId="77777777" w:rsidR="00B463AD" w:rsidRPr="00B463AD" w:rsidRDefault="00B463AD" w:rsidP="00707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134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463A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สัญญาที่สำคัญ</w:t>
      </w:r>
    </w:p>
    <w:p w14:paraId="28940416" w14:textId="77777777" w:rsidR="00B463AD" w:rsidRPr="008A1678" w:rsidRDefault="00B463AD" w:rsidP="00707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134" w:hanging="567"/>
        <w:jc w:val="thaiDistribute"/>
        <w:rPr>
          <w:rFonts w:ascii="Angsana New" w:hAnsi="Angsana New"/>
          <w:sz w:val="30"/>
          <w:szCs w:val="30"/>
        </w:rPr>
      </w:pPr>
    </w:p>
    <w:p w14:paraId="516D84DA" w14:textId="29ED838D" w:rsidR="00B25E7C" w:rsidRPr="006313D0" w:rsidRDefault="00B25E7C" w:rsidP="006313D0">
      <w:pPr>
        <w:pStyle w:val="ListParagraph"/>
        <w:numPr>
          <w:ilvl w:val="2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6313D0">
        <w:rPr>
          <w:rFonts w:ascii="Angsana New" w:hAnsi="Angsana New"/>
          <w:sz w:val="30"/>
          <w:szCs w:val="30"/>
          <w:cs/>
        </w:rPr>
        <w:t>บริษัทและบริษัทย่อยได้ทำสัญญาเช่าและบริการเพื่อเช่าสำนักงานรวมทั้งสิ่งอำนวยความสะดวกกับบริษัท</w:t>
      </w:r>
      <w:r w:rsidR="006313D0">
        <w:rPr>
          <w:rFonts w:ascii="Angsana New" w:hAnsi="Angsana New"/>
          <w:sz w:val="30"/>
          <w:szCs w:val="30"/>
          <w:cs/>
        </w:rPr>
        <w:br/>
      </w:r>
      <w:r w:rsidRPr="006313D0">
        <w:rPr>
          <w:rFonts w:ascii="Angsana New" w:hAnsi="Angsana New"/>
          <w:sz w:val="30"/>
          <w:szCs w:val="30"/>
          <w:cs/>
        </w:rPr>
        <w:t>ในประเทศแห่งหนึ่งเป็นระยะเวลา 3 ปี โดยจ</w:t>
      </w:r>
      <w:r w:rsidR="00BF73BA" w:rsidRPr="006313D0">
        <w:rPr>
          <w:rFonts w:ascii="Angsana New" w:hAnsi="Angsana New"/>
          <w:sz w:val="30"/>
          <w:szCs w:val="30"/>
          <w:cs/>
        </w:rPr>
        <w:t>ะสิ้นสุดใน</w:t>
      </w:r>
      <w:r w:rsidR="00A508B5" w:rsidRPr="006313D0">
        <w:rPr>
          <w:rFonts w:ascii="Angsana New" w:hAnsi="Angsana New" w:hint="cs"/>
          <w:sz w:val="30"/>
          <w:szCs w:val="30"/>
          <w:cs/>
        </w:rPr>
        <w:t>เวลาที่แตกต่างกันจนถึง</w:t>
      </w:r>
      <w:r w:rsidRPr="006313D0">
        <w:rPr>
          <w:rFonts w:ascii="Angsana New" w:hAnsi="Angsana New"/>
          <w:sz w:val="30"/>
          <w:szCs w:val="30"/>
          <w:cs/>
        </w:rPr>
        <w:t>วันที่ 30 พฤศจิกายน 25</w:t>
      </w:r>
      <w:r w:rsidR="00BF73BA" w:rsidRPr="006313D0">
        <w:rPr>
          <w:rFonts w:ascii="Angsana New" w:hAnsi="Angsana New"/>
          <w:sz w:val="30"/>
          <w:szCs w:val="30"/>
        </w:rPr>
        <w:t>63</w:t>
      </w:r>
      <w:r w:rsidRPr="006313D0">
        <w:rPr>
          <w:rFonts w:ascii="Angsana New" w:hAnsi="Angsana New"/>
          <w:sz w:val="30"/>
          <w:szCs w:val="30"/>
          <w:cs/>
        </w:rPr>
        <w:t xml:space="preserve"> บริษัทและบริษัทย่อ</w:t>
      </w:r>
      <w:r w:rsidR="009F1CF4" w:rsidRPr="006313D0">
        <w:rPr>
          <w:rFonts w:ascii="Angsana New" w:hAnsi="Angsana New" w:hint="cs"/>
          <w:sz w:val="30"/>
          <w:szCs w:val="30"/>
          <w:cs/>
        </w:rPr>
        <w:t>ย</w:t>
      </w:r>
      <w:r w:rsidRPr="006313D0">
        <w:rPr>
          <w:rFonts w:ascii="Angsana New" w:hAnsi="Angsana New"/>
          <w:spacing w:val="-4"/>
          <w:sz w:val="30"/>
          <w:szCs w:val="30"/>
          <w:cs/>
        </w:rPr>
        <w:t>ตกลงชำระค่าเช่าและค่าบริการตามอัตราที่ตกลงในสัญญา ซึ่งสัญญาดังกล่าวมีเงื่อนไข</w:t>
      </w:r>
      <w:r w:rsidR="006313D0">
        <w:rPr>
          <w:rFonts w:ascii="Angsana New" w:hAnsi="Angsana New"/>
          <w:spacing w:val="-4"/>
          <w:sz w:val="30"/>
          <w:szCs w:val="30"/>
          <w:cs/>
        </w:rPr>
        <w:br/>
      </w:r>
      <w:r w:rsidRPr="006313D0">
        <w:rPr>
          <w:rFonts w:ascii="Angsana New" w:hAnsi="Angsana New"/>
          <w:spacing w:val="-4"/>
          <w:sz w:val="30"/>
          <w:szCs w:val="30"/>
          <w:cs/>
        </w:rPr>
        <w:t>ในการต่ออายุสัญญาได้</w:t>
      </w:r>
    </w:p>
    <w:p w14:paraId="718E7642" w14:textId="77777777" w:rsidR="00B25E7C" w:rsidRPr="009D14B7" w:rsidRDefault="00B25E7C" w:rsidP="00B25E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03738C72" w14:textId="62C3C213" w:rsidR="00EC2606" w:rsidRPr="00EC2606" w:rsidRDefault="00B25E7C" w:rsidP="009B28FC">
      <w:pPr>
        <w:pStyle w:val="ListParagraph"/>
        <w:numPr>
          <w:ilvl w:val="2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  <w:cs/>
        </w:rPr>
      </w:pPr>
      <w:r w:rsidRPr="00EC2606">
        <w:rPr>
          <w:rFonts w:ascii="Angsana New" w:hAnsi="Angsana New"/>
          <w:sz w:val="30"/>
          <w:szCs w:val="30"/>
          <w:cs/>
        </w:rPr>
        <w:t xml:space="preserve">บริษัทย่อยทางอ้อมแห่งหนึ่งได้ทำสัญญาซื้อข่าวกับบริษัทต่างประเทศแห่งหนึ่งเป็นระยะเวลา 5 ปี โดยเริ่มตั้งแต่วันที่ </w:t>
      </w:r>
      <w:r w:rsidRPr="00EC2606">
        <w:rPr>
          <w:rFonts w:ascii="Angsana New" w:hAnsi="Angsana New"/>
          <w:sz w:val="30"/>
          <w:szCs w:val="30"/>
        </w:rPr>
        <w:t>1</w:t>
      </w:r>
      <w:r w:rsidRPr="00EC2606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EC2606">
        <w:rPr>
          <w:rFonts w:ascii="Angsana New" w:hAnsi="Angsana New"/>
          <w:sz w:val="30"/>
          <w:szCs w:val="30"/>
        </w:rPr>
        <w:t>25</w:t>
      </w:r>
      <w:r w:rsidRPr="00EC2606">
        <w:rPr>
          <w:rFonts w:ascii="Angsana New" w:hAnsi="Angsana New"/>
          <w:sz w:val="30"/>
          <w:szCs w:val="30"/>
          <w:cs/>
        </w:rPr>
        <w:t xml:space="preserve">59 ถึงวันที่ </w:t>
      </w:r>
      <w:r w:rsidRPr="00EC2606">
        <w:rPr>
          <w:rFonts w:ascii="Angsana New" w:hAnsi="Angsana New"/>
          <w:sz w:val="30"/>
          <w:szCs w:val="30"/>
        </w:rPr>
        <w:t>31</w:t>
      </w:r>
      <w:r w:rsidRPr="00EC2606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EC2606">
        <w:rPr>
          <w:rFonts w:ascii="Angsana New" w:hAnsi="Angsana New"/>
          <w:sz w:val="30"/>
          <w:szCs w:val="30"/>
        </w:rPr>
        <w:t>25</w:t>
      </w:r>
      <w:r w:rsidRPr="00EC2606">
        <w:rPr>
          <w:rFonts w:ascii="Angsana New" w:hAnsi="Angsana New"/>
          <w:sz w:val="30"/>
          <w:szCs w:val="30"/>
          <w:cs/>
        </w:rPr>
        <w:t>64</w:t>
      </w:r>
      <w:r w:rsidRPr="00EC2606">
        <w:rPr>
          <w:rFonts w:ascii="Angsana New" w:hAnsi="Angsana New"/>
          <w:sz w:val="30"/>
          <w:szCs w:val="30"/>
        </w:rPr>
        <w:t xml:space="preserve"> </w:t>
      </w:r>
      <w:r w:rsidRPr="00EC2606">
        <w:rPr>
          <w:rFonts w:ascii="Angsana New" w:hAnsi="Angsana New"/>
          <w:sz w:val="30"/>
          <w:szCs w:val="30"/>
          <w:cs/>
        </w:rPr>
        <w:t>บริษัทย่อยทางอ้อมตกลงชำระค่าธรรมเนียมตามอัตราที่ตกลงในสัญญา ซึ่งสัญญาดังกล่าวมีเงื่อนไขในการต่ออายุสัญญาได้</w:t>
      </w:r>
      <w:r w:rsidR="00EC2606" w:rsidRPr="00EC2606">
        <w:rPr>
          <w:rFonts w:ascii="Angsana New" w:hAnsi="Angsana New"/>
          <w:sz w:val="30"/>
          <w:szCs w:val="30"/>
          <w:cs/>
        </w:rPr>
        <w:br w:type="page"/>
      </w:r>
    </w:p>
    <w:p w14:paraId="1508189E" w14:textId="59EE66EB" w:rsidR="006313D0" w:rsidRPr="006313D0" w:rsidRDefault="006313D0" w:rsidP="00303754">
      <w:pPr>
        <w:pStyle w:val="ListParagraph"/>
        <w:numPr>
          <w:ilvl w:val="2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8431A1">
        <w:rPr>
          <w:rFonts w:ascii="Angsana New" w:hAnsi="Angsana New"/>
          <w:sz w:val="30"/>
          <w:szCs w:val="30"/>
          <w:cs/>
        </w:rPr>
        <w:lastRenderedPageBreak/>
        <w:t>บริษัทย่อยแห่งหนึ่ง</w:t>
      </w:r>
      <w:r w:rsidRPr="008431A1">
        <w:rPr>
          <w:rFonts w:ascii="Angsana New" w:hAnsi="Angsana New" w:hint="cs"/>
          <w:sz w:val="30"/>
          <w:szCs w:val="30"/>
          <w:cs/>
        </w:rPr>
        <w:t>และ</w:t>
      </w:r>
      <w:r w:rsidRPr="008431A1">
        <w:rPr>
          <w:rFonts w:ascii="Angsana New" w:hAnsi="Angsana New"/>
          <w:sz w:val="30"/>
          <w:szCs w:val="30"/>
          <w:cs/>
        </w:rPr>
        <w:t>บริษัทย่อย</w:t>
      </w:r>
      <w:r w:rsidRPr="008431A1">
        <w:rPr>
          <w:rFonts w:ascii="Angsana New" w:hAnsi="Angsana New" w:hint="cs"/>
          <w:sz w:val="30"/>
          <w:szCs w:val="30"/>
          <w:cs/>
        </w:rPr>
        <w:t>ทางอ้อม</w:t>
      </w:r>
      <w:r w:rsidRPr="008431A1">
        <w:rPr>
          <w:rFonts w:ascii="Angsana New" w:hAnsi="Angsana New"/>
          <w:sz w:val="30"/>
          <w:szCs w:val="30"/>
          <w:cs/>
        </w:rPr>
        <w:t>แห่งหนึ่งได้ทำสัญญาเพื่อรับบริการเกี่ยวกับการส่งสัญญาณโทรทัศน์ขึ้นสู่ดาวเทียม</w:t>
      </w:r>
      <w:r w:rsidRPr="008431A1">
        <w:rPr>
          <w:rFonts w:ascii="Angsana New" w:hAnsi="Angsana New" w:hint="cs"/>
          <w:sz w:val="30"/>
          <w:szCs w:val="30"/>
          <w:cs/>
        </w:rPr>
        <w:t>หลายฉบับ</w:t>
      </w:r>
      <w:r w:rsidRPr="008431A1">
        <w:rPr>
          <w:rFonts w:ascii="Angsana New" w:hAnsi="Angsana New"/>
          <w:sz w:val="30"/>
          <w:szCs w:val="30"/>
          <w:cs/>
        </w:rPr>
        <w:t xml:space="preserve">กับบริษัทในประเทศสองแห่ง </w:t>
      </w:r>
      <w:r w:rsidRPr="008431A1">
        <w:rPr>
          <w:rFonts w:ascii="Angsana New" w:hAnsi="Angsana New" w:hint="cs"/>
          <w:sz w:val="30"/>
          <w:szCs w:val="30"/>
          <w:cs/>
        </w:rPr>
        <w:t xml:space="preserve">เป็นระยะเวลา </w:t>
      </w:r>
      <w:r w:rsidR="00507591">
        <w:rPr>
          <w:rFonts w:ascii="Angsana New" w:hAnsi="Angsana New"/>
          <w:sz w:val="30"/>
          <w:szCs w:val="30"/>
        </w:rPr>
        <w:t xml:space="preserve">7 </w:t>
      </w:r>
      <w:r w:rsidR="00507591">
        <w:rPr>
          <w:rFonts w:ascii="Angsana New" w:hAnsi="Angsana New" w:hint="cs"/>
          <w:sz w:val="30"/>
          <w:szCs w:val="30"/>
          <w:cs/>
        </w:rPr>
        <w:t>เดือน</w:t>
      </w:r>
      <w:r w:rsidRPr="008431A1">
        <w:rPr>
          <w:rFonts w:ascii="Angsana New" w:hAnsi="Angsana New" w:hint="cs"/>
          <w:sz w:val="30"/>
          <w:szCs w:val="30"/>
          <w:cs/>
        </w:rPr>
        <w:t xml:space="preserve"> ถึง </w:t>
      </w:r>
      <w:r w:rsidRPr="008431A1">
        <w:rPr>
          <w:rFonts w:ascii="Angsana New" w:hAnsi="Angsana New"/>
          <w:sz w:val="30"/>
          <w:szCs w:val="30"/>
        </w:rPr>
        <w:t>5</w:t>
      </w:r>
      <w:r w:rsidRPr="008431A1">
        <w:rPr>
          <w:rFonts w:ascii="Angsana New" w:hAnsi="Angsana New" w:hint="cs"/>
          <w:sz w:val="30"/>
          <w:szCs w:val="30"/>
          <w:cs/>
        </w:rPr>
        <w:t xml:space="preserve"> ปี </w:t>
      </w:r>
      <w:r w:rsidRPr="008431A1">
        <w:rPr>
          <w:rFonts w:ascii="Angsana New" w:hAnsi="Angsana New"/>
          <w:sz w:val="30"/>
          <w:szCs w:val="30"/>
        </w:rPr>
        <w:t xml:space="preserve">11 </w:t>
      </w:r>
      <w:r w:rsidRPr="008431A1">
        <w:rPr>
          <w:rFonts w:ascii="Angsana New" w:hAnsi="Angsana New" w:hint="cs"/>
          <w:sz w:val="30"/>
          <w:szCs w:val="30"/>
          <w:cs/>
        </w:rPr>
        <w:t xml:space="preserve">เดือน โดยมีระยะเวลาสิ้นสุดของสัญญาแตกต่างกันจนถึงวันที่ </w:t>
      </w:r>
      <w:r w:rsidRPr="008431A1">
        <w:rPr>
          <w:rFonts w:ascii="Angsana New" w:hAnsi="Angsana New"/>
          <w:sz w:val="30"/>
          <w:szCs w:val="30"/>
        </w:rPr>
        <w:t xml:space="preserve">31 </w:t>
      </w:r>
      <w:r w:rsidRPr="008431A1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8431A1">
        <w:rPr>
          <w:rFonts w:ascii="Angsana New" w:hAnsi="Angsana New"/>
          <w:sz w:val="30"/>
          <w:szCs w:val="30"/>
        </w:rPr>
        <w:t xml:space="preserve">2563 </w:t>
      </w:r>
      <w:r w:rsidRPr="008431A1">
        <w:rPr>
          <w:rFonts w:ascii="Angsana New" w:hAnsi="Angsana New" w:hint="cs"/>
          <w:sz w:val="30"/>
          <w:szCs w:val="30"/>
          <w:cs/>
        </w:rPr>
        <w:t>บริษัทย่อยและ</w:t>
      </w:r>
      <w:r w:rsidRPr="008431A1">
        <w:rPr>
          <w:rFonts w:ascii="Angsana New" w:hAnsi="Angsana New"/>
          <w:sz w:val="30"/>
          <w:szCs w:val="30"/>
          <w:cs/>
        </w:rPr>
        <w:t>บริษัทย่อย</w:t>
      </w:r>
      <w:r w:rsidRPr="008431A1">
        <w:rPr>
          <w:rFonts w:ascii="Angsana New" w:hAnsi="Angsana New" w:hint="cs"/>
          <w:sz w:val="30"/>
          <w:szCs w:val="30"/>
          <w:cs/>
        </w:rPr>
        <w:t>ทางอ้อม</w:t>
      </w:r>
      <w:r w:rsidR="00E45BF7">
        <w:rPr>
          <w:rFonts w:ascii="Angsana New" w:hAnsi="Angsana New"/>
          <w:sz w:val="30"/>
          <w:szCs w:val="30"/>
          <w:cs/>
        </w:rPr>
        <w:br/>
      </w:r>
      <w:r w:rsidRPr="008431A1">
        <w:rPr>
          <w:rFonts w:ascii="Angsana New" w:hAnsi="Angsana New" w:hint="cs"/>
          <w:sz w:val="30"/>
          <w:szCs w:val="30"/>
          <w:cs/>
        </w:rPr>
        <w:t>ตกลงชำระค่าธรรมเนียมการใช้บริการสำหรับการส่งสัญญาณโทรทัศน์ดังกล่าวตามอัตราที่ตกลงในสัญญา ทั้งนี้ ในระหว่างปีสิ้นสุดวันที่ 31 ธันวาคม 2561 บริษัทย่อยและ</w:t>
      </w:r>
      <w:r w:rsidRPr="008431A1">
        <w:rPr>
          <w:rFonts w:ascii="Angsana New" w:hAnsi="Angsana New"/>
          <w:sz w:val="30"/>
          <w:szCs w:val="30"/>
          <w:cs/>
        </w:rPr>
        <w:t>บริษัทย่อย</w:t>
      </w:r>
      <w:r w:rsidRPr="008431A1">
        <w:rPr>
          <w:rFonts w:ascii="Angsana New" w:hAnsi="Angsana New" w:hint="cs"/>
          <w:sz w:val="30"/>
          <w:szCs w:val="30"/>
          <w:cs/>
        </w:rPr>
        <w:t xml:space="preserve">ทางอ้อมดังกล่าวได้รับการสนับสนุนค่าใช้จ่ายดังกล่าวจากสำนักงาน กสทช. </w:t>
      </w:r>
      <w:r w:rsidR="00B433C9">
        <w:rPr>
          <w:rFonts w:ascii="Angsana New" w:hAnsi="Angsana New" w:hint="cs"/>
          <w:sz w:val="30"/>
          <w:szCs w:val="30"/>
          <w:cs/>
        </w:rPr>
        <w:t>และ</w:t>
      </w:r>
      <w:r w:rsidRPr="008431A1">
        <w:rPr>
          <w:rFonts w:ascii="Angsana New" w:hAnsi="Angsana New" w:hint="cs"/>
          <w:sz w:val="30"/>
          <w:szCs w:val="30"/>
          <w:cs/>
        </w:rPr>
        <w:t>บันทึกในบัญชี “รายได้อื่น” ในงบกำไรขาดทุนเบ็ดเสร็จรวมเป็นจำนวนเงิน</w:t>
      </w:r>
      <w:r w:rsidRPr="008431A1">
        <w:rPr>
          <w:rFonts w:ascii="Angsana New" w:hAnsi="Angsana New"/>
          <w:sz w:val="30"/>
          <w:szCs w:val="30"/>
        </w:rPr>
        <w:t xml:space="preserve"> 33.64 </w:t>
      </w:r>
      <w:r w:rsidRPr="008431A1">
        <w:rPr>
          <w:rFonts w:ascii="Angsana New" w:hAnsi="Angsana New" w:hint="cs"/>
          <w:sz w:val="30"/>
          <w:szCs w:val="30"/>
          <w:cs/>
        </w:rPr>
        <w:t>ล้านบาท</w:t>
      </w:r>
      <w:r w:rsidRPr="008732DB">
        <w:rPr>
          <w:rFonts w:ascii="Angsana New" w:hAnsi="Angsana New" w:hint="cs"/>
          <w:i/>
          <w:iCs/>
          <w:sz w:val="30"/>
          <w:szCs w:val="30"/>
          <w:cs/>
        </w:rPr>
        <w:t xml:space="preserve"> (2560</w:t>
      </w:r>
      <w:r w:rsidRPr="008732DB">
        <w:rPr>
          <w:rFonts w:ascii="Angsana New" w:hAnsi="Angsana New"/>
          <w:i/>
          <w:iCs/>
          <w:sz w:val="30"/>
          <w:szCs w:val="30"/>
        </w:rPr>
        <w:t xml:space="preserve">: 16.93 </w:t>
      </w:r>
      <w:r w:rsidRPr="008732DB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</w:p>
    <w:p w14:paraId="1EFF12C0" w14:textId="77777777" w:rsidR="00B25E7C" w:rsidRPr="00E11D3C" w:rsidRDefault="00B25E7C" w:rsidP="00B25E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461DEFF6" w14:textId="10AF0EE8" w:rsidR="008732DB" w:rsidRDefault="008732DB" w:rsidP="008732DB">
      <w:pPr>
        <w:pStyle w:val="ListParagraph"/>
        <w:numPr>
          <w:ilvl w:val="2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CD5645">
        <w:rPr>
          <w:rFonts w:ascii="Angsana New" w:hAnsi="Angsana New"/>
          <w:sz w:val="30"/>
          <w:szCs w:val="30"/>
          <w:cs/>
        </w:rPr>
        <w:t>บริษัทย่อยแห่งหนึ่ง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CD5645">
        <w:rPr>
          <w:rFonts w:ascii="Angsana New" w:hAnsi="Angsana New"/>
          <w:sz w:val="30"/>
          <w:szCs w:val="30"/>
          <w:cs/>
        </w:rPr>
        <w:t>บริษัทย่อย</w:t>
      </w:r>
      <w:r>
        <w:rPr>
          <w:rFonts w:ascii="Angsana New" w:hAnsi="Angsana New" w:hint="cs"/>
          <w:sz w:val="30"/>
          <w:szCs w:val="30"/>
          <w:cs/>
        </w:rPr>
        <w:t>ทางอ้อม</w:t>
      </w:r>
      <w:r w:rsidRPr="00CD5645">
        <w:rPr>
          <w:rFonts w:ascii="Angsana New" w:hAnsi="Angsana New"/>
          <w:sz w:val="30"/>
          <w:szCs w:val="30"/>
          <w:cs/>
        </w:rPr>
        <w:t>แห่งหนึ่ง</w:t>
      </w:r>
      <w:r w:rsidRPr="008431A1">
        <w:rPr>
          <w:rFonts w:ascii="Angsana New" w:hAnsi="Angsana New" w:hint="cs"/>
          <w:sz w:val="30"/>
          <w:szCs w:val="30"/>
          <w:cs/>
        </w:rPr>
        <w:t>ได้ทำสัญญาเช่าให้บริการโครงข่ายโทรทัศน์ประเภท</w:t>
      </w:r>
      <w:r w:rsidR="008A5396">
        <w:rPr>
          <w:rFonts w:ascii="Angsana New" w:hAnsi="Angsana New"/>
          <w:sz w:val="30"/>
          <w:szCs w:val="30"/>
          <w:cs/>
        </w:rPr>
        <w:br/>
      </w:r>
      <w:r w:rsidRPr="008431A1">
        <w:rPr>
          <w:rFonts w:ascii="Angsana New" w:hAnsi="Angsana New" w:hint="cs"/>
          <w:sz w:val="30"/>
          <w:szCs w:val="30"/>
          <w:cs/>
        </w:rPr>
        <w:t>ที่ใช้คลื่นความถี่ภาคพื้นดินในระบบดิจิตอล</w:t>
      </w:r>
      <w:r w:rsidRPr="008431A1">
        <w:rPr>
          <w:rFonts w:ascii="Angsana New" w:hAnsi="Angsana New"/>
          <w:sz w:val="30"/>
          <w:szCs w:val="30"/>
          <w:cs/>
        </w:rPr>
        <w:t xml:space="preserve"> </w:t>
      </w:r>
      <w:r w:rsidRPr="008431A1">
        <w:rPr>
          <w:rFonts w:ascii="Angsana New" w:hAnsi="Angsana New" w:hint="cs"/>
          <w:sz w:val="30"/>
          <w:szCs w:val="30"/>
          <w:cs/>
        </w:rPr>
        <w:t>ประเภทมาตรฐานความคมชัดปกติกับสถานีวิทยุโทรทัศน์กองทัพบก</w:t>
      </w:r>
      <w:r w:rsidRPr="008431A1">
        <w:rPr>
          <w:rFonts w:ascii="Angsana New" w:hAnsi="Angsana New"/>
          <w:sz w:val="30"/>
          <w:szCs w:val="30"/>
        </w:rPr>
        <w:t xml:space="preserve"> </w:t>
      </w:r>
      <w:r w:rsidRPr="008431A1">
        <w:rPr>
          <w:rFonts w:ascii="Angsana New" w:hAnsi="Angsana New" w:hint="cs"/>
          <w:sz w:val="30"/>
          <w:szCs w:val="30"/>
          <w:cs/>
        </w:rPr>
        <w:t>เป็นระยะเวลา</w:t>
      </w:r>
      <w:r w:rsidRPr="008431A1">
        <w:rPr>
          <w:rFonts w:ascii="Angsana New" w:hAnsi="Angsana New"/>
          <w:sz w:val="30"/>
          <w:szCs w:val="30"/>
          <w:cs/>
        </w:rPr>
        <w:t xml:space="preserve"> 14 </w:t>
      </w:r>
      <w:r w:rsidRPr="008431A1">
        <w:rPr>
          <w:rFonts w:ascii="Angsana New" w:hAnsi="Angsana New" w:hint="cs"/>
          <w:sz w:val="30"/>
          <w:szCs w:val="30"/>
          <w:cs/>
        </w:rPr>
        <w:t>ปี</w:t>
      </w:r>
      <w:r w:rsidRPr="008431A1">
        <w:rPr>
          <w:rFonts w:ascii="Angsana New" w:hAnsi="Angsana New"/>
          <w:sz w:val="30"/>
          <w:szCs w:val="30"/>
          <w:cs/>
        </w:rPr>
        <w:t xml:space="preserve"> 5 </w:t>
      </w:r>
      <w:r w:rsidRPr="008431A1">
        <w:rPr>
          <w:rFonts w:ascii="Angsana New" w:hAnsi="Angsana New" w:hint="cs"/>
          <w:sz w:val="30"/>
          <w:szCs w:val="30"/>
          <w:cs/>
        </w:rPr>
        <w:t>เดือน</w:t>
      </w:r>
      <w:r w:rsidRPr="008431A1">
        <w:rPr>
          <w:rFonts w:ascii="Angsana New" w:hAnsi="Angsana New"/>
          <w:sz w:val="30"/>
          <w:szCs w:val="30"/>
          <w:cs/>
        </w:rPr>
        <w:t xml:space="preserve"> </w:t>
      </w:r>
      <w:r w:rsidRPr="008431A1">
        <w:rPr>
          <w:rFonts w:ascii="Angsana New" w:hAnsi="Angsana New" w:hint="cs"/>
          <w:sz w:val="30"/>
          <w:szCs w:val="30"/>
          <w:cs/>
        </w:rPr>
        <w:t>โดยเริ่มตั้งแต่วันที่</w:t>
      </w:r>
      <w:r w:rsidRPr="008431A1">
        <w:rPr>
          <w:rFonts w:ascii="Angsana New" w:hAnsi="Angsana New"/>
          <w:sz w:val="30"/>
          <w:szCs w:val="30"/>
          <w:cs/>
        </w:rPr>
        <w:t xml:space="preserve"> 16 </w:t>
      </w:r>
      <w:r w:rsidRPr="008431A1">
        <w:rPr>
          <w:rFonts w:ascii="Angsana New" w:hAnsi="Angsana New" w:hint="cs"/>
          <w:sz w:val="30"/>
          <w:szCs w:val="30"/>
          <w:cs/>
        </w:rPr>
        <w:t>มกราคม</w:t>
      </w:r>
      <w:r w:rsidRPr="008431A1">
        <w:rPr>
          <w:rFonts w:ascii="Angsana New" w:hAnsi="Angsana New"/>
          <w:sz w:val="30"/>
          <w:szCs w:val="30"/>
          <w:cs/>
        </w:rPr>
        <w:t xml:space="preserve"> 2557 </w:t>
      </w:r>
      <w:r w:rsidRPr="008431A1">
        <w:rPr>
          <w:rFonts w:ascii="Angsana New" w:hAnsi="Angsana New" w:hint="cs"/>
          <w:sz w:val="30"/>
          <w:szCs w:val="30"/>
          <w:cs/>
        </w:rPr>
        <w:t>ถึงวันที่</w:t>
      </w:r>
      <w:r w:rsidRPr="008431A1">
        <w:rPr>
          <w:rFonts w:ascii="Angsana New" w:hAnsi="Angsana New"/>
          <w:sz w:val="30"/>
          <w:szCs w:val="30"/>
          <w:cs/>
        </w:rPr>
        <w:t xml:space="preserve"> 31 </w:t>
      </w:r>
      <w:r w:rsidRPr="008431A1">
        <w:rPr>
          <w:rFonts w:ascii="Angsana New" w:hAnsi="Angsana New" w:hint="cs"/>
          <w:sz w:val="30"/>
          <w:szCs w:val="30"/>
          <w:cs/>
        </w:rPr>
        <w:t>พฤษภาคม</w:t>
      </w:r>
      <w:r w:rsidRPr="008431A1">
        <w:rPr>
          <w:rFonts w:ascii="Angsana New" w:hAnsi="Angsana New"/>
          <w:sz w:val="30"/>
          <w:szCs w:val="30"/>
          <w:cs/>
        </w:rPr>
        <w:t xml:space="preserve"> 2571</w:t>
      </w:r>
      <w:r w:rsidRPr="008431A1">
        <w:rPr>
          <w:rFonts w:ascii="Angsana New" w:hAnsi="Angsana New"/>
          <w:sz w:val="30"/>
          <w:szCs w:val="30"/>
        </w:rPr>
        <w:t xml:space="preserve"> </w:t>
      </w:r>
      <w:r w:rsidRPr="00CD5645">
        <w:rPr>
          <w:rFonts w:ascii="Angsana New" w:hAnsi="Angsana New"/>
          <w:sz w:val="30"/>
          <w:szCs w:val="30"/>
          <w:cs/>
        </w:rPr>
        <w:t>บริษัทย่อย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CD5645">
        <w:rPr>
          <w:rFonts w:ascii="Angsana New" w:hAnsi="Angsana New"/>
          <w:sz w:val="30"/>
          <w:szCs w:val="30"/>
          <w:cs/>
        </w:rPr>
        <w:t>บริษัทย่อย</w:t>
      </w:r>
      <w:r>
        <w:rPr>
          <w:rFonts w:ascii="Angsana New" w:hAnsi="Angsana New" w:hint="cs"/>
          <w:sz w:val="30"/>
          <w:szCs w:val="30"/>
          <w:cs/>
        </w:rPr>
        <w:t>ทางอ้อม</w:t>
      </w:r>
      <w:r w:rsidRPr="008431A1">
        <w:rPr>
          <w:rFonts w:ascii="Angsana New" w:hAnsi="Angsana New" w:hint="cs"/>
          <w:sz w:val="30"/>
          <w:szCs w:val="30"/>
          <w:cs/>
        </w:rPr>
        <w:t xml:space="preserve">มีภาระผูกพันต้องจ่ายค่าใช้บริการเป็นจำนวนเงิน 3.50 ล้านบาท ต่อเดือน ตั้งแต่วันที่ 1 มิถุนายน 2561 ถึงวันที่ 31 พฤษภาคม 2563 และจำนวนเงิน 4.72 ล้านบาท ต่อเดือน ตั้งแต่ </w:t>
      </w:r>
      <w:r w:rsidR="008A5396">
        <w:rPr>
          <w:rFonts w:ascii="Angsana New" w:hAnsi="Angsana New"/>
          <w:sz w:val="30"/>
          <w:szCs w:val="30"/>
          <w:cs/>
        </w:rPr>
        <w:br/>
      </w:r>
      <w:r w:rsidRPr="008431A1">
        <w:rPr>
          <w:rFonts w:ascii="Angsana New" w:hAnsi="Angsana New" w:hint="cs"/>
          <w:sz w:val="30"/>
          <w:szCs w:val="30"/>
          <w:cs/>
        </w:rPr>
        <w:t>1 มิถุนายน 2563 เป็นต้นไป</w:t>
      </w:r>
    </w:p>
    <w:p w14:paraId="3777850D" w14:textId="77777777" w:rsidR="00B25E7C" w:rsidRPr="00E11D3C" w:rsidRDefault="00B25E7C" w:rsidP="008732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7433B8E9" w14:textId="77777777" w:rsidR="000E6DFA" w:rsidRPr="000E6DFA" w:rsidRDefault="000E6DFA" w:rsidP="000E6DFA">
      <w:pPr>
        <w:pStyle w:val="ListParagraph"/>
        <w:numPr>
          <w:ilvl w:val="2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40" w:lineRule="auto"/>
        <w:ind w:left="1080" w:hanging="540"/>
        <w:jc w:val="thaiDistribute"/>
        <w:rPr>
          <w:rFonts w:ascii="Angsana New" w:hAnsi="Angsana New"/>
          <w:sz w:val="22"/>
        </w:rPr>
      </w:pPr>
      <w:r w:rsidRPr="005B5657">
        <w:rPr>
          <w:rFonts w:ascii="Angsana New" w:hAnsi="Angsana New"/>
          <w:sz w:val="30"/>
          <w:szCs w:val="30"/>
          <w:cs/>
        </w:rPr>
        <w:t>บริษัทได้ทำสัญญาเช่าที่ดินเพื่อใช้เป็นลานจอดรถกับบริษัทในประเทศแห่งหนึ่ง โดยตกลงชำระค่าเช่า</w:t>
      </w:r>
      <w:r>
        <w:rPr>
          <w:rFonts w:ascii="Angsana New" w:hAnsi="Angsana New"/>
          <w:sz w:val="30"/>
          <w:szCs w:val="30"/>
        </w:rPr>
        <w:br/>
      </w:r>
      <w:r w:rsidRPr="005B5657">
        <w:rPr>
          <w:rFonts w:ascii="Angsana New" w:hAnsi="Angsana New"/>
          <w:sz w:val="30"/>
          <w:szCs w:val="30"/>
          <w:cs/>
        </w:rPr>
        <w:t>ตามอัตราที่ตกลงในสัญญา ส</w:t>
      </w:r>
      <w:r>
        <w:rPr>
          <w:rFonts w:ascii="Angsana New" w:hAnsi="Angsana New"/>
          <w:sz w:val="30"/>
          <w:szCs w:val="30"/>
          <w:cs/>
        </w:rPr>
        <w:t xml:space="preserve">ัญญานี้ผลบังคับใช้เป็นระยะเวลา </w:t>
      </w:r>
      <w:r>
        <w:rPr>
          <w:rFonts w:ascii="Angsana New" w:hAnsi="Angsana New" w:hint="cs"/>
          <w:sz w:val="30"/>
          <w:szCs w:val="30"/>
          <w:cs/>
        </w:rPr>
        <w:t>1</w:t>
      </w:r>
      <w:r w:rsidRPr="005B5657">
        <w:rPr>
          <w:rFonts w:ascii="Angsana New" w:hAnsi="Angsana New"/>
          <w:sz w:val="30"/>
          <w:szCs w:val="30"/>
          <w:cs/>
        </w:rPr>
        <w:t xml:space="preserve"> ปี โดยจะ</w:t>
      </w:r>
      <w:r>
        <w:rPr>
          <w:rFonts w:ascii="Angsana New" w:hAnsi="Angsana New"/>
          <w:sz w:val="30"/>
          <w:szCs w:val="30"/>
          <w:cs/>
        </w:rPr>
        <w:t>สิ้นสุดวันที่ 28 กุมภาพันธ์ 256</w:t>
      </w:r>
      <w:r>
        <w:rPr>
          <w:rFonts w:ascii="Angsana New" w:hAnsi="Angsana New" w:hint="cs"/>
          <w:sz w:val="30"/>
          <w:szCs w:val="30"/>
          <w:cs/>
        </w:rPr>
        <w:t>2</w:t>
      </w:r>
    </w:p>
    <w:p w14:paraId="2C3A67F9" w14:textId="005912D2" w:rsidR="008732DB" w:rsidRPr="00E11D3C" w:rsidRDefault="000E6DFA" w:rsidP="000E6DF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40" w:lineRule="auto"/>
        <w:ind w:left="1080"/>
        <w:jc w:val="thaiDistribute"/>
        <w:rPr>
          <w:rFonts w:ascii="Angsana New" w:hAnsi="Angsana New"/>
          <w:sz w:val="22"/>
        </w:rPr>
      </w:pPr>
      <w:r w:rsidRPr="00E11D3C">
        <w:rPr>
          <w:rFonts w:ascii="Angsana New" w:hAnsi="Angsana New"/>
          <w:sz w:val="22"/>
        </w:rPr>
        <w:t xml:space="preserve"> </w:t>
      </w:r>
    </w:p>
    <w:p w14:paraId="723F0B4A" w14:textId="416F8721" w:rsidR="008A5396" w:rsidRDefault="00DB3A3F" w:rsidP="008A5396">
      <w:pPr>
        <w:pStyle w:val="ListParagraph"/>
        <w:numPr>
          <w:ilvl w:val="2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B1473A">
        <w:rPr>
          <w:rFonts w:ascii="Angsana New" w:hAnsi="Angsana New"/>
          <w:sz w:val="30"/>
          <w:szCs w:val="30"/>
          <w:cs/>
        </w:rPr>
        <w:t>บริษัทย่อยแห่งหนึ่งได้ทำสัญญารับบริการการวัดผลความนิยมในการรับชมโทรทัศน์ของช่องโทรทัศน์</w:t>
      </w:r>
      <w:r>
        <w:rPr>
          <w:rFonts w:ascii="Angsana New" w:hAnsi="Angsana New"/>
          <w:sz w:val="30"/>
          <w:szCs w:val="30"/>
          <w:cs/>
        </w:rPr>
        <w:br/>
      </w:r>
      <w:r w:rsidRPr="00B1473A">
        <w:rPr>
          <w:rFonts w:ascii="Angsana New" w:hAnsi="Angsana New"/>
          <w:sz w:val="30"/>
          <w:szCs w:val="30"/>
          <w:cs/>
        </w:rPr>
        <w:t xml:space="preserve">ในประเทศไทยกับสมาคมในประเทศแห่งหนึ่ง เป็นระยะเวลา </w:t>
      </w:r>
      <w:r>
        <w:rPr>
          <w:rFonts w:ascii="Angsana New" w:hAnsi="Angsana New"/>
          <w:sz w:val="30"/>
          <w:szCs w:val="30"/>
        </w:rPr>
        <w:t>6</w:t>
      </w:r>
      <w:r w:rsidRPr="00B1473A">
        <w:rPr>
          <w:rFonts w:ascii="Angsana New" w:hAnsi="Angsana New"/>
          <w:sz w:val="30"/>
          <w:szCs w:val="30"/>
          <w:cs/>
        </w:rPr>
        <w:t xml:space="preserve"> ปี โดยเริ่มตั้งแต่วันที่ </w:t>
      </w:r>
      <w:r w:rsidRPr="00B1473A">
        <w:rPr>
          <w:rFonts w:ascii="Angsana New" w:hAnsi="Angsana New"/>
          <w:sz w:val="30"/>
          <w:szCs w:val="30"/>
        </w:rPr>
        <w:t xml:space="preserve">17 </w:t>
      </w:r>
      <w:r w:rsidRPr="00B1473A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B1473A">
        <w:rPr>
          <w:rFonts w:ascii="Angsana New" w:hAnsi="Angsana New"/>
          <w:sz w:val="30"/>
          <w:szCs w:val="30"/>
        </w:rPr>
        <w:t xml:space="preserve">2558 </w:t>
      </w:r>
      <w:r w:rsidRPr="00B1473A">
        <w:rPr>
          <w:rFonts w:ascii="Angsana New" w:hAnsi="Angsana New"/>
          <w:sz w:val="30"/>
          <w:szCs w:val="30"/>
          <w:cs/>
        </w:rPr>
        <w:t xml:space="preserve">ถึงวันที่ </w:t>
      </w:r>
      <w:r w:rsidRPr="00B1473A">
        <w:rPr>
          <w:rFonts w:ascii="Angsana New" w:hAnsi="Angsana New"/>
          <w:sz w:val="30"/>
          <w:szCs w:val="30"/>
        </w:rPr>
        <w:t xml:space="preserve">30 </w:t>
      </w:r>
      <w:r w:rsidRPr="00B1473A">
        <w:rPr>
          <w:rFonts w:ascii="Angsana New" w:hAnsi="Angsana New"/>
          <w:sz w:val="30"/>
          <w:szCs w:val="30"/>
          <w:cs/>
        </w:rPr>
        <w:t xml:space="preserve">กันยายน </w:t>
      </w:r>
      <w:r>
        <w:rPr>
          <w:rFonts w:ascii="Angsana New" w:hAnsi="Angsana New"/>
          <w:sz w:val="30"/>
          <w:szCs w:val="30"/>
        </w:rPr>
        <w:t>2564</w:t>
      </w:r>
      <w:r w:rsidRPr="00B1473A">
        <w:rPr>
          <w:rFonts w:ascii="Angsana New" w:hAnsi="Angsana New"/>
          <w:sz w:val="30"/>
          <w:szCs w:val="30"/>
          <w:cs/>
        </w:rPr>
        <w:t xml:space="preserve"> บริษัทย่อยตกลงชำระค่าบริการตามอัตราที่ตกลงในสัญญา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ในระหว่างปี </w:t>
      </w:r>
      <w:r>
        <w:rPr>
          <w:rFonts w:ascii="Angsana New" w:hAnsi="Angsana New"/>
          <w:sz w:val="30"/>
          <w:szCs w:val="30"/>
        </w:rPr>
        <w:t xml:space="preserve">2560 </w:t>
      </w:r>
      <w:r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>ผู้ให้บริการได้ทำบันทึกแนบท้ายสัญญารับบริการดังกล่าว โดยเปลี่ยนแปลงวันครบกำหนดสัญญาจาก</w:t>
      </w:r>
      <w:r>
        <w:rPr>
          <w:rFonts w:ascii="Angsana New" w:hAnsi="Angsana New"/>
          <w:sz w:val="30"/>
          <w:szCs w:val="30"/>
        </w:rPr>
        <w:t xml:space="preserve">     </w:t>
      </w:r>
      <w:r>
        <w:rPr>
          <w:rFonts w:ascii="Angsana New" w:hAnsi="Angsana New" w:hint="cs"/>
          <w:sz w:val="30"/>
          <w:szCs w:val="30"/>
          <w:cs/>
        </w:rPr>
        <w:t xml:space="preserve">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 xml:space="preserve">กันยายน </w:t>
      </w:r>
      <w:r>
        <w:rPr>
          <w:rFonts w:ascii="Angsana New" w:hAnsi="Angsana New"/>
          <w:sz w:val="30"/>
          <w:szCs w:val="30"/>
        </w:rPr>
        <w:t xml:space="preserve">2564 </w:t>
      </w:r>
      <w:r>
        <w:rPr>
          <w:rFonts w:ascii="Angsana New" w:hAnsi="Angsana New" w:hint="cs"/>
          <w:sz w:val="30"/>
          <w:szCs w:val="30"/>
          <w:cs/>
        </w:rPr>
        <w:t xml:space="preserve">เป็นวันที่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 xml:space="preserve">กันยายน </w:t>
      </w:r>
      <w:r>
        <w:rPr>
          <w:rFonts w:ascii="Angsana New" w:hAnsi="Angsana New"/>
          <w:sz w:val="30"/>
          <w:szCs w:val="30"/>
        </w:rPr>
        <w:t xml:space="preserve">2566 </w:t>
      </w:r>
      <w:r>
        <w:rPr>
          <w:rFonts w:ascii="Angsana New" w:hAnsi="Angsana New" w:hint="cs"/>
          <w:sz w:val="30"/>
          <w:szCs w:val="30"/>
          <w:cs/>
        </w:rPr>
        <w:t>โดยเงื่อนไขอื่นๆ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ในสัญญาไม่เปลี่ยนแปลง</w:t>
      </w:r>
    </w:p>
    <w:p w14:paraId="32DF35B6" w14:textId="77777777" w:rsidR="008A5396" w:rsidRPr="00E11D3C" w:rsidRDefault="008A5396" w:rsidP="008A53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41E13B6D" w14:textId="545ED290" w:rsidR="00B25E7C" w:rsidRDefault="00DB3A3F" w:rsidP="00DB3A3F">
      <w:pPr>
        <w:pStyle w:val="ListParagraph"/>
        <w:numPr>
          <w:ilvl w:val="2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B1473A">
        <w:rPr>
          <w:rFonts w:ascii="Angsana New" w:hAnsi="Angsana New"/>
          <w:sz w:val="30"/>
          <w:szCs w:val="30"/>
          <w:cs/>
        </w:rPr>
        <w:t>บริษัทย่อยแห่งหนึ่งได้ทำสัญญารับบริการการวัดผลความนิยมในการรับชมโทรทัศน์ของช่องโทรทัศน์</w:t>
      </w:r>
      <w:r>
        <w:rPr>
          <w:rFonts w:ascii="Angsana New" w:hAnsi="Angsana New"/>
          <w:sz w:val="30"/>
          <w:szCs w:val="30"/>
          <w:cs/>
        </w:rPr>
        <w:br/>
      </w:r>
      <w:r w:rsidRPr="00B1473A">
        <w:rPr>
          <w:rFonts w:ascii="Angsana New" w:hAnsi="Angsana New"/>
          <w:sz w:val="30"/>
          <w:szCs w:val="30"/>
          <w:cs/>
        </w:rPr>
        <w:t>ในประเทศไทยกับสมาคม</w:t>
      </w:r>
      <w:r>
        <w:rPr>
          <w:rFonts w:ascii="Angsana New" w:hAnsi="Angsana New"/>
          <w:sz w:val="30"/>
          <w:szCs w:val="30"/>
          <w:cs/>
        </w:rPr>
        <w:t xml:space="preserve">ในประเทศแห่งหนึ่งเป็นระยะเวลา </w:t>
      </w:r>
      <w:r>
        <w:rPr>
          <w:rFonts w:ascii="Angsana New" w:hAnsi="Angsana New"/>
          <w:sz w:val="30"/>
          <w:szCs w:val="30"/>
        </w:rPr>
        <w:t>6</w:t>
      </w:r>
      <w:r w:rsidRPr="00B1473A">
        <w:rPr>
          <w:rFonts w:ascii="Angsana New" w:hAnsi="Angsana New"/>
          <w:sz w:val="30"/>
          <w:szCs w:val="30"/>
          <w:cs/>
        </w:rPr>
        <w:t xml:space="preserve"> ปี โดยเริ่มตั้งแต่วันที่ 15 มกราค</w:t>
      </w:r>
      <w:r>
        <w:rPr>
          <w:rFonts w:ascii="Angsana New" w:hAnsi="Angsana New"/>
          <w:sz w:val="30"/>
          <w:szCs w:val="30"/>
          <w:cs/>
        </w:rPr>
        <w:t>ม 2559 ถึงวันที่ 30 กันยายน 256</w:t>
      </w:r>
      <w:r>
        <w:rPr>
          <w:rFonts w:ascii="Angsana New" w:hAnsi="Angsana New"/>
          <w:sz w:val="30"/>
          <w:szCs w:val="30"/>
        </w:rPr>
        <w:t>4</w:t>
      </w:r>
      <w:r w:rsidRPr="00B1473A">
        <w:rPr>
          <w:rFonts w:ascii="Angsana New" w:hAnsi="Angsana New"/>
          <w:sz w:val="30"/>
          <w:szCs w:val="30"/>
          <w:cs/>
        </w:rPr>
        <w:t xml:space="preserve"> บริษัทย่อยตกลงชำระค่าบริการตามอัตราที่ตกลงในสัญญา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ในระหว่างปี </w:t>
      </w:r>
      <w:r>
        <w:rPr>
          <w:rFonts w:ascii="Angsana New" w:hAnsi="Angsana New"/>
          <w:sz w:val="30"/>
          <w:szCs w:val="30"/>
        </w:rPr>
        <w:t xml:space="preserve">2560 </w:t>
      </w:r>
      <w:r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>ผู้ให้บริการได้ทำบันทึกแนบท้ายสัญญารับบริการดังกล่าว โดยเปลี่ยนแปลงวันครบกำหนดสัญญาจาก</w:t>
      </w:r>
      <w:r>
        <w:rPr>
          <w:rFonts w:ascii="Angsana New" w:hAnsi="Angsana New"/>
          <w:sz w:val="30"/>
          <w:szCs w:val="30"/>
        </w:rPr>
        <w:t xml:space="preserve">     </w:t>
      </w:r>
      <w:r>
        <w:rPr>
          <w:rFonts w:ascii="Angsana New" w:hAnsi="Angsana New" w:hint="cs"/>
          <w:sz w:val="30"/>
          <w:szCs w:val="30"/>
          <w:cs/>
        </w:rPr>
        <w:t xml:space="preserve">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 xml:space="preserve">กันยายน </w:t>
      </w:r>
      <w:r>
        <w:rPr>
          <w:rFonts w:ascii="Angsana New" w:hAnsi="Angsana New"/>
          <w:sz w:val="30"/>
          <w:szCs w:val="30"/>
        </w:rPr>
        <w:t xml:space="preserve">2564 </w:t>
      </w:r>
      <w:r>
        <w:rPr>
          <w:rFonts w:ascii="Angsana New" w:hAnsi="Angsana New" w:hint="cs"/>
          <w:sz w:val="30"/>
          <w:szCs w:val="30"/>
          <w:cs/>
        </w:rPr>
        <w:t xml:space="preserve">เป็นวันที่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 xml:space="preserve">กันยายน </w:t>
      </w:r>
      <w:r>
        <w:rPr>
          <w:rFonts w:ascii="Angsana New" w:hAnsi="Angsana New"/>
          <w:sz w:val="30"/>
          <w:szCs w:val="30"/>
        </w:rPr>
        <w:t xml:space="preserve">2566 </w:t>
      </w:r>
      <w:r>
        <w:rPr>
          <w:rFonts w:ascii="Angsana New" w:hAnsi="Angsana New" w:hint="cs"/>
          <w:sz w:val="30"/>
          <w:szCs w:val="30"/>
          <w:cs/>
        </w:rPr>
        <w:t>โดยเงื่อนไขอื่นๆ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ในสัญญาไม่เปลี่ยนแปลง</w:t>
      </w:r>
    </w:p>
    <w:p w14:paraId="008DC009" w14:textId="618ADD24" w:rsidR="003119EA" w:rsidRDefault="00311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54C0B933" w14:textId="77A5F7B4" w:rsidR="003119EA" w:rsidRPr="003119EA" w:rsidRDefault="003119EA" w:rsidP="00DB3A3F">
      <w:pPr>
        <w:pStyle w:val="ListParagraph"/>
        <w:numPr>
          <w:ilvl w:val="2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BA65CF">
        <w:rPr>
          <w:rFonts w:ascii="Angsana New" w:hAnsi="Angsana New"/>
          <w:sz w:val="30"/>
          <w:szCs w:val="30"/>
          <w:cs/>
          <w:lang w:val="en-GB" w:eastAsia="x-none"/>
        </w:rPr>
        <w:lastRenderedPageBreak/>
        <w:t>บริษัทย่อย</w:t>
      </w:r>
      <w:r w:rsidRPr="00BA65CF">
        <w:rPr>
          <w:rFonts w:ascii="Angsana New" w:hAnsi="Angsana New" w:hint="cs"/>
          <w:sz w:val="30"/>
          <w:szCs w:val="30"/>
          <w:cs/>
          <w:lang w:val="en-GB" w:eastAsia="x-none"/>
        </w:rPr>
        <w:t>ทางอ้อม</w:t>
      </w:r>
      <w:r w:rsidRPr="00BA65CF">
        <w:rPr>
          <w:rFonts w:ascii="Angsana New" w:hAnsi="Angsana New"/>
          <w:sz w:val="30"/>
          <w:szCs w:val="30"/>
          <w:cs/>
          <w:lang w:val="en-GB" w:eastAsia="x-none"/>
        </w:rPr>
        <w:t>แห่งหนึ่งได้ทำสัญญากับบริษัทในประเทศแห่งหนึ่ง ซึ่งบริษัทดังกล่าวจะให้สิทธิในการใช้เครื่องหมายการค้าแก่บริษัท</w:t>
      </w:r>
      <w:r w:rsidRPr="00BA65CF">
        <w:rPr>
          <w:rFonts w:ascii="Angsana New" w:hAnsi="Angsana New" w:hint="cs"/>
          <w:sz w:val="30"/>
          <w:szCs w:val="30"/>
          <w:cs/>
          <w:lang w:val="en-GB" w:eastAsia="x-none"/>
        </w:rPr>
        <w:t>ย่อยทางอ้อมดังกล่าว</w:t>
      </w:r>
      <w:r w:rsidRPr="00BA65CF">
        <w:rPr>
          <w:rFonts w:ascii="Angsana New" w:hAnsi="Angsana New"/>
          <w:sz w:val="30"/>
          <w:szCs w:val="30"/>
          <w:cs/>
          <w:lang w:val="en-GB" w:eastAsia="x-none"/>
        </w:rPr>
        <w:t>เป็นระยะเวลา</w:t>
      </w:r>
      <w:r w:rsidRPr="00BA65CF">
        <w:rPr>
          <w:rFonts w:ascii="Angsana New" w:hAnsi="Angsana New" w:hint="cs"/>
          <w:sz w:val="30"/>
          <w:szCs w:val="30"/>
          <w:cs/>
          <w:lang w:val="en-GB" w:eastAsia="x-none"/>
        </w:rPr>
        <w:t xml:space="preserve"> </w:t>
      </w:r>
      <w:r w:rsidRPr="00BA65CF">
        <w:rPr>
          <w:rFonts w:ascii="Angsana New" w:hAnsi="Angsana New"/>
          <w:sz w:val="30"/>
          <w:szCs w:val="30"/>
          <w:cs/>
          <w:lang w:val="en-GB" w:eastAsia="x-none"/>
        </w:rPr>
        <w:t>3</w:t>
      </w:r>
      <w:r w:rsidRPr="00BA65CF">
        <w:rPr>
          <w:rFonts w:ascii="Angsana New" w:hAnsi="Angsana New" w:hint="cs"/>
          <w:sz w:val="30"/>
          <w:szCs w:val="30"/>
          <w:cs/>
          <w:lang w:val="en-GB" w:eastAsia="x-none"/>
        </w:rPr>
        <w:t xml:space="preserve"> </w:t>
      </w:r>
      <w:r w:rsidRPr="00BA65CF">
        <w:rPr>
          <w:rFonts w:ascii="Angsana New" w:hAnsi="Angsana New"/>
          <w:sz w:val="30"/>
          <w:szCs w:val="30"/>
          <w:cs/>
          <w:lang w:val="en-GB" w:eastAsia="x-none"/>
        </w:rPr>
        <w:t>ปี โดยสัญญามีผลบังคับใช้ตั้งแต่</w:t>
      </w:r>
      <w:r w:rsidR="00EE0CF3">
        <w:rPr>
          <w:rFonts w:ascii="Angsana New" w:hAnsi="Angsana New"/>
          <w:sz w:val="30"/>
          <w:szCs w:val="30"/>
          <w:cs/>
          <w:lang w:val="en-GB" w:eastAsia="x-none"/>
        </w:rPr>
        <w:br/>
      </w:r>
      <w:r w:rsidRPr="00BA65CF">
        <w:rPr>
          <w:rFonts w:ascii="Angsana New" w:hAnsi="Angsana New"/>
          <w:sz w:val="30"/>
          <w:szCs w:val="30"/>
          <w:cs/>
          <w:lang w:val="en-GB" w:eastAsia="x-none"/>
        </w:rPr>
        <w:t>วันที่</w:t>
      </w:r>
      <w:r w:rsidRPr="00BA65CF">
        <w:rPr>
          <w:rFonts w:ascii="Angsana New" w:hAnsi="Angsana New" w:hint="cs"/>
          <w:sz w:val="30"/>
          <w:szCs w:val="30"/>
          <w:cs/>
          <w:lang w:val="en-GB" w:eastAsia="x-none"/>
        </w:rPr>
        <w:t xml:space="preserve"> </w:t>
      </w:r>
      <w:r w:rsidRPr="00BA65CF">
        <w:rPr>
          <w:rFonts w:ascii="Angsana New" w:hAnsi="Angsana New"/>
          <w:sz w:val="30"/>
          <w:szCs w:val="30"/>
          <w:cs/>
          <w:lang w:val="en-GB" w:eastAsia="x-none"/>
        </w:rPr>
        <w:t>31</w:t>
      </w:r>
      <w:r w:rsidRPr="00BA65CF">
        <w:rPr>
          <w:rFonts w:ascii="Angsana New" w:hAnsi="Angsana New" w:hint="cs"/>
          <w:sz w:val="30"/>
          <w:szCs w:val="30"/>
          <w:cs/>
          <w:lang w:val="en-GB" w:eastAsia="x-none"/>
        </w:rPr>
        <w:t xml:space="preserve"> </w:t>
      </w:r>
      <w:r w:rsidRPr="00BA65CF">
        <w:rPr>
          <w:rFonts w:ascii="Angsana New" w:hAnsi="Angsana New"/>
          <w:sz w:val="30"/>
          <w:szCs w:val="30"/>
          <w:cs/>
          <w:lang w:val="en-GB" w:eastAsia="x-none"/>
        </w:rPr>
        <w:t>พฤษภาคม</w:t>
      </w:r>
      <w:r w:rsidRPr="00BA65CF">
        <w:rPr>
          <w:rFonts w:ascii="Angsana New" w:hAnsi="Angsana New"/>
          <w:sz w:val="30"/>
          <w:szCs w:val="30"/>
          <w:lang w:val="en-GB" w:eastAsia="x-none"/>
        </w:rPr>
        <w:t xml:space="preserve"> </w:t>
      </w:r>
      <w:r w:rsidRPr="00BA65CF">
        <w:rPr>
          <w:rFonts w:ascii="Angsana New" w:hAnsi="Angsana New"/>
          <w:sz w:val="30"/>
          <w:szCs w:val="30"/>
          <w:cs/>
          <w:lang w:val="en-GB" w:eastAsia="x-none"/>
        </w:rPr>
        <w:t>2561</w:t>
      </w:r>
      <w:r w:rsidRPr="00BA65CF">
        <w:rPr>
          <w:rFonts w:ascii="Angsana New" w:hAnsi="Angsana New" w:hint="cs"/>
          <w:sz w:val="30"/>
          <w:szCs w:val="30"/>
          <w:cs/>
          <w:lang w:val="en-GB" w:eastAsia="x-none"/>
        </w:rPr>
        <w:t xml:space="preserve"> </w:t>
      </w:r>
      <w:r w:rsidRPr="00BA65CF">
        <w:rPr>
          <w:rFonts w:ascii="Angsana New" w:hAnsi="Angsana New"/>
          <w:sz w:val="30"/>
          <w:szCs w:val="30"/>
          <w:cs/>
          <w:lang w:val="en-GB" w:eastAsia="x-none"/>
        </w:rPr>
        <w:t>ถึงวันที่</w:t>
      </w:r>
      <w:r w:rsidRPr="00BA65CF">
        <w:rPr>
          <w:rFonts w:ascii="Angsana New" w:hAnsi="Angsana New" w:hint="cs"/>
          <w:sz w:val="30"/>
          <w:szCs w:val="30"/>
          <w:cs/>
          <w:lang w:val="en-GB" w:eastAsia="x-none"/>
        </w:rPr>
        <w:t xml:space="preserve"> </w:t>
      </w:r>
      <w:r w:rsidRPr="00BA65CF">
        <w:rPr>
          <w:rFonts w:ascii="Angsana New" w:hAnsi="Angsana New"/>
          <w:sz w:val="30"/>
          <w:szCs w:val="30"/>
          <w:cs/>
          <w:lang w:val="en-GB" w:eastAsia="x-none"/>
        </w:rPr>
        <w:t>31</w:t>
      </w:r>
      <w:r w:rsidRPr="00BA65CF">
        <w:rPr>
          <w:rFonts w:ascii="Angsana New" w:hAnsi="Angsana New" w:hint="cs"/>
          <w:sz w:val="30"/>
          <w:szCs w:val="30"/>
          <w:cs/>
          <w:lang w:val="en-GB" w:eastAsia="x-none"/>
        </w:rPr>
        <w:t xml:space="preserve"> </w:t>
      </w:r>
      <w:r w:rsidRPr="00BA65CF">
        <w:rPr>
          <w:rFonts w:ascii="Angsana New" w:hAnsi="Angsana New"/>
          <w:sz w:val="30"/>
          <w:szCs w:val="30"/>
          <w:cs/>
          <w:lang w:val="en-GB" w:eastAsia="x-none"/>
        </w:rPr>
        <w:t>พฤษภาคม</w:t>
      </w:r>
      <w:r w:rsidRPr="00BA65CF">
        <w:rPr>
          <w:rFonts w:ascii="Angsana New" w:hAnsi="Angsana New" w:hint="cs"/>
          <w:sz w:val="30"/>
          <w:szCs w:val="30"/>
          <w:cs/>
          <w:lang w:val="en-GB" w:eastAsia="x-none"/>
        </w:rPr>
        <w:t xml:space="preserve"> </w:t>
      </w:r>
      <w:r w:rsidRPr="00BA65CF">
        <w:rPr>
          <w:rFonts w:ascii="Angsana New" w:hAnsi="Angsana New"/>
          <w:sz w:val="30"/>
          <w:szCs w:val="30"/>
          <w:cs/>
          <w:lang w:val="en-GB" w:eastAsia="x-none"/>
        </w:rPr>
        <w:t>2564</w:t>
      </w:r>
      <w:r w:rsidRPr="00BA65CF">
        <w:rPr>
          <w:rFonts w:ascii="Angsana New" w:hAnsi="Angsana New" w:hint="cs"/>
          <w:sz w:val="30"/>
          <w:szCs w:val="30"/>
          <w:cs/>
          <w:lang w:val="en-GB" w:eastAsia="x-none"/>
        </w:rPr>
        <w:t xml:space="preserve"> </w:t>
      </w:r>
      <w:r w:rsidRPr="00BA65CF">
        <w:rPr>
          <w:rFonts w:ascii="Angsana New" w:hAnsi="Angsana New"/>
          <w:sz w:val="30"/>
          <w:szCs w:val="30"/>
          <w:cs/>
          <w:lang w:val="en-GB" w:eastAsia="x-none"/>
        </w:rPr>
        <w:t>ภายใต้เงื่อนไขที่กำหนดในสัญญา บริษัท</w:t>
      </w:r>
      <w:r w:rsidRPr="00BA65CF">
        <w:rPr>
          <w:rFonts w:ascii="Angsana New" w:hAnsi="Angsana New" w:hint="cs"/>
          <w:sz w:val="30"/>
          <w:szCs w:val="30"/>
          <w:cs/>
          <w:lang w:val="en-GB" w:eastAsia="x-none"/>
        </w:rPr>
        <w:t>ย่อย</w:t>
      </w:r>
      <w:r>
        <w:rPr>
          <w:rFonts w:ascii="Angsana New" w:hAnsi="Angsana New" w:hint="cs"/>
          <w:sz w:val="30"/>
          <w:szCs w:val="30"/>
          <w:cs/>
          <w:lang w:eastAsia="x-none"/>
        </w:rPr>
        <w:t>ทางอ้อม</w:t>
      </w:r>
      <w:r w:rsidRPr="00BA65CF">
        <w:rPr>
          <w:rFonts w:ascii="Angsana New" w:hAnsi="Angsana New"/>
          <w:sz w:val="30"/>
          <w:szCs w:val="30"/>
          <w:cs/>
          <w:lang w:val="en-GB" w:eastAsia="x-none"/>
        </w:rPr>
        <w:t>ตกลง</w:t>
      </w:r>
      <w:r w:rsidRPr="00BA65CF">
        <w:rPr>
          <w:rFonts w:ascii="Angsana New" w:hAnsi="Angsana New" w:hint="cs"/>
          <w:sz w:val="30"/>
          <w:szCs w:val="30"/>
          <w:cs/>
          <w:lang w:val="en-GB" w:eastAsia="x-none"/>
        </w:rPr>
        <w:t>ที่จะปันส่วนรายได้ที่เกิดจาก</w:t>
      </w:r>
      <w:r w:rsidRPr="00BA65CF">
        <w:rPr>
          <w:rFonts w:ascii="Angsana New" w:hAnsi="Angsana New"/>
          <w:sz w:val="30"/>
          <w:szCs w:val="30"/>
          <w:cs/>
          <w:lang w:val="en-GB" w:eastAsia="x-none"/>
        </w:rPr>
        <w:t>การใช้สิทธิในเครื่องหมายการค้าตาม</w:t>
      </w:r>
      <w:r w:rsidRPr="00BA65CF">
        <w:rPr>
          <w:rFonts w:ascii="Angsana New" w:hAnsi="Angsana New" w:hint="cs"/>
          <w:sz w:val="30"/>
          <w:szCs w:val="30"/>
          <w:cs/>
          <w:lang w:val="en-GB" w:eastAsia="x-none"/>
        </w:rPr>
        <w:t>อัตรา</w:t>
      </w:r>
      <w:r w:rsidRPr="00BA65CF">
        <w:rPr>
          <w:rFonts w:ascii="Angsana New" w:hAnsi="Angsana New"/>
          <w:sz w:val="30"/>
          <w:szCs w:val="30"/>
          <w:cs/>
          <w:lang w:val="en-GB" w:eastAsia="x-none"/>
        </w:rPr>
        <w:t>ที่ระบุในสัญญา</w:t>
      </w:r>
    </w:p>
    <w:p w14:paraId="414DBFA6" w14:textId="77777777" w:rsidR="003119EA" w:rsidRPr="003119EA" w:rsidRDefault="003119EA" w:rsidP="003119EA">
      <w:pPr>
        <w:pStyle w:val="ListParagraph"/>
        <w:rPr>
          <w:rFonts w:ascii="Angsana New" w:hAnsi="Angsana New"/>
          <w:sz w:val="30"/>
          <w:szCs w:val="30"/>
        </w:rPr>
      </w:pPr>
    </w:p>
    <w:p w14:paraId="4F7E74A5" w14:textId="595020F7" w:rsidR="003119EA" w:rsidRPr="003119EA" w:rsidRDefault="003119EA" w:rsidP="00DB3A3F">
      <w:pPr>
        <w:pStyle w:val="ListParagraph"/>
        <w:numPr>
          <w:ilvl w:val="2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BA65CF">
        <w:rPr>
          <w:rFonts w:ascii="Angsana New" w:hAnsi="Angsana New"/>
          <w:sz w:val="30"/>
          <w:szCs w:val="30"/>
          <w:cs/>
          <w:lang w:val="en-GB" w:eastAsia="x-none"/>
        </w:rPr>
        <w:t>บริษัทย่อย</w:t>
      </w:r>
      <w:r w:rsidRPr="00BA65CF">
        <w:rPr>
          <w:rFonts w:ascii="Angsana New" w:hAnsi="Angsana New" w:hint="cs"/>
          <w:sz w:val="30"/>
          <w:szCs w:val="30"/>
          <w:cs/>
          <w:lang w:val="en-GB" w:eastAsia="x-none"/>
        </w:rPr>
        <w:t>ทางอ้อม</w:t>
      </w:r>
      <w:r w:rsidRPr="00BA65CF">
        <w:rPr>
          <w:rFonts w:ascii="Angsana New" w:hAnsi="Angsana New"/>
          <w:sz w:val="30"/>
          <w:szCs w:val="30"/>
          <w:cs/>
          <w:lang w:val="en-GB" w:eastAsia="x-none"/>
        </w:rPr>
        <w:t>แห่งหนึ่งได้ทำสัญญากับบริษัทในประเทศแห่งหนึ่ง ซึ่งบริษัทดังกล่าวจะให้สิทธิในการ</w:t>
      </w:r>
      <w:r w:rsidRPr="00BA65CF">
        <w:rPr>
          <w:rFonts w:ascii="Angsana New" w:hAnsi="Angsana New" w:hint="cs"/>
          <w:sz w:val="30"/>
          <w:szCs w:val="30"/>
          <w:cs/>
          <w:lang w:val="en-GB" w:eastAsia="x-none"/>
        </w:rPr>
        <w:t>นำสัญญา</w:t>
      </w:r>
      <w:r w:rsidR="00E45BF7">
        <w:rPr>
          <w:rFonts w:ascii="Angsana New" w:hAnsi="Angsana New" w:hint="cs"/>
          <w:sz w:val="30"/>
          <w:szCs w:val="30"/>
          <w:cs/>
          <w:lang w:val="en-GB" w:eastAsia="x-none"/>
        </w:rPr>
        <w:t>ณ</w:t>
      </w:r>
      <w:r w:rsidRPr="00BA65CF">
        <w:rPr>
          <w:rFonts w:ascii="Angsana New" w:hAnsi="Angsana New" w:hint="cs"/>
          <w:sz w:val="30"/>
          <w:szCs w:val="30"/>
          <w:cs/>
          <w:lang w:val="en-GB" w:eastAsia="x-none"/>
        </w:rPr>
        <w:t>การถ่ายทอดสดการแข่งขันกีฬาไปเผยแพร่ภาพและเสียงผ่านสถานีโทรทัศน์รวมถึง</w:t>
      </w:r>
      <w:r>
        <w:rPr>
          <w:rFonts w:ascii="Angsana New" w:hAnsi="Angsana New" w:hint="cs"/>
          <w:sz w:val="30"/>
          <w:szCs w:val="30"/>
          <w:cs/>
          <w:lang w:val="en-GB" w:eastAsia="x-none"/>
        </w:rPr>
        <w:t>สื่อรูปแบบใหม่</w:t>
      </w:r>
      <w:r w:rsidRPr="00BA65CF">
        <w:rPr>
          <w:rFonts w:ascii="Angsana New" w:hAnsi="Angsana New"/>
          <w:sz w:val="30"/>
          <w:szCs w:val="30"/>
          <w:cs/>
          <w:lang w:val="en-GB" w:eastAsia="x-none"/>
        </w:rPr>
        <w:t>แก่บริษัท</w:t>
      </w:r>
      <w:r w:rsidRPr="00BA65CF">
        <w:rPr>
          <w:rFonts w:ascii="Angsana New" w:hAnsi="Angsana New" w:hint="cs"/>
          <w:sz w:val="30"/>
          <w:szCs w:val="30"/>
          <w:cs/>
          <w:lang w:val="en-GB" w:eastAsia="x-none"/>
        </w:rPr>
        <w:t>ย่อยทางอ้อมดังกล่าว</w:t>
      </w:r>
      <w:r w:rsidRPr="00BA65CF">
        <w:rPr>
          <w:rFonts w:ascii="Angsana New" w:hAnsi="Angsana New"/>
          <w:sz w:val="30"/>
          <w:szCs w:val="30"/>
          <w:cs/>
          <w:lang w:val="en-GB" w:eastAsia="x-none"/>
        </w:rPr>
        <w:t>เป็นระยะเวลา</w:t>
      </w:r>
      <w:r w:rsidRPr="00BA65CF">
        <w:rPr>
          <w:rFonts w:ascii="Angsana New" w:hAnsi="Angsana New" w:hint="cs"/>
          <w:sz w:val="30"/>
          <w:szCs w:val="30"/>
          <w:cs/>
          <w:lang w:val="en-GB" w:eastAsia="x-none"/>
        </w:rPr>
        <w:t xml:space="preserve"> </w:t>
      </w:r>
      <w:r w:rsidRPr="00BA65CF">
        <w:rPr>
          <w:rFonts w:ascii="Angsana New" w:hAnsi="Angsana New"/>
          <w:sz w:val="30"/>
          <w:szCs w:val="30"/>
          <w:cs/>
          <w:lang w:val="en-GB" w:eastAsia="x-none"/>
        </w:rPr>
        <w:t>3</w:t>
      </w:r>
      <w:r w:rsidRPr="00BA65CF">
        <w:rPr>
          <w:rFonts w:ascii="Angsana New" w:hAnsi="Angsana New" w:hint="cs"/>
          <w:sz w:val="30"/>
          <w:szCs w:val="30"/>
          <w:cs/>
          <w:lang w:val="en-GB" w:eastAsia="x-none"/>
        </w:rPr>
        <w:t xml:space="preserve"> </w:t>
      </w:r>
      <w:r w:rsidRPr="00BA65CF">
        <w:rPr>
          <w:rFonts w:ascii="Angsana New" w:hAnsi="Angsana New"/>
          <w:sz w:val="30"/>
          <w:szCs w:val="30"/>
          <w:cs/>
          <w:lang w:val="en-GB" w:eastAsia="x-none"/>
        </w:rPr>
        <w:t>ปี โดยสัญญามีผลบังคับใช้ตั้งแต่วันที่</w:t>
      </w:r>
      <w:r w:rsidRPr="00BA65CF">
        <w:rPr>
          <w:rFonts w:ascii="Angsana New" w:hAnsi="Angsana New" w:hint="cs"/>
          <w:sz w:val="30"/>
          <w:szCs w:val="30"/>
          <w:cs/>
          <w:lang w:val="en-GB" w:eastAsia="x-none"/>
        </w:rPr>
        <w:t xml:space="preserve"> </w:t>
      </w:r>
      <w:r w:rsidRPr="00BA65CF">
        <w:rPr>
          <w:rFonts w:ascii="Angsana New" w:hAnsi="Angsana New"/>
          <w:sz w:val="30"/>
          <w:szCs w:val="30"/>
          <w:cs/>
          <w:lang w:val="en-GB" w:eastAsia="x-none"/>
        </w:rPr>
        <w:t>1</w:t>
      </w:r>
      <w:r w:rsidRPr="00BA65CF">
        <w:rPr>
          <w:rFonts w:ascii="Angsana New" w:hAnsi="Angsana New" w:hint="cs"/>
          <w:sz w:val="30"/>
          <w:szCs w:val="30"/>
          <w:cs/>
          <w:lang w:val="en-GB" w:eastAsia="x-none"/>
        </w:rPr>
        <w:t xml:space="preserve"> มิถุนายน</w:t>
      </w:r>
      <w:r w:rsidRPr="00BA65CF">
        <w:rPr>
          <w:rFonts w:ascii="Angsana New" w:hAnsi="Angsana New"/>
          <w:sz w:val="30"/>
          <w:szCs w:val="30"/>
          <w:lang w:val="en-GB" w:eastAsia="x-none"/>
        </w:rPr>
        <w:t xml:space="preserve"> </w:t>
      </w:r>
      <w:r w:rsidRPr="00BA65CF">
        <w:rPr>
          <w:rFonts w:ascii="Angsana New" w:hAnsi="Angsana New"/>
          <w:sz w:val="30"/>
          <w:szCs w:val="30"/>
          <w:cs/>
          <w:lang w:val="en-GB" w:eastAsia="x-none"/>
        </w:rPr>
        <w:t>2561</w:t>
      </w:r>
      <w:r w:rsidRPr="00BA65CF">
        <w:rPr>
          <w:rFonts w:ascii="Angsana New" w:hAnsi="Angsana New" w:hint="cs"/>
          <w:sz w:val="30"/>
          <w:szCs w:val="30"/>
          <w:cs/>
          <w:lang w:val="en-GB" w:eastAsia="x-none"/>
        </w:rPr>
        <w:t xml:space="preserve"> </w:t>
      </w:r>
      <w:r w:rsidRPr="00BA65CF">
        <w:rPr>
          <w:rFonts w:ascii="Angsana New" w:hAnsi="Angsana New"/>
          <w:sz w:val="30"/>
          <w:szCs w:val="30"/>
          <w:cs/>
          <w:lang w:val="en-GB" w:eastAsia="x-none"/>
        </w:rPr>
        <w:t>ถึงวันที่</w:t>
      </w:r>
      <w:r w:rsidRPr="00BA65CF">
        <w:rPr>
          <w:rFonts w:ascii="Angsana New" w:hAnsi="Angsana New" w:hint="cs"/>
          <w:sz w:val="30"/>
          <w:szCs w:val="30"/>
          <w:cs/>
          <w:lang w:val="en-GB" w:eastAsia="x-none"/>
        </w:rPr>
        <w:t xml:space="preserve"> </w:t>
      </w:r>
      <w:r w:rsidRPr="00BA65CF">
        <w:rPr>
          <w:rFonts w:ascii="Angsana New" w:hAnsi="Angsana New"/>
          <w:sz w:val="30"/>
          <w:szCs w:val="30"/>
          <w:cs/>
          <w:lang w:val="en-GB" w:eastAsia="x-none"/>
        </w:rPr>
        <w:t>31</w:t>
      </w:r>
      <w:r w:rsidRPr="00BA65CF">
        <w:rPr>
          <w:rFonts w:ascii="Angsana New" w:hAnsi="Angsana New" w:hint="cs"/>
          <w:sz w:val="30"/>
          <w:szCs w:val="30"/>
          <w:cs/>
          <w:lang w:val="en-GB" w:eastAsia="x-none"/>
        </w:rPr>
        <w:t xml:space="preserve"> </w:t>
      </w:r>
      <w:r w:rsidRPr="00BA65CF">
        <w:rPr>
          <w:rFonts w:ascii="Angsana New" w:hAnsi="Angsana New"/>
          <w:sz w:val="30"/>
          <w:szCs w:val="30"/>
          <w:cs/>
          <w:lang w:val="en-GB" w:eastAsia="x-none"/>
        </w:rPr>
        <w:t>พฤษภาคม</w:t>
      </w:r>
      <w:r w:rsidRPr="00BA65CF">
        <w:rPr>
          <w:rFonts w:ascii="Angsana New" w:hAnsi="Angsana New" w:hint="cs"/>
          <w:sz w:val="30"/>
          <w:szCs w:val="30"/>
          <w:cs/>
          <w:lang w:val="en-GB" w:eastAsia="x-none"/>
        </w:rPr>
        <w:t xml:space="preserve"> </w:t>
      </w:r>
      <w:r w:rsidRPr="00BA65CF">
        <w:rPr>
          <w:rFonts w:ascii="Angsana New" w:hAnsi="Angsana New"/>
          <w:sz w:val="30"/>
          <w:szCs w:val="30"/>
          <w:cs/>
          <w:lang w:val="en-GB" w:eastAsia="x-none"/>
        </w:rPr>
        <w:t>2564</w:t>
      </w:r>
      <w:r w:rsidRPr="00BA65CF">
        <w:rPr>
          <w:rFonts w:ascii="Angsana New" w:hAnsi="Angsana New" w:hint="cs"/>
          <w:sz w:val="30"/>
          <w:szCs w:val="30"/>
          <w:cs/>
          <w:lang w:val="en-GB" w:eastAsia="x-none"/>
        </w:rPr>
        <w:t xml:space="preserve"> </w:t>
      </w:r>
      <w:r w:rsidRPr="00BA65CF">
        <w:rPr>
          <w:rFonts w:ascii="Angsana New" w:hAnsi="Angsana New"/>
          <w:sz w:val="30"/>
          <w:szCs w:val="30"/>
          <w:cs/>
          <w:lang w:val="en-GB" w:eastAsia="x-none"/>
        </w:rPr>
        <w:t>ภายใต้เงื่อนไขที่กำหนดในสัญญา บริษัท</w:t>
      </w:r>
      <w:r w:rsidRPr="00BA65CF">
        <w:rPr>
          <w:rFonts w:ascii="Angsana New" w:hAnsi="Angsana New" w:hint="cs"/>
          <w:sz w:val="30"/>
          <w:szCs w:val="30"/>
          <w:cs/>
          <w:lang w:val="en-GB" w:eastAsia="x-none"/>
        </w:rPr>
        <w:t>ย่อย</w:t>
      </w:r>
      <w:r>
        <w:rPr>
          <w:rFonts w:ascii="Angsana New" w:hAnsi="Angsana New" w:hint="cs"/>
          <w:sz w:val="30"/>
          <w:szCs w:val="30"/>
          <w:cs/>
          <w:lang w:val="en-GB" w:eastAsia="x-none"/>
        </w:rPr>
        <w:t>ทางอ้อม</w:t>
      </w:r>
      <w:r w:rsidRPr="00BA65CF">
        <w:rPr>
          <w:rFonts w:ascii="Angsana New" w:hAnsi="Angsana New"/>
          <w:sz w:val="30"/>
          <w:szCs w:val="30"/>
          <w:cs/>
          <w:lang w:val="en-GB" w:eastAsia="x-none"/>
        </w:rPr>
        <w:t>ตกลง</w:t>
      </w:r>
      <w:r w:rsidRPr="00BA65CF">
        <w:rPr>
          <w:rFonts w:ascii="Angsana New" w:hAnsi="Angsana New" w:hint="cs"/>
          <w:sz w:val="30"/>
          <w:szCs w:val="30"/>
          <w:cs/>
          <w:lang w:val="en-GB" w:eastAsia="x-none"/>
        </w:rPr>
        <w:t>ที่จะปันส่วนรายได้ที่เกิดจาก</w:t>
      </w:r>
      <w:r w:rsidRPr="00BA65CF">
        <w:rPr>
          <w:rFonts w:ascii="Angsana New" w:hAnsi="Angsana New"/>
          <w:sz w:val="30"/>
          <w:szCs w:val="30"/>
          <w:cs/>
          <w:lang w:val="en-GB" w:eastAsia="x-none"/>
        </w:rPr>
        <w:t>การ</w:t>
      </w:r>
      <w:r>
        <w:rPr>
          <w:rFonts w:ascii="Angsana New" w:hAnsi="Angsana New" w:hint="cs"/>
          <w:sz w:val="30"/>
          <w:szCs w:val="30"/>
          <w:cs/>
          <w:lang w:val="en-GB" w:eastAsia="x-none"/>
        </w:rPr>
        <w:t>การขายโฆษณาและผู้สนับสนุน</w:t>
      </w:r>
      <w:r w:rsidRPr="00BA65CF">
        <w:rPr>
          <w:rFonts w:ascii="Angsana New" w:hAnsi="Angsana New"/>
          <w:sz w:val="30"/>
          <w:szCs w:val="30"/>
          <w:cs/>
          <w:lang w:val="en-GB" w:eastAsia="x-none"/>
        </w:rPr>
        <w:t>ตาม</w:t>
      </w:r>
      <w:r w:rsidRPr="00BA65CF">
        <w:rPr>
          <w:rFonts w:ascii="Angsana New" w:hAnsi="Angsana New" w:hint="cs"/>
          <w:sz w:val="30"/>
          <w:szCs w:val="30"/>
          <w:cs/>
          <w:lang w:val="en-GB" w:eastAsia="x-none"/>
        </w:rPr>
        <w:t>อัตรา</w:t>
      </w:r>
      <w:r w:rsidRPr="00BA65CF">
        <w:rPr>
          <w:rFonts w:ascii="Angsana New" w:hAnsi="Angsana New"/>
          <w:sz w:val="30"/>
          <w:szCs w:val="30"/>
          <w:cs/>
          <w:lang w:val="en-GB" w:eastAsia="x-none"/>
        </w:rPr>
        <w:t>ที่ระบุในสัญญา</w:t>
      </w:r>
    </w:p>
    <w:p w14:paraId="18975443" w14:textId="580F6462" w:rsidR="00EC2606" w:rsidRDefault="00EC26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2FA7455E" w14:textId="0AF949F8" w:rsidR="00166EB3" w:rsidRPr="00280801" w:rsidRDefault="00166EB3" w:rsidP="000B64D8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7" w:hanging="547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280801">
        <w:rPr>
          <w:rFonts w:ascii="Angsana New" w:hAnsi="Angsana New" w:hint="cs"/>
          <w:b/>
          <w:bCs/>
          <w:sz w:val="30"/>
          <w:szCs w:val="30"/>
          <w:cs/>
        </w:rPr>
        <w:t>หนี้สินที่อาจเกิดขึ้น</w:t>
      </w:r>
    </w:p>
    <w:p w14:paraId="3F1CF992" w14:textId="77777777" w:rsidR="00166EB3" w:rsidRPr="002751DA" w:rsidRDefault="00166EB3" w:rsidP="00166EB3">
      <w:pPr>
        <w:rPr>
          <w:rFonts w:ascii="Angsana New" w:hAnsi="Angsana New"/>
          <w:sz w:val="20"/>
          <w:szCs w:val="20"/>
          <w:lang w:val="x-none" w:eastAsia="x-none"/>
        </w:rPr>
      </w:pPr>
    </w:p>
    <w:p w14:paraId="559F2862" w14:textId="670A3291" w:rsidR="00166EB3" w:rsidRDefault="00166EB3" w:rsidP="00166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 w:rsidRPr="00635145">
        <w:rPr>
          <w:rFonts w:ascii="Angsana New" w:hAnsi="Angsana New"/>
          <w:sz w:val="30"/>
          <w:szCs w:val="30"/>
          <w:cs/>
        </w:rPr>
        <w:t>บริษัท บริษัทย่อยแห่งหนึ่ง (</w:t>
      </w:r>
      <w:r w:rsidRPr="00635145">
        <w:rPr>
          <w:rFonts w:ascii="Angsana New" w:hAnsi="Angsana New"/>
          <w:sz w:val="30"/>
          <w:szCs w:val="30"/>
        </w:rPr>
        <w:t>“</w:t>
      </w:r>
      <w:r w:rsidRPr="00635145">
        <w:rPr>
          <w:rFonts w:ascii="Angsana New" w:hAnsi="Angsana New"/>
          <w:sz w:val="30"/>
          <w:szCs w:val="30"/>
          <w:cs/>
        </w:rPr>
        <w:t>บริษัท กรุงเทพธุรกิจ มีเดีย จำกัด</w:t>
      </w:r>
      <w:r w:rsidRPr="00635145">
        <w:rPr>
          <w:rFonts w:ascii="Angsana New" w:hAnsi="Angsana New"/>
          <w:sz w:val="30"/>
          <w:szCs w:val="30"/>
        </w:rPr>
        <w:t xml:space="preserve">”) </w:t>
      </w:r>
      <w:r w:rsidRPr="00635145">
        <w:rPr>
          <w:rFonts w:ascii="Angsana New" w:hAnsi="Angsana New"/>
          <w:sz w:val="30"/>
          <w:szCs w:val="30"/>
          <w:cs/>
        </w:rPr>
        <w:t>กรรมการและพนักงานของกลุ่มบริษัท ตกเป็นจำเลยในคดีอาญาเกี่ยวกับการหมิ่นประมาทด้วยการโฆษณา ความผิดต่อพระราชบัญญัติว่าด้วยการกระทำความผิด</w:t>
      </w:r>
      <w:r w:rsidRPr="00EE0CF3">
        <w:rPr>
          <w:rFonts w:ascii="Angsana New" w:hAnsi="Angsana New"/>
          <w:spacing w:val="-6"/>
          <w:sz w:val="30"/>
          <w:szCs w:val="30"/>
          <w:cs/>
        </w:rPr>
        <w:t xml:space="preserve">เกี่ยวกับคอมพิวเตอร์ พ.ศ. 2550 และอื่นๆ โดยมีทุนทรัพย์เป็นจำนวนเงิน 2,343 ล้านบาท </w:t>
      </w:r>
      <w:r w:rsidRPr="00EE0CF3">
        <w:rPr>
          <w:rFonts w:ascii="Angsana New" w:hAnsi="Angsana New" w:hint="cs"/>
          <w:spacing w:val="-6"/>
          <w:sz w:val="30"/>
          <w:szCs w:val="30"/>
          <w:cs/>
        </w:rPr>
        <w:t>ต่อมา</w:t>
      </w:r>
      <w:r w:rsidR="00EC2606" w:rsidRPr="00EE0CF3">
        <w:rPr>
          <w:rFonts w:ascii="Angsana New" w:hAnsi="Angsana New"/>
          <w:spacing w:val="-6"/>
          <w:sz w:val="30"/>
          <w:szCs w:val="30"/>
          <w:cs/>
        </w:rPr>
        <w:t>เมื่อวันที่ 2 เมษายน 2561</w:t>
      </w:r>
      <w:r w:rsidR="00EC2606">
        <w:rPr>
          <w:rFonts w:ascii="Angsana New" w:hAnsi="Angsana New"/>
          <w:sz w:val="30"/>
          <w:szCs w:val="30"/>
          <w:cs/>
        </w:rPr>
        <w:t xml:space="preserve"> ศาลพิพากษายกคำฟ้องของโจทก์</w:t>
      </w:r>
      <w:r w:rsidR="00EC2606">
        <w:rPr>
          <w:rFonts w:ascii="Angsana New" w:hAnsi="Angsana New" w:hint="cs"/>
          <w:sz w:val="30"/>
          <w:szCs w:val="30"/>
          <w:cs/>
        </w:rPr>
        <w:t>ใน</w:t>
      </w:r>
      <w:r w:rsidR="00EC2606">
        <w:rPr>
          <w:rFonts w:ascii="Angsana New" w:hAnsi="Angsana New"/>
          <w:sz w:val="30"/>
          <w:szCs w:val="30"/>
          <w:cs/>
        </w:rPr>
        <w:t>คดีของบริษัทย่อยดังกล่าว</w:t>
      </w:r>
      <w:r w:rsidR="00EC2606">
        <w:rPr>
          <w:rFonts w:ascii="Angsana New" w:hAnsi="Angsana New" w:hint="cs"/>
          <w:sz w:val="30"/>
          <w:szCs w:val="30"/>
          <w:cs/>
        </w:rPr>
        <w:t xml:space="preserve"> อย่างไรก็ตาม </w:t>
      </w: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>
        <w:rPr>
          <w:rFonts w:ascii="Angsana New" w:hAnsi="Angsana New"/>
          <w:sz w:val="30"/>
          <w:szCs w:val="30"/>
        </w:rPr>
        <w:t xml:space="preserve">2561 </w:t>
      </w:r>
      <w:r>
        <w:rPr>
          <w:rFonts w:ascii="Angsana New" w:hAnsi="Angsana New" w:hint="cs"/>
          <w:sz w:val="30"/>
          <w:szCs w:val="30"/>
          <w:cs/>
        </w:rPr>
        <w:t>โจทก์ได้ถอนฟ้องจำเลยทั้งหมด ซึ่งศาลได้อนุญาตให้ถอนฟ้องและให้จำหน่ายคดีออกจากสารบบความแล้ว คดีจึงเป็นที่ยุติและถึงที่สุดแล้ว</w:t>
      </w:r>
    </w:p>
    <w:p w14:paraId="55DD2957" w14:textId="77777777" w:rsidR="00166EB3" w:rsidRPr="002751DA" w:rsidRDefault="00166EB3" w:rsidP="00166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2087E478" w14:textId="62512EF8" w:rsidR="00166EB3" w:rsidRPr="008A78C7" w:rsidRDefault="00166EB3" w:rsidP="00166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4770"/>
          <w:tab w:val="left" w:pos="8280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Pr="008A78C7">
        <w:rPr>
          <w:rFonts w:ascii="Angsana New" w:hAnsi="Angsana New"/>
          <w:sz w:val="30"/>
          <w:szCs w:val="30"/>
          <w:cs/>
        </w:rPr>
        <w:t>บริษัทและกรรมการของกลุ่มบริษัทตกเป็นจำเลยในคดีแพ่งเกี่ยวกับการฝ่าฝืนพระราชบัญญัติบริษัทมหาชนจำกัด พ.ศ. 2535 โดยมีทุนทรัพย์เป็นจำนวนเงิน 42.5 ล้าน</w:t>
      </w:r>
      <w:r w:rsidRPr="008A78C7">
        <w:rPr>
          <w:rFonts w:ascii="Angsana New" w:hAnsi="Angsana New" w:hint="cs"/>
          <w:sz w:val="30"/>
          <w:szCs w:val="30"/>
          <w:cs/>
        </w:rPr>
        <w:t>บาท อย่างไรก็ตาม</w:t>
      </w:r>
      <w:r w:rsidRPr="008A78C7">
        <w:rPr>
          <w:rFonts w:ascii="Angsana New" w:hAnsi="Angsana New"/>
          <w:sz w:val="30"/>
          <w:szCs w:val="30"/>
        </w:rPr>
        <w:t xml:space="preserve"> </w:t>
      </w:r>
      <w:r w:rsidRPr="008A78C7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8A78C7">
        <w:rPr>
          <w:rFonts w:ascii="Angsana New" w:hAnsi="Angsana New"/>
          <w:sz w:val="30"/>
          <w:szCs w:val="30"/>
        </w:rPr>
        <w:t xml:space="preserve">6 </w:t>
      </w:r>
      <w:r w:rsidRPr="008A78C7"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Pr="008A78C7">
        <w:rPr>
          <w:rFonts w:ascii="Angsana New" w:hAnsi="Angsana New"/>
          <w:sz w:val="30"/>
          <w:szCs w:val="30"/>
        </w:rPr>
        <w:t xml:space="preserve">2559 </w:t>
      </w:r>
      <w:r w:rsidRPr="008A78C7">
        <w:rPr>
          <w:rFonts w:ascii="Angsana New" w:hAnsi="Angsana New" w:hint="cs"/>
          <w:sz w:val="30"/>
          <w:szCs w:val="30"/>
          <w:cs/>
        </w:rPr>
        <w:t>ศาลจังหวัด</w:t>
      </w:r>
      <w:r w:rsidR="0054591D" w:rsidRPr="008A78C7">
        <w:rPr>
          <w:rFonts w:ascii="Angsana New" w:hAnsi="Angsana New"/>
          <w:sz w:val="30"/>
          <w:szCs w:val="30"/>
          <w:cs/>
        </w:rPr>
        <w:br/>
      </w:r>
      <w:r w:rsidRPr="008A78C7">
        <w:rPr>
          <w:rFonts w:ascii="Angsana New" w:hAnsi="Angsana New" w:hint="cs"/>
          <w:spacing w:val="-4"/>
          <w:sz w:val="30"/>
          <w:szCs w:val="30"/>
          <w:cs/>
        </w:rPr>
        <w:t xml:space="preserve">พระโขนงได้มีคำพิพากษาให้ยกฟ้องบริษัทและกรรมการของกลุ่มบริษัทที่ตกเป็นจำเลย ทั้งนี้ โจทก์ยื่นอุทธรณ์คำพิพากษาดังกล่าวในเดือนมกราคม </w:t>
      </w:r>
      <w:r w:rsidRPr="008A78C7">
        <w:rPr>
          <w:rFonts w:ascii="Angsana New" w:hAnsi="Angsana New"/>
          <w:spacing w:val="-4"/>
          <w:sz w:val="30"/>
          <w:szCs w:val="30"/>
        </w:rPr>
        <w:t xml:space="preserve">2560 </w:t>
      </w:r>
      <w:r w:rsidRPr="008A78C7">
        <w:rPr>
          <w:rFonts w:ascii="Angsana New" w:hAnsi="Angsana New" w:hint="cs"/>
          <w:spacing w:val="-4"/>
          <w:sz w:val="30"/>
          <w:szCs w:val="30"/>
          <w:cs/>
        </w:rPr>
        <w:t xml:space="preserve">และต่อมาได้ยื่นคำร้องขอถอนอุทธรณ์ในเดือนกุมภาพันธ์ </w:t>
      </w:r>
      <w:r w:rsidRPr="008A78C7">
        <w:rPr>
          <w:rFonts w:ascii="Angsana New" w:hAnsi="Angsana New"/>
          <w:spacing w:val="-4"/>
          <w:sz w:val="30"/>
          <w:szCs w:val="30"/>
          <w:cs/>
        </w:rPr>
        <w:t xml:space="preserve">2561 </w:t>
      </w:r>
      <w:r w:rsidRPr="008A78C7">
        <w:rPr>
          <w:rFonts w:ascii="Angsana New" w:hAnsi="Angsana New" w:hint="cs"/>
          <w:spacing w:val="-4"/>
          <w:sz w:val="30"/>
          <w:szCs w:val="30"/>
          <w:cs/>
        </w:rPr>
        <w:t xml:space="preserve">ในเดือนกรกฎาคม </w:t>
      </w:r>
      <w:r w:rsidRPr="008A78C7">
        <w:rPr>
          <w:rFonts w:ascii="Angsana New" w:hAnsi="Angsana New"/>
          <w:spacing w:val="-4"/>
          <w:sz w:val="30"/>
          <w:szCs w:val="30"/>
        </w:rPr>
        <w:t xml:space="preserve">2561 </w:t>
      </w:r>
      <w:r w:rsidRPr="008A78C7">
        <w:rPr>
          <w:rFonts w:ascii="Angsana New" w:hAnsi="Angsana New" w:hint="cs"/>
          <w:spacing w:val="-4"/>
          <w:sz w:val="30"/>
          <w:szCs w:val="30"/>
          <w:cs/>
        </w:rPr>
        <w:t>ศาลอุทธรณ์พิพากษายกคำพิพากษาศาลชั้นต้น โดยให้ศาลชั้นต้นรอผลของคดี</w:t>
      </w:r>
      <w:r w:rsidR="008A78C7" w:rsidRPr="008A78C7">
        <w:rPr>
          <w:rFonts w:ascii="Angsana New" w:hAnsi="Angsana New" w:hint="cs"/>
          <w:spacing w:val="-4"/>
          <w:sz w:val="30"/>
          <w:szCs w:val="30"/>
          <w:cs/>
        </w:rPr>
        <w:t xml:space="preserve">แพ่งเกี่ยวกับการเพิกถอนมติของที่ประชุมสามัญผู้ถือหุ้นประจำปี </w:t>
      </w:r>
      <w:r w:rsidR="008A78C7" w:rsidRPr="008A78C7">
        <w:rPr>
          <w:rFonts w:ascii="Angsana New" w:hAnsi="Angsana New"/>
          <w:spacing w:val="-4"/>
          <w:sz w:val="30"/>
          <w:szCs w:val="30"/>
        </w:rPr>
        <w:t xml:space="preserve">2558 </w:t>
      </w:r>
      <w:r w:rsidRPr="008A78C7">
        <w:rPr>
          <w:rFonts w:ascii="Angsana New" w:hAnsi="Angsana New" w:hint="cs"/>
          <w:spacing w:val="-4"/>
          <w:sz w:val="30"/>
          <w:szCs w:val="30"/>
          <w:cs/>
        </w:rPr>
        <w:t xml:space="preserve">ถึงที่สุดก่อนจึงมีคำพิพากษาใหม่ตามรูปคดี </w:t>
      </w:r>
      <w:r w:rsidR="008A78C7" w:rsidRPr="008A78C7">
        <w:rPr>
          <w:rFonts w:ascii="Angsana New" w:hAnsi="Angsana New" w:hint="cs"/>
          <w:spacing w:val="-4"/>
          <w:sz w:val="30"/>
          <w:szCs w:val="30"/>
          <w:cs/>
        </w:rPr>
        <w:t>ซึ่งต่อมา ผลของ</w:t>
      </w:r>
      <w:r w:rsidR="00AE6485">
        <w:rPr>
          <w:rFonts w:ascii="Angsana New" w:hAnsi="Angsana New"/>
          <w:spacing w:val="-4"/>
          <w:sz w:val="30"/>
          <w:szCs w:val="30"/>
          <w:cs/>
        </w:rPr>
        <w:br/>
      </w:r>
      <w:r w:rsidR="008A78C7" w:rsidRPr="00AE6485">
        <w:rPr>
          <w:rFonts w:ascii="Angsana New" w:hAnsi="Angsana New" w:hint="cs"/>
          <w:spacing w:val="-8"/>
          <w:sz w:val="30"/>
          <w:szCs w:val="30"/>
          <w:cs/>
        </w:rPr>
        <w:t>คดีแพ่งดังกล่าวได้มีคำพิพากษาของศาลฎีกายืนตามศา</w:t>
      </w:r>
      <w:r w:rsidR="0080736B">
        <w:rPr>
          <w:rFonts w:ascii="Angsana New" w:hAnsi="Angsana New" w:hint="cs"/>
          <w:spacing w:val="-8"/>
          <w:sz w:val="30"/>
          <w:szCs w:val="30"/>
          <w:cs/>
        </w:rPr>
        <w:t>ล</w:t>
      </w:r>
      <w:r w:rsidR="008A78C7" w:rsidRPr="00AE6485">
        <w:rPr>
          <w:rFonts w:ascii="Angsana New" w:hAnsi="Angsana New" w:hint="cs"/>
          <w:spacing w:val="-8"/>
          <w:sz w:val="30"/>
          <w:szCs w:val="30"/>
          <w:cs/>
        </w:rPr>
        <w:t xml:space="preserve">อุทธรณ์ให้เพิกถอนมติของที่ประชุมสามัญผู้ถือหุ้นประจำปี </w:t>
      </w:r>
      <w:r w:rsidR="008A78C7" w:rsidRPr="00AE6485">
        <w:rPr>
          <w:rFonts w:ascii="Angsana New" w:hAnsi="Angsana New"/>
          <w:spacing w:val="-8"/>
          <w:sz w:val="30"/>
          <w:szCs w:val="30"/>
        </w:rPr>
        <w:t>2558</w:t>
      </w:r>
    </w:p>
    <w:p w14:paraId="18549EB9" w14:textId="77777777" w:rsidR="00166EB3" w:rsidRDefault="00166EB3" w:rsidP="00166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4770"/>
          <w:tab w:val="left" w:pos="828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ab/>
      </w:r>
    </w:p>
    <w:p w14:paraId="0159CB7E" w14:textId="72D67AE2" w:rsidR="00166EB3" w:rsidRDefault="00166EB3" w:rsidP="00166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4770"/>
          <w:tab w:val="left" w:pos="82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t>บริษัทและกรรมการของกลุ่มบริษัท</w:t>
      </w:r>
      <w:r w:rsidRPr="00635145">
        <w:rPr>
          <w:rFonts w:ascii="Angsana New" w:hAnsi="Angsana New"/>
          <w:sz w:val="30"/>
          <w:szCs w:val="30"/>
          <w:cs/>
        </w:rPr>
        <w:t>ตกเป็นจำเลยในคดีแพ่งเกี่ยวกับการละเมิดพระราชบัญญัติหลักทรัพย์และ</w:t>
      </w:r>
      <w:r w:rsidR="0054591D">
        <w:rPr>
          <w:rFonts w:ascii="Angsana New" w:hAnsi="Angsana New"/>
          <w:sz w:val="30"/>
          <w:szCs w:val="30"/>
          <w:cs/>
        </w:rPr>
        <w:br/>
      </w:r>
      <w:r w:rsidRPr="00635145">
        <w:rPr>
          <w:rFonts w:ascii="Angsana New" w:hAnsi="Angsana New"/>
          <w:sz w:val="30"/>
          <w:szCs w:val="30"/>
          <w:cs/>
        </w:rPr>
        <w:t>ตลาดหลักทรัพย์ พ.ศ.</w:t>
      </w:r>
      <w:r w:rsidRPr="00635145">
        <w:rPr>
          <w:rFonts w:ascii="Angsana New" w:hAnsi="Angsana New"/>
          <w:sz w:val="30"/>
          <w:szCs w:val="30"/>
        </w:rPr>
        <w:t xml:space="preserve"> </w:t>
      </w:r>
      <w:r w:rsidRPr="00635145">
        <w:rPr>
          <w:rFonts w:ascii="Angsana New" w:hAnsi="Angsana New"/>
          <w:sz w:val="30"/>
          <w:szCs w:val="30"/>
          <w:cs/>
        </w:rPr>
        <w:t xml:space="preserve">2535 โดยมีทุนทรัพย์เป็นจำนวนเงิน 51.9 ล้านบาท </w:t>
      </w:r>
      <w:r>
        <w:rPr>
          <w:rFonts w:ascii="Angsana New" w:hAnsi="Angsana New" w:hint="cs"/>
          <w:sz w:val="30"/>
          <w:szCs w:val="30"/>
          <w:cs/>
        </w:rPr>
        <w:t xml:space="preserve">ต่อมา เมื่อวันที่ 11 กันยายน 2561 </w:t>
      </w:r>
      <w:r w:rsidR="00EE0CF3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>ศาลชั้นต้นพิพากษาให้ยกฟ้องบริษัท</w:t>
      </w:r>
    </w:p>
    <w:p w14:paraId="6CE061A9" w14:textId="77777777" w:rsidR="00166EB3" w:rsidRPr="002751DA" w:rsidRDefault="00166EB3" w:rsidP="00166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27"/>
        <w:jc w:val="thaiDistribute"/>
        <w:rPr>
          <w:rFonts w:ascii="Angsana New" w:hAnsi="Angsana New"/>
          <w:sz w:val="20"/>
          <w:szCs w:val="20"/>
        </w:rPr>
      </w:pPr>
    </w:p>
    <w:p w14:paraId="770F75C5" w14:textId="3C9D95E1" w:rsidR="00166EB3" w:rsidRDefault="00166EB3" w:rsidP="00166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  <w:r w:rsidRPr="005B5657">
        <w:rPr>
          <w:rFonts w:ascii="Angsana New" w:hAnsi="Angsana New"/>
          <w:sz w:val="30"/>
          <w:szCs w:val="30"/>
          <w:cs/>
        </w:rPr>
        <w:lastRenderedPageBreak/>
        <w:t>เมื่อวันที่ 16 พฤษภาคม 25</w:t>
      </w:r>
      <w:r w:rsidRPr="005B5657">
        <w:rPr>
          <w:rFonts w:ascii="Angsana New" w:hAnsi="Angsana New"/>
          <w:sz w:val="30"/>
          <w:szCs w:val="30"/>
        </w:rPr>
        <w:t>60</w:t>
      </w:r>
      <w:r w:rsidRPr="005B5657">
        <w:rPr>
          <w:rFonts w:ascii="Angsana New" w:hAnsi="Angsana New"/>
          <w:sz w:val="30"/>
          <w:szCs w:val="30"/>
          <w:cs/>
        </w:rPr>
        <w:t xml:space="preserve"> ศาลอุทธรณ์ได้มีคำพิพากษาคดีแพ่งเกี่ยวกับการเพิกถอนมติของที่ประชุมสามัญ</w:t>
      </w:r>
      <w:r w:rsidRPr="005B5657">
        <w:rPr>
          <w:rFonts w:ascii="Angsana New" w:hAnsi="Angsana New"/>
          <w:sz w:val="30"/>
          <w:szCs w:val="30"/>
        </w:rPr>
        <w:br/>
      </w:r>
      <w:r w:rsidRPr="005B5657">
        <w:rPr>
          <w:rFonts w:ascii="Angsana New" w:hAnsi="Angsana New"/>
          <w:sz w:val="30"/>
          <w:szCs w:val="30"/>
          <w:cs/>
        </w:rPr>
        <w:t xml:space="preserve">ผู้ถือหุ้นประจำปี 2558 ของบริษัทเมื่อวันที่ </w:t>
      </w:r>
      <w:r w:rsidRPr="005B5657">
        <w:rPr>
          <w:rFonts w:ascii="Angsana New" w:hAnsi="Angsana New"/>
          <w:sz w:val="30"/>
          <w:szCs w:val="30"/>
        </w:rPr>
        <w:t xml:space="preserve">29 </w:t>
      </w:r>
      <w:r w:rsidRPr="005B5657">
        <w:rPr>
          <w:rFonts w:ascii="Angsana New" w:hAnsi="Angsana New"/>
          <w:sz w:val="30"/>
          <w:szCs w:val="30"/>
          <w:cs/>
        </w:rPr>
        <w:t xml:space="preserve">เมษายน </w:t>
      </w:r>
      <w:r w:rsidRPr="005B5657">
        <w:rPr>
          <w:rFonts w:ascii="Angsana New" w:hAnsi="Angsana New"/>
          <w:sz w:val="30"/>
          <w:szCs w:val="30"/>
        </w:rPr>
        <w:t xml:space="preserve">2558 </w:t>
      </w:r>
      <w:r w:rsidRPr="005B5657">
        <w:rPr>
          <w:rFonts w:ascii="Angsana New" w:hAnsi="Angsana New"/>
          <w:sz w:val="30"/>
          <w:szCs w:val="30"/>
          <w:cs/>
        </w:rPr>
        <w:t xml:space="preserve">ต่อมาบริษัทได้ยื่นฎีกาต่อศาลในเดือนกรกฎาคม </w:t>
      </w:r>
      <w:r>
        <w:rPr>
          <w:rFonts w:ascii="Angsana New" w:hAnsi="Angsana New"/>
          <w:sz w:val="30"/>
          <w:szCs w:val="30"/>
        </w:rPr>
        <w:t>2560</w:t>
      </w:r>
      <w:r w:rsidR="00867754">
        <w:rPr>
          <w:rFonts w:ascii="Angsana New" w:hAnsi="Angsana New" w:hint="cs"/>
          <w:sz w:val="30"/>
          <w:szCs w:val="30"/>
          <w:cs/>
        </w:rPr>
        <w:t xml:space="preserve">ต่อมาเมื่อวันที่ </w:t>
      </w:r>
      <w:r w:rsidR="00867754">
        <w:rPr>
          <w:rFonts w:ascii="Angsana New" w:hAnsi="Angsana New"/>
          <w:sz w:val="30"/>
          <w:szCs w:val="30"/>
        </w:rPr>
        <w:t xml:space="preserve">12 </w:t>
      </w:r>
      <w:r w:rsidR="00867754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867754">
        <w:rPr>
          <w:rFonts w:ascii="Angsana New" w:hAnsi="Angsana New"/>
          <w:sz w:val="30"/>
          <w:szCs w:val="30"/>
        </w:rPr>
        <w:t xml:space="preserve">2562 </w:t>
      </w:r>
      <w:r w:rsidR="00867754">
        <w:rPr>
          <w:rFonts w:ascii="Angsana New" w:hAnsi="Angsana New" w:hint="cs"/>
          <w:sz w:val="30"/>
          <w:szCs w:val="30"/>
          <w:cs/>
        </w:rPr>
        <w:t>ศาลฎีกาได้มีค</w:t>
      </w:r>
      <w:r w:rsidR="00A34AEE">
        <w:rPr>
          <w:rFonts w:ascii="Angsana New" w:hAnsi="Angsana New" w:hint="cs"/>
          <w:sz w:val="30"/>
          <w:szCs w:val="30"/>
          <w:cs/>
        </w:rPr>
        <w:t>ำ</w:t>
      </w:r>
      <w:r w:rsidR="00867754">
        <w:rPr>
          <w:rFonts w:ascii="Angsana New" w:hAnsi="Angsana New" w:hint="cs"/>
          <w:sz w:val="30"/>
          <w:szCs w:val="30"/>
          <w:cs/>
        </w:rPr>
        <w:t>พิพากษายืนตามศาลอุทธรณ์ให้เพิกถอนมติของที่ประชุมสามัญ</w:t>
      </w:r>
      <w:r w:rsidR="00867754">
        <w:rPr>
          <w:rFonts w:ascii="Angsana New" w:hAnsi="Angsana New"/>
          <w:sz w:val="30"/>
          <w:szCs w:val="30"/>
        </w:rPr>
        <w:br/>
      </w:r>
      <w:r w:rsidR="00867754">
        <w:rPr>
          <w:rFonts w:ascii="Angsana New" w:hAnsi="Angsana New" w:hint="cs"/>
          <w:sz w:val="30"/>
          <w:szCs w:val="30"/>
          <w:cs/>
        </w:rPr>
        <w:t xml:space="preserve">ผู้ถือหุ้นประจำปี </w:t>
      </w:r>
      <w:r w:rsidR="00867754">
        <w:rPr>
          <w:rFonts w:ascii="Angsana New" w:hAnsi="Angsana New"/>
          <w:sz w:val="30"/>
          <w:szCs w:val="30"/>
        </w:rPr>
        <w:t>2558</w:t>
      </w:r>
    </w:p>
    <w:p w14:paraId="2726092B" w14:textId="77777777" w:rsidR="00166EB3" w:rsidRPr="00775D99" w:rsidRDefault="00166EB3" w:rsidP="00166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793A812C" w14:textId="2A203AFE" w:rsidR="00166EB3" w:rsidRDefault="00166EB3" w:rsidP="00166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  <w:r w:rsidRPr="00867754">
        <w:rPr>
          <w:rFonts w:ascii="Angsana New" w:hAnsi="Angsana New"/>
          <w:spacing w:val="-4"/>
          <w:sz w:val="30"/>
          <w:szCs w:val="30"/>
          <w:cs/>
        </w:rPr>
        <w:t>เมื่อวันที่</w:t>
      </w:r>
      <w:r w:rsidRPr="00867754">
        <w:rPr>
          <w:rFonts w:ascii="Angsana New" w:hAnsi="Angsana New"/>
          <w:spacing w:val="-4"/>
          <w:sz w:val="30"/>
          <w:szCs w:val="30"/>
        </w:rPr>
        <w:t xml:space="preserve"> 18 </w:t>
      </w:r>
      <w:r w:rsidRPr="00867754">
        <w:rPr>
          <w:rFonts w:ascii="Angsana New" w:hAnsi="Angsana New" w:hint="cs"/>
          <w:spacing w:val="-4"/>
          <w:sz w:val="30"/>
          <w:szCs w:val="30"/>
          <w:cs/>
        </w:rPr>
        <w:t xml:space="preserve">กันยายน </w:t>
      </w:r>
      <w:r w:rsidRPr="00867754">
        <w:rPr>
          <w:rFonts w:ascii="Angsana New" w:hAnsi="Angsana New"/>
          <w:spacing w:val="-4"/>
          <w:sz w:val="30"/>
          <w:szCs w:val="30"/>
        </w:rPr>
        <w:t xml:space="preserve">2561 </w:t>
      </w:r>
      <w:r w:rsidRPr="00867754">
        <w:rPr>
          <w:rFonts w:ascii="Angsana New" w:hAnsi="Angsana New" w:hint="cs"/>
          <w:spacing w:val="-4"/>
          <w:sz w:val="30"/>
          <w:szCs w:val="30"/>
          <w:cs/>
        </w:rPr>
        <w:t xml:space="preserve">อดีตพนักงานบริษัทเป็นโจทก์ยื่นฟ้องบริษัทและกองทุนสำรองเลี้ยงชีพต่อศาลแรงงานกลาง โดยเรียกให้บริษัทชำระเงินเป็นจำนวนประมาณ </w:t>
      </w:r>
      <w:r w:rsidRPr="00867754">
        <w:rPr>
          <w:rFonts w:ascii="Angsana New" w:hAnsi="Angsana New"/>
          <w:spacing w:val="-4"/>
          <w:sz w:val="30"/>
          <w:szCs w:val="30"/>
        </w:rPr>
        <w:t xml:space="preserve">47.8 </w:t>
      </w:r>
      <w:r w:rsidRPr="00867754"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ณ วันที่ </w:t>
      </w:r>
      <w:r w:rsidRPr="00867754">
        <w:rPr>
          <w:rFonts w:ascii="Angsana New" w:hAnsi="Angsana New"/>
          <w:spacing w:val="-4"/>
          <w:sz w:val="30"/>
          <w:szCs w:val="30"/>
        </w:rPr>
        <w:t xml:space="preserve">31 </w:t>
      </w:r>
      <w:r w:rsidRPr="00867754">
        <w:rPr>
          <w:rFonts w:ascii="Angsana New" w:hAnsi="Angsana New" w:hint="cs"/>
          <w:spacing w:val="-4"/>
          <w:sz w:val="30"/>
          <w:szCs w:val="30"/>
          <w:cs/>
        </w:rPr>
        <w:t xml:space="preserve">ธันวาคม </w:t>
      </w:r>
      <w:r w:rsidRPr="00867754">
        <w:rPr>
          <w:rFonts w:ascii="Angsana New" w:hAnsi="Angsana New"/>
          <w:spacing w:val="-4"/>
          <w:sz w:val="30"/>
          <w:szCs w:val="30"/>
        </w:rPr>
        <w:t xml:space="preserve">2561 </w:t>
      </w:r>
      <w:r w:rsidR="00867754" w:rsidRPr="00867754">
        <w:rPr>
          <w:rFonts w:ascii="Angsana New" w:hAnsi="Angsana New" w:hint="cs"/>
          <w:spacing w:val="-4"/>
          <w:sz w:val="30"/>
          <w:szCs w:val="30"/>
          <w:cs/>
        </w:rPr>
        <w:t xml:space="preserve">เมื่อวันที่ </w:t>
      </w:r>
      <w:r w:rsidR="00867754" w:rsidRPr="00867754">
        <w:rPr>
          <w:rFonts w:ascii="Angsana New" w:hAnsi="Angsana New"/>
          <w:spacing w:val="-4"/>
          <w:sz w:val="30"/>
          <w:szCs w:val="30"/>
        </w:rPr>
        <w:t xml:space="preserve">30 </w:t>
      </w:r>
      <w:r w:rsidR="008A78C7">
        <w:rPr>
          <w:rFonts w:ascii="Angsana New" w:hAnsi="Angsana New" w:hint="cs"/>
          <w:spacing w:val="-4"/>
          <w:sz w:val="30"/>
          <w:szCs w:val="30"/>
          <w:cs/>
        </w:rPr>
        <w:t>เ</w:t>
      </w:r>
      <w:r w:rsidR="00867754" w:rsidRPr="00867754">
        <w:rPr>
          <w:rFonts w:ascii="Angsana New" w:hAnsi="Angsana New" w:hint="cs"/>
          <w:spacing w:val="-4"/>
          <w:sz w:val="30"/>
          <w:szCs w:val="30"/>
          <w:cs/>
        </w:rPr>
        <w:t xml:space="preserve">มษายน </w:t>
      </w:r>
      <w:r w:rsidR="00867754" w:rsidRPr="00867754">
        <w:rPr>
          <w:rFonts w:ascii="Angsana New" w:hAnsi="Angsana New"/>
          <w:spacing w:val="-4"/>
          <w:sz w:val="30"/>
          <w:szCs w:val="30"/>
        </w:rPr>
        <w:t xml:space="preserve">2562 </w:t>
      </w:r>
      <w:r w:rsidR="00867754">
        <w:rPr>
          <w:rFonts w:ascii="Angsana New" w:hAnsi="Angsana New" w:hint="cs"/>
          <w:sz w:val="30"/>
          <w:szCs w:val="30"/>
          <w:cs/>
        </w:rPr>
        <w:t>ศาลมีคำพิพากษาว่าโจทก์ไม่มีสิทธิได้รับเงินสมทบและผลประโยชน์จากกองทุนสำรองเลี้ยงชีพดังกล่าว ซึ่ง</w:t>
      </w:r>
      <w:r w:rsidRPr="00F77A29">
        <w:rPr>
          <w:rFonts w:ascii="Angsana New" w:hAnsi="Angsana New"/>
          <w:sz w:val="30"/>
          <w:szCs w:val="30"/>
          <w:cs/>
        </w:rPr>
        <w:t>คดีดังกล่</w:t>
      </w:r>
      <w:r>
        <w:rPr>
          <w:rFonts w:ascii="Angsana New" w:hAnsi="Angsana New"/>
          <w:sz w:val="30"/>
          <w:szCs w:val="30"/>
          <w:cs/>
        </w:rPr>
        <w:t>าว</w:t>
      </w:r>
      <w:r w:rsidR="00A9131B">
        <w:rPr>
          <w:rFonts w:ascii="Angsana New" w:hAnsi="Angsana New" w:hint="cs"/>
          <w:sz w:val="30"/>
          <w:szCs w:val="30"/>
          <w:cs/>
        </w:rPr>
        <w:t>อยู่</w:t>
      </w:r>
      <w:r>
        <w:rPr>
          <w:rFonts w:ascii="Angsana New" w:hAnsi="Angsana New"/>
          <w:sz w:val="30"/>
          <w:szCs w:val="30"/>
          <w:cs/>
        </w:rPr>
        <w:t>ระหว่าง</w:t>
      </w:r>
      <w:r w:rsidR="00A9131B">
        <w:rPr>
          <w:rFonts w:ascii="Angsana New" w:hAnsi="Angsana New" w:hint="cs"/>
          <w:sz w:val="30"/>
          <w:szCs w:val="30"/>
          <w:cs/>
        </w:rPr>
        <w:t>การขอขยายระยะเวลาอุทธรณ์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836B01">
        <w:rPr>
          <w:rFonts w:ascii="Angsana New" w:hAnsi="Angsana New" w:hint="cs"/>
          <w:sz w:val="30"/>
          <w:szCs w:val="30"/>
          <w:cs/>
        </w:rPr>
        <w:t xml:space="preserve">อย่างไรก็ตาม </w:t>
      </w:r>
      <w:r>
        <w:rPr>
          <w:rFonts w:ascii="Angsana New" w:hAnsi="Angsana New" w:hint="cs"/>
          <w:sz w:val="30"/>
          <w:szCs w:val="30"/>
          <w:cs/>
        </w:rPr>
        <w:t>บริษัทไม่ได้บันทึกสำรอง</w:t>
      </w:r>
      <w:r w:rsidRPr="00F77A29">
        <w:rPr>
          <w:rFonts w:ascii="Angsana New" w:hAnsi="Angsana New"/>
          <w:sz w:val="30"/>
          <w:szCs w:val="30"/>
          <w:cs/>
        </w:rPr>
        <w:t>ผลเสียหาย</w:t>
      </w:r>
      <w:r>
        <w:rPr>
          <w:rFonts w:ascii="Angsana New" w:hAnsi="Angsana New" w:hint="cs"/>
          <w:sz w:val="30"/>
          <w:szCs w:val="30"/>
          <w:cs/>
        </w:rPr>
        <w:t xml:space="preserve">จากคดีดังกล่าวในงบการเงินสิ้นสุดวันที่ </w:t>
      </w:r>
      <w:r w:rsidR="00CA57FC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F77A29">
        <w:rPr>
          <w:rFonts w:ascii="Angsana New" w:hAnsi="Angsana New" w:hint="cs"/>
          <w:sz w:val="30"/>
          <w:szCs w:val="30"/>
          <w:cs/>
        </w:rPr>
        <w:t xml:space="preserve"> 2561</w:t>
      </w:r>
    </w:p>
    <w:p w14:paraId="604C5CEF" w14:textId="77777777" w:rsidR="004A7F36" w:rsidRPr="00787D8B" w:rsidRDefault="004A7F36" w:rsidP="000B64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36011137" w14:textId="277A2B53" w:rsidR="00B25E7C" w:rsidRPr="000B64D8" w:rsidRDefault="00B25E7C" w:rsidP="000B64D8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7" w:hanging="547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280801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24268F33" w14:textId="77777777" w:rsidR="00F1636D" w:rsidRPr="00775D99" w:rsidRDefault="00F1636D" w:rsidP="00F1636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7"/>
        <w:jc w:val="thaiDistribute"/>
        <w:outlineLvl w:val="0"/>
        <w:rPr>
          <w:rFonts w:ascii="Angsana New" w:hAnsi="Angsana New"/>
          <w:sz w:val="16"/>
          <w:szCs w:val="16"/>
          <w:cs/>
        </w:rPr>
      </w:pPr>
    </w:p>
    <w:p w14:paraId="2A67A230" w14:textId="5C9992EE" w:rsidR="005D2654" w:rsidRDefault="00F1636D" w:rsidP="001800B2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 w:rsidRPr="00F1636D">
        <w:rPr>
          <w:rFonts w:ascii="Angsana New" w:hAnsi="Angsana New" w:hint="cs"/>
          <w:i/>
          <w:iCs/>
          <w:sz w:val="30"/>
          <w:szCs w:val="30"/>
          <w:cs/>
        </w:rPr>
        <w:t>การ</w:t>
      </w:r>
      <w:r w:rsidR="00C94854">
        <w:rPr>
          <w:rFonts w:ascii="Angsana New" w:hAnsi="Angsana New" w:hint="cs"/>
          <w:i/>
          <w:iCs/>
          <w:sz w:val="30"/>
          <w:szCs w:val="30"/>
          <w:cs/>
        </w:rPr>
        <w:t>อนุมัติการขายสินทรัพย์ของบริษัท</w:t>
      </w:r>
    </w:p>
    <w:p w14:paraId="136D4F56" w14:textId="247C2DEA" w:rsidR="005D2654" w:rsidRPr="00775D99" w:rsidRDefault="005D2654" w:rsidP="005D265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7"/>
        <w:jc w:val="thaiDistribute"/>
        <w:rPr>
          <w:rFonts w:ascii="Angsana New" w:hAnsi="Angsana New"/>
          <w:i/>
          <w:iCs/>
          <w:sz w:val="16"/>
          <w:szCs w:val="16"/>
        </w:rPr>
      </w:pPr>
    </w:p>
    <w:p w14:paraId="03802234" w14:textId="117AC8BB" w:rsidR="00C94854" w:rsidRPr="00F1636D" w:rsidRDefault="00C94854" w:rsidP="00C9485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7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>
        <w:rPr>
          <w:rFonts w:ascii="Angsana New" w:hAnsi="Angsana New"/>
          <w:sz w:val="30"/>
          <w:szCs w:val="30"/>
        </w:rPr>
        <w:t xml:space="preserve">29 </w:t>
      </w:r>
      <w:r>
        <w:rPr>
          <w:rFonts w:ascii="Angsana New" w:hAnsi="Angsana New" w:hint="cs"/>
          <w:sz w:val="30"/>
          <w:szCs w:val="30"/>
          <w:cs/>
        </w:rPr>
        <w:t xml:space="preserve">มกราคม </w:t>
      </w:r>
      <w:r>
        <w:rPr>
          <w:rFonts w:ascii="Angsana New" w:hAnsi="Angsana New"/>
          <w:sz w:val="30"/>
          <w:szCs w:val="30"/>
        </w:rPr>
        <w:t xml:space="preserve">2562 </w:t>
      </w:r>
      <w:r w:rsidR="00000AEB">
        <w:rPr>
          <w:rFonts w:ascii="Angsana New" w:hAnsi="Angsana New" w:hint="cs"/>
          <w:sz w:val="30"/>
          <w:szCs w:val="30"/>
          <w:cs/>
        </w:rPr>
        <w:t>คณะกรรมกา</w:t>
      </w:r>
      <w:r w:rsidR="00594B8F">
        <w:rPr>
          <w:rFonts w:ascii="Angsana New" w:hAnsi="Angsana New" w:hint="cs"/>
          <w:sz w:val="30"/>
          <w:szCs w:val="30"/>
          <w:cs/>
        </w:rPr>
        <w:t>ร</w:t>
      </w:r>
      <w:r>
        <w:rPr>
          <w:rFonts w:ascii="Angsana New" w:hAnsi="Angsana New" w:hint="cs"/>
          <w:sz w:val="30"/>
          <w:szCs w:val="30"/>
          <w:cs/>
        </w:rPr>
        <w:t>มีมติอนุมัติ</w:t>
      </w:r>
      <w:r w:rsidR="00086418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>การจำหน่ายที่ดินพร้อมสิ่งปลูกสร้าง</w:t>
      </w:r>
      <w:r w:rsidR="00DB1EF4">
        <w:rPr>
          <w:rFonts w:ascii="Angsana New" w:hAnsi="Angsana New" w:hint="cs"/>
          <w:sz w:val="30"/>
          <w:szCs w:val="30"/>
          <w:cs/>
        </w:rPr>
        <w:t>แห่งหนึ่ง</w:t>
      </w:r>
      <w:r>
        <w:rPr>
          <w:rFonts w:ascii="Angsana New" w:hAnsi="Angsana New" w:hint="cs"/>
          <w:sz w:val="30"/>
          <w:szCs w:val="30"/>
          <w:cs/>
        </w:rPr>
        <w:t xml:space="preserve">ของบริษัทในราคา </w:t>
      </w:r>
      <w:r>
        <w:rPr>
          <w:rFonts w:ascii="Angsana New" w:hAnsi="Angsana New"/>
          <w:sz w:val="30"/>
          <w:szCs w:val="30"/>
        </w:rPr>
        <w:t xml:space="preserve">12.0 </w:t>
      </w:r>
      <w:r>
        <w:rPr>
          <w:rFonts w:ascii="Angsana New" w:hAnsi="Angsana New" w:hint="cs"/>
          <w:sz w:val="30"/>
          <w:szCs w:val="30"/>
          <w:cs/>
        </w:rPr>
        <w:t>ล้านบาท</w:t>
      </w:r>
      <w:r w:rsidR="00000AEB">
        <w:rPr>
          <w:rFonts w:ascii="Angsana New" w:hAnsi="Angsana New" w:hint="cs"/>
          <w:sz w:val="30"/>
          <w:szCs w:val="30"/>
          <w:cs/>
        </w:rPr>
        <w:t xml:space="preserve"> รายการจำหน่ายดังกล่าวได้เสร็จสิ้นแล้วเมื่อ</w:t>
      </w:r>
      <w:r w:rsidR="006C370E">
        <w:rPr>
          <w:rFonts w:ascii="Angsana New" w:hAnsi="Angsana New" w:hint="cs"/>
          <w:sz w:val="30"/>
          <w:szCs w:val="30"/>
          <w:cs/>
        </w:rPr>
        <w:t>วันที่</w:t>
      </w:r>
      <w:r w:rsidR="00331B77">
        <w:rPr>
          <w:rFonts w:ascii="Angsana New" w:hAnsi="Angsana New"/>
          <w:sz w:val="30"/>
          <w:szCs w:val="30"/>
        </w:rPr>
        <w:t xml:space="preserve"> 31</w:t>
      </w:r>
      <w:r w:rsidR="006C370E">
        <w:rPr>
          <w:rFonts w:ascii="Angsana New" w:hAnsi="Angsana New"/>
          <w:sz w:val="30"/>
          <w:szCs w:val="30"/>
        </w:rPr>
        <w:t xml:space="preserve"> </w:t>
      </w:r>
      <w:r w:rsidR="006C370E">
        <w:rPr>
          <w:rFonts w:ascii="Angsana New" w:hAnsi="Angsana New" w:hint="cs"/>
          <w:sz w:val="30"/>
          <w:szCs w:val="30"/>
          <w:cs/>
        </w:rPr>
        <w:t>มีนาคม</w:t>
      </w:r>
      <w:r w:rsidR="00000AEB">
        <w:rPr>
          <w:rFonts w:ascii="Angsana New" w:hAnsi="Angsana New" w:hint="cs"/>
          <w:sz w:val="30"/>
          <w:szCs w:val="30"/>
          <w:cs/>
        </w:rPr>
        <w:t xml:space="preserve"> </w:t>
      </w:r>
      <w:r w:rsidR="00000AEB">
        <w:rPr>
          <w:rFonts w:ascii="Angsana New" w:hAnsi="Angsana New"/>
          <w:sz w:val="30"/>
          <w:szCs w:val="30"/>
        </w:rPr>
        <w:t>2562</w:t>
      </w:r>
      <w:r>
        <w:rPr>
          <w:rFonts w:ascii="Angsana New" w:hAnsi="Angsana New"/>
          <w:sz w:val="30"/>
          <w:szCs w:val="30"/>
        </w:rPr>
        <w:t xml:space="preserve"> </w:t>
      </w:r>
    </w:p>
    <w:p w14:paraId="69BC9A80" w14:textId="77777777" w:rsidR="00C94854" w:rsidRPr="00775D99" w:rsidRDefault="00C94854" w:rsidP="005D265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7"/>
        <w:jc w:val="thaiDistribute"/>
        <w:rPr>
          <w:rFonts w:ascii="Angsana New" w:hAnsi="Angsana New"/>
          <w:sz w:val="16"/>
          <w:szCs w:val="16"/>
        </w:rPr>
      </w:pPr>
    </w:p>
    <w:p w14:paraId="22F126ED" w14:textId="69DA6809" w:rsidR="005D2654" w:rsidRPr="00F1636D" w:rsidRDefault="00C94854" w:rsidP="005D265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7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>
        <w:rPr>
          <w:rFonts w:ascii="Angsana New" w:hAnsi="Angsana New"/>
          <w:sz w:val="30"/>
          <w:szCs w:val="30"/>
        </w:rPr>
        <w:t xml:space="preserve">5 </w:t>
      </w:r>
      <w:r>
        <w:rPr>
          <w:rFonts w:ascii="Angsana New" w:hAnsi="Angsana New" w:hint="cs"/>
          <w:sz w:val="30"/>
          <w:szCs w:val="30"/>
          <w:cs/>
        </w:rPr>
        <w:t xml:space="preserve">เมษายน </w:t>
      </w:r>
      <w:r>
        <w:rPr>
          <w:rFonts w:ascii="Angsana New" w:hAnsi="Angsana New"/>
          <w:sz w:val="30"/>
          <w:szCs w:val="30"/>
        </w:rPr>
        <w:t xml:space="preserve">2562 </w:t>
      </w:r>
      <w:r w:rsidR="00000AEB">
        <w:rPr>
          <w:rFonts w:ascii="Angsana New" w:hAnsi="Angsana New" w:hint="cs"/>
          <w:sz w:val="30"/>
          <w:szCs w:val="30"/>
          <w:cs/>
        </w:rPr>
        <w:t>คณะกรรมการ</w:t>
      </w:r>
      <w:r>
        <w:rPr>
          <w:rFonts w:ascii="Angsana New" w:hAnsi="Angsana New" w:hint="cs"/>
          <w:sz w:val="30"/>
          <w:szCs w:val="30"/>
          <w:cs/>
        </w:rPr>
        <w:t>มีมติอนุมัติการจำหน่ายที่ดินและสิ่งปลูกสร้างของบริษัท</w:t>
      </w:r>
      <w:r w:rsidR="00DB1EF4">
        <w:rPr>
          <w:rFonts w:ascii="Angsana New" w:hAnsi="Angsana New" w:hint="cs"/>
          <w:sz w:val="30"/>
          <w:szCs w:val="30"/>
          <w:cs/>
        </w:rPr>
        <w:t>สองแห่ง</w:t>
      </w:r>
      <w:r>
        <w:rPr>
          <w:rFonts w:ascii="Angsana New" w:hAnsi="Angsana New" w:hint="cs"/>
          <w:sz w:val="30"/>
          <w:szCs w:val="30"/>
          <w:cs/>
        </w:rPr>
        <w:t xml:space="preserve">ในราคา </w:t>
      </w:r>
      <w:r>
        <w:rPr>
          <w:rFonts w:ascii="Angsana New" w:hAnsi="Angsana New"/>
          <w:sz w:val="30"/>
          <w:szCs w:val="30"/>
        </w:rPr>
        <w:t xml:space="preserve">275 </w:t>
      </w:r>
      <w:r>
        <w:rPr>
          <w:rFonts w:ascii="Angsana New" w:hAnsi="Angsana New" w:hint="cs"/>
          <w:sz w:val="30"/>
          <w:szCs w:val="30"/>
          <w:cs/>
        </w:rPr>
        <w:t>ล้านบาท</w:t>
      </w:r>
      <w:r w:rsidR="005D2654">
        <w:rPr>
          <w:rFonts w:ascii="Angsana New" w:hAnsi="Angsana New"/>
          <w:sz w:val="30"/>
          <w:szCs w:val="30"/>
        </w:rPr>
        <w:t xml:space="preserve"> </w:t>
      </w:r>
      <w:r w:rsidR="006C370E">
        <w:rPr>
          <w:rFonts w:ascii="Angsana New" w:hAnsi="Angsana New" w:hint="cs"/>
          <w:sz w:val="30"/>
          <w:szCs w:val="30"/>
          <w:cs/>
        </w:rPr>
        <w:t>รายการจำหน่ายดังกล่าวได้เสร็จสิ้นแล้ว</w:t>
      </w:r>
      <w:r w:rsidR="00331B77">
        <w:rPr>
          <w:rFonts w:ascii="Angsana New" w:hAnsi="Angsana New" w:hint="cs"/>
          <w:sz w:val="30"/>
          <w:szCs w:val="30"/>
          <w:cs/>
        </w:rPr>
        <w:t>เมื่อ</w:t>
      </w:r>
      <w:r w:rsidR="006C370E">
        <w:rPr>
          <w:rFonts w:ascii="Angsana New" w:hAnsi="Angsana New" w:hint="cs"/>
          <w:sz w:val="30"/>
          <w:szCs w:val="30"/>
          <w:cs/>
        </w:rPr>
        <w:t>วันที่</w:t>
      </w:r>
      <w:r w:rsidR="00331B77">
        <w:rPr>
          <w:rFonts w:ascii="Angsana New" w:hAnsi="Angsana New" w:hint="cs"/>
          <w:sz w:val="30"/>
          <w:szCs w:val="30"/>
          <w:cs/>
        </w:rPr>
        <w:t xml:space="preserve"> </w:t>
      </w:r>
      <w:r w:rsidR="00331B77">
        <w:rPr>
          <w:rFonts w:ascii="Angsana New" w:hAnsi="Angsana New"/>
          <w:sz w:val="30"/>
          <w:szCs w:val="30"/>
        </w:rPr>
        <w:t xml:space="preserve">25 </w:t>
      </w:r>
      <w:r w:rsidR="00331B77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="00331B77">
        <w:rPr>
          <w:rFonts w:ascii="Angsana New" w:hAnsi="Angsana New"/>
          <w:sz w:val="30"/>
          <w:szCs w:val="30"/>
        </w:rPr>
        <w:t>2562</w:t>
      </w:r>
    </w:p>
    <w:p w14:paraId="3D19E39A" w14:textId="77777777" w:rsidR="00F1636D" w:rsidRPr="00775D99" w:rsidRDefault="00F1636D" w:rsidP="00F163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14:paraId="5F2E6464" w14:textId="3095B0B8" w:rsidR="00F1636D" w:rsidRDefault="00F1636D" w:rsidP="00D02184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 w:rsidRPr="002751DA">
        <w:rPr>
          <w:rFonts w:ascii="Angsana New" w:hAnsi="Angsana New" w:hint="cs"/>
          <w:i/>
          <w:iCs/>
          <w:sz w:val="30"/>
          <w:szCs w:val="30"/>
          <w:cs/>
        </w:rPr>
        <w:t>การจ่ายชำระคืนเงินกู้ยืมและ</w:t>
      </w:r>
      <w:r w:rsidR="00526A3B">
        <w:rPr>
          <w:rFonts w:ascii="Angsana New" w:hAnsi="Angsana New" w:hint="cs"/>
          <w:i/>
          <w:iCs/>
          <w:sz w:val="30"/>
          <w:szCs w:val="30"/>
          <w:cs/>
        </w:rPr>
        <w:t>การเปลี่ยนแปลงเงื่อนไขสัญญากู้ยืมเงิน</w:t>
      </w:r>
    </w:p>
    <w:p w14:paraId="11CE3F26" w14:textId="77777777" w:rsidR="00F1636D" w:rsidRPr="00775D99" w:rsidRDefault="00F1636D" w:rsidP="00F163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7"/>
        <w:jc w:val="thaiDistribute"/>
        <w:rPr>
          <w:rFonts w:ascii="Angsana New" w:hAnsi="Angsana New"/>
          <w:sz w:val="16"/>
          <w:szCs w:val="16"/>
        </w:rPr>
      </w:pPr>
    </w:p>
    <w:p w14:paraId="72ACF39B" w14:textId="53C984E0" w:rsidR="00513C21" w:rsidRDefault="00F1636D" w:rsidP="00AF5E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18"/>
        <w:jc w:val="thaiDistribute"/>
        <w:rPr>
          <w:rFonts w:ascii="Angsana New" w:hAnsi="Angsana New"/>
          <w:sz w:val="30"/>
          <w:szCs w:val="30"/>
        </w:rPr>
      </w:pPr>
      <w:r w:rsidRPr="003F5AE4">
        <w:rPr>
          <w:rFonts w:ascii="Angsana New" w:hAnsi="Angsana New"/>
          <w:sz w:val="30"/>
          <w:szCs w:val="30"/>
          <w:cs/>
        </w:rPr>
        <w:t xml:space="preserve">ในระหว่างปี </w:t>
      </w:r>
      <w:r w:rsidRPr="003F5AE4">
        <w:rPr>
          <w:rFonts w:ascii="Angsana New" w:hAnsi="Angsana New"/>
          <w:sz w:val="30"/>
          <w:szCs w:val="30"/>
        </w:rPr>
        <w:t xml:space="preserve">2562 </w:t>
      </w:r>
      <w:r w:rsidRPr="003F5AE4">
        <w:rPr>
          <w:rFonts w:ascii="Angsana New" w:hAnsi="Angsana New"/>
          <w:sz w:val="30"/>
          <w:szCs w:val="30"/>
          <w:cs/>
        </w:rPr>
        <w:t>ถึง</w:t>
      </w:r>
      <w:r w:rsidRPr="003F5AE4">
        <w:rPr>
          <w:rFonts w:ascii="Angsana New" w:hAnsi="Angsana New" w:hint="cs"/>
          <w:sz w:val="30"/>
          <w:szCs w:val="30"/>
          <w:cs/>
        </w:rPr>
        <w:t>วันที่รายงาน</w:t>
      </w:r>
      <w:r w:rsidRPr="003F5AE4">
        <w:rPr>
          <w:rFonts w:ascii="Angsana New" w:hAnsi="Angsana New"/>
          <w:sz w:val="30"/>
          <w:szCs w:val="30"/>
          <w:cs/>
        </w:rPr>
        <w:t xml:space="preserve"> บริษัท</w:t>
      </w:r>
      <w:r w:rsidR="00775D99">
        <w:rPr>
          <w:rFonts w:ascii="Angsana New" w:hAnsi="Angsana New" w:hint="cs"/>
          <w:sz w:val="30"/>
          <w:szCs w:val="30"/>
          <w:cs/>
        </w:rPr>
        <w:t>ได้</w:t>
      </w:r>
    </w:p>
    <w:p w14:paraId="6B5879F1" w14:textId="7AD601EC" w:rsidR="00513C21" w:rsidRPr="00513C21" w:rsidRDefault="00F1636D" w:rsidP="00513C21">
      <w:pPr>
        <w:pStyle w:val="ListParagraph"/>
        <w:numPr>
          <w:ilvl w:val="2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70"/>
        <w:jc w:val="thaiDistribute"/>
        <w:rPr>
          <w:rFonts w:ascii="Angsana New" w:hAnsi="Angsana New"/>
          <w:sz w:val="30"/>
          <w:szCs w:val="30"/>
        </w:rPr>
      </w:pPr>
      <w:r w:rsidRPr="00513C21">
        <w:rPr>
          <w:rFonts w:ascii="Angsana New" w:hAnsi="Angsana New"/>
          <w:sz w:val="30"/>
          <w:szCs w:val="30"/>
          <w:cs/>
        </w:rPr>
        <w:t>จ่ายชำระคืนเงินกู้ยืมระยะสั้นจากบุคคล</w:t>
      </w:r>
      <w:r w:rsidR="00594B8F">
        <w:rPr>
          <w:rFonts w:ascii="Angsana New" w:hAnsi="Angsana New" w:hint="cs"/>
          <w:sz w:val="30"/>
          <w:szCs w:val="30"/>
          <w:cs/>
        </w:rPr>
        <w:t xml:space="preserve"> </w:t>
      </w:r>
      <w:r w:rsidRPr="00513C21">
        <w:rPr>
          <w:rFonts w:ascii="Angsana New" w:hAnsi="Angsana New"/>
          <w:sz w:val="30"/>
          <w:szCs w:val="30"/>
          <w:cs/>
        </w:rPr>
        <w:t>บริษัทหลักทรัพย์</w:t>
      </w:r>
      <w:r w:rsidRPr="00513C21">
        <w:rPr>
          <w:rFonts w:ascii="Angsana New" w:hAnsi="Angsana New"/>
          <w:spacing w:val="-2"/>
          <w:sz w:val="30"/>
          <w:szCs w:val="30"/>
          <w:cs/>
        </w:rPr>
        <w:t>จัดการกองทุนบางราย</w:t>
      </w:r>
      <w:r w:rsidR="00FC3A76" w:rsidRPr="00513C21">
        <w:rPr>
          <w:rFonts w:ascii="Angsana New" w:hAnsi="Angsana New" w:hint="cs"/>
          <w:spacing w:val="-2"/>
          <w:sz w:val="30"/>
          <w:szCs w:val="30"/>
          <w:cs/>
        </w:rPr>
        <w:t>และสถาบันการเงิน</w:t>
      </w:r>
      <w:r w:rsidRPr="00513C21">
        <w:rPr>
          <w:rFonts w:ascii="Angsana New" w:hAnsi="Angsana New"/>
          <w:spacing w:val="-2"/>
          <w:sz w:val="30"/>
          <w:szCs w:val="30"/>
          <w:cs/>
        </w:rPr>
        <w:t xml:space="preserve">จำนวนเงินรวม </w:t>
      </w:r>
      <w:r w:rsidR="00FC3A76" w:rsidRPr="00513C21">
        <w:rPr>
          <w:rFonts w:ascii="Angsana New" w:hAnsi="Angsana New"/>
          <w:spacing w:val="-2"/>
          <w:sz w:val="30"/>
          <w:szCs w:val="30"/>
        </w:rPr>
        <w:t>92</w:t>
      </w:r>
      <w:r w:rsidRPr="00513C21">
        <w:rPr>
          <w:rFonts w:ascii="Angsana New" w:hAnsi="Angsana New"/>
          <w:spacing w:val="-2"/>
          <w:sz w:val="30"/>
          <w:szCs w:val="30"/>
        </w:rPr>
        <w:t xml:space="preserve">.00 </w:t>
      </w:r>
      <w:r w:rsidRPr="00513C21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="00000AEB" w:rsidRPr="00513C21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</w:p>
    <w:p w14:paraId="759A02E0" w14:textId="34522626" w:rsidR="00775D99" w:rsidRDefault="00775D99" w:rsidP="00513C21">
      <w:pPr>
        <w:pStyle w:val="ListParagraph"/>
        <w:numPr>
          <w:ilvl w:val="2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7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จ่าย</w:t>
      </w:r>
      <w:r w:rsidR="008D1FD6" w:rsidRPr="00513C21">
        <w:rPr>
          <w:rFonts w:ascii="Angsana New" w:hAnsi="Angsana New" w:hint="cs"/>
          <w:sz w:val="30"/>
          <w:szCs w:val="30"/>
          <w:cs/>
        </w:rPr>
        <w:t>ชำระคืนเงินต้นของเงินกู้ยืมระยะยาวจากสถาบันการเง</w:t>
      </w:r>
      <w:r w:rsidR="00C456FD" w:rsidRPr="00513C21">
        <w:rPr>
          <w:rFonts w:ascii="Angsana New" w:hAnsi="Angsana New" w:hint="cs"/>
          <w:sz w:val="30"/>
          <w:szCs w:val="30"/>
          <w:cs/>
        </w:rPr>
        <w:t>ิ</w:t>
      </w:r>
      <w:r w:rsidR="008D1FD6" w:rsidRPr="00513C21">
        <w:rPr>
          <w:rFonts w:ascii="Angsana New" w:hAnsi="Angsana New" w:hint="cs"/>
          <w:sz w:val="30"/>
          <w:szCs w:val="30"/>
          <w:cs/>
        </w:rPr>
        <w:t xml:space="preserve">นบางส่วนจำนวนเงินรวม </w:t>
      </w:r>
      <w:r w:rsidR="008D1FD6" w:rsidRPr="00513C21">
        <w:rPr>
          <w:rFonts w:ascii="Angsana New" w:hAnsi="Angsana New"/>
          <w:sz w:val="30"/>
          <w:szCs w:val="30"/>
        </w:rPr>
        <w:t xml:space="preserve">116.20 </w:t>
      </w:r>
      <w:r w:rsidR="008D1FD6" w:rsidRPr="00513C21">
        <w:rPr>
          <w:rFonts w:ascii="Angsana New" w:hAnsi="Angsana New" w:hint="cs"/>
          <w:sz w:val="30"/>
          <w:szCs w:val="30"/>
          <w:cs/>
        </w:rPr>
        <w:t xml:space="preserve">ล้านบาท </w:t>
      </w:r>
    </w:p>
    <w:p w14:paraId="3B3F6210" w14:textId="77777777" w:rsidR="00836B01" w:rsidRDefault="008D1FD6" w:rsidP="00836B01">
      <w:pPr>
        <w:pStyle w:val="ListParagraph"/>
        <w:numPr>
          <w:ilvl w:val="2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70"/>
        <w:jc w:val="thaiDistribute"/>
        <w:rPr>
          <w:rFonts w:ascii="Angsana New" w:hAnsi="Angsana New"/>
          <w:sz w:val="30"/>
          <w:szCs w:val="30"/>
        </w:rPr>
      </w:pPr>
      <w:r w:rsidRPr="00513C21">
        <w:rPr>
          <w:rFonts w:ascii="Angsana New" w:hAnsi="Angsana New" w:hint="cs"/>
          <w:sz w:val="30"/>
          <w:szCs w:val="30"/>
          <w:cs/>
        </w:rPr>
        <w:t xml:space="preserve">นำที่ดินพร้อมสิ่งปลูกสร้างและเงินลงทุนในบริษัทร่วมบางส่วนซึ่งมีมูลค่าสุทธิทางบัญชีจำนวน </w:t>
      </w:r>
      <w:r w:rsidRPr="00513C21">
        <w:rPr>
          <w:rFonts w:ascii="Angsana New" w:hAnsi="Angsana New"/>
          <w:sz w:val="30"/>
          <w:szCs w:val="30"/>
        </w:rPr>
        <w:t xml:space="preserve">53.48 </w:t>
      </w:r>
      <w:r w:rsidR="00775D99">
        <w:rPr>
          <w:rFonts w:ascii="Angsana New" w:hAnsi="Angsana New"/>
          <w:sz w:val="30"/>
          <w:szCs w:val="30"/>
          <w:cs/>
        </w:rPr>
        <w:br/>
      </w:r>
      <w:r w:rsidRPr="00513C21">
        <w:rPr>
          <w:rFonts w:ascii="Angsana New" w:hAnsi="Angsana New" w:hint="cs"/>
          <w:sz w:val="30"/>
          <w:szCs w:val="30"/>
          <w:cs/>
        </w:rPr>
        <w:t>ล้านบาท</w:t>
      </w:r>
      <w:r w:rsidR="00775D99">
        <w:rPr>
          <w:rFonts w:ascii="Angsana New" w:hAnsi="Angsana New" w:hint="cs"/>
          <w:sz w:val="30"/>
          <w:szCs w:val="30"/>
          <w:cs/>
        </w:rPr>
        <w:t xml:space="preserve"> </w:t>
      </w:r>
      <w:r w:rsidRPr="00513C21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513C21">
        <w:rPr>
          <w:rFonts w:ascii="Angsana New" w:hAnsi="Angsana New"/>
          <w:sz w:val="30"/>
          <w:szCs w:val="30"/>
        </w:rPr>
        <w:t xml:space="preserve">77.39 </w:t>
      </w:r>
      <w:r w:rsidRPr="00513C21">
        <w:rPr>
          <w:rFonts w:ascii="Angsana New" w:hAnsi="Angsana New" w:hint="cs"/>
          <w:sz w:val="30"/>
          <w:szCs w:val="30"/>
          <w:cs/>
        </w:rPr>
        <w:t>ล้านบาท ตามลำดับ เพื่อเป็นหลักทรัพย์ค้ำประกัน</w:t>
      </w:r>
      <w:r w:rsidR="006C370E" w:rsidRPr="00513C21">
        <w:rPr>
          <w:rFonts w:ascii="Angsana New" w:hAnsi="Angsana New" w:hint="cs"/>
          <w:sz w:val="30"/>
          <w:szCs w:val="30"/>
          <w:cs/>
        </w:rPr>
        <w:t xml:space="preserve"> </w:t>
      </w:r>
    </w:p>
    <w:p w14:paraId="58016C91" w14:textId="245B013F" w:rsidR="0054591D" w:rsidRDefault="006C370E" w:rsidP="00836B01">
      <w:pPr>
        <w:pStyle w:val="ListParagraph"/>
        <w:numPr>
          <w:ilvl w:val="2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70"/>
        <w:jc w:val="thaiDistribute"/>
        <w:rPr>
          <w:rFonts w:ascii="Angsana New" w:hAnsi="Angsana New"/>
          <w:sz w:val="30"/>
          <w:szCs w:val="30"/>
        </w:rPr>
      </w:pPr>
      <w:r w:rsidRPr="00836B01">
        <w:rPr>
          <w:rFonts w:ascii="Angsana New" w:hAnsi="Angsana New" w:hint="cs"/>
          <w:sz w:val="30"/>
          <w:szCs w:val="30"/>
          <w:cs/>
        </w:rPr>
        <w:t>เปลี่ยนแปลงหลักทรัพย์ค้ำประกันจากเงินลงทุนในบริษัทร่วมเป็นเงินลงทุนในบริษัทย่อย ซึ่งมีมูลค่าสุทธิ</w:t>
      </w:r>
      <w:r w:rsidR="00836B01">
        <w:rPr>
          <w:rFonts w:ascii="Angsana New" w:hAnsi="Angsana New" w:hint="cs"/>
          <w:sz w:val="30"/>
          <w:szCs w:val="30"/>
          <w:cs/>
        </w:rPr>
        <w:t xml:space="preserve">ทางบัญชี จำนวน </w:t>
      </w:r>
      <w:r w:rsidR="00836B01">
        <w:rPr>
          <w:rFonts w:ascii="Angsana New" w:hAnsi="Angsana New"/>
          <w:sz w:val="30"/>
          <w:szCs w:val="30"/>
        </w:rPr>
        <w:t xml:space="preserve">294.59 </w:t>
      </w:r>
      <w:r w:rsidR="00836B01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836B01" w:rsidRPr="00513C21">
        <w:rPr>
          <w:rFonts w:ascii="Angsana New" w:hAnsi="Angsana New" w:hint="cs"/>
          <w:sz w:val="30"/>
          <w:szCs w:val="30"/>
          <w:cs/>
        </w:rPr>
        <w:t>เพื่อเป็นหลักทรัพย์ค้ำประกัน</w:t>
      </w:r>
    </w:p>
    <w:p w14:paraId="1A61C55D" w14:textId="77777777" w:rsidR="00836B01" w:rsidRPr="00836B01" w:rsidRDefault="00836B01" w:rsidP="00836B0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70"/>
        <w:jc w:val="thaiDistribute"/>
        <w:rPr>
          <w:rFonts w:ascii="Angsana New" w:hAnsi="Angsana New"/>
          <w:sz w:val="30"/>
          <w:szCs w:val="30"/>
          <w:cs/>
        </w:rPr>
      </w:pPr>
    </w:p>
    <w:p w14:paraId="31905CD3" w14:textId="33DD44D2" w:rsidR="008E613B" w:rsidRDefault="008E613B" w:rsidP="001800B2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 w:rsidRPr="00F1636D"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การ</w:t>
      </w:r>
      <w:r>
        <w:rPr>
          <w:rFonts w:ascii="Angsana New" w:hAnsi="Angsana New" w:hint="cs"/>
          <w:i/>
          <w:iCs/>
          <w:sz w:val="30"/>
          <w:szCs w:val="30"/>
          <w:cs/>
        </w:rPr>
        <w:t>เปลี่ยน</w:t>
      </w:r>
      <w:r w:rsidR="008700C4">
        <w:rPr>
          <w:rFonts w:ascii="Angsana New" w:hAnsi="Angsana New" w:hint="cs"/>
          <w:i/>
          <w:iCs/>
          <w:sz w:val="30"/>
          <w:szCs w:val="30"/>
          <w:cs/>
        </w:rPr>
        <w:t>แปลงชื่อของบริษัทย่อย</w:t>
      </w:r>
    </w:p>
    <w:p w14:paraId="49AEE186" w14:textId="77777777" w:rsidR="008E613B" w:rsidRPr="00000AEB" w:rsidRDefault="008E613B" w:rsidP="00F1636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7"/>
        <w:jc w:val="thaiDistribute"/>
        <w:rPr>
          <w:rFonts w:ascii="Angsana New" w:hAnsi="Angsana New"/>
          <w:sz w:val="20"/>
          <w:szCs w:val="20"/>
        </w:rPr>
      </w:pPr>
    </w:p>
    <w:p w14:paraId="2EF39DB2" w14:textId="029BE4EA" w:rsidR="008E613B" w:rsidRDefault="008E613B" w:rsidP="00D021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ในการประชุมวิสามัญของผู้ถือหุ้นของบริษัท</w:t>
      </w:r>
      <w:r w:rsidR="008700C4">
        <w:rPr>
          <w:rFonts w:ascii="Angsana New" w:hAnsi="Angsana New" w:hint="cs"/>
          <w:sz w:val="30"/>
          <w:szCs w:val="30"/>
          <w:cs/>
        </w:rPr>
        <w:t>ย่อย</w:t>
      </w:r>
      <w:r>
        <w:rPr>
          <w:rFonts w:ascii="Angsana New" w:hAnsi="Angsana New" w:hint="cs"/>
          <w:sz w:val="30"/>
          <w:szCs w:val="30"/>
          <w:cs/>
        </w:rPr>
        <w:t xml:space="preserve">เมื่อวันที่ 14 กุมภาพันธ์ 2562 </w:t>
      </w:r>
      <w:r w:rsidR="004A0FAE">
        <w:rPr>
          <w:rFonts w:ascii="Angsana New" w:hAnsi="Angsana New" w:hint="cs"/>
          <w:sz w:val="30"/>
          <w:szCs w:val="30"/>
          <w:cs/>
        </w:rPr>
        <w:t>ผู้ถือหุ้น</w:t>
      </w:r>
      <w:r>
        <w:rPr>
          <w:rFonts w:ascii="Angsana New" w:hAnsi="Angsana New" w:hint="cs"/>
          <w:sz w:val="30"/>
          <w:szCs w:val="30"/>
          <w:cs/>
        </w:rPr>
        <w:t>มีมติอนุมัติการเปลี่ยนแปลงชื่อบริษัท</w:t>
      </w:r>
      <w:r w:rsidR="008700C4">
        <w:rPr>
          <w:rFonts w:ascii="Angsana New" w:hAnsi="Angsana New" w:hint="cs"/>
          <w:sz w:val="30"/>
          <w:szCs w:val="30"/>
          <w:cs/>
        </w:rPr>
        <w:t xml:space="preserve">ย่อยจาก </w:t>
      </w:r>
      <w:r w:rsidR="00716BF9">
        <w:rPr>
          <w:rFonts w:ascii="Angsana New" w:hAnsi="Angsana New" w:hint="cs"/>
          <w:sz w:val="30"/>
          <w:szCs w:val="30"/>
          <w:cs/>
        </w:rPr>
        <w:t xml:space="preserve">บริษัท แบงคอก บิสสิเนส บรอดแคสติ้ง จำกัด </w:t>
      </w:r>
      <w:r>
        <w:rPr>
          <w:rFonts w:ascii="Angsana New" w:hAnsi="Angsana New" w:hint="cs"/>
          <w:sz w:val="30"/>
          <w:szCs w:val="30"/>
          <w:cs/>
        </w:rPr>
        <w:t>เป็น</w:t>
      </w:r>
      <w:r w:rsidR="00716BF9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บริษัท สปริง 26 จำกัด </w:t>
      </w:r>
      <w:r w:rsidRPr="00A034EB">
        <w:rPr>
          <w:rFonts w:ascii="Angsana New" w:hAnsi="Angsana New" w:hint="cs"/>
          <w:spacing w:val="-6"/>
          <w:sz w:val="30"/>
          <w:szCs w:val="30"/>
          <w:cs/>
        </w:rPr>
        <w:t>บริษัท</w:t>
      </w:r>
      <w:r w:rsidR="00716BF9" w:rsidRPr="00A034EB">
        <w:rPr>
          <w:rFonts w:ascii="Angsana New" w:hAnsi="Angsana New" w:hint="cs"/>
          <w:spacing w:val="-6"/>
          <w:sz w:val="30"/>
          <w:szCs w:val="30"/>
          <w:cs/>
        </w:rPr>
        <w:t>ย่อยดังกล่าว</w:t>
      </w:r>
      <w:r w:rsidRPr="00A034EB">
        <w:rPr>
          <w:rFonts w:ascii="Angsana New" w:hAnsi="Angsana New" w:hint="cs"/>
          <w:spacing w:val="-6"/>
          <w:sz w:val="30"/>
          <w:szCs w:val="30"/>
          <w:cs/>
        </w:rPr>
        <w:t>ได้จดทะเบียนการเปลี่ยนแปลงชื่อดังกล่าวกับกระทรวงพาณิชย์แล้วเมื่อวันที่ 15 กุมภาพันธ์ 2562</w:t>
      </w:r>
    </w:p>
    <w:p w14:paraId="69367B25" w14:textId="17E3BE2E" w:rsidR="00A034EB" w:rsidRDefault="00A034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0"/>
          <w:szCs w:val="20"/>
          <w:cs/>
        </w:rPr>
      </w:pPr>
    </w:p>
    <w:p w14:paraId="337D004A" w14:textId="6D2A0C46" w:rsidR="00C87073" w:rsidRPr="00A008EA" w:rsidRDefault="00FE36F8" w:rsidP="00C87073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การปรับโครงสร้าง</w:t>
      </w:r>
      <w:r w:rsidR="00C87073" w:rsidRPr="00A008EA">
        <w:rPr>
          <w:rFonts w:ascii="Angsana New" w:hAnsi="Angsana New"/>
          <w:i/>
          <w:iCs/>
          <w:sz w:val="30"/>
          <w:szCs w:val="30"/>
          <w:cs/>
        </w:rPr>
        <w:t>กลุ่มธุรกิจสื่อสิ่งพิมพ์</w:t>
      </w:r>
    </w:p>
    <w:p w14:paraId="5D80F5F7" w14:textId="77777777" w:rsidR="00C87073" w:rsidRDefault="00C87073" w:rsidP="00C8707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7"/>
        <w:jc w:val="thaiDistribute"/>
        <w:rPr>
          <w:rFonts w:ascii="Angsana New" w:hAnsi="Angsana New"/>
          <w:sz w:val="30"/>
          <w:szCs w:val="30"/>
        </w:rPr>
      </w:pPr>
    </w:p>
    <w:p w14:paraId="3768F1D4" w14:textId="252FCF0A" w:rsidR="00C87073" w:rsidRPr="004D7410" w:rsidRDefault="00C87073" w:rsidP="00C870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18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>
        <w:rPr>
          <w:rFonts w:ascii="Angsana New" w:hAnsi="Angsana New"/>
          <w:sz w:val="30"/>
          <w:szCs w:val="30"/>
        </w:rPr>
        <w:t xml:space="preserve">15 </w:t>
      </w:r>
      <w:r w:rsidRPr="004D7410">
        <w:rPr>
          <w:rFonts w:ascii="Angsana New" w:hAnsi="Angsana New"/>
          <w:sz w:val="30"/>
          <w:szCs w:val="30"/>
          <w:cs/>
        </w:rPr>
        <w:t xml:space="preserve">มีนาคม </w:t>
      </w:r>
      <w:r w:rsidRPr="004D7410">
        <w:rPr>
          <w:rFonts w:ascii="Angsana New" w:hAnsi="Angsana New"/>
          <w:sz w:val="30"/>
          <w:szCs w:val="30"/>
        </w:rPr>
        <w:t xml:space="preserve">2562 </w:t>
      </w:r>
      <w:r w:rsidR="007B29A4">
        <w:rPr>
          <w:rFonts w:ascii="Angsana New" w:hAnsi="Angsana New" w:hint="cs"/>
          <w:sz w:val="30"/>
          <w:szCs w:val="30"/>
          <w:cs/>
        </w:rPr>
        <w:t>คณะกรรมการ</w:t>
      </w:r>
      <w:r w:rsidRPr="004D7410">
        <w:rPr>
          <w:rFonts w:ascii="Angsana New" w:hAnsi="Angsana New"/>
          <w:sz w:val="30"/>
          <w:szCs w:val="30"/>
          <w:cs/>
        </w:rPr>
        <w:t>มีมติอนุมัติให้กลุ่มบริษัทปรับโครงสร้างกลุ่มธุรกิจสื่อสิ่งพิมพ์ใหม่</w:t>
      </w:r>
      <w:r w:rsidRPr="004D7410">
        <w:rPr>
          <w:rFonts w:ascii="Angsana New" w:hAnsi="Angsana New" w:hint="cs"/>
          <w:sz w:val="30"/>
          <w:szCs w:val="30"/>
          <w:cs/>
        </w:rPr>
        <w:t xml:space="preserve"> </w:t>
      </w:r>
      <w:r w:rsidRPr="004D7410">
        <w:rPr>
          <w:rFonts w:ascii="Angsana New" w:hAnsi="Angsana New"/>
          <w:sz w:val="30"/>
          <w:szCs w:val="30"/>
          <w:cs/>
        </w:rPr>
        <w:t>โดยการโอนการดำเนินงานของบริษัท</w:t>
      </w:r>
      <w:r>
        <w:rPr>
          <w:rFonts w:ascii="Angsana New" w:hAnsi="Angsana New" w:hint="cs"/>
          <w:sz w:val="30"/>
          <w:szCs w:val="30"/>
          <w:cs/>
        </w:rPr>
        <w:t xml:space="preserve">ย่อย </w:t>
      </w:r>
      <w:r>
        <w:rPr>
          <w:rFonts w:ascii="Angsana New" w:hAnsi="Angsana New"/>
          <w:sz w:val="30"/>
          <w:szCs w:val="30"/>
        </w:rPr>
        <w:t xml:space="preserve">3 </w:t>
      </w:r>
      <w:r>
        <w:rPr>
          <w:rFonts w:ascii="Angsana New" w:hAnsi="Angsana New" w:hint="cs"/>
          <w:sz w:val="30"/>
          <w:szCs w:val="30"/>
          <w:cs/>
        </w:rPr>
        <w:t xml:space="preserve">แห่ง </w:t>
      </w:r>
      <w:r w:rsidRPr="004D7410">
        <w:rPr>
          <w:rFonts w:ascii="Angsana New" w:hAnsi="Angsana New"/>
          <w:sz w:val="30"/>
          <w:szCs w:val="30"/>
          <w:cs/>
        </w:rPr>
        <w:t>รวม</w:t>
      </w:r>
      <w:r>
        <w:rPr>
          <w:rFonts w:ascii="Angsana New" w:hAnsi="Angsana New" w:hint="cs"/>
          <w:sz w:val="30"/>
          <w:szCs w:val="30"/>
          <w:cs/>
        </w:rPr>
        <w:t>เข้า</w:t>
      </w:r>
      <w:r w:rsidRPr="004D7410">
        <w:rPr>
          <w:rFonts w:ascii="Angsana New" w:hAnsi="Angsana New"/>
          <w:sz w:val="30"/>
          <w:szCs w:val="30"/>
          <w:cs/>
        </w:rPr>
        <w:t>กับ</w:t>
      </w:r>
      <w:r w:rsidR="006D211F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>การดำเนินงานภายใต้</w:t>
      </w:r>
      <w:r w:rsidRPr="004D7410">
        <w:rPr>
          <w:rFonts w:ascii="Angsana New" w:hAnsi="Angsana New"/>
          <w:sz w:val="30"/>
          <w:szCs w:val="30"/>
          <w:cs/>
        </w:rPr>
        <w:t>บริษัท เพื่อประโยชน์</w:t>
      </w:r>
      <w:r w:rsidRPr="004D7410"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Pr="004D7410">
        <w:rPr>
          <w:rFonts w:ascii="Angsana New" w:hAnsi="Angsana New"/>
          <w:sz w:val="30"/>
          <w:szCs w:val="30"/>
          <w:cs/>
        </w:rPr>
        <w:t>ในการลดขั้นตอนการทำงานและปริมาณงานที่ซ้ำซ้อน ส่งผลให้ค่าใช้จ่ายลดลง</w:t>
      </w:r>
      <w:r w:rsidRPr="004D7410">
        <w:rPr>
          <w:rFonts w:ascii="Angsana New" w:hAnsi="Angsana New" w:hint="cs"/>
          <w:sz w:val="30"/>
          <w:szCs w:val="30"/>
          <w:cs/>
        </w:rPr>
        <w:t xml:space="preserve"> </w:t>
      </w:r>
      <w:r w:rsidRPr="004D7410">
        <w:rPr>
          <w:rFonts w:ascii="Angsana New" w:hAnsi="Angsana New"/>
          <w:sz w:val="30"/>
          <w:szCs w:val="30"/>
          <w:cs/>
        </w:rPr>
        <w:t xml:space="preserve">โดยมีผลตั้งแต่วันที่ </w:t>
      </w:r>
      <w:r w:rsidRPr="004D7410">
        <w:rPr>
          <w:rFonts w:ascii="Angsana New" w:hAnsi="Angsana New"/>
          <w:sz w:val="30"/>
          <w:szCs w:val="30"/>
        </w:rPr>
        <w:t xml:space="preserve">1 </w:t>
      </w:r>
      <w:r w:rsidRPr="004D7410">
        <w:rPr>
          <w:rFonts w:ascii="Angsana New" w:hAnsi="Angsana New"/>
          <w:sz w:val="30"/>
          <w:szCs w:val="30"/>
          <w:cs/>
        </w:rPr>
        <w:t xml:space="preserve">เมษายน </w:t>
      </w:r>
      <w:r w:rsidRPr="004D7410">
        <w:rPr>
          <w:rFonts w:ascii="Angsana New" w:hAnsi="Angsana New"/>
          <w:sz w:val="30"/>
          <w:szCs w:val="30"/>
        </w:rPr>
        <w:t xml:space="preserve">2562 </w:t>
      </w:r>
      <w:r w:rsidRPr="004D7410">
        <w:rPr>
          <w:rFonts w:ascii="Angsana New" w:hAnsi="Angsana New"/>
          <w:sz w:val="30"/>
          <w:szCs w:val="30"/>
          <w:cs/>
        </w:rPr>
        <w:t xml:space="preserve">เป็นต้นไป </w:t>
      </w:r>
    </w:p>
    <w:p w14:paraId="5EEC8A28" w14:textId="77777777" w:rsidR="00C87073" w:rsidRDefault="00C87073" w:rsidP="008E613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DAA6B6A" w14:textId="50121779" w:rsidR="008E613B" w:rsidRPr="00716BF9" w:rsidRDefault="00716BF9" w:rsidP="001800B2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 w:rsidRPr="00716BF9">
        <w:rPr>
          <w:rFonts w:ascii="Angsana New" w:hAnsi="Angsana New" w:hint="cs"/>
          <w:i/>
          <w:iCs/>
          <w:sz w:val="30"/>
          <w:szCs w:val="30"/>
          <w:cs/>
        </w:rPr>
        <w:t>พระราชบัญญัติคุ้มครองแรงงาน</w:t>
      </w:r>
    </w:p>
    <w:p w14:paraId="52F58C35" w14:textId="77777777" w:rsidR="008E613B" w:rsidRDefault="008E613B" w:rsidP="008E613B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31109F3A" w14:textId="0B9AB566" w:rsidR="008E613B" w:rsidRPr="001800B2" w:rsidRDefault="008E613B" w:rsidP="00D021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7"/>
        <w:jc w:val="thaiDistribute"/>
        <w:rPr>
          <w:rFonts w:ascii="Angsana New" w:hAnsi="Angsana New"/>
          <w:sz w:val="30"/>
          <w:szCs w:val="30"/>
          <w:cs/>
        </w:rPr>
      </w:pPr>
      <w:bookmarkStart w:id="5" w:name="_Hlk8996693"/>
      <w:r w:rsidRPr="007E58A1">
        <w:rPr>
          <w:rFonts w:ascii="Angsana New" w:hAnsi="Angsana New" w:hint="cs"/>
          <w:sz w:val="30"/>
          <w:szCs w:val="30"/>
          <w:cs/>
        </w:rPr>
        <w:t>เมื่อวันท</w:t>
      </w:r>
      <w:r>
        <w:rPr>
          <w:rFonts w:ascii="Angsana New" w:hAnsi="Angsana New" w:hint="cs"/>
          <w:sz w:val="30"/>
          <w:szCs w:val="30"/>
          <w:cs/>
        </w:rPr>
        <w:t xml:space="preserve">ี่ </w:t>
      </w:r>
      <w:r>
        <w:rPr>
          <w:rFonts w:ascii="Angsana New" w:hAnsi="Angsana New"/>
          <w:sz w:val="30"/>
          <w:szCs w:val="30"/>
        </w:rPr>
        <w:t xml:space="preserve">5 </w:t>
      </w:r>
      <w:r>
        <w:rPr>
          <w:rFonts w:ascii="Angsana New" w:hAnsi="Angsana New" w:hint="cs"/>
          <w:sz w:val="30"/>
          <w:szCs w:val="30"/>
          <w:cs/>
        </w:rPr>
        <w:t>เมษายน</w:t>
      </w:r>
      <w:r w:rsidRPr="007E58A1">
        <w:rPr>
          <w:rFonts w:ascii="Angsana New" w:hAnsi="Angsana New" w:hint="cs"/>
          <w:sz w:val="30"/>
          <w:szCs w:val="30"/>
          <w:cs/>
        </w:rPr>
        <w:t xml:space="preserve"> </w:t>
      </w:r>
      <w:r w:rsidRPr="007E58A1">
        <w:rPr>
          <w:rFonts w:ascii="Angsana New" w:hAnsi="Angsana New"/>
          <w:sz w:val="30"/>
          <w:szCs w:val="30"/>
        </w:rPr>
        <w:t>2562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พระราชบัญญัติคุ้มครองแรงงานได้ถูกปรับปรุงให้นายจ้างต้อง</w:t>
      </w:r>
      <w:r w:rsidRPr="007B514B">
        <w:rPr>
          <w:rFonts w:ascii="Angsana New" w:hAnsi="Angsana New" w:hint="cs"/>
          <w:sz w:val="30"/>
          <w:szCs w:val="30"/>
          <w:cs/>
        </w:rPr>
        <w:t>จ่ายค่าชดเชยให้ลูกจ้างที่ถูกเลิกจ้าง</w:t>
      </w:r>
      <w:r>
        <w:rPr>
          <w:rFonts w:ascii="Angsana New" w:hAnsi="Angsana New" w:hint="cs"/>
          <w:sz w:val="30"/>
          <w:szCs w:val="30"/>
          <w:cs/>
        </w:rPr>
        <w:t>เพิ่มเติม</w:t>
      </w:r>
      <w:r w:rsidRPr="007B514B">
        <w:rPr>
          <w:rFonts w:ascii="Angsana New" w:hAnsi="Angsana New" w:hint="cs"/>
          <w:sz w:val="30"/>
          <w:szCs w:val="30"/>
          <w:cs/>
        </w:rPr>
        <w:t xml:space="preserve"> หากลูกจ้างทำงานติดต่อกันครบ </w:t>
      </w:r>
      <w:r w:rsidRPr="007B514B">
        <w:rPr>
          <w:rFonts w:ascii="Angsana New" w:hAnsi="Angsana New"/>
          <w:sz w:val="30"/>
          <w:szCs w:val="30"/>
        </w:rPr>
        <w:t>20</w:t>
      </w:r>
      <w:r w:rsidRPr="007B514B">
        <w:rPr>
          <w:rFonts w:ascii="Angsana New" w:hAnsi="Angsana New" w:hint="cs"/>
          <w:sz w:val="30"/>
          <w:szCs w:val="30"/>
          <w:cs/>
        </w:rPr>
        <w:t xml:space="preserve"> ปีขึ้นไป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7B514B">
        <w:rPr>
          <w:rFonts w:ascii="Angsana New" w:hAnsi="Angsana New" w:hint="cs"/>
          <w:sz w:val="30"/>
          <w:szCs w:val="30"/>
          <w:cs/>
        </w:rPr>
        <w:t xml:space="preserve">ลูกจ้างมีสิทธิได้รับค่าชดเชยไม่น้อยกว่าค่าจ้างอัตราสุดท้าย </w:t>
      </w:r>
      <w:r w:rsidRPr="007B514B">
        <w:rPr>
          <w:rFonts w:ascii="Angsana New" w:hAnsi="Angsana New"/>
          <w:sz w:val="30"/>
          <w:szCs w:val="30"/>
        </w:rPr>
        <w:t>400</w:t>
      </w:r>
      <w:r w:rsidRPr="007B514B">
        <w:rPr>
          <w:rFonts w:ascii="Angsana New" w:hAnsi="Angsana New" w:hint="cs"/>
          <w:sz w:val="30"/>
          <w:szCs w:val="30"/>
          <w:cs/>
        </w:rPr>
        <w:t xml:space="preserve"> วัน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716BF9">
        <w:rPr>
          <w:rFonts w:ascii="Angsana New" w:hAnsi="Angsana New" w:hint="cs"/>
          <w:sz w:val="30"/>
          <w:szCs w:val="30"/>
          <w:cs/>
        </w:rPr>
        <w:t>กลุ่ม</w:t>
      </w:r>
      <w:r>
        <w:rPr>
          <w:rFonts w:ascii="Angsana New" w:hAnsi="Angsana New" w:hint="cs"/>
          <w:sz w:val="30"/>
          <w:szCs w:val="30"/>
          <w:cs/>
        </w:rPr>
        <w:t xml:space="preserve">บริษัทจึงแก้ไขโครงการผลประโยชน์เมื่อเกษียณแก่พนักงานเพื่อให้สอดคล้องกับพระราชบัญญัติคุ้มครองแรงงานฉบับปรับปรุงในปี </w:t>
      </w:r>
      <w:r>
        <w:rPr>
          <w:rFonts w:ascii="Angsana New" w:hAnsi="Angsana New"/>
          <w:sz w:val="30"/>
          <w:szCs w:val="30"/>
        </w:rPr>
        <w:t>2562</w:t>
      </w:r>
      <w:r>
        <w:rPr>
          <w:rFonts w:ascii="Angsana New" w:hAnsi="Angsana New" w:hint="cs"/>
          <w:sz w:val="30"/>
          <w:szCs w:val="30"/>
          <w:cs/>
        </w:rPr>
        <w:t xml:space="preserve"> จากการแก้ไขโครงการดังกล่าวทำให้</w:t>
      </w:r>
      <w:r w:rsidR="00716BF9">
        <w:rPr>
          <w:rFonts w:ascii="Angsana New" w:hAnsi="Angsana New" w:hint="cs"/>
          <w:sz w:val="30"/>
          <w:szCs w:val="30"/>
          <w:cs/>
        </w:rPr>
        <w:t>กลุ่ม</w:t>
      </w:r>
      <w:r>
        <w:rPr>
          <w:rFonts w:ascii="Angsana New" w:hAnsi="Angsana New" w:hint="cs"/>
          <w:sz w:val="30"/>
          <w:szCs w:val="30"/>
          <w:cs/>
        </w:rPr>
        <w:t>บริษัท</w:t>
      </w:r>
      <w:r w:rsidRPr="006D211F">
        <w:rPr>
          <w:rFonts w:ascii="Angsana New" w:hAnsi="Angsana New" w:hint="cs"/>
          <w:spacing w:val="-6"/>
          <w:sz w:val="30"/>
          <w:szCs w:val="30"/>
          <w:cs/>
        </w:rPr>
        <w:t xml:space="preserve">รับรู้ประมาณการหนี้สินผลประโยชน์เมื่อเกษียณอายุ และต้นทุนบริการในอดีตในปี </w:t>
      </w:r>
      <w:r w:rsidRPr="006D211F">
        <w:rPr>
          <w:rFonts w:ascii="Angsana New" w:hAnsi="Angsana New"/>
          <w:spacing w:val="-6"/>
          <w:sz w:val="30"/>
          <w:szCs w:val="30"/>
        </w:rPr>
        <w:t xml:space="preserve">2562 </w:t>
      </w:r>
      <w:r w:rsidRPr="006D211F">
        <w:rPr>
          <w:rFonts w:ascii="Angsana New" w:hAnsi="Angsana New" w:hint="cs"/>
          <w:spacing w:val="-6"/>
          <w:sz w:val="30"/>
          <w:szCs w:val="30"/>
          <w:cs/>
        </w:rPr>
        <w:t>เพิ่มขึ้นใน</w:t>
      </w:r>
      <w:r w:rsidRPr="006D211F">
        <w:rPr>
          <w:rFonts w:ascii="Angsana New" w:hAnsi="Angsana New"/>
          <w:spacing w:val="-6"/>
          <w:sz w:val="30"/>
          <w:szCs w:val="30"/>
          <w:cs/>
        </w:rPr>
        <w:t>งบการเงิน</w:t>
      </w:r>
      <w:r w:rsidR="00716BF9" w:rsidRPr="006D211F">
        <w:rPr>
          <w:rFonts w:ascii="Angsana New" w:hAnsi="Angsana New" w:hint="cs"/>
          <w:spacing w:val="-6"/>
          <w:sz w:val="30"/>
          <w:szCs w:val="30"/>
          <w:cs/>
        </w:rPr>
        <w:t>รวม</w:t>
      </w:r>
      <w:r w:rsidR="00716BF9"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Pr="000071E9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754B83">
        <w:rPr>
          <w:rFonts w:ascii="Angsana New" w:hAnsi="Angsana New"/>
          <w:sz w:val="30"/>
          <w:szCs w:val="30"/>
        </w:rPr>
        <w:t xml:space="preserve">32.58 </w:t>
      </w:r>
      <w:r w:rsidRPr="000071E9">
        <w:rPr>
          <w:rFonts w:ascii="Angsana New" w:hAnsi="Angsana New" w:hint="cs"/>
          <w:sz w:val="30"/>
          <w:szCs w:val="30"/>
          <w:cs/>
        </w:rPr>
        <w:t>ล้านบาท</w:t>
      </w:r>
      <w:r w:rsidR="001800B2">
        <w:rPr>
          <w:rFonts w:ascii="Angsana New" w:hAnsi="Angsana New"/>
          <w:sz w:val="30"/>
          <w:szCs w:val="30"/>
        </w:rPr>
        <w:t xml:space="preserve"> </w:t>
      </w:r>
      <w:r w:rsidR="001800B2">
        <w:rPr>
          <w:rFonts w:ascii="Angsana New" w:hAnsi="Angsana New" w:hint="cs"/>
          <w:sz w:val="30"/>
          <w:szCs w:val="30"/>
          <w:cs/>
        </w:rPr>
        <w:t xml:space="preserve">และ </w:t>
      </w:r>
      <w:r w:rsidR="00754B83">
        <w:rPr>
          <w:rFonts w:ascii="Angsana New" w:hAnsi="Angsana New"/>
          <w:sz w:val="30"/>
          <w:szCs w:val="30"/>
        </w:rPr>
        <w:t>7.16</w:t>
      </w:r>
      <w:r w:rsidR="00754B83" w:rsidRPr="000071E9">
        <w:rPr>
          <w:rFonts w:ascii="Angsana New" w:hAnsi="Angsana New"/>
          <w:sz w:val="30"/>
          <w:szCs w:val="30"/>
        </w:rPr>
        <w:t xml:space="preserve"> </w:t>
      </w:r>
      <w:r w:rsidR="001800B2">
        <w:rPr>
          <w:rFonts w:ascii="Angsana New" w:hAnsi="Angsana New" w:hint="cs"/>
          <w:sz w:val="30"/>
          <w:szCs w:val="30"/>
          <w:cs/>
        </w:rPr>
        <w:t>ล้านบาท ตามลำดับ</w:t>
      </w:r>
    </w:p>
    <w:bookmarkEnd w:id="5"/>
    <w:p w14:paraId="65B942F8" w14:textId="77777777" w:rsidR="008E613B" w:rsidRPr="000012E2" w:rsidRDefault="008E613B" w:rsidP="008E613B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00DDA306" w14:textId="07F5B605" w:rsidR="008E613B" w:rsidRPr="0084634D" w:rsidRDefault="00FF46E0" w:rsidP="001800B2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 w:rsidRPr="0084634D">
        <w:rPr>
          <w:rFonts w:ascii="Angsana New" w:hAnsi="Angsana New" w:hint="cs"/>
          <w:i/>
          <w:iCs/>
          <w:sz w:val="30"/>
          <w:szCs w:val="30"/>
          <w:cs/>
        </w:rPr>
        <w:t>คำสั่ง</w:t>
      </w:r>
      <w:r w:rsidR="008E613B" w:rsidRPr="0084634D">
        <w:rPr>
          <w:rFonts w:ascii="Angsana New" w:hAnsi="Angsana New" w:hint="cs"/>
          <w:i/>
          <w:iCs/>
          <w:sz w:val="30"/>
          <w:szCs w:val="30"/>
          <w:cs/>
        </w:rPr>
        <w:t xml:space="preserve">คณะรักษาความสงบแห่งชาติ เรื่อง </w:t>
      </w:r>
      <w:r w:rsidRPr="0084634D">
        <w:rPr>
          <w:rFonts w:ascii="Angsana New" w:hAnsi="Angsana New"/>
          <w:i/>
          <w:iCs/>
          <w:sz w:val="30"/>
          <w:szCs w:val="30"/>
          <w:cs/>
        </w:rPr>
        <w:t>มาตรการแก้ไขปัญหาการประกอบกิจการโทรทัศน์และกิจการโทรคมนาคม</w:t>
      </w:r>
    </w:p>
    <w:p w14:paraId="6467E589" w14:textId="77777777" w:rsidR="008E613B" w:rsidRDefault="008E613B" w:rsidP="008E613B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F4B0834" w14:textId="27D8251A" w:rsidR="008E613B" w:rsidRDefault="008E613B" w:rsidP="00D021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7"/>
        <w:jc w:val="thaiDistribute"/>
        <w:rPr>
          <w:rFonts w:ascii="Angsana New" w:hAnsi="Angsana New"/>
          <w:sz w:val="30"/>
          <w:szCs w:val="30"/>
        </w:rPr>
      </w:pPr>
      <w:r w:rsidRPr="00DC342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DC342B">
        <w:rPr>
          <w:rFonts w:ascii="Angsana New" w:hAnsi="Angsana New"/>
          <w:sz w:val="30"/>
          <w:szCs w:val="30"/>
        </w:rPr>
        <w:t xml:space="preserve">11 </w:t>
      </w:r>
      <w:r w:rsidRPr="00DC342B">
        <w:rPr>
          <w:rFonts w:ascii="Angsana New" w:hAnsi="Angsana New"/>
          <w:sz w:val="30"/>
          <w:szCs w:val="30"/>
          <w:cs/>
        </w:rPr>
        <w:t xml:space="preserve">เมษายน </w:t>
      </w:r>
      <w:r w:rsidRPr="00DC342B">
        <w:rPr>
          <w:rFonts w:ascii="Angsana New" w:hAnsi="Angsana New"/>
          <w:sz w:val="30"/>
          <w:szCs w:val="30"/>
        </w:rPr>
        <w:t xml:space="preserve">2562 </w:t>
      </w:r>
      <w:r w:rsidRPr="00DC342B">
        <w:rPr>
          <w:rFonts w:ascii="Angsana New" w:hAnsi="Angsana New"/>
          <w:sz w:val="30"/>
          <w:szCs w:val="30"/>
          <w:cs/>
        </w:rPr>
        <w:t xml:space="preserve">คณะรักษาความสงบแห่งชาติ (“คสช.”) ออกคำสั่งที่ </w:t>
      </w:r>
      <w:r w:rsidRPr="00DC342B">
        <w:rPr>
          <w:rFonts w:ascii="Angsana New" w:hAnsi="Angsana New"/>
          <w:sz w:val="30"/>
          <w:szCs w:val="30"/>
        </w:rPr>
        <w:t xml:space="preserve">4/2562 </w:t>
      </w:r>
      <w:r w:rsidRPr="00DC342B">
        <w:rPr>
          <w:rFonts w:ascii="Angsana New" w:hAnsi="Angsana New"/>
          <w:sz w:val="30"/>
          <w:szCs w:val="30"/>
          <w:cs/>
        </w:rPr>
        <w:t xml:space="preserve">เรื่อง มาตรการแก้ไขปัญหาการประกอบกิจการโทรทัศน์และกิจการโทรคมนาคม โดยอาศัยอำนาจตามความในมาตรา </w:t>
      </w:r>
      <w:r w:rsidRPr="00DC342B">
        <w:rPr>
          <w:rFonts w:ascii="Angsana New" w:hAnsi="Angsana New"/>
          <w:sz w:val="30"/>
          <w:szCs w:val="30"/>
        </w:rPr>
        <w:t xml:space="preserve">265 </w:t>
      </w:r>
      <w:r w:rsidRPr="00DC342B">
        <w:rPr>
          <w:rFonts w:ascii="Angsana New" w:hAnsi="Angsana New"/>
          <w:sz w:val="30"/>
          <w:szCs w:val="30"/>
          <w:cs/>
        </w:rPr>
        <w:t xml:space="preserve">ของรัฐธรรมนูญแห่งราชอาณาจักรไทย ประกอบกับมาตรา </w:t>
      </w:r>
      <w:r w:rsidRPr="00DC342B">
        <w:rPr>
          <w:rFonts w:ascii="Angsana New" w:hAnsi="Angsana New"/>
          <w:sz w:val="30"/>
          <w:szCs w:val="30"/>
        </w:rPr>
        <w:t>44</w:t>
      </w:r>
      <w:r w:rsidRPr="00DC342B">
        <w:rPr>
          <w:rFonts w:ascii="Angsana New" w:hAnsi="Angsana New"/>
          <w:sz w:val="30"/>
          <w:szCs w:val="30"/>
          <w:cs/>
        </w:rPr>
        <w:t xml:space="preserve"> ของรัฐธรรมนูญแห่งราชอาณาจักรไทย </w:t>
      </w:r>
      <w:r w:rsidR="00FC096D">
        <w:rPr>
          <w:rFonts w:ascii="Angsana New" w:hAnsi="Angsana New"/>
          <w:sz w:val="30"/>
          <w:szCs w:val="30"/>
        </w:rPr>
        <w:br/>
      </w:r>
      <w:r w:rsidRPr="00DC342B">
        <w:rPr>
          <w:rFonts w:ascii="Angsana New" w:hAnsi="Angsana New"/>
          <w:sz w:val="30"/>
          <w:szCs w:val="30"/>
          <w:cs/>
        </w:rPr>
        <w:t>(ฉบับชั่วคราว) ทั้งนี้คำสั่งสำคัญที่เกี่ยวข้องกับ</w:t>
      </w:r>
      <w:r w:rsidR="00E44B9B">
        <w:rPr>
          <w:rFonts w:ascii="Angsana New" w:hAnsi="Angsana New" w:hint="cs"/>
          <w:sz w:val="30"/>
          <w:szCs w:val="30"/>
          <w:cs/>
        </w:rPr>
        <w:t>กลุ่ม</w:t>
      </w:r>
      <w:r w:rsidRPr="00DC342B">
        <w:rPr>
          <w:rFonts w:ascii="Angsana New" w:hAnsi="Angsana New"/>
          <w:sz w:val="30"/>
          <w:szCs w:val="30"/>
          <w:cs/>
        </w:rPr>
        <w:t>บริษัท มีดังนี้</w:t>
      </w:r>
    </w:p>
    <w:p w14:paraId="2795D744" w14:textId="77777777" w:rsidR="00061EFB" w:rsidRPr="00E275F3" w:rsidRDefault="00061EFB" w:rsidP="008E613B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592F0B8C" w14:textId="67A397A0" w:rsidR="008E613B" w:rsidRDefault="008E613B" w:rsidP="001800B2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jc w:val="thaiDistribute"/>
        <w:rPr>
          <w:rFonts w:ascii="Angsana New" w:hAnsi="Angsana New"/>
          <w:sz w:val="30"/>
          <w:szCs w:val="30"/>
        </w:rPr>
      </w:pPr>
      <w:r w:rsidRPr="007D2B38">
        <w:rPr>
          <w:rFonts w:ascii="Angsana New" w:hAnsi="Angsana New"/>
          <w:sz w:val="30"/>
          <w:szCs w:val="30"/>
          <w:cs/>
        </w:rPr>
        <w:t>ผู้รับใบอนุญาตให้ใช้คลื่นความถี่เพื่อให้บริการโทรทัศน</w:t>
      </w:r>
      <w:r>
        <w:rPr>
          <w:rFonts w:ascii="Angsana New" w:hAnsi="Angsana New"/>
          <w:sz w:val="30"/>
          <w:szCs w:val="30"/>
          <w:cs/>
        </w:rPr>
        <w:t>์ในระบบดิจิ</w:t>
      </w:r>
      <w:r>
        <w:rPr>
          <w:rFonts w:ascii="Angsana New" w:hAnsi="Angsana New" w:hint="cs"/>
          <w:sz w:val="30"/>
          <w:szCs w:val="30"/>
          <w:cs/>
        </w:rPr>
        <w:t>ตอล</w:t>
      </w:r>
      <w:r>
        <w:rPr>
          <w:rFonts w:ascii="Angsana New" w:hAnsi="Angsana New"/>
          <w:sz w:val="30"/>
          <w:szCs w:val="30"/>
          <w:cs/>
        </w:rPr>
        <w:t xml:space="preserve"> (“ผู้รับใบอนุญาต</w:t>
      </w:r>
      <w:r w:rsidRPr="007D2B38">
        <w:rPr>
          <w:rFonts w:ascii="Angsana New" w:hAnsi="Angsana New"/>
          <w:sz w:val="30"/>
          <w:szCs w:val="30"/>
          <w:cs/>
        </w:rPr>
        <w:t>”) รายใดประสงค์ที่จะคืนใบอนุญาต ให้แจ้งเป็นหนังสือไปยังสำนักงาน</w:t>
      </w:r>
      <w:r w:rsidRPr="009D2430">
        <w:rPr>
          <w:rFonts w:ascii="Angsana New" w:hAnsi="Angsana New" w:hint="cs"/>
          <w:sz w:val="30"/>
          <w:szCs w:val="30"/>
          <w:cs/>
        </w:rPr>
        <w:t>คณะกรรมการกิจการกระจายเสียง</w:t>
      </w:r>
      <w:r w:rsidRPr="009D2430">
        <w:rPr>
          <w:rFonts w:ascii="Angsana New" w:hAnsi="Angsana New"/>
          <w:sz w:val="30"/>
          <w:szCs w:val="30"/>
          <w:cs/>
        </w:rPr>
        <w:t xml:space="preserve"> </w:t>
      </w:r>
      <w:r w:rsidRPr="009D2430">
        <w:rPr>
          <w:rFonts w:ascii="Angsana New" w:hAnsi="Angsana New" w:hint="cs"/>
          <w:sz w:val="30"/>
          <w:szCs w:val="30"/>
          <w:cs/>
        </w:rPr>
        <w:t>กิจการโทรทัศน์และกิจการโทรคมนาคมแห่งชาติ</w:t>
      </w:r>
      <w:r w:rsidRPr="007D2B38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(“</w:t>
      </w:r>
      <w:r w:rsidRPr="007D2B38">
        <w:rPr>
          <w:rFonts w:ascii="Angsana New" w:hAnsi="Angsana New"/>
          <w:sz w:val="30"/>
          <w:szCs w:val="30"/>
          <w:cs/>
        </w:rPr>
        <w:t>กสทช</w:t>
      </w:r>
      <w:r>
        <w:rPr>
          <w:rFonts w:ascii="Angsana New" w:hAnsi="Angsana New"/>
          <w:sz w:val="30"/>
          <w:szCs w:val="30"/>
        </w:rPr>
        <w:t>.”)</w:t>
      </w:r>
      <w:r w:rsidRPr="007D2B38">
        <w:rPr>
          <w:rFonts w:ascii="Angsana New" w:hAnsi="Angsana New"/>
          <w:sz w:val="30"/>
          <w:szCs w:val="30"/>
          <w:cs/>
        </w:rPr>
        <w:t xml:space="preserve"> ภายใน 30 วันนับตั้งแต่วันที่คำสั่งนี้มีผลบังคับใช้ </w:t>
      </w:r>
      <w:r w:rsidRPr="007D2B38">
        <w:rPr>
          <w:rFonts w:ascii="Angsana New" w:hAnsi="Angsana New"/>
          <w:sz w:val="30"/>
          <w:szCs w:val="30"/>
          <w:cs/>
        </w:rPr>
        <w:lastRenderedPageBreak/>
        <w:t>และให้สำนักงาน กสทช. พิจารณากำ</w:t>
      </w:r>
      <w:r>
        <w:rPr>
          <w:rFonts w:ascii="Angsana New" w:hAnsi="Angsana New"/>
          <w:sz w:val="30"/>
          <w:szCs w:val="30"/>
          <w:cs/>
        </w:rPr>
        <w:t>หนดค่าชดเชยให้แก่ผู้รับใบอนุญาต</w:t>
      </w:r>
      <w:r w:rsidRPr="007D2B38">
        <w:rPr>
          <w:rFonts w:ascii="Angsana New" w:hAnsi="Angsana New"/>
          <w:sz w:val="30"/>
          <w:szCs w:val="30"/>
          <w:cs/>
        </w:rPr>
        <w:t>ดังกล่าว โดยให้เป็นไปตามประกาศสำนักงาน กสทช. เมื่อวันที่ 2 พฤษภาคม 2562 เรื่อง หลักเกณฑ์ วิธีการและเงื่อนไขการจ่ายค่าชดเชยอันเนื่องมาจากการคืนใบอนุญาตให้ใช้คลื่นความถี่เพื่อให้บริการโทรทัศน์ในระบบดิจิ</w:t>
      </w:r>
      <w:r>
        <w:rPr>
          <w:rFonts w:ascii="Angsana New" w:hAnsi="Angsana New" w:hint="cs"/>
          <w:sz w:val="30"/>
          <w:szCs w:val="30"/>
          <w:cs/>
        </w:rPr>
        <w:t>ตอล</w:t>
      </w:r>
      <w:r w:rsidRPr="007D2B38">
        <w:rPr>
          <w:rFonts w:ascii="Angsana New" w:hAnsi="Angsana New"/>
          <w:sz w:val="30"/>
          <w:szCs w:val="30"/>
          <w:cs/>
        </w:rPr>
        <w:t xml:space="preserve"> โดยคำนึงถึงผลประโยชน์ที่ผู้รับใบอนุญาตได้รับในระหว่างที่ได้มีการประกอบกิจการ และค่าธรรมเนียมใบอนุญาตให้ใช้คลื่นความถี่ที่ได้มีการชำระแล้ว</w:t>
      </w:r>
    </w:p>
    <w:p w14:paraId="09FCD615" w14:textId="77777777" w:rsidR="00266FF9" w:rsidRPr="00266FF9" w:rsidRDefault="00266FF9" w:rsidP="00266FF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ind w:left="1368"/>
        <w:jc w:val="thaiDistribute"/>
        <w:rPr>
          <w:rFonts w:ascii="Angsana New" w:hAnsi="Angsana New"/>
          <w:sz w:val="12"/>
          <w:szCs w:val="12"/>
        </w:rPr>
      </w:pPr>
    </w:p>
    <w:p w14:paraId="7CDAD50B" w14:textId="77777777" w:rsidR="008E613B" w:rsidRPr="00DC342B" w:rsidRDefault="008E613B" w:rsidP="001800B2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jc w:val="thaiDistribute"/>
        <w:rPr>
          <w:rFonts w:ascii="Angsana New" w:hAnsi="Angsana New"/>
          <w:sz w:val="30"/>
          <w:szCs w:val="30"/>
        </w:rPr>
      </w:pPr>
      <w:r w:rsidRPr="00DC342B">
        <w:rPr>
          <w:rFonts w:ascii="Angsana New" w:hAnsi="Angsana New"/>
          <w:sz w:val="30"/>
          <w:szCs w:val="30"/>
          <w:cs/>
        </w:rPr>
        <w:t xml:space="preserve">ให้สำนักงาน กสทช. พิจารณาเรียกคืนคลื่นความถี่ย่าน </w:t>
      </w:r>
      <w:r w:rsidRPr="00DC342B">
        <w:rPr>
          <w:rFonts w:ascii="Angsana New" w:hAnsi="Angsana New"/>
          <w:sz w:val="30"/>
          <w:szCs w:val="30"/>
        </w:rPr>
        <w:t xml:space="preserve">700 MHz </w:t>
      </w:r>
      <w:r w:rsidRPr="00DC342B">
        <w:rPr>
          <w:rFonts w:ascii="Angsana New" w:hAnsi="Angsana New"/>
          <w:sz w:val="30"/>
          <w:szCs w:val="30"/>
          <w:cs/>
        </w:rPr>
        <w:t xml:space="preserve">ในช่วง </w:t>
      </w:r>
      <w:r w:rsidRPr="00DC342B">
        <w:rPr>
          <w:rFonts w:ascii="Angsana New" w:hAnsi="Angsana New"/>
          <w:sz w:val="30"/>
          <w:szCs w:val="30"/>
        </w:rPr>
        <w:t xml:space="preserve">674 - 790 MHz </w:t>
      </w:r>
      <w:r>
        <w:rPr>
          <w:rFonts w:ascii="Angsana New" w:hAnsi="Angsana New"/>
          <w:sz w:val="30"/>
          <w:szCs w:val="30"/>
          <w:cs/>
        </w:rPr>
        <w:t>จากผู้รับใบอนุญาตที่นอกเหนือจากผู้รับใบอนุญาต</w:t>
      </w:r>
      <w:r w:rsidRPr="00DC342B">
        <w:rPr>
          <w:rFonts w:ascii="Angsana New" w:hAnsi="Angsana New"/>
          <w:sz w:val="30"/>
          <w:szCs w:val="30"/>
          <w:cs/>
        </w:rPr>
        <w:t xml:space="preserve">ที่ประสงค์จะคืนใบอนุญาตตามข้อ </w:t>
      </w:r>
      <w:r w:rsidRPr="00DC342B">
        <w:rPr>
          <w:rFonts w:ascii="Angsana New" w:hAnsi="Angsana New"/>
          <w:sz w:val="30"/>
          <w:szCs w:val="30"/>
        </w:rPr>
        <w:t>1</w:t>
      </w:r>
      <w:r w:rsidRPr="00DC342B">
        <w:rPr>
          <w:rFonts w:ascii="Angsana New" w:hAnsi="Angsana New"/>
          <w:sz w:val="30"/>
          <w:szCs w:val="30"/>
          <w:cs/>
        </w:rPr>
        <w:t xml:space="preserve"> และให้สำนักงาน กสทช. พิจารณากำหนดการทดแทน ชดใช้ หรือจ่ายค่าตอบแทนให้กับผู้ถูกเรียกคืนคลื่นความถี่ดังกล่าว</w:t>
      </w:r>
    </w:p>
    <w:p w14:paraId="722C095E" w14:textId="77777777" w:rsidR="008E613B" w:rsidRPr="00DC342B" w:rsidRDefault="008E613B" w:rsidP="001800B2">
      <w:pPr>
        <w:pStyle w:val="ListParagraph"/>
        <w:numPr>
          <w:ilvl w:val="1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ผู้รับใบอนุญาต</w:t>
      </w:r>
      <w:r w:rsidRPr="00DC342B">
        <w:rPr>
          <w:rFonts w:ascii="Angsana New" w:hAnsi="Angsana New"/>
          <w:sz w:val="30"/>
          <w:szCs w:val="30"/>
          <w:cs/>
        </w:rPr>
        <w:t>ได้รับยกเว้นค่าธรรมเนียมใบอนุญาตให้ใช้คลื่นความถี่ที่ต้องชำระงวดสุดท้ายของราคาขั้นต่ำหรือราคาเริ่มต้น และสองงวดสุดท้ายของราคาที่เกินกว่าราคาขั้นต่ำหรือราคาเริ่มต้นตามประกาศและให้ดำเนินการ ดังนี้</w:t>
      </w:r>
    </w:p>
    <w:p w14:paraId="1E705D73" w14:textId="77777777" w:rsidR="008E613B" w:rsidRPr="00DC342B" w:rsidRDefault="008E613B" w:rsidP="001800B2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ind w:left="1980" w:hanging="270"/>
        <w:jc w:val="thaiDistribute"/>
        <w:rPr>
          <w:rFonts w:ascii="Angsana New" w:hAnsi="Angsana New"/>
          <w:sz w:val="30"/>
          <w:szCs w:val="30"/>
        </w:rPr>
      </w:pPr>
      <w:r w:rsidRPr="00DC342B">
        <w:rPr>
          <w:rFonts w:ascii="Angsana New" w:hAnsi="Angsana New"/>
          <w:sz w:val="30"/>
          <w:szCs w:val="30"/>
          <w:cs/>
        </w:rPr>
        <w:t xml:space="preserve">ในกรณีที่ผู้รับใบอนุญาตรายใดยังไม่ชำระค่าธรรมเนียมใบอนุญาตให้ใช้คลื่นความถี่จนถึงงวดที่ได้รับยกเว้นตามข้อ </w:t>
      </w:r>
      <w:r w:rsidRPr="00DC342B">
        <w:rPr>
          <w:rFonts w:ascii="Angsana New" w:hAnsi="Angsana New"/>
          <w:sz w:val="30"/>
          <w:szCs w:val="30"/>
        </w:rPr>
        <w:t>2.1</w:t>
      </w:r>
      <w:r>
        <w:rPr>
          <w:rFonts w:ascii="Angsana New" w:hAnsi="Angsana New"/>
          <w:sz w:val="30"/>
          <w:szCs w:val="30"/>
          <w:cs/>
        </w:rPr>
        <w:t xml:space="preserve"> ให้ผู้รับใบอนุญาต</w:t>
      </w:r>
      <w:r w:rsidRPr="00DC342B">
        <w:rPr>
          <w:rFonts w:ascii="Angsana New" w:hAnsi="Angsana New"/>
          <w:sz w:val="30"/>
          <w:szCs w:val="30"/>
          <w:cs/>
        </w:rPr>
        <w:t xml:space="preserve">รายนั้นชำระค่าธรรมเนียมดังกล่าวให้ครบถ้วนจนถึงงวดที่ได้รับยกเว้นตามข้อ </w:t>
      </w:r>
      <w:r w:rsidRPr="00DC342B">
        <w:rPr>
          <w:rFonts w:ascii="Angsana New" w:hAnsi="Angsana New"/>
          <w:sz w:val="30"/>
          <w:szCs w:val="30"/>
        </w:rPr>
        <w:t>2.1</w:t>
      </w:r>
      <w:r w:rsidRPr="00DC342B">
        <w:rPr>
          <w:rFonts w:ascii="Angsana New" w:hAnsi="Angsana New"/>
          <w:sz w:val="30"/>
          <w:szCs w:val="30"/>
          <w:cs/>
        </w:rPr>
        <w:t xml:space="preserve"> โดยให้ชำระภายใน </w:t>
      </w:r>
      <w:r w:rsidRPr="00DC342B">
        <w:rPr>
          <w:rFonts w:ascii="Angsana New" w:hAnsi="Angsana New"/>
          <w:sz w:val="30"/>
          <w:szCs w:val="30"/>
        </w:rPr>
        <w:t xml:space="preserve">120 </w:t>
      </w:r>
      <w:r w:rsidRPr="00DC342B">
        <w:rPr>
          <w:rFonts w:ascii="Angsana New" w:hAnsi="Angsana New"/>
          <w:sz w:val="30"/>
          <w:szCs w:val="30"/>
          <w:cs/>
        </w:rPr>
        <w:t>วันนับแต่วันที่คำสั่งนี้มีผลใช้บังคับ</w:t>
      </w:r>
    </w:p>
    <w:p w14:paraId="57BDD9D2" w14:textId="77777777" w:rsidR="008E613B" w:rsidRPr="00DC342B" w:rsidRDefault="008E613B" w:rsidP="001800B2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ind w:left="1980" w:hanging="27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ในกรณีที่ผู้รับใบอนุญาต</w:t>
      </w:r>
      <w:r w:rsidRPr="00DC342B">
        <w:rPr>
          <w:rFonts w:ascii="Angsana New" w:hAnsi="Angsana New"/>
          <w:sz w:val="30"/>
          <w:szCs w:val="30"/>
          <w:cs/>
        </w:rPr>
        <w:t xml:space="preserve">รายใดชำระค่าธรรมเนียมใบอนุญาตให้ใช้คลื่นความถี่ไว้เกินไปจากงวดที่ได้รับยกเว้นตามข้อ </w:t>
      </w:r>
      <w:r w:rsidRPr="00DC342B">
        <w:rPr>
          <w:rFonts w:ascii="Angsana New" w:hAnsi="Angsana New"/>
          <w:sz w:val="30"/>
          <w:szCs w:val="30"/>
        </w:rPr>
        <w:t>2.1</w:t>
      </w:r>
      <w:r>
        <w:rPr>
          <w:rFonts w:ascii="Angsana New" w:hAnsi="Angsana New"/>
          <w:sz w:val="30"/>
          <w:szCs w:val="30"/>
          <w:cs/>
        </w:rPr>
        <w:t xml:space="preserve"> ผู้รับใบอนุญาต</w:t>
      </w:r>
      <w:r w:rsidRPr="00DC342B">
        <w:rPr>
          <w:rFonts w:ascii="Angsana New" w:hAnsi="Angsana New"/>
          <w:sz w:val="30"/>
          <w:szCs w:val="30"/>
          <w:cs/>
        </w:rPr>
        <w:t>รายนั้นได้รับเงินค่าธรรมเนียมดังกล่าวคืน</w:t>
      </w:r>
    </w:p>
    <w:p w14:paraId="295A2D59" w14:textId="43AD87E5" w:rsidR="008E613B" w:rsidRPr="00266FF9" w:rsidRDefault="008E613B" w:rsidP="001800B2">
      <w:pPr>
        <w:pStyle w:val="ListParagraph"/>
        <w:numPr>
          <w:ilvl w:val="1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jc w:val="thaiDistribute"/>
      </w:pPr>
      <w:r w:rsidRPr="00450E50">
        <w:rPr>
          <w:rFonts w:ascii="Angsana New" w:hAnsi="Angsana New"/>
          <w:sz w:val="30"/>
          <w:szCs w:val="30"/>
          <w:cs/>
        </w:rPr>
        <w:t>จัดให้มีการสนับสนุนค่าใช้จ่ายในการเช่าใช้โครงข่ายโทรทัศน์ประเภทที่ใช้คลื่นความถี่ภาคพื้นดินในระบบดิจิ</w:t>
      </w:r>
      <w:r>
        <w:rPr>
          <w:rFonts w:ascii="Angsana New" w:hAnsi="Angsana New" w:hint="cs"/>
          <w:sz w:val="30"/>
          <w:szCs w:val="30"/>
          <w:cs/>
        </w:rPr>
        <w:t>ตอล</w:t>
      </w:r>
      <w:r w:rsidRPr="00450E50">
        <w:rPr>
          <w:rFonts w:ascii="Angsana New" w:hAnsi="Angsana New"/>
          <w:sz w:val="30"/>
          <w:szCs w:val="30"/>
          <w:cs/>
        </w:rPr>
        <w:t>ให้แก่ผู้รับใบอนุญาตตลอดระยะเวลาการได้รับอนุญาตการให้บริการโทรทัศน์ดิจิ</w:t>
      </w:r>
      <w:r>
        <w:rPr>
          <w:rFonts w:ascii="Angsana New" w:hAnsi="Angsana New" w:hint="cs"/>
          <w:sz w:val="30"/>
          <w:szCs w:val="30"/>
          <w:cs/>
        </w:rPr>
        <w:t>ตอล</w:t>
      </w:r>
      <w:r w:rsidRPr="00450E50">
        <w:rPr>
          <w:rFonts w:ascii="Angsana New" w:hAnsi="Angsana New"/>
          <w:sz w:val="30"/>
          <w:szCs w:val="30"/>
          <w:cs/>
        </w:rPr>
        <w:t xml:space="preserve">ที่เหลืออยู่ โดยให้เริ่มมีผลภายหลังการสิ้นสุดมาตรการบรรเทาผลกระทบตามข้อ </w:t>
      </w:r>
      <w:r w:rsidRPr="00450E50">
        <w:rPr>
          <w:rFonts w:ascii="Angsana New" w:hAnsi="Angsana New"/>
          <w:sz w:val="30"/>
          <w:szCs w:val="30"/>
        </w:rPr>
        <w:t xml:space="preserve">8 </w:t>
      </w:r>
      <w:r w:rsidRPr="00450E50">
        <w:rPr>
          <w:rFonts w:ascii="Angsana New" w:hAnsi="Angsana New"/>
          <w:sz w:val="30"/>
          <w:szCs w:val="30"/>
          <w:cs/>
        </w:rPr>
        <w:t xml:space="preserve">วรรคหนึ่ง ของคำสั่ง คสช. ที่ </w:t>
      </w:r>
      <w:r w:rsidRPr="00450E50">
        <w:rPr>
          <w:rFonts w:ascii="Angsana New" w:hAnsi="Angsana New"/>
          <w:sz w:val="30"/>
          <w:szCs w:val="30"/>
        </w:rPr>
        <w:t xml:space="preserve">9/2561 </w:t>
      </w:r>
      <w:r w:rsidRPr="00450E50">
        <w:rPr>
          <w:rFonts w:ascii="Angsana New" w:hAnsi="Angsana New"/>
          <w:sz w:val="30"/>
          <w:szCs w:val="30"/>
          <w:cs/>
        </w:rPr>
        <w:t>เรื่อง มาตรการบรรเทาผลกระทบต่อผู้ประกอบกิจการวิทยุกระจายเสียง วิทยุโทรทัศน์ และกิจการกระจายเสียงและกิจการโทรทัศน์ ทั้งนี้ การสนับสนุนดังกล่าวให้สำนักงาน กสทช. จ่ายให้แก่ผู้รับใบอนุญาตให้บริการโครงข่ายเพื่อให้บริการโทรทัศน์ระบบดิจิ</w:t>
      </w:r>
      <w:r>
        <w:rPr>
          <w:rFonts w:ascii="Angsana New" w:hAnsi="Angsana New" w:hint="cs"/>
          <w:sz w:val="30"/>
          <w:szCs w:val="30"/>
          <w:cs/>
        </w:rPr>
        <w:t>ตอล</w:t>
      </w:r>
      <w:r w:rsidRPr="00450E50">
        <w:rPr>
          <w:rFonts w:ascii="Angsana New" w:hAnsi="Angsana New"/>
          <w:sz w:val="30"/>
          <w:szCs w:val="30"/>
          <w:cs/>
        </w:rPr>
        <w:t>ตามจำนวนที่เกิดขึ้นจริงที่คู่สัญญาตกลงกัน ซึ่งจะต้องไม่เกินอัตราที่ กสทช. ให้ความเห็นชอบ</w:t>
      </w:r>
    </w:p>
    <w:p w14:paraId="734332BB" w14:textId="77777777" w:rsidR="00266FF9" w:rsidRPr="00266FF9" w:rsidRDefault="00266FF9" w:rsidP="00266FF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ind w:left="1368"/>
        <w:jc w:val="thaiDistribute"/>
        <w:rPr>
          <w:sz w:val="10"/>
          <w:szCs w:val="14"/>
        </w:rPr>
      </w:pPr>
    </w:p>
    <w:p w14:paraId="038A83EE" w14:textId="77777777" w:rsidR="008E613B" w:rsidRDefault="008E613B" w:rsidP="001800B2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jc w:val="thaiDistribute"/>
        <w:rPr>
          <w:rFonts w:ascii="Angsana New" w:hAnsi="Angsana New"/>
          <w:sz w:val="30"/>
          <w:szCs w:val="30"/>
        </w:rPr>
      </w:pPr>
      <w:r w:rsidRPr="00450E50">
        <w:rPr>
          <w:rFonts w:ascii="Angsana New" w:hAnsi="Angsana New"/>
          <w:sz w:val="30"/>
          <w:szCs w:val="30"/>
          <w:cs/>
        </w:rPr>
        <w:t>ในกรณีที่ผู้รับใบอนุญาตมีการรวมตัวเพื่อจัดตั้งองค์กรกลางเกี่ยวกับการสำรวจความนิยมช่องรายการโทรทัศน์เพื่อสนับสนุนอุตสาหกรรมโทรทัศน์ดิจิตอล ให้สำนักงาน กสทช. พิจารณาจัดสรรเงินจำนวนหนึ่งสำหรับใช้ในการดำเนินการดังกล่าว</w:t>
      </w:r>
    </w:p>
    <w:p w14:paraId="63228583" w14:textId="693413AA" w:rsidR="00FF1CFA" w:rsidRDefault="00FF1C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505BC312" w14:textId="3B6523DC" w:rsidR="0084634D" w:rsidRPr="0027601D" w:rsidRDefault="0027601D" w:rsidP="0084634D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 w:rsidRPr="0027601D">
        <w:rPr>
          <w:rFonts w:ascii="Angsana New" w:hAnsi="Angsana New" w:hint="cs"/>
          <w:i/>
          <w:iCs/>
          <w:sz w:val="30"/>
          <w:szCs w:val="30"/>
          <w:cs/>
        </w:rPr>
        <w:lastRenderedPageBreak/>
        <w:t>ป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ระกาศสำนักงาน กสทช. </w:t>
      </w:r>
      <w:r w:rsidR="0084634D" w:rsidRPr="0027601D">
        <w:rPr>
          <w:rFonts w:ascii="Angsana New" w:hAnsi="Angsana New" w:hint="cs"/>
          <w:i/>
          <w:iCs/>
          <w:sz w:val="30"/>
          <w:szCs w:val="30"/>
          <w:cs/>
        </w:rPr>
        <w:t xml:space="preserve"> เรื่อง </w:t>
      </w:r>
      <w:r w:rsidRPr="0027601D">
        <w:rPr>
          <w:rFonts w:ascii="Angsana New" w:hAnsi="Angsana New"/>
          <w:i/>
          <w:iCs/>
          <w:sz w:val="30"/>
          <w:szCs w:val="30"/>
          <w:cs/>
        </w:rPr>
        <w:t>หลักเกณฑ์ วิธีการและเงื่อนไขการจ่ายค่าชดเชยอันเนื่องมาจากการคืนใบอนุญาตให้ใช้คลื่นความถี่เพื่อให้บริการโทรทัศน์ในระบบ</w:t>
      </w:r>
      <w:r w:rsidRPr="0027601D">
        <w:rPr>
          <w:rFonts w:ascii="Angsana New" w:hAnsi="Angsana New"/>
          <w:i/>
          <w:iCs/>
          <w:spacing w:val="-2"/>
          <w:sz w:val="30"/>
          <w:szCs w:val="30"/>
          <w:cs/>
        </w:rPr>
        <w:t>ดิจิตอล</w:t>
      </w:r>
    </w:p>
    <w:p w14:paraId="73F3F7B5" w14:textId="77777777" w:rsidR="008E613B" w:rsidRPr="00DE45AF" w:rsidRDefault="008E613B" w:rsidP="008E613B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</w:rPr>
      </w:pPr>
    </w:p>
    <w:p w14:paraId="7172C812" w14:textId="0762C3F6" w:rsidR="008E613B" w:rsidRPr="00450E50" w:rsidRDefault="008E613B" w:rsidP="00D021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7"/>
        <w:jc w:val="thaiDistribute"/>
        <w:rPr>
          <w:rFonts w:ascii="Angsana New" w:hAnsi="Angsana New"/>
          <w:sz w:val="30"/>
          <w:szCs w:val="30"/>
        </w:rPr>
      </w:pPr>
      <w:r w:rsidRPr="00DC342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6658E4">
        <w:rPr>
          <w:rFonts w:ascii="Angsana New" w:hAnsi="Angsana New"/>
          <w:sz w:val="30"/>
          <w:szCs w:val="30"/>
        </w:rPr>
        <w:t xml:space="preserve">2 </w:t>
      </w:r>
      <w:r w:rsidRPr="006658E4">
        <w:rPr>
          <w:rFonts w:ascii="Angsana New" w:hAnsi="Angsana New"/>
          <w:sz w:val="30"/>
          <w:szCs w:val="30"/>
          <w:cs/>
        </w:rPr>
        <w:t xml:space="preserve">พฤษภาคม </w:t>
      </w:r>
      <w:r w:rsidRPr="006658E4">
        <w:rPr>
          <w:rFonts w:ascii="Angsana New" w:hAnsi="Angsana New"/>
          <w:sz w:val="30"/>
          <w:szCs w:val="30"/>
        </w:rPr>
        <w:t xml:space="preserve">2562 </w:t>
      </w:r>
      <w:r w:rsidRPr="006658E4">
        <w:rPr>
          <w:rFonts w:ascii="Angsana New" w:hAnsi="Angsana New"/>
          <w:sz w:val="30"/>
          <w:szCs w:val="30"/>
          <w:cs/>
        </w:rPr>
        <w:t>ส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6658E4">
        <w:rPr>
          <w:rFonts w:ascii="Angsana New" w:hAnsi="Angsana New"/>
          <w:sz w:val="30"/>
          <w:szCs w:val="30"/>
          <w:cs/>
        </w:rPr>
        <w:t>นักงาน กสทช.</w:t>
      </w:r>
      <w:r w:rsidRPr="00DC342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ได้ออกประกาศ</w:t>
      </w:r>
      <w:r w:rsidRPr="006658E4">
        <w:rPr>
          <w:rFonts w:ascii="Angsana New" w:hAnsi="Angsana New"/>
          <w:sz w:val="30"/>
          <w:szCs w:val="30"/>
          <w:cs/>
        </w:rPr>
        <w:t>เรื่อง หลักเกณฑ์ วิธีการและเงื่อนไขการจ่ายค่าชดเชยอันเนื่องมาจากการคืนใบอนุญาตให้ใช้คลื่นความถี่เพื่อให้บริการโทรทัศน์ในระบบ</w:t>
      </w:r>
      <w:r w:rsidRPr="00D02184">
        <w:rPr>
          <w:rFonts w:ascii="Angsana New" w:hAnsi="Angsana New"/>
          <w:sz w:val="30"/>
          <w:szCs w:val="30"/>
          <w:cs/>
        </w:rPr>
        <w:t>ดิจิตอล</w:t>
      </w:r>
      <w:r w:rsidRPr="006658E4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โดยผู้รับใบอนุญาตที่ประสงค์จะขอคืนใบอนุญาต ให้แจ้งความประสงค์ดังกล่าวเป็นหนังสือยื่นต่อ</w:t>
      </w:r>
      <w:r w:rsidRPr="006658E4">
        <w:rPr>
          <w:rFonts w:ascii="Angsana New" w:hAnsi="Angsana New"/>
          <w:sz w:val="30"/>
          <w:szCs w:val="30"/>
          <w:cs/>
        </w:rPr>
        <w:t>ส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6658E4">
        <w:rPr>
          <w:rFonts w:ascii="Angsana New" w:hAnsi="Angsana New"/>
          <w:sz w:val="30"/>
          <w:szCs w:val="30"/>
          <w:cs/>
        </w:rPr>
        <w:t>นักงาน กสทช.</w:t>
      </w:r>
      <w:r>
        <w:rPr>
          <w:rFonts w:ascii="Angsana New" w:hAnsi="Angsana New" w:hint="cs"/>
          <w:sz w:val="30"/>
          <w:szCs w:val="30"/>
          <w:cs/>
        </w:rPr>
        <w:t xml:space="preserve"> ภายในวันที่ </w:t>
      </w:r>
      <w:r w:rsidRPr="006658E4">
        <w:rPr>
          <w:rFonts w:ascii="Angsana New" w:hAnsi="Angsana New"/>
          <w:sz w:val="30"/>
          <w:szCs w:val="30"/>
        </w:rPr>
        <w:t xml:space="preserve">10 </w:t>
      </w:r>
      <w:r w:rsidRPr="006658E4">
        <w:rPr>
          <w:rFonts w:ascii="Angsana New" w:hAnsi="Angsana New"/>
          <w:sz w:val="30"/>
          <w:szCs w:val="30"/>
          <w:cs/>
        </w:rPr>
        <w:t xml:space="preserve">พฤษภาคม </w:t>
      </w:r>
      <w:r w:rsidRPr="006658E4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 w:hint="cs"/>
          <w:sz w:val="30"/>
          <w:szCs w:val="30"/>
          <w:cs/>
        </w:rPr>
        <w:t xml:space="preserve"> โดยการขอคืนในอนุญาตดังกล่าวถือเป็นการขอยกเลิกใบอนุญาตให้ประกอบกิจการ</w:t>
      </w:r>
      <w:r w:rsidRPr="007D2B38">
        <w:rPr>
          <w:rFonts w:ascii="Angsana New" w:hAnsi="Angsana New"/>
          <w:sz w:val="30"/>
          <w:szCs w:val="30"/>
          <w:cs/>
        </w:rPr>
        <w:t>โทรทัศน์</w:t>
      </w:r>
      <w:r>
        <w:rPr>
          <w:rFonts w:ascii="Angsana New" w:hAnsi="Angsana New" w:hint="cs"/>
          <w:sz w:val="30"/>
          <w:szCs w:val="30"/>
          <w:cs/>
        </w:rPr>
        <w:t>ภาคพื้นดิน</w:t>
      </w:r>
      <w:r w:rsidRPr="007D2B38">
        <w:rPr>
          <w:rFonts w:ascii="Angsana New" w:hAnsi="Angsana New"/>
          <w:sz w:val="30"/>
          <w:szCs w:val="30"/>
          <w:cs/>
        </w:rPr>
        <w:t>ในระบบดิจิ</w:t>
      </w:r>
      <w:r>
        <w:rPr>
          <w:rFonts w:ascii="Angsana New" w:hAnsi="Angsana New" w:hint="cs"/>
          <w:sz w:val="30"/>
          <w:szCs w:val="30"/>
          <w:cs/>
        </w:rPr>
        <w:t>ตอลด้วย ทั้งนี้ผู้</w:t>
      </w:r>
      <w:r w:rsidRPr="001E7453">
        <w:rPr>
          <w:rFonts w:ascii="Angsana New" w:hAnsi="Angsana New"/>
          <w:sz w:val="30"/>
          <w:szCs w:val="30"/>
          <w:cs/>
        </w:rPr>
        <w:t>รับ</w:t>
      </w:r>
      <w:r>
        <w:rPr>
          <w:rFonts w:ascii="Angsana New" w:hAnsi="Angsana New" w:hint="cs"/>
          <w:sz w:val="30"/>
          <w:szCs w:val="30"/>
          <w:cs/>
        </w:rPr>
        <w:t>ใบ</w:t>
      </w:r>
      <w:r w:rsidRPr="001E7453">
        <w:rPr>
          <w:rFonts w:ascii="Angsana New" w:hAnsi="Angsana New"/>
          <w:sz w:val="30"/>
          <w:szCs w:val="30"/>
          <w:cs/>
        </w:rPr>
        <w:t>อนุญาต</w:t>
      </w:r>
      <w:r>
        <w:rPr>
          <w:rFonts w:ascii="Angsana New" w:hAnsi="Angsana New" w:hint="cs"/>
          <w:sz w:val="30"/>
          <w:szCs w:val="30"/>
          <w:cs/>
        </w:rPr>
        <w:t xml:space="preserve">ที่แจ้งความประสงค์นั้น </w:t>
      </w:r>
      <w:r w:rsidRPr="001E7453">
        <w:rPr>
          <w:rFonts w:ascii="Angsana New" w:hAnsi="Angsana New"/>
          <w:sz w:val="30"/>
          <w:szCs w:val="30"/>
          <w:cs/>
        </w:rPr>
        <w:t>ยังมีหน้าที่ต้องออกอากาศตามที่ได้รับอนุญาต</w:t>
      </w:r>
      <w:r>
        <w:rPr>
          <w:rFonts w:ascii="Angsana New" w:hAnsi="Angsana New" w:hint="cs"/>
          <w:sz w:val="30"/>
          <w:szCs w:val="30"/>
          <w:cs/>
        </w:rPr>
        <w:t xml:space="preserve">ต่อไป </w:t>
      </w:r>
      <w:r w:rsidRPr="001E7453">
        <w:rPr>
          <w:rFonts w:ascii="Angsana New" w:hAnsi="Angsana New"/>
          <w:sz w:val="30"/>
          <w:szCs w:val="30"/>
          <w:cs/>
        </w:rPr>
        <w:t>จนกว่าจะได้รับความเห็นชอบในการคืนใบอนุญาตหรือให้ยกเลิก</w:t>
      </w:r>
      <w:r w:rsidR="00DE7E26">
        <w:rPr>
          <w:rFonts w:ascii="Angsana New" w:hAnsi="Angsana New"/>
          <w:sz w:val="30"/>
          <w:szCs w:val="30"/>
        </w:rPr>
        <w:br/>
      </w:r>
      <w:r w:rsidRPr="001E7453">
        <w:rPr>
          <w:rFonts w:ascii="Angsana New" w:hAnsi="Angsana New"/>
          <w:sz w:val="30"/>
          <w:szCs w:val="30"/>
          <w:cs/>
        </w:rPr>
        <w:t>การประกอบกิจการ</w:t>
      </w:r>
      <w:r>
        <w:rPr>
          <w:rFonts w:ascii="Angsana New" w:hAnsi="Angsana New" w:hint="cs"/>
          <w:sz w:val="30"/>
          <w:szCs w:val="30"/>
          <w:cs/>
        </w:rPr>
        <w:t>และต้องปฏิบัติตาม</w:t>
      </w:r>
      <w:r w:rsidRPr="001E7453">
        <w:rPr>
          <w:rFonts w:ascii="Angsana New" w:hAnsi="Angsana New"/>
          <w:sz w:val="30"/>
          <w:szCs w:val="30"/>
          <w:cs/>
        </w:rPr>
        <w:t>เงื่อนไขการเยียวยาแก่ผู้ใช้บริการก่อ</w:t>
      </w:r>
      <w:r>
        <w:rPr>
          <w:rFonts w:ascii="Angsana New" w:hAnsi="Angsana New" w:hint="cs"/>
          <w:sz w:val="30"/>
          <w:szCs w:val="30"/>
          <w:cs/>
        </w:rPr>
        <w:t>น เมื่อ</w:t>
      </w:r>
      <w:r w:rsidRPr="001E7453">
        <w:rPr>
          <w:rFonts w:ascii="Angsana New" w:hAnsi="Angsana New"/>
          <w:sz w:val="30"/>
          <w:szCs w:val="30"/>
          <w:cs/>
        </w:rPr>
        <w:t>ส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1E7453">
        <w:rPr>
          <w:rFonts w:ascii="Angsana New" w:hAnsi="Angsana New"/>
          <w:sz w:val="30"/>
          <w:szCs w:val="30"/>
          <w:cs/>
        </w:rPr>
        <w:t>นักงาน กสทช.</w:t>
      </w:r>
      <w:r>
        <w:rPr>
          <w:rFonts w:ascii="Angsana New" w:hAnsi="Angsana New" w:hint="cs"/>
          <w:sz w:val="30"/>
          <w:szCs w:val="30"/>
          <w:cs/>
        </w:rPr>
        <w:t xml:space="preserve"> ได้รับหนังสือแจ้งความประสงค์จะขอคืนใบอนุญาตแล้ว จะพิจารณาให้ความเห็นชอบและกำหนด</w:t>
      </w:r>
      <w:r w:rsidRPr="001E7453">
        <w:rPr>
          <w:rFonts w:ascii="Angsana New" w:hAnsi="Angsana New"/>
          <w:sz w:val="30"/>
          <w:szCs w:val="30"/>
          <w:cs/>
        </w:rPr>
        <w:t>วันยุติการให้บริการ</w:t>
      </w:r>
      <w:r>
        <w:rPr>
          <w:rFonts w:ascii="Angsana New" w:hAnsi="Angsana New" w:hint="cs"/>
          <w:sz w:val="30"/>
          <w:szCs w:val="30"/>
          <w:cs/>
        </w:rPr>
        <w:t xml:space="preserve"> พร้อมเงื่อนไขการเยียวยา</w:t>
      </w:r>
      <w:r w:rsidRPr="001E7453">
        <w:rPr>
          <w:rFonts w:ascii="Angsana New" w:hAnsi="Angsana New"/>
          <w:sz w:val="30"/>
          <w:szCs w:val="30"/>
          <w:cs/>
        </w:rPr>
        <w:t>ผู้ใช้บริการ</w:t>
      </w:r>
      <w:r>
        <w:rPr>
          <w:rFonts w:ascii="Angsana New" w:hAnsi="Angsana New" w:hint="cs"/>
          <w:sz w:val="30"/>
          <w:szCs w:val="30"/>
          <w:cs/>
        </w:rPr>
        <w:t>ที่จะให้ผู้รับใบอนุญาตรายดังกล่าวปฏิบัติก่อนเลิกกิจการ และให้สำนักงาน กสทช</w:t>
      </w:r>
      <w:r>
        <w:rPr>
          <w:rFonts w:ascii="Angsana New" w:hAnsi="Angsana New"/>
          <w:sz w:val="30"/>
          <w:szCs w:val="30"/>
        </w:rPr>
        <w:t xml:space="preserve">. </w:t>
      </w:r>
      <w:r>
        <w:rPr>
          <w:rFonts w:ascii="Angsana New" w:hAnsi="Angsana New" w:hint="cs"/>
          <w:sz w:val="30"/>
          <w:szCs w:val="30"/>
          <w:cs/>
        </w:rPr>
        <w:t>จ่าย</w:t>
      </w:r>
      <w:r w:rsidRPr="001E7453">
        <w:rPr>
          <w:rFonts w:ascii="Angsana New" w:hAnsi="Angsana New"/>
          <w:sz w:val="30"/>
          <w:szCs w:val="30"/>
          <w:cs/>
        </w:rPr>
        <w:t>ค่าชดเชย</w:t>
      </w:r>
      <w:r>
        <w:rPr>
          <w:rFonts w:ascii="Angsana New" w:hAnsi="Angsana New" w:hint="cs"/>
          <w:sz w:val="30"/>
          <w:szCs w:val="30"/>
          <w:cs/>
        </w:rPr>
        <w:t>อันเนื่องมาจากการคืนใบอนุญาต</w:t>
      </w:r>
      <w:r w:rsidRPr="001E7453">
        <w:rPr>
          <w:rFonts w:ascii="Angsana New" w:hAnsi="Angsana New"/>
          <w:sz w:val="30"/>
          <w:szCs w:val="30"/>
          <w:cs/>
        </w:rPr>
        <w:t>ให้แก่</w:t>
      </w:r>
      <w:r>
        <w:rPr>
          <w:rFonts w:ascii="Angsana New" w:hAnsi="Angsana New" w:hint="cs"/>
          <w:sz w:val="30"/>
          <w:szCs w:val="30"/>
          <w:cs/>
        </w:rPr>
        <w:t>ผู้รับใบอนุญาต</w:t>
      </w:r>
      <w:r w:rsidRPr="001E7453">
        <w:rPr>
          <w:rFonts w:ascii="Angsana New" w:hAnsi="Angsana New"/>
          <w:sz w:val="30"/>
          <w:szCs w:val="30"/>
          <w:cs/>
        </w:rPr>
        <w:t xml:space="preserve">ภายใน </w:t>
      </w:r>
      <w:r w:rsidRPr="001E7453">
        <w:rPr>
          <w:rFonts w:ascii="Angsana New" w:hAnsi="Angsana New"/>
          <w:sz w:val="30"/>
          <w:szCs w:val="30"/>
        </w:rPr>
        <w:t xml:space="preserve">60 </w:t>
      </w:r>
      <w:r w:rsidRPr="001E7453">
        <w:rPr>
          <w:rFonts w:ascii="Angsana New" w:hAnsi="Angsana New"/>
          <w:sz w:val="30"/>
          <w:szCs w:val="30"/>
          <w:cs/>
        </w:rPr>
        <w:t>วัน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E7453">
        <w:rPr>
          <w:rFonts w:ascii="Angsana New" w:hAnsi="Angsana New"/>
          <w:sz w:val="30"/>
          <w:szCs w:val="30"/>
          <w:cs/>
        </w:rPr>
        <w:t xml:space="preserve">นับแต่วันที่ยุติการให้บริการ </w:t>
      </w:r>
    </w:p>
    <w:p w14:paraId="5B725B57" w14:textId="77777777" w:rsidR="008E613B" w:rsidRPr="0080244B" w:rsidRDefault="008E613B" w:rsidP="008E613B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4D26FBBC" w14:textId="7B1D70DF" w:rsidR="008E613B" w:rsidRDefault="008E613B" w:rsidP="00D021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ในการประชุมคณะกรรมการของบริษัท</w:t>
      </w:r>
      <w:r w:rsidR="0027601D">
        <w:rPr>
          <w:rFonts w:ascii="Angsana New" w:hAnsi="Angsana New" w:hint="cs"/>
          <w:sz w:val="30"/>
          <w:szCs w:val="30"/>
          <w:cs/>
        </w:rPr>
        <w:t xml:space="preserve">ย่อย </w:t>
      </w:r>
      <w:r w:rsidR="0027601D">
        <w:rPr>
          <w:rFonts w:ascii="Angsana New" w:hAnsi="Angsana New"/>
          <w:sz w:val="30"/>
          <w:szCs w:val="30"/>
        </w:rPr>
        <w:t>“</w:t>
      </w:r>
      <w:r w:rsidR="0027601D">
        <w:rPr>
          <w:rFonts w:ascii="Angsana New" w:hAnsi="Angsana New" w:hint="cs"/>
          <w:sz w:val="30"/>
          <w:szCs w:val="30"/>
          <w:cs/>
        </w:rPr>
        <w:t>บริษัท สปริง 26 จำกัด</w:t>
      </w:r>
      <w:r w:rsidR="0027601D">
        <w:rPr>
          <w:rFonts w:ascii="Angsana New" w:hAnsi="Angsana New"/>
          <w:sz w:val="30"/>
          <w:szCs w:val="30"/>
        </w:rPr>
        <w:t xml:space="preserve">” </w:t>
      </w:r>
      <w:r w:rsidR="0027601D">
        <w:rPr>
          <w:rFonts w:ascii="Angsana New" w:hAnsi="Angsana New" w:hint="cs"/>
          <w:sz w:val="30"/>
          <w:szCs w:val="30"/>
          <w:cs/>
        </w:rPr>
        <w:t xml:space="preserve">(เดิมชื่อ บริษัท แบงคอก บิสสิเนส บรอดแคสติ้ง จำกัด) </w:t>
      </w:r>
      <w:r>
        <w:rPr>
          <w:rFonts w:ascii="Angsana New" w:hAnsi="Angsana New" w:hint="cs"/>
          <w:sz w:val="30"/>
          <w:szCs w:val="30"/>
          <w:cs/>
        </w:rPr>
        <w:t xml:space="preserve">เมื่อวันที่ 9 พฤษภาคม 2562 </w:t>
      </w:r>
      <w:r w:rsidRPr="006658E4">
        <w:rPr>
          <w:rFonts w:ascii="Angsana New" w:hAnsi="Angsana New"/>
          <w:sz w:val="30"/>
          <w:szCs w:val="30"/>
          <w:cs/>
        </w:rPr>
        <w:t>ที่ประชุมคณะกรรมการของบริษัท</w:t>
      </w:r>
      <w:r w:rsidR="0027601D">
        <w:rPr>
          <w:rFonts w:ascii="Angsana New" w:hAnsi="Angsana New" w:hint="cs"/>
          <w:sz w:val="30"/>
          <w:szCs w:val="30"/>
          <w:cs/>
        </w:rPr>
        <w:t xml:space="preserve">ย่อย </w:t>
      </w:r>
      <w:r w:rsidRPr="006658E4">
        <w:rPr>
          <w:rFonts w:ascii="Angsana New" w:hAnsi="Angsana New"/>
          <w:sz w:val="30"/>
          <w:szCs w:val="30"/>
          <w:cs/>
        </w:rPr>
        <w:t>ได้มีมติเป็นเอกฉันท์อนุมัติในหลักการให้บริษัท</w:t>
      </w:r>
      <w:r w:rsidR="0027601D">
        <w:rPr>
          <w:rFonts w:ascii="Angsana New" w:hAnsi="Angsana New" w:hint="cs"/>
          <w:sz w:val="30"/>
          <w:szCs w:val="30"/>
          <w:cs/>
        </w:rPr>
        <w:t>ย่อย</w:t>
      </w:r>
      <w:r w:rsidRPr="006658E4">
        <w:rPr>
          <w:rFonts w:ascii="Angsana New" w:hAnsi="Angsana New"/>
          <w:sz w:val="30"/>
          <w:szCs w:val="30"/>
          <w:cs/>
        </w:rPr>
        <w:t>แจ้งความประสงค์เป็นหนังสือยื่นต่อส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6658E4">
        <w:rPr>
          <w:rFonts w:ascii="Angsana New" w:hAnsi="Angsana New"/>
          <w:sz w:val="30"/>
          <w:szCs w:val="30"/>
          <w:cs/>
        </w:rPr>
        <w:t>นักงาน กสทช.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6658E4">
        <w:rPr>
          <w:rFonts w:ascii="Angsana New" w:hAnsi="Angsana New"/>
          <w:sz w:val="30"/>
          <w:szCs w:val="30"/>
          <w:cs/>
        </w:rPr>
        <w:t>เพื่อขอคืน</w:t>
      </w:r>
      <w:r w:rsidRPr="00D02184">
        <w:rPr>
          <w:rFonts w:ascii="Angsana New" w:hAnsi="Angsana New"/>
          <w:sz w:val="30"/>
          <w:szCs w:val="30"/>
          <w:cs/>
        </w:rPr>
        <w:t>ใบอนุญาต</w:t>
      </w:r>
      <w:r>
        <w:rPr>
          <w:rFonts w:ascii="Angsana New" w:hAnsi="Angsana New" w:hint="cs"/>
          <w:sz w:val="30"/>
          <w:szCs w:val="30"/>
          <w:cs/>
        </w:rPr>
        <w:t>ทั้งนี้เมื่อ</w:t>
      </w:r>
      <w:r w:rsidRPr="006658E4">
        <w:rPr>
          <w:rFonts w:ascii="Angsana New" w:hAnsi="Angsana New"/>
          <w:sz w:val="30"/>
          <w:szCs w:val="30"/>
          <w:cs/>
        </w:rPr>
        <w:t xml:space="preserve">วันที่ </w:t>
      </w:r>
      <w:r w:rsidRPr="006658E4">
        <w:rPr>
          <w:rFonts w:ascii="Angsana New" w:hAnsi="Angsana New"/>
          <w:sz w:val="30"/>
          <w:szCs w:val="30"/>
        </w:rPr>
        <w:t xml:space="preserve">10 </w:t>
      </w:r>
      <w:r w:rsidRPr="006658E4">
        <w:rPr>
          <w:rFonts w:ascii="Angsana New" w:hAnsi="Angsana New"/>
          <w:sz w:val="30"/>
          <w:szCs w:val="30"/>
          <w:cs/>
        </w:rPr>
        <w:t xml:space="preserve">พฤษภาคม </w:t>
      </w:r>
      <w:r w:rsidRPr="006658E4">
        <w:rPr>
          <w:rFonts w:ascii="Angsana New" w:hAnsi="Angsana New"/>
          <w:sz w:val="30"/>
          <w:szCs w:val="30"/>
        </w:rPr>
        <w:t xml:space="preserve">2562 </w:t>
      </w:r>
      <w:r>
        <w:rPr>
          <w:rFonts w:ascii="Angsana New" w:hAnsi="Angsana New" w:hint="cs"/>
          <w:sz w:val="30"/>
          <w:szCs w:val="30"/>
          <w:cs/>
        </w:rPr>
        <w:t>บริษัท</w:t>
      </w:r>
      <w:r w:rsidR="0027601D">
        <w:rPr>
          <w:rFonts w:ascii="Angsana New" w:hAnsi="Angsana New" w:hint="cs"/>
          <w:sz w:val="30"/>
          <w:szCs w:val="30"/>
          <w:cs/>
        </w:rPr>
        <w:t>ย่อยดังกล่าว</w:t>
      </w:r>
      <w:r>
        <w:rPr>
          <w:rFonts w:ascii="Angsana New" w:hAnsi="Angsana New" w:hint="cs"/>
          <w:sz w:val="30"/>
          <w:szCs w:val="30"/>
          <w:cs/>
        </w:rPr>
        <w:t>ได้แจ้งความประสงค์เป็นหนังสือยื่นต่อ</w:t>
      </w:r>
      <w:r w:rsidRPr="006658E4">
        <w:rPr>
          <w:rFonts w:ascii="Angsana New" w:hAnsi="Angsana New"/>
          <w:sz w:val="30"/>
          <w:szCs w:val="30"/>
          <w:cs/>
        </w:rPr>
        <w:t>ส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6658E4">
        <w:rPr>
          <w:rFonts w:ascii="Angsana New" w:hAnsi="Angsana New"/>
          <w:sz w:val="30"/>
          <w:szCs w:val="30"/>
          <w:cs/>
        </w:rPr>
        <w:t>นักงาน กสทช.</w:t>
      </w:r>
      <w:r>
        <w:rPr>
          <w:rFonts w:ascii="Angsana New" w:hAnsi="Angsana New" w:hint="cs"/>
          <w:sz w:val="30"/>
          <w:szCs w:val="30"/>
          <w:cs/>
        </w:rPr>
        <w:t xml:space="preserve"> เพื่อขอ</w:t>
      </w:r>
      <w:r w:rsidRPr="001E7453">
        <w:rPr>
          <w:rFonts w:ascii="Angsana New" w:hAnsi="Angsana New"/>
          <w:sz w:val="30"/>
          <w:szCs w:val="30"/>
          <w:cs/>
        </w:rPr>
        <w:t>คืนใบอนุญาต</w:t>
      </w:r>
      <w:r>
        <w:rPr>
          <w:rFonts w:ascii="Angsana New" w:hAnsi="Angsana New" w:hint="cs"/>
          <w:sz w:val="30"/>
          <w:szCs w:val="30"/>
          <w:cs/>
        </w:rPr>
        <w:t>แล้ว</w:t>
      </w:r>
    </w:p>
    <w:p w14:paraId="0F03772E" w14:textId="77777777" w:rsidR="00856821" w:rsidRPr="0080244B" w:rsidRDefault="00856821" w:rsidP="00D021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7"/>
        <w:jc w:val="thaiDistribute"/>
        <w:rPr>
          <w:rFonts w:ascii="Angsana New" w:hAnsi="Angsana New"/>
          <w:sz w:val="22"/>
        </w:rPr>
      </w:pPr>
    </w:p>
    <w:p w14:paraId="12FFCF25" w14:textId="19731B58" w:rsidR="00856821" w:rsidRPr="006638EE" w:rsidRDefault="00856821" w:rsidP="006638E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7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ต่อมาเมื่อวันที่ </w:t>
      </w:r>
      <w:r w:rsidR="005B1CEB">
        <w:rPr>
          <w:rFonts w:ascii="Angsana New" w:hAnsi="Angsana New"/>
          <w:sz w:val="30"/>
          <w:szCs w:val="30"/>
        </w:rPr>
        <w:t>2</w:t>
      </w:r>
      <w:r w:rsidR="00A6394E">
        <w:rPr>
          <w:rFonts w:ascii="Angsana New" w:hAnsi="Angsana New"/>
          <w:sz w:val="30"/>
          <w:szCs w:val="30"/>
        </w:rPr>
        <w:t>7</w:t>
      </w:r>
      <w:r w:rsidR="005B1CEB">
        <w:rPr>
          <w:rFonts w:ascii="Angsana New" w:hAnsi="Angsana New"/>
          <w:sz w:val="30"/>
          <w:szCs w:val="30"/>
        </w:rPr>
        <w:t xml:space="preserve"> </w:t>
      </w:r>
      <w:r w:rsidR="005B1CEB">
        <w:rPr>
          <w:rFonts w:ascii="Angsana New" w:hAnsi="Angsana New" w:hint="cs"/>
          <w:sz w:val="30"/>
          <w:szCs w:val="30"/>
          <w:cs/>
        </w:rPr>
        <w:t>มิถุนายน</w:t>
      </w:r>
      <w:r>
        <w:rPr>
          <w:rFonts w:ascii="Angsana New" w:hAnsi="Angsana New" w:hint="cs"/>
          <w:sz w:val="30"/>
          <w:szCs w:val="30"/>
          <w:cs/>
        </w:rPr>
        <w:t xml:space="preserve"> 2562 </w:t>
      </w:r>
      <w:r w:rsidRPr="006658E4">
        <w:rPr>
          <w:rFonts w:ascii="Angsana New" w:hAnsi="Angsana New"/>
          <w:sz w:val="30"/>
          <w:szCs w:val="30"/>
          <w:cs/>
        </w:rPr>
        <w:t>ส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6658E4">
        <w:rPr>
          <w:rFonts w:ascii="Angsana New" w:hAnsi="Angsana New"/>
          <w:sz w:val="30"/>
          <w:szCs w:val="30"/>
          <w:cs/>
        </w:rPr>
        <w:t>นักงาน กสทช.</w:t>
      </w:r>
      <w:r>
        <w:rPr>
          <w:rFonts w:ascii="Angsana New" w:hAnsi="Angsana New" w:hint="cs"/>
          <w:sz w:val="30"/>
          <w:szCs w:val="30"/>
          <w:cs/>
        </w:rPr>
        <w:t xml:space="preserve"> ได้มีหนังสือแจ้งเรื่องการให้ความเห็นชอบการคืนใบอนุญาต</w:t>
      </w:r>
      <w:r w:rsidR="00D04C78">
        <w:rPr>
          <w:rFonts w:ascii="Angsana New" w:hAnsi="Angsana New" w:hint="cs"/>
          <w:sz w:val="30"/>
          <w:szCs w:val="30"/>
          <w:cs/>
        </w:rPr>
        <w:t>และ</w:t>
      </w:r>
      <w:r>
        <w:rPr>
          <w:rFonts w:ascii="Angsana New" w:hAnsi="Angsana New" w:hint="cs"/>
          <w:sz w:val="30"/>
          <w:szCs w:val="30"/>
          <w:cs/>
        </w:rPr>
        <w:t>กำหนดวันยุติการให้บริการพร้อมเงื่อนไขการเยียวยาผู้ใช้บริการมายังบริษัทย่อย</w:t>
      </w:r>
      <w:r w:rsidR="00D04C78">
        <w:rPr>
          <w:rFonts w:ascii="Angsana New" w:hAnsi="Angsana New" w:hint="cs"/>
          <w:sz w:val="30"/>
          <w:szCs w:val="30"/>
          <w:cs/>
        </w:rPr>
        <w:t xml:space="preserve"> โดย</w:t>
      </w:r>
      <w:r w:rsidR="00BF29C2">
        <w:rPr>
          <w:rFonts w:ascii="Angsana New" w:hAnsi="Angsana New" w:hint="cs"/>
          <w:sz w:val="30"/>
          <w:szCs w:val="30"/>
          <w:cs/>
        </w:rPr>
        <w:t>สำนักงาน</w:t>
      </w:r>
      <w:r w:rsidR="001C7523">
        <w:rPr>
          <w:rFonts w:ascii="Angsana New" w:hAnsi="Angsana New" w:hint="cs"/>
          <w:sz w:val="30"/>
          <w:szCs w:val="30"/>
          <w:cs/>
        </w:rPr>
        <w:t xml:space="preserve"> กสทช.มีมติให้ยุติการออกอากาศในวันที่ 15 สิงหาคม 2562 </w:t>
      </w:r>
      <w:r w:rsidR="005B1CEB">
        <w:rPr>
          <w:rFonts w:ascii="Angsana New" w:hAnsi="Angsana New" w:hint="cs"/>
          <w:sz w:val="30"/>
          <w:szCs w:val="30"/>
          <w:cs/>
        </w:rPr>
        <w:t xml:space="preserve">ต่อมาเมื่อวันที่ </w:t>
      </w:r>
      <w:r w:rsidR="006638EE">
        <w:rPr>
          <w:rFonts w:ascii="Angsana New" w:hAnsi="Angsana New"/>
          <w:sz w:val="30"/>
          <w:szCs w:val="30"/>
        </w:rPr>
        <w:t xml:space="preserve">26 </w:t>
      </w:r>
      <w:r w:rsidR="006638EE">
        <w:rPr>
          <w:rFonts w:ascii="Angsana New" w:hAnsi="Angsana New" w:hint="cs"/>
          <w:sz w:val="30"/>
          <w:szCs w:val="30"/>
          <w:cs/>
        </w:rPr>
        <w:t>กรกฎาคม</w:t>
      </w:r>
      <w:r w:rsidR="005B1CEB">
        <w:rPr>
          <w:rFonts w:ascii="Angsana New" w:hAnsi="Angsana New" w:hint="cs"/>
          <w:sz w:val="30"/>
          <w:szCs w:val="30"/>
          <w:cs/>
        </w:rPr>
        <w:t xml:space="preserve"> 2</w:t>
      </w:r>
      <w:r w:rsidR="005B1CEB">
        <w:rPr>
          <w:rFonts w:ascii="Angsana New" w:hAnsi="Angsana New"/>
          <w:sz w:val="30"/>
          <w:szCs w:val="30"/>
        </w:rPr>
        <w:t xml:space="preserve">562 </w:t>
      </w:r>
      <w:r w:rsidR="005B1CEB">
        <w:rPr>
          <w:rFonts w:ascii="Angsana New" w:hAnsi="Angsana New" w:hint="cs"/>
          <w:sz w:val="30"/>
          <w:szCs w:val="30"/>
          <w:cs/>
        </w:rPr>
        <w:t>สำนักงาน กสทช</w:t>
      </w:r>
      <w:r w:rsidR="005B1CEB">
        <w:rPr>
          <w:rFonts w:ascii="Angsana New" w:hAnsi="Angsana New"/>
          <w:sz w:val="30"/>
          <w:szCs w:val="30"/>
        </w:rPr>
        <w:t xml:space="preserve">. </w:t>
      </w:r>
      <w:r w:rsidR="005B1CEB">
        <w:rPr>
          <w:rFonts w:ascii="Angsana New" w:hAnsi="Angsana New" w:hint="cs"/>
          <w:sz w:val="30"/>
          <w:szCs w:val="30"/>
          <w:cs/>
        </w:rPr>
        <w:t>ได้มีหนังสือแจ้งอนุมัติการ</w:t>
      </w:r>
      <w:r w:rsidR="001C7523" w:rsidRPr="001C7523">
        <w:rPr>
          <w:rFonts w:ascii="Angsana New" w:hAnsi="Angsana New"/>
          <w:sz w:val="30"/>
          <w:szCs w:val="30"/>
          <w:cs/>
        </w:rPr>
        <w:t>จ่าย</w:t>
      </w:r>
      <w:r w:rsidR="001C7523">
        <w:rPr>
          <w:rFonts w:ascii="Angsana New" w:hAnsi="Angsana New" w:hint="cs"/>
          <w:sz w:val="30"/>
          <w:szCs w:val="30"/>
          <w:cs/>
        </w:rPr>
        <w:t>ค่า</w:t>
      </w:r>
      <w:r w:rsidR="001C7523" w:rsidRPr="001C7523">
        <w:rPr>
          <w:rFonts w:ascii="Angsana New" w:hAnsi="Angsana New"/>
          <w:sz w:val="30"/>
          <w:szCs w:val="30"/>
          <w:cs/>
        </w:rPr>
        <w:t>ชดเชย</w:t>
      </w:r>
      <w:r w:rsidR="001C7523">
        <w:rPr>
          <w:rFonts w:ascii="Angsana New" w:hAnsi="Angsana New" w:hint="cs"/>
          <w:sz w:val="30"/>
          <w:szCs w:val="30"/>
          <w:cs/>
        </w:rPr>
        <w:t>อันเนื่องมาจากการคืนใบอนุญาตให้แก่บริษัทย่อยจำนวน</w:t>
      </w:r>
      <w:r w:rsidR="001C7523" w:rsidRPr="001C7523">
        <w:rPr>
          <w:rFonts w:ascii="Angsana New" w:hAnsi="Angsana New"/>
          <w:sz w:val="30"/>
          <w:szCs w:val="30"/>
          <w:cs/>
        </w:rPr>
        <w:t xml:space="preserve"> </w:t>
      </w:r>
      <w:r w:rsidR="001C7523" w:rsidRPr="00F31E09">
        <w:rPr>
          <w:rFonts w:ascii="Angsana New" w:hAnsi="Angsana New"/>
          <w:sz w:val="30"/>
          <w:szCs w:val="30"/>
          <w:cs/>
        </w:rPr>
        <w:t>890</w:t>
      </w:r>
      <w:r w:rsidR="001C7523" w:rsidRPr="00F31E09">
        <w:rPr>
          <w:rFonts w:ascii="Angsana New" w:hAnsi="Angsana New" w:hint="cs"/>
          <w:sz w:val="30"/>
          <w:szCs w:val="30"/>
          <w:cs/>
        </w:rPr>
        <w:t>.83</w:t>
      </w:r>
      <w:r w:rsidR="001C7523" w:rsidRPr="00F31E09">
        <w:rPr>
          <w:rFonts w:ascii="Angsana New" w:hAnsi="Angsana New"/>
          <w:sz w:val="30"/>
          <w:szCs w:val="30"/>
          <w:cs/>
        </w:rPr>
        <w:t xml:space="preserve"> ล้าน</w:t>
      </w:r>
      <w:r w:rsidR="001C7523" w:rsidRPr="00F31E09">
        <w:rPr>
          <w:rFonts w:ascii="Angsana New" w:hAnsi="Angsana New" w:hint="cs"/>
          <w:sz w:val="30"/>
          <w:szCs w:val="30"/>
          <w:cs/>
        </w:rPr>
        <w:t>บาท</w:t>
      </w:r>
      <w:r w:rsidR="001C7523" w:rsidRPr="00F31E09">
        <w:rPr>
          <w:rFonts w:ascii="Angsana New" w:hAnsi="Angsana New"/>
          <w:sz w:val="30"/>
          <w:szCs w:val="30"/>
          <w:cs/>
        </w:rPr>
        <w:t xml:space="preserve"> </w:t>
      </w:r>
      <w:r w:rsidR="001C7523" w:rsidRPr="00F31E09">
        <w:rPr>
          <w:rFonts w:ascii="Angsana New" w:hAnsi="Angsana New" w:hint="cs"/>
          <w:sz w:val="30"/>
          <w:szCs w:val="30"/>
          <w:cs/>
        </w:rPr>
        <w:t>โดยหักค่าธรรมเนียมใบอนุญาต</w:t>
      </w:r>
      <w:r w:rsidR="001C7523" w:rsidRPr="00F31E09">
        <w:rPr>
          <w:rFonts w:ascii="Angsana New" w:hAnsi="Angsana New"/>
          <w:sz w:val="30"/>
          <w:szCs w:val="30"/>
          <w:cs/>
        </w:rPr>
        <w:t xml:space="preserve">ค้างชำระงวดที่ 4 จำนวน </w:t>
      </w:r>
      <w:r w:rsidR="001C7523" w:rsidRPr="00F31E09">
        <w:rPr>
          <w:rFonts w:ascii="Angsana New" w:hAnsi="Angsana New" w:hint="cs"/>
          <w:sz w:val="30"/>
          <w:szCs w:val="30"/>
          <w:cs/>
        </w:rPr>
        <w:t>215.07</w:t>
      </w:r>
      <w:r w:rsidR="001C7523" w:rsidRPr="00F31E09">
        <w:rPr>
          <w:rFonts w:ascii="Angsana New" w:hAnsi="Angsana New"/>
          <w:sz w:val="30"/>
          <w:szCs w:val="30"/>
          <w:cs/>
        </w:rPr>
        <w:t xml:space="preserve"> ล้านบาท </w:t>
      </w:r>
      <w:r w:rsidR="001C7523" w:rsidRPr="00F31E09">
        <w:rPr>
          <w:rFonts w:ascii="Angsana New" w:hAnsi="Angsana New" w:hint="cs"/>
          <w:sz w:val="30"/>
          <w:szCs w:val="30"/>
          <w:cs/>
        </w:rPr>
        <w:t>(รวม</w:t>
      </w:r>
      <w:r w:rsidR="001C7523">
        <w:rPr>
          <w:rFonts w:ascii="Angsana New" w:hAnsi="Angsana New" w:hint="cs"/>
          <w:sz w:val="30"/>
          <w:szCs w:val="30"/>
          <w:cs/>
        </w:rPr>
        <w:t>ภาษีมูลค่าเพิ่ม) ดังนั้น</w:t>
      </w:r>
      <w:r w:rsidR="00781E74">
        <w:rPr>
          <w:rFonts w:ascii="Angsana New" w:hAnsi="Angsana New" w:hint="cs"/>
          <w:sz w:val="30"/>
          <w:szCs w:val="30"/>
          <w:cs/>
        </w:rPr>
        <w:t>คงเหลือ</w:t>
      </w:r>
      <w:r w:rsidR="001C7523" w:rsidRPr="001C7523">
        <w:rPr>
          <w:rFonts w:ascii="Angsana New" w:hAnsi="Angsana New"/>
          <w:sz w:val="30"/>
          <w:szCs w:val="30"/>
          <w:cs/>
        </w:rPr>
        <w:t>ค่าชดเชยสุทธิ</w:t>
      </w:r>
      <w:r w:rsidR="00781E74">
        <w:rPr>
          <w:rFonts w:ascii="Angsana New" w:hAnsi="Angsana New" w:hint="cs"/>
          <w:sz w:val="30"/>
          <w:szCs w:val="30"/>
          <w:cs/>
        </w:rPr>
        <w:t xml:space="preserve">ที่บริษัทย่อยจะได้รับเป็นจำนวน </w:t>
      </w:r>
      <w:r w:rsidR="001C7523" w:rsidRPr="001C7523">
        <w:rPr>
          <w:rFonts w:ascii="Angsana New" w:hAnsi="Angsana New"/>
          <w:sz w:val="30"/>
          <w:szCs w:val="30"/>
          <w:cs/>
        </w:rPr>
        <w:t>675</w:t>
      </w:r>
      <w:r w:rsidR="00781E74">
        <w:rPr>
          <w:rFonts w:ascii="Angsana New" w:hAnsi="Angsana New" w:hint="cs"/>
          <w:sz w:val="30"/>
          <w:szCs w:val="30"/>
          <w:cs/>
        </w:rPr>
        <w:t>.76</w:t>
      </w:r>
      <w:r w:rsidR="001C7523" w:rsidRPr="001C7523">
        <w:rPr>
          <w:rFonts w:ascii="Angsana New" w:hAnsi="Angsana New"/>
          <w:sz w:val="30"/>
          <w:szCs w:val="30"/>
          <w:cs/>
        </w:rPr>
        <w:t xml:space="preserve"> ล้าน</w:t>
      </w:r>
      <w:r w:rsidR="00781E74">
        <w:rPr>
          <w:rFonts w:ascii="Angsana New" w:hAnsi="Angsana New" w:hint="cs"/>
          <w:sz w:val="30"/>
          <w:szCs w:val="30"/>
          <w:cs/>
        </w:rPr>
        <w:t>บาท</w:t>
      </w:r>
      <w:r w:rsidR="001C7523" w:rsidRPr="001C7523">
        <w:rPr>
          <w:rFonts w:ascii="Angsana New" w:hAnsi="Angsana New"/>
          <w:sz w:val="30"/>
          <w:szCs w:val="30"/>
          <w:cs/>
        </w:rPr>
        <w:t xml:space="preserve"> </w:t>
      </w:r>
      <w:r w:rsidR="006638EE">
        <w:rPr>
          <w:rFonts w:ascii="Angsana New" w:hAnsi="Angsana New" w:hint="cs"/>
          <w:sz w:val="30"/>
          <w:szCs w:val="30"/>
          <w:cs/>
        </w:rPr>
        <w:t>โดย</w:t>
      </w:r>
      <w:r w:rsidR="006638EE" w:rsidRPr="006658E4">
        <w:rPr>
          <w:rFonts w:ascii="Angsana New" w:hAnsi="Angsana New"/>
          <w:sz w:val="30"/>
          <w:szCs w:val="30"/>
          <w:cs/>
        </w:rPr>
        <w:t>ส</w:t>
      </w:r>
      <w:r w:rsidR="006638EE">
        <w:rPr>
          <w:rFonts w:ascii="Angsana New" w:hAnsi="Angsana New" w:hint="cs"/>
          <w:sz w:val="30"/>
          <w:szCs w:val="30"/>
          <w:cs/>
        </w:rPr>
        <w:t>ำ</w:t>
      </w:r>
      <w:r w:rsidR="006638EE" w:rsidRPr="006658E4">
        <w:rPr>
          <w:rFonts w:ascii="Angsana New" w:hAnsi="Angsana New"/>
          <w:sz w:val="30"/>
          <w:szCs w:val="30"/>
          <w:cs/>
        </w:rPr>
        <w:t>นักงาน กสท</w:t>
      </w:r>
      <w:r w:rsidR="006638EE">
        <w:rPr>
          <w:rFonts w:ascii="Angsana New" w:hAnsi="Angsana New" w:hint="cs"/>
          <w:sz w:val="30"/>
          <w:szCs w:val="30"/>
          <w:cs/>
        </w:rPr>
        <w:t>ช</w:t>
      </w:r>
      <w:r w:rsidR="006638EE">
        <w:rPr>
          <w:rFonts w:ascii="Angsana New" w:hAnsi="Angsana New"/>
          <w:sz w:val="30"/>
          <w:szCs w:val="30"/>
        </w:rPr>
        <w:t xml:space="preserve">. </w:t>
      </w:r>
      <w:r w:rsidR="00781E74" w:rsidRPr="006638EE">
        <w:rPr>
          <w:rFonts w:ascii="Angsana New" w:hAnsi="Angsana New" w:hint="cs"/>
          <w:sz w:val="30"/>
          <w:szCs w:val="30"/>
          <w:cs/>
        </w:rPr>
        <w:t>จะ</w:t>
      </w:r>
      <w:r w:rsidR="006638EE" w:rsidRPr="006638EE">
        <w:rPr>
          <w:rFonts w:ascii="Angsana New" w:hAnsi="Angsana New" w:hint="cs"/>
          <w:sz w:val="30"/>
          <w:szCs w:val="30"/>
          <w:cs/>
        </w:rPr>
        <w:t>จ่าย</w:t>
      </w:r>
      <w:r w:rsidR="00781E74" w:rsidRPr="006638EE">
        <w:rPr>
          <w:rFonts w:ascii="Angsana New" w:hAnsi="Angsana New" w:hint="cs"/>
          <w:sz w:val="30"/>
          <w:szCs w:val="30"/>
          <w:cs/>
        </w:rPr>
        <w:t>ค่าชดเชย</w:t>
      </w:r>
      <w:r w:rsidR="0080244B" w:rsidRPr="006638EE">
        <w:rPr>
          <w:rFonts w:ascii="Angsana New" w:hAnsi="Angsana New" w:hint="cs"/>
          <w:sz w:val="30"/>
          <w:szCs w:val="30"/>
          <w:cs/>
        </w:rPr>
        <w:t>ดังกล่าว</w:t>
      </w:r>
      <w:r w:rsidR="006638EE" w:rsidRPr="006638EE">
        <w:rPr>
          <w:rFonts w:ascii="Angsana New" w:hAnsi="Angsana New" w:hint="cs"/>
          <w:sz w:val="30"/>
          <w:szCs w:val="30"/>
          <w:cs/>
        </w:rPr>
        <w:t>ให้</w:t>
      </w:r>
      <w:r w:rsidR="006638EE">
        <w:rPr>
          <w:rFonts w:ascii="Angsana New" w:hAnsi="Angsana New" w:hint="cs"/>
          <w:sz w:val="30"/>
          <w:szCs w:val="30"/>
          <w:cs/>
        </w:rPr>
        <w:t>กับ</w:t>
      </w:r>
      <w:r w:rsidR="006638EE" w:rsidRPr="006638EE">
        <w:rPr>
          <w:rFonts w:ascii="Angsana New" w:hAnsi="Angsana New" w:hint="cs"/>
          <w:sz w:val="30"/>
          <w:szCs w:val="30"/>
          <w:cs/>
        </w:rPr>
        <w:t>บริษัทย่อย</w:t>
      </w:r>
      <w:r w:rsidR="00781E74" w:rsidRPr="006638EE">
        <w:rPr>
          <w:rFonts w:ascii="Angsana New" w:hAnsi="Angsana New" w:hint="cs"/>
          <w:sz w:val="30"/>
          <w:szCs w:val="30"/>
          <w:cs/>
        </w:rPr>
        <w:t>ภายใน</w:t>
      </w:r>
      <w:r w:rsidR="006638EE" w:rsidRPr="006638EE">
        <w:rPr>
          <w:rFonts w:ascii="Angsana New" w:hAnsi="Angsana New"/>
          <w:sz w:val="30"/>
          <w:szCs w:val="30"/>
        </w:rPr>
        <w:t xml:space="preserve"> 60 </w:t>
      </w:r>
      <w:r w:rsidR="006638EE" w:rsidRPr="006638EE">
        <w:rPr>
          <w:rFonts w:ascii="Angsana New" w:hAnsi="Angsana New" w:hint="cs"/>
          <w:sz w:val="30"/>
          <w:szCs w:val="30"/>
          <w:cs/>
        </w:rPr>
        <w:t>วัน</w:t>
      </w:r>
      <w:r w:rsidR="007F504E">
        <w:rPr>
          <w:rFonts w:ascii="Angsana New" w:hAnsi="Angsana New" w:hint="cs"/>
          <w:sz w:val="30"/>
          <w:szCs w:val="30"/>
          <w:cs/>
        </w:rPr>
        <w:t>นับจากวันที่ส่งหนังสือขอ</w:t>
      </w:r>
      <w:r w:rsidR="007F504E" w:rsidRPr="006638EE">
        <w:rPr>
          <w:rFonts w:ascii="Angsana New" w:hAnsi="Angsana New" w:hint="cs"/>
          <w:sz w:val="30"/>
          <w:szCs w:val="30"/>
          <w:cs/>
        </w:rPr>
        <w:t>คืนใบอนุญาต</w:t>
      </w:r>
    </w:p>
    <w:p w14:paraId="338008C8" w14:textId="51DDBE8A" w:rsidR="00C87073" w:rsidRPr="00C456FD" w:rsidRDefault="00C87073" w:rsidP="00D021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7"/>
        <w:jc w:val="thaiDistribute"/>
        <w:rPr>
          <w:rFonts w:ascii="Angsana New" w:hAnsi="Angsana New"/>
          <w:sz w:val="16"/>
          <w:szCs w:val="16"/>
        </w:rPr>
      </w:pPr>
    </w:p>
    <w:p w14:paraId="23A4FE9F" w14:textId="77777777" w:rsidR="005B1CEB" w:rsidRDefault="005B1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323713B0" w14:textId="4C98F969" w:rsidR="00C87073" w:rsidRDefault="00C87073" w:rsidP="00C87073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การอนุมัติการจำหน่าย</w:t>
      </w:r>
      <w:r w:rsidRPr="00F1636D">
        <w:rPr>
          <w:rFonts w:ascii="Angsana New" w:hAnsi="Angsana New" w:hint="cs"/>
          <w:i/>
          <w:iCs/>
          <w:sz w:val="30"/>
          <w:szCs w:val="30"/>
          <w:cs/>
        </w:rPr>
        <w:t>เงินลงทุนในบริษัท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 เนชั่น อินเตอร์เนชั่นแนล เอ็ดดูเทนเมนท์ จำกัด (มหาชน) </w:t>
      </w:r>
      <w:r>
        <w:rPr>
          <w:rFonts w:ascii="Angsana New" w:hAnsi="Angsana New"/>
          <w:i/>
          <w:iCs/>
          <w:sz w:val="30"/>
          <w:szCs w:val="30"/>
        </w:rPr>
        <w:t>(“NINE”)</w:t>
      </w:r>
    </w:p>
    <w:p w14:paraId="05FB0309" w14:textId="77777777" w:rsidR="00C87073" w:rsidRPr="00C456FD" w:rsidRDefault="00C87073" w:rsidP="00C8707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7"/>
        <w:jc w:val="thaiDistribute"/>
        <w:rPr>
          <w:rFonts w:ascii="Angsana New" w:hAnsi="Angsana New"/>
          <w:i/>
          <w:iCs/>
          <w:sz w:val="16"/>
          <w:szCs w:val="16"/>
        </w:rPr>
      </w:pPr>
    </w:p>
    <w:p w14:paraId="09B01750" w14:textId="48A37EF2" w:rsidR="00C87073" w:rsidRDefault="00C87073" w:rsidP="00C8707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7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>
        <w:rPr>
          <w:rFonts w:ascii="Angsana New" w:hAnsi="Angsana New"/>
          <w:sz w:val="30"/>
          <w:szCs w:val="30"/>
        </w:rPr>
        <w:t xml:space="preserve">16 </w:t>
      </w:r>
      <w:r>
        <w:rPr>
          <w:rFonts w:ascii="Angsana New" w:hAnsi="Angsana New" w:hint="cs"/>
          <w:sz w:val="30"/>
          <w:szCs w:val="30"/>
          <w:cs/>
        </w:rPr>
        <w:t xml:space="preserve">พฤษภาคม </w:t>
      </w:r>
      <w:r>
        <w:rPr>
          <w:rFonts w:ascii="Angsana New" w:hAnsi="Angsana New"/>
          <w:sz w:val="30"/>
          <w:szCs w:val="30"/>
        </w:rPr>
        <w:t>2562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ED7154">
        <w:rPr>
          <w:rFonts w:ascii="Angsana New" w:hAnsi="Angsana New" w:hint="cs"/>
          <w:sz w:val="30"/>
          <w:szCs w:val="30"/>
          <w:cs/>
        </w:rPr>
        <w:t>คณะกรรมการ</w:t>
      </w:r>
      <w:r>
        <w:rPr>
          <w:rFonts w:ascii="Angsana New" w:hAnsi="Angsana New" w:hint="cs"/>
          <w:sz w:val="30"/>
          <w:szCs w:val="30"/>
          <w:cs/>
        </w:rPr>
        <w:t>มีมติอนุมัติการจำหน่ายเงินลงทุน</w:t>
      </w:r>
      <w:r w:rsidRPr="00DB1EF4">
        <w:rPr>
          <w:rFonts w:ascii="Angsana New" w:hAnsi="Angsana New"/>
          <w:sz w:val="30"/>
          <w:szCs w:val="30"/>
          <w:cs/>
        </w:rPr>
        <w:t>ในบริษัท เนชั่น อินเตอร์เนชั่นแนล เอ็ดดูเทนเมนท์ จำกัด (มหาชน)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DB1EF4">
        <w:rPr>
          <w:rFonts w:ascii="Angsana New" w:hAnsi="Angsana New"/>
          <w:sz w:val="30"/>
          <w:szCs w:val="30"/>
          <w:cs/>
        </w:rPr>
        <w:t xml:space="preserve">โดยกำหนดราคาจำหน่ายไม่ต่ำกว่าหุ้นละ 2.62 บาท ซึ่งเป็นราคาต้นทุนเฉลี่ยที่บริษัทได้รับหุ้นสามัญของ </w:t>
      </w:r>
      <w:r w:rsidRPr="00DB1EF4">
        <w:rPr>
          <w:rFonts w:ascii="Angsana New" w:hAnsi="Angsana New"/>
          <w:sz w:val="30"/>
          <w:szCs w:val="30"/>
        </w:rPr>
        <w:t xml:space="preserve">NINE </w:t>
      </w:r>
      <w:r w:rsidRPr="00DB1EF4">
        <w:rPr>
          <w:rFonts w:ascii="Angsana New" w:hAnsi="Angsana New"/>
          <w:sz w:val="30"/>
          <w:szCs w:val="30"/>
          <w:cs/>
        </w:rPr>
        <w:t>ทั้งนี้ มูลค่ารวมที่ได้รับจากการขายหุ้นดังกล่าวจะมีมูลค่าไม่เกิน 350</w:t>
      </w:r>
      <w:r w:rsidR="003E3264">
        <w:rPr>
          <w:rFonts w:ascii="Angsana New" w:hAnsi="Angsana New"/>
          <w:sz w:val="30"/>
          <w:szCs w:val="30"/>
        </w:rPr>
        <w:t xml:space="preserve"> </w:t>
      </w:r>
      <w:r w:rsidR="003E3264" w:rsidRPr="00804606">
        <w:rPr>
          <w:rFonts w:ascii="Angsana New" w:hAnsi="Angsana New"/>
          <w:sz w:val="30"/>
          <w:szCs w:val="30"/>
          <w:cs/>
        </w:rPr>
        <w:t>ล้านบาท</w:t>
      </w:r>
      <w:r w:rsidR="00C83280">
        <w:rPr>
          <w:rFonts w:ascii="Angsana New" w:hAnsi="Angsana New" w:hint="cs"/>
          <w:sz w:val="30"/>
          <w:szCs w:val="30"/>
          <w:cs/>
        </w:rPr>
        <w:t xml:space="preserve"> ต่อมาในวันที่ </w:t>
      </w:r>
      <w:r w:rsidR="00C83280">
        <w:rPr>
          <w:rFonts w:ascii="Angsana New" w:hAnsi="Angsana New"/>
          <w:sz w:val="30"/>
          <w:szCs w:val="30"/>
        </w:rPr>
        <w:t xml:space="preserve">27 </w:t>
      </w:r>
      <w:r w:rsidR="00C83280">
        <w:rPr>
          <w:rFonts w:ascii="Angsana New" w:hAnsi="Angsana New" w:hint="cs"/>
          <w:sz w:val="30"/>
          <w:szCs w:val="30"/>
          <w:cs/>
        </w:rPr>
        <w:t xml:space="preserve">กรกฏาคม </w:t>
      </w:r>
      <w:r w:rsidR="00C83280">
        <w:rPr>
          <w:rFonts w:ascii="Angsana New" w:hAnsi="Angsana New"/>
          <w:sz w:val="30"/>
          <w:szCs w:val="30"/>
        </w:rPr>
        <w:t xml:space="preserve">2562 </w:t>
      </w:r>
      <w:r w:rsidR="00C83280">
        <w:rPr>
          <w:rFonts w:ascii="Angsana New" w:hAnsi="Angsana New" w:hint="cs"/>
          <w:sz w:val="30"/>
          <w:szCs w:val="30"/>
          <w:cs/>
        </w:rPr>
        <w:t xml:space="preserve">บริษัทขายหุ้นดังกล่าวจำนวน </w:t>
      </w:r>
      <w:r w:rsidR="00C83280">
        <w:rPr>
          <w:rFonts w:ascii="Angsana New" w:hAnsi="Angsana New"/>
          <w:sz w:val="30"/>
          <w:szCs w:val="30"/>
        </w:rPr>
        <w:t xml:space="preserve">17,350,000 </w:t>
      </w:r>
      <w:r w:rsidR="00C83280">
        <w:rPr>
          <w:rFonts w:ascii="Angsana New" w:hAnsi="Angsana New" w:hint="cs"/>
          <w:sz w:val="30"/>
          <w:szCs w:val="30"/>
          <w:cs/>
        </w:rPr>
        <w:t xml:space="preserve">หุ้น วันที่ </w:t>
      </w:r>
      <w:r w:rsidR="00C83280">
        <w:rPr>
          <w:rFonts w:ascii="Angsana New" w:hAnsi="Angsana New"/>
          <w:sz w:val="30"/>
          <w:szCs w:val="30"/>
        </w:rPr>
        <w:t xml:space="preserve">2 </w:t>
      </w:r>
      <w:r w:rsidR="00C83280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C83280">
        <w:rPr>
          <w:rFonts w:ascii="Angsana New" w:hAnsi="Angsana New"/>
          <w:sz w:val="30"/>
          <w:szCs w:val="30"/>
        </w:rPr>
        <w:t xml:space="preserve">2562 </w:t>
      </w:r>
      <w:r w:rsidR="00C83280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C83280">
        <w:rPr>
          <w:rFonts w:ascii="Angsana New" w:hAnsi="Angsana New"/>
          <w:sz w:val="30"/>
          <w:szCs w:val="30"/>
        </w:rPr>
        <w:t xml:space="preserve">17,350,000 </w:t>
      </w:r>
      <w:r w:rsidR="00C83280">
        <w:rPr>
          <w:rFonts w:ascii="Angsana New" w:hAnsi="Angsana New" w:hint="cs"/>
          <w:sz w:val="30"/>
          <w:szCs w:val="30"/>
          <w:cs/>
        </w:rPr>
        <w:t>หุ้น</w:t>
      </w:r>
      <w:r w:rsidR="000B7577">
        <w:rPr>
          <w:rFonts w:ascii="Angsana New" w:hAnsi="Angsana New"/>
          <w:sz w:val="30"/>
          <w:szCs w:val="30"/>
        </w:rPr>
        <w:t xml:space="preserve"> </w:t>
      </w:r>
      <w:r w:rsidR="000B7577"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="000B7577">
        <w:rPr>
          <w:rFonts w:ascii="Angsana New" w:hAnsi="Angsana New"/>
          <w:sz w:val="30"/>
          <w:szCs w:val="30"/>
        </w:rPr>
        <w:t xml:space="preserve">14 </w:t>
      </w:r>
      <w:r w:rsidR="000B7577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0B7577">
        <w:rPr>
          <w:rFonts w:ascii="Angsana New" w:hAnsi="Angsana New"/>
          <w:sz w:val="30"/>
          <w:szCs w:val="30"/>
        </w:rPr>
        <w:t xml:space="preserve">2562 </w:t>
      </w:r>
      <w:r w:rsidR="000B7577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0B7577">
        <w:rPr>
          <w:rFonts w:ascii="Angsana New" w:hAnsi="Angsana New"/>
          <w:sz w:val="30"/>
          <w:szCs w:val="30"/>
        </w:rPr>
        <w:t xml:space="preserve">86,108,387 </w:t>
      </w:r>
      <w:r w:rsidR="000B7577">
        <w:rPr>
          <w:rFonts w:ascii="Angsana New" w:hAnsi="Angsana New" w:hint="cs"/>
          <w:sz w:val="30"/>
          <w:szCs w:val="30"/>
          <w:cs/>
        </w:rPr>
        <w:t>หุ้น</w:t>
      </w:r>
      <w:r w:rsidR="00C83280">
        <w:rPr>
          <w:rFonts w:ascii="Angsana New" w:hAnsi="Angsana New" w:hint="cs"/>
          <w:sz w:val="30"/>
          <w:szCs w:val="30"/>
          <w:cs/>
        </w:rPr>
        <w:t xml:space="preserve"> รวม </w:t>
      </w:r>
      <w:r w:rsidR="000B7577">
        <w:rPr>
          <w:rFonts w:ascii="Angsana New" w:hAnsi="Angsana New"/>
          <w:sz w:val="30"/>
          <w:szCs w:val="30"/>
        </w:rPr>
        <w:t>120</w:t>
      </w:r>
      <w:r w:rsidR="00C83280">
        <w:rPr>
          <w:rFonts w:ascii="Angsana New" w:hAnsi="Angsana New"/>
          <w:sz w:val="30"/>
          <w:szCs w:val="30"/>
        </w:rPr>
        <w:t>,</w:t>
      </w:r>
      <w:r w:rsidR="000B7577">
        <w:rPr>
          <w:rFonts w:ascii="Angsana New" w:hAnsi="Angsana New"/>
          <w:sz w:val="30"/>
          <w:szCs w:val="30"/>
        </w:rPr>
        <w:t>808</w:t>
      </w:r>
      <w:r w:rsidR="00C83280">
        <w:rPr>
          <w:rFonts w:ascii="Angsana New" w:hAnsi="Angsana New"/>
          <w:sz w:val="30"/>
          <w:szCs w:val="30"/>
        </w:rPr>
        <w:t>,</w:t>
      </w:r>
      <w:r w:rsidR="000B7577">
        <w:rPr>
          <w:rFonts w:ascii="Angsana New" w:hAnsi="Angsana New"/>
          <w:sz w:val="30"/>
          <w:szCs w:val="30"/>
        </w:rPr>
        <w:t>387</w:t>
      </w:r>
      <w:r w:rsidR="00C83280">
        <w:rPr>
          <w:rFonts w:ascii="Angsana New" w:hAnsi="Angsana New"/>
          <w:sz w:val="30"/>
          <w:szCs w:val="30"/>
        </w:rPr>
        <w:t xml:space="preserve"> </w:t>
      </w:r>
      <w:r w:rsidR="00C83280">
        <w:rPr>
          <w:rFonts w:ascii="Angsana New" w:hAnsi="Angsana New" w:hint="cs"/>
          <w:sz w:val="30"/>
          <w:szCs w:val="30"/>
          <w:cs/>
        </w:rPr>
        <w:t xml:space="preserve">หุ้น ในราคาหุ้นละ </w:t>
      </w:r>
      <w:r w:rsidR="00C83280">
        <w:rPr>
          <w:rFonts w:ascii="Angsana New" w:hAnsi="Angsana New"/>
          <w:sz w:val="30"/>
          <w:szCs w:val="30"/>
        </w:rPr>
        <w:t xml:space="preserve">2.62 </w:t>
      </w:r>
      <w:r w:rsidR="00C83280">
        <w:rPr>
          <w:rFonts w:ascii="Angsana New" w:hAnsi="Angsana New" w:hint="cs"/>
          <w:sz w:val="30"/>
          <w:szCs w:val="30"/>
          <w:cs/>
        </w:rPr>
        <w:t xml:space="preserve">บาท คิดเป็นมูลค่ารวมทั้งสิ้น </w:t>
      </w:r>
      <w:r w:rsidR="000B7577">
        <w:rPr>
          <w:rFonts w:ascii="Angsana New" w:hAnsi="Angsana New"/>
          <w:sz w:val="30"/>
          <w:szCs w:val="30"/>
        </w:rPr>
        <w:t>316</w:t>
      </w:r>
      <w:r w:rsidR="00C83280">
        <w:rPr>
          <w:rFonts w:ascii="Angsana New" w:hAnsi="Angsana New"/>
          <w:sz w:val="30"/>
          <w:szCs w:val="30"/>
        </w:rPr>
        <w:t>.</w:t>
      </w:r>
      <w:r w:rsidR="000B7577">
        <w:rPr>
          <w:rFonts w:ascii="Angsana New" w:hAnsi="Angsana New"/>
          <w:sz w:val="30"/>
          <w:szCs w:val="30"/>
        </w:rPr>
        <w:t>52</w:t>
      </w:r>
      <w:r w:rsidR="00361085"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14:paraId="3627F8C6" w14:textId="77777777" w:rsidR="005B1CEB" w:rsidRDefault="005B1CEB" w:rsidP="00C8707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7"/>
        <w:jc w:val="thaiDistribute"/>
        <w:rPr>
          <w:rFonts w:ascii="Angsana New" w:hAnsi="Angsana New"/>
          <w:sz w:val="30"/>
          <w:szCs w:val="30"/>
        </w:rPr>
      </w:pPr>
    </w:p>
    <w:p w14:paraId="61AA43A2" w14:textId="1A75A215" w:rsidR="00F1636D" w:rsidRDefault="00F1636D" w:rsidP="000B64D8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7" w:hanging="547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มาตรฐานการรายงานทางการเงินที่ยังไม่ได้ใช้</w:t>
      </w:r>
    </w:p>
    <w:p w14:paraId="5BF19789" w14:textId="77777777" w:rsidR="00F1636D" w:rsidRPr="00536F68" w:rsidRDefault="00F1636D" w:rsidP="00F163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E4F3C02" w14:textId="6023DE11" w:rsidR="00F1636D" w:rsidRDefault="00F1636D" w:rsidP="00F1636D">
      <w:pPr>
        <w:pStyle w:val="block"/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F90DFB">
        <w:rPr>
          <w:rFonts w:ascii="Angsana New" w:hAnsi="Angsana New" w:cs="Angsana New"/>
          <w:sz w:val="30"/>
          <w:szCs w:val="30"/>
          <w:cs/>
          <w:lang w:val="en-US" w:bidi="th-TH"/>
        </w:rPr>
        <w:t>มาตรฐานการรายงานทางการเงิน</w:t>
      </w:r>
      <w:r w:rsidRPr="00F90DFB">
        <w:rPr>
          <w:rFonts w:ascii="Angsana New" w:hAnsi="Angsana New" w:cs="Angsana New" w:hint="cs"/>
          <w:sz w:val="30"/>
          <w:szCs w:val="30"/>
          <w:cs/>
          <w:lang w:val="en-US" w:bidi="th-TH"/>
        </w:rPr>
        <w:t>ที่ออกและปรับปรุงใหม่ที่เกี่ยวกับการดำเนินงานของกลุ่มบริษัท ซึ่ง</w:t>
      </w:r>
      <w:r w:rsidRPr="00BB2C21">
        <w:rPr>
          <w:rFonts w:ascii="Angsana New" w:hAnsi="Angsana New" w:cs="Angsana New" w:hint="cs"/>
          <w:sz w:val="30"/>
          <w:szCs w:val="30"/>
          <w:cs/>
          <w:lang w:val="en-US" w:bidi="th-TH"/>
        </w:rPr>
        <w:t>คาดว่าจะมีผลกระทบที่มีสาระสำคัญต่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องบการเงินรวมและ</w:t>
      </w:r>
      <w:r w:rsidRPr="00BB2C21">
        <w:rPr>
          <w:rFonts w:ascii="Angsana New" w:hAnsi="Angsana New" w:cs="Angsana New" w:hint="cs"/>
          <w:sz w:val="30"/>
          <w:szCs w:val="30"/>
          <w:cs/>
          <w:lang w:val="en-US" w:bidi="th-TH"/>
        </w:rPr>
        <w:t>งบการเงินเฉพาะกิจการ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Pr="00BB2C21">
        <w:rPr>
          <w:rFonts w:ascii="Angsana New" w:hAnsi="Angsana New" w:cs="Angsana New" w:hint="cs"/>
          <w:sz w:val="30"/>
          <w:szCs w:val="30"/>
          <w:cs/>
          <w:lang w:val="en-US" w:bidi="th-TH"/>
        </w:rPr>
        <w:t>เมื่อนำมาถือปฏิบัติเป็นครั้งแรก</w:t>
      </w:r>
      <w:r w:rsidRPr="00BB2C21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BB2C21">
        <w:rPr>
          <w:rFonts w:ascii="Angsana New" w:hAnsi="Angsana New" w:cs="Angsana New"/>
          <w:sz w:val="30"/>
          <w:szCs w:val="30"/>
          <w:cs/>
          <w:lang w:val="en-US" w:bidi="th-TH"/>
        </w:rPr>
        <w:t>มาตรฐานการรายงานทางการเงิน</w:t>
      </w:r>
      <w:r w:rsidRPr="00BB2C21">
        <w:rPr>
          <w:rFonts w:ascii="Angsana New" w:hAnsi="Angsana New" w:cs="Angsana New" w:hint="cs"/>
          <w:sz w:val="30"/>
          <w:szCs w:val="30"/>
          <w:cs/>
          <w:lang w:val="en-US" w:bidi="th-TH"/>
        </w:rPr>
        <w:t>ดังกล่าวกำหนดให้ถือปฏิบัติกับงบการเงิน</w:t>
      </w:r>
      <w:r w:rsidRPr="00F90DFB">
        <w:rPr>
          <w:rFonts w:ascii="Angsana New" w:hAnsi="Angsana New" w:cs="Angsana New"/>
          <w:sz w:val="30"/>
          <w:szCs w:val="30"/>
          <w:cs/>
          <w:lang w:val="en-US" w:bidi="th-TH"/>
        </w:rPr>
        <w:t>สำหรับรอบระยะเวลาบัญชีที่เริ่มในหรือหลัง</w:t>
      </w:r>
      <w:r w:rsidR="00DE7E26">
        <w:rPr>
          <w:rFonts w:ascii="Angsana New" w:hAnsi="Angsana New" w:cs="Angsana New"/>
          <w:sz w:val="30"/>
          <w:szCs w:val="30"/>
          <w:lang w:val="en-US" w:bidi="th-TH"/>
        </w:rPr>
        <w:br/>
      </w:r>
      <w:r w:rsidRPr="00F90DFB">
        <w:rPr>
          <w:rFonts w:ascii="Angsana New" w:hAnsi="Angsana New" w:cs="Angsana New"/>
          <w:sz w:val="30"/>
          <w:szCs w:val="30"/>
          <w:cs/>
          <w:lang w:val="en-US" w:bidi="th-TH"/>
        </w:rPr>
        <w:t>วันที่</w:t>
      </w:r>
      <w:r w:rsidRPr="00F90DFB">
        <w:rPr>
          <w:rFonts w:ascii="Angsana New" w:hAnsi="Angsana New" w:cs="Angsana New"/>
          <w:sz w:val="30"/>
          <w:szCs w:val="30"/>
          <w:lang w:val="en-US" w:bidi="th-TH"/>
        </w:rPr>
        <w:t xml:space="preserve"> 1</w:t>
      </w:r>
      <w:r w:rsidRPr="00F90DFB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มกราคม </w:t>
      </w:r>
      <w:r w:rsidRPr="00F90DFB">
        <w:rPr>
          <w:rFonts w:ascii="Angsana New" w:hAnsi="Angsana New" w:cs="Angsana New" w:hint="cs"/>
          <w:sz w:val="30"/>
          <w:szCs w:val="30"/>
          <w:cs/>
          <w:lang w:val="en-US" w:bidi="th-TH"/>
        </w:rPr>
        <w:t>ในปีดังต่อไปนี้</w:t>
      </w:r>
    </w:p>
    <w:p w14:paraId="6ED5FA56" w14:textId="16A62BEE" w:rsidR="00124638" w:rsidRDefault="00124638"/>
    <w:tbl>
      <w:tblPr>
        <w:tblW w:w="9468" w:type="dxa"/>
        <w:tblInd w:w="360" w:type="dxa"/>
        <w:tblLook w:val="04A0" w:firstRow="1" w:lastRow="0" w:firstColumn="1" w:lastColumn="0" w:noHBand="0" w:noVBand="1"/>
      </w:tblPr>
      <w:tblGrid>
        <w:gridCol w:w="3888"/>
        <w:gridCol w:w="4032"/>
        <w:gridCol w:w="1548"/>
      </w:tblGrid>
      <w:tr w:rsidR="00F1636D" w:rsidRPr="00BB2C21" w14:paraId="680F8A2C" w14:textId="77777777" w:rsidTr="00745CC0">
        <w:trPr>
          <w:tblHeader/>
        </w:trPr>
        <w:tc>
          <w:tcPr>
            <w:tcW w:w="3888" w:type="dxa"/>
            <w:shd w:val="clear" w:color="auto" w:fill="auto"/>
            <w:vAlign w:val="bottom"/>
          </w:tcPr>
          <w:p w14:paraId="33FB003C" w14:textId="468EC986" w:rsidR="00F1636D" w:rsidRPr="00D42015" w:rsidRDefault="00F1636D" w:rsidP="008D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6"/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/>
                <w:cs/>
              </w:rPr>
            </w:pPr>
            <w:r w:rsidRPr="00D42015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032" w:type="dxa"/>
            <w:shd w:val="clear" w:color="auto" w:fill="auto"/>
            <w:vAlign w:val="bottom"/>
          </w:tcPr>
          <w:p w14:paraId="3F44C906" w14:textId="77777777" w:rsidR="00F1636D" w:rsidRPr="00D42015" w:rsidRDefault="00F1636D" w:rsidP="008D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D42015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  <w:tc>
          <w:tcPr>
            <w:tcW w:w="1548" w:type="dxa"/>
            <w:shd w:val="clear" w:color="auto" w:fill="auto"/>
          </w:tcPr>
          <w:p w14:paraId="4CE0D31B" w14:textId="77777777" w:rsidR="00F1636D" w:rsidRPr="00D42015" w:rsidRDefault="00F1636D" w:rsidP="008D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38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D42015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มีผลบังคับใช้</w:t>
            </w:r>
          </w:p>
        </w:tc>
      </w:tr>
      <w:tr w:rsidR="00F1636D" w:rsidRPr="00BB2C21" w14:paraId="73A1291E" w14:textId="77777777" w:rsidTr="00745CC0">
        <w:tc>
          <w:tcPr>
            <w:tcW w:w="3888" w:type="dxa"/>
            <w:shd w:val="clear" w:color="auto" w:fill="auto"/>
          </w:tcPr>
          <w:p w14:paraId="3734B23F" w14:textId="77777777" w:rsidR="00F1636D" w:rsidRPr="00D42015" w:rsidRDefault="00F1636D" w:rsidP="008D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72"/>
              <w:rPr>
                <w:rFonts w:ascii="Angsana New" w:eastAsia="Calibri" w:hAnsi="Angsana New"/>
                <w:sz w:val="30"/>
                <w:szCs w:val="30"/>
              </w:rPr>
            </w:pPr>
            <w:r w:rsidRPr="00D42015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D42015">
              <w:rPr>
                <w:rFonts w:ascii="Angsana New" w:eastAsia="Calibri" w:hAnsi="Angsana New"/>
                <w:sz w:val="30"/>
                <w:szCs w:val="30"/>
              </w:rPr>
              <w:t>7*</w:t>
            </w:r>
          </w:p>
        </w:tc>
        <w:tc>
          <w:tcPr>
            <w:tcW w:w="4032" w:type="dxa"/>
            <w:shd w:val="clear" w:color="auto" w:fill="auto"/>
          </w:tcPr>
          <w:p w14:paraId="7BA6E2D1" w14:textId="77777777" w:rsidR="00F1636D" w:rsidRPr="00D42015" w:rsidRDefault="00F1636D" w:rsidP="008D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D42015">
              <w:rPr>
                <w:rFonts w:ascii="Angsana New" w:hAnsi="Angsana New" w:hint="cs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  <w:tc>
          <w:tcPr>
            <w:tcW w:w="1548" w:type="dxa"/>
            <w:shd w:val="clear" w:color="auto" w:fill="auto"/>
          </w:tcPr>
          <w:p w14:paraId="4C585427" w14:textId="77777777" w:rsidR="00F1636D" w:rsidRPr="00D42015" w:rsidRDefault="00F1636D" w:rsidP="008D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D42015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F1636D" w:rsidRPr="00BB2C21" w14:paraId="3D6854A5" w14:textId="77777777" w:rsidTr="00745CC0">
        <w:tc>
          <w:tcPr>
            <w:tcW w:w="3888" w:type="dxa"/>
            <w:shd w:val="clear" w:color="auto" w:fill="auto"/>
          </w:tcPr>
          <w:p w14:paraId="08B352A5" w14:textId="77777777" w:rsidR="00F1636D" w:rsidRPr="00D42015" w:rsidRDefault="00F1636D" w:rsidP="008D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7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D42015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D42015">
              <w:rPr>
                <w:rFonts w:ascii="Angsana New" w:eastAsia="Calibri" w:hAnsi="Angsana New"/>
                <w:sz w:val="30"/>
                <w:szCs w:val="30"/>
              </w:rPr>
              <w:t>9*</w:t>
            </w:r>
          </w:p>
        </w:tc>
        <w:tc>
          <w:tcPr>
            <w:tcW w:w="4032" w:type="dxa"/>
            <w:shd w:val="clear" w:color="auto" w:fill="auto"/>
          </w:tcPr>
          <w:p w14:paraId="62764966" w14:textId="77777777" w:rsidR="00F1636D" w:rsidRPr="00D42015" w:rsidRDefault="00F1636D" w:rsidP="008D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D42015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548" w:type="dxa"/>
            <w:shd w:val="clear" w:color="auto" w:fill="auto"/>
          </w:tcPr>
          <w:p w14:paraId="6EEAB681" w14:textId="77777777" w:rsidR="00F1636D" w:rsidRPr="00D42015" w:rsidRDefault="00F1636D" w:rsidP="008D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D42015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F1636D" w:rsidRPr="00BB2C21" w14:paraId="4BBCD70B" w14:textId="77777777" w:rsidTr="00745CC0">
        <w:tc>
          <w:tcPr>
            <w:tcW w:w="3888" w:type="dxa"/>
            <w:shd w:val="clear" w:color="auto" w:fill="auto"/>
          </w:tcPr>
          <w:p w14:paraId="6684196D" w14:textId="77777777" w:rsidR="00F1636D" w:rsidRPr="00D42015" w:rsidRDefault="00F1636D" w:rsidP="008D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7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D42015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D42015">
              <w:rPr>
                <w:rFonts w:ascii="Angsana New" w:eastAsia="Calibri" w:hAnsi="Angsana New"/>
                <w:sz w:val="30"/>
                <w:szCs w:val="30"/>
              </w:rPr>
              <w:t>15</w:t>
            </w:r>
          </w:p>
        </w:tc>
        <w:tc>
          <w:tcPr>
            <w:tcW w:w="4032" w:type="dxa"/>
            <w:shd w:val="clear" w:color="auto" w:fill="auto"/>
          </w:tcPr>
          <w:p w14:paraId="74D0627B" w14:textId="77777777" w:rsidR="00F1636D" w:rsidRPr="00D42015" w:rsidRDefault="00F1636D" w:rsidP="008D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</w:rPr>
            </w:pPr>
            <w:r w:rsidRPr="00D42015">
              <w:rPr>
                <w:rFonts w:ascii="Angsana New" w:eastAsia="Calibri" w:hAnsi="Angsana New" w:hint="cs"/>
                <w:sz w:val="30"/>
                <w:szCs w:val="30"/>
                <w:cs/>
              </w:rPr>
              <w:t>รายได้จากสัญญาที่ทำกับลูกค้า</w:t>
            </w:r>
          </w:p>
        </w:tc>
        <w:tc>
          <w:tcPr>
            <w:tcW w:w="1548" w:type="dxa"/>
            <w:shd w:val="clear" w:color="auto" w:fill="auto"/>
          </w:tcPr>
          <w:p w14:paraId="795EFA7F" w14:textId="77777777" w:rsidR="00F1636D" w:rsidRPr="00D42015" w:rsidRDefault="00F1636D" w:rsidP="008D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D42015">
              <w:rPr>
                <w:rFonts w:ascii="Angsana New" w:eastAsia="Calibri" w:hAnsi="Angsana New"/>
                <w:sz w:val="30"/>
                <w:szCs w:val="30"/>
              </w:rPr>
              <w:t>2562</w:t>
            </w:r>
          </w:p>
        </w:tc>
      </w:tr>
      <w:tr w:rsidR="004542CD" w:rsidRPr="00BB2C21" w14:paraId="05C56E6A" w14:textId="77777777" w:rsidTr="00745CC0">
        <w:tc>
          <w:tcPr>
            <w:tcW w:w="3888" w:type="dxa"/>
            <w:shd w:val="clear" w:color="auto" w:fill="auto"/>
          </w:tcPr>
          <w:p w14:paraId="201CBEA4" w14:textId="0AB1E74D" w:rsidR="004542CD" w:rsidRPr="00D42015" w:rsidRDefault="004542CD" w:rsidP="0045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7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4542CD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4542CD">
              <w:rPr>
                <w:rFonts w:ascii="Angsana New" w:eastAsia="Calibri" w:hAnsi="Angsana New"/>
                <w:sz w:val="30"/>
                <w:szCs w:val="30"/>
              </w:rPr>
              <w:t>16</w:t>
            </w:r>
          </w:p>
        </w:tc>
        <w:tc>
          <w:tcPr>
            <w:tcW w:w="4032" w:type="dxa"/>
            <w:shd w:val="clear" w:color="auto" w:fill="auto"/>
          </w:tcPr>
          <w:p w14:paraId="09CA68C8" w14:textId="66032E11" w:rsidR="004542CD" w:rsidRPr="004542CD" w:rsidRDefault="004542CD" w:rsidP="0045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4542CD">
              <w:rPr>
                <w:rFonts w:ascii="Angsana New" w:eastAsia="Calibri" w:hAnsi="Angsana New" w:hint="cs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548" w:type="dxa"/>
            <w:shd w:val="clear" w:color="auto" w:fill="auto"/>
          </w:tcPr>
          <w:p w14:paraId="352273E8" w14:textId="230B2BC0" w:rsidR="004542CD" w:rsidRPr="00D42015" w:rsidRDefault="004542CD" w:rsidP="0045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4542CD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F1636D" w:rsidRPr="00BB2C21" w14:paraId="6F62DCB1" w14:textId="77777777" w:rsidTr="00745CC0">
        <w:tc>
          <w:tcPr>
            <w:tcW w:w="3888" w:type="dxa"/>
            <w:shd w:val="clear" w:color="auto" w:fill="auto"/>
          </w:tcPr>
          <w:p w14:paraId="2692930B" w14:textId="77777777" w:rsidR="00F1636D" w:rsidRPr="00D42015" w:rsidRDefault="00F1636D" w:rsidP="008D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7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D42015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D42015">
              <w:rPr>
                <w:rFonts w:ascii="Angsana New" w:eastAsia="Calibri" w:hAnsi="Angsana New"/>
                <w:sz w:val="30"/>
                <w:szCs w:val="30"/>
              </w:rPr>
              <w:t>32*</w:t>
            </w:r>
          </w:p>
        </w:tc>
        <w:tc>
          <w:tcPr>
            <w:tcW w:w="4032" w:type="dxa"/>
            <w:shd w:val="clear" w:color="auto" w:fill="auto"/>
          </w:tcPr>
          <w:p w14:paraId="601FE2DD" w14:textId="77777777" w:rsidR="00F1636D" w:rsidRPr="00D42015" w:rsidRDefault="00F1636D" w:rsidP="008D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 w:rsidRPr="00D42015">
              <w:rPr>
                <w:rFonts w:ascii="Angsana New" w:hAnsi="Angsana New" w:hint="cs"/>
                <w:sz w:val="30"/>
                <w:szCs w:val="30"/>
                <w:cs/>
              </w:rPr>
              <w:t>การแสดงรายการเครื่องมือทางการเงิน</w:t>
            </w:r>
          </w:p>
        </w:tc>
        <w:tc>
          <w:tcPr>
            <w:tcW w:w="1548" w:type="dxa"/>
            <w:shd w:val="clear" w:color="auto" w:fill="auto"/>
          </w:tcPr>
          <w:p w14:paraId="424F1845" w14:textId="77777777" w:rsidR="00F1636D" w:rsidRPr="00D42015" w:rsidRDefault="00F1636D" w:rsidP="008D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D42015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F1636D" w:rsidRPr="00BB2C21" w14:paraId="62A714D9" w14:textId="77777777" w:rsidTr="00745CC0">
        <w:tc>
          <w:tcPr>
            <w:tcW w:w="3888" w:type="dxa"/>
            <w:shd w:val="clear" w:color="auto" w:fill="auto"/>
          </w:tcPr>
          <w:p w14:paraId="3EB95309" w14:textId="77777777" w:rsidR="00F1636D" w:rsidRPr="00D42015" w:rsidRDefault="00F1636D" w:rsidP="008D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7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D42015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D42015">
              <w:rPr>
                <w:rFonts w:ascii="Angsana New" w:eastAsia="Calibri" w:hAnsi="Angsana New"/>
                <w:sz w:val="30"/>
                <w:szCs w:val="30"/>
              </w:rPr>
              <w:t>16*</w:t>
            </w:r>
          </w:p>
        </w:tc>
        <w:tc>
          <w:tcPr>
            <w:tcW w:w="4032" w:type="dxa"/>
            <w:shd w:val="clear" w:color="auto" w:fill="auto"/>
          </w:tcPr>
          <w:p w14:paraId="66B346ED" w14:textId="77777777" w:rsidR="00F1636D" w:rsidRPr="00D42015" w:rsidRDefault="00F1636D" w:rsidP="0045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201"/>
              <w:rPr>
                <w:rFonts w:ascii="Angsana New" w:hAnsi="Angsana New"/>
                <w:sz w:val="30"/>
                <w:szCs w:val="30"/>
                <w:cs/>
              </w:rPr>
            </w:pPr>
            <w:r w:rsidRPr="00D42015">
              <w:rPr>
                <w:rFonts w:ascii="Angsana New" w:hAnsi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  <w:tc>
          <w:tcPr>
            <w:tcW w:w="1548" w:type="dxa"/>
            <w:shd w:val="clear" w:color="auto" w:fill="auto"/>
          </w:tcPr>
          <w:p w14:paraId="06B4D6F4" w14:textId="77777777" w:rsidR="00F1636D" w:rsidRPr="00D42015" w:rsidRDefault="00F1636D" w:rsidP="008D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D42015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F1636D" w:rsidRPr="00BB2C21" w14:paraId="78596D96" w14:textId="77777777" w:rsidTr="00745CC0">
        <w:tc>
          <w:tcPr>
            <w:tcW w:w="3888" w:type="dxa"/>
            <w:shd w:val="clear" w:color="auto" w:fill="auto"/>
          </w:tcPr>
          <w:p w14:paraId="3ED7AA3D" w14:textId="77777777" w:rsidR="00F1636D" w:rsidRPr="00D42015" w:rsidRDefault="00F1636D" w:rsidP="008D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7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D42015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D42015">
              <w:rPr>
                <w:rFonts w:ascii="Angsana New" w:eastAsia="Calibri" w:hAnsi="Angsana New"/>
                <w:sz w:val="30"/>
                <w:szCs w:val="30"/>
              </w:rPr>
              <w:t>19*</w:t>
            </w:r>
          </w:p>
        </w:tc>
        <w:tc>
          <w:tcPr>
            <w:tcW w:w="4032" w:type="dxa"/>
            <w:shd w:val="clear" w:color="auto" w:fill="auto"/>
          </w:tcPr>
          <w:p w14:paraId="72AAC517" w14:textId="77777777" w:rsidR="00F1636D" w:rsidRPr="00D42015" w:rsidRDefault="00F1636D" w:rsidP="008D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42015">
              <w:rPr>
                <w:rFonts w:ascii="Angsana New" w:hAnsi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  <w:tc>
          <w:tcPr>
            <w:tcW w:w="1548" w:type="dxa"/>
            <w:shd w:val="clear" w:color="auto" w:fill="auto"/>
          </w:tcPr>
          <w:p w14:paraId="1C5808E1" w14:textId="77777777" w:rsidR="00F1636D" w:rsidRPr="00D42015" w:rsidRDefault="00F1636D" w:rsidP="008D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D42015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</w:tbl>
    <w:p w14:paraId="19CE0922" w14:textId="77777777" w:rsidR="00F1636D" w:rsidRPr="00506DBE" w:rsidRDefault="00F1636D" w:rsidP="00F163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2"/>
          <w:szCs w:val="22"/>
          <w:shd w:val="clear" w:color="auto" w:fill="D9D9D9"/>
        </w:rPr>
      </w:pPr>
    </w:p>
    <w:p w14:paraId="104117B9" w14:textId="77777777" w:rsidR="00F1636D" w:rsidRDefault="00F1636D" w:rsidP="00F163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B2C21">
        <w:rPr>
          <w:rFonts w:ascii="Angsana New" w:hAnsi="Angsana New"/>
          <w:i/>
          <w:iCs/>
          <w:sz w:val="30"/>
          <w:szCs w:val="30"/>
        </w:rPr>
        <w:t xml:space="preserve">* </w:t>
      </w:r>
      <w:r w:rsidRPr="00927376">
        <w:rPr>
          <w:rFonts w:ascii="Angsana New" w:hAnsi="Angsana New"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14:paraId="0102C7DC" w14:textId="77777777" w:rsidR="00061EFB" w:rsidRPr="00506DBE" w:rsidRDefault="00061EFB" w:rsidP="00061E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color w:val="000000"/>
        </w:rPr>
      </w:pPr>
    </w:p>
    <w:p w14:paraId="5D88E144" w14:textId="77777777" w:rsidR="00F60093" w:rsidRDefault="00F600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br w:type="page"/>
      </w:r>
    </w:p>
    <w:p w14:paraId="75D15544" w14:textId="2A2160BC" w:rsidR="00F1636D" w:rsidRPr="007A4871" w:rsidRDefault="00061EFB" w:rsidP="004525EE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lastRenderedPageBreak/>
        <w:tab/>
      </w:r>
      <w:r w:rsidR="00F1636D" w:rsidRPr="007A4871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="00F1636D" w:rsidRPr="007A4871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15</w:t>
      </w:r>
      <w:r w:rsidR="00F1636D" w:rsidRPr="007A4871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 เรื่อง รายได้จากสัญญาที่ทำกับลูกค้า</w:t>
      </w:r>
    </w:p>
    <w:p w14:paraId="7AC10264" w14:textId="77777777" w:rsidR="00F1636D" w:rsidRPr="007A4871" w:rsidRDefault="00F1636D" w:rsidP="00F1636D">
      <w:pPr>
        <w:pStyle w:val="ListParagraph"/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sz w:val="22"/>
        </w:rPr>
      </w:pPr>
    </w:p>
    <w:p w14:paraId="5985BDB9" w14:textId="31F220E4" w:rsidR="00F1636D" w:rsidRPr="007A4871" w:rsidRDefault="00F1636D" w:rsidP="00F163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7A4871">
        <w:rPr>
          <w:rFonts w:ascii="Angsana New" w:hAnsi="Angsana New"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7A4871">
        <w:rPr>
          <w:rFonts w:ascii="Angsana New" w:hAnsi="Angsana New"/>
          <w:color w:val="000000"/>
          <w:sz w:val="30"/>
          <w:szCs w:val="30"/>
        </w:rPr>
        <w:t>15</w:t>
      </w:r>
      <w:r w:rsidRPr="007A4871">
        <w:rPr>
          <w:rFonts w:ascii="Angsana New" w:hAnsi="Angsana New"/>
          <w:color w:val="000000"/>
          <w:sz w:val="30"/>
          <w:szCs w:val="30"/>
          <w:cs/>
        </w:rPr>
        <w:t xml:space="preserve"> ให้หลักการโดยรวมในการรับรู้รายได้ ทั้งจำนวนเงินและช่วงเวลาที่รับรู้ โดยรายได้จะรับรู้เมื่อ (หรือ ณ ขณะที่) กิจการส่งมอบการควบคุมสินค้าหรือบริการให้แก่ลูกค้าด้วยมูลค่าของรายได้ที่กิจการคาดว่าจะได้รับ</w:t>
      </w:r>
    </w:p>
    <w:p w14:paraId="30E4904A" w14:textId="77777777" w:rsidR="00721FE8" w:rsidRPr="00E05951" w:rsidRDefault="00721FE8" w:rsidP="00F163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237844D" w14:textId="77777777" w:rsidR="00950EC7" w:rsidRDefault="00950EC7" w:rsidP="00950EC7">
      <w:pPr>
        <w:tabs>
          <w:tab w:val="left" w:pos="540"/>
        </w:tabs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C3071D">
        <w:rPr>
          <w:rFonts w:ascii="Angsana New" w:hAnsi="Angsana New"/>
          <w:color w:val="000000"/>
          <w:sz w:val="30"/>
          <w:szCs w:val="30"/>
          <w:cs/>
        </w:rPr>
        <w:t xml:space="preserve">กลุ่มบริษัทได้ประเมินผลกระทบเบื้องต้นที่อาจเกิดขึ้นจากการถือปฏิบัติตามมาตรฐานการรายงานทางการเงิน ฉบับที่ </w:t>
      </w:r>
      <w:r w:rsidRPr="00C3071D">
        <w:rPr>
          <w:rFonts w:ascii="Angsana New" w:hAnsi="Angsana New"/>
          <w:color w:val="000000"/>
          <w:sz w:val="30"/>
          <w:szCs w:val="30"/>
        </w:rPr>
        <w:t xml:space="preserve">15 </w:t>
      </w:r>
      <w:r w:rsidRPr="00C3071D">
        <w:rPr>
          <w:rFonts w:ascii="Angsana New" w:hAnsi="Angsana New"/>
          <w:color w:val="000000"/>
          <w:sz w:val="30"/>
          <w:szCs w:val="30"/>
          <w:cs/>
        </w:rPr>
        <w:t>เป็นครั้งแรกต่องบการเงินรวมและงบการเงินเฉพาะกิจการ ซึ่งคาดว่าไม่มีผลกระทบที่มีสาระสำคัญต่องบการเงินรวมและงบการเงินเฉพาะกิจการในงวดแรกที่ถือปฏิบัติ</w:t>
      </w:r>
    </w:p>
    <w:p w14:paraId="22FFB692" w14:textId="367FA111" w:rsidR="00595A4D" w:rsidRDefault="00595A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0"/>
          <w:szCs w:val="20"/>
        </w:rPr>
      </w:pPr>
    </w:p>
    <w:p w14:paraId="4B5D97F3" w14:textId="77777777" w:rsidR="00721FE8" w:rsidRPr="00712AC6" w:rsidRDefault="00721FE8" w:rsidP="001800B2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712AC6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609B2ABB" w14:textId="77777777" w:rsidR="00721FE8" w:rsidRPr="00E05951" w:rsidRDefault="00721FE8" w:rsidP="00721FE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i/>
          <w:iCs/>
          <w:color w:val="000000"/>
          <w:sz w:val="14"/>
          <w:szCs w:val="14"/>
        </w:rPr>
      </w:pPr>
    </w:p>
    <w:p w14:paraId="3BC31F86" w14:textId="5B0B0BA4" w:rsidR="00721FE8" w:rsidRDefault="00721FE8" w:rsidP="00721FE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712AC6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มาตรฐานการรายงานทางการเงินเหล่านี้ให้ข้อกำหนดเกี่ยวกับนิยามสินทรัพย์ทางการเงินและหนี้สินทาง การเงินตลอดจนการรับรู้ การวัดมูลค่า การด้อยค่าและการตัดรายการ รวมถึงหลักการบัญชีของอนุพันธ์และ</w:t>
      </w:r>
      <w:r w:rsidR="00DE7E26">
        <w:rPr>
          <w:rFonts w:ascii="Angsana New" w:hAnsi="Angsana New"/>
          <w:sz w:val="30"/>
          <w:szCs w:val="30"/>
        </w:rPr>
        <w:br/>
      </w:r>
      <w:r w:rsidRPr="00712AC6">
        <w:rPr>
          <w:rFonts w:ascii="Angsana New" w:hAnsi="Angsana New" w:hint="cs"/>
          <w:sz w:val="30"/>
          <w:szCs w:val="30"/>
          <w:cs/>
        </w:rPr>
        <w:t xml:space="preserve">การบัญชีป้องกันความเสี่ยง </w:t>
      </w:r>
    </w:p>
    <w:p w14:paraId="372D22DB" w14:textId="77777777" w:rsidR="00E05951" w:rsidRPr="00E05951" w:rsidRDefault="00E05951" w:rsidP="00721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/>
        <w:jc w:val="thaiDistribute"/>
        <w:rPr>
          <w:rFonts w:ascii="Angsana New" w:hAnsi="Angsana New"/>
        </w:rPr>
      </w:pPr>
    </w:p>
    <w:p w14:paraId="7672D69D" w14:textId="032B8229" w:rsidR="00721FE8" w:rsidRDefault="00721FE8" w:rsidP="00721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712AC6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</w:t>
      </w:r>
      <w:r w:rsidRPr="00712AC6">
        <w:rPr>
          <w:rFonts w:ascii="Angsana New" w:hAnsi="Angsana New" w:hint="cs"/>
          <w:sz w:val="30"/>
          <w:szCs w:val="30"/>
          <w:cs/>
        </w:rPr>
        <w:t>กลุ่มเครื่องมือทางการเงิน</w:t>
      </w:r>
      <w:r w:rsidRPr="00712AC6">
        <w:rPr>
          <w:rFonts w:ascii="Angsana New" w:hAnsi="Angsana New"/>
          <w:sz w:val="30"/>
          <w:szCs w:val="30"/>
          <w:cs/>
        </w:rPr>
        <w:t>เป็นครั้งแรกต่อ</w:t>
      </w:r>
      <w:r w:rsidRPr="00712AC6">
        <w:rPr>
          <w:rFonts w:ascii="Angsana New" w:hAnsi="Angsana New" w:hint="cs"/>
          <w:sz w:val="30"/>
          <w:szCs w:val="30"/>
          <w:cs/>
        </w:rPr>
        <w:t>งบการเงินรวมและงบเฉพาะกิจการ</w:t>
      </w:r>
    </w:p>
    <w:p w14:paraId="5DB289CB" w14:textId="77777777" w:rsidR="00F1636D" w:rsidRPr="00353CD3" w:rsidRDefault="00F1636D" w:rsidP="00F163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/>
        <w:jc w:val="thaiDistribute"/>
        <w:rPr>
          <w:rFonts w:ascii="Angsana New" w:hAnsi="Angsana New"/>
          <w:sz w:val="20"/>
          <w:szCs w:val="20"/>
        </w:rPr>
      </w:pPr>
    </w:p>
    <w:p w14:paraId="0733C46C" w14:textId="1DF8BDB5" w:rsidR="00F1636D" w:rsidRPr="00F1636D" w:rsidRDefault="00F1636D" w:rsidP="004525EE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  <w:r w:rsidRPr="00F1636D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F1636D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16</w:t>
      </w:r>
      <w:r w:rsidR="00CA176D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 </w:t>
      </w:r>
      <w:r w:rsidRPr="00F1636D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เรื่อง สัญญาเช่า</w:t>
      </w:r>
    </w:p>
    <w:p w14:paraId="68031030" w14:textId="77777777" w:rsidR="00F1636D" w:rsidRPr="00353CD3" w:rsidRDefault="00F1636D" w:rsidP="00F1636D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22"/>
          <w:szCs w:val="22"/>
          <w:highlight w:val="cyan"/>
        </w:rPr>
      </w:pPr>
    </w:p>
    <w:p w14:paraId="4DE1C349" w14:textId="2DA029DE" w:rsidR="00F1636D" w:rsidRDefault="00F1636D" w:rsidP="00721FE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50B55">
        <w:rPr>
          <w:rFonts w:asciiTheme="majorBidi" w:hAnsiTheme="majorBidi" w:cstheme="majorBidi"/>
          <w:spacing w:val="-8"/>
          <w:sz w:val="30"/>
          <w:szCs w:val="30"/>
          <w:cs/>
        </w:rPr>
        <w:t xml:space="preserve">มาตรฐานการรายงานทางการเงิน ฉบับที่ </w:t>
      </w:r>
      <w:r w:rsidRPr="00150B55">
        <w:rPr>
          <w:rFonts w:asciiTheme="majorBidi" w:hAnsiTheme="majorBidi" w:cstheme="majorBidi"/>
          <w:spacing w:val="-8"/>
          <w:sz w:val="30"/>
          <w:szCs w:val="30"/>
        </w:rPr>
        <w:t>16</w:t>
      </w:r>
      <w:r w:rsidRPr="00150B55">
        <w:rPr>
          <w:rFonts w:asciiTheme="majorBidi" w:hAnsiTheme="majorBidi" w:cstheme="majorBidi"/>
          <w:spacing w:val="-8"/>
          <w:sz w:val="30"/>
          <w:szCs w:val="30"/>
          <w:cs/>
        </w:rPr>
        <w:t xml:space="preserve"> ได้นำเสนอวิธีการ</w:t>
      </w:r>
      <w:r w:rsidRPr="00150B55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>บัญชีเดียวสำหรับผู้เช่า (</w:t>
      </w:r>
      <w:r w:rsidRPr="00150B55">
        <w:rPr>
          <w:rFonts w:asciiTheme="majorBidi" w:hAnsiTheme="majorBidi" w:cstheme="majorBidi"/>
          <w:color w:val="000000"/>
          <w:spacing w:val="-8"/>
          <w:sz w:val="30"/>
          <w:szCs w:val="30"/>
        </w:rPr>
        <w:t>Single lessee accounting model)</w:t>
      </w:r>
      <w:r w:rsidRPr="00F1636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F1636D">
        <w:rPr>
          <w:rFonts w:asciiTheme="majorBidi" w:hAnsiTheme="majorBidi" w:cstheme="majorBidi"/>
          <w:color w:val="000000"/>
          <w:sz w:val="30"/>
          <w:szCs w:val="30"/>
          <w:cs/>
        </w:rPr>
        <w:t>โดยผู้เช่าต้องรับรู้สิทธิการใช้สินทรัพย์ที่แสดงถึงสิทธิในการใช้สินทรัพย์อ้างอิงที่เช่าและหนี้สินตามสัญญาเช่าที่แสดงถึงภาระผูกพันที่ผู้เช่าต้องจ่ายชำระ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ส่วนการบัญชีสำหรับผู้ให้เช่า</w:t>
      </w:r>
      <w:r w:rsidRPr="00F1636D">
        <w:rPr>
          <w:rFonts w:asciiTheme="majorBidi" w:hAnsiTheme="majorBidi" w:cstheme="majorBidi" w:hint="cs"/>
          <w:color w:val="000000"/>
          <w:sz w:val="30"/>
          <w:szCs w:val="30"/>
          <w:cs/>
        </w:rPr>
        <w:t>ไม่แตกต่างจาก</w:t>
      </w:r>
      <w:r w:rsidRPr="00F1636D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ผู้ให้เช่ายังคงต้องจัดประเภทสัญญาเช่าเป็นสัญญาเช่าการเงินหรือสัญญาเช่าดำเนินงาน </w:t>
      </w:r>
      <w:r w:rsidRPr="00F1636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74730296" w14:textId="77777777" w:rsidR="00721FE8" w:rsidRPr="00353CD3" w:rsidRDefault="00721FE8" w:rsidP="00721FE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22"/>
        </w:rPr>
      </w:pPr>
    </w:p>
    <w:p w14:paraId="476EF82D" w14:textId="28987A45" w:rsidR="00F1636D" w:rsidRPr="00712AC6" w:rsidRDefault="00F1636D" w:rsidP="00F163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F1636D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</w:t>
      </w:r>
      <w:r w:rsidRPr="00F1636D">
        <w:rPr>
          <w:rFonts w:ascii="Angsana New" w:hAnsi="Angsana New" w:hint="cs"/>
          <w:sz w:val="30"/>
          <w:szCs w:val="30"/>
          <w:cs/>
        </w:rPr>
        <w:t xml:space="preserve"> ฉบับที่ </w:t>
      </w:r>
      <w:r w:rsidRPr="00F1636D">
        <w:rPr>
          <w:rFonts w:ascii="Angsana New" w:hAnsi="Angsana New"/>
          <w:sz w:val="30"/>
          <w:szCs w:val="30"/>
        </w:rPr>
        <w:t>16</w:t>
      </w:r>
      <w:r w:rsidRPr="00F1636D">
        <w:rPr>
          <w:rFonts w:ascii="Angsana New" w:hAnsi="Angsana New" w:hint="cs"/>
          <w:sz w:val="30"/>
          <w:szCs w:val="30"/>
          <w:cs/>
        </w:rPr>
        <w:t xml:space="preserve"> </w:t>
      </w:r>
      <w:r w:rsidRPr="00F1636D">
        <w:rPr>
          <w:rFonts w:ascii="Angsana New" w:hAnsi="Angsana New"/>
          <w:sz w:val="30"/>
          <w:szCs w:val="30"/>
          <w:cs/>
        </w:rPr>
        <w:t>เป็นครั้งแรกต่อ</w:t>
      </w:r>
      <w:r w:rsidR="002F21E7" w:rsidRPr="00712AC6">
        <w:rPr>
          <w:rFonts w:ascii="Angsana New" w:hAnsi="Angsana New" w:hint="cs"/>
          <w:sz w:val="30"/>
          <w:szCs w:val="30"/>
          <w:cs/>
        </w:rPr>
        <w:t>งบการเงินรวมและงบเฉพาะกิจการ</w:t>
      </w:r>
    </w:p>
    <w:p w14:paraId="571D18D9" w14:textId="2E2F9FF8" w:rsidR="00595A4D" w:rsidRDefault="00595A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47E9343A" w14:textId="24AE2B63" w:rsidR="00983441" w:rsidRPr="000B64D8" w:rsidRDefault="00983441" w:rsidP="00694BF7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7" w:hanging="547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F1636D">
        <w:rPr>
          <w:rFonts w:ascii="Angsana New" w:hAnsi="Angsana New"/>
          <w:b/>
          <w:bCs/>
          <w:sz w:val="30"/>
          <w:szCs w:val="30"/>
          <w:cs/>
        </w:rPr>
        <w:lastRenderedPageBreak/>
        <w:t>การจัดประเภทรายการใหม่</w:t>
      </w:r>
    </w:p>
    <w:p w14:paraId="58856AA3" w14:textId="77777777" w:rsidR="00983441" w:rsidRPr="00E05951" w:rsidRDefault="00983441" w:rsidP="00983441">
      <w:pPr>
        <w:pStyle w:val="NFSTopic"/>
        <w:tabs>
          <w:tab w:val="clear" w:pos="540"/>
          <w:tab w:val="clear" w:pos="567"/>
        </w:tabs>
        <w:ind w:firstLine="0"/>
        <w:outlineLvl w:val="9"/>
        <w:rPr>
          <w:b w:val="0"/>
          <w:bCs w:val="0"/>
          <w:sz w:val="20"/>
          <w:szCs w:val="20"/>
        </w:rPr>
      </w:pPr>
    </w:p>
    <w:p w14:paraId="1158D9B1" w14:textId="37E618CD" w:rsidR="00983441" w:rsidRPr="006C3D32" w:rsidRDefault="00983441" w:rsidP="006C3D32">
      <w:pPr>
        <w:pStyle w:val="NFSTopic"/>
        <w:ind w:right="-117" w:hanging="27"/>
        <w:jc w:val="left"/>
        <w:rPr>
          <w:b w:val="0"/>
          <w:bCs w:val="0"/>
        </w:rPr>
      </w:pPr>
      <w:r w:rsidRPr="006C3D32">
        <w:rPr>
          <w:b w:val="0"/>
          <w:bCs w:val="0"/>
          <w:cs/>
        </w:rPr>
        <w:t>รายการบางรายการในงบ</w:t>
      </w:r>
      <w:r w:rsidRPr="006C3D32">
        <w:rPr>
          <w:rFonts w:hint="cs"/>
          <w:b w:val="0"/>
          <w:bCs w:val="0"/>
          <w:cs/>
        </w:rPr>
        <w:t>การเงิน</w:t>
      </w:r>
      <w:r w:rsidR="00DB7949" w:rsidRPr="006C3D32">
        <w:rPr>
          <w:rFonts w:hint="cs"/>
          <w:b w:val="0"/>
          <w:bCs w:val="0"/>
          <w:cs/>
        </w:rPr>
        <w:t>ปี</w:t>
      </w:r>
      <w:r w:rsidRPr="006C3D32">
        <w:rPr>
          <w:b w:val="0"/>
          <w:bCs w:val="0"/>
          <w:cs/>
        </w:rPr>
        <w:t xml:space="preserve"> </w:t>
      </w:r>
      <w:r w:rsidRPr="006C3D32">
        <w:rPr>
          <w:b w:val="0"/>
          <w:bCs w:val="0"/>
        </w:rPr>
        <w:t>25</w:t>
      </w:r>
      <w:r w:rsidR="0042766B" w:rsidRPr="006C3D32">
        <w:rPr>
          <w:b w:val="0"/>
          <w:bCs w:val="0"/>
        </w:rPr>
        <w:t>60</w:t>
      </w:r>
      <w:r w:rsidR="002467F6" w:rsidRPr="006C3D32">
        <w:rPr>
          <w:rFonts w:hint="cs"/>
          <w:b w:val="0"/>
          <w:bCs w:val="0"/>
          <w:cs/>
        </w:rPr>
        <w:t xml:space="preserve"> </w:t>
      </w:r>
      <w:r w:rsidRPr="006C3D32">
        <w:rPr>
          <w:b w:val="0"/>
          <w:bCs w:val="0"/>
          <w:cs/>
        </w:rPr>
        <w:t xml:space="preserve">ได้มีการจัดประเภทรายการใหม่เพื่อให้สอดคล้องกับการนำเสนองบการเงินปี </w:t>
      </w:r>
      <w:r w:rsidR="002467F6" w:rsidRPr="006C3D32">
        <w:rPr>
          <w:b w:val="0"/>
          <w:bCs w:val="0"/>
        </w:rPr>
        <w:t>25</w:t>
      </w:r>
      <w:r w:rsidR="002467F6" w:rsidRPr="006C3D32">
        <w:rPr>
          <w:rFonts w:hint="cs"/>
          <w:b w:val="0"/>
          <w:bCs w:val="0"/>
          <w:cs/>
        </w:rPr>
        <w:t>6</w:t>
      </w:r>
      <w:r w:rsidR="0042766B" w:rsidRPr="006C3D32">
        <w:rPr>
          <w:b w:val="0"/>
          <w:bCs w:val="0"/>
        </w:rPr>
        <w:t>1</w:t>
      </w:r>
      <w:r w:rsidR="002467F6" w:rsidRPr="006C3D32">
        <w:rPr>
          <w:rFonts w:hint="cs"/>
          <w:b w:val="0"/>
          <w:bCs w:val="0"/>
          <w:cs/>
        </w:rPr>
        <w:t xml:space="preserve"> ดังนี้</w:t>
      </w:r>
    </w:p>
    <w:tbl>
      <w:tblPr>
        <w:tblW w:w="92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02"/>
        <w:gridCol w:w="900"/>
        <w:gridCol w:w="269"/>
        <w:gridCol w:w="900"/>
        <w:gridCol w:w="236"/>
        <w:gridCol w:w="880"/>
        <w:gridCol w:w="6"/>
        <w:gridCol w:w="262"/>
        <w:gridCol w:w="6"/>
        <w:gridCol w:w="934"/>
        <w:gridCol w:w="237"/>
        <w:gridCol w:w="977"/>
        <w:gridCol w:w="236"/>
        <w:gridCol w:w="953"/>
      </w:tblGrid>
      <w:tr w:rsidR="00F1636D" w:rsidRPr="005B5657" w14:paraId="2953ED7F" w14:textId="77777777" w:rsidTr="00E05951">
        <w:trPr>
          <w:cantSplit/>
          <w:trHeight w:hRule="exact" w:val="397"/>
          <w:tblHeader/>
        </w:trPr>
        <w:tc>
          <w:tcPr>
            <w:tcW w:w="2502" w:type="dxa"/>
          </w:tcPr>
          <w:p w14:paraId="66D06CCE" w14:textId="77777777" w:rsidR="00F1636D" w:rsidRPr="005B5657" w:rsidRDefault="00F1636D" w:rsidP="008D5E68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6" w:type="dxa"/>
            <w:gridSpan w:val="13"/>
          </w:tcPr>
          <w:p w14:paraId="64EB1365" w14:textId="77777777" w:rsidR="00F1636D" w:rsidRPr="005B5657" w:rsidRDefault="00F1636D" w:rsidP="008D5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</w:tr>
      <w:tr w:rsidR="00F1636D" w:rsidRPr="005B5657" w14:paraId="06B11C58" w14:textId="77777777" w:rsidTr="00E05951">
        <w:trPr>
          <w:cantSplit/>
          <w:trHeight w:hRule="exact" w:val="397"/>
          <w:tblHeader/>
        </w:trPr>
        <w:tc>
          <w:tcPr>
            <w:tcW w:w="2502" w:type="dxa"/>
          </w:tcPr>
          <w:p w14:paraId="13CAF8E1" w14:textId="77777777" w:rsidR="00F1636D" w:rsidRPr="005B5657" w:rsidRDefault="00F1636D" w:rsidP="008D5E68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85" w:type="dxa"/>
            <w:gridSpan w:val="5"/>
          </w:tcPr>
          <w:p w14:paraId="6CBA9E1C" w14:textId="77777777" w:rsidR="00F1636D" w:rsidRPr="005B5657" w:rsidRDefault="00F1636D" w:rsidP="008D5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56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  <w:gridSpan w:val="2"/>
          </w:tcPr>
          <w:p w14:paraId="4E509839" w14:textId="77777777" w:rsidR="00F1636D" w:rsidRPr="005B5657" w:rsidRDefault="00F1636D" w:rsidP="008D5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40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43" w:type="dxa"/>
            <w:gridSpan w:val="6"/>
          </w:tcPr>
          <w:p w14:paraId="04ECACE2" w14:textId="77777777" w:rsidR="00F1636D" w:rsidRPr="005B5657" w:rsidRDefault="00F1636D" w:rsidP="008D5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56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1636D" w:rsidRPr="005B5657" w14:paraId="68D71941" w14:textId="77777777" w:rsidTr="001D3772">
        <w:trPr>
          <w:cantSplit/>
          <w:trHeight w:hRule="exact" w:val="1134"/>
          <w:tblHeader/>
        </w:trPr>
        <w:tc>
          <w:tcPr>
            <w:tcW w:w="2502" w:type="dxa"/>
          </w:tcPr>
          <w:p w14:paraId="5398FEF6" w14:textId="77777777" w:rsidR="00F1636D" w:rsidRPr="005B5657" w:rsidRDefault="00F1636D" w:rsidP="008D5E68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2F79F68A" w14:textId="77777777" w:rsidR="00F1636D" w:rsidRPr="005B5657" w:rsidRDefault="00F1636D" w:rsidP="008D5E68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74F3D76F" w14:textId="77777777" w:rsidR="00F1636D" w:rsidRPr="005B5657" w:rsidRDefault="00F1636D" w:rsidP="008D5E68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99CAC38" w14:textId="77777777" w:rsidR="00F1636D" w:rsidRPr="00E05951" w:rsidRDefault="00F1636D" w:rsidP="008D5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5951">
              <w:rPr>
                <w:rFonts w:ascii="Angsana New" w:hAnsi="Angsana New"/>
                <w:sz w:val="28"/>
                <w:szCs w:val="28"/>
                <w:cs/>
              </w:rPr>
              <w:t>ก่อน</w:t>
            </w:r>
            <w:r w:rsidRPr="00E05951"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Pr="00E05951">
              <w:rPr>
                <w:rFonts w:ascii="Angsana New" w:hAnsi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69" w:type="dxa"/>
          </w:tcPr>
          <w:p w14:paraId="1A87B397" w14:textId="77777777" w:rsidR="00F1636D" w:rsidRPr="00E05951" w:rsidRDefault="00F1636D" w:rsidP="008D5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63017A20" w14:textId="77777777" w:rsidR="00F1636D" w:rsidRPr="00E05951" w:rsidRDefault="00F1636D" w:rsidP="008D5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4AB70866" w14:textId="77777777" w:rsidR="00F1636D" w:rsidRPr="00E05951" w:rsidRDefault="00F1636D" w:rsidP="008D5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ACA04AC" w14:textId="77777777" w:rsidR="00F1636D" w:rsidRPr="00E05951" w:rsidRDefault="00F1636D" w:rsidP="008D5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5951"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Pr="00E05951">
              <w:rPr>
                <w:rFonts w:ascii="Angsana New" w:hAnsi="Angsana New"/>
                <w:sz w:val="28"/>
                <w:szCs w:val="28"/>
                <w:cs/>
              </w:rPr>
              <w:t>จัด</w:t>
            </w:r>
          </w:p>
          <w:p w14:paraId="63222F98" w14:textId="77777777" w:rsidR="00F1636D" w:rsidRPr="00E05951" w:rsidRDefault="00F1636D" w:rsidP="008D5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5951">
              <w:rPr>
                <w:rFonts w:ascii="Angsana New" w:hAnsi="Angsana New"/>
                <w:sz w:val="28"/>
                <w:szCs w:val="28"/>
                <w:cs/>
              </w:rPr>
              <w:t>ประเภทใหม่</w:t>
            </w:r>
          </w:p>
        </w:tc>
        <w:tc>
          <w:tcPr>
            <w:tcW w:w="236" w:type="dxa"/>
          </w:tcPr>
          <w:p w14:paraId="3188D6D3" w14:textId="77777777" w:rsidR="00F1636D" w:rsidRPr="00E05951" w:rsidRDefault="00F1636D" w:rsidP="008D5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69A6391D" w14:textId="77777777" w:rsidR="00F1636D" w:rsidRPr="00E05951" w:rsidRDefault="00F1636D" w:rsidP="008D5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28E9ECEC" w14:textId="77777777" w:rsidR="00F1636D" w:rsidRPr="00E05951" w:rsidRDefault="00F1636D" w:rsidP="008D5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6" w:type="dxa"/>
            <w:gridSpan w:val="2"/>
          </w:tcPr>
          <w:p w14:paraId="3132D5FA" w14:textId="77777777" w:rsidR="00F1636D" w:rsidRPr="00E05951" w:rsidRDefault="00F1636D" w:rsidP="008D5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5951">
              <w:rPr>
                <w:rFonts w:ascii="Angsana New" w:hAnsi="Angsana New"/>
                <w:sz w:val="28"/>
                <w:szCs w:val="28"/>
                <w:cs/>
              </w:rPr>
              <w:t>หลัง</w:t>
            </w:r>
            <w:r w:rsidRPr="00E05951"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Pr="00E05951">
              <w:rPr>
                <w:rFonts w:ascii="Angsana New" w:hAnsi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68" w:type="dxa"/>
            <w:gridSpan w:val="2"/>
          </w:tcPr>
          <w:p w14:paraId="0647B329" w14:textId="77777777" w:rsidR="00F1636D" w:rsidRPr="00E05951" w:rsidRDefault="00F1636D" w:rsidP="008D5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07B0EF7C" w14:textId="77777777" w:rsidR="00F1636D" w:rsidRPr="00E05951" w:rsidRDefault="00F1636D" w:rsidP="008D5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29E01561" w14:textId="77777777" w:rsidR="00F1636D" w:rsidRPr="00E05951" w:rsidRDefault="00F1636D" w:rsidP="008D5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</w:tcPr>
          <w:p w14:paraId="14A0FFF6" w14:textId="67EAF513" w:rsidR="00F1636D" w:rsidRPr="00E05951" w:rsidRDefault="00F1636D" w:rsidP="008D5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5951">
              <w:rPr>
                <w:rFonts w:ascii="Angsana New" w:hAnsi="Angsana New"/>
                <w:sz w:val="28"/>
                <w:szCs w:val="28"/>
                <w:cs/>
              </w:rPr>
              <w:t>ก่อน</w:t>
            </w:r>
            <w:r w:rsidRPr="00E05951"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="00927376" w:rsidRPr="00E05951">
              <w:rPr>
                <w:rFonts w:ascii="Angsana New" w:hAnsi="Angsana New"/>
                <w:sz w:val="28"/>
                <w:szCs w:val="28"/>
                <w:cs/>
              </w:rPr>
              <w:t>จัด</w:t>
            </w:r>
          </w:p>
          <w:p w14:paraId="7F882C0C" w14:textId="2E8CBAE7" w:rsidR="00F1636D" w:rsidRPr="00E05951" w:rsidRDefault="00F1636D" w:rsidP="008D5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5951">
              <w:rPr>
                <w:rFonts w:ascii="Angsana New" w:hAnsi="Angsana New"/>
                <w:sz w:val="28"/>
                <w:szCs w:val="28"/>
                <w:cs/>
              </w:rPr>
              <w:t>ประเภทใหม่</w:t>
            </w:r>
          </w:p>
        </w:tc>
        <w:tc>
          <w:tcPr>
            <w:tcW w:w="237" w:type="dxa"/>
          </w:tcPr>
          <w:p w14:paraId="260EC498" w14:textId="77777777" w:rsidR="00F1636D" w:rsidRPr="00E05951" w:rsidRDefault="00F1636D" w:rsidP="008D5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1F98B4FE" w14:textId="77777777" w:rsidR="00F1636D" w:rsidRPr="00E05951" w:rsidRDefault="00F1636D" w:rsidP="008D5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40642979" w14:textId="77777777" w:rsidR="00F1636D" w:rsidRPr="00E05951" w:rsidRDefault="00F1636D" w:rsidP="008D5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7" w:type="dxa"/>
          </w:tcPr>
          <w:p w14:paraId="02BA536F" w14:textId="77777777" w:rsidR="00F1636D" w:rsidRDefault="00F1636D" w:rsidP="008D5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5951"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Pr="00E05951">
              <w:rPr>
                <w:rFonts w:ascii="Angsana New" w:hAnsi="Angsana New"/>
                <w:sz w:val="28"/>
                <w:szCs w:val="28"/>
                <w:cs/>
              </w:rPr>
              <w:t>จัดประเภท</w:t>
            </w:r>
          </w:p>
          <w:p w14:paraId="5D97DF72" w14:textId="411F7190" w:rsidR="00927376" w:rsidRPr="00E05951" w:rsidRDefault="00927376" w:rsidP="008D5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5951">
              <w:rPr>
                <w:rFonts w:ascii="Angsana New" w:hAnsi="Angsana New"/>
                <w:sz w:val="28"/>
                <w:szCs w:val="28"/>
                <w:cs/>
              </w:rPr>
              <w:t>ใหม่</w:t>
            </w:r>
          </w:p>
        </w:tc>
        <w:tc>
          <w:tcPr>
            <w:tcW w:w="236" w:type="dxa"/>
          </w:tcPr>
          <w:p w14:paraId="2664061C" w14:textId="77777777" w:rsidR="00F1636D" w:rsidRPr="00E05951" w:rsidRDefault="00F1636D" w:rsidP="008D5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664B3703" w14:textId="77777777" w:rsidR="00F1636D" w:rsidRPr="00E05951" w:rsidRDefault="00F1636D" w:rsidP="008D5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6E8A5BEF" w14:textId="77777777" w:rsidR="00F1636D" w:rsidRPr="00E05951" w:rsidRDefault="00F1636D" w:rsidP="008D5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3" w:type="dxa"/>
          </w:tcPr>
          <w:p w14:paraId="4CF5C49A" w14:textId="0A9837E4" w:rsidR="00F1636D" w:rsidRPr="00E05951" w:rsidRDefault="00F1636D" w:rsidP="008D5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5951">
              <w:rPr>
                <w:rFonts w:ascii="Angsana New" w:hAnsi="Angsana New"/>
                <w:sz w:val="28"/>
                <w:szCs w:val="28"/>
                <w:cs/>
              </w:rPr>
              <w:t>หลัง</w:t>
            </w:r>
            <w:r w:rsidRPr="00E05951"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="00927376" w:rsidRPr="00E05951">
              <w:rPr>
                <w:rFonts w:ascii="Angsana New" w:hAnsi="Angsana New"/>
                <w:sz w:val="28"/>
                <w:szCs w:val="28"/>
                <w:cs/>
              </w:rPr>
              <w:t>จัด</w:t>
            </w:r>
          </w:p>
          <w:p w14:paraId="3F530D2A" w14:textId="77777777" w:rsidR="00F1636D" w:rsidRDefault="00F1636D" w:rsidP="008D5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5951">
              <w:rPr>
                <w:rFonts w:ascii="Angsana New" w:hAnsi="Angsana New"/>
                <w:sz w:val="28"/>
                <w:szCs w:val="28"/>
                <w:cs/>
              </w:rPr>
              <w:t>ประเภท</w:t>
            </w:r>
          </w:p>
          <w:p w14:paraId="0B842DA0" w14:textId="702CD8C6" w:rsidR="00927376" w:rsidRPr="00E05951" w:rsidRDefault="00927376" w:rsidP="008D5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5951">
              <w:rPr>
                <w:rFonts w:ascii="Angsana New" w:hAnsi="Angsana New"/>
                <w:sz w:val="28"/>
                <w:szCs w:val="28"/>
                <w:cs/>
              </w:rPr>
              <w:t>ใหม่</w:t>
            </w:r>
          </w:p>
        </w:tc>
      </w:tr>
      <w:tr w:rsidR="00F1636D" w:rsidRPr="005B5657" w14:paraId="3DB0AF19" w14:textId="77777777" w:rsidTr="00E05951">
        <w:trPr>
          <w:cantSplit/>
          <w:trHeight w:hRule="exact" w:val="397"/>
          <w:tblHeader/>
        </w:trPr>
        <w:tc>
          <w:tcPr>
            <w:tcW w:w="2502" w:type="dxa"/>
          </w:tcPr>
          <w:p w14:paraId="1EF0D36B" w14:textId="77777777" w:rsidR="00F1636D" w:rsidRPr="005B5657" w:rsidRDefault="00F1636D" w:rsidP="008D5E68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6" w:type="dxa"/>
            <w:gridSpan w:val="13"/>
          </w:tcPr>
          <w:p w14:paraId="17EB6C91" w14:textId="77777777" w:rsidR="00F1636D" w:rsidRPr="005B5657" w:rsidRDefault="00F1636D" w:rsidP="008D5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B56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1636D" w:rsidRPr="005B5657" w14:paraId="27190A78" w14:textId="77777777" w:rsidTr="001D3772">
        <w:trPr>
          <w:cantSplit/>
          <w:trHeight w:hRule="exact" w:val="397"/>
        </w:trPr>
        <w:tc>
          <w:tcPr>
            <w:tcW w:w="2502" w:type="dxa"/>
          </w:tcPr>
          <w:p w14:paraId="3E3A234E" w14:textId="77777777" w:rsidR="00F1636D" w:rsidRPr="005B5657" w:rsidRDefault="00F1636D" w:rsidP="008D5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B56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900" w:type="dxa"/>
          </w:tcPr>
          <w:p w14:paraId="57693D47" w14:textId="77777777" w:rsidR="00F1636D" w:rsidRPr="005B5657" w:rsidRDefault="00F1636D" w:rsidP="008D5E68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7B60B3BE" w14:textId="77777777" w:rsidR="00F1636D" w:rsidRPr="005B5657" w:rsidRDefault="00F1636D" w:rsidP="008D5E68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7DC6FE4" w14:textId="77777777" w:rsidR="00F1636D" w:rsidRPr="005B5657" w:rsidRDefault="00F1636D" w:rsidP="008D5E68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EBD5F02" w14:textId="77777777" w:rsidR="00F1636D" w:rsidRPr="005B5657" w:rsidRDefault="00F1636D" w:rsidP="008D5E68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gridSpan w:val="2"/>
          </w:tcPr>
          <w:p w14:paraId="71F2C01E" w14:textId="77777777" w:rsidR="00F1636D" w:rsidRPr="005B5657" w:rsidRDefault="00F1636D" w:rsidP="008D5E68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gridSpan w:val="2"/>
          </w:tcPr>
          <w:p w14:paraId="08C12A6D" w14:textId="77777777" w:rsidR="00F1636D" w:rsidRPr="005B5657" w:rsidRDefault="00F1636D" w:rsidP="008D5E68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75853DE2" w14:textId="77777777" w:rsidR="00F1636D" w:rsidRPr="005B5657" w:rsidRDefault="00F1636D" w:rsidP="008D5E68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13A40057" w14:textId="77777777" w:rsidR="00F1636D" w:rsidRPr="005B5657" w:rsidRDefault="00F1636D" w:rsidP="008D5E68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14:paraId="15ADB930" w14:textId="77777777" w:rsidR="00F1636D" w:rsidRPr="005B5657" w:rsidRDefault="00F1636D" w:rsidP="008D5E68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4A62707" w14:textId="77777777" w:rsidR="00F1636D" w:rsidRPr="005B5657" w:rsidRDefault="00F1636D" w:rsidP="008D5E68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3" w:type="dxa"/>
          </w:tcPr>
          <w:p w14:paraId="3534010C" w14:textId="77777777" w:rsidR="00F1636D" w:rsidRPr="005B5657" w:rsidRDefault="00F1636D" w:rsidP="008D5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636D" w:rsidRPr="00C05AF8" w14:paraId="36E5331A" w14:textId="77777777" w:rsidTr="001D3772">
        <w:trPr>
          <w:cantSplit/>
          <w:trHeight w:hRule="exact" w:val="380"/>
        </w:trPr>
        <w:tc>
          <w:tcPr>
            <w:tcW w:w="2502" w:type="dxa"/>
          </w:tcPr>
          <w:p w14:paraId="0E1D3E10" w14:textId="77777777" w:rsidR="00F1636D" w:rsidRPr="00E93FD2" w:rsidRDefault="00F1636D" w:rsidP="008D5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900" w:type="dxa"/>
          </w:tcPr>
          <w:p w14:paraId="12E2A4FC" w14:textId="77777777" w:rsidR="00F1636D" w:rsidRDefault="00F1636D" w:rsidP="008D5E68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</w:tcPr>
          <w:p w14:paraId="1BE021BA" w14:textId="77777777" w:rsidR="00F1636D" w:rsidRPr="005B5657" w:rsidRDefault="00F1636D" w:rsidP="008D5E68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07AAFAC" w14:textId="77777777" w:rsidR="00F1636D" w:rsidRPr="005B5657" w:rsidRDefault="00F1636D" w:rsidP="008D5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72" w:right="-4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138,465</w:t>
            </w:r>
          </w:p>
        </w:tc>
        <w:tc>
          <w:tcPr>
            <w:tcW w:w="236" w:type="dxa"/>
          </w:tcPr>
          <w:p w14:paraId="7DB1F774" w14:textId="77777777" w:rsidR="00F1636D" w:rsidRPr="005B5657" w:rsidRDefault="00F1636D" w:rsidP="008D5E68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2" w:right="-4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gridSpan w:val="2"/>
          </w:tcPr>
          <w:p w14:paraId="2F6F1028" w14:textId="77777777" w:rsidR="00F1636D" w:rsidRPr="005B5657" w:rsidRDefault="00F1636D" w:rsidP="008D5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72" w:right="-4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138,465</w:t>
            </w:r>
          </w:p>
        </w:tc>
        <w:tc>
          <w:tcPr>
            <w:tcW w:w="268" w:type="dxa"/>
            <w:gridSpan w:val="2"/>
          </w:tcPr>
          <w:p w14:paraId="52CBAD04" w14:textId="77777777" w:rsidR="00F1636D" w:rsidRPr="005B5657" w:rsidRDefault="00F1636D" w:rsidP="008D5E68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2" w:right="-4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6AB94E2A" w14:textId="77777777" w:rsidR="00F1636D" w:rsidRDefault="00F1636D" w:rsidP="008D5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61F887AF" w14:textId="77777777" w:rsidR="00F1636D" w:rsidRPr="005B5657" w:rsidRDefault="00F1636D" w:rsidP="008D5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14:paraId="167A2A08" w14:textId="77777777" w:rsidR="00F1636D" w:rsidRDefault="00F1636D" w:rsidP="008D5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7AB2622" w14:textId="77777777" w:rsidR="00F1636D" w:rsidRPr="005B5657" w:rsidRDefault="00F1636D" w:rsidP="008D5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3" w:type="dxa"/>
          </w:tcPr>
          <w:p w14:paraId="2BE2CD28" w14:textId="77777777" w:rsidR="00F1636D" w:rsidRPr="005B5657" w:rsidRDefault="00F1636D" w:rsidP="008D5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4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1636D" w:rsidRPr="003A0F97" w14:paraId="54DD345E" w14:textId="77777777" w:rsidTr="001D3772">
        <w:trPr>
          <w:cantSplit/>
          <w:trHeight w:hRule="exact" w:val="397"/>
        </w:trPr>
        <w:tc>
          <w:tcPr>
            <w:tcW w:w="2502" w:type="dxa"/>
          </w:tcPr>
          <w:p w14:paraId="11E62F6F" w14:textId="77777777" w:rsidR="00F1636D" w:rsidRPr="00044C7C" w:rsidRDefault="00F1636D" w:rsidP="008D5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ภาษีซื้อที่ยังไม่ถึงกำหนดชำระ</w:t>
            </w:r>
          </w:p>
        </w:tc>
        <w:tc>
          <w:tcPr>
            <w:tcW w:w="900" w:type="dxa"/>
          </w:tcPr>
          <w:p w14:paraId="46B677A3" w14:textId="77777777" w:rsidR="00F1636D" w:rsidRDefault="00F1636D" w:rsidP="008D5E68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</w:tcPr>
          <w:p w14:paraId="61187889" w14:textId="77777777" w:rsidR="00F1636D" w:rsidRPr="005B5657" w:rsidRDefault="00F1636D" w:rsidP="008D5E68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2D51530" w14:textId="77777777" w:rsidR="00F1636D" w:rsidRPr="005B5657" w:rsidRDefault="00F1636D" w:rsidP="008D5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72" w:right="-4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147,237</w:t>
            </w:r>
          </w:p>
        </w:tc>
        <w:tc>
          <w:tcPr>
            <w:tcW w:w="236" w:type="dxa"/>
          </w:tcPr>
          <w:p w14:paraId="439A77C0" w14:textId="77777777" w:rsidR="00F1636D" w:rsidRPr="005B5657" w:rsidRDefault="00F1636D" w:rsidP="008D5E68">
            <w:pPr>
              <w:pStyle w:val="BodyText"/>
              <w:tabs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72"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gridSpan w:val="2"/>
          </w:tcPr>
          <w:p w14:paraId="17F0EC21" w14:textId="77777777" w:rsidR="00F1636D" w:rsidRPr="005B5657" w:rsidRDefault="00F1636D" w:rsidP="008D5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72" w:right="-4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147,237</w:t>
            </w:r>
          </w:p>
        </w:tc>
        <w:tc>
          <w:tcPr>
            <w:tcW w:w="268" w:type="dxa"/>
            <w:gridSpan w:val="2"/>
          </w:tcPr>
          <w:p w14:paraId="109F5D45" w14:textId="77777777" w:rsidR="00F1636D" w:rsidRPr="005B5657" w:rsidRDefault="00F1636D" w:rsidP="008D5E68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4CC9EB25" w14:textId="77777777" w:rsidR="00F1636D" w:rsidRDefault="00F1636D" w:rsidP="00AC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794EC46D" w14:textId="77777777" w:rsidR="00F1636D" w:rsidRPr="005B5657" w:rsidRDefault="00F1636D" w:rsidP="008D5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14:paraId="5DD28F91" w14:textId="77777777" w:rsidR="00F1636D" w:rsidRPr="005B5657" w:rsidRDefault="00F1636D" w:rsidP="00954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82,460</w:t>
            </w:r>
          </w:p>
        </w:tc>
        <w:tc>
          <w:tcPr>
            <w:tcW w:w="236" w:type="dxa"/>
          </w:tcPr>
          <w:p w14:paraId="71DAA52F" w14:textId="77777777" w:rsidR="00F1636D" w:rsidRPr="005B5657" w:rsidRDefault="00F1636D" w:rsidP="008D5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3" w:type="dxa"/>
          </w:tcPr>
          <w:p w14:paraId="6BFFF169" w14:textId="77777777" w:rsidR="00F1636D" w:rsidRPr="005B5657" w:rsidRDefault="00F1636D" w:rsidP="008D5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82,460</w:t>
            </w:r>
          </w:p>
        </w:tc>
      </w:tr>
      <w:tr w:rsidR="00F1636D" w:rsidRPr="005B5657" w14:paraId="0EA2644B" w14:textId="77777777" w:rsidTr="001D3772">
        <w:trPr>
          <w:cantSplit/>
          <w:trHeight w:hRule="exact" w:val="397"/>
        </w:trPr>
        <w:tc>
          <w:tcPr>
            <w:tcW w:w="2502" w:type="dxa"/>
          </w:tcPr>
          <w:p w14:paraId="452ED14A" w14:textId="77777777" w:rsidR="00F1636D" w:rsidRPr="00044C7C" w:rsidRDefault="00F1636D" w:rsidP="008D5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900" w:type="dxa"/>
          </w:tcPr>
          <w:p w14:paraId="301FE73D" w14:textId="77777777" w:rsidR="00F1636D" w:rsidRDefault="00F1636D" w:rsidP="008D5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285,792</w:t>
            </w:r>
          </w:p>
        </w:tc>
        <w:tc>
          <w:tcPr>
            <w:tcW w:w="269" w:type="dxa"/>
          </w:tcPr>
          <w:p w14:paraId="52F6E374" w14:textId="77777777" w:rsidR="00F1636D" w:rsidRPr="005B5657" w:rsidRDefault="00F1636D" w:rsidP="008D5E68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480C03D" w14:textId="77777777" w:rsidR="00F1636D" w:rsidRDefault="00F1636D" w:rsidP="008D5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72" w:right="-4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(285,702)</w:t>
            </w:r>
          </w:p>
        </w:tc>
        <w:tc>
          <w:tcPr>
            <w:tcW w:w="236" w:type="dxa"/>
          </w:tcPr>
          <w:p w14:paraId="3A5BE1F7" w14:textId="77777777" w:rsidR="00F1636D" w:rsidRPr="005B5657" w:rsidRDefault="00F1636D" w:rsidP="008D5E68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gridSpan w:val="2"/>
          </w:tcPr>
          <w:p w14:paraId="71F89998" w14:textId="77777777" w:rsidR="00F1636D" w:rsidRDefault="00F1636D" w:rsidP="008D5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72" w:right="-4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268" w:type="dxa"/>
            <w:gridSpan w:val="2"/>
          </w:tcPr>
          <w:p w14:paraId="69294664" w14:textId="77777777" w:rsidR="00F1636D" w:rsidRPr="005B5657" w:rsidRDefault="00F1636D" w:rsidP="008D5E68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6F7E5300" w14:textId="77777777" w:rsidR="00F1636D" w:rsidRDefault="00F1636D" w:rsidP="008D5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82,460</w:t>
            </w:r>
          </w:p>
        </w:tc>
        <w:tc>
          <w:tcPr>
            <w:tcW w:w="237" w:type="dxa"/>
          </w:tcPr>
          <w:p w14:paraId="5C431DAF" w14:textId="77777777" w:rsidR="00F1636D" w:rsidRPr="005B5657" w:rsidRDefault="00F1636D" w:rsidP="008D5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14:paraId="15D6B7FD" w14:textId="77777777" w:rsidR="00F1636D" w:rsidRDefault="00F1636D" w:rsidP="00954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(82,460)</w:t>
            </w:r>
          </w:p>
        </w:tc>
        <w:tc>
          <w:tcPr>
            <w:tcW w:w="236" w:type="dxa"/>
          </w:tcPr>
          <w:p w14:paraId="695D3096" w14:textId="77777777" w:rsidR="00F1636D" w:rsidRPr="005B5657" w:rsidRDefault="00F1636D" w:rsidP="008D5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3" w:type="dxa"/>
          </w:tcPr>
          <w:p w14:paraId="371DD5DE" w14:textId="77777777" w:rsidR="00F1636D" w:rsidRDefault="00F1636D" w:rsidP="008D5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1636D" w:rsidRPr="005B5657" w14:paraId="5A82854A" w14:textId="77777777" w:rsidTr="001D3772">
        <w:trPr>
          <w:cantSplit/>
          <w:trHeight w:hRule="exact" w:val="397"/>
        </w:trPr>
        <w:tc>
          <w:tcPr>
            <w:tcW w:w="2502" w:type="dxa"/>
          </w:tcPr>
          <w:p w14:paraId="06EE3F08" w14:textId="77777777" w:rsidR="00F1636D" w:rsidRPr="004101E6" w:rsidRDefault="00F1636D" w:rsidP="008D5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รายได้รอตัดบัญชี</w:t>
            </w:r>
          </w:p>
        </w:tc>
        <w:tc>
          <w:tcPr>
            <w:tcW w:w="900" w:type="dxa"/>
          </w:tcPr>
          <w:p w14:paraId="7CF4C8B4" w14:textId="77777777" w:rsidR="00F1636D" w:rsidRPr="005B5657" w:rsidRDefault="00F1636D" w:rsidP="008D5E68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95,518</w:t>
            </w:r>
          </w:p>
        </w:tc>
        <w:tc>
          <w:tcPr>
            <w:tcW w:w="269" w:type="dxa"/>
          </w:tcPr>
          <w:p w14:paraId="55C4A770" w14:textId="77777777" w:rsidR="00F1636D" w:rsidRPr="005B5657" w:rsidRDefault="00F1636D" w:rsidP="008D5E68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4584BE0" w14:textId="77777777" w:rsidR="00F1636D" w:rsidRDefault="00F1636D" w:rsidP="008D5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72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(57,450)</w:t>
            </w:r>
          </w:p>
        </w:tc>
        <w:tc>
          <w:tcPr>
            <w:tcW w:w="236" w:type="dxa"/>
          </w:tcPr>
          <w:p w14:paraId="7A63C88F" w14:textId="77777777" w:rsidR="00F1636D" w:rsidRPr="005B5657" w:rsidRDefault="00F1636D" w:rsidP="008D5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gridSpan w:val="2"/>
          </w:tcPr>
          <w:p w14:paraId="6111FD46" w14:textId="77777777" w:rsidR="00F1636D" w:rsidRPr="005B5657" w:rsidRDefault="00F1636D" w:rsidP="008D5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72" w:right="-4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38,068</w:t>
            </w:r>
          </w:p>
        </w:tc>
        <w:tc>
          <w:tcPr>
            <w:tcW w:w="268" w:type="dxa"/>
            <w:gridSpan w:val="2"/>
          </w:tcPr>
          <w:p w14:paraId="0A2E52DB" w14:textId="77777777" w:rsidR="00F1636D" w:rsidRPr="005B5657" w:rsidRDefault="00F1636D" w:rsidP="008D5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2E2D48AB" w14:textId="77777777" w:rsidR="00F1636D" w:rsidRPr="005B5657" w:rsidRDefault="00F1636D" w:rsidP="008D5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36,884</w:t>
            </w:r>
          </w:p>
        </w:tc>
        <w:tc>
          <w:tcPr>
            <w:tcW w:w="237" w:type="dxa"/>
          </w:tcPr>
          <w:p w14:paraId="1A4988F0" w14:textId="77777777" w:rsidR="00F1636D" w:rsidRPr="005B5657" w:rsidRDefault="00F1636D" w:rsidP="008D5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14:paraId="1217173D" w14:textId="77777777" w:rsidR="00F1636D" w:rsidRPr="005B5657" w:rsidRDefault="00F1636D" w:rsidP="00954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after="0" w:line="240" w:lineRule="auto"/>
              <w:ind w:left="-40" w:right="-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(36,884)</w:t>
            </w:r>
          </w:p>
        </w:tc>
        <w:tc>
          <w:tcPr>
            <w:tcW w:w="236" w:type="dxa"/>
          </w:tcPr>
          <w:p w14:paraId="1AE32D8B" w14:textId="77777777" w:rsidR="00F1636D" w:rsidRPr="005B5657" w:rsidRDefault="00F1636D" w:rsidP="008D5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3" w:type="dxa"/>
          </w:tcPr>
          <w:p w14:paraId="1856F1AF" w14:textId="77777777" w:rsidR="00F1636D" w:rsidRDefault="00F1636D" w:rsidP="008D5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1636D" w:rsidRPr="003A0F97" w14:paraId="069E70AF" w14:textId="77777777" w:rsidTr="00083DBA">
        <w:trPr>
          <w:cantSplit/>
          <w:trHeight w:hRule="exact" w:val="397"/>
        </w:trPr>
        <w:tc>
          <w:tcPr>
            <w:tcW w:w="2502" w:type="dxa"/>
          </w:tcPr>
          <w:p w14:paraId="5C4042FF" w14:textId="77777777" w:rsidR="00F1636D" w:rsidRDefault="00F1636D" w:rsidP="008D5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รายได้รับล่วงหน้า</w:t>
            </w:r>
          </w:p>
        </w:tc>
        <w:tc>
          <w:tcPr>
            <w:tcW w:w="900" w:type="dxa"/>
          </w:tcPr>
          <w:p w14:paraId="285705AF" w14:textId="77777777" w:rsidR="00F1636D" w:rsidRDefault="00F1636D" w:rsidP="00AC5F47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</w:tcPr>
          <w:p w14:paraId="2D81C445" w14:textId="77777777" w:rsidR="00F1636D" w:rsidRPr="005B5657" w:rsidRDefault="00F1636D" w:rsidP="008D5E68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6535FA9" w14:textId="77777777" w:rsidR="00F1636D" w:rsidRDefault="00F1636D" w:rsidP="008D5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72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57,450</w:t>
            </w:r>
          </w:p>
        </w:tc>
        <w:tc>
          <w:tcPr>
            <w:tcW w:w="236" w:type="dxa"/>
          </w:tcPr>
          <w:p w14:paraId="2789B302" w14:textId="77777777" w:rsidR="00F1636D" w:rsidRPr="005B5657" w:rsidRDefault="00F1636D" w:rsidP="008D5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gridSpan w:val="2"/>
          </w:tcPr>
          <w:p w14:paraId="68A51AAE" w14:textId="77777777" w:rsidR="00F1636D" w:rsidRDefault="00F1636D" w:rsidP="008D5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72" w:right="-4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57,450</w:t>
            </w:r>
          </w:p>
        </w:tc>
        <w:tc>
          <w:tcPr>
            <w:tcW w:w="268" w:type="dxa"/>
            <w:gridSpan w:val="2"/>
          </w:tcPr>
          <w:p w14:paraId="20FD85F1" w14:textId="77777777" w:rsidR="00F1636D" w:rsidRPr="005B5657" w:rsidRDefault="00F1636D" w:rsidP="008D5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39082446" w14:textId="77777777" w:rsidR="00F1636D" w:rsidRDefault="00F1636D" w:rsidP="008D5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08647457" w14:textId="77777777" w:rsidR="00F1636D" w:rsidRPr="005B5657" w:rsidRDefault="00F1636D" w:rsidP="008D5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14:paraId="10CFD818" w14:textId="77777777" w:rsidR="00F1636D" w:rsidRDefault="00F1636D" w:rsidP="00954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36,884</w:t>
            </w:r>
          </w:p>
        </w:tc>
        <w:tc>
          <w:tcPr>
            <w:tcW w:w="236" w:type="dxa"/>
          </w:tcPr>
          <w:p w14:paraId="10A1C3D3" w14:textId="77777777" w:rsidR="00F1636D" w:rsidRPr="005B5657" w:rsidRDefault="00F1636D" w:rsidP="008D5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3" w:type="dxa"/>
          </w:tcPr>
          <w:p w14:paraId="28E2247C" w14:textId="77777777" w:rsidR="00F1636D" w:rsidRDefault="00F1636D" w:rsidP="008D5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36,884</w:t>
            </w:r>
          </w:p>
        </w:tc>
      </w:tr>
      <w:tr w:rsidR="00160D28" w:rsidRPr="005B5657" w14:paraId="6F857C7C" w14:textId="77777777" w:rsidTr="00083DBA">
        <w:trPr>
          <w:cantSplit/>
          <w:trHeight w:hRule="exact" w:val="397"/>
        </w:trPr>
        <w:tc>
          <w:tcPr>
            <w:tcW w:w="2502" w:type="dxa"/>
          </w:tcPr>
          <w:p w14:paraId="55EB7B9E" w14:textId="1BF6FF69" w:rsidR="00160D28" w:rsidRPr="005B5657" w:rsidRDefault="00160D28" w:rsidP="00160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เงินรับล่วงหน้าค่าโฆษณา</w:t>
            </w:r>
          </w:p>
        </w:tc>
        <w:tc>
          <w:tcPr>
            <w:tcW w:w="900" w:type="dxa"/>
          </w:tcPr>
          <w:p w14:paraId="45F2326B" w14:textId="12D97F89" w:rsidR="00160D28" w:rsidRPr="00160D28" w:rsidRDefault="00160D28" w:rsidP="00160D28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0D2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</w:tcPr>
          <w:p w14:paraId="7784FA6D" w14:textId="77777777" w:rsidR="00160D28" w:rsidRPr="00160D28" w:rsidRDefault="00160D28" w:rsidP="00160D28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3881358" w14:textId="661ED5A2" w:rsidR="00160D28" w:rsidRPr="00160D28" w:rsidRDefault="00160D28" w:rsidP="00160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0D28">
              <w:rPr>
                <w:rFonts w:ascii="Angsana New" w:hAnsi="Angsana New"/>
                <w:sz w:val="30"/>
                <w:szCs w:val="30"/>
              </w:rPr>
              <w:t>64,264</w:t>
            </w:r>
          </w:p>
        </w:tc>
        <w:tc>
          <w:tcPr>
            <w:tcW w:w="236" w:type="dxa"/>
          </w:tcPr>
          <w:p w14:paraId="565AF899" w14:textId="77777777" w:rsidR="00160D28" w:rsidRPr="00160D28" w:rsidRDefault="00160D28" w:rsidP="00160D28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gridSpan w:val="2"/>
          </w:tcPr>
          <w:p w14:paraId="7AFFF96B" w14:textId="213D4544" w:rsidR="00160D28" w:rsidRPr="00160D28" w:rsidRDefault="00160D28" w:rsidP="001F353A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0D28">
              <w:rPr>
                <w:rFonts w:ascii="Angsana New" w:hAnsi="Angsana New"/>
                <w:sz w:val="30"/>
                <w:szCs w:val="30"/>
              </w:rPr>
              <w:t>64,264</w:t>
            </w:r>
          </w:p>
        </w:tc>
        <w:tc>
          <w:tcPr>
            <w:tcW w:w="268" w:type="dxa"/>
            <w:gridSpan w:val="2"/>
          </w:tcPr>
          <w:p w14:paraId="49107708" w14:textId="77777777" w:rsidR="00160D28" w:rsidRPr="00160D28" w:rsidRDefault="00160D28" w:rsidP="00160D28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17B33CCF" w14:textId="1FB992FD" w:rsidR="00160D28" w:rsidRPr="00160D28" w:rsidRDefault="00160D28" w:rsidP="00954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0D2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7" w:type="dxa"/>
          </w:tcPr>
          <w:p w14:paraId="52308EF0" w14:textId="77777777" w:rsidR="00160D28" w:rsidRPr="00160D28" w:rsidRDefault="00160D28" w:rsidP="00160D28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14:paraId="2BE880CE" w14:textId="3DFD5ADE" w:rsidR="00160D28" w:rsidRPr="00160D28" w:rsidRDefault="00160D28" w:rsidP="00954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40" w:right="-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0D28">
              <w:rPr>
                <w:rFonts w:ascii="Angsana New" w:hAnsi="Angsana New"/>
                <w:sz w:val="30"/>
                <w:szCs w:val="30"/>
              </w:rPr>
              <w:t>64,264</w:t>
            </w:r>
          </w:p>
        </w:tc>
        <w:tc>
          <w:tcPr>
            <w:tcW w:w="236" w:type="dxa"/>
          </w:tcPr>
          <w:p w14:paraId="11A21CBB" w14:textId="77777777" w:rsidR="00160D28" w:rsidRPr="00160D28" w:rsidRDefault="00160D28" w:rsidP="00160D28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3" w:type="dxa"/>
          </w:tcPr>
          <w:p w14:paraId="1334E6C3" w14:textId="3B93C852" w:rsidR="00160D28" w:rsidRPr="00160D28" w:rsidRDefault="00160D28" w:rsidP="00160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after="0" w:line="240" w:lineRule="auto"/>
              <w:ind w:right="-46"/>
              <w:rPr>
                <w:rFonts w:ascii="Angsana New" w:hAnsi="Angsana New"/>
                <w:sz w:val="30"/>
                <w:szCs w:val="30"/>
              </w:rPr>
            </w:pPr>
            <w:r w:rsidRPr="00160D28">
              <w:rPr>
                <w:rFonts w:ascii="Angsana New" w:hAnsi="Angsana New"/>
                <w:sz w:val="30"/>
                <w:szCs w:val="30"/>
              </w:rPr>
              <w:t>64,264</w:t>
            </w:r>
          </w:p>
        </w:tc>
      </w:tr>
      <w:tr w:rsidR="00160D28" w:rsidRPr="005B5657" w14:paraId="2865E7E0" w14:textId="77777777" w:rsidTr="00514D42">
        <w:trPr>
          <w:cantSplit/>
          <w:trHeight w:hRule="exact" w:val="397"/>
        </w:trPr>
        <w:tc>
          <w:tcPr>
            <w:tcW w:w="2502" w:type="dxa"/>
          </w:tcPr>
          <w:p w14:paraId="78173B32" w14:textId="5F86AE17" w:rsidR="00160D28" w:rsidRPr="005B5657" w:rsidRDefault="00160D28" w:rsidP="00160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900" w:type="dxa"/>
          </w:tcPr>
          <w:p w14:paraId="2E46F7DC" w14:textId="345EE81C" w:rsidR="00160D28" w:rsidRPr="00160D28" w:rsidRDefault="00160D28" w:rsidP="00160D28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87,315</w:t>
            </w:r>
          </w:p>
        </w:tc>
        <w:tc>
          <w:tcPr>
            <w:tcW w:w="269" w:type="dxa"/>
          </w:tcPr>
          <w:p w14:paraId="739F6EC9" w14:textId="77777777" w:rsidR="00160D28" w:rsidRPr="00160D28" w:rsidRDefault="00160D28" w:rsidP="00160D28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66A1A3E" w14:textId="59428452" w:rsidR="00160D28" w:rsidRPr="00160D28" w:rsidRDefault="00160D28" w:rsidP="00160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2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160D28">
              <w:rPr>
                <w:rFonts w:ascii="Angsana New" w:hAnsi="Angsana New"/>
                <w:sz w:val="30"/>
                <w:szCs w:val="30"/>
              </w:rPr>
              <w:t>64,264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F7D94DC" w14:textId="77777777" w:rsidR="00160D28" w:rsidRPr="00160D28" w:rsidRDefault="00160D28" w:rsidP="00160D28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gridSpan w:val="2"/>
          </w:tcPr>
          <w:p w14:paraId="3FC4C20B" w14:textId="0B37EDA4" w:rsidR="00160D28" w:rsidRPr="00160D28" w:rsidRDefault="00160D28" w:rsidP="001F353A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23,05</w:t>
            </w:r>
            <w:r w:rsidR="003303C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8" w:type="dxa"/>
            <w:gridSpan w:val="2"/>
          </w:tcPr>
          <w:p w14:paraId="7A54FF3A" w14:textId="77777777" w:rsidR="00160D28" w:rsidRPr="00160D28" w:rsidRDefault="00160D28" w:rsidP="00160D28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29D04F1B" w14:textId="246074E8" w:rsidR="00160D28" w:rsidRPr="00160D28" w:rsidRDefault="00160D28" w:rsidP="00160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66,433</w:t>
            </w:r>
          </w:p>
        </w:tc>
        <w:tc>
          <w:tcPr>
            <w:tcW w:w="237" w:type="dxa"/>
          </w:tcPr>
          <w:p w14:paraId="37777C2D" w14:textId="77777777" w:rsidR="00160D28" w:rsidRPr="00160D28" w:rsidRDefault="00160D28" w:rsidP="00160D28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</w:tcPr>
          <w:p w14:paraId="7DE39B1E" w14:textId="5A42DE32" w:rsidR="00160D28" w:rsidRPr="00160D28" w:rsidRDefault="00160D28" w:rsidP="00954B82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left="-40" w:right="-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160D28">
              <w:rPr>
                <w:rFonts w:ascii="Angsana New" w:hAnsi="Angsana New"/>
                <w:sz w:val="30"/>
                <w:szCs w:val="30"/>
              </w:rPr>
              <w:t>64,264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1FC2C6C3" w14:textId="77777777" w:rsidR="00160D28" w:rsidRPr="00160D28" w:rsidRDefault="00160D28" w:rsidP="00160D28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3" w:type="dxa"/>
          </w:tcPr>
          <w:p w14:paraId="0E4FD9DF" w14:textId="57647737" w:rsidR="00160D28" w:rsidRPr="00160D28" w:rsidRDefault="00160D28" w:rsidP="00573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right="-4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2,169</w:t>
            </w:r>
          </w:p>
        </w:tc>
      </w:tr>
      <w:tr w:rsidR="00160D28" w:rsidRPr="005B5657" w14:paraId="03A8CD61" w14:textId="77777777" w:rsidTr="00514D42">
        <w:trPr>
          <w:cantSplit/>
          <w:trHeight w:hRule="exact" w:val="397"/>
        </w:trPr>
        <w:tc>
          <w:tcPr>
            <w:tcW w:w="2502" w:type="dxa"/>
          </w:tcPr>
          <w:p w14:paraId="07558F91" w14:textId="77777777" w:rsidR="00160D28" w:rsidRPr="005B5657" w:rsidRDefault="00160D28" w:rsidP="00160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87164AC" w14:textId="77777777" w:rsidR="00160D28" w:rsidRPr="005B5657" w:rsidRDefault="00160D28" w:rsidP="00160D28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313000C3" w14:textId="77777777" w:rsidR="00160D28" w:rsidRPr="005B5657" w:rsidRDefault="00160D28" w:rsidP="00160D28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99A106F" w14:textId="77777777" w:rsidR="00160D28" w:rsidRPr="005B5657" w:rsidRDefault="00160D28" w:rsidP="00160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240" w:lineRule="auto"/>
              <w:ind w:left="-72"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565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67532C3" w14:textId="77777777" w:rsidR="00160D28" w:rsidRPr="005B5657" w:rsidRDefault="00160D28" w:rsidP="00160D28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86" w:type="dxa"/>
            <w:gridSpan w:val="2"/>
          </w:tcPr>
          <w:p w14:paraId="192944C6" w14:textId="77777777" w:rsidR="00160D28" w:rsidRPr="005B5657" w:rsidRDefault="00160D28" w:rsidP="00160D28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gridSpan w:val="2"/>
          </w:tcPr>
          <w:p w14:paraId="5F4022EA" w14:textId="77777777" w:rsidR="00160D28" w:rsidRPr="005B5657" w:rsidRDefault="00160D28" w:rsidP="00160D28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</w:tcPr>
          <w:p w14:paraId="3A8853AF" w14:textId="77777777" w:rsidR="00160D28" w:rsidRPr="005B5657" w:rsidRDefault="00160D28" w:rsidP="00160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1AFF30E6" w14:textId="77777777" w:rsidR="00160D28" w:rsidRPr="005B5657" w:rsidRDefault="00160D28" w:rsidP="00160D28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</w:tcPr>
          <w:p w14:paraId="4B03B69B" w14:textId="77777777" w:rsidR="00160D28" w:rsidRPr="005B5657" w:rsidRDefault="00160D28" w:rsidP="00160D28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565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88123FC" w14:textId="77777777" w:rsidR="00160D28" w:rsidRPr="005B5657" w:rsidRDefault="00160D28" w:rsidP="00160D28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3" w:type="dxa"/>
          </w:tcPr>
          <w:p w14:paraId="3D4E65EB" w14:textId="77777777" w:rsidR="00160D28" w:rsidRPr="005B5657" w:rsidRDefault="00160D28" w:rsidP="00160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after="0" w:line="240" w:lineRule="auto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4D42" w:rsidRPr="005B5657" w14:paraId="747943D9" w14:textId="77777777" w:rsidTr="00514D42">
        <w:trPr>
          <w:cantSplit/>
          <w:trHeight w:hRule="exact" w:val="397"/>
        </w:trPr>
        <w:tc>
          <w:tcPr>
            <w:tcW w:w="2502" w:type="dxa"/>
          </w:tcPr>
          <w:p w14:paraId="402A2894" w14:textId="77777777" w:rsidR="00514D42" w:rsidRPr="004111A7" w:rsidRDefault="00514D42" w:rsidP="00160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C639587" w14:textId="77777777" w:rsidR="00514D42" w:rsidRPr="004111A7" w:rsidRDefault="00514D42" w:rsidP="00160D28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</w:tcPr>
          <w:p w14:paraId="036C14C5" w14:textId="77777777" w:rsidR="00514D42" w:rsidRPr="004111A7" w:rsidRDefault="00514D42" w:rsidP="00160D28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46569EF" w14:textId="77777777" w:rsidR="00514D42" w:rsidRPr="004111A7" w:rsidRDefault="00514D42" w:rsidP="00160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240" w:lineRule="auto"/>
              <w:ind w:left="-72" w:right="-15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19DE1A6" w14:textId="77777777" w:rsidR="00514D42" w:rsidRPr="004111A7" w:rsidRDefault="00514D42" w:rsidP="00160D28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86" w:type="dxa"/>
            <w:gridSpan w:val="2"/>
          </w:tcPr>
          <w:p w14:paraId="40E65F64" w14:textId="77777777" w:rsidR="00514D42" w:rsidRPr="004111A7" w:rsidRDefault="00514D42" w:rsidP="00160D28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  <w:gridSpan w:val="2"/>
          </w:tcPr>
          <w:p w14:paraId="60E6611C" w14:textId="77777777" w:rsidR="00514D42" w:rsidRPr="004111A7" w:rsidRDefault="00514D42" w:rsidP="00160D28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01284A97" w14:textId="77777777" w:rsidR="00514D42" w:rsidRPr="004111A7" w:rsidRDefault="00514D42" w:rsidP="00160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</w:tcPr>
          <w:p w14:paraId="01C2270D" w14:textId="77777777" w:rsidR="00514D42" w:rsidRPr="004111A7" w:rsidRDefault="00514D42" w:rsidP="00160D28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double" w:sz="4" w:space="0" w:color="auto"/>
            </w:tcBorders>
          </w:tcPr>
          <w:p w14:paraId="1060C6F0" w14:textId="77777777" w:rsidR="00514D42" w:rsidRPr="004111A7" w:rsidRDefault="00514D42" w:rsidP="00160D28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BBCA06A" w14:textId="77777777" w:rsidR="00514D42" w:rsidRPr="004111A7" w:rsidRDefault="00514D42" w:rsidP="00160D28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3" w:type="dxa"/>
          </w:tcPr>
          <w:p w14:paraId="3E62EF0B" w14:textId="77777777" w:rsidR="00514D42" w:rsidRPr="004111A7" w:rsidRDefault="00514D42" w:rsidP="00160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after="0" w:line="240" w:lineRule="auto"/>
              <w:ind w:right="-4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14D42" w:rsidRPr="005B5657" w14:paraId="343842BD" w14:textId="77777777" w:rsidTr="00514D42">
        <w:trPr>
          <w:cantSplit/>
          <w:trHeight w:hRule="exact" w:val="397"/>
        </w:trPr>
        <w:tc>
          <w:tcPr>
            <w:tcW w:w="2502" w:type="dxa"/>
          </w:tcPr>
          <w:p w14:paraId="52E4FC04" w14:textId="078120EC" w:rsidR="00514D42" w:rsidRPr="005E5C65" w:rsidRDefault="005E5C65" w:rsidP="00160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E5C6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900" w:type="dxa"/>
          </w:tcPr>
          <w:p w14:paraId="35A500DE" w14:textId="77777777" w:rsidR="00514D42" w:rsidRPr="005B5657" w:rsidRDefault="00514D42" w:rsidP="00160D28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161F2635" w14:textId="77777777" w:rsidR="00514D42" w:rsidRPr="005B5657" w:rsidRDefault="00514D42" w:rsidP="00160D28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40985C3" w14:textId="77777777" w:rsidR="00514D42" w:rsidRPr="005B5657" w:rsidRDefault="00514D42" w:rsidP="00160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240" w:lineRule="auto"/>
              <w:ind w:left="-72"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C5D60C2" w14:textId="77777777" w:rsidR="00514D42" w:rsidRPr="005B5657" w:rsidRDefault="00514D42" w:rsidP="00160D28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86" w:type="dxa"/>
            <w:gridSpan w:val="2"/>
          </w:tcPr>
          <w:p w14:paraId="6555C0ED" w14:textId="77777777" w:rsidR="00514D42" w:rsidRPr="005B5657" w:rsidRDefault="00514D42" w:rsidP="00160D28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gridSpan w:val="2"/>
          </w:tcPr>
          <w:p w14:paraId="25D724C2" w14:textId="77777777" w:rsidR="00514D42" w:rsidRPr="005B5657" w:rsidRDefault="00514D42" w:rsidP="00160D28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</w:tcPr>
          <w:p w14:paraId="49A9E617" w14:textId="77777777" w:rsidR="00514D42" w:rsidRPr="005B5657" w:rsidRDefault="00514D42" w:rsidP="00160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15ECE25D" w14:textId="77777777" w:rsidR="00514D42" w:rsidRPr="005B5657" w:rsidRDefault="00514D42" w:rsidP="00160D28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7" w:type="dxa"/>
          </w:tcPr>
          <w:p w14:paraId="3BB4D3BD" w14:textId="77777777" w:rsidR="00514D42" w:rsidRPr="005B5657" w:rsidRDefault="00514D42" w:rsidP="00160D28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32BDE37" w14:textId="77777777" w:rsidR="00514D42" w:rsidRPr="005B5657" w:rsidRDefault="00514D42" w:rsidP="00160D28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3" w:type="dxa"/>
          </w:tcPr>
          <w:p w14:paraId="64F8B4AD" w14:textId="77777777" w:rsidR="00514D42" w:rsidRPr="005B5657" w:rsidRDefault="00514D42" w:rsidP="00160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after="0" w:line="240" w:lineRule="auto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4D42" w:rsidRPr="005B5657" w14:paraId="49277B31" w14:textId="77777777" w:rsidTr="005273F0">
        <w:trPr>
          <w:cantSplit/>
          <w:trHeight w:hRule="exact" w:val="397"/>
        </w:trPr>
        <w:tc>
          <w:tcPr>
            <w:tcW w:w="2502" w:type="dxa"/>
          </w:tcPr>
          <w:p w14:paraId="64281A60" w14:textId="4FDE6CD1" w:rsidR="00514D42" w:rsidRPr="005B5657" w:rsidRDefault="00BE3B84" w:rsidP="00160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</w:tcPr>
          <w:p w14:paraId="7188C052" w14:textId="3C16DE2D" w:rsidR="00514D42" w:rsidRPr="005273F0" w:rsidRDefault="005273F0" w:rsidP="00160D28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73F0">
              <w:rPr>
                <w:rFonts w:ascii="Angsana New" w:hAnsi="Angsana New"/>
                <w:sz w:val="30"/>
                <w:szCs w:val="30"/>
              </w:rPr>
              <w:t>617,17</w:t>
            </w:r>
            <w:r w:rsidR="003303C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9" w:type="dxa"/>
          </w:tcPr>
          <w:p w14:paraId="2646F5C3" w14:textId="77777777" w:rsidR="00514D42" w:rsidRPr="005273F0" w:rsidRDefault="00514D42" w:rsidP="00160D28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B4F09F1" w14:textId="456992EF" w:rsidR="00514D42" w:rsidRPr="005273F0" w:rsidRDefault="005273F0" w:rsidP="002A7F1D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72" w:right="-156"/>
              <w:rPr>
                <w:rFonts w:ascii="Angsana New" w:hAnsi="Angsana New"/>
                <w:sz w:val="30"/>
                <w:szCs w:val="30"/>
              </w:rPr>
            </w:pPr>
            <w:r w:rsidRPr="005273F0">
              <w:rPr>
                <w:rFonts w:ascii="Angsana New" w:hAnsi="Angsana New"/>
                <w:sz w:val="30"/>
                <w:szCs w:val="30"/>
              </w:rPr>
              <w:t>7,033</w:t>
            </w:r>
          </w:p>
        </w:tc>
        <w:tc>
          <w:tcPr>
            <w:tcW w:w="236" w:type="dxa"/>
          </w:tcPr>
          <w:p w14:paraId="723D1CB1" w14:textId="77777777" w:rsidR="00514D42" w:rsidRPr="005273F0" w:rsidRDefault="00514D42" w:rsidP="00160D28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gridSpan w:val="2"/>
          </w:tcPr>
          <w:p w14:paraId="2D82B0B5" w14:textId="6A92FB70" w:rsidR="00514D42" w:rsidRPr="005273F0" w:rsidRDefault="005273F0" w:rsidP="00F208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26"/>
              </w:tabs>
              <w:spacing w:after="0" w:line="240" w:lineRule="auto"/>
              <w:ind w:left="-150" w:right="-156" w:firstLine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73F0">
              <w:rPr>
                <w:rFonts w:ascii="Angsana New" w:hAnsi="Angsana New"/>
                <w:sz w:val="30"/>
                <w:szCs w:val="30"/>
              </w:rPr>
              <w:t>624,20</w:t>
            </w:r>
            <w:r w:rsidR="003303C7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68" w:type="dxa"/>
            <w:gridSpan w:val="2"/>
          </w:tcPr>
          <w:p w14:paraId="09C1D3B8" w14:textId="77777777" w:rsidR="00514D42" w:rsidRPr="005273F0" w:rsidRDefault="00514D42" w:rsidP="00160D28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6BE3E3A7" w14:textId="258DCA3C" w:rsidR="00514D42" w:rsidRPr="005273F0" w:rsidRDefault="005273F0" w:rsidP="00160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  <w:r w:rsidRPr="005273F0">
              <w:rPr>
                <w:rFonts w:ascii="Angsana New" w:hAnsi="Angsana New"/>
                <w:sz w:val="30"/>
                <w:szCs w:val="30"/>
              </w:rPr>
              <w:t>1,154,042</w:t>
            </w:r>
          </w:p>
        </w:tc>
        <w:tc>
          <w:tcPr>
            <w:tcW w:w="237" w:type="dxa"/>
          </w:tcPr>
          <w:p w14:paraId="20A16525" w14:textId="77777777" w:rsidR="00514D42" w:rsidRPr="005273F0" w:rsidRDefault="00514D42" w:rsidP="00160D28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14:paraId="6AB2106F" w14:textId="144238C7" w:rsidR="00514D42" w:rsidRPr="005273F0" w:rsidRDefault="005273F0" w:rsidP="009429A7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73F0">
              <w:rPr>
                <w:rFonts w:ascii="Angsana New" w:hAnsi="Angsana New"/>
                <w:sz w:val="30"/>
                <w:szCs w:val="30"/>
              </w:rPr>
              <w:t>(816,420)</w:t>
            </w:r>
          </w:p>
        </w:tc>
        <w:tc>
          <w:tcPr>
            <w:tcW w:w="236" w:type="dxa"/>
          </w:tcPr>
          <w:p w14:paraId="4C2D63EA" w14:textId="77777777" w:rsidR="00514D42" w:rsidRPr="005273F0" w:rsidRDefault="00514D42" w:rsidP="00160D28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3" w:type="dxa"/>
          </w:tcPr>
          <w:p w14:paraId="045EEFF0" w14:textId="13105AC6" w:rsidR="00514D42" w:rsidRPr="005273F0" w:rsidRDefault="005273F0" w:rsidP="009429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after="0" w:line="240" w:lineRule="auto"/>
              <w:ind w:right="-46"/>
              <w:rPr>
                <w:rFonts w:ascii="Angsana New" w:hAnsi="Angsana New"/>
                <w:sz w:val="30"/>
                <w:szCs w:val="30"/>
              </w:rPr>
            </w:pPr>
            <w:r w:rsidRPr="005273F0">
              <w:rPr>
                <w:rFonts w:ascii="Angsana New" w:hAnsi="Angsana New"/>
                <w:sz w:val="30"/>
                <w:szCs w:val="30"/>
              </w:rPr>
              <w:t>337,622</w:t>
            </w:r>
          </w:p>
        </w:tc>
      </w:tr>
      <w:tr w:rsidR="005273F0" w:rsidRPr="005B5657" w14:paraId="4D6FA538" w14:textId="77777777" w:rsidTr="00AC5F47">
        <w:trPr>
          <w:cantSplit/>
          <w:trHeight w:hRule="exact" w:val="803"/>
        </w:trPr>
        <w:tc>
          <w:tcPr>
            <w:tcW w:w="2502" w:type="dxa"/>
          </w:tcPr>
          <w:p w14:paraId="0AADD8B3" w14:textId="0D315634" w:rsidR="005273F0" w:rsidRPr="005B5657" w:rsidRDefault="00AC5F47" w:rsidP="00AC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(กลับรายการ) </w:t>
            </w:r>
            <w:r w:rsidR="005273F0">
              <w:rPr>
                <w:rFonts w:ascii="Angsana New" w:hAnsi="Angsana New" w:hint="cs"/>
                <w:sz w:val="30"/>
                <w:szCs w:val="30"/>
                <w:cs/>
              </w:rPr>
              <w:t>ผลขาดทุน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จากค่าเผื่อ</w:t>
            </w:r>
            <w:r w:rsidR="005273F0">
              <w:rPr>
                <w:rFonts w:ascii="Angsana New" w:hAnsi="Angsana New" w:hint="cs"/>
                <w:sz w:val="30"/>
                <w:szCs w:val="30"/>
                <w:cs/>
              </w:rPr>
              <w:t>หนี้สงสัยจะสูญ</w:t>
            </w:r>
          </w:p>
        </w:tc>
        <w:tc>
          <w:tcPr>
            <w:tcW w:w="900" w:type="dxa"/>
            <w:vAlign w:val="bottom"/>
          </w:tcPr>
          <w:p w14:paraId="4A5F12F5" w14:textId="739F2D47" w:rsidR="005273F0" w:rsidRPr="005273F0" w:rsidRDefault="005273F0" w:rsidP="00AC5F47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73F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vAlign w:val="bottom"/>
          </w:tcPr>
          <w:p w14:paraId="3C67293B" w14:textId="77777777" w:rsidR="005273F0" w:rsidRPr="005273F0" w:rsidRDefault="005273F0" w:rsidP="00AC5F47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CA5894F" w14:textId="299F6DE7" w:rsidR="005273F0" w:rsidRPr="005273F0" w:rsidRDefault="005273F0" w:rsidP="00AC5F47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72" w:right="-15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73F0">
              <w:rPr>
                <w:rFonts w:ascii="Angsana New" w:hAnsi="Angsana New"/>
                <w:sz w:val="30"/>
                <w:szCs w:val="30"/>
              </w:rPr>
              <w:t>(7,033)</w:t>
            </w:r>
          </w:p>
        </w:tc>
        <w:tc>
          <w:tcPr>
            <w:tcW w:w="236" w:type="dxa"/>
            <w:vAlign w:val="bottom"/>
          </w:tcPr>
          <w:p w14:paraId="55918379" w14:textId="77777777" w:rsidR="005273F0" w:rsidRPr="005273F0" w:rsidRDefault="005273F0" w:rsidP="00AC5F47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gridSpan w:val="2"/>
            <w:vAlign w:val="bottom"/>
          </w:tcPr>
          <w:p w14:paraId="4A6DA8C0" w14:textId="38C4BE8A" w:rsidR="005273F0" w:rsidRPr="005273F0" w:rsidRDefault="005273F0" w:rsidP="00AC5F47">
            <w:pPr>
              <w:pStyle w:val="BodyText"/>
              <w:tabs>
                <w:tab w:val="clear" w:pos="454"/>
                <w:tab w:val="clear" w:pos="680"/>
                <w:tab w:val="left" w:pos="570"/>
                <w:tab w:val="decimal" w:pos="750"/>
              </w:tabs>
              <w:spacing w:after="0" w:line="240" w:lineRule="auto"/>
              <w:ind w:right="-15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73F0">
              <w:rPr>
                <w:rFonts w:ascii="Angsana New" w:hAnsi="Angsana New"/>
                <w:sz w:val="30"/>
                <w:szCs w:val="30"/>
              </w:rPr>
              <w:t>(7,033)</w:t>
            </w:r>
          </w:p>
        </w:tc>
        <w:tc>
          <w:tcPr>
            <w:tcW w:w="268" w:type="dxa"/>
            <w:gridSpan w:val="2"/>
            <w:vAlign w:val="bottom"/>
          </w:tcPr>
          <w:p w14:paraId="6BEFA7E3" w14:textId="77777777" w:rsidR="005273F0" w:rsidRPr="005273F0" w:rsidRDefault="005273F0" w:rsidP="00AC5F47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64089D02" w14:textId="1CFB8634" w:rsidR="005273F0" w:rsidRPr="005273F0" w:rsidRDefault="005273F0" w:rsidP="00AC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73F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7" w:type="dxa"/>
            <w:vAlign w:val="bottom"/>
          </w:tcPr>
          <w:p w14:paraId="397C4525" w14:textId="77777777" w:rsidR="005273F0" w:rsidRPr="005273F0" w:rsidRDefault="005273F0" w:rsidP="00AC5F47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  <w:vAlign w:val="bottom"/>
          </w:tcPr>
          <w:p w14:paraId="6F757A19" w14:textId="7E355844" w:rsidR="005273F0" w:rsidRPr="005273F0" w:rsidRDefault="005273F0" w:rsidP="00AC5F47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73F0">
              <w:rPr>
                <w:rFonts w:ascii="Angsana New" w:hAnsi="Angsana New"/>
                <w:sz w:val="30"/>
                <w:szCs w:val="30"/>
              </w:rPr>
              <w:t>816,420</w:t>
            </w:r>
          </w:p>
        </w:tc>
        <w:tc>
          <w:tcPr>
            <w:tcW w:w="236" w:type="dxa"/>
            <w:vAlign w:val="bottom"/>
          </w:tcPr>
          <w:p w14:paraId="08DA133C" w14:textId="77777777" w:rsidR="005273F0" w:rsidRPr="005273F0" w:rsidRDefault="005273F0" w:rsidP="00AC5F47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3" w:type="dxa"/>
            <w:vAlign w:val="bottom"/>
          </w:tcPr>
          <w:p w14:paraId="3120ABE8" w14:textId="6EDE1ABD" w:rsidR="005273F0" w:rsidRPr="005273F0" w:rsidRDefault="005273F0" w:rsidP="00AC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after="0" w:line="240" w:lineRule="auto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73F0">
              <w:rPr>
                <w:rFonts w:ascii="Angsana New" w:hAnsi="Angsana New"/>
                <w:sz w:val="30"/>
                <w:szCs w:val="30"/>
              </w:rPr>
              <w:t>816,420</w:t>
            </w:r>
          </w:p>
        </w:tc>
      </w:tr>
      <w:tr w:rsidR="002A7F1D" w:rsidRPr="005B5657" w14:paraId="4BB7CF5E" w14:textId="77777777" w:rsidTr="002A7F1D">
        <w:trPr>
          <w:cantSplit/>
          <w:trHeight w:hRule="exact" w:val="408"/>
        </w:trPr>
        <w:tc>
          <w:tcPr>
            <w:tcW w:w="2502" w:type="dxa"/>
          </w:tcPr>
          <w:p w14:paraId="6E238BB9" w14:textId="77777777" w:rsidR="002A7F1D" w:rsidRPr="005B5657" w:rsidRDefault="002A7F1D" w:rsidP="002A7F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4B42813" w14:textId="77777777" w:rsidR="002A7F1D" w:rsidRPr="005B5657" w:rsidRDefault="002A7F1D" w:rsidP="002A7F1D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6E724215" w14:textId="77777777" w:rsidR="002A7F1D" w:rsidRPr="005B5657" w:rsidRDefault="002A7F1D" w:rsidP="002A7F1D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05E1006" w14:textId="09F94DD0" w:rsidR="002A7F1D" w:rsidRPr="005B5657" w:rsidRDefault="002A7F1D" w:rsidP="002A7F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240" w:lineRule="auto"/>
              <w:ind w:left="-72"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565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3997B57" w14:textId="77777777" w:rsidR="002A7F1D" w:rsidRPr="005B5657" w:rsidRDefault="002A7F1D" w:rsidP="002A7F1D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86" w:type="dxa"/>
            <w:gridSpan w:val="2"/>
          </w:tcPr>
          <w:p w14:paraId="521D852E" w14:textId="77777777" w:rsidR="002A7F1D" w:rsidRPr="005B5657" w:rsidRDefault="002A7F1D" w:rsidP="002A7F1D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gridSpan w:val="2"/>
          </w:tcPr>
          <w:p w14:paraId="518B27FA" w14:textId="77777777" w:rsidR="002A7F1D" w:rsidRPr="005B5657" w:rsidRDefault="002A7F1D" w:rsidP="002A7F1D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</w:tcPr>
          <w:p w14:paraId="62897BBC" w14:textId="77777777" w:rsidR="002A7F1D" w:rsidRPr="005B5657" w:rsidRDefault="002A7F1D" w:rsidP="002A7F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4F5CB3F0" w14:textId="77777777" w:rsidR="002A7F1D" w:rsidRPr="005B5657" w:rsidRDefault="002A7F1D" w:rsidP="002A7F1D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</w:tcPr>
          <w:p w14:paraId="326FD375" w14:textId="53D74F68" w:rsidR="002A7F1D" w:rsidRPr="005B5657" w:rsidRDefault="002A7F1D" w:rsidP="002A7F1D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565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70FFE1C" w14:textId="77777777" w:rsidR="002A7F1D" w:rsidRPr="005B5657" w:rsidRDefault="002A7F1D" w:rsidP="002A7F1D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3" w:type="dxa"/>
          </w:tcPr>
          <w:p w14:paraId="0B941A0B" w14:textId="77777777" w:rsidR="002A7F1D" w:rsidRPr="005B5657" w:rsidRDefault="002A7F1D" w:rsidP="002A7F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after="0" w:line="240" w:lineRule="auto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043E4EBE" w14:textId="77777777" w:rsidR="00DC50ED" w:rsidRPr="00E05951" w:rsidRDefault="00DC50ED" w:rsidP="005B57FC">
      <w:pPr>
        <w:rPr>
          <w:rFonts w:ascii="Angsana New" w:hAnsi="Angsana New"/>
          <w:sz w:val="24"/>
          <w:szCs w:val="24"/>
        </w:rPr>
      </w:pPr>
    </w:p>
    <w:p w14:paraId="6FFC88FA" w14:textId="14B381A2" w:rsidR="00F1636D" w:rsidRPr="00044C7C" w:rsidRDefault="00F1636D" w:rsidP="00E059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การจัดประเภทรายการ</w:t>
      </w:r>
      <w:r w:rsidR="00AC0D36">
        <w:rPr>
          <w:rFonts w:ascii="Angsana New" w:hAnsi="Angsana New" w:hint="cs"/>
          <w:sz w:val="30"/>
          <w:szCs w:val="30"/>
          <w:cs/>
        </w:rPr>
        <w:t>ใหม่</w:t>
      </w:r>
      <w:r>
        <w:rPr>
          <w:rFonts w:ascii="Angsana New" w:hAnsi="Angsana New" w:hint="cs"/>
          <w:sz w:val="30"/>
          <w:szCs w:val="30"/>
          <w:cs/>
        </w:rPr>
        <w:t>นี้ เนื่องจากผู้บริหารเห็นว่ามีความเหมาะสมกับธุรกิจของกลุ่มบริษัทมากกว่า</w:t>
      </w:r>
    </w:p>
    <w:sectPr w:rsidR="00F1636D" w:rsidRPr="00044C7C" w:rsidSect="00B75C63">
      <w:headerReference w:type="default" r:id="rId21"/>
      <w:pgSz w:w="11907" w:h="16840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66B72C" w14:textId="77777777" w:rsidR="003D2A6F" w:rsidRDefault="003D2A6F">
      <w:r>
        <w:separator/>
      </w:r>
    </w:p>
  </w:endnote>
  <w:endnote w:type="continuationSeparator" w:id="0">
    <w:p w14:paraId="19D4400A" w14:textId="77777777" w:rsidR="003D2A6F" w:rsidRDefault="003D2A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Bold">
    <w:altName w:val="Times New Roman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ngsanaNew">
    <w:altName w:val="Angsana New"/>
    <w:panose1 w:val="00000000000000000000"/>
    <w:charset w:val="DE"/>
    <w:family w:val="auto"/>
    <w:notTrueType/>
    <w:pitch w:val="default"/>
    <w:sig w:usb0="01000001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FC957E" w14:textId="77777777" w:rsidR="00A20AB1" w:rsidRPr="00753031" w:rsidRDefault="00A20AB1">
    <w:pPr>
      <w:pStyle w:val="Footer"/>
      <w:jc w:val="center"/>
      <w:rPr>
        <w:rFonts w:ascii="Angsana New" w:hAnsi="Angsana New"/>
        <w:sz w:val="30"/>
        <w:szCs w:val="30"/>
      </w:rPr>
    </w:pPr>
    <w:r w:rsidRPr="00753031">
      <w:rPr>
        <w:rFonts w:ascii="Angsana New" w:hAnsi="Angsana New"/>
        <w:sz w:val="30"/>
        <w:szCs w:val="30"/>
      </w:rPr>
      <w:fldChar w:fldCharType="begin"/>
    </w:r>
    <w:r w:rsidRPr="00753031">
      <w:rPr>
        <w:rFonts w:ascii="Angsana New" w:hAnsi="Angsana New"/>
        <w:sz w:val="30"/>
        <w:szCs w:val="30"/>
      </w:rPr>
      <w:instrText xml:space="preserve"> PAGE   \* MERGEFORMAT </w:instrText>
    </w:r>
    <w:r w:rsidRPr="00753031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58</w:t>
    </w:r>
    <w:r w:rsidRPr="00753031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40F5E9" w14:textId="77777777" w:rsidR="00A20AB1" w:rsidRPr="007916B1" w:rsidRDefault="00A20AB1" w:rsidP="00A52CA3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916B1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916B1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70</w: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B26A9AF" w14:textId="77777777" w:rsidR="00A20AB1" w:rsidRPr="002F7024" w:rsidRDefault="00A20AB1" w:rsidP="009068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60060B" w14:textId="77777777" w:rsidR="00A20AB1" w:rsidRPr="007916B1" w:rsidRDefault="00A20AB1" w:rsidP="00A52CA3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916B1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916B1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78</w: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9D49E66" w14:textId="77777777" w:rsidR="00A20AB1" w:rsidRPr="002F7024" w:rsidRDefault="00A20AB1" w:rsidP="009068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28D26C" w14:textId="77777777" w:rsidR="00A20AB1" w:rsidRPr="009201F6" w:rsidRDefault="00A20AB1" w:rsidP="00A52CA3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9201F6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9201F6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201F6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81</w:t>
    </w:r>
    <w:r w:rsidRPr="009201F6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071D4717" w14:textId="77777777" w:rsidR="00A20AB1" w:rsidRPr="00BE316A" w:rsidRDefault="00A20AB1" w:rsidP="009068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A9F4A" w14:textId="2546ABF1" w:rsidR="00A20AB1" w:rsidRDefault="00A20AB1" w:rsidP="00184C3F">
    <w:pPr>
      <w:tabs>
        <w:tab w:val="right" w:pos="14670"/>
        <w:tab w:val="left" w:pos="15210"/>
      </w:tabs>
      <w:rPr>
        <w:rFonts w:ascii="Angsana New" w:hAnsi="Angsana New"/>
        <w:sz w:val="30"/>
        <w:szCs w:val="30"/>
        <w:lang w:val="en-GB"/>
      </w:rPr>
    </w:pPr>
    <w:r>
      <w:rPr>
        <w:rStyle w:val="PageNumber"/>
        <w:rFonts w:ascii="Angsana New" w:hAnsi="Angsana New"/>
        <w:sz w:val="30"/>
        <w:szCs w:val="30"/>
      </w:rPr>
      <w:fldChar w:fldCharType="begin"/>
    </w:r>
    <w:r>
      <w:rPr>
        <w:rStyle w:val="PageNumber"/>
        <w:rFonts w:ascii="Angsana New" w:hAnsi="Angsana New"/>
        <w:sz w:val="30"/>
        <w:szCs w:val="30"/>
      </w:rPr>
      <w:instrText xml:space="preserve"> FILENAME </w:instrText>
    </w:r>
    <w:r>
      <w:rPr>
        <w:rStyle w:val="PageNumber"/>
        <w:rFonts w:ascii="Angsana New" w:hAnsi="Angsana New"/>
        <w:sz w:val="30"/>
        <w:szCs w:val="30"/>
      </w:rPr>
      <w:fldChar w:fldCharType="separate"/>
    </w:r>
    <w:r w:rsidR="00FB03BD">
      <w:rPr>
        <w:rStyle w:val="PageNumber"/>
        <w:rFonts w:ascii="Angsana New" w:hAnsi="Angsana New"/>
        <w:noProof/>
        <w:sz w:val="30"/>
        <w:szCs w:val="30"/>
      </w:rPr>
      <w:t>nat380a181a-12t-TH Rev 17</w:t>
    </w:r>
    <w:r>
      <w:rPr>
        <w:rStyle w:val="PageNumber"/>
        <w:rFonts w:ascii="Angsana New" w:hAnsi="Angsana New"/>
        <w:sz w:val="30"/>
        <w:szCs w:val="30"/>
      </w:rPr>
      <w:fldChar w:fldCharType="end"/>
    </w:r>
    <w:r>
      <w:rPr>
        <w:rStyle w:val="PageNumber"/>
        <w:rFonts w:ascii="Angsana New" w:hAnsi="Angsana New" w:hint="cs"/>
        <w:sz w:val="30"/>
        <w:szCs w:val="30"/>
        <w:cs/>
        <w:lang w:val="en-GB"/>
      </w:rPr>
      <w:t xml:space="preserve">                                                                                                                                 </w:t>
    </w:r>
    <w:r>
      <w:rPr>
        <w:rStyle w:val="PageNumber"/>
        <w:rFonts w:ascii="Angsana New" w:hAnsi="Angsana New"/>
        <w:sz w:val="30"/>
        <w:szCs w:val="30"/>
        <w:lang w:val="en-GB"/>
      </w:rPr>
      <w:t xml:space="preserve">         </w:t>
    </w:r>
    <w:r>
      <w:rPr>
        <w:rStyle w:val="PageNumber"/>
        <w:rFonts w:ascii="Angsana New" w:hAnsi="Angsana New" w:hint="cs"/>
        <w:sz w:val="30"/>
        <w:szCs w:val="30"/>
        <w:cs/>
        <w:lang w:val="en-GB"/>
      </w:rPr>
      <w:t xml:space="preserve">     </w:t>
    </w:r>
    <w:r>
      <w:rPr>
        <w:rStyle w:val="PageNumber"/>
        <w:rFonts w:ascii="Angsana New" w:hAnsi="Angsana New"/>
        <w:sz w:val="30"/>
        <w:szCs w:val="30"/>
        <w:lang w:val="en-GB"/>
      </w:rPr>
      <w:tab/>
    </w:r>
    <w:r>
      <w:rPr>
        <w:rStyle w:val="PageNumber"/>
        <w:rFonts w:ascii="Angsana New" w:hAnsi="Angsana New"/>
        <w:sz w:val="30"/>
        <w:szCs w:val="30"/>
      </w:rPr>
      <w:fldChar w:fldCharType="begin"/>
    </w:r>
    <w:r>
      <w:rPr>
        <w:rStyle w:val="PageNumber"/>
        <w:rFonts w:ascii="Angsana New" w:hAnsi="Angsana New"/>
        <w:sz w:val="30"/>
        <w:szCs w:val="30"/>
        <w:cs/>
        <w:lang w:val="en-GB"/>
      </w:rPr>
      <w:instrText xml:space="preserve"> </w:instrText>
    </w:r>
    <w:r>
      <w:rPr>
        <w:rStyle w:val="PageNumber"/>
        <w:rFonts w:ascii="Angsana New" w:hAnsi="Angsana New"/>
        <w:sz w:val="30"/>
        <w:szCs w:val="30"/>
      </w:rPr>
      <w:instrText>PAGE</w:instrText>
    </w:r>
    <w:r>
      <w:rPr>
        <w:rStyle w:val="PageNumber"/>
        <w:rFonts w:ascii="Angsana New" w:hAnsi="Angsana New"/>
        <w:sz w:val="30"/>
        <w:szCs w:val="30"/>
        <w:cs/>
        <w:lang w:val="en-GB"/>
      </w:rPr>
      <w:instrText xml:space="preserve"> </w:instrText>
    </w:r>
    <w:r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  <w:lang w:val="en-GB"/>
      </w:rPr>
      <w:t>111</w:t>
    </w:r>
    <w:r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0B2B2C" w14:textId="77777777" w:rsidR="00A20AB1" w:rsidRPr="00814DB1" w:rsidRDefault="00A20AB1" w:rsidP="00971A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jc w:val="center"/>
      <w:rPr>
        <w:rFonts w:ascii="Angsana New" w:hAnsi="Angsana New" w:cs="Cordia New"/>
        <w:i/>
        <w:iCs/>
        <w:color w:val="0000FF"/>
        <w:sz w:val="30"/>
        <w:szCs w:val="30"/>
        <w:lang w:val="fr-FR"/>
      </w:rPr>
    </w:pPr>
    <w:r w:rsidRPr="00814DB1">
      <w:rPr>
        <w:rFonts w:ascii="Angsana New" w:hAnsi="Angsana New"/>
        <w:sz w:val="30"/>
        <w:szCs w:val="30"/>
        <w:cs/>
      </w:rPr>
      <w:fldChar w:fldCharType="begin"/>
    </w:r>
    <w:r w:rsidRPr="00814DB1">
      <w:rPr>
        <w:rFonts w:ascii="Angsana New" w:hAnsi="Angsana New"/>
        <w:sz w:val="30"/>
        <w:szCs w:val="30"/>
        <w:cs/>
      </w:rPr>
      <w:instrText xml:space="preserve"> </w:instrText>
    </w:r>
    <w:r w:rsidRPr="00814DB1">
      <w:rPr>
        <w:rFonts w:ascii="Angsana New" w:hAnsi="Angsana New"/>
        <w:sz w:val="30"/>
        <w:szCs w:val="30"/>
      </w:rPr>
      <w:instrText>PAGE  \* Arabic  \* MERGEFORMAT</w:instrText>
    </w:r>
    <w:r w:rsidRPr="00814DB1">
      <w:rPr>
        <w:rFonts w:ascii="Angsana New" w:hAnsi="Angsana New"/>
        <w:sz w:val="30"/>
        <w:szCs w:val="30"/>
        <w:cs/>
      </w:rPr>
      <w:instrText xml:space="preserve"> </w:instrText>
    </w:r>
    <w:r w:rsidRPr="00814DB1">
      <w:rPr>
        <w:rFonts w:ascii="Angsana New" w:hAnsi="Angsana New"/>
        <w:sz w:val="30"/>
        <w:szCs w:val="30"/>
        <w:cs/>
      </w:rPr>
      <w:fldChar w:fldCharType="separate"/>
    </w:r>
    <w:r>
      <w:rPr>
        <w:rFonts w:ascii="Angsana New" w:hAnsi="Angsana New"/>
        <w:noProof/>
        <w:sz w:val="30"/>
        <w:szCs w:val="30"/>
        <w:cs/>
      </w:rPr>
      <w:t>84</w:t>
    </w:r>
    <w:r w:rsidRPr="00814DB1">
      <w:rPr>
        <w:rFonts w:ascii="Angsana New" w:hAnsi="Angsana New"/>
        <w:sz w:val="30"/>
        <w:szCs w:val="30"/>
        <w:cs/>
      </w:rPr>
      <w:fldChar w:fldCharType="end"/>
    </w:r>
  </w:p>
  <w:p w14:paraId="06840EF4" w14:textId="77777777" w:rsidR="00A20AB1" w:rsidRDefault="00A20AB1"/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513344" w14:textId="77777777" w:rsidR="00A20AB1" w:rsidRPr="00CE24D0" w:rsidRDefault="00A20AB1" w:rsidP="00CF1A4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E24D0">
      <w:rPr>
        <w:rStyle w:val="PageNumber"/>
        <w:rFonts w:ascii="Angsana New" w:hAnsi="Angsana New"/>
        <w:sz w:val="30"/>
        <w:szCs w:val="30"/>
      </w:rPr>
      <w:fldChar w:fldCharType="begin"/>
    </w:r>
    <w:r w:rsidRPr="00CE24D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E24D0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98</w:t>
    </w:r>
    <w:r w:rsidRPr="00CE24D0">
      <w:rPr>
        <w:rStyle w:val="PageNumber"/>
        <w:rFonts w:ascii="Angsana New" w:hAnsi="Angsana New"/>
        <w:sz w:val="30"/>
        <w:szCs w:val="30"/>
      </w:rPr>
      <w:fldChar w:fldCharType="end"/>
    </w:r>
  </w:p>
  <w:p w14:paraId="332899DC" w14:textId="77777777" w:rsidR="00A20AB1" w:rsidRPr="00AC7B7C" w:rsidRDefault="00A20AB1" w:rsidP="00CF1A4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02"/>
      </w:tabs>
      <w:rPr>
        <w:rFonts w:ascii="Angsana New" w:hAnsi="Angsana New"/>
        <w:i/>
        <w:iCs/>
        <w:sz w:val="28"/>
        <w:szCs w:val="28"/>
        <w:cs/>
      </w:rPr>
    </w:pPr>
    <w:r>
      <w:rPr>
        <w:rFonts w:ascii="Angsana New" w:hAnsi="Angsana New"/>
        <w:i/>
        <w:iCs/>
        <w:sz w:val="28"/>
        <w:szCs w:val="28"/>
      </w:rPr>
      <w:tab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8D0294" w14:textId="77777777" w:rsidR="00A20AB1" w:rsidRPr="00CE24D0" w:rsidRDefault="00A20AB1" w:rsidP="00CF1A4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E24D0">
      <w:rPr>
        <w:rStyle w:val="PageNumber"/>
        <w:rFonts w:ascii="Angsana New" w:hAnsi="Angsana New"/>
        <w:sz w:val="30"/>
        <w:szCs w:val="30"/>
      </w:rPr>
      <w:fldChar w:fldCharType="begin"/>
    </w:r>
    <w:r w:rsidRPr="00CE24D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E24D0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125</w:t>
    </w:r>
    <w:r w:rsidRPr="00CE24D0">
      <w:rPr>
        <w:rStyle w:val="PageNumber"/>
        <w:rFonts w:ascii="Angsana New" w:hAnsi="Angsana New"/>
        <w:sz w:val="30"/>
        <w:szCs w:val="30"/>
      </w:rPr>
      <w:fldChar w:fldCharType="end"/>
    </w:r>
  </w:p>
  <w:p w14:paraId="45A89FD0" w14:textId="77777777" w:rsidR="00A20AB1" w:rsidRPr="00AC7B7C" w:rsidRDefault="00A20AB1" w:rsidP="00CF1A4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02"/>
      </w:tabs>
      <w:rPr>
        <w:rFonts w:ascii="Angsana New" w:hAnsi="Angsana New"/>
        <w:i/>
        <w:iCs/>
        <w:sz w:val="28"/>
        <w:szCs w:val="28"/>
        <w:cs/>
      </w:rPr>
    </w:pPr>
    <w:r>
      <w:rPr>
        <w:rFonts w:ascii="Angsana New" w:hAnsi="Angsana New"/>
        <w:i/>
        <w:iCs/>
        <w:sz w:val="28"/>
        <w:szCs w:val="2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B0D6CB" w14:textId="77777777" w:rsidR="003D2A6F" w:rsidRDefault="003D2A6F">
      <w:r>
        <w:separator/>
      </w:r>
    </w:p>
  </w:footnote>
  <w:footnote w:type="continuationSeparator" w:id="0">
    <w:p w14:paraId="7EB05184" w14:textId="77777777" w:rsidR="003D2A6F" w:rsidRDefault="003D2A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ACDFEB" w14:textId="77777777" w:rsidR="00A20AB1" w:rsidRPr="00071CA3" w:rsidRDefault="00A20AB1" w:rsidP="002F6B7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071CA3">
      <w:rPr>
        <w:rFonts w:ascii="Angsana New" w:hAnsi="Angsana New"/>
        <w:b/>
        <w:bCs/>
        <w:sz w:val="32"/>
        <w:szCs w:val="32"/>
        <w:cs/>
      </w:rPr>
      <w:t>บริษัท เนชั่น มัลติมีเดีย กรุ๊ป จำกัด (มหาชน) และบริษัทย่อย</w:t>
    </w:r>
  </w:p>
  <w:p w14:paraId="4F171E1A" w14:textId="77777777" w:rsidR="00A20AB1" w:rsidRPr="00071CA3" w:rsidRDefault="00A20AB1" w:rsidP="002F6B7B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071CA3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</w:p>
  <w:p w14:paraId="44EA9C38" w14:textId="43CECB5B" w:rsidR="00A20AB1" w:rsidRPr="00071CA3" w:rsidRDefault="00A20AB1" w:rsidP="002F6B7B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cs/>
        <w:lang w:bidi="th-TH"/>
      </w:rPr>
    </w:pPr>
    <w:r w:rsidRPr="00071CA3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สำหรับปีสิ้นสุดวันที่ 31 </w:t>
    </w:r>
    <w:r w:rsidRPr="00426B63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ธันวาคม 2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561</w:t>
    </w:r>
  </w:p>
  <w:p w14:paraId="7777E2D6" w14:textId="77777777" w:rsidR="00A20AB1" w:rsidRPr="00071CA3" w:rsidRDefault="00A20AB1">
    <w:pPr>
      <w:rPr>
        <w:sz w:val="32"/>
        <w:szCs w:val="32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55F473" w14:textId="77777777" w:rsidR="00A20AB1" w:rsidRPr="00071CA3" w:rsidRDefault="00A20AB1" w:rsidP="004C22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90"/>
      <w:jc w:val="both"/>
      <w:rPr>
        <w:rFonts w:ascii="Angsana New" w:hAnsi="Angsana New"/>
        <w:b/>
        <w:bCs/>
        <w:sz w:val="32"/>
        <w:szCs w:val="32"/>
      </w:rPr>
    </w:pPr>
    <w:r w:rsidRPr="00071CA3">
      <w:rPr>
        <w:rFonts w:ascii="Angsana New" w:hAnsi="Angsana New"/>
        <w:b/>
        <w:bCs/>
        <w:sz w:val="32"/>
        <w:szCs w:val="32"/>
        <w:cs/>
      </w:rPr>
      <w:t>บริษัท เนชั่น มัลติมีเดีย กรุ๊ป จำกัด (มหาชน) และบริษัทย่อย</w:t>
    </w:r>
  </w:p>
  <w:p w14:paraId="4C8F8A90" w14:textId="77777777" w:rsidR="00A20AB1" w:rsidRPr="00071CA3" w:rsidRDefault="00A20AB1" w:rsidP="004C22BC">
    <w:pPr>
      <w:pStyle w:val="acctmainheading"/>
      <w:spacing w:after="0" w:line="240" w:lineRule="atLeast"/>
      <w:ind w:left="90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071CA3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</w:p>
  <w:p w14:paraId="39C3854A" w14:textId="77777777" w:rsidR="00A20AB1" w:rsidRPr="00071CA3" w:rsidRDefault="00A20AB1" w:rsidP="004C22BC">
    <w:pPr>
      <w:pStyle w:val="acctmainheading"/>
      <w:spacing w:after="0" w:line="240" w:lineRule="atLeast"/>
      <w:ind w:left="90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071CA3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สำหรับปีสิ้นสุดวันที่ 31 </w:t>
    </w:r>
    <w:r w:rsidRPr="00426B63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ธันวาคม 25</w:t>
    </w:r>
    <w:r w:rsidRPr="00426B63">
      <w:rPr>
        <w:rFonts w:ascii="Angsana New" w:hAnsi="Angsana New" w:cs="Angsana New"/>
        <w:sz w:val="32"/>
        <w:szCs w:val="32"/>
        <w:lang w:bidi="th-TH"/>
      </w:rPr>
      <w:t>6</w:t>
    </w:r>
    <w:r>
      <w:rPr>
        <w:rFonts w:ascii="Angsana New" w:hAnsi="Angsana New" w:cs="Angsana New"/>
        <w:sz w:val="32"/>
        <w:szCs w:val="32"/>
        <w:lang w:bidi="th-TH"/>
      </w:rPr>
      <w:t>1</w:t>
    </w:r>
  </w:p>
  <w:p w14:paraId="1CDD2C98" w14:textId="77777777" w:rsidR="00A20AB1" w:rsidRPr="00071CA3" w:rsidRDefault="00A20AB1">
    <w:pPr>
      <w:rPr>
        <w:sz w:val="32"/>
        <w:szCs w:val="32"/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6827B3" w14:textId="77777777" w:rsidR="00A20AB1" w:rsidRPr="00071CA3" w:rsidRDefault="00A20AB1" w:rsidP="004C22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90"/>
      <w:jc w:val="both"/>
      <w:rPr>
        <w:rFonts w:ascii="Angsana New" w:hAnsi="Angsana New"/>
        <w:b/>
        <w:bCs/>
        <w:sz w:val="32"/>
        <w:szCs w:val="32"/>
      </w:rPr>
    </w:pPr>
    <w:r w:rsidRPr="00071CA3">
      <w:rPr>
        <w:rFonts w:ascii="Angsana New" w:hAnsi="Angsana New"/>
        <w:b/>
        <w:bCs/>
        <w:sz w:val="32"/>
        <w:szCs w:val="32"/>
        <w:cs/>
      </w:rPr>
      <w:t>บริษัท เนชั่น มัลติมีเดีย กรุ๊ป จำกัด (มหาชน) และบริษัทย่อย</w:t>
    </w:r>
  </w:p>
  <w:p w14:paraId="30C7D76B" w14:textId="77777777" w:rsidR="00A20AB1" w:rsidRPr="00071CA3" w:rsidRDefault="00A20AB1" w:rsidP="004C22BC">
    <w:pPr>
      <w:pStyle w:val="acctmainheading"/>
      <w:spacing w:after="0" w:line="240" w:lineRule="atLeast"/>
      <w:ind w:left="90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071CA3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</w:p>
  <w:p w14:paraId="7D9FF218" w14:textId="1900BF24" w:rsidR="00A20AB1" w:rsidRPr="00071CA3" w:rsidRDefault="00A20AB1" w:rsidP="004C22BC">
    <w:pPr>
      <w:pStyle w:val="acctmainheading"/>
      <w:spacing w:after="0" w:line="240" w:lineRule="atLeast"/>
      <w:ind w:left="90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071CA3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สำหรับปีสิ้นสุดวันที่ 31 </w:t>
    </w:r>
    <w:r w:rsidRPr="00426B63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ธันวาคม 2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561</w:t>
    </w:r>
  </w:p>
  <w:p w14:paraId="7C1774D5" w14:textId="77777777" w:rsidR="00A20AB1" w:rsidRPr="00071CA3" w:rsidRDefault="00A20AB1">
    <w:pPr>
      <w:rPr>
        <w:sz w:val="32"/>
        <w:szCs w:val="32"/>
        <w:lang w:val="en-GB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C0BEC5" w14:textId="77777777" w:rsidR="00A20AB1" w:rsidRPr="00071CA3" w:rsidRDefault="00A20AB1" w:rsidP="0074118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071CA3">
      <w:rPr>
        <w:rFonts w:ascii="Angsana New" w:hAnsi="Angsana New"/>
        <w:b/>
        <w:bCs/>
        <w:sz w:val="32"/>
        <w:szCs w:val="32"/>
        <w:cs/>
      </w:rPr>
      <w:t>บริษัท เนชั่น มัลติมีเดีย กรุ๊ป จำกัด (มหาชน) และบริษัทย่อย</w:t>
    </w:r>
  </w:p>
  <w:p w14:paraId="57634868" w14:textId="77777777" w:rsidR="00A20AB1" w:rsidRPr="00071CA3" w:rsidRDefault="00A20AB1" w:rsidP="0074118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071CA3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16DDAA81" w14:textId="77777777" w:rsidR="00A20AB1" w:rsidRPr="00071CA3" w:rsidRDefault="00A20AB1" w:rsidP="0074118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071CA3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31 </w:t>
    </w:r>
    <w:r w:rsidRPr="00426B63">
      <w:rPr>
        <w:rFonts w:ascii="Angsana New" w:hAnsi="Angsana New" w:hint="cs"/>
        <w:b/>
        <w:bCs/>
        <w:sz w:val="32"/>
        <w:szCs w:val="32"/>
        <w:cs/>
      </w:rPr>
      <w:t>ธันวาคม 25</w:t>
    </w:r>
    <w:r w:rsidRPr="000D0888">
      <w:rPr>
        <w:rFonts w:ascii="Angsana New" w:hAnsi="Angsana New"/>
        <w:b/>
        <w:bCs/>
        <w:sz w:val="32"/>
        <w:szCs w:val="32"/>
      </w:rPr>
      <w:t>61</w:t>
    </w:r>
  </w:p>
  <w:p w14:paraId="7A93F040" w14:textId="77777777" w:rsidR="00A20AB1" w:rsidRPr="000D0888" w:rsidRDefault="00A20AB1" w:rsidP="0074118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  <w:lang w:val="en-GB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0B2763" w14:textId="77777777" w:rsidR="00A20AB1" w:rsidRPr="00071CA3" w:rsidRDefault="00A20AB1" w:rsidP="0074118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071CA3">
      <w:rPr>
        <w:rFonts w:ascii="Angsana New" w:hAnsi="Angsana New"/>
        <w:b/>
        <w:bCs/>
        <w:sz w:val="32"/>
        <w:szCs w:val="32"/>
        <w:cs/>
      </w:rPr>
      <w:t>บริษัท เนชั่น มัลติมีเดีย กรุ๊ป จำกัด (มหาชน) และบริษัทย่อย</w:t>
    </w:r>
  </w:p>
  <w:p w14:paraId="29F2C500" w14:textId="77777777" w:rsidR="00A20AB1" w:rsidRPr="00071CA3" w:rsidRDefault="00A20AB1" w:rsidP="0074118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071CA3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617C6824" w14:textId="77777777" w:rsidR="00A20AB1" w:rsidRPr="00071CA3" w:rsidRDefault="00A20AB1" w:rsidP="0074118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071CA3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31 </w:t>
    </w:r>
    <w:r w:rsidRPr="00426B63">
      <w:rPr>
        <w:rFonts w:ascii="Angsana New" w:hAnsi="Angsana New" w:hint="cs"/>
        <w:b/>
        <w:bCs/>
        <w:sz w:val="32"/>
        <w:szCs w:val="32"/>
        <w:cs/>
      </w:rPr>
      <w:t>ธันวาคม 25</w:t>
    </w:r>
    <w:r w:rsidRPr="000D0888">
      <w:rPr>
        <w:rFonts w:ascii="Angsana New" w:hAnsi="Angsana New"/>
        <w:b/>
        <w:bCs/>
        <w:sz w:val="32"/>
        <w:szCs w:val="32"/>
      </w:rPr>
      <w:t>61</w:t>
    </w:r>
  </w:p>
  <w:p w14:paraId="7CB4106E" w14:textId="77777777" w:rsidR="00A20AB1" w:rsidRPr="000D0888" w:rsidRDefault="00A20AB1" w:rsidP="0074118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  <w:lang w:val="en-GB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F54EEA" w14:textId="77777777" w:rsidR="00A20AB1" w:rsidRPr="00E66B73" w:rsidRDefault="00A20AB1" w:rsidP="00877C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E66B73">
      <w:rPr>
        <w:rFonts w:ascii="Angsana New" w:hAnsi="Angsana New"/>
        <w:b/>
        <w:bCs/>
        <w:sz w:val="32"/>
        <w:szCs w:val="32"/>
        <w:cs/>
      </w:rPr>
      <w:t>บริษัท เนชั่น มัลติมีเดีย กรุ๊ป จำกัด (มหาชน) และบริษัทย่อย</w:t>
    </w:r>
  </w:p>
  <w:p w14:paraId="33E151EE" w14:textId="77777777" w:rsidR="00A20AB1" w:rsidRDefault="00A20AB1" w:rsidP="00877C7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</w:p>
  <w:p w14:paraId="6610F904" w14:textId="2C896567" w:rsidR="00A20AB1" w:rsidRPr="001D530E" w:rsidRDefault="00A20AB1" w:rsidP="00877C7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สำหรับปีสิ้นสุดวันที่ </w:t>
    </w:r>
    <w:r w:rsidRPr="001B59AF">
      <w:rPr>
        <w:rFonts w:ascii="Angsana New" w:hAnsi="Angsana New" w:cs="Angsana New"/>
        <w:sz w:val="32"/>
        <w:szCs w:val="32"/>
        <w:lang w:bidi="th-TH"/>
      </w:rPr>
      <w:t>31</w:t>
    </w:r>
    <w:r w:rsidRPr="001B59AF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ธันวาคม </w:t>
    </w:r>
    <w:r w:rsidRPr="001B59AF">
      <w:rPr>
        <w:rFonts w:ascii="Angsana New" w:hAnsi="Angsana New" w:cs="Angsana New"/>
        <w:sz w:val="32"/>
        <w:szCs w:val="32"/>
        <w:lang w:bidi="th-TH"/>
      </w:rPr>
      <w:t>2561</w:t>
    </w:r>
    <w:r w:rsidRPr="003E420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14:paraId="342DFB53" w14:textId="77777777" w:rsidR="00A20AB1" w:rsidRDefault="00A20AB1" w:rsidP="0087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6786CD4"/>
    <w:multiLevelType w:val="singleLevel"/>
    <w:tmpl w:val="6B2E29B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067D0D3B"/>
    <w:multiLevelType w:val="hybridMultilevel"/>
    <w:tmpl w:val="1160CD44"/>
    <w:lvl w:ilvl="0" w:tplc="9D30CBF8">
      <w:start w:val="1"/>
      <w:numFmt w:val="decimal"/>
      <w:lvlText w:val="%1"/>
      <w:lvlJc w:val="left"/>
      <w:pPr>
        <w:ind w:left="54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 w:tplc="D07265D8">
      <w:start w:val="1"/>
      <w:numFmt w:val="thaiLetters"/>
      <w:lvlText w:val="(%2)"/>
      <w:lvlJc w:val="left"/>
      <w:pPr>
        <w:ind w:left="1470" w:hanging="570"/>
      </w:pPr>
      <w:rPr>
        <w:rFonts w:hint="default"/>
      </w:rPr>
    </w:lvl>
    <w:lvl w:ilvl="2" w:tplc="25B29BA4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 w15:restartNumberingAfterBreak="0">
    <w:nsid w:val="0E296292"/>
    <w:multiLevelType w:val="hybridMultilevel"/>
    <w:tmpl w:val="E3C479F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10A40B2A"/>
    <w:multiLevelType w:val="multilevel"/>
    <w:tmpl w:val="7B7A6D24"/>
    <w:lvl w:ilvl="0">
      <w:start w:val="1"/>
      <w:numFmt w:val="decimal"/>
      <w:lvlText w:val="%1"/>
      <w:lvlJc w:val="left"/>
      <w:pPr>
        <w:tabs>
          <w:tab w:val="num" w:pos="1060"/>
        </w:tabs>
        <w:ind w:left="106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400"/>
        </w:tabs>
        <w:ind w:left="140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740"/>
        </w:tabs>
        <w:ind w:left="174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081"/>
        </w:tabs>
        <w:ind w:left="208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421"/>
        </w:tabs>
        <w:ind w:left="242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761"/>
        </w:tabs>
        <w:ind w:left="276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101"/>
        </w:tabs>
        <w:ind w:left="310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441"/>
        </w:tabs>
        <w:ind w:left="344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781"/>
        </w:tabs>
        <w:ind w:left="3781" w:hanging="340"/>
      </w:pPr>
      <w:rPr>
        <w:rFonts w:ascii="Symbol" w:hAnsi="Symbol" w:hint="default"/>
      </w:rPr>
    </w:lvl>
  </w:abstractNum>
  <w:abstractNum w:abstractNumId="14" w15:restartNumberingAfterBreak="0">
    <w:nsid w:val="12D062BE"/>
    <w:multiLevelType w:val="multilevel"/>
    <w:tmpl w:val="C7C08532"/>
    <w:lvl w:ilvl="0">
      <w:start w:val="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  <w:szCs w:val="30"/>
        <w:lang w:val="en-US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1FFD5600"/>
    <w:multiLevelType w:val="hybridMultilevel"/>
    <w:tmpl w:val="089A5D60"/>
    <w:lvl w:ilvl="0" w:tplc="9028FBD6">
      <w:start w:val="1"/>
      <w:numFmt w:val="thaiLetters"/>
      <w:lvlText w:val="%1)"/>
      <w:lvlJc w:val="left"/>
      <w:pPr>
        <w:ind w:left="1287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209B0CBB"/>
    <w:multiLevelType w:val="hybridMultilevel"/>
    <w:tmpl w:val="91308AE8"/>
    <w:lvl w:ilvl="0" w:tplc="9028FBD6">
      <w:start w:val="1"/>
      <w:numFmt w:val="thaiLetters"/>
      <w:lvlText w:val="%1)"/>
      <w:lvlJc w:val="left"/>
      <w:pPr>
        <w:ind w:left="1287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8B3E3E10">
      <w:start w:val="1"/>
      <w:numFmt w:val="thaiLetters"/>
      <w:lvlText w:val="%3)"/>
      <w:lvlJc w:val="left"/>
      <w:pPr>
        <w:ind w:left="2727" w:hanging="180"/>
      </w:pPr>
      <w:rPr>
        <w:rFonts w:hint="default"/>
        <w:b w:val="0"/>
        <w:bCs w:val="0"/>
        <w:sz w:val="30"/>
        <w:szCs w:val="30"/>
      </w:r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3231415A"/>
    <w:multiLevelType w:val="multilevel"/>
    <w:tmpl w:val="F8ACA4C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decimal"/>
      <w:lvlText w:val="%3)"/>
      <w:lvlJc w:val="left"/>
      <w:pPr>
        <w:tabs>
          <w:tab w:val="num" w:pos="1020"/>
        </w:tabs>
        <w:ind w:left="1020" w:hanging="340"/>
      </w:p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5CA47B7"/>
    <w:multiLevelType w:val="singleLevel"/>
    <w:tmpl w:val="F7FE5DF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426F4F49"/>
    <w:multiLevelType w:val="hybridMultilevel"/>
    <w:tmpl w:val="265E3D88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4ACC38D5"/>
    <w:multiLevelType w:val="hybridMultilevel"/>
    <w:tmpl w:val="87F2DE62"/>
    <w:lvl w:ilvl="0" w:tplc="B164DC42">
      <w:start w:val="1"/>
      <w:numFmt w:val="thaiLetters"/>
      <w:lvlText w:val="%1."/>
      <w:lvlJc w:val="left"/>
      <w:pPr>
        <w:ind w:left="1944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664" w:hanging="360"/>
      </w:pPr>
    </w:lvl>
    <w:lvl w:ilvl="2" w:tplc="0409001B" w:tentative="1">
      <w:start w:val="1"/>
      <w:numFmt w:val="lowerRoman"/>
      <w:lvlText w:val="%3."/>
      <w:lvlJc w:val="right"/>
      <w:pPr>
        <w:ind w:left="3384" w:hanging="180"/>
      </w:pPr>
    </w:lvl>
    <w:lvl w:ilvl="3" w:tplc="0409000F" w:tentative="1">
      <w:start w:val="1"/>
      <w:numFmt w:val="decimal"/>
      <w:lvlText w:val="%4."/>
      <w:lvlJc w:val="left"/>
      <w:pPr>
        <w:ind w:left="4104" w:hanging="360"/>
      </w:pPr>
    </w:lvl>
    <w:lvl w:ilvl="4" w:tplc="04090019" w:tentative="1">
      <w:start w:val="1"/>
      <w:numFmt w:val="lowerLetter"/>
      <w:lvlText w:val="%5."/>
      <w:lvlJc w:val="left"/>
      <w:pPr>
        <w:ind w:left="4824" w:hanging="360"/>
      </w:pPr>
    </w:lvl>
    <w:lvl w:ilvl="5" w:tplc="0409001B" w:tentative="1">
      <w:start w:val="1"/>
      <w:numFmt w:val="lowerRoman"/>
      <w:lvlText w:val="%6."/>
      <w:lvlJc w:val="right"/>
      <w:pPr>
        <w:ind w:left="5544" w:hanging="180"/>
      </w:pPr>
    </w:lvl>
    <w:lvl w:ilvl="6" w:tplc="0409000F" w:tentative="1">
      <w:start w:val="1"/>
      <w:numFmt w:val="decimal"/>
      <w:lvlText w:val="%7."/>
      <w:lvlJc w:val="left"/>
      <w:pPr>
        <w:ind w:left="6264" w:hanging="360"/>
      </w:pPr>
    </w:lvl>
    <w:lvl w:ilvl="7" w:tplc="04090019" w:tentative="1">
      <w:start w:val="1"/>
      <w:numFmt w:val="lowerLetter"/>
      <w:lvlText w:val="%8."/>
      <w:lvlJc w:val="left"/>
      <w:pPr>
        <w:ind w:left="6984" w:hanging="360"/>
      </w:pPr>
    </w:lvl>
    <w:lvl w:ilvl="8" w:tplc="0409001B" w:tentative="1">
      <w:start w:val="1"/>
      <w:numFmt w:val="lowerRoman"/>
      <w:lvlText w:val="%9."/>
      <w:lvlJc w:val="right"/>
      <w:pPr>
        <w:ind w:left="7704" w:hanging="180"/>
      </w:pPr>
    </w:lvl>
  </w:abstractNum>
  <w:abstractNum w:abstractNumId="25" w15:restartNumberingAfterBreak="0">
    <w:nsid w:val="4DA15314"/>
    <w:multiLevelType w:val="hybridMultilevel"/>
    <w:tmpl w:val="F7E6B6C8"/>
    <w:lvl w:ilvl="0" w:tplc="FA5E6FAE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FA5E6FAE">
      <w:start w:val="1"/>
      <w:numFmt w:val="thaiLetters"/>
      <w:lvlText w:val="(%2)"/>
      <w:lvlJc w:val="left"/>
      <w:pPr>
        <w:ind w:left="1440" w:hanging="360"/>
      </w:pPr>
      <w:rPr>
        <w:rFonts w:hint="default"/>
        <w:b w:val="0"/>
        <w:bCs w:val="0"/>
        <w:i/>
        <w:iCs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5A1CAA"/>
    <w:multiLevelType w:val="hybridMultilevel"/>
    <w:tmpl w:val="6CFC6DBE"/>
    <w:lvl w:ilvl="0" w:tplc="3BB4EE4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E636C21"/>
    <w:multiLevelType w:val="singleLevel"/>
    <w:tmpl w:val="D87A4C7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5AF94948"/>
    <w:multiLevelType w:val="hybridMultilevel"/>
    <w:tmpl w:val="8DEE583E"/>
    <w:lvl w:ilvl="0" w:tplc="9CE810BA">
      <w:start w:val="1"/>
      <w:numFmt w:val="thaiLetters"/>
      <w:lvlText w:val="(%1)"/>
      <w:lvlJc w:val="left"/>
      <w:pPr>
        <w:ind w:left="900" w:hanging="360"/>
      </w:pPr>
      <w:rPr>
        <w:rFonts w:hint="default"/>
        <w:i w:val="0"/>
        <w:iCs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0" w15:restartNumberingAfterBreak="0">
    <w:nsid w:val="66F76F59"/>
    <w:multiLevelType w:val="singleLevel"/>
    <w:tmpl w:val="519AFD6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70177FE1"/>
    <w:multiLevelType w:val="multilevel"/>
    <w:tmpl w:val="92684604"/>
    <w:lvl w:ilvl="0">
      <w:start w:val="1"/>
      <w:numFmt w:val="decimal"/>
      <w:lvlText w:val="%1."/>
      <w:lvlJc w:val="left"/>
      <w:pPr>
        <w:ind w:left="13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28" w:hanging="360"/>
      </w:pPr>
      <w:rPr>
        <w:rFonts w:ascii="Angsana New" w:hAnsi="Angsana New" w:cs="Angsana New" w:hint="cs"/>
        <w:sz w:val="30"/>
        <w:szCs w:val="30"/>
        <w:lang w:bidi="th-TH"/>
      </w:rPr>
    </w:lvl>
    <w:lvl w:ilvl="2">
      <w:start w:val="1"/>
      <w:numFmt w:val="decimal"/>
      <w:isLgl/>
      <w:lvlText w:val="%1.%2.%3"/>
      <w:lvlJc w:val="left"/>
      <w:pPr>
        <w:ind w:left="24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0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8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4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6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28" w:hanging="1440"/>
      </w:pPr>
      <w:rPr>
        <w:rFonts w:hint="default"/>
      </w:rPr>
    </w:lvl>
  </w:abstractNum>
  <w:abstractNum w:abstractNumId="32" w15:restartNumberingAfterBreak="0">
    <w:nsid w:val="701E7CEE"/>
    <w:multiLevelType w:val="singleLevel"/>
    <w:tmpl w:val="8B0276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72625876"/>
    <w:multiLevelType w:val="hybridMultilevel"/>
    <w:tmpl w:val="057CA732"/>
    <w:lvl w:ilvl="0" w:tplc="FA5E6FAE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A3A8E192">
      <w:start w:val="1"/>
      <w:numFmt w:val="thaiLetters"/>
      <w:lvlText w:val="(%2)"/>
      <w:lvlJc w:val="left"/>
      <w:pPr>
        <w:ind w:left="1440" w:hanging="360"/>
      </w:pPr>
      <w:rPr>
        <w:rFonts w:hint="default"/>
        <w:b/>
        <w:bCs/>
        <w:i/>
        <w:iCs/>
      </w:rPr>
    </w:lvl>
    <w:lvl w:ilvl="2" w:tplc="976483CA">
      <w:start w:val="1"/>
      <w:numFmt w:val="thaiLetters"/>
      <w:lvlText w:val="%3)"/>
      <w:lvlJc w:val="left"/>
      <w:pPr>
        <w:ind w:left="2540" w:hanging="5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BD5C47"/>
    <w:multiLevelType w:val="hybridMultilevel"/>
    <w:tmpl w:val="BEC2AA68"/>
    <w:lvl w:ilvl="0" w:tplc="6D409C6C">
      <w:start w:val="11"/>
      <w:numFmt w:val="decimal"/>
      <w:lvlText w:val="%1"/>
      <w:lvlJc w:val="left"/>
      <w:pPr>
        <w:ind w:left="878" w:hanging="360"/>
      </w:pPr>
      <w:rPr>
        <w:rFonts w:ascii="Angsana New" w:hAnsi="Angsana New" w:hint="default"/>
        <w:i w:val="0"/>
        <w:sz w:val="3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A4C6CBA0">
      <w:start w:val="1"/>
      <w:numFmt w:val="bullet"/>
      <w:lvlText w:val="-"/>
      <w:lvlJc w:val="left"/>
      <w:pPr>
        <w:ind w:left="180" w:hanging="180"/>
      </w:pPr>
      <w:rPr>
        <w:rFonts w:ascii="Angsana New" w:hAnsi="Angsana New" w:cs="Times New Roman" w:hint="default"/>
        <w:color w:val="auto"/>
        <w:sz w:val="22"/>
      </w:rPr>
    </w:lvl>
    <w:lvl w:ilvl="3" w:tplc="0409000F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35" w15:restartNumberingAfterBreak="0">
    <w:nsid w:val="7ED7450B"/>
    <w:multiLevelType w:val="hybridMultilevel"/>
    <w:tmpl w:val="F058F174"/>
    <w:lvl w:ilvl="0" w:tplc="04090011">
      <w:start w:val="1"/>
      <w:numFmt w:val="decimal"/>
      <w:lvlText w:val="%1)"/>
      <w:lvlJc w:val="left"/>
      <w:pPr>
        <w:ind w:left="1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62" w:hanging="360"/>
      </w:pPr>
    </w:lvl>
    <w:lvl w:ilvl="2" w:tplc="0409001B" w:tentative="1">
      <w:start w:val="1"/>
      <w:numFmt w:val="lowerRoman"/>
      <w:lvlText w:val="%3."/>
      <w:lvlJc w:val="right"/>
      <w:pPr>
        <w:ind w:left="2782" w:hanging="180"/>
      </w:pPr>
    </w:lvl>
    <w:lvl w:ilvl="3" w:tplc="0409000F" w:tentative="1">
      <w:start w:val="1"/>
      <w:numFmt w:val="decimal"/>
      <w:lvlText w:val="%4."/>
      <w:lvlJc w:val="left"/>
      <w:pPr>
        <w:ind w:left="3502" w:hanging="360"/>
      </w:pPr>
    </w:lvl>
    <w:lvl w:ilvl="4" w:tplc="04090019" w:tentative="1">
      <w:start w:val="1"/>
      <w:numFmt w:val="lowerLetter"/>
      <w:lvlText w:val="%5."/>
      <w:lvlJc w:val="left"/>
      <w:pPr>
        <w:ind w:left="4222" w:hanging="360"/>
      </w:pPr>
    </w:lvl>
    <w:lvl w:ilvl="5" w:tplc="0409001B" w:tentative="1">
      <w:start w:val="1"/>
      <w:numFmt w:val="lowerRoman"/>
      <w:lvlText w:val="%6."/>
      <w:lvlJc w:val="right"/>
      <w:pPr>
        <w:ind w:left="4942" w:hanging="180"/>
      </w:pPr>
    </w:lvl>
    <w:lvl w:ilvl="6" w:tplc="0409000F" w:tentative="1">
      <w:start w:val="1"/>
      <w:numFmt w:val="decimal"/>
      <w:lvlText w:val="%7."/>
      <w:lvlJc w:val="left"/>
      <w:pPr>
        <w:ind w:left="5662" w:hanging="360"/>
      </w:pPr>
    </w:lvl>
    <w:lvl w:ilvl="7" w:tplc="04090019" w:tentative="1">
      <w:start w:val="1"/>
      <w:numFmt w:val="lowerLetter"/>
      <w:lvlText w:val="%8."/>
      <w:lvlJc w:val="left"/>
      <w:pPr>
        <w:ind w:left="6382" w:hanging="360"/>
      </w:pPr>
    </w:lvl>
    <w:lvl w:ilvl="8" w:tplc="0409001B" w:tentative="1">
      <w:start w:val="1"/>
      <w:numFmt w:val="lowerRoman"/>
      <w:lvlText w:val="%9."/>
      <w:lvlJc w:val="right"/>
      <w:pPr>
        <w:ind w:left="7102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1"/>
  </w:num>
  <w:num w:numId="12">
    <w:abstractNumId w:val="17"/>
  </w:num>
  <w:num w:numId="13">
    <w:abstractNumId w:val="29"/>
  </w:num>
  <w:num w:numId="14">
    <w:abstractNumId w:val="19"/>
  </w:num>
  <w:num w:numId="15">
    <w:abstractNumId w:val="22"/>
  </w:num>
  <w:num w:numId="16">
    <w:abstractNumId w:val="13"/>
  </w:num>
  <w:num w:numId="17">
    <w:abstractNumId w:val="20"/>
  </w:num>
  <w:num w:numId="18">
    <w:abstractNumId w:val="32"/>
  </w:num>
  <w:num w:numId="19">
    <w:abstractNumId w:val="30"/>
  </w:num>
  <w:num w:numId="20">
    <w:abstractNumId w:val="10"/>
  </w:num>
  <w:num w:numId="21">
    <w:abstractNumId w:val="27"/>
  </w:num>
  <w:num w:numId="22">
    <w:abstractNumId w:val="14"/>
  </w:num>
  <w:num w:numId="23">
    <w:abstractNumId w:val="23"/>
  </w:num>
  <w:num w:numId="24">
    <w:abstractNumId w:val="12"/>
  </w:num>
  <w:num w:numId="25">
    <w:abstractNumId w:val="34"/>
  </w:num>
  <w:num w:numId="26">
    <w:abstractNumId w:val="35"/>
  </w:num>
  <w:num w:numId="27">
    <w:abstractNumId w:val="11"/>
  </w:num>
  <w:num w:numId="28">
    <w:abstractNumId w:val="26"/>
  </w:num>
  <w:num w:numId="29">
    <w:abstractNumId w:val="28"/>
  </w:num>
  <w:num w:numId="30">
    <w:abstractNumId w:val="25"/>
  </w:num>
  <w:num w:numId="31">
    <w:abstractNumId w:val="33"/>
  </w:num>
  <w:num w:numId="32">
    <w:abstractNumId w:val="31"/>
  </w:num>
  <w:num w:numId="33">
    <w:abstractNumId w:val="24"/>
  </w:num>
  <w:num w:numId="34">
    <w:abstractNumId w:val="15"/>
  </w:num>
  <w:num w:numId="35">
    <w:abstractNumId w:val="16"/>
  </w:num>
  <w:num w:numId="36">
    <w:abstractNumId w:val="18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939"/>
    <w:rsid w:val="0000050B"/>
    <w:rsid w:val="00000911"/>
    <w:rsid w:val="00000AEB"/>
    <w:rsid w:val="00000DF2"/>
    <w:rsid w:val="00001062"/>
    <w:rsid w:val="00001091"/>
    <w:rsid w:val="000012A2"/>
    <w:rsid w:val="00001385"/>
    <w:rsid w:val="0000142E"/>
    <w:rsid w:val="000019AF"/>
    <w:rsid w:val="00001A27"/>
    <w:rsid w:val="00001A46"/>
    <w:rsid w:val="00001A62"/>
    <w:rsid w:val="00001B39"/>
    <w:rsid w:val="00002543"/>
    <w:rsid w:val="000026AE"/>
    <w:rsid w:val="00002799"/>
    <w:rsid w:val="000027C5"/>
    <w:rsid w:val="000035A8"/>
    <w:rsid w:val="000035E3"/>
    <w:rsid w:val="0000361A"/>
    <w:rsid w:val="000037F0"/>
    <w:rsid w:val="0000398E"/>
    <w:rsid w:val="00003D19"/>
    <w:rsid w:val="00003E1D"/>
    <w:rsid w:val="00003EEC"/>
    <w:rsid w:val="000052FE"/>
    <w:rsid w:val="00005628"/>
    <w:rsid w:val="0000562A"/>
    <w:rsid w:val="00005682"/>
    <w:rsid w:val="000058F6"/>
    <w:rsid w:val="0000596E"/>
    <w:rsid w:val="00005A16"/>
    <w:rsid w:val="00005B3B"/>
    <w:rsid w:val="00005D92"/>
    <w:rsid w:val="000062F0"/>
    <w:rsid w:val="000063D9"/>
    <w:rsid w:val="00006422"/>
    <w:rsid w:val="00006488"/>
    <w:rsid w:val="00006499"/>
    <w:rsid w:val="00006C56"/>
    <w:rsid w:val="00007083"/>
    <w:rsid w:val="000076F5"/>
    <w:rsid w:val="00007780"/>
    <w:rsid w:val="00007C5B"/>
    <w:rsid w:val="00007CF9"/>
    <w:rsid w:val="00007F68"/>
    <w:rsid w:val="00010005"/>
    <w:rsid w:val="00010187"/>
    <w:rsid w:val="0001020B"/>
    <w:rsid w:val="0001025E"/>
    <w:rsid w:val="00010552"/>
    <w:rsid w:val="00010B2D"/>
    <w:rsid w:val="00010EBC"/>
    <w:rsid w:val="00010F2D"/>
    <w:rsid w:val="00011114"/>
    <w:rsid w:val="00011511"/>
    <w:rsid w:val="000118CA"/>
    <w:rsid w:val="00011A78"/>
    <w:rsid w:val="0001215B"/>
    <w:rsid w:val="00012211"/>
    <w:rsid w:val="00012304"/>
    <w:rsid w:val="0001249B"/>
    <w:rsid w:val="000125D2"/>
    <w:rsid w:val="0001280D"/>
    <w:rsid w:val="0001281E"/>
    <w:rsid w:val="00012921"/>
    <w:rsid w:val="0001352D"/>
    <w:rsid w:val="00013675"/>
    <w:rsid w:val="00013945"/>
    <w:rsid w:val="000139CC"/>
    <w:rsid w:val="00013B03"/>
    <w:rsid w:val="00013C25"/>
    <w:rsid w:val="00013DB4"/>
    <w:rsid w:val="00013EB3"/>
    <w:rsid w:val="00013F7D"/>
    <w:rsid w:val="00014121"/>
    <w:rsid w:val="00014241"/>
    <w:rsid w:val="00014658"/>
    <w:rsid w:val="00014B2A"/>
    <w:rsid w:val="00014D93"/>
    <w:rsid w:val="00015241"/>
    <w:rsid w:val="000156D3"/>
    <w:rsid w:val="00015BCB"/>
    <w:rsid w:val="00015F48"/>
    <w:rsid w:val="00015FE9"/>
    <w:rsid w:val="000160C4"/>
    <w:rsid w:val="0001616C"/>
    <w:rsid w:val="000162DE"/>
    <w:rsid w:val="00016378"/>
    <w:rsid w:val="000164FD"/>
    <w:rsid w:val="0001652C"/>
    <w:rsid w:val="00016611"/>
    <w:rsid w:val="00016752"/>
    <w:rsid w:val="0001689D"/>
    <w:rsid w:val="00016AFB"/>
    <w:rsid w:val="00016B39"/>
    <w:rsid w:val="00016E05"/>
    <w:rsid w:val="0001706B"/>
    <w:rsid w:val="00017219"/>
    <w:rsid w:val="000173B0"/>
    <w:rsid w:val="000173DE"/>
    <w:rsid w:val="00017586"/>
    <w:rsid w:val="00017640"/>
    <w:rsid w:val="00017695"/>
    <w:rsid w:val="00017B72"/>
    <w:rsid w:val="00017CB6"/>
    <w:rsid w:val="00020331"/>
    <w:rsid w:val="000204CD"/>
    <w:rsid w:val="00020593"/>
    <w:rsid w:val="000207E3"/>
    <w:rsid w:val="000208D9"/>
    <w:rsid w:val="000209F7"/>
    <w:rsid w:val="00020BF2"/>
    <w:rsid w:val="00020E0D"/>
    <w:rsid w:val="000210B8"/>
    <w:rsid w:val="00021589"/>
    <w:rsid w:val="00021BA2"/>
    <w:rsid w:val="00021CD4"/>
    <w:rsid w:val="00021D0E"/>
    <w:rsid w:val="00021F12"/>
    <w:rsid w:val="000221BA"/>
    <w:rsid w:val="0002244C"/>
    <w:rsid w:val="0002255F"/>
    <w:rsid w:val="0002284C"/>
    <w:rsid w:val="0002290B"/>
    <w:rsid w:val="00022B08"/>
    <w:rsid w:val="00022CF4"/>
    <w:rsid w:val="00022E4A"/>
    <w:rsid w:val="0002311B"/>
    <w:rsid w:val="00023338"/>
    <w:rsid w:val="00023527"/>
    <w:rsid w:val="00023970"/>
    <w:rsid w:val="000239D0"/>
    <w:rsid w:val="000242C3"/>
    <w:rsid w:val="00024601"/>
    <w:rsid w:val="000246AF"/>
    <w:rsid w:val="00024976"/>
    <w:rsid w:val="00024CEE"/>
    <w:rsid w:val="00024F50"/>
    <w:rsid w:val="000252BF"/>
    <w:rsid w:val="00025352"/>
    <w:rsid w:val="0002539B"/>
    <w:rsid w:val="000254DB"/>
    <w:rsid w:val="000256A5"/>
    <w:rsid w:val="00025941"/>
    <w:rsid w:val="00025CF5"/>
    <w:rsid w:val="00025D4C"/>
    <w:rsid w:val="0002656A"/>
    <w:rsid w:val="0002674C"/>
    <w:rsid w:val="00026BE1"/>
    <w:rsid w:val="0002700E"/>
    <w:rsid w:val="000272E6"/>
    <w:rsid w:val="0002797C"/>
    <w:rsid w:val="00027ABE"/>
    <w:rsid w:val="00027E5C"/>
    <w:rsid w:val="00030466"/>
    <w:rsid w:val="0003047C"/>
    <w:rsid w:val="00030845"/>
    <w:rsid w:val="00030BBF"/>
    <w:rsid w:val="00030ED3"/>
    <w:rsid w:val="00030F19"/>
    <w:rsid w:val="00030FE7"/>
    <w:rsid w:val="000310D3"/>
    <w:rsid w:val="0003114D"/>
    <w:rsid w:val="000313AF"/>
    <w:rsid w:val="00031619"/>
    <w:rsid w:val="0003176E"/>
    <w:rsid w:val="00031A08"/>
    <w:rsid w:val="00031C37"/>
    <w:rsid w:val="00031F8D"/>
    <w:rsid w:val="000320A2"/>
    <w:rsid w:val="000322D6"/>
    <w:rsid w:val="00032346"/>
    <w:rsid w:val="000324DF"/>
    <w:rsid w:val="00032918"/>
    <w:rsid w:val="00032C58"/>
    <w:rsid w:val="00032DD3"/>
    <w:rsid w:val="0003354B"/>
    <w:rsid w:val="000336BA"/>
    <w:rsid w:val="0003374D"/>
    <w:rsid w:val="0003375F"/>
    <w:rsid w:val="00033819"/>
    <w:rsid w:val="000339FD"/>
    <w:rsid w:val="00033C92"/>
    <w:rsid w:val="000342DC"/>
    <w:rsid w:val="00034301"/>
    <w:rsid w:val="000348C2"/>
    <w:rsid w:val="00034954"/>
    <w:rsid w:val="00034A07"/>
    <w:rsid w:val="00034BB8"/>
    <w:rsid w:val="00034C10"/>
    <w:rsid w:val="00034CEA"/>
    <w:rsid w:val="00034E18"/>
    <w:rsid w:val="00034F33"/>
    <w:rsid w:val="000352CE"/>
    <w:rsid w:val="0003532E"/>
    <w:rsid w:val="0003554B"/>
    <w:rsid w:val="0003564F"/>
    <w:rsid w:val="000359BE"/>
    <w:rsid w:val="000359C7"/>
    <w:rsid w:val="000359DC"/>
    <w:rsid w:val="00035AB8"/>
    <w:rsid w:val="00035F3B"/>
    <w:rsid w:val="00035F6D"/>
    <w:rsid w:val="00036130"/>
    <w:rsid w:val="000361D8"/>
    <w:rsid w:val="0003629D"/>
    <w:rsid w:val="000362B1"/>
    <w:rsid w:val="000364B9"/>
    <w:rsid w:val="000364E2"/>
    <w:rsid w:val="00036929"/>
    <w:rsid w:val="00036BEC"/>
    <w:rsid w:val="00036E17"/>
    <w:rsid w:val="00036F95"/>
    <w:rsid w:val="0003704C"/>
    <w:rsid w:val="000374FD"/>
    <w:rsid w:val="00037A19"/>
    <w:rsid w:val="00037BBB"/>
    <w:rsid w:val="00037C28"/>
    <w:rsid w:val="00037CDD"/>
    <w:rsid w:val="00037F1A"/>
    <w:rsid w:val="0004002E"/>
    <w:rsid w:val="000402F2"/>
    <w:rsid w:val="000409F1"/>
    <w:rsid w:val="00040A75"/>
    <w:rsid w:val="00040C92"/>
    <w:rsid w:val="00041233"/>
    <w:rsid w:val="000413F1"/>
    <w:rsid w:val="00041565"/>
    <w:rsid w:val="0004164F"/>
    <w:rsid w:val="0004184D"/>
    <w:rsid w:val="00041A52"/>
    <w:rsid w:val="00041B29"/>
    <w:rsid w:val="00041E6E"/>
    <w:rsid w:val="0004206D"/>
    <w:rsid w:val="00042209"/>
    <w:rsid w:val="00042286"/>
    <w:rsid w:val="0004274A"/>
    <w:rsid w:val="000429D6"/>
    <w:rsid w:val="00042AD7"/>
    <w:rsid w:val="00042B40"/>
    <w:rsid w:val="00042CCB"/>
    <w:rsid w:val="00042EE6"/>
    <w:rsid w:val="00042EE8"/>
    <w:rsid w:val="000434EE"/>
    <w:rsid w:val="000436A4"/>
    <w:rsid w:val="00043A5B"/>
    <w:rsid w:val="00043C06"/>
    <w:rsid w:val="00043E05"/>
    <w:rsid w:val="00043E2A"/>
    <w:rsid w:val="000442B3"/>
    <w:rsid w:val="00044391"/>
    <w:rsid w:val="0004444F"/>
    <w:rsid w:val="00044584"/>
    <w:rsid w:val="000447C9"/>
    <w:rsid w:val="000449B1"/>
    <w:rsid w:val="00044C7C"/>
    <w:rsid w:val="00044D09"/>
    <w:rsid w:val="00044E7D"/>
    <w:rsid w:val="000453BA"/>
    <w:rsid w:val="00045612"/>
    <w:rsid w:val="0004591E"/>
    <w:rsid w:val="000459E9"/>
    <w:rsid w:val="00045A92"/>
    <w:rsid w:val="00045D7E"/>
    <w:rsid w:val="00045ECF"/>
    <w:rsid w:val="0004629C"/>
    <w:rsid w:val="000465D1"/>
    <w:rsid w:val="000465F4"/>
    <w:rsid w:val="00046696"/>
    <w:rsid w:val="00046C8D"/>
    <w:rsid w:val="00046F76"/>
    <w:rsid w:val="00047125"/>
    <w:rsid w:val="00047256"/>
    <w:rsid w:val="00047389"/>
    <w:rsid w:val="000474B6"/>
    <w:rsid w:val="00047622"/>
    <w:rsid w:val="00047C73"/>
    <w:rsid w:val="00047D70"/>
    <w:rsid w:val="00047D8B"/>
    <w:rsid w:val="00050583"/>
    <w:rsid w:val="00050828"/>
    <w:rsid w:val="00050A99"/>
    <w:rsid w:val="00050C53"/>
    <w:rsid w:val="00051285"/>
    <w:rsid w:val="0005146F"/>
    <w:rsid w:val="0005184E"/>
    <w:rsid w:val="0005194B"/>
    <w:rsid w:val="00051B33"/>
    <w:rsid w:val="00051CFE"/>
    <w:rsid w:val="0005208D"/>
    <w:rsid w:val="00052332"/>
    <w:rsid w:val="00052738"/>
    <w:rsid w:val="000527EE"/>
    <w:rsid w:val="00052A8A"/>
    <w:rsid w:val="00053015"/>
    <w:rsid w:val="00053733"/>
    <w:rsid w:val="00053B60"/>
    <w:rsid w:val="00053D00"/>
    <w:rsid w:val="00053D6E"/>
    <w:rsid w:val="00053DAB"/>
    <w:rsid w:val="00053DDD"/>
    <w:rsid w:val="00053E50"/>
    <w:rsid w:val="00053EA2"/>
    <w:rsid w:val="0005425D"/>
    <w:rsid w:val="00054312"/>
    <w:rsid w:val="00054588"/>
    <w:rsid w:val="0005460B"/>
    <w:rsid w:val="00054745"/>
    <w:rsid w:val="00055437"/>
    <w:rsid w:val="000554B8"/>
    <w:rsid w:val="00055882"/>
    <w:rsid w:val="000560C8"/>
    <w:rsid w:val="00056175"/>
    <w:rsid w:val="000561AA"/>
    <w:rsid w:val="00056335"/>
    <w:rsid w:val="000566A5"/>
    <w:rsid w:val="00056FB9"/>
    <w:rsid w:val="00057122"/>
    <w:rsid w:val="00057135"/>
    <w:rsid w:val="0005749E"/>
    <w:rsid w:val="000578E0"/>
    <w:rsid w:val="00057A15"/>
    <w:rsid w:val="00057E88"/>
    <w:rsid w:val="000602DB"/>
    <w:rsid w:val="00060383"/>
    <w:rsid w:val="000604F7"/>
    <w:rsid w:val="000608F3"/>
    <w:rsid w:val="00060918"/>
    <w:rsid w:val="000612BE"/>
    <w:rsid w:val="00061367"/>
    <w:rsid w:val="00061A64"/>
    <w:rsid w:val="00061E5B"/>
    <w:rsid w:val="00061EFB"/>
    <w:rsid w:val="00062182"/>
    <w:rsid w:val="0006225E"/>
    <w:rsid w:val="00062311"/>
    <w:rsid w:val="000625CF"/>
    <w:rsid w:val="000625DB"/>
    <w:rsid w:val="000626E8"/>
    <w:rsid w:val="0006274E"/>
    <w:rsid w:val="0006284F"/>
    <w:rsid w:val="000632AF"/>
    <w:rsid w:val="00063E9C"/>
    <w:rsid w:val="000647B3"/>
    <w:rsid w:val="000647F8"/>
    <w:rsid w:val="000648C8"/>
    <w:rsid w:val="000648D5"/>
    <w:rsid w:val="00064996"/>
    <w:rsid w:val="000649E3"/>
    <w:rsid w:val="00064B02"/>
    <w:rsid w:val="00064D98"/>
    <w:rsid w:val="000651A1"/>
    <w:rsid w:val="000651F3"/>
    <w:rsid w:val="000654B6"/>
    <w:rsid w:val="000654D3"/>
    <w:rsid w:val="0006559E"/>
    <w:rsid w:val="00065A5B"/>
    <w:rsid w:val="00065B6B"/>
    <w:rsid w:val="000661E2"/>
    <w:rsid w:val="00066212"/>
    <w:rsid w:val="000662C9"/>
    <w:rsid w:val="00066625"/>
    <w:rsid w:val="00066852"/>
    <w:rsid w:val="000668A7"/>
    <w:rsid w:val="00066A80"/>
    <w:rsid w:val="00066DA8"/>
    <w:rsid w:val="00067062"/>
    <w:rsid w:val="0006716F"/>
    <w:rsid w:val="000674A8"/>
    <w:rsid w:val="0006761C"/>
    <w:rsid w:val="0006764D"/>
    <w:rsid w:val="00067658"/>
    <w:rsid w:val="000677DF"/>
    <w:rsid w:val="0006791F"/>
    <w:rsid w:val="0006799D"/>
    <w:rsid w:val="00067B5B"/>
    <w:rsid w:val="00067DBE"/>
    <w:rsid w:val="00067F44"/>
    <w:rsid w:val="00070054"/>
    <w:rsid w:val="0007047B"/>
    <w:rsid w:val="0007075F"/>
    <w:rsid w:val="000707C2"/>
    <w:rsid w:val="000707D9"/>
    <w:rsid w:val="00070898"/>
    <w:rsid w:val="000709CB"/>
    <w:rsid w:val="00070BC6"/>
    <w:rsid w:val="00070CA0"/>
    <w:rsid w:val="00070D5A"/>
    <w:rsid w:val="00071ADA"/>
    <w:rsid w:val="00071B7B"/>
    <w:rsid w:val="00071B82"/>
    <w:rsid w:val="00071CA3"/>
    <w:rsid w:val="00071E45"/>
    <w:rsid w:val="00071E61"/>
    <w:rsid w:val="00071E72"/>
    <w:rsid w:val="0007213A"/>
    <w:rsid w:val="00072290"/>
    <w:rsid w:val="00072357"/>
    <w:rsid w:val="00072C13"/>
    <w:rsid w:val="00072CDE"/>
    <w:rsid w:val="000730A5"/>
    <w:rsid w:val="000737E9"/>
    <w:rsid w:val="00073898"/>
    <w:rsid w:val="00073A56"/>
    <w:rsid w:val="00073A73"/>
    <w:rsid w:val="00073A8E"/>
    <w:rsid w:val="00073D3D"/>
    <w:rsid w:val="00074147"/>
    <w:rsid w:val="00074279"/>
    <w:rsid w:val="00074418"/>
    <w:rsid w:val="0007445B"/>
    <w:rsid w:val="0007458D"/>
    <w:rsid w:val="000746EA"/>
    <w:rsid w:val="00074735"/>
    <w:rsid w:val="00074740"/>
    <w:rsid w:val="00074934"/>
    <w:rsid w:val="000749A4"/>
    <w:rsid w:val="00074B3F"/>
    <w:rsid w:val="000752A6"/>
    <w:rsid w:val="00075B3B"/>
    <w:rsid w:val="00075B50"/>
    <w:rsid w:val="000764B2"/>
    <w:rsid w:val="0007655A"/>
    <w:rsid w:val="00076709"/>
    <w:rsid w:val="000767AD"/>
    <w:rsid w:val="00076A05"/>
    <w:rsid w:val="00076B74"/>
    <w:rsid w:val="000771EA"/>
    <w:rsid w:val="000776A9"/>
    <w:rsid w:val="000777BB"/>
    <w:rsid w:val="000777C2"/>
    <w:rsid w:val="000779B1"/>
    <w:rsid w:val="00077C97"/>
    <w:rsid w:val="00077CAF"/>
    <w:rsid w:val="00077CB6"/>
    <w:rsid w:val="00077E06"/>
    <w:rsid w:val="00077E5C"/>
    <w:rsid w:val="00077F3F"/>
    <w:rsid w:val="00077FF5"/>
    <w:rsid w:val="00080546"/>
    <w:rsid w:val="00080553"/>
    <w:rsid w:val="000806C2"/>
    <w:rsid w:val="00080787"/>
    <w:rsid w:val="00080900"/>
    <w:rsid w:val="0008095B"/>
    <w:rsid w:val="000809AF"/>
    <w:rsid w:val="00080F97"/>
    <w:rsid w:val="00081568"/>
    <w:rsid w:val="000818F4"/>
    <w:rsid w:val="00081954"/>
    <w:rsid w:val="0008199E"/>
    <w:rsid w:val="00081BFB"/>
    <w:rsid w:val="00081FC8"/>
    <w:rsid w:val="00082093"/>
    <w:rsid w:val="00082352"/>
    <w:rsid w:val="000823A8"/>
    <w:rsid w:val="00082455"/>
    <w:rsid w:val="00082806"/>
    <w:rsid w:val="0008293E"/>
    <w:rsid w:val="00082C3E"/>
    <w:rsid w:val="00082F9E"/>
    <w:rsid w:val="000832C3"/>
    <w:rsid w:val="000837A5"/>
    <w:rsid w:val="00083970"/>
    <w:rsid w:val="00083A91"/>
    <w:rsid w:val="00083CA4"/>
    <w:rsid w:val="00083DBA"/>
    <w:rsid w:val="00083DDB"/>
    <w:rsid w:val="00083EDC"/>
    <w:rsid w:val="00084149"/>
    <w:rsid w:val="000841E8"/>
    <w:rsid w:val="000843FA"/>
    <w:rsid w:val="000845C7"/>
    <w:rsid w:val="000847B5"/>
    <w:rsid w:val="00084BB1"/>
    <w:rsid w:val="00084FCA"/>
    <w:rsid w:val="0008523A"/>
    <w:rsid w:val="00085638"/>
    <w:rsid w:val="00085B20"/>
    <w:rsid w:val="00085CD9"/>
    <w:rsid w:val="00085E24"/>
    <w:rsid w:val="0008635C"/>
    <w:rsid w:val="00086418"/>
    <w:rsid w:val="00086531"/>
    <w:rsid w:val="000867AA"/>
    <w:rsid w:val="00086984"/>
    <w:rsid w:val="00086D70"/>
    <w:rsid w:val="00086DC1"/>
    <w:rsid w:val="00086E2A"/>
    <w:rsid w:val="00086F78"/>
    <w:rsid w:val="000870FE"/>
    <w:rsid w:val="00087462"/>
    <w:rsid w:val="000875AC"/>
    <w:rsid w:val="00087836"/>
    <w:rsid w:val="00087963"/>
    <w:rsid w:val="000879E9"/>
    <w:rsid w:val="00087D22"/>
    <w:rsid w:val="00087EF4"/>
    <w:rsid w:val="00090095"/>
    <w:rsid w:val="000907C3"/>
    <w:rsid w:val="00091066"/>
    <w:rsid w:val="000917D6"/>
    <w:rsid w:val="00091C47"/>
    <w:rsid w:val="00091F4C"/>
    <w:rsid w:val="00092105"/>
    <w:rsid w:val="00092193"/>
    <w:rsid w:val="0009285A"/>
    <w:rsid w:val="000928A3"/>
    <w:rsid w:val="00092944"/>
    <w:rsid w:val="0009297E"/>
    <w:rsid w:val="0009333E"/>
    <w:rsid w:val="00093389"/>
    <w:rsid w:val="00093646"/>
    <w:rsid w:val="00093736"/>
    <w:rsid w:val="000938A9"/>
    <w:rsid w:val="00093AD9"/>
    <w:rsid w:val="00093B27"/>
    <w:rsid w:val="00093E33"/>
    <w:rsid w:val="0009417A"/>
    <w:rsid w:val="0009419B"/>
    <w:rsid w:val="00094447"/>
    <w:rsid w:val="00094503"/>
    <w:rsid w:val="000945CD"/>
    <w:rsid w:val="000946A9"/>
    <w:rsid w:val="00094894"/>
    <w:rsid w:val="00094BD7"/>
    <w:rsid w:val="000950D5"/>
    <w:rsid w:val="0009518B"/>
    <w:rsid w:val="000951B7"/>
    <w:rsid w:val="00095820"/>
    <w:rsid w:val="00095A5B"/>
    <w:rsid w:val="00095EBE"/>
    <w:rsid w:val="00095F51"/>
    <w:rsid w:val="0009623F"/>
    <w:rsid w:val="00096385"/>
    <w:rsid w:val="000965DF"/>
    <w:rsid w:val="00096658"/>
    <w:rsid w:val="000966F6"/>
    <w:rsid w:val="00096A81"/>
    <w:rsid w:val="00096B72"/>
    <w:rsid w:val="00096BA2"/>
    <w:rsid w:val="00096CD9"/>
    <w:rsid w:val="00096D61"/>
    <w:rsid w:val="00096D70"/>
    <w:rsid w:val="0009702F"/>
    <w:rsid w:val="0009727C"/>
    <w:rsid w:val="0009745D"/>
    <w:rsid w:val="0009782D"/>
    <w:rsid w:val="00097F4E"/>
    <w:rsid w:val="00097FC6"/>
    <w:rsid w:val="000A019F"/>
    <w:rsid w:val="000A05C9"/>
    <w:rsid w:val="000A09C1"/>
    <w:rsid w:val="000A0A91"/>
    <w:rsid w:val="000A0C50"/>
    <w:rsid w:val="000A0C6C"/>
    <w:rsid w:val="000A0F37"/>
    <w:rsid w:val="000A11F4"/>
    <w:rsid w:val="000A12A9"/>
    <w:rsid w:val="000A14B5"/>
    <w:rsid w:val="000A1773"/>
    <w:rsid w:val="000A1A2E"/>
    <w:rsid w:val="000A1CDD"/>
    <w:rsid w:val="000A1DB4"/>
    <w:rsid w:val="000A1E69"/>
    <w:rsid w:val="000A21CF"/>
    <w:rsid w:val="000A232B"/>
    <w:rsid w:val="000A2777"/>
    <w:rsid w:val="000A2861"/>
    <w:rsid w:val="000A3088"/>
    <w:rsid w:val="000A30FC"/>
    <w:rsid w:val="000A32AC"/>
    <w:rsid w:val="000A3329"/>
    <w:rsid w:val="000A348F"/>
    <w:rsid w:val="000A39CB"/>
    <w:rsid w:val="000A3E00"/>
    <w:rsid w:val="000A405B"/>
    <w:rsid w:val="000A40E8"/>
    <w:rsid w:val="000A41BF"/>
    <w:rsid w:val="000A430D"/>
    <w:rsid w:val="000A4384"/>
    <w:rsid w:val="000A4813"/>
    <w:rsid w:val="000A483C"/>
    <w:rsid w:val="000A4A6A"/>
    <w:rsid w:val="000A4C16"/>
    <w:rsid w:val="000A4E6D"/>
    <w:rsid w:val="000A50D3"/>
    <w:rsid w:val="000A52D8"/>
    <w:rsid w:val="000A544F"/>
    <w:rsid w:val="000A56DE"/>
    <w:rsid w:val="000A598F"/>
    <w:rsid w:val="000A62A0"/>
    <w:rsid w:val="000A630F"/>
    <w:rsid w:val="000A65F1"/>
    <w:rsid w:val="000A683F"/>
    <w:rsid w:val="000A6A51"/>
    <w:rsid w:val="000A6C7A"/>
    <w:rsid w:val="000A71D8"/>
    <w:rsid w:val="000A7646"/>
    <w:rsid w:val="000A7D4E"/>
    <w:rsid w:val="000A7D9F"/>
    <w:rsid w:val="000A7E06"/>
    <w:rsid w:val="000A7FA6"/>
    <w:rsid w:val="000B0173"/>
    <w:rsid w:val="000B02BF"/>
    <w:rsid w:val="000B035A"/>
    <w:rsid w:val="000B0CC4"/>
    <w:rsid w:val="000B0D4B"/>
    <w:rsid w:val="000B0DD5"/>
    <w:rsid w:val="000B0EF3"/>
    <w:rsid w:val="000B1068"/>
    <w:rsid w:val="000B1184"/>
    <w:rsid w:val="000B13F1"/>
    <w:rsid w:val="000B1748"/>
    <w:rsid w:val="000B18C6"/>
    <w:rsid w:val="000B1A80"/>
    <w:rsid w:val="000B1A8E"/>
    <w:rsid w:val="000B1ACE"/>
    <w:rsid w:val="000B1FF0"/>
    <w:rsid w:val="000B2030"/>
    <w:rsid w:val="000B2041"/>
    <w:rsid w:val="000B2188"/>
    <w:rsid w:val="000B22AD"/>
    <w:rsid w:val="000B232C"/>
    <w:rsid w:val="000B23BA"/>
    <w:rsid w:val="000B243C"/>
    <w:rsid w:val="000B287E"/>
    <w:rsid w:val="000B2B32"/>
    <w:rsid w:val="000B2BE0"/>
    <w:rsid w:val="000B2F10"/>
    <w:rsid w:val="000B32FF"/>
    <w:rsid w:val="000B35A7"/>
    <w:rsid w:val="000B3872"/>
    <w:rsid w:val="000B3A48"/>
    <w:rsid w:val="000B3C44"/>
    <w:rsid w:val="000B409C"/>
    <w:rsid w:val="000B41D2"/>
    <w:rsid w:val="000B41EB"/>
    <w:rsid w:val="000B4214"/>
    <w:rsid w:val="000B4285"/>
    <w:rsid w:val="000B431C"/>
    <w:rsid w:val="000B4468"/>
    <w:rsid w:val="000B4481"/>
    <w:rsid w:val="000B4847"/>
    <w:rsid w:val="000B4A2D"/>
    <w:rsid w:val="000B4A7F"/>
    <w:rsid w:val="000B4B08"/>
    <w:rsid w:val="000B4BBD"/>
    <w:rsid w:val="000B4BCE"/>
    <w:rsid w:val="000B4BF4"/>
    <w:rsid w:val="000B4BFD"/>
    <w:rsid w:val="000B4EC0"/>
    <w:rsid w:val="000B5075"/>
    <w:rsid w:val="000B5376"/>
    <w:rsid w:val="000B598F"/>
    <w:rsid w:val="000B5A4A"/>
    <w:rsid w:val="000B5F36"/>
    <w:rsid w:val="000B63EA"/>
    <w:rsid w:val="000B64D8"/>
    <w:rsid w:val="000B65A0"/>
    <w:rsid w:val="000B687F"/>
    <w:rsid w:val="000B69EE"/>
    <w:rsid w:val="000B6A63"/>
    <w:rsid w:val="000B6D8D"/>
    <w:rsid w:val="000B6DE0"/>
    <w:rsid w:val="000B700C"/>
    <w:rsid w:val="000B726B"/>
    <w:rsid w:val="000B7577"/>
    <w:rsid w:val="000B7753"/>
    <w:rsid w:val="000B77E7"/>
    <w:rsid w:val="000B7FA8"/>
    <w:rsid w:val="000C021F"/>
    <w:rsid w:val="000C0333"/>
    <w:rsid w:val="000C054A"/>
    <w:rsid w:val="000C05D8"/>
    <w:rsid w:val="000C08C9"/>
    <w:rsid w:val="000C095E"/>
    <w:rsid w:val="000C0AC3"/>
    <w:rsid w:val="000C0E6A"/>
    <w:rsid w:val="000C0EE1"/>
    <w:rsid w:val="000C1472"/>
    <w:rsid w:val="000C14E1"/>
    <w:rsid w:val="000C1BC9"/>
    <w:rsid w:val="000C1D71"/>
    <w:rsid w:val="000C23CF"/>
    <w:rsid w:val="000C23D4"/>
    <w:rsid w:val="000C2531"/>
    <w:rsid w:val="000C2568"/>
    <w:rsid w:val="000C27DC"/>
    <w:rsid w:val="000C27E3"/>
    <w:rsid w:val="000C2819"/>
    <w:rsid w:val="000C29E5"/>
    <w:rsid w:val="000C2B17"/>
    <w:rsid w:val="000C2B90"/>
    <w:rsid w:val="000C320E"/>
    <w:rsid w:val="000C342C"/>
    <w:rsid w:val="000C3562"/>
    <w:rsid w:val="000C39F0"/>
    <w:rsid w:val="000C3DB4"/>
    <w:rsid w:val="000C401E"/>
    <w:rsid w:val="000C423A"/>
    <w:rsid w:val="000C4BD0"/>
    <w:rsid w:val="000C4DC3"/>
    <w:rsid w:val="000C4EA9"/>
    <w:rsid w:val="000C4F1F"/>
    <w:rsid w:val="000C5124"/>
    <w:rsid w:val="000C5180"/>
    <w:rsid w:val="000C53CA"/>
    <w:rsid w:val="000C59AC"/>
    <w:rsid w:val="000C59E1"/>
    <w:rsid w:val="000C6132"/>
    <w:rsid w:val="000C6217"/>
    <w:rsid w:val="000C662B"/>
    <w:rsid w:val="000C6746"/>
    <w:rsid w:val="000C6D28"/>
    <w:rsid w:val="000C6F34"/>
    <w:rsid w:val="000C70E2"/>
    <w:rsid w:val="000C7432"/>
    <w:rsid w:val="000C775E"/>
    <w:rsid w:val="000C799A"/>
    <w:rsid w:val="000C7A0C"/>
    <w:rsid w:val="000D043D"/>
    <w:rsid w:val="000D04BD"/>
    <w:rsid w:val="000D04D1"/>
    <w:rsid w:val="000D062E"/>
    <w:rsid w:val="000D067A"/>
    <w:rsid w:val="000D0888"/>
    <w:rsid w:val="000D097D"/>
    <w:rsid w:val="000D09AD"/>
    <w:rsid w:val="000D0A35"/>
    <w:rsid w:val="000D0B16"/>
    <w:rsid w:val="000D0C8F"/>
    <w:rsid w:val="000D0DD9"/>
    <w:rsid w:val="000D0F76"/>
    <w:rsid w:val="000D11E2"/>
    <w:rsid w:val="000D12DA"/>
    <w:rsid w:val="000D12EA"/>
    <w:rsid w:val="000D15F7"/>
    <w:rsid w:val="000D171B"/>
    <w:rsid w:val="000D17BF"/>
    <w:rsid w:val="000D1B08"/>
    <w:rsid w:val="000D1C7D"/>
    <w:rsid w:val="000D21AC"/>
    <w:rsid w:val="000D21BA"/>
    <w:rsid w:val="000D23B0"/>
    <w:rsid w:val="000D24E6"/>
    <w:rsid w:val="000D29A6"/>
    <w:rsid w:val="000D2E95"/>
    <w:rsid w:val="000D3062"/>
    <w:rsid w:val="000D3086"/>
    <w:rsid w:val="000D37E6"/>
    <w:rsid w:val="000D38D0"/>
    <w:rsid w:val="000D3AE0"/>
    <w:rsid w:val="000D3F14"/>
    <w:rsid w:val="000D3F52"/>
    <w:rsid w:val="000D415C"/>
    <w:rsid w:val="000D43F1"/>
    <w:rsid w:val="000D4705"/>
    <w:rsid w:val="000D4852"/>
    <w:rsid w:val="000D4897"/>
    <w:rsid w:val="000D4C01"/>
    <w:rsid w:val="000D4F53"/>
    <w:rsid w:val="000D5431"/>
    <w:rsid w:val="000D57D1"/>
    <w:rsid w:val="000D587B"/>
    <w:rsid w:val="000D5B52"/>
    <w:rsid w:val="000D5C5A"/>
    <w:rsid w:val="000D5D4A"/>
    <w:rsid w:val="000D5FA8"/>
    <w:rsid w:val="000D5FDA"/>
    <w:rsid w:val="000D610E"/>
    <w:rsid w:val="000D63C6"/>
    <w:rsid w:val="000D65B6"/>
    <w:rsid w:val="000D6BE9"/>
    <w:rsid w:val="000D6CE4"/>
    <w:rsid w:val="000D6D29"/>
    <w:rsid w:val="000D6FEF"/>
    <w:rsid w:val="000D7461"/>
    <w:rsid w:val="000D748A"/>
    <w:rsid w:val="000D7843"/>
    <w:rsid w:val="000D795B"/>
    <w:rsid w:val="000D7D8E"/>
    <w:rsid w:val="000D7E3D"/>
    <w:rsid w:val="000E07A4"/>
    <w:rsid w:val="000E093B"/>
    <w:rsid w:val="000E098F"/>
    <w:rsid w:val="000E0A01"/>
    <w:rsid w:val="000E0AD5"/>
    <w:rsid w:val="000E0E9F"/>
    <w:rsid w:val="000E0EEB"/>
    <w:rsid w:val="000E0FD1"/>
    <w:rsid w:val="000E2561"/>
    <w:rsid w:val="000E27A8"/>
    <w:rsid w:val="000E2AA7"/>
    <w:rsid w:val="000E2D0A"/>
    <w:rsid w:val="000E2ED3"/>
    <w:rsid w:val="000E2EE8"/>
    <w:rsid w:val="000E363D"/>
    <w:rsid w:val="000E38AD"/>
    <w:rsid w:val="000E3937"/>
    <w:rsid w:val="000E3998"/>
    <w:rsid w:val="000E39CD"/>
    <w:rsid w:val="000E44CA"/>
    <w:rsid w:val="000E458A"/>
    <w:rsid w:val="000E4904"/>
    <w:rsid w:val="000E4913"/>
    <w:rsid w:val="000E4B37"/>
    <w:rsid w:val="000E4B8A"/>
    <w:rsid w:val="000E4C8C"/>
    <w:rsid w:val="000E4D09"/>
    <w:rsid w:val="000E542C"/>
    <w:rsid w:val="000E5939"/>
    <w:rsid w:val="000E598F"/>
    <w:rsid w:val="000E643F"/>
    <w:rsid w:val="000E6441"/>
    <w:rsid w:val="000E64F9"/>
    <w:rsid w:val="000E6DFA"/>
    <w:rsid w:val="000E71ED"/>
    <w:rsid w:val="000E721F"/>
    <w:rsid w:val="000E77E0"/>
    <w:rsid w:val="000E78F9"/>
    <w:rsid w:val="000E7980"/>
    <w:rsid w:val="000E799F"/>
    <w:rsid w:val="000E79B9"/>
    <w:rsid w:val="000F07DF"/>
    <w:rsid w:val="000F080B"/>
    <w:rsid w:val="000F0AC3"/>
    <w:rsid w:val="000F0B5E"/>
    <w:rsid w:val="000F1056"/>
    <w:rsid w:val="000F1742"/>
    <w:rsid w:val="000F17EB"/>
    <w:rsid w:val="000F1EE8"/>
    <w:rsid w:val="000F1FC1"/>
    <w:rsid w:val="000F200D"/>
    <w:rsid w:val="000F2063"/>
    <w:rsid w:val="000F2288"/>
    <w:rsid w:val="000F2349"/>
    <w:rsid w:val="000F2423"/>
    <w:rsid w:val="000F2ED0"/>
    <w:rsid w:val="000F32DB"/>
    <w:rsid w:val="000F3725"/>
    <w:rsid w:val="000F38E3"/>
    <w:rsid w:val="000F3A0E"/>
    <w:rsid w:val="000F3A17"/>
    <w:rsid w:val="000F3BB5"/>
    <w:rsid w:val="000F3EB2"/>
    <w:rsid w:val="000F460B"/>
    <w:rsid w:val="000F47F1"/>
    <w:rsid w:val="000F4962"/>
    <w:rsid w:val="000F4D78"/>
    <w:rsid w:val="000F4E10"/>
    <w:rsid w:val="000F4F1B"/>
    <w:rsid w:val="000F5801"/>
    <w:rsid w:val="000F58BC"/>
    <w:rsid w:val="000F5BC7"/>
    <w:rsid w:val="000F5D03"/>
    <w:rsid w:val="000F5E9B"/>
    <w:rsid w:val="000F6195"/>
    <w:rsid w:val="000F63E8"/>
    <w:rsid w:val="000F6774"/>
    <w:rsid w:val="000F6AEF"/>
    <w:rsid w:val="000F6C0A"/>
    <w:rsid w:val="000F72C2"/>
    <w:rsid w:val="000F7423"/>
    <w:rsid w:val="000F760B"/>
    <w:rsid w:val="000F7BF6"/>
    <w:rsid w:val="000F7F3F"/>
    <w:rsid w:val="001001BD"/>
    <w:rsid w:val="00100F9C"/>
    <w:rsid w:val="00101020"/>
    <w:rsid w:val="00101FB2"/>
    <w:rsid w:val="00102069"/>
    <w:rsid w:val="001020A3"/>
    <w:rsid w:val="0010227C"/>
    <w:rsid w:val="00102FDF"/>
    <w:rsid w:val="001032B4"/>
    <w:rsid w:val="00103576"/>
    <w:rsid w:val="00103690"/>
    <w:rsid w:val="0010391D"/>
    <w:rsid w:val="001039EA"/>
    <w:rsid w:val="00103BFC"/>
    <w:rsid w:val="00104295"/>
    <w:rsid w:val="00104450"/>
    <w:rsid w:val="0010456D"/>
    <w:rsid w:val="00104781"/>
    <w:rsid w:val="00104AA8"/>
    <w:rsid w:val="00104B7D"/>
    <w:rsid w:val="001051BB"/>
    <w:rsid w:val="0010537A"/>
    <w:rsid w:val="001053B9"/>
    <w:rsid w:val="00105DC2"/>
    <w:rsid w:val="00105EB5"/>
    <w:rsid w:val="00106162"/>
    <w:rsid w:val="001062CC"/>
    <w:rsid w:val="001064C3"/>
    <w:rsid w:val="00106579"/>
    <w:rsid w:val="00106595"/>
    <w:rsid w:val="00106712"/>
    <w:rsid w:val="0010674E"/>
    <w:rsid w:val="001068B6"/>
    <w:rsid w:val="00106901"/>
    <w:rsid w:val="00106A7D"/>
    <w:rsid w:val="00106B89"/>
    <w:rsid w:val="00106BD3"/>
    <w:rsid w:val="00107460"/>
    <w:rsid w:val="0010751B"/>
    <w:rsid w:val="00107C13"/>
    <w:rsid w:val="00107C56"/>
    <w:rsid w:val="00107C70"/>
    <w:rsid w:val="00110065"/>
    <w:rsid w:val="00110463"/>
    <w:rsid w:val="00110485"/>
    <w:rsid w:val="0011184D"/>
    <w:rsid w:val="00111AFA"/>
    <w:rsid w:val="00111CFE"/>
    <w:rsid w:val="00111D6E"/>
    <w:rsid w:val="0011219F"/>
    <w:rsid w:val="00112221"/>
    <w:rsid w:val="001122B2"/>
    <w:rsid w:val="001124F9"/>
    <w:rsid w:val="00112889"/>
    <w:rsid w:val="00112D1C"/>
    <w:rsid w:val="00112F82"/>
    <w:rsid w:val="001134A2"/>
    <w:rsid w:val="0011362C"/>
    <w:rsid w:val="001138EF"/>
    <w:rsid w:val="00113B22"/>
    <w:rsid w:val="00113C5E"/>
    <w:rsid w:val="00113EC0"/>
    <w:rsid w:val="001140F2"/>
    <w:rsid w:val="00114118"/>
    <w:rsid w:val="001141EE"/>
    <w:rsid w:val="001142F4"/>
    <w:rsid w:val="0011448E"/>
    <w:rsid w:val="001145D4"/>
    <w:rsid w:val="0011460B"/>
    <w:rsid w:val="00114C17"/>
    <w:rsid w:val="00114E63"/>
    <w:rsid w:val="00115470"/>
    <w:rsid w:val="001154BD"/>
    <w:rsid w:val="001155B1"/>
    <w:rsid w:val="001155C7"/>
    <w:rsid w:val="0011566A"/>
    <w:rsid w:val="001157C0"/>
    <w:rsid w:val="00115F70"/>
    <w:rsid w:val="001160FC"/>
    <w:rsid w:val="00116494"/>
    <w:rsid w:val="001165FA"/>
    <w:rsid w:val="00116710"/>
    <w:rsid w:val="0011676D"/>
    <w:rsid w:val="001167B0"/>
    <w:rsid w:val="001168D8"/>
    <w:rsid w:val="001169AC"/>
    <w:rsid w:val="00116AF5"/>
    <w:rsid w:val="00116D85"/>
    <w:rsid w:val="00117241"/>
    <w:rsid w:val="001175B4"/>
    <w:rsid w:val="00117CD8"/>
    <w:rsid w:val="001205DF"/>
    <w:rsid w:val="0012064C"/>
    <w:rsid w:val="00120A9F"/>
    <w:rsid w:val="00120AAC"/>
    <w:rsid w:val="00120D94"/>
    <w:rsid w:val="00120E9F"/>
    <w:rsid w:val="00121427"/>
    <w:rsid w:val="00121B28"/>
    <w:rsid w:val="00121B8F"/>
    <w:rsid w:val="00121EB6"/>
    <w:rsid w:val="0012209B"/>
    <w:rsid w:val="001220DA"/>
    <w:rsid w:val="001225E0"/>
    <w:rsid w:val="00122ACE"/>
    <w:rsid w:val="00122B1A"/>
    <w:rsid w:val="00122C37"/>
    <w:rsid w:val="00122E2F"/>
    <w:rsid w:val="001230D4"/>
    <w:rsid w:val="00123228"/>
    <w:rsid w:val="0012337D"/>
    <w:rsid w:val="00123789"/>
    <w:rsid w:val="00123935"/>
    <w:rsid w:val="00123A1E"/>
    <w:rsid w:val="00123A2C"/>
    <w:rsid w:val="00123EA6"/>
    <w:rsid w:val="00124116"/>
    <w:rsid w:val="0012444E"/>
    <w:rsid w:val="00124638"/>
    <w:rsid w:val="001248D0"/>
    <w:rsid w:val="00124A32"/>
    <w:rsid w:val="00124AEF"/>
    <w:rsid w:val="00124FD7"/>
    <w:rsid w:val="0012523B"/>
    <w:rsid w:val="001254C6"/>
    <w:rsid w:val="001256A9"/>
    <w:rsid w:val="00125B23"/>
    <w:rsid w:val="00125F62"/>
    <w:rsid w:val="0012602A"/>
    <w:rsid w:val="001261B7"/>
    <w:rsid w:val="0012691E"/>
    <w:rsid w:val="00126B46"/>
    <w:rsid w:val="00126E57"/>
    <w:rsid w:val="001272F4"/>
    <w:rsid w:val="001275C6"/>
    <w:rsid w:val="001279CB"/>
    <w:rsid w:val="00127BD5"/>
    <w:rsid w:val="001300B6"/>
    <w:rsid w:val="001300DE"/>
    <w:rsid w:val="001303A8"/>
    <w:rsid w:val="00130483"/>
    <w:rsid w:val="0013053D"/>
    <w:rsid w:val="001308BD"/>
    <w:rsid w:val="00130B4C"/>
    <w:rsid w:val="00130BB0"/>
    <w:rsid w:val="00130C1D"/>
    <w:rsid w:val="00130C49"/>
    <w:rsid w:val="00130D2B"/>
    <w:rsid w:val="00130D37"/>
    <w:rsid w:val="001316DD"/>
    <w:rsid w:val="001316F3"/>
    <w:rsid w:val="00131876"/>
    <w:rsid w:val="00131E72"/>
    <w:rsid w:val="00131E8A"/>
    <w:rsid w:val="001320D5"/>
    <w:rsid w:val="00132257"/>
    <w:rsid w:val="001324E1"/>
    <w:rsid w:val="001324E7"/>
    <w:rsid w:val="00132874"/>
    <w:rsid w:val="001328DF"/>
    <w:rsid w:val="00132F17"/>
    <w:rsid w:val="001330B6"/>
    <w:rsid w:val="00133286"/>
    <w:rsid w:val="001334B5"/>
    <w:rsid w:val="001336BE"/>
    <w:rsid w:val="00133846"/>
    <w:rsid w:val="00133C4A"/>
    <w:rsid w:val="00133CE5"/>
    <w:rsid w:val="00133DA1"/>
    <w:rsid w:val="00133EDC"/>
    <w:rsid w:val="0013495E"/>
    <w:rsid w:val="00134B29"/>
    <w:rsid w:val="00134F0B"/>
    <w:rsid w:val="001353DF"/>
    <w:rsid w:val="00135570"/>
    <w:rsid w:val="001355AF"/>
    <w:rsid w:val="001356CD"/>
    <w:rsid w:val="001358A8"/>
    <w:rsid w:val="00135A0B"/>
    <w:rsid w:val="00135F0C"/>
    <w:rsid w:val="00136098"/>
    <w:rsid w:val="00136217"/>
    <w:rsid w:val="001362D6"/>
    <w:rsid w:val="00136628"/>
    <w:rsid w:val="00136941"/>
    <w:rsid w:val="001369F8"/>
    <w:rsid w:val="00136DB5"/>
    <w:rsid w:val="00136F01"/>
    <w:rsid w:val="001378C0"/>
    <w:rsid w:val="001379FE"/>
    <w:rsid w:val="00140107"/>
    <w:rsid w:val="001406C5"/>
    <w:rsid w:val="001408D3"/>
    <w:rsid w:val="00140A87"/>
    <w:rsid w:val="00140D40"/>
    <w:rsid w:val="0014100A"/>
    <w:rsid w:val="0014115A"/>
    <w:rsid w:val="001414F5"/>
    <w:rsid w:val="00141A17"/>
    <w:rsid w:val="00141C2A"/>
    <w:rsid w:val="00141CB0"/>
    <w:rsid w:val="00141E5F"/>
    <w:rsid w:val="00141FBD"/>
    <w:rsid w:val="001428A7"/>
    <w:rsid w:val="0014290E"/>
    <w:rsid w:val="00142A5B"/>
    <w:rsid w:val="00142B42"/>
    <w:rsid w:val="00142BAD"/>
    <w:rsid w:val="00142C1E"/>
    <w:rsid w:val="00142F02"/>
    <w:rsid w:val="0014311F"/>
    <w:rsid w:val="0014350C"/>
    <w:rsid w:val="00143694"/>
    <w:rsid w:val="001436FF"/>
    <w:rsid w:val="001437BD"/>
    <w:rsid w:val="00143987"/>
    <w:rsid w:val="00143A87"/>
    <w:rsid w:val="00143CDA"/>
    <w:rsid w:val="00144404"/>
    <w:rsid w:val="00144410"/>
    <w:rsid w:val="001446EE"/>
    <w:rsid w:val="00144749"/>
    <w:rsid w:val="00144E1B"/>
    <w:rsid w:val="00145122"/>
    <w:rsid w:val="001451A2"/>
    <w:rsid w:val="00145601"/>
    <w:rsid w:val="0014579B"/>
    <w:rsid w:val="00145911"/>
    <w:rsid w:val="00145A16"/>
    <w:rsid w:val="0014607A"/>
    <w:rsid w:val="00146144"/>
    <w:rsid w:val="001461A3"/>
    <w:rsid w:val="001463F2"/>
    <w:rsid w:val="00146507"/>
    <w:rsid w:val="001468FE"/>
    <w:rsid w:val="00146D9D"/>
    <w:rsid w:val="00146FC4"/>
    <w:rsid w:val="0014714A"/>
    <w:rsid w:val="00147251"/>
    <w:rsid w:val="001474A4"/>
    <w:rsid w:val="001477E9"/>
    <w:rsid w:val="001478A4"/>
    <w:rsid w:val="0014796C"/>
    <w:rsid w:val="00147CAA"/>
    <w:rsid w:val="00147FC3"/>
    <w:rsid w:val="00150189"/>
    <w:rsid w:val="0015019B"/>
    <w:rsid w:val="0015028B"/>
    <w:rsid w:val="0015043B"/>
    <w:rsid w:val="0015048A"/>
    <w:rsid w:val="001504F7"/>
    <w:rsid w:val="00150507"/>
    <w:rsid w:val="001509F3"/>
    <w:rsid w:val="00150A4A"/>
    <w:rsid w:val="00150B55"/>
    <w:rsid w:val="00151379"/>
    <w:rsid w:val="00151BD4"/>
    <w:rsid w:val="00151D07"/>
    <w:rsid w:val="00151F34"/>
    <w:rsid w:val="001520F7"/>
    <w:rsid w:val="00152182"/>
    <w:rsid w:val="001521BA"/>
    <w:rsid w:val="00152944"/>
    <w:rsid w:val="001529B0"/>
    <w:rsid w:val="00152F00"/>
    <w:rsid w:val="00152FB9"/>
    <w:rsid w:val="00153477"/>
    <w:rsid w:val="001534B2"/>
    <w:rsid w:val="00153DD4"/>
    <w:rsid w:val="00153F35"/>
    <w:rsid w:val="00154163"/>
    <w:rsid w:val="001541F0"/>
    <w:rsid w:val="0015446D"/>
    <w:rsid w:val="00154A5D"/>
    <w:rsid w:val="00154A65"/>
    <w:rsid w:val="00154B26"/>
    <w:rsid w:val="00154B40"/>
    <w:rsid w:val="00154F70"/>
    <w:rsid w:val="00155269"/>
    <w:rsid w:val="001555BC"/>
    <w:rsid w:val="0015567B"/>
    <w:rsid w:val="0015576A"/>
    <w:rsid w:val="0015580B"/>
    <w:rsid w:val="00155860"/>
    <w:rsid w:val="00155DAF"/>
    <w:rsid w:val="00155FD5"/>
    <w:rsid w:val="00156A11"/>
    <w:rsid w:val="001570FC"/>
    <w:rsid w:val="0015722F"/>
    <w:rsid w:val="001572E9"/>
    <w:rsid w:val="0015743D"/>
    <w:rsid w:val="0015767F"/>
    <w:rsid w:val="001577E9"/>
    <w:rsid w:val="00157D5C"/>
    <w:rsid w:val="00157EDE"/>
    <w:rsid w:val="00157F86"/>
    <w:rsid w:val="00160059"/>
    <w:rsid w:val="0016081D"/>
    <w:rsid w:val="00160AF2"/>
    <w:rsid w:val="00160D28"/>
    <w:rsid w:val="00160E6C"/>
    <w:rsid w:val="00161101"/>
    <w:rsid w:val="00161467"/>
    <w:rsid w:val="00161791"/>
    <w:rsid w:val="00161910"/>
    <w:rsid w:val="00161A3F"/>
    <w:rsid w:val="00161DDA"/>
    <w:rsid w:val="00161EFD"/>
    <w:rsid w:val="00162094"/>
    <w:rsid w:val="0016229B"/>
    <w:rsid w:val="001622BB"/>
    <w:rsid w:val="00162440"/>
    <w:rsid w:val="00162470"/>
    <w:rsid w:val="001626C8"/>
    <w:rsid w:val="001627C9"/>
    <w:rsid w:val="001627FC"/>
    <w:rsid w:val="0016298D"/>
    <w:rsid w:val="00162C42"/>
    <w:rsid w:val="00162DD0"/>
    <w:rsid w:val="00162DF3"/>
    <w:rsid w:val="00163377"/>
    <w:rsid w:val="00163D8D"/>
    <w:rsid w:val="00164358"/>
    <w:rsid w:val="00164413"/>
    <w:rsid w:val="0016467B"/>
    <w:rsid w:val="001649C5"/>
    <w:rsid w:val="00164D08"/>
    <w:rsid w:val="00164F8E"/>
    <w:rsid w:val="0016517C"/>
    <w:rsid w:val="001652DE"/>
    <w:rsid w:val="001656D2"/>
    <w:rsid w:val="00165703"/>
    <w:rsid w:val="0016575D"/>
    <w:rsid w:val="00165AA9"/>
    <w:rsid w:val="00165D74"/>
    <w:rsid w:val="0016623F"/>
    <w:rsid w:val="0016626E"/>
    <w:rsid w:val="00166276"/>
    <w:rsid w:val="0016645E"/>
    <w:rsid w:val="00166605"/>
    <w:rsid w:val="00166700"/>
    <w:rsid w:val="00166898"/>
    <w:rsid w:val="001668C9"/>
    <w:rsid w:val="00166EB3"/>
    <w:rsid w:val="00167005"/>
    <w:rsid w:val="001671AB"/>
    <w:rsid w:val="0016747E"/>
    <w:rsid w:val="001676C2"/>
    <w:rsid w:val="00167886"/>
    <w:rsid w:val="001679F1"/>
    <w:rsid w:val="00167BAE"/>
    <w:rsid w:val="00167BE5"/>
    <w:rsid w:val="00167C9A"/>
    <w:rsid w:val="00167D9A"/>
    <w:rsid w:val="001700CC"/>
    <w:rsid w:val="001704AF"/>
    <w:rsid w:val="00170766"/>
    <w:rsid w:val="0017118E"/>
    <w:rsid w:val="00171563"/>
    <w:rsid w:val="001715E5"/>
    <w:rsid w:val="00171809"/>
    <w:rsid w:val="001719CD"/>
    <w:rsid w:val="0017209C"/>
    <w:rsid w:val="00172749"/>
    <w:rsid w:val="001730A8"/>
    <w:rsid w:val="00173167"/>
    <w:rsid w:val="0017317D"/>
    <w:rsid w:val="001731E5"/>
    <w:rsid w:val="00173641"/>
    <w:rsid w:val="0017398D"/>
    <w:rsid w:val="001739A9"/>
    <w:rsid w:val="00173C08"/>
    <w:rsid w:val="00173D53"/>
    <w:rsid w:val="00173D5A"/>
    <w:rsid w:val="00173E01"/>
    <w:rsid w:val="0017421C"/>
    <w:rsid w:val="00174626"/>
    <w:rsid w:val="001749F8"/>
    <w:rsid w:val="0017539E"/>
    <w:rsid w:val="00175610"/>
    <w:rsid w:val="00175892"/>
    <w:rsid w:val="00175A00"/>
    <w:rsid w:val="00175D33"/>
    <w:rsid w:val="00175E2F"/>
    <w:rsid w:val="00175FC0"/>
    <w:rsid w:val="001762E3"/>
    <w:rsid w:val="00176325"/>
    <w:rsid w:val="001763EB"/>
    <w:rsid w:val="0017668D"/>
    <w:rsid w:val="00176709"/>
    <w:rsid w:val="001768F9"/>
    <w:rsid w:val="0017698A"/>
    <w:rsid w:val="00176AD5"/>
    <w:rsid w:val="00176C91"/>
    <w:rsid w:val="00176CC5"/>
    <w:rsid w:val="00176DA0"/>
    <w:rsid w:val="00176E4C"/>
    <w:rsid w:val="001770E2"/>
    <w:rsid w:val="001772A8"/>
    <w:rsid w:val="00177550"/>
    <w:rsid w:val="0017758E"/>
    <w:rsid w:val="0017767E"/>
    <w:rsid w:val="00177810"/>
    <w:rsid w:val="001800B2"/>
    <w:rsid w:val="001800F5"/>
    <w:rsid w:val="0018037C"/>
    <w:rsid w:val="001803E0"/>
    <w:rsid w:val="00180ADF"/>
    <w:rsid w:val="00180B53"/>
    <w:rsid w:val="00180B99"/>
    <w:rsid w:val="00180B9A"/>
    <w:rsid w:val="00180D38"/>
    <w:rsid w:val="0018124E"/>
    <w:rsid w:val="00181544"/>
    <w:rsid w:val="001817FC"/>
    <w:rsid w:val="0018197D"/>
    <w:rsid w:val="001819D1"/>
    <w:rsid w:val="00181FF8"/>
    <w:rsid w:val="00182177"/>
    <w:rsid w:val="0018235F"/>
    <w:rsid w:val="0018240F"/>
    <w:rsid w:val="001825DF"/>
    <w:rsid w:val="00182681"/>
    <w:rsid w:val="001826BF"/>
    <w:rsid w:val="001831A2"/>
    <w:rsid w:val="00183221"/>
    <w:rsid w:val="00183345"/>
    <w:rsid w:val="00183744"/>
    <w:rsid w:val="00183B14"/>
    <w:rsid w:val="001841C9"/>
    <w:rsid w:val="001843AC"/>
    <w:rsid w:val="001849FF"/>
    <w:rsid w:val="00184ABE"/>
    <w:rsid w:val="00184C3F"/>
    <w:rsid w:val="001859A0"/>
    <w:rsid w:val="00185B32"/>
    <w:rsid w:val="00185E75"/>
    <w:rsid w:val="00186AD7"/>
    <w:rsid w:val="00186B07"/>
    <w:rsid w:val="00186C3B"/>
    <w:rsid w:val="00186FB6"/>
    <w:rsid w:val="00187577"/>
    <w:rsid w:val="00187954"/>
    <w:rsid w:val="00187982"/>
    <w:rsid w:val="001905AF"/>
    <w:rsid w:val="001907FA"/>
    <w:rsid w:val="00190AEE"/>
    <w:rsid w:val="00190F28"/>
    <w:rsid w:val="001916A2"/>
    <w:rsid w:val="00191E06"/>
    <w:rsid w:val="001920F0"/>
    <w:rsid w:val="001924F0"/>
    <w:rsid w:val="00192527"/>
    <w:rsid w:val="00192611"/>
    <w:rsid w:val="00192AC2"/>
    <w:rsid w:val="00192DBF"/>
    <w:rsid w:val="00192EAF"/>
    <w:rsid w:val="0019339E"/>
    <w:rsid w:val="00193409"/>
    <w:rsid w:val="0019355A"/>
    <w:rsid w:val="001937B6"/>
    <w:rsid w:val="00193946"/>
    <w:rsid w:val="00193A3C"/>
    <w:rsid w:val="00193DD7"/>
    <w:rsid w:val="00193F4F"/>
    <w:rsid w:val="0019403B"/>
    <w:rsid w:val="0019415F"/>
    <w:rsid w:val="001945B4"/>
    <w:rsid w:val="001947E7"/>
    <w:rsid w:val="00194D51"/>
    <w:rsid w:val="00194DA0"/>
    <w:rsid w:val="00195071"/>
    <w:rsid w:val="001950A9"/>
    <w:rsid w:val="00195101"/>
    <w:rsid w:val="00195338"/>
    <w:rsid w:val="00195561"/>
    <w:rsid w:val="001956BC"/>
    <w:rsid w:val="00195857"/>
    <w:rsid w:val="001958E5"/>
    <w:rsid w:val="00195BC3"/>
    <w:rsid w:val="00195C2B"/>
    <w:rsid w:val="00195D17"/>
    <w:rsid w:val="001962EA"/>
    <w:rsid w:val="001965A7"/>
    <w:rsid w:val="00196649"/>
    <w:rsid w:val="0019671F"/>
    <w:rsid w:val="00196740"/>
    <w:rsid w:val="00196974"/>
    <w:rsid w:val="001969BA"/>
    <w:rsid w:val="001969FD"/>
    <w:rsid w:val="00197151"/>
    <w:rsid w:val="001974C8"/>
    <w:rsid w:val="00197514"/>
    <w:rsid w:val="00197B5D"/>
    <w:rsid w:val="00197B7A"/>
    <w:rsid w:val="00197D2B"/>
    <w:rsid w:val="00197D49"/>
    <w:rsid w:val="001A05F1"/>
    <w:rsid w:val="001A0A9F"/>
    <w:rsid w:val="001A0D4C"/>
    <w:rsid w:val="001A10EB"/>
    <w:rsid w:val="001A110F"/>
    <w:rsid w:val="001A14FB"/>
    <w:rsid w:val="001A17B9"/>
    <w:rsid w:val="001A196F"/>
    <w:rsid w:val="001A1AC5"/>
    <w:rsid w:val="001A1ADF"/>
    <w:rsid w:val="001A2025"/>
    <w:rsid w:val="001A2106"/>
    <w:rsid w:val="001A2117"/>
    <w:rsid w:val="001A2162"/>
    <w:rsid w:val="001A26E4"/>
    <w:rsid w:val="001A29C6"/>
    <w:rsid w:val="001A2C4A"/>
    <w:rsid w:val="001A3234"/>
    <w:rsid w:val="001A3A94"/>
    <w:rsid w:val="001A3AEE"/>
    <w:rsid w:val="001A3B8C"/>
    <w:rsid w:val="001A3EF9"/>
    <w:rsid w:val="001A3F0F"/>
    <w:rsid w:val="001A3F1E"/>
    <w:rsid w:val="001A47A9"/>
    <w:rsid w:val="001A4952"/>
    <w:rsid w:val="001A4A11"/>
    <w:rsid w:val="001A4BB9"/>
    <w:rsid w:val="001A5213"/>
    <w:rsid w:val="001A5232"/>
    <w:rsid w:val="001A5310"/>
    <w:rsid w:val="001A5320"/>
    <w:rsid w:val="001A53CE"/>
    <w:rsid w:val="001A5548"/>
    <w:rsid w:val="001A5A41"/>
    <w:rsid w:val="001A5C5B"/>
    <w:rsid w:val="001A5CEF"/>
    <w:rsid w:val="001A5E70"/>
    <w:rsid w:val="001A6020"/>
    <w:rsid w:val="001A62E6"/>
    <w:rsid w:val="001A64EC"/>
    <w:rsid w:val="001A6B16"/>
    <w:rsid w:val="001A6F28"/>
    <w:rsid w:val="001A7139"/>
    <w:rsid w:val="001A737D"/>
    <w:rsid w:val="001A761D"/>
    <w:rsid w:val="001A7A8A"/>
    <w:rsid w:val="001B016A"/>
    <w:rsid w:val="001B0261"/>
    <w:rsid w:val="001B048B"/>
    <w:rsid w:val="001B04FF"/>
    <w:rsid w:val="001B055A"/>
    <w:rsid w:val="001B0B51"/>
    <w:rsid w:val="001B0E99"/>
    <w:rsid w:val="001B1058"/>
    <w:rsid w:val="001B13B0"/>
    <w:rsid w:val="001B14DE"/>
    <w:rsid w:val="001B1500"/>
    <w:rsid w:val="001B1574"/>
    <w:rsid w:val="001B1947"/>
    <w:rsid w:val="001B1A46"/>
    <w:rsid w:val="001B1B37"/>
    <w:rsid w:val="001B1DF7"/>
    <w:rsid w:val="001B22B4"/>
    <w:rsid w:val="001B2310"/>
    <w:rsid w:val="001B23B4"/>
    <w:rsid w:val="001B26B9"/>
    <w:rsid w:val="001B277B"/>
    <w:rsid w:val="001B2B33"/>
    <w:rsid w:val="001B2C46"/>
    <w:rsid w:val="001B2EE2"/>
    <w:rsid w:val="001B2FFA"/>
    <w:rsid w:val="001B3190"/>
    <w:rsid w:val="001B3437"/>
    <w:rsid w:val="001B3612"/>
    <w:rsid w:val="001B3DA7"/>
    <w:rsid w:val="001B41C9"/>
    <w:rsid w:val="001B4279"/>
    <w:rsid w:val="001B44E9"/>
    <w:rsid w:val="001B4529"/>
    <w:rsid w:val="001B4922"/>
    <w:rsid w:val="001B4B11"/>
    <w:rsid w:val="001B4BD3"/>
    <w:rsid w:val="001B4D09"/>
    <w:rsid w:val="001B4DA9"/>
    <w:rsid w:val="001B4F07"/>
    <w:rsid w:val="001B505C"/>
    <w:rsid w:val="001B532D"/>
    <w:rsid w:val="001B5412"/>
    <w:rsid w:val="001B59AF"/>
    <w:rsid w:val="001B5ADD"/>
    <w:rsid w:val="001B5E83"/>
    <w:rsid w:val="001B607A"/>
    <w:rsid w:val="001B630F"/>
    <w:rsid w:val="001B6B19"/>
    <w:rsid w:val="001B6C6F"/>
    <w:rsid w:val="001B7159"/>
    <w:rsid w:val="001B71F7"/>
    <w:rsid w:val="001B7360"/>
    <w:rsid w:val="001B7556"/>
    <w:rsid w:val="001B7BC0"/>
    <w:rsid w:val="001B7CAB"/>
    <w:rsid w:val="001C044E"/>
    <w:rsid w:val="001C053A"/>
    <w:rsid w:val="001C0B96"/>
    <w:rsid w:val="001C0F3E"/>
    <w:rsid w:val="001C1020"/>
    <w:rsid w:val="001C10B2"/>
    <w:rsid w:val="001C1288"/>
    <w:rsid w:val="001C13E7"/>
    <w:rsid w:val="001C143E"/>
    <w:rsid w:val="001C16AC"/>
    <w:rsid w:val="001C190D"/>
    <w:rsid w:val="001C1C6E"/>
    <w:rsid w:val="001C2151"/>
    <w:rsid w:val="001C22CB"/>
    <w:rsid w:val="001C244D"/>
    <w:rsid w:val="001C28C7"/>
    <w:rsid w:val="001C2962"/>
    <w:rsid w:val="001C2A06"/>
    <w:rsid w:val="001C2BD9"/>
    <w:rsid w:val="001C2C55"/>
    <w:rsid w:val="001C30E5"/>
    <w:rsid w:val="001C3207"/>
    <w:rsid w:val="001C3259"/>
    <w:rsid w:val="001C340C"/>
    <w:rsid w:val="001C375D"/>
    <w:rsid w:val="001C3A10"/>
    <w:rsid w:val="001C42E0"/>
    <w:rsid w:val="001C43CE"/>
    <w:rsid w:val="001C4763"/>
    <w:rsid w:val="001C4918"/>
    <w:rsid w:val="001C4932"/>
    <w:rsid w:val="001C4989"/>
    <w:rsid w:val="001C4C4B"/>
    <w:rsid w:val="001C4DCE"/>
    <w:rsid w:val="001C4F36"/>
    <w:rsid w:val="001C52F5"/>
    <w:rsid w:val="001C53DD"/>
    <w:rsid w:val="001C5484"/>
    <w:rsid w:val="001C5678"/>
    <w:rsid w:val="001C595E"/>
    <w:rsid w:val="001C5A49"/>
    <w:rsid w:val="001C5CA7"/>
    <w:rsid w:val="001C5E91"/>
    <w:rsid w:val="001C5F5B"/>
    <w:rsid w:val="001C63CA"/>
    <w:rsid w:val="001C650C"/>
    <w:rsid w:val="001C657D"/>
    <w:rsid w:val="001C6817"/>
    <w:rsid w:val="001C69BD"/>
    <w:rsid w:val="001C6BD7"/>
    <w:rsid w:val="001C73EB"/>
    <w:rsid w:val="001C7523"/>
    <w:rsid w:val="001C7585"/>
    <w:rsid w:val="001C784A"/>
    <w:rsid w:val="001C7901"/>
    <w:rsid w:val="001C7B17"/>
    <w:rsid w:val="001C7B2D"/>
    <w:rsid w:val="001C7B5F"/>
    <w:rsid w:val="001D02B8"/>
    <w:rsid w:val="001D0363"/>
    <w:rsid w:val="001D0741"/>
    <w:rsid w:val="001D0747"/>
    <w:rsid w:val="001D092B"/>
    <w:rsid w:val="001D1207"/>
    <w:rsid w:val="001D13BD"/>
    <w:rsid w:val="001D1809"/>
    <w:rsid w:val="001D1C34"/>
    <w:rsid w:val="001D2209"/>
    <w:rsid w:val="001D233C"/>
    <w:rsid w:val="001D24AB"/>
    <w:rsid w:val="001D24C9"/>
    <w:rsid w:val="001D2763"/>
    <w:rsid w:val="001D2BA2"/>
    <w:rsid w:val="001D2CBF"/>
    <w:rsid w:val="001D2FE1"/>
    <w:rsid w:val="001D3012"/>
    <w:rsid w:val="001D32DC"/>
    <w:rsid w:val="001D362E"/>
    <w:rsid w:val="001D3772"/>
    <w:rsid w:val="001D3953"/>
    <w:rsid w:val="001D3CD5"/>
    <w:rsid w:val="001D4F1D"/>
    <w:rsid w:val="001D4F2A"/>
    <w:rsid w:val="001D4FB7"/>
    <w:rsid w:val="001D5250"/>
    <w:rsid w:val="001D530E"/>
    <w:rsid w:val="001D57DA"/>
    <w:rsid w:val="001D5AAA"/>
    <w:rsid w:val="001D5B4C"/>
    <w:rsid w:val="001D5B6C"/>
    <w:rsid w:val="001D5BDE"/>
    <w:rsid w:val="001D5C5E"/>
    <w:rsid w:val="001D5CF6"/>
    <w:rsid w:val="001D5EB4"/>
    <w:rsid w:val="001D5EC6"/>
    <w:rsid w:val="001D5F81"/>
    <w:rsid w:val="001D6134"/>
    <w:rsid w:val="001D6335"/>
    <w:rsid w:val="001D63A6"/>
    <w:rsid w:val="001D65E2"/>
    <w:rsid w:val="001D663D"/>
    <w:rsid w:val="001D665A"/>
    <w:rsid w:val="001D693E"/>
    <w:rsid w:val="001D790D"/>
    <w:rsid w:val="001D7943"/>
    <w:rsid w:val="001D7D86"/>
    <w:rsid w:val="001D7F6E"/>
    <w:rsid w:val="001E0473"/>
    <w:rsid w:val="001E066E"/>
    <w:rsid w:val="001E0995"/>
    <w:rsid w:val="001E0B57"/>
    <w:rsid w:val="001E0BB5"/>
    <w:rsid w:val="001E0DEC"/>
    <w:rsid w:val="001E0EEA"/>
    <w:rsid w:val="001E1052"/>
    <w:rsid w:val="001E10FF"/>
    <w:rsid w:val="001E14A6"/>
    <w:rsid w:val="001E157A"/>
    <w:rsid w:val="001E178A"/>
    <w:rsid w:val="001E17E3"/>
    <w:rsid w:val="001E18DB"/>
    <w:rsid w:val="001E1B42"/>
    <w:rsid w:val="001E1E85"/>
    <w:rsid w:val="001E1F34"/>
    <w:rsid w:val="001E2007"/>
    <w:rsid w:val="001E2147"/>
    <w:rsid w:val="001E2483"/>
    <w:rsid w:val="001E24AC"/>
    <w:rsid w:val="001E26BA"/>
    <w:rsid w:val="001E26D0"/>
    <w:rsid w:val="001E2C96"/>
    <w:rsid w:val="001E2F3C"/>
    <w:rsid w:val="001E2F41"/>
    <w:rsid w:val="001E34CF"/>
    <w:rsid w:val="001E3562"/>
    <w:rsid w:val="001E3809"/>
    <w:rsid w:val="001E38B9"/>
    <w:rsid w:val="001E38E4"/>
    <w:rsid w:val="001E3B29"/>
    <w:rsid w:val="001E3C05"/>
    <w:rsid w:val="001E3DC3"/>
    <w:rsid w:val="001E443B"/>
    <w:rsid w:val="001E4B97"/>
    <w:rsid w:val="001E4DA8"/>
    <w:rsid w:val="001E4F61"/>
    <w:rsid w:val="001E53F9"/>
    <w:rsid w:val="001E5B36"/>
    <w:rsid w:val="001E5B61"/>
    <w:rsid w:val="001E5D15"/>
    <w:rsid w:val="001E5EB4"/>
    <w:rsid w:val="001E6350"/>
    <w:rsid w:val="001E67F3"/>
    <w:rsid w:val="001E67F9"/>
    <w:rsid w:val="001E6D27"/>
    <w:rsid w:val="001E6D4A"/>
    <w:rsid w:val="001E6FBD"/>
    <w:rsid w:val="001E746B"/>
    <w:rsid w:val="001E749B"/>
    <w:rsid w:val="001E76A7"/>
    <w:rsid w:val="001E78F9"/>
    <w:rsid w:val="001E79F5"/>
    <w:rsid w:val="001E7B71"/>
    <w:rsid w:val="001E7F4F"/>
    <w:rsid w:val="001E7F9F"/>
    <w:rsid w:val="001F0002"/>
    <w:rsid w:val="001F007E"/>
    <w:rsid w:val="001F026A"/>
    <w:rsid w:val="001F0555"/>
    <w:rsid w:val="001F08A0"/>
    <w:rsid w:val="001F08ED"/>
    <w:rsid w:val="001F0A42"/>
    <w:rsid w:val="001F0B6E"/>
    <w:rsid w:val="001F1170"/>
    <w:rsid w:val="001F1272"/>
    <w:rsid w:val="001F13F4"/>
    <w:rsid w:val="001F1494"/>
    <w:rsid w:val="001F19CC"/>
    <w:rsid w:val="001F19D6"/>
    <w:rsid w:val="001F19DD"/>
    <w:rsid w:val="001F1A4F"/>
    <w:rsid w:val="001F1BD2"/>
    <w:rsid w:val="001F1D81"/>
    <w:rsid w:val="001F20CA"/>
    <w:rsid w:val="001F2748"/>
    <w:rsid w:val="001F2ADC"/>
    <w:rsid w:val="001F328F"/>
    <w:rsid w:val="001F349D"/>
    <w:rsid w:val="001F353A"/>
    <w:rsid w:val="001F3693"/>
    <w:rsid w:val="001F36EC"/>
    <w:rsid w:val="001F3CB3"/>
    <w:rsid w:val="001F3D97"/>
    <w:rsid w:val="001F3EFC"/>
    <w:rsid w:val="001F3F81"/>
    <w:rsid w:val="001F3F8F"/>
    <w:rsid w:val="001F40D7"/>
    <w:rsid w:val="001F4130"/>
    <w:rsid w:val="001F41DF"/>
    <w:rsid w:val="001F4461"/>
    <w:rsid w:val="001F46A2"/>
    <w:rsid w:val="001F4AFF"/>
    <w:rsid w:val="001F5057"/>
    <w:rsid w:val="001F517B"/>
    <w:rsid w:val="001F525F"/>
    <w:rsid w:val="001F5644"/>
    <w:rsid w:val="001F58EB"/>
    <w:rsid w:val="001F59ED"/>
    <w:rsid w:val="001F64C2"/>
    <w:rsid w:val="001F66C7"/>
    <w:rsid w:val="001F6767"/>
    <w:rsid w:val="001F68D0"/>
    <w:rsid w:val="001F698B"/>
    <w:rsid w:val="001F6A25"/>
    <w:rsid w:val="001F6A6A"/>
    <w:rsid w:val="001F6DAA"/>
    <w:rsid w:val="001F7017"/>
    <w:rsid w:val="001F703F"/>
    <w:rsid w:val="001F72F2"/>
    <w:rsid w:val="001F744C"/>
    <w:rsid w:val="001F788F"/>
    <w:rsid w:val="001F78A8"/>
    <w:rsid w:val="001F78AB"/>
    <w:rsid w:val="001F78AD"/>
    <w:rsid w:val="001F7935"/>
    <w:rsid w:val="001F7960"/>
    <w:rsid w:val="001F7A42"/>
    <w:rsid w:val="001F7B7B"/>
    <w:rsid w:val="001F7BF7"/>
    <w:rsid w:val="001F7CA3"/>
    <w:rsid w:val="001F7F68"/>
    <w:rsid w:val="002000AC"/>
    <w:rsid w:val="00200200"/>
    <w:rsid w:val="00200B07"/>
    <w:rsid w:val="00200DEA"/>
    <w:rsid w:val="00200EB6"/>
    <w:rsid w:val="0020113B"/>
    <w:rsid w:val="002014AA"/>
    <w:rsid w:val="00201545"/>
    <w:rsid w:val="002015F1"/>
    <w:rsid w:val="00201AF9"/>
    <w:rsid w:val="00202067"/>
    <w:rsid w:val="00202085"/>
    <w:rsid w:val="002024EE"/>
    <w:rsid w:val="00202512"/>
    <w:rsid w:val="00202792"/>
    <w:rsid w:val="002027B5"/>
    <w:rsid w:val="00202C66"/>
    <w:rsid w:val="00202D01"/>
    <w:rsid w:val="00202D89"/>
    <w:rsid w:val="00202EA2"/>
    <w:rsid w:val="00202FCA"/>
    <w:rsid w:val="00203107"/>
    <w:rsid w:val="00203520"/>
    <w:rsid w:val="002035D4"/>
    <w:rsid w:val="0020393E"/>
    <w:rsid w:val="00203B32"/>
    <w:rsid w:val="00203CC7"/>
    <w:rsid w:val="0020439E"/>
    <w:rsid w:val="002047BA"/>
    <w:rsid w:val="0020492C"/>
    <w:rsid w:val="00204A54"/>
    <w:rsid w:val="00204AB6"/>
    <w:rsid w:val="00204C57"/>
    <w:rsid w:val="00204F6D"/>
    <w:rsid w:val="00205060"/>
    <w:rsid w:val="00205C90"/>
    <w:rsid w:val="00205E0F"/>
    <w:rsid w:val="00205F66"/>
    <w:rsid w:val="002060C9"/>
    <w:rsid w:val="00206511"/>
    <w:rsid w:val="0020670C"/>
    <w:rsid w:val="002067CD"/>
    <w:rsid w:val="0020697B"/>
    <w:rsid w:val="00206BD6"/>
    <w:rsid w:val="00206C25"/>
    <w:rsid w:val="0020788E"/>
    <w:rsid w:val="0020791A"/>
    <w:rsid w:val="002079C0"/>
    <w:rsid w:val="00207A24"/>
    <w:rsid w:val="00207CB7"/>
    <w:rsid w:val="00207DA2"/>
    <w:rsid w:val="002101A5"/>
    <w:rsid w:val="00210348"/>
    <w:rsid w:val="00210353"/>
    <w:rsid w:val="002104D1"/>
    <w:rsid w:val="00210516"/>
    <w:rsid w:val="00210A7F"/>
    <w:rsid w:val="00210CA8"/>
    <w:rsid w:val="00210D05"/>
    <w:rsid w:val="002110EE"/>
    <w:rsid w:val="002111C7"/>
    <w:rsid w:val="00211507"/>
    <w:rsid w:val="00211574"/>
    <w:rsid w:val="0021158F"/>
    <w:rsid w:val="002119E7"/>
    <w:rsid w:val="00211A04"/>
    <w:rsid w:val="00211B77"/>
    <w:rsid w:val="00211C1C"/>
    <w:rsid w:val="00211D01"/>
    <w:rsid w:val="00211E62"/>
    <w:rsid w:val="002121EE"/>
    <w:rsid w:val="00212262"/>
    <w:rsid w:val="00212476"/>
    <w:rsid w:val="002125C1"/>
    <w:rsid w:val="00212741"/>
    <w:rsid w:val="00212BB6"/>
    <w:rsid w:val="00212D65"/>
    <w:rsid w:val="00213170"/>
    <w:rsid w:val="002131B6"/>
    <w:rsid w:val="00213323"/>
    <w:rsid w:val="0021354B"/>
    <w:rsid w:val="00213C2D"/>
    <w:rsid w:val="00213E1C"/>
    <w:rsid w:val="00213F7A"/>
    <w:rsid w:val="00214400"/>
    <w:rsid w:val="002147FE"/>
    <w:rsid w:val="00214854"/>
    <w:rsid w:val="00214AFF"/>
    <w:rsid w:val="00214D1A"/>
    <w:rsid w:val="00215343"/>
    <w:rsid w:val="0021567F"/>
    <w:rsid w:val="002157EC"/>
    <w:rsid w:val="00215A36"/>
    <w:rsid w:val="00215CD5"/>
    <w:rsid w:val="00215DDA"/>
    <w:rsid w:val="00215E00"/>
    <w:rsid w:val="00216579"/>
    <w:rsid w:val="00216620"/>
    <w:rsid w:val="002167F3"/>
    <w:rsid w:val="00216B70"/>
    <w:rsid w:val="00216CB1"/>
    <w:rsid w:val="00216D37"/>
    <w:rsid w:val="002174C2"/>
    <w:rsid w:val="002176D7"/>
    <w:rsid w:val="00217783"/>
    <w:rsid w:val="002178BB"/>
    <w:rsid w:val="00217B43"/>
    <w:rsid w:val="00217C02"/>
    <w:rsid w:val="00217EF8"/>
    <w:rsid w:val="00217F27"/>
    <w:rsid w:val="00217F9E"/>
    <w:rsid w:val="002200A1"/>
    <w:rsid w:val="0022086E"/>
    <w:rsid w:val="0022090D"/>
    <w:rsid w:val="002209DA"/>
    <w:rsid w:val="00220C80"/>
    <w:rsid w:val="00220DE2"/>
    <w:rsid w:val="00221278"/>
    <w:rsid w:val="002212C7"/>
    <w:rsid w:val="00221431"/>
    <w:rsid w:val="00221A86"/>
    <w:rsid w:val="00221C51"/>
    <w:rsid w:val="002222CE"/>
    <w:rsid w:val="00222618"/>
    <w:rsid w:val="00222625"/>
    <w:rsid w:val="002226C8"/>
    <w:rsid w:val="002227ED"/>
    <w:rsid w:val="00222859"/>
    <w:rsid w:val="00222877"/>
    <w:rsid w:val="00222A01"/>
    <w:rsid w:val="00222ABC"/>
    <w:rsid w:val="00222C1B"/>
    <w:rsid w:val="00222FD1"/>
    <w:rsid w:val="00222FDA"/>
    <w:rsid w:val="00224136"/>
    <w:rsid w:val="00224141"/>
    <w:rsid w:val="0022452C"/>
    <w:rsid w:val="0022465F"/>
    <w:rsid w:val="002247B0"/>
    <w:rsid w:val="002248AC"/>
    <w:rsid w:val="002249E5"/>
    <w:rsid w:val="00224A42"/>
    <w:rsid w:val="00224F71"/>
    <w:rsid w:val="00224FC6"/>
    <w:rsid w:val="0022506E"/>
    <w:rsid w:val="00225120"/>
    <w:rsid w:val="00225342"/>
    <w:rsid w:val="0022563E"/>
    <w:rsid w:val="00225C74"/>
    <w:rsid w:val="00225D25"/>
    <w:rsid w:val="00225F5E"/>
    <w:rsid w:val="00226148"/>
    <w:rsid w:val="002262FE"/>
    <w:rsid w:val="00226720"/>
    <w:rsid w:val="00226A2E"/>
    <w:rsid w:val="00226B53"/>
    <w:rsid w:val="00226C42"/>
    <w:rsid w:val="00226CF1"/>
    <w:rsid w:val="002270BC"/>
    <w:rsid w:val="0022732A"/>
    <w:rsid w:val="00227388"/>
    <w:rsid w:val="002273C9"/>
    <w:rsid w:val="0022773C"/>
    <w:rsid w:val="0022784B"/>
    <w:rsid w:val="00227886"/>
    <w:rsid w:val="00227A59"/>
    <w:rsid w:val="00227CB4"/>
    <w:rsid w:val="00227DFC"/>
    <w:rsid w:val="002300C8"/>
    <w:rsid w:val="002300F2"/>
    <w:rsid w:val="00230197"/>
    <w:rsid w:val="00230A04"/>
    <w:rsid w:val="00230CDB"/>
    <w:rsid w:val="002310D6"/>
    <w:rsid w:val="002315F1"/>
    <w:rsid w:val="002317F6"/>
    <w:rsid w:val="00231821"/>
    <w:rsid w:val="0023193F"/>
    <w:rsid w:val="00231C58"/>
    <w:rsid w:val="00231DFE"/>
    <w:rsid w:val="0023257C"/>
    <w:rsid w:val="00232580"/>
    <w:rsid w:val="002326CA"/>
    <w:rsid w:val="00232B28"/>
    <w:rsid w:val="00232BE0"/>
    <w:rsid w:val="00232C9C"/>
    <w:rsid w:val="00232F3A"/>
    <w:rsid w:val="0023302B"/>
    <w:rsid w:val="00233085"/>
    <w:rsid w:val="002333AC"/>
    <w:rsid w:val="0023342D"/>
    <w:rsid w:val="002334F4"/>
    <w:rsid w:val="0023355B"/>
    <w:rsid w:val="0023370D"/>
    <w:rsid w:val="0023389E"/>
    <w:rsid w:val="00233CE2"/>
    <w:rsid w:val="00234159"/>
    <w:rsid w:val="00234246"/>
    <w:rsid w:val="0023431C"/>
    <w:rsid w:val="002344EE"/>
    <w:rsid w:val="0023459C"/>
    <w:rsid w:val="00234A11"/>
    <w:rsid w:val="00234D12"/>
    <w:rsid w:val="00234EAF"/>
    <w:rsid w:val="00234FBA"/>
    <w:rsid w:val="0023543B"/>
    <w:rsid w:val="00235D78"/>
    <w:rsid w:val="0023632C"/>
    <w:rsid w:val="00236389"/>
    <w:rsid w:val="00236537"/>
    <w:rsid w:val="00236874"/>
    <w:rsid w:val="00236B36"/>
    <w:rsid w:val="00236C4E"/>
    <w:rsid w:val="00236C66"/>
    <w:rsid w:val="00236FD0"/>
    <w:rsid w:val="002371CF"/>
    <w:rsid w:val="002372E1"/>
    <w:rsid w:val="002373A4"/>
    <w:rsid w:val="002376C2"/>
    <w:rsid w:val="002378C6"/>
    <w:rsid w:val="00237E66"/>
    <w:rsid w:val="00237EFB"/>
    <w:rsid w:val="00240080"/>
    <w:rsid w:val="0024010F"/>
    <w:rsid w:val="002402F1"/>
    <w:rsid w:val="00240345"/>
    <w:rsid w:val="00240370"/>
    <w:rsid w:val="0024098B"/>
    <w:rsid w:val="002409F3"/>
    <w:rsid w:val="00240D7A"/>
    <w:rsid w:val="00240DB1"/>
    <w:rsid w:val="00240ECE"/>
    <w:rsid w:val="00240EF5"/>
    <w:rsid w:val="0024109E"/>
    <w:rsid w:val="0024122A"/>
    <w:rsid w:val="00241763"/>
    <w:rsid w:val="00241993"/>
    <w:rsid w:val="00241A18"/>
    <w:rsid w:val="00241BC8"/>
    <w:rsid w:val="00241F34"/>
    <w:rsid w:val="00241F36"/>
    <w:rsid w:val="0024206F"/>
    <w:rsid w:val="00242173"/>
    <w:rsid w:val="00242446"/>
    <w:rsid w:val="002426C6"/>
    <w:rsid w:val="00242DBA"/>
    <w:rsid w:val="002433AD"/>
    <w:rsid w:val="00244252"/>
    <w:rsid w:val="002442E1"/>
    <w:rsid w:val="002443E1"/>
    <w:rsid w:val="002445C2"/>
    <w:rsid w:val="002448A5"/>
    <w:rsid w:val="00244992"/>
    <w:rsid w:val="00244CD0"/>
    <w:rsid w:val="00244EF2"/>
    <w:rsid w:val="00244F60"/>
    <w:rsid w:val="00245117"/>
    <w:rsid w:val="00245499"/>
    <w:rsid w:val="0024564B"/>
    <w:rsid w:val="0024588E"/>
    <w:rsid w:val="00245A8E"/>
    <w:rsid w:val="00245AB2"/>
    <w:rsid w:val="00245BA7"/>
    <w:rsid w:val="00245D2E"/>
    <w:rsid w:val="00245FDF"/>
    <w:rsid w:val="002467E6"/>
    <w:rsid w:val="002467EF"/>
    <w:rsid w:val="002467F6"/>
    <w:rsid w:val="00246F00"/>
    <w:rsid w:val="00246F86"/>
    <w:rsid w:val="00247063"/>
    <w:rsid w:val="00247677"/>
    <w:rsid w:val="00247879"/>
    <w:rsid w:val="00247921"/>
    <w:rsid w:val="002479DC"/>
    <w:rsid w:val="00247CB9"/>
    <w:rsid w:val="00247D9E"/>
    <w:rsid w:val="00247F10"/>
    <w:rsid w:val="00247F11"/>
    <w:rsid w:val="002502D6"/>
    <w:rsid w:val="0025033E"/>
    <w:rsid w:val="00250472"/>
    <w:rsid w:val="00250628"/>
    <w:rsid w:val="002509A3"/>
    <w:rsid w:val="00250B99"/>
    <w:rsid w:val="00250BEA"/>
    <w:rsid w:val="00251020"/>
    <w:rsid w:val="0025116C"/>
    <w:rsid w:val="0025170E"/>
    <w:rsid w:val="002517D4"/>
    <w:rsid w:val="00251CC2"/>
    <w:rsid w:val="00251CCA"/>
    <w:rsid w:val="00251D93"/>
    <w:rsid w:val="0025203C"/>
    <w:rsid w:val="0025223B"/>
    <w:rsid w:val="002522BB"/>
    <w:rsid w:val="0025242A"/>
    <w:rsid w:val="0025275A"/>
    <w:rsid w:val="00252783"/>
    <w:rsid w:val="002528B9"/>
    <w:rsid w:val="00252DEC"/>
    <w:rsid w:val="00253351"/>
    <w:rsid w:val="00253A30"/>
    <w:rsid w:val="00253AC4"/>
    <w:rsid w:val="00253AC7"/>
    <w:rsid w:val="00253D54"/>
    <w:rsid w:val="002540BE"/>
    <w:rsid w:val="0025432B"/>
    <w:rsid w:val="00254AB8"/>
    <w:rsid w:val="00254FDC"/>
    <w:rsid w:val="00255223"/>
    <w:rsid w:val="00255285"/>
    <w:rsid w:val="002553F6"/>
    <w:rsid w:val="00255425"/>
    <w:rsid w:val="0025585B"/>
    <w:rsid w:val="002558CE"/>
    <w:rsid w:val="00255B5D"/>
    <w:rsid w:val="00255E58"/>
    <w:rsid w:val="00255FAA"/>
    <w:rsid w:val="00256002"/>
    <w:rsid w:val="00256309"/>
    <w:rsid w:val="002564DF"/>
    <w:rsid w:val="002567FC"/>
    <w:rsid w:val="00256AAE"/>
    <w:rsid w:val="00256E5F"/>
    <w:rsid w:val="002574D0"/>
    <w:rsid w:val="00257AD9"/>
    <w:rsid w:val="00257B21"/>
    <w:rsid w:val="00257B27"/>
    <w:rsid w:val="00257F50"/>
    <w:rsid w:val="0026077A"/>
    <w:rsid w:val="00260AC4"/>
    <w:rsid w:val="0026101D"/>
    <w:rsid w:val="002611EA"/>
    <w:rsid w:val="002614A4"/>
    <w:rsid w:val="00261A11"/>
    <w:rsid w:val="00261C0E"/>
    <w:rsid w:val="0026204E"/>
    <w:rsid w:val="0026210A"/>
    <w:rsid w:val="002625C8"/>
    <w:rsid w:val="002626FC"/>
    <w:rsid w:val="00262AF4"/>
    <w:rsid w:val="00262B2D"/>
    <w:rsid w:val="00262F4F"/>
    <w:rsid w:val="00263021"/>
    <w:rsid w:val="0026312C"/>
    <w:rsid w:val="00263138"/>
    <w:rsid w:val="00263197"/>
    <w:rsid w:val="002636E1"/>
    <w:rsid w:val="00263D87"/>
    <w:rsid w:val="00263E46"/>
    <w:rsid w:val="002642BE"/>
    <w:rsid w:val="00264665"/>
    <w:rsid w:val="002647D0"/>
    <w:rsid w:val="00264B20"/>
    <w:rsid w:val="00264BEA"/>
    <w:rsid w:val="00264C5F"/>
    <w:rsid w:val="00264E02"/>
    <w:rsid w:val="002652FB"/>
    <w:rsid w:val="00265354"/>
    <w:rsid w:val="002654E3"/>
    <w:rsid w:val="002655EB"/>
    <w:rsid w:val="0026563E"/>
    <w:rsid w:val="00265663"/>
    <w:rsid w:val="002656C5"/>
    <w:rsid w:val="00265A07"/>
    <w:rsid w:val="00265D03"/>
    <w:rsid w:val="00265D8C"/>
    <w:rsid w:val="0026673B"/>
    <w:rsid w:val="002668AC"/>
    <w:rsid w:val="002669A6"/>
    <w:rsid w:val="00266A62"/>
    <w:rsid w:val="00266AEE"/>
    <w:rsid w:val="00266BAB"/>
    <w:rsid w:val="00266D22"/>
    <w:rsid w:val="00266EBC"/>
    <w:rsid w:val="00266FF9"/>
    <w:rsid w:val="0026703F"/>
    <w:rsid w:val="002670DB"/>
    <w:rsid w:val="002673D0"/>
    <w:rsid w:val="002675D0"/>
    <w:rsid w:val="00267652"/>
    <w:rsid w:val="002676AD"/>
    <w:rsid w:val="002677F6"/>
    <w:rsid w:val="00267F77"/>
    <w:rsid w:val="00267FC9"/>
    <w:rsid w:val="00270291"/>
    <w:rsid w:val="0027030E"/>
    <w:rsid w:val="00270529"/>
    <w:rsid w:val="002708F2"/>
    <w:rsid w:val="00270F7F"/>
    <w:rsid w:val="002711EE"/>
    <w:rsid w:val="00271426"/>
    <w:rsid w:val="002716EB"/>
    <w:rsid w:val="00271766"/>
    <w:rsid w:val="0027198A"/>
    <w:rsid w:val="00271A39"/>
    <w:rsid w:val="00271AB5"/>
    <w:rsid w:val="00271CDE"/>
    <w:rsid w:val="00271EB6"/>
    <w:rsid w:val="00272192"/>
    <w:rsid w:val="0027226D"/>
    <w:rsid w:val="00272562"/>
    <w:rsid w:val="00272840"/>
    <w:rsid w:val="00272CAB"/>
    <w:rsid w:val="00272E94"/>
    <w:rsid w:val="00273064"/>
    <w:rsid w:val="00273124"/>
    <w:rsid w:val="002732C4"/>
    <w:rsid w:val="002735A5"/>
    <w:rsid w:val="002737EC"/>
    <w:rsid w:val="00273914"/>
    <w:rsid w:val="00273D99"/>
    <w:rsid w:val="00273DF8"/>
    <w:rsid w:val="00273E1A"/>
    <w:rsid w:val="00274238"/>
    <w:rsid w:val="002745CD"/>
    <w:rsid w:val="00274C16"/>
    <w:rsid w:val="00275059"/>
    <w:rsid w:val="002751DC"/>
    <w:rsid w:val="00275277"/>
    <w:rsid w:val="0027554E"/>
    <w:rsid w:val="00275D22"/>
    <w:rsid w:val="0027601D"/>
    <w:rsid w:val="00276133"/>
    <w:rsid w:val="002762E6"/>
    <w:rsid w:val="002763FC"/>
    <w:rsid w:val="0027665F"/>
    <w:rsid w:val="002766E5"/>
    <w:rsid w:val="00276711"/>
    <w:rsid w:val="002768A4"/>
    <w:rsid w:val="002768F5"/>
    <w:rsid w:val="00276AFF"/>
    <w:rsid w:val="00276D70"/>
    <w:rsid w:val="00276FEF"/>
    <w:rsid w:val="00277266"/>
    <w:rsid w:val="0027774F"/>
    <w:rsid w:val="002777D3"/>
    <w:rsid w:val="00277C6A"/>
    <w:rsid w:val="00277D9A"/>
    <w:rsid w:val="0028018D"/>
    <w:rsid w:val="0028023F"/>
    <w:rsid w:val="0028033B"/>
    <w:rsid w:val="00280801"/>
    <w:rsid w:val="00280847"/>
    <w:rsid w:val="00280875"/>
    <w:rsid w:val="002809BC"/>
    <w:rsid w:val="00280C8B"/>
    <w:rsid w:val="00280D38"/>
    <w:rsid w:val="00280DD8"/>
    <w:rsid w:val="0028124C"/>
    <w:rsid w:val="0028134E"/>
    <w:rsid w:val="0028170F"/>
    <w:rsid w:val="00281BD9"/>
    <w:rsid w:val="00281C19"/>
    <w:rsid w:val="00281D0A"/>
    <w:rsid w:val="00281DDA"/>
    <w:rsid w:val="00281FBD"/>
    <w:rsid w:val="00281FC1"/>
    <w:rsid w:val="00281FF3"/>
    <w:rsid w:val="00282186"/>
    <w:rsid w:val="0028232A"/>
    <w:rsid w:val="002823FB"/>
    <w:rsid w:val="0028242D"/>
    <w:rsid w:val="002825BA"/>
    <w:rsid w:val="002825D9"/>
    <w:rsid w:val="00282684"/>
    <w:rsid w:val="00282A44"/>
    <w:rsid w:val="00282AA3"/>
    <w:rsid w:val="00282AFC"/>
    <w:rsid w:val="00282E99"/>
    <w:rsid w:val="002831DC"/>
    <w:rsid w:val="0028331B"/>
    <w:rsid w:val="00283592"/>
    <w:rsid w:val="002835A5"/>
    <w:rsid w:val="00283721"/>
    <w:rsid w:val="00283BAB"/>
    <w:rsid w:val="00283E27"/>
    <w:rsid w:val="0028406D"/>
    <w:rsid w:val="00284603"/>
    <w:rsid w:val="00285030"/>
    <w:rsid w:val="0028503B"/>
    <w:rsid w:val="002856A6"/>
    <w:rsid w:val="00285AFF"/>
    <w:rsid w:val="00285BD0"/>
    <w:rsid w:val="00285D03"/>
    <w:rsid w:val="00285EF2"/>
    <w:rsid w:val="00285FB8"/>
    <w:rsid w:val="00286258"/>
    <w:rsid w:val="00286400"/>
    <w:rsid w:val="00286580"/>
    <w:rsid w:val="002866FF"/>
    <w:rsid w:val="0028687A"/>
    <w:rsid w:val="00286A5F"/>
    <w:rsid w:val="00286A6D"/>
    <w:rsid w:val="00286C26"/>
    <w:rsid w:val="00286E27"/>
    <w:rsid w:val="00286F1B"/>
    <w:rsid w:val="002871F6"/>
    <w:rsid w:val="002872C0"/>
    <w:rsid w:val="002873A4"/>
    <w:rsid w:val="00287795"/>
    <w:rsid w:val="00287A70"/>
    <w:rsid w:val="00287CE3"/>
    <w:rsid w:val="0029028B"/>
    <w:rsid w:val="002902C0"/>
    <w:rsid w:val="002904D7"/>
    <w:rsid w:val="00290561"/>
    <w:rsid w:val="00290821"/>
    <w:rsid w:val="00290B22"/>
    <w:rsid w:val="00290E52"/>
    <w:rsid w:val="00291022"/>
    <w:rsid w:val="0029148F"/>
    <w:rsid w:val="00291A09"/>
    <w:rsid w:val="0029200C"/>
    <w:rsid w:val="002922B7"/>
    <w:rsid w:val="002924EE"/>
    <w:rsid w:val="00292BB2"/>
    <w:rsid w:val="00292C35"/>
    <w:rsid w:val="00292F42"/>
    <w:rsid w:val="002931F4"/>
    <w:rsid w:val="00293260"/>
    <w:rsid w:val="00293336"/>
    <w:rsid w:val="0029333F"/>
    <w:rsid w:val="0029367A"/>
    <w:rsid w:val="002939AD"/>
    <w:rsid w:val="00293AD8"/>
    <w:rsid w:val="00293D2F"/>
    <w:rsid w:val="00293F54"/>
    <w:rsid w:val="00293FCD"/>
    <w:rsid w:val="002941E7"/>
    <w:rsid w:val="002942BC"/>
    <w:rsid w:val="00294384"/>
    <w:rsid w:val="002948E2"/>
    <w:rsid w:val="00294F8B"/>
    <w:rsid w:val="00295260"/>
    <w:rsid w:val="002953A9"/>
    <w:rsid w:val="00295B74"/>
    <w:rsid w:val="00295BA9"/>
    <w:rsid w:val="00295CD7"/>
    <w:rsid w:val="00295E32"/>
    <w:rsid w:val="002962A0"/>
    <w:rsid w:val="0029639D"/>
    <w:rsid w:val="002963E6"/>
    <w:rsid w:val="00296674"/>
    <w:rsid w:val="002967A1"/>
    <w:rsid w:val="00296973"/>
    <w:rsid w:val="00296AFD"/>
    <w:rsid w:val="00296BBC"/>
    <w:rsid w:val="00296CC7"/>
    <w:rsid w:val="00296CE9"/>
    <w:rsid w:val="00296FA5"/>
    <w:rsid w:val="00296FC2"/>
    <w:rsid w:val="00297073"/>
    <w:rsid w:val="00297143"/>
    <w:rsid w:val="0029726A"/>
    <w:rsid w:val="002972F4"/>
    <w:rsid w:val="002974B9"/>
    <w:rsid w:val="002975DE"/>
    <w:rsid w:val="00297670"/>
    <w:rsid w:val="00297892"/>
    <w:rsid w:val="00297B72"/>
    <w:rsid w:val="00297ED1"/>
    <w:rsid w:val="002A00C1"/>
    <w:rsid w:val="002A0B6F"/>
    <w:rsid w:val="002A0BE3"/>
    <w:rsid w:val="002A1851"/>
    <w:rsid w:val="002A1906"/>
    <w:rsid w:val="002A1C3A"/>
    <w:rsid w:val="002A1DF4"/>
    <w:rsid w:val="002A257D"/>
    <w:rsid w:val="002A269A"/>
    <w:rsid w:val="002A2FCA"/>
    <w:rsid w:val="002A31CA"/>
    <w:rsid w:val="002A33F5"/>
    <w:rsid w:val="002A3583"/>
    <w:rsid w:val="002A38C8"/>
    <w:rsid w:val="002A3909"/>
    <w:rsid w:val="002A3AF5"/>
    <w:rsid w:val="002A3EE0"/>
    <w:rsid w:val="002A3FF7"/>
    <w:rsid w:val="002A416B"/>
    <w:rsid w:val="002A43FD"/>
    <w:rsid w:val="002A447E"/>
    <w:rsid w:val="002A4A19"/>
    <w:rsid w:val="002A4A3B"/>
    <w:rsid w:val="002A4E81"/>
    <w:rsid w:val="002A4EBD"/>
    <w:rsid w:val="002A5160"/>
    <w:rsid w:val="002A52A3"/>
    <w:rsid w:val="002A5404"/>
    <w:rsid w:val="002A5640"/>
    <w:rsid w:val="002A5ACA"/>
    <w:rsid w:val="002A5CDF"/>
    <w:rsid w:val="002A5E64"/>
    <w:rsid w:val="002A5F7C"/>
    <w:rsid w:val="002A606E"/>
    <w:rsid w:val="002A60D7"/>
    <w:rsid w:val="002A6276"/>
    <w:rsid w:val="002A6B67"/>
    <w:rsid w:val="002A6BA5"/>
    <w:rsid w:val="002A6C19"/>
    <w:rsid w:val="002A6D94"/>
    <w:rsid w:val="002A6DB2"/>
    <w:rsid w:val="002A6F77"/>
    <w:rsid w:val="002A6F84"/>
    <w:rsid w:val="002A74F0"/>
    <w:rsid w:val="002A757E"/>
    <w:rsid w:val="002A75FB"/>
    <w:rsid w:val="002A774A"/>
    <w:rsid w:val="002A7A3B"/>
    <w:rsid w:val="002A7F1D"/>
    <w:rsid w:val="002B037A"/>
    <w:rsid w:val="002B0795"/>
    <w:rsid w:val="002B09B1"/>
    <w:rsid w:val="002B0AA5"/>
    <w:rsid w:val="002B0CCA"/>
    <w:rsid w:val="002B0E2E"/>
    <w:rsid w:val="002B16E1"/>
    <w:rsid w:val="002B1A7A"/>
    <w:rsid w:val="002B1A8F"/>
    <w:rsid w:val="002B1CCC"/>
    <w:rsid w:val="002B1E69"/>
    <w:rsid w:val="002B23EB"/>
    <w:rsid w:val="002B2AFA"/>
    <w:rsid w:val="002B2EC4"/>
    <w:rsid w:val="002B2EF8"/>
    <w:rsid w:val="002B2F31"/>
    <w:rsid w:val="002B3003"/>
    <w:rsid w:val="002B3090"/>
    <w:rsid w:val="002B32CE"/>
    <w:rsid w:val="002B3C8A"/>
    <w:rsid w:val="002B473A"/>
    <w:rsid w:val="002B479C"/>
    <w:rsid w:val="002B49AF"/>
    <w:rsid w:val="002B4CBF"/>
    <w:rsid w:val="002B4FD9"/>
    <w:rsid w:val="002B55F7"/>
    <w:rsid w:val="002B5A02"/>
    <w:rsid w:val="002B5B22"/>
    <w:rsid w:val="002B5BEF"/>
    <w:rsid w:val="002B5D20"/>
    <w:rsid w:val="002B6295"/>
    <w:rsid w:val="002B6312"/>
    <w:rsid w:val="002B6504"/>
    <w:rsid w:val="002B67E4"/>
    <w:rsid w:val="002B67EC"/>
    <w:rsid w:val="002B6AF6"/>
    <w:rsid w:val="002B6D10"/>
    <w:rsid w:val="002B6E79"/>
    <w:rsid w:val="002B6FC4"/>
    <w:rsid w:val="002B70E9"/>
    <w:rsid w:val="002B71CA"/>
    <w:rsid w:val="002B71F3"/>
    <w:rsid w:val="002B71F9"/>
    <w:rsid w:val="002B7293"/>
    <w:rsid w:val="002B778E"/>
    <w:rsid w:val="002B7BB7"/>
    <w:rsid w:val="002B7BE7"/>
    <w:rsid w:val="002B7FE3"/>
    <w:rsid w:val="002C023D"/>
    <w:rsid w:val="002C05DD"/>
    <w:rsid w:val="002C0F5C"/>
    <w:rsid w:val="002C102B"/>
    <w:rsid w:val="002C135E"/>
    <w:rsid w:val="002C18B1"/>
    <w:rsid w:val="002C19CA"/>
    <w:rsid w:val="002C1A5B"/>
    <w:rsid w:val="002C1D7C"/>
    <w:rsid w:val="002C1E7B"/>
    <w:rsid w:val="002C226C"/>
    <w:rsid w:val="002C26F7"/>
    <w:rsid w:val="002C2AC0"/>
    <w:rsid w:val="002C2CD1"/>
    <w:rsid w:val="002C2F7F"/>
    <w:rsid w:val="002C324C"/>
    <w:rsid w:val="002C3343"/>
    <w:rsid w:val="002C33D6"/>
    <w:rsid w:val="002C35CF"/>
    <w:rsid w:val="002C36EB"/>
    <w:rsid w:val="002C38D7"/>
    <w:rsid w:val="002C38DA"/>
    <w:rsid w:val="002C3900"/>
    <w:rsid w:val="002C3925"/>
    <w:rsid w:val="002C3C92"/>
    <w:rsid w:val="002C3DA3"/>
    <w:rsid w:val="002C443E"/>
    <w:rsid w:val="002C4544"/>
    <w:rsid w:val="002C4776"/>
    <w:rsid w:val="002C47BA"/>
    <w:rsid w:val="002C4A4A"/>
    <w:rsid w:val="002C4E1D"/>
    <w:rsid w:val="002C5259"/>
    <w:rsid w:val="002C5262"/>
    <w:rsid w:val="002C52C2"/>
    <w:rsid w:val="002C5348"/>
    <w:rsid w:val="002C53BA"/>
    <w:rsid w:val="002C53C6"/>
    <w:rsid w:val="002C5416"/>
    <w:rsid w:val="002C5A69"/>
    <w:rsid w:val="002C612C"/>
    <w:rsid w:val="002C6422"/>
    <w:rsid w:val="002C644F"/>
    <w:rsid w:val="002C6903"/>
    <w:rsid w:val="002C6A8B"/>
    <w:rsid w:val="002C6D9C"/>
    <w:rsid w:val="002C6DE0"/>
    <w:rsid w:val="002C6FF9"/>
    <w:rsid w:val="002C709F"/>
    <w:rsid w:val="002C73FD"/>
    <w:rsid w:val="002C7B24"/>
    <w:rsid w:val="002C7E56"/>
    <w:rsid w:val="002C7FD5"/>
    <w:rsid w:val="002D00F1"/>
    <w:rsid w:val="002D09BB"/>
    <w:rsid w:val="002D09DE"/>
    <w:rsid w:val="002D0A4A"/>
    <w:rsid w:val="002D1277"/>
    <w:rsid w:val="002D17C6"/>
    <w:rsid w:val="002D1C5C"/>
    <w:rsid w:val="002D1CCA"/>
    <w:rsid w:val="002D1E42"/>
    <w:rsid w:val="002D1F51"/>
    <w:rsid w:val="002D1FF1"/>
    <w:rsid w:val="002D22EA"/>
    <w:rsid w:val="002D24A1"/>
    <w:rsid w:val="002D24AC"/>
    <w:rsid w:val="002D2500"/>
    <w:rsid w:val="002D257C"/>
    <w:rsid w:val="002D2695"/>
    <w:rsid w:val="002D26F4"/>
    <w:rsid w:val="002D282F"/>
    <w:rsid w:val="002D2837"/>
    <w:rsid w:val="002D2A77"/>
    <w:rsid w:val="002D2DA6"/>
    <w:rsid w:val="002D2E3F"/>
    <w:rsid w:val="002D3165"/>
    <w:rsid w:val="002D334C"/>
    <w:rsid w:val="002D33F2"/>
    <w:rsid w:val="002D3586"/>
    <w:rsid w:val="002D367C"/>
    <w:rsid w:val="002D3702"/>
    <w:rsid w:val="002D3828"/>
    <w:rsid w:val="002D3D85"/>
    <w:rsid w:val="002D45E8"/>
    <w:rsid w:val="002D496A"/>
    <w:rsid w:val="002D49F9"/>
    <w:rsid w:val="002D4A76"/>
    <w:rsid w:val="002D4DFD"/>
    <w:rsid w:val="002D5075"/>
    <w:rsid w:val="002D5206"/>
    <w:rsid w:val="002D54E0"/>
    <w:rsid w:val="002D551C"/>
    <w:rsid w:val="002D55B3"/>
    <w:rsid w:val="002D55B6"/>
    <w:rsid w:val="002D55C0"/>
    <w:rsid w:val="002D59ED"/>
    <w:rsid w:val="002D5BB1"/>
    <w:rsid w:val="002D600A"/>
    <w:rsid w:val="002D618E"/>
    <w:rsid w:val="002D63DB"/>
    <w:rsid w:val="002D6478"/>
    <w:rsid w:val="002D65A1"/>
    <w:rsid w:val="002D671F"/>
    <w:rsid w:val="002D67F4"/>
    <w:rsid w:val="002D68B1"/>
    <w:rsid w:val="002D6B00"/>
    <w:rsid w:val="002D6CA8"/>
    <w:rsid w:val="002D6CC9"/>
    <w:rsid w:val="002D6CFD"/>
    <w:rsid w:val="002D6DA9"/>
    <w:rsid w:val="002D6DC8"/>
    <w:rsid w:val="002D6F82"/>
    <w:rsid w:val="002D7053"/>
    <w:rsid w:val="002D7083"/>
    <w:rsid w:val="002D7367"/>
    <w:rsid w:val="002D739D"/>
    <w:rsid w:val="002D7A3F"/>
    <w:rsid w:val="002E01A0"/>
    <w:rsid w:val="002E0201"/>
    <w:rsid w:val="002E023F"/>
    <w:rsid w:val="002E08FA"/>
    <w:rsid w:val="002E09AD"/>
    <w:rsid w:val="002E0A97"/>
    <w:rsid w:val="002E0AB0"/>
    <w:rsid w:val="002E0DA7"/>
    <w:rsid w:val="002E0E51"/>
    <w:rsid w:val="002E0EDE"/>
    <w:rsid w:val="002E0FE6"/>
    <w:rsid w:val="002E11B5"/>
    <w:rsid w:val="002E13FE"/>
    <w:rsid w:val="002E17FC"/>
    <w:rsid w:val="002E1A18"/>
    <w:rsid w:val="002E1A6E"/>
    <w:rsid w:val="002E1E4E"/>
    <w:rsid w:val="002E2484"/>
    <w:rsid w:val="002E262F"/>
    <w:rsid w:val="002E2C9C"/>
    <w:rsid w:val="002E30D6"/>
    <w:rsid w:val="002E31A9"/>
    <w:rsid w:val="002E330D"/>
    <w:rsid w:val="002E3355"/>
    <w:rsid w:val="002E33E7"/>
    <w:rsid w:val="002E3475"/>
    <w:rsid w:val="002E3676"/>
    <w:rsid w:val="002E3A3D"/>
    <w:rsid w:val="002E3A5F"/>
    <w:rsid w:val="002E3A89"/>
    <w:rsid w:val="002E3AC3"/>
    <w:rsid w:val="002E3B04"/>
    <w:rsid w:val="002E3B2D"/>
    <w:rsid w:val="002E3B46"/>
    <w:rsid w:val="002E3D6A"/>
    <w:rsid w:val="002E410C"/>
    <w:rsid w:val="002E479E"/>
    <w:rsid w:val="002E47D9"/>
    <w:rsid w:val="002E489B"/>
    <w:rsid w:val="002E4B37"/>
    <w:rsid w:val="002E4B57"/>
    <w:rsid w:val="002E4B69"/>
    <w:rsid w:val="002E4D6B"/>
    <w:rsid w:val="002E4F77"/>
    <w:rsid w:val="002E5195"/>
    <w:rsid w:val="002E519B"/>
    <w:rsid w:val="002E5567"/>
    <w:rsid w:val="002E5DE0"/>
    <w:rsid w:val="002E62BB"/>
    <w:rsid w:val="002E62D0"/>
    <w:rsid w:val="002E63A6"/>
    <w:rsid w:val="002E643B"/>
    <w:rsid w:val="002E650C"/>
    <w:rsid w:val="002E68AF"/>
    <w:rsid w:val="002E69AE"/>
    <w:rsid w:val="002E69CC"/>
    <w:rsid w:val="002E69F3"/>
    <w:rsid w:val="002E6A8A"/>
    <w:rsid w:val="002E6D93"/>
    <w:rsid w:val="002E7211"/>
    <w:rsid w:val="002E7314"/>
    <w:rsid w:val="002E73B8"/>
    <w:rsid w:val="002F00F9"/>
    <w:rsid w:val="002F01E6"/>
    <w:rsid w:val="002F050C"/>
    <w:rsid w:val="002F07E1"/>
    <w:rsid w:val="002F0F42"/>
    <w:rsid w:val="002F1466"/>
    <w:rsid w:val="002F16A7"/>
    <w:rsid w:val="002F177D"/>
    <w:rsid w:val="002F1988"/>
    <w:rsid w:val="002F1A24"/>
    <w:rsid w:val="002F1ED6"/>
    <w:rsid w:val="002F20E9"/>
    <w:rsid w:val="002F21E7"/>
    <w:rsid w:val="002F2377"/>
    <w:rsid w:val="002F2B2B"/>
    <w:rsid w:val="002F2D4E"/>
    <w:rsid w:val="002F2DBB"/>
    <w:rsid w:val="002F2EE7"/>
    <w:rsid w:val="002F2F1A"/>
    <w:rsid w:val="002F31BC"/>
    <w:rsid w:val="002F33B3"/>
    <w:rsid w:val="002F34DB"/>
    <w:rsid w:val="002F350B"/>
    <w:rsid w:val="002F3603"/>
    <w:rsid w:val="002F37B3"/>
    <w:rsid w:val="002F38E7"/>
    <w:rsid w:val="002F3A97"/>
    <w:rsid w:val="002F3B04"/>
    <w:rsid w:val="002F3C99"/>
    <w:rsid w:val="002F416B"/>
    <w:rsid w:val="002F41C7"/>
    <w:rsid w:val="002F41D5"/>
    <w:rsid w:val="002F42CE"/>
    <w:rsid w:val="002F4502"/>
    <w:rsid w:val="002F47D9"/>
    <w:rsid w:val="002F48B4"/>
    <w:rsid w:val="002F548D"/>
    <w:rsid w:val="002F54FB"/>
    <w:rsid w:val="002F5874"/>
    <w:rsid w:val="002F59EB"/>
    <w:rsid w:val="002F5C27"/>
    <w:rsid w:val="002F5E8C"/>
    <w:rsid w:val="002F5F77"/>
    <w:rsid w:val="002F6210"/>
    <w:rsid w:val="002F62DB"/>
    <w:rsid w:val="002F63B8"/>
    <w:rsid w:val="002F641C"/>
    <w:rsid w:val="002F64A6"/>
    <w:rsid w:val="002F6531"/>
    <w:rsid w:val="002F6A29"/>
    <w:rsid w:val="002F6A31"/>
    <w:rsid w:val="002F6AB5"/>
    <w:rsid w:val="002F6B7B"/>
    <w:rsid w:val="002F6FB7"/>
    <w:rsid w:val="002F7024"/>
    <w:rsid w:val="002F710C"/>
    <w:rsid w:val="002F7123"/>
    <w:rsid w:val="002F7171"/>
    <w:rsid w:val="002F7287"/>
    <w:rsid w:val="002F7CF5"/>
    <w:rsid w:val="002F7F39"/>
    <w:rsid w:val="0030032E"/>
    <w:rsid w:val="00300347"/>
    <w:rsid w:val="00300765"/>
    <w:rsid w:val="00300872"/>
    <w:rsid w:val="00300C16"/>
    <w:rsid w:val="00300D6F"/>
    <w:rsid w:val="00300E3D"/>
    <w:rsid w:val="00301040"/>
    <w:rsid w:val="00301074"/>
    <w:rsid w:val="0030155A"/>
    <w:rsid w:val="003015BE"/>
    <w:rsid w:val="003017EA"/>
    <w:rsid w:val="0030180B"/>
    <w:rsid w:val="003018C2"/>
    <w:rsid w:val="00301B34"/>
    <w:rsid w:val="003027D0"/>
    <w:rsid w:val="00302BA4"/>
    <w:rsid w:val="00302D39"/>
    <w:rsid w:val="003030FB"/>
    <w:rsid w:val="00303126"/>
    <w:rsid w:val="003034F1"/>
    <w:rsid w:val="0030352F"/>
    <w:rsid w:val="0030357D"/>
    <w:rsid w:val="00303647"/>
    <w:rsid w:val="003036F3"/>
    <w:rsid w:val="00303754"/>
    <w:rsid w:val="00303B91"/>
    <w:rsid w:val="00303C2B"/>
    <w:rsid w:val="00304000"/>
    <w:rsid w:val="003047D8"/>
    <w:rsid w:val="00304A86"/>
    <w:rsid w:val="00304DDC"/>
    <w:rsid w:val="00305165"/>
    <w:rsid w:val="00305593"/>
    <w:rsid w:val="003055EC"/>
    <w:rsid w:val="00305768"/>
    <w:rsid w:val="003057AA"/>
    <w:rsid w:val="00305968"/>
    <w:rsid w:val="00305AA8"/>
    <w:rsid w:val="00305BB8"/>
    <w:rsid w:val="00305C34"/>
    <w:rsid w:val="00305FD1"/>
    <w:rsid w:val="003065D5"/>
    <w:rsid w:val="00306616"/>
    <w:rsid w:val="0030682B"/>
    <w:rsid w:val="00306936"/>
    <w:rsid w:val="00306943"/>
    <w:rsid w:val="00306E30"/>
    <w:rsid w:val="003070E9"/>
    <w:rsid w:val="003073DD"/>
    <w:rsid w:val="003079B8"/>
    <w:rsid w:val="00307A76"/>
    <w:rsid w:val="0031070E"/>
    <w:rsid w:val="00310987"/>
    <w:rsid w:val="00311075"/>
    <w:rsid w:val="003114B0"/>
    <w:rsid w:val="00311501"/>
    <w:rsid w:val="0031176B"/>
    <w:rsid w:val="003117FF"/>
    <w:rsid w:val="00311907"/>
    <w:rsid w:val="003119EA"/>
    <w:rsid w:val="00311ACD"/>
    <w:rsid w:val="00311CE3"/>
    <w:rsid w:val="00311D92"/>
    <w:rsid w:val="00311FFE"/>
    <w:rsid w:val="00312142"/>
    <w:rsid w:val="003121A1"/>
    <w:rsid w:val="0031263E"/>
    <w:rsid w:val="0031280F"/>
    <w:rsid w:val="003129A7"/>
    <w:rsid w:val="00312A46"/>
    <w:rsid w:val="00312C63"/>
    <w:rsid w:val="00312FB1"/>
    <w:rsid w:val="003131FF"/>
    <w:rsid w:val="0031322A"/>
    <w:rsid w:val="00313689"/>
    <w:rsid w:val="00313D06"/>
    <w:rsid w:val="00313DBD"/>
    <w:rsid w:val="00313EC7"/>
    <w:rsid w:val="003144C0"/>
    <w:rsid w:val="003148E6"/>
    <w:rsid w:val="00314BD8"/>
    <w:rsid w:val="00314D93"/>
    <w:rsid w:val="00314E8F"/>
    <w:rsid w:val="003157FF"/>
    <w:rsid w:val="00315F74"/>
    <w:rsid w:val="00315F81"/>
    <w:rsid w:val="00316212"/>
    <w:rsid w:val="00316224"/>
    <w:rsid w:val="003167E7"/>
    <w:rsid w:val="0031681C"/>
    <w:rsid w:val="0031696E"/>
    <w:rsid w:val="00316B46"/>
    <w:rsid w:val="00316B57"/>
    <w:rsid w:val="00316FE1"/>
    <w:rsid w:val="00317004"/>
    <w:rsid w:val="00317161"/>
    <w:rsid w:val="00317511"/>
    <w:rsid w:val="0032005A"/>
    <w:rsid w:val="0032011C"/>
    <w:rsid w:val="00320125"/>
    <w:rsid w:val="0032021D"/>
    <w:rsid w:val="00320291"/>
    <w:rsid w:val="00320372"/>
    <w:rsid w:val="003203E0"/>
    <w:rsid w:val="0032052A"/>
    <w:rsid w:val="00320708"/>
    <w:rsid w:val="0032071B"/>
    <w:rsid w:val="00320752"/>
    <w:rsid w:val="003207A1"/>
    <w:rsid w:val="003207AA"/>
    <w:rsid w:val="003207CE"/>
    <w:rsid w:val="0032095B"/>
    <w:rsid w:val="00320CF6"/>
    <w:rsid w:val="00321027"/>
    <w:rsid w:val="003217EE"/>
    <w:rsid w:val="00321A46"/>
    <w:rsid w:val="00321F81"/>
    <w:rsid w:val="00321F9F"/>
    <w:rsid w:val="003220E1"/>
    <w:rsid w:val="003223F4"/>
    <w:rsid w:val="0032258C"/>
    <w:rsid w:val="00322799"/>
    <w:rsid w:val="003227B9"/>
    <w:rsid w:val="003227F1"/>
    <w:rsid w:val="00322A4F"/>
    <w:rsid w:val="00322FF2"/>
    <w:rsid w:val="003231D6"/>
    <w:rsid w:val="00323453"/>
    <w:rsid w:val="00323613"/>
    <w:rsid w:val="00323895"/>
    <w:rsid w:val="00323B11"/>
    <w:rsid w:val="00323B6A"/>
    <w:rsid w:val="00323BEF"/>
    <w:rsid w:val="00323FC3"/>
    <w:rsid w:val="003243F5"/>
    <w:rsid w:val="003244A3"/>
    <w:rsid w:val="003245F8"/>
    <w:rsid w:val="0032490F"/>
    <w:rsid w:val="0032493B"/>
    <w:rsid w:val="00324974"/>
    <w:rsid w:val="003249B3"/>
    <w:rsid w:val="00324B05"/>
    <w:rsid w:val="00324DBC"/>
    <w:rsid w:val="00325316"/>
    <w:rsid w:val="00325586"/>
    <w:rsid w:val="003255DC"/>
    <w:rsid w:val="003256BC"/>
    <w:rsid w:val="00325786"/>
    <w:rsid w:val="00325908"/>
    <w:rsid w:val="00325AA9"/>
    <w:rsid w:val="00325D7F"/>
    <w:rsid w:val="00326704"/>
    <w:rsid w:val="0032677F"/>
    <w:rsid w:val="0032748C"/>
    <w:rsid w:val="00327789"/>
    <w:rsid w:val="003277C2"/>
    <w:rsid w:val="00327C3C"/>
    <w:rsid w:val="00327F7C"/>
    <w:rsid w:val="003300F1"/>
    <w:rsid w:val="003302AC"/>
    <w:rsid w:val="003303C7"/>
    <w:rsid w:val="003306C3"/>
    <w:rsid w:val="00330B38"/>
    <w:rsid w:val="00330BF1"/>
    <w:rsid w:val="00330F1B"/>
    <w:rsid w:val="00330F60"/>
    <w:rsid w:val="0033107C"/>
    <w:rsid w:val="003312D9"/>
    <w:rsid w:val="003313D5"/>
    <w:rsid w:val="00331AEA"/>
    <w:rsid w:val="00331B77"/>
    <w:rsid w:val="00331BCE"/>
    <w:rsid w:val="00331EF8"/>
    <w:rsid w:val="003321AA"/>
    <w:rsid w:val="0033229B"/>
    <w:rsid w:val="00332384"/>
    <w:rsid w:val="003324CD"/>
    <w:rsid w:val="0033252C"/>
    <w:rsid w:val="0033267A"/>
    <w:rsid w:val="0033272F"/>
    <w:rsid w:val="00332789"/>
    <w:rsid w:val="00332898"/>
    <w:rsid w:val="003328D3"/>
    <w:rsid w:val="00332BF9"/>
    <w:rsid w:val="00332DDE"/>
    <w:rsid w:val="00332DFB"/>
    <w:rsid w:val="0033314A"/>
    <w:rsid w:val="003332A8"/>
    <w:rsid w:val="003332C8"/>
    <w:rsid w:val="003333CB"/>
    <w:rsid w:val="0033357E"/>
    <w:rsid w:val="003336C4"/>
    <w:rsid w:val="003336E5"/>
    <w:rsid w:val="003337C4"/>
    <w:rsid w:val="00333E3D"/>
    <w:rsid w:val="00334196"/>
    <w:rsid w:val="003346AD"/>
    <w:rsid w:val="00334798"/>
    <w:rsid w:val="00334A7B"/>
    <w:rsid w:val="00334AE8"/>
    <w:rsid w:val="00334B87"/>
    <w:rsid w:val="00334E54"/>
    <w:rsid w:val="0033502E"/>
    <w:rsid w:val="0033515B"/>
    <w:rsid w:val="0033566D"/>
    <w:rsid w:val="00335A75"/>
    <w:rsid w:val="00335DC5"/>
    <w:rsid w:val="00335F1F"/>
    <w:rsid w:val="0033635C"/>
    <w:rsid w:val="0033636E"/>
    <w:rsid w:val="00336566"/>
    <w:rsid w:val="0033698F"/>
    <w:rsid w:val="00336B8E"/>
    <w:rsid w:val="0033738C"/>
    <w:rsid w:val="00337399"/>
    <w:rsid w:val="003373BF"/>
    <w:rsid w:val="003373C4"/>
    <w:rsid w:val="003376F3"/>
    <w:rsid w:val="0033776E"/>
    <w:rsid w:val="003378AA"/>
    <w:rsid w:val="0033793F"/>
    <w:rsid w:val="00337B71"/>
    <w:rsid w:val="00337C5D"/>
    <w:rsid w:val="00337D77"/>
    <w:rsid w:val="00337F9F"/>
    <w:rsid w:val="00340053"/>
    <w:rsid w:val="003403F8"/>
    <w:rsid w:val="003405B3"/>
    <w:rsid w:val="003405C2"/>
    <w:rsid w:val="0034069F"/>
    <w:rsid w:val="00340994"/>
    <w:rsid w:val="00340AAC"/>
    <w:rsid w:val="00340B7E"/>
    <w:rsid w:val="00340D11"/>
    <w:rsid w:val="00340F9F"/>
    <w:rsid w:val="00341125"/>
    <w:rsid w:val="00341156"/>
    <w:rsid w:val="003411CD"/>
    <w:rsid w:val="00341266"/>
    <w:rsid w:val="00341343"/>
    <w:rsid w:val="00341445"/>
    <w:rsid w:val="0034146E"/>
    <w:rsid w:val="003414E7"/>
    <w:rsid w:val="00341592"/>
    <w:rsid w:val="003415D7"/>
    <w:rsid w:val="00341626"/>
    <w:rsid w:val="00341656"/>
    <w:rsid w:val="003418A3"/>
    <w:rsid w:val="003419B7"/>
    <w:rsid w:val="00341CEF"/>
    <w:rsid w:val="00341D22"/>
    <w:rsid w:val="00341F03"/>
    <w:rsid w:val="00341F27"/>
    <w:rsid w:val="00342662"/>
    <w:rsid w:val="003427CB"/>
    <w:rsid w:val="0034282A"/>
    <w:rsid w:val="00342893"/>
    <w:rsid w:val="00342C29"/>
    <w:rsid w:val="00342EFF"/>
    <w:rsid w:val="0034302A"/>
    <w:rsid w:val="00343247"/>
    <w:rsid w:val="0034350F"/>
    <w:rsid w:val="0034355A"/>
    <w:rsid w:val="003435A0"/>
    <w:rsid w:val="003435F5"/>
    <w:rsid w:val="003436B6"/>
    <w:rsid w:val="003441BA"/>
    <w:rsid w:val="00344207"/>
    <w:rsid w:val="003446B3"/>
    <w:rsid w:val="003446B8"/>
    <w:rsid w:val="003446F0"/>
    <w:rsid w:val="00344A17"/>
    <w:rsid w:val="00344A7C"/>
    <w:rsid w:val="00344E03"/>
    <w:rsid w:val="00344E60"/>
    <w:rsid w:val="00345015"/>
    <w:rsid w:val="00345417"/>
    <w:rsid w:val="00345645"/>
    <w:rsid w:val="00345652"/>
    <w:rsid w:val="003456CA"/>
    <w:rsid w:val="003459A5"/>
    <w:rsid w:val="00345BEE"/>
    <w:rsid w:val="00345C1F"/>
    <w:rsid w:val="00345DD7"/>
    <w:rsid w:val="00345E11"/>
    <w:rsid w:val="00345E15"/>
    <w:rsid w:val="0034610C"/>
    <w:rsid w:val="003461D5"/>
    <w:rsid w:val="0034632B"/>
    <w:rsid w:val="003463F2"/>
    <w:rsid w:val="00346654"/>
    <w:rsid w:val="0034675F"/>
    <w:rsid w:val="00346967"/>
    <w:rsid w:val="00346F7C"/>
    <w:rsid w:val="00346FF6"/>
    <w:rsid w:val="00347292"/>
    <w:rsid w:val="003472C4"/>
    <w:rsid w:val="00347443"/>
    <w:rsid w:val="003475BE"/>
    <w:rsid w:val="003475FA"/>
    <w:rsid w:val="00347AD7"/>
    <w:rsid w:val="00347BF8"/>
    <w:rsid w:val="003500A0"/>
    <w:rsid w:val="003500AF"/>
    <w:rsid w:val="0035036D"/>
    <w:rsid w:val="003503A2"/>
    <w:rsid w:val="003503C7"/>
    <w:rsid w:val="00350667"/>
    <w:rsid w:val="003508CD"/>
    <w:rsid w:val="00350993"/>
    <w:rsid w:val="00350B1F"/>
    <w:rsid w:val="00350FE9"/>
    <w:rsid w:val="003519FD"/>
    <w:rsid w:val="00351F24"/>
    <w:rsid w:val="00351F25"/>
    <w:rsid w:val="0035216D"/>
    <w:rsid w:val="00352647"/>
    <w:rsid w:val="00352851"/>
    <w:rsid w:val="003529A3"/>
    <w:rsid w:val="00352BB1"/>
    <w:rsid w:val="00352DC5"/>
    <w:rsid w:val="00352EE5"/>
    <w:rsid w:val="00352EE6"/>
    <w:rsid w:val="00353401"/>
    <w:rsid w:val="00353442"/>
    <w:rsid w:val="003534EE"/>
    <w:rsid w:val="00353B6D"/>
    <w:rsid w:val="00353CD3"/>
    <w:rsid w:val="00353F5E"/>
    <w:rsid w:val="00354095"/>
    <w:rsid w:val="0035438F"/>
    <w:rsid w:val="003543C1"/>
    <w:rsid w:val="0035440C"/>
    <w:rsid w:val="0035513E"/>
    <w:rsid w:val="0035574C"/>
    <w:rsid w:val="00355993"/>
    <w:rsid w:val="00355AA0"/>
    <w:rsid w:val="00355DA8"/>
    <w:rsid w:val="00355E14"/>
    <w:rsid w:val="00355E4F"/>
    <w:rsid w:val="00355F7B"/>
    <w:rsid w:val="00356200"/>
    <w:rsid w:val="0035671A"/>
    <w:rsid w:val="003570BA"/>
    <w:rsid w:val="003571A5"/>
    <w:rsid w:val="00357310"/>
    <w:rsid w:val="00357BA1"/>
    <w:rsid w:val="00360184"/>
    <w:rsid w:val="003601DC"/>
    <w:rsid w:val="00360359"/>
    <w:rsid w:val="0036046E"/>
    <w:rsid w:val="00360FC4"/>
    <w:rsid w:val="00361085"/>
    <w:rsid w:val="00361746"/>
    <w:rsid w:val="00361F6C"/>
    <w:rsid w:val="00362796"/>
    <w:rsid w:val="003627EE"/>
    <w:rsid w:val="0036280A"/>
    <w:rsid w:val="00362826"/>
    <w:rsid w:val="0036289A"/>
    <w:rsid w:val="003628DD"/>
    <w:rsid w:val="00362C63"/>
    <w:rsid w:val="00362EF6"/>
    <w:rsid w:val="00362FC5"/>
    <w:rsid w:val="00363124"/>
    <w:rsid w:val="003631CC"/>
    <w:rsid w:val="0036338A"/>
    <w:rsid w:val="0036338F"/>
    <w:rsid w:val="0036345C"/>
    <w:rsid w:val="00363633"/>
    <w:rsid w:val="0036368C"/>
    <w:rsid w:val="0036387A"/>
    <w:rsid w:val="003639FB"/>
    <w:rsid w:val="00363B99"/>
    <w:rsid w:val="003640A7"/>
    <w:rsid w:val="003642C4"/>
    <w:rsid w:val="00364700"/>
    <w:rsid w:val="0036472D"/>
    <w:rsid w:val="00364839"/>
    <w:rsid w:val="00364A00"/>
    <w:rsid w:val="00364BEC"/>
    <w:rsid w:val="00365003"/>
    <w:rsid w:val="00365769"/>
    <w:rsid w:val="003660F6"/>
    <w:rsid w:val="003661F1"/>
    <w:rsid w:val="003664F2"/>
    <w:rsid w:val="00366513"/>
    <w:rsid w:val="0036668F"/>
    <w:rsid w:val="00366811"/>
    <w:rsid w:val="003668D3"/>
    <w:rsid w:val="00366A64"/>
    <w:rsid w:val="003672C8"/>
    <w:rsid w:val="00367355"/>
    <w:rsid w:val="00367560"/>
    <w:rsid w:val="00367651"/>
    <w:rsid w:val="00367AD9"/>
    <w:rsid w:val="00370018"/>
    <w:rsid w:val="0037001D"/>
    <w:rsid w:val="0037018B"/>
    <w:rsid w:val="003702A0"/>
    <w:rsid w:val="0037040D"/>
    <w:rsid w:val="00370631"/>
    <w:rsid w:val="0037068B"/>
    <w:rsid w:val="00370A07"/>
    <w:rsid w:val="00370BF7"/>
    <w:rsid w:val="00370C10"/>
    <w:rsid w:val="00370CB6"/>
    <w:rsid w:val="00371315"/>
    <w:rsid w:val="003714EC"/>
    <w:rsid w:val="0037155F"/>
    <w:rsid w:val="00371B2D"/>
    <w:rsid w:val="00371B66"/>
    <w:rsid w:val="00371DBC"/>
    <w:rsid w:val="00371FFB"/>
    <w:rsid w:val="003721DE"/>
    <w:rsid w:val="00372599"/>
    <w:rsid w:val="00372842"/>
    <w:rsid w:val="0037289B"/>
    <w:rsid w:val="0037293D"/>
    <w:rsid w:val="0037298D"/>
    <w:rsid w:val="003729D0"/>
    <w:rsid w:val="00372C48"/>
    <w:rsid w:val="00372CFD"/>
    <w:rsid w:val="00372E51"/>
    <w:rsid w:val="00372F3C"/>
    <w:rsid w:val="00372F51"/>
    <w:rsid w:val="00372FCA"/>
    <w:rsid w:val="003732D3"/>
    <w:rsid w:val="00373609"/>
    <w:rsid w:val="00373DDF"/>
    <w:rsid w:val="00373F56"/>
    <w:rsid w:val="00374125"/>
    <w:rsid w:val="00374575"/>
    <w:rsid w:val="003745B9"/>
    <w:rsid w:val="00374691"/>
    <w:rsid w:val="00374ACE"/>
    <w:rsid w:val="00374BB3"/>
    <w:rsid w:val="003750A1"/>
    <w:rsid w:val="00375193"/>
    <w:rsid w:val="003755B7"/>
    <w:rsid w:val="003759EA"/>
    <w:rsid w:val="00375A04"/>
    <w:rsid w:val="00375C88"/>
    <w:rsid w:val="00375E99"/>
    <w:rsid w:val="00375F0C"/>
    <w:rsid w:val="00375F36"/>
    <w:rsid w:val="0037609E"/>
    <w:rsid w:val="003762F7"/>
    <w:rsid w:val="00376513"/>
    <w:rsid w:val="003769B4"/>
    <w:rsid w:val="00376A3D"/>
    <w:rsid w:val="00376CE2"/>
    <w:rsid w:val="0037773E"/>
    <w:rsid w:val="003778E4"/>
    <w:rsid w:val="003779E5"/>
    <w:rsid w:val="00377AA1"/>
    <w:rsid w:val="00377D6C"/>
    <w:rsid w:val="00377DB2"/>
    <w:rsid w:val="0038026E"/>
    <w:rsid w:val="00380501"/>
    <w:rsid w:val="0038068C"/>
    <w:rsid w:val="0038077A"/>
    <w:rsid w:val="0038078D"/>
    <w:rsid w:val="0038084E"/>
    <w:rsid w:val="00380B70"/>
    <w:rsid w:val="00380D5E"/>
    <w:rsid w:val="00380E4D"/>
    <w:rsid w:val="00381010"/>
    <w:rsid w:val="00381187"/>
    <w:rsid w:val="00381259"/>
    <w:rsid w:val="0038159C"/>
    <w:rsid w:val="003819C6"/>
    <w:rsid w:val="0038252F"/>
    <w:rsid w:val="00382934"/>
    <w:rsid w:val="003829E2"/>
    <w:rsid w:val="00382FE0"/>
    <w:rsid w:val="00383142"/>
    <w:rsid w:val="00383466"/>
    <w:rsid w:val="003838B3"/>
    <w:rsid w:val="00383AA1"/>
    <w:rsid w:val="00383F11"/>
    <w:rsid w:val="00383F81"/>
    <w:rsid w:val="00383F9B"/>
    <w:rsid w:val="003842B0"/>
    <w:rsid w:val="003842DD"/>
    <w:rsid w:val="00384C95"/>
    <w:rsid w:val="00384D2D"/>
    <w:rsid w:val="00384F3A"/>
    <w:rsid w:val="00384FF6"/>
    <w:rsid w:val="003853FE"/>
    <w:rsid w:val="0038550F"/>
    <w:rsid w:val="003857C8"/>
    <w:rsid w:val="0038588A"/>
    <w:rsid w:val="00385EFC"/>
    <w:rsid w:val="00386172"/>
    <w:rsid w:val="003863C0"/>
    <w:rsid w:val="0038664C"/>
    <w:rsid w:val="0038675F"/>
    <w:rsid w:val="00386764"/>
    <w:rsid w:val="003867E2"/>
    <w:rsid w:val="003868A8"/>
    <w:rsid w:val="00386F68"/>
    <w:rsid w:val="00387445"/>
    <w:rsid w:val="00387764"/>
    <w:rsid w:val="00387CEB"/>
    <w:rsid w:val="00387DC3"/>
    <w:rsid w:val="00390153"/>
    <w:rsid w:val="003901B4"/>
    <w:rsid w:val="003902CE"/>
    <w:rsid w:val="0039090C"/>
    <w:rsid w:val="00390DA2"/>
    <w:rsid w:val="00390E1F"/>
    <w:rsid w:val="00390FD0"/>
    <w:rsid w:val="003912A9"/>
    <w:rsid w:val="0039154E"/>
    <w:rsid w:val="00391841"/>
    <w:rsid w:val="00391B38"/>
    <w:rsid w:val="00391C06"/>
    <w:rsid w:val="00391D4F"/>
    <w:rsid w:val="00391DC4"/>
    <w:rsid w:val="00391DC8"/>
    <w:rsid w:val="00392384"/>
    <w:rsid w:val="00392EBA"/>
    <w:rsid w:val="00393611"/>
    <w:rsid w:val="00393866"/>
    <w:rsid w:val="00393D2C"/>
    <w:rsid w:val="00393D44"/>
    <w:rsid w:val="00393E83"/>
    <w:rsid w:val="0039472F"/>
    <w:rsid w:val="003949CB"/>
    <w:rsid w:val="00394D9C"/>
    <w:rsid w:val="00394F10"/>
    <w:rsid w:val="00395005"/>
    <w:rsid w:val="003953A3"/>
    <w:rsid w:val="003955B4"/>
    <w:rsid w:val="0039582B"/>
    <w:rsid w:val="00395878"/>
    <w:rsid w:val="00395A1F"/>
    <w:rsid w:val="00395F7E"/>
    <w:rsid w:val="0039606D"/>
    <w:rsid w:val="003960BF"/>
    <w:rsid w:val="003962BF"/>
    <w:rsid w:val="003962CC"/>
    <w:rsid w:val="00396315"/>
    <w:rsid w:val="00396520"/>
    <w:rsid w:val="0039663F"/>
    <w:rsid w:val="0039699F"/>
    <w:rsid w:val="00396A48"/>
    <w:rsid w:val="003970D1"/>
    <w:rsid w:val="00397322"/>
    <w:rsid w:val="0039758D"/>
    <w:rsid w:val="003978BA"/>
    <w:rsid w:val="0039796D"/>
    <w:rsid w:val="00397BCF"/>
    <w:rsid w:val="00397BFE"/>
    <w:rsid w:val="00397D5C"/>
    <w:rsid w:val="00397F99"/>
    <w:rsid w:val="00397FF9"/>
    <w:rsid w:val="003A011F"/>
    <w:rsid w:val="003A031F"/>
    <w:rsid w:val="003A065A"/>
    <w:rsid w:val="003A0870"/>
    <w:rsid w:val="003A09D5"/>
    <w:rsid w:val="003A09E3"/>
    <w:rsid w:val="003A0D99"/>
    <w:rsid w:val="003A102A"/>
    <w:rsid w:val="003A13DB"/>
    <w:rsid w:val="003A146A"/>
    <w:rsid w:val="003A1518"/>
    <w:rsid w:val="003A1548"/>
    <w:rsid w:val="003A157F"/>
    <w:rsid w:val="003A194A"/>
    <w:rsid w:val="003A1D02"/>
    <w:rsid w:val="003A2670"/>
    <w:rsid w:val="003A26E7"/>
    <w:rsid w:val="003A2897"/>
    <w:rsid w:val="003A2F25"/>
    <w:rsid w:val="003A2F6C"/>
    <w:rsid w:val="003A329F"/>
    <w:rsid w:val="003A3572"/>
    <w:rsid w:val="003A36A3"/>
    <w:rsid w:val="003A3943"/>
    <w:rsid w:val="003A3DCF"/>
    <w:rsid w:val="003A436F"/>
    <w:rsid w:val="003A456F"/>
    <w:rsid w:val="003A4895"/>
    <w:rsid w:val="003A495F"/>
    <w:rsid w:val="003A5158"/>
    <w:rsid w:val="003A520A"/>
    <w:rsid w:val="003A525F"/>
    <w:rsid w:val="003A6005"/>
    <w:rsid w:val="003A618C"/>
    <w:rsid w:val="003A6EC1"/>
    <w:rsid w:val="003A7577"/>
    <w:rsid w:val="003A7738"/>
    <w:rsid w:val="003A7A1D"/>
    <w:rsid w:val="003A7D62"/>
    <w:rsid w:val="003A7DE9"/>
    <w:rsid w:val="003A7E29"/>
    <w:rsid w:val="003A7E5B"/>
    <w:rsid w:val="003A7F37"/>
    <w:rsid w:val="003A7F47"/>
    <w:rsid w:val="003B011E"/>
    <w:rsid w:val="003B038E"/>
    <w:rsid w:val="003B0593"/>
    <w:rsid w:val="003B101E"/>
    <w:rsid w:val="003B12CC"/>
    <w:rsid w:val="003B197A"/>
    <w:rsid w:val="003B1A1A"/>
    <w:rsid w:val="003B1DFA"/>
    <w:rsid w:val="003B1E74"/>
    <w:rsid w:val="003B1EDF"/>
    <w:rsid w:val="003B2353"/>
    <w:rsid w:val="003B254C"/>
    <w:rsid w:val="003B2584"/>
    <w:rsid w:val="003B264B"/>
    <w:rsid w:val="003B2D00"/>
    <w:rsid w:val="003B2F63"/>
    <w:rsid w:val="003B31CF"/>
    <w:rsid w:val="003B362F"/>
    <w:rsid w:val="003B3940"/>
    <w:rsid w:val="003B39CB"/>
    <w:rsid w:val="003B39E2"/>
    <w:rsid w:val="003B3DEE"/>
    <w:rsid w:val="003B4008"/>
    <w:rsid w:val="003B4116"/>
    <w:rsid w:val="003B428B"/>
    <w:rsid w:val="003B437D"/>
    <w:rsid w:val="003B44DB"/>
    <w:rsid w:val="003B48BA"/>
    <w:rsid w:val="003B497F"/>
    <w:rsid w:val="003B49BF"/>
    <w:rsid w:val="003B4B00"/>
    <w:rsid w:val="003B4D3D"/>
    <w:rsid w:val="003B4DBD"/>
    <w:rsid w:val="003B50E4"/>
    <w:rsid w:val="003B5518"/>
    <w:rsid w:val="003B57BF"/>
    <w:rsid w:val="003B5B82"/>
    <w:rsid w:val="003B5DE9"/>
    <w:rsid w:val="003B6099"/>
    <w:rsid w:val="003B60BF"/>
    <w:rsid w:val="003B65D4"/>
    <w:rsid w:val="003B662D"/>
    <w:rsid w:val="003B6772"/>
    <w:rsid w:val="003B67EC"/>
    <w:rsid w:val="003B68CF"/>
    <w:rsid w:val="003B6E71"/>
    <w:rsid w:val="003B6F2C"/>
    <w:rsid w:val="003B7053"/>
    <w:rsid w:val="003B7234"/>
    <w:rsid w:val="003B74A3"/>
    <w:rsid w:val="003B7663"/>
    <w:rsid w:val="003B7715"/>
    <w:rsid w:val="003B78B6"/>
    <w:rsid w:val="003B78F7"/>
    <w:rsid w:val="003B7A14"/>
    <w:rsid w:val="003B7C26"/>
    <w:rsid w:val="003B7C94"/>
    <w:rsid w:val="003B7D63"/>
    <w:rsid w:val="003B7DE0"/>
    <w:rsid w:val="003B7ED6"/>
    <w:rsid w:val="003C010A"/>
    <w:rsid w:val="003C045D"/>
    <w:rsid w:val="003C0794"/>
    <w:rsid w:val="003C07F9"/>
    <w:rsid w:val="003C0916"/>
    <w:rsid w:val="003C0AAC"/>
    <w:rsid w:val="003C0C53"/>
    <w:rsid w:val="003C0EF6"/>
    <w:rsid w:val="003C10F7"/>
    <w:rsid w:val="003C12FC"/>
    <w:rsid w:val="003C16E0"/>
    <w:rsid w:val="003C1782"/>
    <w:rsid w:val="003C1B38"/>
    <w:rsid w:val="003C1DEA"/>
    <w:rsid w:val="003C1F51"/>
    <w:rsid w:val="003C20A3"/>
    <w:rsid w:val="003C21DB"/>
    <w:rsid w:val="003C2480"/>
    <w:rsid w:val="003C2616"/>
    <w:rsid w:val="003C263C"/>
    <w:rsid w:val="003C2A77"/>
    <w:rsid w:val="003C2BEE"/>
    <w:rsid w:val="003C30F2"/>
    <w:rsid w:val="003C3199"/>
    <w:rsid w:val="003C3320"/>
    <w:rsid w:val="003C33D0"/>
    <w:rsid w:val="003C33D5"/>
    <w:rsid w:val="003C3799"/>
    <w:rsid w:val="003C3975"/>
    <w:rsid w:val="003C3CB0"/>
    <w:rsid w:val="003C3EA8"/>
    <w:rsid w:val="003C400E"/>
    <w:rsid w:val="003C41E8"/>
    <w:rsid w:val="003C440E"/>
    <w:rsid w:val="003C47A8"/>
    <w:rsid w:val="003C5427"/>
    <w:rsid w:val="003C5D0B"/>
    <w:rsid w:val="003C5F1D"/>
    <w:rsid w:val="003C5FF7"/>
    <w:rsid w:val="003C6026"/>
    <w:rsid w:val="003C6093"/>
    <w:rsid w:val="003C62B7"/>
    <w:rsid w:val="003C638E"/>
    <w:rsid w:val="003C6435"/>
    <w:rsid w:val="003C64E1"/>
    <w:rsid w:val="003C65FF"/>
    <w:rsid w:val="003C66B9"/>
    <w:rsid w:val="003C676B"/>
    <w:rsid w:val="003C69D5"/>
    <w:rsid w:val="003C6D5E"/>
    <w:rsid w:val="003C6DF9"/>
    <w:rsid w:val="003C6EA0"/>
    <w:rsid w:val="003C7056"/>
    <w:rsid w:val="003C7171"/>
    <w:rsid w:val="003C7388"/>
    <w:rsid w:val="003C742C"/>
    <w:rsid w:val="003C74BC"/>
    <w:rsid w:val="003C75ED"/>
    <w:rsid w:val="003C79B5"/>
    <w:rsid w:val="003C7CFC"/>
    <w:rsid w:val="003C7DA7"/>
    <w:rsid w:val="003C7EC1"/>
    <w:rsid w:val="003D0064"/>
    <w:rsid w:val="003D060E"/>
    <w:rsid w:val="003D08DF"/>
    <w:rsid w:val="003D0995"/>
    <w:rsid w:val="003D09CE"/>
    <w:rsid w:val="003D0A10"/>
    <w:rsid w:val="003D0A15"/>
    <w:rsid w:val="003D0A7B"/>
    <w:rsid w:val="003D107B"/>
    <w:rsid w:val="003D155C"/>
    <w:rsid w:val="003D180C"/>
    <w:rsid w:val="003D195A"/>
    <w:rsid w:val="003D1970"/>
    <w:rsid w:val="003D221F"/>
    <w:rsid w:val="003D245D"/>
    <w:rsid w:val="003D2543"/>
    <w:rsid w:val="003D268D"/>
    <w:rsid w:val="003D2772"/>
    <w:rsid w:val="003D2839"/>
    <w:rsid w:val="003D2A05"/>
    <w:rsid w:val="003D2A6F"/>
    <w:rsid w:val="003D2BA9"/>
    <w:rsid w:val="003D3173"/>
    <w:rsid w:val="003D31C1"/>
    <w:rsid w:val="003D33D5"/>
    <w:rsid w:val="003D3423"/>
    <w:rsid w:val="003D3556"/>
    <w:rsid w:val="003D36EB"/>
    <w:rsid w:val="003D39B0"/>
    <w:rsid w:val="003D3A0A"/>
    <w:rsid w:val="003D3B8C"/>
    <w:rsid w:val="003D3F4D"/>
    <w:rsid w:val="003D406F"/>
    <w:rsid w:val="003D4271"/>
    <w:rsid w:val="003D43F1"/>
    <w:rsid w:val="003D4595"/>
    <w:rsid w:val="003D475B"/>
    <w:rsid w:val="003D4AC7"/>
    <w:rsid w:val="003D4AD2"/>
    <w:rsid w:val="003D4E92"/>
    <w:rsid w:val="003D4F7F"/>
    <w:rsid w:val="003D5184"/>
    <w:rsid w:val="003D53FD"/>
    <w:rsid w:val="003D55F1"/>
    <w:rsid w:val="003D58AA"/>
    <w:rsid w:val="003D5B5B"/>
    <w:rsid w:val="003D5BFF"/>
    <w:rsid w:val="003D5CF8"/>
    <w:rsid w:val="003D6185"/>
    <w:rsid w:val="003D6615"/>
    <w:rsid w:val="003D6644"/>
    <w:rsid w:val="003D6660"/>
    <w:rsid w:val="003D6AE2"/>
    <w:rsid w:val="003D6CE2"/>
    <w:rsid w:val="003D7336"/>
    <w:rsid w:val="003D747B"/>
    <w:rsid w:val="003D7709"/>
    <w:rsid w:val="003D7BF2"/>
    <w:rsid w:val="003D7F99"/>
    <w:rsid w:val="003E003F"/>
    <w:rsid w:val="003E004A"/>
    <w:rsid w:val="003E014B"/>
    <w:rsid w:val="003E0204"/>
    <w:rsid w:val="003E0744"/>
    <w:rsid w:val="003E1077"/>
    <w:rsid w:val="003E111E"/>
    <w:rsid w:val="003E11D2"/>
    <w:rsid w:val="003E134E"/>
    <w:rsid w:val="003E18A5"/>
    <w:rsid w:val="003E1C62"/>
    <w:rsid w:val="003E1E68"/>
    <w:rsid w:val="003E2306"/>
    <w:rsid w:val="003E25C1"/>
    <w:rsid w:val="003E2C16"/>
    <w:rsid w:val="003E2DE9"/>
    <w:rsid w:val="003E2E4D"/>
    <w:rsid w:val="003E2EC8"/>
    <w:rsid w:val="003E3264"/>
    <w:rsid w:val="003E3A5E"/>
    <w:rsid w:val="003E3D2C"/>
    <w:rsid w:val="003E3D93"/>
    <w:rsid w:val="003E3F74"/>
    <w:rsid w:val="003E420F"/>
    <w:rsid w:val="003E4372"/>
    <w:rsid w:val="003E46A5"/>
    <w:rsid w:val="003E4C40"/>
    <w:rsid w:val="003E50B1"/>
    <w:rsid w:val="003E5303"/>
    <w:rsid w:val="003E5326"/>
    <w:rsid w:val="003E5422"/>
    <w:rsid w:val="003E5441"/>
    <w:rsid w:val="003E572B"/>
    <w:rsid w:val="003E5939"/>
    <w:rsid w:val="003E5BE1"/>
    <w:rsid w:val="003E5FF6"/>
    <w:rsid w:val="003E6078"/>
    <w:rsid w:val="003E62A2"/>
    <w:rsid w:val="003E62CF"/>
    <w:rsid w:val="003E648E"/>
    <w:rsid w:val="003E6B4C"/>
    <w:rsid w:val="003E6CA0"/>
    <w:rsid w:val="003E6E9C"/>
    <w:rsid w:val="003E7159"/>
    <w:rsid w:val="003E72F3"/>
    <w:rsid w:val="003E79B6"/>
    <w:rsid w:val="003E7C8A"/>
    <w:rsid w:val="003E7F61"/>
    <w:rsid w:val="003E7FD6"/>
    <w:rsid w:val="003F065E"/>
    <w:rsid w:val="003F0EA9"/>
    <w:rsid w:val="003F1134"/>
    <w:rsid w:val="003F147D"/>
    <w:rsid w:val="003F1517"/>
    <w:rsid w:val="003F1B35"/>
    <w:rsid w:val="003F1BE2"/>
    <w:rsid w:val="003F1C34"/>
    <w:rsid w:val="003F1FB0"/>
    <w:rsid w:val="003F23BD"/>
    <w:rsid w:val="003F23E2"/>
    <w:rsid w:val="003F2471"/>
    <w:rsid w:val="003F263D"/>
    <w:rsid w:val="003F2A26"/>
    <w:rsid w:val="003F2B74"/>
    <w:rsid w:val="003F2F09"/>
    <w:rsid w:val="003F2FF4"/>
    <w:rsid w:val="003F32EE"/>
    <w:rsid w:val="003F33DE"/>
    <w:rsid w:val="003F3586"/>
    <w:rsid w:val="003F3B86"/>
    <w:rsid w:val="003F3C74"/>
    <w:rsid w:val="003F3DA5"/>
    <w:rsid w:val="003F4013"/>
    <w:rsid w:val="003F4323"/>
    <w:rsid w:val="003F47D8"/>
    <w:rsid w:val="003F49C2"/>
    <w:rsid w:val="003F4ABB"/>
    <w:rsid w:val="003F4EC6"/>
    <w:rsid w:val="003F56E3"/>
    <w:rsid w:val="003F5A6F"/>
    <w:rsid w:val="003F5AE4"/>
    <w:rsid w:val="003F5C03"/>
    <w:rsid w:val="003F60B4"/>
    <w:rsid w:val="003F61B9"/>
    <w:rsid w:val="003F6609"/>
    <w:rsid w:val="003F68BC"/>
    <w:rsid w:val="003F68C4"/>
    <w:rsid w:val="003F6A69"/>
    <w:rsid w:val="003F6CCB"/>
    <w:rsid w:val="003F6D33"/>
    <w:rsid w:val="003F6DCF"/>
    <w:rsid w:val="003F7160"/>
    <w:rsid w:val="003F71C1"/>
    <w:rsid w:val="003F78E5"/>
    <w:rsid w:val="003F7A55"/>
    <w:rsid w:val="003F7C46"/>
    <w:rsid w:val="003F7E09"/>
    <w:rsid w:val="003F7E92"/>
    <w:rsid w:val="00400311"/>
    <w:rsid w:val="004005B5"/>
    <w:rsid w:val="004005E8"/>
    <w:rsid w:val="00400908"/>
    <w:rsid w:val="00400C57"/>
    <w:rsid w:val="00400F4A"/>
    <w:rsid w:val="00401123"/>
    <w:rsid w:val="00401241"/>
    <w:rsid w:val="0040145F"/>
    <w:rsid w:val="004014B1"/>
    <w:rsid w:val="004014D5"/>
    <w:rsid w:val="00401A1B"/>
    <w:rsid w:val="00401C57"/>
    <w:rsid w:val="004020B9"/>
    <w:rsid w:val="00402EBA"/>
    <w:rsid w:val="00403331"/>
    <w:rsid w:val="004033F6"/>
    <w:rsid w:val="00403834"/>
    <w:rsid w:val="00403C55"/>
    <w:rsid w:val="00403C9E"/>
    <w:rsid w:val="00403CF5"/>
    <w:rsid w:val="0040406B"/>
    <w:rsid w:val="004044F8"/>
    <w:rsid w:val="00404508"/>
    <w:rsid w:val="0040483E"/>
    <w:rsid w:val="00404A3D"/>
    <w:rsid w:val="00405130"/>
    <w:rsid w:val="004052A0"/>
    <w:rsid w:val="00405907"/>
    <w:rsid w:val="00405C19"/>
    <w:rsid w:val="00405C9E"/>
    <w:rsid w:val="004060E9"/>
    <w:rsid w:val="00406495"/>
    <w:rsid w:val="00406662"/>
    <w:rsid w:val="00406695"/>
    <w:rsid w:val="00406970"/>
    <w:rsid w:val="00406C49"/>
    <w:rsid w:val="00406DD1"/>
    <w:rsid w:val="004074E7"/>
    <w:rsid w:val="00407677"/>
    <w:rsid w:val="004076BB"/>
    <w:rsid w:val="004078F3"/>
    <w:rsid w:val="00410073"/>
    <w:rsid w:val="004100F9"/>
    <w:rsid w:val="004101E6"/>
    <w:rsid w:val="004102CF"/>
    <w:rsid w:val="0041039D"/>
    <w:rsid w:val="0041064D"/>
    <w:rsid w:val="0041071D"/>
    <w:rsid w:val="00410E40"/>
    <w:rsid w:val="004111A7"/>
    <w:rsid w:val="00411389"/>
    <w:rsid w:val="00411742"/>
    <w:rsid w:val="00411A64"/>
    <w:rsid w:val="00411A84"/>
    <w:rsid w:val="00411BB9"/>
    <w:rsid w:val="00411C6F"/>
    <w:rsid w:val="00411E7F"/>
    <w:rsid w:val="00412445"/>
    <w:rsid w:val="00412790"/>
    <w:rsid w:val="00412795"/>
    <w:rsid w:val="00412E73"/>
    <w:rsid w:val="00412F69"/>
    <w:rsid w:val="004130C2"/>
    <w:rsid w:val="0041330E"/>
    <w:rsid w:val="0041338D"/>
    <w:rsid w:val="00413583"/>
    <w:rsid w:val="004135B2"/>
    <w:rsid w:val="004136BB"/>
    <w:rsid w:val="004136CD"/>
    <w:rsid w:val="0041386E"/>
    <w:rsid w:val="004139C3"/>
    <w:rsid w:val="00413D14"/>
    <w:rsid w:val="00413DFB"/>
    <w:rsid w:val="00413F0E"/>
    <w:rsid w:val="0041423D"/>
    <w:rsid w:val="00414693"/>
    <w:rsid w:val="004146C5"/>
    <w:rsid w:val="004146F1"/>
    <w:rsid w:val="0041484B"/>
    <w:rsid w:val="00414889"/>
    <w:rsid w:val="004149DF"/>
    <w:rsid w:val="00414C6D"/>
    <w:rsid w:val="00414E5D"/>
    <w:rsid w:val="0041506F"/>
    <w:rsid w:val="004153AB"/>
    <w:rsid w:val="0041593B"/>
    <w:rsid w:val="00415961"/>
    <w:rsid w:val="00415C9D"/>
    <w:rsid w:val="00415CE8"/>
    <w:rsid w:val="0041625D"/>
    <w:rsid w:val="0041634B"/>
    <w:rsid w:val="0041650B"/>
    <w:rsid w:val="0041666A"/>
    <w:rsid w:val="00416A3D"/>
    <w:rsid w:val="00416ACD"/>
    <w:rsid w:val="00416B2A"/>
    <w:rsid w:val="00416E96"/>
    <w:rsid w:val="004172B8"/>
    <w:rsid w:val="0041759F"/>
    <w:rsid w:val="00417652"/>
    <w:rsid w:val="00417BCA"/>
    <w:rsid w:val="00417C0A"/>
    <w:rsid w:val="00417F7A"/>
    <w:rsid w:val="00417FC2"/>
    <w:rsid w:val="00420057"/>
    <w:rsid w:val="0042019D"/>
    <w:rsid w:val="004201E1"/>
    <w:rsid w:val="00420468"/>
    <w:rsid w:val="0042080B"/>
    <w:rsid w:val="00420A85"/>
    <w:rsid w:val="00420AA5"/>
    <w:rsid w:val="00420D07"/>
    <w:rsid w:val="00421120"/>
    <w:rsid w:val="004213C8"/>
    <w:rsid w:val="0042140B"/>
    <w:rsid w:val="0042182C"/>
    <w:rsid w:val="004219C5"/>
    <w:rsid w:val="00421C82"/>
    <w:rsid w:val="00421D32"/>
    <w:rsid w:val="00422124"/>
    <w:rsid w:val="00422162"/>
    <w:rsid w:val="004221BB"/>
    <w:rsid w:val="004228BB"/>
    <w:rsid w:val="00422C92"/>
    <w:rsid w:val="00422CE5"/>
    <w:rsid w:val="00422DA0"/>
    <w:rsid w:val="00422F15"/>
    <w:rsid w:val="00423027"/>
    <w:rsid w:val="00423082"/>
    <w:rsid w:val="0042309C"/>
    <w:rsid w:val="004233A5"/>
    <w:rsid w:val="0042351B"/>
    <w:rsid w:val="0042384E"/>
    <w:rsid w:val="00423926"/>
    <w:rsid w:val="004239D1"/>
    <w:rsid w:val="00423B1D"/>
    <w:rsid w:val="0042481C"/>
    <w:rsid w:val="0042496B"/>
    <w:rsid w:val="00424E66"/>
    <w:rsid w:val="00424FDC"/>
    <w:rsid w:val="004253B0"/>
    <w:rsid w:val="004253B5"/>
    <w:rsid w:val="00425868"/>
    <w:rsid w:val="004259D2"/>
    <w:rsid w:val="00425FD1"/>
    <w:rsid w:val="004262A8"/>
    <w:rsid w:val="00426366"/>
    <w:rsid w:val="0042642B"/>
    <w:rsid w:val="0042645D"/>
    <w:rsid w:val="0042679A"/>
    <w:rsid w:val="004268CC"/>
    <w:rsid w:val="00426AE1"/>
    <w:rsid w:val="00426AF8"/>
    <w:rsid w:val="00426B63"/>
    <w:rsid w:val="00426CB5"/>
    <w:rsid w:val="00427180"/>
    <w:rsid w:val="004272D4"/>
    <w:rsid w:val="0042766B"/>
    <w:rsid w:val="0042791D"/>
    <w:rsid w:val="00427B3A"/>
    <w:rsid w:val="00427D16"/>
    <w:rsid w:val="00427FDB"/>
    <w:rsid w:val="004308C4"/>
    <w:rsid w:val="00430A18"/>
    <w:rsid w:val="00431163"/>
    <w:rsid w:val="004312BF"/>
    <w:rsid w:val="004313C7"/>
    <w:rsid w:val="00431592"/>
    <w:rsid w:val="00431621"/>
    <w:rsid w:val="0043165C"/>
    <w:rsid w:val="004316A2"/>
    <w:rsid w:val="00431A79"/>
    <w:rsid w:val="00431F90"/>
    <w:rsid w:val="00432038"/>
    <w:rsid w:val="0043216A"/>
    <w:rsid w:val="00432458"/>
    <w:rsid w:val="00432974"/>
    <w:rsid w:val="004330E9"/>
    <w:rsid w:val="00433125"/>
    <w:rsid w:val="00433279"/>
    <w:rsid w:val="004332F9"/>
    <w:rsid w:val="00433325"/>
    <w:rsid w:val="0043349D"/>
    <w:rsid w:val="00433CC6"/>
    <w:rsid w:val="00434048"/>
    <w:rsid w:val="00434322"/>
    <w:rsid w:val="00434856"/>
    <w:rsid w:val="00434940"/>
    <w:rsid w:val="004349F9"/>
    <w:rsid w:val="00434B79"/>
    <w:rsid w:val="00434E30"/>
    <w:rsid w:val="004350CA"/>
    <w:rsid w:val="0043515D"/>
    <w:rsid w:val="00435282"/>
    <w:rsid w:val="00435419"/>
    <w:rsid w:val="00435830"/>
    <w:rsid w:val="00435871"/>
    <w:rsid w:val="00435999"/>
    <w:rsid w:val="00435B9A"/>
    <w:rsid w:val="00435E66"/>
    <w:rsid w:val="00435EB1"/>
    <w:rsid w:val="00436037"/>
    <w:rsid w:val="00436237"/>
    <w:rsid w:val="0043627A"/>
    <w:rsid w:val="00436287"/>
    <w:rsid w:val="004365E5"/>
    <w:rsid w:val="0043679B"/>
    <w:rsid w:val="00436AC1"/>
    <w:rsid w:val="00436D21"/>
    <w:rsid w:val="0043714B"/>
    <w:rsid w:val="0043734F"/>
    <w:rsid w:val="00437595"/>
    <w:rsid w:val="004377B7"/>
    <w:rsid w:val="00437A1E"/>
    <w:rsid w:val="00440277"/>
    <w:rsid w:val="00440979"/>
    <w:rsid w:val="00440CAD"/>
    <w:rsid w:val="00440D5E"/>
    <w:rsid w:val="00440F9E"/>
    <w:rsid w:val="00441756"/>
    <w:rsid w:val="00442146"/>
    <w:rsid w:val="0044258F"/>
    <w:rsid w:val="00442676"/>
    <w:rsid w:val="004428A8"/>
    <w:rsid w:val="004428CB"/>
    <w:rsid w:val="004432E1"/>
    <w:rsid w:val="0044332F"/>
    <w:rsid w:val="004434FB"/>
    <w:rsid w:val="004435CF"/>
    <w:rsid w:val="004437D9"/>
    <w:rsid w:val="00443D99"/>
    <w:rsid w:val="004443B2"/>
    <w:rsid w:val="0044441E"/>
    <w:rsid w:val="004445D6"/>
    <w:rsid w:val="00444A45"/>
    <w:rsid w:val="00444A73"/>
    <w:rsid w:val="00444C7D"/>
    <w:rsid w:val="00445334"/>
    <w:rsid w:val="0044546D"/>
    <w:rsid w:val="00445D90"/>
    <w:rsid w:val="00445EA2"/>
    <w:rsid w:val="004461C7"/>
    <w:rsid w:val="0044622F"/>
    <w:rsid w:val="00446245"/>
    <w:rsid w:val="004463E1"/>
    <w:rsid w:val="00446985"/>
    <w:rsid w:val="00446B84"/>
    <w:rsid w:val="00446C61"/>
    <w:rsid w:val="00446CE8"/>
    <w:rsid w:val="00446D47"/>
    <w:rsid w:val="004470C0"/>
    <w:rsid w:val="0044726B"/>
    <w:rsid w:val="004477B4"/>
    <w:rsid w:val="00447B74"/>
    <w:rsid w:val="00447BE9"/>
    <w:rsid w:val="00447CF5"/>
    <w:rsid w:val="00450223"/>
    <w:rsid w:val="00450386"/>
    <w:rsid w:val="004503C5"/>
    <w:rsid w:val="0045063A"/>
    <w:rsid w:val="00450766"/>
    <w:rsid w:val="00450ADC"/>
    <w:rsid w:val="00450BE0"/>
    <w:rsid w:val="00450C56"/>
    <w:rsid w:val="00450CCF"/>
    <w:rsid w:val="00450EBE"/>
    <w:rsid w:val="00450EDB"/>
    <w:rsid w:val="00451121"/>
    <w:rsid w:val="00451585"/>
    <w:rsid w:val="004515D6"/>
    <w:rsid w:val="004516DC"/>
    <w:rsid w:val="00451706"/>
    <w:rsid w:val="00451B51"/>
    <w:rsid w:val="00451BF2"/>
    <w:rsid w:val="00451FA5"/>
    <w:rsid w:val="0045214D"/>
    <w:rsid w:val="0045225D"/>
    <w:rsid w:val="004522AF"/>
    <w:rsid w:val="004522D2"/>
    <w:rsid w:val="0045233B"/>
    <w:rsid w:val="004525EE"/>
    <w:rsid w:val="00452718"/>
    <w:rsid w:val="004527FA"/>
    <w:rsid w:val="0045292F"/>
    <w:rsid w:val="00452F2A"/>
    <w:rsid w:val="00453249"/>
    <w:rsid w:val="004533EE"/>
    <w:rsid w:val="00453410"/>
    <w:rsid w:val="0045343E"/>
    <w:rsid w:val="004534CA"/>
    <w:rsid w:val="004535C7"/>
    <w:rsid w:val="004535FA"/>
    <w:rsid w:val="00453AF0"/>
    <w:rsid w:val="00453CB1"/>
    <w:rsid w:val="00453FF9"/>
    <w:rsid w:val="00454205"/>
    <w:rsid w:val="004542CD"/>
    <w:rsid w:val="0045474E"/>
    <w:rsid w:val="00454A65"/>
    <w:rsid w:val="00454A7A"/>
    <w:rsid w:val="00454B17"/>
    <w:rsid w:val="0045513B"/>
    <w:rsid w:val="00455417"/>
    <w:rsid w:val="0045570E"/>
    <w:rsid w:val="00455A6A"/>
    <w:rsid w:val="00455AF6"/>
    <w:rsid w:val="00455E2E"/>
    <w:rsid w:val="00455E77"/>
    <w:rsid w:val="00455E94"/>
    <w:rsid w:val="00455F39"/>
    <w:rsid w:val="00456211"/>
    <w:rsid w:val="004563C0"/>
    <w:rsid w:val="00456410"/>
    <w:rsid w:val="0045679B"/>
    <w:rsid w:val="00456B69"/>
    <w:rsid w:val="00456BD9"/>
    <w:rsid w:val="00456C65"/>
    <w:rsid w:val="00456C7E"/>
    <w:rsid w:val="00456FEF"/>
    <w:rsid w:val="004571A4"/>
    <w:rsid w:val="00457263"/>
    <w:rsid w:val="0045750E"/>
    <w:rsid w:val="004575A5"/>
    <w:rsid w:val="00457CA8"/>
    <w:rsid w:val="00457EFE"/>
    <w:rsid w:val="004600B4"/>
    <w:rsid w:val="004607A2"/>
    <w:rsid w:val="00460A48"/>
    <w:rsid w:val="00460AA6"/>
    <w:rsid w:val="00460B30"/>
    <w:rsid w:val="00460F78"/>
    <w:rsid w:val="00461324"/>
    <w:rsid w:val="004613C4"/>
    <w:rsid w:val="004614CB"/>
    <w:rsid w:val="00461503"/>
    <w:rsid w:val="0046161D"/>
    <w:rsid w:val="004616A7"/>
    <w:rsid w:val="0046180A"/>
    <w:rsid w:val="0046199A"/>
    <w:rsid w:val="00461BB3"/>
    <w:rsid w:val="00461BE8"/>
    <w:rsid w:val="00461E5F"/>
    <w:rsid w:val="004624A2"/>
    <w:rsid w:val="0046274B"/>
    <w:rsid w:val="00462878"/>
    <w:rsid w:val="004628D1"/>
    <w:rsid w:val="00462A3C"/>
    <w:rsid w:val="00462A69"/>
    <w:rsid w:val="004630EF"/>
    <w:rsid w:val="004630FF"/>
    <w:rsid w:val="0046327E"/>
    <w:rsid w:val="00463479"/>
    <w:rsid w:val="00463502"/>
    <w:rsid w:val="0046385C"/>
    <w:rsid w:val="00463B86"/>
    <w:rsid w:val="00463CC1"/>
    <w:rsid w:val="00464354"/>
    <w:rsid w:val="004644E0"/>
    <w:rsid w:val="004646D9"/>
    <w:rsid w:val="00464944"/>
    <w:rsid w:val="00464D42"/>
    <w:rsid w:val="00465266"/>
    <w:rsid w:val="00465813"/>
    <w:rsid w:val="00465A75"/>
    <w:rsid w:val="00466115"/>
    <w:rsid w:val="00466255"/>
    <w:rsid w:val="0046656E"/>
    <w:rsid w:val="0046684D"/>
    <w:rsid w:val="0046706D"/>
    <w:rsid w:val="004670FB"/>
    <w:rsid w:val="004673B2"/>
    <w:rsid w:val="00467557"/>
    <w:rsid w:val="0046797F"/>
    <w:rsid w:val="00467B16"/>
    <w:rsid w:val="00467EDF"/>
    <w:rsid w:val="00470304"/>
    <w:rsid w:val="0047038E"/>
    <w:rsid w:val="004705F1"/>
    <w:rsid w:val="0047067E"/>
    <w:rsid w:val="004708BE"/>
    <w:rsid w:val="00470A5B"/>
    <w:rsid w:val="00470C8F"/>
    <w:rsid w:val="00470D4D"/>
    <w:rsid w:val="00470F4F"/>
    <w:rsid w:val="0047105F"/>
    <w:rsid w:val="00471084"/>
    <w:rsid w:val="0047142B"/>
    <w:rsid w:val="004718F6"/>
    <w:rsid w:val="00471A08"/>
    <w:rsid w:val="00471AA7"/>
    <w:rsid w:val="00471D5A"/>
    <w:rsid w:val="00471E43"/>
    <w:rsid w:val="00471ED2"/>
    <w:rsid w:val="00472424"/>
    <w:rsid w:val="00472762"/>
    <w:rsid w:val="004728C4"/>
    <w:rsid w:val="00473265"/>
    <w:rsid w:val="00473377"/>
    <w:rsid w:val="00473615"/>
    <w:rsid w:val="00473743"/>
    <w:rsid w:val="00473AEE"/>
    <w:rsid w:val="00473C6B"/>
    <w:rsid w:val="00473D95"/>
    <w:rsid w:val="00473FE1"/>
    <w:rsid w:val="004740A0"/>
    <w:rsid w:val="004743B7"/>
    <w:rsid w:val="004744FE"/>
    <w:rsid w:val="0047469F"/>
    <w:rsid w:val="00474892"/>
    <w:rsid w:val="004748E0"/>
    <w:rsid w:val="00474C4A"/>
    <w:rsid w:val="00474E78"/>
    <w:rsid w:val="004756DB"/>
    <w:rsid w:val="004757E1"/>
    <w:rsid w:val="00475857"/>
    <w:rsid w:val="00475C83"/>
    <w:rsid w:val="00475CF4"/>
    <w:rsid w:val="00475DCF"/>
    <w:rsid w:val="00475E97"/>
    <w:rsid w:val="004762A9"/>
    <w:rsid w:val="004769F3"/>
    <w:rsid w:val="00476B34"/>
    <w:rsid w:val="00476EB9"/>
    <w:rsid w:val="00477232"/>
    <w:rsid w:val="004773FF"/>
    <w:rsid w:val="004775BC"/>
    <w:rsid w:val="0047771B"/>
    <w:rsid w:val="0047774C"/>
    <w:rsid w:val="00477A43"/>
    <w:rsid w:val="00477B5D"/>
    <w:rsid w:val="00480654"/>
    <w:rsid w:val="004807EB"/>
    <w:rsid w:val="004809D1"/>
    <w:rsid w:val="00480A78"/>
    <w:rsid w:val="00480C77"/>
    <w:rsid w:val="00480D38"/>
    <w:rsid w:val="00480FE2"/>
    <w:rsid w:val="00480FEB"/>
    <w:rsid w:val="00481014"/>
    <w:rsid w:val="004810B6"/>
    <w:rsid w:val="004812A1"/>
    <w:rsid w:val="004812BC"/>
    <w:rsid w:val="0048179C"/>
    <w:rsid w:val="0048232D"/>
    <w:rsid w:val="0048273C"/>
    <w:rsid w:val="0048278A"/>
    <w:rsid w:val="00482824"/>
    <w:rsid w:val="00482A70"/>
    <w:rsid w:val="00482D6A"/>
    <w:rsid w:val="00482E4E"/>
    <w:rsid w:val="00482E86"/>
    <w:rsid w:val="00482F28"/>
    <w:rsid w:val="00483018"/>
    <w:rsid w:val="00483128"/>
    <w:rsid w:val="004831A0"/>
    <w:rsid w:val="004832CA"/>
    <w:rsid w:val="00483384"/>
    <w:rsid w:val="004838B9"/>
    <w:rsid w:val="00483C59"/>
    <w:rsid w:val="00483D7D"/>
    <w:rsid w:val="004840EC"/>
    <w:rsid w:val="00484155"/>
    <w:rsid w:val="00484276"/>
    <w:rsid w:val="004842EB"/>
    <w:rsid w:val="0048466C"/>
    <w:rsid w:val="00484A63"/>
    <w:rsid w:val="00484BAF"/>
    <w:rsid w:val="0048500E"/>
    <w:rsid w:val="00485066"/>
    <w:rsid w:val="004857F9"/>
    <w:rsid w:val="00485AF4"/>
    <w:rsid w:val="00485D4E"/>
    <w:rsid w:val="00485F0D"/>
    <w:rsid w:val="00485F0F"/>
    <w:rsid w:val="0048620D"/>
    <w:rsid w:val="0048649D"/>
    <w:rsid w:val="0048686E"/>
    <w:rsid w:val="0048699E"/>
    <w:rsid w:val="00486B90"/>
    <w:rsid w:val="00486FFD"/>
    <w:rsid w:val="0048720D"/>
    <w:rsid w:val="004874D2"/>
    <w:rsid w:val="00487AAA"/>
    <w:rsid w:val="00487C12"/>
    <w:rsid w:val="00487CE6"/>
    <w:rsid w:val="00487E67"/>
    <w:rsid w:val="00487F25"/>
    <w:rsid w:val="004901CC"/>
    <w:rsid w:val="00490291"/>
    <w:rsid w:val="00490557"/>
    <w:rsid w:val="00490765"/>
    <w:rsid w:val="00490A5E"/>
    <w:rsid w:val="00490A98"/>
    <w:rsid w:val="00490D53"/>
    <w:rsid w:val="00490DF1"/>
    <w:rsid w:val="00491270"/>
    <w:rsid w:val="0049138E"/>
    <w:rsid w:val="004914AF"/>
    <w:rsid w:val="004916CB"/>
    <w:rsid w:val="004917AE"/>
    <w:rsid w:val="004917CF"/>
    <w:rsid w:val="00491EA3"/>
    <w:rsid w:val="00491F31"/>
    <w:rsid w:val="00491F66"/>
    <w:rsid w:val="00492205"/>
    <w:rsid w:val="00492859"/>
    <w:rsid w:val="00492B9B"/>
    <w:rsid w:val="00492BCA"/>
    <w:rsid w:val="00492D93"/>
    <w:rsid w:val="00492FB0"/>
    <w:rsid w:val="00493202"/>
    <w:rsid w:val="004933D7"/>
    <w:rsid w:val="0049387D"/>
    <w:rsid w:val="00493C8F"/>
    <w:rsid w:val="00493CDA"/>
    <w:rsid w:val="00493D5F"/>
    <w:rsid w:val="00493EB5"/>
    <w:rsid w:val="00493EB6"/>
    <w:rsid w:val="00494306"/>
    <w:rsid w:val="00494ABE"/>
    <w:rsid w:val="00494DCB"/>
    <w:rsid w:val="00494DE8"/>
    <w:rsid w:val="00494FE8"/>
    <w:rsid w:val="00495052"/>
    <w:rsid w:val="00495087"/>
    <w:rsid w:val="00495130"/>
    <w:rsid w:val="004951C7"/>
    <w:rsid w:val="0049522E"/>
    <w:rsid w:val="0049529A"/>
    <w:rsid w:val="00495350"/>
    <w:rsid w:val="00495487"/>
    <w:rsid w:val="0049566A"/>
    <w:rsid w:val="00495721"/>
    <w:rsid w:val="00495956"/>
    <w:rsid w:val="00495BB0"/>
    <w:rsid w:val="00495F56"/>
    <w:rsid w:val="00495FE0"/>
    <w:rsid w:val="00496466"/>
    <w:rsid w:val="0049674D"/>
    <w:rsid w:val="00496ACB"/>
    <w:rsid w:val="00496AD3"/>
    <w:rsid w:val="00496B83"/>
    <w:rsid w:val="00496BC9"/>
    <w:rsid w:val="00496DC5"/>
    <w:rsid w:val="00496E59"/>
    <w:rsid w:val="00497705"/>
    <w:rsid w:val="00497BF2"/>
    <w:rsid w:val="00497D04"/>
    <w:rsid w:val="00497D4D"/>
    <w:rsid w:val="00497D57"/>
    <w:rsid w:val="004A002F"/>
    <w:rsid w:val="004A014E"/>
    <w:rsid w:val="004A0185"/>
    <w:rsid w:val="004A01BD"/>
    <w:rsid w:val="004A01D9"/>
    <w:rsid w:val="004A0299"/>
    <w:rsid w:val="004A049F"/>
    <w:rsid w:val="004A04B7"/>
    <w:rsid w:val="004A0840"/>
    <w:rsid w:val="004A09E4"/>
    <w:rsid w:val="004A0C34"/>
    <w:rsid w:val="004A0D77"/>
    <w:rsid w:val="004A0DD0"/>
    <w:rsid w:val="004A0FAE"/>
    <w:rsid w:val="004A0FD4"/>
    <w:rsid w:val="004A0FE4"/>
    <w:rsid w:val="004A10CF"/>
    <w:rsid w:val="004A10F3"/>
    <w:rsid w:val="004A1244"/>
    <w:rsid w:val="004A15FE"/>
    <w:rsid w:val="004A177F"/>
    <w:rsid w:val="004A1924"/>
    <w:rsid w:val="004A1CDC"/>
    <w:rsid w:val="004A1D8C"/>
    <w:rsid w:val="004A1E30"/>
    <w:rsid w:val="004A1ECA"/>
    <w:rsid w:val="004A22B9"/>
    <w:rsid w:val="004A234A"/>
    <w:rsid w:val="004A2906"/>
    <w:rsid w:val="004A29A7"/>
    <w:rsid w:val="004A2E5B"/>
    <w:rsid w:val="004A2F33"/>
    <w:rsid w:val="004A3267"/>
    <w:rsid w:val="004A33E1"/>
    <w:rsid w:val="004A34A2"/>
    <w:rsid w:val="004A38E9"/>
    <w:rsid w:val="004A3901"/>
    <w:rsid w:val="004A3978"/>
    <w:rsid w:val="004A3B65"/>
    <w:rsid w:val="004A3F56"/>
    <w:rsid w:val="004A43FE"/>
    <w:rsid w:val="004A451C"/>
    <w:rsid w:val="004A508F"/>
    <w:rsid w:val="004A5A18"/>
    <w:rsid w:val="004A5BFC"/>
    <w:rsid w:val="004A5FE9"/>
    <w:rsid w:val="004A6634"/>
    <w:rsid w:val="004A6CF6"/>
    <w:rsid w:val="004A7039"/>
    <w:rsid w:val="004A73A9"/>
    <w:rsid w:val="004A74FC"/>
    <w:rsid w:val="004A77B6"/>
    <w:rsid w:val="004A7B68"/>
    <w:rsid w:val="004A7C2B"/>
    <w:rsid w:val="004A7F36"/>
    <w:rsid w:val="004B0039"/>
    <w:rsid w:val="004B01C2"/>
    <w:rsid w:val="004B0478"/>
    <w:rsid w:val="004B06DE"/>
    <w:rsid w:val="004B07F1"/>
    <w:rsid w:val="004B08C7"/>
    <w:rsid w:val="004B0B5C"/>
    <w:rsid w:val="004B0C5A"/>
    <w:rsid w:val="004B0D43"/>
    <w:rsid w:val="004B0DF2"/>
    <w:rsid w:val="004B0E57"/>
    <w:rsid w:val="004B1428"/>
    <w:rsid w:val="004B1CC3"/>
    <w:rsid w:val="004B1EC4"/>
    <w:rsid w:val="004B2105"/>
    <w:rsid w:val="004B242B"/>
    <w:rsid w:val="004B26C5"/>
    <w:rsid w:val="004B2807"/>
    <w:rsid w:val="004B2973"/>
    <w:rsid w:val="004B2B95"/>
    <w:rsid w:val="004B30D4"/>
    <w:rsid w:val="004B3496"/>
    <w:rsid w:val="004B364C"/>
    <w:rsid w:val="004B3EE1"/>
    <w:rsid w:val="004B45D5"/>
    <w:rsid w:val="004B47C2"/>
    <w:rsid w:val="004B4B6A"/>
    <w:rsid w:val="004B4C47"/>
    <w:rsid w:val="004B4FB7"/>
    <w:rsid w:val="004B522C"/>
    <w:rsid w:val="004B5373"/>
    <w:rsid w:val="004B54B3"/>
    <w:rsid w:val="004B54B7"/>
    <w:rsid w:val="004B556F"/>
    <w:rsid w:val="004B5634"/>
    <w:rsid w:val="004B5702"/>
    <w:rsid w:val="004B593D"/>
    <w:rsid w:val="004B5B97"/>
    <w:rsid w:val="004B5BC0"/>
    <w:rsid w:val="004B5CA7"/>
    <w:rsid w:val="004B5F0B"/>
    <w:rsid w:val="004B61A7"/>
    <w:rsid w:val="004B61C3"/>
    <w:rsid w:val="004B689B"/>
    <w:rsid w:val="004B6A94"/>
    <w:rsid w:val="004B6B2F"/>
    <w:rsid w:val="004B6B6A"/>
    <w:rsid w:val="004B731D"/>
    <w:rsid w:val="004B735D"/>
    <w:rsid w:val="004B759F"/>
    <w:rsid w:val="004B75BF"/>
    <w:rsid w:val="004B7668"/>
    <w:rsid w:val="004B766E"/>
    <w:rsid w:val="004B76C4"/>
    <w:rsid w:val="004B7A13"/>
    <w:rsid w:val="004B7A5C"/>
    <w:rsid w:val="004B7C33"/>
    <w:rsid w:val="004B7C7B"/>
    <w:rsid w:val="004B7F96"/>
    <w:rsid w:val="004C060D"/>
    <w:rsid w:val="004C0955"/>
    <w:rsid w:val="004C0A7C"/>
    <w:rsid w:val="004C0AD1"/>
    <w:rsid w:val="004C0AEA"/>
    <w:rsid w:val="004C0C04"/>
    <w:rsid w:val="004C1373"/>
    <w:rsid w:val="004C179C"/>
    <w:rsid w:val="004C1AB9"/>
    <w:rsid w:val="004C1B6E"/>
    <w:rsid w:val="004C1B73"/>
    <w:rsid w:val="004C1D3B"/>
    <w:rsid w:val="004C1F69"/>
    <w:rsid w:val="004C22B7"/>
    <w:rsid w:val="004C22BC"/>
    <w:rsid w:val="004C2651"/>
    <w:rsid w:val="004C2A3B"/>
    <w:rsid w:val="004C2B93"/>
    <w:rsid w:val="004C2F07"/>
    <w:rsid w:val="004C302B"/>
    <w:rsid w:val="004C3056"/>
    <w:rsid w:val="004C30B2"/>
    <w:rsid w:val="004C3517"/>
    <w:rsid w:val="004C3BD3"/>
    <w:rsid w:val="004C3DB4"/>
    <w:rsid w:val="004C3E89"/>
    <w:rsid w:val="004C406D"/>
    <w:rsid w:val="004C44B9"/>
    <w:rsid w:val="004C45A3"/>
    <w:rsid w:val="004C48B9"/>
    <w:rsid w:val="004C490D"/>
    <w:rsid w:val="004C4AB6"/>
    <w:rsid w:val="004C4B81"/>
    <w:rsid w:val="004C4CD9"/>
    <w:rsid w:val="004C4F8A"/>
    <w:rsid w:val="004C5083"/>
    <w:rsid w:val="004C50D1"/>
    <w:rsid w:val="004C5160"/>
    <w:rsid w:val="004C5172"/>
    <w:rsid w:val="004C5301"/>
    <w:rsid w:val="004C5CE9"/>
    <w:rsid w:val="004C5DC4"/>
    <w:rsid w:val="004C5F24"/>
    <w:rsid w:val="004C61EB"/>
    <w:rsid w:val="004C6589"/>
    <w:rsid w:val="004C65E3"/>
    <w:rsid w:val="004C6697"/>
    <w:rsid w:val="004C68B1"/>
    <w:rsid w:val="004C695A"/>
    <w:rsid w:val="004C6BCF"/>
    <w:rsid w:val="004C6EE8"/>
    <w:rsid w:val="004C6FCD"/>
    <w:rsid w:val="004C7665"/>
    <w:rsid w:val="004C7874"/>
    <w:rsid w:val="004C795A"/>
    <w:rsid w:val="004C7D8C"/>
    <w:rsid w:val="004C7DDF"/>
    <w:rsid w:val="004C7F99"/>
    <w:rsid w:val="004D00A4"/>
    <w:rsid w:val="004D00FC"/>
    <w:rsid w:val="004D048F"/>
    <w:rsid w:val="004D0526"/>
    <w:rsid w:val="004D0692"/>
    <w:rsid w:val="004D09CA"/>
    <w:rsid w:val="004D0FCA"/>
    <w:rsid w:val="004D1102"/>
    <w:rsid w:val="004D1294"/>
    <w:rsid w:val="004D1478"/>
    <w:rsid w:val="004D151A"/>
    <w:rsid w:val="004D15D6"/>
    <w:rsid w:val="004D1611"/>
    <w:rsid w:val="004D16AF"/>
    <w:rsid w:val="004D175A"/>
    <w:rsid w:val="004D1869"/>
    <w:rsid w:val="004D1C1D"/>
    <w:rsid w:val="004D1D1D"/>
    <w:rsid w:val="004D1ED1"/>
    <w:rsid w:val="004D2042"/>
    <w:rsid w:val="004D2080"/>
    <w:rsid w:val="004D23E1"/>
    <w:rsid w:val="004D25AD"/>
    <w:rsid w:val="004D2675"/>
    <w:rsid w:val="004D27E4"/>
    <w:rsid w:val="004D2BD1"/>
    <w:rsid w:val="004D2C4E"/>
    <w:rsid w:val="004D2D55"/>
    <w:rsid w:val="004D2D63"/>
    <w:rsid w:val="004D2E89"/>
    <w:rsid w:val="004D3146"/>
    <w:rsid w:val="004D35EF"/>
    <w:rsid w:val="004D382B"/>
    <w:rsid w:val="004D390F"/>
    <w:rsid w:val="004D3AA1"/>
    <w:rsid w:val="004D3BC7"/>
    <w:rsid w:val="004D40C7"/>
    <w:rsid w:val="004D44EA"/>
    <w:rsid w:val="004D4833"/>
    <w:rsid w:val="004D4A47"/>
    <w:rsid w:val="004D4A96"/>
    <w:rsid w:val="004D4C1B"/>
    <w:rsid w:val="004D4D08"/>
    <w:rsid w:val="004D5281"/>
    <w:rsid w:val="004D53D7"/>
    <w:rsid w:val="004D53F8"/>
    <w:rsid w:val="004D565F"/>
    <w:rsid w:val="004D5788"/>
    <w:rsid w:val="004D5B99"/>
    <w:rsid w:val="004D6033"/>
    <w:rsid w:val="004D66AA"/>
    <w:rsid w:val="004D66CD"/>
    <w:rsid w:val="004D67B6"/>
    <w:rsid w:val="004D67F4"/>
    <w:rsid w:val="004D696D"/>
    <w:rsid w:val="004D70D4"/>
    <w:rsid w:val="004D72DB"/>
    <w:rsid w:val="004D739A"/>
    <w:rsid w:val="004D7D69"/>
    <w:rsid w:val="004E0091"/>
    <w:rsid w:val="004E02C9"/>
    <w:rsid w:val="004E067A"/>
    <w:rsid w:val="004E06CA"/>
    <w:rsid w:val="004E0997"/>
    <w:rsid w:val="004E0A5B"/>
    <w:rsid w:val="004E0EF7"/>
    <w:rsid w:val="004E0F8A"/>
    <w:rsid w:val="004E113A"/>
    <w:rsid w:val="004E11F5"/>
    <w:rsid w:val="004E147B"/>
    <w:rsid w:val="004E182D"/>
    <w:rsid w:val="004E1C9E"/>
    <w:rsid w:val="004E1E02"/>
    <w:rsid w:val="004E1F1A"/>
    <w:rsid w:val="004E23AA"/>
    <w:rsid w:val="004E2B50"/>
    <w:rsid w:val="004E2B62"/>
    <w:rsid w:val="004E2CD4"/>
    <w:rsid w:val="004E2E9D"/>
    <w:rsid w:val="004E32C9"/>
    <w:rsid w:val="004E3422"/>
    <w:rsid w:val="004E3C3C"/>
    <w:rsid w:val="004E3EA5"/>
    <w:rsid w:val="004E3F77"/>
    <w:rsid w:val="004E3FA8"/>
    <w:rsid w:val="004E4135"/>
    <w:rsid w:val="004E4221"/>
    <w:rsid w:val="004E42CE"/>
    <w:rsid w:val="004E44C0"/>
    <w:rsid w:val="004E44D2"/>
    <w:rsid w:val="004E477E"/>
    <w:rsid w:val="004E47E4"/>
    <w:rsid w:val="004E49F0"/>
    <w:rsid w:val="004E4A1F"/>
    <w:rsid w:val="004E4AD7"/>
    <w:rsid w:val="004E4D8E"/>
    <w:rsid w:val="004E4FB0"/>
    <w:rsid w:val="004E5004"/>
    <w:rsid w:val="004E51A9"/>
    <w:rsid w:val="004E51D3"/>
    <w:rsid w:val="004E5454"/>
    <w:rsid w:val="004E54A8"/>
    <w:rsid w:val="004E56C9"/>
    <w:rsid w:val="004E5AD6"/>
    <w:rsid w:val="004E5B76"/>
    <w:rsid w:val="004E6085"/>
    <w:rsid w:val="004E61DC"/>
    <w:rsid w:val="004E6720"/>
    <w:rsid w:val="004E685F"/>
    <w:rsid w:val="004E6D13"/>
    <w:rsid w:val="004E6D82"/>
    <w:rsid w:val="004E6E7F"/>
    <w:rsid w:val="004E6F71"/>
    <w:rsid w:val="004E7004"/>
    <w:rsid w:val="004E7099"/>
    <w:rsid w:val="004E76CD"/>
    <w:rsid w:val="004E7820"/>
    <w:rsid w:val="004E78B5"/>
    <w:rsid w:val="004E7967"/>
    <w:rsid w:val="004E7A60"/>
    <w:rsid w:val="004E7C7A"/>
    <w:rsid w:val="004E7D18"/>
    <w:rsid w:val="004E7DAF"/>
    <w:rsid w:val="004E7FC8"/>
    <w:rsid w:val="004F03E6"/>
    <w:rsid w:val="004F04CA"/>
    <w:rsid w:val="004F051E"/>
    <w:rsid w:val="004F0698"/>
    <w:rsid w:val="004F0A29"/>
    <w:rsid w:val="004F1042"/>
    <w:rsid w:val="004F11EB"/>
    <w:rsid w:val="004F13DC"/>
    <w:rsid w:val="004F1AED"/>
    <w:rsid w:val="004F1C01"/>
    <w:rsid w:val="004F1C94"/>
    <w:rsid w:val="004F20FC"/>
    <w:rsid w:val="004F226B"/>
    <w:rsid w:val="004F231B"/>
    <w:rsid w:val="004F2528"/>
    <w:rsid w:val="004F259C"/>
    <w:rsid w:val="004F2AA4"/>
    <w:rsid w:val="004F2C77"/>
    <w:rsid w:val="004F2CBF"/>
    <w:rsid w:val="004F30A9"/>
    <w:rsid w:val="004F3207"/>
    <w:rsid w:val="004F324C"/>
    <w:rsid w:val="004F33ED"/>
    <w:rsid w:val="004F367B"/>
    <w:rsid w:val="004F36C3"/>
    <w:rsid w:val="004F3A66"/>
    <w:rsid w:val="004F42FD"/>
    <w:rsid w:val="004F4419"/>
    <w:rsid w:val="004F4676"/>
    <w:rsid w:val="004F4721"/>
    <w:rsid w:val="004F4AC5"/>
    <w:rsid w:val="004F4E59"/>
    <w:rsid w:val="004F4E8C"/>
    <w:rsid w:val="004F4F2A"/>
    <w:rsid w:val="004F50E4"/>
    <w:rsid w:val="004F5449"/>
    <w:rsid w:val="004F5B40"/>
    <w:rsid w:val="004F5B61"/>
    <w:rsid w:val="004F5DD3"/>
    <w:rsid w:val="004F5FED"/>
    <w:rsid w:val="004F6106"/>
    <w:rsid w:val="004F61DE"/>
    <w:rsid w:val="004F628D"/>
    <w:rsid w:val="004F6468"/>
    <w:rsid w:val="004F6680"/>
    <w:rsid w:val="004F6917"/>
    <w:rsid w:val="004F6C51"/>
    <w:rsid w:val="004F6C83"/>
    <w:rsid w:val="004F714D"/>
    <w:rsid w:val="004F72D1"/>
    <w:rsid w:val="004F748D"/>
    <w:rsid w:val="004F7691"/>
    <w:rsid w:val="004F783E"/>
    <w:rsid w:val="004F7B10"/>
    <w:rsid w:val="004F7C16"/>
    <w:rsid w:val="0050009F"/>
    <w:rsid w:val="005003AB"/>
    <w:rsid w:val="005004C9"/>
    <w:rsid w:val="00500878"/>
    <w:rsid w:val="00500975"/>
    <w:rsid w:val="00500D46"/>
    <w:rsid w:val="00500D6E"/>
    <w:rsid w:val="00500F2D"/>
    <w:rsid w:val="005010CE"/>
    <w:rsid w:val="005016E7"/>
    <w:rsid w:val="0050189B"/>
    <w:rsid w:val="00501913"/>
    <w:rsid w:val="0050202F"/>
    <w:rsid w:val="00502329"/>
    <w:rsid w:val="00502344"/>
    <w:rsid w:val="00502521"/>
    <w:rsid w:val="005029AE"/>
    <w:rsid w:val="00502E4D"/>
    <w:rsid w:val="00503054"/>
    <w:rsid w:val="0050333C"/>
    <w:rsid w:val="0050389D"/>
    <w:rsid w:val="00503C5C"/>
    <w:rsid w:val="00503DB1"/>
    <w:rsid w:val="005042F7"/>
    <w:rsid w:val="00504708"/>
    <w:rsid w:val="0050472C"/>
    <w:rsid w:val="00504B2A"/>
    <w:rsid w:val="00504F10"/>
    <w:rsid w:val="00504F20"/>
    <w:rsid w:val="00505044"/>
    <w:rsid w:val="005050A4"/>
    <w:rsid w:val="005050A9"/>
    <w:rsid w:val="00505B61"/>
    <w:rsid w:val="0050617C"/>
    <w:rsid w:val="00506259"/>
    <w:rsid w:val="0050626E"/>
    <w:rsid w:val="005062D9"/>
    <w:rsid w:val="0050655D"/>
    <w:rsid w:val="00506834"/>
    <w:rsid w:val="005069B3"/>
    <w:rsid w:val="00506C5E"/>
    <w:rsid w:val="00506DBE"/>
    <w:rsid w:val="00506E67"/>
    <w:rsid w:val="005072ED"/>
    <w:rsid w:val="0050757B"/>
    <w:rsid w:val="00507591"/>
    <w:rsid w:val="005076E1"/>
    <w:rsid w:val="00507903"/>
    <w:rsid w:val="00507F66"/>
    <w:rsid w:val="005100DF"/>
    <w:rsid w:val="0051048A"/>
    <w:rsid w:val="0051082B"/>
    <w:rsid w:val="00510842"/>
    <w:rsid w:val="00510B97"/>
    <w:rsid w:val="00510C4C"/>
    <w:rsid w:val="00510DF5"/>
    <w:rsid w:val="00510E72"/>
    <w:rsid w:val="00510ECC"/>
    <w:rsid w:val="005118D8"/>
    <w:rsid w:val="00511A1C"/>
    <w:rsid w:val="00511C05"/>
    <w:rsid w:val="00511FD7"/>
    <w:rsid w:val="00512385"/>
    <w:rsid w:val="005123ED"/>
    <w:rsid w:val="00512B00"/>
    <w:rsid w:val="00512D66"/>
    <w:rsid w:val="005134EF"/>
    <w:rsid w:val="005136E6"/>
    <w:rsid w:val="00513C21"/>
    <w:rsid w:val="00513D36"/>
    <w:rsid w:val="00513E4F"/>
    <w:rsid w:val="005140AE"/>
    <w:rsid w:val="00514283"/>
    <w:rsid w:val="005142BE"/>
    <w:rsid w:val="00514A6D"/>
    <w:rsid w:val="00514C39"/>
    <w:rsid w:val="00514D42"/>
    <w:rsid w:val="00514DBA"/>
    <w:rsid w:val="00514DD6"/>
    <w:rsid w:val="00515259"/>
    <w:rsid w:val="005152EA"/>
    <w:rsid w:val="00515317"/>
    <w:rsid w:val="0051580C"/>
    <w:rsid w:val="0051591E"/>
    <w:rsid w:val="00515FB7"/>
    <w:rsid w:val="0051603C"/>
    <w:rsid w:val="00516184"/>
    <w:rsid w:val="005162F9"/>
    <w:rsid w:val="00516797"/>
    <w:rsid w:val="00516DBF"/>
    <w:rsid w:val="00516FC5"/>
    <w:rsid w:val="00517230"/>
    <w:rsid w:val="0051766F"/>
    <w:rsid w:val="00517A1A"/>
    <w:rsid w:val="00517D6F"/>
    <w:rsid w:val="0052090A"/>
    <w:rsid w:val="00520965"/>
    <w:rsid w:val="00520B02"/>
    <w:rsid w:val="00520BDB"/>
    <w:rsid w:val="00520BFE"/>
    <w:rsid w:val="00520DD3"/>
    <w:rsid w:val="00521473"/>
    <w:rsid w:val="005218A5"/>
    <w:rsid w:val="00521B16"/>
    <w:rsid w:val="00521D1B"/>
    <w:rsid w:val="00521D48"/>
    <w:rsid w:val="00521ED1"/>
    <w:rsid w:val="005223C5"/>
    <w:rsid w:val="00522784"/>
    <w:rsid w:val="00522A2C"/>
    <w:rsid w:val="00522A4C"/>
    <w:rsid w:val="00522DE1"/>
    <w:rsid w:val="00523899"/>
    <w:rsid w:val="005238D2"/>
    <w:rsid w:val="00523E37"/>
    <w:rsid w:val="0052427A"/>
    <w:rsid w:val="0052434A"/>
    <w:rsid w:val="005249B6"/>
    <w:rsid w:val="00524B28"/>
    <w:rsid w:val="00524B7F"/>
    <w:rsid w:val="00524D2A"/>
    <w:rsid w:val="00524D59"/>
    <w:rsid w:val="00524F7F"/>
    <w:rsid w:val="00525029"/>
    <w:rsid w:val="005250B0"/>
    <w:rsid w:val="00525131"/>
    <w:rsid w:val="00525319"/>
    <w:rsid w:val="005254E2"/>
    <w:rsid w:val="005254F8"/>
    <w:rsid w:val="00525B7C"/>
    <w:rsid w:val="00525CCC"/>
    <w:rsid w:val="00525D95"/>
    <w:rsid w:val="00525E77"/>
    <w:rsid w:val="005261B8"/>
    <w:rsid w:val="005261FF"/>
    <w:rsid w:val="0052636F"/>
    <w:rsid w:val="00526528"/>
    <w:rsid w:val="0052652C"/>
    <w:rsid w:val="00526596"/>
    <w:rsid w:val="00526642"/>
    <w:rsid w:val="00526A3B"/>
    <w:rsid w:val="00527132"/>
    <w:rsid w:val="005273B6"/>
    <w:rsid w:val="005273CF"/>
    <w:rsid w:val="005273F0"/>
    <w:rsid w:val="00527618"/>
    <w:rsid w:val="00527844"/>
    <w:rsid w:val="005278ED"/>
    <w:rsid w:val="00527F4F"/>
    <w:rsid w:val="00530291"/>
    <w:rsid w:val="005302B3"/>
    <w:rsid w:val="0053042E"/>
    <w:rsid w:val="0053067E"/>
    <w:rsid w:val="00530BFB"/>
    <w:rsid w:val="00530CE4"/>
    <w:rsid w:val="00530E3B"/>
    <w:rsid w:val="00530EFC"/>
    <w:rsid w:val="0053109C"/>
    <w:rsid w:val="005310C0"/>
    <w:rsid w:val="0053114B"/>
    <w:rsid w:val="0053173A"/>
    <w:rsid w:val="005317A6"/>
    <w:rsid w:val="00531A61"/>
    <w:rsid w:val="00531F4A"/>
    <w:rsid w:val="0053237E"/>
    <w:rsid w:val="005327AD"/>
    <w:rsid w:val="00532A94"/>
    <w:rsid w:val="00532C4F"/>
    <w:rsid w:val="00532D0A"/>
    <w:rsid w:val="00532DBC"/>
    <w:rsid w:val="00532E67"/>
    <w:rsid w:val="00532EE9"/>
    <w:rsid w:val="00532F93"/>
    <w:rsid w:val="0053300C"/>
    <w:rsid w:val="005330BA"/>
    <w:rsid w:val="005330D6"/>
    <w:rsid w:val="005332F7"/>
    <w:rsid w:val="00533580"/>
    <w:rsid w:val="0053367D"/>
    <w:rsid w:val="005336B8"/>
    <w:rsid w:val="0053394D"/>
    <w:rsid w:val="005339BA"/>
    <w:rsid w:val="00533C31"/>
    <w:rsid w:val="00533C55"/>
    <w:rsid w:val="00533CFE"/>
    <w:rsid w:val="00533E99"/>
    <w:rsid w:val="00534250"/>
    <w:rsid w:val="005342B5"/>
    <w:rsid w:val="005345DD"/>
    <w:rsid w:val="005349FA"/>
    <w:rsid w:val="00534EA6"/>
    <w:rsid w:val="00535011"/>
    <w:rsid w:val="005350C7"/>
    <w:rsid w:val="00535617"/>
    <w:rsid w:val="0053562C"/>
    <w:rsid w:val="0053567E"/>
    <w:rsid w:val="005357A7"/>
    <w:rsid w:val="00535CFA"/>
    <w:rsid w:val="00536263"/>
    <w:rsid w:val="0053630D"/>
    <w:rsid w:val="005364F3"/>
    <w:rsid w:val="00536607"/>
    <w:rsid w:val="00536736"/>
    <w:rsid w:val="005369E3"/>
    <w:rsid w:val="00536A51"/>
    <w:rsid w:val="00536A82"/>
    <w:rsid w:val="00536B76"/>
    <w:rsid w:val="00536EF8"/>
    <w:rsid w:val="0053707D"/>
    <w:rsid w:val="00537579"/>
    <w:rsid w:val="00537666"/>
    <w:rsid w:val="005378A0"/>
    <w:rsid w:val="0053795B"/>
    <w:rsid w:val="00537A01"/>
    <w:rsid w:val="00537A73"/>
    <w:rsid w:val="00537C76"/>
    <w:rsid w:val="00537CB4"/>
    <w:rsid w:val="005407B1"/>
    <w:rsid w:val="00540DEA"/>
    <w:rsid w:val="00540E32"/>
    <w:rsid w:val="00540F98"/>
    <w:rsid w:val="00540FAD"/>
    <w:rsid w:val="00540FD4"/>
    <w:rsid w:val="005410D4"/>
    <w:rsid w:val="00541340"/>
    <w:rsid w:val="0054162D"/>
    <w:rsid w:val="00541832"/>
    <w:rsid w:val="005419C8"/>
    <w:rsid w:val="00541BA4"/>
    <w:rsid w:val="00541BCC"/>
    <w:rsid w:val="00541C2F"/>
    <w:rsid w:val="0054200A"/>
    <w:rsid w:val="00542272"/>
    <w:rsid w:val="00542361"/>
    <w:rsid w:val="00542468"/>
    <w:rsid w:val="0054249B"/>
    <w:rsid w:val="0054252D"/>
    <w:rsid w:val="00542579"/>
    <w:rsid w:val="00542A1F"/>
    <w:rsid w:val="00542C99"/>
    <w:rsid w:val="00542DD2"/>
    <w:rsid w:val="00543085"/>
    <w:rsid w:val="00543230"/>
    <w:rsid w:val="005434E3"/>
    <w:rsid w:val="005436A1"/>
    <w:rsid w:val="0054394C"/>
    <w:rsid w:val="00543A26"/>
    <w:rsid w:val="00543AE1"/>
    <w:rsid w:val="00543C68"/>
    <w:rsid w:val="00544013"/>
    <w:rsid w:val="005440C3"/>
    <w:rsid w:val="0054412D"/>
    <w:rsid w:val="005441D6"/>
    <w:rsid w:val="005441FD"/>
    <w:rsid w:val="005442E6"/>
    <w:rsid w:val="005442FF"/>
    <w:rsid w:val="0054476B"/>
    <w:rsid w:val="00544A22"/>
    <w:rsid w:val="00544A5B"/>
    <w:rsid w:val="00544B5A"/>
    <w:rsid w:val="00544CFA"/>
    <w:rsid w:val="00544D82"/>
    <w:rsid w:val="00544E33"/>
    <w:rsid w:val="0054507F"/>
    <w:rsid w:val="00545087"/>
    <w:rsid w:val="0054516A"/>
    <w:rsid w:val="0054579A"/>
    <w:rsid w:val="0054591D"/>
    <w:rsid w:val="00545BD9"/>
    <w:rsid w:val="00545CB1"/>
    <w:rsid w:val="00545D6C"/>
    <w:rsid w:val="005461E5"/>
    <w:rsid w:val="0054625F"/>
    <w:rsid w:val="005463A7"/>
    <w:rsid w:val="0054645D"/>
    <w:rsid w:val="00546693"/>
    <w:rsid w:val="00546755"/>
    <w:rsid w:val="00546AE3"/>
    <w:rsid w:val="00547616"/>
    <w:rsid w:val="00547B9B"/>
    <w:rsid w:val="00547CE7"/>
    <w:rsid w:val="00550217"/>
    <w:rsid w:val="00550A9B"/>
    <w:rsid w:val="00550AC1"/>
    <w:rsid w:val="00550C05"/>
    <w:rsid w:val="00550CF8"/>
    <w:rsid w:val="0055107C"/>
    <w:rsid w:val="005515B8"/>
    <w:rsid w:val="005515BE"/>
    <w:rsid w:val="00551707"/>
    <w:rsid w:val="005518D2"/>
    <w:rsid w:val="00551C40"/>
    <w:rsid w:val="00551FDB"/>
    <w:rsid w:val="005522B0"/>
    <w:rsid w:val="005522D3"/>
    <w:rsid w:val="005522DF"/>
    <w:rsid w:val="00552412"/>
    <w:rsid w:val="005527B7"/>
    <w:rsid w:val="005528DE"/>
    <w:rsid w:val="00552928"/>
    <w:rsid w:val="00552F68"/>
    <w:rsid w:val="00553463"/>
    <w:rsid w:val="005534EA"/>
    <w:rsid w:val="005538E2"/>
    <w:rsid w:val="005539FA"/>
    <w:rsid w:val="00553BED"/>
    <w:rsid w:val="00553D2D"/>
    <w:rsid w:val="0055407E"/>
    <w:rsid w:val="005543C1"/>
    <w:rsid w:val="00554463"/>
    <w:rsid w:val="0055461D"/>
    <w:rsid w:val="005547B8"/>
    <w:rsid w:val="00554951"/>
    <w:rsid w:val="00554C39"/>
    <w:rsid w:val="00554CE7"/>
    <w:rsid w:val="00554E52"/>
    <w:rsid w:val="00554EC2"/>
    <w:rsid w:val="00554F3E"/>
    <w:rsid w:val="0055514B"/>
    <w:rsid w:val="005551A6"/>
    <w:rsid w:val="005553EE"/>
    <w:rsid w:val="00555400"/>
    <w:rsid w:val="0055557D"/>
    <w:rsid w:val="00555672"/>
    <w:rsid w:val="0055575A"/>
    <w:rsid w:val="0055577B"/>
    <w:rsid w:val="005557B6"/>
    <w:rsid w:val="00556F4D"/>
    <w:rsid w:val="0055707C"/>
    <w:rsid w:val="005570DC"/>
    <w:rsid w:val="0055731D"/>
    <w:rsid w:val="005574AA"/>
    <w:rsid w:val="00557547"/>
    <w:rsid w:val="005575C0"/>
    <w:rsid w:val="00557894"/>
    <w:rsid w:val="00557D7A"/>
    <w:rsid w:val="00557F6F"/>
    <w:rsid w:val="00557FA8"/>
    <w:rsid w:val="0056022A"/>
    <w:rsid w:val="0056085A"/>
    <w:rsid w:val="00560867"/>
    <w:rsid w:val="0056086E"/>
    <w:rsid w:val="005608C8"/>
    <w:rsid w:val="005609A8"/>
    <w:rsid w:val="00560A61"/>
    <w:rsid w:val="00560BB2"/>
    <w:rsid w:val="0056109B"/>
    <w:rsid w:val="00561125"/>
    <w:rsid w:val="00561139"/>
    <w:rsid w:val="005612E1"/>
    <w:rsid w:val="00561653"/>
    <w:rsid w:val="005618C4"/>
    <w:rsid w:val="00561C67"/>
    <w:rsid w:val="00561DE5"/>
    <w:rsid w:val="00561F94"/>
    <w:rsid w:val="00562040"/>
    <w:rsid w:val="00562265"/>
    <w:rsid w:val="005622F8"/>
    <w:rsid w:val="0056248B"/>
    <w:rsid w:val="00562601"/>
    <w:rsid w:val="005628C9"/>
    <w:rsid w:val="00562912"/>
    <w:rsid w:val="00562D56"/>
    <w:rsid w:val="00563762"/>
    <w:rsid w:val="00563AAE"/>
    <w:rsid w:val="00563CB9"/>
    <w:rsid w:val="00563E58"/>
    <w:rsid w:val="005640B8"/>
    <w:rsid w:val="00564278"/>
    <w:rsid w:val="005643ED"/>
    <w:rsid w:val="0056459E"/>
    <w:rsid w:val="005648BE"/>
    <w:rsid w:val="00564BBF"/>
    <w:rsid w:val="00564C2B"/>
    <w:rsid w:val="00564D03"/>
    <w:rsid w:val="00564D13"/>
    <w:rsid w:val="00565350"/>
    <w:rsid w:val="005654C1"/>
    <w:rsid w:val="00565570"/>
    <w:rsid w:val="0056593E"/>
    <w:rsid w:val="00565B1C"/>
    <w:rsid w:val="005665F5"/>
    <w:rsid w:val="0056663E"/>
    <w:rsid w:val="0056699C"/>
    <w:rsid w:val="005669B9"/>
    <w:rsid w:val="00566ECB"/>
    <w:rsid w:val="00566F29"/>
    <w:rsid w:val="00566F99"/>
    <w:rsid w:val="0056700F"/>
    <w:rsid w:val="005670B4"/>
    <w:rsid w:val="005671FB"/>
    <w:rsid w:val="00567213"/>
    <w:rsid w:val="0056763A"/>
    <w:rsid w:val="0056775B"/>
    <w:rsid w:val="005679FE"/>
    <w:rsid w:val="00567ADE"/>
    <w:rsid w:val="00567BF2"/>
    <w:rsid w:val="00567C00"/>
    <w:rsid w:val="00567C89"/>
    <w:rsid w:val="00567E24"/>
    <w:rsid w:val="005700D5"/>
    <w:rsid w:val="00570117"/>
    <w:rsid w:val="005704A3"/>
    <w:rsid w:val="005704B2"/>
    <w:rsid w:val="00570523"/>
    <w:rsid w:val="0057085D"/>
    <w:rsid w:val="00570A34"/>
    <w:rsid w:val="00570ABA"/>
    <w:rsid w:val="00570BEE"/>
    <w:rsid w:val="00570D03"/>
    <w:rsid w:val="00570D42"/>
    <w:rsid w:val="005710BD"/>
    <w:rsid w:val="005712EF"/>
    <w:rsid w:val="0057141B"/>
    <w:rsid w:val="00571740"/>
    <w:rsid w:val="00571AD2"/>
    <w:rsid w:val="00571B31"/>
    <w:rsid w:val="00571BAB"/>
    <w:rsid w:val="00571BF0"/>
    <w:rsid w:val="0057203E"/>
    <w:rsid w:val="0057249C"/>
    <w:rsid w:val="00572654"/>
    <w:rsid w:val="00572D11"/>
    <w:rsid w:val="00573227"/>
    <w:rsid w:val="0057325D"/>
    <w:rsid w:val="005735F1"/>
    <w:rsid w:val="00573814"/>
    <w:rsid w:val="00573A13"/>
    <w:rsid w:val="00573B75"/>
    <w:rsid w:val="00573E00"/>
    <w:rsid w:val="00573E32"/>
    <w:rsid w:val="00573FD1"/>
    <w:rsid w:val="00574078"/>
    <w:rsid w:val="00574100"/>
    <w:rsid w:val="0057441A"/>
    <w:rsid w:val="00574440"/>
    <w:rsid w:val="0057456C"/>
    <w:rsid w:val="00574575"/>
    <w:rsid w:val="00574613"/>
    <w:rsid w:val="00574797"/>
    <w:rsid w:val="00574C2C"/>
    <w:rsid w:val="00574CE3"/>
    <w:rsid w:val="00574F73"/>
    <w:rsid w:val="00575148"/>
    <w:rsid w:val="0057523A"/>
    <w:rsid w:val="00575448"/>
    <w:rsid w:val="005755A7"/>
    <w:rsid w:val="0057573D"/>
    <w:rsid w:val="005758BD"/>
    <w:rsid w:val="0057590C"/>
    <w:rsid w:val="00575A34"/>
    <w:rsid w:val="00575D89"/>
    <w:rsid w:val="00575DA2"/>
    <w:rsid w:val="00576269"/>
    <w:rsid w:val="00576413"/>
    <w:rsid w:val="00576790"/>
    <w:rsid w:val="00576ACB"/>
    <w:rsid w:val="00576ADA"/>
    <w:rsid w:val="00576AF5"/>
    <w:rsid w:val="00576C62"/>
    <w:rsid w:val="00577401"/>
    <w:rsid w:val="005778D7"/>
    <w:rsid w:val="005779D2"/>
    <w:rsid w:val="00577AE6"/>
    <w:rsid w:val="00577C88"/>
    <w:rsid w:val="00577F19"/>
    <w:rsid w:val="0058084A"/>
    <w:rsid w:val="005808A6"/>
    <w:rsid w:val="00580A26"/>
    <w:rsid w:val="00580AB1"/>
    <w:rsid w:val="00580C87"/>
    <w:rsid w:val="00580F86"/>
    <w:rsid w:val="00580FCE"/>
    <w:rsid w:val="005815F0"/>
    <w:rsid w:val="0058180B"/>
    <w:rsid w:val="005821FD"/>
    <w:rsid w:val="00582268"/>
    <w:rsid w:val="00582359"/>
    <w:rsid w:val="00582573"/>
    <w:rsid w:val="00582703"/>
    <w:rsid w:val="0058290E"/>
    <w:rsid w:val="0058298F"/>
    <w:rsid w:val="00582B2C"/>
    <w:rsid w:val="00582E28"/>
    <w:rsid w:val="00582FEA"/>
    <w:rsid w:val="00583296"/>
    <w:rsid w:val="0058376E"/>
    <w:rsid w:val="00583B1A"/>
    <w:rsid w:val="00583DDA"/>
    <w:rsid w:val="00583DEB"/>
    <w:rsid w:val="00583E3A"/>
    <w:rsid w:val="005843C1"/>
    <w:rsid w:val="00584678"/>
    <w:rsid w:val="00584722"/>
    <w:rsid w:val="00584A02"/>
    <w:rsid w:val="00584F45"/>
    <w:rsid w:val="00585254"/>
    <w:rsid w:val="00585516"/>
    <w:rsid w:val="00585632"/>
    <w:rsid w:val="005858F1"/>
    <w:rsid w:val="00585977"/>
    <w:rsid w:val="00585978"/>
    <w:rsid w:val="00585A40"/>
    <w:rsid w:val="00585B46"/>
    <w:rsid w:val="00585BB6"/>
    <w:rsid w:val="005860DB"/>
    <w:rsid w:val="005862A8"/>
    <w:rsid w:val="005863EE"/>
    <w:rsid w:val="005867A1"/>
    <w:rsid w:val="00586855"/>
    <w:rsid w:val="005869FC"/>
    <w:rsid w:val="00586A29"/>
    <w:rsid w:val="00586B18"/>
    <w:rsid w:val="00587516"/>
    <w:rsid w:val="00587661"/>
    <w:rsid w:val="00587825"/>
    <w:rsid w:val="00587C0F"/>
    <w:rsid w:val="00587CD1"/>
    <w:rsid w:val="00587D43"/>
    <w:rsid w:val="005907CE"/>
    <w:rsid w:val="00590C9E"/>
    <w:rsid w:val="00590D84"/>
    <w:rsid w:val="00590DD8"/>
    <w:rsid w:val="00591138"/>
    <w:rsid w:val="00591148"/>
    <w:rsid w:val="0059128C"/>
    <w:rsid w:val="005913D0"/>
    <w:rsid w:val="00591593"/>
    <w:rsid w:val="005915F3"/>
    <w:rsid w:val="00591B0F"/>
    <w:rsid w:val="00591B12"/>
    <w:rsid w:val="00591B53"/>
    <w:rsid w:val="00591C44"/>
    <w:rsid w:val="00591E95"/>
    <w:rsid w:val="0059214E"/>
    <w:rsid w:val="00592498"/>
    <w:rsid w:val="005924A5"/>
    <w:rsid w:val="00592B60"/>
    <w:rsid w:val="00592DF0"/>
    <w:rsid w:val="00592FC9"/>
    <w:rsid w:val="0059333D"/>
    <w:rsid w:val="00593384"/>
    <w:rsid w:val="0059344F"/>
    <w:rsid w:val="00593536"/>
    <w:rsid w:val="00593E14"/>
    <w:rsid w:val="0059407C"/>
    <w:rsid w:val="00594097"/>
    <w:rsid w:val="0059432B"/>
    <w:rsid w:val="00594430"/>
    <w:rsid w:val="005946F4"/>
    <w:rsid w:val="00594ACC"/>
    <w:rsid w:val="00594B8F"/>
    <w:rsid w:val="005957AF"/>
    <w:rsid w:val="00595A4D"/>
    <w:rsid w:val="00595D77"/>
    <w:rsid w:val="005960F3"/>
    <w:rsid w:val="005961AE"/>
    <w:rsid w:val="0059659E"/>
    <w:rsid w:val="0059698B"/>
    <w:rsid w:val="005969DB"/>
    <w:rsid w:val="00596B1F"/>
    <w:rsid w:val="00596E19"/>
    <w:rsid w:val="00596E9D"/>
    <w:rsid w:val="00597024"/>
    <w:rsid w:val="0059713C"/>
    <w:rsid w:val="005972A4"/>
    <w:rsid w:val="005972A5"/>
    <w:rsid w:val="005975B0"/>
    <w:rsid w:val="005976E9"/>
    <w:rsid w:val="00597776"/>
    <w:rsid w:val="00597AC8"/>
    <w:rsid w:val="00597B49"/>
    <w:rsid w:val="00597D18"/>
    <w:rsid w:val="00597DED"/>
    <w:rsid w:val="005A05A7"/>
    <w:rsid w:val="005A064E"/>
    <w:rsid w:val="005A08AA"/>
    <w:rsid w:val="005A0A5B"/>
    <w:rsid w:val="005A0AF7"/>
    <w:rsid w:val="005A0CF0"/>
    <w:rsid w:val="005A0D4D"/>
    <w:rsid w:val="005A0D99"/>
    <w:rsid w:val="005A106B"/>
    <w:rsid w:val="005A114E"/>
    <w:rsid w:val="005A1460"/>
    <w:rsid w:val="005A14CF"/>
    <w:rsid w:val="005A151B"/>
    <w:rsid w:val="005A1A07"/>
    <w:rsid w:val="005A1C56"/>
    <w:rsid w:val="005A1DF0"/>
    <w:rsid w:val="005A1DF7"/>
    <w:rsid w:val="005A23B3"/>
    <w:rsid w:val="005A23B6"/>
    <w:rsid w:val="005A23F0"/>
    <w:rsid w:val="005A24DC"/>
    <w:rsid w:val="005A256D"/>
    <w:rsid w:val="005A28D2"/>
    <w:rsid w:val="005A299A"/>
    <w:rsid w:val="005A2C90"/>
    <w:rsid w:val="005A2D8C"/>
    <w:rsid w:val="005A3216"/>
    <w:rsid w:val="005A33BE"/>
    <w:rsid w:val="005A3452"/>
    <w:rsid w:val="005A37E6"/>
    <w:rsid w:val="005A3958"/>
    <w:rsid w:val="005A3D46"/>
    <w:rsid w:val="005A3FB1"/>
    <w:rsid w:val="005A4130"/>
    <w:rsid w:val="005A48BF"/>
    <w:rsid w:val="005A49F2"/>
    <w:rsid w:val="005A4B5E"/>
    <w:rsid w:val="005A4DA4"/>
    <w:rsid w:val="005A5359"/>
    <w:rsid w:val="005A5566"/>
    <w:rsid w:val="005A56A2"/>
    <w:rsid w:val="005A603D"/>
    <w:rsid w:val="005A60B2"/>
    <w:rsid w:val="005A6127"/>
    <w:rsid w:val="005A6704"/>
    <w:rsid w:val="005A695B"/>
    <w:rsid w:val="005A69B8"/>
    <w:rsid w:val="005A6A33"/>
    <w:rsid w:val="005A6DB6"/>
    <w:rsid w:val="005A6ED3"/>
    <w:rsid w:val="005A6F64"/>
    <w:rsid w:val="005A7341"/>
    <w:rsid w:val="005A781B"/>
    <w:rsid w:val="005A7C2E"/>
    <w:rsid w:val="005A7F44"/>
    <w:rsid w:val="005B02CB"/>
    <w:rsid w:val="005B02CD"/>
    <w:rsid w:val="005B0351"/>
    <w:rsid w:val="005B041A"/>
    <w:rsid w:val="005B0603"/>
    <w:rsid w:val="005B0695"/>
    <w:rsid w:val="005B072A"/>
    <w:rsid w:val="005B09FD"/>
    <w:rsid w:val="005B11E7"/>
    <w:rsid w:val="005B1412"/>
    <w:rsid w:val="005B15A3"/>
    <w:rsid w:val="005B169B"/>
    <w:rsid w:val="005B19F5"/>
    <w:rsid w:val="005B1B58"/>
    <w:rsid w:val="005B1CEB"/>
    <w:rsid w:val="005B1F2F"/>
    <w:rsid w:val="005B21E3"/>
    <w:rsid w:val="005B297D"/>
    <w:rsid w:val="005B29CA"/>
    <w:rsid w:val="005B2A18"/>
    <w:rsid w:val="005B2A44"/>
    <w:rsid w:val="005B2B8C"/>
    <w:rsid w:val="005B2D8E"/>
    <w:rsid w:val="005B3012"/>
    <w:rsid w:val="005B310E"/>
    <w:rsid w:val="005B32A4"/>
    <w:rsid w:val="005B35E9"/>
    <w:rsid w:val="005B3674"/>
    <w:rsid w:val="005B367B"/>
    <w:rsid w:val="005B3C3C"/>
    <w:rsid w:val="005B3F74"/>
    <w:rsid w:val="005B4011"/>
    <w:rsid w:val="005B4615"/>
    <w:rsid w:val="005B4881"/>
    <w:rsid w:val="005B48F9"/>
    <w:rsid w:val="005B4A43"/>
    <w:rsid w:val="005B4AD3"/>
    <w:rsid w:val="005B4D17"/>
    <w:rsid w:val="005B50A0"/>
    <w:rsid w:val="005B5464"/>
    <w:rsid w:val="005B55EA"/>
    <w:rsid w:val="005B56D6"/>
    <w:rsid w:val="005B57FC"/>
    <w:rsid w:val="005B5A7C"/>
    <w:rsid w:val="005B5D69"/>
    <w:rsid w:val="005B5EF7"/>
    <w:rsid w:val="005B6094"/>
    <w:rsid w:val="005B6367"/>
    <w:rsid w:val="005B661E"/>
    <w:rsid w:val="005B6629"/>
    <w:rsid w:val="005B666B"/>
    <w:rsid w:val="005B66C6"/>
    <w:rsid w:val="005B68B9"/>
    <w:rsid w:val="005B691C"/>
    <w:rsid w:val="005B6BCC"/>
    <w:rsid w:val="005B6C31"/>
    <w:rsid w:val="005B6CC0"/>
    <w:rsid w:val="005B6DB7"/>
    <w:rsid w:val="005B6DDC"/>
    <w:rsid w:val="005B6F45"/>
    <w:rsid w:val="005B7029"/>
    <w:rsid w:val="005B70C3"/>
    <w:rsid w:val="005B7367"/>
    <w:rsid w:val="005B73A2"/>
    <w:rsid w:val="005B7C89"/>
    <w:rsid w:val="005C02CE"/>
    <w:rsid w:val="005C0453"/>
    <w:rsid w:val="005C04BA"/>
    <w:rsid w:val="005C0770"/>
    <w:rsid w:val="005C0783"/>
    <w:rsid w:val="005C0D79"/>
    <w:rsid w:val="005C0E01"/>
    <w:rsid w:val="005C154F"/>
    <w:rsid w:val="005C1C9C"/>
    <w:rsid w:val="005C1DAE"/>
    <w:rsid w:val="005C1FC0"/>
    <w:rsid w:val="005C21AC"/>
    <w:rsid w:val="005C26C9"/>
    <w:rsid w:val="005C276F"/>
    <w:rsid w:val="005C2A4A"/>
    <w:rsid w:val="005C2DFE"/>
    <w:rsid w:val="005C2F56"/>
    <w:rsid w:val="005C2F64"/>
    <w:rsid w:val="005C3080"/>
    <w:rsid w:val="005C3082"/>
    <w:rsid w:val="005C31BC"/>
    <w:rsid w:val="005C33F4"/>
    <w:rsid w:val="005C383A"/>
    <w:rsid w:val="005C3898"/>
    <w:rsid w:val="005C3AAD"/>
    <w:rsid w:val="005C3BB6"/>
    <w:rsid w:val="005C42FF"/>
    <w:rsid w:val="005C468A"/>
    <w:rsid w:val="005C47D8"/>
    <w:rsid w:val="005C4871"/>
    <w:rsid w:val="005C49F7"/>
    <w:rsid w:val="005C4DDA"/>
    <w:rsid w:val="005C5341"/>
    <w:rsid w:val="005C5751"/>
    <w:rsid w:val="005C579F"/>
    <w:rsid w:val="005C583B"/>
    <w:rsid w:val="005C587C"/>
    <w:rsid w:val="005C5AAC"/>
    <w:rsid w:val="005C5BA5"/>
    <w:rsid w:val="005C5DBF"/>
    <w:rsid w:val="005C5FF6"/>
    <w:rsid w:val="005C611A"/>
    <w:rsid w:val="005C62C5"/>
    <w:rsid w:val="005C631B"/>
    <w:rsid w:val="005C633C"/>
    <w:rsid w:val="005C639F"/>
    <w:rsid w:val="005C64EF"/>
    <w:rsid w:val="005C6684"/>
    <w:rsid w:val="005C6904"/>
    <w:rsid w:val="005C6B8A"/>
    <w:rsid w:val="005C6C1F"/>
    <w:rsid w:val="005C711F"/>
    <w:rsid w:val="005C716E"/>
    <w:rsid w:val="005C7219"/>
    <w:rsid w:val="005C7716"/>
    <w:rsid w:val="005C797C"/>
    <w:rsid w:val="005C7EE3"/>
    <w:rsid w:val="005C7F04"/>
    <w:rsid w:val="005D01F0"/>
    <w:rsid w:val="005D0572"/>
    <w:rsid w:val="005D0734"/>
    <w:rsid w:val="005D0965"/>
    <w:rsid w:val="005D0C2A"/>
    <w:rsid w:val="005D0E9E"/>
    <w:rsid w:val="005D0ED9"/>
    <w:rsid w:val="005D1191"/>
    <w:rsid w:val="005D12CA"/>
    <w:rsid w:val="005D13C7"/>
    <w:rsid w:val="005D1626"/>
    <w:rsid w:val="005D1681"/>
    <w:rsid w:val="005D187B"/>
    <w:rsid w:val="005D1889"/>
    <w:rsid w:val="005D1D2A"/>
    <w:rsid w:val="005D1D37"/>
    <w:rsid w:val="005D1ECE"/>
    <w:rsid w:val="005D1FC5"/>
    <w:rsid w:val="005D20BE"/>
    <w:rsid w:val="005D20EA"/>
    <w:rsid w:val="005D22B7"/>
    <w:rsid w:val="005D231E"/>
    <w:rsid w:val="005D242A"/>
    <w:rsid w:val="005D2480"/>
    <w:rsid w:val="005D2654"/>
    <w:rsid w:val="005D2937"/>
    <w:rsid w:val="005D2EBF"/>
    <w:rsid w:val="005D3245"/>
    <w:rsid w:val="005D348C"/>
    <w:rsid w:val="005D37C1"/>
    <w:rsid w:val="005D3A84"/>
    <w:rsid w:val="005D3D77"/>
    <w:rsid w:val="005D439E"/>
    <w:rsid w:val="005D43D0"/>
    <w:rsid w:val="005D4447"/>
    <w:rsid w:val="005D44F2"/>
    <w:rsid w:val="005D45BF"/>
    <w:rsid w:val="005D46BE"/>
    <w:rsid w:val="005D46C3"/>
    <w:rsid w:val="005D47B3"/>
    <w:rsid w:val="005D48AD"/>
    <w:rsid w:val="005D497D"/>
    <w:rsid w:val="005D5145"/>
    <w:rsid w:val="005D53A9"/>
    <w:rsid w:val="005D5578"/>
    <w:rsid w:val="005D58C2"/>
    <w:rsid w:val="005D5ED3"/>
    <w:rsid w:val="005D611B"/>
    <w:rsid w:val="005D63E1"/>
    <w:rsid w:val="005D66D7"/>
    <w:rsid w:val="005D6746"/>
    <w:rsid w:val="005D690E"/>
    <w:rsid w:val="005D6999"/>
    <w:rsid w:val="005D6C73"/>
    <w:rsid w:val="005D6EE1"/>
    <w:rsid w:val="005D7151"/>
    <w:rsid w:val="005D71D0"/>
    <w:rsid w:val="005D72D3"/>
    <w:rsid w:val="005D7493"/>
    <w:rsid w:val="005D7541"/>
    <w:rsid w:val="005D7552"/>
    <w:rsid w:val="005D7580"/>
    <w:rsid w:val="005D7685"/>
    <w:rsid w:val="005D79DE"/>
    <w:rsid w:val="005D7B30"/>
    <w:rsid w:val="005D7C73"/>
    <w:rsid w:val="005E0226"/>
    <w:rsid w:val="005E0325"/>
    <w:rsid w:val="005E03AE"/>
    <w:rsid w:val="005E03F3"/>
    <w:rsid w:val="005E0686"/>
    <w:rsid w:val="005E08F9"/>
    <w:rsid w:val="005E09A0"/>
    <w:rsid w:val="005E0BB3"/>
    <w:rsid w:val="005E0F47"/>
    <w:rsid w:val="005E10C4"/>
    <w:rsid w:val="005E12DA"/>
    <w:rsid w:val="005E1856"/>
    <w:rsid w:val="005E2018"/>
    <w:rsid w:val="005E204C"/>
    <w:rsid w:val="005E23F1"/>
    <w:rsid w:val="005E25B0"/>
    <w:rsid w:val="005E277E"/>
    <w:rsid w:val="005E2991"/>
    <w:rsid w:val="005E29D2"/>
    <w:rsid w:val="005E2AA7"/>
    <w:rsid w:val="005E2BAF"/>
    <w:rsid w:val="005E2C8F"/>
    <w:rsid w:val="005E2ECC"/>
    <w:rsid w:val="005E336F"/>
    <w:rsid w:val="005E397F"/>
    <w:rsid w:val="005E39E5"/>
    <w:rsid w:val="005E3A71"/>
    <w:rsid w:val="005E3C14"/>
    <w:rsid w:val="005E3E0E"/>
    <w:rsid w:val="005E3E23"/>
    <w:rsid w:val="005E419C"/>
    <w:rsid w:val="005E41FB"/>
    <w:rsid w:val="005E4503"/>
    <w:rsid w:val="005E461F"/>
    <w:rsid w:val="005E4697"/>
    <w:rsid w:val="005E49B1"/>
    <w:rsid w:val="005E4CB9"/>
    <w:rsid w:val="005E4E4C"/>
    <w:rsid w:val="005E4EE4"/>
    <w:rsid w:val="005E4F08"/>
    <w:rsid w:val="005E56CF"/>
    <w:rsid w:val="005E5A73"/>
    <w:rsid w:val="005E5C65"/>
    <w:rsid w:val="005E60BE"/>
    <w:rsid w:val="005E60E3"/>
    <w:rsid w:val="005E638D"/>
    <w:rsid w:val="005E649F"/>
    <w:rsid w:val="005E6533"/>
    <w:rsid w:val="005E653E"/>
    <w:rsid w:val="005E6581"/>
    <w:rsid w:val="005E669F"/>
    <w:rsid w:val="005E6906"/>
    <w:rsid w:val="005E7184"/>
    <w:rsid w:val="005E72E0"/>
    <w:rsid w:val="005E758B"/>
    <w:rsid w:val="005E7811"/>
    <w:rsid w:val="005E78E3"/>
    <w:rsid w:val="005E797A"/>
    <w:rsid w:val="005E7A34"/>
    <w:rsid w:val="005E7AD0"/>
    <w:rsid w:val="005E7CF6"/>
    <w:rsid w:val="005F03E8"/>
    <w:rsid w:val="005F051D"/>
    <w:rsid w:val="005F0528"/>
    <w:rsid w:val="005F0652"/>
    <w:rsid w:val="005F0797"/>
    <w:rsid w:val="005F084A"/>
    <w:rsid w:val="005F0F27"/>
    <w:rsid w:val="005F0F8E"/>
    <w:rsid w:val="005F10B9"/>
    <w:rsid w:val="005F14AF"/>
    <w:rsid w:val="005F1593"/>
    <w:rsid w:val="005F15A6"/>
    <w:rsid w:val="005F164B"/>
    <w:rsid w:val="005F1AC8"/>
    <w:rsid w:val="005F1B2C"/>
    <w:rsid w:val="005F1EFF"/>
    <w:rsid w:val="005F274F"/>
    <w:rsid w:val="005F276E"/>
    <w:rsid w:val="005F28D4"/>
    <w:rsid w:val="005F2AE6"/>
    <w:rsid w:val="005F2EF2"/>
    <w:rsid w:val="005F2FC3"/>
    <w:rsid w:val="005F3274"/>
    <w:rsid w:val="005F334B"/>
    <w:rsid w:val="005F3680"/>
    <w:rsid w:val="005F3A11"/>
    <w:rsid w:val="005F3D18"/>
    <w:rsid w:val="005F41CC"/>
    <w:rsid w:val="005F43CF"/>
    <w:rsid w:val="005F4AFB"/>
    <w:rsid w:val="005F4C6B"/>
    <w:rsid w:val="005F4D66"/>
    <w:rsid w:val="005F52C2"/>
    <w:rsid w:val="005F52E0"/>
    <w:rsid w:val="005F54E3"/>
    <w:rsid w:val="005F5A68"/>
    <w:rsid w:val="005F5FF8"/>
    <w:rsid w:val="005F632D"/>
    <w:rsid w:val="005F6854"/>
    <w:rsid w:val="005F6B8D"/>
    <w:rsid w:val="005F6E8C"/>
    <w:rsid w:val="005F73F8"/>
    <w:rsid w:val="005F7505"/>
    <w:rsid w:val="005F773F"/>
    <w:rsid w:val="005F775F"/>
    <w:rsid w:val="005F79E4"/>
    <w:rsid w:val="005F7B65"/>
    <w:rsid w:val="005F7ECF"/>
    <w:rsid w:val="005F7EEA"/>
    <w:rsid w:val="005F7FB3"/>
    <w:rsid w:val="006001C0"/>
    <w:rsid w:val="0060073C"/>
    <w:rsid w:val="00600995"/>
    <w:rsid w:val="00600BBF"/>
    <w:rsid w:val="00600C8F"/>
    <w:rsid w:val="00600EF4"/>
    <w:rsid w:val="00600F7D"/>
    <w:rsid w:val="00601066"/>
    <w:rsid w:val="0060107F"/>
    <w:rsid w:val="0060112A"/>
    <w:rsid w:val="00601408"/>
    <w:rsid w:val="0060159F"/>
    <w:rsid w:val="006017D8"/>
    <w:rsid w:val="006018DD"/>
    <w:rsid w:val="006019C1"/>
    <w:rsid w:val="00601AB5"/>
    <w:rsid w:val="00601EF7"/>
    <w:rsid w:val="00601FBE"/>
    <w:rsid w:val="00602190"/>
    <w:rsid w:val="00602197"/>
    <w:rsid w:val="0060248D"/>
    <w:rsid w:val="00602A0A"/>
    <w:rsid w:val="00602B94"/>
    <w:rsid w:val="00602C34"/>
    <w:rsid w:val="00602CB5"/>
    <w:rsid w:val="00602E62"/>
    <w:rsid w:val="00602FC1"/>
    <w:rsid w:val="00603350"/>
    <w:rsid w:val="00603506"/>
    <w:rsid w:val="00603632"/>
    <w:rsid w:val="00603773"/>
    <w:rsid w:val="006037F3"/>
    <w:rsid w:val="00603921"/>
    <w:rsid w:val="00603924"/>
    <w:rsid w:val="00603BC1"/>
    <w:rsid w:val="00603C09"/>
    <w:rsid w:val="006040DE"/>
    <w:rsid w:val="00604E0D"/>
    <w:rsid w:val="00604E1B"/>
    <w:rsid w:val="00604E44"/>
    <w:rsid w:val="00604FAE"/>
    <w:rsid w:val="006055E5"/>
    <w:rsid w:val="006056D8"/>
    <w:rsid w:val="0060624A"/>
    <w:rsid w:val="0060680C"/>
    <w:rsid w:val="006068A8"/>
    <w:rsid w:val="006068F7"/>
    <w:rsid w:val="00606B1E"/>
    <w:rsid w:val="00606D28"/>
    <w:rsid w:val="00607357"/>
    <w:rsid w:val="006073B3"/>
    <w:rsid w:val="00607A77"/>
    <w:rsid w:val="00607B6E"/>
    <w:rsid w:val="00607DA6"/>
    <w:rsid w:val="00607F54"/>
    <w:rsid w:val="00610366"/>
    <w:rsid w:val="00610686"/>
    <w:rsid w:val="006109C5"/>
    <w:rsid w:val="006109DA"/>
    <w:rsid w:val="00610D3A"/>
    <w:rsid w:val="00610DE1"/>
    <w:rsid w:val="00610E92"/>
    <w:rsid w:val="00610F0A"/>
    <w:rsid w:val="006110E9"/>
    <w:rsid w:val="006112BB"/>
    <w:rsid w:val="00611304"/>
    <w:rsid w:val="006115B5"/>
    <w:rsid w:val="006116D3"/>
    <w:rsid w:val="006119EF"/>
    <w:rsid w:val="00611AB0"/>
    <w:rsid w:val="00611EBD"/>
    <w:rsid w:val="006120EB"/>
    <w:rsid w:val="00612353"/>
    <w:rsid w:val="00612628"/>
    <w:rsid w:val="0061278E"/>
    <w:rsid w:val="006127F0"/>
    <w:rsid w:val="00612D03"/>
    <w:rsid w:val="00612E5C"/>
    <w:rsid w:val="00612F78"/>
    <w:rsid w:val="00613292"/>
    <w:rsid w:val="00613304"/>
    <w:rsid w:val="00613542"/>
    <w:rsid w:val="00613568"/>
    <w:rsid w:val="00613B5D"/>
    <w:rsid w:val="00613D33"/>
    <w:rsid w:val="00614178"/>
    <w:rsid w:val="0061424D"/>
    <w:rsid w:val="006147F7"/>
    <w:rsid w:val="00614990"/>
    <w:rsid w:val="00614CA3"/>
    <w:rsid w:val="00614CCB"/>
    <w:rsid w:val="00614DC9"/>
    <w:rsid w:val="00614E8A"/>
    <w:rsid w:val="00615294"/>
    <w:rsid w:val="006157F8"/>
    <w:rsid w:val="0061597E"/>
    <w:rsid w:val="00615B86"/>
    <w:rsid w:val="00615C80"/>
    <w:rsid w:val="00615EE2"/>
    <w:rsid w:val="00616321"/>
    <w:rsid w:val="00616746"/>
    <w:rsid w:val="00616AF2"/>
    <w:rsid w:val="00616CEB"/>
    <w:rsid w:val="00616DB8"/>
    <w:rsid w:val="00616FA5"/>
    <w:rsid w:val="00617362"/>
    <w:rsid w:val="006175D9"/>
    <w:rsid w:val="006177C9"/>
    <w:rsid w:val="006178D1"/>
    <w:rsid w:val="00617991"/>
    <w:rsid w:val="00617A6E"/>
    <w:rsid w:val="00617A76"/>
    <w:rsid w:val="00617B9A"/>
    <w:rsid w:val="00617DC8"/>
    <w:rsid w:val="00617F83"/>
    <w:rsid w:val="006200F6"/>
    <w:rsid w:val="00620771"/>
    <w:rsid w:val="00620803"/>
    <w:rsid w:val="006209FC"/>
    <w:rsid w:val="00620A14"/>
    <w:rsid w:val="00620A8A"/>
    <w:rsid w:val="00620DF0"/>
    <w:rsid w:val="00620FCE"/>
    <w:rsid w:val="0062112F"/>
    <w:rsid w:val="00621170"/>
    <w:rsid w:val="0062136C"/>
    <w:rsid w:val="0062151B"/>
    <w:rsid w:val="00621649"/>
    <w:rsid w:val="00621A62"/>
    <w:rsid w:val="00621AE2"/>
    <w:rsid w:val="00621BB4"/>
    <w:rsid w:val="00621E52"/>
    <w:rsid w:val="00622192"/>
    <w:rsid w:val="0062227A"/>
    <w:rsid w:val="006223A5"/>
    <w:rsid w:val="0062243A"/>
    <w:rsid w:val="00622465"/>
    <w:rsid w:val="006228C7"/>
    <w:rsid w:val="006229F0"/>
    <w:rsid w:val="00622D72"/>
    <w:rsid w:val="00622FF8"/>
    <w:rsid w:val="00623690"/>
    <w:rsid w:val="00623773"/>
    <w:rsid w:val="00623875"/>
    <w:rsid w:val="006238BA"/>
    <w:rsid w:val="006239B6"/>
    <w:rsid w:val="00623A34"/>
    <w:rsid w:val="00623BC4"/>
    <w:rsid w:val="00623CB9"/>
    <w:rsid w:val="00624328"/>
    <w:rsid w:val="0062446C"/>
    <w:rsid w:val="006249B3"/>
    <w:rsid w:val="00624FAD"/>
    <w:rsid w:val="006250C7"/>
    <w:rsid w:val="006255ED"/>
    <w:rsid w:val="00625626"/>
    <w:rsid w:val="00625711"/>
    <w:rsid w:val="00625D07"/>
    <w:rsid w:val="00625EA4"/>
    <w:rsid w:val="00626078"/>
    <w:rsid w:val="006262ED"/>
    <w:rsid w:val="00626300"/>
    <w:rsid w:val="006265DB"/>
    <w:rsid w:val="00626641"/>
    <w:rsid w:val="00626746"/>
    <w:rsid w:val="0062682A"/>
    <w:rsid w:val="00626AAF"/>
    <w:rsid w:val="00626AEA"/>
    <w:rsid w:val="00627023"/>
    <w:rsid w:val="0062707C"/>
    <w:rsid w:val="00627284"/>
    <w:rsid w:val="00627314"/>
    <w:rsid w:val="006273B7"/>
    <w:rsid w:val="006273E2"/>
    <w:rsid w:val="006276DF"/>
    <w:rsid w:val="00627A27"/>
    <w:rsid w:val="00627B5D"/>
    <w:rsid w:val="00627BAA"/>
    <w:rsid w:val="00627CFE"/>
    <w:rsid w:val="00627D86"/>
    <w:rsid w:val="00627E76"/>
    <w:rsid w:val="00630033"/>
    <w:rsid w:val="006305F7"/>
    <w:rsid w:val="00630618"/>
    <w:rsid w:val="00630805"/>
    <w:rsid w:val="006308F0"/>
    <w:rsid w:val="00630C90"/>
    <w:rsid w:val="00630DDC"/>
    <w:rsid w:val="00630E31"/>
    <w:rsid w:val="00630E4C"/>
    <w:rsid w:val="00631000"/>
    <w:rsid w:val="00631003"/>
    <w:rsid w:val="00631168"/>
    <w:rsid w:val="006311F4"/>
    <w:rsid w:val="006313D0"/>
    <w:rsid w:val="0063152A"/>
    <w:rsid w:val="006315FA"/>
    <w:rsid w:val="006316F6"/>
    <w:rsid w:val="00631BD0"/>
    <w:rsid w:val="0063211D"/>
    <w:rsid w:val="006321E4"/>
    <w:rsid w:val="006322AD"/>
    <w:rsid w:val="0063231A"/>
    <w:rsid w:val="0063234A"/>
    <w:rsid w:val="006324A8"/>
    <w:rsid w:val="00632622"/>
    <w:rsid w:val="00632710"/>
    <w:rsid w:val="00632A44"/>
    <w:rsid w:val="006330A0"/>
    <w:rsid w:val="0063339C"/>
    <w:rsid w:val="00633592"/>
    <w:rsid w:val="00633690"/>
    <w:rsid w:val="006336DC"/>
    <w:rsid w:val="0063381A"/>
    <w:rsid w:val="00633A02"/>
    <w:rsid w:val="00633A65"/>
    <w:rsid w:val="00633B02"/>
    <w:rsid w:val="00633F68"/>
    <w:rsid w:val="00634856"/>
    <w:rsid w:val="00634F26"/>
    <w:rsid w:val="00634FAC"/>
    <w:rsid w:val="00635074"/>
    <w:rsid w:val="006351C0"/>
    <w:rsid w:val="00635234"/>
    <w:rsid w:val="00635291"/>
    <w:rsid w:val="0063545A"/>
    <w:rsid w:val="006355EB"/>
    <w:rsid w:val="006358B7"/>
    <w:rsid w:val="006358C5"/>
    <w:rsid w:val="00635BAC"/>
    <w:rsid w:val="00635DFD"/>
    <w:rsid w:val="00635EC3"/>
    <w:rsid w:val="00635F0F"/>
    <w:rsid w:val="00635F67"/>
    <w:rsid w:val="00636246"/>
    <w:rsid w:val="006364CA"/>
    <w:rsid w:val="0063651A"/>
    <w:rsid w:val="00636541"/>
    <w:rsid w:val="0063665A"/>
    <w:rsid w:val="0063669B"/>
    <w:rsid w:val="006368AC"/>
    <w:rsid w:val="006368FC"/>
    <w:rsid w:val="00636BDD"/>
    <w:rsid w:val="00636BF9"/>
    <w:rsid w:val="00636D6B"/>
    <w:rsid w:val="00636E89"/>
    <w:rsid w:val="00636F44"/>
    <w:rsid w:val="006376F1"/>
    <w:rsid w:val="0063785D"/>
    <w:rsid w:val="00637BA4"/>
    <w:rsid w:val="00637EE8"/>
    <w:rsid w:val="00637F4F"/>
    <w:rsid w:val="00640145"/>
    <w:rsid w:val="0064027F"/>
    <w:rsid w:val="00640A65"/>
    <w:rsid w:val="00640C31"/>
    <w:rsid w:val="00640C83"/>
    <w:rsid w:val="00640F24"/>
    <w:rsid w:val="0064113B"/>
    <w:rsid w:val="00641322"/>
    <w:rsid w:val="006414A5"/>
    <w:rsid w:val="006419F8"/>
    <w:rsid w:val="00641AE5"/>
    <w:rsid w:val="00641C76"/>
    <w:rsid w:val="006420A5"/>
    <w:rsid w:val="0064212E"/>
    <w:rsid w:val="00642386"/>
    <w:rsid w:val="006423FF"/>
    <w:rsid w:val="006424C9"/>
    <w:rsid w:val="00642A08"/>
    <w:rsid w:val="00642D79"/>
    <w:rsid w:val="00642D91"/>
    <w:rsid w:val="00642E5A"/>
    <w:rsid w:val="00642E98"/>
    <w:rsid w:val="00643087"/>
    <w:rsid w:val="00643325"/>
    <w:rsid w:val="00643941"/>
    <w:rsid w:val="00644127"/>
    <w:rsid w:val="00644553"/>
    <w:rsid w:val="00644681"/>
    <w:rsid w:val="00644749"/>
    <w:rsid w:val="006447D2"/>
    <w:rsid w:val="006449C2"/>
    <w:rsid w:val="00644EF5"/>
    <w:rsid w:val="0064511E"/>
    <w:rsid w:val="0064514D"/>
    <w:rsid w:val="00645334"/>
    <w:rsid w:val="00645348"/>
    <w:rsid w:val="0064534C"/>
    <w:rsid w:val="006453D7"/>
    <w:rsid w:val="0064579F"/>
    <w:rsid w:val="00645822"/>
    <w:rsid w:val="00645887"/>
    <w:rsid w:val="00645959"/>
    <w:rsid w:val="006459EF"/>
    <w:rsid w:val="00645A6C"/>
    <w:rsid w:val="00645ACC"/>
    <w:rsid w:val="00645AEA"/>
    <w:rsid w:val="00645B8F"/>
    <w:rsid w:val="006460E5"/>
    <w:rsid w:val="006460F0"/>
    <w:rsid w:val="006463D3"/>
    <w:rsid w:val="006466BE"/>
    <w:rsid w:val="006467D8"/>
    <w:rsid w:val="00646DE8"/>
    <w:rsid w:val="00646DEA"/>
    <w:rsid w:val="00647163"/>
    <w:rsid w:val="00647D4E"/>
    <w:rsid w:val="00647FAE"/>
    <w:rsid w:val="0065010F"/>
    <w:rsid w:val="006502D2"/>
    <w:rsid w:val="006504CD"/>
    <w:rsid w:val="006506E1"/>
    <w:rsid w:val="00650744"/>
    <w:rsid w:val="00650D2B"/>
    <w:rsid w:val="00650F9B"/>
    <w:rsid w:val="00650FF3"/>
    <w:rsid w:val="006510AC"/>
    <w:rsid w:val="00651228"/>
    <w:rsid w:val="00651235"/>
    <w:rsid w:val="00651484"/>
    <w:rsid w:val="00651509"/>
    <w:rsid w:val="006516AC"/>
    <w:rsid w:val="00651778"/>
    <w:rsid w:val="006517FA"/>
    <w:rsid w:val="00651CFD"/>
    <w:rsid w:val="00651E5E"/>
    <w:rsid w:val="00652143"/>
    <w:rsid w:val="00652181"/>
    <w:rsid w:val="00652592"/>
    <w:rsid w:val="00652F13"/>
    <w:rsid w:val="00652FBE"/>
    <w:rsid w:val="006534F4"/>
    <w:rsid w:val="00653654"/>
    <w:rsid w:val="00653659"/>
    <w:rsid w:val="006536F1"/>
    <w:rsid w:val="00653A07"/>
    <w:rsid w:val="00653B6A"/>
    <w:rsid w:val="00653D2E"/>
    <w:rsid w:val="00653FA2"/>
    <w:rsid w:val="00653FEB"/>
    <w:rsid w:val="00654425"/>
    <w:rsid w:val="00654470"/>
    <w:rsid w:val="006549E3"/>
    <w:rsid w:val="00654BC4"/>
    <w:rsid w:val="00654DFE"/>
    <w:rsid w:val="00654F06"/>
    <w:rsid w:val="006550C5"/>
    <w:rsid w:val="006553C2"/>
    <w:rsid w:val="006553F3"/>
    <w:rsid w:val="00655439"/>
    <w:rsid w:val="00655586"/>
    <w:rsid w:val="0065576B"/>
    <w:rsid w:val="006559CC"/>
    <w:rsid w:val="00655E11"/>
    <w:rsid w:val="00656035"/>
    <w:rsid w:val="006560E1"/>
    <w:rsid w:val="006562FC"/>
    <w:rsid w:val="00656497"/>
    <w:rsid w:val="0065680A"/>
    <w:rsid w:val="00656EB2"/>
    <w:rsid w:val="00656EDB"/>
    <w:rsid w:val="00656FD6"/>
    <w:rsid w:val="0065736F"/>
    <w:rsid w:val="006577D3"/>
    <w:rsid w:val="0065794A"/>
    <w:rsid w:val="0065796E"/>
    <w:rsid w:val="006579ED"/>
    <w:rsid w:val="00657AA7"/>
    <w:rsid w:val="00657AB4"/>
    <w:rsid w:val="00657ACF"/>
    <w:rsid w:val="00657D23"/>
    <w:rsid w:val="006600B2"/>
    <w:rsid w:val="00660472"/>
    <w:rsid w:val="00660676"/>
    <w:rsid w:val="006606D2"/>
    <w:rsid w:val="00660786"/>
    <w:rsid w:val="006608AA"/>
    <w:rsid w:val="00660AD7"/>
    <w:rsid w:val="00660B4B"/>
    <w:rsid w:val="00660E1B"/>
    <w:rsid w:val="00661ABF"/>
    <w:rsid w:val="00661E55"/>
    <w:rsid w:val="0066211A"/>
    <w:rsid w:val="00662160"/>
    <w:rsid w:val="00662AB3"/>
    <w:rsid w:val="00663425"/>
    <w:rsid w:val="006634BD"/>
    <w:rsid w:val="006636DE"/>
    <w:rsid w:val="006637F0"/>
    <w:rsid w:val="00663800"/>
    <w:rsid w:val="006638EE"/>
    <w:rsid w:val="006639F3"/>
    <w:rsid w:val="00663BD0"/>
    <w:rsid w:val="00663DDE"/>
    <w:rsid w:val="00663F9D"/>
    <w:rsid w:val="00663FF9"/>
    <w:rsid w:val="00664034"/>
    <w:rsid w:val="00664091"/>
    <w:rsid w:val="00664522"/>
    <w:rsid w:val="00664A3D"/>
    <w:rsid w:val="00664AF0"/>
    <w:rsid w:val="00664C1E"/>
    <w:rsid w:val="00664E58"/>
    <w:rsid w:val="00664F97"/>
    <w:rsid w:val="006658AD"/>
    <w:rsid w:val="006658CD"/>
    <w:rsid w:val="006658D3"/>
    <w:rsid w:val="00665A7D"/>
    <w:rsid w:val="00665AF3"/>
    <w:rsid w:val="00665CD3"/>
    <w:rsid w:val="00665F48"/>
    <w:rsid w:val="00666079"/>
    <w:rsid w:val="0066627F"/>
    <w:rsid w:val="00666363"/>
    <w:rsid w:val="00666626"/>
    <w:rsid w:val="0066663F"/>
    <w:rsid w:val="00666E41"/>
    <w:rsid w:val="00666E61"/>
    <w:rsid w:val="00666E63"/>
    <w:rsid w:val="0066700A"/>
    <w:rsid w:val="006670D9"/>
    <w:rsid w:val="00667328"/>
    <w:rsid w:val="0066746F"/>
    <w:rsid w:val="00667517"/>
    <w:rsid w:val="006675A5"/>
    <w:rsid w:val="006679D1"/>
    <w:rsid w:val="00667DDC"/>
    <w:rsid w:val="00667E75"/>
    <w:rsid w:val="006701F3"/>
    <w:rsid w:val="00670797"/>
    <w:rsid w:val="00670893"/>
    <w:rsid w:val="006708BD"/>
    <w:rsid w:val="00670C03"/>
    <w:rsid w:val="00670DBA"/>
    <w:rsid w:val="0067143D"/>
    <w:rsid w:val="00671E06"/>
    <w:rsid w:val="00672094"/>
    <w:rsid w:val="006723B6"/>
    <w:rsid w:val="006725EE"/>
    <w:rsid w:val="006728D2"/>
    <w:rsid w:val="00672936"/>
    <w:rsid w:val="00672A08"/>
    <w:rsid w:val="00672A50"/>
    <w:rsid w:val="00672AB2"/>
    <w:rsid w:val="00672CC4"/>
    <w:rsid w:val="00672E4E"/>
    <w:rsid w:val="00672F5E"/>
    <w:rsid w:val="006733E4"/>
    <w:rsid w:val="00673671"/>
    <w:rsid w:val="006738BC"/>
    <w:rsid w:val="0067399C"/>
    <w:rsid w:val="00673D9F"/>
    <w:rsid w:val="00674003"/>
    <w:rsid w:val="00674085"/>
    <w:rsid w:val="006743C8"/>
    <w:rsid w:val="00674414"/>
    <w:rsid w:val="006745DD"/>
    <w:rsid w:val="0067500C"/>
    <w:rsid w:val="0067523E"/>
    <w:rsid w:val="006754F9"/>
    <w:rsid w:val="00675637"/>
    <w:rsid w:val="006756FC"/>
    <w:rsid w:val="00675A52"/>
    <w:rsid w:val="00675AC3"/>
    <w:rsid w:val="00675B3F"/>
    <w:rsid w:val="00675E90"/>
    <w:rsid w:val="00675F8F"/>
    <w:rsid w:val="0067604D"/>
    <w:rsid w:val="006761FA"/>
    <w:rsid w:val="006767B5"/>
    <w:rsid w:val="006768CB"/>
    <w:rsid w:val="00676AE9"/>
    <w:rsid w:val="00676B5C"/>
    <w:rsid w:val="006770D6"/>
    <w:rsid w:val="006772DD"/>
    <w:rsid w:val="006775BD"/>
    <w:rsid w:val="00677967"/>
    <w:rsid w:val="00677A06"/>
    <w:rsid w:val="00677DB7"/>
    <w:rsid w:val="00677DD3"/>
    <w:rsid w:val="00680047"/>
    <w:rsid w:val="006801FC"/>
    <w:rsid w:val="006802C1"/>
    <w:rsid w:val="00680377"/>
    <w:rsid w:val="00680729"/>
    <w:rsid w:val="006808A1"/>
    <w:rsid w:val="00680C74"/>
    <w:rsid w:val="00680FF0"/>
    <w:rsid w:val="0068128D"/>
    <w:rsid w:val="006812E8"/>
    <w:rsid w:val="00681686"/>
    <w:rsid w:val="006816D3"/>
    <w:rsid w:val="006817C3"/>
    <w:rsid w:val="00681AA1"/>
    <w:rsid w:val="00681EE9"/>
    <w:rsid w:val="00681FB8"/>
    <w:rsid w:val="006820D1"/>
    <w:rsid w:val="006820DE"/>
    <w:rsid w:val="00682275"/>
    <w:rsid w:val="00682321"/>
    <w:rsid w:val="006825FF"/>
    <w:rsid w:val="006827D1"/>
    <w:rsid w:val="006828E1"/>
    <w:rsid w:val="00682BAE"/>
    <w:rsid w:val="00682F57"/>
    <w:rsid w:val="0068306C"/>
    <w:rsid w:val="00683569"/>
    <w:rsid w:val="00683602"/>
    <w:rsid w:val="00683634"/>
    <w:rsid w:val="006837D2"/>
    <w:rsid w:val="00683E7B"/>
    <w:rsid w:val="00683EB0"/>
    <w:rsid w:val="00683FDE"/>
    <w:rsid w:val="0068407A"/>
    <w:rsid w:val="006841ED"/>
    <w:rsid w:val="00684322"/>
    <w:rsid w:val="00684969"/>
    <w:rsid w:val="006849E1"/>
    <w:rsid w:val="00684B2C"/>
    <w:rsid w:val="00684EC9"/>
    <w:rsid w:val="006850FB"/>
    <w:rsid w:val="00685383"/>
    <w:rsid w:val="00685389"/>
    <w:rsid w:val="00685689"/>
    <w:rsid w:val="006858AA"/>
    <w:rsid w:val="0068595B"/>
    <w:rsid w:val="00685DCB"/>
    <w:rsid w:val="00685FF6"/>
    <w:rsid w:val="0068630F"/>
    <w:rsid w:val="00686337"/>
    <w:rsid w:val="006869C1"/>
    <w:rsid w:val="00686B28"/>
    <w:rsid w:val="00686C14"/>
    <w:rsid w:val="00686CDB"/>
    <w:rsid w:val="00686D98"/>
    <w:rsid w:val="00687496"/>
    <w:rsid w:val="006874FB"/>
    <w:rsid w:val="00687B18"/>
    <w:rsid w:val="00687B4A"/>
    <w:rsid w:val="00687BEF"/>
    <w:rsid w:val="00687DF0"/>
    <w:rsid w:val="00687FE9"/>
    <w:rsid w:val="00690133"/>
    <w:rsid w:val="006902F3"/>
    <w:rsid w:val="00690329"/>
    <w:rsid w:val="006906F7"/>
    <w:rsid w:val="00690A19"/>
    <w:rsid w:val="00690A6F"/>
    <w:rsid w:val="00690E9C"/>
    <w:rsid w:val="00691087"/>
    <w:rsid w:val="006910AF"/>
    <w:rsid w:val="0069114D"/>
    <w:rsid w:val="0069121D"/>
    <w:rsid w:val="0069141F"/>
    <w:rsid w:val="0069147D"/>
    <w:rsid w:val="006914FA"/>
    <w:rsid w:val="00691708"/>
    <w:rsid w:val="00691866"/>
    <w:rsid w:val="00691AF1"/>
    <w:rsid w:val="00691D6A"/>
    <w:rsid w:val="00691D98"/>
    <w:rsid w:val="00691EB1"/>
    <w:rsid w:val="006920AD"/>
    <w:rsid w:val="006922E2"/>
    <w:rsid w:val="006925D9"/>
    <w:rsid w:val="00692A8E"/>
    <w:rsid w:val="00692E64"/>
    <w:rsid w:val="0069331B"/>
    <w:rsid w:val="006934CF"/>
    <w:rsid w:val="006935C0"/>
    <w:rsid w:val="0069368E"/>
    <w:rsid w:val="00693793"/>
    <w:rsid w:val="006939DE"/>
    <w:rsid w:val="00693A36"/>
    <w:rsid w:val="00693A85"/>
    <w:rsid w:val="00693D0D"/>
    <w:rsid w:val="00693D32"/>
    <w:rsid w:val="00693DE1"/>
    <w:rsid w:val="0069455E"/>
    <w:rsid w:val="006946D3"/>
    <w:rsid w:val="006949B2"/>
    <w:rsid w:val="00694BF7"/>
    <w:rsid w:val="00694DD6"/>
    <w:rsid w:val="00694E3A"/>
    <w:rsid w:val="006950F8"/>
    <w:rsid w:val="00695D73"/>
    <w:rsid w:val="00695E46"/>
    <w:rsid w:val="006961B4"/>
    <w:rsid w:val="00696B98"/>
    <w:rsid w:val="00696E32"/>
    <w:rsid w:val="00696E39"/>
    <w:rsid w:val="00697126"/>
    <w:rsid w:val="006971F0"/>
    <w:rsid w:val="006974D8"/>
    <w:rsid w:val="006975D9"/>
    <w:rsid w:val="00697CA8"/>
    <w:rsid w:val="00697D5C"/>
    <w:rsid w:val="006A03DC"/>
    <w:rsid w:val="006A072E"/>
    <w:rsid w:val="006A0E88"/>
    <w:rsid w:val="006A1104"/>
    <w:rsid w:val="006A14CA"/>
    <w:rsid w:val="006A16AE"/>
    <w:rsid w:val="006A1B16"/>
    <w:rsid w:val="006A2189"/>
    <w:rsid w:val="006A21BB"/>
    <w:rsid w:val="006A2987"/>
    <w:rsid w:val="006A2CD4"/>
    <w:rsid w:val="006A3316"/>
    <w:rsid w:val="006A3432"/>
    <w:rsid w:val="006A3784"/>
    <w:rsid w:val="006A3A3D"/>
    <w:rsid w:val="006A3BA2"/>
    <w:rsid w:val="006A3FE5"/>
    <w:rsid w:val="006A4653"/>
    <w:rsid w:val="006A48E5"/>
    <w:rsid w:val="006A4B7A"/>
    <w:rsid w:val="006A4C21"/>
    <w:rsid w:val="006A4EE2"/>
    <w:rsid w:val="006A5043"/>
    <w:rsid w:val="006A5283"/>
    <w:rsid w:val="006A52B6"/>
    <w:rsid w:val="006A534A"/>
    <w:rsid w:val="006A572F"/>
    <w:rsid w:val="006A5ACC"/>
    <w:rsid w:val="006A5CAD"/>
    <w:rsid w:val="006A6139"/>
    <w:rsid w:val="006A676C"/>
    <w:rsid w:val="006A7135"/>
    <w:rsid w:val="006A7146"/>
    <w:rsid w:val="006A7201"/>
    <w:rsid w:val="006A74DC"/>
    <w:rsid w:val="006A76A3"/>
    <w:rsid w:val="006A78C2"/>
    <w:rsid w:val="006A79DB"/>
    <w:rsid w:val="006A7CC1"/>
    <w:rsid w:val="006B0065"/>
    <w:rsid w:val="006B0158"/>
    <w:rsid w:val="006B05AC"/>
    <w:rsid w:val="006B0CEB"/>
    <w:rsid w:val="006B11AD"/>
    <w:rsid w:val="006B11B9"/>
    <w:rsid w:val="006B15E2"/>
    <w:rsid w:val="006B162E"/>
    <w:rsid w:val="006B19F3"/>
    <w:rsid w:val="006B1B5F"/>
    <w:rsid w:val="006B1DA4"/>
    <w:rsid w:val="006B225E"/>
    <w:rsid w:val="006B245B"/>
    <w:rsid w:val="006B25B7"/>
    <w:rsid w:val="006B25CB"/>
    <w:rsid w:val="006B26B0"/>
    <w:rsid w:val="006B2751"/>
    <w:rsid w:val="006B2864"/>
    <w:rsid w:val="006B2A39"/>
    <w:rsid w:val="006B2C93"/>
    <w:rsid w:val="006B2E45"/>
    <w:rsid w:val="006B2F35"/>
    <w:rsid w:val="006B3299"/>
    <w:rsid w:val="006B354E"/>
    <w:rsid w:val="006B405D"/>
    <w:rsid w:val="006B4179"/>
    <w:rsid w:val="006B43BE"/>
    <w:rsid w:val="006B4671"/>
    <w:rsid w:val="006B47B0"/>
    <w:rsid w:val="006B497B"/>
    <w:rsid w:val="006B4A2F"/>
    <w:rsid w:val="006B4BAA"/>
    <w:rsid w:val="006B4BC7"/>
    <w:rsid w:val="006B5166"/>
    <w:rsid w:val="006B5338"/>
    <w:rsid w:val="006B55C6"/>
    <w:rsid w:val="006B570F"/>
    <w:rsid w:val="006B5BA3"/>
    <w:rsid w:val="006B5C74"/>
    <w:rsid w:val="006B5DA2"/>
    <w:rsid w:val="006B5DC2"/>
    <w:rsid w:val="006B6018"/>
    <w:rsid w:val="006B607C"/>
    <w:rsid w:val="006B61F8"/>
    <w:rsid w:val="006B6495"/>
    <w:rsid w:val="006B66F5"/>
    <w:rsid w:val="006B6952"/>
    <w:rsid w:val="006B7181"/>
    <w:rsid w:val="006B72CC"/>
    <w:rsid w:val="006B7446"/>
    <w:rsid w:val="006B74F0"/>
    <w:rsid w:val="006B7748"/>
    <w:rsid w:val="006B77D8"/>
    <w:rsid w:val="006B7827"/>
    <w:rsid w:val="006B784F"/>
    <w:rsid w:val="006B78C2"/>
    <w:rsid w:val="006B7C1A"/>
    <w:rsid w:val="006C0240"/>
    <w:rsid w:val="006C05A1"/>
    <w:rsid w:val="006C0927"/>
    <w:rsid w:val="006C0C73"/>
    <w:rsid w:val="006C0DD6"/>
    <w:rsid w:val="006C0E29"/>
    <w:rsid w:val="006C1391"/>
    <w:rsid w:val="006C13A8"/>
    <w:rsid w:val="006C1BA4"/>
    <w:rsid w:val="006C1CDF"/>
    <w:rsid w:val="006C1DC1"/>
    <w:rsid w:val="006C1EE2"/>
    <w:rsid w:val="006C1F94"/>
    <w:rsid w:val="006C1FA9"/>
    <w:rsid w:val="006C2256"/>
    <w:rsid w:val="006C24B4"/>
    <w:rsid w:val="006C253B"/>
    <w:rsid w:val="006C256B"/>
    <w:rsid w:val="006C2A66"/>
    <w:rsid w:val="006C2D36"/>
    <w:rsid w:val="006C2EB3"/>
    <w:rsid w:val="006C3152"/>
    <w:rsid w:val="006C31B7"/>
    <w:rsid w:val="006C31C0"/>
    <w:rsid w:val="006C33DF"/>
    <w:rsid w:val="006C33E3"/>
    <w:rsid w:val="006C3433"/>
    <w:rsid w:val="006C370E"/>
    <w:rsid w:val="006C3A1A"/>
    <w:rsid w:val="006C3D32"/>
    <w:rsid w:val="006C4106"/>
    <w:rsid w:val="006C4614"/>
    <w:rsid w:val="006C46A0"/>
    <w:rsid w:val="006C47F5"/>
    <w:rsid w:val="006C492A"/>
    <w:rsid w:val="006C4B68"/>
    <w:rsid w:val="006C4BD0"/>
    <w:rsid w:val="006C51FC"/>
    <w:rsid w:val="006C5219"/>
    <w:rsid w:val="006C5991"/>
    <w:rsid w:val="006C5BB9"/>
    <w:rsid w:val="006C5E11"/>
    <w:rsid w:val="006C6152"/>
    <w:rsid w:val="006C69AB"/>
    <w:rsid w:val="006C6B14"/>
    <w:rsid w:val="006C6B2E"/>
    <w:rsid w:val="006C6B7B"/>
    <w:rsid w:val="006C6C3F"/>
    <w:rsid w:val="006C6E33"/>
    <w:rsid w:val="006C6EFC"/>
    <w:rsid w:val="006C77C3"/>
    <w:rsid w:val="006C7859"/>
    <w:rsid w:val="006C7AAA"/>
    <w:rsid w:val="006C7FC0"/>
    <w:rsid w:val="006D01D0"/>
    <w:rsid w:val="006D01E6"/>
    <w:rsid w:val="006D02D0"/>
    <w:rsid w:val="006D0321"/>
    <w:rsid w:val="006D03CC"/>
    <w:rsid w:val="006D075F"/>
    <w:rsid w:val="006D087C"/>
    <w:rsid w:val="006D1167"/>
    <w:rsid w:val="006D1401"/>
    <w:rsid w:val="006D1494"/>
    <w:rsid w:val="006D16DC"/>
    <w:rsid w:val="006D18CC"/>
    <w:rsid w:val="006D1A90"/>
    <w:rsid w:val="006D1B21"/>
    <w:rsid w:val="006D1BE3"/>
    <w:rsid w:val="006D1D14"/>
    <w:rsid w:val="006D1D9D"/>
    <w:rsid w:val="006D211F"/>
    <w:rsid w:val="006D21AB"/>
    <w:rsid w:val="006D228E"/>
    <w:rsid w:val="006D22FB"/>
    <w:rsid w:val="006D234F"/>
    <w:rsid w:val="006D24AB"/>
    <w:rsid w:val="006D2519"/>
    <w:rsid w:val="006D2BC4"/>
    <w:rsid w:val="006D2CED"/>
    <w:rsid w:val="006D2D7B"/>
    <w:rsid w:val="006D2E58"/>
    <w:rsid w:val="006D2F6D"/>
    <w:rsid w:val="006D33B5"/>
    <w:rsid w:val="006D35CB"/>
    <w:rsid w:val="006D391F"/>
    <w:rsid w:val="006D3ACC"/>
    <w:rsid w:val="006D3B71"/>
    <w:rsid w:val="006D44BC"/>
    <w:rsid w:val="006D4623"/>
    <w:rsid w:val="006D4795"/>
    <w:rsid w:val="006D4AE9"/>
    <w:rsid w:val="006D4FDA"/>
    <w:rsid w:val="006D5247"/>
    <w:rsid w:val="006D546B"/>
    <w:rsid w:val="006D585A"/>
    <w:rsid w:val="006D60AD"/>
    <w:rsid w:val="006D6187"/>
    <w:rsid w:val="006D6220"/>
    <w:rsid w:val="006D6445"/>
    <w:rsid w:val="006D6461"/>
    <w:rsid w:val="006D654D"/>
    <w:rsid w:val="006D6B6D"/>
    <w:rsid w:val="006D6C0D"/>
    <w:rsid w:val="006D6EA8"/>
    <w:rsid w:val="006D76A8"/>
    <w:rsid w:val="006D7D72"/>
    <w:rsid w:val="006D7FF3"/>
    <w:rsid w:val="006E0142"/>
    <w:rsid w:val="006E02AD"/>
    <w:rsid w:val="006E052E"/>
    <w:rsid w:val="006E0877"/>
    <w:rsid w:val="006E09AC"/>
    <w:rsid w:val="006E0A58"/>
    <w:rsid w:val="006E0AF7"/>
    <w:rsid w:val="006E0D05"/>
    <w:rsid w:val="006E0F4A"/>
    <w:rsid w:val="006E13B1"/>
    <w:rsid w:val="006E1633"/>
    <w:rsid w:val="006E170A"/>
    <w:rsid w:val="006E19ED"/>
    <w:rsid w:val="006E1CC8"/>
    <w:rsid w:val="006E20AF"/>
    <w:rsid w:val="006E23E2"/>
    <w:rsid w:val="006E25E2"/>
    <w:rsid w:val="006E2703"/>
    <w:rsid w:val="006E2759"/>
    <w:rsid w:val="006E27D7"/>
    <w:rsid w:val="006E2A57"/>
    <w:rsid w:val="006E2C0C"/>
    <w:rsid w:val="006E2D6D"/>
    <w:rsid w:val="006E3807"/>
    <w:rsid w:val="006E392A"/>
    <w:rsid w:val="006E39B6"/>
    <w:rsid w:val="006E3AA6"/>
    <w:rsid w:val="006E3B58"/>
    <w:rsid w:val="006E3E4B"/>
    <w:rsid w:val="006E3F2C"/>
    <w:rsid w:val="006E41C8"/>
    <w:rsid w:val="006E4666"/>
    <w:rsid w:val="006E47EC"/>
    <w:rsid w:val="006E4B5B"/>
    <w:rsid w:val="006E5060"/>
    <w:rsid w:val="006E529F"/>
    <w:rsid w:val="006E5375"/>
    <w:rsid w:val="006E53C7"/>
    <w:rsid w:val="006E542C"/>
    <w:rsid w:val="006E5665"/>
    <w:rsid w:val="006E5674"/>
    <w:rsid w:val="006E594F"/>
    <w:rsid w:val="006E5B40"/>
    <w:rsid w:val="006E5B7C"/>
    <w:rsid w:val="006E5C56"/>
    <w:rsid w:val="006E5C79"/>
    <w:rsid w:val="006E5CAC"/>
    <w:rsid w:val="006E621B"/>
    <w:rsid w:val="006E62D4"/>
    <w:rsid w:val="006E640D"/>
    <w:rsid w:val="006E674A"/>
    <w:rsid w:val="006E7091"/>
    <w:rsid w:val="006E70C1"/>
    <w:rsid w:val="006E7432"/>
    <w:rsid w:val="006E756A"/>
    <w:rsid w:val="006E773A"/>
    <w:rsid w:val="006E7880"/>
    <w:rsid w:val="006E7B5E"/>
    <w:rsid w:val="006E7DED"/>
    <w:rsid w:val="006E7FDA"/>
    <w:rsid w:val="006F00EF"/>
    <w:rsid w:val="006F02DD"/>
    <w:rsid w:val="006F05B0"/>
    <w:rsid w:val="006F07C1"/>
    <w:rsid w:val="006F099E"/>
    <w:rsid w:val="006F09E0"/>
    <w:rsid w:val="006F09EF"/>
    <w:rsid w:val="006F0A6D"/>
    <w:rsid w:val="006F0DD7"/>
    <w:rsid w:val="006F0F8B"/>
    <w:rsid w:val="006F127F"/>
    <w:rsid w:val="006F1352"/>
    <w:rsid w:val="006F13E0"/>
    <w:rsid w:val="006F16AF"/>
    <w:rsid w:val="006F1737"/>
    <w:rsid w:val="006F17B8"/>
    <w:rsid w:val="006F1F8C"/>
    <w:rsid w:val="006F20D1"/>
    <w:rsid w:val="006F2149"/>
    <w:rsid w:val="006F2192"/>
    <w:rsid w:val="006F21BF"/>
    <w:rsid w:val="006F260A"/>
    <w:rsid w:val="006F2642"/>
    <w:rsid w:val="006F2730"/>
    <w:rsid w:val="006F2CF7"/>
    <w:rsid w:val="006F2F28"/>
    <w:rsid w:val="006F2FE3"/>
    <w:rsid w:val="006F3AED"/>
    <w:rsid w:val="006F3F40"/>
    <w:rsid w:val="006F44CA"/>
    <w:rsid w:val="006F4761"/>
    <w:rsid w:val="006F47A3"/>
    <w:rsid w:val="006F481D"/>
    <w:rsid w:val="006F4931"/>
    <w:rsid w:val="006F4A4A"/>
    <w:rsid w:val="006F4C57"/>
    <w:rsid w:val="006F54B9"/>
    <w:rsid w:val="006F55A7"/>
    <w:rsid w:val="006F5620"/>
    <w:rsid w:val="006F5626"/>
    <w:rsid w:val="006F56F7"/>
    <w:rsid w:val="006F58ED"/>
    <w:rsid w:val="006F5991"/>
    <w:rsid w:val="006F5A24"/>
    <w:rsid w:val="006F5FDB"/>
    <w:rsid w:val="006F60D6"/>
    <w:rsid w:val="006F6368"/>
    <w:rsid w:val="006F677A"/>
    <w:rsid w:val="006F67D2"/>
    <w:rsid w:val="006F6807"/>
    <w:rsid w:val="006F6835"/>
    <w:rsid w:val="006F6A4F"/>
    <w:rsid w:val="006F6C83"/>
    <w:rsid w:val="006F6CF5"/>
    <w:rsid w:val="006F6D6E"/>
    <w:rsid w:val="006F6FBA"/>
    <w:rsid w:val="006F6FDE"/>
    <w:rsid w:val="006F6FF3"/>
    <w:rsid w:val="006F73F7"/>
    <w:rsid w:val="006F74EB"/>
    <w:rsid w:val="006F792F"/>
    <w:rsid w:val="006F7AB6"/>
    <w:rsid w:val="006F7B96"/>
    <w:rsid w:val="006F7D1B"/>
    <w:rsid w:val="006F7FB7"/>
    <w:rsid w:val="00700055"/>
    <w:rsid w:val="00700443"/>
    <w:rsid w:val="0070048B"/>
    <w:rsid w:val="00700546"/>
    <w:rsid w:val="0070090E"/>
    <w:rsid w:val="00700A6C"/>
    <w:rsid w:val="00700D73"/>
    <w:rsid w:val="00700F08"/>
    <w:rsid w:val="00700F0B"/>
    <w:rsid w:val="0070123B"/>
    <w:rsid w:val="007018DA"/>
    <w:rsid w:val="00701A77"/>
    <w:rsid w:val="00701C6E"/>
    <w:rsid w:val="0070214B"/>
    <w:rsid w:val="007023C9"/>
    <w:rsid w:val="007028E1"/>
    <w:rsid w:val="0070292E"/>
    <w:rsid w:val="00702A0A"/>
    <w:rsid w:val="00702BBB"/>
    <w:rsid w:val="00702CF2"/>
    <w:rsid w:val="00702F53"/>
    <w:rsid w:val="007030AF"/>
    <w:rsid w:val="0070399F"/>
    <w:rsid w:val="00703C84"/>
    <w:rsid w:val="00703F1B"/>
    <w:rsid w:val="00703F92"/>
    <w:rsid w:val="007041C3"/>
    <w:rsid w:val="0070434F"/>
    <w:rsid w:val="00704A58"/>
    <w:rsid w:val="00704D0B"/>
    <w:rsid w:val="00705901"/>
    <w:rsid w:val="00705AF2"/>
    <w:rsid w:val="00705D39"/>
    <w:rsid w:val="00705D60"/>
    <w:rsid w:val="007060C6"/>
    <w:rsid w:val="0070620D"/>
    <w:rsid w:val="00706390"/>
    <w:rsid w:val="007065F2"/>
    <w:rsid w:val="007068E3"/>
    <w:rsid w:val="007069B8"/>
    <w:rsid w:val="007069D0"/>
    <w:rsid w:val="00706D74"/>
    <w:rsid w:val="00706E35"/>
    <w:rsid w:val="00707087"/>
    <w:rsid w:val="00707134"/>
    <w:rsid w:val="0070739B"/>
    <w:rsid w:val="00707412"/>
    <w:rsid w:val="00707482"/>
    <w:rsid w:val="0070771B"/>
    <w:rsid w:val="00707856"/>
    <w:rsid w:val="00707C16"/>
    <w:rsid w:val="00707D64"/>
    <w:rsid w:val="00707E57"/>
    <w:rsid w:val="0071008F"/>
    <w:rsid w:val="0071014F"/>
    <w:rsid w:val="007102B0"/>
    <w:rsid w:val="007103DE"/>
    <w:rsid w:val="007103EF"/>
    <w:rsid w:val="00710490"/>
    <w:rsid w:val="00710962"/>
    <w:rsid w:val="00710A85"/>
    <w:rsid w:val="00710C73"/>
    <w:rsid w:val="00710F4B"/>
    <w:rsid w:val="00711327"/>
    <w:rsid w:val="0071142D"/>
    <w:rsid w:val="0071143D"/>
    <w:rsid w:val="00711448"/>
    <w:rsid w:val="0071171C"/>
    <w:rsid w:val="0071176C"/>
    <w:rsid w:val="00711A40"/>
    <w:rsid w:val="00711E54"/>
    <w:rsid w:val="0071222C"/>
    <w:rsid w:val="007122D5"/>
    <w:rsid w:val="007122FE"/>
    <w:rsid w:val="00712320"/>
    <w:rsid w:val="0071244A"/>
    <w:rsid w:val="00712563"/>
    <w:rsid w:val="00712622"/>
    <w:rsid w:val="0071265E"/>
    <w:rsid w:val="0071274C"/>
    <w:rsid w:val="007129FF"/>
    <w:rsid w:val="00712ED8"/>
    <w:rsid w:val="00713446"/>
    <w:rsid w:val="00713600"/>
    <w:rsid w:val="00713A64"/>
    <w:rsid w:val="00713D71"/>
    <w:rsid w:val="00713D92"/>
    <w:rsid w:val="007141E8"/>
    <w:rsid w:val="00714319"/>
    <w:rsid w:val="00714349"/>
    <w:rsid w:val="007146AE"/>
    <w:rsid w:val="00714A00"/>
    <w:rsid w:val="00714C84"/>
    <w:rsid w:val="00714E99"/>
    <w:rsid w:val="00715000"/>
    <w:rsid w:val="007150BB"/>
    <w:rsid w:val="007152F6"/>
    <w:rsid w:val="007154EE"/>
    <w:rsid w:val="00715526"/>
    <w:rsid w:val="00715551"/>
    <w:rsid w:val="007155BA"/>
    <w:rsid w:val="00715630"/>
    <w:rsid w:val="00715636"/>
    <w:rsid w:val="0071578D"/>
    <w:rsid w:val="00715A2A"/>
    <w:rsid w:val="00715C91"/>
    <w:rsid w:val="00715EDB"/>
    <w:rsid w:val="007160F7"/>
    <w:rsid w:val="00716186"/>
    <w:rsid w:val="00716293"/>
    <w:rsid w:val="00716BF9"/>
    <w:rsid w:val="00716F60"/>
    <w:rsid w:val="0071710D"/>
    <w:rsid w:val="007173DF"/>
    <w:rsid w:val="007175E8"/>
    <w:rsid w:val="00717642"/>
    <w:rsid w:val="0071769F"/>
    <w:rsid w:val="007178FE"/>
    <w:rsid w:val="00717D4D"/>
    <w:rsid w:val="00717D74"/>
    <w:rsid w:val="007200BD"/>
    <w:rsid w:val="007202C0"/>
    <w:rsid w:val="00720327"/>
    <w:rsid w:val="00720520"/>
    <w:rsid w:val="00720B2E"/>
    <w:rsid w:val="00720EFE"/>
    <w:rsid w:val="00720F09"/>
    <w:rsid w:val="00720F2B"/>
    <w:rsid w:val="00721166"/>
    <w:rsid w:val="00721328"/>
    <w:rsid w:val="00721925"/>
    <w:rsid w:val="007219AD"/>
    <w:rsid w:val="00721B36"/>
    <w:rsid w:val="00721C08"/>
    <w:rsid w:val="00721E1C"/>
    <w:rsid w:val="00721FE8"/>
    <w:rsid w:val="00722055"/>
    <w:rsid w:val="00722068"/>
    <w:rsid w:val="007220B1"/>
    <w:rsid w:val="007221DF"/>
    <w:rsid w:val="007223AD"/>
    <w:rsid w:val="00722470"/>
    <w:rsid w:val="0072256D"/>
    <w:rsid w:val="00722E43"/>
    <w:rsid w:val="00722E93"/>
    <w:rsid w:val="0072315C"/>
    <w:rsid w:val="00723214"/>
    <w:rsid w:val="007232F0"/>
    <w:rsid w:val="00723316"/>
    <w:rsid w:val="00723448"/>
    <w:rsid w:val="00723567"/>
    <w:rsid w:val="007235AD"/>
    <w:rsid w:val="00723704"/>
    <w:rsid w:val="00723C26"/>
    <w:rsid w:val="00724156"/>
    <w:rsid w:val="007244F1"/>
    <w:rsid w:val="007245C6"/>
    <w:rsid w:val="007245E0"/>
    <w:rsid w:val="00724626"/>
    <w:rsid w:val="00724764"/>
    <w:rsid w:val="007247AC"/>
    <w:rsid w:val="00724A32"/>
    <w:rsid w:val="00724C90"/>
    <w:rsid w:val="00724DE3"/>
    <w:rsid w:val="00725644"/>
    <w:rsid w:val="0072566D"/>
    <w:rsid w:val="00725A53"/>
    <w:rsid w:val="00725AB7"/>
    <w:rsid w:val="00725C09"/>
    <w:rsid w:val="00725D92"/>
    <w:rsid w:val="00725EA9"/>
    <w:rsid w:val="00725EF6"/>
    <w:rsid w:val="00726282"/>
    <w:rsid w:val="007265C5"/>
    <w:rsid w:val="007266C1"/>
    <w:rsid w:val="00726920"/>
    <w:rsid w:val="00726D9D"/>
    <w:rsid w:val="00726F0B"/>
    <w:rsid w:val="007272AF"/>
    <w:rsid w:val="007273DC"/>
    <w:rsid w:val="007276D3"/>
    <w:rsid w:val="00727A19"/>
    <w:rsid w:val="00727AC8"/>
    <w:rsid w:val="00727C20"/>
    <w:rsid w:val="00727C4A"/>
    <w:rsid w:val="00727DB1"/>
    <w:rsid w:val="00727F8D"/>
    <w:rsid w:val="00727FF6"/>
    <w:rsid w:val="00730D10"/>
    <w:rsid w:val="00730EF4"/>
    <w:rsid w:val="00731478"/>
    <w:rsid w:val="007318D9"/>
    <w:rsid w:val="007318DE"/>
    <w:rsid w:val="00731D72"/>
    <w:rsid w:val="00731D86"/>
    <w:rsid w:val="00732302"/>
    <w:rsid w:val="00732367"/>
    <w:rsid w:val="00732AF4"/>
    <w:rsid w:val="00732C36"/>
    <w:rsid w:val="00732C8F"/>
    <w:rsid w:val="00732C94"/>
    <w:rsid w:val="00732C99"/>
    <w:rsid w:val="00732D79"/>
    <w:rsid w:val="00732DD8"/>
    <w:rsid w:val="007330CF"/>
    <w:rsid w:val="007331A4"/>
    <w:rsid w:val="00733661"/>
    <w:rsid w:val="007338A1"/>
    <w:rsid w:val="00733FD1"/>
    <w:rsid w:val="0073416E"/>
    <w:rsid w:val="00734242"/>
    <w:rsid w:val="007343D3"/>
    <w:rsid w:val="007345C3"/>
    <w:rsid w:val="0073477F"/>
    <w:rsid w:val="00734A4C"/>
    <w:rsid w:val="00734AED"/>
    <w:rsid w:val="00734B5F"/>
    <w:rsid w:val="00734C23"/>
    <w:rsid w:val="00734EB9"/>
    <w:rsid w:val="00735308"/>
    <w:rsid w:val="0073564A"/>
    <w:rsid w:val="007358C4"/>
    <w:rsid w:val="007359A9"/>
    <w:rsid w:val="00735A0B"/>
    <w:rsid w:val="00735C92"/>
    <w:rsid w:val="00735E7F"/>
    <w:rsid w:val="00736135"/>
    <w:rsid w:val="00736216"/>
    <w:rsid w:val="00736511"/>
    <w:rsid w:val="00736603"/>
    <w:rsid w:val="00736A64"/>
    <w:rsid w:val="00736B87"/>
    <w:rsid w:val="00736F20"/>
    <w:rsid w:val="0073711B"/>
    <w:rsid w:val="007372A9"/>
    <w:rsid w:val="00737435"/>
    <w:rsid w:val="0073747E"/>
    <w:rsid w:val="007379AB"/>
    <w:rsid w:val="00737E94"/>
    <w:rsid w:val="00737FCA"/>
    <w:rsid w:val="00740311"/>
    <w:rsid w:val="0074059C"/>
    <w:rsid w:val="00740691"/>
    <w:rsid w:val="00740701"/>
    <w:rsid w:val="007408DD"/>
    <w:rsid w:val="00740B84"/>
    <w:rsid w:val="00740D6E"/>
    <w:rsid w:val="00741188"/>
    <w:rsid w:val="007413EC"/>
    <w:rsid w:val="007415F1"/>
    <w:rsid w:val="00741761"/>
    <w:rsid w:val="00741859"/>
    <w:rsid w:val="00741A44"/>
    <w:rsid w:val="00741C03"/>
    <w:rsid w:val="00741FED"/>
    <w:rsid w:val="00742310"/>
    <w:rsid w:val="007424CB"/>
    <w:rsid w:val="00742D0C"/>
    <w:rsid w:val="00742D11"/>
    <w:rsid w:val="00742D80"/>
    <w:rsid w:val="00742E20"/>
    <w:rsid w:val="00743232"/>
    <w:rsid w:val="007432A1"/>
    <w:rsid w:val="00743315"/>
    <w:rsid w:val="0074364C"/>
    <w:rsid w:val="007437E0"/>
    <w:rsid w:val="00743B5B"/>
    <w:rsid w:val="00743DDD"/>
    <w:rsid w:val="00744554"/>
    <w:rsid w:val="007445D7"/>
    <w:rsid w:val="00744ABE"/>
    <w:rsid w:val="00744C40"/>
    <w:rsid w:val="0074501B"/>
    <w:rsid w:val="007452A3"/>
    <w:rsid w:val="0074593F"/>
    <w:rsid w:val="00745CC0"/>
    <w:rsid w:val="00745EB9"/>
    <w:rsid w:val="00745F04"/>
    <w:rsid w:val="0074619F"/>
    <w:rsid w:val="00746261"/>
    <w:rsid w:val="007465A6"/>
    <w:rsid w:val="007468DE"/>
    <w:rsid w:val="0074690A"/>
    <w:rsid w:val="00746BBA"/>
    <w:rsid w:val="00746EE4"/>
    <w:rsid w:val="00746F1B"/>
    <w:rsid w:val="00747152"/>
    <w:rsid w:val="007471CB"/>
    <w:rsid w:val="00747461"/>
    <w:rsid w:val="0074785A"/>
    <w:rsid w:val="00747DCE"/>
    <w:rsid w:val="00747EDE"/>
    <w:rsid w:val="007500EF"/>
    <w:rsid w:val="007503F9"/>
    <w:rsid w:val="007506B4"/>
    <w:rsid w:val="00750A40"/>
    <w:rsid w:val="00750CE5"/>
    <w:rsid w:val="00750DAD"/>
    <w:rsid w:val="00750F70"/>
    <w:rsid w:val="00750FBE"/>
    <w:rsid w:val="00751107"/>
    <w:rsid w:val="0075115B"/>
    <w:rsid w:val="007512C4"/>
    <w:rsid w:val="007519E0"/>
    <w:rsid w:val="00751FFA"/>
    <w:rsid w:val="00752089"/>
    <w:rsid w:val="007520C7"/>
    <w:rsid w:val="007522B2"/>
    <w:rsid w:val="00752450"/>
    <w:rsid w:val="0075247F"/>
    <w:rsid w:val="007527A3"/>
    <w:rsid w:val="007527E9"/>
    <w:rsid w:val="00752B3C"/>
    <w:rsid w:val="00752D04"/>
    <w:rsid w:val="00752D34"/>
    <w:rsid w:val="00752D8E"/>
    <w:rsid w:val="00752E90"/>
    <w:rsid w:val="00752FC5"/>
    <w:rsid w:val="00752FEC"/>
    <w:rsid w:val="00753031"/>
    <w:rsid w:val="007531A9"/>
    <w:rsid w:val="00753509"/>
    <w:rsid w:val="00753B1A"/>
    <w:rsid w:val="00753B5A"/>
    <w:rsid w:val="00753C93"/>
    <w:rsid w:val="00753E64"/>
    <w:rsid w:val="00753EC1"/>
    <w:rsid w:val="0075446B"/>
    <w:rsid w:val="007548A8"/>
    <w:rsid w:val="00754B83"/>
    <w:rsid w:val="00754C2B"/>
    <w:rsid w:val="00754C8B"/>
    <w:rsid w:val="00754C8C"/>
    <w:rsid w:val="00754E12"/>
    <w:rsid w:val="0075502E"/>
    <w:rsid w:val="00755243"/>
    <w:rsid w:val="007552EF"/>
    <w:rsid w:val="00755761"/>
    <w:rsid w:val="00755868"/>
    <w:rsid w:val="00755AE3"/>
    <w:rsid w:val="00755FD2"/>
    <w:rsid w:val="007564EA"/>
    <w:rsid w:val="00756618"/>
    <w:rsid w:val="00756840"/>
    <w:rsid w:val="00756A15"/>
    <w:rsid w:val="00756AD4"/>
    <w:rsid w:val="00756C2E"/>
    <w:rsid w:val="00756E22"/>
    <w:rsid w:val="00756FAE"/>
    <w:rsid w:val="0075705F"/>
    <w:rsid w:val="007572CA"/>
    <w:rsid w:val="00757B1A"/>
    <w:rsid w:val="00757D4C"/>
    <w:rsid w:val="00757DD6"/>
    <w:rsid w:val="00757E10"/>
    <w:rsid w:val="007602A4"/>
    <w:rsid w:val="00760300"/>
    <w:rsid w:val="007605EC"/>
    <w:rsid w:val="0076081F"/>
    <w:rsid w:val="0076090A"/>
    <w:rsid w:val="00760C3F"/>
    <w:rsid w:val="00760CA1"/>
    <w:rsid w:val="00760E6C"/>
    <w:rsid w:val="007612B1"/>
    <w:rsid w:val="0076144D"/>
    <w:rsid w:val="007615EB"/>
    <w:rsid w:val="00761A30"/>
    <w:rsid w:val="00761F0C"/>
    <w:rsid w:val="00761F8F"/>
    <w:rsid w:val="0076200D"/>
    <w:rsid w:val="00762AA4"/>
    <w:rsid w:val="00762C23"/>
    <w:rsid w:val="00762F82"/>
    <w:rsid w:val="00763307"/>
    <w:rsid w:val="0076332B"/>
    <w:rsid w:val="007635CF"/>
    <w:rsid w:val="00763A58"/>
    <w:rsid w:val="00764221"/>
    <w:rsid w:val="0076426E"/>
    <w:rsid w:val="007643B7"/>
    <w:rsid w:val="007646D3"/>
    <w:rsid w:val="00764A7D"/>
    <w:rsid w:val="00764C8F"/>
    <w:rsid w:val="00764E63"/>
    <w:rsid w:val="00764FB6"/>
    <w:rsid w:val="00764FE6"/>
    <w:rsid w:val="0076507C"/>
    <w:rsid w:val="00765163"/>
    <w:rsid w:val="007654A0"/>
    <w:rsid w:val="00765654"/>
    <w:rsid w:val="00765802"/>
    <w:rsid w:val="00765A0C"/>
    <w:rsid w:val="00765EA5"/>
    <w:rsid w:val="00765F09"/>
    <w:rsid w:val="007661FF"/>
    <w:rsid w:val="0076665B"/>
    <w:rsid w:val="00766DBA"/>
    <w:rsid w:val="00766F00"/>
    <w:rsid w:val="007672E1"/>
    <w:rsid w:val="00767599"/>
    <w:rsid w:val="007675DB"/>
    <w:rsid w:val="00767A84"/>
    <w:rsid w:val="00767D93"/>
    <w:rsid w:val="007700A6"/>
    <w:rsid w:val="0077049D"/>
    <w:rsid w:val="00770912"/>
    <w:rsid w:val="00770DB5"/>
    <w:rsid w:val="00770E77"/>
    <w:rsid w:val="00771036"/>
    <w:rsid w:val="0077105A"/>
    <w:rsid w:val="00771483"/>
    <w:rsid w:val="007715BB"/>
    <w:rsid w:val="00771899"/>
    <w:rsid w:val="00771B70"/>
    <w:rsid w:val="00771D9D"/>
    <w:rsid w:val="00771EEC"/>
    <w:rsid w:val="00771F90"/>
    <w:rsid w:val="007720BB"/>
    <w:rsid w:val="00772112"/>
    <w:rsid w:val="00772447"/>
    <w:rsid w:val="0077244C"/>
    <w:rsid w:val="00772784"/>
    <w:rsid w:val="00772F70"/>
    <w:rsid w:val="00772FAD"/>
    <w:rsid w:val="00772FE5"/>
    <w:rsid w:val="00773040"/>
    <w:rsid w:val="007733D8"/>
    <w:rsid w:val="0077353F"/>
    <w:rsid w:val="0077374D"/>
    <w:rsid w:val="007737A8"/>
    <w:rsid w:val="007738D2"/>
    <w:rsid w:val="00773BDB"/>
    <w:rsid w:val="00774331"/>
    <w:rsid w:val="00774405"/>
    <w:rsid w:val="0077459A"/>
    <w:rsid w:val="00774673"/>
    <w:rsid w:val="00774BF3"/>
    <w:rsid w:val="00774C19"/>
    <w:rsid w:val="00774D6B"/>
    <w:rsid w:val="007751A7"/>
    <w:rsid w:val="0077524F"/>
    <w:rsid w:val="00775512"/>
    <w:rsid w:val="007755E2"/>
    <w:rsid w:val="0077584C"/>
    <w:rsid w:val="00775971"/>
    <w:rsid w:val="007759FE"/>
    <w:rsid w:val="00775B61"/>
    <w:rsid w:val="00775D99"/>
    <w:rsid w:val="00775F8A"/>
    <w:rsid w:val="00776265"/>
    <w:rsid w:val="0077651C"/>
    <w:rsid w:val="007768AE"/>
    <w:rsid w:val="00776E31"/>
    <w:rsid w:val="00776F1B"/>
    <w:rsid w:val="00776FA0"/>
    <w:rsid w:val="00777107"/>
    <w:rsid w:val="00777193"/>
    <w:rsid w:val="007772B0"/>
    <w:rsid w:val="007773E1"/>
    <w:rsid w:val="0077750C"/>
    <w:rsid w:val="00777C9F"/>
    <w:rsid w:val="007803E0"/>
    <w:rsid w:val="007805AB"/>
    <w:rsid w:val="00780862"/>
    <w:rsid w:val="00780947"/>
    <w:rsid w:val="00780B6F"/>
    <w:rsid w:val="00780B98"/>
    <w:rsid w:val="00780D75"/>
    <w:rsid w:val="00780DE5"/>
    <w:rsid w:val="00781BB0"/>
    <w:rsid w:val="00781E74"/>
    <w:rsid w:val="007822A0"/>
    <w:rsid w:val="0078256E"/>
    <w:rsid w:val="007829A7"/>
    <w:rsid w:val="00782D4A"/>
    <w:rsid w:val="00782EC7"/>
    <w:rsid w:val="00783295"/>
    <w:rsid w:val="00783312"/>
    <w:rsid w:val="007833BC"/>
    <w:rsid w:val="0078354A"/>
    <w:rsid w:val="00783816"/>
    <w:rsid w:val="00784076"/>
    <w:rsid w:val="007842B7"/>
    <w:rsid w:val="00784682"/>
    <w:rsid w:val="00784C98"/>
    <w:rsid w:val="00784E94"/>
    <w:rsid w:val="00784EA1"/>
    <w:rsid w:val="007852DF"/>
    <w:rsid w:val="007857CA"/>
    <w:rsid w:val="00785ECD"/>
    <w:rsid w:val="00785EF4"/>
    <w:rsid w:val="00785F44"/>
    <w:rsid w:val="00785FD0"/>
    <w:rsid w:val="00786371"/>
    <w:rsid w:val="007865B0"/>
    <w:rsid w:val="007865ED"/>
    <w:rsid w:val="007866D1"/>
    <w:rsid w:val="00786905"/>
    <w:rsid w:val="00786FB2"/>
    <w:rsid w:val="00787214"/>
    <w:rsid w:val="00787921"/>
    <w:rsid w:val="00787C7C"/>
    <w:rsid w:val="00787D8B"/>
    <w:rsid w:val="00787EC6"/>
    <w:rsid w:val="00790050"/>
    <w:rsid w:val="00790203"/>
    <w:rsid w:val="007903DA"/>
    <w:rsid w:val="0079058D"/>
    <w:rsid w:val="00790D0C"/>
    <w:rsid w:val="00790D9F"/>
    <w:rsid w:val="00790FB8"/>
    <w:rsid w:val="00791084"/>
    <w:rsid w:val="0079112F"/>
    <w:rsid w:val="007913F5"/>
    <w:rsid w:val="007917C3"/>
    <w:rsid w:val="0079195F"/>
    <w:rsid w:val="00791A58"/>
    <w:rsid w:val="00792387"/>
    <w:rsid w:val="007926B1"/>
    <w:rsid w:val="00792902"/>
    <w:rsid w:val="00792EA1"/>
    <w:rsid w:val="00793402"/>
    <w:rsid w:val="007937AB"/>
    <w:rsid w:val="0079392A"/>
    <w:rsid w:val="007939C6"/>
    <w:rsid w:val="00793B73"/>
    <w:rsid w:val="00793F1D"/>
    <w:rsid w:val="007947E5"/>
    <w:rsid w:val="0079514F"/>
    <w:rsid w:val="007952AA"/>
    <w:rsid w:val="00795742"/>
    <w:rsid w:val="00795A30"/>
    <w:rsid w:val="00795E08"/>
    <w:rsid w:val="00796026"/>
    <w:rsid w:val="00796178"/>
    <w:rsid w:val="00796182"/>
    <w:rsid w:val="007961D4"/>
    <w:rsid w:val="00796537"/>
    <w:rsid w:val="007966F1"/>
    <w:rsid w:val="007967DD"/>
    <w:rsid w:val="007967E4"/>
    <w:rsid w:val="00796812"/>
    <w:rsid w:val="00796A0B"/>
    <w:rsid w:val="00797183"/>
    <w:rsid w:val="007973C3"/>
    <w:rsid w:val="00797619"/>
    <w:rsid w:val="007976CE"/>
    <w:rsid w:val="00797BCB"/>
    <w:rsid w:val="00797CF4"/>
    <w:rsid w:val="007A00B9"/>
    <w:rsid w:val="007A06EC"/>
    <w:rsid w:val="007A0805"/>
    <w:rsid w:val="007A08E5"/>
    <w:rsid w:val="007A0D7C"/>
    <w:rsid w:val="007A1268"/>
    <w:rsid w:val="007A15CC"/>
    <w:rsid w:val="007A160D"/>
    <w:rsid w:val="007A1899"/>
    <w:rsid w:val="007A1FF6"/>
    <w:rsid w:val="007A23B7"/>
    <w:rsid w:val="007A23C3"/>
    <w:rsid w:val="007A23D6"/>
    <w:rsid w:val="007A2427"/>
    <w:rsid w:val="007A25E9"/>
    <w:rsid w:val="007A26EE"/>
    <w:rsid w:val="007A2C91"/>
    <w:rsid w:val="007A2E3A"/>
    <w:rsid w:val="007A3124"/>
    <w:rsid w:val="007A3590"/>
    <w:rsid w:val="007A3830"/>
    <w:rsid w:val="007A385E"/>
    <w:rsid w:val="007A3904"/>
    <w:rsid w:val="007A3C04"/>
    <w:rsid w:val="007A3F8C"/>
    <w:rsid w:val="007A40B4"/>
    <w:rsid w:val="007A43E9"/>
    <w:rsid w:val="007A44A7"/>
    <w:rsid w:val="007A4640"/>
    <w:rsid w:val="007A4871"/>
    <w:rsid w:val="007A4D7F"/>
    <w:rsid w:val="007A4D91"/>
    <w:rsid w:val="007A508E"/>
    <w:rsid w:val="007A53AA"/>
    <w:rsid w:val="007A551C"/>
    <w:rsid w:val="007A56A7"/>
    <w:rsid w:val="007A5A59"/>
    <w:rsid w:val="007A5ABA"/>
    <w:rsid w:val="007A5D9F"/>
    <w:rsid w:val="007A5E14"/>
    <w:rsid w:val="007A5F50"/>
    <w:rsid w:val="007A609F"/>
    <w:rsid w:val="007A6136"/>
    <w:rsid w:val="007A619E"/>
    <w:rsid w:val="007A6360"/>
    <w:rsid w:val="007A661B"/>
    <w:rsid w:val="007A662C"/>
    <w:rsid w:val="007A6752"/>
    <w:rsid w:val="007A6B21"/>
    <w:rsid w:val="007A6F05"/>
    <w:rsid w:val="007A6F6F"/>
    <w:rsid w:val="007A6F8D"/>
    <w:rsid w:val="007A729F"/>
    <w:rsid w:val="007A73DA"/>
    <w:rsid w:val="007A765C"/>
    <w:rsid w:val="007A7F95"/>
    <w:rsid w:val="007B0C77"/>
    <w:rsid w:val="007B0D21"/>
    <w:rsid w:val="007B1019"/>
    <w:rsid w:val="007B11DF"/>
    <w:rsid w:val="007B133A"/>
    <w:rsid w:val="007B17F2"/>
    <w:rsid w:val="007B208B"/>
    <w:rsid w:val="007B21BA"/>
    <w:rsid w:val="007B2231"/>
    <w:rsid w:val="007B2271"/>
    <w:rsid w:val="007B2433"/>
    <w:rsid w:val="007B273E"/>
    <w:rsid w:val="007B29A4"/>
    <w:rsid w:val="007B2CEA"/>
    <w:rsid w:val="007B2E19"/>
    <w:rsid w:val="007B300D"/>
    <w:rsid w:val="007B3251"/>
    <w:rsid w:val="007B32D5"/>
    <w:rsid w:val="007B37EB"/>
    <w:rsid w:val="007B3C1D"/>
    <w:rsid w:val="007B3D4F"/>
    <w:rsid w:val="007B3DF0"/>
    <w:rsid w:val="007B3F0D"/>
    <w:rsid w:val="007B408D"/>
    <w:rsid w:val="007B4560"/>
    <w:rsid w:val="007B45E4"/>
    <w:rsid w:val="007B472B"/>
    <w:rsid w:val="007B48B8"/>
    <w:rsid w:val="007B48BB"/>
    <w:rsid w:val="007B50AB"/>
    <w:rsid w:val="007B5268"/>
    <w:rsid w:val="007B5455"/>
    <w:rsid w:val="007B55A8"/>
    <w:rsid w:val="007B5AD3"/>
    <w:rsid w:val="007B5E76"/>
    <w:rsid w:val="007B615B"/>
    <w:rsid w:val="007B65E3"/>
    <w:rsid w:val="007B67EF"/>
    <w:rsid w:val="007B6867"/>
    <w:rsid w:val="007B69F1"/>
    <w:rsid w:val="007B69FE"/>
    <w:rsid w:val="007B6E5D"/>
    <w:rsid w:val="007B6E62"/>
    <w:rsid w:val="007B715D"/>
    <w:rsid w:val="007B725B"/>
    <w:rsid w:val="007B73F9"/>
    <w:rsid w:val="007B7484"/>
    <w:rsid w:val="007B762F"/>
    <w:rsid w:val="007B7768"/>
    <w:rsid w:val="007C0002"/>
    <w:rsid w:val="007C07E6"/>
    <w:rsid w:val="007C08D2"/>
    <w:rsid w:val="007C0AD6"/>
    <w:rsid w:val="007C165B"/>
    <w:rsid w:val="007C1C2C"/>
    <w:rsid w:val="007C1F62"/>
    <w:rsid w:val="007C1FCF"/>
    <w:rsid w:val="007C2FDD"/>
    <w:rsid w:val="007C3176"/>
    <w:rsid w:val="007C33AA"/>
    <w:rsid w:val="007C33C2"/>
    <w:rsid w:val="007C3514"/>
    <w:rsid w:val="007C3534"/>
    <w:rsid w:val="007C3AB8"/>
    <w:rsid w:val="007C4033"/>
    <w:rsid w:val="007C4499"/>
    <w:rsid w:val="007C44FA"/>
    <w:rsid w:val="007C456E"/>
    <w:rsid w:val="007C45C4"/>
    <w:rsid w:val="007C4878"/>
    <w:rsid w:val="007C49F2"/>
    <w:rsid w:val="007C4AA8"/>
    <w:rsid w:val="007C4C7D"/>
    <w:rsid w:val="007C4DBA"/>
    <w:rsid w:val="007C507D"/>
    <w:rsid w:val="007C540C"/>
    <w:rsid w:val="007C560B"/>
    <w:rsid w:val="007C5658"/>
    <w:rsid w:val="007C566D"/>
    <w:rsid w:val="007C5908"/>
    <w:rsid w:val="007C5CAD"/>
    <w:rsid w:val="007C6027"/>
    <w:rsid w:val="007C65DE"/>
    <w:rsid w:val="007C671E"/>
    <w:rsid w:val="007C6E11"/>
    <w:rsid w:val="007C7E5F"/>
    <w:rsid w:val="007C7ED3"/>
    <w:rsid w:val="007C7FE2"/>
    <w:rsid w:val="007D014B"/>
    <w:rsid w:val="007D02ED"/>
    <w:rsid w:val="007D033D"/>
    <w:rsid w:val="007D04EB"/>
    <w:rsid w:val="007D05BD"/>
    <w:rsid w:val="007D08A8"/>
    <w:rsid w:val="007D0D59"/>
    <w:rsid w:val="007D0F95"/>
    <w:rsid w:val="007D1172"/>
    <w:rsid w:val="007D16C8"/>
    <w:rsid w:val="007D192D"/>
    <w:rsid w:val="007D1C80"/>
    <w:rsid w:val="007D1D3A"/>
    <w:rsid w:val="007D1DA7"/>
    <w:rsid w:val="007D1F20"/>
    <w:rsid w:val="007D21EA"/>
    <w:rsid w:val="007D2337"/>
    <w:rsid w:val="007D2482"/>
    <w:rsid w:val="007D2547"/>
    <w:rsid w:val="007D2C49"/>
    <w:rsid w:val="007D2E41"/>
    <w:rsid w:val="007D309A"/>
    <w:rsid w:val="007D34BA"/>
    <w:rsid w:val="007D3578"/>
    <w:rsid w:val="007D37F7"/>
    <w:rsid w:val="007D3918"/>
    <w:rsid w:val="007D3C25"/>
    <w:rsid w:val="007D3EAE"/>
    <w:rsid w:val="007D3F91"/>
    <w:rsid w:val="007D45C1"/>
    <w:rsid w:val="007D486D"/>
    <w:rsid w:val="007D4A06"/>
    <w:rsid w:val="007D4BEE"/>
    <w:rsid w:val="007D4EA1"/>
    <w:rsid w:val="007D4F71"/>
    <w:rsid w:val="007D52CB"/>
    <w:rsid w:val="007D54B2"/>
    <w:rsid w:val="007D58C9"/>
    <w:rsid w:val="007D5925"/>
    <w:rsid w:val="007D5A97"/>
    <w:rsid w:val="007D5B6D"/>
    <w:rsid w:val="007D5C24"/>
    <w:rsid w:val="007D61B5"/>
    <w:rsid w:val="007D6500"/>
    <w:rsid w:val="007D6566"/>
    <w:rsid w:val="007D6915"/>
    <w:rsid w:val="007D6E5A"/>
    <w:rsid w:val="007D6EDB"/>
    <w:rsid w:val="007D73D2"/>
    <w:rsid w:val="007D744F"/>
    <w:rsid w:val="007D7760"/>
    <w:rsid w:val="007D78A0"/>
    <w:rsid w:val="007D7A43"/>
    <w:rsid w:val="007D7C37"/>
    <w:rsid w:val="007D7CF3"/>
    <w:rsid w:val="007D7E66"/>
    <w:rsid w:val="007D7F03"/>
    <w:rsid w:val="007E01B4"/>
    <w:rsid w:val="007E02C4"/>
    <w:rsid w:val="007E0770"/>
    <w:rsid w:val="007E0B05"/>
    <w:rsid w:val="007E0C3B"/>
    <w:rsid w:val="007E0EDA"/>
    <w:rsid w:val="007E10FC"/>
    <w:rsid w:val="007E114F"/>
    <w:rsid w:val="007E116D"/>
    <w:rsid w:val="007E1290"/>
    <w:rsid w:val="007E138E"/>
    <w:rsid w:val="007E142A"/>
    <w:rsid w:val="007E1752"/>
    <w:rsid w:val="007E17BE"/>
    <w:rsid w:val="007E180E"/>
    <w:rsid w:val="007E1A36"/>
    <w:rsid w:val="007E1A67"/>
    <w:rsid w:val="007E2004"/>
    <w:rsid w:val="007E2330"/>
    <w:rsid w:val="007E2361"/>
    <w:rsid w:val="007E23F8"/>
    <w:rsid w:val="007E247E"/>
    <w:rsid w:val="007E297C"/>
    <w:rsid w:val="007E2984"/>
    <w:rsid w:val="007E312E"/>
    <w:rsid w:val="007E3847"/>
    <w:rsid w:val="007E39D5"/>
    <w:rsid w:val="007E3C4D"/>
    <w:rsid w:val="007E3D50"/>
    <w:rsid w:val="007E3FBB"/>
    <w:rsid w:val="007E4035"/>
    <w:rsid w:val="007E40BB"/>
    <w:rsid w:val="007E41D9"/>
    <w:rsid w:val="007E41F7"/>
    <w:rsid w:val="007E4423"/>
    <w:rsid w:val="007E4F5C"/>
    <w:rsid w:val="007E4FA6"/>
    <w:rsid w:val="007E521C"/>
    <w:rsid w:val="007E53F6"/>
    <w:rsid w:val="007E5690"/>
    <w:rsid w:val="007E5ED4"/>
    <w:rsid w:val="007E6383"/>
    <w:rsid w:val="007E6796"/>
    <w:rsid w:val="007E69BB"/>
    <w:rsid w:val="007E6A20"/>
    <w:rsid w:val="007E70C3"/>
    <w:rsid w:val="007E72FA"/>
    <w:rsid w:val="007E79E3"/>
    <w:rsid w:val="007E7A6A"/>
    <w:rsid w:val="007E7C0A"/>
    <w:rsid w:val="007E7D04"/>
    <w:rsid w:val="007E7EF0"/>
    <w:rsid w:val="007E7F2E"/>
    <w:rsid w:val="007F0162"/>
    <w:rsid w:val="007F01F5"/>
    <w:rsid w:val="007F0232"/>
    <w:rsid w:val="007F043C"/>
    <w:rsid w:val="007F0496"/>
    <w:rsid w:val="007F05E8"/>
    <w:rsid w:val="007F06B9"/>
    <w:rsid w:val="007F0A42"/>
    <w:rsid w:val="007F0C6E"/>
    <w:rsid w:val="007F0E1B"/>
    <w:rsid w:val="007F0E2B"/>
    <w:rsid w:val="007F0F4A"/>
    <w:rsid w:val="007F138A"/>
    <w:rsid w:val="007F1B3F"/>
    <w:rsid w:val="007F1FA0"/>
    <w:rsid w:val="007F2100"/>
    <w:rsid w:val="007F2290"/>
    <w:rsid w:val="007F22C2"/>
    <w:rsid w:val="007F248D"/>
    <w:rsid w:val="007F274D"/>
    <w:rsid w:val="007F2ABB"/>
    <w:rsid w:val="007F2B13"/>
    <w:rsid w:val="007F2BCF"/>
    <w:rsid w:val="007F2C25"/>
    <w:rsid w:val="007F2ECF"/>
    <w:rsid w:val="007F2F8D"/>
    <w:rsid w:val="007F304B"/>
    <w:rsid w:val="007F3425"/>
    <w:rsid w:val="007F3812"/>
    <w:rsid w:val="007F3833"/>
    <w:rsid w:val="007F38C2"/>
    <w:rsid w:val="007F38FE"/>
    <w:rsid w:val="007F3EBD"/>
    <w:rsid w:val="007F3FCB"/>
    <w:rsid w:val="007F40EF"/>
    <w:rsid w:val="007F41E1"/>
    <w:rsid w:val="007F4586"/>
    <w:rsid w:val="007F458B"/>
    <w:rsid w:val="007F46B3"/>
    <w:rsid w:val="007F4711"/>
    <w:rsid w:val="007F499E"/>
    <w:rsid w:val="007F4AA0"/>
    <w:rsid w:val="007F4BDA"/>
    <w:rsid w:val="007F4C36"/>
    <w:rsid w:val="007F4D5A"/>
    <w:rsid w:val="007F4FD7"/>
    <w:rsid w:val="007F503C"/>
    <w:rsid w:val="007F504E"/>
    <w:rsid w:val="007F52BA"/>
    <w:rsid w:val="007F585D"/>
    <w:rsid w:val="007F597D"/>
    <w:rsid w:val="007F59DD"/>
    <w:rsid w:val="007F60C2"/>
    <w:rsid w:val="007F64E3"/>
    <w:rsid w:val="007F6CCA"/>
    <w:rsid w:val="007F6E61"/>
    <w:rsid w:val="007F6FB2"/>
    <w:rsid w:val="007F6FD1"/>
    <w:rsid w:val="007F7034"/>
    <w:rsid w:val="007F75ED"/>
    <w:rsid w:val="007F765A"/>
    <w:rsid w:val="007F7A6E"/>
    <w:rsid w:val="007F7E07"/>
    <w:rsid w:val="007F7EA0"/>
    <w:rsid w:val="00800019"/>
    <w:rsid w:val="008003FF"/>
    <w:rsid w:val="00800410"/>
    <w:rsid w:val="00800491"/>
    <w:rsid w:val="008004F4"/>
    <w:rsid w:val="00800658"/>
    <w:rsid w:val="00800A7B"/>
    <w:rsid w:val="00801241"/>
    <w:rsid w:val="0080128B"/>
    <w:rsid w:val="00801304"/>
    <w:rsid w:val="0080130D"/>
    <w:rsid w:val="0080152A"/>
    <w:rsid w:val="00801BC2"/>
    <w:rsid w:val="00802440"/>
    <w:rsid w:val="0080244B"/>
    <w:rsid w:val="008025F6"/>
    <w:rsid w:val="00802B64"/>
    <w:rsid w:val="00802F8F"/>
    <w:rsid w:val="00802FD3"/>
    <w:rsid w:val="00803421"/>
    <w:rsid w:val="0080347C"/>
    <w:rsid w:val="008034A7"/>
    <w:rsid w:val="00803769"/>
    <w:rsid w:val="0080392D"/>
    <w:rsid w:val="00803CCE"/>
    <w:rsid w:val="00803FAC"/>
    <w:rsid w:val="008040B5"/>
    <w:rsid w:val="00804103"/>
    <w:rsid w:val="00804420"/>
    <w:rsid w:val="00804B6D"/>
    <w:rsid w:val="00804B8F"/>
    <w:rsid w:val="00804BFA"/>
    <w:rsid w:val="00804C8A"/>
    <w:rsid w:val="00805420"/>
    <w:rsid w:val="00805434"/>
    <w:rsid w:val="00805628"/>
    <w:rsid w:val="008059B1"/>
    <w:rsid w:val="00805E60"/>
    <w:rsid w:val="00805EFB"/>
    <w:rsid w:val="00806156"/>
    <w:rsid w:val="00806526"/>
    <w:rsid w:val="00806598"/>
    <w:rsid w:val="00806938"/>
    <w:rsid w:val="00806B87"/>
    <w:rsid w:val="00806DF8"/>
    <w:rsid w:val="0080736B"/>
    <w:rsid w:val="00807814"/>
    <w:rsid w:val="00807938"/>
    <w:rsid w:val="008079B5"/>
    <w:rsid w:val="0081066C"/>
    <w:rsid w:val="00810CA5"/>
    <w:rsid w:val="00810D60"/>
    <w:rsid w:val="00810F07"/>
    <w:rsid w:val="00810FE2"/>
    <w:rsid w:val="008110A6"/>
    <w:rsid w:val="0081110E"/>
    <w:rsid w:val="0081111E"/>
    <w:rsid w:val="00811312"/>
    <w:rsid w:val="008115F2"/>
    <w:rsid w:val="00811672"/>
    <w:rsid w:val="008116D6"/>
    <w:rsid w:val="00811ED5"/>
    <w:rsid w:val="00811EEE"/>
    <w:rsid w:val="00812371"/>
    <w:rsid w:val="0081255A"/>
    <w:rsid w:val="008127DE"/>
    <w:rsid w:val="00812987"/>
    <w:rsid w:val="00812B08"/>
    <w:rsid w:val="00812B91"/>
    <w:rsid w:val="008134F4"/>
    <w:rsid w:val="008135BD"/>
    <w:rsid w:val="00813807"/>
    <w:rsid w:val="00813A22"/>
    <w:rsid w:val="00813ACB"/>
    <w:rsid w:val="00813C47"/>
    <w:rsid w:val="00814013"/>
    <w:rsid w:val="008142F6"/>
    <w:rsid w:val="008146DA"/>
    <w:rsid w:val="008146EA"/>
    <w:rsid w:val="00814AEE"/>
    <w:rsid w:val="00814BF7"/>
    <w:rsid w:val="008150EF"/>
    <w:rsid w:val="008153D7"/>
    <w:rsid w:val="008154CB"/>
    <w:rsid w:val="008157FA"/>
    <w:rsid w:val="00815BBC"/>
    <w:rsid w:val="00815C92"/>
    <w:rsid w:val="00816340"/>
    <w:rsid w:val="008165BF"/>
    <w:rsid w:val="0081671F"/>
    <w:rsid w:val="00816AB4"/>
    <w:rsid w:val="00816FF3"/>
    <w:rsid w:val="0081701D"/>
    <w:rsid w:val="00817051"/>
    <w:rsid w:val="00817101"/>
    <w:rsid w:val="00817238"/>
    <w:rsid w:val="008175F6"/>
    <w:rsid w:val="00817687"/>
    <w:rsid w:val="008179D9"/>
    <w:rsid w:val="008179DD"/>
    <w:rsid w:val="00817CEE"/>
    <w:rsid w:val="00817DAC"/>
    <w:rsid w:val="008202B6"/>
    <w:rsid w:val="00820438"/>
    <w:rsid w:val="0082084A"/>
    <w:rsid w:val="00820868"/>
    <w:rsid w:val="00820896"/>
    <w:rsid w:val="00820AFD"/>
    <w:rsid w:val="00820B98"/>
    <w:rsid w:val="00820EE4"/>
    <w:rsid w:val="008213AF"/>
    <w:rsid w:val="008214A1"/>
    <w:rsid w:val="0082159B"/>
    <w:rsid w:val="0082196C"/>
    <w:rsid w:val="00821A37"/>
    <w:rsid w:val="00821A79"/>
    <w:rsid w:val="00821DAB"/>
    <w:rsid w:val="00821EF1"/>
    <w:rsid w:val="00821FFC"/>
    <w:rsid w:val="008220EB"/>
    <w:rsid w:val="0082239F"/>
    <w:rsid w:val="00822836"/>
    <w:rsid w:val="00822894"/>
    <w:rsid w:val="00822B96"/>
    <w:rsid w:val="00822C4D"/>
    <w:rsid w:val="00822E41"/>
    <w:rsid w:val="00822E8C"/>
    <w:rsid w:val="0082333D"/>
    <w:rsid w:val="008233F0"/>
    <w:rsid w:val="008235AF"/>
    <w:rsid w:val="0082367B"/>
    <w:rsid w:val="008236FD"/>
    <w:rsid w:val="00823754"/>
    <w:rsid w:val="008237FD"/>
    <w:rsid w:val="00823802"/>
    <w:rsid w:val="00823D98"/>
    <w:rsid w:val="00824309"/>
    <w:rsid w:val="008246D7"/>
    <w:rsid w:val="00824889"/>
    <w:rsid w:val="00824CA0"/>
    <w:rsid w:val="00824DEA"/>
    <w:rsid w:val="00824E0B"/>
    <w:rsid w:val="00824E53"/>
    <w:rsid w:val="00824E9E"/>
    <w:rsid w:val="00825273"/>
    <w:rsid w:val="008252EA"/>
    <w:rsid w:val="0082530D"/>
    <w:rsid w:val="008257D7"/>
    <w:rsid w:val="00825816"/>
    <w:rsid w:val="008258CD"/>
    <w:rsid w:val="00825D39"/>
    <w:rsid w:val="00825F30"/>
    <w:rsid w:val="00826077"/>
    <w:rsid w:val="00826D5D"/>
    <w:rsid w:val="00826EC5"/>
    <w:rsid w:val="00826FA4"/>
    <w:rsid w:val="00826FB3"/>
    <w:rsid w:val="008273B9"/>
    <w:rsid w:val="008274AF"/>
    <w:rsid w:val="00827981"/>
    <w:rsid w:val="008279D0"/>
    <w:rsid w:val="008279DC"/>
    <w:rsid w:val="00827B86"/>
    <w:rsid w:val="00827B89"/>
    <w:rsid w:val="00827C87"/>
    <w:rsid w:val="0083009E"/>
    <w:rsid w:val="008300B0"/>
    <w:rsid w:val="008301FE"/>
    <w:rsid w:val="0083038A"/>
    <w:rsid w:val="0083062A"/>
    <w:rsid w:val="0083069A"/>
    <w:rsid w:val="00830983"/>
    <w:rsid w:val="00830A23"/>
    <w:rsid w:val="00830B13"/>
    <w:rsid w:val="00830CC8"/>
    <w:rsid w:val="008313C1"/>
    <w:rsid w:val="008314C4"/>
    <w:rsid w:val="0083168D"/>
    <w:rsid w:val="008317E1"/>
    <w:rsid w:val="00831ADC"/>
    <w:rsid w:val="00831D55"/>
    <w:rsid w:val="00831D68"/>
    <w:rsid w:val="008321F1"/>
    <w:rsid w:val="008326F6"/>
    <w:rsid w:val="0083276D"/>
    <w:rsid w:val="00832F6F"/>
    <w:rsid w:val="00832F9D"/>
    <w:rsid w:val="00832FD4"/>
    <w:rsid w:val="0083322F"/>
    <w:rsid w:val="00833299"/>
    <w:rsid w:val="008336BF"/>
    <w:rsid w:val="008336ED"/>
    <w:rsid w:val="0083373B"/>
    <w:rsid w:val="00833937"/>
    <w:rsid w:val="008339D3"/>
    <w:rsid w:val="00833E20"/>
    <w:rsid w:val="00833F67"/>
    <w:rsid w:val="00833F72"/>
    <w:rsid w:val="00834023"/>
    <w:rsid w:val="008340EA"/>
    <w:rsid w:val="00834191"/>
    <w:rsid w:val="00834289"/>
    <w:rsid w:val="00834366"/>
    <w:rsid w:val="00834758"/>
    <w:rsid w:val="008347CA"/>
    <w:rsid w:val="008347D5"/>
    <w:rsid w:val="00834A0D"/>
    <w:rsid w:val="00834C44"/>
    <w:rsid w:val="00835221"/>
    <w:rsid w:val="008353A2"/>
    <w:rsid w:val="00835550"/>
    <w:rsid w:val="00835A42"/>
    <w:rsid w:val="0083623D"/>
    <w:rsid w:val="00836377"/>
    <w:rsid w:val="0083653C"/>
    <w:rsid w:val="008368F0"/>
    <w:rsid w:val="0083693E"/>
    <w:rsid w:val="00836B01"/>
    <w:rsid w:val="008370B0"/>
    <w:rsid w:val="0083743F"/>
    <w:rsid w:val="008375B5"/>
    <w:rsid w:val="00837764"/>
    <w:rsid w:val="008377C7"/>
    <w:rsid w:val="00837B28"/>
    <w:rsid w:val="00837CFB"/>
    <w:rsid w:val="00837E29"/>
    <w:rsid w:val="00837FD3"/>
    <w:rsid w:val="00840486"/>
    <w:rsid w:val="00840892"/>
    <w:rsid w:val="00840C45"/>
    <w:rsid w:val="008416B6"/>
    <w:rsid w:val="008416CB"/>
    <w:rsid w:val="00841719"/>
    <w:rsid w:val="008418BF"/>
    <w:rsid w:val="00841B73"/>
    <w:rsid w:val="008425B3"/>
    <w:rsid w:val="00842758"/>
    <w:rsid w:val="008428D4"/>
    <w:rsid w:val="00842A88"/>
    <w:rsid w:val="00842B0B"/>
    <w:rsid w:val="00842B0E"/>
    <w:rsid w:val="008432B2"/>
    <w:rsid w:val="00843385"/>
    <w:rsid w:val="008434E7"/>
    <w:rsid w:val="00843B64"/>
    <w:rsid w:val="00843D6C"/>
    <w:rsid w:val="00843F52"/>
    <w:rsid w:val="008440A7"/>
    <w:rsid w:val="00844151"/>
    <w:rsid w:val="00844301"/>
    <w:rsid w:val="0084493D"/>
    <w:rsid w:val="00844AB7"/>
    <w:rsid w:val="00844E9E"/>
    <w:rsid w:val="0084573C"/>
    <w:rsid w:val="008457FF"/>
    <w:rsid w:val="00845C5D"/>
    <w:rsid w:val="00845D31"/>
    <w:rsid w:val="00845FCE"/>
    <w:rsid w:val="0084623E"/>
    <w:rsid w:val="008462C1"/>
    <w:rsid w:val="0084634D"/>
    <w:rsid w:val="008463ED"/>
    <w:rsid w:val="00846512"/>
    <w:rsid w:val="00846684"/>
    <w:rsid w:val="008466EF"/>
    <w:rsid w:val="0084780F"/>
    <w:rsid w:val="0084797B"/>
    <w:rsid w:val="00847E02"/>
    <w:rsid w:val="00850477"/>
    <w:rsid w:val="0085047E"/>
    <w:rsid w:val="008504F0"/>
    <w:rsid w:val="00850667"/>
    <w:rsid w:val="00850699"/>
    <w:rsid w:val="00850839"/>
    <w:rsid w:val="0085091E"/>
    <w:rsid w:val="00850BBF"/>
    <w:rsid w:val="00850C29"/>
    <w:rsid w:val="00850D7D"/>
    <w:rsid w:val="00850FEE"/>
    <w:rsid w:val="00851369"/>
    <w:rsid w:val="00851868"/>
    <w:rsid w:val="00851CAD"/>
    <w:rsid w:val="00851CED"/>
    <w:rsid w:val="00851D82"/>
    <w:rsid w:val="00851DB2"/>
    <w:rsid w:val="00851E91"/>
    <w:rsid w:val="008523EC"/>
    <w:rsid w:val="00852887"/>
    <w:rsid w:val="008529A6"/>
    <w:rsid w:val="00852D5F"/>
    <w:rsid w:val="00852D77"/>
    <w:rsid w:val="00852D97"/>
    <w:rsid w:val="00852DB7"/>
    <w:rsid w:val="00852DFB"/>
    <w:rsid w:val="00852EF2"/>
    <w:rsid w:val="00853429"/>
    <w:rsid w:val="00853483"/>
    <w:rsid w:val="00853A8C"/>
    <w:rsid w:val="00853C84"/>
    <w:rsid w:val="008545DD"/>
    <w:rsid w:val="0085462C"/>
    <w:rsid w:val="00854760"/>
    <w:rsid w:val="0085483F"/>
    <w:rsid w:val="00854D17"/>
    <w:rsid w:val="00854FED"/>
    <w:rsid w:val="0085514B"/>
    <w:rsid w:val="00855320"/>
    <w:rsid w:val="0085544B"/>
    <w:rsid w:val="008554B9"/>
    <w:rsid w:val="00855A64"/>
    <w:rsid w:val="00855C4E"/>
    <w:rsid w:val="00855C79"/>
    <w:rsid w:val="00855C9A"/>
    <w:rsid w:val="008563C8"/>
    <w:rsid w:val="00856597"/>
    <w:rsid w:val="00856643"/>
    <w:rsid w:val="008567D5"/>
    <w:rsid w:val="00856821"/>
    <w:rsid w:val="008568F2"/>
    <w:rsid w:val="008569CE"/>
    <w:rsid w:val="00856AD6"/>
    <w:rsid w:val="00856C33"/>
    <w:rsid w:val="00856E8A"/>
    <w:rsid w:val="00856E93"/>
    <w:rsid w:val="00856EED"/>
    <w:rsid w:val="00857033"/>
    <w:rsid w:val="00857163"/>
    <w:rsid w:val="008579DB"/>
    <w:rsid w:val="00857C8B"/>
    <w:rsid w:val="00857E2B"/>
    <w:rsid w:val="00860215"/>
    <w:rsid w:val="0086047C"/>
    <w:rsid w:val="008604EF"/>
    <w:rsid w:val="00860683"/>
    <w:rsid w:val="00860799"/>
    <w:rsid w:val="00860987"/>
    <w:rsid w:val="00860BF4"/>
    <w:rsid w:val="00860C65"/>
    <w:rsid w:val="00860EB1"/>
    <w:rsid w:val="008616E3"/>
    <w:rsid w:val="00861835"/>
    <w:rsid w:val="008618AD"/>
    <w:rsid w:val="00861A0C"/>
    <w:rsid w:val="00861FCD"/>
    <w:rsid w:val="008620ED"/>
    <w:rsid w:val="008623B0"/>
    <w:rsid w:val="008626BC"/>
    <w:rsid w:val="00862C88"/>
    <w:rsid w:val="00862F28"/>
    <w:rsid w:val="00863026"/>
    <w:rsid w:val="0086306F"/>
    <w:rsid w:val="008631EA"/>
    <w:rsid w:val="008636D3"/>
    <w:rsid w:val="0086393E"/>
    <w:rsid w:val="00863AD0"/>
    <w:rsid w:val="00863C0E"/>
    <w:rsid w:val="00863EBE"/>
    <w:rsid w:val="00864197"/>
    <w:rsid w:val="008643A7"/>
    <w:rsid w:val="008644F8"/>
    <w:rsid w:val="008645A4"/>
    <w:rsid w:val="00864876"/>
    <w:rsid w:val="00864AF2"/>
    <w:rsid w:val="00864D45"/>
    <w:rsid w:val="00864E79"/>
    <w:rsid w:val="00865424"/>
    <w:rsid w:val="0086559C"/>
    <w:rsid w:val="008656DE"/>
    <w:rsid w:val="00865723"/>
    <w:rsid w:val="0086589B"/>
    <w:rsid w:val="008658E7"/>
    <w:rsid w:val="00865F9E"/>
    <w:rsid w:val="008661EB"/>
    <w:rsid w:val="00866408"/>
    <w:rsid w:val="00866737"/>
    <w:rsid w:val="008667E2"/>
    <w:rsid w:val="00866813"/>
    <w:rsid w:val="00866868"/>
    <w:rsid w:val="00866941"/>
    <w:rsid w:val="0086696E"/>
    <w:rsid w:val="00866AB3"/>
    <w:rsid w:val="00866F34"/>
    <w:rsid w:val="008670D7"/>
    <w:rsid w:val="0086717F"/>
    <w:rsid w:val="00867212"/>
    <w:rsid w:val="0086747B"/>
    <w:rsid w:val="008674D9"/>
    <w:rsid w:val="008675B6"/>
    <w:rsid w:val="008675E3"/>
    <w:rsid w:val="00867754"/>
    <w:rsid w:val="00867B8C"/>
    <w:rsid w:val="00867C5D"/>
    <w:rsid w:val="00867CA6"/>
    <w:rsid w:val="00867D43"/>
    <w:rsid w:val="00867EBE"/>
    <w:rsid w:val="00870060"/>
    <w:rsid w:val="008700C4"/>
    <w:rsid w:val="008700E1"/>
    <w:rsid w:val="00870648"/>
    <w:rsid w:val="00870AF5"/>
    <w:rsid w:val="00870C73"/>
    <w:rsid w:val="00870C79"/>
    <w:rsid w:val="00870F2C"/>
    <w:rsid w:val="00871191"/>
    <w:rsid w:val="008712EA"/>
    <w:rsid w:val="0087197F"/>
    <w:rsid w:val="0087198C"/>
    <w:rsid w:val="00871C80"/>
    <w:rsid w:val="00871CAC"/>
    <w:rsid w:val="008720F4"/>
    <w:rsid w:val="0087217D"/>
    <w:rsid w:val="008722BD"/>
    <w:rsid w:val="00872388"/>
    <w:rsid w:val="008723AF"/>
    <w:rsid w:val="00872661"/>
    <w:rsid w:val="008727A1"/>
    <w:rsid w:val="00872C34"/>
    <w:rsid w:val="00872CCA"/>
    <w:rsid w:val="008732DB"/>
    <w:rsid w:val="00873594"/>
    <w:rsid w:val="008736D7"/>
    <w:rsid w:val="00873744"/>
    <w:rsid w:val="00873936"/>
    <w:rsid w:val="00873C49"/>
    <w:rsid w:val="00874095"/>
    <w:rsid w:val="008740BE"/>
    <w:rsid w:val="00874113"/>
    <w:rsid w:val="0087427F"/>
    <w:rsid w:val="008742E3"/>
    <w:rsid w:val="00874970"/>
    <w:rsid w:val="00874D62"/>
    <w:rsid w:val="00874D95"/>
    <w:rsid w:val="00875090"/>
    <w:rsid w:val="008751EA"/>
    <w:rsid w:val="008753CD"/>
    <w:rsid w:val="008753FC"/>
    <w:rsid w:val="00875568"/>
    <w:rsid w:val="0087571D"/>
    <w:rsid w:val="008757E3"/>
    <w:rsid w:val="00875D32"/>
    <w:rsid w:val="00875D92"/>
    <w:rsid w:val="00876004"/>
    <w:rsid w:val="008762AB"/>
    <w:rsid w:val="00876535"/>
    <w:rsid w:val="00876988"/>
    <w:rsid w:val="008769CF"/>
    <w:rsid w:val="00876B0E"/>
    <w:rsid w:val="00876C9E"/>
    <w:rsid w:val="00876CCD"/>
    <w:rsid w:val="00876F2B"/>
    <w:rsid w:val="0087729D"/>
    <w:rsid w:val="008773C8"/>
    <w:rsid w:val="00877441"/>
    <w:rsid w:val="00877810"/>
    <w:rsid w:val="00877A62"/>
    <w:rsid w:val="00877B83"/>
    <w:rsid w:val="00877C75"/>
    <w:rsid w:val="00877EE3"/>
    <w:rsid w:val="008800D4"/>
    <w:rsid w:val="00880178"/>
    <w:rsid w:val="00880B81"/>
    <w:rsid w:val="00880C15"/>
    <w:rsid w:val="00880CD9"/>
    <w:rsid w:val="00881114"/>
    <w:rsid w:val="008812C0"/>
    <w:rsid w:val="008813D6"/>
    <w:rsid w:val="00881737"/>
    <w:rsid w:val="008817F4"/>
    <w:rsid w:val="00881826"/>
    <w:rsid w:val="00881B57"/>
    <w:rsid w:val="00881B65"/>
    <w:rsid w:val="00881D15"/>
    <w:rsid w:val="00881EA1"/>
    <w:rsid w:val="008822E5"/>
    <w:rsid w:val="008823B2"/>
    <w:rsid w:val="008824AD"/>
    <w:rsid w:val="00882527"/>
    <w:rsid w:val="00882CB5"/>
    <w:rsid w:val="0088305C"/>
    <w:rsid w:val="0088336E"/>
    <w:rsid w:val="00883650"/>
    <w:rsid w:val="0088370F"/>
    <w:rsid w:val="0088397A"/>
    <w:rsid w:val="00883ADC"/>
    <w:rsid w:val="00883DB4"/>
    <w:rsid w:val="00884373"/>
    <w:rsid w:val="0088445E"/>
    <w:rsid w:val="00884489"/>
    <w:rsid w:val="008845C4"/>
    <w:rsid w:val="00884B8F"/>
    <w:rsid w:val="00885141"/>
    <w:rsid w:val="0088523F"/>
    <w:rsid w:val="00885504"/>
    <w:rsid w:val="00885BC1"/>
    <w:rsid w:val="0088693E"/>
    <w:rsid w:val="008869FF"/>
    <w:rsid w:val="00886CDF"/>
    <w:rsid w:val="008872FD"/>
    <w:rsid w:val="0088780B"/>
    <w:rsid w:val="00887951"/>
    <w:rsid w:val="00887957"/>
    <w:rsid w:val="00887A69"/>
    <w:rsid w:val="00887B0B"/>
    <w:rsid w:val="00890177"/>
    <w:rsid w:val="00890427"/>
    <w:rsid w:val="008904FB"/>
    <w:rsid w:val="0089057A"/>
    <w:rsid w:val="0089060A"/>
    <w:rsid w:val="008908C0"/>
    <w:rsid w:val="00890A65"/>
    <w:rsid w:val="00890A85"/>
    <w:rsid w:val="00890E62"/>
    <w:rsid w:val="00890F20"/>
    <w:rsid w:val="00891150"/>
    <w:rsid w:val="008911A8"/>
    <w:rsid w:val="008911FF"/>
    <w:rsid w:val="00891225"/>
    <w:rsid w:val="008917FB"/>
    <w:rsid w:val="00891B02"/>
    <w:rsid w:val="00891CBE"/>
    <w:rsid w:val="00892049"/>
    <w:rsid w:val="00892217"/>
    <w:rsid w:val="0089255E"/>
    <w:rsid w:val="00892664"/>
    <w:rsid w:val="0089272A"/>
    <w:rsid w:val="008927AD"/>
    <w:rsid w:val="00892959"/>
    <w:rsid w:val="00892A47"/>
    <w:rsid w:val="00892AE2"/>
    <w:rsid w:val="00892B7E"/>
    <w:rsid w:val="00893003"/>
    <w:rsid w:val="00893475"/>
    <w:rsid w:val="008935DA"/>
    <w:rsid w:val="0089368A"/>
    <w:rsid w:val="008936B6"/>
    <w:rsid w:val="008937E1"/>
    <w:rsid w:val="008937EF"/>
    <w:rsid w:val="00893828"/>
    <w:rsid w:val="008938FF"/>
    <w:rsid w:val="00893D3D"/>
    <w:rsid w:val="00893F85"/>
    <w:rsid w:val="008946CB"/>
    <w:rsid w:val="008947B1"/>
    <w:rsid w:val="008948DE"/>
    <w:rsid w:val="0089513B"/>
    <w:rsid w:val="008954F1"/>
    <w:rsid w:val="008958B6"/>
    <w:rsid w:val="0089606D"/>
    <w:rsid w:val="008961C0"/>
    <w:rsid w:val="008962A3"/>
    <w:rsid w:val="008963D7"/>
    <w:rsid w:val="008964F9"/>
    <w:rsid w:val="008965E9"/>
    <w:rsid w:val="008966F7"/>
    <w:rsid w:val="00896782"/>
    <w:rsid w:val="00896B69"/>
    <w:rsid w:val="00896C44"/>
    <w:rsid w:val="00896DC8"/>
    <w:rsid w:val="00897082"/>
    <w:rsid w:val="008970CD"/>
    <w:rsid w:val="00897213"/>
    <w:rsid w:val="00897372"/>
    <w:rsid w:val="00897427"/>
    <w:rsid w:val="008974F1"/>
    <w:rsid w:val="008975F5"/>
    <w:rsid w:val="008976B7"/>
    <w:rsid w:val="00897EAD"/>
    <w:rsid w:val="008A00E5"/>
    <w:rsid w:val="008A01A1"/>
    <w:rsid w:val="008A06E4"/>
    <w:rsid w:val="008A08A0"/>
    <w:rsid w:val="008A1000"/>
    <w:rsid w:val="008A11D5"/>
    <w:rsid w:val="008A14D5"/>
    <w:rsid w:val="008A1542"/>
    <w:rsid w:val="008A1678"/>
    <w:rsid w:val="008A1B81"/>
    <w:rsid w:val="008A1E10"/>
    <w:rsid w:val="008A1E15"/>
    <w:rsid w:val="008A1FC7"/>
    <w:rsid w:val="008A2028"/>
    <w:rsid w:val="008A217D"/>
    <w:rsid w:val="008A2613"/>
    <w:rsid w:val="008A2794"/>
    <w:rsid w:val="008A29C9"/>
    <w:rsid w:val="008A2AA3"/>
    <w:rsid w:val="008A2F8F"/>
    <w:rsid w:val="008A3828"/>
    <w:rsid w:val="008A38F6"/>
    <w:rsid w:val="008A395D"/>
    <w:rsid w:val="008A39A7"/>
    <w:rsid w:val="008A3B1B"/>
    <w:rsid w:val="008A40B0"/>
    <w:rsid w:val="008A41C0"/>
    <w:rsid w:val="008A42D9"/>
    <w:rsid w:val="008A4379"/>
    <w:rsid w:val="008A44E8"/>
    <w:rsid w:val="008A48E7"/>
    <w:rsid w:val="008A4CBF"/>
    <w:rsid w:val="008A4F5E"/>
    <w:rsid w:val="008A533F"/>
    <w:rsid w:val="008A5396"/>
    <w:rsid w:val="008A5519"/>
    <w:rsid w:val="008A5549"/>
    <w:rsid w:val="008A55A2"/>
    <w:rsid w:val="008A566E"/>
    <w:rsid w:val="008A5815"/>
    <w:rsid w:val="008A5B9F"/>
    <w:rsid w:val="008A5DD7"/>
    <w:rsid w:val="008A5FE5"/>
    <w:rsid w:val="008A6115"/>
    <w:rsid w:val="008A61DD"/>
    <w:rsid w:val="008A6849"/>
    <w:rsid w:val="008A6A2B"/>
    <w:rsid w:val="008A6A41"/>
    <w:rsid w:val="008A6F48"/>
    <w:rsid w:val="008A717B"/>
    <w:rsid w:val="008A71D0"/>
    <w:rsid w:val="008A71DC"/>
    <w:rsid w:val="008A740F"/>
    <w:rsid w:val="008A7415"/>
    <w:rsid w:val="008A78C7"/>
    <w:rsid w:val="008A7900"/>
    <w:rsid w:val="008A7F6D"/>
    <w:rsid w:val="008B0320"/>
    <w:rsid w:val="008B077E"/>
    <w:rsid w:val="008B07EA"/>
    <w:rsid w:val="008B08A4"/>
    <w:rsid w:val="008B08F1"/>
    <w:rsid w:val="008B0C84"/>
    <w:rsid w:val="008B0CE9"/>
    <w:rsid w:val="008B11AA"/>
    <w:rsid w:val="008B1451"/>
    <w:rsid w:val="008B16E6"/>
    <w:rsid w:val="008B1706"/>
    <w:rsid w:val="008B176B"/>
    <w:rsid w:val="008B17BD"/>
    <w:rsid w:val="008B18F5"/>
    <w:rsid w:val="008B1F59"/>
    <w:rsid w:val="008B222E"/>
    <w:rsid w:val="008B236A"/>
    <w:rsid w:val="008B286E"/>
    <w:rsid w:val="008B2CE2"/>
    <w:rsid w:val="008B2DF0"/>
    <w:rsid w:val="008B30C8"/>
    <w:rsid w:val="008B315A"/>
    <w:rsid w:val="008B3925"/>
    <w:rsid w:val="008B3BBA"/>
    <w:rsid w:val="008B3C2A"/>
    <w:rsid w:val="008B40CD"/>
    <w:rsid w:val="008B4266"/>
    <w:rsid w:val="008B42CB"/>
    <w:rsid w:val="008B457F"/>
    <w:rsid w:val="008B4645"/>
    <w:rsid w:val="008B4718"/>
    <w:rsid w:val="008B47D3"/>
    <w:rsid w:val="008B4AE3"/>
    <w:rsid w:val="008B4AED"/>
    <w:rsid w:val="008B501F"/>
    <w:rsid w:val="008B5071"/>
    <w:rsid w:val="008B542F"/>
    <w:rsid w:val="008B55EC"/>
    <w:rsid w:val="008B5916"/>
    <w:rsid w:val="008B5A4B"/>
    <w:rsid w:val="008B5BFA"/>
    <w:rsid w:val="008B5C8D"/>
    <w:rsid w:val="008B5E08"/>
    <w:rsid w:val="008B6009"/>
    <w:rsid w:val="008B650B"/>
    <w:rsid w:val="008B6537"/>
    <w:rsid w:val="008B6785"/>
    <w:rsid w:val="008B67A2"/>
    <w:rsid w:val="008B6909"/>
    <w:rsid w:val="008B6A02"/>
    <w:rsid w:val="008B6A6E"/>
    <w:rsid w:val="008B6C46"/>
    <w:rsid w:val="008B72C7"/>
    <w:rsid w:val="008B754C"/>
    <w:rsid w:val="008B7609"/>
    <w:rsid w:val="008B7A57"/>
    <w:rsid w:val="008B7CE7"/>
    <w:rsid w:val="008B7FF2"/>
    <w:rsid w:val="008C0270"/>
    <w:rsid w:val="008C02E4"/>
    <w:rsid w:val="008C0705"/>
    <w:rsid w:val="008C0BFA"/>
    <w:rsid w:val="008C0DA5"/>
    <w:rsid w:val="008C0F4D"/>
    <w:rsid w:val="008C1516"/>
    <w:rsid w:val="008C15D7"/>
    <w:rsid w:val="008C1A5E"/>
    <w:rsid w:val="008C1C0E"/>
    <w:rsid w:val="008C1DBC"/>
    <w:rsid w:val="008C1E6D"/>
    <w:rsid w:val="008C1F32"/>
    <w:rsid w:val="008C21BE"/>
    <w:rsid w:val="008C225C"/>
    <w:rsid w:val="008C2286"/>
    <w:rsid w:val="008C268B"/>
    <w:rsid w:val="008C28E5"/>
    <w:rsid w:val="008C2DE7"/>
    <w:rsid w:val="008C2E18"/>
    <w:rsid w:val="008C2FDC"/>
    <w:rsid w:val="008C31BE"/>
    <w:rsid w:val="008C3D99"/>
    <w:rsid w:val="008C3E64"/>
    <w:rsid w:val="008C3F44"/>
    <w:rsid w:val="008C3FB9"/>
    <w:rsid w:val="008C3FBF"/>
    <w:rsid w:val="008C4246"/>
    <w:rsid w:val="008C44DB"/>
    <w:rsid w:val="008C46A5"/>
    <w:rsid w:val="008C4819"/>
    <w:rsid w:val="008C494C"/>
    <w:rsid w:val="008C4991"/>
    <w:rsid w:val="008C4C18"/>
    <w:rsid w:val="008C4F4A"/>
    <w:rsid w:val="008C5310"/>
    <w:rsid w:val="008C5502"/>
    <w:rsid w:val="008C5C7E"/>
    <w:rsid w:val="008C5D73"/>
    <w:rsid w:val="008C61DD"/>
    <w:rsid w:val="008C65A7"/>
    <w:rsid w:val="008C6643"/>
    <w:rsid w:val="008C716F"/>
    <w:rsid w:val="008C7645"/>
    <w:rsid w:val="008C764B"/>
    <w:rsid w:val="008C76F4"/>
    <w:rsid w:val="008C7786"/>
    <w:rsid w:val="008C77AC"/>
    <w:rsid w:val="008C7C44"/>
    <w:rsid w:val="008C7D00"/>
    <w:rsid w:val="008C7D31"/>
    <w:rsid w:val="008C7F62"/>
    <w:rsid w:val="008D00BE"/>
    <w:rsid w:val="008D034D"/>
    <w:rsid w:val="008D07DB"/>
    <w:rsid w:val="008D08C3"/>
    <w:rsid w:val="008D0BDF"/>
    <w:rsid w:val="008D0F2F"/>
    <w:rsid w:val="008D104F"/>
    <w:rsid w:val="008D1237"/>
    <w:rsid w:val="008D13A2"/>
    <w:rsid w:val="008D13C8"/>
    <w:rsid w:val="008D1583"/>
    <w:rsid w:val="008D1D7D"/>
    <w:rsid w:val="008D1FBC"/>
    <w:rsid w:val="008D1FD6"/>
    <w:rsid w:val="008D2015"/>
    <w:rsid w:val="008D2287"/>
    <w:rsid w:val="008D22B2"/>
    <w:rsid w:val="008D23BA"/>
    <w:rsid w:val="008D2687"/>
    <w:rsid w:val="008D2927"/>
    <w:rsid w:val="008D2CEF"/>
    <w:rsid w:val="008D2E4D"/>
    <w:rsid w:val="008D3080"/>
    <w:rsid w:val="008D30EA"/>
    <w:rsid w:val="008D373C"/>
    <w:rsid w:val="008D37E5"/>
    <w:rsid w:val="008D3848"/>
    <w:rsid w:val="008D3956"/>
    <w:rsid w:val="008D3A0E"/>
    <w:rsid w:val="008D3FE2"/>
    <w:rsid w:val="008D4275"/>
    <w:rsid w:val="008D42A1"/>
    <w:rsid w:val="008D43C9"/>
    <w:rsid w:val="008D459F"/>
    <w:rsid w:val="008D4604"/>
    <w:rsid w:val="008D4832"/>
    <w:rsid w:val="008D494A"/>
    <w:rsid w:val="008D5CE7"/>
    <w:rsid w:val="008D5D6A"/>
    <w:rsid w:val="008D5E24"/>
    <w:rsid w:val="008D5E33"/>
    <w:rsid w:val="008D5E68"/>
    <w:rsid w:val="008D60B2"/>
    <w:rsid w:val="008D634E"/>
    <w:rsid w:val="008D6378"/>
    <w:rsid w:val="008D6899"/>
    <w:rsid w:val="008D69A5"/>
    <w:rsid w:val="008D6ADE"/>
    <w:rsid w:val="008D6B5A"/>
    <w:rsid w:val="008D6C39"/>
    <w:rsid w:val="008D6DCB"/>
    <w:rsid w:val="008D6EAB"/>
    <w:rsid w:val="008D6F4A"/>
    <w:rsid w:val="008D70CF"/>
    <w:rsid w:val="008D72F5"/>
    <w:rsid w:val="008D767F"/>
    <w:rsid w:val="008D774E"/>
    <w:rsid w:val="008D78A7"/>
    <w:rsid w:val="008D7B35"/>
    <w:rsid w:val="008D7C28"/>
    <w:rsid w:val="008D7CCE"/>
    <w:rsid w:val="008D7DCF"/>
    <w:rsid w:val="008D7E9C"/>
    <w:rsid w:val="008E02CD"/>
    <w:rsid w:val="008E09BF"/>
    <w:rsid w:val="008E0ABD"/>
    <w:rsid w:val="008E0BB3"/>
    <w:rsid w:val="008E0E58"/>
    <w:rsid w:val="008E0FBD"/>
    <w:rsid w:val="008E10FB"/>
    <w:rsid w:val="008E15AB"/>
    <w:rsid w:val="008E16EC"/>
    <w:rsid w:val="008E1E73"/>
    <w:rsid w:val="008E1F64"/>
    <w:rsid w:val="008E2035"/>
    <w:rsid w:val="008E2134"/>
    <w:rsid w:val="008E23E6"/>
    <w:rsid w:val="008E2636"/>
    <w:rsid w:val="008E26DD"/>
    <w:rsid w:val="008E27DB"/>
    <w:rsid w:val="008E283B"/>
    <w:rsid w:val="008E28CF"/>
    <w:rsid w:val="008E2A2E"/>
    <w:rsid w:val="008E2AD3"/>
    <w:rsid w:val="008E2B5D"/>
    <w:rsid w:val="008E3045"/>
    <w:rsid w:val="008E348D"/>
    <w:rsid w:val="008E3815"/>
    <w:rsid w:val="008E3D24"/>
    <w:rsid w:val="008E429F"/>
    <w:rsid w:val="008E435C"/>
    <w:rsid w:val="008E4543"/>
    <w:rsid w:val="008E4A45"/>
    <w:rsid w:val="008E4B10"/>
    <w:rsid w:val="008E4B33"/>
    <w:rsid w:val="008E4CFE"/>
    <w:rsid w:val="008E4E2F"/>
    <w:rsid w:val="008E4F5E"/>
    <w:rsid w:val="008E502C"/>
    <w:rsid w:val="008E5063"/>
    <w:rsid w:val="008E5159"/>
    <w:rsid w:val="008E51BB"/>
    <w:rsid w:val="008E5481"/>
    <w:rsid w:val="008E58E2"/>
    <w:rsid w:val="008E5957"/>
    <w:rsid w:val="008E5ECF"/>
    <w:rsid w:val="008E613B"/>
    <w:rsid w:val="008E6196"/>
    <w:rsid w:val="008E6395"/>
    <w:rsid w:val="008E6552"/>
    <w:rsid w:val="008E6619"/>
    <w:rsid w:val="008E66CD"/>
    <w:rsid w:val="008E67EF"/>
    <w:rsid w:val="008E6F1B"/>
    <w:rsid w:val="008E6FD1"/>
    <w:rsid w:val="008E718F"/>
    <w:rsid w:val="008E74F2"/>
    <w:rsid w:val="008E7978"/>
    <w:rsid w:val="008E7E68"/>
    <w:rsid w:val="008E7F6A"/>
    <w:rsid w:val="008F06B6"/>
    <w:rsid w:val="008F0761"/>
    <w:rsid w:val="008F0A86"/>
    <w:rsid w:val="008F0AF6"/>
    <w:rsid w:val="008F0AFF"/>
    <w:rsid w:val="008F0D71"/>
    <w:rsid w:val="008F0F26"/>
    <w:rsid w:val="008F1333"/>
    <w:rsid w:val="008F13EF"/>
    <w:rsid w:val="008F1532"/>
    <w:rsid w:val="008F1550"/>
    <w:rsid w:val="008F17F3"/>
    <w:rsid w:val="008F1A5D"/>
    <w:rsid w:val="008F1B23"/>
    <w:rsid w:val="008F1C32"/>
    <w:rsid w:val="008F1C51"/>
    <w:rsid w:val="008F20C7"/>
    <w:rsid w:val="008F236F"/>
    <w:rsid w:val="008F2943"/>
    <w:rsid w:val="008F29E9"/>
    <w:rsid w:val="008F2B5F"/>
    <w:rsid w:val="008F3030"/>
    <w:rsid w:val="008F31B5"/>
    <w:rsid w:val="008F3444"/>
    <w:rsid w:val="008F363C"/>
    <w:rsid w:val="008F38EF"/>
    <w:rsid w:val="008F3B7E"/>
    <w:rsid w:val="008F3BCC"/>
    <w:rsid w:val="008F3C53"/>
    <w:rsid w:val="008F3D56"/>
    <w:rsid w:val="008F423F"/>
    <w:rsid w:val="008F441F"/>
    <w:rsid w:val="008F44E6"/>
    <w:rsid w:val="008F45A9"/>
    <w:rsid w:val="008F463D"/>
    <w:rsid w:val="008F4729"/>
    <w:rsid w:val="008F482D"/>
    <w:rsid w:val="008F4932"/>
    <w:rsid w:val="008F49B3"/>
    <w:rsid w:val="008F4AD6"/>
    <w:rsid w:val="008F50E0"/>
    <w:rsid w:val="008F52CE"/>
    <w:rsid w:val="008F53FC"/>
    <w:rsid w:val="008F5C02"/>
    <w:rsid w:val="008F5CC4"/>
    <w:rsid w:val="008F601C"/>
    <w:rsid w:val="008F624E"/>
    <w:rsid w:val="008F698C"/>
    <w:rsid w:val="008F6A6D"/>
    <w:rsid w:val="008F6BBF"/>
    <w:rsid w:val="008F6C90"/>
    <w:rsid w:val="008F6CC5"/>
    <w:rsid w:val="008F6E13"/>
    <w:rsid w:val="008F6F31"/>
    <w:rsid w:val="008F6FFB"/>
    <w:rsid w:val="008F70B4"/>
    <w:rsid w:val="008F758D"/>
    <w:rsid w:val="008F780F"/>
    <w:rsid w:val="008F7EBF"/>
    <w:rsid w:val="008F7EE4"/>
    <w:rsid w:val="008F7EFA"/>
    <w:rsid w:val="00900044"/>
    <w:rsid w:val="0090020A"/>
    <w:rsid w:val="00900335"/>
    <w:rsid w:val="00900766"/>
    <w:rsid w:val="00900E94"/>
    <w:rsid w:val="00900FA0"/>
    <w:rsid w:val="0090102E"/>
    <w:rsid w:val="0090112F"/>
    <w:rsid w:val="00901279"/>
    <w:rsid w:val="00901374"/>
    <w:rsid w:val="00901E36"/>
    <w:rsid w:val="0090266B"/>
    <w:rsid w:val="00902B08"/>
    <w:rsid w:val="00902D35"/>
    <w:rsid w:val="00902D9B"/>
    <w:rsid w:val="00903048"/>
    <w:rsid w:val="009030C0"/>
    <w:rsid w:val="00903146"/>
    <w:rsid w:val="0090348B"/>
    <w:rsid w:val="009035D9"/>
    <w:rsid w:val="00903870"/>
    <w:rsid w:val="0090387B"/>
    <w:rsid w:val="0090394A"/>
    <w:rsid w:val="00903962"/>
    <w:rsid w:val="00903B65"/>
    <w:rsid w:val="00903E4F"/>
    <w:rsid w:val="00903F3D"/>
    <w:rsid w:val="009042D3"/>
    <w:rsid w:val="0090432C"/>
    <w:rsid w:val="00904648"/>
    <w:rsid w:val="00904846"/>
    <w:rsid w:val="009048D5"/>
    <w:rsid w:val="00904A4C"/>
    <w:rsid w:val="00904B54"/>
    <w:rsid w:val="00904F0A"/>
    <w:rsid w:val="00904FD2"/>
    <w:rsid w:val="0090504E"/>
    <w:rsid w:val="009056DA"/>
    <w:rsid w:val="00905767"/>
    <w:rsid w:val="009059C4"/>
    <w:rsid w:val="00905B07"/>
    <w:rsid w:val="00905C54"/>
    <w:rsid w:val="00905FA3"/>
    <w:rsid w:val="00906694"/>
    <w:rsid w:val="0090674D"/>
    <w:rsid w:val="00906829"/>
    <w:rsid w:val="0090687F"/>
    <w:rsid w:val="00906CB3"/>
    <w:rsid w:val="00906F49"/>
    <w:rsid w:val="00906F9E"/>
    <w:rsid w:val="0090703B"/>
    <w:rsid w:val="009070A8"/>
    <w:rsid w:val="009073D9"/>
    <w:rsid w:val="00907457"/>
    <w:rsid w:val="00907F55"/>
    <w:rsid w:val="0091049D"/>
    <w:rsid w:val="009104D4"/>
    <w:rsid w:val="009105B4"/>
    <w:rsid w:val="00910702"/>
    <w:rsid w:val="00910B68"/>
    <w:rsid w:val="00910F90"/>
    <w:rsid w:val="009110E9"/>
    <w:rsid w:val="0091117E"/>
    <w:rsid w:val="009113B4"/>
    <w:rsid w:val="00911562"/>
    <w:rsid w:val="00911863"/>
    <w:rsid w:val="00911A63"/>
    <w:rsid w:val="00911B37"/>
    <w:rsid w:val="00911C6C"/>
    <w:rsid w:val="00911DAC"/>
    <w:rsid w:val="00911F1C"/>
    <w:rsid w:val="00911F2C"/>
    <w:rsid w:val="009121AA"/>
    <w:rsid w:val="00912336"/>
    <w:rsid w:val="009123C1"/>
    <w:rsid w:val="009124BB"/>
    <w:rsid w:val="009124C5"/>
    <w:rsid w:val="0091255B"/>
    <w:rsid w:val="009126C1"/>
    <w:rsid w:val="00912908"/>
    <w:rsid w:val="00912A14"/>
    <w:rsid w:val="00912F11"/>
    <w:rsid w:val="009130DB"/>
    <w:rsid w:val="00913285"/>
    <w:rsid w:val="00913823"/>
    <w:rsid w:val="00913894"/>
    <w:rsid w:val="0091396B"/>
    <w:rsid w:val="00913BE2"/>
    <w:rsid w:val="0091408C"/>
    <w:rsid w:val="009140C8"/>
    <w:rsid w:val="009147D3"/>
    <w:rsid w:val="00914823"/>
    <w:rsid w:val="00915034"/>
    <w:rsid w:val="0091526A"/>
    <w:rsid w:val="0091529D"/>
    <w:rsid w:val="0091559D"/>
    <w:rsid w:val="009157B8"/>
    <w:rsid w:val="00915832"/>
    <w:rsid w:val="00915863"/>
    <w:rsid w:val="009158B7"/>
    <w:rsid w:val="009158CF"/>
    <w:rsid w:val="00915950"/>
    <w:rsid w:val="00915BE7"/>
    <w:rsid w:val="00915CF7"/>
    <w:rsid w:val="00915D07"/>
    <w:rsid w:val="00915D15"/>
    <w:rsid w:val="00915D79"/>
    <w:rsid w:val="00915EA0"/>
    <w:rsid w:val="00915EAF"/>
    <w:rsid w:val="009164DD"/>
    <w:rsid w:val="009167B6"/>
    <w:rsid w:val="00916A82"/>
    <w:rsid w:val="00916DEC"/>
    <w:rsid w:val="00917276"/>
    <w:rsid w:val="0091760F"/>
    <w:rsid w:val="009176E3"/>
    <w:rsid w:val="00917B2D"/>
    <w:rsid w:val="00917BA9"/>
    <w:rsid w:val="009201B7"/>
    <w:rsid w:val="009201F6"/>
    <w:rsid w:val="009204C9"/>
    <w:rsid w:val="0092067F"/>
    <w:rsid w:val="00920840"/>
    <w:rsid w:val="00920D15"/>
    <w:rsid w:val="00920E8B"/>
    <w:rsid w:val="00921429"/>
    <w:rsid w:val="009214BE"/>
    <w:rsid w:val="009217B1"/>
    <w:rsid w:val="009219B6"/>
    <w:rsid w:val="00921CEB"/>
    <w:rsid w:val="00921E29"/>
    <w:rsid w:val="00921EED"/>
    <w:rsid w:val="0092206D"/>
    <w:rsid w:val="0092216D"/>
    <w:rsid w:val="009223B7"/>
    <w:rsid w:val="009223E1"/>
    <w:rsid w:val="00922771"/>
    <w:rsid w:val="009228E0"/>
    <w:rsid w:val="0092297F"/>
    <w:rsid w:val="009229B1"/>
    <w:rsid w:val="00922BD3"/>
    <w:rsid w:val="00923176"/>
    <w:rsid w:val="00923183"/>
    <w:rsid w:val="009231B4"/>
    <w:rsid w:val="0092328B"/>
    <w:rsid w:val="00923879"/>
    <w:rsid w:val="00923EF6"/>
    <w:rsid w:val="00923FBA"/>
    <w:rsid w:val="00924A46"/>
    <w:rsid w:val="00924D79"/>
    <w:rsid w:val="00924D7F"/>
    <w:rsid w:val="0092504D"/>
    <w:rsid w:val="009252A6"/>
    <w:rsid w:val="009255CB"/>
    <w:rsid w:val="00925847"/>
    <w:rsid w:val="009258B8"/>
    <w:rsid w:val="00925A64"/>
    <w:rsid w:val="00925D3A"/>
    <w:rsid w:val="009264FF"/>
    <w:rsid w:val="009265B8"/>
    <w:rsid w:val="00926768"/>
    <w:rsid w:val="00927376"/>
    <w:rsid w:val="00927909"/>
    <w:rsid w:val="00927B12"/>
    <w:rsid w:val="00927CBB"/>
    <w:rsid w:val="00927D42"/>
    <w:rsid w:val="0093001A"/>
    <w:rsid w:val="00930055"/>
    <w:rsid w:val="009301DE"/>
    <w:rsid w:val="00930298"/>
    <w:rsid w:val="009305FD"/>
    <w:rsid w:val="009306DC"/>
    <w:rsid w:val="00930A1B"/>
    <w:rsid w:val="00930BE7"/>
    <w:rsid w:val="009316A5"/>
    <w:rsid w:val="00931CB1"/>
    <w:rsid w:val="00931FA3"/>
    <w:rsid w:val="009321CE"/>
    <w:rsid w:val="0093277B"/>
    <w:rsid w:val="0093282C"/>
    <w:rsid w:val="00932BFC"/>
    <w:rsid w:val="00932C00"/>
    <w:rsid w:val="00932D9F"/>
    <w:rsid w:val="00932F2A"/>
    <w:rsid w:val="0093332E"/>
    <w:rsid w:val="009334EB"/>
    <w:rsid w:val="00933864"/>
    <w:rsid w:val="00933DDD"/>
    <w:rsid w:val="0093432D"/>
    <w:rsid w:val="0093435D"/>
    <w:rsid w:val="0093445B"/>
    <w:rsid w:val="0093488C"/>
    <w:rsid w:val="00934F74"/>
    <w:rsid w:val="0093546B"/>
    <w:rsid w:val="00935716"/>
    <w:rsid w:val="00935A16"/>
    <w:rsid w:val="00935BA7"/>
    <w:rsid w:val="00935D1B"/>
    <w:rsid w:val="00935E25"/>
    <w:rsid w:val="009361CE"/>
    <w:rsid w:val="0093670F"/>
    <w:rsid w:val="00936783"/>
    <w:rsid w:val="009369DB"/>
    <w:rsid w:val="00936E0C"/>
    <w:rsid w:val="00936E3A"/>
    <w:rsid w:val="0093757B"/>
    <w:rsid w:val="00937734"/>
    <w:rsid w:val="00937942"/>
    <w:rsid w:val="00937EBF"/>
    <w:rsid w:val="0094006D"/>
    <w:rsid w:val="00940076"/>
    <w:rsid w:val="00940491"/>
    <w:rsid w:val="0094068C"/>
    <w:rsid w:val="00940795"/>
    <w:rsid w:val="00940A34"/>
    <w:rsid w:val="00940ACB"/>
    <w:rsid w:val="009411EB"/>
    <w:rsid w:val="00941240"/>
    <w:rsid w:val="00941267"/>
    <w:rsid w:val="00941375"/>
    <w:rsid w:val="0094139A"/>
    <w:rsid w:val="009413F0"/>
    <w:rsid w:val="009414B7"/>
    <w:rsid w:val="00941978"/>
    <w:rsid w:val="00941C81"/>
    <w:rsid w:val="00941F21"/>
    <w:rsid w:val="00942196"/>
    <w:rsid w:val="00942557"/>
    <w:rsid w:val="00942565"/>
    <w:rsid w:val="00942924"/>
    <w:rsid w:val="00942926"/>
    <w:rsid w:val="00942989"/>
    <w:rsid w:val="009429A7"/>
    <w:rsid w:val="00942AB6"/>
    <w:rsid w:val="00942D1A"/>
    <w:rsid w:val="00942DEB"/>
    <w:rsid w:val="00942E69"/>
    <w:rsid w:val="00942F0B"/>
    <w:rsid w:val="009430B3"/>
    <w:rsid w:val="009431F6"/>
    <w:rsid w:val="009437A2"/>
    <w:rsid w:val="00943871"/>
    <w:rsid w:val="00943BA7"/>
    <w:rsid w:val="0094414D"/>
    <w:rsid w:val="009442F1"/>
    <w:rsid w:val="009443C8"/>
    <w:rsid w:val="00944507"/>
    <w:rsid w:val="009447E8"/>
    <w:rsid w:val="009447FE"/>
    <w:rsid w:val="0094491D"/>
    <w:rsid w:val="009449D2"/>
    <w:rsid w:val="00944AEC"/>
    <w:rsid w:val="009450FC"/>
    <w:rsid w:val="0094537A"/>
    <w:rsid w:val="0094550C"/>
    <w:rsid w:val="00945597"/>
    <w:rsid w:val="009455B5"/>
    <w:rsid w:val="00945717"/>
    <w:rsid w:val="009458E3"/>
    <w:rsid w:val="0094595B"/>
    <w:rsid w:val="00945A06"/>
    <w:rsid w:val="00945FBB"/>
    <w:rsid w:val="009463F8"/>
    <w:rsid w:val="009469EF"/>
    <w:rsid w:val="00946BDC"/>
    <w:rsid w:val="00946C22"/>
    <w:rsid w:val="00946D9C"/>
    <w:rsid w:val="009470C1"/>
    <w:rsid w:val="009471F7"/>
    <w:rsid w:val="00947247"/>
    <w:rsid w:val="009473C4"/>
    <w:rsid w:val="009474EE"/>
    <w:rsid w:val="00947614"/>
    <w:rsid w:val="0094780C"/>
    <w:rsid w:val="0094790B"/>
    <w:rsid w:val="0095032E"/>
    <w:rsid w:val="009503E4"/>
    <w:rsid w:val="00950721"/>
    <w:rsid w:val="0095091D"/>
    <w:rsid w:val="00950D4B"/>
    <w:rsid w:val="00950DE9"/>
    <w:rsid w:val="00950E60"/>
    <w:rsid w:val="00950EC7"/>
    <w:rsid w:val="0095105D"/>
    <w:rsid w:val="009510C6"/>
    <w:rsid w:val="0095167E"/>
    <w:rsid w:val="009516E9"/>
    <w:rsid w:val="009516F1"/>
    <w:rsid w:val="009517CD"/>
    <w:rsid w:val="009518B8"/>
    <w:rsid w:val="00951BFB"/>
    <w:rsid w:val="00952160"/>
    <w:rsid w:val="00952634"/>
    <w:rsid w:val="00952A27"/>
    <w:rsid w:val="0095303D"/>
    <w:rsid w:val="00953094"/>
    <w:rsid w:val="0095317C"/>
    <w:rsid w:val="0095317E"/>
    <w:rsid w:val="009538DD"/>
    <w:rsid w:val="009538DE"/>
    <w:rsid w:val="00953C45"/>
    <w:rsid w:val="00953D2E"/>
    <w:rsid w:val="00953D43"/>
    <w:rsid w:val="00953F41"/>
    <w:rsid w:val="00954441"/>
    <w:rsid w:val="0095462C"/>
    <w:rsid w:val="0095484A"/>
    <w:rsid w:val="00954ADA"/>
    <w:rsid w:val="00954B2C"/>
    <w:rsid w:val="00954B82"/>
    <w:rsid w:val="00954D16"/>
    <w:rsid w:val="00954DFC"/>
    <w:rsid w:val="00955237"/>
    <w:rsid w:val="0095541C"/>
    <w:rsid w:val="00955555"/>
    <w:rsid w:val="0095576F"/>
    <w:rsid w:val="0095596E"/>
    <w:rsid w:val="009559C6"/>
    <w:rsid w:val="009559F9"/>
    <w:rsid w:val="00955B7A"/>
    <w:rsid w:val="009562BF"/>
    <w:rsid w:val="00956326"/>
    <w:rsid w:val="00956668"/>
    <w:rsid w:val="00956710"/>
    <w:rsid w:val="0095682B"/>
    <w:rsid w:val="009568CD"/>
    <w:rsid w:val="00956BA8"/>
    <w:rsid w:val="00956E03"/>
    <w:rsid w:val="009570C3"/>
    <w:rsid w:val="009572C2"/>
    <w:rsid w:val="00957555"/>
    <w:rsid w:val="00957782"/>
    <w:rsid w:val="0095789A"/>
    <w:rsid w:val="00957C8F"/>
    <w:rsid w:val="00957E4B"/>
    <w:rsid w:val="00957FC2"/>
    <w:rsid w:val="00960148"/>
    <w:rsid w:val="009603A1"/>
    <w:rsid w:val="0096052D"/>
    <w:rsid w:val="0096057C"/>
    <w:rsid w:val="00960595"/>
    <w:rsid w:val="0096066E"/>
    <w:rsid w:val="00960892"/>
    <w:rsid w:val="0096093A"/>
    <w:rsid w:val="009609EC"/>
    <w:rsid w:val="00960B22"/>
    <w:rsid w:val="00960B79"/>
    <w:rsid w:val="00960C78"/>
    <w:rsid w:val="00960D60"/>
    <w:rsid w:val="00960EC1"/>
    <w:rsid w:val="0096103B"/>
    <w:rsid w:val="00961164"/>
    <w:rsid w:val="00961582"/>
    <w:rsid w:val="0096160D"/>
    <w:rsid w:val="00962079"/>
    <w:rsid w:val="0096278D"/>
    <w:rsid w:val="0096280C"/>
    <w:rsid w:val="0096288D"/>
    <w:rsid w:val="009629BA"/>
    <w:rsid w:val="00962E39"/>
    <w:rsid w:val="009633D1"/>
    <w:rsid w:val="0096346E"/>
    <w:rsid w:val="0096352E"/>
    <w:rsid w:val="00963DF3"/>
    <w:rsid w:val="00964423"/>
    <w:rsid w:val="00964485"/>
    <w:rsid w:val="0096450A"/>
    <w:rsid w:val="009647BB"/>
    <w:rsid w:val="00964A7D"/>
    <w:rsid w:val="00964CF7"/>
    <w:rsid w:val="00964E62"/>
    <w:rsid w:val="009650CF"/>
    <w:rsid w:val="009657B3"/>
    <w:rsid w:val="009659CE"/>
    <w:rsid w:val="00965AD0"/>
    <w:rsid w:val="00965C59"/>
    <w:rsid w:val="00965F76"/>
    <w:rsid w:val="00966847"/>
    <w:rsid w:val="00966B96"/>
    <w:rsid w:val="00966BE3"/>
    <w:rsid w:val="00966ED3"/>
    <w:rsid w:val="00967183"/>
    <w:rsid w:val="0096756B"/>
    <w:rsid w:val="00967689"/>
    <w:rsid w:val="0096771B"/>
    <w:rsid w:val="00967A09"/>
    <w:rsid w:val="00967A39"/>
    <w:rsid w:val="00967D30"/>
    <w:rsid w:val="00967E40"/>
    <w:rsid w:val="00967F50"/>
    <w:rsid w:val="00967FDA"/>
    <w:rsid w:val="00970263"/>
    <w:rsid w:val="009702B3"/>
    <w:rsid w:val="009702C8"/>
    <w:rsid w:val="00970571"/>
    <w:rsid w:val="00970638"/>
    <w:rsid w:val="0097097B"/>
    <w:rsid w:val="009709F2"/>
    <w:rsid w:val="00970AEE"/>
    <w:rsid w:val="00970B54"/>
    <w:rsid w:val="00970C52"/>
    <w:rsid w:val="00970CCD"/>
    <w:rsid w:val="00970CFA"/>
    <w:rsid w:val="00970E2B"/>
    <w:rsid w:val="00970E33"/>
    <w:rsid w:val="00970E75"/>
    <w:rsid w:val="009714E4"/>
    <w:rsid w:val="00971902"/>
    <w:rsid w:val="00971A66"/>
    <w:rsid w:val="00971F8F"/>
    <w:rsid w:val="0097217B"/>
    <w:rsid w:val="0097220C"/>
    <w:rsid w:val="00972261"/>
    <w:rsid w:val="009724A7"/>
    <w:rsid w:val="00972665"/>
    <w:rsid w:val="0097275A"/>
    <w:rsid w:val="009727C1"/>
    <w:rsid w:val="00973662"/>
    <w:rsid w:val="00973B07"/>
    <w:rsid w:val="00973BC2"/>
    <w:rsid w:val="00973D82"/>
    <w:rsid w:val="0097406E"/>
    <w:rsid w:val="009741BB"/>
    <w:rsid w:val="00974713"/>
    <w:rsid w:val="009748CF"/>
    <w:rsid w:val="009748D4"/>
    <w:rsid w:val="0097499F"/>
    <w:rsid w:val="00974CEE"/>
    <w:rsid w:val="00975246"/>
    <w:rsid w:val="00975252"/>
    <w:rsid w:val="009755E0"/>
    <w:rsid w:val="0097564E"/>
    <w:rsid w:val="0097594F"/>
    <w:rsid w:val="00975A56"/>
    <w:rsid w:val="00975BDD"/>
    <w:rsid w:val="00975FCF"/>
    <w:rsid w:val="0097619E"/>
    <w:rsid w:val="009761C7"/>
    <w:rsid w:val="0097635C"/>
    <w:rsid w:val="0097662B"/>
    <w:rsid w:val="0097670B"/>
    <w:rsid w:val="009769C9"/>
    <w:rsid w:val="00976A8C"/>
    <w:rsid w:val="00976C85"/>
    <w:rsid w:val="00976CF8"/>
    <w:rsid w:val="00976F5B"/>
    <w:rsid w:val="009770ED"/>
    <w:rsid w:val="009772C7"/>
    <w:rsid w:val="009777FC"/>
    <w:rsid w:val="00977DE9"/>
    <w:rsid w:val="0098010D"/>
    <w:rsid w:val="0098018B"/>
    <w:rsid w:val="0098093B"/>
    <w:rsid w:val="00980C0F"/>
    <w:rsid w:val="00981578"/>
    <w:rsid w:val="00981C9B"/>
    <w:rsid w:val="00982094"/>
    <w:rsid w:val="0098213F"/>
    <w:rsid w:val="00982A28"/>
    <w:rsid w:val="00982F1E"/>
    <w:rsid w:val="00982F56"/>
    <w:rsid w:val="00983441"/>
    <w:rsid w:val="00983783"/>
    <w:rsid w:val="0098398D"/>
    <w:rsid w:val="00983A1E"/>
    <w:rsid w:val="009840FA"/>
    <w:rsid w:val="00984200"/>
    <w:rsid w:val="00984315"/>
    <w:rsid w:val="00984637"/>
    <w:rsid w:val="00984D7C"/>
    <w:rsid w:val="00984EAF"/>
    <w:rsid w:val="00984F32"/>
    <w:rsid w:val="00984FCB"/>
    <w:rsid w:val="00985301"/>
    <w:rsid w:val="00985544"/>
    <w:rsid w:val="009858BF"/>
    <w:rsid w:val="009859BF"/>
    <w:rsid w:val="00985BB0"/>
    <w:rsid w:val="00985EC7"/>
    <w:rsid w:val="0098614C"/>
    <w:rsid w:val="00986340"/>
    <w:rsid w:val="00986760"/>
    <w:rsid w:val="009867B4"/>
    <w:rsid w:val="00987107"/>
    <w:rsid w:val="009875A2"/>
    <w:rsid w:val="0098781A"/>
    <w:rsid w:val="00987A0A"/>
    <w:rsid w:val="00987A60"/>
    <w:rsid w:val="00987C46"/>
    <w:rsid w:val="00987E5A"/>
    <w:rsid w:val="00987F6C"/>
    <w:rsid w:val="009901DA"/>
    <w:rsid w:val="009904FB"/>
    <w:rsid w:val="00990751"/>
    <w:rsid w:val="0099087E"/>
    <w:rsid w:val="0099098A"/>
    <w:rsid w:val="00990A15"/>
    <w:rsid w:val="009910C0"/>
    <w:rsid w:val="009912E4"/>
    <w:rsid w:val="00991395"/>
    <w:rsid w:val="009913D6"/>
    <w:rsid w:val="0099147A"/>
    <w:rsid w:val="009916AE"/>
    <w:rsid w:val="0099181E"/>
    <w:rsid w:val="0099192E"/>
    <w:rsid w:val="00991AF3"/>
    <w:rsid w:val="00991D79"/>
    <w:rsid w:val="00992018"/>
    <w:rsid w:val="00992056"/>
    <w:rsid w:val="00992485"/>
    <w:rsid w:val="009926AB"/>
    <w:rsid w:val="00992ABC"/>
    <w:rsid w:val="00992F6B"/>
    <w:rsid w:val="009931BA"/>
    <w:rsid w:val="00993478"/>
    <w:rsid w:val="009935C9"/>
    <w:rsid w:val="00993C50"/>
    <w:rsid w:val="0099423A"/>
    <w:rsid w:val="009942B8"/>
    <w:rsid w:val="009942CD"/>
    <w:rsid w:val="009944E8"/>
    <w:rsid w:val="00994814"/>
    <w:rsid w:val="0099494C"/>
    <w:rsid w:val="00994B94"/>
    <w:rsid w:val="00994C99"/>
    <w:rsid w:val="00994CD2"/>
    <w:rsid w:val="00994D08"/>
    <w:rsid w:val="0099524C"/>
    <w:rsid w:val="009954CE"/>
    <w:rsid w:val="009956DD"/>
    <w:rsid w:val="0099580F"/>
    <w:rsid w:val="00995A1B"/>
    <w:rsid w:val="00995E43"/>
    <w:rsid w:val="00995E4E"/>
    <w:rsid w:val="00995FDF"/>
    <w:rsid w:val="00996216"/>
    <w:rsid w:val="009962E1"/>
    <w:rsid w:val="009963BD"/>
    <w:rsid w:val="0099647C"/>
    <w:rsid w:val="009964D7"/>
    <w:rsid w:val="00996A01"/>
    <w:rsid w:val="00996F01"/>
    <w:rsid w:val="00996FDF"/>
    <w:rsid w:val="00996FED"/>
    <w:rsid w:val="00997828"/>
    <w:rsid w:val="00997B6B"/>
    <w:rsid w:val="00997F8A"/>
    <w:rsid w:val="009A03E4"/>
    <w:rsid w:val="009A05B6"/>
    <w:rsid w:val="009A067B"/>
    <w:rsid w:val="009A0C36"/>
    <w:rsid w:val="009A0C94"/>
    <w:rsid w:val="009A0D66"/>
    <w:rsid w:val="009A111A"/>
    <w:rsid w:val="009A132F"/>
    <w:rsid w:val="009A1386"/>
    <w:rsid w:val="009A1595"/>
    <w:rsid w:val="009A1667"/>
    <w:rsid w:val="009A16D1"/>
    <w:rsid w:val="009A16DE"/>
    <w:rsid w:val="009A16FF"/>
    <w:rsid w:val="009A178D"/>
    <w:rsid w:val="009A1F49"/>
    <w:rsid w:val="009A1FB8"/>
    <w:rsid w:val="009A2292"/>
    <w:rsid w:val="009A266C"/>
    <w:rsid w:val="009A2751"/>
    <w:rsid w:val="009A33CD"/>
    <w:rsid w:val="009A369D"/>
    <w:rsid w:val="009A3CC6"/>
    <w:rsid w:val="009A3D0C"/>
    <w:rsid w:val="009A3D1C"/>
    <w:rsid w:val="009A413D"/>
    <w:rsid w:val="009A44D8"/>
    <w:rsid w:val="009A458B"/>
    <w:rsid w:val="009A4CE0"/>
    <w:rsid w:val="009A4CE2"/>
    <w:rsid w:val="009A532E"/>
    <w:rsid w:val="009A562E"/>
    <w:rsid w:val="009A5B02"/>
    <w:rsid w:val="009A5BF4"/>
    <w:rsid w:val="009A5DBA"/>
    <w:rsid w:val="009A5DE4"/>
    <w:rsid w:val="009A5EE7"/>
    <w:rsid w:val="009A5EEC"/>
    <w:rsid w:val="009A6AFB"/>
    <w:rsid w:val="009A6D82"/>
    <w:rsid w:val="009A6FA5"/>
    <w:rsid w:val="009A70E1"/>
    <w:rsid w:val="009A7804"/>
    <w:rsid w:val="009A7973"/>
    <w:rsid w:val="009A7A17"/>
    <w:rsid w:val="009A7F5A"/>
    <w:rsid w:val="009B01E8"/>
    <w:rsid w:val="009B047B"/>
    <w:rsid w:val="009B070A"/>
    <w:rsid w:val="009B0CE3"/>
    <w:rsid w:val="009B1072"/>
    <w:rsid w:val="009B1282"/>
    <w:rsid w:val="009B157F"/>
    <w:rsid w:val="009B17E6"/>
    <w:rsid w:val="009B1AD3"/>
    <w:rsid w:val="009B1C24"/>
    <w:rsid w:val="009B1D66"/>
    <w:rsid w:val="009B1DBC"/>
    <w:rsid w:val="009B1E1B"/>
    <w:rsid w:val="009B288A"/>
    <w:rsid w:val="009B28FC"/>
    <w:rsid w:val="009B2A75"/>
    <w:rsid w:val="009B3107"/>
    <w:rsid w:val="009B3313"/>
    <w:rsid w:val="009B33C5"/>
    <w:rsid w:val="009B376D"/>
    <w:rsid w:val="009B395F"/>
    <w:rsid w:val="009B3D7B"/>
    <w:rsid w:val="009B3E29"/>
    <w:rsid w:val="009B4023"/>
    <w:rsid w:val="009B42AE"/>
    <w:rsid w:val="009B469C"/>
    <w:rsid w:val="009B4788"/>
    <w:rsid w:val="009B4B59"/>
    <w:rsid w:val="009B4C04"/>
    <w:rsid w:val="009B4C4B"/>
    <w:rsid w:val="009B4CB6"/>
    <w:rsid w:val="009B4DA9"/>
    <w:rsid w:val="009B51E7"/>
    <w:rsid w:val="009B5204"/>
    <w:rsid w:val="009B5295"/>
    <w:rsid w:val="009B5925"/>
    <w:rsid w:val="009B5A27"/>
    <w:rsid w:val="009B5C0E"/>
    <w:rsid w:val="009B5C8F"/>
    <w:rsid w:val="009B5DB9"/>
    <w:rsid w:val="009B5E3D"/>
    <w:rsid w:val="009B5EB9"/>
    <w:rsid w:val="009B602A"/>
    <w:rsid w:val="009B61FC"/>
    <w:rsid w:val="009B6F7E"/>
    <w:rsid w:val="009B70CA"/>
    <w:rsid w:val="009B75C3"/>
    <w:rsid w:val="009B767E"/>
    <w:rsid w:val="009B7983"/>
    <w:rsid w:val="009B7E3E"/>
    <w:rsid w:val="009C0077"/>
    <w:rsid w:val="009C04B2"/>
    <w:rsid w:val="009C08BA"/>
    <w:rsid w:val="009C0906"/>
    <w:rsid w:val="009C0ABA"/>
    <w:rsid w:val="009C0D8D"/>
    <w:rsid w:val="009C0F5E"/>
    <w:rsid w:val="009C0FF9"/>
    <w:rsid w:val="009C1151"/>
    <w:rsid w:val="009C1693"/>
    <w:rsid w:val="009C170A"/>
    <w:rsid w:val="009C1765"/>
    <w:rsid w:val="009C17DA"/>
    <w:rsid w:val="009C1E0E"/>
    <w:rsid w:val="009C1FBD"/>
    <w:rsid w:val="009C2021"/>
    <w:rsid w:val="009C21BA"/>
    <w:rsid w:val="009C23EB"/>
    <w:rsid w:val="009C2793"/>
    <w:rsid w:val="009C28E5"/>
    <w:rsid w:val="009C2A58"/>
    <w:rsid w:val="009C2B59"/>
    <w:rsid w:val="009C3353"/>
    <w:rsid w:val="009C3600"/>
    <w:rsid w:val="009C39F5"/>
    <w:rsid w:val="009C3AAB"/>
    <w:rsid w:val="009C3F10"/>
    <w:rsid w:val="009C41AB"/>
    <w:rsid w:val="009C4212"/>
    <w:rsid w:val="009C429D"/>
    <w:rsid w:val="009C42BC"/>
    <w:rsid w:val="009C42EF"/>
    <w:rsid w:val="009C4646"/>
    <w:rsid w:val="009C4946"/>
    <w:rsid w:val="009C4BFC"/>
    <w:rsid w:val="009C4D5C"/>
    <w:rsid w:val="009C4E8E"/>
    <w:rsid w:val="009C4F85"/>
    <w:rsid w:val="009C5242"/>
    <w:rsid w:val="009C5478"/>
    <w:rsid w:val="009C5490"/>
    <w:rsid w:val="009C5B94"/>
    <w:rsid w:val="009C5D52"/>
    <w:rsid w:val="009C5F3E"/>
    <w:rsid w:val="009C6464"/>
    <w:rsid w:val="009C6AA1"/>
    <w:rsid w:val="009C6C2E"/>
    <w:rsid w:val="009C6D2A"/>
    <w:rsid w:val="009C6E96"/>
    <w:rsid w:val="009C73E7"/>
    <w:rsid w:val="009C76EB"/>
    <w:rsid w:val="009C78C0"/>
    <w:rsid w:val="009C7E5A"/>
    <w:rsid w:val="009D01BA"/>
    <w:rsid w:val="009D03EE"/>
    <w:rsid w:val="009D074F"/>
    <w:rsid w:val="009D079B"/>
    <w:rsid w:val="009D09AB"/>
    <w:rsid w:val="009D0F06"/>
    <w:rsid w:val="009D14B7"/>
    <w:rsid w:val="009D1505"/>
    <w:rsid w:val="009D18BA"/>
    <w:rsid w:val="009D1A5B"/>
    <w:rsid w:val="009D1C83"/>
    <w:rsid w:val="009D1E8D"/>
    <w:rsid w:val="009D2152"/>
    <w:rsid w:val="009D2293"/>
    <w:rsid w:val="009D2509"/>
    <w:rsid w:val="009D2511"/>
    <w:rsid w:val="009D286D"/>
    <w:rsid w:val="009D2971"/>
    <w:rsid w:val="009D2976"/>
    <w:rsid w:val="009D2D3B"/>
    <w:rsid w:val="009D2E19"/>
    <w:rsid w:val="009D2E1B"/>
    <w:rsid w:val="009D3369"/>
    <w:rsid w:val="009D3564"/>
    <w:rsid w:val="009D36F1"/>
    <w:rsid w:val="009D36F3"/>
    <w:rsid w:val="009D3AF6"/>
    <w:rsid w:val="009D3B20"/>
    <w:rsid w:val="009D40D1"/>
    <w:rsid w:val="009D40D5"/>
    <w:rsid w:val="009D43FD"/>
    <w:rsid w:val="009D471A"/>
    <w:rsid w:val="009D4AC5"/>
    <w:rsid w:val="009D4AC7"/>
    <w:rsid w:val="009D4B9B"/>
    <w:rsid w:val="009D4FB8"/>
    <w:rsid w:val="009D51FF"/>
    <w:rsid w:val="009D5232"/>
    <w:rsid w:val="009D572F"/>
    <w:rsid w:val="009D57B7"/>
    <w:rsid w:val="009D5D4B"/>
    <w:rsid w:val="009D5ED0"/>
    <w:rsid w:val="009D604B"/>
    <w:rsid w:val="009D62DD"/>
    <w:rsid w:val="009D64E9"/>
    <w:rsid w:val="009D6600"/>
    <w:rsid w:val="009D66C4"/>
    <w:rsid w:val="009D67CB"/>
    <w:rsid w:val="009D6876"/>
    <w:rsid w:val="009D687B"/>
    <w:rsid w:val="009D6CF6"/>
    <w:rsid w:val="009D6EE0"/>
    <w:rsid w:val="009D6F1A"/>
    <w:rsid w:val="009D7068"/>
    <w:rsid w:val="009D7438"/>
    <w:rsid w:val="009D7505"/>
    <w:rsid w:val="009D769D"/>
    <w:rsid w:val="009D79F3"/>
    <w:rsid w:val="009D7F1F"/>
    <w:rsid w:val="009D7FF9"/>
    <w:rsid w:val="009E01E7"/>
    <w:rsid w:val="009E0321"/>
    <w:rsid w:val="009E03C8"/>
    <w:rsid w:val="009E0529"/>
    <w:rsid w:val="009E0AE1"/>
    <w:rsid w:val="009E0B9F"/>
    <w:rsid w:val="009E0E1F"/>
    <w:rsid w:val="009E0E5D"/>
    <w:rsid w:val="009E0E6E"/>
    <w:rsid w:val="009E115E"/>
    <w:rsid w:val="009E1254"/>
    <w:rsid w:val="009E1580"/>
    <w:rsid w:val="009E16DA"/>
    <w:rsid w:val="009E177A"/>
    <w:rsid w:val="009E17A1"/>
    <w:rsid w:val="009E1829"/>
    <w:rsid w:val="009E1C7A"/>
    <w:rsid w:val="009E1C7B"/>
    <w:rsid w:val="009E1CA5"/>
    <w:rsid w:val="009E1DEB"/>
    <w:rsid w:val="009E216D"/>
    <w:rsid w:val="009E23DD"/>
    <w:rsid w:val="009E2405"/>
    <w:rsid w:val="009E35D9"/>
    <w:rsid w:val="009E35EA"/>
    <w:rsid w:val="009E3CA9"/>
    <w:rsid w:val="009E3D07"/>
    <w:rsid w:val="009E3DDE"/>
    <w:rsid w:val="009E45B8"/>
    <w:rsid w:val="009E4C34"/>
    <w:rsid w:val="009E4E71"/>
    <w:rsid w:val="009E4ED5"/>
    <w:rsid w:val="009E52C8"/>
    <w:rsid w:val="009E5343"/>
    <w:rsid w:val="009E558A"/>
    <w:rsid w:val="009E565E"/>
    <w:rsid w:val="009E594F"/>
    <w:rsid w:val="009E5A9E"/>
    <w:rsid w:val="009E6116"/>
    <w:rsid w:val="009E6162"/>
    <w:rsid w:val="009E6185"/>
    <w:rsid w:val="009E63DE"/>
    <w:rsid w:val="009E64E1"/>
    <w:rsid w:val="009E661A"/>
    <w:rsid w:val="009E6804"/>
    <w:rsid w:val="009E689C"/>
    <w:rsid w:val="009E68A5"/>
    <w:rsid w:val="009E6CF7"/>
    <w:rsid w:val="009E6D31"/>
    <w:rsid w:val="009E6EDC"/>
    <w:rsid w:val="009E7E79"/>
    <w:rsid w:val="009F01FF"/>
    <w:rsid w:val="009F0406"/>
    <w:rsid w:val="009F0A82"/>
    <w:rsid w:val="009F0C8E"/>
    <w:rsid w:val="009F1144"/>
    <w:rsid w:val="009F12DF"/>
    <w:rsid w:val="009F16BF"/>
    <w:rsid w:val="009F16EE"/>
    <w:rsid w:val="009F19D4"/>
    <w:rsid w:val="009F1CF4"/>
    <w:rsid w:val="009F1D04"/>
    <w:rsid w:val="009F1D7D"/>
    <w:rsid w:val="009F2041"/>
    <w:rsid w:val="009F26AF"/>
    <w:rsid w:val="009F26B2"/>
    <w:rsid w:val="009F26F8"/>
    <w:rsid w:val="009F27CF"/>
    <w:rsid w:val="009F282C"/>
    <w:rsid w:val="009F2944"/>
    <w:rsid w:val="009F29C5"/>
    <w:rsid w:val="009F29F1"/>
    <w:rsid w:val="009F3285"/>
    <w:rsid w:val="009F336F"/>
    <w:rsid w:val="009F35A6"/>
    <w:rsid w:val="009F369A"/>
    <w:rsid w:val="009F3991"/>
    <w:rsid w:val="009F3A5B"/>
    <w:rsid w:val="009F3B7D"/>
    <w:rsid w:val="009F3E61"/>
    <w:rsid w:val="009F3F70"/>
    <w:rsid w:val="009F3FF5"/>
    <w:rsid w:val="009F4481"/>
    <w:rsid w:val="009F44E1"/>
    <w:rsid w:val="009F468B"/>
    <w:rsid w:val="009F47A1"/>
    <w:rsid w:val="009F48F0"/>
    <w:rsid w:val="009F4D43"/>
    <w:rsid w:val="009F4D8A"/>
    <w:rsid w:val="009F556A"/>
    <w:rsid w:val="009F594F"/>
    <w:rsid w:val="009F59BE"/>
    <w:rsid w:val="009F5FC5"/>
    <w:rsid w:val="009F64C8"/>
    <w:rsid w:val="009F66BD"/>
    <w:rsid w:val="009F687D"/>
    <w:rsid w:val="009F764A"/>
    <w:rsid w:val="009F7726"/>
    <w:rsid w:val="009F7C95"/>
    <w:rsid w:val="009F7F63"/>
    <w:rsid w:val="00A004F9"/>
    <w:rsid w:val="00A0073B"/>
    <w:rsid w:val="00A008EA"/>
    <w:rsid w:val="00A00A28"/>
    <w:rsid w:val="00A00D00"/>
    <w:rsid w:val="00A00D78"/>
    <w:rsid w:val="00A011B2"/>
    <w:rsid w:val="00A0132E"/>
    <w:rsid w:val="00A013A9"/>
    <w:rsid w:val="00A01572"/>
    <w:rsid w:val="00A0170B"/>
    <w:rsid w:val="00A01D62"/>
    <w:rsid w:val="00A01EAB"/>
    <w:rsid w:val="00A02065"/>
    <w:rsid w:val="00A020C2"/>
    <w:rsid w:val="00A0220B"/>
    <w:rsid w:val="00A02357"/>
    <w:rsid w:val="00A0245E"/>
    <w:rsid w:val="00A0288B"/>
    <w:rsid w:val="00A02914"/>
    <w:rsid w:val="00A02AFC"/>
    <w:rsid w:val="00A02DAA"/>
    <w:rsid w:val="00A034EB"/>
    <w:rsid w:val="00A0389F"/>
    <w:rsid w:val="00A03B3B"/>
    <w:rsid w:val="00A03D4E"/>
    <w:rsid w:val="00A0431A"/>
    <w:rsid w:val="00A04347"/>
    <w:rsid w:val="00A046D3"/>
    <w:rsid w:val="00A04A4C"/>
    <w:rsid w:val="00A04B37"/>
    <w:rsid w:val="00A04B8B"/>
    <w:rsid w:val="00A04C01"/>
    <w:rsid w:val="00A04D15"/>
    <w:rsid w:val="00A05037"/>
    <w:rsid w:val="00A051B0"/>
    <w:rsid w:val="00A052BB"/>
    <w:rsid w:val="00A056B4"/>
    <w:rsid w:val="00A05724"/>
    <w:rsid w:val="00A05B6A"/>
    <w:rsid w:val="00A05BC9"/>
    <w:rsid w:val="00A05C81"/>
    <w:rsid w:val="00A06127"/>
    <w:rsid w:val="00A062EC"/>
    <w:rsid w:val="00A06B56"/>
    <w:rsid w:val="00A06DFA"/>
    <w:rsid w:val="00A07638"/>
    <w:rsid w:val="00A079A9"/>
    <w:rsid w:val="00A07A5C"/>
    <w:rsid w:val="00A07B0F"/>
    <w:rsid w:val="00A07BA0"/>
    <w:rsid w:val="00A07C62"/>
    <w:rsid w:val="00A1009A"/>
    <w:rsid w:val="00A1038F"/>
    <w:rsid w:val="00A10451"/>
    <w:rsid w:val="00A104A8"/>
    <w:rsid w:val="00A105F0"/>
    <w:rsid w:val="00A108BB"/>
    <w:rsid w:val="00A10AE3"/>
    <w:rsid w:val="00A10B9B"/>
    <w:rsid w:val="00A10C53"/>
    <w:rsid w:val="00A10EBC"/>
    <w:rsid w:val="00A1147F"/>
    <w:rsid w:val="00A115A6"/>
    <w:rsid w:val="00A11684"/>
    <w:rsid w:val="00A1192D"/>
    <w:rsid w:val="00A11C8D"/>
    <w:rsid w:val="00A11D65"/>
    <w:rsid w:val="00A11EA4"/>
    <w:rsid w:val="00A12378"/>
    <w:rsid w:val="00A12682"/>
    <w:rsid w:val="00A13145"/>
    <w:rsid w:val="00A1326A"/>
    <w:rsid w:val="00A13292"/>
    <w:rsid w:val="00A1332A"/>
    <w:rsid w:val="00A133FD"/>
    <w:rsid w:val="00A138B7"/>
    <w:rsid w:val="00A139D4"/>
    <w:rsid w:val="00A139FD"/>
    <w:rsid w:val="00A13E24"/>
    <w:rsid w:val="00A13F2C"/>
    <w:rsid w:val="00A14098"/>
    <w:rsid w:val="00A14183"/>
    <w:rsid w:val="00A14542"/>
    <w:rsid w:val="00A145FB"/>
    <w:rsid w:val="00A147D1"/>
    <w:rsid w:val="00A147E3"/>
    <w:rsid w:val="00A14827"/>
    <w:rsid w:val="00A14A7F"/>
    <w:rsid w:val="00A14BE6"/>
    <w:rsid w:val="00A14FEB"/>
    <w:rsid w:val="00A15013"/>
    <w:rsid w:val="00A1502C"/>
    <w:rsid w:val="00A150B4"/>
    <w:rsid w:val="00A151AE"/>
    <w:rsid w:val="00A1524E"/>
    <w:rsid w:val="00A15872"/>
    <w:rsid w:val="00A15BCC"/>
    <w:rsid w:val="00A15C29"/>
    <w:rsid w:val="00A15DEA"/>
    <w:rsid w:val="00A15FE2"/>
    <w:rsid w:val="00A1617A"/>
    <w:rsid w:val="00A1619D"/>
    <w:rsid w:val="00A16505"/>
    <w:rsid w:val="00A16835"/>
    <w:rsid w:val="00A16BBA"/>
    <w:rsid w:val="00A16D1A"/>
    <w:rsid w:val="00A16EB4"/>
    <w:rsid w:val="00A17035"/>
    <w:rsid w:val="00A1732B"/>
    <w:rsid w:val="00A173B6"/>
    <w:rsid w:val="00A1775E"/>
    <w:rsid w:val="00A17802"/>
    <w:rsid w:val="00A17C03"/>
    <w:rsid w:val="00A17D6A"/>
    <w:rsid w:val="00A17F4C"/>
    <w:rsid w:val="00A20499"/>
    <w:rsid w:val="00A207A6"/>
    <w:rsid w:val="00A20AB1"/>
    <w:rsid w:val="00A20EDC"/>
    <w:rsid w:val="00A2163B"/>
    <w:rsid w:val="00A21696"/>
    <w:rsid w:val="00A218B9"/>
    <w:rsid w:val="00A2199B"/>
    <w:rsid w:val="00A21BB5"/>
    <w:rsid w:val="00A21FC3"/>
    <w:rsid w:val="00A226E7"/>
    <w:rsid w:val="00A22A86"/>
    <w:rsid w:val="00A22B63"/>
    <w:rsid w:val="00A22C7C"/>
    <w:rsid w:val="00A22EC6"/>
    <w:rsid w:val="00A2320F"/>
    <w:rsid w:val="00A232A2"/>
    <w:rsid w:val="00A2336F"/>
    <w:rsid w:val="00A23712"/>
    <w:rsid w:val="00A237DB"/>
    <w:rsid w:val="00A2381D"/>
    <w:rsid w:val="00A23C85"/>
    <w:rsid w:val="00A23CBE"/>
    <w:rsid w:val="00A23D75"/>
    <w:rsid w:val="00A23EDA"/>
    <w:rsid w:val="00A24127"/>
    <w:rsid w:val="00A243E6"/>
    <w:rsid w:val="00A24B41"/>
    <w:rsid w:val="00A24BF0"/>
    <w:rsid w:val="00A24FE8"/>
    <w:rsid w:val="00A251AA"/>
    <w:rsid w:val="00A254C3"/>
    <w:rsid w:val="00A25597"/>
    <w:rsid w:val="00A2572A"/>
    <w:rsid w:val="00A258D9"/>
    <w:rsid w:val="00A25B80"/>
    <w:rsid w:val="00A25FBD"/>
    <w:rsid w:val="00A263CF"/>
    <w:rsid w:val="00A26507"/>
    <w:rsid w:val="00A267B5"/>
    <w:rsid w:val="00A268C3"/>
    <w:rsid w:val="00A269B5"/>
    <w:rsid w:val="00A26A98"/>
    <w:rsid w:val="00A26C44"/>
    <w:rsid w:val="00A26CF3"/>
    <w:rsid w:val="00A27148"/>
    <w:rsid w:val="00A27257"/>
    <w:rsid w:val="00A27852"/>
    <w:rsid w:val="00A279B0"/>
    <w:rsid w:val="00A279F7"/>
    <w:rsid w:val="00A27B8B"/>
    <w:rsid w:val="00A27C75"/>
    <w:rsid w:val="00A27FDC"/>
    <w:rsid w:val="00A302F2"/>
    <w:rsid w:val="00A3037C"/>
    <w:rsid w:val="00A303AF"/>
    <w:rsid w:val="00A308CE"/>
    <w:rsid w:val="00A30A54"/>
    <w:rsid w:val="00A30BAC"/>
    <w:rsid w:val="00A30F81"/>
    <w:rsid w:val="00A31236"/>
    <w:rsid w:val="00A312FB"/>
    <w:rsid w:val="00A3196D"/>
    <w:rsid w:val="00A31A2A"/>
    <w:rsid w:val="00A31A34"/>
    <w:rsid w:val="00A31B1A"/>
    <w:rsid w:val="00A31CDA"/>
    <w:rsid w:val="00A31FED"/>
    <w:rsid w:val="00A32109"/>
    <w:rsid w:val="00A3244B"/>
    <w:rsid w:val="00A327D7"/>
    <w:rsid w:val="00A327E3"/>
    <w:rsid w:val="00A32AFE"/>
    <w:rsid w:val="00A32D09"/>
    <w:rsid w:val="00A32E91"/>
    <w:rsid w:val="00A32EC2"/>
    <w:rsid w:val="00A32EF7"/>
    <w:rsid w:val="00A32F1C"/>
    <w:rsid w:val="00A33002"/>
    <w:rsid w:val="00A33027"/>
    <w:rsid w:val="00A33252"/>
    <w:rsid w:val="00A33DCF"/>
    <w:rsid w:val="00A33F89"/>
    <w:rsid w:val="00A34090"/>
    <w:rsid w:val="00A3415C"/>
    <w:rsid w:val="00A34172"/>
    <w:rsid w:val="00A342F8"/>
    <w:rsid w:val="00A34A05"/>
    <w:rsid w:val="00A34AEE"/>
    <w:rsid w:val="00A34BF2"/>
    <w:rsid w:val="00A34F75"/>
    <w:rsid w:val="00A34FC4"/>
    <w:rsid w:val="00A35241"/>
    <w:rsid w:val="00A354E6"/>
    <w:rsid w:val="00A35582"/>
    <w:rsid w:val="00A35679"/>
    <w:rsid w:val="00A35718"/>
    <w:rsid w:val="00A359B0"/>
    <w:rsid w:val="00A359BD"/>
    <w:rsid w:val="00A35B3B"/>
    <w:rsid w:val="00A35B47"/>
    <w:rsid w:val="00A35BAF"/>
    <w:rsid w:val="00A35C06"/>
    <w:rsid w:val="00A35D0E"/>
    <w:rsid w:val="00A36146"/>
    <w:rsid w:val="00A36459"/>
    <w:rsid w:val="00A367CB"/>
    <w:rsid w:val="00A36BE2"/>
    <w:rsid w:val="00A37296"/>
    <w:rsid w:val="00A374B3"/>
    <w:rsid w:val="00A375DB"/>
    <w:rsid w:val="00A37630"/>
    <w:rsid w:val="00A376EC"/>
    <w:rsid w:val="00A37B45"/>
    <w:rsid w:val="00A37D5D"/>
    <w:rsid w:val="00A37FF1"/>
    <w:rsid w:val="00A4006A"/>
    <w:rsid w:val="00A40263"/>
    <w:rsid w:val="00A40488"/>
    <w:rsid w:val="00A407E2"/>
    <w:rsid w:val="00A40875"/>
    <w:rsid w:val="00A40D51"/>
    <w:rsid w:val="00A4161C"/>
    <w:rsid w:val="00A41792"/>
    <w:rsid w:val="00A417D0"/>
    <w:rsid w:val="00A418D4"/>
    <w:rsid w:val="00A41A75"/>
    <w:rsid w:val="00A41CDC"/>
    <w:rsid w:val="00A41F7D"/>
    <w:rsid w:val="00A420DA"/>
    <w:rsid w:val="00A42128"/>
    <w:rsid w:val="00A423DC"/>
    <w:rsid w:val="00A428F9"/>
    <w:rsid w:val="00A42BE9"/>
    <w:rsid w:val="00A43304"/>
    <w:rsid w:val="00A4337F"/>
    <w:rsid w:val="00A43386"/>
    <w:rsid w:val="00A433F0"/>
    <w:rsid w:val="00A43434"/>
    <w:rsid w:val="00A4355A"/>
    <w:rsid w:val="00A43880"/>
    <w:rsid w:val="00A43ACE"/>
    <w:rsid w:val="00A43CBF"/>
    <w:rsid w:val="00A43DD4"/>
    <w:rsid w:val="00A44029"/>
    <w:rsid w:val="00A44590"/>
    <w:rsid w:val="00A44A0A"/>
    <w:rsid w:val="00A44AD8"/>
    <w:rsid w:val="00A44FD2"/>
    <w:rsid w:val="00A45087"/>
    <w:rsid w:val="00A4518F"/>
    <w:rsid w:val="00A452BA"/>
    <w:rsid w:val="00A4547A"/>
    <w:rsid w:val="00A4559B"/>
    <w:rsid w:val="00A45860"/>
    <w:rsid w:val="00A458C6"/>
    <w:rsid w:val="00A458E0"/>
    <w:rsid w:val="00A45AF1"/>
    <w:rsid w:val="00A45DE6"/>
    <w:rsid w:val="00A45E71"/>
    <w:rsid w:val="00A45F92"/>
    <w:rsid w:val="00A45F96"/>
    <w:rsid w:val="00A45FC7"/>
    <w:rsid w:val="00A46674"/>
    <w:rsid w:val="00A4681F"/>
    <w:rsid w:val="00A46B5A"/>
    <w:rsid w:val="00A46B8F"/>
    <w:rsid w:val="00A46D9D"/>
    <w:rsid w:val="00A46EAE"/>
    <w:rsid w:val="00A47552"/>
    <w:rsid w:val="00A47598"/>
    <w:rsid w:val="00A47879"/>
    <w:rsid w:val="00A47FD4"/>
    <w:rsid w:val="00A500DA"/>
    <w:rsid w:val="00A50186"/>
    <w:rsid w:val="00A501E7"/>
    <w:rsid w:val="00A5077F"/>
    <w:rsid w:val="00A508B5"/>
    <w:rsid w:val="00A50918"/>
    <w:rsid w:val="00A50A5E"/>
    <w:rsid w:val="00A513C6"/>
    <w:rsid w:val="00A51749"/>
    <w:rsid w:val="00A51AD6"/>
    <w:rsid w:val="00A51DC8"/>
    <w:rsid w:val="00A51FA4"/>
    <w:rsid w:val="00A52033"/>
    <w:rsid w:val="00A52396"/>
    <w:rsid w:val="00A52583"/>
    <w:rsid w:val="00A52666"/>
    <w:rsid w:val="00A5284E"/>
    <w:rsid w:val="00A52961"/>
    <w:rsid w:val="00A529B7"/>
    <w:rsid w:val="00A52CA3"/>
    <w:rsid w:val="00A52D07"/>
    <w:rsid w:val="00A52E61"/>
    <w:rsid w:val="00A52E6E"/>
    <w:rsid w:val="00A52F29"/>
    <w:rsid w:val="00A5316F"/>
    <w:rsid w:val="00A531C6"/>
    <w:rsid w:val="00A53562"/>
    <w:rsid w:val="00A53620"/>
    <w:rsid w:val="00A5362B"/>
    <w:rsid w:val="00A5382E"/>
    <w:rsid w:val="00A53F21"/>
    <w:rsid w:val="00A5410D"/>
    <w:rsid w:val="00A54240"/>
    <w:rsid w:val="00A54388"/>
    <w:rsid w:val="00A543FE"/>
    <w:rsid w:val="00A54572"/>
    <w:rsid w:val="00A5490D"/>
    <w:rsid w:val="00A54BB9"/>
    <w:rsid w:val="00A552D8"/>
    <w:rsid w:val="00A554E7"/>
    <w:rsid w:val="00A5587C"/>
    <w:rsid w:val="00A55916"/>
    <w:rsid w:val="00A55A02"/>
    <w:rsid w:val="00A55DF5"/>
    <w:rsid w:val="00A55E68"/>
    <w:rsid w:val="00A56075"/>
    <w:rsid w:val="00A560B3"/>
    <w:rsid w:val="00A56262"/>
    <w:rsid w:val="00A5634E"/>
    <w:rsid w:val="00A5646A"/>
    <w:rsid w:val="00A565FB"/>
    <w:rsid w:val="00A56840"/>
    <w:rsid w:val="00A5686B"/>
    <w:rsid w:val="00A56AE5"/>
    <w:rsid w:val="00A56DD7"/>
    <w:rsid w:val="00A57049"/>
    <w:rsid w:val="00A5709B"/>
    <w:rsid w:val="00A570C0"/>
    <w:rsid w:val="00A5729E"/>
    <w:rsid w:val="00A5735E"/>
    <w:rsid w:val="00A57364"/>
    <w:rsid w:val="00A573D5"/>
    <w:rsid w:val="00A57913"/>
    <w:rsid w:val="00A57A6E"/>
    <w:rsid w:val="00A57AFF"/>
    <w:rsid w:val="00A602D8"/>
    <w:rsid w:val="00A6046F"/>
    <w:rsid w:val="00A60A86"/>
    <w:rsid w:val="00A61147"/>
    <w:rsid w:val="00A613BE"/>
    <w:rsid w:val="00A614DD"/>
    <w:rsid w:val="00A615BE"/>
    <w:rsid w:val="00A61C52"/>
    <w:rsid w:val="00A626D4"/>
    <w:rsid w:val="00A62C02"/>
    <w:rsid w:val="00A6327D"/>
    <w:rsid w:val="00A6349F"/>
    <w:rsid w:val="00A63908"/>
    <w:rsid w:val="00A6394E"/>
    <w:rsid w:val="00A63ABD"/>
    <w:rsid w:val="00A641E5"/>
    <w:rsid w:val="00A643CB"/>
    <w:rsid w:val="00A64402"/>
    <w:rsid w:val="00A644D4"/>
    <w:rsid w:val="00A6462E"/>
    <w:rsid w:val="00A648EA"/>
    <w:rsid w:val="00A649AA"/>
    <w:rsid w:val="00A649B7"/>
    <w:rsid w:val="00A64A54"/>
    <w:rsid w:val="00A64ADB"/>
    <w:rsid w:val="00A64E95"/>
    <w:rsid w:val="00A64F87"/>
    <w:rsid w:val="00A65244"/>
    <w:rsid w:val="00A65252"/>
    <w:rsid w:val="00A65489"/>
    <w:rsid w:val="00A655D1"/>
    <w:rsid w:val="00A6598B"/>
    <w:rsid w:val="00A65C98"/>
    <w:rsid w:val="00A66020"/>
    <w:rsid w:val="00A6607B"/>
    <w:rsid w:val="00A661A3"/>
    <w:rsid w:val="00A66503"/>
    <w:rsid w:val="00A66638"/>
    <w:rsid w:val="00A6684C"/>
    <w:rsid w:val="00A6699E"/>
    <w:rsid w:val="00A66A1B"/>
    <w:rsid w:val="00A66AA2"/>
    <w:rsid w:val="00A66BE7"/>
    <w:rsid w:val="00A67482"/>
    <w:rsid w:val="00A67610"/>
    <w:rsid w:val="00A6762A"/>
    <w:rsid w:val="00A678C7"/>
    <w:rsid w:val="00A70216"/>
    <w:rsid w:val="00A704DA"/>
    <w:rsid w:val="00A70539"/>
    <w:rsid w:val="00A70888"/>
    <w:rsid w:val="00A711E2"/>
    <w:rsid w:val="00A713D4"/>
    <w:rsid w:val="00A713E1"/>
    <w:rsid w:val="00A7157B"/>
    <w:rsid w:val="00A71867"/>
    <w:rsid w:val="00A71ABC"/>
    <w:rsid w:val="00A71BEC"/>
    <w:rsid w:val="00A72362"/>
    <w:rsid w:val="00A72453"/>
    <w:rsid w:val="00A7269B"/>
    <w:rsid w:val="00A72877"/>
    <w:rsid w:val="00A72899"/>
    <w:rsid w:val="00A72AA7"/>
    <w:rsid w:val="00A72AF1"/>
    <w:rsid w:val="00A73098"/>
    <w:rsid w:val="00A7320A"/>
    <w:rsid w:val="00A73339"/>
    <w:rsid w:val="00A7338A"/>
    <w:rsid w:val="00A73883"/>
    <w:rsid w:val="00A739CE"/>
    <w:rsid w:val="00A73AEE"/>
    <w:rsid w:val="00A73CE6"/>
    <w:rsid w:val="00A73E88"/>
    <w:rsid w:val="00A74029"/>
    <w:rsid w:val="00A74464"/>
    <w:rsid w:val="00A7461F"/>
    <w:rsid w:val="00A747F1"/>
    <w:rsid w:val="00A74901"/>
    <w:rsid w:val="00A74AED"/>
    <w:rsid w:val="00A74FF6"/>
    <w:rsid w:val="00A750A2"/>
    <w:rsid w:val="00A7513F"/>
    <w:rsid w:val="00A758CF"/>
    <w:rsid w:val="00A75914"/>
    <w:rsid w:val="00A75939"/>
    <w:rsid w:val="00A75946"/>
    <w:rsid w:val="00A75964"/>
    <w:rsid w:val="00A75B41"/>
    <w:rsid w:val="00A75C07"/>
    <w:rsid w:val="00A75C78"/>
    <w:rsid w:val="00A75DE2"/>
    <w:rsid w:val="00A75F40"/>
    <w:rsid w:val="00A7600A"/>
    <w:rsid w:val="00A760B8"/>
    <w:rsid w:val="00A76289"/>
    <w:rsid w:val="00A76583"/>
    <w:rsid w:val="00A76C70"/>
    <w:rsid w:val="00A76D3D"/>
    <w:rsid w:val="00A76DB8"/>
    <w:rsid w:val="00A77373"/>
    <w:rsid w:val="00A77387"/>
    <w:rsid w:val="00A77489"/>
    <w:rsid w:val="00A77725"/>
    <w:rsid w:val="00A77A6F"/>
    <w:rsid w:val="00A77D84"/>
    <w:rsid w:val="00A77DD1"/>
    <w:rsid w:val="00A80406"/>
    <w:rsid w:val="00A80473"/>
    <w:rsid w:val="00A804EA"/>
    <w:rsid w:val="00A8075E"/>
    <w:rsid w:val="00A807DA"/>
    <w:rsid w:val="00A8089D"/>
    <w:rsid w:val="00A80A71"/>
    <w:rsid w:val="00A80B93"/>
    <w:rsid w:val="00A80E78"/>
    <w:rsid w:val="00A80FF9"/>
    <w:rsid w:val="00A812C1"/>
    <w:rsid w:val="00A81408"/>
    <w:rsid w:val="00A814F5"/>
    <w:rsid w:val="00A81779"/>
    <w:rsid w:val="00A81861"/>
    <w:rsid w:val="00A81C05"/>
    <w:rsid w:val="00A81E92"/>
    <w:rsid w:val="00A81F71"/>
    <w:rsid w:val="00A81FE6"/>
    <w:rsid w:val="00A8204B"/>
    <w:rsid w:val="00A8221D"/>
    <w:rsid w:val="00A8261D"/>
    <w:rsid w:val="00A828FE"/>
    <w:rsid w:val="00A8296D"/>
    <w:rsid w:val="00A82E2B"/>
    <w:rsid w:val="00A82F5F"/>
    <w:rsid w:val="00A83047"/>
    <w:rsid w:val="00A83791"/>
    <w:rsid w:val="00A839A0"/>
    <w:rsid w:val="00A83C7C"/>
    <w:rsid w:val="00A83C9B"/>
    <w:rsid w:val="00A84A6A"/>
    <w:rsid w:val="00A85045"/>
    <w:rsid w:val="00A850A7"/>
    <w:rsid w:val="00A855B4"/>
    <w:rsid w:val="00A85968"/>
    <w:rsid w:val="00A85B35"/>
    <w:rsid w:val="00A85D42"/>
    <w:rsid w:val="00A85ECD"/>
    <w:rsid w:val="00A86390"/>
    <w:rsid w:val="00A8651B"/>
    <w:rsid w:val="00A8672E"/>
    <w:rsid w:val="00A86A9D"/>
    <w:rsid w:val="00A86D65"/>
    <w:rsid w:val="00A86F04"/>
    <w:rsid w:val="00A86F30"/>
    <w:rsid w:val="00A87288"/>
    <w:rsid w:val="00A873D7"/>
    <w:rsid w:val="00A8741E"/>
    <w:rsid w:val="00A879C2"/>
    <w:rsid w:val="00A87A58"/>
    <w:rsid w:val="00A87C38"/>
    <w:rsid w:val="00A87F6B"/>
    <w:rsid w:val="00A87FAE"/>
    <w:rsid w:val="00A87FB0"/>
    <w:rsid w:val="00A9020B"/>
    <w:rsid w:val="00A90392"/>
    <w:rsid w:val="00A905BA"/>
    <w:rsid w:val="00A906CC"/>
    <w:rsid w:val="00A908EB"/>
    <w:rsid w:val="00A9099A"/>
    <w:rsid w:val="00A909D6"/>
    <w:rsid w:val="00A90B10"/>
    <w:rsid w:val="00A90BAE"/>
    <w:rsid w:val="00A90C0C"/>
    <w:rsid w:val="00A90C61"/>
    <w:rsid w:val="00A90D1D"/>
    <w:rsid w:val="00A90D64"/>
    <w:rsid w:val="00A9111F"/>
    <w:rsid w:val="00A9131B"/>
    <w:rsid w:val="00A9157E"/>
    <w:rsid w:val="00A91A38"/>
    <w:rsid w:val="00A91F21"/>
    <w:rsid w:val="00A9219D"/>
    <w:rsid w:val="00A92239"/>
    <w:rsid w:val="00A92772"/>
    <w:rsid w:val="00A929FE"/>
    <w:rsid w:val="00A92AFC"/>
    <w:rsid w:val="00A92D25"/>
    <w:rsid w:val="00A92DB6"/>
    <w:rsid w:val="00A92E64"/>
    <w:rsid w:val="00A933CD"/>
    <w:rsid w:val="00A9359E"/>
    <w:rsid w:val="00A9371D"/>
    <w:rsid w:val="00A93811"/>
    <w:rsid w:val="00A93848"/>
    <w:rsid w:val="00A93864"/>
    <w:rsid w:val="00A93920"/>
    <w:rsid w:val="00A93D9F"/>
    <w:rsid w:val="00A93DB0"/>
    <w:rsid w:val="00A94052"/>
    <w:rsid w:val="00A94320"/>
    <w:rsid w:val="00A948B7"/>
    <w:rsid w:val="00A94A0B"/>
    <w:rsid w:val="00A94ABD"/>
    <w:rsid w:val="00A94CFA"/>
    <w:rsid w:val="00A95121"/>
    <w:rsid w:val="00A951F5"/>
    <w:rsid w:val="00A95C79"/>
    <w:rsid w:val="00A95E69"/>
    <w:rsid w:val="00A965B3"/>
    <w:rsid w:val="00A967A4"/>
    <w:rsid w:val="00A96BD6"/>
    <w:rsid w:val="00A974B6"/>
    <w:rsid w:val="00A978BF"/>
    <w:rsid w:val="00A97AC9"/>
    <w:rsid w:val="00A97B5F"/>
    <w:rsid w:val="00A97C36"/>
    <w:rsid w:val="00A97CCD"/>
    <w:rsid w:val="00A97FCC"/>
    <w:rsid w:val="00AA00A8"/>
    <w:rsid w:val="00AA01B7"/>
    <w:rsid w:val="00AA0716"/>
    <w:rsid w:val="00AA0944"/>
    <w:rsid w:val="00AA0C8D"/>
    <w:rsid w:val="00AA0D0F"/>
    <w:rsid w:val="00AA0DD8"/>
    <w:rsid w:val="00AA0F0C"/>
    <w:rsid w:val="00AA10A8"/>
    <w:rsid w:val="00AA14EB"/>
    <w:rsid w:val="00AA1681"/>
    <w:rsid w:val="00AA171F"/>
    <w:rsid w:val="00AA18BF"/>
    <w:rsid w:val="00AA18D5"/>
    <w:rsid w:val="00AA195C"/>
    <w:rsid w:val="00AA1A92"/>
    <w:rsid w:val="00AA1B31"/>
    <w:rsid w:val="00AA1D7C"/>
    <w:rsid w:val="00AA1DE1"/>
    <w:rsid w:val="00AA263C"/>
    <w:rsid w:val="00AA28EF"/>
    <w:rsid w:val="00AA2ADB"/>
    <w:rsid w:val="00AA3DAB"/>
    <w:rsid w:val="00AA4100"/>
    <w:rsid w:val="00AA417A"/>
    <w:rsid w:val="00AA4219"/>
    <w:rsid w:val="00AA424A"/>
    <w:rsid w:val="00AA4621"/>
    <w:rsid w:val="00AA49C6"/>
    <w:rsid w:val="00AA4ABE"/>
    <w:rsid w:val="00AA4CF0"/>
    <w:rsid w:val="00AA4D04"/>
    <w:rsid w:val="00AA5179"/>
    <w:rsid w:val="00AA52D1"/>
    <w:rsid w:val="00AA5540"/>
    <w:rsid w:val="00AA5622"/>
    <w:rsid w:val="00AA574F"/>
    <w:rsid w:val="00AA5770"/>
    <w:rsid w:val="00AA682B"/>
    <w:rsid w:val="00AA68C2"/>
    <w:rsid w:val="00AA6E2F"/>
    <w:rsid w:val="00AA6FF1"/>
    <w:rsid w:val="00AA75E1"/>
    <w:rsid w:val="00AA7C9E"/>
    <w:rsid w:val="00AA7D1B"/>
    <w:rsid w:val="00AA7E35"/>
    <w:rsid w:val="00AB0060"/>
    <w:rsid w:val="00AB02CE"/>
    <w:rsid w:val="00AB0394"/>
    <w:rsid w:val="00AB0570"/>
    <w:rsid w:val="00AB086B"/>
    <w:rsid w:val="00AB0958"/>
    <w:rsid w:val="00AB0A93"/>
    <w:rsid w:val="00AB0AAB"/>
    <w:rsid w:val="00AB0C49"/>
    <w:rsid w:val="00AB0C4A"/>
    <w:rsid w:val="00AB0CF6"/>
    <w:rsid w:val="00AB0DE3"/>
    <w:rsid w:val="00AB0E4C"/>
    <w:rsid w:val="00AB105D"/>
    <w:rsid w:val="00AB11D1"/>
    <w:rsid w:val="00AB141F"/>
    <w:rsid w:val="00AB1692"/>
    <w:rsid w:val="00AB1867"/>
    <w:rsid w:val="00AB1DA8"/>
    <w:rsid w:val="00AB1FAB"/>
    <w:rsid w:val="00AB21FD"/>
    <w:rsid w:val="00AB225D"/>
    <w:rsid w:val="00AB2698"/>
    <w:rsid w:val="00AB272D"/>
    <w:rsid w:val="00AB292E"/>
    <w:rsid w:val="00AB2CE4"/>
    <w:rsid w:val="00AB2FDA"/>
    <w:rsid w:val="00AB34D0"/>
    <w:rsid w:val="00AB350B"/>
    <w:rsid w:val="00AB372C"/>
    <w:rsid w:val="00AB3790"/>
    <w:rsid w:val="00AB3A58"/>
    <w:rsid w:val="00AB3AFD"/>
    <w:rsid w:val="00AB3D49"/>
    <w:rsid w:val="00AB4016"/>
    <w:rsid w:val="00AB4124"/>
    <w:rsid w:val="00AB43C3"/>
    <w:rsid w:val="00AB43D7"/>
    <w:rsid w:val="00AB44D2"/>
    <w:rsid w:val="00AB46F4"/>
    <w:rsid w:val="00AB486D"/>
    <w:rsid w:val="00AB4CD1"/>
    <w:rsid w:val="00AB4D2B"/>
    <w:rsid w:val="00AB4E5B"/>
    <w:rsid w:val="00AB4EB1"/>
    <w:rsid w:val="00AB5023"/>
    <w:rsid w:val="00AB519D"/>
    <w:rsid w:val="00AB5825"/>
    <w:rsid w:val="00AB59C3"/>
    <w:rsid w:val="00AB5A2C"/>
    <w:rsid w:val="00AB5D9A"/>
    <w:rsid w:val="00AB5EA5"/>
    <w:rsid w:val="00AB6220"/>
    <w:rsid w:val="00AB648F"/>
    <w:rsid w:val="00AB64D9"/>
    <w:rsid w:val="00AB67AE"/>
    <w:rsid w:val="00AB689B"/>
    <w:rsid w:val="00AB6A10"/>
    <w:rsid w:val="00AB6A28"/>
    <w:rsid w:val="00AB6A5C"/>
    <w:rsid w:val="00AB6A7D"/>
    <w:rsid w:val="00AB6B53"/>
    <w:rsid w:val="00AB6CF2"/>
    <w:rsid w:val="00AB6DD2"/>
    <w:rsid w:val="00AB6FE6"/>
    <w:rsid w:val="00AB701E"/>
    <w:rsid w:val="00AB75EF"/>
    <w:rsid w:val="00AB77F1"/>
    <w:rsid w:val="00AB7881"/>
    <w:rsid w:val="00AB7F42"/>
    <w:rsid w:val="00AB7FD2"/>
    <w:rsid w:val="00AC01F2"/>
    <w:rsid w:val="00AC0398"/>
    <w:rsid w:val="00AC09F9"/>
    <w:rsid w:val="00AC0ACD"/>
    <w:rsid w:val="00AC0AFF"/>
    <w:rsid w:val="00AC0D36"/>
    <w:rsid w:val="00AC1151"/>
    <w:rsid w:val="00AC11C7"/>
    <w:rsid w:val="00AC1347"/>
    <w:rsid w:val="00AC14EE"/>
    <w:rsid w:val="00AC1892"/>
    <w:rsid w:val="00AC18C8"/>
    <w:rsid w:val="00AC1A04"/>
    <w:rsid w:val="00AC1CCA"/>
    <w:rsid w:val="00AC1D15"/>
    <w:rsid w:val="00AC1ED0"/>
    <w:rsid w:val="00AC200B"/>
    <w:rsid w:val="00AC2F52"/>
    <w:rsid w:val="00AC31EB"/>
    <w:rsid w:val="00AC339A"/>
    <w:rsid w:val="00AC366D"/>
    <w:rsid w:val="00AC3936"/>
    <w:rsid w:val="00AC39AD"/>
    <w:rsid w:val="00AC3A01"/>
    <w:rsid w:val="00AC3A1A"/>
    <w:rsid w:val="00AC3BFD"/>
    <w:rsid w:val="00AC3D33"/>
    <w:rsid w:val="00AC439A"/>
    <w:rsid w:val="00AC4444"/>
    <w:rsid w:val="00AC45D5"/>
    <w:rsid w:val="00AC4705"/>
    <w:rsid w:val="00AC482F"/>
    <w:rsid w:val="00AC48AB"/>
    <w:rsid w:val="00AC4994"/>
    <w:rsid w:val="00AC49CC"/>
    <w:rsid w:val="00AC4CF1"/>
    <w:rsid w:val="00AC4D62"/>
    <w:rsid w:val="00AC5237"/>
    <w:rsid w:val="00AC53B6"/>
    <w:rsid w:val="00AC5841"/>
    <w:rsid w:val="00AC587D"/>
    <w:rsid w:val="00AC5F47"/>
    <w:rsid w:val="00AC6043"/>
    <w:rsid w:val="00AC6166"/>
    <w:rsid w:val="00AC639C"/>
    <w:rsid w:val="00AC6465"/>
    <w:rsid w:val="00AC65E8"/>
    <w:rsid w:val="00AC67CF"/>
    <w:rsid w:val="00AC6862"/>
    <w:rsid w:val="00AC6A81"/>
    <w:rsid w:val="00AC6AA2"/>
    <w:rsid w:val="00AC6C8A"/>
    <w:rsid w:val="00AC72F6"/>
    <w:rsid w:val="00AC7338"/>
    <w:rsid w:val="00AC7390"/>
    <w:rsid w:val="00AC7926"/>
    <w:rsid w:val="00AC7B7C"/>
    <w:rsid w:val="00AC7F2A"/>
    <w:rsid w:val="00AC7F94"/>
    <w:rsid w:val="00AD0B68"/>
    <w:rsid w:val="00AD1123"/>
    <w:rsid w:val="00AD1422"/>
    <w:rsid w:val="00AD1581"/>
    <w:rsid w:val="00AD1DE6"/>
    <w:rsid w:val="00AD1F64"/>
    <w:rsid w:val="00AD211C"/>
    <w:rsid w:val="00AD22B1"/>
    <w:rsid w:val="00AD23DB"/>
    <w:rsid w:val="00AD2B1C"/>
    <w:rsid w:val="00AD2E4D"/>
    <w:rsid w:val="00AD39AA"/>
    <w:rsid w:val="00AD3C90"/>
    <w:rsid w:val="00AD40CF"/>
    <w:rsid w:val="00AD4184"/>
    <w:rsid w:val="00AD41F9"/>
    <w:rsid w:val="00AD44EC"/>
    <w:rsid w:val="00AD44FF"/>
    <w:rsid w:val="00AD489D"/>
    <w:rsid w:val="00AD4CE5"/>
    <w:rsid w:val="00AD4D09"/>
    <w:rsid w:val="00AD4D18"/>
    <w:rsid w:val="00AD5278"/>
    <w:rsid w:val="00AD563E"/>
    <w:rsid w:val="00AD5862"/>
    <w:rsid w:val="00AD5D37"/>
    <w:rsid w:val="00AD5F28"/>
    <w:rsid w:val="00AD5FF2"/>
    <w:rsid w:val="00AD6107"/>
    <w:rsid w:val="00AD650D"/>
    <w:rsid w:val="00AD6758"/>
    <w:rsid w:val="00AD6A4F"/>
    <w:rsid w:val="00AD70FA"/>
    <w:rsid w:val="00AD7149"/>
    <w:rsid w:val="00AD778F"/>
    <w:rsid w:val="00AD7B6F"/>
    <w:rsid w:val="00AE023B"/>
    <w:rsid w:val="00AE0C55"/>
    <w:rsid w:val="00AE0CA4"/>
    <w:rsid w:val="00AE0EFD"/>
    <w:rsid w:val="00AE0F20"/>
    <w:rsid w:val="00AE0F3A"/>
    <w:rsid w:val="00AE10D5"/>
    <w:rsid w:val="00AE11C7"/>
    <w:rsid w:val="00AE13D8"/>
    <w:rsid w:val="00AE1630"/>
    <w:rsid w:val="00AE1B89"/>
    <w:rsid w:val="00AE203C"/>
    <w:rsid w:val="00AE23A6"/>
    <w:rsid w:val="00AE23F4"/>
    <w:rsid w:val="00AE267E"/>
    <w:rsid w:val="00AE2AE9"/>
    <w:rsid w:val="00AE2AF0"/>
    <w:rsid w:val="00AE2BB3"/>
    <w:rsid w:val="00AE2FE0"/>
    <w:rsid w:val="00AE303E"/>
    <w:rsid w:val="00AE3298"/>
    <w:rsid w:val="00AE333A"/>
    <w:rsid w:val="00AE35C2"/>
    <w:rsid w:val="00AE3EB5"/>
    <w:rsid w:val="00AE3FD9"/>
    <w:rsid w:val="00AE4003"/>
    <w:rsid w:val="00AE4216"/>
    <w:rsid w:val="00AE4368"/>
    <w:rsid w:val="00AE45E8"/>
    <w:rsid w:val="00AE4B69"/>
    <w:rsid w:val="00AE5024"/>
    <w:rsid w:val="00AE52A4"/>
    <w:rsid w:val="00AE5371"/>
    <w:rsid w:val="00AE5854"/>
    <w:rsid w:val="00AE597B"/>
    <w:rsid w:val="00AE59AD"/>
    <w:rsid w:val="00AE5D00"/>
    <w:rsid w:val="00AE5DBA"/>
    <w:rsid w:val="00AE60DD"/>
    <w:rsid w:val="00AE6156"/>
    <w:rsid w:val="00AE6185"/>
    <w:rsid w:val="00AE621C"/>
    <w:rsid w:val="00AE6485"/>
    <w:rsid w:val="00AE64A7"/>
    <w:rsid w:val="00AE6845"/>
    <w:rsid w:val="00AE6BA9"/>
    <w:rsid w:val="00AE7181"/>
    <w:rsid w:val="00AE763A"/>
    <w:rsid w:val="00AE7A21"/>
    <w:rsid w:val="00AE7A67"/>
    <w:rsid w:val="00AE7CF9"/>
    <w:rsid w:val="00AF01A7"/>
    <w:rsid w:val="00AF042F"/>
    <w:rsid w:val="00AF07A2"/>
    <w:rsid w:val="00AF0826"/>
    <w:rsid w:val="00AF0AC1"/>
    <w:rsid w:val="00AF0C76"/>
    <w:rsid w:val="00AF0C83"/>
    <w:rsid w:val="00AF0E03"/>
    <w:rsid w:val="00AF0E88"/>
    <w:rsid w:val="00AF0E8C"/>
    <w:rsid w:val="00AF11F6"/>
    <w:rsid w:val="00AF1569"/>
    <w:rsid w:val="00AF16AC"/>
    <w:rsid w:val="00AF1821"/>
    <w:rsid w:val="00AF18B2"/>
    <w:rsid w:val="00AF1AFA"/>
    <w:rsid w:val="00AF1BA1"/>
    <w:rsid w:val="00AF1C5B"/>
    <w:rsid w:val="00AF1D36"/>
    <w:rsid w:val="00AF1F03"/>
    <w:rsid w:val="00AF1FAF"/>
    <w:rsid w:val="00AF3211"/>
    <w:rsid w:val="00AF3247"/>
    <w:rsid w:val="00AF3379"/>
    <w:rsid w:val="00AF33C9"/>
    <w:rsid w:val="00AF352A"/>
    <w:rsid w:val="00AF3CCF"/>
    <w:rsid w:val="00AF3EA9"/>
    <w:rsid w:val="00AF3EB1"/>
    <w:rsid w:val="00AF4093"/>
    <w:rsid w:val="00AF41AB"/>
    <w:rsid w:val="00AF41E9"/>
    <w:rsid w:val="00AF4209"/>
    <w:rsid w:val="00AF4432"/>
    <w:rsid w:val="00AF44D4"/>
    <w:rsid w:val="00AF4604"/>
    <w:rsid w:val="00AF4844"/>
    <w:rsid w:val="00AF48EB"/>
    <w:rsid w:val="00AF4984"/>
    <w:rsid w:val="00AF4A5E"/>
    <w:rsid w:val="00AF4C55"/>
    <w:rsid w:val="00AF4DE1"/>
    <w:rsid w:val="00AF501D"/>
    <w:rsid w:val="00AF5157"/>
    <w:rsid w:val="00AF5438"/>
    <w:rsid w:val="00AF56D4"/>
    <w:rsid w:val="00AF5741"/>
    <w:rsid w:val="00AF5782"/>
    <w:rsid w:val="00AF579D"/>
    <w:rsid w:val="00AF579E"/>
    <w:rsid w:val="00AF5E11"/>
    <w:rsid w:val="00AF60C0"/>
    <w:rsid w:val="00AF6144"/>
    <w:rsid w:val="00AF63F7"/>
    <w:rsid w:val="00AF674F"/>
    <w:rsid w:val="00AF68F0"/>
    <w:rsid w:val="00AF6E41"/>
    <w:rsid w:val="00AF6EF4"/>
    <w:rsid w:val="00AF70E2"/>
    <w:rsid w:val="00AF74A7"/>
    <w:rsid w:val="00AF74AE"/>
    <w:rsid w:val="00AF75BD"/>
    <w:rsid w:val="00AF76B3"/>
    <w:rsid w:val="00AF78FF"/>
    <w:rsid w:val="00AF799A"/>
    <w:rsid w:val="00AF7A5B"/>
    <w:rsid w:val="00AF7CBA"/>
    <w:rsid w:val="00AF7E73"/>
    <w:rsid w:val="00B00101"/>
    <w:rsid w:val="00B001BC"/>
    <w:rsid w:val="00B00686"/>
    <w:rsid w:val="00B006C9"/>
    <w:rsid w:val="00B008D9"/>
    <w:rsid w:val="00B00963"/>
    <w:rsid w:val="00B00B29"/>
    <w:rsid w:val="00B00BCA"/>
    <w:rsid w:val="00B0100F"/>
    <w:rsid w:val="00B01151"/>
    <w:rsid w:val="00B01313"/>
    <w:rsid w:val="00B0164C"/>
    <w:rsid w:val="00B01679"/>
    <w:rsid w:val="00B018FD"/>
    <w:rsid w:val="00B01D06"/>
    <w:rsid w:val="00B0236F"/>
    <w:rsid w:val="00B0240E"/>
    <w:rsid w:val="00B02423"/>
    <w:rsid w:val="00B024EF"/>
    <w:rsid w:val="00B0261B"/>
    <w:rsid w:val="00B03148"/>
    <w:rsid w:val="00B03164"/>
    <w:rsid w:val="00B032DF"/>
    <w:rsid w:val="00B03308"/>
    <w:rsid w:val="00B038BF"/>
    <w:rsid w:val="00B03A51"/>
    <w:rsid w:val="00B03D06"/>
    <w:rsid w:val="00B03F12"/>
    <w:rsid w:val="00B041E6"/>
    <w:rsid w:val="00B04BF2"/>
    <w:rsid w:val="00B04F63"/>
    <w:rsid w:val="00B053B6"/>
    <w:rsid w:val="00B05462"/>
    <w:rsid w:val="00B059B2"/>
    <w:rsid w:val="00B059BB"/>
    <w:rsid w:val="00B059C4"/>
    <w:rsid w:val="00B05A7B"/>
    <w:rsid w:val="00B05B3A"/>
    <w:rsid w:val="00B05D6A"/>
    <w:rsid w:val="00B0604D"/>
    <w:rsid w:val="00B067E3"/>
    <w:rsid w:val="00B068BD"/>
    <w:rsid w:val="00B06B5E"/>
    <w:rsid w:val="00B06CFF"/>
    <w:rsid w:val="00B07002"/>
    <w:rsid w:val="00B07344"/>
    <w:rsid w:val="00B07941"/>
    <w:rsid w:val="00B07BD3"/>
    <w:rsid w:val="00B07FB9"/>
    <w:rsid w:val="00B100F2"/>
    <w:rsid w:val="00B10104"/>
    <w:rsid w:val="00B10106"/>
    <w:rsid w:val="00B103B8"/>
    <w:rsid w:val="00B103CE"/>
    <w:rsid w:val="00B1053B"/>
    <w:rsid w:val="00B105CC"/>
    <w:rsid w:val="00B105F6"/>
    <w:rsid w:val="00B10BE9"/>
    <w:rsid w:val="00B10D51"/>
    <w:rsid w:val="00B10D5D"/>
    <w:rsid w:val="00B10EA8"/>
    <w:rsid w:val="00B10FAD"/>
    <w:rsid w:val="00B1103B"/>
    <w:rsid w:val="00B110FD"/>
    <w:rsid w:val="00B1120F"/>
    <w:rsid w:val="00B11554"/>
    <w:rsid w:val="00B11735"/>
    <w:rsid w:val="00B11833"/>
    <w:rsid w:val="00B118C8"/>
    <w:rsid w:val="00B12061"/>
    <w:rsid w:val="00B12144"/>
    <w:rsid w:val="00B1218D"/>
    <w:rsid w:val="00B12220"/>
    <w:rsid w:val="00B1232A"/>
    <w:rsid w:val="00B12509"/>
    <w:rsid w:val="00B12544"/>
    <w:rsid w:val="00B12602"/>
    <w:rsid w:val="00B1296E"/>
    <w:rsid w:val="00B12B81"/>
    <w:rsid w:val="00B12C3C"/>
    <w:rsid w:val="00B12DB0"/>
    <w:rsid w:val="00B12FFE"/>
    <w:rsid w:val="00B130F2"/>
    <w:rsid w:val="00B133A2"/>
    <w:rsid w:val="00B135ED"/>
    <w:rsid w:val="00B13866"/>
    <w:rsid w:val="00B13976"/>
    <w:rsid w:val="00B13DD9"/>
    <w:rsid w:val="00B144C2"/>
    <w:rsid w:val="00B146BF"/>
    <w:rsid w:val="00B14D9A"/>
    <w:rsid w:val="00B14DAA"/>
    <w:rsid w:val="00B15022"/>
    <w:rsid w:val="00B1571E"/>
    <w:rsid w:val="00B15E54"/>
    <w:rsid w:val="00B15FD6"/>
    <w:rsid w:val="00B16121"/>
    <w:rsid w:val="00B165A5"/>
    <w:rsid w:val="00B165CE"/>
    <w:rsid w:val="00B16B8D"/>
    <w:rsid w:val="00B16F0D"/>
    <w:rsid w:val="00B16FF5"/>
    <w:rsid w:val="00B170C0"/>
    <w:rsid w:val="00B17122"/>
    <w:rsid w:val="00B17138"/>
    <w:rsid w:val="00B178E6"/>
    <w:rsid w:val="00B17BEE"/>
    <w:rsid w:val="00B17F7A"/>
    <w:rsid w:val="00B2001F"/>
    <w:rsid w:val="00B20255"/>
    <w:rsid w:val="00B20351"/>
    <w:rsid w:val="00B2036F"/>
    <w:rsid w:val="00B20777"/>
    <w:rsid w:val="00B207F8"/>
    <w:rsid w:val="00B209C6"/>
    <w:rsid w:val="00B214FB"/>
    <w:rsid w:val="00B21890"/>
    <w:rsid w:val="00B21AA9"/>
    <w:rsid w:val="00B21D0C"/>
    <w:rsid w:val="00B220CF"/>
    <w:rsid w:val="00B22286"/>
    <w:rsid w:val="00B22322"/>
    <w:rsid w:val="00B22465"/>
    <w:rsid w:val="00B2251B"/>
    <w:rsid w:val="00B225A1"/>
    <w:rsid w:val="00B22605"/>
    <w:rsid w:val="00B22743"/>
    <w:rsid w:val="00B228DA"/>
    <w:rsid w:val="00B22F4E"/>
    <w:rsid w:val="00B23089"/>
    <w:rsid w:val="00B231AB"/>
    <w:rsid w:val="00B2348B"/>
    <w:rsid w:val="00B234A6"/>
    <w:rsid w:val="00B234F6"/>
    <w:rsid w:val="00B23A43"/>
    <w:rsid w:val="00B23D90"/>
    <w:rsid w:val="00B23F0C"/>
    <w:rsid w:val="00B23FF5"/>
    <w:rsid w:val="00B24097"/>
    <w:rsid w:val="00B24189"/>
    <w:rsid w:val="00B241C6"/>
    <w:rsid w:val="00B24216"/>
    <w:rsid w:val="00B24306"/>
    <w:rsid w:val="00B24362"/>
    <w:rsid w:val="00B247FB"/>
    <w:rsid w:val="00B24824"/>
    <w:rsid w:val="00B248F2"/>
    <w:rsid w:val="00B24A06"/>
    <w:rsid w:val="00B24A2C"/>
    <w:rsid w:val="00B24C02"/>
    <w:rsid w:val="00B24F7C"/>
    <w:rsid w:val="00B251C6"/>
    <w:rsid w:val="00B2533B"/>
    <w:rsid w:val="00B25758"/>
    <w:rsid w:val="00B25946"/>
    <w:rsid w:val="00B25977"/>
    <w:rsid w:val="00B25B0E"/>
    <w:rsid w:val="00B25E69"/>
    <w:rsid w:val="00B25E7C"/>
    <w:rsid w:val="00B2607B"/>
    <w:rsid w:val="00B266C2"/>
    <w:rsid w:val="00B26871"/>
    <w:rsid w:val="00B27277"/>
    <w:rsid w:val="00B2764A"/>
    <w:rsid w:val="00B277E4"/>
    <w:rsid w:val="00B27ACE"/>
    <w:rsid w:val="00B27C6C"/>
    <w:rsid w:val="00B27CB7"/>
    <w:rsid w:val="00B27D27"/>
    <w:rsid w:val="00B27E75"/>
    <w:rsid w:val="00B27EC5"/>
    <w:rsid w:val="00B30173"/>
    <w:rsid w:val="00B302EE"/>
    <w:rsid w:val="00B3030D"/>
    <w:rsid w:val="00B3037A"/>
    <w:rsid w:val="00B303FF"/>
    <w:rsid w:val="00B30904"/>
    <w:rsid w:val="00B30C74"/>
    <w:rsid w:val="00B30EC5"/>
    <w:rsid w:val="00B311A9"/>
    <w:rsid w:val="00B312F4"/>
    <w:rsid w:val="00B31461"/>
    <w:rsid w:val="00B3146B"/>
    <w:rsid w:val="00B314E2"/>
    <w:rsid w:val="00B3190E"/>
    <w:rsid w:val="00B319AD"/>
    <w:rsid w:val="00B31C2E"/>
    <w:rsid w:val="00B326D0"/>
    <w:rsid w:val="00B3310F"/>
    <w:rsid w:val="00B335E8"/>
    <w:rsid w:val="00B339AB"/>
    <w:rsid w:val="00B339C9"/>
    <w:rsid w:val="00B33A1D"/>
    <w:rsid w:val="00B33BFE"/>
    <w:rsid w:val="00B33C26"/>
    <w:rsid w:val="00B34093"/>
    <w:rsid w:val="00B3418A"/>
    <w:rsid w:val="00B342F6"/>
    <w:rsid w:val="00B344A8"/>
    <w:rsid w:val="00B345E3"/>
    <w:rsid w:val="00B34A5A"/>
    <w:rsid w:val="00B34C2D"/>
    <w:rsid w:val="00B3516F"/>
    <w:rsid w:val="00B352C2"/>
    <w:rsid w:val="00B36801"/>
    <w:rsid w:val="00B36AD6"/>
    <w:rsid w:val="00B36BDA"/>
    <w:rsid w:val="00B371CD"/>
    <w:rsid w:val="00B3750D"/>
    <w:rsid w:val="00B376D2"/>
    <w:rsid w:val="00B37762"/>
    <w:rsid w:val="00B377E6"/>
    <w:rsid w:val="00B37B5F"/>
    <w:rsid w:val="00B37C97"/>
    <w:rsid w:val="00B37D14"/>
    <w:rsid w:val="00B40133"/>
    <w:rsid w:val="00B4013E"/>
    <w:rsid w:val="00B40140"/>
    <w:rsid w:val="00B40280"/>
    <w:rsid w:val="00B40563"/>
    <w:rsid w:val="00B4081E"/>
    <w:rsid w:val="00B40953"/>
    <w:rsid w:val="00B40B42"/>
    <w:rsid w:val="00B40D1B"/>
    <w:rsid w:val="00B413BD"/>
    <w:rsid w:val="00B414CC"/>
    <w:rsid w:val="00B41740"/>
    <w:rsid w:val="00B41B1B"/>
    <w:rsid w:val="00B41DC0"/>
    <w:rsid w:val="00B4210E"/>
    <w:rsid w:val="00B4230C"/>
    <w:rsid w:val="00B425DD"/>
    <w:rsid w:val="00B42AA8"/>
    <w:rsid w:val="00B42D47"/>
    <w:rsid w:val="00B4301D"/>
    <w:rsid w:val="00B43138"/>
    <w:rsid w:val="00B43368"/>
    <w:rsid w:val="00B433C9"/>
    <w:rsid w:val="00B43598"/>
    <w:rsid w:val="00B43637"/>
    <w:rsid w:val="00B43666"/>
    <w:rsid w:val="00B43A2E"/>
    <w:rsid w:val="00B43A51"/>
    <w:rsid w:val="00B43B77"/>
    <w:rsid w:val="00B43BE1"/>
    <w:rsid w:val="00B43DC1"/>
    <w:rsid w:val="00B43E24"/>
    <w:rsid w:val="00B43FCB"/>
    <w:rsid w:val="00B44299"/>
    <w:rsid w:val="00B443E5"/>
    <w:rsid w:val="00B444AA"/>
    <w:rsid w:val="00B445FC"/>
    <w:rsid w:val="00B44AF5"/>
    <w:rsid w:val="00B44F21"/>
    <w:rsid w:val="00B450AC"/>
    <w:rsid w:val="00B4517B"/>
    <w:rsid w:val="00B4536F"/>
    <w:rsid w:val="00B454CD"/>
    <w:rsid w:val="00B45557"/>
    <w:rsid w:val="00B4577E"/>
    <w:rsid w:val="00B45847"/>
    <w:rsid w:val="00B45C16"/>
    <w:rsid w:val="00B45E03"/>
    <w:rsid w:val="00B463AD"/>
    <w:rsid w:val="00B464F2"/>
    <w:rsid w:val="00B4665F"/>
    <w:rsid w:val="00B46783"/>
    <w:rsid w:val="00B4687C"/>
    <w:rsid w:val="00B4692C"/>
    <w:rsid w:val="00B46A5B"/>
    <w:rsid w:val="00B46B69"/>
    <w:rsid w:val="00B46D8F"/>
    <w:rsid w:val="00B471D1"/>
    <w:rsid w:val="00B473A7"/>
    <w:rsid w:val="00B47402"/>
    <w:rsid w:val="00B47757"/>
    <w:rsid w:val="00B477D8"/>
    <w:rsid w:val="00B477E3"/>
    <w:rsid w:val="00B478A7"/>
    <w:rsid w:val="00B47AAE"/>
    <w:rsid w:val="00B47C33"/>
    <w:rsid w:val="00B500D4"/>
    <w:rsid w:val="00B50101"/>
    <w:rsid w:val="00B5033F"/>
    <w:rsid w:val="00B50621"/>
    <w:rsid w:val="00B51408"/>
    <w:rsid w:val="00B5164C"/>
    <w:rsid w:val="00B51822"/>
    <w:rsid w:val="00B5187F"/>
    <w:rsid w:val="00B5199A"/>
    <w:rsid w:val="00B51A42"/>
    <w:rsid w:val="00B51CC4"/>
    <w:rsid w:val="00B51FB9"/>
    <w:rsid w:val="00B5204E"/>
    <w:rsid w:val="00B52094"/>
    <w:rsid w:val="00B52251"/>
    <w:rsid w:val="00B522F0"/>
    <w:rsid w:val="00B5287E"/>
    <w:rsid w:val="00B529A7"/>
    <w:rsid w:val="00B52ED3"/>
    <w:rsid w:val="00B532E9"/>
    <w:rsid w:val="00B533E2"/>
    <w:rsid w:val="00B53422"/>
    <w:rsid w:val="00B53426"/>
    <w:rsid w:val="00B534B2"/>
    <w:rsid w:val="00B534B5"/>
    <w:rsid w:val="00B5395A"/>
    <w:rsid w:val="00B53D85"/>
    <w:rsid w:val="00B53DB4"/>
    <w:rsid w:val="00B53ED8"/>
    <w:rsid w:val="00B54226"/>
    <w:rsid w:val="00B5478F"/>
    <w:rsid w:val="00B5485A"/>
    <w:rsid w:val="00B54A78"/>
    <w:rsid w:val="00B54B7F"/>
    <w:rsid w:val="00B54E78"/>
    <w:rsid w:val="00B54EDD"/>
    <w:rsid w:val="00B54F80"/>
    <w:rsid w:val="00B54FD0"/>
    <w:rsid w:val="00B5516F"/>
    <w:rsid w:val="00B55209"/>
    <w:rsid w:val="00B55C35"/>
    <w:rsid w:val="00B55DB8"/>
    <w:rsid w:val="00B5605D"/>
    <w:rsid w:val="00B5610D"/>
    <w:rsid w:val="00B5640E"/>
    <w:rsid w:val="00B56460"/>
    <w:rsid w:val="00B5671F"/>
    <w:rsid w:val="00B56919"/>
    <w:rsid w:val="00B569E5"/>
    <w:rsid w:val="00B56AF4"/>
    <w:rsid w:val="00B56D08"/>
    <w:rsid w:val="00B56E22"/>
    <w:rsid w:val="00B56EEE"/>
    <w:rsid w:val="00B56F0C"/>
    <w:rsid w:val="00B5736F"/>
    <w:rsid w:val="00B57609"/>
    <w:rsid w:val="00B57751"/>
    <w:rsid w:val="00B57A6F"/>
    <w:rsid w:val="00B61104"/>
    <w:rsid w:val="00B611CE"/>
    <w:rsid w:val="00B61489"/>
    <w:rsid w:val="00B61544"/>
    <w:rsid w:val="00B6169E"/>
    <w:rsid w:val="00B61712"/>
    <w:rsid w:val="00B617FB"/>
    <w:rsid w:val="00B61AF6"/>
    <w:rsid w:val="00B61C26"/>
    <w:rsid w:val="00B620D2"/>
    <w:rsid w:val="00B620E4"/>
    <w:rsid w:val="00B621F1"/>
    <w:rsid w:val="00B62239"/>
    <w:rsid w:val="00B62298"/>
    <w:rsid w:val="00B623D7"/>
    <w:rsid w:val="00B6278E"/>
    <w:rsid w:val="00B627A1"/>
    <w:rsid w:val="00B62BCC"/>
    <w:rsid w:val="00B6331F"/>
    <w:rsid w:val="00B6390F"/>
    <w:rsid w:val="00B63A72"/>
    <w:rsid w:val="00B63A9B"/>
    <w:rsid w:val="00B63C62"/>
    <w:rsid w:val="00B63F65"/>
    <w:rsid w:val="00B6416C"/>
    <w:rsid w:val="00B644F2"/>
    <w:rsid w:val="00B64506"/>
    <w:rsid w:val="00B64D1B"/>
    <w:rsid w:val="00B64FE2"/>
    <w:rsid w:val="00B6532E"/>
    <w:rsid w:val="00B6563D"/>
    <w:rsid w:val="00B65D1C"/>
    <w:rsid w:val="00B65F6A"/>
    <w:rsid w:val="00B65F81"/>
    <w:rsid w:val="00B663F0"/>
    <w:rsid w:val="00B66492"/>
    <w:rsid w:val="00B667F5"/>
    <w:rsid w:val="00B6694B"/>
    <w:rsid w:val="00B66A89"/>
    <w:rsid w:val="00B66C1C"/>
    <w:rsid w:val="00B67070"/>
    <w:rsid w:val="00B67DA1"/>
    <w:rsid w:val="00B70176"/>
    <w:rsid w:val="00B704ED"/>
    <w:rsid w:val="00B7061D"/>
    <w:rsid w:val="00B70F50"/>
    <w:rsid w:val="00B710FE"/>
    <w:rsid w:val="00B711BB"/>
    <w:rsid w:val="00B71257"/>
    <w:rsid w:val="00B71397"/>
    <w:rsid w:val="00B71399"/>
    <w:rsid w:val="00B71414"/>
    <w:rsid w:val="00B7181E"/>
    <w:rsid w:val="00B718D5"/>
    <w:rsid w:val="00B71D6C"/>
    <w:rsid w:val="00B71EEE"/>
    <w:rsid w:val="00B7209C"/>
    <w:rsid w:val="00B72274"/>
    <w:rsid w:val="00B723A8"/>
    <w:rsid w:val="00B723F2"/>
    <w:rsid w:val="00B725CD"/>
    <w:rsid w:val="00B72680"/>
    <w:rsid w:val="00B726CB"/>
    <w:rsid w:val="00B72A3B"/>
    <w:rsid w:val="00B72C6B"/>
    <w:rsid w:val="00B72CA7"/>
    <w:rsid w:val="00B72EA5"/>
    <w:rsid w:val="00B72EE5"/>
    <w:rsid w:val="00B73088"/>
    <w:rsid w:val="00B73631"/>
    <w:rsid w:val="00B73662"/>
    <w:rsid w:val="00B73B22"/>
    <w:rsid w:val="00B73B4E"/>
    <w:rsid w:val="00B73BB6"/>
    <w:rsid w:val="00B73FFD"/>
    <w:rsid w:val="00B742B4"/>
    <w:rsid w:val="00B743E0"/>
    <w:rsid w:val="00B74666"/>
    <w:rsid w:val="00B748D9"/>
    <w:rsid w:val="00B74B07"/>
    <w:rsid w:val="00B74CD9"/>
    <w:rsid w:val="00B75070"/>
    <w:rsid w:val="00B75235"/>
    <w:rsid w:val="00B75337"/>
    <w:rsid w:val="00B7534E"/>
    <w:rsid w:val="00B7541B"/>
    <w:rsid w:val="00B75624"/>
    <w:rsid w:val="00B75C41"/>
    <w:rsid w:val="00B75C63"/>
    <w:rsid w:val="00B75F9D"/>
    <w:rsid w:val="00B75F9E"/>
    <w:rsid w:val="00B760C1"/>
    <w:rsid w:val="00B7617D"/>
    <w:rsid w:val="00B763B6"/>
    <w:rsid w:val="00B76678"/>
    <w:rsid w:val="00B7667C"/>
    <w:rsid w:val="00B76E0F"/>
    <w:rsid w:val="00B76F77"/>
    <w:rsid w:val="00B7708F"/>
    <w:rsid w:val="00B770AF"/>
    <w:rsid w:val="00B77358"/>
    <w:rsid w:val="00B77416"/>
    <w:rsid w:val="00B77CB8"/>
    <w:rsid w:val="00B77D6F"/>
    <w:rsid w:val="00B77F03"/>
    <w:rsid w:val="00B8022F"/>
    <w:rsid w:val="00B8054F"/>
    <w:rsid w:val="00B805A3"/>
    <w:rsid w:val="00B805B8"/>
    <w:rsid w:val="00B80616"/>
    <w:rsid w:val="00B806A0"/>
    <w:rsid w:val="00B807FE"/>
    <w:rsid w:val="00B80BD0"/>
    <w:rsid w:val="00B80CC2"/>
    <w:rsid w:val="00B80D72"/>
    <w:rsid w:val="00B81010"/>
    <w:rsid w:val="00B811E0"/>
    <w:rsid w:val="00B81291"/>
    <w:rsid w:val="00B81434"/>
    <w:rsid w:val="00B8164E"/>
    <w:rsid w:val="00B81BAE"/>
    <w:rsid w:val="00B81E55"/>
    <w:rsid w:val="00B81F5F"/>
    <w:rsid w:val="00B82599"/>
    <w:rsid w:val="00B82600"/>
    <w:rsid w:val="00B82A34"/>
    <w:rsid w:val="00B82C76"/>
    <w:rsid w:val="00B83006"/>
    <w:rsid w:val="00B83181"/>
    <w:rsid w:val="00B831CF"/>
    <w:rsid w:val="00B83284"/>
    <w:rsid w:val="00B83391"/>
    <w:rsid w:val="00B835C5"/>
    <w:rsid w:val="00B83ACC"/>
    <w:rsid w:val="00B83BB2"/>
    <w:rsid w:val="00B83D35"/>
    <w:rsid w:val="00B8405F"/>
    <w:rsid w:val="00B84093"/>
    <w:rsid w:val="00B842B1"/>
    <w:rsid w:val="00B8498C"/>
    <w:rsid w:val="00B849F6"/>
    <w:rsid w:val="00B84BE8"/>
    <w:rsid w:val="00B851E6"/>
    <w:rsid w:val="00B8534F"/>
    <w:rsid w:val="00B859A7"/>
    <w:rsid w:val="00B859DF"/>
    <w:rsid w:val="00B85A3D"/>
    <w:rsid w:val="00B85CC1"/>
    <w:rsid w:val="00B85D29"/>
    <w:rsid w:val="00B8608F"/>
    <w:rsid w:val="00B865EB"/>
    <w:rsid w:val="00B86D32"/>
    <w:rsid w:val="00B86DF3"/>
    <w:rsid w:val="00B872A6"/>
    <w:rsid w:val="00B87AC9"/>
    <w:rsid w:val="00B87BD7"/>
    <w:rsid w:val="00B90009"/>
    <w:rsid w:val="00B9012A"/>
    <w:rsid w:val="00B90277"/>
    <w:rsid w:val="00B907BB"/>
    <w:rsid w:val="00B908BA"/>
    <w:rsid w:val="00B908C1"/>
    <w:rsid w:val="00B908C7"/>
    <w:rsid w:val="00B90ACE"/>
    <w:rsid w:val="00B90B14"/>
    <w:rsid w:val="00B90DCB"/>
    <w:rsid w:val="00B9116C"/>
    <w:rsid w:val="00B9153F"/>
    <w:rsid w:val="00B91B5B"/>
    <w:rsid w:val="00B9200F"/>
    <w:rsid w:val="00B921DC"/>
    <w:rsid w:val="00B922F2"/>
    <w:rsid w:val="00B92484"/>
    <w:rsid w:val="00B9255D"/>
    <w:rsid w:val="00B92860"/>
    <w:rsid w:val="00B928F6"/>
    <w:rsid w:val="00B92AB2"/>
    <w:rsid w:val="00B92D7B"/>
    <w:rsid w:val="00B9301B"/>
    <w:rsid w:val="00B930C4"/>
    <w:rsid w:val="00B930DB"/>
    <w:rsid w:val="00B93165"/>
    <w:rsid w:val="00B93258"/>
    <w:rsid w:val="00B936CE"/>
    <w:rsid w:val="00B93841"/>
    <w:rsid w:val="00B938A5"/>
    <w:rsid w:val="00B93E96"/>
    <w:rsid w:val="00B94029"/>
    <w:rsid w:val="00B94034"/>
    <w:rsid w:val="00B9455D"/>
    <w:rsid w:val="00B94BC5"/>
    <w:rsid w:val="00B94CD2"/>
    <w:rsid w:val="00B94F6B"/>
    <w:rsid w:val="00B95168"/>
    <w:rsid w:val="00B95377"/>
    <w:rsid w:val="00B953A7"/>
    <w:rsid w:val="00B9548B"/>
    <w:rsid w:val="00B955ED"/>
    <w:rsid w:val="00B958BB"/>
    <w:rsid w:val="00B95A81"/>
    <w:rsid w:val="00B95BD0"/>
    <w:rsid w:val="00B95C6A"/>
    <w:rsid w:val="00B95E15"/>
    <w:rsid w:val="00B95F32"/>
    <w:rsid w:val="00B9618B"/>
    <w:rsid w:val="00B96364"/>
    <w:rsid w:val="00B96874"/>
    <w:rsid w:val="00B968AA"/>
    <w:rsid w:val="00B96B72"/>
    <w:rsid w:val="00B96F90"/>
    <w:rsid w:val="00B9704C"/>
    <w:rsid w:val="00B970BF"/>
    <w:rsid w:val="00B9719C"/>
    <w:rsid w:val="00B97368"/>
    <w:rsid w:val="00B9746A"/>
    <w:rsid w:val="00B9776B"/>
    <w:rsid w:val="00B97827"/>
    <w:rsid w:val="00B97905"/>
    <w:rsid w:val="00B97AD1"/>
    <w:rsid w:val="00BA022D"/>
    <w:rsid w:val="00BA025D"/>
    <w:rsid w:val="00BA0389"/>
    <w:rsid w:val="00BA051F"/>
    <w:rsid w:val="00BA096D"/>
    <w:rsid w:val="00BA0B82"/>
    <w:rsid w:val="00BA0C04"/>
    <w:rsid w:val="00BA10D2"/>
    <w:rsid w:val="00BA1174"/>
    <w:rsid w:val="00BA1693"/>
    <w:rsid w:val="00BA175A"/>
    <w:rsid w:val="00BA1934"/>
    <w:rsid w:val="00BA1A6E"/>
    <w:rsid w:val="00BA1C3E"/>
    <w:rsid w:val="00BA1E3B"/>
    <w:rsid w:val="00BA2007"/>
    <w:rsid w:val="00BA2034"/>
    <w:rsid w:val="00BA22BE"/>
    <w:rsid w:val="00BA23EB"/>
    <w:rsid w:val="00BA2983"/>
    <w:rsid w:val="00BA29C4"/>
    <w:rsid w:val="00BA3354"/>
    <w:rsid w:val="00BA36A6"/>
    <w:rsid w:val="00BA3759"/>
    <w:rsid w:val="00BA380C"/>
    <w:rsid w:val="00BA381C"/>
    <w:rsid w:val="00BA3A10"/>
    <w:rsid w:val="00BA3A6A"/>
    <w:rsid w:val="00BA3B50"/>
    <w:rsid w:val="00BA4661"/>
    <w:rsid w:val="00BA4CBC"/>
    <w:rsid w:val="00BA4FDF"/>
    <w:rsid w:val="00BA531D"/>
    <w:rsid w:val="00BA5365"/>
    <w:rsid w:val="00BA53A8"/>
    <w:rsid w:val="00BA55E2"/>
    <w:rsid w:val="00BA569E"/>
    <w:rsid w:val="00BA5712"/>
    <w:rsid w:val="00BA573C"/>
    <w:rsid w:val="00BA5A32"/>
    <w:rsid w:val="00BA5D08"/>
    <w:rsid w:val="00BA5E40"/>
    <w:rsid w:val="00BA5F7B"/>
    <w:rsid w:val="00BA60DF"/>
    <w:rsid w:val="00BA6102"/>
    <w:rsid w:val="00BA61A3"/>
    <w:rsid w:val="00BA62B2"/>
    <w:rsid w:val="00BA62F2"/>
    <w:rsid w:val="00BA630C"/>
    <w:rsid w:val="00BA6945"/>
    <w:rsid w:val="00BA69B7"/>
    <w:rsid w:val="00BA6D81"/>
    <w:rsid w:val="00BA6E6D"/>
    <w:rsid w:val="00BA6ECD"/>
    <w:rsid w:val="00BA6F77"/>
    <w:rsid w:val="00BA6FFA"/>
    <w:rsid w:val="00BA73B1"/>
    <w:rsid w:val="00BA769A"/>
    <w:rsid w:val="00BA7A4C"/>
    <w:rsid w:val="00BA7C31"/>
    <w:rsid w:val="00BA7DDB"/>
    <w:rsid w:val="00BA7F30"/>
    <w:rsid w:val="00BA7F7F"/>
    <w:rsid w:val="00BB00E8"/>
    <w:rsid w:val="00BB0399"/>
    <w:rsid w:val="00BB041A"/>
    <w:rsid w:val="00BB04B8"/>
    <w:rsid w:val="00BB067B"/>
    <w:rsid w:val="00BB090B"/>
    <w:rsid w:val="00BB092F"/>
    <w:rsid w:val="00BB0A28"/>
    <w:rsid w:val="00BB0FB2"/>
    <w:rsid w:val="00BB107B"/>
    <w:rsid w:val="00BB10F9"/>
    <w:rsid w:val="00BB19EC"/>
    <w:rsid w:val="00BB19F9"/>
    <w:rsid w:val="00BB239C"/>
    <w:rsid w:val="00BB2562"/>
    <w:rsid w:val="00BB2664"/>
    <w:rsid w:val="00BB267F"/>
    <w:rsid w:val="00BB26E7"/>
    <w:rsid w:val="00BB274E"/>
    <w:rsid w:val="00BB2BF0"/>
    <w:rsid w:val="00BB3000"/>
    <w:rsid w:val="00BB3677"/>
    <w:rsid w:val="00BB3882"/>
    <w:rsid w:val="00BB39EA"/>
    <w:rsid w:val="00BB3BAD"/>
    <w:rsid w:val="00BB3C6F"/>
    <w:rsid w:val="00BB3D78"/>
    <w:rsid w:val="00BB3E71"/>
    <w:rsid w:val="00BB3E9B"/>
    <w:rsid w:val="00BB4067"/>
    <w:rsid w:val="00BB442B"/>
    <w:rsid w:val="00BB44B4"/>
    <w:rsid w:val="00BB4B13"/>
    <w:rsid w:val="00BB4D8B"/>
    <w:rsid w:val="00BB50AE"/>
    <w:rsid w:val="00BB517D"/>
    <w:rsid w:val="00BB5331"/>
    <w:rsid w:val="00BB5386"/>
    <w:rsid w:val="00BB545C"/>
    <w:rsid w:val="00BB55BE"/>
    <w:rsid w:val="00BB5780"/>
    <w:rsid w:val="00BB5B4A"/>
    <w:rsid w:val="00BB5C99"/>
    <w:rsid w:val="00BB5E06"/>
    <w:rsid w:val="00BB6079"/>
    <w:rsid w:val="00BB61FB"/>
    <w:rsid w:val="00BB62FD"/>
    <w:rsid w:val="00BB65E2"/>
    <w:rsid w:val="00BB698B"/>
    <w:rsid w:val="00BB6BC2"/>
    <w:rsid w:val="00BB6BEE"/>
    <w:rsid w:val="00BB6C09"/>
    <w:rsid w:val="00BB701B"/>
    <w:rsid w:val="00BB7221"/>
    <w:rsid w:val="00BB742C"/>
    <w:rsid w:val="00BB7479"/>
    <w:rsid w:val="00BB76E3"/>
    <w:rsid w:val="00BB77BA"/>
    <w:rsid w:val="00BB7C08"/>
    <w:rsid w:val="00BB7E32"/>
    <w:rsid w:val="00BC043C"/>
    <w:rsid w:val="00BC0444"/>
    <w:rsid w:val="00BC06AB"/>
    <w:rsid w:val="00BC0A96"/>
    <w:rsid w:val="00BC1040"/>
    <w:rsid w:val="00BC1041"/>
    <w:rsid w:val="00BC1219"/>
    <w:rsid w:val="00BC16C4"/>
    <w:rsid w:val="00BC192D"/>
    <w:rsid w:val="00BC1CEE"/>
    <w:rsid w:val="00BC1F1E"/>
    <w:rsid w:val="00BC1F42"/>
    <w:rsid w:val="00BC1FA2"/>
    <w:rsid w:val="00BC216C"/>
    <w:rsid w:val="00BC240F"/>
    <w:rsid w:val="00BC24EC"/>
    <w:rsid w:val="00BC2AFC"/>
    <w:rsid w:val="00BC2E02"/>
    <w:rsid w:val="00BC2E05"/>
    <w:rsid w:val="00BC342E"/>
    <w:rsid w:val="00BC34F6"/>
    <w:rsid w:val="00BC36D8"/>
    <w:rsid w:val="00BC39CC"/>
    <w:rsid w:val="00BC3D04"/>
    <w:rsid w:val="00BC3D5D"/>
    <w:rsid w:val="00BC3F79"/>
    <w:rsid w:val="00BC404F"/>
    <w:rsid w:val="00BC41D0"/>
    <w:rsid w:val="00BC454E"/>
    <w:rsid w:val="00BC456A"/>
    <w:rsid w:val="00BC4611"/>
    <w:rsid w:val="00BC465F"/>
    <w:rsid w:val="00BC4760"/>
    <w:rsid w:val="00BC485D"/>
    <w:rsid w:val="00BC4E3E"/>
    <w:rsid w:val="00BC5000"/>
    <w:rsid w:val="00BC5032"/>
    <w:rsid w:val="00BC56DC"/>
    <w:rsid w:val="00BC57BB"/>
    <w:rsid w:val="00BC57D0"/>
    <w:rsid w:val="00BC5929"/>
    <w:rsid w:val="00BC595D"/>
    <w:rsid w:val="00BC5A01"/>
    <w:rsid w:val="00BC5E02"/>
    <w:rsid w:val="00BC62C2"/>
    <w:rsid w:val="00BC633A"/>
    <w:rsid w:val="00BC66B5"/>
    <w:rsid w:val="00BC68ED"/>
    <w:rsid w:val="00BC6904"/>
    <w:rsid w:val="00BC6908"/>
    <w:rsid w:val="00BC71B7"/>
    <w:rsid w:val="00BC745B"/>
    <w:rsid w:val="00BC796D"/>
    <w:rsid w:val="00BC79DF"/>
    <w:rsid w:val="00BC7F41"/>
    <w:rsid w:val="00BC7FE3"/>
    <w:rsid w:val="00BD0248"/>
    <w:rsid w:val="00BD03DB"/>
    <w:rsid w:val="00BD065D"/>
    <w:rsid w:val="00BD0E7A"/>
    <w:rsid w:val="00BD0FAB"/>
    <w:rsid w:val="00BD0FF7"/>
    <w:rsid w:val="00BD101D"/>
    <w:rsid w:val="00BD1CA4"/>
    <w:rsid w:val="00BD1E75"/>
    <w:rsid w:val="00BD2587"/>
    <w:rsid w:val="00BD2663"/>
    <w:rsid w:val="00BD2700"/>
    <w:rsid w:val="00BD275D"/>
    <w:rsid w:val="00BD291D"/>
    <w:rsid w:val="00BD2D41"/>
    <w:rsid w:val="00BD2FA3"/>
    <w:rsid w:val="00BD36BA"/>
    <w:rsid w:val="00BD39BF"/>
    <w:rsid w:val="00BD3B80"/>
    <w:rsid w:val="00BD3E19"/>
    <w:rsid w:val="00BD4766"/>
    <w:rsid w:val="00BD4789"/>
    <w:rsid w:val="00BD48E0"/>
    <w:rsid w:val="00BD4BCC"/>
    <w:rsid w:val="00BD4C1F"/>
    <w:rsid w:val="00BD4C2B"/>
    <w:rsid w:val="00BD5232"/>
    <w:rsid w:val="00BD5341"/>
    <w:rsid w:val="00BD554B"/>
    <w:rsid w:val="00BD5A2F"/>
    <w:rsid w:val="00BD5B0B"/>
    <w:rsid w:val="00BD5E6A"/>
    <w:rsid w:val="00BD5FCE"/>
    <w:rsid w:val="00BD6459"/>
    <w:rsid w:val="00BD6500"/>
    <w:rsid w:val="00BD6BD6"/>
    <w:rsid w:val="00BD6C56"/>
    <w:rsid w:val="00BD7012"/>
    <w:rsid w:val="00BD7076"/>
    <w:rsid w:val="00BD73C1"/>
    <w:rsid w:val="00BD7719"/>
    <w:rsid w:val="00BD7ACC"/>
    <w:rsid w:val="00BD7C8A"/>
    <w:rsid w:val="00BD7F9D"/>
    <w:rsid w:val="00BE00FF"/>
    <w:rsid w:val="00BE01ED"/>
    <w:rsid w:val="00BE0242"/>
    <w:rsid w:val="00BE0261"/>
    <w:rsid w:val="00BE099E"/>
    <w:rsid w:val="00BE0AEA"/>
    <w:rsid w:val="00BE0BF8"/>
    <w:rsid w:val="00BE0EC1"/>
    <w:rsid w:val="00BE10B1"/>
    <w:rsid w:val="00BE138F"/>
    <w:rsid w:val="00BE1526"/>
    <w:rsid w:val="00BE16E0"/>
    <w:rsid w:val="00BE1ADC"/>
    <w:rsid w:val="00BE1B01"/>
    <w:rsid w:val="00BE1EF3"/>
    <w:rsid w:val="00BE1F63"/>
    <w:rsid w:val="00BE1FD1"/>
    <w:rsid w:val="00BE21BB"/>
    <w:rsid w:val="00BE24D4"/>
    <w:rsid w:val="00BE2523"/>
    <w:rsid w:val="00BE2576"/>
    <w:rsid w:val="00BE2595"/>
    <w:rsid w:val="00BE259A"/>
    <w:rsid w:val="00BE25BE"/>
    <w:rsid w:val="00BE283D"/>
    <w:rsid w:val="00BE2B72"/>
    <w:rsid w:val="00BE2BEB"/>
    <w:rsid w:val="00BE2EB0"/>
    <w:rsid w:val="00BE2EB7"/>
    <w:rsid w:val="00BE300A"/>
    <w:rsid w:val="00BE316A"/>
    <w:rsid w:val="00BE3218"/>
    <w:rsid w:val="00BE3608"/>
    <w:rsid w:val="00BE36CB"/>
    <w:rsid w:val="00BE391B"/>
    <w:rsid w:val="00BE3959"/>
    <w:rsid w:val="00BE3AFC"/>
    <w:rsid w:val="00BE3B84"/>
    <w:rsid w:val="00BE3EAB"/>
    <w:rsid w:val="00BE40D9"/>
    <w:rsid w:val="00BE41B1"/>
    <w:rsid w:val="00BE46B7"/>
    <w:rsid w:val="00BE4A29"/>
    <w:rsid w:val="00BE5000"/>
    <w:rsid w:val="00BE551B"/>
    <w:rsid w:val="00BE5701"/>
    <w:rsid w:val="00BE6276"/>
    <w:rsid w:val="00BE66DF"/>
    <w:rsid w:val="00BE66E9"/>
    <w:rsid w:val="00BE68E2"/>
    <w:rsid w:val="00BE69FF"/>
    <w:rsid w:val="00BE6A95"/>
    <w:rsid w:val="00BE6CB1"/>
    <w:rsid w:val="00BE6F38"/>
    <w:rsid w:val="00BE77E1"/>
    <w:rsid w:val="00BE7845"/>
    <w:rsid w:val="00BE7847"/>
    <w:rsid w:val="00BE787A"/>
    <w:rsid w:val="00BE78BC"/>
    <w:rsid w:val="00BE7FAB"/>
    <w:rsid w:val="00BF026B"/>
    <w:rsid w:val="00BF0386"/>
    <w:rsid w:val="00BF046A"/>
    <w:rsid w:val="00BF048B"/>
    <w:rsid w:val="00BF04D1"/>
    <w:rsid w:val="00BF09CF"/>
    <w:rsid w:val="00BF0DA1"/>
    <w:rsid w:val="00BF0DF3"/>
    <w:rsid w:val="00BF0F40"/>
    <w:rsid w:val="00BF1024"/>
    <w:rsid w:val="00BF14E4"/>
    <w:rsid w:val="00BF18E4"/>
    <w:rsid w:val="00BF1C4D"/>
    <w:rsid w:val="00BF1CC7"/>
    <w:rsid w:val="00BF1DEE"/>
    <w:rsid w:val="00BF1E2F"/>
    <w:rsid w:val="00BF1FB5"/>
    <w:rsid w:val="00BF21B9"/>
    <w:rsid w:val="00BF2718"/>
    <w:rsid w:val="00BF2775"/>
    <w:rsid w:val="00BF2913"/>
    <w:rsid w:val="00BF29C2"/>
    <w:rsid w:val="00BF2B18"/>
    <w:rsid w:val="00BF2FA3"/>
    <w:rsid w:val="00BF308A"/>
    <w:rsid w:val="00BF3426"/>
    <w:rsid w:val="00BF348F"/>
    <w:rsid w:val="00BF389E"/>
    <w:rsid w:val="00BF3DC2"/>
    <w:rsid w:val="00BF3ED2"/>
    <w:rsid w:val="00BF41C8"/>
    <w:rsid w:val="00BF4507"/>
    <w:rsid w:val="00BF4616"/>
    <w:rsid w:val="00BF467D"/>
    <w:rsid w:val="00BF478B"/>
    <w:rsid w:val="00BF4DAC"/>
    <w:rsid w:val="00BF4DB7"/>
    <w:rsid w:val="00BF53C6"/>
    <w:rsid w:val="00BF54CE"/>
    <w:rsid w:val="00BF56AC"/>
    <w:rsid w:val="00BF5A8D"/>
    <w:rsid w:val="00BF5B35"/>
    <w:rsid w:val="00BF5D99"/>
    <w:rsid w:val="00BF5DFF"/>
    <w:rsid w:val="00BF5FC7"/>
    <w:rsid w:val="00BF62C9"/>
    <w:rsid w:val="00BF6404"/>
    <w:rsid w:val="00BF678E"/>
    <w:rsid w:val="00BF68A0"/>
    <w:rsid w:val="00BF6AE4"/>
    <w:rsid w:val="00BF6C74"/>
    <w:rsid w:val="00BF6D82"/>
    <w:rsid w:val="00BF6ECF"/>
    <w:rsid w:val="00BF6F78"/>
    <w:rsid w:val="00BF7277"/>
    <w:rsid w:val="00BF73BA"/>
    <w:rsid w:val="00BF746B"/>
    <w:rsid w:val="00BF75BB"/>
    <w:rsid w:val="00BF7737"/>
    <w:rsid w:val="00BF78B7"/>
    <w:rsid w:val="00BF7B48"/>
    <w:rsid w:val="00BF7C08"/>
    <w:rsid w:val="00BF7E71"/>
    <w:rsid w:val="00C000D1"/>
    <w:rsid w:val="00C001BA"/>
    <w:rsid w:val="00C00292"/>
    <w:rsid w:val="00C0070C"/>
    <w:rsid w:val="00C008AC"/>
    <w:rsid w:val="00C011B2"/>
    <w:rsid w:val="00C01236"/>
    <w:rsid w:val="00C012F4"/>
    <w:rsid w:val="00C013AC"/>
    <w:rsid w:val="00C014A1"/>
    <w:rsid w:val="00C01989"/>
    <w:rsid w:val="00C01991"/>
    <w:rsid w:val="00C01C9F"/>
    <w:rsid w:val="00C01CAA"/>
    <w:rsid w:val="00C01E2C"/>
    <w:rsid w:val="00C02622"/>
    <w:rsid w:val="00C029D1"/>
    <w:rsid w:val="00C02B27"/>
    <w:rsid w:val="00C02D93"/>
    <w:rsid w:val="00C0305D"/>
    <w:rsid w:val="00C0311D"/>
    <w:rsid w:val="00C032F7"/>
    <w:rsid w:val="00C037D7"/>
    <w:rsid w:val="00C03852"/>
    <w:rsid w:val="00C038A8"/>
    <w:rsid w:val="00C03A62"/>
    <w:rsid w:val="00C03A70"/>
    <w:rsid w:val="00C03B01"/>
    <w:rsid w:val="00C04364"/>
    <w:rsid w:val="00C04448"/>
    <w:rsid w:val="00C04457"/>
    <w:rsid w:val="00C04503"/>
    <w:rsid w:val="00C04564"/>
    <w:rsid w:val="00C0459C"/>
    <w:rsid w:val="00C04922"/>
    <w:rsid w:val="00C04CBB"/>
    <w:rsid w:val="00C04DDC"/>
    <w:rsid w:val="00C05405"/>
    <w:rsid w:val="00C054D7"/>
    <w:rsid w:val="00C056EF"/>
    <w:rsid w:val="00C057E4"/>
    <w:rsid w:val="00C05CC5"/>
    <w:rsid w:val="00C05D4B"/>
    <w:rsid w:val="00C05FEC"/>
    <w:rsid w:val="00C061FE"/>
    <w:rsid w:val="00C06494"/>
    <w:rsid w:val="00C065E8"/>
    <w:rsid w:val="00C0685F"/>
    <w:rsid w:val="00C06E67"/>
    <w:rsid w:val="00C06F55"/>
    <w:rsid w:val="00C07223"/>
    <w:rsid w:val="00C0751B"/>
    <w:rsid w:val="00C075E6"/>
    <w:rsid w:val="00C07606"/>
    <w:rsid w:val="00C0771A"/>
    <w:rsid w:val="00C078A1"/>
    <w:rsid w:val="00C103C0"/>
    <w:rsid w:val="00C10580"/>
    <w:rsid w:val="00C1072F"/>
    <w:rsid w:val="00C109A6"/>
    <w:rsid w:val="00C10BC8"/>
    <w:rsid w:val="00C10DDF"/>
    <w:rsid w:val="00C11075"/>
    <w:rsid w:val="00C116E2"/>
    <w:rsid w:val="00C11E19"/>
    <w:rsid w:val="00C11FD3"/>
    <w:rsid w:val="00C11FE3"/>
    <w:rsid w:val="00C120D0"/>
    <w:rsid w:val="00C1299D"/>
    <w:rsid w:val="00C13320"/>
    <w:rsid w:val="00C134A8"/>
    <w:rsid w:val="00C13607"/>
    <w:rsid w:val="00C138A7"/>
    <w:rsid w:val="00C13B08"/>
    <w:rsid w:val="00C13B71"/>
    <w:rsid w:val="00C142AE"/>
    <w:rsid w:val="00C1496A"/>
    <w:rsid w:val="00C14BAD"/>
    <w:rsid w:val="00C14BBE"/>
    <w:rsid w:val="00C14BF0"/>
    <w:rsid w:val="00C150E7"/>
    <w:rsid w:val="00C15497"/>
    <w:rsid w:val="00C15BA8"/>
    <w:rsid w:val="00C15FE5"/>
    <w:rsid w:val="00C1609F"/>
    <w:rsid w:val="00C161A9"/>
    <w:rsid w:val="00C164A7"/>
    <w:rsid w:val="00C167C8"/>
    <w:rsid w:val="00C167DD"/>
    <w:rsid w:val="00C16D0C"/>
    <w:rsid w:val="00C17293"/>
    <w:rsid w:val="00C1769B"/>
    <w:rsid w:val="00C176A3"/>
    <w:rsid w:val="00C1789D"/>
    <w:rsid w:val="00C178D4"/>
    <w:rsid w:val="00C17915"/>
    <w:rsid w:val="00C17940"/>
    <w:rsid w:val="00C179E3"/>
    <w:rsid w:val="00C17AA7"/>
    <w:rsid w:val="00C17E56"/>
    <w:rsid w:val="00C17F15"/>
    <w:rsid w:val="00C17F35"/>
    <w:rsid w:val="00C2036F"/>
    <w:rsid w:val="00C20461"/>
    <w:rsid w:val="00C20529"/>
    <w:rsid w:val="00C205C8"/>
    <w:rsid w:val="00C205DA"/>
    <w:rsid w:val="00C20628"/>
    <w:rsid w:val="00C20AF3"/>
    <w:rsid w:val="00C20C34"/>
    <w:rsid w:val="00C20EEA"/>
    <w:rsid w:val="00C2113E"/>
    <w:rsid w:val="00C212FB"/>
    <w:rsid w:val="00C215B7"/>
    <w:rsid w:val="00C215D6"/>
    <w:rsid w:val="00C216FE"/>
    <w:rsid w:val="00C2181B"/>
    <w:rsid w:val="00C218AD"/>
    <w:rsid w:val="00C2191D"/>
    <w:rsid w:val="00C21A8E"/>
    <w:rsid w:val="00C21CB3"/>
    <w:rsid w:val="00C21D5F"/>
    <w:rsid w:val="00C21E70"/>
    <w:rsid w:val="00C225A8"/>
    <w:rsid w:val="00C226C3"/>
    <w:rsid w:val="00C2299C"/>
    <w:rsid w:val="00C22B78"/>
    <w:rsid w:val="00C22CFE"/>
    <w:rsid w:val="00C22D28"/>
    <w:rsid w:val="00C22F29"/>
    <w:rsid w:val="00C23173"/>
    <w:rsid w:val="00C23440"/>
    <w:rsid w:val="00C235CB"/>
    <w:rsid w:val="00C237AC"/>
    <w:rsid w:val="00C23841"/>
    <w:rsid w:val="00C23BAA"/>
    <w:rsid w:val="00C23BF7"/>
    <w:rsid w:val="00C243DF"/>
    <w:rsid w:val="00C2481E"/>
    <w:rsid w:val="00C24B80"/>
    <w:rsid w:val="00C24C62"/>
    <w:rsid w:val="00C24CDF"/>
    <w:rsid w:val="00C24F06"/>
    <w:rsid w:val="00C2508D"/>
    <w:rsid w:val="00C25169"/>
    <w:rsid w:val="00C251BC"/>
    <w:rsid w:val="00C25215"/>
    <w:rsid w:val="00C25266"/>
    <w:rsid w:val="00C25347"/>
    <w:rsid w:val="00C2537D"/>
    <w:rsid w:val="00C2558B"/>
    <w:rsid w:val="00C256B0"/>
    <w:rsid w:val="00C256E3"/>
    <w:rsid w:val="00C25876"/>
    <w:rsid w:val="00C25AC3"/>
    <w:rsid w:val="00C25F95"/>
    <w:rsid w:val="00C260D4"/>
    <w:rsid w:val="00C262FB"/>
    <w:rsid w:val="00C265F4"/>
    <w:rsid w:val="00C268A3"/>
    <w:rsid w:val="00C26B9E"/>
    <w:rsid w:val="00C26D2A"/>
    <w:rsid w:val="00C26D44"/>
    <w:rsid w:val="00C26F26"/>
    <w:rsid w:val="00C27095"/>
    <w:rsid w:val="00C27131"/>
    <w:rsid w:val="00C271AC"/>
    <w:rsid w:val="00C2729A"/>
    <w:rsid w:val="00C2730D"/>
    <w:rsid w:val="00C273E5"/>
    <w:rsid w:val="00C27432"/>
    <w:rsid w:val="00C274A8"/>
    <w:rsid w:val="00C27788"/>
    <w:rsid w:val="00C2799E"/>
    <w:rsid w:val="00C27B6F"/>
    <w:rsid w:val="00C27D2E"/>
    <w:rsid w:val="00C27DD7"/>
    <w:rsid w:val="00C27E9E"/>
    <w:rsid w:val="00C30005"/>
    <w:rsid w:val="00C3048D"/>
    <w:rsid w:val="00C305E9"/>
    <w:rsid w:val="00C30727"/>
    <w:rsid w:val="00C30B3E"/>
    <w:rsid w:val="00C30B7A"/>
    <w:rsid w:val="00C30D63"/>
    <w:rsid w:val="00C30E33"/>
    <w:rsid w:val="00C31136"/>
    <w:rsid w:val="00C312CF"/>
    <w:rsid w:val="00C314B5"/>
    <w:rsid w:val="00C3155A"/>
    <w:rsid w:val="00C315CD"/>
    <w:rsid w:val="00C316A4"/>
    <w:rsid w:val="00C31720"/>
    <w:rsid w:val="00C318AA"/>
    <w:rsid w:val="00C3196C"/>
    <w:rsid w:val="00C319A0"/>
    <w:rsid w:val="00C31B19"/>
    <w:rsid w:val="00C31DFF"/>
    <w:rsid w:val="00C31F4C"/>
    <w:rsid w:val="00C32C7F"/>
    <w:rsid w:val="00C32DB5"/>
    <w:rsid w:val="00C33014"/>
    <w:rsid w:val="00C3308C"/>
    <w:rsid w:val="00C333F3"/>
    <w:rsid w:val="00C33C4B"/>
    <w:rsid w:val="00C33CE6"/>
    <w:rsid w:val="00C3409C"/>
    <w:rsid w:val="00C3425B"/>
    <w:rsid w:val="00C342CD"/>
    <w:rsid w:val="00C3475F"/>
    <w:rsid w:val="00C349BA"/>
    <w:rsid w:val="00C34F4F"/>
    <w:rsid w:val="00C35015"/>
    <w:rsid w:val="00C350C4"/>
    <w:rsid w:val="00C351AA"/>
    <w:rsid w:val="00C352BA"/>
    <w:rsid w:val="00C3545A"/>
    <w:rsid w:val="00C35629"/>
    <w:rsid w:val="00C35AD2"/>
    <w:rsid w:val="00C35B34"/>
    <w:rsid w:val="00C35D2B"/>
    <w:rsid w:val="00C361F6"/>
    <w:rsid w:val="00C36373"/>
    <w:rsid w:val="00C36519"/>
    <w:rsid w:val="00C365BF"/>
    <w:rsid w:val="00C36679"/>
    <w:rsid w:val="00C36755"/>
    <w:rsid w:val="00C369DC"/>
    <w:rsid w:val="00C36BA5"/>
    <w:rsid w:val="00C36F53"/>
    <w:rsid w:val="00C3731A"/>
    <w:rsid w:val="00C3747A"/>
    <w:rsid w:val="00C37865"/>
    <w:rsid w:val="00C37888"/>
    <w:rsid w:val="00C37A13"/>
    <w:rsid w:val="00C37BB3"/>
    <w:rsid w:val="00C37CAF"/>
    <w:rsid w:val="00C37DD2"/>
    <w:rsid w:val="00C4000B"/>
    <w:rsid w:val="00C400BE"/>
    <w:rsid w:val="00C40105"/>
    <w:rsid w:val="00C40729"/>
    <w:rsid w:val="00C4090C"/>
    <w:rsid w:val="00C40CAF"/>
    <w:rsid w:val="00C40DCD"/>
    <w:rsid w:val="00C410F1"/>
    <w:rsid w:val="00C41245"/>
    <w:rsid w:val="00C412C0"/>
    <w:rsid w:val="00C412F2"/>
    <w:rsid w:val="00C4175C"/>
    <w:rsid w:val="00C41859"/>
    <w:rsid w:val="00C41BF6"/>
    <w:rsid w:val="00C41E58"/>
    <w:rsid w:val="00C41F1D"/>
    <w:rsid w:val="00C41F5C"/>
    <w:rsid w:val="00C420CB"/>
    <w:rsid w:val="00C42169"/>
    <w:rsid w:val="00C421C7"/>
    <w:rsid w:val="00C4226E"/>
    <w:rsid w:val="00C427CD"/>
    <w:rsid w:val="00C42845"/>
    <w:rsid w:val="00C42934"/>
    <w:rsid w:val="00C42AB4"/>
    <w:rsid w:val="00C42FE5"/>
    <w:rsid w:val="00C438BA"/>
    <w:rsid w:val="00C43CBD"/>
    <w:rsid w:val="00C43CFF"/>
    <w:rsid w:val="00C43D6D"/>
    <w:rsid w:val="00C43DBA"/>
    <w:rsid w:val="00C43E35"/>
    <w:rsid w:val="00C43FB3"/>
    <w:rsid w:val="00C43FD3"/>
    <w:rsid w:val="00C440BA"/>
    <w:rsid w:val="00C441AE"/>
    <w:rsid w:val="00C44558"/>
    <w:rsid w:val="00C44A76"/>
    <w:rsid w:val="00C44BAE"/>
    <w:rsid w:val="00C45144"/>
    <w:rsid w:val="00C45188"/>
    <w:rsid w:val="00C4545D"/>
    <w:rsid w:val="00C456FD"/>
    <w:rsid w:val="00C45812"/>
    <w:rsid w:val="00C45BB2"/>
    <w:rsid w:val="00C45D58"/>
    <w:rsid w:val="00C45F08"/>
    <w:rsid w:val="00C4603D"/>
    <w:rsid w:val="00C4643D"/>
    <w:rsid w:val="00C4650A"/>
    <w:rsid w:val="00C46543"/>
    <w:rsid w:val="00C467B4"/>
    <w:rsid w:val="00C46B18"/>
    <w:rsid w:val="00C46CDA"/>
    <w:rsid w:val="00C46D41"/>
    <w:rsid w:val="00C46E62"/>
    <w:rsid w:val="00C46FA7"/>
    <w:rsid w:val="00C4702B"/>
    <w:rsid w:val="00C4774D"/>
    <w:rsid w:val="00C47B32"/>
    <w:rsid w:val="00C47CBA"/>
    <w:rsid w:val="00C50042"/>
    <w:rsid w:val="00C50188"/>
    <w:rsid w:val="00C5021D"/>
    <w:rsid w:val="00C502C2"/>
    <w:rsid w:val="00C5037C"/>
    <w:rsid w:val="00C5056C"/>
    <w:rsid w:val="00C50B58"/>
    <w:rsid w:val="00C50BEC"/>
    <w:rsid w:val="00C50C5B"/>
    <w:rsid w:val="00C51234"/>
    <w:rsid w:val="00C51722"/>
    <w:rsid w:val="00C51C9D"/>
    <w:rsid w:val="00C51CE7"/>
    <w:rsid w:val="00C51D2E"/>
    <w:rsid w:val="00C52351"/>
    <w:rsid w:val="00C5257D"/>
    <w:rsid w:val="00C5280E"/>
    <w:rsid w:val="00C528E0"/>
    <w:rsid w:val="00C52927"/>
    <w:rsid w:val="00C52AA2"/>
    <w:rsid w:val="00C52B76"/>
    <w:rsid w:val="00C52F47"/>
    <w:rsid w:val="00C530BB"/>
    <w:rsid w:val="00C5313A"/>
    <w:rsid w:val="00C53345"/>
    <w:rsid w:val="00C534B7"/>
    <w:rsid w:val="00C539ED"/>
    <w:rsid w:val="00C53A1D"/>
    <w:rsid w:val="00C53FFB"/>
    <w:rsid w:val="00C542E0"/>
    <w:rsid w:val="00C5466F"/>
    <w:rsid w:val="00C546A8"/>
    <w:rsid w:val="00C54AC6"/>
    <w:rsid w:val="00C54BC8"/>
    <w:rsid w:val="00C54D2B"/>
    <w:rsid w:val="00C55806"/>
    <w:rsid w:val="00C558EC"/>
    <w:rsid w:val="00C56108"/>
    <w:rsid w:val="00C56216"/>
    <w:rsid w:val="00C56339"/>
    <w:rsid w:val="00C56563"/>
    <w:rsid w:val="00C56690"/>
    <w:rsid w:val="00C567C2"/>
    <w:rsid w:val="00C56B97"/>
    <w:rsid w:val="00C5755B"/>
    <w:rsid w:val="00C5757A"/>
    <w:rsid w:val="00C5795F"/>
    <w:rsid w:val="00C57BAD"/>
    <w:rsid w:val="00C57FEB"/>
    <w:rsid w:val="00C60954"/>
    <w:rsid w:val="00C60A4D"/>
    <w:rsid w:val="00C60C86"/>
    <w:rsid w:val="00C6102D"/>
    <w:rsid w:val="00C61881"/>
    <w:rsid w:val="00C61BCB"/>
    <w:rsid w:val="00C61DB0"/>
    <w:rsid w:val="00C61E30"/>
    <w:rsid w:val="00C6209A"/>
    <w:rsid w:val="00C62603"/>
    <w:rsid w:val="00C62D45"/>
    <w:rsid w:val="00C6301B"/>
    <w:rsid w:val="00C6301F"/>
    <w:rsid w:val="00C6343B"/>
    <w:rsid w:val="00C63AAC"/>
    <w:rsid w:val="00C63ABC"/>
    <w:rsid w:val="00C63AEE"/>
    <w:rsid w:val="00C63D85"/>
    <w:rsid w:val="00C63DD4"/>
    <w:rsid w:val="00C63E06"/>
    <w:rsid w:val="00C63ED2"/>
    <w:rsid w:val="00C640C6"/>
    <w:rsid w:val="00C64504"/>
    <w:rsid w:val="00C64574"/>
    <w:rsid w:val="00C64DF1"/>
    <w:rsid w:val="00C6506E"/>
    <w:rsid w:val="00C65092"/>
    <w:rsid w:val="00C654F3"/>
    <w:rsid w:val="00C65605"/>
    <w:rsid w:val="00C65851"/>
    <w:rsid w:val="00C65C2D"/>
    <w:rsid w:val="00C65C9A"/>
    <w:rsid w:val="00C660E4"/>
    <w:rsid w:val="00C6615E"/>
    <w:rsid w:val="00C66980"/>
    <w:rsid w:val="00C669D3"/>
    <w:rsid w:val="00C66AF9"/>
    <w:rsid w:val="00C66BFC"/>
    <w:rsid w:val="00C66FE6"/>
    <w:rsid w:val="00C671D2"/>
    <w:rsid w:val="00C679C5"/>
    <w:rsid w:val="00C67B97"/>
    <w:rsid w:val="00C67CB2"/>
    <w:rsid w:val="00C67D13"/>
    <w:rsid w:val="00C67E52"/>
    <w:rsid w:val="00C700CF"/>
    <w:rsid w:val="00C7012D"/>
    <w:rsid w:val="00C70159"/>
    <w:rsid w:val="00C703DF"/>
    <w:rsid w:val="00C70B67"/>
    <w:rsid w:val="00C70E2F"/>
    <w:rsid w:val="00C70E6B"/>
    <w:rsid w:val="00C70EDA"/>
    <w:rsid w:val="00C71208"/>
    <w:rsid w:val="00C713B4"/>
    <w:rsid w:val="00C715C4"/>
    <w:rsid w:val="00C715F8"/>
    <w:rsid w:val="00C71945"/>
    <w:rsid w:val="00C71A38"/>
    <w:rsid w:val="00C71CDE"/>
    <w:rsid w:val="00C71E1C"/>
    <w:rsid w:val="00C7289E"/>
    <w:rsid w:val="00C728F5"/>
    <w:rsid w:val="00C72975"/>
    <w:rsid w:val="00C729F7"/>
    <w:rsid w:val="00C72CB5"/>
    <w:rsid w:val="00C72DDF"/>
    <w:rsid w:val="00C72E9B"/>
    <w:rsid w:val="00C7340B"/>
    <w:rsid w:val="00C73579"/>
    <w:rsid w:val="00C73D0D"/>
    <w:rsid w:val="00C73D89"/>
    <w:rsid w:val="00C73F10"/>
    <w:rsid w:val="00C74195"/>
    <w:rsid w:val="00C74462"/>
    <w:rsid w:val="00C745DF"/>
    <w:rsid w:val="00C74940"/>
    <w:rsid w:val="00C74AED"/>
    <w:rsid w:val="00C74C1C"/>
    <w:rsid w:val="00C74D3F"/>
    <w:rsid w:val="00C7509B"/>
    <w:rsid w:val="00C75132"/>
    <w:rsid w:val="00C751AD"/>
    <w:rsid w:val="00C7554A"/>
    <w:rsid w:val="00C756C8"/>
    <w:rsid w:val="00C75800"/>
    <w:rsid w:val="00C75FED"/>
    <w:rsid w:val="00C76156"/>
    <w:rsid w:val="00C76920"/>
    <w:rsid w:val="00C76AD8"/>
    <w:rsid w:val="00C76DEA"/>
    <w:rsid w:val="00C77408"/>
    <w:rsid w:val="00C774C7"/>
    <w:rsid w:val="00C778AB"/>
    <w:rsid w:val="00C77908"/>
    <w:rsid w:val="00C77A7C"/>
    <w:rsid w:val="00C77CBA"/>
    <w:rsid w:val="00C80594"/>
    <w:rsid w:val="00C80AC3"/>
    <w:rsid w:val="00C80F8E"/>
    <w:rsid w:val="00C8131B"/>
    <w:rsid w:val="00C81593"/>
    <w:rsid w:val="00C8166D"/>
    <w:rsid w:val="00C818FF"/>
    <w:rsid w:val="00C8190B"/>
    <w:rsid w:val="00C81FBC"/>
    <w:rsid w:val="00C8213B"/>
    <w:rsid w:val="00C8216E"/>
    <w:rsid w:val="00C826CD"/>
    <w:rsid w:val="00C82892"/>
    <w:rsid w:val="00C82BFB"/>
    <w:rsid w:val="00C83280"/>
    <w:rsid w:val="00C83798"/>
    <w:rsid w:val="00C83C59"/>
    <w:rsid w:val="00C83FE3"/>
    <w:rsid w:val="00C843EA"/>
    <w:rsid w:val="00C84B16"/>
    <w:rsid w:val="00C84F1B"/>
    <w:rsid w:val="00C84F2A"/>
    <w:rsid w:val="00C84F30"/>
    <w:rsid w:val="00C8522E"/>
    <w:rsid w:val="00C859D0"/>
    <w:rsid w:val="00C85AD4"/>
    <w:rsid w:val="00C85C96"/>
    <w:rsid w:val="00C86095"/>
    <w:rsid w:val="00C865A1"/>
    <w:rsid w:val="00C86D1C"/>
    <w:rsid w:val="00C87073"/>
    <w:rsid w:val="00C8717E"/>
    <w:rsid w:val="00C87381"/>
    <w:rsid w:val="00C87540"/>
    <w:rsid w:val="00C87C5D"/>
    <w:rsid w:val="00C87F9A"/>
    <w:rsid w:val="00C87FD8"/>
    <w:rsid w:val="00C900FB"/>
    <w:rsid w:val="00C90147"/>
    <w:rsid w:val="00C903E6"/>
    <w:rsid w:val="00C90590"/>
    <w:rsid w:val="00C90965"/>
    <w:rsid w:val="00C909A0"/>
    <w:rsid w:val="00C90F65"/>
    <w:rsid w:val="00C910CF"/>
    <w:rsid w:val="00C91302"/>
    <w:rsid w:val="00C9145D"/>
    <w:rsid w:val="00C91590"/>
    <w:rsid w:val="00C917C5"/>
    <w:rsid w:val="00C91CED"/>
    <w:rsid w:val="00C91E7E"/>
    <w:rsid w:val="00C91EB2"/>
    <w:rsid w:val="00C91FE8"/>
    <w:rsid w:val="00C921B7"/>
    <w:rsid w:val="00C9230E"/>
    <w:rsid w:val="00C925D3"/>
    <w:rsid w:val="00C927EC"/>
    <w:rsid w:val="00C92888"/>
    <w:rsid w:val="00C92B96"/>
    <w:rsid w:val="00C92F07"/>
    <w:rsid w:val="00C92FAB"/>
    <w:rsid w:val="00C93086"/>
    <w:rsid w:val="00C930F5"/>
    <w:rsid w:val="00C9313D"/>
    <w:rsid w:val="00C9316F"/>
    <w:rsid w:val="00C933B6"/>
    <w:rsid w:val="00C9384E"/>
    <w:rsid w:val="00C938D3"/>
    <w:rsid w:val="00C93B72"/>
    <w:rsid w:val="00C93BA9"/>
    <w:rsid w:val="00C93D8D"/>
    <w:rsid w:val="00C93E72"/>
    <w:rsid w:val="00C94056"/>
    <w:rsid w:val="00C942CB"/>
    <w:rsid w:val="00C94563"/>
    <w:rsid w:val="00C94787"/>
    <w:rsid w:val="00C94854"/>
    <w:rsid w:val="00C94990"/>
    <w:rsid w:val="00C94ABD"/>
    <w:rsid w:val="00C9511C"/>
    <w:rsid w:val="00C9516B"/>
    <w:rsid w:val="00C95170"/>
    <w:rsid w:val="00C95235"/>
    <w:rsid w:val="00C9548B"/>
    <w:rsid w:val="00C956CC"/>
    <w:rsid w:val="00C9589B"/>
    <w:rsid w:val="00C95A8B"/>
    <w:rsid w:val="00C95AA7"/>
    <w:rsid w:val="00C965CA"/>
    <w:rsid w:val="00C96753"/>
    <w:rsid w:val="00C967EC"/>
    <w:rsid w:val="00C96BFC"/>
    <w:rsid w:val="00C97451"/>
    <w:rsid w:val="00C975C4"/>
    <w:rsid w:val="00C97612"/>
    <w:rsid w:val="00C97A58"/>
    <w:rsid w:val="00C97A9A"/>
    <w:rsid w:val="00C97B45"/>
    <w:rsid w:val="00C97B5D"/>
    <w:rsid w:val="00C97D36"/>
    <w:rsid w:val="00CA0063"/>
    <w:rsid w:val="00CA066A"/>
    <w:rsid w:val="00CA06C8"/>
    <w:rsid w:val="00CA070E"/>
    <w:rsid w:val="00CA07F8"/>
    <w:rsid w:val="00CA0BCD"/>
    <w:rsid w:val="00CA0EF0"/>
    <w:rsid w:val="00CA11B1"/>
    <w:rsid w:val="00CA1360"/>
    <w:rsid w:val="00CA176D"/>
    <w:rsid w:val="00CA1905"/>
    <w:rsid w:val="00CA1B55"/>
    <w:rsid w:val="00CA2615"/>
    <w:rsid w:val="00CA2CB9"/>
    <w:rsid w:val="00CA2E64"/>
    <w:rsid w:val="00CA3315"/>
    <w:rsid w:val="00CA3489"/>
    <w:rsid w:val="00CA386D"/>
    <w:rsid w:val="00CA3B3A"/>
    <w:rsid w:val="00CA3DD8"/>
    <w:rsid w:val="00CA405D"/>
    <w:rsid w:val="00CA4343"/>
    <w:rsid w:val="00CA43D3"/>
    <w:rsid w:val="00CA4453"/>
    <w:rsid w:val="00CA4C91"/>
    <w:rsid w:val="00CA4E9B"/>
    <w:rsid w:val="00CA5098"/>
    <w:rsid w:val="00CA52EF"/>
    <w:rsid w:val="00CA56D8"/>
    <w:rsid w:val="00CA57FC"/>
    <w:rsid w:val="00CA5C13"/>
    <w:rsid w:val="00CA5F3E"/>
    <w:rsid w:val="00CA61DB"/>
    <w:rsid w:val="00CA6356"/>
    <w:rsid w:val="00CA643E"/>
    <w:rsid w:val="00CA69EF"/>
    <w:rsid w:val="00CA6A47"/>
    <w:rsid w:val="00CA6B52"/>
    <w:rsid w:val="00CA6B93"/>
    <w:rsid w:val="00CA6C3D"/>
    <w:rsid w:val="00CA6C4D"/>
    <w:rsid w:val="00CA6C7C"/>
    <w:rsid w:val="00CA6D47"/>
    <w:rsid w:val="00CA6EEA"/>
    <w:rsid w:val="00CA6FCE"/>
    <w:rsid w:val="00CA7702"/>
    <w:rsid w:val="00CA7A01"/>
    <w:rsid w:val="00CA7A9D"/>
    <w:rsid w:val="00CA7D95"/>
    <w:rsid w:val="00CA7DAD"/>
    <w:rsid w:val="00CA7FB7"/>
    <w:rsid w:val="00CB00EB"/>
    <w:rsid w:val="00CB0133"/>
    <w:rsid w:val="00CB0214"/>
    <w:rsid w:val="00CB0527"/>
    <w:rsid w:val="00CB0933"/>
    <w:rsid w:val="00CB0AD5"/>
    <w:rsid w:val="00CB0B64"/>
    <w:rsid w:val="00CB0D64"/>
    <w:rsid w:val="00CB1A6E"/>
    <w:rsid w:val="00CB1EBE"/>
    <w:rsid w:val="00CB201A"/>
    <w:rsid w:val="00CB2034"/>
    <w:rsid w:val="00CB2050"/>
    <w:rsid w:val="00CB2081"/>
    <w:rsid w:val="00CB2177"/>
    <w:rsid w:val="00CB23DF"/>
    <w:rsid w:val="00CB240F"/>
    <w:rsid w:val="00CB26B2"/>
    <w:rsid w:val="00CB270D"/>
    <w:rsid w:val="00CB27D4"/>
    <w:rsid w:val="00CB2826"/>
    <w:rsid w:val="00CB29A8"/>
    <w:rsid w:val="00CB2CB5"/>
    <w:rsid w:val="00CB2D30"/>
    <w:rsid w:val="00CB2E57"/>
    <w:rsid w:val="00CB2E6C"/>
    <w:rsid w:val="00CB2F83"/>
    <w:rsid w:val="00CB314B"/>
    <w:rsid w:val="00CB314C"/>
    <w:rsid w:val="00CB36B8"/>
    <w:rsid w:val="00CB381A"/>
    <w:rsid w:val="00CB3B24"/>
    <w:rsid w:val="00CB3D5E"/>
    <w:rsid w:val="00CB3FD7"/>
    <w:rsid w:val="00CB4148"/>
    <w:rsid w:val="00CB43BE"/>
    <w:rsid w:val="00CB46C5"/>
    <w:rsid w:val="00CB530C"/>
    <w:rsid w:val="00CB5323"/>
    <w:rsid w:val="00CB5552"/>
    <w:rsid w:val="00CB5618"/>
    <w:rsid w:val="00CB58F4"/>
    <w:rsid w:val="00CB5C80"/>
    <w:rsid w:val="00CB5CAA"/>
    <w:rsid w:val="00CB5DBE"/>
    <w:rsid w:val="00CB5F06"/>
    <w:rsid w:val="00CB5FF9"/>
    <w:rsid w:val="00CB61CD"/>
    <w:rsid w:val="00CB620C"/>
    <w:rsid w:val="00CB661E"/>
    <w:rsid w:val="00CB683E"/>
    <w:rsid w:val="00CB68F5"/>
    <w:rsid w:val="00CB6E7C"/>
    <w:rsid w:val="00CB70C0"/>
    <w:rsid w:val="00CB7240"/>
    <w:rsid w:val="00CB75CD"/>
    <w:rsid w:val="00CB75EB"/>
    <w:rsid w:val="00CB7E1D"/>
    <w:rsid w:val="00CB7F91"/>
    <w:rsid w:val="00CC020A"/>
    <w:rsid w:val="00CC056C"/>
    <w:rsid w:val="00CC0712"/>
    <w:rsid w:val="00CC0720"/>
    <w:rsid w:val="00CC08D7"/>
    <w:rsid w:val="00CC0AF8"/>
    <w:rsid w:val="00CC0F54"/>
    <w:rsid w:val="00CC114B"/>
    <w:rsid w:val="00CC1391"/>
    <w:rsid w:val="00CC13E5"/>
    <w:rsid w:val="00CC147E"/>
    <w:rsid w:val="00CC149A"/>
    <w:rsid w:val="00CC1867"/>
    <w:rsid w:val="00CC195E"/>
    <w:rsid w:val="00CC1A22"/>
    <w:rsid w:val="00CC1C13"/>
    <w:rsid w:val="00CC1CD6"/>
    <w:rsid w:val="00CC2476"/>
    <w:rsid w:val="00CC265B"/>
    <w:rsid w:val="00CC2E87"/>
    <w:rsid w:val="00CC3046"/>
    <w:rsid w:val="00CC32CC"/>
    <w:rsid w:val="00CC3378"/>
    <w:rsid w:val="00CC33DC"/>
    <w:rsid w:val="00CC351E"/>
    <w:rsid w:val="00CC38DB"/>
    <w:rsid w:val="00CC3991"/>
    <w:rsid w:val="00CC45F7"/>
    <w:rsid w:val="00CC4AAA"/>
    <w:rsid w:val="00CC4B03"/>
    <w:rsid w:val="00CC4CBF"/>
    <w:rsid w:val="00CC4EBF"/>
    <w:rsid w:val="00CC4FAF"/>
    <w:rsid w:val="00CC52D3"/>
    <w:rsid w:val="00CC54E8"/>
    <w:rsid w:val="00CC5547"/>
    <w:rsid w:val="00CC5852"/>
    <w:rsid w:val="00CC5D0E"/>
    <w:rsid w:val="00CC5F55"/>
    <w:rsid w:val="00CC680E"/>
    <w:rsid w:val="00CC69A6"/>
    <w:rsid w:val="00CC6EC5"/>
    <w:rsid w:val="00CC7027"/>
    <w:rsid w:val="00CC7270"/>
    <w:rsid w:val="00CC74AB"/>
    <w:rsid w:val="00CC7592"/>
    <w:rsid w:val="00CC792D"/>
    <w:rsid w:val="00CC7C40"/>
    <w:rsid w:val="00CC7EBF"/>
    <w:rsid w:val="00CD0393"/>
    <w:rsid w:val="00CD03A7"/>
    <w:rsid w:val="00CD0A02"/>
    <w:rsid w:val="00CD0A25"/>
    <w:rsid w:val="00CD0CC1"/>
    <w:rsid w:val="00CD0EA8"/>
    <w:rsid w:val="00CD1197"/>
    <w:rsid w:val="00CD138D"/>
    <w:rsid w:val="00CD1470"/>
    <w:rsid w:val="00CD19E8"/>
    <w:rsid w:val="00CD1AFA"/>
    <w:rsid w:val="00CD1BE2"/>
    <w:rsid w:val="00CD2542"/>
    <w:rsid w:val="00CD2609"/>
    <w:rsid w:val="00CD2637"/>
    <w:rsid w:val="00CD292F"/>
    <w:rsid w:val="00CD2AD4"/>
    <w:rsid w:val="00CD2B46"/>
    <w:rsid w:val="00CD3161"/>
    <w:rsid w:val="00CD3312"/>
    <w:rsid w:val="00CD3499"/>
    <w:rsid w:val="00CD34B5"/>
    <w:rsid w:val="00CD38EF"/>
    <w:rsid w:val="00CD3B85"/>
    <w:rsid w:val="00CD3C58"/>
    <w:rsid w:val="00CD3C5E"/>
    <w:rsid w:val="00CD3E11"/>
    <w:rsid w:val="00CD3E27"/>
    <w:rsid w:val="00CD3E46"/>
    <w:rsid w:val="00CD404F"/>
    <w:rsid w:val="00CD4107"/>
    <w:rsid w:val="00CD413E"/>
    <w:rsid w:val="00CD46E7"/>
    <w:rsid w:val="00CD4913"/>
    <w:rsid w:val="00CD517F"/>
    <w:rsid w:val="00CD5290"/>
    <w:rsid w:val="00CD52FC"/>
    <w:rsid w:val="00CD5611"/>
    <w:rsid w:val="00CD577A"/>
    <w:rsid w:val="00CD59DC"/>
    <w:rsid w:val="00CD5B77"/>
    <w:rsid w:val="00CD5B79"/>
    <w:rsid w:val="00CD5BEE"/>
    <w:rsid w:val="00CD5C38"/>
    <w:rsid w:val="00CD5C90"/>
    <w:rsid w:val="00CD5EAE"/>
    <w:rsid w:val="00CD5FBE"/>
    <w:rsid w:val="00CD60F0"/>
    <w:rsid w:val="00CD63BA"/>
    <w:rsid w:val="00CD6C3C"/>
    <w:rsid w:val="00CD6C81"/>
    <w:rsid w:val="00CD6E0A"/>
    <w:rsid w:val="00CD6E51"/>
    <w:rsid w:val="00CD6FAE"/>
    <w:rsid w:val="00CD7557"/>
    <w:rsid w:val="00CD7A0E"/>
    <w:rsid w:val="00CD7D00"/>
    <w:rsid w:val="00CD7E59"/>
    <w:rsid w:val="00CD7EBE"/>
    <w:rsid w:val="00CE015F"/>
    <w:rsid w:val="00CE0169"/>
    <w:rsid w:val="00CE017B"/>
    <w:rsid w:val="00CE0510"/>
    <w:rsid w:val="00CE092F"/>
    <w:rsid w:val="00CE0B91"/>
    <w:rsid w:val="00CE0D4C"/>
    <w:rsid w:val="00CE16EF"/>
    <w:rsid w:val="00CE1920"/>
    <w:rsid w:val="00CE1A25"/>
    <w:rsid w:val="00CE1D7E"/>
    <w:rsid w:val="00CE1E08"/>
    <w:rsid w:val="00CE21BF"/>
    <w:rsid w:val="00CE23B7"/>
    <w:rsid w:val="00CE2413"/>
    <w:rsid w:val="00CE27CD"/>
    <w:rsid w:val="00CE2A96"/>
    <w:rsid w:val="00CE3051"/>
    <w:rsid w:val="00CE31E8"/>
    <w:rsid w:val="00CE33D7"/>
    <w:rsid w:val="00CE3446"/>
    <w:rsid w:val="00CE354A"/>
    <w:rsid w:val="00CE3563"/>
    <w:rsid w:val="00CE3640"/>
    <w:rsid w:val="00CE364C"/>
    <w:rsid w:val="00CE3CD4"/>
    <w:rsid w:val="00CE3D4A"/>
    <w:rsid w:val="00CE3EDA"/>
    <w:rsid w:val="00CE425C"/>
    <w:rsid w:val="00CE42FF"/>
    <w:rsid w:val="00CE459F"/>
    <w:rsid w:val="00CE4700"/>
    <w:rsid w:val="00CE47A9"/>
    <w:rsid w:val="00CE4D23"/>
    <w:rsid w:val="00CE4D39"/>
    <w:rsid w:val="00CE4D3B"/>
    <w:rsid w:val="00CE4EE0"/>
    <w:rsid w:val="00CE4F6F"/>
    <w:rsid w:val="00CE51A3"/>
    <w:rsid w:val="00CE53A4"/>
    <w:rsid w:val="00CE5819"/>
    <w:rsid w:val="00CE5D46"/>
    <w:rsid w:val="00CE61D4"/>
    <w:rsid w:val="00CE6730"/>
    <w:rsid w:val="00CE679F"/>
    <w:rsid w:val="00CE680E"/>
    <w:rsid w:val="00CE6A48"/>
    <w:rsid w:val="00CE6D48"/>
    <w:rsid w:val="00CE6DC5"/>
    <w:rsid w:val="00CE6E8C"/>
    <w:rsid w:val="00CE6F52"/>
    <w:rsid w:val="00CE738B"/>
    <w:rsid w:val="00CE76FD"/>
    <w:rsid w:val="00CE7CCA"/>
    <w:rsid w:val="00CE7DB6"/>
    <w:rsid w:val="00CE7F58"/>
    <w:rsid w:val="00CF02C0"/>
    <w:rsid w:val="00CF0790"/>
    <w:rsid w:val="00CF09A0"/>
    <w:rsid w:val="00CF0AF6"/>
    <w:rsid w:val="00CF0B57"/>
    <w:rsid w:val="00CF0DB0"/>
    <w:rsid w:val="00CF0DF8"/>
    <w:rsid w:val="00CF1026"/>
    <w:rsid w:val="00CF104D"/>
    <w:rsid w:val="00CF1082"/>
    <w:rsid w:val="00CF12D1"/>
    <w:rsid w:val="00CF1306"/>
    <w:rsid w:val="00CF1658"/>
    <w:rsid w:val="00CF1907"/>
    <w:rsid w:val="00CF19E6"/>
    <w:rsid w:val="00CF1A4A"/>
    <w:rsid w:val="00CF1C65"/>
    <w:rsid w:val="00CF1D7C"/>
    <w:rsid w:val="00CF1EE6"/>
    <w:rsid w:val="00CF1F94"/>
    <w:rsid w:val="00CF20C8"/>
    <w:rsid w:val="00CF225C"/>
    <w:rsid w:val="00CF25CE"/>
    <w:rsid w:val="00CF298A"/>
    <w:rsid w:val="00CF2B31"/>
    <w:rsid w:val="00CF2C8A"/>
    <w:rsid w:val="00CF319E"/>
    <w:rsid w:val="00CF38DB"/>
    <w:rsid w:val="00CF3D56"/>
    <w:rsid w:val="00CF3FEB"/>
    <w:rsid w:val="00CF427E"/>
    <w:rsid w:val="00CF46A7"/>
    <w:rsid w:val="00CF47A8"/>
    <w:rsid w:val="00CF4A93"/>
    <w:rsid w:val="00CF4ECE"/>
    <w:rsid w:val="00CF5067"/>
    <w:rsid w:val="00CF563D"/>
    <w:rsid w:val="00CF5995"/>
    <w:rsid w:val="00CF59C6"/>
    <w:rsid w:val="00CF5BA6"/>
    <w:rsid w:val="00CF5DDA"/>
    <w:rsid w:val="00CF5ECC"/>
    <w:rsid w:val="00CF6160"/>
    <w:rsid w:val="00CF634C"/>
    <w:rsid w:val="00CF6499"/>
    <w:rsid w:val="00CF678F"/>
    <w:rsid w:val="00CF6BA0"/>
    <w:rsid w:val="00CF7104"/>
    <w:rsid w:val="00CF7788"/>
    <w:rsid w:val="00CF7DB4"/>
    <w:rsid w:val="00CF7DE8"/>
    <w:rsid w:val="00CF7E78"/>
    <w:rsid w:val="00CF7F1A"/>
    <w:rsid w:val="00CF7FEF"/>
    <w:rsid w:val="00D0000C"/>
    <w:rsid w:val="00D000B8"/>
    <w:rsid w:val="00D001FC"/>
    <w:rsid w:val="00D0036B"/>
    <w:rsid w:val="00D006DE"/>
    <w:rsid w:val="00D0097B"/>
    <w:rsid w:val="00D00A8D"/>
    <w:rsid w:val="00D00CE2"/>
    <w:rsid w:val="00D01078"/>
    <w:rsid w:val="00D011A1"/>
    <w:rsid w:val="00D01CFE"/>
    <w:rsid w:val="00D01D21"/>
    <w:rsid w:val="00D01DB2"/>
    <w:rsid w:val="00D02184"/>
    <w:rsid w:val="00D0225E"/>
    <w:rsid w:val="00D0254F"/>
    <w:rsid w:val="00D025F2"/>
    <w:rsid w:val="00D0280E"/>
    <w:rsid w:val="00D02820"/>
    <w:rsid w:val="00D02872"/>
    <w:rsid w:val="00D02C34"/>
    <w:rsid w:val="00D030FD"/>
    <w:rsid w:val="00D03528"/>
    <w:rsid w:val="00D03D5B"/>
    <w:rsid w:val="00D0421D"/>
    <w:rsid w:val="00D04236"/>
    <w:rsid w:val="00D043A9"/>
    <w:rsid w:val="00D04626"/>
    <w:rsid w:val="00D04651"/>
    <w:rsid w:val="00D04AD2"/>
    <w:rsid w:val="00D04BFB"/>
    <w:rsid w:val="00D04C78"/>
    <w:rsid w:val="00D054E8"/>
    <w:rsid w:val="00D05BBD"/>
    <w:rsid w:val="00D05CE3"/>
    <w:rsid w:val="00D05E86"/>
    <w:rsid w:val="00D05F40"/>
    <w:rsid w:val="00D05FAB"/>
    <w:rsid w:val="00D06244"/>
    <w:rsid w:val="00D0657B"/>
    <w:rsid w:val="00D0682A"/>
    <w:rsid w:val="00D06A42"/>
    <w:rsid w:val="00D06BF7"/>
    <w:rsid w:val="00D06D13"/>
    <w:rsid w:val="00D06F45"/>
    <w:rsid w:val="00D07172"/>
    <w:rsid w:val="00D071D4"/>
    <w:rsid w:val="00D0728D"/>
    <w:rsid w:val="00D07324"/>
    <w:rsid w:val="00D0744C"/>
    <w:rsid w:val="00D074BF"/>
    <w:rsid w:val="00D0782B"/>
    <w:rsid w:val="00D1005E"/>
    <w:rsid w:val="00D10247"/>
    <w:rsid w:val="00D1031F"/>
    <w:rsid w:val="00D10677"/>
    <w:rsid w:val="00D10775"/>
    <w:rsid w:val="00D10912"/>
    <w:rsid w:val="00D10937"/>
    <w:rsid w:val="00D10B21"/>
    <w:rsid w:val="00D10D11"/>
    <w:rsid w:val="00D11154"/>
    <w:rsid w:val="00D1141F"/>
    <w:rsid w:val="00D116E1"/>
    <w:rsid w:val="00D117F3"/>
    <w:rsid w:val="00D11BA9"/>
    <w:rsid w:val="00D11C01"/>
    <w:rsid w:val="00D125C5"/>
    <w:rsid w:val="00D129A3"/>
    <w:rsid w:val="00D129CC"/>
    <w:rsid w:val="00D12C43"/>
    <w:rsid w:val="00D12CBE"/>
    <w:rsid w:val="00D13208"/>
    <w:rsid w:val="00D1354D"/>
    <w:rsid w:val="00D1366B"/>
    <w:rsid w:val="00D1377B"/>
    <w:rsid w:val="00D1389E"/>
    <w:rsid w:val="00D13C56"/>
    <w:rsid w:val="00D13DC1"/>
    <w:rsid w:val="00D13E1E"/>
    <w:rsid w:val="00D13EDF"/>
    <w:rsid w:val="00D1403F"/>
    <w:rsid w:val="00D140B8"/>
    <w:rsid w:val="00D143E8"/>
    <w:rsid w:val="00D1449F"/>
    <w:rsid w:val="00D14BD8"/>
    <w:rsid w:val="00D14FC0"/>
    <w:rsid w:val="00D159B7"/>
    <w:rsid w:val="00D15ECC"/>
    <w:rsid w:val="00D15F56"/>
    <w:rsid w:val="00D1620C"/>
    <w:rsid w:val="00D16276"/>
    <w:rsid w:val="00D16455"/>
    <w:rsid w:val="00D164E6"/>
    <w:rsid w:val="00D16894"/>
    <w:rsid w:val="00D16C5A"/>
    <w:rsid w:val="00D17032"/>
    <w:rsid w:val="00D17040"/>
    <w:rsid w:val="00D17BCE"/>
    <w:rsid w:val="00D17E6B"/>
    <w:rsid w:val="00D200B3"/>
    <w:rsid w:val="00D2048E"/>
    <w:rsid w:val="00D20672"/>
    <w:rsid w:val="00D20981"/>
    <w:rsid w:val="00D20DEE"/>
    <w:rsid w:val="00D211FA"/>
    <w:rsid w:val="00D21476"/>
    <w:rsid w:val="00D21498"/>
    <w:rsid w:val="00D2170E"/>
    <w:rsid w:val="00D21802"/>
    <w:rsid w:val="00D21DBB"/>
    <w:rsid w:val="00D21DD2"/>
    <w:rsid w:val="00D21DDF"/>
    <w:rsid w:val="00D21E60"/>
    <w:rsid w:val="00D221DC"/>
    <w:rsid w:val="00D222CA"/>
    <w:rsid w:val="00D224D9"/>
    <w:rsid w:val="00D2295E"/>
    <w:rsid w:val="00D22BB6"/>
    <w:rsid w:val="00D2304E"/>
    <w:rsid w:val="00D2308D"/>
    <w:rsid w:val="00D231C7"/>
    <w:rsid w:val="00D23230"/>
    <w:rsid w:val="00D23238"/>
    <w:rsid w:val="00D23C14"/>
    <w:rsid w:val="00D23C32"/>
    <w:rsid w:val="00D23CAA"/>
    <w:rsid w:val="00D23DC8"/>
    <w:rsid w:val="00D244F8"/>
    <w:rsid w:val="00D249AB"/>
    <w:rsid w:val="00D24A75"/>
    <w:rsid w:val="00D24C54"/>
    <w:rsid w:val="00D25185"/>
    <w:rsid w:val="00D255AA"/>
    <w:rsid w:val="00D25662"/>
    <w:rsid w:val="00D25C0B"/>
    <w:rsid w:val="00D25D4C"/>
    <w:rsid w:val="00D25EB0"/>
    <w:rsid w:val="00D25EFB"/>
    <w:rsid w:val="00D2603D"/>
    <w:rsid w:val="00D260C2"/>
    <w:rsid w:val="00D260D5"/>
    <w:rsid w:val="00D26598"/>
    <w:rsid w:val="00D26605"/>
    <w:rsid w:val="00D26B87"/>
    <w:rsid w:val="00D27088"/>
    <w:rsid w:val="00D27359"/>
    <w:rsid w:val="00D27723"/>
    <w:rsid w:val="00D2789E"/>
    <w:rsid w:val="00D27E99"/>
    <w:rsid w:val="00D300E0"/>
    <w:rsid w:val="00D303FF"/>
    <w:rsid w:val="00D30447"/>
    <w:rsid w:val="00D3058F"/>
    <w:rsid w:val="00D305B7"/>
    <w:rsid w:val="00D30B25"/>
    <w:rsid w:val="00D30CB4"/>
    <w:rsid w:val="00D30DA3"/>
    <w:rsid w:val="00D30EAA"/>
    <w:rsid w:val="00D310AC"/>
    <w:rsid w:val="00D313AB"/>
    <w:rsid w:val="00D31437"/>
    <w:rsid w:val="00D314AE"/>
    <w:rsid w:val="00D3163E"/>
    <w:rsid w:val="00D31858"/>
    <w:rsid w:val="00D327C8"/>
    <w:rsid w:val="00D32A90"/>
    <w:rsid w:val="00D32E79"/>
    <w:rsid w:val="00D3334A"/>
    <w:rsid w:val="00D3338F"/>
    <w:rsid w:val="00D3354C"/>
    <w:rsid w:val="00D33946"/>
    <w:rsid w:val="00D3399D"/>
    <w:rsid w:val="00D33A98"/>
    <w:rsid w:val="00D33EC8"/>
    <w:rsid w:val="00D33FC3"/>
    <w:rsid w:val="00D34271"/>
    <w:rsid w:val="00D342F3"/>
    <w:rsid w:val="00D34353"/>
    <w:rsid w:val="00D3438A"/>
    <w:rsid w:val="00D34782"/>
    <w:rsid w:val="00D34B68"/>
    <w:rsid w:val="00D34BC2"/>
    <w:rsid w:val="00D34C54"/>
    <w:rsid w:val="00D34DDA"/>
    <w:rsid w:val="00D350F6"/>
    <w:rsid w:val="00D3515F"/>
    <w:rsid w:val="00D35262"/>
    <w:rsid w:val="00D35305"/>
    <w:rsid w:val="00D35401"/>
    <w:rsid w:val="00D35552"/>
    <w:rsid w:val="00D35859"/>
    <w:rsid w:val="00D3617C"/>
    <w:rsid w:val="00D36443"/>
    <w:rsid w:val="00D36516"/>
    <w:rsid w:val="00D36AC0"/>
    <w:rsid w:val="00D36ADB"/>
    <w:rsid w:val="00D36D4F"/>
    <w:rsid w:val="00D36EC5"/>
    <w:rsid w:val="00D36EC8"/>
    <w:rsid w:val="00D36F0A"/>
    <w:rsid w:val="00D371B8"/>
    <w:rsid w:val="00D371E0"/>
    <w:rsid w:val="00D3778D"/>
    <w:rsid w:val="00D377DF"/>
    <w:rsid w:val="00D37877"/>
    <w:rsid w:val="00D378A9"/>
    <w:rsid w:val="00D37A38"/>
    <w:rsid w:val="00D37D6F"/>
    <w:rsid w:val="00D37DA0"/>
    <w:rsid w:val="00D4005A"/>
    <w:rsid w:val="00D400FD"/>
    <w:rsid w:val="00D40170"/>
    <w:rsid w:val="00D403AC"/>
    <w:rsid w:val="00D403BE"/>
    <w:rsid w:val="00D40527"/>
    <w:rsid w:val="00D40555"/>
    <w:rsid w:val="00D406D7"/>
    <w:rsid w:val="00D409D8"/>
    <w:rsid w:val="00D40DCE"/>
    <w:rsid w:val="00D41714"/>
    <w:rsid w:val="00D41AD2"/>
    <w:rsid w:val="00D41B62"/>
    <w:rsid w:val="00D41B98"/>
    <w:rsid w:val="00D41D82"/>
    <w:rsid w:val="00D41DFF"/>
    <w:rsid w:val="00D41E36"/>
    <w:rsid w:val="00D42312"/>
    <w:rsid w:val="00D42611"/>
    <w:rsid w:val="00D4280B"/>
    <w:rsid w:val="00D4299A"/>
    <w:rsid w:val="00D42AB1"/>
    <w:rsid w:val="00D42D5D"/>
    <w:rsid w:val="00D42F3F"/>
    <w:rsid w:val="00D42FA3"/>
    <w:rsid w:val="00D43410"/>
    <w:rsid w:val="00D4358C"/>
    <w:rsid w:val="00D435ED"/>
    <w:rsid w:val="00D438C2"/>
    <w:rsid w:val="00D438C4"/>
    <w:rsid w:val="00D439A9"/>
    <w:rsid w:val="00D439C3"/>
    <w:rsid w:val="00D43A3D"/>
    <w:rsid w:val="00D43B8C"/>
    <w:rsid w:val="00D43C65"/>
    <w:rsid w:val="00D43EA0"/>
    <w:rsid w:val="00D4411D"/>
    <w:rsid w:val="00D44699"/>
    <w:rsid w:val="00D447F3"/>
    <w:rsid w:val="00D4482B"/>
    <w:rsid w:val="00D449B4"/>
    <w:rsid w:val="00D44BC9"/>
    <w:rsid w:val="00D44C5A"/>
    <w:rsid w:val="00D44C81"/>
    <w:rsid w:val="00D4501D"/>
    <w:rsid w:val="00D45244"/>
    <w:rsid w:val="00D453C7"/>
    <w:rsid w:val="00D45431"/>
    <w:rsid w:val="00D457BF"/>
    <w:rsid w:val="00D457D7"/>
    <w:rsid w:val="00D45854"/>
    <w:rsid w:val="00D459F4"/>
    <w:rsid w:val="00D45C2B"/>
    <w:rsid w:val="00D45C39"/>
    <w:rsid w:val="00D46113"/>
    <w:rsid w:val="00D4611D"/>
    <w:rsid w:val="00D4627D"/>
    <w:rsid w:val="00D464B2"/>
    <w:rsid w:val="00D465B8"/>
    <w:rsid w:val="00D4687D"/>
    <w:rsid w:val="00D46C2B"/>
    <w:rsid w:val="00D46D6C"/>
    <w:rsid w:val="00D46E15"/>
    <w:rsid w:val="00D471A1"/>
    <w:rsid w:val="00D4723C"/>
    <w:rsid w:val="00D47394"/>
    <w:rsid w:val="00D47424"/>
    <w:rsid w:val="00D47ABC"/>
    <w:rsid w:val="00D47BFA"/>
    <w:rsid w:val="00D47C57"/>
    <w:rsid w:val="00D47DFD"/>
    <w:rsid w:val="00D50358"/>
    <w:rsid w:val="00D50552"/>
    <w:rsid w:val="00D50714"/>
    <w:rsid w:val="00D508F5"/>
    <w:rsid w:val="00D50BB0"/>
    <w:rsid w:val="00D50BF1"/>
    <w:rsid w:val="00D50CBD"/>
    <w:rsid w:val="00D50FA4"/>
    <w:rsid w:val="00D51538"/>
    <w:rsid w:val="00D5176D"/>
    <w:rsid w:val="00D517E4"/>
    <w:rsid w:val="00D5199B"/>
    <w:rsid w:val="00D519CA"/>
    <w:rsid w:val="00D51A9D"/>
    <w:rsid w:val="00D51B8B"/>
    <w:rsid w:val="00D51BBE"/>
    <w:rsid w:val="00D51D55"/>
    <w:rsid w:val="00D51F1D"/>
    <w:rsid w:val="00D51FBA"/>
    <w:rsid w:val="00D52019"/>
    <w:rsid w:val="00D5212E"/>
    <w:rsid w:val="00D523D8"/>
    <w:rsid w:val="00D528CA"/>
    <w:rsid w:val="00D52949"/>
    <w:rsid w:val="00D52C42"/>
    <w:rsid w:val="00D52CD6"/>
    <w:rsid w:val="00D52DAC"/>
    <w:rsid w:val="00D53649"/>
    <w:rsid w:val="00D536A5"/>
    <w:rsid w:val="00D5370E"/>
    <w:rsid w:val="00D539E0"/>
    <w:rsid w:val="00D53C5E"/>
    <w:rsid w:val="00D53E11"/>
    <w:rsid w:val="00D54040"/>
    <w:rsid w:val="00D54071"/>
    <w:rsid w:val="00D54448"/>
    <w:rsid w:val="00D54479"/>
    <w:rsid w:val="00D544A9"/>
    <w:rsid w:val="00D545AE"/>
    <w:rsid w:val="00D548BC"/>
    <w:rsid w:val="00D548C1"/>
    <w:rsid w:val="00D54CA5"/>
    <w:rsid w:val="00D54DD3"/>
    <w:rsid w:val="00D54E5E"/>
    <w:rsid w:val="00D55987"/>
    <w:rsid w:val="00D55DAB"/>
    <w:rsid w:val="00D55F9C"/>
    <w:rsid w:val="00D560C2"/>
    <w:rsid w:val="00D56424"/>
    <w:rsid w:val="00D565E6"/>
    <w:rsid w:val="00D5677E"/>
    <w:rsid w:val="00D56C7A"/>
    <w:rsid w:val="00D56D3D"/>
    <w:rsid w:val="00D56F60"/>
    <w:rsid w:val="00D570E3"/>
    <w:rsid w:val="00D57117"/>
    <w:rsid w:val="00D571ED"/>
    <w:rsid w:val="00D57268"/>
    <w:rsid w:val="00D576BE"/>
    <w:rsid w:val="00D576D8"/>
    <w:rsid w:val="00D5793D"/>
    <w:rsid w:val="00D57A69"/>
    <w:rsid w:val="00D57E00"/>
    <w:rsid w:val="00D57E7F"/>
    <w:rsid w:val="00D600A1"/>
    <w:rsid w:val="00D6025B"/>
    <w:rsid w:val="00D603CE"/>
    <w:rsid w:val="00D603D9"/>
    <w:rsid w:val="00D60559"/>
    <w:rsid w:val="00D60B43"/>
    <w:rsid w:val="00D60B8B"/>
    <w:rsid w:val="00D60BD8"/>
    <w:rsid w:val="00D60BDF"/>
    <w:rsid w:val="00D60C0B"/>
    <w:rsid w:val="00D60C75"/>
    <w:rsid w:val="00D60D44"/>
    <w:rsid w:val="00D61360"/>
    <w:rsid w:val="00D61453"/>
    <w:rsid w:val="00D614AD"/>
    <w:rsid w:val="00D61D1B"/>
    <w:rsid w:val="00D61F0A"/>
    <w:rsid w:val="00D62533"/>
    <w:rsid w:val="00D62612"/>
    <w:rsid w:val="00D629E6"/>
    <w:rsid w:val="00D62D37"/>
    <w:rsid w:val="00D62EB2"/>
    <w:rsid w:val="00D62FF8"/>
    <w:rsid w:val="00D63369"/>
    <w:rsid w:val="00D633E9"/>
    <w:rsid w:val="00D6346B"/>
    <w:rsid w:val="00D6355F"/>
    <w:rsid w:val="00D6361D"/>
    <w:rsid w:val="00D637E3"/>
    <w:rsid w:val="00D63A6D"/>
    <w:rsid w:val="00D63E89"/>
    <w:rsid w:val="00D6426E"/>
    <w:rsid w:val="00D64428"/>
    <w:rsid w:val="00D645FC"/>
    <w:rsid w:val="00D65046"/>
    <w:rsid w:val="00D65384"/>
    <w:rsid w:val="00D6572A"/>
    <w:rsid w:val="00D658EA"/>
    <w:rsid w:val="00D659FF"/>
    <w:rsid w:val="00D65BEF"/>
    <w:rsid w:val="00D65C13"/>
    <w:rsid w:val="00D65EE6"/>
    <w:rsid w:val="00D663F7"/>
    <w:rsid w:val="00D6657D"/>
    <w:rsid w:val="00D66840"/>
    <w:rsid w:val="00D66A20"/>
    <w:rsid w:val="00D66CA3"/>
    <w:rsid w:val="00D66E9D"/>
    <w:rsid w:val="00D67277"/>
    <w:rsid w:val="00D6736B"/>
    <w:rsid w:val="00D67372"/>
    <w:rsid w:val="00D675E4"/>
    <w:rsid w:val="00D6784F"/>
    <w:rsid w:val="00D67B4E"/>
    <w:rsid w:val="00D67BA1"/>
    <w:rsid w:val="00D7034B"/>
    <w:rsid w:val="00D7037C"/>
    <w:rsid w:val="00D7037E"/>
    <w:rsid w:val="00D7049D"/>
    <w:rsid w:val="00D7083C"/>
    <w:rsid w:val="00D70A4C"/>
    <w:rsid w:val="00D70AB9"/>
    <w:rsid w:val="00D70B1D"/>
    <w:rsid w:val="00D70C04"/>
    <w:rsid w:val="00D70E82"/>
    <w:rsid w:val="00D70FE7"/>
    <w:rsid w:val="00D71158"/>
    <w:rsid w:val="00D712CE"/>
    <w:rsid w:val="00D71408"/>
    <w:rsid w:val="00D714B2"/>
    <w:rsid w:val="00D716E5"/>
    <w:rsid w:val="00D7173C"/>
    <w:rsid w:val="00D71A03"/>
    <w:rsid w:val="00D71B76"/>
    <w:rsid w:val="00D71CF7"/>
    <w:rsid w:val="00D71F8A"/>
    <w:rsid w:val="00D72038"/>
    <w:rsid w:val="00D72905"/>
    <w:rsid w:val="00D72D2D"/>
    <w:rsid w:val="00D730C3"/>
    <w:rsid w:val="00D7320A"/>
    <w:rsid w:val="00D7328A"/>
    <w:rsid w:val="00D73905"/>
    <w:rsid w:val="00D73A0D"/>
    <w:rsid w:val="00D73BE6"/>
    <w:rsid w:val="00D73CBC"/>
    <w:rsid w:val="00D73F8F"/>
    <w:rsid w:val="00D74254"/>
    <w:rsid w:val="00D7444F"/>
    <w:rsid w:val="00D74506"/>
    <w:rsid w:val="00D747AB"/>
    <w:rsid w:val="00D74817"/>
    <w:rsid w:val="00D748E8"/>
    <w:rsid w:val="00D74B4A"/>
    <w:rsid w:val="00D74BAB"/>
    <w:rsid w:val="00D74E1A"/>
    <w:rsid w:val="00D75255"/>
    <w:rsid w:val="00D7536C"/>
    <w:rsid w:val="00D755A8"/>
    <w:rsid w:val="00D758F6"/>
    <w:rsid w:val="00D759F9"/>
    <w:rsid w:val="00D75D3E"/>
    <w:rsid w:val="00D765EF"/>
    <w:rsid w:val="00D7660F"/>
    <w:rsid w:val="00D76718"/>
    <w:rsid w:val="00D76745"/>
    <w:rsid w:val="00D7692A"/>
    <w:rsid w:val="00D769D0"/>
    <w:rsid w:val="00D76BE7"/>
    <w:rsid w:val="00D76DA3"/>
    <w:rsid w:val="00D76F41"/>
    <w:rsid w:val="00D775E3"/>
    <w:rsid w:val="00D7774F"/>
    <w:rsid w:val="00D777B4"/>
    <w:rsid w:val="00D77A14"/>
    <w:rsid w:val="00D77FAD"/>
    <w:rsid w:val="00D8004C"/>
    <w:rsid w:val="00D80719"/>
    <w:rsid w:val="00D80DF4"/>
    <w:rsid w:val="00D81138"/>
    <w:rsid w:val="00D81552"/>
    <w:rsid w:val="00D81695"/>
    <w:rsid w:val="00D81AD6"/>
    <w:rsid w:val="00D81C0D"/>
    <w:rsid w:val="00D81EE0"/>
    <w:rsid w:val="00D8203D"/>
    <w:rsid w:val="00D8223B"/>
    <w:rsid w:val="00D822AF"/>
    <w:rsid w:val="00D82392"/>
    <w:rsid w:val="00D82473"/>
    <w:rsid w:val="00D827EB"/>
    <w:rsid w:val="00D8288C"/>
    <w:rsid w:val="00D82909"/>
    <w:rsid w:val="00D82A50"/>
    <w:rsid w:val="00D83026"/>
    <w:rsid w:val="00D830AB"/>
    <w:rsid w:val="00D8328A"/>
    <w:rsid w:val="00D83458"/>
    <w:rsid w:val="00D836FA"/>
    <w:rsid w:val="00D838B5"/>
    <w:rsid w:val="00D838D3"/>
    <w:rsid w:val="00D83AA0"/>
    <w:rsid w:val="00D83E67"/>
    <w:rsid w:val="00D83FD9"/>
    <w:rsid w:val="00D846AA"/>
    <w:rsid w:val="00D846B6"/>
    <w:rsid w:val="00D847B8"/>
    <w:rsid w:val="00D84A9A"/>
    <w:rsid w:val="00D84D0A"/>
    <w:rsid w:val="00D84DCA"/>
    <w:rsid w:val="00D84E66"/>
    <w:rsid w:val="00D85074"/>
    <w:rsid w:val="00D852DB"/>
    <w:rsid w:val="00D85365"/>
    <w:rsid w:val="00D856FB"/>
    <w:rsid w:val="00D85ABC"/>
    <w:rsid w:val="00D85B9D"/>
    <w:rsid w:val="00D85E2B"/>
    <w:rsid w:val="00D86115"/>
    <w:rsid w:val="00D86643"/>
    <w:rsid w:val="00D8671E"/>
    <w:rsid w:val="00D8682F"/>
    <w:rsid w:val="00D86C77"/>
    <w:rsid w:val="00D86D0B"/>
    <w:rsid w:val="00D86DBA"/>
    <w:rsid w:val="00D870F8"/>
    <w:rsid w:val="00D87799"/>
    <w:rsid w:val="00D878F7"/>
    <w:rsid w:val="00D87B7F"/>
    <w:rsid w:val="00D87C74"/>
    <w:rsid w:val="00D87D2F"/>
    <w:rsid w:val="00D87EFF"/>
    <w:rsid w:val="00D90017"/>
    <w:rsid w:val="00D90BA1"/>
    <w:rsid w:val="00D90F3C"/>
    <w:rsid w:val="00D9124C"/>
    <w:rsid w:val="00D91451"/>
    <w:rsid w:val="00D915FA"/>
    <w:rsid w:val="00D916D8"/>
    <w:rsid w:val="00D916E2"/>
    <w:rsid w:val="00D919E6"/>
    <w:rsid w:val="00D92230"/>
    <w:rsid w:val="00D92610"/>
    <w:rsid w:val="00D926BC"/>
    <w:rsid w:val="00D9274B"/>
    <w:rsid w:val="00D929F0"/>
    <w:rsid w:val="00D92E7A"/>
    <w:rsid w:val="00D93060"/>
    <w:rsid w:val="00D9309C"/>
    <w:rsid w:val="00D9324C"/>
    <w:rsid w:val="00D93A4A"/>
    <w:rsid w:val="00D93A66"/>
    <w:rsid w:val="00D93F8C"/>
    <w:rsid w:val="00D94859"/>
    <w:rsid w:val="00D94984"/>
    <w:rsid w:val="00D94D32"/>
    <w:rsid w:val="00D94D94"/>
    <w:rsid w:val="00D94F3D"/>
    <w:rsid w:val="00D9501C"/>
    <w:rsid w:val="00D95D0A"/>
    <w:rsid w:val="00D95E49"/>
    <w:rsid w:val="00D95EBE"/>
    <w:rsid w:val="00D95EC0"/>
    <w:rsid w:val="00D96649"/>
    <w:rsid w:val="00D96877"/>
    <w:rsid w:val="00D96DB1"/>
    <w:rsid w:val="00D96F3C"/>
    <w:rsid w:val="00D96FCC"/>
    <w:rsid w:val="00D970DB"/>
    <w:rsid w:val="00D9713A"/>
    <w:rsid w:val="00D972D6"/>
    <w:rsid w:val="00D9766F"/>
    <w:rsid w:val="00D97ABF"/>
    <w:rsid w:val="00D97C2B"/>
    <w:rsid w:val="00D97CD9"/>
    <w:rsid w:val="00D97EBC"/>
    <w:rsid w:val="00D97F6C"/>
    <w:rsid w:val="00DA0436"/>
    <w:rsid w:val="00DA061B"/>
    <w:rsid w:val="00DA0CE4"/>
    <w:rsid w:val="00DA0EC9"/>
    <w:rsid w:val="00DA1240"/>
    <w:rsid w:val="00DA1679"/>
    <w:rsid w:val="00DA1694"/>
    <w:rsid w:val="00DA1885"/>
    <w:rsid w:val="00DA1E8C"/>
    <w:rsid w:val="00DA213E"/>
    <w:rsid w:val="00DA2489"/>
    <w:rsid w:val="00DA248B"/>
    <w:rsid w:val="00DA2490"/>
    <w:rsid w:val="00DA266E"/>
    <w:rsid w:val="00DA2724"/>
    <w:rsid w:val="00DA2749"/>
    <w:rsid w:val="00DA2836"/>
    <w:rsid w:val="00DA3005"/>
    <w:rsid w:val="00DA3172"/>
    <w:rsid w:val="00DA3395"/>
    <w:rsid w:val="00DA34E3"/>
    <w:rsid w:val="00DA36BE"/>
    <w:rsid w:val="00DA3C05"/>
    <w:rsid w:val="00DA3D33"/>
    <w:rsid w:val="00DA3FF3"/>
    <w:rsid w:val="00DA409B"/>
    <w:rsid w:val="00DA4240"/>
    <w:rsid w:val="00DA43F2"/>
    <w:rsid w:val="00DA4546"/>
    <w:rsid w:val="00DA4640"/>
    <w:rsid w:val="00DA46AF"/>
    <w:rsid w:val="00DA4B76"/>
    <w:rsid w:val="00DA4E23"/>
    <w:rsid w:val="00DA5746"/>
    <w:rsid w:val="00DA5972"/>
    <w:rsid w:val="00DA5BD0"/>
    <w:rsid w:val="00DA5BF6"/>
    <w:rsid w:val="00DA5D3C"/>
    <w:rsid w:val="00DA5D9B"/>
    <w:rsid w:val="00DA68C7"/>
    <w:rsid w:val="00DA6CAC"/>
    <w:rsid w:val="00DA71AE"/>
    <w:rsid w:val="00DA7413"/>
    <w:rsid w:val="00DA74AC"/>
    <w:rsid w:val="00DA756C"/>
    <w:rsid w:val="00DA7710"/>
    <w:rsid w:val="00DA7783"/>
    <w:rsid w:val="00DA7897"/>
    <w:rsid w:val="00DA7A60"/>
    <w:rsid w:val="00DA7AA2"/>
    <w:rsid w:val="00DA7BD5"/>
    <w:rsid w:val="00DB0027"/>
    <w:rsid w:val="00DB01F4"/>
    <w:rsid w:val="00DB0397"/>
    <w:rsid w:val="00DB0576"/>
    <w:rsid w:val="00DB05B6"/>
    <w:rsid w:val="00DB05DA"/>
    <w:rsid w:val="00DB071A"/>
    <w:rsid w:val="00DB07E4"/>
    <w:rsid w:val="00DB07F5"/>
    <w:rsid w:val="00DB11FB"/>
    <w:rsid w:val="00DB1274"/>
    <w:rsid w:val="00DB1AC0"/>
    <w:rsid w:val="00DB1C12"/>
    <w:rsid w:val="00DB1DFB"/>
    <w:rsid w:val="00DB1EF4"/>
    <w:rsid w:val="00DB22A1"/>
    <w:rsid w:val="00DB2448"/>
    <w:rsid w:val="00DB25B4"/>
    <w:rsid w:val="00DB26F3"/>
    <w:rsid w:val="00DB2787"/>
    <w:rsid w:val="00DB282F"/>
    <w:rsid w:val="00DB2F99"/>
    <w:rsid w:val="00DB3072"/>
    <w:rsid w:val="00DB31BC"/>
    <w:rsid w:val="00DB3796"/>
    <w:rsid w:val="00DB386F"/>
    <w:rsid w:val="00DB3A3F"/>
    <w:rsid w:val="00DB3A4A"/>
    <w:rsid w:val="00DB3AD3"/>
    <w:rsid w:val="00DB3B3B"/>
    <w:rsid w:val="00DB3CDC"/>
    <w:rsid w:val="00DB3EE7"/>
    <w:rsid w:val="00DB425B"/>
    <w:rsid w:val="00DB4C2C"/>
    <w:rsid w:val="00DB4EE9"/>
    <w:rsid w:val="00DB50B0"/>
    <w:rsid w:val="00DB51D6"/>
    <w:rsid w:val="00DB5201"/>
    <w:rsid w:val="00DB53E6"/>
    <w:rsid w:val="00DB56F9"/>
    <w:rsid w:val="00DB572B"/>
    <w:rsid w:val="00DB5882"/>
    <w:rsid w:val="00DB5B53"/>
    <w:rsid w:val="00DB5BA4"/>
    <w:rsid w:val="00DB5D4D"/>
    <w:rsid w:val="00DB5DDC"/>
    <w:rsid w:val="00DB5E32"/>
    <w:rsid w:val="00DB5FD4"/>
    <w:rsid w:val="00DB6301"/>
    <w:rsid w:val="00DB6462"/>
    <w:rsid w:val="00DB66CB"/>
    <w:rsid w:val="00DB67FB"/>
    <w:rsid w:val="00DB68E4"/>
    <w:rsid w:val="00DB68F7"/>
    <w:rsid w:val="00DB6A3A"/>
    <w:rsid w:val="00DB719E"/>
    <w:rsid w:val="00DB723F"/>
    <w:rsid w:val="00DB7937"/>
    <w:rsid w:val="00DB7949"/>
    <w:rsid w:val="00DB79AE"/>
    <w:rsid w:val="00DB7BA0"/>
    <w:rsid w:val="00DB7BE3"/>
    <w:rsid w:val="00DB7D4F"/>
    <w:rsid w:val="00DB7EAE"/>
    <w:rsid w:val="00DC0122"/>
    <w:rsid w:val="00DC0B5D"/>
    <w:rsid w:val="00DC0DF8"/>
    <w:rsid w:val="00DC0E2B"/>
    <w:rsid w:val="00DC0EAC"/>
    <w:rsid w:val="00DC1006"/>
    <w:rsid w:val="00DC117A"/>
    <w:rsid w:val="00DC1201"/>
    <w:rsid w:val="00DC13E9"/>
    <w:rsid w:val="00DC1613"/>
    <w:rsid w:val="00DC182F"/>
    <w:rsid w:val="00DC1AB3"/>
    <w:rsid w:val="00DC1B49"/>
    <w:rsid w:val="00DC1B95"/>
    <w:rsid w:val="00DC1CAD"/>
    <w:rsid w:val="00DC2068"/>
    <w:rsid w:val="00DC216B"/>
    <w:rsid w:val="00DC2370"/>
    <w:rsid w:val="00DC23BB"/>
    <w:rsid w:val="00DC23E1"/>
    <w:rsid w:val="00DC23F6"/>
    <w:rsid w:val="00DC248E"/>
    <w:rsid w:val="00DC2545"/>
    <w:rsid w:val="00DC27CB"/>
    <w:rsid w:val="00DC28CB"/>
    <w:rsid w:val="00DC2DA0"/>
    <w:rsid w:val="00DC2F73"/>
    <w:rsid w:val="00DC30FF"/>
    <w:rsid w:val="00DC318F"/>
    <w:rsid w:val="00DC341E"/>
    <w:rsid w:val="00DC3B1C"/>
    <w:rsid w:val="00DC3D81"/>
    <w:rsid w:val="00DC3F66"/>
    <w:rsid w:val="00DC49D4"/>
    <w:rsid w:val="00DC4D8C"/>
    <w:rsid w:val="00DC4DAE"/>
    <w:rsid w:val="00DC4EC5"/>
    <w:rsid w:val="00DC507A"/>
    <w:rsid w:val="00DC50ED"/>
    <w:rsid w:val="00DC581B"/>
    <w:rsid w:val="00DC59AC"/>
    <w:rsid w:val="00DC5AC1"/>
    <w:rsid w:val="00DC5F18"/>
    <w:rsid w:val="00DC65FC"/>
    <w:rsid w:val="00DC660B"/>
    <w:rsid w:val="00DC666F"/>
    <w:rsid w:val="00DC6750"/>
    <w:rsid w:val="00DC6806"/>
    <w:rsid w:val="00DC6C38"/>
    <w:rsid w:val="00DC6C77"/>
    <w:rsid w:val="00DC6DD9"/>
    <w:rsid w:val="00DC6E21"/>
    <w:rsid w:val="00DC72A8"/>
    <w:rsid w:val="00DC73A3"/>
    <w:rsid w:val="00DC7453"/>
    <w:rsid w:val="00DC74F7"/>
    <w:rsid w:val="00DC764A"/>
    <w:rsid w:val="00DC77A6"/>
    <w:rsid w:val="00DC7D86"/>
    <w:rsid w:val="00DC7F30"/>
    <w:rsid w:val="00DD0168"/>
    <w:rsid w:val="00DD0188"/>
    <w:rsid w:val="00DD0374"/>
    <w:rsid w:val="00DD06B4"/>
    <w:rsid w:val="00DD06B7"/>
    <w:rsid w:val="00DD088C"/>
    <w:rsid w:val="00DD08C3"/>
    <w:rsid w:val="00DD0AA6"/>
    <w:rsid w:val="00DD0B90"/>
    <w:rsid w:val="00DD0C1E"/>
    <w:rsid w:val="00DD157E"/>
    <w:rsid w:val="00DD167A"/>
    <w:rsid w:val="00DD1993"/>
    <w:rsid w:val="00DD1B9E"/>
    <w:rsid w:val="00DD1CF6"/>
    <w:rsid w:val="00DD1FB4"/>
    <w:rsid w:val="00DD25F5"/>
    <w:rsid w:val="00DD2826"/>
    <w:rsid w:val="00DD2BEC"/>
    <w:rsid w:val="00DD2F5F"/>
    <w:rsid w:val="00DD3130"/>
    <w:rsid w:val="00DD315D"/>
    <w:rsid w:val="00DD31A7"/>
    <w:rsid w:val="00DD34DB"/>
    <w:rsid w:val="00DD3506"/>
    <w:rsid w:val="00DD3544"/>
    <w:rsid w:val="00DD36CF"/>
    <w:rsid w:val="00DD37DC"/>
    <w:rsid w:val="00DD3B91"/>
    <w:rsid w:val="00DD3DFE"/>
    <w:rsid w:val="00DD3F32"/>
    <w:rsid w:val="00DD3FC2"/>
    <w:rsid w:val="00DD422B"/>
    <w:rsid w:val="00DD4855"/>
    <w:rsid w:val="00DD4A46"/>
    <w:rsid w:val="00DD4E40"/>
    <w:rsid w:val="00DD50B6"/>
    <w:rsid w:val="00DD54EA"/>
    <w:rsid w:val="00DD58CF"/>
    <w:rsid w:val="00DD5D50"/>
    <w:rsid w:val="00DD5DCD"/>
    <w:rsid w:val="00DD5DD6"/>
    <w:rsid w:val="00DD5E4D"/>
    <w:rsid w:val="00DD6119"/>
    <w:rsid w:val="00DD63C0"/>
    <w:rsid w:val="00DD689E"/>
    <w:rsid w:val="00DD6B14"/>
    <w:rsid w:val="00DD6B26"/>
    <w:rsid w:val="00DD6F2D"/>
    <w:rsid w:val="00DD709C"/>
    <w:rsid w:val="00DD70C1"/>
    <w:rsid w:val="00DD70CC"/>
    <w:rsid w:val="00DD7149"/>
    <w:rsid w:val="00DD728B"/>
    <w:rsid w:val="00DD7297"/>
    <w:rsid w:val="00DD751A"/>
    <w:rsid w:val="00DD7605"/>
    <w:rsid w:val="00DD76EC"/>
    <w:rsid w:val="00DD7FC0"/>
    <w:rsid w:val="00DE0A85"/>
    <w:rsid w:val="00DE0E80"/>
    <w:rsid w:val="00DE172C"/>
    <w:rsid w:val="00DE1787"/>
    <w:rsid w:val="00DE1ECC"/>
    <w:rsid w:val="00DE22CC"/>
    <w:rsid w:val="00DE236E"/>
    <w:rsid w:val="00DE2433"/>
    <w:rsid w:val="00DE24BB"/>
    <w:rsid w:val="00DE24F2"/>
    <w:rsid w:val="00DE2641"/>
    <w:rsid w:val="00DE29C8"/>
    <w:rsid w:val="00DE2ACC"/>
    <w:rsid w:val="00DE2E5E"/>
    <w:rsid w:val="00DE2EDA"/>
    <w:rsid w:val="00DE35ED"/>
    <w:rsid w:val="00DE3768"/>
    <w:rsid w:val="00DE3869"/>
    <w:rsid w:val="00DE38AE"/>
    <w:rsid w:val="00DE39FC"/>
    <w:rsid w:val="00DE3D89"/>
    <w:rsid w:val="00DE3E6E"/>
    <w:rsid w:val="00DE3EF2"/>
    <w:rsid w:val="00DE4052"/>
    <w:rsid w:val="00DE428C"/>
    <w:rsid w:val="00DE4332"/>
    <w:rsid w:val="00DE49E4"/>
    <w:rsid w:val="00DE4CBE"/>
    <w:rsid w:val="00DE4E50"/>
    <w:rsid w:val="00DE4E83"/>
    <w:rsid w:val="00DE5018"/>
    <w:rsid w:val="00DE51A2"/>
    <w:rsid w:val="00DE535A"/>
    <w:rsid w:val="00DE536A"/>
    <w:rsid w:val="00DE5519"/>
    <w:rsid w:val="00DE5C8C"/>
    <w:rsid w:val="00DE5D90"/>
    <w:rsid w:val="00DE6004"/>
    <w:rsid w:val="00DE602A"/>
    <w:rsid w:val="00DE60BA"/>
    <w:rsid w:val="00DE62A0"/>
    <w:rsid w:val="00DE663F"/>
    <w:rsid w:val="00DE6984"/>
    <w:rsid w:val="00DE6E4C"/>
    <w:rsid w:val="00DE6E6A"/>
    <w:rsid w:val="00DE7014"/>
    <w:rsid w:val="00DE785E"/>
    <w:rsid w:val="00DE792C"/>
    <w:rsid w:val="00DE7DE0"/>
    <w:rsid w:val="00DE7E26"/>
    <w:rsid w:val="00DE7F06"/>
    <w:rsid w:val="00DF000C"/>
    <w:rsid w:val="00DF068F"/>
    <w:rsid w:val="00DF06AA"/>
    <w:rsid w:val="00DF0761"/>
    <w:rsid w:val="00DF076C"/>
    <w:rsid w:val="00DF0B8C"/>
    <w:rsid w:val="00DF0DC9"/>
    <w:rsid w:val="00DF10BF"/>
    <w:rsid w:val="00DF1357"/>
    <w:rsid w:val="00DF1744"/>
    <w:rsid w:val="00DF1D67"/>
    <w:rsid w:val="00DF1DEB"/>
    <w:rsid w:val="00DF1F1F"/>
    <w:rsid w:val="00DF2986"/>
    <w:rsid w:val="00DF29FD"/>
    <w:rsid w:val="00DF2C8E"/>
    <w:rsid w:val="00DF2F4F"/>
    <w:rsid w:val="00DF3026"/>
    <w:rsid w:val="00DF303D"/>
    <w:rsid w:val="00DF3046"/>
    <w:rsid w:val="00DF31A8"/>
    <w:rsid w:val="00DF32AB"/>
    <w:rsid w:val="00DF3338"/>
    <w:rsid w:val="00DF3521"/>
    <w:rsid w:val="00DF38DC"/>
    <w:rsid w:val="00DF3DF5"/>
    <w:rsid w:val="00DF4443"/>
    <w:rsid w:val="00DF46FF"/>
    <w:rsid w:val="00DF474A"/>
    <w:rsid w:val="00DF494D"/>
    <w:rsid w:val="00DF4B2B"/>
    <w:rsid w:val="00DF4DF0"/>
    <w:rsid w:val="00DF52A6"/>
    <w:rsid w:val="00DF5754"/>
    <w:rsid w:val="00DF5F71"/>
    <w:rsid w:val="00DF66EE"/>
    <w:rsid w:val="00DF69EE"/>
    <w:rsid w:val="00DF6C93"/>
    <w:rsid w:val="00DF6D4D"/>
    <w:rsid w:val="00DF6F1F"/>
    <w:rsid w:val="00DF7133"/>
    <w:rsid w:val="00DF72D8"/>
    <w:rsid w:val="00DF748D"/>
    <w:rsid w:val="00DF74D5"/>
    <w:rsid w:val="00DF761E"/>
    <w:rsid w:val="00DF7B07"/>
    <w:rsid w:val="00DF7C95"/>
    <w:rsid w:val="00DF7F48"/>
    <w:rsid w:val="00E0013B"/>
    <w:rsid w:val="00E0018F"/>
    <w:rsid w:val="00E00569"/>
    <w:rsid w:val="00E0078A"/>
    <w:rsid w:val="00E0084E"/>
    <w:rsid w:val="00E00932"/>
    <w:rsid w:val="00E00AB1"/>
    <w:rsid w:val="00E00CCC"/>
    <w:rsid w:val="00E00D9F"/>
    <w:rsid w:val="00E011F4"/>
    <w:rsid w:val="00E0124E"/>
    <w:rsid w:val="00E0127A"/>
    <w:rsid w:val="00E014CF"/>
    <w:rsid w:val="00E01DBA"/>
    <w:rsid w:val="00E01F02"/>
    <w:rsid w:val="00E02433"/>
    <w:rsid w:val="00E0255F"/>
    <w:rsid w:val="00E0260D"/>
    <w:rsid w:val="00E027C2"/>
    <w:rsid w:val="00E0324D"/>
    <w:rsid w:val="00E034D8"/>
    <w:rsid w:val="00E0368C"/>
    <w:rsid w:val="00E036FB"/>
    <w:rsid w:val="00E03918"/>
    <w:rsid w:val="00E04220"/>
    <w:rsid w:val="00E042D5"/>
    <w:rsid w:val="00E04649"/>
    <w:rsid w:val="00E0464C"/>
    <w:rsid w:val="00E04690"/>
    <w:rsid w:val="00E049B2"/>
    <w:rsid w:val="00E04A1F"/>
    <w:rsid w:val="00E04AB4"/>
    <w:rsid w:val="00E04B87"/>
    <w:rsid w:val="00E04DCF"/>
    <w:rsid w:val="00E04F31"/>
    <w:rsid w:val="00E0521B"/>
    <w:rsid w:val="00E05231"/>
    <w:rsid w:val="00E053A2"/>
    <w:rsid w:val="00E055B2"/>
    <w:rsid w:val="00E057E1"/>
    <w:rsid w:val="00E057FC"/>
    <w:rsid w:val="00E05935"/>
    <w:rsid w:val="00E05951"/>
    <w:rsid w:val="00E059BB"/>
    <w:rsid w:val="00E059D0"/>
    <w:rsid w:val="00E05A21"/>
    <w:rsid w:val="00E05B2D"/>
    <w:rsid w:val="00E05C37"/>
    <w:rsid w:val="00E05D94"/>
    <w:rsid w:val="00E05EAD"/>
    <w:rsid w:val="00E0613A"/>
    <w:rsid w:val="00E0683C"/>
    <w:rsid w:val="00E0699A"/>
    <w:rsid w:val="00E06B48"/>
    <w:rsid w:val="00E06E12"/>
    <w:rsid w:val="00E07012"/>
    <w:rsid w:val="00E07248"/>
    <w:rsid w:val="00E07964"/>
    <w:rsid w:val="00E07A3D"/>
    <w:rsid w:val="00E07E97"/>
    <w:rsid w:val="00E10240"/>
    <w:rsid w:val="00E10320"/>
    <w:rsid w:val="00E106FC"/>
    <w:rsid w:val="00E1080E"/>
    <w:rsid w:val="00E1094E"/>
    <w:rsid w:val="00E10D76"/>
    <w:rsid w:val="00E10E4E"/>
    <w:rsid w:val="00E10E8E"/>
    <w:rsid w:val="00E1112A"/>
    <w:rsid w:val="00E11820"/>
    <w:rsid w:val="00E119ED"/>
    <w:rsid w:val="00E119F7"/>
    <w:rsid w:val="00E11C4A"/>
    <w:rsid w:val="00E11D3C"/>
    <w:rsid w:val="00E11D8C"/>
    <w:rsid w:val="00E11DE3"/>
    <w:rsid w:val="00E12301"/>
    <w:rsid w:val="00E1244D"/>
    <w:rsid w:val="00E1253B"/>
    <w:rsid w:val="00E12633"/>
    <w:rsid w:val="00E12659"/>
    <w:rsid w:val="00E127DF"/>
    <w:rsid w:val="00E129D9"/>
    <w:rsid w:val="00E12C54"/>
    <w:rsid w:val="00E12DFF"/>
    <w:rsid w:val="00E13B1D"/>
    <w:rsid w:val="00E13B47"/>
    <w:rsid w:val="00E13C94"/>
    <w:rsid w:val="00E13D44"/>
    <w:rsid w:val="00E1409B"/>
    <w:rsid w:val="00E140CD"/>
    <w:rsid w:val="00E14161"/>
    <w:rsid w:val="00E14267"/>
    <w:rsid w:val="00E14771"/>
    <w:rsid w:val="00E147D6"/>
    <w:rsid w:val="00E14A22"/>
    <w:rsid w:val="00E14C05"/>
    <w:rsid w:val="00E14C0B"/>
    <w:rsid w:val="00E14C9B"/>
    <w:rsid w:val="00E15146"/>
    <w:rsid w:val="00E15364"/>
    <w:rsid w:val="00E1539D"/>
    <w:rsid w:val="00E156F0"/>
    <w:rsid w:val="00E156F3"/>
    <w:rsid w:val="00E15A39"/>
    <w:rsid w:val="00E15A62"/>
    <w:rsid w:val="00E15BF0"/>
    <w:rsid w:val="00E15C51"/>
    <w:rsid w:val="00E15C8B"/>
    <w:rsid w:val="00E15D67"/>
    <w:rsid w:val="00E1608D"/>
    <w:rsid w:val="00E16932"/>
    <w:rsid w:val="00E16D4C"/>
    <w:rsid w:val="00E16E69"/>
    <w:rsid w:val="00E16EF1"/>
    <w:rsid w:val="00E16F10"/>
    <w:rsid w:val="00E16FE8"/>
    <w:rsid w:val="00E170AD"/>
    <w:rsid w:val="00E2093C"/>
    <w:rsid w:val="00E2096A"/>
    <w:rsid w:val="00E2099B"/>
    <w:rsid w:val="00E20CCB"/>
    <w:rsid w:val="00E2120D"/>
    <w:rsid w:val="00E21297"/>
    <w:rsid w:val="00E21784"/>
    <w:rsid w:val="00E21881"/>
    <w:rsid w:val="00E21B45"/>
    <w:rsid w:val="00E21ECB"/>
    <w:rsid w:val="00E21F01"/>
    <w:rsid w:val="00E222F2"/>
    <w:rsid w:val="00E2249B"/>
    <w:rsid w:val="00E22567"/>
    <w:rsid w:val="00E22DE9"/>
    <w:rsid w:val="00E22F9D"/>
    <w:rsid w:val="00E231E5"/>
    <w:rsid w:val="00E2331A"/>
    <w:rsid w:val="00E233C8"/>
    <w:rsid w:val="00E23677"/>
    <w:rsid w:val="00E236BD"/>
    <w:rsid w:val="00E23ABB"/>
    <w:rsid w:val="00E23B41"/>
    <w:rsid w:val="00E23F16"/>
    <w:rsid w:val="00E2410C"/>
    <w:rsid w:val="00E242EE"/>
    <w:rsid w:val="00E24760"/>
    <w:rsid w:val="00E2494D"/>
    <w:rsid w:val="00E24C60"/>
    <w:rsid w:val="00E24D58"/>
    <w:rsid w:val="00E24DFD"/>
    <w:rsid w:val="00E25428"/>
    <w:rsid w:val="00E25718"/>
    <w:rsid w:val="00E2596B"/>
    <w:rsid w:val="00E2600F"/>
    <w:rsid w:val="00E26900"/>
    <w:rsid w:val="00E26ADF"/>
    <w:rsid w:val="00E2700B"/>
    <w:rsid w:val="00E270E1"/>
    <w:rsid w:val="00E27415"/>
    <w:rsid w:val="00E27638"/>
    <w:rsid w:val="00E27728"/>
    <w:rsid w:val="00E27926"/>
    <w:rsid w:val="00E27B14"/>
    <w:rsid w:val="00E27D69"/>
    <w:rsid w:val="00E27DEB"/>
    <w:rsid w:val="00E300D4"/>
    <w:rsid w:val="00E301D5"/>
    <w:rsid w:val="00E30265"/>
    <w:rsid w:val="00E306DC"/>
    <w:rsid w:val="00E306FD"/>
    <w:rsid w:val="00E30FCC"/>
    <w:rsid w:val="00E311AF"/>
    <w:rsid w:val="00E3157A"/>
    <w:rsid w:val="00E315E9"/>
    <w:rsid w:val="00E317AE"/>
    <w:rsid w:val="00E317B3"/>
    <w:rsid w:val="00E318AD"/>
    <w:rsid w:val="00E31B42"/>
    <w:rsid w:val="00E31B54"/>
    <w:rsid w:val="00E31C2D"/>
    <w:rsid w:val="00E31D0F"/>
    <w:rsid w:val="00E320E5"/>
    <w:rsid w:val="00E32504"/>
    <w:rsid w:val="00E32909"/>
    <w:rsid w:val="00E32913"/>
    <w:rsid w:val="00E32D2E"/>
    <w:rsid w:val="00E3311B"/>
    <w:rsid w:val="00E331F4"/>
    <w:rsid w:val="00E3335B"/>
    <w:rsid w:val="00E33388"/>
    <w:rsid w:val="00E334DF"/>
    <w:rsid w:val="00E33655"/>
    <w:rsid w:val="00E33681"/>
    <w:rsid w:val="00E33750"/>
    <w:rsid w:val="00E33BE6"/>
    <w:rsid w:val="00E340DC"/>
    <w:rsid w:val="00E342A0"/>
    <w:rsid w:val="00E344DA"/>
    <w:rsid w:val="00E34590"/>
    <w:rsid w:val="00E34A02"/>
    <w:rsid w:val="00E34B7E"/>
    <w:rsid w:val="00E3524D"/>
    <w:rsid w:val="00E3559B"/>
    <w:rsid w:val="00E356D8"/>
    <w:rsid w:val="00E35824"/>
    <w:rsid w:val="00E359B7"/>
    <w:rsid w:val="00E35A60"/>
    <w:rsid w:val="00E35F62"/>
    <w:rsid w:val="00E360F1"/>
    <w:rsid w:val="00E36485"/>
    <w:rsid w:val="00E36509"/>
    <w:rsid w:val="00E3679C"/>
    <w:rsid w:val="00E36A24"/>
    <w:rsid w:val="00E36D0B"/>
    <w:rsid w:val="00E36EF9"/>
    <w:rsid w:val="00E36FEC"/>
    <w:rsid w:val="00E3708F"/>
    <w:rsid w:val="00E37352"/>
    <w:rsid w:val="00E37952"/>
    <w:rsid w:val="00E37ACE"/>
    <w:rsid w:val="00E37BB6"/>
    <w:rsid w:val="00E37C02"/>
    <w:rsid w:val="00E37C7F"/>
    <w:rsid w:val="00E37E99"/>
    <w:rsid w:val="00E37EB0"/>
    <w:rsid w:val="00E400F0"/>
    <w:rsid w:val="00E40355"/>
    <w:rsid w:val="00E403C9"/>
    <w:rsid w:val="00E4050E"/>
    <w:rsid w:val="00E40628"/>
    <w:rsid w:val="00E40B81"/>
    <w:rsid w:val="00E40C63"/>
    <w:rsid w:val="00E40D1D"/>
    <w:rsid w:val="00E40E9E"/>
    <w:rsid w:val="00E40EE6"/>
    <w:rsid w:val="00E4104E"/>
    <w:rsid w:val="00E41357"/>
    <w:rsid w:val="00E413DC"/>
    <w:rsid w:val="00E41D62"/>
    <w:rsid w:val="00E41DB7"/>
    <w:rsid w:val="00E42323"/>
    <w:rsid w:val="00E4257E"/>
    <w:rsid w:val="00E42985"/>
    <w:rsid w:val="00E42C30"/>
    <w:rsid w:val="00E42D35"/>
    <w:rsid w:val="00E4317F"/>
    <w:rsid w:val="00E43553"/>
    <w:rsid w:val="00E4367C"/>
    <w:rsid w:val="00E43716"/>
    <w:rsid w:val="00E4384B"/>
    <w:rsid w:val="00E4397D"/>
    <w:rsid w:val="00E43F97"/>
    <w:rsid w:val="00E440A8"/>
    <w:rsid w:val="00E4443F"/>
    <w:rsid w:val="00E4495B"/>
    <w:rsid w:val="00E44A17"/>
    <w:rsid w:val="00E44A92"/>
    <w:rsid w:val="00E44B9B"/>
    <w:rsid w:val="00E44BE3"/>
    <w:rsid w:val="00E44C18"/>
    <w:rsid w:val="00E44CE0"/>
    <w:rsid w:val="00E44CE9"/>
    <w:rsid w:val="00E44CF5"/>
    <w:rsid w:val="00E44E93"/>
    <w:rsid w:val="00E4519F"/>
    <w:rsid w:val="00E4580D"/>
    <w:rsid w:val="00E45A0D"/>
    <w:rsid w:val="00E45BF7"/>
    <w:rsid w:val="00E45F8E"/>
    <w:rsid w:val="00E4602F"/>
    <w:rsid w:val="00E4685E"/>
    <w:rsid w:val="00E46C0C"/>
    <w:rsid w:val="00E47307"/>
    <w:rsid w:val="00E47400"/>
    <w:rsid w:val="00E478C8"/>
    <w:rsid w:val="00E47C23"/>
    <w:rsid w:val="00E5009F"/>
    <w:rsid w:val="00E5018E"/>
    <w:rsid w:val="00E5027A"/>
    <w:rsid w:val="00E5035B"/>
    <w:rsid w:val="00E506EB"/>
    <w:rsid w:val="00E50A0C"/>
    <w:rsid w:val="00E50A2A"/>
    <w:rsid w:val="00E50BFF"/>
    <w:rsid w:val="00E50C14"/>
    <w:rsid w:val="00E50C47"/>
    <w:rsid w:val="00E510A4"/>
    <w:rsid w:val="00E51292"/>
    <w:rsid w:val="00E513E9"/>
    <w:rsid w:val="00E518E8"/>
    <w:rsid w:val="00E518EC"/>
    <w:rsid w:val="00E51CBA"/>
    <w:rsid w:val="00E51E63"/>
    <w:rsid w:val="00E51F06"/>
    <w:rsid w:val="00E52199"/>
    <w:rsid w:val="00E5220A"/>
    <w:rsid w:val="00E52573"/>
    <w:rsid w:val="00E52A5F"/>
    <w:rsid w:val="00E52AAD"/>
    <w:rsid w:val="00E52C1D"/>
    <w:rsid w:val="00E52F74"/>
    <w:rsid w:val="00E52F85"/>
    <w:rsid w:val="00E532EE"/>
    <w:rsid w:val="00E53401"/>
    <w:rsid w:val="00E5346E"/>
    <w:rsid w:val="00E534A3"/>
    <w:rsid w:val="00E53AD5"/>
    <w:rsid w:val="00E53BA4"/>
    <w:rsid w:val="00E53C88"/>
    <w:rsid w:val="00E53D69"/>
    <w:rsid w:val="00E53EFD"/>
    <w:rsid w:val="00E540A5"/>
    <w:rsid w:val="00E5449B"/>
    <w:rsid w:val="00E54604"/>
    <w:rsid w:val="00E5488A"/>
    <w:rsid w:val="00E54A90"/>
    <w:rsid w:val="00E54AD7"/>
    <w:rsid w:val="00E54C56"/>
    <w:rsid w:val="00E54D2D"/>
    <w:rsid w:val="00E54F22"/>
    <w:rsid w:val="00E550E5"/>
    <w:rsid w:val="00E55568"/>
    <w:rsid w:val="00E55833"/>
    <w:rsid w:val="00E55885"/>
    <w:rsid w:val="00E558D1"/>
    <w:rsid w:val="00E55996"/>
    <w:rsid w:val="00E55C00"/>
    <w:rsid w:val="00E55CC6"/>
    <w:rsid w:val="00E55DFF"/>
    <w:rsid w:val="00E55FEF"/>
    <w:rsid w:val="00E56027"/>
    <w:rsid w:val="00E5613E"/>
    <w:rsid w:val="00E5648E"/>
    <w:rsid w:val="00E5653E"/>
    <w:rsid w:val="00E565B6"/>
    <w:rsid w:val="00E565FA"/>
    <w:rsid w:val="00E567D0"/>
    <w:rsid w:val="00E56A88"/>
    <w:rsid w:val="00E56AB6"/>
    <w:rsid w:val="00E56FF0"/>
    <w:rsid w:val="00E57133"/>
    <w:rsid w:val="00E5748D"/>
    <w:rsid w:val="00E576E9"/>
    <w:rsid w:val="00E57F72"/>
    <w:rsid w:val="00E57FC4"/>
    <w:rsid w:val="00E60216"/>
    <w:rsid w:val="00E60577"/>
    <w:rsid w:val="00E60725"/>
    <w:rsid w:val="00E60752"/>
    <w:rsid w:val="00E609A6"/>
    <w:rsid w:val="00E60A52"/>
    <w:rsid w:val="00E60B20"/>
    <w:rsid w:val="00E60B3C"/>
    <w:rsid w:val="00E60BE0"/>
    <w:rsid w:val="00E60CEA"/>
    <w:rsid w:val="00E60DE3"/>
    <w:rsid w:val="00E61042"/>
    <w:rsid w:val="00E61140"/>
    <w:rsid w:val="00E61147"/>
    <w:rsid w:val="00E61176"/>
    <w:rsid w:val="00E611D5"/>
    <w:rsid w:val="00E613F5"/>
    <w:rsid w:val="00E61471"/>
    <w:rsid w:val="00E61E70"/>
    <w:rsid w:val="00E62188"/>
    <w:rsid w:val="00E62241"/>
    <w:rsid w:val="00E62350"/>
    <w:rsid w:val="00E623C4"/>
    <w:rsid w:val="00E62401"/>
    <w:rsid w:val="00E62481"/>
    <w:rsid w:val="00E62692"/>
    <w:rsid w:val="00E62888"/>
    <w:rsid w:val="00E62F64"/>
    <w:rsid w:val="00E634F8"/>
    <w:rsid w:val="00E636B2"/>
    <w:rsid w:val="00E639C5"/>
    <w:rsid w:val="00E63F49"/>
    <w:rsid w:val="00E6406E"/>
    <w:rsid w:val="00E64187"/>
    <w:rsid w:val="00E6421C"/>
    <w:rsid w:val="00E644ED"/>
    <w:rsid w:val="00E64846"/>
    <w:rsid w:val="00E64878"/>
    <w:rsid w:val="00E64949"/>
    <w:rsid w:val="00E64E71"/>
    <w:rsid w:val="00E64EB5"/>
    <w:rsid w:val="00E64F47"/>
    <w:rsid w:val="00E6504C"/>
    <w:rsid w:val="00E650ED"/>
    <w:rsid w:val="00E6511F"/>
    <w:rsid w:val="00E65369"/>
    <w:rsid w:val="00E654FC"/>
    <w:rsid w:val="00E6550F"/>
    <w:rsid w:val="00E65BF9"/>
    <w:rsid w:val="00E65C6B"/>
    <w:rsid w:val="00E65D5D"/>
    <w:rsid w:val="00E6623B"/>
    <w:rsid w:val="00E664DC"/>
    <w:rsid w:val="00E664E0"/>
    <w:rsid w:val="00E66596"/>
    <w:rsid w:val="00E66762"/>
    <w:rsid w:val="00E66B73"/>
    <w:rsid w:val="00E66BA2"/>
    <w:rsid w:val="00E66D6E"/>
    <w:rsid w:val="00E66DDA"/>
    <w:rsid w:val="00E66F98"/>
    <w:rsid w:val="00E67E2F"/>
    <w:rsid w:val="00E67EF3"/>
    <w:rsid w:val="00E7010C"/>
    <w:rsid w:val="00E70249"/>
    <w:rsid w:val="00E70267"/>
    <w:rsid w:val="00E702D2"/>
    <w:rsid w:val="00E710BE"/>
    <w:rsid w:val="00E71606"/>
    <w:rsid w:val="00E71B33"/>
    <w:rsid w:val="00E71D2D"/>
    <w:rsid w:val="00E71E71"/>
    <w:rsid w:val="00E72774"/>
    <w:rsid w:val="00E728F2"/>
    <w:rsid w:val="00E72A67"/>
    <w:rsid w:val="00E72CC9"/>
    <w:rsid w:val="00E72EB8"/>
    <w:rsid w:val="00E73102"/>
    <w:rsid w:val="00E732F5"/>
    <w:rsid w:val="00E73504"/>
    <w:rsid w:val="00E7364A"/>
    <w:rsid w:val="00E73925"/>
    <w:rsid w:val="00E73E58"/>
    <w:rsid w:val="00E73F6C"/>
    <w:rsid w:val="00E74053"/>
    <w:rsid w:val="00E740CA"/>
    <w:rsid w:val="00E7425B"/>
    <w:rsid w:val="00E747E9"/>
    <w:rsid w:val="00E74B46"/>
    <w:rsid w:val="00E74BAB"/>
    <w:rsid w:val="00E74C79"/>
    <w:rsid w:val="00E74D94"/>
    <w:rsid w:val="00E74E34"/>
    <w:rsid w:val="00E74EB7"/>
    <w:rsid w:val="00E74F3B"/>
    <w:rsid w:val="00E74F6B"/>
    <w:rsid w:val="00E752A1"/>
    <w:rsid w:val="00E75328"/>
    <w:rsid w:val="00E75513"/>
    <w:rsid w:val="00E755B2"/>
    <w:rsid w:val="00E75887"/>
    <w:rsid w:val="00E75F3B"/>
    <w:rsid w:val="00E76171"/>
    <w:rsid w:val="00E76AD2"/>
    <w:rsid w:val="00E76C79"/>
    <w:rsid w:val="00E76CAF"/>
    <w:rsid w:val="00E76E17"/>
    <w:rsid w:val="00E77139"/>
    <w:rsid w:val="00E773E9"/>
    <w:rsid w:val="00E77471"/>
    <w:rsid w:val="00E77D15"/>
    <w:rsid w:val="00E8007B"/>
    <w:rsid w:val="00E80274"/>
    <w:rsid w:val="00E8051D"/>
    <w:rsid w:val="00E809AA"/>
    <w:rsid w:val="00E80B88"/>
    <w:rsid w:val="00E80EC2"/>
    <w:rsid w:val="00E81158"/>
    <w:rsid w:val="00E81275"/>
    <w:rsid w:val="00E815CA"/>
    <w:rsid w:val="00E826B9"/>
    <w:rsid w:val="00E82BDA"/>
    <w:rsid w:val="00E8364A"/>
    <w:rsid w:val="00E837C2"/>
    <w:rsid w:val="00E83A5B"/>
    <w:rsid w:val="00E83B14"/>
    <w:rsid w:val="00E83D2F"/>
    <w:rsid w:val="00E83F9F"/>
    <w:rsid w:val="00E843B4"/>
    <w:rsid w:val="00E84453"/>
    <w:rsid w:val="00E84629"/>
    <w:rsid w:val="00E84753"/>
    <w:rsid w:val="00E8475D"/>
    <w:rsid w:val="00E84A5E"/>
    <w:rsid w:val="00E84EFA"/>
    <w:rsid w:val="00E8563F"/>
    <w:rsid w:val="00E85A2F"/>
    <w:rsid w:val="00E85E28"/>
    <w:rsid w:val="00E8649C"/>
    <w:rsid w:val="00E86794"/>
    <w:rsid w:val="00E8697F"/>
    <w:rsid w:val="00E86C15"/>
    <w:rsid w:val="00E86F0A"/>
    <w:rsid w:val="00E86FB8"/>
    <w:rsid w:val="00E874F7"/>
    <w:rsid w:val="00E87DF7"/>
    <w:rsid w:val="00E87E17"/>
    <w:rsid w:val="00E9006F"/>
    <w:rsid w:val="00E905BF"/>
    <w:rsid w:val="00E90964"/>
    <w:rsid w:val="00E909C8"/>
    <w:rsid w:val="00E90CBA"/>
    <w:rsid w:val="00E90D50"/>
    <w:rsid w:val="00E911CE"/>
    <w:rsid w:val="00E917DA"/>
    <w:rsid w:val="00E919F9"/>
    <w:rsid w:val="00E91B7B"/>
    <w:rsid w:val="00E91BDE"/>
    <w:rsid w:val="00E91DE2"/>
    <w:rsid w:val="00E91F48"/>
    <w:rsid w:val="00E91FC9"/>
    <w:rsid w:val="00E92424"/>
    <w:rsid w:val="00E92592"/>
    <w:rsid w:val="00E9263A"/>
    <w:rsid w:val="00E927BB"/>
    <w:rsid w:val="00E92882"/>
    <w:rsid w:val="00E92AC0"/>
    <w:rsid w:val="00E92C65"/>
    <w:rsid w:val="00E93973"/>
    <w:rsid w:val="00E93AEC"/>
    <w:rsid w:val="00E9443A"/>
    <w:rsid w:val="00E94911"/>
    <w:rsid w:val="00E94C84"/>
    <w:rsid w:val="00E94EB9"/>
    <w:rsid w:val="00E95072"/>
    <w:rsid w:val="00E951DE"/>
    <w:rsid w:val="00E95231"/>
    <w:rsid w:val="00E9595D"/>
    <w:rsid w:val="00E95CA2"/>
    <w:rsid w:val="00E95CE8"/>
    <w:rsid w:val="00E96083"/>
    <w:rsid w:val="00E960A2"/>
    <w:rsid w:val="00E9696F"/>
    <w:rsid w:val="00E96B48"/>
    <w:rsid w:val="00E96F3B"/>
    <w:rsid w:val="00E97CCB"/>
    <w:rsid w:val="00EA0010"/>
    <w:rsid w:val="00EA022E"/>
    <w:rsid w:val="00EA0409"/>
    <w:rsid w:val="00EA0AE4"/>
    <w:rsid w:val="00EA0EEC"/>
    <w:rsid w:val="00EA0F92"/>
    <w:rsid w:val="00EA11F0"/>
    <w:rsid w:val="00EA12D6"/>
    <w:rsid w:val="00EA14B8"/>
    <w:rsid w:val="00EA1563"/>
    <w:rsid w:val="00EA189C"/>
    <w:rsid w:val="00EA1919"/>
    <w:rsid w:val="00EA1BD7"/>
    <w:rsid w:val="00EA1FDA"/>
    <w:rsid w:val="00EA257B"/>
    <w:rsid w:val="00EA2649"/>
    <w:rsid w:val="00EA29B1"/>
    <w:rsid w:val="00EA29CC"/>
    <w:rsid w:val="00EA2A89"/>
    <w:rsid w:val="00EA3094"/>
    <w:rsid w:val="00EA30CB"/>
    <w:rsid w:val="00EA315D"/>
    <w:rsid w:val="00EA3327"/>
    <w:rsid w:val="00EA33D2"/>
    <w:rsid w:val="00EA3490"/>
    <w:rsid w:val="00EA3642"/>
    <w:rsid w:val="00EA3722"/>
    <w:rsid w:val="00EA373B"/>
    <w:rsid w:val="00EA37C8"/>
    <w:rsid w:val="00EA38B1"/>
    <w:rsid w:val="00EA39E8"/>
    <w:rsid w:val="00EA3A6B"/>
    <w:rsid w:val="00EA3CA6"/>
    <w:rsid w:val="00EA4040"/>
    <w:rsid w:val="00EA4366"/>
    <w:rsid w:val="00EA438C"/>
    <w:rsid w:val="00EA4812"/>
    <w:rsid w:val="00EA4860"/>
    <w:rsid w:val="00EA4B60"/>
    <w:rsid w:val="00EA4D2F"/>
    <w:rsid w:val="00EA5408"/>
    <w:rsid w:val="00EA548D"/>
    <w:rsid w:val="00EA549E"/>
    <w:rsid w:val="00EA5520"/>
    <w:rsid w:val="00EA596D"/>
    <w:rsid w:val="00EA5A31"/>
    <w:rsid w:val="00EA5CB4"/>
    <w:rsid w:val="00EA5E11"/>
    <w:rsid w:val="00EA5F44"/>
    <w:rsid w:val="00EA5FF7"/>
    <w:rsid w:val="00EA6098"/>
    <w:rsid w:val="00EA60BE"/>
    <w:rsid w:val="00EA64A0"/>
    <w:rsid w:val="00EA698B"/>
    <w:rsid w:val="00EA6EA0"/>
    <w:rsid w:val="00EA6F11"/>
    <w:rsid w:val="00EA7107"/>
    <w:rsid w:val="00EA750E"/>
    <w:rsid w:val="00EA782D"/>
    <w:rsid w:val="00EA7CB2"/>
    <w:rsid w:val="00EA7FF1"/>
    <w:rsid w:val="00EB00F1"/>
    <w:rsid w:val="00EB032D"/>
    <w:rsid w:val="00EB0376"/>
    <w:rsid w:val="00EB0382"/>
    <w:rsid w:val="00EB0CA5"/>
    <w:rsid w:val="00EB118F"/>
    <w:rsid w:val="00EB119D"/>
    <w:rsid w:val="00EB1212"/>
    <w:rsid w:val="00EB1238"/>
    <w:rsid w:val="00EB13B6"/>
    <w:rsid w:val="00EB16B3"/>
    <w:rsid w:val="00EB19BC"/>
    <w:rsid w:val="00EB1D9E"/>
    <w:rsid w:val="00EB25EF"/>
    <w:rsid w:val="00EB264E"/>
    <w:rsid w:val="00EB2834"/>
    <w:rsid w:val="00EB2A9E"/>
    <w:rsid w:val="00EB2F42"/>
    <w:rsid w:val="00EB2FAA"/>
    <w:rsid w:val="00EB3302"/>
    <w:rsid w:val="00EB3530"/>
    <w:rsid w:val="00EB355C"/>
    <w:rsid w:val="00EB35C7"/>
    <w:rsid w:val="00EB38BA"/>
    <w:rsid w:val="00EB3936"/>
    <w:rsid w:val="00EB3C20"/>
    <w:rsid w:val="00EB3E93"/>
    <w:rsid w:val="00EB4466"/>
    <w:rsid w:val="00EB47CC"/>
    <w:rsid w:val="00EB4868"/>
    <w:rsid w:val="00EB4B29"/>
    <w:rsid w:val="00EB4D54"/>
    <w:rsid w:val="00EB4EAE"/>
    <w:rsid w:val="00EB5538"/>
    <w:rsid w:val="00EB56A3"/>
    <w:rsid w:val="00EB5794"/>
    <w:rsid w:val="00EB5867"/>
    <w:rsid w:val="00EB5BF0"/>
    <w:rsid w:val="00EB5E0F"/>
    <w:rsid w:val="00EB5E9B"/>
    <w:rsid w:val="00EB5EDB"/>
    <w:rsid w:val="00EB63E3"/>
    <w:rsid w:val="00EB66BB"/>
    <w:rsid w:val="00EB6BEF"/>
    <w:rsid w:val="00EB730A"/>
    <w:rsid w:val="00EB77EA"/>
    <w:rsid w:val="00EB7811"/>
    <w:rsid w:val="00EB7D00"/>
    <w:rsid w:val="00EC0072"/>
    <w:rsid w:val="00EC009E"/>
    <w:rsid w:val="00EC028B"/>
    <w:rsid w:val="00EC034B"/>
    <w:rsid w:val="00EC03A8"/>
    <w:rsid w:val="00EC0716"/>
    <w:rsid w:val="00EC087D"/>
    <w:rsid w:val="00EC0A54"/>
    <w:rsid w:val="00EC0CB8"/>
    <w:rsid w:val="00EC0F87"/>
    <w:rsid w:val="00EC1160"/>
    <w:rsid w:val="00EC118E"/>
    <w:rsid w:val="00EC1386"/>
    <w:rsid w:val="00EC18A3"/>
    <w:rsid w:val="00EC1AAA"/>
    <w:rsid w:val="00EC1C8A"/>
    <w:rsid w:val="00EC2044"/>
    <w:rsid w:val="00EC2101"/>
    <w:rsid w:val="00EC22CC"/>
    <w:rsid w:val="00EC2606"/>
    <w:rsid w:val="00EC277E"/>
    <w:rsid w:val="00EC2796"/>
    <w:rsid w:val="00EC288B"/>
    <w:rsid w:val="00EC29F0"/>
    <w:rsid w:val="00EC2E84"/>
    <w:rsid w:val="00EC2EF4"/>
    <w:rsid w:val="00EC2F25"/>
    <w:rsid w:val="00EC2FCE"/>
    <w:rsid w:val="00EC2FEC"/>
    <w:rsid w:val="00EC2FF2"/>
    <w:rsid w:val="00EC3216"/>
    <w:rsid w:val="00EC329B"/>
    <w:rsid w:val="00EC32C9"/>
    <w:rsid w:val="00EC3331"/>
    <w:rsid w:val="00EC364E"/>
    <w:rsid w:val="00EC36F2"/>
    <w:rsid w:val="00EC3DE0"/>
    <w:rsid w:val="00EC418B"/>
    <w:rsid w:val="00EC42B7"/>
    <w:rsid w:val="00EC43C4"/>
    <w:rsid w:val="00EC43CD"/>
    <w:rsid w:val="00EC4485"/>
    <w:rsid w:val="00EC451C"/>
    <w:rsid w:val="00EC47E0"/>
    <w:rsid w:val="00EC49D9"/>
    <w:rsid w:val="00EC4E50"/>
    <w:rsid w:val="00EC53FC"/>
    <w:rsid w:val="00EC558D"/>
    <w:rsid w:val="00EC55BF"/>
    <w:rsid w:val="00EC5853"/>
    <w:rsid w:val="00EC5AE7"/>
    <w:rsid w:val="00EC5E66"/>
    <w:rsid w:val="00EC6125"/>
    <w:rsid w:val="00EC61C7"/>
    <w:rsid w:val="00EC6A92"/>
    <w:rsid w:val="00EC6C38"/>
    <w:rsid w:val="00EC6CC5"/>
    <w:rsid w:val="00EC7191"/>
    <w:rsid w:val="00EC73D9"/>
    <w:rsid w:val="00EC74B8"/>
    <w:rsid w:val="00EC7603"/>
    <w:rsid w:val="00EC77C6"/>
    <w:rsid w:val="00EC7A34"/>
    <w:rsid w:val="00EC7A82"/>
    <w:rsid w:val="00EC7CD9"/>
    <w:rsid w:val="00EC7CED"/>
    <w:rsid w:val="00EC7FD5"/>
    <w:rsid w:val="00ED0204"/>
    <w:rsid w:val="00ED0383"/>
    <w:rsid w:val="00ED0747"/>
    <w:rsid w:val="00ED07B4"/>
    <w:rsid w:val="00ED0922"/>
    <w:rsid w:val="00ED0AA8"/>
    <w:rsid w:val="00ED0B68"/>
    <w:rsid w:val="00ED0BF9"/>
    <w:rsid w:val="00ED0D47"/>
    <w:rsid w:val="00ED0F22"/>
    <w:rsid w:val="00ED1556"/>
    <w:rsid w:val="00ED1CA5"/>
    <w:rsid w:val="00ED21BB"/>
    <w:rsid w:val="00ED2356"/>
    <w:rsid w:val="00ED28F1"/>
    <w:rsid w:val="00ED28F2"/>
    <w:rsid w:val="00ED2AFC"/>
    <w:rsid w:val="00ED2B52"/>
    <w:rsid w:val="00ED2DA9"/>
    <w:rsid w:val="00ED2DC1"/>
    <w:rsid w:val="00ED383C"/>
    <w:rsid w:val="00ED3AB3"/>
    <w:rsid w:val="00ED44FD"/>
    <w:rsid w:val="00ED52E9"/>
    <w:rsid w:val="00ED53C6"/>
    <w:rsid w:val="00ED5467"/>
    <w:rsid w:val="00ED5757"/>
    <w:rsid w:val="00ED58A4"/>
    <w:rsid w:val="00ED58FD"/>
    <w:rsid w:val="00ED59EE"/>
    <w:rsid w:val="00ED5B53"/>
    <w:rsid w:val="00ED5EE7"/>
    <w:rsid w:val="00ED62EF"/>
    <w:rsid w:val="00ED63AA"/>
    <w:rsid w:val="00ED6530"/>
    <w:rsid w:val="00ED6DA7"/>
    <w:rsid w:val="00ED6E86"/>
    <w:rsid w:val="00ED6ED0"/>
    <w:rsid w:val="00ED6FF7"/>
    <w:rsid w:val="00ED7154"/>
    <w:rsid w:val="00ED72B8"/>
    <w:rsid w:val="00ED73FB"/>
    <w:rsid w:val="00ED7540"/>
    <w:rsid w:val="00ED75B5"/>
    <w:rsid w:val="00ED7658"/>
    <w:rsid w:val="00ED76A8"/>
    <w:rsid w:val="00ED7874"/>
    <w:rsid w:val="00ED789F"/>
    <w:rsid w:val="00ED78CB"/>
    <w:rsid w:val="00ED7DAB"/>
    <w:rsid w:val="00ED7DEE"/>
    <w:rsid w:val="00ED7E96"/>
    <w:rsid w:val="00ED7FF8"/>
    <w:rsid w:val="00EE0036"/>
    <w:rsid w:val="00EE0403"/>
    <w:rsid w:val="00EE047B"/>
    <w:rsid w:val="00EE09A9"/>
    <w:rsid w:val="00EE0C31"/>
    <w:rsid w:val="00EE0CF3"/>
    <w:rsid w:val="00EE0E8D"/>
    <w:rsid w:val="00EE0F6B"/>
    <w:rsid w:val="00EE1211"/>
    <w:rsid w:val="00EE1249"/>
    <w:rsid w:val="00EE1517"/>
    <w:rsid w:val="00EE1876"/>
    <w:rsid w:val="00EE19BA"/>
    <w:rsid w:val="00EE19C8"/>
    <w:rsid w:val="00EE19E2"/>
    <w:rsid w:val="00EE1A50"/>
    <w:rsid w:val="00EE232F"/>
    <w:rsid w:val="00EE27A0"/>
    <w:rsid w:val="00EE28C0"/>
    <w:rsid w:val="00EE28F3"/>
    <w:rsid w:val="00EE2CD2"/>
    <w:rsid w:val="00EE310C"/>
    <w:rsid w:val="00EE31DE"/>
    <w:rsid w:val="00EE33DC"/>
    <w:rsid w:val="00EE39E3"/>
    <w:rsid w:val="00EE3BF5"/>
    <w:rsid w:val="00EE3CFD"/>
    <w:rsid w:val="00EE45B5"/>
    <w:rsid w:val="00EE46D6"/>
    <w:rsid w:val="00EE48B0"/>
    <w:rsid w:val="00EE4B33"/>
    <w:rsid w:val="00EE4D63"/>
    <w:rsid w:val="00EE4EAE"/>
    <w:rsid w:val="00EE536A"/>
    <w:rsid w:val="00EE56BD"/>
    <w:rsid w:val="00EE579C"/>
    <w:rsid w:val="00EE5817"/>
    <w:rsid w:val="00EE5B22"/>
    <w:rsid w:val="00EE5E61"/>
    <w:rsid w:val="00EE6129"/>
    <w:rsid w:val="00EE61F7"/>
    <w:rsid w:val="00EE625E"/>
    <w:rsid w:val="00EE6352"/>
    <w:rsid w:val="00EE6503"/>
    <w:rsid w:val="00EE65FC"/>
    <w:rsid w:val="00EE662F"/>
    <w:rsid w:val="00EE6845"/>
    <w:rsid w:val="00EE6EC3"/>
    <w:rsid w:val="00EE725C"/>
    <w:rsid w:val="00EE72BD"/>
    <w:rsid w:val="00EE72C1"/>
    <w:rsid w:val="00EE7A35"/>
    <w:rsid w:val="00EE7B13"/>
    <w:rsid w:val="00EE7CCF"/>
    <w:rsid w:val="00EE7F43"/>
    <w:rsid w:val="00EF0303"/>
    <w:rsid w:val="00EF071B"/>
    <w:rsid w:val="00EF081C"/>
    <w:rsid w:val="00EF09E4"/>
    <w:rsid w:val="00EF0ABA"/>
    <w:rsid w:val="00EF0B15"/>
    <w:rsid w:val="00EF0B6C"/>
    <w:rsid w:val="00EF0B8A"/>
    <w:rsid w:val="00EF0EBA"/>
    <w:rsid w:val="00EF0FD5"/>
    <w:rsid w:val="00EF15AA"/>
    <w:rsid w:val="00EF16B7"/>
    <w:rsid w:val="00EF1AAA"/>
    <w:rsid w:val="00EF1C8C"/>
    <w:rsid w:val="00EF1F1C"/>
    <w:rsid w:val="00EF21D4"/>
    <w:rsid w:val="00EF292F"/>
    <w:rsid w:val="00EF2A1A"/>
    <w:rsid w:val="00EF31B3"/>
    <w:rsid w:val="00EF325E"/>
    <w:rsid w:val="00EF350C"/>
    <w:rsid w:val="00EF3538"/>
    <w:rsid w:val="00EF3669"/>
    <w:rsid w:val="00EF3F1C"/>
    <w:rsid w:val="00EF40A3"/>
    <w:rsid w:val="00EF4312"/>
    <w:rsid w:val="00EF4459"/>
    <w:rsid w:val="00EF460B"/>
    <w:rsid w:val="00EF477C"/>
    <w:rsid w:val="00EF47B8"/>
    <w:rsid w:val="00EF4D0A"/>
    <w:rsid w:val="00EF4E8F"/>
    <w:rsid w:val="00EF55D7"/>
    <w:rsid w:val="00EF567A"/>
    <w:rsid w:val="00EF57D9"/>
    <w:rsid w:val="00EF5D0F"/>
    <w:rsid w:val="00EF5D12"/>
    <w:rsid w:val="00EF5EE0"/>
    <w:rsid w:val="00EF5EF5"/>
    <w:rsid w:val="00EF60F5"/>
    <w:rsid w:val="00EF66BB"/>
    <w:rsid w:val="00EF6757"/>
    <w:rsid w:val="00EF686F"/>
    <w:rsid w:val="00EF6B7E"/>
    <w:rsid w:val="00EF6BC3"/>
    <w:rsid w:val="00EF7260"/>
    <w:rsid w:val="00EF7291"/>
    <w:rsid w:val="00EF7398"/>
    <w:rsid w:val="00EF7471"/>
    <w:rsid w:val="00EF7500"/>
    <w:rsid w:val="00EF7688"/>
    <w:rsid w:val="00EF76A7"/>
    <w:rsid w:val="00EF7969"/>
    <w:rsid w:val="00EF79C1"/>
    <w:rsid w:val="00EF7C1A"/>
    <w:rsid w:val="00EF7C39"/>
    <w:rsid w:val="00F00034"/>
    <w:rsid w:val="00F000EC"/>
    <w:rsid w:val="00F00567"/>
    <w:rsid w:val="00F00AA2"/>
    <w:rsid w:val="00F00ABE"/>
    <w:rsid w:val="00F00CFD"/>
    <w:rsid w:val="00F0104B"/>
    <w:rsid w:val="00F0110B"/>
    <w:rsid w:val="00F01327"/>
    <w:rsid w:val="00F0155F"/>
    <w:rsid w:val="00F0180D"/>
    <w:rsid w:val="00F01A7C"/>
    <w:rsid w:val="00F02080"/>
    <w:rsid w:val="00F02456"/>
    <w:rsid w:val="00F0280F"/>
    <w:rsid w:val="00F028FD"/>
    <w:rsid w:val="00F0294C"/>
    <w:rsid w:val="00F02BB1"/>
    <w:rsid w:val="00F02BB6"/>
    <w:rsid w:val="00F02C5F"/>
    <w:rsid w:val="00F02DC4"/>
    <w:rsid w:val="00F02F19"/>
    <w:rsid w:val="00F03369"/>
    <w:rsid w:val="00F03484"/>
    <w:rsid w:val="00F034AC"/>
    <w:rsid w:val="00F03501"/>
    <w:rsid w:val="00F0350F"/>
    <w:rsid w:val="00F035BA"/>
    <w:rsid w:val="00F036C1"/>
    <w:rsid w:val="00F03801"/>
    <w:rsid w:val="00F03C12"/>
    <w:rsid w:val="00F03EBB"/>
    <w:rsid w:val="00F04015"/>
    <w:rsid w:val="00F04147"/>
    <w:rsid w:val="00F04380"/>
    <w:rsid w:val="00F043CC"/>
    <w:rsid w:val="00F044C1"/>
    <w:rsid w:val="00F046D9"/>
    <w:rsid w:val="00F04CA3"/>
    <w:rsid w:val="00F04DC3"/>
    <w:rsid w:val="00F04DE5"/>
    <w:rsid w:val="00F054D5"/>
    <w:rsid w:val="00F055FA"/>
    <w:rsid w:val="00F056AD"/>
    <w:rsid w:val="00F056BE"/>
    <w:rsid w:val="00F05B20"/>
    <w:rsid w:val="00F05BDC"/>
    <w:rsid w:val="00F05DA4"/>
    <w:rsid w:val="00F05EAD"/>
    <w:rsid w:val="00F061E7"/>
    <w:rsid w:val="00F06485"/>
    <w:rsid w:val="00F06B4D"/>
    <w:rsid w:val="00F07170"/>
    <w:rsid w:val="00F075D4"/>
    <w:rsid w:val="00F07B52"/>
    <w:rsid w:val="00F07DBA"/>
    <w:rsid w:val="00F07E0B"/>
    <w:rsid w:val="00F07E6E"/>
    <w:rsid w:val="00F105EF"/>
    <w:rsid w:val="00F10D53"/>
    <w:rsid w:val="00F10E85"/>
    <w:rsid w:val="00F10F65"/>
    <w:rsid w:val="00F1106C"/>
    <w:rsid w:val="00F11178"/>
    <w:rsid w:val="00F1121C"/>
    <w:rsid w:val="00F113E3"/>
    <w:rsid w:val="00F119AD"/>
    <w:rsid w:val="00F11B29"/>
    <w:rsid w:val="00F11E15"/>
    <w:rsid w:val="00F12266"/>
    <w:rsid w:val="00F122B4"/>
    <w:rsid w:val="00F1230C"/>
    <w:rsid w:val="00F12367"/>
    <w:rsid w:val="00F1251B"/>
    <w:rsid w:val="00F1253E"/>
    <w:rsid w:val="00F1268A"/>
    <w:rsid w:val="00F12AA4"/>
    <w:rsid w:val="00F12B56"/>
    <w:rsid w:val="00F12C9B"/>
    <w:rsid w:val="00F13904"/>
    <w:rsid w:val="00F140C6"/>
    <w:rsid w:val="00F142F3"/>
    <w:rsid w:val="00F14592"/>
    <w:rsid w:val="00F14954"/>
    <w:rsid w:val="00F14F71"/>
    <w:rsid w:val="00F15334"/>
    <w:rsid w:val="00F156C3"/>
    <w:rsid w:val="00F15767"/>
    <w:rsid w:val="00F15B43"/>
    <w:rsid w:val="00F15BE8"/>
    <w:rsid w:val="00F15CB0"/>
    <w:rsid w:val="00F1636D"/>
    <w:rsid w:val="00F164AF"/>
    <w:rsid w:val="00F1664D"/>
    <w:rsid w:val="00F1669B"/>
    <w:rsid w:val="00F166F0"/>
    <w:rsid w:val="00F16787"/>
    <w:rsid w:val="00F167E1"/>
    <w:rsid w:val="00F169AD"/>
    <w:rsid w:val="00F169D1"/>
    <w:rsid w:val="00F16A29"/>
    <w:rsid w:val="00F16A73"/>
    <w:rsid w:val="00F16BBD"/>
    <w:rsid w:val="00F16CBB"/>
    <w:rsid w:val="00F16F7B"/>
    <w:rsid w:val="00F170DC"/>
    <w:rsid w:val="00F17538"/>
    <w:rsid w:val="00F1759E"/>
    <w:rsid w:val="00F177ED"/>
    <w:rsid w:val="00F17E21"/>
    <w:rsid w:val="00F17EEC"/>
    <w:rsid w:val="00F17F8F"/>
    <w:rsid w:val="00F20103"/>
    <w:rsid w:val="00F20315"/>
    <w:rsid w:val="00F20324"/>
    <w:rsid w:val="00F2085F"/>
    <w:rsid w:val="00F209B7"/>
    <w:rsid w:val="00F209D4"/>
    <w:rsid w:val="00F20C1A"/>
    <w:rsid w:val="00F20E80"/>
    <w:rsid w:val="00F211B6"/>
    <w:rsid w:val="00F211E9"/>
    <w:rsid w:val="00F21786"/>
    <w:rsid w:val="00F217DB"/>
    <w:rsid w:val="00F21958"/>
    <w:rsid w:val="00F21B1C"/>
    <w:rsid w:val="00F21BB5"/>
    <w:rsid w:val="00F21DF2"/>
    <w:rsid w:val="00F21E5B"/>
    <w:rsid w:val="00F21E9A"/>
    <w:rsid w:val="00F21FA5"/>
    <w:rsid w:val="00F22100"/>
    <w:rsid w:val="00F2213A"/>
    <w:rsid w:val="00F221DF"/>
    <w:rsid w:val="00F226FD"/>
    <w:rsid w:val="00F22C3A"/>
    <w:rsid w:val="00F22CA5"/>
    <w:rsid w:val="00F22D6D"/>
    <w:rsid w:val="00F2337E"/>
    <w:rsid w:val="00F23591"/>
    <w:rsid w:val="00F2386A"/>
    <w:rsid w:val="00F238B0"/>
    <w:rsid w:val="00F23A2E"/>
    <w:rsid w:val="00F23BB3"/>
    <w:rsid w:val="00F23EF2"/>
    <w:rsid w:val="00F240C9"/>
    <w:rsid w:val="00F242DE"/>
    <w:rsid w:val="00F244F4"/>
    <w:rsid w:val="00F2452E"/>
    <w:rsid w:val="00F247B1"/>
    <w:rsid w:val="00F24839"/>
    <w:rsid w:val="00F2488C"/>
    <w:rsid w:val="00F24940"/>
    <w:rsid w:val="00F2495D"/>
    <w:rsid w:val="00F24D51"/>
    <w:rsid w:val="00F2506C"/>
    <w:rsid w:val="00F25236"/>
    <w:rsid w:val="00F2585E"/>
    <w:rsid w:val="00F25AC6"/>
    <w:rsid w:val="00F25E82"/>
    <w:rsid w:val="00F262C6"/>
    <w:rsid w:val="00F265CA"/>
    <w:rsid w:val="00F26D74"/>
    <w:rsid w:val="00F26DD6"/>
    <w:rsid w:val="00F26E85"/>
    <w:rsid w:val="00F27049"/>
    <w:rsid w:val="00F273C6"/>
    <w:rsid w:val="00F27439"/>
    <w:rsid w:val="00F274EE"/>
    <w:rsid w:val="00F2778E"/>
    <w:rsid w:val="00F278A0"/>
    <w:rsid w:val="00F27981"/>
    <w:rsid w:val="00F27AB2"/>
    <w:rsid w:val="00F27BD5"/>
    <w:rsid w:val="00F30014"/>
    <w:rsid w:val="00F30081"/>
    <w:rsid w:val="00F30732"/>
    <w:rsid w:val="00F30747"/>
    <w:rsid w:val="00F30C06"/>
    <w:rsid w:val="00F30E73"/>
    <w:rsid w:val="00F31145"/>
    <w:rsid w:val="00F31A4E"/>
    <w:rsid w:val="00F31BFC"/>
    <w:rsid w:val="00F31BFD"/>
    <w:rsid w:val="00F31CAE"/>
    <w:rsid w:val="00F31DC7"/>
    <w:rsid w:val="00F31E09"/>
    <w:rsid w:val="00F31E5C"/>
    <w:rsid w:val="00F31F33"/>
    <w:rsid w:val="00F31FD4"/>
    <w:rsid w:val="00F322C3"/>
    <w:rsid w:val="00F32343"/>
    <w:rsid w:val="00F3252D"/>
    <w:rsid w:val="00F327C0"/>
    <w:rsid w:val="00F32C49"/>
    <w:rsid w:val="00F3357F"/>
    <w:rsid w:val="00F338DC"/>
    <w:rsid w:val="00F33C8C"/>
    <w:rsid w:val="00F342D6"/>
    <w:rsid w:val="00F344C3"/>
    <w:rsid w:val="00F34D1C"/>
    <w:rsid w:val="00F35267"/>
    <w:rsid w:val="00F35411"/>
    <w:rsid w:val="00F35712"/>
    <w:rsid w:val="00F35761"/>
    <w:rsid w:val="00F3596F"/>
    <w:rsid w:val="00F35A01"/>
    <w:rsid w:val="00F35EB6"/>
    <w:rsid w:val="00F35F11"/>
    <w:rsid w:val="00F36142"/>
    <w:rsid w:val="00F36170"/>
    <w:rsid w:val="00F36D27"/>
    <w:rsid w:val="00F372AF"/>
    <w:rsid w:val="00F37721"/>
    <w:rsid w:val="00F37CFF"/>
    <w:rsid w:val="00F403C9"/>
    <w:rsid w:val="00F4041C"/>
    <w:rsid w:val="00F40997"/>
    <w:rsid w:val="00F40B49"/>
    <w:rsid w:val="00F40D1A"/>
    <w:rsid w:val="00F4132B"/>
    <w:rsid w:val="00F4180B"/>
    <w:rsid w:val="00F4195A"/>
    <w:rsid w:val="00F41AF4"/>
    <w:rsid w:val="00F41DE5"/>
    <w:rsid w:val="00F41EBC"/>
    <w:rsid w:val="00F42001"/>
    <w:rsid w:val="00F42036"/>
    <w:rsid w:val="00F42486"/>
    <w:rsid w:val="00F4259A"/>
    <w:rsid w:val="00F425B7"/>
    <w:rsid w:val="00F426AE"/>
    <w:rsid w:val="00F42947"/>
    <w:rsid w:val="00F42977"/>
    <w:rsid w:val="00F42B29"/>
    <w:rsid w:val="00F42D28"/>
    <w:rsid w:val="00F42E43"/>
    <w:rsid w:val="00F4302B"/>
    <w:rsid w:val="00F432D4"/>
    <w:rsid w:val="00F43455"/>
    <w:rsid w:val="00F439CD"/>
    <w:rsid w:val="00F43AFC"/>
    <w:rsid w:val="00F43C10"/>
    <w:rsid w:val="00F43CED"/>
    <w:rsid w:val="00F440A7"/>
    <w:rsid w:val="00F44168"/>
    <w:rsid w:val="00F441C3"/>
    <w:rsid w:val="00F448A9"/>
    <w:rsid w:val="00F44992"/>
    <w:rsid w:val="00F44B83"/>
    <w:rsid w:val="00F44D50"/>
    <w:rsid w:val="00F45122"/>
    <w:rsid w:val="00F45372"/>
    <w:rsid w:val="00F45406"/>
    <w:rsid w:val="00F45A0A"/>
    <w:rsid w:val="00F45A10"/>
    <w:rsid w:val="00F45F75"/>
    <w:rsid w:val="00F46353"/>
    <w:rsid w:val="00F4685B"/>
    <w:rsid w:val="00F46915"/>
    <w:rsid w:val="00F46DB0"/>
    <w:rsid w:val="00F46EEE"/>
    <w:rsid w:val="00F46F37"/>
    <w:rsid w:val="00F474DF"/>
    <w:rsid w:val="00F475E9"/>
    <w:rsid w:val="00F47A79"/>
    <w:rsid w:val="00F50085"/>
    <w:rsid w:val="00F50179"/>
    <w:rsid w:val="00F502F8"/>
    <w:rsid w:val="00F50600"/>
    <w:rsid w:val="00F50994"/>
    <w:rsid w:val="00F5099A"/>
    <w:rsid w:val="00F50A6D"/>
    <w:rsid w:val="00F50C4E"/>
    <w:rsid w:val="00F5127B"/>
    <w:rsid w:val="00F513D4"/>
    <w:rsid w:val="00F514E4"/>
    <w:rsid w:val="00F51656"/>
    <w:rsid w:val="00F51B1F"/>
    <w:rsid w:val="00F51B74"/>
    <w:rsid w:val="00F52009"/>
    <w:rsid w:val="00F52A49"/>
    <w:rsid w:val="00F52C25"/>
    <w:rsid w:val="00F52C93"/>
    <w:rsid w:val="00F530DF"/>
    <w:rsid w:val="00F53863"/>
    <w:rsid w:val="00F53937"/>
    <w:rsid w:val="00F53B27"/>
    <w:rsid w:val="00F53D97"/>
    <w:rsid w:val="00F53E97"/>
    <w:rsid w:val="00F54605"/>
    <w:rsid w:val="00F546C9"/>
    <w:rsid w:val="00F5495B"/>
    <w:rsid w:val="00F54A09"/>
    <w:rsid w:val="00F54C0F"/>
    <w:rsid w:val="00F54C62"/>
    <w:rsid w:val="00F54D3E"/>
    <w:rsid w:val="00F54FA9"/>
    <w:rsid w:val="00F550E5"/>
    <w:rsid w:val="00F5538F"/>
    <w:rsid w:val="00F55BF6"/>
    <w:rsid w:val="00F55CE1"/>
    <w:rsid w:val="00F5620D"/>
    <w:rsid w:val="00F56269"/>
    <w:rsid w:val="00F56FF9"/>
    <w:rsid w:val="00F571E8"/>
    <w:rsid w:val="00F57432"/>
    <w:rsid w:val="00F5762C"/>
    <w:rsid w:val="00F57CCA"/>
    <w:rsid w:val="00F57ED7"/>
    <w:rsid w:val="00F57EED"/>
    <w:rsid w:val="00F60093"/>
    <w:rsid w:val="00F6009F"/>
    <w:rsid w:val="00F603EC"/>
    <w:rsid w:val="00F60451"/>
    <w:rsid w:val="00F6056B"/>
    <w:rsid w:val="00F60659"/>
    <w:rsid w:val="00F607B8"/>
    <w:rsid w:val="00F60888"/>
    <w:rsid w:val="00F6089E"/>
    <w:rsid w:val="00F60C34"/>
    <w:rsid w:val="00F60CE1"/>
    <w:rsid w:val="00F60D15"/>
    <w:rsid w:val="00F60DC9"/>
    <w:rsid w:val="00F6155E"/>
    <w:rsid w:val="00F616EE"/>
    <w:rsid w:val="00F61888"/>
    <w:rsid w:val="00F61B30"/>
    <w:rsid w:val="00F61C3D"/>
    <w:rsid w:val="00F61CD6"/>
    <w:rsid w:val="00F61EDE"/>
    <w:rsid w:val="00F61F97"/>
    <w:rsid w:val="00F623AD"/>
    <w:rsid w:val="00F6243A"/>
    <w:rsid w:val="00F62504"/>
    <w:rsid w:val="00F625A2"/>
    <w:rsid w:val="00F6277B"/>
    <w:rsid w:val="00F627BC"/>
    <w:rsid w:val="00F62D02"/>
    <w:rsid w:val="00F62E97"/>
    <w:rsid w:val="00F62F4F"/>
    <w:rsid w:val="00F631EA"/>
    <w:rsid w:val="00F6320B"/>
    <w:rsid w:val="00F632AB"/>
    <w:rsid w:val="00F636E4"/>
    <w:rsid w:val="00F63768"/>
    <w:rsid w:val="00F63959"/>
    <w:rsid w:val="00F63A6F"/>
    <w:rsid w:val="00F63CE1"/>
    <w:rsid w:val="00F63F88"/>
    <w:rsid w:val="00F640FE"/>
    <w:rsid w:val="00F644FF"/>
    <w:rsid w:val="00F6491B"/>
    <w:rsid w:val="00F64ADA"/>
    <w:rsid w:val="00F64AF1"/>
    <w:rsid w:val="00F64C1A"/>
    <w:rsid w:val="00F64ED5"/>
    <w:rsid w:val="00F64FD3"/>
    <w:rsid w:val="00F650EF"/>
    <w:rsid w:val="00F651C2"/>
    <w:rsid w:val="00F65351"/>
    <w:rsid w:val="00F654D6"/>
    <w:rsid w:val="00F656A6"/>
    <w:rsid w:val="00F6599D"/>
    <w:rsid w:val="00F65A97"/>
    <w:rsid w:val="00F65B75"/>
    <w:rsid w:val="00F65DC8"/>
    <w:rsid w:val="00F65EBD"/>
    <w:rsid w:val="00F65EE6"/>
    <w:rsid w:val="00F66540"/>
    <w:rsid w:val="00F66BA7"/>
    <w:rsid w:val="00F66D49"/>
    <w:rsid w:val="00F66F01"/>
    <w:rsid w:val="00F6715C"/>
    <w:rsid w:val="00F673BF"/>
    <w:rsid w:val="00F67752"/>
    <w:rsid w:val="00F67DB5"/>
    <w:rsid w:val="00F67F38"/>
    <w:rsid w:val="00F67FCD"/>
    <w:rsid w:val="00F70402"/>
    <w:rsid w:val="00F70664"/>
    <w:rsid w:val="00F70BB7"/>
    <w:rsid w:val="00F70C2D"/>
    <w:rsid w:val="00F70CCC"/>
    <w:rsid w:val="00F713DB"/>
    <w:rsid w:val="00F71564"/>
    <w:rsid w:val="00F71616"/>
    <w:rsid w:val="00F717C2"/>
    <w:rsid w:val="00F71AB4"/>
    <w:rsid w:val="00F71E1A"/>
    <w:rsid w:val="00F71FE7"/>
    <w:rsid w:val="00F7200A"/>
    <w:rsid w:val="00F7225A"/>
    <w:rsid w:val="00F725A4"/>
    <w:rsid w:val="00F72651"/>
    <w:rsid w:val="00F72DE4"/>
    <w:rsid w:val="00F72E60"/>
    <w:rsid w:val="00F7315B"/>
    <w:rsid w:val="00F7344A"/>
    <w:rsid w:val="00F73562"/>
    <w:rsid w:val="00F735D9"/>
    <w:rsid w:val="00F739BB"/>
    <w:rsid w:val="00F73C32"/>
    <w:rsid w:val="00F73CCA"/>
    <w:rsid w:val="00F73EBE"/>
    <w:rsid w:val="00F74449"/>
    <w:rsid w:val="00F744A7"/>
    <w:rsid w:val="00F7488E"/>
    <w:rsid w:val="00F74E4C"/>
    <w:rsid w:val="00F74FF3"/>
    <w:rsid w:val="00F7524F"/>
    <w:rsid w:val="00F75458"/>
    <w:rsid w:val="00F7545D"/>
    <w:rsid w:val="00F75473"/>
    <w:rsid w:val="00F75AA7"/>
    <w:rsid w:val="00F75E1A"/>
    <w:rsid w:val="00F75F72"/>
    <w:rsid w:val="00F764C1"/>
    <w:rsid w:val="00F765FD"/>
    <w:rsid w:val="00F76699"/>
    <w:rsid w:val="00F769B0"/>
    <w:rsid w:val="00F76B42"/>
    <w:rsid w:val="00F76D8D"/>
    <w:rsid w:val="00F772F7"/>
    <w:rsid w:val="00F77D0B"/>
    <w:rsid w:val="00F8018F"/>
    <w:rsid w:val="00F803F7"/>
    <w:rsid w:val="00F8043F"/>
    <w:rsid w:val="00F8046F"/>
    <w:rsid w:val="00F80695"/>
    <w:rsid w:val="00F80707"/>
    <w:rsid w:val="00F8095A"/>
    <w:rsid w:val="00F809D3"/>
    <w:rsid w:val="00F80B30"/>
    <w:rsid w:val="00F80DC4"/>
    <w:rsid w:val="00F80FD2"/>
    <w:rsid w:val="00F811F5"/>
    <w:rsid w:val="00F81304"/>
    <w:rsid w:val="00F81341"/>
    <w:rsid w:val="00F81855"/>
    <w:rsid w:val="00F819C1"/>
    <w:rsid w:val="00F81AB3"/>
    <w:rsid w:val="00F81AE8"/>
    <w:rsid w:val="00F81B5C"/>
    <w:rsid w:val="00F81DE5"/>
    <w:rsid w:val="00F82045"/>
    <w:rsid w:val="00F8214A"/>
    <w:rsid w:val="00F825C8"/>
    <w:rsid w:val="00F826CF"/>
    <w:rsid w:val="00F82CCB"/>
    <w:rsid w:val="00F83867"/>
    <w:rsid w:val="00F83B1B"/>
    <w:rsid w:val="00F83B9C"/>
    <w:rsid w:val="00F83BC4"/>
    <w:rsid w:val="00F844C5"/>
    <w:rsid w:val="00F8451A"/>
    <w:rsid w:val="00F84580"/>
    <w:rsid w:val="00F84791"/>
    <w:rsid w:val="00F849A2"/>
    <w:rsid w:val="00F84A1D"/>
    <w:rsid w:val="00F84BFF"/>
    <w:rsid w:val="00F84EB6"/>
    <w:rsid w:val="00F84FEC"/>
    <w:rsid w:val="00F84FF3"/>
    <w:rsid w:val="00F85129"/>
    <w:rsid w:val="00F85209"/>
    <w:rsid w:val="00F8531E"/>
    <w:rsid w:val="00F853C9"/>
    <w:rsid w:val="00F8554C"/>
    <w:rsid w:val="00F85559"/>
    <w:rsid w:val="00F85686"/>
    <w:rsid w:val="00F85707"/>
    <w:rsid w:val="00F8592A"/>
    <w:rsid w:val="00F85B7A"/>
    <w:rsid w:val="00F85D26"/>
    <w:rsid w:val="00F85DDE"/>
    <w:rsid w:val="00F85F17"/>
    <w:rsid w:val="00F862AA"/>
    <w:rsid w:val="00F86610"/>
    <w:rsid w:val="00F86734"/>
    <w:rsid w:val="00F86B2C"/>
    <w:rsid w:val="00F86F3E"/>
    <w:rsid w:val="00F871A8"/>
    <w:rsid w:val="00F8734D"/>
    <w:rsid w:val="00F87722"/>
    <w:rsid w:val="00F879C0"/>
    <w:rsid w:val="00F87C1B"/>
    <w:rsid w:val="00F87C5F"/>
    <w:rsid w:val="00F87CE9"/>
    <w:rsid w:val="00F87D6A"/>
    <w:rsid w:val="00F87F9B"/>
    <w:rsid w:val="00F900BE"/>
    <w:rsid w:val="00F900F4"/>
    <w:rsid w:val="00F904C9"/>
    <w:rsid w:val="00F907BB"/>
    <w:rsid w:val="00F90AA8"/>
    <w:rsid w:val="00F90BC0"/>
    <w:rsid w:val="00F90E09"/>
    <w:rsid w:val="00F90F4C"/>
    <w:rsid w:val="00F90F90"/>
    <w:rsid w:val="00F9170D"/>
    <w:rsid w:val="00F91E66"/>
    <w:rsid w:val="00F920A9"/>
    <w:rsid w:val="00F92116"/>
    <w:rsid w:val="00F92128"/>
    <w:rsid w:val="00F9232F"/>
    <w:rsid w:val="00F92371"/>
    <w:rsid w:val="00F92C88"/>
    <w:rsid w:val="00F92F0A"/>
    <w:rsid w:val="00F92F8D"/>
    <w:rsid w:val="00F93043"/>
    <w:rsid w:val="00F930DF"/>
    <w:rsid w:val="00F9369C"/>
    <w:rsid w:val="00F9384E"/>
    <w:rsid w:val="00F939F6"/>
    <w:rsid w:val="00F93A6A"/>
    <w:rsid w:val="00F93C3D"/>
    <w:rsid w:val="00F93DA7"/>
    <w:rsid w:val="00F94026"/>
    <w:rsid w:val="00F944EF"/>
    <w:rsid w:val="00F94504"/>
    <w:rsid w:val="00F94681"/>
    <w:rsid w:val="00F94769"/>
    <w:rsid w:val="00F94962"/>
    <w:rsid w:val="00F94A38"/>
    <w:rsid w:val="00F94C81"/>
    <w:rsid w:val="00F94D34"/>
    <w:rsid w:val="00F94DA5"/>
    <w:rsid w:val="00F94DC2"/>
    <w:rsid w:val="00F94E1C"/>
    <w:rsid w:val="00F94E60"/>
    <w:rsid w:val="00F95065"/>
    <w:rsid w:val="00F9526B"/>
    <w:rsid w:val="00F95588"/>
    <w:rsid w:val="00F9567E"/>
    <w:rsid w:val="00F9585B"/>
    <w:rsid w:val="00F958A5"/>
    <w:rsid w:val="00F95978"/>
    <w:rsid w:val="00F95B07"/>
    <w:rsid w:val="00F95E46"/>
    <w:rsid w:val="00F95EBE"/>
    <w:rsid w:val="00F96205"/>
    <w:rsid w:val="00F96459"/>
    <w:rsid w:val="00F96644"/>
    <w:rsid w:val="00F96671"/>
    <w:rsid w:val="00F96763"/>
    <w:rsid w:val="00F9676B"/>
    <w:rsid w:val="00F96975"/>
    <w:rsid w:val="00F96C77"/>
    <w:rsid w:val="00F96F2C"/>
    <w:rsid w:val="00F96F3A"/>
    <w:rsid w:val="00F970B8"/>
    <w:rsid w:val="00F97476"/>
    <w:rsid w:val="00F97B3E"/>
    <w:rsid w:val="00F97BAE"/>
    <w:rsid w:val="00F97C09"/>
    <w:rsid w:val="00F97D5F"/>
    <w:rsid w:val="00F97D62"/>
    <w:rsid w:val="00F97DB8"/>
    <w:rsid w:val="00FA00E0"/>
    <w:rsid w:val="00FA026D"/>
    <w:rsid w:val="00FA04A4"/>
    <w:rsid w:val="00FA0961"/>
    <w:rsid w:val="00FA099D"/>
    <w:rsid w:val="00FA09AE"/>
    <w:rsid w:val="00FA0CF7"/>
    <w:rsid w:val="00FA1094"/>
    <w:rsid w:val="00FA1104"/>
    <w:rsid w:val="00FA1479"/>
    <w:rsid w:val="00FA14D6"/>
    <w:rsid w:val="00FA165C"/>
    <w:rsid w:val="00FA1747"/>
    <w:rsid w:val="00FA1A4C"/>
    <w:rsid w:val="00FA1D4B"/>
    <w:rsid w:val="00FA1EAF"/>
    <w:rsid w:val="00FA2057"/>
    <w:rsid w:val="00FA20A9"/>
    <w:rsid w:val="00FA21B8"/>
    <w:rsid w:val="00FA2409"/>
    <w:rsid w:val="00FA284C"/>
    <w:rsid w:val="00FA2C74"/>
    <w:rsid w:val="00FA2E13"/>
    <w:rsid w:val="00FA37DB"/>
    <w:rsid w:val="00FA3844"/>
    <w:rsid w:val="00FA3943"/>
    <w:rsid w:val="00FA3C96"/>
    <w:rsid w:val="00FA3D32"/>
    <w:rsid w:val="00FA3ECC"/>
    <w:rsid w:val="00FA400B"/>
    <w:rsid w:val="00FA404B"/>
    <w:rsid w:val="00FA4136"/>
    <w:rsid w:val="00FA45EB"/>
    <w:rsid w:val="00FA4B6F"/>
    <w:rsid w:val="00FA4BA0"/>
    <w:rsid w:val="00FA4F4C"/>
    <w:rsid w:val="00FA4FA9"/>
    <w:rsid w:val="00FA5139"/>
    <w:rsid w:val="00FA5478"/>
    <w:rsid w:val="00FA5670"/>
    <w:rsid w:val="00FA570D"/>
    <w:rsid w:val="00FA5917"/>
    <w:rsid w:val="00FA59F0"/>
    <w:rsid w:val="00FA5B4F"/>
    <w:rsid w:val="00FA5E5A"/>
    <w:rsid w:val="00FA5FC1"/>
    <w:rsid w:val="00FA60BF"/>
    <w:rsid w:val="00FA617C"/>
    <w:rsid w:val="00FA620E"/>
    <w:rsid w:val="00FA66C6"/>
    <w:rsid w:val="00FA6D87"/>
    <w:rsid w:val="00FA6E0A"/>
    <w:rsid w:val="00FA7281"/>
    <w:rsid w:val="00FA7360"/>
    <w:rsid w:val="00FA7432"/>
    <w:rsid w:val="00FA75B3"/>
    <w:rsid w:val="00FA7851"/>
    <w:rsid w:val="00FA78E1"/>
    <w:rsid w:val="00FA7CD2"/>
    <w:rsid w:val="00FA7DD0"/>
    <w:rsid w:val="00FB01C7"/>
    <w:rsid w:val="00FB03BD"/>
    <w:rsid w:val="00FB060C"/>
    <w:rsid w:val="00FB0666"/>
    <w:rsid w:val="00FB09F1"/>
    <w:rsid w:val="00FB0A45"/>
    <w:rsid w:val="00FB0CCF"/>
    <w:rsid w:val="00FB0F04"/>
    <w:rsid w:val="00FB1097"/>
    <w:rsid w:val="00FB10AB"/>
    <w:rsid w:val="00FB10B0"/>
    <w:rsid w:val="00FB1154"/>
    <w:rsid w:val="00FB136D"/>
    <w:rsid w:val="00FB16DA"/>
    <w:rsid w:val="00FB180A"/>
    <w:rsid w:val="00FB1896"/>
    <w:rsid w:val="00FB18F4"/>
    <w:rsid w:val="00FB1947"/>
    <w:rsid w:val="00FB1C81"/>
    <w:rsid w:val="00FB1CFE"/>
    <w:rsid w:val="00FB2187"/>
    <w:rsid w:val="00FB224B"/>
    <w:rsid w:val="00FB22BC"/>
    <w:rsid w:val="00FB2440"/>
    <w:rsid w:val="00FB2704"/>
    <w:rsid w:val="00FB2A5D"/>
    <w:rsid w:val="00FB2E88"/>
    <w:rsid w:val="00FB306F"/>
    <w:rsid w:val="00FB3111"/>
    <w:rsid w:val="00FB356B"/>
    <w:rsid w:val="00FB35DD"/>
    <w:rsid w:val="00FB3683"/>
    <w:rsid w:val="00FB38E7"/>
    <w:rsid w:val="00FB398D"/>
    <w:rsid w:val="00FB3C9D"/>
    <w:rsid w:val="00FB4193"/>
    <w:rsid w:val="00FB42D8"/>
    <w:rsid w:val="00FB42FD"/>
    <w:rsid w:val="00FB4581"/>
    <w:rsid w:val="00FB4691"/>
    <w:rsid w:val="00FB48B7"/>
    <w:rsid w:val="00FB5247"/>
    <w:rsid w:val="00FB5883"/>
    <w:rsid w:val="00FB5A52"/>
    <w:rsid w:val="00FB5D95"/>
    <w:rsid w:val="00FB5E60"/>
    <w:rsid w:val="00FB6107"/>
    <w:rsid w:val="00FB622C"/>
    <w:rsid w:val="00FB6259"/>
    <w:rsid w:val="00FB66E6"/>
    <w:rsid w:val="00FB69FE"/>
    <w:rsid w:val="00FB6A19"/>
    <w:rsid w:val="00FB6B50"/>
    <w:rsid w:val="00FB6E4C"/>
    <w:rsid w:val="00FB707A"/>
    <w:rsid w:val="00FB74E5"/>
    <w:rsid w:val="00FB7777"/>
    <w:rsid w:val="00FB78DD"/>
    <w:rsid w:val="00FB7C8D"/>
    <w:rsid w:val="00FB7FC6"/>
    <w:rsid w:val="00FC0328"/>
    <w:rsid w:val="00FC0355"/>
    <w:rsid w:val="00FC0693"/>
    <w:rsid w:val="00FC096D"/>
    <w:rsid w:val="00FC0AE8"/>
    <w:rsid w:val="00FC115E"/>
    <w:rsid w:val="00FC1216"/>
    <w:rsid w:val="00FC1346"/>
    <w:rsid w:val="00FC146A"/>
    <w:rsid w:val="00FC15E6"/>
    <w:rsid w:val="00FC1BDA"/>
    <w:rsid w:val="00FC1CAF"/>
    <w:rsid w:val="00FC2360"/>
    <w:rsid w:val="00FC2522"/>
    <w:rsid w:val="00FC2549"/>
    <w:rsid w:val="00FC3158"/>
    <w:rsid w:val="00FC3217"/>
    <w:rsid w:val="00FC32F9"/>
    <w:rsid w:val="00FC337C"/>
    <w:rsid w:val="00FC3653"/>
    <w:rsid w:val="00FC373D"/>
    <w:rsid w:val="00FC3966"/>
    <w:rsid w:val="00FC3989"/>
    <w:rsid w:val="00FC3A76"/>
    <w:rsid w:val="00FC3E13"/>
    <w:rsid w:val="00FC41EF"/>
    <w:rsid w:val="00FC446B"/>
    <w:rsid w:val="00FC44A7"/>
    <w:rsid w:val="00FC4573"/>
    <w:rsid w:val="00FC46D1"/>
    <w:rsid w:val="00FC48D2"/>
    <w:rsid w:val="00FC48E4"/>
    <w:rsid w:val="00FC5106"/>
    <w:rsid w:val="00FC5AE0"/>
    <w:rsid w:val="00FC5C5F"/>
    <w:rsid w:val="00FC5F43"/>
    <w:rsid w:val="00FC60F5"/>
    <w:rsid w:val="00FC60FA"/>
    <w:rsid w:val="00FC6176"/>
    <w:rsid w:val="00FC62DF"/>
    <w:rsid w:val="00FC630C"/>
    <w:rsid w:val="00FC6AD7"/>
    <w:rsid w:val="00FC6F0F"/>
    <w:rsid w:val="00FC721C"/>
    <w:rsid w:val="00FC74FC"/>
    <w:rsid w:val="00FC7842"/>
    <w:rsid w:val="00FC78D5"/>
    <w:rsid w:val="00FC7912"/>
    <w:rsid w:val="00FC7CAA"/>
    <w:rsid w:val="00FD0154"/>
    <w:rsid w:val="00FD0172"/>
    <w:rsid w:val="00FD0216"/>
    <w:rsid w:val="00FD051D"/>
    <w:rsid w:val="00FD0737"/>
    <w:rsid w:val="00FD0AD9"/>
    <w:rsid w:val="00FD0B22"/>
    <w:rsid w:val="00FD0C74"/>
    <w:rsid w:val="00FD0C7F"/>
    <w:rsid w:val="00FD0DBF"/>
    <w:rsid w:val="00FD148C"/>
    <w:rsid w:val="00FD14BF"/>
    <w:rsid w:val="00FD17F3"/>
    <w:rsid w:val="00FD1892"/>
    <w:rsid w:val="00FD283F"/>
    <w:rsid w:val="00FD2A71"/>
    <w:rsid w:val="00FD2AC6"/>
    <w:rsid w:val="00FD302E"/>
    <w:rsid w:val="00FD3168"/>
    <w:rsid w:val="00FD31DB"/>
    <w:rsid w:val="00FD31F3"/>
    <w:rsid w:val="00FD328A"/>
    <w:rsid w:val="00FD39E5"/>
    <w:rsid w:val="00FD3A4B"/>
    <w:rsid w:val="00FD3A85"/>
    <w:rsid w:val="00FD3EA3"/>
    <w:rsid w:val="00FD4018"/>
    <w:rsid w:val="00FD4723"/>
    <w:rsid w:val="00FD478F"/>
    <w:rsid w:val="00FD490E"/>
    <w:rsid w:val="00FD49CB"/>
    <w:rsid w:val="00FD4A4A"/>
    <w:rsid w:val="00FD4CF8"/>
    <w:rsid w:val="00FD4E47"/>
    <w:rsid w:val="00FD57C7"/>
    <w:rsid w:val="00FD5D09"/>
    <w:rsid w:val="00FD5FF7"/>
    <w:rsid w:val="00FD6134"/>
    <w:rsid w:val="00FD7003"/>
    <w:rsid w:val="00FD70BB"/>
    <w:rsid w:val="00FD71EC"/>
    <w:rsid w:val="00FD734B"/>
    <w:rsid w:val="00FD73D6"/>
    <w:rsid w:val="00FD75D0"/>
    <w:rsid w:val="00FD774E"/>
    <w:rsid w:val="00FD7846"/>
    <w:rsid w:val="00FD7A60"/>
    <w:rsid w:val="00FD7C85"/>
    <w:rsid w:val="00FD7F7D"/>
    <w:rsid w:val="00FE0520"/>
    <w:rsid w:val="00FE058A"/>
    <w:rsid w:val="00FE05D3"/>
    <w:rsid w:val="00FE0647"/>
    <w:rsid w:val="00FE06E7"/>
    <w:rsid w:val="00FE0724"/>
    <w:rsid w:val="00FE08AB"/>
    <w:rsid w:val="00FE095B"/>
    <w:rsid w:val="00FE0ADB"/>
    <w:rsid w:val="00FE1252"/>
    <w:rsid w:val="00FE1D4A"/>
    <w:rsid w:val="00FE1FAF"/>
    <w:rsid w:val="00FE200F"/>
    <w:rsid w:val="00FE2B6B"/>
    <w:rsid w:val="00FE2E5D"/>
    <w:rsid w:val="00FE2EF2"/>
    <w:rsid w:val="00FE30C2"/>
    <w:rsid w:val="00FE30FD"/>
    <w:rsid w:val="00FE3164"/>
    <w:rsid w:val="00FE3169"/>
    <w:rsid w:val="00FE3176"/>
    <w:rsid w:val="00FE34E6"/>
    <w:rsid w:val="00FE356F"/>
    <w:rsid w:val="00FE360E"/>
    <w:rsid w:val="00FE36F8"/>
    <w:rsid w:val="00FE38CD"/>
    <w:rsid w:val="00FE3933"/>
    <w:rsid w:val="00FE39B8"/>
    <w:rsid w:val="00FE3BE2"/>
    <w:rsid w:val="00FE3BFA"/>
    <w:rsid w:val="00FE443A"/>
    <w:rsid w:val="00FE44C9"/>
    <w:rsid w:val="00FE457F"/>
    <w:rsid w:val="00FE45D7"/>
    <w:rsid w:val="00FE486E"/>
    <w:rsid w:val="00FE48BC"/>
    <w:rsid w:val="00FE4A03"/>
    <w:rsid w:val="00FE4AA7"/>
    <w:rsid w:val="00FE4B48"/>
    <w:rsid w:val="00FE4E49"/>
    <w:rsid w:val="00FE5592"/>
    <w:rsid w:val="00FE5847"/>
    <w:rsid w:val="00FE58C2"/>
    <w:rsid w:val="00FE59B0"/>
    <w:rsid w:val="00FE59EB"/>
    <w:rsid w:val="00FE5A67"/>
    <w:rsid w:val="00FE5CD1"/>
    <w:rsid w:val="00FE5E7E"/>
    <w:rsid w:val="00FE65CC"/>
    <w:rsid w:val="00FE6895"/>
    <w:rsid w:val="00FE6D34"/>
    <w:rsid w:val="00FE6DFA"/>
    <w:rsid w:val="00FE7093"/>
    <w:rsid w:val="00FE78A1"/>
    <w:rsid w:val="00FE7920"/>
    <w:rsid w:val="00FE7B72"/>
    <w:rsid w:val="00FE7D61"/>
    <w:rsid w:val="00FF05F8"/>
    <w:rsid w:val="00FF081D"/>
    <w:rsid w:val="00FF0C9D"/>
    <w:rsid w:val="00FF0E6C"/>
    <w:rsid w:val="00FF116C"/>
    <w:rsid w:val="00FF1192"/>
    <w:rsid w:val="00FF12A1"/>
    <w:rsid w:val="00FF1461"/>
    <w:rsid w:val="00FF14BF"/>
    <w:rsid w:val="00FF14D8"/>
    <w:rsid w:val="00FF15F5"/>
    <w:rsid w:val="00FF1821"/>
    <w:rsid w:val="00FF1AA6"/>
    <w:rsid w:val="00FF1AA8"/>
    <w:rsid w:val="00FF1CFA"/>
    <w:rsid w:val="00FF26D4"/>
    <w:rsid w:val="00FF26FC"/>
    <w:rsid w:val="00FF27D6"/>
    <w:rsid w:val="00FF292B"/>
    <w:rsid w:val="00FF2E33"/>
    <w:rsid w:val="00FF2EC0"/>
    <w:rsid w:val="00FF32AB"/>
    <w:rsid w:val="00FF3424"/>
    <w:rsid w:val="00FF3445"/>
    <w:rsid w:val="00FF3693"/>
    <w:rsid w:val="00FF373E"/>
    <w:rsid w:val="00FF38B6"/>
    <w:rsid w:val="00FF3E5F"/>
    <w:rsid w:val="00FF3ED3"/>
    <w:rsid w:val="00FF404B"/>
    <w:rsid w:val="00FF4098"/>
    <w:rsid w:val="00FF41FC"/>
    <w:rsid w:val="00FF429E"/>
    <w:rsid w:val="00FF42C9"/>
    <w:rsid w:val="00FF4322"/>
    <w:rsid w:val="00FF46E0"/>
    <w:rsid w:val="00FF48D4"/>
    <w:rsid w:val="00FF4990"/>
    <w:rsid w:val="00FF4AD8"/>
    <w:rsid w:val="00FF4AF5"/>
    <w:rsid w:val="00FF4BCE"/>
    <w:rsid w:val="00FF4CC5"/>
    <w:rsid w:val="00FF4CEE"/>
    <w:rsid w:val="00FF4E12"/>
    <w:rsid w:val="00FF4E2F"/>
    <w:rsid w:val="00FF4F01"/>
    <w:rsid w:val="00FF4FFB"/>
    <w:rsid w:val="00FF51FC"/>
    <w:rsid w:val="00FF5291"/>
    <w:rsid w:val="00FF5700"/>
    <w:rsid w:val="00FF5E9E"/>
    <w:rsid w:val="00FF6054"/>
    <w:rsid w:val="00FF621A"/>
    <w:rsid w:val="00FF6316"/>
    <w:rsid w:val="00FF6AC0"/>
    <w:rsid w:val="00FF6B9E"/>
    <w:rsid w:val="00FF7004"/>
    <w:rsid w:val="00FF70AA"/>
    <w:rsid w:val="00FF7213"/>
    <w:rsid w:val="00FF73D7"/>
    <w:rsid w:val="00FF744B"/>
    <w:rsid w:val="00FF776E"/>
    <w:rsid w:val="00FF783A"/>
    <w:rsid w:val="00FF7A04"/>
    <w:rsid w:val="00FF7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2076E27"/>
  <w15:docId w15:val="{4476E6A8-BAB1-4576-898F-6D3512D40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99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952A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13E24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A13E24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A13E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A13E24"/>
    <w:rPr>
      <w:rFonts w:cs="EucrosiaUPC"/>
      <w:b/>
      <w:bCs/>
      <w:sz w:val="28"/>
      <w:szCs w:val="28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A13E24"/>
    <w:rPr>
      <w:rFonts w:cs="EucrosiaUPC"/>
      <w:sz w:val="24"/>
      <w:szCs w:val="24"/>
    </w:rPr>
  </w:style>
  <w:style w:type="character" w:customStyle="1" w:styleId="Heading8Char">
    <w:name w:val="Heading 8 Char"/>
    <w:link w:val="Heading8"/>
    <w:rsid w:val="00A13E24"/>
    <w:rPr>
      <w:rFonts w:cs="EucrosiaUPC"/>
      <w:sz w:val="24"/>
      <w:szCs w:val="24"/>
    </w:rPr>
  </w:style>
  <w:style w:type="character" w:customStyle="1" w:styleId="Heading9Char">
    <w:name w:val="Heading 9 Char"/>
    <w:link w:val="Heading9"/>
    <w:rsid w:val="00A13E24"/>
    <w:rPr>
      <w:rFonts w:cs="EucrosiaUPC"/>
      <w:sz w:val="28"/>
      <w:szCs w:val="28"/>
    </w:rPr>
  </w:style>
  <w:style w:type="paragraph" w:styleId="Header">
    <w:name w:val="header"/>
    <w:basedOn w:val="Normal"/>
    <w:link w:val="HeaderChar"/>
    <w:rsid w:val="0082581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rsid w:val="008258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258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258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825816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825816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A13E24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825816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A13E2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825816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A13E24"/>
    <w:rPr>
      <w:rFonts w:ascii="Arial" w:hAnsi="Arial"/>
      <w:sz w:val="18"/>
      <w:szCs w:val="18"/>
    </w:r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paragraph" w:styleId="BodyText3">
    <w:name w:val="Body Text 3"/>
    <w:basedOn w:val="Normal"/>
    <w:link w:val="BodyText3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character" w:customStyle="1" w:styleId="BodyText3Char">
    <w:name w:val="Body Text 3 Char"/>
    <w:link w:val="BodyText3"/>
    <w:rsid w:val="00A13E24"/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053E50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A13E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75F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67"/>
      <w:jc w:val="thaiDistribute"/>
    </w:pPr>
    <w:rPr>
      <w:rFonts w:ascii="Angsana New" w:hAnsi="Angsana New"/>
      <w:sz w:val="32"/>
      <w:szCs w:val="32"/>
    </w:rPr>
  </w:style>
  <w:style w:type="character" w:customStyle="1" w:styleId="AccPolicyHeadingChar">
    <w:name w:val="Acc Policy Heading Char"/>
    <w:link w:val="AccPolicyHeading"/>
    <w:rsid w:val="00375F36"/>
    <w:rPr>
      <w:rFonts w:ascii="Angsana New" w:hAnsi="Angsana New"/>
      <w:sz w:val="32"/>
      <w:szCs w:val="32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link w:val="BodyTextIndent2Char"/>
    <w:rsid w:val="00013945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A13E24"/>
    <w:rPr>
      <w:rFonts w:ascii="Arial" w:hAnsi="Arial"/>
      <w:sz w:val="18"/>
      <w:szCs w:val="18"/>
    </w:r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HTMLPreformattedChar">
    <w:name w:val="HTML Preformatted Char"/>
    <w:link w:val="HTMLPreformatted"/>
    <w:rsid w:val="00A13E24"/>
    <w:rPr>
      <w:rFonts w:ascii="Courier New" w:hAnsi="Courier New" w:cs="Courier New"/>
      <w:lang w:bidi="ar-SA"/>
    </w:rPr>
  </w:style>
  <w:style w:type="paragraph" w:customStyle="1" w:styleId="index">
    <w:name w:val="index"/>
    <w:aliases w:val="ix"/>
    <w:basedOn w:val="BodyText"/>
    <w:uiPriority w:val="99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uiPriority w:val="99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6424C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character" w:customStyle="1" w:styleId="Heading1Char1">
    <w:name w:val="Heading 1 Char1"/>
    <w:uiPriority w:val="99"/>
    <w:rsid w:val="00624FAD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624FA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624FA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624FA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624FAD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624FA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624FA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624FA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624FAD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624FAD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624FAD"/>
    <w:rPr>
      <w:rFonts w:ascii="Arial" w:eastAsia="Times New Roman" w:hAnsi="Arial" w:cs="Angsana New"/>
      <w:sz w:val="18"/>
      <w:szCs w:val="18"/>
      <w:lang w:val="en-US" w:eastAsia="en-US" w:bidi="th-TH"/>
    </w:rPr>
  </w:style>
  <w:style w:type="character" w:customStyle="1" w:styleId="BodyTextIndentChar1">
    <w:name w:val="Body Text Indent Char1"/>
    <w:aliases w:val="i Char1"/>
    <w:rsid w:val="00624FAD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624FAD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624FAD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???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6">
    <w:name w:val="ลบ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624FAD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624FAD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1"/>
    <w:rsid w:val="00624FAD"/>
    <w:pPr>
      <w:spacing w:line="240" w:lineRule="auto"/>
    </w:pPr>
  </w:style>
  <w:style w:type="character" w:customStyle="1" w:styleId="SignatureChar1">
    <w:name w:val="Signature Char1"/>
    <w:link w:val="Signature"/>
    <w:rsid w:val="00624FAD"/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rsid w:val="00624FAD"/>
    <w:rPr>
      <w:rFonts w:ascii="Arial" w:hAnsi="Arial"/>
      <w:sz w:val="18"/>
      <w:szCs w:val="22"/>
    </w:rPr>
  </w:style>
  <w:style w:type="character" w:customStyle="1" w:styleId="FootnoteTextChar">
    <w:name w:val="Footnote Text Char"/>
    <w:aliases w:val="ft Char"/>
    <w:link w:val="FootnoteText"/>
    <w:semiHidden/>
    <w:rsid w:val="00624FAD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624FA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24FAD"/>
    <w:pPr>
      <w:spacing w:after="0"/>
    </w:pPr>
  </w:style>
  <w:style w:type="paragraph" w:customStyle="1" w:styleId="acctdividends">
    <w:name w:val="acct dividends"/>
    <w:aliases w:val="ad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624FAD"/>
    <w:pPr>
      <w:spacing w:after="0"/>
    </w:pPr>
  </w:style>
  <w:style w:type="paragraph" w:customStyle="1" w:styleId="acctindent">
    <w:name w:val="acct indent"/>
    <w:aliases w:val="ai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624FAD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24FAD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624FAD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624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624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624FAD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24FAD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24FAD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624FAD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624FAD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624FAD"/>
    <w:pPr>
      <w:spacing w:after="0"/>
    </w:pPr>
  </w:style>
  <w:style w:type="paragraph" w:customStyle="1" w:styleId="List1a">
    <w:name w:val="List 1a"/>
    <w:aliases w:val="1a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624FAD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semiHidden/>
    <w:rsid w:val="00624FA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624FAD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624FAD"/>
  </w:style>
  <w:style w:type="paragraph" w:customStyle="1" w:styleId="zreportaddinfo">
    <w:name w:val="zreport addinfo"/>
    <w:basedOn w:val="Normal"/>
    <w:rsid w:val="00624FAD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624FAD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624FAD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624FAD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624FAD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624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624FAD"/>
    <w:rPr>
      <w:b/>
      <w:bCs/>
    </w:rPr>
  </w:style>
  <w:style w:type="paragraph" w:customStyle="1" w:styleId="nineptbodytext">
    <w:name w:val="nine pt body text"/>
    <w:aliases w:val="9bt"/>
    <w:basedOn w:val="nineptnormal"/>
    <w:rsid w:val="00624FAD"/>
    <w:pPr>
      <w:spacing w:after="220"/>
    </w:pPr>
  </w:style>
  <w:style w:type="paragraph" w:customStyle="1" w:styleId="nineptnormal">
    <w:name w:val="nine pt normal"/>
    <w:aliases w:val="9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624FAD"/>
    <w:pPr>
      <w:jc w:val="center"/>
    </w:pPr>
  </w:style>
  <w:style w:type="paragraph" w:customStyle="1" w:styleId="heading">
    <w:name w:val="heading"/>
    <w:aliases w:val="h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624FAD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24FAD"/>
  </w:style>
  <w:style w:type="paragraph" w:customStyle="1" w:styleId="nineptheadingcentredbold">
    <w:name w:val="nine pt heading centred bold"/>
    <w:aliases w:val="9hcb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24FA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24FAD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24FAD"/>
    <w:rPr>
      <w:b/>
    </w:rPr>
  </w:style>
  <w:style w:type="paragraph" w:customStyle="1" w:styleId="nineptcolumntab1">
    <w:name w:val="nine pt column tab1"/>
    <w:aliases w:val="a91"/>
    <w:basedOn w:val="nineptnormal"/>
    <w:rsid w:val="00624FAD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24FAD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24FAD"/>
    <w:pPr>
      <w:jc w:val="center"/>
    </w:pPr>
  </w:style>
  <w:style w:type="paragraph" w:customStyle="1" w:styleId="Normalheading">
    <w:name w:val="Normal heading"/>
    <w:aliases w:val="nh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624FAD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624FAD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24FAD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624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624FAD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624FAD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24FAD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24FAD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624FAD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624FAD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24FAD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624FAD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624FAD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624FAD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624FAD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24FAD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624FAD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624FAD"/>
    <w:pPr>
      <w:spacing w:after="0"/>
    </w:pPr>
  </w:style>
  <w:style w:type="paragraph" w:customStyle="1" w:styleId="smallreturn">
    <w:name w:val="small return"/>
    <w:aliases w:val="sr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24FAD"/>
    <w:pPr>
      <w:spacing w:after="0"/>
    </w:pPr>
  </w:style>
  <w:style w:type="paragraph" w:customStyle="1" w:styleId="headingbolditalic">
    <w:name w:val="heading bold italic"/>
    <w:aliases w:val="hbi"/>
    <w:basedOn w:val="heading"/>
    <w:rsid w:val="00624FAD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24FA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624FA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624FAD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624FAD"/>
    <w:pPr>
      <w:spacing w:after="0"/>
    </w:pPr>
  </w:style>
  <w:style w:type="paragraph" w:customStyle="1" w:styleId="blockbullet">
    <w:name w:val="block bullet"/>
    <w:aliases w:val="bb"/>
    <w:basedOn w:val="block"/>
    <w:rsid w:val="00624FAD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624FAD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24FAD"/>
    <w:pPr>
      <w:spacing w:after="0"/>
    </w:pPr>
  </w:style>
  <w:style w:type="paragraph" w:customStyle="1" w:styleId="eightptnormal">
    <w:name w:val="eight pt normal"/>
    <w:aliases w:val="8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624FAD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24FAD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24FAD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24FAD"/>
    <w:rPr>
      <w:b/>
      <w:bCs/>
    </w:rPr>
  </w:style>
  <w:style w:type="paragraph" w:customStyle="1" w:styleId="eightptbodytext">
    <w:name w:val="eight pt body text"/>
    <w:aliases w:val="8bt"/>
    <w:basedOn w:val="eightptnormal"/>
    <w:rsid w:val="00624FAD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24FAD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24FAD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24FAD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24FAD"/>
    <w:pPr>
      <w:spacing w:after="0"/>
    </w:pPr>
  </w:style>
  <w:style w:type="paragraph" w:customStyle="1" w:styleId="eightptblock">
    <w:name w:val="eight pt block"/>
    <w:aliases w:val="8b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24FAD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24FAD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24FAD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624FAD"/>
    <w:pPr>
      <w:spacing w:after="0"/>
    </w:pPr>
  </w:style>
  <w:style w:type="paragraph" w:customStyle="1" w:styleId="blockindent">
    <w:name w:val="block indent"/>
    <w:aliases w:val="bi"/>
    <w:basedOn w:val="block"/>
    <w:rsid w:val="00624FAD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624FAD"/>
    <w:pPr>
      <w:jc w:val="center"/>
    </w:pPr>
  </w:style>
  <w:style w:type="paragraph" w:customStyle="1" w:styleId="nineptcol">
    <w:name w:val="nine pt %col"/>
    <w:aliases w:val="9%"/>
    <w:basedOn w:val="nineptnormal"/>
    <w:rsid w:val="00624FAD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24FAD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24FAD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24FAD"/>
    <w:pPr>
      <w:spacing w:after="0"/>
    </w:pPr>
  </w:style>
  <w:style w:type="paragraph" w:customStyle="1" w:styleId="nineptblocklist">
    <w:name w:val="nine pt block list"/>
    <w:aliases w:val="9bl"/>
    <w:basedOn w:val="nineptblock"/>
    <w:rsid w:val="00624FAD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24FAD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24FAD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24FAD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24FAD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24FAD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24FAD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24FAD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624FAD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624FAD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24FAD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24FAD"/>
    <w:pPr>
      <w:spacing w:after="80"/>
    </w:pPr>
  </w:style>
  <w:style w:type="paragraph" w:customStyle="1" w:styleId="nineptratecol">
    <w:name w:val="nine pt rate col"/>
    <w:aliases w:val="a9r"/>
    <w:basedOn w:val="nineptnormal"/>
    <w:rsid w:val="00624FAD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24FAD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24FAD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24FAD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24FA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624FAD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24FA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24FAD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24FAD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24FAD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24FAD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24FAD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624FAD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24FAD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624FAD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24FAD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24FAD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24FAD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24FAD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24FAD"/>
    <w:pPr>
      <w:spacing w:after="80"/>
    </w:pPr>
  </w:style>
  <w:style w:type="paragraph" w:customStyle="1" w:styleId="blockbullet2">
    <w:name w:val="block bullet 2"/>
    <w:aliases w:val="bb2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24FAD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24FAD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624FAD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24FAD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rsid w:val="00624FAD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semiHidden/>
    <w:rsid w:val="00624FAD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624FAD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624FAD"/>
    <w:rPr>
      <w:sz w:val="29"/>
      <w:szCs w:val="29"/>
    </w:rPr>
  </w:style>
  <w:style w:type="character" w:customStyle="1" w:styleId="shorttext">
    <w:name w:val="short_text"/>
    <w:basedOn w:val="DefaultParagraphFont"/>
    <w:rsid w:val="00624FAD"/>
  </w:style>
  <w:style w:type="paragraph" w:styleId="CommentSubject">
    <w:name w:val="annotation subject"/>
    <w:basedOn w:val="CommentText"/>
    <w:next w:val="CommentText"/>
    <w:link w:val="CommentSubjectChar"/>
    <w:rsid w:val="00624FAD"/>
    <w:pPr>
      <w:spacing w:line="240" w:lineRule="auto"/>
    </w:pPr>
    <w:rPr>
      <w:b/>
      <w:bCs/>
    </w:rPr>
  </w:style>
  <w:style w:type="character" w:customStyle="1" w:styleId="CommentSubjectChar">
    <w:name w:val="Comment Subject Char"/>
    <w:link w:val="CommentSubject"/>
    <w:rsid w:val="00624FAD"/>
    <w:rPr>
      <w:rFonts w:ascii="Arial" w:hAnsi="Arial"/>
      <w:b/>
      <w:bCs/>
      <w:szCs w:val="25"/>
    </w:rPr>
  </w:style>
  <w:style w:type="character" w:customStyle="1" w:styleId="hps">
    <w:name w:val="hps"/>
    <w:rsid w:val="00624FAD"/>
    <w:rPr>
      <w:rFonts w:cs="Times New Roman"/>
    </w:rPr>
  </w:style>
  <w:style w:type="character" w:customStyle="1" w:styleId="gt-icon-text1">
    <w:name w:val="gt-icon-text1"/>
    <w:rsid w:val="00624FAD"/>
    <w:rPr>
      <w:rFonts w:cs="Times New Roman"/>
    </w:rPr>
  </w:style>
  <w:style w:type="character" w:customStyle="1" w:styleId="longtext">
    <w:name w:val="long_text"/>
    <w:rsid w:val="00624FAD"/>
    <w:rPr>
      <w:rFonts w:cs="Times New Roman"/>
    </w:rPr>
  </w:style>
  <w:style w:type="character" w:customStyle="1" w:styleId="CharChar22">
    <w:name w:val="Char Char22"/>
    <w:rsid w:val="00624FAD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624FA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624FA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624FAD"/>
  </w:style>
  <w:style w:type="character" w:styleId="Emphasis">
    <w:name w:val="Emphasis"/>
    <w:uiPriority w:val="20"/>
    <w:qFormat/>
    <w:rsid w:val="00624FAD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624FAD"/>
  </w:style>
  <w:style w:type="character" w:customStyle="1" w:styleId="alt-edited1">
    <w:name w:val="alt-edited1"/>
    <w:rsid w:val="00624FAD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624FA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624FAD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lockChar">
    <w:name w:val="block Char"/>
    <w:aliases w:val="b Char"/>
    <w:link w:val="block"/>
    <w:locked/>
    <w:rsid w:val="002E5DE0"/>
    <w:rPr>
      <w:rFonts w:cs="Times New Roman"/>
      <w:sz w:val="22"/>
      <w:lang w:val="en-GB" w:bidi="ar-SA"/>
    </w:rPr>
  </w:style>
  <w:style w:type="character" w:styleId="FootnoteReference">
    <w:name w:val="footnote reference"/>
    <w:uiPriority w:val="99"/>
    <w:semiHidden/>
    <w:unhideWhenUsed/>
    <w:rsid w:val="00182681"/>
    <w:rPr>
      <w:vertAlign w:val="superscript"/>
    </w:rPr>
  </w:style>
  <w:style w:type="paragraph" w:customStyle="1" w:styleId="NFSTopic">
    <w:name w:val="NFS Topic"/>
    <w:basedOn w:val="Normal"/>
    <w:link w:val="NFSTopicChar"/>
    <w:qFormat/>
    <w:rsid w:val="009834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567"/>
      </w:tabs>
      <w:spacing w:line="240" w:lineRule="auto"/>
      <w:ind w:left="567" w:hanging="567"/>
      <w:jc w:val="thaiDistribute"/>
      <w:outlineLvl w:val="0"/>
    </w:pPr>
    <w:rPr>
      <w:rFonts w:ascii="Angsana New" w:hAnsi="Angsana New"/>
      <w:b/>
      <w:bCs/>
      <w:sz w:val="30"/>
      <w:szCs w:val="30"/>
    </w:rPr>
  </w:style>
  <w:style w:type="character" w:customStyle="1" w:styleId="NFSTopicChar">
    <w:name w:val="NFS Topic Char"/>
    <w:link w:val="NFSTopic"/>
    <w:rsid w:val="00983441"/>
    <w:rPr>
      <w:rFonts w:ascii="Angsana New" w:hAnsi="Angsana New"/>
      <w:b/>
      <w:bCs/>
      <w:sz w:val="30"/>
      <w:szCs w:val="30"/>
    </w:rPr>
  </w:style>
  <w:style w:type="character" w:customStyle="1" w:styleId="ListParagraphChar">
    <w:name w:val="List Paragraph Char"/>
    <w:link w:val="ListParagraph"/>
    <w:uiPriority w:val="34"/>
    <w:rsid w:val="00F96975"/>
    <w:rPr>
      <w:rFonts w:ascii="Arial" w:hAnsi="Arial"/>
      <w:sz w:val="18"/>
      <w:szCs w:val="22"/>
    </w:rPr>
  </w:style>
  <w:style w:type="paragraph" w:customStyle="1" w:styleId="NFSsubtopic">
    <w:name w:val="NFS subtopic"/>
    <w:basedOn w:val="Normal"/>
    <w:link w:val="NFSsubtopicChar"/>
    <w:qFormat/>
    <w:rsid w:val="00AE26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62" w:hanging="562"/>
      <w:jc w:val="thaiDistribute"/>
      <w:outlineLvl w:val="1"/>
    </w:pPr>
    <w:rPr>
      <w:rFonts w:ascii="Angsana New" w:hAnsi="Angsana New"/>
      <w:i/>
      <w:iCs/>
      <w:sz w:val="30"/>
      <w:szCs w:val="30"/>
    </w:rPr>
  </w:style>
  <w:style w:type="paragraph" w:styleId="NormalWeb">
    <w:name w:val="Normal (Web)"/>
    <w:basedOn w:val="Normal"/>
    <w:uiPriority w:val="99"/>
    <w:unhideWhenUsed/>
    <w:rsid w:val="00AE26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NFSsubtopicChar">
    <w:name w:val="NFS subtopic Char"/>
    <w:link w:val="NFSsubtopic"/>
    <w:rsid w:val="00AE267E"/>
    <w:rPr>
      <w:rFonts w:ascii="Angsana New" w:hAnsi="Angsana New"/>
      <w:i/>
      <w:iCs/>
      <w:sz w:val="30"/>
      <w:szCs w:val="30"/>
    </w:rPr>
  </w:style>
  <w:style w:type="paragraph" w:styleId="NoSpacing">
    <w:name w:val="No Spacing"/>
    <w:uiPriority w:val="1"/>
    <w:qFormat/>
    <w:rsid w:val="00B564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styleId="Revision">
    <w:name w:val="Revision"/>
    <w:hidden/>
    <w:uiPriority w:val="99"/>
    <w:semiHidden/>
    <w:rsid w:val="003D5184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8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06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13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7.xm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20" Type="http://schemas.openxmlformats.org/officeDocument/2006/relationships/footer" Target="foot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23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D078CB-7AF2-495D-89BC-3ED5F16C0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427</TotalTime>
  <Pages>123</Pages>
  <Words>25575</Words>
  <Characters>145781</Characters>
  <Application>Microsoft Office Word</Application>
  <DocSecurity>0</DocSecurity>
  <Lines>1214</Lines>
  <Paragraphs>342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เนชั่น มัลติมีเดีย กรุ๊ป จำกัด (มหาชน)</vt:lpstr>
    </vt:vector>
  </TitlesOfParts>
  <Company>KPMG</Company>
  <LinksUpToDate>false</LinksUpToDate>
  <CharactersWithSpaces>171014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เนชั่น มัลติมีเดีย กรุ๊ป จำกัด (มหาชน)</dc:title>
  <dc:subject/>
  <dc:creator>AA</dc:creator>
  <cp:keywords/>
  <dc:description/>
  <cp:lastModifiedBy>Pintusorn, Pianduangsri</cp:lastModifiedBy>
  <cp:revision>53</cp:revision>
  <cp:lastPrinted>2019-08-13T16:55:00Z</cp:lastPrinted>
  <dcterms:created xsi:type="dcterms:W3CDTF">2019-08-07T15:18:00Z</dcterms:created>
  <dcterms:modified xsi:type="dcterms:W3CDTF">2019-08-13T17:30:00Z</dcterms:modified>
</cp:coreProperties>
</file>